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4CFF3" w14:textId="3818DE5A" w:rsidR="00FD0E79" w:rsidRPr="00CD4FB0" w:rsidRDefault="00C91994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4886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91994">
        <w:rPr>
          <w:rFonts w:ascii="BrowalliaUPC" w:hAnsi="BrowalliaUPC" w:cs="BrowalliaUPC"/>
          <w:b/>
          <w:bCs/>
          <w:sz w:val="28"/>
          <w:szCs w:val="28"/>
          <w:cs/>
        </w:rPr>
        <w:t xml:space="preserve">บริษัท </w:t>
      </w:r>
      <w:proofErr w:type="spellStart"/>
      <w:r w:rsidRPr="00C91994">
        <w:rPr>
          <w:rFonts w:ascii="BrowalliaUPC" w:hAnsi="BrowalliaUPC" w:cs="BrowalliaUPC"/>
          <w:b/>
          <w:bCs/>
          <w:sz w:val="28"/>
          <w:szCs w:val="28"/>
          <w:cs/>
        </w:rPr>
        <w:t>เซนต์</w:t>
      </w:r>
      <w:proofErr w:type="spellEnd"/>
      <w:r w:rsidRPr="00C91994">
        <w:rPr>
          <w:rFonts w:ascii="BrowalliaUPC" w:hAnsi="BrowalliaUPC" w:cs="BrowalliaUPC"/>
          <w:b/>
          <w:bCs/>
          <w:sz w:val="28"/>
          <w:szCs w:val="28"/>
          <w:cs/>
        </w:rPr>
        <w:t>เมด จำกัด (มหาชน) และบริษัทย่อย</w:t>
      </w:r>
    </w:p>
    <w:p w14:paraId="64B4CFF4" w14:textId="66DA8CDE" w:rsidR="00280A5D" w:rsidRPr="00CD4FB0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</w:t>
      </w:r>
      <w:r w:rsidR="000F667C" w:rsidRPr="000F667C">
        <w:rPr>
          <w:rFonts w:ascii="BrowalliaUPC" w:hAnsi="BrowalliaUPC" w:cs="BrowalliaUPC"/>
          <w:b/>
          <w:bCs/>
          <w:sz w:val="28"/>
          <w:szCs w:val="28"/>
          <w:cs/>
        </w:rPr>
        <w:t>รวม</w:t>
      </w:r>
    </w:p>
    <w:p w14:paraId="64B4CFF5" w14:textId="039D938D" w:rsidR="009F6D69" w:rsidRPr="00E1740E" w:rsidRDefault="005F484A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สำหรับปีสิ้นสุด</w:t>
      </w:r>
      <w:r w:rsidR="009F6D69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9223FD" w:rsidRPr="00CD4FB0">
        <w:rPr>
          <w:rFonts w:ascii="BrowalliaUPC" w:hAnsi="BrowalliaUPC" w:cs="BrowalliaUPC"/>
          <w:b/>
          <w:bCs/>
          <w:sz w:val="28"/>
          <w:szCs w:val="28"/>
        </w:rPr>
        <w:t xml:space="preserve">31 </w:t>
      </w:r>
      <w:r w:rsidR="009223FD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ธันวาคม </w:t>
      </w:r>
      <w:r w:rsidR="00D957E8" w:rsidRPr="00CD4FB0">
        <w:rPr>
          <w:rFonts w:ascii="BrowalliaUPC" w:hAnsi="BrowalliaUPC" w:cs="BrowalliaUPC"/>
          <w:b/>
          <w:bCs/>
          <w:sz w:val="28"/>
          <w:szCs w:val="28"/>
          <w:lang w:val="en-GB"/>
        </w:rPr>
        <w:t>25</w:t>
      </w:r>
      <w:r w:rsidR="00DF24A6" w:rsidRPr="00CD4FB0">
        <w:rPr>
          <w:rFonts w:ascii="BrowalliaUPC" w:hAnsi="BrowalliaUPC" w:cs="BrowalliaUPC"/>
          <w:b/>
          <w:bCs/>
          <w:sz w:val="28"/>
          <w:szCs w:val="28"/>
          <w:lang w:val="en-GB"/>
        </w:rPr>
        <w:t>6</w:t>
      </w:r>
      <w:r w:rsidR="00E1740E">
        <w:rPr>
          <w:rFonts w:ascii="BrowalliaUPC" w:hAnsi="BrowalliaUPC" w:cs="BrowalliaUPC"/>
          <w:b/>
          <w:bCs/>
          <w:sz w:val="28"/>
          <w:szCs w:val="28"/>
        </w:rPr>
        <w:t>6</w:t>
      </w:r>
    </w:p>
    <w:p w14:paraId="64B4CFF6" w14:textId="77777777" w:rsidR="009F6D69" w:rsidRPr="00CD4FB0" w:rsidRDefault="009F6D6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426" w:right="-22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</w:p>
    <w:p w14:paraId="64B4CFF7" w14:textId="77777777" w:rsidR="009F6D69" w:rsidRPr="00CD4FB0" w:rsidRDefault="009F6D69" w:rsidP="0012487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ข้อมูลทั่วไป</w:t>
      </w:r>
    </w:p>
    <w:p w14:paraId="64B4CFF8" w14:textId="77777777" w:rsidR="009F6D69" w:rsidRPr="00CD4FB0" w:rsidRDefault="009F6D69" w:rsidP="0012487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CC09A62" w14:textId="01E26FCD" w:rsidR="00A04A66" w:rsidRPr="00CD4FB0" w:rsidRDefault="00046299" w:rsidP="007A4450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 </w:t>
      </w:r>
      <w:proofErr w:type="spellStart"/>
      <w:r w:rsidRPr="00CD4FB0">
        <w:rPr>
          <w:rFonts w:ascii="BrowalliaUPC" w:hAnsi="BrowalliaUPC" w:cs="BrowalliaUPC"/>
          <w:sz w:val="28"/>
          <w:szCs w:val="28"/>
          <w:cs/>
        </w:rPr>
        <w:t>เซนต์</w:t>
      </w:r>
      <w:proofErr w:type="spellEnd"/>
      <w:r w:rsidRPr="00CD4FB0">
        <w:rPr>
          <w:rFonts w:ascii="BrowalliaUPC" w:hAnsi="BrowalliaUPC" w:cs="BrowalliaUPC"/>
          <w:sz w:val="28"/>
          <w:szCs w:val="28"/>
          <w:cs/>
        </w:rPr>
        <w:t>เมด จำกัด (มหาชน</w:t>
      </w:r>
      <w:r w:rsidR="00274FF9" w:rsidRPr="00CD4FB0">
        <w:rPr>
          <w:rFonts w:ascii="BrowalliaUPC" w:hAnsi="BrowalliaUPC" w:cs="BrowalliaUPC"/>
          <w:sz w:val="28"/>
          <w:szCs w:val="28"/>
        </w:rPr>
        <w:t>)</w:t>
      </w:r>
      <w:r w:rsidR="00280A5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274FF9" w:rsidRPr="00CD4FB0">
        <w:rPr>
          <w:rFonts w:ascii="BrowalliaUPC" w:hAnsi="BrowalliaUPC" w:cs="BrowalliaUPC" w:hint="cs"/>
          <w:sz w:val="28"/>
          <w:szCs w:val="28"/>
          <w:cs/>
        </w:rPr>
        <w:t>จดทะเบียนในประเทศไทยและหุ้น</w:t>
      </w:r>
      <w:r w:rsidR="00635266" w:rsidRPr="00CD4FB0">
        <w:rPr>
          <w:rFonts w:ascii="BrowalliaUPC" w:hAnsi="BrowalliaUPC" w:cs="BrowalliaUPC" w:hint="cs"/>
          <w:sz w:val="28"/>
          <w:szCs w:val="28"/>
          <w:cs/>
        </w:rPr>
        <w:t>ของบริษัทได้รับการจดทะเบียนให้</w:t>
      </w:r>
      <w:r w:rsidR="00EF5484" w:rsidRPr="00CD4FB0">
        <w:rPr>
          <w:rFonts w:ascii="BrowalliaUPC" w:hAnsi="BrowalliaUPC" w:cs="BrowalliaUPC" w:hint="cs"/>
          <w:sz w:val="28"/>
          <w:szCs w:val="28"/>
          <w:cs/>
        </w:rPr>
        <w:t xml:space="preserve">ซื้อขายในกระดานซื้อขายหลักทรัพย์เอ็ม เอ </w:t>
      </w:r>
      <w:r w:rsidR="005A5306" w:rsidRPr="00CD4FB0">
        <w:rPr>
          <w:rFonts w:ascii="BrowalliaUPC" w:hAnsi="BrowalliaUPC" w:cs="BrowalliaUPC" w:hint="cs"/>
          <w:sz w:val="28"/>
          <w:szCs w:val="28"/>
          <w:cs/>
        </w:rPr>
        <w:t>ไอ</w:t>
      </w:r>
      <w:r w:rsidR="0065228A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5A5306" w:rsidRPr="00CD4FB0">
        <w:rPr>
          <w:rFonts w:ascii="BrowalliaUPC" w:hAnsi="BrowalliaUPC" w:cs="BrowalliaUPC" w:hint="cs"/>
          <w:sz w:val="28"/>
          <w:szCs w:val="28"/>
          <w:cs/>
        </w:rPr>
        <w:t>ในตลาดหลักทรัพย์แห่งประเทศไทย</w:t>
      </w:r>
      <w:r w:rsidR="00CE24DF" w:rsidRPr="00CD4FB0">
        <w:rPr>
          <w:rFonts w:ascii="BrowalliaUPC" w:hAnsi="BrowalliaUPC" w:cs="BrowalliaUPC" w:hint="cs"/>
          <w:sz w:val="28"/>
          <w:szCs w:val="28"/>
          <w:cs/>
        </w:rPr>
        <w:t xml:space="preserve">ตั้งแต่วันที่ </w:t>
      </w:r>
      <w:r w:rsidR="00CE24DF" w:rsidRPr="00CD4FB0">
        <w:rPr>
          <w:rFonts w:ascii="BrowalliaUPC" w:hAnsi="BrowalliaUPC" w:cs="BrowalliaUPC"/>
          <w:sz w:val="28"/>
          <w:szCs w:val="28"/>
        </w:rPr>
        <w:t xml:space="preserve">17 </w:t>
      </w:r>
      <w:r w:rsidR="00CE24DF" w:rsidRPr="00CD4FB0">
        <w:rPr>
          <w:rFonts w:ascii="BrowalliaUPC" w:hAnsi="BrowalliaUPC" w:cs="BrowalliaUPC" w:hint="cs"/>
          <w:sz w:val="28"/>
          <w:szCs w:val="28"/>
          <w:cs/>
        </w:rPr>
        <w:t xml:space="preserve">มิถุนายน </w:t>
      </w:r>
      <w:r w:rsidR="00CE24DF"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BE29B2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9F6D69" w:rsidRPr="00CD4FB0">
        <w:rPr>
          <w:rFonts w:ascii="BrowalliaUPC" w:hAnsi="BrowalliaUPC" w:cs="BrowalliaUPC"/>
          <w:sz w:val="28"/>
          <w:szCs w:val="28"/>
          <w:cs/>
        </w:rPr>
        <w:t>ดำเนินธุรกิจ</w:t>
      </w:r>
      <w:r w:rsidR="007A6477" w:rsidRPr="00CD4FB0">
        <w:rPr>
          <w:rFonts w:ascii="BrowalliaUPC" w:hAnsi="BrowalliaUPC" w:cs="BrowalliaUPC"/>
          <w:sz w:val="28"/>
          <w:szCs w:val="28"/>
          <w:cs/>
        </w:rPr>
        <w:t>นำเข้าและจำหน่ายเครื่องมือแพทย์</w:t>
      </w:r>
      <w:r w:rsidR="009C3D2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7C5AD7" w:rsidRPr="00CD4FB0">
        <w:rPr>
          <w:rFonts w:ascii="BrowalliaUPC" w:hAnsi="BrowalliaUPC" w:cs="BrowalliaUPC" w:hint="cs"/>
          <w:sz w:val="28"/>
          <w:szCs w:val="28"/>
          <w:cs/>
        </w:rPr>
        <w:t>วัสดุการแพทย์</w:t>
      </w:r>
      <w:r w:rsidR="009C3D2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9C3D2D" w:rsidRPr="00CD4FB0">
        <w:rPr>
          <w:rFonts w:ascii="BrowalliaUPC" w:hAnsi="BrowalliaUPC" w:cs="BrowalliaUPC"/>
          <w:sz w:val="28"/>
          <w:szCs w:val="28"/>
          <w:cs/>
        </w:rPr>
        <w:t>และให้บริการ</w:t>
      </w:r>
      <w:r w:rsidR="007C5AD7" w:rsidRPr="00CD4FB0">
        <w:rPr>
          <w:rFonts w:ascii="BrowalliaUPC" w:hAnsi="BrowalliaUPC" w:cs="BrowalliaUPC" w:hint="cs"/>
          <w:sz w:val="28"/>
          <w:szCs w:val="28"/>
          <w:cs/>
        </w:rPr>
        <w:t>เ</w:t>
      </w:r>
      <w:r w:rsidR="007C5C15" w:rsidRPr="00CD4FB0">
        <w:rPr>
          <w:rFonts w:ascii="BrowalliaUPC" w:hAnsi="BrowalliaUPC" w:cs="BrowalliaUPC" w:hint="cs"/>
          <w:sz w:val="28"/>
          <w:szCs w:val="28"/>
          <w:cs/>
        </w:rPr>
        <w:t>ครื่องมือ</w:t>
      </w:r>
      <w:r w:rsidR="00F37FBB" w:rsidRPr="00CD4FB0">
        <w:rPr>
          <w:rFonts w:ascii="BrowalliaUPC" w:hAnsi="BrowalliaUPC" w:cs="BrowalliaUPC"/>
          <w:sz w:val="28"/>
          <w:szCs w:val="28"/>
          <w:cs/>
        </w:rPr>
        <w:t>แพทย์</w:t>
      </w:r>
      <w:r w:rsidR="001C3A70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47C7A" w:rsidRPr="00CD4FB0">
        <w:rPr>
          <w:rFonts w:ascii="BrowalliaUPC" w:hAnsi="BrowalliaUPC" w:cs="BrowalliaUPC"/>
          <w:spacing w:val="-6"/>
          <w:sz w:val="28"/>
          <w:szCs w:val="28"/>
          <w:cs/>
        </w:rPr>
        <w:t>ที่อยู่ของบริษัทตั้งอยู่</w:t>
      </w:r>
      <w:r w:rsidR="00B77D98" w:rsidRPr="00CD4FB0">
        <w:rPr>
          <w:rFonts w:ascii="BrowalliaUPC" w:hAnsi="BrowalliaUPC" w:cs="BrowalliaUPC"/>
          <w:spacing w:val="-6"/>
          <w:sz w:val="28"/>
          <w:szCs w:val="28"/>
          <w:cs/>
        </w:rPr>
        <w:t>เลขที่</w:t>
      </w:r>
      <w:r w:rsidR="009F6D6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>222,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 xml:space="preserve">222/1-2 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อาคาร</w:t>
      </w:r>
      <w:proofErr w:type="spellStart"/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เว</w:t>
      </w:r>
      <w:proofErr w:type="spellEnd"/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สต์อิน คอมเพล</w:t>
      </w:r>
      <w:proofErr w:type="spellStart"/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็กซ์</w:t>
      </w:r>
      <w:proofErr w:type="spellEnd"/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 ชั้นที่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 xml:space="preserve">10 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 xml:space="preserve">หมู่ที่ </w:t>
      </w:r>
      <w:r w:rsidR="00BA0499" w:rsidRPr="00CD4FB0">
        <w:rPr>
          <w:rFonts w:ascii="BrowalliaUPC" w:hAnsi="BrowalliaUPC" w:cs="BrowalliaUPC"/>
          <w:spacing w:val="-6"/>
          <w:sz w:val="28"/>
          <w:szCs w:val="28"/>
        </w:rPr>
        <w:t xml:space="preserve">1 </w:t>
      </w:r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ถนนรัตนา</w:t>
      </w:r>
      <w:proofErr w:type="spellStart"/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ธิเบ</w:t>
      </w:r>
      <w:proofErr w:type="spellEnd"/>
      <w:r w:rsidR="00BA0499" w:rsidRPr="00CD4FB0">
        <w:rPr>
          <w:rFonts w:ascii="BrowalliaUPC" w:hAnsi="BrowalliaUPC" w:cs="BrowalliaUPC"/>
          <w:spacing w:val="-6"/>
          <w:sz w:val="28"/>
          <w:szCs w:val="28"/>
          <w:cs/>
        </w:rPr>
        <w:t>ศร์ ตำบลบางรักใหญ่</w:t>
      </w:r>
      <w:r w:rsidR="00BA0499" w:rsidRPr="00CD4FB0">
        <w:rPr>
          <w:rFonts w:ascii="BrowalliaUPC" w:hAnsi="BrowalliaUPC" w:cs="BrowalliaUPC"/>
          <w:sz w:val="28"/>
          <w:szCs w:val="28"/>
          <w:cs/>
        </w:rPr>
        <w:t xml:space="preserve"> อำเภอบางบัวทอง จังหวัดนนทบุรี</w:t>
      </w:r>
      <w:r w:rsidR="001C3A70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79E55F0" w14:textId="77777777" w:rsidR="00A04A66" w:rsidRPr="00CD4FB0" w:rsidRDefault="00A04A66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A65276" w14:textId="1E62B5A8" w:rsidR="00E31140" w:rsidRPr="000E53F9" w:rsidRDefault="00CE35DF" w:rsidP="00B77DB6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lang w:val="en-AU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E1740E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C3A70" w:rsidRPr="00CD4FB0">
        <w:rPr>
          <w:rFonts w:ascii="BrowalliaUPC" w:hAnsi="BrowalliaUPC" w:cs="BrowalliaUPC"/>
          <w:sz w:val="28"/>
          <w:szCs w:val="28"/>
          <w:cs/>
        </w:rPr>
        <w:t>ครอบครัว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>บุญประสิทธิ์และครอบครัว</w:t>
      </w:r>
      <w:r w:rsidR="008D75B5" w:rsidRPr="00CD4FB0">
        <w:rPr>
          <w:rFonts w:ascii="BrowalliaUPC" w:hAnsi="BrowalliaUPC" w:cs="BrowalliaUPC"/>
          <w:sz w:val="28"/>
          <w:szCs w:val="28"/>
          <w:cs/>
        </w:rPr>
        <w:t>ว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>สุศุทธิกุลกานต์ เป็นผู้ถือหุ้นรายใหญ่ โดยถือหุ้น</w:t>
      </w:r>
      <w:r w:rsidR="00075C6A" w:rsidRPr="00CD4FB0">
        <w:rPr>
          <w:rFonts w:ascii="BrowalliaUPC" w:hAnsi="BrowalliaUPC" w:cs="BrowalliaUPC"/>
          <w:sz w:val="28"/>
          <w:szCs w:val="28"/>
          <w:cs/>
        </w:rPr>
        <w:br/>
      </w:r>
      <w:r w:rsidR="008537A2" w:rsidRPr="00CD4FB0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9F0412">
        <w:rPr>
          <w:rFonts w:ascii="BrowalliaUPC" w:hAnsi="BrowalliaUPC" w:cs="BrowalliaUPC"/>
          <w:sz w:val="28"/>
          <w:szCs w:val="28"/>
        </w:rPr>
        <w:t>15.56</w:t>
      </w:r>
      <w:r w:rsidR="008537A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 xml:space="preserve">และร้อยละ </w:t>
      </w:r>
      <w:r w:rsidR="009F0412">
        <w:rPr>
          <w:rFonts w:ascii="BrowalliaUPC" w:hAnsi="BrowalliaUPC" w:cs="BrowalliaUPC"/>
          <w:sz w:val="28"/>
          <w:szCs w:val="28"/>
        </w:rPr>
        <w:t>16.96</w:t>
      </w:r>
      <w:r w:rsidR="008537A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8537A2" w:rsidRPr="00CD4FB0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F13EB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A04A66" w:rsidRPr="00CD4FB0">
        <w:rPr>
          <w:rFonts w:ascii="BrowalliaUPC" w:hAnsi="BrowalliaUPC" w:cs="BrowalliaUPC"/>
          <w:sz w:val="28"/>
          <w:szCs w:val="28"/>
        </w:rPr>
        <w:t>(2</w:t>
      </w:r>
      <w:r w:rsidR="00700F5F" w:rsidRPr="00CD4FB0">
        <w:rPr>
          <w:rFonts w:ascii="BrowalliaUPC" w:hAnsi="BrowalliaUPC" w:cs="BrowalliaUPC"/>
          <w:sz w:val="28"/>
          <w:szCs w:val="28"/>
        </w:rPr>
        <w:t>56</w:t>
      </w:r>
      <w:r w:rsidR="00E1740E">
        <w:rPr>
          <w:rFonts w:ascii="BrowalliaUPC" w:hAnsi="BrowalliaUPC" w:cs="BrowalliaUPC"/>
          <w:sz w:val="28"/>
          <w:szCs w:val="28"/>
        </w:rPr>
        <w:t>5</w:t>
      </w:r>
      <w:r w:rsidR="00700F5F" w:rsidRPr="00CD4FB0">
        <w:rPr>
          <w:rFonts w:ascii="BrowalliaUPC" w:hAnsi="BrowalliaUPC" w:cs="BrowalliaUPC"/>
          <w:sz w:val="28"/>
          <w:szCs w:val="28"/>
        </w:rPr>
        <w:t xml:space="preserve"> : </w:t>
      </w:r>
      <w:r w:rsidR="00700F5F" w:rsidRPr="00CD4FB0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E1740E" w:rsidRPr="00CD4FB0">
        <w:rPr>
          <w:rFonts w:ascii="BrowalliaUPC" w:hAnsi="BrowalliaUPC" w:cs="BrowalliaUPC"/>
          <w:sz w:val="28"/>
          <w:szCs w:val="28"/>
        </w:rPr>
        <w:t xml:space="preserve">17.72 </w:t>
      </w:r>
      <w:r w:rsidR="00E1740E" w:rsidRPr="00CD4FB0">
        <w:rPr>
          <w:rFonts w:ascii="BrowalliaUPC" w:hAnsi="BrowalliaUPC" w:cs="BrowalliaUPC"/>
          <w:sz w:val="28"/>
          <w:szCs w:val="28"/>
          <w:cs/>
        </w:rPr>
        <w:t xml:space="preserve">และร้อยละ </w:t>
      </w:r>
      <w:r w:rsidR="00E1740E" w:rsidRPr="00CD4FB0">
        <w:rPr>
          <w:rFonts w:ascii="BrowalliaUPC" w:hAnsi="BrowalliaUPC" w:cs="BrowalliaUPC"/>
          <w:sz w:val="28"/>
          <w:szCs w:val="28"/>
        </w:rPr>
        <w:t>18.02</w:t>
      </w:r>
      <w:r w:rsidR="00700F5F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700F5F" w:rsidRPr="00CD4FB0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A04A66" w:rsidRPr="00CD4FB0">
        <w:rPr>
          <w:rFonts w:ascii="BrowalliaUPC" w:hAnsi="BrowalliaUPC" w:cs="BrowalliaUPC"/>
          <w:sz w:val="28"/>
          <w:szCs w:val="28"/>
        </w:rPr>
        <w:t>)</w:t>
      </w:r>
    </w:p>
    <w:p w14:paraId="64B4D00F" w14:textId="77777777" w:rsidR="00B70EA8" w:rsidRPr="00CD4FB0" w:rsidRDefault="00B70EA8" w:rsidP="00493195">
      <w:pPr>
        <w:pStyle w:val="BodyText2"/>
        <w:tabs>
          <w:tab w:val="left" w:pos="426"/>
        </w:tabs>
        <w:ind w:left="0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10" w14:textId="7B5680F3" w:rsidR="00E73858" w:rsidRPr="00CD4FB0" w:rsidRDefault="00E73858" w:rsidP="0012487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เกณฑ์การจัดทำงบการเงิน</w:t>
      </w:r>
    </w:p>
    <w:p w14:paraId="64B4D011" w14:textId="77777777" w:rsidR="00F1106B" w:rsidRPr="00CD4FB0" w:rsidRDefault="00F1106B" w:rsidP="00FE5B49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12" w14:textId="3B352B44" w:rsidR="00F1106B" w:rsidRPr="00CD4FB0" w:rsidRDefault="00DF4B10">
      <w:pPr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80"/>
        <w:jc w:val="thaiDistribute"/>
        <w:rPr>
          <w:rFonts w:ascii="BrowalliaUPC" w:hAnsi="BrowalliaUPC" w:cs="BrowalliaUPC"/>
          <w:sz w:val="28"/>
          <w:szCs w:val="28"/>
          <w:lang w:val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th-TH"/>
        </w:rPr>
        <w:t>เกณฑ์</w:t>
      </w:r>
      <w:r w:rsidR="00E73858" w:rsidRPr="00CD4FB0">
        <w:rPr>
          <w:rFonts w:ascii="BrowalliaUPC" w:hAnsi="BrowalliaUPC" w:cs="BrowalliaUPC"/>
          <w:sz w:val="28"/>
          <w:szCs w:val="28"/>
          <w:cs/>
        </w:rPr>
        <w:t>ใน</w:t>
      </w:r>
      <w:r w:rsidR="00E73858" w:rsidRPr="00CD4FB0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01C9A0EE" w14:textId="77777777" w:rsidR="006429B2" w:rsidRPr="00CD4FB0" w:rsidRDefault="006429B2" w:rsidP="006429B2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lang w:val="th-TH"/>
        </w:rPr>
      </w:pPr>
    </w:p>
    <w:p w14:paraId="782E33A3" w14:textId="42FD3F3E" w:rsidR="00552944" w:rsidRPr="00CD4FB0" w:rsidRDefault="00552944" w:rsidP="003E4E30">
      <w:pPr>
        <w:tabs>
          <w:tab w:val="clear" w:pos="227"/>
          <w:tab w:val="clear" w:pos="454"/>
          <w:tab w:val="clear" w:pos="680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งบการเงินนี้ได้จัดทำขึ้นตามมาตรฐานการรายงานทางการเงิน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</w:t>
      </w:r>
      <w:r w:rsidR="00705085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เป็นเกณฑ์</w:t>
      </w:r>
    </w:p>
    <w:p w14:paraId="1F7FFA90" w14:textId="77777777" w:rsidR="00552944" w:rsidRPr="00CD4FB0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BBC3404" w14:textId="61175666" w:rsidR="00552944" w:rsidRPr="00CD4FB0" w:rsidRDefault="00113F4C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>งบการเงินฉบับนี้</w:t>
      </w:r>
      <w:r w:rsidR="00552944" w:rsidRPr="00CD4FB0">
        <w:rPr>
          <w:rFonts w:ascii="BrowalliaUPC" w:hAnsi="BrowalliaUPC" w:cs="BrowalliaUPC"/>
          <w:sz w:val="28"/>
          <w:szCs w:val="28"/>
          <w:cs/>
        </w:rPr>
        <w:t>ได้จัดทำขึ้นโดยใช้เกณฑ์ราคาทุนเดิม เว้นแต่จะเปิดเผยเป็นอย่างอื่นเป็นการเฉพาะ</w:t>
      </w:r>
    </w:p>
    <w:p w14:paraId="4E243ECA" w14:textId="77777777" w:rsidR="00552944" w:rsidRPr="00CD4FB0" w:rsidRDefault="00552944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A5A02B1" w14:textId="098FDEA2" w:rsidR="00F63637" w:rsidRPr="00CD4FB0" w:rsidRDefault="00552944" w:rsidP="00B77DB6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การจัดทำงบการเงินให้สอดคล้องกับมาตรฐานการรายงานทางการเงิน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213959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หรือข้อสมมติฐานและประมาณการที่มีนัยสำคัญต่องบการเงินรวมได้เปิดเผยในหมายเหตุประกอบงบการเงิน ข้อ </w:t>
      </w:r>
      <w:r w:rsidR="005F051B" w:rsidRPr="00CD4FB0">
        <w:rPr>
          <w:rFonts w:ascii="BrowalliaUPC" w:hAnsi="BrowalliaUPC" w:cs="BrowalliaUPC"/>
          <w:sz w:val="28"/>
          <w:szCs w:val="28"/>
        </w:rPr>
        <w:t>5</w:t>
      </w:r>
    </w:p>
    <w:p w14:paraId="6144D604" w14:textId="77777777" w:rsidR="001C0582" w:rsidRPr="00CD4FB0" w:rsidRDefault="001C0582" w:rsidP="00786E57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678899E" w14:textId="77777777" w:rsidR="0011386F" w:rsidRPr="00CD4FB0" w:rsidRDefault="0011386F" w:rsidP="002970BD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896" w:hanging="446"/>
        <w:rPr>
          <w:rFonts w:ascii="BrowalliaUPC" w:hAnsi="BrowalliaUPC" w:cs="BrowalliaUPC"/>
          <w:sz w:val="28"/>
          <w:szCs w:val="28"/>
          <w:lang w:val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th-TH"/>
        </w:rPr>
        <w:t>เกณฑ์ในการจัดทำงบการเงินรวม</w:t>
      </w:r>
    </w:p>
    <w:p w14:paraId="16783939" w14:textId="623E5559" w:rsidR="00CA12AC" w:rsidRPr="00CD4FB0" w:rsidRDefault="00CA12AC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D28AB75" w14:textId="3D991649" w:rsidR="001C0582" w:rsidRPr="00CD4FB0" w:rsidRDefault="001C0582" w:rsidP="006F5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909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เมื่อวันที่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1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ที่ประชุมวิสามัญผู้ถือหุ้นของบริษัท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proofErr w:type="spellStart"/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เซนต์</w:t>
      </w:r>
      <w:proofErr w:type="spellEnd"/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เมดิคอล เทรด</w:t>
      </w:r>
      <w:proofErr w:type="spellStart"/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ดิ้ง</w:t>
      </w:r>
      <w:proofErr w:type="spellEnd"/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จำกัด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(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บริษัทย่อย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 xml:space="preserve">) </w:t>
      </w:r>
      <w:r w:rsidR="003E4E30" w:rsidRPr="00CD4FB0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มีมติอนุมัติให้เลิกบริษัท ทั้งนี้ บริษัทย่อยได้จดทะเบียนเลิกกิจการกับกระทรวงพาณิชย์แล้วเมื่อวันที่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3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ธันวาคม 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>2564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</w:p>
    <w:p w14:paraId="4C46ABE7" w14:textId="77777777" w:rsidR="001C0582" w:rsidRPr="00CD4FB0" w:rsidRDefault="001C0582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277F5E1B" w14:textId="2097AE8D" w:rsidR="001C0582" w:rsidRPr="00CD4FB0" w:rsidRDefault="001C0582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lastRenderedPageBreak/>
        <w:t xml:space="preserve">ต่อมา 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>9</w:t>
      </w:r>
      <w:r w:rsidRPr="00CD4FB0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กุมภาพันธ์ </w:t>
      </w:r>
      <w:bookmarkStart w:id="0" w:name="_Hlk157181377"/>
      <w:r w:rsidR="008B528A" w:rsidRPr="008B528A">
        <w:rPr>
          <w:rFonts w:ascii="Browallia New" w:hAnsi="Browallia New" w:cs="Browallia New"/>
          <w:sz w:val="28"/>
          <w:szCs w:val="28"/>
        </w:rPr>
        <w:t>2565</w:t>
      </w:r>
      <w:bookmarkEnd w:id="0"/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บริษัทย่อยได้ดำเนินการชำระบัญชีและชำระคืนเงินลงทุนให้กับบริษัทแล้วเต็มจำนวน การเลิกกิจการของบริษัทย่อยดังกล่าว มีผลกระทบต่อผลการดำเนินงานรวมของกลุ่มบริษัทสำหรับ</w:t>
      </w:r>
      <w:r w:rsidR="002A21BE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>ปี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8B528A" w:rsidRPr="008B528A">
        <w:rPr>
          <w:rFonts w:ascii="Browallia New" w:hAnsi="Browallia New" w:cs="Browallia New" w:hint="cs"/>
          <w:sz w:val="28"/>
          <w:szCs w:val="28"/>
        </w:rPr>
        <w:t>31</w:t>
      </w:r>
      <w:r w:rsidR="002A21BE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 ธันวาคม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884706" w:rsidRPr="008B528A">
        <w:rPr>
          <w:rFonts w:ascii="Browallia New" w:hAnsi="Browallia New" w:cs="Browallia New"/>
          <w:sz w:val="28"/>
          <w:szCs w:val="28"/>
        </w:rPr>
        <w:t>2565</w:t>
      </w:r>
      <w:r w:rsidR="00884706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ดังนี้ </w:t>
      </w:r>
    </w:p>
    <w:p w14:paraId="5C49E6DB" w14:textId="77777777" w:rsidR="001C0582" w:rsidRPr="00CD4FB0" w:rsidRDefault="001C0582" w:rsidP="001C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6379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843"/>
      </w:tblGrid>
      <w:tr w:rsidR="001C0582" w:rsidRPr="00CD4FB0" w14:paraId="0B2D524A" w14:textId="77777777">
        <w:tc>
          <w:tcPr>
            <w:tcW w:w="4536" w:type="dxa"/>
          </w:tcPr>
          <w:p w14:paraId="1A2A507A" w14:textId="77777777" w:rsidR="001C0582" w:rsidRPr="00CD4FB0" w:rsidRDefault="001C05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843" w:type="dxa"/>
          </w:tcPr>
          <w:p w14:paraId="645E27E4" w14:textId="77777777" w:rsidR="001C0582" w:rsidRPr="00CD4FB0" w:rsidRDefault="001C05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พันบาท</w:t>
            </w:r>
          </w:p>
        </w:tc>
      </w:tr>
      <w:tr w:rsidR="001C0582" w:rsidRPr="00CD4FB0" w14:paraId="1CF67F9F" w14:textId="77777777">
        <w:trPr>
          <w:trHeight w:val="215"/>
        </w:trPr>
        <w:tc>
          <w:tcPr>
            <w:tcW w:w="4536" w:type="dxa"/>
          </w:tcPr>
          <w:p w14:paraId="64BA890B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328529F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C0582" w:rsidRPr="00CD4FB0" w14:paraId="2141674E" w14:textId="77777777">
        <w:tc>
          <w:tcPr>
            <w:tcW w:w="4536" w:type="dxa"/>
          </w:tcPr>
          <w:p w14:paraId="378AB2C8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5EF96916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(0.99)</w:t>
            </w:r>
          </w:p>
        </w:tc>
      </w:tr>
      <w:tr w:rsidR="001C0582" w:rsidRPr="00CD4FB0" w14:paraId="0DC026D1" w14:textId="77777777">
        <w:tc>
          <w:tcPr>
            <w:tcW w:w="4536" w:type="dxa"/>
          </w:tcPr>
          <w:p w14:paraId="6524EDE8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กำไรจากการเลิกกิจการของบริษัทย่อย</w:t>
            </w:r>
          </w:p>
        </w:tc>
        <w:tc>
          <w:tcPr>
            <w:tcW w:w="1843" w:type="dxa"/>
          </w:tcPr>
          <w:p w14:paraId="54C7BD90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679.79</w:t>
            </w:r>
          </w:p>
        </w:tc>
      </w:tr>
      <w:tr w:rsidR="001C0582" w:rsidRPr="00CD4FB0" w14:paraId="4776A1BD" w14:textId="77777777">
        <w:tc>
          <w:tcPr>
            <w:tcW w:w="4536" w:type="dxa"/>
          </w:tcPr>
          <w:p w14:paraId="1F9DC9D0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43" w:type="dxa"/>
          </w:tcPr>
          <w:p w14:paraId="0353F8A6" w14:textId="77777777" w:rsidR="001C0582" w:rsidRPr="00CD4FB0" w:rsidRDefault="001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678.80</w:t>
            </w:r>
          </w:p>
        </w:tc>
      </w:tr>
    </w:tbl>
    <w:p w14:paraId="2D27BAA9" w14:textId="77777777" w:rsidR="001C0582" w:rsidRPr="00CD4FB0" w:rsidRDefault="001C0582" w:rsidP="001C0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830BE8F" w14:textId="4DA45121" w:rsidR="001C0582" w:rsidRDefault="001C0582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ทั้งนี้ ฝ่ายบริหารของ</w:t>
      </w:r>
      <w:r w:rsidR="00213959">
        <w:rPr>
          <w:rFonts w:ascii="Browallia New" w:hAnsi="Browallia New" w:cs="Browallia New" w:hint="cs"/>
          <w:sz w:val="28"/>
          <w:szCs w:val="28"/>
          <w:cs/>
          <w:lang w:val="th-TH"/>
        </w:rPr>
        <w:t>กลุ่ม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บริษัทพิจารณาแล้วว่า ผลกระทบจากการเลิกกิจการของบริษัทย่อยดังกล่าว ไม่มีสาระสำคัญต่อผลการดำเนินงานรวมของกลุ่มบริษัท ฝ่ายบริหารจึงไม่จัดทำและนำเสนองบการเงินรวมของ</w:t>
      </w:r>
      <w:r w:rsidR="00D022FF">
        <w:rPr>
          <w:rFonts w:ascii="Browallia New" w:hAnsi="Browallia New" w:cs="Browallia New"/>
          <w:sz w:val="28"/>
          <w:szCs w:val="28"/>
          <w:cs/>
          <w:lang w:val="th-TH"/>
        </w:rPr>
        <w:br/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>กลุ่มบริษัทสำหรับ</w:t>
      </w:r>
      <w:r w:rsidR="00D85557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ปีสิ้นสุดวันที่ </w:t>
      </w:r>
      <w:r w:rsidR="00D85557"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="00D85557" w:rsidRPr="00CD4FB0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00FA3" w:rsidRPr="008B528A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รวมถึงไม่นำเสนองบการเงินรวมสำหรับปีสิ้นสุดวันที่ </w:t>
      </w:r>
      <w:r w:rsidR="00D022FF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CD4FB0">
        <w:rPr>
          <w:rFonts w:ascii="Browallia New" w:hAnsi="Browallia New" w:cs="Browallia New"/>
          <w:sz w:val="28"/>
          <w:szCs w:val="28"/>
        </w:rPr>
        <w:t>256</w:t>
      </w:r>
      <w:r w:rsidR="001F3E78">
        <w:rPr>
          <w:rFonts w:ascii="Browallia New" w:hAnsi="Browallia New" w:cs="Browallia New"/>
          <w:sz w:val="28"/>
          <w:szCs w:val="28"/>
        </w:rPr>
        <w:t>5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ที่ใช้เป็นข้อมูลเปรียบเทียบ</w:t>
      </w:r>
    </w:p>
    <w:p w14:paraId="38401392" w14:textId="77777777" w:rsidR="00BC0B68" w:rsidRDefault="00BC0B68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</w:p>
    <w:p w14:paraId="4073CC4E" w14:textId="56EEE5FD" w:rsidR="00BC0B68" w:rsidRPr="00CD4FB0" w:rsidRDefault="00BC0B68" w:rsidP="001C05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7"/>
        </w:tabs>
        <w:spacing w:line="240" w:lineRule="auto"/>
        <w:ind w:left="864" w:right="-22"/>
        <w:jc w:val="thaiDistribute"/>
        <w:rPr>
          <w:rFonts w:ascii="Browallia New" w:hAnsi="Browallia New" w:cs="Browallia New"/>
          <w:sz w:val="28"/>
          <w:szCs w:val="28"/>
        </w:rPr>
      </w:pPr>
      <w:r w:rsidRPr="00BC0B68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ในระหว่าง</w:t>
      </w:r>
      <w:r w:rsidRPr="00BC0B68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 xml:space="preserve">ปีสิ้นสุดวันที่ </w:t>
      </w:r>
      <w:r w:rsidRPr="00BC0B68">
        <w:rPr>
          <w:rFonts w:ascii="Browallia New" w:hAnsi="Browallia New" w:cs="Browallia New"/>
          <w:spacing w:val="-4"/>
          <w:sz w:val="28"/>
          <w:szCs w:val="28"/>
        </w:rPr>
        <w:t xml:space="preserve">31 </w:t>
      </w:r>
      <w:r w:rsidRPr="00BC0B68">
        <w:rPr>
          <w:rFonts w:ascii="Browallia New" w:hAnsi="Browallia New" w:cs="Browallia New" w:hint="cs"/>
          <w:spacing w:val="-4"/>
          <w:sz w:val="28"/>
          <w:szCs w:val="28"/>
          <w:cs/>
        </w:rPr>
        <w:t>ธันวาคม</w:t>
      </w:r>
      <w:r w:rsidRPr="00BC0B68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Pr="00BC0B68">
        <w:rPr>
          <w:rFonts w:ascii="Browallia New" w:hAnsi="Browallia New" w:cs="Browallia New"/>
          <w:spacing w:val="-4"/>
          <w:sz w:val="28"/>
          <w:szCs w:val="28"/>
          <w:lang w:val="th-TH"/>
        </w:rPr>
        <w:t xml:space="preserve">2566 </w:t>
      </w:r>
      <w:r w:rsidRPr="00BC0B68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บริษัทได้ลงทุนในหุ้นสามัญของบริษัท เสิร์ฟเฮ</w:t>
      </w:r>
      <w:proofErr w:type="spellStart"/>
      <w:r w:rsidRPr="00BC0B68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ลธ์</w:t>
      </w:r>
      <w:proofErr w:type="spellEnd"/>
      <w:r w:rsidRPr="00BC0B68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จำกัด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 xml:space="preserve"> </w:t>
      </w:r>
      <w:r w:rsidRPr="00BC0B68">
        <w:rPr>
          <w:rFonts w:ascii="Browallia New" w:hAnsi="Browallia New" w:cs="Browallia New"/>
          <w:spacing w:val="-4"/>
          <w:sz w:val="28"/>
          <w:szCs w:val="28"/>
          <w:lang w:val="th-TH"/>
        </w:rPr>
        <w:t>(</w:t>
      </w:r>
      <w:r w:rsidRPr="00BC0B68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บริษัทย่อย</w:t>
      </w:r>
      <w:r w:rsidRPr="00BC0B68">
        <w:rPr>
          <w:rFonts w:ascii="Browallia New" w:hAnsi="Browallia New" w:cs="Browallia New"/>
          <w:spacing w:val="-4"/>
          <w:sz w:val="28"/>
          <w:szCs w:val="28"/>
          <w:lang w:val="th-TH"/>
        </w:rPr>
        <w:t>)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 xml:space="preserve">โดยบริษัทถือหุ้นร้อยละ </w:t>
      </w:r>
      <w:r>
        <w:rPr>
          <w:rFonts w:ascii="Browallia New" w:hAnsi="Browallia New" w:cs="Browallia New"/>
          <w:sz w:val="28"/>
          <w:szCs w:val="28"/>
        </w:rPr>
        <w:t>100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645349">
        <w:rPr>
          <w:rFonts w:ascii="Browallia New" w:hAnsi="Browallia New" w:cs="Browallia New"/>
          <w:sz w:val="28"/>
          <w:szCs w:val="28"/>
          <w:cs/>
          <w:lang w:val="th-TH"/>
        </w:rPr>
        <w:t>ตามที่เปิดเผยในหมายเหตุประกอบงบการเงินข้อ</w:t>
      </w:r>
      <w:r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2C1AF0">
        <w:rPr>
          <w:rFonts w:ascii="Browallia New" w:hAnsi="Browallia New" w:cs="Browallia New"/>
          <w:sz w:val="28"/>
          <w:szCs w:val="28"/>
        </w:rPr>
        <w:t>11</w:t>
      </w:r>
      <w:r w:rsidRPr="00E457AA">
        <w:rPr>
          <w:rFonts w:ascii="Browallia New" w:hAnsi="Browallia New" w:cs="Browallia New"/>
          <w:sz w:val="28"/>
          <w:szCs w:val="28"/>
          <w:lang w:val="th-TH"/>
        </w:rPr>
        <w:t xml:space="preserve"> </w:t>
      </w:r>
      <w:r w:rsidRPr="00E457AA">
        <w:rPr>
          <w:rFonts w:ascii="Browallia New" w:hAnsi="Browallia New" w:cs="Browallia New"/>
          <w:sz w:val="28"/>
          <w:szCs w:val="28"/>
          <w:cs/>
          <w:lang w:val="th-TH"/>
        </w:rPr>
        <w:t>ฝ่ายบริหารจึงจัดทำและนำเสนองบการเงินรวมของกลุ่มบริษัท</w:t>
      </w:r>
      <w:r w:rsidR="00A36B20" w:rsidRPr="00CD4FB0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="00A36B20" w:rsidRPr="00CD4FB0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ปีสิ้นสุดวันที่ </w:t>
      </w:r>
      <w:r w:rsidR="00A36B20"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="00A36B20" w:rsidRPr="00CD4FB0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A36B20" w:rsidRPr="00CD4FB0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A36B20" w:rsidRPr="00CD4FB0">
        <w:rPr>
          <w:rFonts w:ascii="Browallia New" w:hAnsi="Browallia New" w:cs="Browallia New"/>
          <w:sz w:val="28"/>
          <w:szCs w:val="28"/>
          <w:lang w:val="th-TH"/>
        </w:rPr>
        <w:t>2566</w:t>
      </w:r>
    </w:p>
    <w:p w14:paraId="0C5D2A33" w14:textId="77777777" w:rsidR="001C0582" w:rsidRPr="00CD4FB0" w:rsidRDefault="001C0582" w:rsidP="00552944">
      <w:pPr>
        <w:tabs>
          <w:tab w:val="clear" w:pos="227"/>
          <w:tab w:val="clear" w:pos="454"/>
          <w:tab w:val="clear" w:pos="680"/>
          <w:tab w:val="clear" w:pos="907"/>
          <w:tab w:val="left" w:pos="873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3C0143DE" w14:textId="1BBD119D" w:rsidR="00DB69CF" w:rsidRPr="00CD4FB0" w:rsidRDefault="00DB69CF" w:rsidP="00452FC3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41"/>
        </w:tabs>
        <w:ind w:left="423" w:hanging="423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060F5F">
        <w:rPr>
          <w:rFonts w:ascii="BrowalliaUPC" w:hAnsi="BrowalliaUPC" w:cs="BrowalliaUPC"/>
          <w:b/>
          <w:bCs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  <w:bookmarkStart w:id="1" w:name="_Hlk94015121"/>
    </w:p>
    <w:bookmarkEnd w:id="1"/>
    <w:p w14:paraId="68B656C5" w14:textId="42E928F4" w:rsidR="009446AC" w:rsidRPr="00CD4FB0" w:rsidRDefault="009446AC" w:rsidP="00060F5F">
      <w:pPr>
        <w:pStyle w:val="CordiaNew"/>
        <w:tabs>
          <w:tab w:val="clear" w:pos="4153"/>
          <w:tab w:val="left" w:pos="441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09EB3A2C" w14:textId="4E1A4682" w:rsidR="00D04585" w:rsidRPr="0081239C" w:rsidRDefault="00D04585" w:rsidP="00452FC3">
      <w:pPr>
        <w:pStyle w:val="CordiaNew"/>
        <w:numPr>
          <w:ilvl w:val="0"/>
          <w:numId w:val="33"/>
        </w:numPr>
        <w:tabs>
          <w:tab w:val="left" w:pos="360"/>
        </w:tabs>
        <w:ind w:left="873" w:hanging="44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รายงานทางการเงินฉบับที่มีการเปลี่ยนแปลงและมีผลบังคับใช้สำหรับรอบระยะเวลาบัญชีที่เริ่มในหรือหลังวันที่ </w:t>
      </w:r>
      <w:r w:rsidR="008B528A" w:rsidRPr="0081239C">
        <w:rPr>
          <w:rFonts w:ascii="BrowalliaUPC" w:hAnsi="BrowalliaUPC" w:cs="BrowalliaUPC"/>
          <w:color w:val="auto"/>
          <w:sz w:val="28"/>
          <w:szCs w:val="28"/>
        </w:rPr>
        <w:t>1</w:t>
      </w: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 xml:space="preserve"> มกราคม </w:t>
      </w:r>
      <w:r w:rsidR="008B528A" w:rsidRPr="0081239C">
        <w:rPr>
          <w:rFonts w:ascii="BrowalliaUPC" w:hAnsi="BrowalliaUPC" w:cs="BrowalliaUPC"/>
          <w:color w:val="auto"/>
          <w:sz w:val="28"/>
          <w:szCs w:val="28"/>
        </w:rPr>
        <w:t>2566</w:t>
      </w: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 xml:space="preserve"> มีดังนี้</w:t>
      </w:r>
    </w:p>
    <w:p w14:paraId="20234D81" w14:textId="77777777" w:rsidR="00D04585" w:rsidRPr="00060F5F" w:rsidRDefault="00D04585" w:rsidP="00060F5F">
      <w:pPr>
        <w:pStyle w:val="BodyText2"/>
        <w:tabs>
          <w:tab w:val="left" w:pos="426"/>
        </w:tabs>
        <w:ind w:left="426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5610517" w14:textId="3C77D6BA" w:rsidR="00D04585" w:rsidRPr="00060F5F" w:rsidRDefault="00D04585" w:rsidP="00452FC3">
      <w:pPr>
        <w:pStyle w:val="CordiaNew"/>
        <w:numPr>
          <w:ilvl w:val="1"/>
          <w:numId w:val="36"/>
        </w:numPr>
        <w:tabs>
          <w:tab w:val="left" w:pos="360"/>
        </w:tabs>
        <w:ind w:left="1467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มาตรฐานการบัญชีฉบับที่ </w:t>
      </w:r>
      <w:r w:rsidRPr="00060F5F">
        <w:rPr>
          <w:rFonts w:ascii="BrowalliaUPC" w:hAnsi="BrowalliaUPC" w:cs="BrowalliaUPC"/>
          <w:color w:val="auto"/>
          <w:sz w:val="28"/>
          <w:szCs w:val="28"/>
        </w:rPr>
        <w:t>16</w:t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ที่ดิน อาคารและอุปกรณ์</w:t>
      </w:r>
    </w:p>
    <w:p w14:paraId="760CF1CF" w14:textId="77777777" w:rsidR="00D04585" w:rsidRPr="00060F5F" w:rsidRDefault="00D04585" w:rsidP="00452FC3">
      <w:pPr>
        <w:pStyle w:val="CordiaNew"/>
        <w:tabs>
          <w:tab w:val="left" w:pos="360"/>
        </w:tabs>
        <w:ind w:left="14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9A583B7" w14:textId="6F3F62F4" w:rsidR="00D04585" w:rsidRPr="00060F5F" w:rsidRDefault="00D04585" w:rsidP="00452FC3">
      <w:pPr>
        <w:pStyle w:val="CordiaNew"/>
        <w:tabs>
          <w:tab w:val="left" w:pos="360"/>
        </w:tabs>
        <w:ind w:left="14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การปรับปรุงกำหนดให้รับรู้มูลค่าของสิ่งตอบแทนที่ได้รับจากการขายรายการต่างๆ ที่ผลิตได้ในช่วงการเตรียมความพร้อมของสินทรัพย์ให้อยู่ในสภาพพร้อมใช้งานตามความประสงค์ของฝ่ายบริหาร </w:t>
      </w:r>
      <w:r w:rsidR="00C450A7">
        <w:rPr>
          <w:rFonts w:ascii="BrowalliaUPC" w:hAnsi="BrowalliaUPC" w:cs="BrowalliaUPC"/>
          <w:color w:val="auto"/>
          <w:sz w:val="28"/>
          <w:szCs w:val="28"/>
        </w:rPr>
        <w:br/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>เป็นรายได้แทนการนำไปหักออกจากต้นทุนของที่ดิน อาคารและอุปกรณ์นั้น</w:t>
      </w:r>
    </w:p>
    <w:p w14:paraId="0DBAE484" w14:textId="77777777" w:rsidR="00D04585" w:rsidRPr="00060F5F" w:rsidRDefault="00D04585" w:rsidP="00452FC3">
      <w:pPr>
        <w:pStyle w:val="BodyText2"/>
        <w:tabs>
          <w:tab w:val="left" w:pos="426"/>
        </w:tabs>
        <w:ind w:left="1467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5DD580B" w14:textId="405E5F52" w:rsidR="00D04585" w:rsidRPr="00060F5F" w:rsidRDefault="00D04585" w:rsidP="00452FC3">
      <w:pPr>
        <w:pStyle w:val="CordiaNew"/>
        <w:numPr>
          <w:ilvl w:val="1"/>
          <w:numId w:val="36"/>
        </w:numPr>
        <w:tabs>
          <w:tab w:val="left" w:pos="360"/>
        </w:tabs>
        <w:ind w:left="1467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มาตรฐานการบัญชีฉบับที่ </w:t>
      </w:r>
      <w:r>
        <w:rPr>
          <w:rFonts w:ascii="BrowalliaUPC" w:hAnsi="BrowalliaUPC" w:cs="BrowalliaUPC"/>
          <w:color w:val="auto"/>
          <w:sz w:val="28"/>
          <w:szCs w:val="28"/>
        </w:rPr>
        <w:t>37</w:t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</w:p>
    <w:p w14:paraId="278791C3" w14:textId="77777777" w:rsidR="00D04585" w:rsidRPr="00060F5F" w:rsidRDefault="00D04585" w:rsidP="00452FC3">
      <w:pPr>
        <w:pStyle w:val="CordiaNew"/>
        <w:tabs>
          <w:tab w:val="left" w:pos="360"/>
        </w:tabs>
        <w:ind w:left="14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6EFB1AC" w14:textId="77777777" w:rsidR="00D04585" w:rsidRPr="00060F5F" w:rsidRDefault="00D04585" w:rsidP="00452FC3">
      <w:pPr>
        <w:pStyle w:val="CordiaNew"/>
        <w:tabs>
          <w:tab w:val="left" w:pos="360"/>
        </w:tabs>
        <w:ind w:left="1467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>การปรับปรุงอธิบายเพิ่มเติมในส่วนของต้นทุนส่วนเพิ่มที่ต้องจ่ายเพื่อปฏิบัติตามสัญญาและการปันส่วนต้นทุนอื่นที่เกี่ยวข้องโดยตรง ที่ต้องนำมาพิจารณาว่าสัญญานั้นเป็นสัญญาที่สร้างภาระหรือไม่</w:t>
      </w:r>
    </w:p>
    <w:p w14:paraId="047FC012" w14:textId="77777777" w:rsidR="00D04585" w:rsidRPr="00060F5F" w:rsidRDefault="00D04585" w:rsidP="00452FC3">
      <w:pPr>
        <w:pStyle w:val="BodyText2"/>
        <w:tabs>
          <w:tab w:val="left" w:pos="426"/>
        </w:tabs>
        <w:ind w:left="1467" w:right="-22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3F828F0" w14:textId="22B74208" w:rsidR="00D04585" w:rsidRPr="00060F5F" w:rsidRDefault="00D04585" w:rsidP="00452FC3">
      <w:pPr>
        <w:pStyle w:val="CordiaNew"/>
        <w:numPr>
          <w:ilvl w:val="1"/>
          <w:numId w:val="36"/>
        </w:numPr>
        <w:tabs>
          <w:tab w:val="left" w:pos="360"/>
        </w:tabs>
        <w:ind w:left="1467" w:hanging="567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มาตรฐานการบัญชีฉบับที่ </w:t>
      </w:r>
      <w:r>
        <w:rPr>
          <w:rFonts w:ascii="BrowalliaUPC" w:hAnsi="BrowalliaUPC" w:cs="BrowalliaUPC"/>
          <w:color w:val="auto"/>
          <w:sz w:val="28"/>
          <w:szCs w:val="28"/>
        </w:rPr>
        <w:t>41</w:t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เกษตรกรรม</w:t>
      </w:r>
    </w:p>
    <w:p w14:paraId="52475415" w14:textId="77777777" w:rsidR="00D04585" w:rsidRPr="00060F5F" w:rsidRDefault="00D04585" w:rsidP="00452FC3">
      <w:pPr>
        <w:pStyle w:val="CordiaNew"/>
        <w:tabs>
          <w:tab w:val="left" w:pos="360"/>
        </w:tabs>
        <w:ind w:left="14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5717BC1" w14:textId="77777777" w:rsidR="00D04585" w:rsidRPr="00060F5F" w:rsidRDefault="00D04585" w:rsidP="00452FC3">
      <w:pPr>
        <w:pStyle w:val="CordiaNew"/>
        <w:tabs>
          <w:tab w:val="left" w:pos="360"/>
        </w:tabs>
        <w:ind w:left="14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>การปรับปรุงได้ยกเลิกข้อกำหนดเรื่องการห้ามนำกระแสเงินสดจากการจ่ายชำระภาษีเงินได้ มาใช้ในการวัดมูลค่ายุติธรรมของสินทรัพย์ชีวภาพ</w:t>
      </w:r>
    </w:p>
    <w:p w14:paraId="3DA55196" w14:textId="77777777" w:rsidR="00D04585" w:rsidRPr="00060F5F" w:rsidRDefault="00D04585" w:rsidP="001A43BD">
      <w:pPr>
        <w:pStyle w:val="CordiaNew"/>
        <w:tabs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A37C35C" w14:textId="6DC40B25" w:rsidR="00D04585" w:rsidRPr="00060F5F" w:rsidRDefault="00D04585" w:rsidP="00C450A7">
      <w:pPr>
        <w:pStyle w:val="CordiaNew"/>
        <w:numPr>
          <w:ilvl w:val="1"/>
          <w:numId w:val="36"/>
        </w:numPr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lastRenderedPageBreak/>
        <w:t xml:space="preserve">มาตรฐานการรายงานทางการเงินฉบับที่ </w:t>
      </w:r>
      <w:r w:rsidR="008B528A">
        <w:rPr>
          <w:rFonts w:ascii="BrowalliaUPC" w:hAnsi="BrowalliaUPC" w:cs="BrowalliaUPC"/>
          <w:color w:val="auto"/>
          <w:sz w:val="28"/>
          <w:szCs w:val="28"/>
        </w:rPr>
        <w:t>1</w:t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การนำมาตรฐานการรายงานทางการเงินมาใช้เป็น</w:t>
      </w:r>
      <w:r w:rsidR="00C450A7">
        <w:rPr>
          <w:rFonts w:ascii="BrowalliaUPC" w:hAnsi="BrowalliaUPC" w:cs="BrowalliaUPC"/>
          <w:color w:val="auto"/>
          <w:sz w:val="28"/>
          <w:szCs w:val="28"/>
        </w:rPr>
        <w:br/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>ครั้งแรก</w:t>
      </w:r>
    </w:p>
    <w:p w14:paraId="184E4810" w14:textId="77777777" w:rsidR="00D04585" w:rsidRPr="00060F5F" w:rsidRDefault="00D04585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E2F44AA" w14:textId="26EAFBED" w:rsidR="00D04585" w:rsidRPr="00060F5F" w:rsidRDefault="00C450A7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>
        <w:rPr>
          <w:rFonts w:ascii="BrowalliaUPC" w:hAnsi="BrowalliaUPC" w:cs="BrowalliaUPC"/>
          <w:color w:val="auto"/>
          <w:sz w:val="28"/>
          <w:szCs w:val="28"/>
        </w:rPr>
        <w:tab/>
      </w:r>
      <w:r w:rsidR="00D04585" w:rsidRPr="00060F5F">
        <w:rPr>
          <w:rFonts w:ascii="BrowalliaUPC" w:hAnsi="BrowalliaUPC" w:cs="BrowalliaUPC"/>
          <w:color w:val="auto"/>
          <w:sz w:val="28"/>
          <w:szCs w:val="28"/>
          <w:cs/>
        </w:rPr>
        <w:t>การปรับปรุงให้ทางเลือกแก่</w:t>
      </w:r>
      <w:r w:rsidR="00D20C7C">
        <w:rPr>
          <w:rFonts w:ascii="BrowalliaUPC" w:hAnsi="BrowalliaUPC" w:cs="BrowalliaUPC" w:hint="cs"/>
          <w:color w:val="auto"/>
          <w:sz w:val="28"/>
          <w:szCs w:val="28"/>
          <w:cs/>
        </w:rPr>
        <w:t>กลุ่ม</w:t>
      </w:r>
      <w:r w:rsidR="00D04585"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บริษัทย่อยที่นำมาตรฐานการรายงานทางการเงินมาใช้เป็นครั้งแรก </w:t>
      </w:r>
      <w:r>
        <w:rPr>
          <w:rFonts w:ascii="BrowalliaUPC" w:hAnsi="BrowalliaUPC" w:cs="BrowalliaUPC"/>
          <w:color w:val="auto"/>
          <w:sz w:val="28"/>
          <w:szCs w:val="28"/>
        </w:rPr>
        <w:br/>
      </w:r>
      <w:r w:rsidR="00D04585" w:rsidRPr="00060F5F">
        <w:rPr>
          <w:rFonts w:ascii="BrowalliaUPC" w:hAnsi="BrowalliaUPC" w:cs="BrowalliaUPC"/>
          <w:color w:val="auto"/>
          <w:sz w:val="28"/>
          <w:szCs w:val="28"/>
          <w:cs/>
        </w:rPr>
        <w:t>ในการวัดมูลค่าส่วนต่างจากการแปลงค่างบการเงินของหน่วยงานต่างประเทศด้วยมูลค่าเดียวกับที่นำไปรวมอยู่ในงบการเงินรวมของบริษัทใหญ่ ณ วันที่บริษัทใหญ่เริ่มนำมาตรฐานการรายงานทางการเงินมาใช้เป็นครั้งแรก</w:t>
      </w:r>
    </w:p>
    <w:p w14:paraId="4669DFBC" w14:textId="77777777" w:rsidR="00127E85" w:rsidRPr="00060F5F" w:rsidRDefault="00127E85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66B90F0E" w14:textId="0D1C17F4" w:rsidR="00D04585" w:rsidRPr="00060F5F" w:rsidRDefault="00D04585" w:rsidP="00C450A7">
      <w:pPr>
        <w:pStyle w:val="CordiaNew"/>
        <w:numPr>
          <w:ilvl w:val="1"/>
          <w:numId w:val="36"/>
        </w:numPr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มาตรฐานการรายงานทางการเงินฉบับที่ </w:t>
      </w:r>
      <w:r>
        <w:rPr>
          <w:rFonts w:ascii="BrowalliaUPC" w:hAnsi="BrowalliaUPC" w:cs="BrowalliaUPC"/>
          <w:color w:val="auto"/>
          <w:sz w:val="28"/>
          <w:szCs w:val="28"/>
        </w:rPr>
        <w:t>3</w:t>
      </w:r>
      <w:r w:rsidRPr="00060F5F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>เรื่อง การรวมธุรกิจ</w:t>
      </w:r>
    </w:p>
    <w:p w14:paraId="64836B2B" w14:textId="77777777" w:rsidR="00D04585" w:rsidRPr="00060F5F" w:rsidRDefault="00D04585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0B33DB8" w14:textId="36109F03" w:rsidR="00D04585" w:rsidRPr="00060F5F" w:rsidRDefault="001C2A0C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>
        <w:rPr>
          <w:rFonts w:ascii="BrowalliaUPC" w:hAnsi="BrowalliaUPC" w:cs="BrowalliaUPC"/>
          <w:color w:val="auto"/>
          <w:sz w:val="28"/>
          <w:szCs w:val="28"/>
        </w:rPr>
        <w:tab/>
      </w:r>
      <w:r w:rsidR="00D04585" w:rsidRPr="00060F5F">
        <w:rPr>
          <w:rFonts w:ascii="BrowalliaUPC" w:hAnsi="BrowalliaUPC" w:cs="BrowalliaUPC"/>
          <w:color w:val="auto"/>
          <w:sz w:val="28"/>
          <w:szCs w:val="28"/>
          <w:cs/>
        </w:rPr>
        <w:t>ปรับปรุงการอ้างอิงกรอบแนวคิดสำหรับการรายงานทางการเงินให้เป็นปัจจุบัน เพิ่มเนื้อหาการรับรู้รายการหนี้สินและหนี้สินที่อาจเกิดขึ้นที่รับมาจากการรวมธุรกิจ และสินทรัพย์ที่อาจเกิดขึ้นที่ไม่สามารถรับรู้รายการได้</w:t>
      </w:r>
    </w:p>
    <w:p w14:paraId="1753814E" w14:textId="77777777" w:rsidR="00D04585" w:rsidRPr="00060F5F" w:rsidRDefault="00D04585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9944F6B" w14:textId="38BC7C0E" w:rsidR="00D04585" w:rsidRPr="00060F5F" w:rsidRDefault="00D04585" w:rsidP="00C450A7">
      <w:pPr>
        <w:pStyle w:val="CordiaNew"/>
        <w:numPr>
          <w:ilvl w:val="1"/>
          <w:numId w:val="36"/>
        </w:numPr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มาตรฐานการรายงานทางการเงินฉบับที่ </w:t>
      </w:r>
      <w:r>
        <w:rPr>
          <w:rFonts w:ascii="BrowalliaUPC" w:hAnsi="BrowalliaUPC" w:cs="BrowalliaUPC"/>
          <w:color w:val="auto"/>
          <w:sz w:val="28"/>
          <w:szCs w:val="28"/>
        </w:rPr>
        <w:t>9</w:t>
      </w:r>
      <w:r w:rsidRPr="00060F5F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เครื่องมือทางการเงิน</w:t>
      </w:r>
    </w:p>
    <w:p w14:paraId="49B7C404" w14:textId="77777777" w:rsidR="00D04585" w:rsidRPr="00060F5F" w:rsidRDefault="00D04585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748F713" w14:textId="36B10AC2" w:rsidR="007D7420" w:rsidRPr="00060F5F" w:rsidRDefault="001C2A0C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>
        <w:rPr>
          <w:rFonts w:ascii="BrowalliaUPC" w:hAnsi="BrowalliaUPC" w:cs="BrowalliaUPC"/>
          <w:color w:val="auto"/>
          <w:sz w:val="28"/>
          <w:szCs w:val="28"/>
        </w:rPr>
        <w:tab/>
      </w:r>
      <w:r w:rsidR="007D7420" w:rsidRPr="00060F5F">
        <w:rPr>
          <w:rFonts w:ascii="BrowalliaUPC" w:hAnsi="BrowalliaUPC" w:cs="BrowalliaUPC"/>
          <w:color w:val="auto"/>
          <w:sz w:val="28"/>
          <w:szCs w:val="28"/>
          <w:cs/>
        </w:rPr>
        <w:t>การปรับปรุงอธิบายเพิ่มเติมเกี่ยวกับค่าธรรมเนียมในการพิจารณาตัดรายการหนี้สินทางการเงินด้วยวิธีร้อยละ</w:t>
      </w:r>
      <w:r w:rsidR="00AF4855">
        <w:rPr>
          <w:rFonts w:ascii="BrowalliaUPC" w:hAnsi="BrowalliaUPC" w:cs="BrowalliaUPC"/>
          <w:color w:val="auto"/>
          <w:sz w:val="28"/>
          <w:szCs w:val="28"/>
        </w:rPr>
        <w:t xml:space="preserve"> 10 </w:t>
      </w:r>
      <w:r w:rsidR="007D7420" w:rsidRPr="00060F5F">
        <w:rPr>
          <w:rFonts w:ascii="BrowalliaUPC" w:hAnsi="BrowalliaUPC" w:cs="BrowalliaUPC"/>
          <w:color w:val="auto"/>
          <w:sz w:val="28"/>
          <w:szCs w:val="28"/>
          <w:cs/>
        </w:rPr>
        <w:t>โดยต้องมีการนำค่าธรรมเนียมจ่ายสุทธิด้วยค่าธรรมเนียมรับมาคำนวณ (รวมเฉพาะค่าธรรมเนียมที่เกิดระหว่างผู้กู้ยืมและผู้ให้กู้ยืม รวมถึงค่าธรรมเนียมจ่ายหรือรับที่ออกให้ในนามของอีกฝ่ายหนึ่งเท่านั้น)</w:t>
      </w:r>
    </w:p>
    <w:p w14:paraId="4CDC440F" w14:textId="77777777" w:rsidR="00707BBF" w:rsidRPr="0081239C" w:rsidRDefault="00707BBF" w:rsidP="00C450A7">
      <w:pPr>
        <w:pStyle w:val="CordiaNew"/>
        <w:tabs>
          <w:tab w:val="left" w:pos="360"/>
        </w:tabs>
        <w:ind w:left="1476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6407041" w14:textId="4F00238E" w:rsidR="000747FF" w:rsidRPr="0081239C" w:rsidRDefault="00426180" w:rsidP="001C2A0C">
      <w:pPr>
        <w:pStyle w:val="CordiaNew"/>
        <w:tabs>
          <w:tab w:val="left" w:pos="360"/>
        </w:tabs>
        <w:ind w:left="873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  <w:r w:rsidRPr="0081239C">
        <w:rPr>
          <w:rFonts w:ascii="BrowalliaUPC" w:hAnsi="BrowalliaUPC" w:cs="BrowalliaUPC" w:hint="cs"/>
          <w:color w:val="auto"/>
          <w:sz w:val="28"/>
          <w:szCs w:val="28"/>
          <w:cs/>
        </w:rPr>
        <w:t>การเปลี่ยนแปลงดังกล่าวไม่มีผลกระทบอย่างเ</w:t>
      </w:r>
      <w:r w:rsidR="00AF4855">
        <w:rPr>
          <w:rFonts w:ascii="BrowalliaUPC" w:hAnsi="BrowalliaUPC" w:cs="BrowalliaUPC" w:hint="cs"/>
          <w:color w:val="auto"/>
          <w:sz w:val="28"/>
          <w:szCs w:val="28"/>
          <w:cs/>
        </w:rPr>
        <w:t>ป็</w:t>
      </w:r>
      <w:r w:rsidRPr="0081239C">
        <w:rPr>
          <w:rFonts w:ascii="BrowalliaUPC" w:hAnsi="BrowalliaUPC" w:cs="BrowalliaUPC" w:hint="cs"/>
          <w:color w:val="auto"/>
          <w:sz w:val="28"/>
          <w:szCs w:val="28"/>
          <w:cs/>
        </w:rPr>
        <w:t>นสาระสำคัญต่องบการเงินของ</w:t>
      </w:r>
      <w:r w:rsidR="009705F3" w:rsidRPr="0081239C">
        <w:rPr>
          <w:rFonts w:ascii="BrowalliaUPC" w:hAnsi="BrowalliaUPC" w:cs="BrowalliaUPC" w:hint="cs"/>
          <w:color w:val="auto"/>
          <w:sz w:val="28"/>
          <w:szCs w:val="28"/>
          <w:cs/>
        </w:rPr>
        <w:t>กลุ่มบริษัท</w:t>
      </w:r>
    </w:p>
    <w:p w14:paraId="063ED340" w14:textId="77777777" w:rsidR="000747FF" w:rsidRPr="0081239C" w:rsidRDefault="000747FF" w:rsidP="0081239C">
      <w:pPr>
        <w:pStyle w:val="CordiaNew"/>
        <w:tabs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258622FB" w14:textId="20C6623B" w:rsidR="00DD6A1D" w:rsidRPr="0081239C" w:rsidRDefault="00707BBF" w:rsidP="001C2A0C">
      <w:pPr>
        <w:pStyle w:val="CordiaNew"/>
        <w:numPr>
          <w:ilvl w:val="0"/>
          <w:numId w:val="33"/>
        </w:numPr>
        <w:tabs>
          <w:tab w:val="left" w:pos="360"/>
        </w:tabs>
        <w:ind w:left="873" w:hanging="44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>มาตรฐานการรายงานทางการเงินฉบับ</w:t>
      </w:r>
      <w:r w:rsidR="003F02AD" w:rsidRPr="0081239C">
        <w:rPr>
          <w:rFonts w:ascii="BrowalliaUPC" w:hAnsi="BrowalliaUPC" w:cs="BrowalliaUPC"/>
          <w:color w:val="auto"/>
          <w:sz w:val="28"/>
          <w:szCs w:val="28"/>
          <w:cs/>
        </w:rPr>
        <w:t>ที่มีการเปลี่ยนแปลงและ</w:t>
      </w: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>มีผลบังคับใช้สำหรับรอบระยะเวลาบัญชีที่เริ่มในหรือหลังวันที่</w:t>
      </w:r>
      <w:r w:rsidR="0061573D">
        <w:rPr>
          <w:rFonts w:ascii="BrowalliaUPC" w:hAnsi="BrowalliaUPC" w:cs="BrowalliaUPC"/>
          <w:color w:val="auto"/>
          <w:sz w:val="28"/>
          <w:szCs w:val="28"/>
        </w:rPr>
        <w:t xml:space="preserve"> 1</w:t>
      </w: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 xml:space="preserve"> มกราคม </w:t>
      </w:r>
      <w:r w:rsidR="0061573D">
        <w:rPr>
          <w:rFonts w:ascii="BrowalliaUPC" w:hAnsi="BrowalliaUPC" w:cs="BrowalliaUPC"/>
          <w:color w:val="auto"/>
          <w:sz w:val="28"/>
          <w:szCs w:val="28"/>
        </w:rPr>
        <w:t>2567</w:t>
      </w:r>
      <w:r w:rsidRPr="0081239C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695151">
        <w:rPr>
          <w:rFonts w:ascii="BrowalliaUPC" w:hAnsi="BrowalliaUPC" w:cs="BrowalliaUPC" w:hint="cs"/>
          <w:color w:val="auto"/>
          <w:sz w:val="28"/>
          <w:szCs w:val="28"/>
          <w:cs/>
        </w:rPr>
        <w:t>มีดังนี้</w:t>
      </w:r>
    </w:p>
    <w:p w14:paraId="53FABDDA" w14:textId="77777777" w:rsidR="006A57B2" w:rsidRDefault="006A57B2" w:rsidP="00DB69CF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6A2A78E1" w14:textId="66BFDF58" w:rsidR="00EA4BF0" w:rsidRDefault="006A57B2" w:rsidP="001C2A0C">
      <w:pPr>
        <w:pStyle w:val="CordiaNew"/>
        <w:numPr>
          <w:ilvl w:val="1"/>
          <w:numId w:val="37"/>
        </w:numPr>
        <w:tabs>
          <w:tab w:val="left" w:pos="360"/>
        </w:tabs>
        <w:ind w:left="1485" w:hanging="61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มาตรฐานการบัญชีฉบับที่ </w:t>
      </w:r>
      <w:r w:rsidRPr="006A57B2">
        <w:rPr>
          <w:rFonts w:ascii="BrowalliaUPC" w:hAnsi="BrowalliaUPC" w:cs="BrowalliaUPC"/>
          <w:color w:val="auto"/>
          <w:sz w:val="28"/>
          <w:szCs w:val="28"/>
        </w:rPr>
        <w:t>1</w:t>
      </w: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การนำเสนองบการเงิน</w:t>
      </w:r>
    </w:p>
    <w:p w14:paraId="07C1618C" w14:textId="77777777" w:rsidR="00D30845" w:rsidRDefault="00D30845" w:rsidP="001C2A0C">
      <w:pPr>
        <w:pStyle w:val="CordiaNew"/>
        <w:ind w:left="1485" w:hanging="612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238AC2C" w14:textId="54A311BA" w:rsidR="006A57B2" w:rsidRPr="006A57B2" w:rsidRDefault="001C2A0C" w:rsidP="001C2A0C">
      <w:pPr>
        <w:pStyle w:val="CordiaNew"/>
        <w:ind w:left="1485" w:hanging="61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>
        <w:rPr>
          <w:rFonts w:ascii="BrowalliaUPC" w:hAnsi="BrowalliaUPC" w:cs="BrowalliaUPC"/>
          <w:color w:val="auto"/>
          <w:sz w:val="28"/>
          <w:szCs w:val="28"/>
        </w:rPr>
        <w:tab/>
      </w:r>
      <w:r w:rsidR="006A57B2" w:rsidRPr="006A57B2">
        <w:rPr>
          <w:rFonts w:ascii="BrowalliaUPC" w:hAnsi="BrowalliaUPC" w:cs="BrowalliaUPC"/>
          <w:color w:val="auto"/>
          <w:sz w:val="28"/>
          <w:szCs w:val="28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ดังนั้นกลุ่มบริษัทจึงไม่จำเป็นต้องเปิดเผยข้อมูลนโยบายการบัญชีที่ไม่มีสาระสำคัญ หากกลุ่มบริษัทเปิดเผยข้อมูลดังกล่าวจะต้องไม่บดบังข้อมูลนโยบายการบัญชีที่มีสาระสำคัญ</w:t>
      </w:r>
    </w:p>
    <w:p w14:paraId="63468F28" w14:textId="0A89BBF1" w:rsidR="006A57B2" w:rsidRPr="0078208B" w:rsidRDefault="0078208B" w:rsidP="0078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lang w:eastAsia="th-TH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p w14:paraId="039E3ADE" w14:textId="77777777" w:rsidR="00D30845" w:rsidRDefault="006A57B2" w:rsidP="00CC7099">
      <w:pPr>
        <w:pStyle w:val="CordiaNew"/>
        <w:numPr>
          <w:ilvl w:val="1"/>
          <w:numId w:val="37"/>
        </w:numPr>
        <w:tabs>
          <w:tab w:val="left" w:pos="360"/>
        </w:tabs>
        <w:ind w:hanging="64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มาตรฐานการบัญชีฉบับที่ </w:t>
      </w:r>
      <w:r w:rsidRPr="006A57B2">
        <w:rPr>
          <w:rFonts w:ascii="BrowalliaUPC" w:hAnsi="BrowalliaUPC" w:cs="BrowalliaUPC"/>
          <w:color w:val="auto"/>
          <w:sz w:val="28"/>
          <w:szCs w:val="28"/>
        </w:rPr>
        <w:t>8</w:t>
      </w: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4CE8BBF" w14:textId="77777777" w:rsidR="00D30845" w:rsidRDefault="00D30845" w:rsidP="00D30845">
      <w:pPr>
        <w:pStyle w:val="CordiaNew"/>
        <w:tabs>
          <w:tab w:val="left" w:pos="360"/>
        </w:tabs>
        <w:ind w:left="1418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00FCBB6" w14:textId="0EEBED4E" w:rsidR="006A57B2" w:rsidRPr="00D30845" w:rsidRDefault="006A57B2" w:rsidP="00D30845">
      <w:pPr>
        <w:pStyle w:val="CordiaNew"/>
        <w:tabs>
          <w:tab w:val="left" w:pos="360"/>
        </w:tabs>
        <w:ind w:left="141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D30845">
        <w:rPr>
          <w:rFonts w:ascii="BrowalliaUPC" w:hAnsi="BrowalliaUPC" w:cs="BrowalliaUPC"/>
          <w:color w:val="auto"/>
          <w:sz w:val="28"/>
          <w:szCs w:val="28"/>
          <w:cs/>
        </w:rPr>
        <w:t xml:space="preserve">ได้แก้ไขคำนิยามของประมาณการทางบัญชีเพื่อช่วยให้กลุ่มบริษัทจำแนกความแตกต่างของ </w:t>
      </w:r>
      <w:r w:rsidR="001C2A0C">
        <w:rPr>
          <w:rFonts w:ascii="BrowalliaUPC" w:hAnsi="BrowalliaUPC" w:cs="BrowalliaUPC"/>
          <w:color w:val="auto"/>
          <w:sz w:val="28"/>
          <w:szCs w:val="28"/>
        </w:rPr>
        <w:br/>
      </w:r>
      <w:r w:rsidRPr="00D30845">
        <w:rPr>
          <w:rFonts w:ascii="BrowalliaUPC" w:hAnsi="BrowalliaUPC" w:cs="BrowalliaUPC"/>
          <w:color w:val="auto"/>
          <w:sz w:val="28"/>
          <w:szCs w:val="28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906C781" w14:textId="77777777" w:rsidR="006A57B2" w:rsidRPr="006A57B2" w:rsidRDefault="006A57B2" w:rsidP="006A57B2">
      <w:pPr>
        <w:pStyle w:val="CordiaNew"/>
        <w:tabs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92EC6A4" w14:textId="77777777" w:rsidR="009A4A8C" w:rsidRDefault="006A57B2" w:rsidP="00CC7099">
      <w:pPr>
        <w:pStyle w:val="CordiaNew"/>
        <w:numPr>
          <w:ilvl w:val="1"/>
          <w:numId w:val="37"/>
        </w:numPr>
        <w:tabs>
          <w:tab w:val="left" w:pos="360"/>
        </w:tabs>
        <w:ind w:hanging="64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มาตรฐานการบัญชีฉบับที่ </w:t>
      </w:r>
      <w:r w:rsidRPr="006A57B2">
        <w:rPr>
          <w:rFonts w:ascii="BrowalliaUPC" w:hAnsi="BrowalliaUPC" w:cs="BrowalliaUPC"/>
          <w:color w:val="auto"/>
          <w:sz w:val="28"/>
          <w:szCs w:val="28"/>
        </w:rPr>
        <w:t>12</w:t>
      </w: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 เรื่อง ภาษีเงินได้ </w:t>
      </w:r>
    </w:p>
    <w:p w14:paraId="118BB289" w14:textId="77777777" w:rsidR="001B2CF9" w:rsidRDefault="001B2CF9" w:rsidP="001B2CF9">
      <w:pPr>
        <w:pStyle w:val="CordiaNew"/>
        <w:tabs>
          <w:tab w:val="left" w:pos="360"/>
        </w:tabs>
        <w:ind w:left="144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4208E28" w14:textId="0BFB8FEC" w:rsidR="006A57B2" w:rsidRPr="006A57B2" w:rsidRDefault="006A57B2" w:rsidP="001B2CF9">
      <w:pPr>
        <w:pStyle w:val="CordiaNew"/>
        <w:ind w:left="144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>ได้กำหนดให้</w:t>
      </w:r>
      <w:r w:rsidR="00550BEF">
        <w:rPr>
          <w:rFonts w:ascii="BrowalliaUPC" w:hAnsi="BrowalliaUPC" w:cs="BrowalliaUPC" w:hint="cs"/>
          <w:color w:val="auto"/>
          <w:sz w:val="28"/>
          <w:szCs w:val="28"/>
          <w:cs/>
        </w:rPr>
        <w:t>กลุ่ม</w:t>
      </w: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>บริษัทรับรู้ภาษีเงินได้รอตัดบัญชีที่เกี่ยวข้องกับสินทรัพย์และหนี้สินที่เกิดขึ้นจากรายการเดียว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</w:t>
      </w:r>
      <w:r w:rsidR="001C2A0C">
        <w:rPr>
          <w:rFonts w:ascii="BrowalliaUPC" w:hAnsi="BrowalliaUPC" w:cs="BrowalliaUPC"/>
          <w:color w:val="auto"/>
          <w:sz w:val="28"/>
          <w:szCs w:val="28"/>
        </w:rPr>
        <w:br/>
      </w: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>รื้อถอน</w:t>
      </w:r>
    </w:p>
    <w:p w14:paraId="2FFA7CC2" w14:textId="77777777" w:rsidR="006A57B2" w:rsidRPr="006A57B2" w:rsidRDefault="006A57B2" w:rsidP="006A57B2">
      <w:pPr>
        <w:pStyle w:val="CordiaNew"/>
        <w:tabs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790EB5B" w14:textId="77777777" w:rsidR="006A57B2" w:rsidRDefault="006A57B2" w:rsidP="005A35F5">
      <w:pPr>
        <w:pStyle w:val="CordiaNew"/>
        <w:tabs>
          <w:tab w:val="left" w:pos="360"/>
        </w:tabs>
        <w:ind w:left="144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บริษัท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1688C82" w14:textId="77777777" w:rsidR="005A35F5" w:rsidRPr="006A57B2" w:rsidRDefault="005A35F5" w:rsidP="005A35F5">
      <w:pPr>
        <w:pStyle w:val="CordiaNew"/>
        <w:tabs>
          <w:tab w:val="left" w:pos="360"/>
        </w:tabs>
        <w:ind w:left="144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DA1C378" w14:textId="3167616A" w:rsidR="006A57B2" w:rsidRPr="006A57B2" w:rsidRDefault="006A57B2" w:rsidP="00250DF4">
      <w:pPr>
        <w:pStyle w:val="CordiaNew"/>
        <w:numPr>
          <w:ilvl w:val="0"/>
          <w:numId w:val="34"/>
        </w:numPr>
        <w:tabs>
          <w:tab w:val="left" w:pos="360"/>
        </w:tabs>
        <w:ind w:left="184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51D4C263" w14:textId="43911F37" w:rsidR="006A57B2" w:rsidRPr="006A57B2" w:rsidRDefault="006A57B2" w:rsidP="00250DF4">
      <w:pPr>
        <w:pStyle w:val="CordiaNew"/>
        <w:numPr>
          <w:ilvl w:val="0"/>
          <w:numId w:val="34"/>
        </w:numPr>
        <w:tabs>
          <w:tab w:val="left" w:pos="360"/>
        </w:tabs>
        <w:ind w:left="184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A322A1A" w14:textId="77777777" w:rsidR="006A57B2" w:rsidRPr="006A57B2" w:rsidRDefault="006A57B2" w:rsidP="006A57B2">
      <w:pPr>
        <w:pStyle w:val="CordiaNew"/>
        <w:tabs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18614FE" w14:textId="77777777" w:rsidR="006A57B2" w:rsidRPr="006A57B2" w:rsidRDefault="006A57B2" w:rsidP="005A35F5">
      <w:pPr>
        <w:pStyle w:val="CordiaNew"/>
        <w:tabs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FE01D2E" w14:textId="77777777" w:rsidR="006A57B2" w:rsidRPr="006A57B2" w:rsidRDefault="006A57B2" w:rsidP="005A35F5">
      <w:pPr>
        <w:pStyle w:val="CordiaNew"/>
        <w:tabs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BD6EB49" w14:textId="43CC3D6F" w:rsidR="006A57B2" w:rsidRPr="006A57B2" w:rsidRDefault="006A57B2" w:rsidP="005A35F5">
      <w:pPr>
        <w:pStyle w:val="CordiaNew"/>
        <w:tabs>
          <w:tab w:val="left" w:pos="360"/>
        </w:tabs>
        <w:ind w:left="78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A57B2">
        <w:rPr>
          <w:rFonts w:ascii="BrowalliaUPC" w:hAnsi="BrowalliaUPC" w:cs="BrowalliaUPC"/>
          <w:color w:val="auto"/>
          <w:sz w:val="28"/>
          <w:szCs w:val="28"/>
          <w:cs/>
        </w:rPr>
        <w:t>ทั้งนี้ 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7CACCBBC" w14:textId="58199B80" w:rsidR="008651F9" w:rsidRPr="00CD4FB0" w:rsidRDefault="008651F9" w:rsidP="0007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</w:tabs>
        <w:jc w:val="thaiDistribute"/>
        <w:rPr>
          <w:rFonts w:ascii="BrowalliaUPC" w:hAnsi="BrowalliaUPC" w:cs="BrowalliaUPC"/>
          <w:sz w:val="24"/>
          <w:szCs w:val="24"/>
          <w:lang w:val="de-DE"/>
        </w:rPr>
      </w:pPr>
    </w:p>
    <w:p w14:paraId="63D25592" w14:textId="77777777" w:rsidR="00EC435F" w:rsidRDefault="00EC4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>
        <w:rPr>
          <w:rFonts w:ascii="BrowalliaUPC" w:hAnsi="BrowalliaUPC" w:cs="BrowalliaUPC"/>
          <w:b/>
          <w:bCs/>
          <w:sz w:val="28"/>
          <w:szCs w:val="28"/>
          <w:cs/>
        </w:rPr>
        <w:br w:type="page"/>
      </w:r>
    </w:p>
    <w:p w14:paraId="64B4D055" w14:textId="5256B7B4" w:rsidR="00C33656" w:rsidRPr="00CD4FB0" w:rsidRDefault="009F6D69" w:rsidP="0097307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นโยบายการบัญชีที่สำคัญ</w:t>
      </w:r>
    </w:p>
    <w:p w14:paraId="64B4D056" w14:textId="77777777" w:rsidR="00910C3C" w:rsidRPr="00CD4FB0" w:rsidRDefault="00910C3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</w:rPr>
      </w:pPr>
    </w:p>
    <w:p w14:paraId="64B4D057" w14:textId="77777777" w:rsidR="00910C3C" w:rsidRPr="00CD4FB0" w:rsidRDefault="00910C3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64B4D058" w14:textId="68E7C0E1" w:rsidR="00910C3C" w:rsidRPr="001B0E7E" w:rsidRDefault="00910C3C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472CADA5" w14:textId="6948E39A" w:rsidR="001D4FEB" w:rsidRDefault="00725A5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D20C7C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บริษัทคาดว่าจะมีสิทธิได้รับที่ไม่รวมจำนวนเงินที่เก็บแทนบุคคลที่สาม ภาษีมูลค่าเพิ่ม 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</w:t>
      </w:r>
      <w:r w:rsidR="00E93B5D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 ดังต่อไปนี้</w:t>
      </w:r>
    </w:p>
    <w:p w14:paraId="069C96BE" w14:textId="77777777" w:rsidR="000658E6" w:rsidRPr="00CD4FB0" w:rsidRDefault="000658E6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08D8166" w14:textId="226CBF28" w:rsidR="00A308DC" w:rsidRPr="00CD4FB0" w:rsidRDefault="00E84647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</w:t>
      </w:r>
      <w:r w:rsidR="00A308DC" w:rsidRPr="00CD4FB0">
        <w:rPr>
          <w:rFonts w:ascii="BrowalliaUPC" w:hAnsi="BrowalliaUPC" w:cs="BrowalliaUPC"/>
          <w:sz w:val="28"/>
          <w:szCs w:val="28"/>
          <w:u w:val="single"/>
          <w:cs/>
        </w:rPr>
        <w:t>การ</w:t>
      </w:r>
      <w:r w:rsidR="001D3790" w:rsidRPr="00CD4FB0">
        <w:rPr>
          <w:rFonts w:ascii="BrowalliaUPC" w:hAnsi="BrowalliaUPC" w:cs="BrowalliaUPC"/>
          <w:sz w:val="28"/>
          <w:szCs w:val="28"/>
          <w:u w:val="single"/>
          <w:cs/>
        </w:rPr>
        <w:t>จำหน่าย</w:t>
      </w:r>
      <w:r w:rsidR="00A308DC" w:rsidRPr="00CD4FB0">
        <w:rPr>
          <w:rFonts w:ascii="BrowalliaUPC" w:hAnsi="BrowalliaUPC" w:cs="BrowalliaUPC"/>
          <w:sz w:val="28"/>
          <w:szCs w:val="28"/>
          <w:u w:val="single"/>
          <w:cs/>
        </w:rPr>
        <w:t>เครื่องมือแพทย์</w:t>
      </w:r>
    </w:p>
    <w:p w14:paraId="4B0D5CE1" w14:textId="3941CA11" w:rsidR="00725A5D" w:rsidRPr="00CD4FB0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รายได้จากการขายเครื่องมือแพทย์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</w:p>
    <w:p w14:paraId="690CC500" w14:textId="77777777" w:rsidR="00DB7E8A" w:rsidRPr="001B0E7E" w:rsidRDefault="00DB7E8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9CF3125" w14:textId="01744E0B" w:rsidR="004E7971" w:rsidRPr="00CD4FB0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</w:t>
      </w:r>
      <w:r w:rsidR="00B3321D" w:rsidRPr="00CD4FB0">
        <w:rPr>
          <w:rFonts w:ascii="BrowalliaUPC" w:hAnsi="BrowalliaUPC" w:cs="BrowalliaUPC"/>
          <w:sz w:val="28"/>
          <w:szCs w:val="28"/>
          <w:u w:val="single"/>
          <w:cs/>
        </w:rPr>
        <w:t>เช่า</w:t>
      </w:r>
      <w:r w:rsidR="001D3790" w:rsidRPr="00CD4FB0">
        <w:rPr>
          <w:rFonts w:ascii="BrowalliaUPC" w:hAnsi="BrowalliaUPC" w:cs="BrowalliaUPC"/>
          <w:sz w:val="28"/>
          <w:szCs w:val="28"/>
          <w:u w:val="single"/>
          <w:cs/>
        </w:rPr>
        <w:t>เครื่องมือ</w:t>
      </w: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แพทย์</w:t>
      </w:r>
    </w:p>
    <w:p w14:paraId="179EF5E4" w14:textId="78961C07" w:rsidR="00E35ECD" w:rsidRPr="00CD4FB0" w:rsidRDefault="00E35EC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รายได้จากการให้</w:t>
      </w:r>
      <w:r w:rsidR="00B3321D" w:rsidRPr="00CD4FB0">
        <w:rPr>
          <w:rFonts w:ascii="BrowalliaUPC" w:hAnsi="BrowalliaUPC" w:cs="BrowalliaUPC"/>
          <w:sz w:val="28"/>
          <w:szCs w:val="28"/>
          <w:cs/>
        </w:rPr>
        <w:t>เช่า</w:t>
      </w:r>
      <w:r w:rsidRPr="00CD4FB0">
        <w:rPr>
          <w:rFonts w:ascii="BrowalliaUPC" w:hAnsi="BrowalliaUPC" w:cs="BrowalliaUPC"/>
          <w:sz w:val="28"/>
          <w:szCs w:val="28"/>
          <w:cs/>
        </w:rPr>
        <w:t>เครื่องมือแพทย์ รับรู้ตลอดช่วงเวลาหนึ่งเมื่อได้ให้บริการแล้ว</w:t>
      </w:r>
    </w:p>
    <w:p w14:paraId="0E31DA2A" w14:textId="77777777" w:rsidR="00724BAD" w:rsidRPr="001B0E7E" w:rsidRDefault="00724BAD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12149FE4" w14:textId="3011159C" w:rsidR="002B4FF9" w:rsidRPr="00CD4FB0" w:rsidRDefault="002E4E02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รายได้จากการให้บริการตรวจการนอนหลับ</w:t>
      </w:r>
    </w:p>
    <w:p w14:paraId="2BB7B1EB" w14:textId="55EBC5D0" w:rsidR="00724BAD" w:rsidRPr="00CD4FB0" w:rsidRDefault="00724BAD" w:rsidP="002B4FF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รายได้จากการให้บริการตรวจการนอนหลับ</w:t>
      </w:r>
      <w:r w:rsidR="00A83E78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A83E78" w:rsidRPr="00CD4FB0">
        <w:rPr>
          <w:rFonts w:ascii="BrowalliaUPC" w:hAnsi="BrowalliaUPC" w:cs="BrowalliaUPC"/>
          <w:sz w:val="28"/>
          <w:szCs w:val="28"/>
          <w:cs/>
        </w:rPr>
        <w:t>รับรู้</w:t>
      </w:r>
      <w:r w:rsidR="00191016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91016" w:rsidRPr="00CD4FB0">
        <w:rPr>
          <w:rFonts w:ascii="BrowalliaUPC" w:hAnsi="BrowalliaUPC" w:cs="BrowalliaUPC" w:hint="cs"/>
          <w:sz w:val="28"/>
          <w:szCs w:val="28"/>
          <w:cs/>
        </w:rPr>
        <w:t>ณ เวลาใด</w:t>
      </w:r>
      <w:r w:rsidR="00FC0FB3" w:rsidRPr="00CD4FB0">
        <w:rPr>
          <w:rFonts w:ascii="BrowalliaUPC" w:hAnsi="BrowalliaUPC" w:cs="BrowalliaUPC" w:hint="cs"/>
          <w:sz w:val="28"/>
          <w:szCs w:val="28"/>
          <w:cs/>
        </w:rPr>
        <w:t>เวลาหนึ่ง</w:t>
      </w:r>
      <w:r w:rsidR="00A83E78" w:rsidRPr="00CD4FB0">
        <w:rPr>
          <w:rFonts w:ascii="BrowalliaUPC" w:hAnsi="BrowalliaUPC" w:cs="BrowalliaUPC"/>
          <w:sz w:val="28"/>
          <w:szCs w:val="28"/>
          <w:cs/>
        </w:rPr>
        <w:t>เมื่อได้ให้บริการแล้ว</w:t>
      </w:r>
    </w:p>
    <w:p w14:paraId="2243696C" w14:textId="77777777" w:rsidR="002678A8" w:rsidRPr="001B0E7E" w:rsidRDefault="002678A8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18DBB909" w14:textId="4935F210" w:rsidR="003419F0" w:rsidRPr="00CD4FB0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รายได้จากการ</w:t>
      </w:r>
      <w:r w:rsidR="00F36A18" w:rsidRPr="00CD4FB0">
        <w:rPr>
          <w:rFonts w:ascii="BrowalliaUPC" w:hAnsi="BrowalliaUPC" w:cs="BrowalliaUPC"/>
          <w:sz w:val="28"/>
          <w:szCs w:val="28"/>
          <w:u w:val="single"/>
          <w:cs/>
        </w:rPr>
        <w:t>ขยายระยะเวลา</w:t>
      </w: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ให้บริการบำรุงรักษาเครื่องมือแพทย์</w:t>
      </w:r>
    </w:p>
    <w:p w14:paraId="4056553A" w14:textId="68BD1EDE" w:rsidR="003419F0" w:rsidRPr="00CD4FB0" w:rsidRDefault="003419F0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รายได้จากการให้บริการบำรุงรักษาเครื่องมือแพทย์</w:t>
      </w:r>
      <w:r w:rsidR="00B5698F" w:rsidRPr="00CD4FB0">
        <w:rPr>
          <w:rFonts w:ascii="BrowalliaUPC" w:hAnsi="BrowalliaUPC" w:cs="BrowalliaUPC"/>
          <w:sz w:val="28"/>
          <w:szCs w:val="28"/>
          <w:cs/>
        </w:rPr>
        <w:t>ซึ่งเกินกว่า</w:t>
      </w:r>
      <w:r w:rsidRPr="00CD4FB0">
        <w:rPr>
          <w:rFonts w:ascii="BrowalliaUPC" w:hAnsi="BrowalliaUPC" w:cs="BrowalliaUPC"/>
          <w:sz w:val="28"/>
          <w:szCs w:val="28"/>
          <w:cs/>
        </w:rPr>
        <w:t>ระยะเวลารับประกันสินค้าตามปกติธุรกิจ</w:t>
      </w:r>
      <w:r w:rsidR="001D3790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รับรู้ตลอดช่วงเวลาหนึ่ง การปันส่วนราคาสำหรับการให้บริการรับรู้เป็นหนี้สิน</w:t>
      </w:r>
      <w:r w:rsidR="00977418" w:rsidRPr="00CD4FB0">
        <w:rPr>
          <w:rFonts w:ascii="BrowalliaUPC" w:hAnsi="BrowalliaUPC" w:cs="BrowalliaUPC"/>
          <w:sz w:val="28"/>
          <w:szCs w:val="28"/>
          <w:cs/>
        </w:rPr>
        <w:t>ภายใต</w:t>
      </w:r>
      <w:r w:rsidR="001B0593" w:rsidRPr="00CD4FB0">
        <w:rPr>
          <w:rFonts w:ascii="BrowalliaUPC" w:hAnsi="BrowalliaUPC" w:cs="BrowalliaUPC"/>
          <w:sz w:val="28"/>
          <w:szCs w:val="28"/>
          <w:cs/>
        </w:rPr>
        <w:t>้ “รายได้รอการรับรู้ที่มีภาระที่ต้องปฏิบัติ”</w:t>
      </w:r>
      <w:r w:rsidR="001D3790" w:rsidRPr="00CD4FB0">
        <w:rPr>
          <w:rFonts w:ascii="BrowalliaUPC" w:hAnsi="BrowalliaUPC" w:cs="BrowalliaUPC"/>
          <w:sz w:val="28"/>
          <w:szCs w:val="28"/>
          <w:cs/>
        </w:rPr>
        <w:t xml:space="preserve"> ณ วัน</w:t>
      </w:r>
      <w:r w:rsidRPr="00CD4FB0">
        <w:rPr>
          <w:rFonts w:ascii="BrowalliaUPC" w:hAnsi="BrowalliaUPC" w:cs="BrowalliaUPC"/>
          <w:sz w:val="28"/>
          <w:szCs w:val="28"/>
          <w:cs/>
        </w:rPr>
        <w:t>ที่</w:t>
      </w:r>
      <w:r w:rsidR="001D3790" w:rsidRPr="00CD4FB0">
        <w:rPr>
          <w:rFonts w:ascii="BrowalliaUPC" w:hAnsi="BrowalliaUPC" w:cs="BrowalliaUPC"/>
          <w:sz w:val="28"/>
          <w:szCs w:val="28"/>
          <w:cs/>
        </w:rPr>
        <w:t>เกิด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รายการเริ่มแรกและจะรับรู้เป็นรายได้ตามวิธีเส้นตรงตลอดระยะเวลาการให้บริการ </w:t>
      </w:r>
    </w:p>
    <w:p w14:paraId="37130DAC" w14:textId="77777777" w:rsidR="00740B5A" w:rsidRPr="001B0E7E" w:rsidRDefault="00740B5A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B43DB48" w14:textId="5A603094" w:rsidR="00FC4E6A" w:rsidRPr="00CD4FB0" w:rsidRDefault="004E7971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สำหรับสัญญาที่มีการรวมการขายสินค้าและบริการเข้าด้วยกัน </w:t>
      </w:r>
      <w:r w:rsidR="00D20C7C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 ซึ่งได้ระบุไว้ในรายงานการกำหนดราคาสินค้า หรือบริการที่</w:t>
      </w:r>
      <w:r w:rsidR="00D20C7C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บริษัทขายสินค้าและบริการเป็นเอกเทศแยกต่างหาก</w:t>
      </w:r>
    </w:p>
    <w:p w14:paraId="1E0C8ECB" w14:textId="77777777" w:rsidR="002D351B" w:rsidRPr="001B0E7E" w:rsidRDefault="002D351B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44AAAFB" w14:textId="6E42AEEB" w:rsidR="00A3727D" w:rsidRPr="00CD4FB0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ดอกเบี้ยรับรู้ตามเกณฑ์คงค้างตามสัดส่วนของเวลา</w:t>
      </w:r>
    </w:p>
    <w:p w14:paraId="67F0ED40" w14:textId="77777777" w:rsidR="001A7FF3" w:rsidRPr="001B0E7E" w:rsidRDefault="001A7FF3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63" w14:textId="0C45AC55" w:rsidR="00FB133C" w:rsidRPr="00CD4FB0" w:rsidRDefault="00A3727D" w:rsidP="00CD5219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รายได้อื่นรับรู้ตามเกณฑ์คงค้าง</w:t>
      </w:r>
    </w:p>
    <w:p w14:paraId="55F229DE" w14:textId="77777777" w:rsidR="0094164B" w:rsidRPr="00CD4FB0" w:rsidRDefault="0094164B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722247E8" w14:textId="77777777" w:rsidR="001B0E7E" w:rsidRDefault="001B0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64B4D064" w14:textId="50AF5A26" w:rsidR="009F6D69" w:rsidRPr="00CD4FB0" w:rsidRDefault="009F6D69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2813B4C4" w14:textId="77777777" w:rsidR="00743F36" w:rsidRPr="00CD4FB0" w:rsidRDefault="00743F36" w:rsidP="00743F36">
      <w:pPr>
        <w:pStyle w:val="BodyText2"/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4C69DF6" w14:textId="10EF0564" w:rsidR="003D72A2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 หมายถึง เงินสดในมือและเงินฝากธนาคารทุกประเภทที่มีสภาพคล่องสูง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</w:t>
      </w:r>
    </w:p>
    <w:p w14:paraId="3CAE8334" w14:textId="77777777" w:rsidR="00A11931" w:rsidRPr="00CD4FB0" w:rsidRDefault="00A11931" w:rsidP="00AF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4B4D069" w14:textId="0DB5FB0A" w:rsidR="006337CF" w:rsidRPr="00CD4FB0" w:rsidRDefault="00DE2FC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ลูกหนี้การค้า</w:t>
      </w:r>
      <w:r w:rsidR="00F35923" w:rsidRPr="00CD4FB0">
        <w:rPr>
          <w:rFonts w:ascii="BrowalliaUPC" w:hAnsi="BrowalliaUPC" w:cs="BrowalliaUPC"/>
          <w:sz w:val="28"/>
          <w:szCs w:val="28"/>
          <w:cs/>
        </w:rPr>
        <w:t>และ</w:t>
      </w:r>
      <w:r w:rsidR="00144250" w:rsidRPr="00CD4FB0">
        <w:rPr>
          <w:rFonts w:ascii="BrowalliaUPC" w:hAnsi="BrowalliaUPC" w:cs="BrowalliaUPC"/>
          <w:sz w:val="28"/>
          <w:szCs w:val="28"/>
          <w:cs/>
        </w:rPr>
        <w:t>ลูกหนี้อื่น</w:t>
      </w:r>
    </w:p>
    <w:p w14:paraId="65704596" w14:textId="77777777" w:rsidR="00145FA3" w:rsidRPr="00CD4FB0" w:rsidRDefault="00145FA3" w:rsidP="00895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2516801" w14:textId="051C6418" w:rsidR="00E85085" w:rsidRPr="00CD4FB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ลูกหนี้รับรู้เมื่อ</w:t>
      </w:r>
      <w:r w:rsidR="008050F4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62449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มีสิทธิที่ได้รับจำนวนเงินของสิ่งตอบแทนตามสัญญาโดยไม่</w:t>
      </w:r>
      <w:r w:rsidR="00EE6E51" w:rsidRPr="00CD4FB0">
        <w:rPr>
          <w:rFonts w:ascii="BrowalliaUPC" w:hAnsi="BrowalliaUPC" w:cs="BrowalliaUPC"/>
          <w:sz w:val="28"/>
          <w:szCs w:val="28"/>
          <w:cs/>
        </w:rPr>
        <w:t>มี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เงื่อนไข </w:t>
      </w:r>
    </w:p>
    <w:p w14:paraId="680FCD85" w14:textId="77777777" w:rsidR="00E85085" w:rsidRPr="00CD4FB0" w:rsidRDefault="00E85085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E657361" w14:textId="70663B22" w:rsidR="0046150B" w:rsidRDefault="00E85085" w:rsidP="001A64D2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ลูกหนี้การค้าและลูกหนี้อื่น วัดมูลค่าด้วยราคาของรายการหักค่าเผื่อผลขาดทุน</w:t>
      </w:r>
      <w:r w:rsidR="00912351">
        <w:rPr>
          <w:rFonts w:ascii="BrowalliaUPC" w:hAnsi="BrowalliaUPC" w:cs="BrowalliaUPC" w:hint="cs"/>
          <w:sz w:val="28"/>
          <w:szCs w:val="28"/>
          <w:cs/>
        </w:rPr>
        <w:t>ด</w:t>
      </w:r>
      <w:r w:rsidR="00B01F83">
        <w:rPr>
          <w:rFonts w:ascii="BrowalliaUPC" w:hAnsi="BrowalliaUPC" w:cs="BrowalliaUPC" w:hint="cs"/>
          <w:sz w:val="28"/>
          <w:szCs w:val="28"/>
          <w:cs/>
        </w:rPr>
        <w:t>้</w:t>
      </w:r>
      <w:r w:rsidR="00912351">
        <w:rPr>
          <w:rFonts w:ascii="BrowalliaUPC" w:hAnsi="BrowalliaUPC" w:cs="BrowalliaUPC" w:hint="cs"/>
          <w:sz w:val="28"/>
          <w:szCs w:val="28"/>
          <w:cs/>
        </w:rPr>
        <w:t>านเครดิ</w:t>
      </w:r>
      <w:r w:rsidR="00B01F83">
        <w:rPr>
          <w:rFonts w:ascii="BrowalliaUPC" w:hAnsi="BrowalliaUPC" w:cs="BrowalliaUPC" w:hint="cs"/>
          <w:sz w:val="28"/>
          <w:szCs w:val="28"/>
          <w:cs/>
        </w:rPr>
        <w:t>ต</w:t>
      </w:r>
      <w:r w:rsidR="00C67AD1">
        <w:rPr>
          <w:rFonts w:ascii="BrowalliaUPC" w:hAnsi="BrowalliaUPC" w:cs="BrowalliaUPC" w:hint="cs"/>
          <w:sz w:val="28"/>
          <w:szCs w:val="28"/>
          <w:cs/>
        </w:rPr>
        <w:t>ที่คาดว่าจะเกิดขึ้น</w:t>
      </w:r>
    </w:p>
    <w:p w14:paraId="5E1E0F82" w14:textId="77777777" w:rsidR="001A64D2" w:rsidRPr="00CD4FB0" w:rsidRDefault="001A64D2" w:rsidP="001A64D2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FEB0304" w14:textId="1ADF308B" w:rsidR="00E85085" w:rsidRPr="00CD4FB0" w:rsidRDefault="008050F4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E85085" w:rsidRPr="00CD4FB0">
        <w:rPr>
          <w:rFonts w:ascii="BrowalliaUPC" w:hAnsi="BrowalliaUPC" w:cs="BrowalliaUPC"/>
          <w:sz w:val="28"/>
          <w:szCs w:val="28"/>
          <w:cs/>
        </w:rPr>
        <w:t>บริษัทใช้วิธีการอย่างง่าย (</w:t>
      </w:r>
      <w:r w:rsidR="00E85085" w:rsidRPr="00CD4FB0">
        <w:rPr>
          <w:rFonts w:ascii="BrowalliaUPC" w:hAnsi="BrowalliaUPC" w:cs="BrowalliaUPC"/>
          <w:sz w:val="28"/>
          <w:szCs w:val="28"/>
        </w:rPr>
        <w:t xml:space="preserve">Simplified Approach) </w:t>
      </w:r>
      <w:r w:rsidR="00E85085" w:rsidRPr="00CD4FB0">
        <w:rPr>
          <w:rFonts w:ascii="BrowalliaUPC" w:hAnsi="BrowalliaUPC" w:cs="BrowalliaUPC"/>
          <w:sz w:val="28"/>
          <w:szCs w:val="28"/>
          <w:cs/>
        </w:rPr>
        <w:t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ในการพิจารณาผลขาดทุนด้านเครดิตที่คาดว่าจะเกิดขึ้น ลูกหนี้จะถูกจัดกลุ่มตามรูปแบบของความเสี่ยงด้านเครดิตที่มีลักษณะคล้ายคลึงกัน อัตราการตั้งสำรองผลขาดทุนด้านเครดิตที่คาดว่าจะเกิดขึ้นคำนวณจากประวัติการชำระเงินสำหรับลูกหนี้แต่ละกลุ่ม</w:t>
      </w:r>
      <w:r w:rsidR="004641F1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36993" w:rsidRPr="00CD4FB0">
        <w:rPr>
          <w:rFonts w:ascii="BrowalliaUPC" w:hAnsi="BrowalliaUPC" w:cs="BrowalliaUPC"/>
          <w:sz w:val="28"/>
          <w:szCs w:val="28"/>
          <w:cs/>
        </w:rPr>
        <w:t>วิเคราะห์</w:t>
      </w:r>
      <w:r w:rsidR="00AB283D" w:rsidRPr="00CD4FB0">
        <w:rPr>
          <w:rFonts w:ascii="BrowalliaUPC" w:hAnsi="BrowalliaUPC" w:cs="BrowalliaUPC"/>
          <w:sz w:val="28"/>
          <w:szCs w:val="28"/>
          <w:cs/>
        </w:rPr>
        <w:t>การเลื่อนชั้นของลูกหนี้ค้างชำระ</w:t>
      </w:r>
      <w:r w:rsidR="00E85085" w:rsidRPr="00CD4FB0">
        <w:rPr>
          <w:rFonts w:ascii="BrowalliaUPC" w:hAnsi="BrowalliaUPC" w:cs="BrowalliaUPC"/>
          <w:sz w:val="28"/>
          <w:szCs w:val="28"/>
          <w:cs/>
        </w:rPr>
        <w:t xml:space="preserve"> ปรับปรุงด้วยปัจจัยเฉพาะของลูกหนี้ และความสามารถในการชำระหนี้ของลูกหนี้ ณ วันสิ้นปี ผลขาดทุน</w:t>
      </w:r>
      <w:r w:rsidR="00B01F83">
        <w:rPr>
          <w:rFonts w:ascii="BrowalliaUPC" w:hAnsi="BrowalliaUPC" w:cs="BrowalliaUPC" w:hint="cs"/>
          <w:sz w:val="28"/>
          <w:szCs w:val="28"/>
          <w:cs/>
        </w:rPr>
        <w:t>ด้านเครดิต</w:t>
      </w:r>
      <w:r w:rsidR="001D5A71">
        <w:rPr>
          <w:rFonts w:ascii="BrowalliaUPC" w:hAnsi="BrowalliaUPC" w:cs="BrowalliaUPC" w:hint="cs"/>
          <w:sz w:val="28"/>
          <w:szCs w:val="28"/>
          <w:cs/>
        </w:rPr>
        <w:t>ที่คาดว่าจะเกิดขึ้น</w:t>
      </w:r>
      <w:r w:rsidR="00E85085" w:rsidRPr="00CD4FB0">
        <w:rPr>
          <w:rFonts w:ascii="BrowalliaUPC" w:hAnsi="BrowalliaUPC" w:cs="BrowalliaUPC"/>
          <w:sz w:val="28"/>
          <w:szCs w:val="28"/>
          <w:cs/>
        </w:rPr>
        <w:t>รับรู้ในงบกำไรขาดทุน</w:t>
      </w:r>
    </w:p>
    <w:p w14:paraId="0E9125D0" w14:textId="77777777" w:rsidR="00B35136" w:rsidRPr="00CD4FB0" w:rsidRDefault="00B35136" w:rsidP="00136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6C" w14:textId="77777777" w:rsidR="009E4F23" w:rsidRPr="00CD4FB0" w:rsidRDefault="009E4F2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สินค้าคงเหลือ</w:t>
      </w:r>
    </w:p>
    <w:p w14:paraId="64B4D06D" w14:textId="77777777" w:rsidR="00910C3C" w:rsidRPr="00CD4FB0" w:rsidRDefault="00910C3C" w:rsidP="00E11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6E" w14:textId="687B2251" w:rsidR="002B79DA" w:rsidRPr="00CD4FB0" w:rsidRDefault="008050F4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10C3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2B79DA" w:rsidRPr="00CD4FB0">
        <w:rPr>
          <w:rFonts w:ascii="BrowalliaUPC" w:hAnsi="BrowalliaUPC" w:cs="BrowalliaUPC"/>
          <w:sz w:val="28"/>
          <w:szCs w:val="28"/>
          <w:cs/>
        </w:rPr>
        <w:t xml:space="preserve">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ราคาทุนคำนวณโดยวิธีเฉพาะเจาะจง สำหรับสินค้าประเภทเครื่องมือแพทย์ และวิธีเข้าก่อน </w:t>
      </w:r>
      <w:r w:rsidR="00386FE6" w:rsidRPr="00CD4FB0">
        <w:rPr>
          <w:rFonts w:ascii="BrowalliaUPC" w:hAnsi="BrowalliaUPC" w:cs="BrowalliaUPC"/>
          <w:sz w:val="28"/>
          <w:szCs w:val="28"/>
        </w:rPr>
        <w:t xml:space="preserve">- </w:t>
      </w:r>
      <w:r w:rsidR="002B79DA" w:rsidRPr="00CD4FB0">
        <w:rPr>
          <w:rFonts w:ascii="BrowalliaUPC" w:hAnsi="BrowalliaUPC" w:cs="BrowalliaUPC"/>
          <w:sz w:val="28"/>
          <w:szCs w:val="28"/>
          <w:cs/>
        </w:rPr>
        <w:t xml:space="preserve">ออกก่อนสำหรับอุปกรณ์เสริม และอะไหล่ ต้นทุนของการซื้อประกอบด้วยราคาซื้อ และค่าใช้จ่ายที่เกี่ยวข้องโดยตรงกับการซื้อสินค้านั้น เช่น </w:t>
      </w:r>
      <w:r w:rsidR="00CC574D" w:rsidRPr="00CD4FB0">
        <w:rPr>
          <w:rFonts w:ascii="BrowalliaUPC" w:hAnsi="BrowalliaUPC" w:cs="BrowalliaUPC"/>
          <w:sz w:val="28"/>
          <w:szCs w:val="28"/>
        </w:rPr>
        <w:br/>
      </w:r>
      <w:r w:rsidR="002B79DA" w:rsidRPr="00CD4FB0">
        <w:rPr>
          <w:rFonts w:ascii="BrowalliaUPC" w:hAnsi="BrowalliaUPC" w:cs="BrowalliaUPC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 ประมาณจากราคาที่คาดว่า</w:t>
      </w:r>
      <w:r w:rsidR="00CC574D" w:rsidRPr="00CD4FB0">
        <w:rPr>
          <w:rFonts w:ascii="BrowalliaUPC" w:hAnsi="BrowalliaUPC" w:cs="BrowalliaUPC"/>
          <w:sz w:val="28"/>
          <w:szCs w:val="28"/>
        </w:rPr>
        <w:br/>
      </w:r>
      <w:r w:rsidR="002B79DA" w:rsidRPr="00CD4FB0">
        <w:rPr>
          <w:rFonts w:ascii="BrowalliaUPC" w:hAnsi="BrowalliaUPC" w:cs="BrowalliaUPC"/>
          <w:sz w:val="28"/>
          <w:szCs w:val="28"/>
          <w:cs/>
        </w:rPr>
        <w:t>จะขายได้ตามปกติของธุรกิจหักด้วยค่าใช้จ่ายที่จำเป็นในการขาย</w:t>
      </w:r>
    </w:p>
    <w:p w14:paraId="64B4D06F" w14:textId="77777777" w:rsidR="00DF24A6" w:rsidRPr="00CD4FB0" w:rsidRDefault="00DF24A6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1CD00FA" w14:textId="00A30755" w:rsidR="00CD6F75" w:rsidRPr="00CD4FB0" w:rsidRDefault="00B4330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10C3C" w:rsidRPr="00CD4FB0">
        <w:rPr>
          <w:rFonts w:ascii="BrowalliaUPC" w:hAnsi="BrowalliaUPC" w:cs="BrowalliaUPC"/>
          <w:sz w:val="28"/>
          <w:szCs w:val="28"/>
          <w:cs/>
        </w:rPr>
        <w:t>บริษัทบันทึกค่าเผื่อสินค้าเคลื่อนไหวช้าและ</w:t>
      </w:r>
      <w:r w:rsidR="004F5537">
        <w:rPr>
          <w:rFonts w:ascii="BrowalliaUPC" w:hAnsi="BrowalliaUPC" w:cs="BrowalliaUPC" w:hint="cs"/>
          <w:sz w:val="28"/>
          <w:szCs w:val="28"/>
          <w:cs/>
        </w:rPr>
        <w:t>เสื่อมคุณภาพ</w:t>
      </w:r>
      <w:r w:rsidR="00910C3C" w:rsidRPr="00CD4FB0">
        <w:rPr>
          <w:rFonts w:ascii="BrowalliaUPC" w:hAnsi="BrowalliaUPC" w:cs="BrowalliaUPC"/>
          <w:sz w:val="28"/>
          <w:szCs w:val="28"/>
          <w:cs/>
        </w:rPr>
        <w:t>โดยพิจารณาจากประสบการณ์ที่ผ่านมาในอดีตและข้อมูลที่มีอยู่ในปัจจุบัน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โดยพิจารณา</w:t>
      </w:r>
      <w:r w:rsidR="004774D2" w:rsidRPr="00CD4FB0">
        <w:rPr>
          <w:rFonts w:ascii="BrowalliaUPC" w:hAnsi="BrowalliaUPC" w:cs="BrowalliaUPC"/>
          <w:sz w:val="28"/>
          <w:szCs w:val="28"/>
          <w:cs/>
        </w:rPr>
        <w:t>จาก</w:t>
      </w:r>
      <w:r w:rsidR="002D7B9B" w:rsidRPr="00CD4FB0">
        <w:rPr>
          <w:rFonts w:ascii="BrowalliaUPC" w:hAnsi="BrowalliaUPC" w:cs="BrowalliaUPC"/>
          <w:sz w:val="28"/>
          <w:szCs w:val="28"/>
          <w:cs/>
        </w:rPr>
        <w:t>ประเภทของ</w:t>
      </w:r>
      <w:r w:rsidR="00211DC2" w:rsidRPr="00CD4FB0">
        <w:rPr>
          <w:rFonts w:ascii="BrowalliaUPC" w:hAnsi="BrowalliaUPC" w:cs="BrowalliaUPC"/>
          <w:sz w:val="28"/>
          <w:szCs w:val="28"/>
          <w:cs/>
        </w:rPr>
        <w:t>สินค้า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ที่จะเกิด</w:t>
      </w:r>
      <w:r w:rsidR="00E21962" w:rsidRPr="00CD4FB0">
        <w:rPr>
          <w:rFonts w:ascii="BrowalliaUPC" w:hAnsi="BrowalliaUPC" w:cs="BrowalliaUPC"/>
          <w:sz w:val="28"/>
          <w:szCs w:val="28"/>
          <w:cs/>
        </w:rPr>
        <w:t>การ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เสื่อมทางกายภาพและคุณภาพ</w:t>
      </w:r>
      <w:r w:rsidR="00E21962" w:rsidRPr="00CD4FB0">
        <w:rPr>
          <w:rFonts w:ascii="BrowalliaUPC" w:hAnsi="BrowalliaUPC" w:cs="BrowalliaUPC"/>
          <w:sz w:val="28"/>
          <w:szCs w:val="28"/>
          <w:cs/>
        </w:rPr>
        <w:t>การเก็บรักษา</w:t>
      </w:r>
      <w:r w:rsidR="00972CBC" w:rsidRPr="00CD4FB0">
        <w:rPr>
          <w:rFonts w:ascii="BrowalliaUPC" w:hAnsi="BrowalliaUPC" w:cs="BrowalliaUPC"/>
          <w:sz w:val="28"/>
          <w:szCs w:val="28"/>
          <w:cs/>
        </w:rPr>
        <w:t>สินค้า</w:t>
      </w:r>
      <w:r w:rsidR="00FF7CDC" w:rsidRPr="00CD4FB0">
        <w:rPr>
          <w:rFonts w:ascii="BrowalliaUPC" w:hAnsi="BrowalliaUPC" w:cs="BrowalliaUPC"/>
          <w:sz w:val="28"/>
          <w:szCs w:val="28"/>
          <w:cs/>
        </w:rPr>
        <w:t>เป็น</w:t>
      </w:r>
      <w:r w:rsidR="00E21962" w:rsidRPr="00CD4FB0">
        <w:rPr>
          <w:rFonts w:ascii="BrowalliaUPC" w:hAnsi="BrowalliaUPC" w:cs="BrowalliaUPC"/>
          <w:sz w:val="28"/>
          <w:szCs w:val="28"/>
          <w:cs/>
        </w:rPr>
        <w:t>สำคัญ</w:t>
      </w:r>
    </w:p>
    <w:p w14:paraId="5787DE37" w14:textId="77777777" w:rsidR="000400CA" w:rsidRPr="00CD4FB0" w:rsidRDefault="000400C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72" w14:textId="77777777" w:rsidR="004562FE" w:rsidRPr="00CD4FB0" w:rsidRDefault="000A4B71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กิจการ</w:t>
      </w:r>
      <w:r w:rsidR="008C237F" w:rsidRPr="00CD4FB0">
        <w:rPr>
          <w:rFonts w:ascii="BrowalliaUPC" w:hAnsi="BrowalliaUPC" w:cs="BrowalliaUPC"/>
          <w:sz w:val="28"/>
          <w:szCs w:val="28"/>
          <w:cs/>
        </w:rPr>
        <w:t>และบุคคล</w:t>
      </w:r>
      <w:r w:rsidR="004562FE" w:rsidRPr="00CD4FB0">
        <w:rPr>
          <w:rFonts w:ascii="BrowalliaUPC" w:hAnsi="BrowalliaUPC" w:cs="BrowalliaUPC"/>
          <w:sz w:val="28"/>
          <w:szCs w:val="28"/>
          <w:cs/>
        </w:rPr>
        <w:t>ที่เกี่ยวข้องกัน</w:t>
      </w:r>
    </w:p>
    <w:p w14:paraId="64B4D073" w14:textId="77777777" w:rsidR="00910C3C" w:rsidRPr="00CD4FB0" w:rsidRDefault="00910C3C" w:rsidP="00FE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19"/>
        <w:jc w:val="thaiDistribute"/>
        <w:rPr>
          <w:rFonts w:ascii="BrowalliaUPC" w:hAnsi="BrowalliaUPC" w:cs="BrowalliaUPC"/>
          <w:sz w:val="28"/>
          <w:szCs w:val="28"/>
        </w:rPr>
      </w:pPr>
    </w:p>
    <w:p w14:paraId="64B4D074" w14:textId="13C59D79" w:rsidR="00910C3C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กิจการหรือบุคคลที่เกี่ยวข้องกันกับบริษัท หมายถึง กิจการหรือบุคคลที่มีอำนาจควบคุมบริษัทหรือถูกควบคุมโดยบริษัท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</w:p>
    <w:p w14:paraId="64B4D075" w14:textId="77777777" w:rsidR="00910C3C" w:rsidRPr="00CD4FB0" w:rsidRDefault="00910C3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7B85CE55" w14:textId="5F8146B3" w:rsidR="00681631" w:rsidRPr="00CD4FB0" w:rsidRDefault="00910C3C" w:rsidP="001B0E7E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นอกจากนี้ กิจการหรือบุคคลที่เกี่ยวข้องกัน</w:t>
      </w:r>
      <w:r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ยังหมายรวมถึงบริษัทร่วมและบุคคลที่มีสิทธิออกเสียงทั้งทางตรงและทางอ้อมต่อมติของบริษัท ซึ่งมีอิทธิพลอย่างเป็นสาระสำคัญกับบริษัท หรือผู้บริหารคนสำคัญ หรือกรรมการหรือพนักงานของบริษัทที่มีอำนาจในการวางแผนและควบคุมการดำเนินงานของบริษัท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CAAF915" w14:textId="77777777" w:rsidR="006511A6" w:rsidRDefault="00651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748CB0F4" w14:textId="6A702E3E" w:rsidR="00DD7CFC" w:rsidRPr="00CD4FB0" w:rsidRDefault="00DD7CF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เครื่องมือทางการเงิน</w:t>
      </w:r>
    </w:p>
    <w:p w14:paraId="546D669E" w14:textId="77777777" w:rsidR="00DD7CFC" w:rsidRPr="00CD4FB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4"/>
          <w:szCs w:val="24"/>
          <w:lang w:val="en-GB"/>
        </w:rPr>
      </w:pPr>
    </w:p>
    <w:p w14:paraId="04069D7C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0CD4489C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6F242BE" w14:textId="06C873C4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สินทรัพย์ทางการเงินจะรับรู้เมื่อ</w:t>
      </w:r>
      <w:r w:rsidR="00B4330A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บริษัทเป็นคู่สัญญาตามข้อกำหนดของสัญญาของเครื่องมือทางการเงินนั้น</w:t>
      </w:r>
    </w:p>
    <w:p w14:paraId="56F74418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6FC3B16" w14:textId="243EA5F6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สำหรับสินทรัพย์ทางการเงินที่ไม่ได้วัดมูลค่าด้วยมูลค่ายุติธรรมผ่านกำไรหรือขาดทุน </w:t>
      </w:r>
      <w:r w:rsidR="00616BB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2817B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จะรับรู้รายการ</w:t>
      </w:r>
      <w:r w:rsidR="00435FF9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เมื่อเริ่มแรกด้วยมูลค่ายุติธรรมบวกหรือหักด้วยต้นทุนการทำรายการซึ่งเกี่ยวข้องโดยตรงกับการได้มา</w:t>
      </w:r>
      <w:r w:rsidR="00B12A45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616BB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2817B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 ลูกหนี้การค้าและลูกหนี้อื่น</w:t>
      </w:r>
    </w:p>
    <w:p w14:paraId="7573AA2F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154BC31" w14:textId="45847B24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</w:t>
      </w:r>
      <w:r w:rsidR="00F060C2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2817BC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06D9F31E" w14:textId="77777777" w:rsidR="0082327A" w:rsidRDefault="0082327A" w:rsidP="0082327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CA1A84F" w14:textId="159B6E0F" w:rsidR="0082327A" w:rsidRDefault="00F060C2" w:rsidP="0082327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08227F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จัดประเภทสินทรัพย์ทางการเงินตามลักษณะการวัดมูลค่าในภายหลัง</w:t>
      </w:r>
      <w:r w:rsidR="0082327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โดยพิจารณาจากโมเดลธุรกิจ</w:t>
      </w:r>
    </w:p>
    <w:p w14:paraId="413CB57F" w14:textId="71B119FE" w:rsidR="00DD7CFC" w:rsidRPr="00CD4FB0" w:rsidRDefault="00DD7CFC" w:rsidP="0082327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ของ</w:t>
      </w:r>
      <w:r w:rsidR="00F060C2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08227F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ในการบริหารจัดการสินทรัพย์ทางการเงินและลักษณะของกระแสเงินสดตามสัญญาขอ</w:t>
      </w:r>
      <w:r w:rsidR="00F112E8">
        <w:rPr>
          <w:rFonts w:ascii="BrowalliaUPC" w:hAnsi="BrowalliaUPC" w:cs="BrowalliaUPC" w:hint="cs"/>
          <w:sz w:val="28"/>
          <w:szCs w:val="28"/>
          <w:cs/>
        </w:rPr>
        <w:t>ง</w:t>
      </w:r>
      <w:r w:rsidR="00F75B13">
        <w:rPr>
          <w:rFonts w:ascii="BrowalliaUPC" w:hAnsi="BrowalliaUPC" w:cs="BrowalliaUPC"/>
          <w:sz w:val="28"/>
          <w:szCs w:val="28"/>
        </w:rPr>
        <w:t xml:space="preserve">     </w:t>
      </w: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 ดังนี้</w:t>
      </w:r>
    </w:p>
    <w:p w14:paraId="510B9184" w14:textId="77777777" w:rsidR="00DD7CFC" w:rsidRPr="00CD4FB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0"/>
          <w:szCs w:val="20"/>
        </w:rPr>
      </w:pPr>
    </w:p>
    <w:p w14:paraId="43DA60A0" w14:textId="77777777" w:rsidR="00DD7CFC" w:rsidRPr="00CD4FB0" w:rsidRDefault="00DD7CFC" w:rsidP="00250DF4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  <w:cs/>
        </w:rPr>
      </w:pPr>
      <w:r w:rsidRPr="00CD4FB0">
        <w:rPr>
          <w:rFonts w:ascii="BrowalliaUPC" w:hAnsi="BrowalliaUPC" w:cs="BrowalliaUPC"/>
          <w:color w:val="000000" w:themeColor="text1"/>
          <w:sz w:val="28"/>
          <w:szCs w:val="28"/>
          <w:cs/>
        </w:rPr>
        <w:t>วิธีราคาทุนตัดจำหน่าย</w:t>
      </w:r>
    </w:p>
    <w:p w14:paraId="2BB9B4A4" w14:textId="77777777" w:rsidR="00DD7CFC" w:rsidRPr="00CD4FB0" w:rsidRDefault="00DD7CFC" w:rsidP="00250DF4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CD4FB0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0E53BB3E" w14:textId="77777777" w:rsidR="00DD7CFC" w:rsidRPr="00CD4FB0" w:rsidRDefault="00DD7CFC" w:rsidP="00250DF4">
      <w:pPr>
        <w:pStyle w:val="ListParagraph"/>
        <w:numPr>
          <w:ilvl w:val="0"/>
          <w:numId w:val="24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CD4FB0">
        <w:rPr>
          <w:rFonts w:ascii="BrowalliaUPC" w:hAnsi="BrowalliaUPC" w:cs="BrowalliaUPC"/>
          <w:color w:val="000000" w:themeColor="text1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3D42EDD3" w14:textId="77777777" w:rsidR="00DD7CFC" w:rsidRPr="00CD4FB0" w:rsidRDefault="00DD7CFC" w:rsidP="00DD7CF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00" w:themeColor="text1"/>
          <w:sz w:val="24"/>
          <w:szCs w:val="24"/>
        </w:rPr>
      </w:pPr>
    </w:p>
    <w:p w14:paraId="7A3C0CC1" w14:textId="7636F20D" w:rsidR="00DD7CFC" w:rsidRPr="003069D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ในรอบระยะเวลารายงาน</w:t>
      </w:r>
      <w:r w:rsidR="00D7597E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82327A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08227F" w:rsidRPr="003069D9">
        <w:rPr>
          <w:rFonts w:ascii="BrowalliaUPC" w:hAnsi="BrowalliaUPC" w:cs="BrowalliaUPC"/>
          <w:sz w:val="28"/>
          <w:szCs w:val="28"/>
          <w:cs/>
        </w:rPr>
        <w:t>บริษัท</w:t>
      </w:r>
      <w:r w:rsidRPr="003069D9">
        <w:rPr>
          <w:rFonts w:ascii="BrowalliaUPC" w:hAnsi="BrowalliaUPC" w:cs="BrowalliaUPC"/>
          <w:sz w:val="28"/>
          <w:szCs w:val="28"/>
          <w:cs/>
        </w:rPr>
        <w:t>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2F297DA9" w14:textId="77777777" w:rsidR="00865010" w:rsidRPr="003069D9" w:rsidRDefault="00865010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D06F04" w14:textId="77777777" w:rsidR="00DD7CFC" w:rsidRPr="003069D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3069D9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</w:p>
    <w:p w14:paraId="413FEC81" w14:textId="77777777" w:rsidR="00DD7CFC" w:rsidRPr="003069D9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C60FB09" w14:textId="6F46087B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</w:t>
      </w:r>
      <w:r w:rsidR="00CF5734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62449" w:rsidRPr="003069D9">
        <w:rPr>
          <w:rFonts w:ascii="BrowalliaUPC" w:hAnsi="BrowalliaUPC" w:cs="BrowalliaUPC"/>
          <w:sz w:val="28"/>
          <w:szCs w:val="28"/>
          <w:cs/>
        </w:rPr>
        <w:t>บริษัท</w:t>
      </w:r>
      <w:r w:rsidRPr="003069D9">
        <w:rPr>
          <w:rFonts w:ascii="BrowalliaUPC" w:hAnsi="BrowalliaUPC" w:cs="BrowalliaUPC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</w:t>
      </w:r>
      <w:r w:rsidR="00FA2D7E" w:rsidRPr="003069D9">
        <w:rPr>
          <w:rFonts w:ascii="BrowalliaUPC" w:hAnsi="BrowalliaUPC" w:cs="BrowalliaUPC"/>
          <w:sz w:val="28"/>
          <w:szCs w:val="28"/>
        </w:rPr>
        <w:br/>
      </w:r>
      <w:r w:rsidRPr="003069D9">
        <w:rPr>
          <w:rFonts w:ascii="BrowalliaUPC" w:hAnsi="BrowalliaUPC" w:cs="BrowalliaUPC"/>
          <w:sz w:val="28"/>
          <w:szCs w:val="28"/>
          <w:cs/>
        </w:rPr>
        <w:t>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</w:t>
      </w:r>
      <w:r w:rsidRPr="00CD4FB0">
        <w:rPr>
          <w:rFonts w:ascii="BrowalliaUPC" w:hAnsi="BrowalliaUPC" w:cs="BrowalliaUPC"/>
          <w:sz w:val="28"/>
          <w:szCs w:val="28"/>
          <w:cs/>
        </w:rPr>
        <w:t>ที่แท้จริง ทั้งนี้ ผลกำไรและขาดทุนที่เกิดขึ้นจากการตัดรายการการเปลี่ยนแปลง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และการด้อยค่าของสินทรัพย์ดังกล่าวจะรับรู้ในส่วนของกำไรหรือขาดทุน   </w:t>
      </w:r>
    </w:p>
    <w:p w14:paraId="60926A05" w14:textId="77777777" w:rsidR="00BB3CAE" w:rsidRPr="00CD4FB0" w:rsidRDefault="00BB3CAE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258BE803" w14:textId="77777777" w:rsidR="00E32A81" w:rsidRDefault="00E32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i/>
          <w:iCs/>
          <w:sz w:val="28"/>
          <w:szCs w:val="28"/>
          <w:cs/>
        </w:rPr>
      </w:pPr>
      <w:r>
        <w:rPr>
          <w:rFonts w:ascii="BrowalliaUPC" w:hAnsi="BrowalliaUPC" w:cs="BrowalliaUPC"/>
          <w:i/>
          <w:iCs/>
          <w:sz w:val="28"/>
          <w:szCs w:val="28"/>
          <w:cs/>
        </w:rPr>
        <w:br w:type="page"/>
      </w:r>
    </w:p>
    <w:p w14:paraId="3CC6BD52" w14:textId="6CA23303" w:rsidR="00DD7CFC" w:rsidRPr="00CD4FB0" w:rsidRDefault="00DD7CFC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CD4FB0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416A6FD0" w14:textId="77777777" w:rsidR="00DB3785" w:rsidRPr="005C06E1" w:rsidRDefault="00DB3785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2F59BE18" w14:textId="11800BEF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 ต้องวัดมูลค่าด้วยมูลค่ายุติธรรมผ่านกำไรหรือขาดทุน (</w:t>
      </w:r>
      <w:r w:rsidRPr="00CD4FB0">
        <w:rPr>
          <w:rFonts w:ascii="BrowalliaUPC" w:hAnsi="BrowalliaUPC" w:cs="BrowalliaUPC"/>
          <w:sz w:val="28"/>
          <w:szCs w:val="28"/>
        </w:rPr>
        <w:t xml:space="preserve">FVTPL) </w:t>
      </w:r>
      <w:r w:rsidRPr="00CD4FB0">
        <w:rPr>
          <w:rFonts w:ascii="BrowalliaUPC" w:hAnsi="BrowalliaUPC" w:cs="BrowalliaUPC"/>
          <w:sz w:val="28"/>
          <w:szCs w:val="28"/>
          <w:cs/>
        </w:rPr>
        <w:t>นอกจากนี้หากไม่คำนึงตามโมเดลธุรกิจ สินทรัพย์ทางการเงินที่มีข้อกำหนดตามสัญญาไม่ทำให้เกิดกระแส</w:t>
      </w:r>
      <w:r w:rsidR="00B12A45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CD4FB0">
        <w:rPr>
          <w:rFonts w:ascii="BrowalliaUPC" w:hAnsi="BrowalliaUPC" w:cs="BrowalliaUPC"/>
          <w:sz w:val="28"/>
          <w:szCs w:val="28"/>
        </w:rPr>
        <w:t xml:space="preserve">SPPI) </w:t>
      </w:r>
      <w:r w:rsidRPr="00CD4FB0">
        <w:rPr>
          <w:rFonts w:ascii="BrowalliaUPC" w:hAnsi="BrowalliaUPC" w:cs="BrowalliaUPC"/>
          <w:sz w:val="28"/>
          <w:szCs w:val="28"/>
          <w:cs/>
        </w:rPr>
        <w:t>จะต้องวัดมูลค่ายุติธรรมผ่านกำไรหรือขาดทุน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</w:t>
      </w:r>
      <w:r w:rsidR="00B75CA8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ความเสี่ยง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C38DB9B" w14:textId="77777777" w:rsidR="0043715F" w:rsidRPr="00CD4FB0" w:rsidRDefault="0043715F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F2BD580" w14:textId="018074AC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FAA3B69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3EB3EE35" w14:textId="19E15B38" w:rsidR="00DD7CFC" w:rsidRDefault="0082327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62449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 xml:space="preserve">ใช้วิธีการทั่วไป 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(General </w:t>
      </w:r>
      <w:r w:rsidR="00184342">
        <w:rPr>
          <w:rFonts w:ascii="BrowalliaUPC" w:hAnsi="BrowalliaUPC" w:cs="BrowalliaUPC"/>
          <w:sz w:val="28"/>
          <w:szCs w:val="28"/>
        </w:rPr>
        <w:t>a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pproach) 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353B4D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12 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DD7CFC"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5B252F76" w14:textId="77777777" w:rsidR="005C06E1" w:rsidRPr="005C06E1" w:rsidRDefault="005C06E1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17C63602" w14:textId="12C94635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สำหรับลูกหนี้การค้าและลูกหนี้อื่น ที่ไม่มีองค์ประกอบเกี่ยวกับการจัดหาเงินที่มีนัยสำคัญ </w:t>
      </w:r>
      <w:r w:rsidR="0082327A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ใช้วิธีอย่างง่าย (</w:t>
      </w:r>
      <w:r w:rsidRPr="00CD4FB0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2A129A88" w14:textId="77777777" w:rsidR="00DD7CFC" w:rsidRPr="005C06E1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26BF28E7" w14:textId="77777777" w:rsidR="00DD7CFC" w:rsidRPr="00C97B1E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97B1E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0E90E310" w14:textId="77777777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6398AE" w14:textId="0DBBF38A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หนี้สินทางการเงินของ</w:t>
      </w:r>
      <w:r w:rsidR="0082327A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ได้รวมถึงเงินกู้ยืม เจ้าหนี้การค้า</w:t>
      </w:r>
      <w:r w:rsidR="00754258">
        <w:rPr>
          <w:rFonts w:ascii="BrowalliaUPC" w:hAnsi="BrowalliaUPC" w:cs="BrowalliaUPC" w:hint="cs"/>
          <w:sz w:val="28"/>
          <w:szCs w:val="28"/>
          <w:cs/>
        </w:rPr>
        <w:t>และ</w:t>
      </w:r>
      <w:r w:rsidRPr="00CD4FB0">
        <w:rPr>
          <w:rFonts w:ascii="BrowalliaUPC" w:hAnsi="BrowalliaUPC" w:cs="BrowalliaUPC"/>
          <w:sz w:val="28"/>
          <w:szCs w:val="28"/>
          <w:cs/>
        </w:rPr>
        <w:t>เจ้าหนี้อื่น และตราสารอนุพันธ์</w:t>
      </w:r>
      <w:r w:rsidR="00C97B1E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ทางการเงิน</w:t>
      </w:r>
    </w:p>
    <w:p w14:paraId="72E52A11" w14:textId="77777777" w:rsidR="00DD7CFC" w:rsidRPr="005C06E1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C8BCCBA" w14:textId="42787A54" w:rsidR="00DD7CFC" w:rsidRPr="00CD4FB0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หนี้สินทางการเงินจะรับรู้เมื่อ</w:t>
      </w:r>
      <w:r w:rsidR="0082327A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163EF4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29CE90ED" w14:textId="77777777" w:rsidR="00DD7CFC" w:rsidRPr="005C06E1" w:rsidRDefault="00DD7CF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49AA0F9" w14:textId="7E7AACE0" w:rsidR="00DD7CFC" w:rsidRPr="00CD4FB0" w:rsidRDefault="0082327A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="00C97B1E">
        <w:rPr>
          <w:rFonts w:ascii="BrowalliaUPC" w:hAnsi="BrowalliaUPC" w:cs="BrowalliaUPC"/>
          <w:sz w:val="28"/>
          <w:szCs w:val="28"/>
        </w:rPr>
        <w:br/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</w:t>
      </w:r>
      <w:r w:rsidR="00DD3337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DD7CFC" w:rsidRPr="00CD4FB0">
        <w:rPr>
          <w:rFonts w:ascii="BrowalliaUPC" w:hAnsi="BrowalliaUPC" w:cs="BrowalliaUPC"/>
          <w:sz w:val="28"/>
          <w:szCs w:val="28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 ยกเว้น หนี้สินอนุพันธ์ที่จะวัดมูลค่าด้วยวิธีมูลค่ายุติธรรมผ่านกำไรหรือขาดทุน (</w:t>
      </w:r>
      <w:r w:rsidR="00DD7CFC" w:rsidRPr="00CD4FB0">
        <w:rPr>
          <w:rFonts w:ascii="BrowalliaUPC" w:hAnsi="BrowalliaUPC" w:cs="BrowalliaUPC"/>
          <w:sz w:val="28"/>
          <w:szCs w:val="28"/>
        </w:rPr>
        <w:t>FVTPL)</w:t>
      </w:r>
    </w:p>
    <w:p w14:paraId="17833DBB" w14:textId="77777777" w:rsidR="00995BE3" w:rsidRPr="005C06E1" w:rsidRDefault="00995BE3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E2040C5" w14:textId="609D8EFC" w:rsidR="00934DD0" w:rsidRPr="00CD4FB0" w:rsidRDefault="00DD7CFC" w:rsidP="00DB378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7C35B7E" w14:textId="77777777" w:rsidR="00E9145C" w:rsidRPr="00CD4FB0" w:rsidRDefault="00E9145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</w:t>
      </w:r>
    </w:p>
    <w:p w14:paraId="152D4C56" w14:textId="40FC5258" w:rsidR="002E1586" w:rsidRPr="00AF4D63" w:rsidRDefault="002E1586" w:rsidP="0077281B">
      <w:pPr>
        <w:pStyle w:val="BodyText2"/>
        <w:tabs>
          <w:tab w:val="left" w:pos="993"/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E48D82B" w14:textId="7B2E673B" w:rsidR="005D10D5" w:rsidRPr="00CD4FB0" w:rsidRDefault="00263409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อสังหาริมทรัพย์เพื่อการลงทุนประกอบด้วยที่ดินและอาคารที่ไม่ได้ใช้ในการดำเนินงานของ</w:t>
      </w:r>
      <w:r w:rsidR="00DD3337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 โดยวัดมูลค่าเริ่มแรกด้วยราคาทุนซึ่งรวมถึงต้นทุนในการทำรายการ และแสดงด้วยราคาทุนหักค่าเสื่อมราคาสะสมและค่าเผื่อการด้อยค่าของสินทรัพย์ (ถ้ามี)</w:t>
      </w:r>
    </w:p>
    <w:p w14:paraId="24513E76" w14:textId="77777777" w:rsidR="00F47475" w:rsidRPr="00AF4D63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7EFEC3F5" w14:textId="02BEBEB8" w:rsidR="00DE5F67" w:rsidRPr="00CD4FB0" w:rsidRDefault="00F47475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ค่าเสื่อมราคาสำหรับอาคารคำนวณโดยใช้วิธีเส้นตรงตลอดอายุการให้ประโยชน์ที่ประมาณการไว้เป็นเวลา</w:t>
      </w:r>
      <w:r w:rsidR="00D102A7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001A0E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</w:rPr>
        <w:t xml:space="preserve">20 </w:t>
      </w:r>
      <w:r w:rsidRPr="00CD4FB0">
        <w:rPr>
          <w:rFonts w:ascii="BrowalliaUPC" w:hAnsi="BrowalliaUPC" w:cs="BrowalliaUPC"/>
          <w:sz w:val="28"/>
          <w:szCs w:val="28"/>
          <w:cs/>
        </w:rPr>
        <w:t>ปี ที่ดินไม่มีการหักค่าเสื่อมราคา</w:t>
      </w:r>
    </w:p>
    <w:p w14:paraId="6ABB5947" w14:textId="77777777" w:rsidR="00263409" w:rsidRPr="00AF4D63" w:rsidRDefault="00263409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3D855269" w14:textId="1BBBF3B6" w:rsidR="00E9145C" w:rsidRPr="00AF4D63" w:rsidRDefault="00E9145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AF4D63">
        <w:rPr>
          <w:rFonts w:ascii="BrowalliaUPC" w:hAnsi="BrowalliaUPC" w:cs="BrowalliaUPC"/>
          <w:sz w:val="28"/>
          <w:szCs w:val="28"/>
          <w:cs/>
        </w:rPr>
        <w:t>ที่ดิน อาคาร</w:t>
      </w:r>
      <w:r w:rsidRPr="00AF4D63">
        <w:rPr>
          <w:rFonts w:ascii="BrowalliaUPC" w:hAnsi="BrowalliaUPC" w:cs="BrowalliaUPC"/>
          <w:sz w:val="28"/>
          <w:szCs w:val="28"/>
        </w:rPr>
        <w:t xml:space="preserve"> </w:t>
      </w:r>
      <w:r w:rsidRPr="00AF4D63">
        <w:rPr>
          <w:rFonts w:ascii="BrowalliaUPC" w:hAnsi="BrowalliaUPC" w:cs="BrowalliaUPC"/>
          <w:sz w:val="28"/>
          <w:szCs w:val="28"/>
          <w:cs/>
        </w:rPr>
        <w:t>และอุปกรณ์</w:t>
      </w:r>
    </w:p>
    <w:p w14:paraId="3EB75DAA" w14:textId="77777777" w:rsidR="00E9145C" w:rsidRPr="00AF4D63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1B91133C" w14:textId="2170E712" w:rsidR="00E9145C" w:rsidRPr="00AF4D63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  <w:r w:rsidRPr="00AF4D63">
        <w:rPr>
          <w:rFonts w:ascii="BrowalliaUPC" w:hAnsi="BrowalliaUPC" w:cs="BrowalliaUPC"/>
          <w:sz w:val="28"/>
          <w:szCs w:val="28"/>
          <w:cs/>
        </w:rPr>
        <w:t>ที่ดิน อาคาร</w:t>
      </w:r>
      <w:r w:rsidRPr="00AF4D63">
        <w:rPr>
          <w:rFonts w:ascii="BrowalliaUPC" w:hAnsi="BrowalliaUPC" w:cs="BrowalliaUPC"/>
          <w:sz w:val="28"/>
          <w:szCs w:val="28"/>
        </w:rPr>
        <w:t xml:space="preserve"> </w:t>
      </w:r>
      <w:r w:rsidRPr="00AF4D63">
        <w:rPr>
          <w:rFonts w:ascii="BrowalliaUPC" w:hAnsi="BrowalliaUPC" w:cs="BrowalliaUPC"/>
          <w:sz w:val="28"/>
          <w:szCs w:val="28"/>
          <w:cs/>
        </w:rPr>
        <w:t xml:space="preserve">และอุปกรณ์ แสดงด้วยราคาทุนหักค่าเสื่อมราคาสะสมและค่าเผื่อการด้อยค่าของสินทรัพย์ (ถ้ามี)ราคาทุนซึ่งคำนวณจากราคาซื้อสินทรัพย์ ทั้งที่เป็นเงินสดและจำนวนเทียบเท่าเงินสด ในการทำให้สินทรัพย์นั้นอยู่ในสถานที่หรือสภาพที่พร้อมที่จะใช้งานได้ตามวัตถุประสงค์ </w:t>
      </w:r>
    </w:p>
    <w:p w14:paraId="3BD33B67" w14:textId="1A89943E" w:rsidR="008501B2" w:rsidRPr="00AF4D63" w:rsidRDefault="008501B2" w:rsidP="0080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17A641AC" w14:textId="7880E354" w:rsidR="00E9145C" w:rsidRPr="00AF4D63" w:rsidRDefault="00E9145C" w:rsidP="004A06A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AF4D63">
        <w:rPr>
          <w:rFonts w:ascii="BrowalliaUPC" w:hAnsi="BrowalliaUPC" w:cs="BrowalliaUPC"/>
          <w:sz w:val="28"/>
          <w:szCs w:val="28"/>
          <w:cs/>
        </w:rPr>
        <w:t>ค่าเสื่อมราคาของอาคาร และอุปกรณ์ คำนวณโดยวิธีเส้นตรงตามอายุการใช้งานโดยประมาณของสินทรัพย์ ดังต่อไปนี้</w:t>
      </w:r>
    </w:p>
    <w:p w14:paraId="6032293E" w14:textId="77777777" w:rsidR="00E9145C" w:rsidRPr="00CD4FB0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6924" w:type="dxa"/>
        <w:tblInd w:w="1440" w:type="dxa"/>
        <w:tblLook w:val="01E0" w:firstRow="1" w:lastRow="1" w:firstColumn="1" w:lastColumn="1" w:noHBand="0" w:noVBand="0"/>
      </w:tblPr>
      <w:tblGrid>
        <w:gridCol w:w="5502"/>
        <w:gridCol w:w="1422"/>
      </w:tblGrid>
      <w:tr w:rsidR="00E9145C" w:rsidRPr="00CD4FB0" w14:paraId="0C409C2A" w14:textId="77777777" w:rsidTr="00E57534">
        <w:tc>
          <w:tcPr>
            <w:tcW w:w="5502" w:type="dxa"/>
            <w:shd w:val="clear" w:color="auto" w:fill="auto"/>
          </w:tcPr>
          <w:p w14:paraId="0B862D71" w14:textId="77777777" w:rsidR="00E9145C" w:rsidRPr="00CD4FB0" w:rsidRDefault="00E9145C" w:rsidP="00CA6ACA">
            <w:pPr>
              <w:pStyle w:val="BodyTextIndent3"/>
              <w:ind w:left="0" w:firstLine="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422" w:type="dxa"/>
            <w:shd w:val="clear" w:color="auto" w:fill="auto"/>
          </w:tcPr>
          <w:p w14:paraId="358A0DCF" w14:textId="2643C704" w:rsidR="00E9145C" w:rsidRPr="00CD4FB0" w:rsidRDefault="00FE5B49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="00790235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90235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</w:tr>
      <w:tr w:rsidR="00E9145C" w:rsidRPr="00CD4FB0" w14:paraId="07DB3EF4" w14:textId="77777777" w:rsidTr="00E57534">
        <w:tc>
          <w:tcPr>
            <w:tcW w:w="5502" w:type="dxa"/>
            <w:shd w:val="clear" w:color="auto" w:fill="auto"/>
          </w:tcPr>
          <w:p w14:paraId="25B3A232" w14:textId="77777777" w:rsidR="00E9145C" w:rsidRPr="00CD4FB0" w:rsidRDefault="00E9145C" w:rsidP="00CA6ACA">
            <w:pPr>
              <w:pStyle w:val="BodyTextIndent3"/>
              <w:ind w:left="0" w:firstLine="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22" w:type="dxa"/>
            <w:shd w:val="clear" w:color="auto" w:fill="auto"/>
          </w:tcPr>
          <w:p w14:paraId="77620EB5" w14:textId="2CC53B1B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79023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</w:tr>
      <w:tr w:rsidR="00E9145C" w:rsidRPr="00CD4FB0" w14:paraId="2E97B39C" w14:textId="77777777" w:rsidTr="00E57534">
        <w:tc>
          <w:tcPr>
            <w:tcW w:w="5502" w:type="dxa"/>
            <w:shd w:val="clear" w:color="auto" w:fill="auto"/>
          </w:tcPr>
          <w:p w14:paraId="010ABA3C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422" w:type="dxa"/>
            <w:shd w:val="clear" w:color="auto" w:fill="auto"/>
          </w:tcPr>
          <w:p w14:paraId="13974DFE" w14:textId="58CD7266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69B430D4" w14:textId="77777777" w:rsidTr="00E57534">
        <w:tc>
          <w:tcPr>
            <w:tcW w:w="5502" w:type="dxa"/>
            <w:shd w:val="clear" w:color="auto" w:fill="auto"/>
          </w:tcPr>
          <w:p w14:paraId="0CD23EB4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เครื่องมือแพทย์ทดลองใช้</w:t>
            </w:r>
          </w:p>
        </w:tc>
        <w:tc>
          <w:tcPr>
            <w:tcW w:w="1422" w:type="dxa"/>
            <w:shd w:val="clear" w:color="auto" w:fill="auto"/>
          </w:tcPr>
          <w:p w14:paraId="78BC451C" w14:textId="6E4ECF49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2 - 7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0A51373D" w14:textId="77777777" w:rsidTr="00E57534">
        <w:tc>
          <w:tcPr>
            <w:tcW w:w="5502" w:type="dxa"/>
            <w:shd w:val="clear" w:color="auto" w:fill="auto"/>
          </w:tcPr>
          <w:p w14:paraId="40C21B98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22" w:type="dxa"/>
            <w:shd w:val="clear" w:color="auto" w:fill="auto"/>
          </w:tcPr>
          <w:p w14:paraId="71A9633E" w14:textId="3A3178EC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09F561BD" w14:textId="77777777" w:rsidTr="00E57534">
        <w:tc>
          <w:tcPr>
            <w:tcW w:w="5502" w:type="dxa"/>
            <w:shd w:val="clear" w:color="auto" w:fill="auto"/>
          </w:tcPr>
          <w:p w14:paraId="68C0E06C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422" w:type="dxa"/>
            <w:shd w:val="clear" w:color="auto" w:fill="auto"/>
          </w:tcPr>
          <w:p w14:paraId="4A6E7117" w14:textId="5F6D3BFC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3 - 5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09D8C0B2" w14:textId="77777777" w:rsidTr="00E57534">
        <w:tc>
          <w:tcPr>
            <w:tcW w:w="5502" w:type="dxa"/>
            <w:shd w:val="clear" w:color="auto" w:fill="auto"/>
          </w:tcPr>
          <w:p w14:paraId="25B35618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22" w:type="dxa"/>
            <w:shd w:val="clear" w:color="auto" w:fill="auto"/>
          </w:tcPr>
          <w:p w14:paraId="6BFAA6AA" w14:textId="169D7DF3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5805C384" w14:textId="77777777" w:rsidTr="00E57534">
        <w:tc>
          <w:tcPr>
            <w:tcW w:w="5502" w:type="dxa"/>
            <w:shd w:val="clear" w:color="auto" w:fill="auto"/>
          </w:tcPr>
          <w:p w14:paraId="5B6526BB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2" w:type="dxa"/>
            <w:shd w:val="clear" w:color="auto" w:fill="auto"/>
          </w:tcPr>
          <w:p w14:paraId="528BCB5E" w14:textId="11C65A33" w:rsidR="00E9145C" w:rsidRPr="00CD4FB0" w:rsidRDefault="00E9145C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E9145C" w:rsidRPr="00CD4FB0" w14:paraId="1D34262D" w14:textId="77777777" w:rsidTr="00E57534">
        <w:tc>
          <w:tcPr>
            <w:tcW w:w="5502" w:type="dxa"/>
            <w:shd w:val="clear" w:color="auto" w:fill="auto"/>
          </w:tcPr>
          <w:p w14:paraId="702A8E25" w14:textId="77777777" w:rsidR="00E9145C" w:rsidRPr="00CD4FB0" w:rsidRDefault="00E9145C" w:rsidP="00CA6AC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อุปกรณ์เพื่อให้เช่า</w:t>
            </w:r>
          </w:p>
        </w:tc>
        <w:tc>
          <w:tcPr>
            <w:tcW w:w="1422" w:type="dxa"/>
            <w:shd w:val="clear" w:color="auto" w:fill="auto"/>
          </w:tcPr>
          <w:p w14:paraId="2B9C1090" w14:textId="4C6CDF74" w:rsidR="00E9145C" w:rsidRPr="00CD4FB0" w:rsidRDefault="00CB1D80" w:rsidP="000E4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6C28D5"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74A95939" w14:textId="77777777" w:rsidR="00E9145C" w:rsidRPr="00CD4FB0" w:rsidRDefault="00E9145C" w:rsidP="00F87441">
      <w:pPr>
        <w:pStyle w:val="BodyText2"/>
        <w:tabs>
          <w:tab w:val="left" w:pos="1260"/>
        </w:tabs>
        <w:ind w:left="936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FD0C77C" w14:textId="77777777" w:rsidR="00E9145C" w:rsidRPr="00CD4FB0" w:rsidRDefault="00E9145C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ไม่มีการคิดค่าเสื่อมราคาสำหรับสินทรัพย์ระหว่างก่อสร้างและติดตั้ง</w:t>
      </w:r>
    </w:p>
    <w:p w14:paraId="42F22C23" w14:textId="77777777" w:rsidR="008A0782" w:rsidRPr="00AF4D63" w:rsidRDefault="008A0782" w:rsidP="00F62C53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419D4DA" w14:textId="053D700D" w:rsidR="003F52F6" w:rsidRPr="00CD4FB0" w:rsidRDefault="00E9145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การทำขึ้นใหม่ หรือการปรับปรุงสินทรัพย์ให้ดีขึ้น ซึ่งทำให้ราคาเปลี่ยนแทนในปัจจุบันของสินทรัพย์เพิ่มขึ้นอย่างเป็นสาระสำคัญ จะรวมเป็นราคาทุนของสินทรัพย์ ส่วนค่าซ่อมแซมและ</w:t>
      </w:r>
      <w:r w:rsidRPr="00CD4FB0">
        <w:rPr>
          <w:rFonts w:ascii="BrowalliaUPC" w:hAnsi="BrowalliaUPC" w:cs="BrowalliaUPC"/>
          <w:sz w:val="28"/>
          <w:szCs w:val="28"/>
        </w:rPr>
        <w:t xml:space="preserve">           </w:t>
      </w:r>
      <w:r w:rsidRPr="00CD4FB0">
        <w:rPr>
          <w:rFonts w:ascii="BrowalliaUPC" w:hAnsi="BrowalliaUPC" w:cs="BrowalliaUPC"/>
          <w:sz w:val="28"/>
          <w:szCs w:val="28"/>
          <w:cs/>
        </w:rPr>
        <w:t>ค่าบำรุงรักษา รับรู้เป็นค่าใช้จ่ายในรอบระยะเวลาบัญชีที่เกิดขึ้น</w:t>
      </w:r>
    </w:p>
    <w:p w14:paraId="6986D0AF" w14:textId="77777777" w:rsidR="0033049C" w:rsidRPr="00AF4D63" w:rsidRDefault="0033049C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0B15B28" w14:textId="4B60228D" w:rsidR="00445523" w:rsidRPr="00CD4FB0" w:rsidRDefault="00E406D4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2F02CD85" w14:textId="77777777" w:rsidR="00445523" w:rsidRPr="00AF4D63" w:rsidRDefault="0044552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5D7FC9A5" w14:textId="3E196CC0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กรณี</w:t>
      </w:r>
      <w:r w:rsidR="00947E07" w:rsidRPr="00CD4FB0">
        <w:rPr>
          <w:rFonts w:ascii="BrowalliaUPC" w:hAnsi="BrowalliaUPC" w:cs="BrowalliaUPC"/>
          <w:i/>
          <w:iCs/>
          <w:sz w:val="28"/>
          <w:szCs w:val="28"/>
          <w:cs/>
        </w:rPr>
        <w:t>ที่</w:t>
      </w:r>
      <w:r w:rsidR="001D73B6">
        <w:rPr>
          <w:rFonts w:ascii="BrowalliaUPC" w:hAnsi="BrowalliaUPC" w:cs="BrowalliaUPC" w:hint="cs"/>
          <w:i/>
          <w:iCs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947E07" w:rsidRPr="00CD4FB0">
        <w:rPr>
          <w:rFonts w:ascii="BrowalliaUPC" w:hAnsi="BrowalliaUPC" w:cs="BrowalliaUPC"/>
          <w:i/>
          <w:iCs/>
          <w:sz w:val="28"/>
          <w:szCs w:val="28"/>
          <w:cs/>
        </w:rPr>
        <w:t>เป็น</w:t>
      </w: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ผู้เช่า</w:t>
      </w:r>
    </w:p>
    <w:p w14:paraId="0A679B2F" w14:textId="77777777" w:rsidR="00897747" w:rsidRPr="00AF4D63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B1CD0C0" w14:textId="44CD2CFF" w:rsidR="00331050" w:rsidRDefault="00DD3337" w:rsidP="00F270FA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897747" w:rsidRPr="00CD4FB0">
        <w:rPr>
          <w:rFonts w:ascii="BrowalliaUPC" w:hAnsi="BrowalliaUPC" w:cs="BrowalliaUPC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FF17DFF" w14:textId="50265F24" w:rsidR="00897747" w:rsidRPr="003069D9" w:rsidRDefault="00DD3337" w:rsidP="00331050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897747" w:rsidRPr="003069D9">
        <w:rPr>
          <w:rFonts w:ascii="BrowalliaUPC" w:hAnsi="BrowalliaUPC" w:cs="BrowalliaUPC"/>
          <w:sz w:val="28"/>
          <w:szCs w:val="28"/>
          <w:cs/>
        </w:rPr>
        <w:t xml:space="preserve"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โดยพิจารณาจากผลกระทบของการเปลี่ยนแปลงของสภาพแวดล้อมต่าง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5E7B6DC9" w14:textId="77777777" w:rsidR="00897747" w:rsidRPr="00227546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402FA32B" w14:textId="7700F30A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 xml:space="preserve">ณ วันเริ่มต้นของสัญญาเช่า </w:t>
      </w:r>
      <w:r w:rsidR="00DD3337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3069D9">
        <w:rPr>
          <w:rFonts w:ascii="BrowalliaUPC" w:hAnsi="BrowalliaUPC" w:cs="BrowalliaUPC"/>
          <w:sz w:val="28"/>
          <w:szCs w:val="28"/>
          <w:cs/>
        </w:rPr>
        <w:t>บริษัทรับรู้สินทรัพย์สิทธิการใช้และหนี้สินตามสัญญาเช่า</w:t>
      </w:r>
      <w:r w:rsidRPr="003069D9">
        <w:rPr>
          <w:rFonts w:ascii="BrowalliaUPC" w:hAnsi="BrowalliaUPC" w:cs="BrowalliaUPC"/>
          <w:sz w:val="28"/>
          <w:szCs w:val="28"/>
        </w:rPr>
        <w:t xml:space="preserve"> </w:t>
      </w:r>
      <w:r w:rsidRPr="003069D9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</w:t>
      </w:r>
      <w:r w:rsidRPr="003069D9">
        <w:rPr>
          <w:rFonts w:ascii="BrowalliaUPC" w:hAnsi="BrowalliaUPC" w:cs="BrowalliaUPC"/>
          <w:sz w:val="28"/>
          <w:szCs w:val="28"/>
        </w:rPr>
        <w:t xml:space="preserve"> </w:t>
      </w:r>
      <w:r w:rsidRPr="003069D9">
        <w:rPr>
          <w:rFonts w:ascii="BrowalliaUPC" w:hAnsi="BrowalliaUPC" w:cs="BrowalliaUPC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Pr="003069D9">
        <w:rPr>
          <w:rFonts w:ascii="BrowalliaUPC" w:hAnsi="BrowalliaUPC" w:cs="BrowalliaUPC"/>
          <w:sz w:val="28"/>
          <w:szCs w:val="28"/>
        </w:rPr>
        <w:t xml:space="preserve"> </w:t>
      </w:r>
      <w:r w:rsidRPr="003069D9">
        <w:rPr>
          <w:rFonts w:ascii="BrowalliaUPC" w:hAnsi="BrowalliaUPC" w:cs="BrowalliaUPC"/>
          <w:sz w:val="28"/>
          <w:szCs w:val="28"/>
          <w:cs/>
        </w:rPr>
        <w:t>ประมาณการต้นทุนที่จะเกิดขึ้นในการรื้อและขนย้ายสินทรัพย์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</w:t>
      </w:r>
      <w:r w:rsidR="003069D9">
        <w:rPr>
          <w:rFonts w:ascii="BrowalliaUPC" w:hAnsi="BrowalliaUPC" w:cs="BrowalliaUPC"/>
          <w:sz w:val="28"/>
          <w:szCs w:val="28"/>
          <w:cs/>
        </w:rPr>
        <w:br/>
      </w:r>
      <w:r w:rsidRPr="003069D9">
        <w:rPr>
          <w:rFonts w:ascii="BrowalliaUPC" w:hAnsi="BrowalliaUPC" w:cs="BrowalliaUPC"/>
          <w:sz w:val="28"/>
          <w:szCs w:val="28"/>
          <w:cs/>
        </w:rPr>
        <w:t>ที่ได้รับ</w:t>
      </w:r>
    </w:p>
    <w:p w14:paraId="1E66F94E" w14:textId="6F0E60DB" w:rsidR="00897747" w:rsidRPr="003069D9" w:rsidRDefault="00897747" w:rsidP="00173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A8B0B59" w14:textId="434712F9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="00DD3337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3069D9">
        <w:rPr>
          <w:rFonts w:ascii="BrowalliaUPC" w:hAnsi="BrowalliaUPC" w:cs="BrowalliaUPC"/>
          <w:sz w:val="28"/>
          <w:szCs w:val="28"/>
          <w:cs/>
        </w:rPr>
        <w:t>บริษัทประเมินการด้อยค่าของสินทรัพย์สิทธิการใช้เมื่อมี</w:t>
      </w:r>
      <w:r w:rsidR="00C97B1E">
        <w:rPr>
          <w:rFonts w:ascii="BrowalliaUPC" w:hAnsi="BrowalliaUPC" w:cs="BrowalliaUPC"/>
          <w:sz w:val="28"/>
          <w:szCs w:val="28"/>
        </w:rPr>
        <w:br/>
      </w:r>
      <w:r w:rsidRPr="003069D9">
        <w:rPr>
          <w:rFonts w:ascii="BrowalliaUPC" w:hAnsi="BrowalliaUPC" w:cs="BrowalliaUPC"/>
          <w:sz w:val="28"/>
          <w:szCs w:val="28"/>
          <w:cs/>
        </w:rPr>
        <w:t>ข้อบ่งชี้</w:t>
      </w:r>
    </w:p>
    <w:p w14:paraId="433F53BC" w14:textId="77777777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C54CCF0" w14:textId="206BBA28" w:rsidR="00897747" w:rsidRPr="003069D9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3069D9">
        <w:rPr>
          <w:rFonts w:ascii="BrowalliaUPC" w:hAnsi="BrowalliaUPC" w:cs="BrowalliaUPC"/>
          <w:sz w:val="28"/>
          <w:szCs w:val="28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p w14:paraId="2C46D474" w14:textId="77777777" w:rsidR="00897747" w:rsidRPr="00CD4FB0" w:rsidRDefault="00897747" w:rsidP="00897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6804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5400"/>
        <w:gridCol w:w="1404"/>
      </w:tblGrid>
      <w:tr w:rsidR="00AA4314" w:rsidRPr="00CD4FB0" w14:paraId="57AB15D3" w14:textId="77777777" w:rsidTr="007D2286">
        <w:tc>
          <w:tcPr>
            <w:tcW w:w="5400" w:type="dxa"/>
            <w:shd w:val="clear" w:color="auto" w:fill="auto"/>
          </w:tcPr>
          <w:p w14:paraId="030004A4" w14:textId="4F053B95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eastAsia="SimSun" w:hAnsi="BrowalliaUPC" w:cs="BrowalliaUPC"/>
                <w:sz w:val="32"/>
                <w:szCs w:val="32"/>
              </w:rPr>
            </w:pPr>
            <w:r w:rsidRPr="00CD4FB0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404" w:type="dxa"/>
            <w:shd w:val="clear" w:color="auto" w:fill="auto"/>
          </w:tcPr>
          <w:p w14:paraId="32BEAACC" w14:textId="0C92C13D" w:rsidR="00AA4314" w:rsidRPr="00CD4FB0" w:rsidRDefault="00E91B92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D32FCA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D32FCA"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622868"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AA4314"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 </w:t>
            </w:r>
            <w:r w:rsidR="00AA4314"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CD4FB0" w14:paraId="2562AB45" w14:textId="77777777" w:rsidTr="007D2286">
        <w:tc>
          <w:tcPr>
            <w:tcW w:w="5400" w:type="dxa"/>
            <w:shd w:val="clear" w:color="auto" w:fill="auto"/>
          </w:tcPr>
          <w:p w14:paraId="1DE5B162" w14:textId="3DEF027A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404" w:type="dxa"/>
            <w:shd w:val="clear" w:color="auto" w:fill="auto"/>
          </w:tcPr>
          <w:p w14:paraId="0FD2CF2D" w14:textId="3AB6F56E" w:rsidR="00AA4314" w:rsidRPr="00CD4FB0" w:rsidRDefault="00A74B7F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A4314" w:rsidRPr="00CD4FB0" w14:paraId="7B6B3D28" w14:textId="77777777" w:rsidTr="007D2286">
        <w:tc>
          <w:tcPr>
            <w:tcW w:w="5400" w:type="dxa"/>
            <w:shd w:val="clear" w:color="auto" w:fill="auto"/>
          </w:tcPr>
          <w:p w14:paraId="55513934" w14:textId="77777777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404" w:type="dxa"/>
            <w:shd w:val="clear" w:color="auto" w:fill="auto"/>
          </w:tcPr>
          <w:p w14:paraId="280C5024" w14:textId="77777777" w:rsidR="00AA4314" w:rsidRPr="00CD4FB0" w:rsidRDefault="00AA4314" w:rsidP="00AA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4E268F51" w14:textId="77777777" w:rsidR="00865010" w:rsidRPr="003069D9" w:rsidRDefault="00865010" w:rsidP="00307005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77F7764" w14:textId="68376E9E" w:rsidR="00307005" w:rsidRPr="00CD4FB0" w:rsidRDefault="00897747" w:rsidP="00800334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ณ</w:t>
      </w:r>
      <w:r w:rsidR="00F755E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วันเริ่มต้นของสัญญาเช่า</w:t>
      </w:r>
      <w:r w:rsidR="00F755E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D3337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วัดมูลค่าหนี้สินตามสัญญาเช่าด้วยมูลค่าปัจจุบันของจำนวนเงินที่ต้องจ่ายตามสัญญาเช่าตลอดอายุสัญญาเช่า</w:t>
      </w:r>
      <w:r w:rsidR="00F755E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หากอัตราดอกเบี้ยตามนัยของหนี้สินสัญญาเช่านั้นไม่สามารถกำหนดได</w:t>
      </w:r>
      <w:r w:rsidR="00800334">
        <w:rPr>
          <w:rFonts w:ascii="BrowalliaUPC" w:hAnsi="BrowalliaUPC" w:cs="BrowalliaUPC" w:hint="cs"/>
          <w:sz w:val="28"/>
          <w:szCs w:val="28"/>
          <w:cs/>
        </w:rPr>
        <w:t>้</w:t>
      </w:r>
      <w:r w:rsidR="00CB5902">
        <w:rPr>
          <w:rFonts w:ascii="BrowalliaUPC" w:hAnsi="BrowalliaUPC" w:cs="BrowalliaUPC"/>
          <w:sz w:val="28"/>
          <w:szCs w:val="28"/>
        </w:rPr>
        <w:t xml:space="preserve"> </w:t>
      </w:r>
      <w:r w:rsidR="00800334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ทั้งนี้อัตราดอกเบี้ยการกู้ยืมส่วนเพิ่มอ้างอิงจาก</w:t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อัตรา</w:t>
      </w:r>
      <w:r w:rsidR="0066509E" w:rsidRPr="00CD4FB0">
        <w:rPr>
          <w:rFonts w:ascii="BrowalliaUPC" w:hAnsi="BrowalliaUPC" w:cs="BrowalliaUPC"/>
          <w:sz w:val="28"/>
          <w:szCs w:val="28"/>
          <w:cs/>
        </w:rPr>
        <w:t>ดอกเบี้ยเงินกู้ยืม</w:t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ปรับ</w:t>
      </w:r>
      <w:r w:rsidR="0066509E" w:rsidRPr="00CD4FB0">
        <w:rPr>
          <w:rFonts w:ascii="BrowalliaUPC" w:hAnsi="BrowalliaUPC" w:cs="BrowalliaUPC"/>
          <w:sz w:val="28"/>
          <w:szCs w:val="28"/>
          <w:cs/>
        </w:rPr>
        <w:t>ปรุง</w:t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ด้วยค่าความเสี่ยงที่เหมาะสม</w:t>
      </w:r>
      <w:r w:rsidR="00305534" w:rsidRPr="00CD4FB0">
        <w:rPr>
          <w:rFonts w:ascii="BrowalliaUPC" w:hAnsi="BrowalliaUPC" w:cs="BrowalliaUPC"/>
          <w:sz w:val="28"/>
          <w:szCs w:val="28"/>
        </w:rPr>
        <w:br/>
      </w:r>
      <w:r w:rsidR="00307005" w:rsidRPr="00CD4FB0">
        <w:rPr>
          <w:rFonts w:ascii="BrowalliaUPC" w:hAnsi="BrowalliaUPC" w:cs="BrowalliaUPC"/>
          <w:sz w:val="28"/>
          <w:szCs w:val="28"/>
          <w:cs/>
        </w:rPr>
        <w:t>ตามระยะเวลาของสัญญาเช่านั้น</w:t>
      </w:r>
    </w:p>
    <w:p w14:paraId="76823C5B" w14:textId="77777777" w:rsidR="001F7AD3" w:rsidRPr="00CD4FB0" w:rsidRDefault="001F7AD3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5EF50FE" w14:textId="5DFBD5C6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จะใช้สิทธินั้น และการจ่ายค่าปรับเพื่อการยกเลิกสัญญาเช่า</w:t>
      </w:r>
      <w:r w:rsidR="00E06942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หากข้อกำหนดของสัญญาเช่าแสดงให้เห็นว่า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บริษัทจะใช้สิทธิในการยกเลิกสัญญาเช่า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3902F7F1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1EE9FF5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54A32675" w14:textId="77777777" w:rsidR="007406F5" w:rsidRPr="00CD4FB0" w:rsidRDefault="007406F5" w:rsidP="006211C5">
      <w:pPr>
        <w:pStyle w:val="BodyText2"/>
        <w:tabs>
          <w:tab w:val="left" w:pos="126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2EF9B74" w14:textId="77777777" w:rsidR="005D4978" w:rsidRDefault="005D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68E4B049" w14:textId="7A5967CA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นอกจากนี้ มูลค่าตามบัญชีของหนี้สินตามสัญญาเช่าจะถูกประเมินใหม่เมื่อมีการเปลี่ยนแปลงอายุสัญญาเช่า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ผลกระทบดังกล่าวจะรับรู้เข้ากำไรหรือขาดทุน</w:t>
      </w:r>
    </w:p>
    <w:p w14:paraId="284BC5C0" w14:textId="77777777" w:rsidR="00897747" w:rsidRPr="00CD4FB0" w:rsidRDefault="00897747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DEE196F" w14:textId="2B3DE496" w:rsidR="00897747" w:rsidRPr="00CD4FB0" w:rsidRDefault="00F755E8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897747" w:rsidRPr="00CD4FB0">
        <w:rPr>
          <w:rFonts w:ascii="BrowalliaUPC" w:hAnsi="BrowalliaUPC" w:cs="BrowalliaUPC"/>
          <w:sz w:val="28"/>
          <w:szCs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="00897747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897747" w:rsidRPr="00CD4FB0">
        <w:rPr>
          <w:rFonts w:ascii="BrowalliaUPC" w:hAnsi="BrowalliaUPC" w:cs="BrowalliaUPC"/>
          <w:sz w:val="28"/>
          <w:szCs w:val="28"/>
          <w:cs/>
        </w:rPr>
        <w:t xml:space="preserve">เว้นแต่สัญญาเช่าที่มีอายุสัญญาเช่า </w:t>
      </w:r>
      <w:r w:rsidR="00897747" w:rsidRPr="00CD4FB0">
        <w:rPr>
          <w:rFonts w:ascii="BrowalliaUPC" w:hAnsi="BrowalliaUPC" w:cs="BrowalliaUPC"/>
          <w:sz w:val="28"/>
          <w:szCs w:val="28"/>
        </w:rPr>
        <w:t xml:space="preserve">12 </w:t>
      </w:r>
      <w:r w:rsidR="00897747" w:rsidRPr="00CD4FB0">
        <w:rPr>
          <w:rFonts w:ascii="BrowalliaUPC" w:hAnsi="BrowalliaUPC" w:cs="BrowalliaUPC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</w:t>
      </w:r>
      <w:r w:rsidR="00897747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897747" w:rsidRPr="00CD4FB0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3548C7B8" w14:textId="77935AD7" w:rsidR="00897747" w:rsidRPr="00CD4FB0" w:rsidRDefault="00897747" w:rsidP="003D7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28635E4B" w14:textId="0B3F7520" w:rsidR="00897747" w:rsidRPr="00CD4FB0" w:rsidRDefault="00A838F0" w:rsidP="009C1018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กรณี</w:t>
      </w:r>
      <w:r w:rsidR="00D6462F" w:rsidRPr="00CD4FB0">
        <w:rPr>
          <w:rFonts w:ascii="BrowalliaUPC" w:hAnsi="BrowalliaUPC" w:cs="BrowalliaUPC"/>
          <w:i/>
          <w:iCs/>
          <w:sz w:val="28"/>
          <w:szCs w:val="28"/>
          <w:cs/>
        </w:rPr>
        <w:t>ที่</w:t>
      </w:r>
      <w:r w:rsidR="00D330CF">
        <w:rPr>
          <w:rFonts w:ascii="BrowalliaUPC" w:hAnsi="BrowalliaUPC" w:cs="BrowalliaUPC" w:hint="cs"/>
          <w:i/>
          <w:iCs/>
          <w:sz w:val="28"/>
          <w:szCs w:val="28"/>
          <w:cs/>
        </w:rPr>
        <w:t>กลุ่ม</w:t>
      </w:r>
      <w:r w:rsidR="00897747" w:rsidRPr="00CD4FB0">
        <w:rPr>
          <w:rFonts w:ascii="BrowalliaUPC" w:hAnsi="BrowalliaUPC" w:cs="BrowalliaUPC"/>
          <w:i/>
          <w:iCs/>
          <w:sz w:val="28"/>
          <w:szCs w:val="28"/>
          <w:cs/>
        </w:rPr>
        <w:t>บริษัท</w:t>
      </w:r>
      <w:r w:rsidR="00D6462F" w:rsidRPr="00CD4FB0">
        <w:rPr>
          <w:rFonts w:ascii="BrowalliaUPC" w:hAnsi="BrowalliaUPC" w:cs="BrowalliaUPC"/>
          <w:i/>
          <w:iCs/>
          <w:sz w:val="28"/>
          <w:szCs w:val="28"/>
          <w:cs/>
        </w:rPr>
        <w:t>เป็น</w:t>
      </w:r>
      <w:r w:rsidR="00897747" w:rsidRPr="00CD4FB0">
        <w:rPr>
          <w:rFonts w:ascii="BrowalliaUPC" w:hAnsi="BrowalliaUPC" w:cs="BrowalliaUPC"/>
          <w:i/>
          <w:iCs/>
          <w:sz w:val="28"/>
          <w:szCs w:val="28"/>
          <w:cs/>
        </w:rPr>
        <w:t>ผู้ให้เช่า</w:t>
      </w:r>
    </w:p>
    <w:p w14:paraId="361DE37B" w14:textId="77777777" w:rsidR="00D46994" w:rsidRPr="00CD4FB0" w:rsidRDefault="00D46994" w:rsidP="00D46994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B5F7828" w14:textId="0E8F16CD" w:rsidR="00D46994" w:rsidRPr="00CD4FB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บันทึกสินทรัพย์ภายใต้สัญญาเช่าเงินทุนเป็นลูกหนี้ตามสัญญาเช่า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</w:t>
      </w:r>
      <w:r w:rsidR="00DF1E2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8915925" w14:textId="77777777" w:rsidR="00D46994" w:rsidRPr="00CD4FB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ab/>
      </w:r>
    </w:p>
    <w:p w14:paraId="4B15A646" w14:textId="6A548BEB" w:rsidR="00D46994" w:rsidRPr="00CD4FB0" w:rsidRDefault="00D4699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="00DF1E2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สัญญาเช่าดำเนินงาน 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191B477A" w14:textId="77777777" w:rsidR="00865010" w:rsidRPr="00CD4FB0" w:rsidRDefault="00865010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AA" w14:textId="09A6003C" w:rsidR="005D5F1C" w:rsidRPr="00CD4FB0" w:rsidRDefault="005D5F1C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โปรแกรมคอมพิวเตอร์</w:t>
      </w:r>
    </w:p>
    <w:p w14:paraId="64B4D0AB" w14:textId="77777777" w:rsidR="0086444C" w:rsidRPr="00CD4FB0" w:rsidRDefault="0086444C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AE" w14:textId="391FC739" w:rsidR="003C19B4" w:rsidRPr="00CD4FB0" w:rsidRDefault="00AF7A4F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โปรแกรมคอมพิวเตอร์แสดงตามราคาทุนหักค่าตัดจำหน่ายสะสม ค่าตัดจำหน่า</w:t>
      </w:r>
      <w:r w:rsidR="00B36A6F" w:rsidRPr="00CD4FB0">
        <w:rPr>
          <w:rFonts w:ascii="BrowalliaUPC" w:hAnsi="BrowalliaUPC" w:cs="BrowalliaUPC"/>
          <w:sz w:val="28"/>
          <w:szCs w:val="28"/>
          <w:cs/>
        </w:rPr>
        <w:t>ยคำนวณจากราคาทุน โดยวิธีเส้นตรง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ประมาณ </w:t>
      </w:r>
      <w:r w:rsidRPr="00CD4FB0">
        <w:rPr>
          <w:rFonts w:ascii="BrowalliaUPC" w:hAnsi="BrowalliaUPC" w:cs="BrowalliaUPC"/>
          <w:sz w:val="28"/>
          <w:szCs w:val="28"/>
        </w:rPr>
        <w:t>5</w:t>
      </w:r>
      <w:r w:rsidR="000C1441" w:rsidRPr="00CD4FB0">
        <w:rPr>
          <w:rFonts w:ascii="BrowalliaUPC" w:hAnsi="BrowalliaUPC" w:cs="BrowalliaUPC"/>
          <w:sz w:val="28"/>
          <w:szCs w:val="28"/>
        </w:rPr>
        <w:t xml:space="preserve"> - 10</w:t>
      </w:r>
      <w:r w:rsidR="005048DB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ปี</w:t>
      </w:r>
    </w:p>
    <w:p w14:paraId="324032D6" w14:textId="77777777" w:rsidR="00C4541D" w:rsidRPr="00CD4FB0" w:rsidRDefault="00C4541D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B5" w14:textId="13CA74A9" w:rsidR="00931683" w:rsidRPr="00CD4FB0" w:rsidRDefault="0093168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การด้อยค่า</w:t>
      </w:r>
      <w:bookmarkStart w:id="2" w:name="_Hlk30962616"/>
      <w:r w:rsidRPr="00CD4FB0">
        <w:rPr>
          <w:rFonts w:ascii="BrowalliaUPC" w:hAnsi="BrowalliaUPC" w:cs="BrowalliaUPC"/>
          <w:sz w:val="28"/>
          <w:szCs w:val="28"/>
          <w:cs/>
        </w:rPr>
        <w:t>ของสินทรัพย์</w:t>
      </w:r>
      <w:bookmarkEnd w:id="2"/>
    </w:p>
    <w:p w14:paraId="64B4D0B6" w14:textId="77777777" w:rsidR="00EE1BC6" w:rsidRPr="00CD4FB0" w:rsidRDefault="00EE1BC6" w:rsidP="00814DF8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E1F202B" w14:textId="3C843591" w:rsidR="00212936" w:rsidRPr="00CD4FB0" w:rsidRDefault="00F755E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C4175F" w:rsidRPr="00CD4FB0">
        <w:rPr>
          <w:rFonts w:ascii="BrowalliaUPC" w:hAnsi="BrowalliaUPC" w:cs="BrowalliaUPC"/>
          <w:sz w:val="28"/>
          <w:szCs w:val="28"/>
          <w:cs/>
        </w:rPr>
        <w:t>บริษัทจะทบทวนมูลค่าของสินทรัพย์คงเหลือตามบัญชี ณ ทุกวันสิ้นปีว่ามีข้อบ่งชี้เรื่องการด้อยค่าหรือไม่</w:t>
      </w:r>
      <w:r w:rsidR="00BB17DC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71474" w:rsidRPr="00CD4FB0">
        <w:rPr>
          <w:rFonts w:ascii="BrowalliaUPC" w:hAnsi="BrowalliaUPC" w:cs="BrowalliaUPC"/>
          <w:sz w:val="28"/>
          <w:szCs w:val="28"/>
        </w:rPr>
        <w:br/>
      </w:r>
      <w:r w:rsidR="00C4175F" w:rsidRPr="00CD4FB0">
        <w:rPr>
          <w:rFonts w:ascii="BrowalliaUPC" w:hAnsi="BrowalliaUPC" w:cs="BrowalliaUPC"/>
          <w:sz w:val="28"/>
          <w:szCs w:val="28"/>
          <w:cs/>
        </w:rPr>
        <w:t>ในกรณีที่มีข้อบ่งชี้ว่ามีการด้อยค่า ผู้บริหารจะทำการประมาณมูลค่าที่คาดว่าจะได้รับคืนเมื่อมูลค่าตามบัญชีของสินทรัพย์สูงกว่ามูลค่าที่</w:t>
      </w:r>
      <w:r w:rsidR="00BB17DC" w:rsidRPr="00CD4FB0">
        <w:rPr>
          <w:rFonts w:ascii="BrowalliaUPC" w:hAnsi="BrowalliaUPC" w:cs="BrowalliaUPC"/>
          <w:sz w:val="28"/>
          <w:szCs w:val="28"/>
          <w:cs/>
        </w:rPr>
        <w:t>คาดว่า</w:t>
      </w:r>
      <w:r w:rsidR="00C4175F" w:rsidRPr="00CD4FB0">
        <w:rPr>
          <w:rFonts w:ascii="BrowalliaUPC" w:hAnsi="BrowalliaUPC" w:cs="BrowalliaUPC"/>
          <w:sz w:val="28"/>
          <w:szCs w:val="28"/>
          <w:cs/>
        </w:rPr>
        <w:t xml:space="preserve">จะได้รับคืน </w:t>
      </w: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C4175F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BB17DC" w:rsidRPr="00CD4FB0">
        <w:rPr>
          <w:rFonts w:ascii="BrowalliaUPC" w:hAnsi="BrowalliaUPC" w:cs="BrowalliaUPC"/>
          <w:sz w:val="28"/>
          <w:szCs w:val="28"/>
          <w:cs/>
        </w:rPr>
        <w:t>จะ</w:t>
      </w:r>
      <w:r w:rsidR="00C4175F" w:rsidRPr="00CD4FB0">
        <w:rPr>
          <w:rFonts w:ascii="BrowalliaUPC" w:hAnsi="BrowalliaUPC" w:cs="BrowalliaUPC"/>
          <w:sz w:val="28"/>
          <w:szCs w:val="28"/>
          <w:cs/>
        </w:rPr>
        <w:t>รับรู้ขาดทุนจากการด้อยค่าโดยบันทึกในงบกำไรขาดทุน</w:t>
      </w:r>
    </w:p>
    <w:p w14:paraId="0AD90E62" w14:textId="77777777" w:rsidR="00F10277" w:rsidRPr="00CD4FB0" w:rsidRDefault="00F10277" w:rsidP="00621554">
      <w:pPr>
        <w:pStyle w:val="BodyText2"/>
        <w:tabs>
          <w:tab w:val="left" w:pos="990"/>
        </w:tabs>
        <w:ind w:left="918" w:right="47" w:firstLine="709"/>
        <w:jc w:val="thaiDistribute"/>
        <w:rPr>
          <w:rFonts w:ascii="BrowalliaUPC" w:hAnsi="BrowalliaUPC" w:cs="BrowalliaUPC"/>
          <w:sz w:val="28"/>
          <w:szCs w:val="28"/>
        </w:rPr>
      </w:pPr>
    </w:p>
    <w:p w14:paraId="2C9F80EF" w14:textId="77777777" w:rsidR="002D08D5" w:rsidRDefault="002D0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64B4D0B9" w14:textId="7D9DDFCC" w:rsidR="005F1063" w:rsidRPr="00CD4FB0" w:rsidRDefault="005F1063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ผลประโยชน์ของพนักงาน</w:t>
      </w:r>
    </w:p>
    <w:p w14:paraId="64B4D0BA" w14:textId="77777777" w:rsidR="00EE1BC6" w:rsidRPr="00CD4FB0" w:rsidRDefault="00EE1BC6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BB" w14:textId="77777777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ผลประโยชน์ระยะสั้นของพนักงาน</w:t>
      </w:r>
    </w:p>
    <w:p w14:paraId="6578E00C" w14:textId="744C1C7B" w:rsidR="008F4EB9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</w:t>
      </w:r>
    </w:p>
    <w:p w14:paraId="742FFFDA" w14:textId="77777777" w:rsidR="00E007E2" w:rsidRPr="00B61B50" w:rsidRDefault="00E007E2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64B4D0BE" w14:textId="77777777" w:rsidR="009A6D44" w:rsidRPr="00CD4FB0" w:rsidRDefault="008B1105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ผล</w:t>
      </w:r>
      <w:r w:rsidR="00C91EF6" w:rsidRPr="00CD4FB0">
        <w:rPr>
          <w:rFonts w:ascii="BrowalliaUPC" w:hAnsi="BrowalliaUPC" w:cs="BrowalliaUPC"/>
          <w:i/>
          <w:iCs/>
          <w:sz w:val="28"/>
          <w:szCs w:val="28"/>
          <w:cs/>
        </w:rPr>
        <w:t>ประโยชน์หลังออกจากงาน</w:t>
      </w:r>
      <w:r w:rsidR="009A6D44" w:rsidRPr="00CD4FB0">
        <w:rPr>
          <w:rFonts w:ascii="BrowalliaUPC" w:hAnsi="BrowalliaUPC" w:cs="BrowalliaUPC"/>
          <w:i/>
          <w:iCs/>
          <w:sz w:val="28"/>
          <w:szCs w:val="28"/>
          <w:cs/>
        </w:rPr>
        <w:t>และผลประโยชน์</w:t>
      </w:r>
      <w:r w:rsidR="00316791" w:rsidRPr="00CD4FB0">
        <w:rPr>
          <w:rFonts w:ascii="BrowalliaUPC" w:hAnsi="BrowalliaUPC" w:cs="BrowalliaUPC"/>
          <w:i/>
          <w:iCs/>
          <w:sz w:val="28"/>
          <w:szCs w:val="28"/>
          <w:cs/>
        </w:rPr>
        <w:t>ระยะยาวอื่นของ</w:t>
      </w:r>
      <w:r w:rsidR="009A6D44" w:rsidRPr="00CD4FB0">
        <w:rPr>
          <w:rFonts w:ascii="BrowalliaUPC" w:hAnsi="BrowalliaUPC" w:cs="BrowalliaUPC"/>
          <w:i/>
          <w:iCs/>
          <w:sz w:val="28"/>
          <w:szCs w:val="28"/>
          <w:cs/>
        </w:rPr>
        <w:t xml:space="preserve">พนักงาน </w:t>
      </w:r>
    </w:p>
    <w:p w14:paraId="64DEDC25" w14:textId="7A82C03F" w:rsidR="00DB661C" w:rsidRDefault="00F755E8" w:rsidP="002D08D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8B1105" w:rsidRPr="00CD4FB0">
        <w:rPr>
          <w:rFonts w:ascii="BrowalliaUPC" w:hAnsi="BrowalliaUPC" w:cs="BrowalliaUPC"/>
          <w:sz w:val="28"/>
          <w:szCs w:val="28"/>
          <w:cs/>
        </w:rPr>
        <w:t>บริษัทมีภาระต้องจ่ายเงินชดเชยให้แก่พนักงานเมื่อออกจากงานตามกฎหมายแรงงาน</w:t>
      </w:r>
      <w:r w:rsidR="00B16D15" w:rsidRPr="00CD4FB0">
        <w:rPr>
          <w:rFonts w:ascii="BrowalliaUPC" w:hAnsi="BrowalliaUPC" w:cs="BrowalliaUPC"/>
          <w:sz w:val="28"/>
          <w:szCs w:val="28"/>
          <w:cs/>
        </w:rPr>
        <w:t>และตามโครงการผลตอบแทน</w:t>
      </w:r>
      <w:r w:rsidR="00EF7C4A" w:rsidRPr="00CD4FB0">
        <w:rPr>
          <w:rFonts w:ascii="BrowalliaUPC" w:hAnsi="BrowalliaUPC" w:cs="BrowalliaUPC"/>
          <w:sz w:val="28"/>
          <w:szCs w:val="28"/>
          <w:cs/>
        </w:rPr>
        <w:t>พนัก</w:t>
      </w:r>
      <w:r w:rsidR="00B16D15" w:rsidRPr="00CD4FB0">
        <w:rPr>
          <w:rFonts w:ascii="BrowalliaUPC" w:hAnsi="BrowalliaUPC" w:cs="BrowalliaUPC"/>
          <w:sz w:val="28"/>
          <w:szCs w:val="28"/>
          <w:cs/>
        </w:rPr>
        <w:t>งานอื่นๆ</w:t>
      </w:r>
      <w:r w:rsidR="008B1105" w:rsidRPr="00CD4FB0">
        <w:rPr>
          <w:rFonts w:ascii="BrowalliaUPC" w:hAnsi="BrowalliaUPC" w:cs="BrowalliaUPC"/>
          <w:sz w:val="28"/>
          <w:szCs w:val="28"/>
          <w:cs/>
        </w:rPr>
        <w:t xml:space="preserve"> ซึ่ง</w:t>
      </w: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8B1105" w:rsidRPr="00CD4FB0">
        <w:rPr>
          <w:rFonts w:ascii="BrowalliaUPC" w:hAnsi="BrowalliaUPC" w:cs="BrowalliaUPC"/>
          <w:sz w:val="28"/>
          <w:szCs w:val="28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8B1105"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="008B1105" w:rsidRPr="00CD4FB0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</w:t>
      </w:r>
      <w:r w:rsidR="00B16D15" w:rsidRPr="00CD4FB0">
        <w:rPr>
          <w:rFonts w:ascii="BrowalliaUPC" w:hAnsi="BrowalliaUPC" w:cs="BrowalliaUPC"/>
          <w:sz w:val="28"/>
          <w:szCs w:val="28"/>
          <w:cs/>
        </w:rPr>
        <w:t>และผลประโยชน์ระยะยาวอื่น</w:t>
      </w:r>
      <w:r w:rsidR="008B1105" w:rsidRPr="00CD4FB0">
        <w:rPr>
          <w:rFonts w:ascii="BrowalliaUPC" w:hAnsi="BrowalliaUPC" w:cs="BrowalliaUPC"/>
          <w:sz w:val="28"/>
          <w:szCs w:val="28"/>
          <w:cs/>
        </w:rPr>
        <w:t>ของพนักงานคำนวณโดยใช้วิธีคิดลดแต่ละหน่วยที่ประมาณการไว้ (</w:t>
      </w:r>
      <w:proofErr w:type="spellStart"/>
      <w:r w:rsidR="008B1105" w:rsidRPr="00CD4FB0">
        <w:rPr>
          <w:rFonts w:ascii="BrowalliaUPC" w:hAnsi="BrowalliaUPC" w:cs="BrowalliaUPC"/>
          <w:sz w:val="28"/>
          <w:szCs w:val="28"/>
          <w:cs/>
        </w:rPr>
        <w:t>Projected</w:t>
      </w:r>
      <w:proofErr w:type="spellEnd"/>
      <w:r w:rsidR="008B1105"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proofErr w:type="spellStart"/>
      <w:r w:rsidR="008B1105" w:rsidRPr="00CD4FB0">
        <w:rPr>
          <w:rFonts w:ascii="BrowalliaUPC" w:hAnsi="BrowalliaUPC" w:cs="BrowalliaUPC"/>
          <w:sz w:val="28"/>
          <w:szCs w:val="28"/>
          <w:cs/>
        </w:rPr>
        <w:t>Unit</w:t>
      </w:r>
      <w:proofErr w:type="spellEnd"/>
      <w:r w:rsidR="008B1105"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proofErr w:type="spellStart"/>
      <w:r w:rsidR="008B1105" w:rsidRPr="00CD4FB0">
        <w:rPr>
          <w:rFonts w:ascii="BrowalliaUPC" w:hAnsi="BrowalliaUPC" w:cs="BrowalliaUPC"/>
          <w:sz w:val="28"/>
          <w:szCs w:val="28"/>
          <w:cs/>
        </w:rPr>
        <w:t>Credit</w:t>
      </w:r>
      <w:proofErr w:type="spellEnd"/>
      <w:r w:rsidR="008B1105" w:rsidRPr="00CD4FB0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proofErr w:type="spellStart"/>
      <w:r w:rsidR="008B1105" w:rsidRPr="00CD4FB0">
        <w:rPr>
          <w:rFonts w:ascii="BrowalliaUPC" w:hAnsi="BrowalliaUPC" w:cs="BrowalliaUPC"/>
          <w:sz w:val="28"/>
          <w:szCs w:val="28"/>
          <w:cs/>
        </w:rPr>
        <w:t>Method</w:t>
      </w:r>
      <w:proofErr w:type="spellEnd"/>
      <w:r w:rsidR="008B1105" w:rsidRPr="00CD4FB0">
        <w:rPr>
          <w:rFonts w:ascii="BrowalliaUPC" w:hAnsi="BrowalliaUPC" w:cs="BrowalliaUPC"/>
          <w:sz w:val="28"/>
          <w:szCs w:val="28"/>
          <w:cs/>
        </w:rPr>
        <w:t xml:space="preserve">)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3CFC0CD5" w14:textId="77777777" w:rsidR="002D08D5" w:rsidRPr="00CD4FB0" w:rsidRDefault="002D08D5" w:rsidP="002D08D5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2" w14:textId="6C051269" w:rsidR="00421798" w:rsidRPr="00CD4FB0" w:rsidRDefault="00804774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กำไร </w:t>
      </w:r>
      <w:r w:rsidRPr="00CD4FB0">
        <w:rPr>
          <w:rFonts w:ascii="BrowalliaUPC" w:hAnsi="BrowalliaUPC" w:cs="BrowalliaUPC"/>
          <w:sz w:val="28"/>
          <w:szCs w:val="28"/>
        </w:rPr>
        <w:t>(</w:t>
      </w:r>
      <w:r w:rsidRPr="00CD4FB0">
        <w:rPr>
          <w:rFonts w:ascii="BrowalliaUPC" w:hAnsi="BrowalliaUPC" w:cs="BrowalliaUPC"/>
          <w:sz w:val="28"/>
          <w:szCs w:val="28"/>
          <w:cs/>
        </w:rPr>
        <w:t>ขาดทุน</w:t>
      </w:r>
      <w:r w:rsidRPr="00CD4FB0">
        <w:rPr>
          <w:rFonts w:ascii="BrowalliaUPC" w:hAnsi="BrowalliaUPC" w:cs="BrowalliaUPC"/>
          <w:sz w:val="28"/>
          <w:szCs w:val="28"/>
        </w:rPr>
        <w:t xml:space="preserve">) </w:t>
      </w:r>
      <w:r w:rsidR="00421798" w:rsidRPr="00CD4FB0">
        <w:rPr>
          <w:rFonts w:ascii="BrowalliaUPC" w:hAnsi="BrowalliaUPC" w:cs="BrowalliaUPC"/>
          <w:sz w:val="28"/>
          <w:szCs w:val="28"/>
          <w:cs/>
        </w:rPr>
        <w:t>จากการประมาณการตามหลักคณิตศาสตร์ประกันภัย (</w:t>
      </w:r>
      <w:r w:rsidR="00421798" w:rsidRPr="00CD4FB0">
        <w:rPr>
          <w:rFonts w:ascii="BrowalliaUPC" w:hAnsi="BrowalliaUPC" w:cs="BrowalliaUPC"/>
          <w:sz w:val="28"/>
          <w:szCs w:val="28"/>
        </w:rPr>
        <w:t>Actuarial gains or losses</w:t>
      </w:r>
      <w:r w:rsidR="00421798" w:rsidRPr="00CD4FB0">
        <w:rPr>
          <w:rFonts w:ascii="BrowalliaUPC" w:hAnsi="BrowalliaUPC" w:cs="BrowalliaUPC"/>
          <w:sz w:val="28"/>
          <w:szCs w:val="28"/>
          <w:cs/>
        </w:rPr>
        <w:t>) ที่เกิดจากการคำนวณผลประโยชน์หลังออกจากงานของพนักงานแสดงรายการไว้ในกำไรขาดทุนเบ็ดเสร็จอื่น</w:t>
      </w:r>
      <w:r w:rsidR="00B4654E" w:rsidRPr="00CD4FB0">
        <w:rPr>
          <w:rFonts w:ascii="BrowalliaUPC" w:hAnsi="BrowalliaUPC" w:cs="BrowalliaUPC"/>
          <w:sz w:val="28"/>
          <w:szCs w:val="28"/>
          <w:cs/>
        </w:rPr>
        <w:t xml:space="preserve"> กำไร</w:t>
      </w:r>
      <w:r w:rsidR="003726A6" w:rsidRPr="00CD4FB0">
        <w:rPr>
          <w:rFonts w:ascii="BrowalliaUPC" w:hAnsi="BrowalliaUPC" w:cs="BrowalliaUPC"/>
          <w:sz w:val="28"/>
          <w:szCs w:val="28"/>
          <w:cs/>
        </w:rPr>
        <w:t>หรือ</w:t>
      </w:r>
      <w:r w:rsidR="00B4654E" w:rsidRPr="00CD4FB0">
        <w:rPr>
          <w:rFonts w:ascii="BrowalliaUPC" w:hAnsi="BrowalliaUPC" w:cs="BrowalliaUPC"/>
          <w:sz w:val="28"/>
          <w:szCs w:val="28"/>
          <w:cs/>
        </w:rPr>
        <w:t>ขาดทุนจากการ</w:t>
      </w:r>
      <w:r w:rsidR="00186C06" w:rsidRPr="00CD4FB0">
        <w:rPr>
          <w:rFonts w:ascii="BrowalliaUPC" w:hAnsi="BrowalliaUPC" w:cs="BrowalliaUPC"/>
          <w:sz w:val="28"/>
          <w:szCs w:val="28"/>
          <w:cs/>
        </w:rPr>
        <w:t>ประมาณการตามหลักคณิตศาสตร์ประกันภัย</w:t>
      </w:r>
      <w:r w:rsidR="003726A6" w:rsidRPr="00CD4FB0">
        <w:rPr>
          <w:rFonts w:ascii="BrowalliaUPC" w:hAnsi="BrowalliaUPC" w:cs="BrowalliaUPC"/>
          <w:sz w:val="28"/>
          <w:szCs w:val="28"/>
          <w:cs/>
        </w:rPr>
        <w:t>ของผลประโยชน์ระยะยาวอื่นของพนักงาน</w:t>
      </w:r>
      <w:r w:rsidR="00B4654E" w:rsidRPr="00CD4FB0">
        <w:rPr>
          <w:rFonts w:ascii="BrowalliaUPC" w:hAnsi="BrowalliaUPC" w:cs="BrowalliaUPC"/>
          <w:sz w:val="28"/>
          <w:szCs w:val="28"/>
          <w:cs/>
        </w:rPr>
        <w:t>จะรับรู้ในกำไรขาดทุน</w:t>
      </w:r>
    </w:p>
    <w:p w14:paraId="64B4D0C3" w14:textId="77777777" w:rsidR="0003237C" w:rsidRPr="00CD4FB0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5" w14:textId="2E490AAA" w:rsidR="003C19B4" w:rsidRPr="00CD4FB0" w:rsidRDefault="0003237C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</w:t>
      </w:r>
      <w:r w:rsidRPr="00CD4FB0">
        <w:rPr>
          <w:rFonts w:ascii="BrowalliaUPC" w:hAnsi="BrowalliaUPC" w:cs="BrowalliaUPC"/>
          <w:sz w:val="28"/>
          <w:szCs w:val="28"/>
        </w:rPr>
        <w:t>(</w:t>
      </w:r>
      <w:r w:rsidRPr="00CD4FB0">
        <w:rPr>
          <w:rFonts w:ascii="BrowalliaUPC" w:hAnsi="BrowalliaUPC" w:cs="BrowalliaUPC"/>
          <w:sz w:val="28"/>
          <w:szCs w:val="28"/>
          <w:cs/>
        </w:rPr>
        <w:t>ขาดทุน</w:t>
      </w:r>
      <w:r w:rsidRPr="00CD4FB0">
        <w:rPr>
          <w:rFonts w:ascii="BrowalliaUPC" w:hAnsi="BrowalliaUPC" w:cs="BrowalliaUPC"/>
          <w:sz w:val="28"/>
          <w:szCs w:val="28"/>
        </w:rPr>
        <w:t xml:space="preserve">) </w:t>
      </w:r>
      <w:r w:rsidRPr="00CD4FB0">
        <w:rPr>
          <w:rFonts w:ascii="BrowalliaUPC" w:hAnsi="BrowalliaUPC" w:cs="BrowalliaUPC"/>
          <w:sz w:val="28"/>
          <w:szCs w:val="28"/>
          <w:cs/>
        </w:rPr>
        <w:t>จากการประมาณการตามหลักคณิตศาสตร์ประกันภัย</w:t>
      </w:r>
    </w:p>
    <w:p w14:paraId="501DA2BA" w14:textId="77777777" w:rsidR="007A42E7" w:rsidRPr="00CD4FB0" w:rsidRDefault="007A42E7" w:rsidP="00983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C6" w14:textId="47DEC0D8" w:rsidR="0017655D" w:rsidRPr="00CD4FB0" w:rsidRDefault="0017655D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bookmarkStart w:id="3" w:name="_Hlk30963625"/>
      <w:r w:rsidRPr="00CD4FB0">
        <w:rPr>
          <w:rFonts w:ascii="BrowalliaUPC" w:hAnsi="BrowalliaUPC" w:cs="BrowalliaUPC"/>
          <w:sz w:val="28"/>
          <w:szCs w:val="28"/>
          <w:cs/>
        </w:rPr>
        <w:t>การแปลงค่าเงินตราต่างประเทศ</w:t>
      </w:r>
    </w:p>
    <w:p w14:paraId="64B4D0C7" w14:textId="77777777" w:rsidR="005F1063" w:rsidRPr="00CD4FB0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C9" w14:textId="7CCE165D" w:rsidR="008813BA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  <w:bookmarkEnd w:id="3"/>
    </w:p>
    <w:p w14:paraId="3149B8A2" w14:textId="77777777" w:rsidR="00865010" w:rsidRPr="00CD4FB0" w:rsidRDefault="00865010" w:rsidP="009A67C2">
      <w:pPr>
        <w:pStyle w:val="BodyText2"/>
        <w:tabs>
          <w:tab w:val="left" w:pos="990"/>
        </w:tabs>
        <w:ind w:left="990" w:right="9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0CA" w14:textId="6C61A24A" w:rsidR="00E614FD" w:rsidRPr="00CD4FB0" w:rsidRDefault="00E614FD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bookmarkStart w:id="4" w:name="_Hlk30963569"/>
      <w:r w:rsidRPr="00CD4FB0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64B4D0CB" w14:textId="77777777" w:rsidR="005F1063" w:rsidRPr="00CD4FB0" w:rsidRDefault="005F1063" w:rsidP="002E15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CC" w14:textId="77777777" w:rsidR="006F7A1C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5882A424" w14:textId="77777777" w:rsidR="006A3008" w:rsidRPr="00CD4FB0" w:rsidRDefault="006A300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CE" w14:textId="1B19DA4B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ภาษีเงินได้ปัจจุบัน</w:t>
      </w:r>
    </w:p>
    <w:p w14:paraId="64B4D0CF" w14:textId="59594B6F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ซึ่งแตกต่างจากกำไรขาดทุนที่ปรากฏในงบการเงิน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</w:t>
      </w:r>
      <w:r w:rsidR="004132B0" w:rsidRPr="00CD4FB0">
        <w:rPr>
          <w:rFonts w:ascii="BrowalliaUPC" w:hAnsi="BrowalliaUPC" w:cs="BrowalliaUPC"/>
          <w:sz w:val="28"/>
          <w:szCs w:val="28"/>
          <w:cs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ในปีก่อนๆ</w:t>
      </w:r>
    </w:p>
    <w:p w14:paraId="36B2444D" w14:textId="77777777" w:rsidR="00FC4AE6" w:rsidRPr="00CD4FB0" w:rsidRDefault="00FC4AE6" w:rsidP="00F03250">
      <w:pPr>
        <w:tabs>
          <w:tab w:val="clear" w:pos="454"/>
          <w:tab w:val="clear" w:pos="907"/>
          <w:tab w:val="left" w:pos="72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5B8723F" w14:textId="77777777" w:rsidR="008F7F07" w:rsidRDefault="008F7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i/>
          <w:iCs/>
          <w:sz w:val="28"/>
          <w:szCs w:val="28"/>
          <w:cs/>
        </w:rPr>
      </w:pPr>
      <w:r>
        <w:rPr>
          <w:rFonts w:ascii="BrowalliaUPC" w:hAnsi="BrowalliaUPC" w:cs="BrowalliaUPC"/>
          <w:i/>
          <w:iCs/>
          <w:sz w:val="28"/>
          <w:szCs w:val="28"/>
          <w:cs/>
        </w:rPr>
        <w:br w:type="page"/>
      </w:r>
    </w:p>
    <w:p w14:paraId="64B4D0D1" w14:textId="778ADFCB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CD4FB0">
        <w:rPr>
          <w:rFonts w:ascii="BrowalliaUPC" w:hAnsi="BrowalliaUPC" w:cs="BrowalliaUPC"/>
          <w:i/>
          <w:iCs/>
          <w:sz w:val="28"/>
          <w:szCs w:val="28"/>
          <w:cs/>
        </w:rPr>
        <w:t>ภาษีเงินได้รอการตัดบัญชี</w:t>
      </w:r>
    </w:p>
    <w:p w14:paraId="64B4D0D2" w14:textId="2358AE4D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</w:t>
      </w:r>
      <w:r w:rsidR="00FE2FD0" w:rsidRPr="00CD4FB0">
        <w:rPr>
          <w:rFonts w:ascii="BrowalliaUPC" w:hAnsi="BrowalliaUPC" w:cs="BrowalliaUPC"/>
          <w:sz w:val="28"/>
          <w:szCs w:val="28"/>
        </w:rPr>
        <w:t xml:space="preserve">           </w:t>
      </w:r>
      <w:r w:rsidRPr="00CD4FB0">
        <w:rPr>
          <w:rFonts w:ascii="BrowalliaUPC" w:hAnsi="BrowalliaUPC" w:cs="BrowalliaUPC"/>
          <w:sz w:val="28"/>
          <w:szCs w:val="28"/>
          <w:cs/>
        </w:rPr>
        <w:t>มีผลบังคับใช้ ณ วันสิ้นรอบระยะเวลารายงาน</w:t>
      </w:r>
    </w:p>
    <w:p w14:paraId="6630D40E" w14:textId="77777777" w:rsidR="00510C70" w:rsidRPr="00CD4FB0" w:rsidRDefault="00510C70" w:rsidP="00CC613C">
      <w:pPr>
        <w:pStyle w:val="BodyText2"/>
        <w:tabs>
          <w:tab w:val="left" w:pos="126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4" w14:textId="0E84DCAB" w:rsidR="00DD3790" w:rsidRPr="00CD4FB0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64B4D0D5" w14:textId="5314D660" w:rsidR="00DD3790" w:rsidRPr="00CD4FB0" w:rsidRDefault="00DD379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3DECC06" w14:textId="72B9A080" w:rsidR="008D5BD5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="00436DB8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</w:t>
      </w:r>
      <w:r w:rsidR="00FB380F" w:rsidRPr="00CD4FB0">
        <w:rPr>
          <w:rFonts w:ascii="BrowalliaUPC" w:hAnsi="BrowalliaUPC" w:cs="BrowalliaUPC"/>
          <w:sz w:val="28"/>
          <w:szCs w:val="28"/>
          <w:cs/>
        </w:rPr>
        <w:t xml:space="preserve">           </w:t>
      </w:r>
      <w:r w:rsidRPr="00CD4FB0">
        <w:rPr>
          <w:rFonts w:ascii="BrowalliaUPC" w:hAnsi="BrowalliaUPC" w:cs="BrowalliaUPC"/>
          <w:sz w:val="28"/>
          <w:szCs w:val="28"/>
          <w:cs/>
        </w:rPr>
        <w:t>รอการตัดบัญชีจะถูกทบทวน ณ ทุกวันสิ้นรอบระยะเวลารายงานและจะถูกปรับลดลงเท่าที่ประโยชน์ทางภาษี</w:t>
      </w:r>
      <w:r w:rsidR="00436DB8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จะมีโอกาสถูกใช้จริง</w:t>
      </w:r>
      <w:bookmarkEnd w:id="4"/>
    </w:p>
    <w:p w14:paraId="135B46D5" w14:textId="77777777" w:rsidR="001D5A0A" w:rsidRDefault="001D5A0A" w:rsidP="00F1652E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62C7997" w14:textId="70E416D7" w:rsidR="00480342" w:rsidRDefault="00FE3127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หุ้นทุนซื้อคืน</w:t>
      </w:r>
    </w:p>
    <w:p w14:paraId="59B6372D" w14:textId="77777777" w:rsidR="00A832C2" w:rsidRDefault="00A832C2" w:rsidP="00A832C2">
      <w:pPr>
        <w:pStyle w:val="BodyText2"/>
        <w:tabs>
          <w:tab w:val="left" w:pos="990"/>
        </w:tabs>
        <w:ind w:left="0" w:right="9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6B003F6" w14:textId="3FB4C52D" w:rsidR="00980304" w:rsidRDefault="00A832C2" w:rsidP="00A832C2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A832C2">
        <w:rPr>
          <w:rFonts w:ascii="BrowalliaUPC" w:hAnsi="BrowalliaUPC" w:cs="BrowalliaUPC"/>
          <w:sz w:val="28"/>
          <w:szCs w:val="28"/>
          <w:cs/>
        </w:rPr>
        <w:t>หุ้นทุนซื้อคืนคือ หุ้นสามัญของ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A832C2">
        <w:rPr>
          <w:rFonts w:ascii="BrowalliaUPC" w:hAnsi="BrowalliaUPC" w:cs="BrowalliaUPC"/>
          <w:sz w:val="28"/>
          <w:szCs w:val="28"/>
          <w:cs/>
        </w:rPr>
        <w:t>บริษัทซึ่งบันทึกด้วยราคาทุนเฉลี่ย ณ วันที่ซื้อ และแสดงเป็นรายการหักในส่วนของผู้ถือหุ้นในงบการเงินรวมและงบการเงินเฉพาะ</w:t>
      </w:r>
      <w:r w:rsidR="00440A6F">
        <w:rPr>
          <w:rFonts w:ascii="BrowalliaUPC" w:hAnsi="BrowalliaUPC" w:cs="BrowalliaUPC" w:hint="cs"/>
          <w:sz w:val="28"/>
          <w:szCs w:val="28"/>
          <w:cs/>
        </w:rPr>
        <w:t>ข</w:t>
      </w:r>
      <w:r w:rsidRPr="00A832C2">
        <w:rPr>
          <w:rFonts w:ascii="BrowalliaUPC" w:hAnsi="BrowalliaUPC" w:cs="BrowalliaUPC"/>
          <w:sz w:val="28"/>
          <w:szCs w:val="28"/>
          <w:cs/>
        </w:rPr>
        <w:t xml:space="preserve">องบริษัท ในกรณีที่มีการจำหน่ายหุ้นสามัญ 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A832C2">
        <w:rPr>
          <w:rFonts w:ascii="BrowalliaUPC" w:hAnsi="BrowalliaUPC" w:cs="BrowalliaUPC"/>
          <w:sz w:val="28"/>
          <w:szCs w:val="28"/>
          <w:cs/>
        </w:rPr>
        <w:t>บริษัทจะรับรู้กำไรสุทธิจากภาษีที่เกี่ยวข้องจากการจำหน่ายหุ้นสามัญดังกล่าวเป็นส่วนเกินทุน และในกรณีที่ขาดทุนจะบันทึกขาดทุนสุทธิจากภาษีไปยังกำไรสะสมหลังจากที่หักยอดส่วนเกินทุนหมดแล้ว</w:t>
      </w:r>
    </w:p>
    <w:p w14:paraId="374F9B3B" w14:textId="77777777" w:rsidR="00A832C2" w:rsidRPr="00CD4FB0" w:rsidRDefault="00A832C2" w:rsidP="00A832C2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C" w14:textId="379A7C0A" w:rsidR="00813B27" w:rsidRPr="00CD4FB0" w:rsidRDefault="00813B27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64B4D0DD" w14:textId="77777777" w:rsidR="005F1063" w:rsidRPr="00CD4FB0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DE" w14:textId="77777777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 ได้อนุมัติ</w:t>
      </w:r>
      <w:r w:rsidR="00FB380F" w:rsidRPr="00CD4FB0">
        <w:rPr>
          <w:rFonts w:ascii="BrowalliaUPC" w:hAnsi="BrowalliaUPC" w:cs="BrowalliaUPC"/>
          <w:sz w:val="28"/>
          <w:szCs w:val="28"/>
          <w:cs/>
        </w:rPr>
        <w:t xml:space="preserve">       </w:t>
      </w:r>
      <w:r w:rsidRPr="00CD4FB0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64B4D0DF" w14:textId="77777777" w:rsidR="005F1063" w:rsidRPr="00CD4FB0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4B4D0E0" w14:textId="478E4538" w:rsidR="00813B27" w:rsidRPr="00CD4FB0" w:rsidRDefault="00813B27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</w:p>
    <w:p w14:paraId="64B4D0E1" w14:textId="77777777" w:rsidR="005F1063" w:rsidRPr="00436DB8" w:rsidRDefault="005F1063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0E2" w14:textId="46017701" w:rsidR="005F1063" w:rsidRPr="00CD4FB0" w:rsidRDefault="005F1063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  <w:r w:rsidR="000A573F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C02CD" w:rsidRPr="00CD4FB0">
        <w:rPr>
          <w:rFonts w:ascii="BrowalliaUPC" w:hAnsi="BrowalliaUPC" w:cs="BrowalliaUPC"/>
          <w:sz w:val="28"/>
          <w:szCs w:val="28"/>
          <w:cs/>
        </w:rPr>
        <w:t>คำนวณโดยการหารกำไร</w:t>
      </w:r>
      <w:r w:rsidRPr="00CD4FB0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</w:t>
      </w:r>
      <w:r w:rsidR="000A573F" w:rsidRPr="00CD4FB0">
        <w:rPr>
          <w:rFonts w:ascii="BrowalliaUPC" w:hAnsi="BrowalliaUPC" w:cs="BrowalliaUPC"/>
          <w:sz w:val="28"/>
          <w:szCs w:val="28"/>
          <w:cs/>
        </w:rPr>
        <w:t>ี่ยถ่วงน้ำหนักที่ออกจำหน่ายและชำระแล้วในระหว่างปี</w:t>
      </w:r>
    </w:p>
    <w:p w14:paraId="050D2EFF" w14:textId="77777777" w:rsidR="00FA5966" w:rsidRPr="007A1A27" w:rsidRDefault="00FA5966" w:rsidP="00333DA8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4B4D0E4" w14:textId="0F6E5DAE" w:rsidR="00E614FD" w:rsidRPr="00CD4FB0" w:rsidRDefault="00E614FD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ส่วนงานดำเนินงาน</w:t>
      </w:r>
    </w:p>
    <w:p w14:paraId="64B4D0E5" w14:textId="77777777" w:rsidR="00CB1620" w:rsidRPr="00CD4FB0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E513A26" w14:textId="3EB7E554" w:rsidR="00E95310" w:rsidRPr="00CD4FB0" w:rsidRDefault="00CB1620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</w:t>
      </w:r>
      <w:r w:rsidR="00697FAE" w:rsidRPr="00CD4FB0">
        <w:rPr>
          <w:rFonts w:ascii="BrowalliaUPC" w:hAnsi="BrowalliaUPC" w:cs="BrowalliaUPC"/>
          <w:sz w:val="28"/>
          <w:szCs w:val="28"/>
          <w:cs/>
        </w:rPr>
        <w:t>ำนาจตัดสินใจสูงสุดด้านการดำเนิน</w:t>
      </w:r>
      <w:r w:rsidRPr="00CD4FB0">
        <w:rPr>
          <w:rFonts w:ascii="BrowalliaUPC" w:hAnsi="BrowalliaUPC" w:cs="BrowalliaUPC"/>
          <w:sz w:val="28"/>
          <w:szCs w:val="28"/>
          <w:cs/>
        </w:rPr>
        <w:t>งานจะแสดงถึงรายการที่เกิดขึ้นจากส่วนงานดำเนินงานนั้นโดยตรงรวมถึงรายกา</w:t>
      </w:r>
      <w:r w:rsidR="002C02CD" w:rsidRPr="00CD4FB0">
        <w:rPr>
          <w:rFonts w:ascii="BrowalliaUPC" w:hAnsi="BrowalliaUPC" w:cs="BrowalliaUPC"/>
          <w:sz w:val="28"/>
          <w:szCs w:val="28"/>
          <w:cs/>
        </w:rPr>
        <w:t>รที่ได้รับการปันส่วนอย่างสมเหตุ</w:t>
      </w:r>
      <w:r w:rsidRPr="00CD4FB0">
        <w:rPr>
          <w:rFonts w:ascii="BrowalliaUPC" w:hAnsi="BrowalliaUPC" w:cs="BrowalliaUPC"/>
          <w:sz w:val="28"/>
          <w:szCs w:val="28"/>
          <w:cs/>
        </w:rPr>
        <w:t>สมผล</w:t>
      </w:r>
    </w:p>
    <w:p w14:paraId="4FFACFE6" w14:textId="77777777" w:rsidR="0009729B" w:rsidRPr="00CD4FB0" w:rsidRDefault="0009729B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A8602B4" w14:textId="77777777" w:rsidR="00DC0E1A" w:rsidRDefault="00DC0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  <w:lang w:val="en-GB"/>
        </w:rPr>
      </w:pPr>
      <w:r>
        <w:rPr>
          <w:rFonts w:ascii="BrowalliaUPC" w:hAnsi="BrowalliaUPC" w:cs="BrowalliaUPC"/>
          <w:sz w:val="28"/>
          <w:szCs w:val="28"/>
          <w:cs/>
          <w:lang w:val="en-GB"/>
        </w:rPr>
        <w:br w:type="page"/>
      </w:r>
    </w:p>
    <w:p w14:paraId="64B4D0E8" w14:textId="60821C56" w:rsidR="008C3B32" w:rsidRPr="00CD4FB0" w:rsidRDefault="008C3B32" w:rsidP="00250DF4">
      <w:pPr>
        <w:pStyle w:val="BodyText2"/>
        <w:numPr>
          <w:ilvl w:val="1"/>
          <w:numId w:val="26"/>
        </w:numPr>
        <w:tabs>
          <w:tab w:val="num" w:pos="993"/>
        </w:tabs>
        <w:ind w:left="851" w:right="47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ประมาณการ</w:t>
      </w:r>
      <w:r w:rsidRPr="00CD4FB0">
        <w:rPr>
          <w:rFonts w:ascii="BrowalliaUPC" w:hAnsi="BrowalliaUPC" w:cs="BrowalliaUPC"/>
          <w:sz w:val="28"/>
          <w:szCs w:val="28"/>
          <w:cs/>
        </w:rPr>
        <w:t>หนี้สิน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และค่าใช้จ่าย</w:t>
      </w:r>
      <w:r w:rsidRPr="00CD4FB0">
        <w:rPr>
          <w:rFonts w:ascii="BrowalliaUPC" w:hAnsi="BrowalliaUPC" w:cs="BrowalliaUPC"/>
          <w:sz w:val="28"/>
          <w:szCs w:val="28"/>
          <w:rtl/>
          <w:cs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และสินทรัพย์ที่อาจ</w:t>
      </w:r>
      <w:r w:rsidR="00BD2553" w:rsidRPr="00CD4FB0">
        <w:rPr>
          <w:rFonts w:ascii="BrowalliaUPC" w:hAnsi="BrowalliaUPC" w:cs="BrowalliaUPC"/>
          <w:sz w:val="28"/>
          <w:szCs w:val="28"/>
          <w:cs/>
          <w:lang w:val="en-GB"/>
        </w:rPr>
        <w:t>จะ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เกิดขึ้น</w:t>
      </w:r>
    </w:p>
    <w:p w14:paraId="64B4D0E9" w14:textId="77777777" w:rsidR="00CB1620" w:rsidRPr="007A1A27" w:rsidRDefault="00CB1620" w:rsidP="0012487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  <w:u w:val="single"/>
          <w:lang w:val="en-GB"/>
        </w:rPr>
      </w:pPr>
    </w:p>
    <w:p w14:paraId="64B4D0EA" w14:textId="64ED0AA8" w:rsidR="00CB1620" w:rsidRPr="00CD4FB0" w:rsidRDefault="00F755E8" w:rsidP="000E4CF6">
      <w:pPr>
        <w:pStyle w:val="BodyText2"/>
        <w:tabs>
          <w:tab w:val="left" w:pos="1260"/>
        </w:tabs>
        <w:ind w:left="851" w:right="47" w:firstLine="0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บริษัทจะบันทึกประมาณการหนี้สินและค่าใช้จ่ายไว้ในงบการเงิน เมื่อ</w:t>
      </w: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บริษัทมีภาระผูกพันตามกฎหมายหรือเป็นภาระผูกพันที่ค่อนข้างแน่นอนที่มีผลสืบเนื่องจากเหตุกา</w:t>
      </w:r>
      <w:r w:rsidR="008F6DF4" w:rsidRPr="00CD4FB0">
        <w:rPr>
          <w:rFonts w:ascii="BrowalliaUPC" w:hAnsi="BrowalliaUPC" w:cs="BrowalliaUPC"/>
          <w:sz w:val="28"/>
          <w:szCs w:val="28"/>
          <w:cs/>
        </w:rPr>
        <w:t>รณ์ในอดีต ซึ่งอาจทำให้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10BB6702" w14:textId="64A822FA" w:rsidR="0042512B" w:rsidRPr="00CD4FB0" w:rsidRDefault="0042512B" w:rsidP="00124879">
      <w:pPr>
        <w:tabs>
          <w:tab w:val="left" w:pos="42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0ED" w14:textId="77777777" w:rsidR="00931683" w:rsidRPr="00CD4FB0" w:rsidRDefault="00931683" w:rsidP="00A40C39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bookmarkStart w:id="5" w:name="_Hlk30963048"/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ประมาณการทางบัญชีที่สำคัญ ข้อสมมติฐาน และ</w:t>
      </w:r>
      <w:r w:rsidR="00CB1620" w:rsidRPr="00CD4FB0">
        <w:rPr>
          <w:rFonts w:ascii="BrowalliaUPC" w:hAnsi="BrowalliaUPC" w:cs="BrowalliaUPC"/>
          <w:b/>
          <w:bCs/>
          <w:sz w:val="28"/>
          <w:szCs w:val="28"/>
          <w:cs/>
        </w:rPr>
        <w:t>การใช้ดุลยพินิจ</w:t>
      </w:r>
    </w:p>
    <w:p w14:paraId="64B4D0EE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</w:p>
    <w:p w14:paraId="64B4D0EF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DF24A6" w:rsidRPr="00CD4FB0">
        <w:rPr>
          <w:rFonts w:ascii="BrowalliaUPC" w:hAnsi="BrowalliaUPC" w:cs="BrowalliaUPC"/>
          <w:sz w:val="28"/>
          <w:szCs w:val="28"/>
          <w:cs/>
        </w:rPr>
        <w:t xml:space="preserve">                </w:t>
      </w:r>
      <w:r w:rsidRPr="00CD4FB0">
        <w:rPr>
          <w:rFonts w:ascii="BrowalliaUPC" w:hAnsi="BrowalliaUPC" w:cs="BrowalliaUPC"/>
          <w:sz w:val="28"/>
          <w:szCs w:val="28"/>
          <w:cs/>
        </w:rPr>
        <w:t>ซึ่งผลที่เกิดขึ้นจริงอาจแตกต่างจากจำนวนที่ได้ประมาณการไว้</w:t>
      </w:r>
    </w:p>
    <w:p w14:paraId="77B2615F" w14:textId="114E7260" w:rsidR="0014496B" w:rsidRPr="00CD4FB0" w:rsidRDefault="0014496B" w:rsidP="005A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0F2" w14:textId="77777777" w:rsidR="007F203A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ประมาณการทางบัญชีที่สำคัญ ข้อสมมติฐาน และการใช้ดุลยพินิจ มีดังนี้</w:t>
      </w:r>
    </w:p>
    <w:p w14:paraId="2A322C13" w14:textId="77777777" w:rsidR="008F4EB9" w:rsidRPr="00CD4FB0" w:rsidRDefault="008F4EB9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434"/>
        <w:jc w:val="thaiDistribute"/>
        <w:rPr>
          <w:rFonts w:ascii="BrowalliaUPC" w:hAnsi="BrowalliaUPC" w:cs="BrowalliaUPC"/>
          <w:sz w:val="28"/>
          <w:szCs w:val="28"/>
        </w:rPr>
      </w:pPr>
    </w:p>
    <w:p w14:paraId="230C7A7E" w14:textId="77777777" w:rsidR="002A58B9" w:rsidRPr="00CD4FB0" w:rsidRDefault="002A58B9" w:rsidP="005A5BE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3418351" w14:textId="7EA535C3" w:rsidR="003C4EE9" w:rsidRPr="00CD4FB0" w:rsidRDefault="003C4EE9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6357AB31" w14:textId="77777777" w:rsidR="003C4EE9" w:rsidRPr="00CD4FB0" w:rsidRDefault="003C4EE9" w:rsidP="00A40C3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23918041" w14:textId="417874C5" w:rsidR="0072636F" w:rsidRPr="00CD4FB0" w:rsidRDefault="003C4EE9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การรับรู้รายได้ของ</w:t>
      </w:r>
      <w:r w:rsidR="00A7401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บริษัทมีความซับซ้อนเนื่องจาก</w:t>
      </w:r>
      <w:r w:rsidR="00A7401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</w:t>
      </w:r>
      <w:r w:rsidR="00F03969" w:rsidRPr="00CD4FB0">
        <w:rPr>
          <w:rFonts w:ascii="BrowalliaUPC" w:hAnsi="BrowalliaUPC" w:cs="BrowalliaUPC" w:hint="cs"/>
          <w:sz w:val="28"/>
          <w:szCs w:val="28"/>
          <w:cs/>
        </w:rPr>
        <w:t>รวมถึงการพิจารณาการกำหนดราคาของรายการและการปันส่วนราคาของรายการในแต่ละ</w:t>
      </w:r>
      <w:r w:rsidR="00F24785" w:rsidRPr="00CD4FB0">
        <w:rPr>
          <w:rFonts w:ascii="BrowalliaUPC" w:hAnsi="BrowalliaUPC" w:cs="BrowalliaUPC" w:hint="cs"/>
          <w:sz w:val="28"/>
          <w:szCs w:val="28"/>
          <w:cs/>
        </w:rPr>
        <w:t>ภาระที่ต้องปฏิบัติ</w:t>
      </w:r>
      <w:r w:rsidR="00A56FCC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บริษัทแยกรับรู้รายได้จากการ</w:t>
      </w:r>
      <w:r w:rsidR="003E5C6A" w:rsidRPr="00CD4FB0">
        <w:rPr>
          <w:rFonts w:ascii="BrowalliaUPC" w:hAnsi="BrowalliaUPC" w:cs="BrowalliaUPC"/>
          <w:sz w:val="28"/>
          <w:szCs w:val="28"/>
          <w:cs/>
        </w:rPr>
        <w:t>ขายเครื่องมือแพทย์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รับรู้รายได้ </w:t>
      </w:r>
      <w:r w:rsidR="00436DB8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ณ เวลาใดเวลาหนึ่ง และรายได้จากการให้บริการ</w:t>
      </w:r>
      <w:r w:rsidR="008E138A" w:rsidRPr="00CD4FB0">
        <w:rPr>
          <w:rFonts w:ascii="BrowalliaUPC" w:hAnsi="BrowalliaUPC" w:cs="BrowalliaUPC"/>
          <w:sz w:val="28"/>
          <w:szCs w:val="28"/>
          <w:cs/>
        </w:rPr>
        <w:t>บำรุงรักษา</w:t>
      </w:r>
      <w:r w:rsidR="009E5DEE" w:rsidRPr="00CD4FB0">
        <w:rPr>
          <w:rFonts w:ascii="BrowalliaUPC" w:hAnsi="BrowalliaUPC" w:cs="BrowalliaUPC"/>
          <w:sz w:val="28"/>
          <w:szCs w:val="28"/>
          <w:cs/>
        </w:rPr>
        <w:t>เครื่องมือแพทย์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รับรู้ตลอดช่วงเวลาหนึ่งเมื่อได้ให้บริการแล้ว</w:t>
      </w:r>
    </w:p>
    <w:p w14:paraId="22D9ED14" w14:textId="77777777" w:rsidR="0072636F" w:rsidRPr="00CD4FB0" w:rsidRDefault="0072636F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64B4D0F4" w14:textId="2F5A7366" w:rsidR="00931683" w:rsidRPr="00CD4FB0" w:rsidRDefault="00B422BE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ค่าเผื่อผลขาดทุนจาก</w:t>
      </w:r>
      <w:r w:rsidR="00D356D7">
        <w:rPr>
          <w:rFonts w:ascii="BrowalliaUPC" w:hAnsi="BrowalliaUPC" w:cs="BrowalliaUPC" w:hint="cs"/>
          <w:sz w:val="28"/>
          <w:szCs w:val="28"/>
          <w:cs/>
        </w:rPr>
        <w:t>ด้านเครดิตที่คาดว่าจะเกิดขึ้น</w:t>
      </w:r>
      <w:r w:rsidRPr="00CD4FB0">
        <w:rPr>
          <w:rFonts w:ascii="BrowalliaUPC" w:hAnsi="BrowalliaUPC" w:cs="BrowalliaUPC"/>
          <w:sz w:val="28"/>
          <w:szCs w:val="28"/>
          <w:cs/>
        </w:rPr>
        <w:t>ของลูกหนี้การค้า</w:t>
      </w:r>
    </w:p>
    <w:p w14:paraId="64B4D0F5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CCDD0AD" w14:textId="3C9FD45C" w:rsidR="00F11CC2" w:rsidRPr="00CD4FB0" w:rsidRDefault="0072636F" w:rsidP="000A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ในการประมาณค่าเผื่อผลขาดทุน</w:t>
      </w:r>
      <w:proofErr w:type="spellStart"/>
      <w:r w:rsidR="006F0244">
        <w:rPr>
          <w:rFonts w:ascii="BrowalliaUPC" w:hAnsi="BrowalliaUPC" w:cs="BrowalliaUPC" w:hint="cs"/>
          <w:sz w:val="28"/>
          <w:szCs w:val="28"/>
          <w:cs/>
        </w:rPr>
        <w:t>ด้าร</w:t>
      </w:r>
      <w:proofErr w:type="spellEnd"/>
      <w:r w:rsidR="006F0244">
        <w:rPr>
          <w:rFonts w:ascii="BrowalliaUPC" w:hAnsi="BrowalliaUPC" w:cs="BrowalliaUPC" w:hint="cs"/>
          <w:sz w:val="28"/>
          <w:szCs w:val="28"/>
          <w:cs/>
        </w:rPr>
        <w:t>เครดิตที่คาดว่าจะเกิดขึ้น</w:t>
      </w:r>
      <w:r w:rsidRPr="00CD4FB0">
        <w:rPr>
          <w:rFonts w:ascii="BrowalliaUPC" w:hAnsi="BrowalliaUPC" w:cs="BrowalliaUPC"/>
          <w:sz w:val="28"/>
          <w:szCs w:val="28"/>
          <w:cs/>
        </w:rPr>
        <w:t>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 โดยคำนึงถึงประวัติการชำระเงินสำหรับลูกหนี้แต่ละกลุ่ม ปัจจัยเฉพาะของลูกหนี้ และความสามารถในการชำระหนี้ เป็นต้น เพื่อให้สะท้อนถึงการด้อยค่าของลูกหนี้อันเกิดมาจากการที่ไม่มีความสามารถในการชำระหนี้ ทั้งนี้ ข้อมูลผลขาดทุนด้านเครดิตจากประสบการณ์ในอดีตของ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อาจไม่ได้บ่งบอกถึงการผิดนัดชำระของลูกหนี้ที่เกิดขึ้นจริงในอนาคต</w:t>
      </w:r>
    </w:p>
    <w:p w14:paraId="30AD5DF5" w14:textId="77777777" w:rsidR="00760D30" w:rsidRPr="00CD4FB0" w:rsidRDefault="00760D30" w:rsidP="000A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4B4D0F8" w14:textId="77777777" w:rsidR="00931683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64B4D0F9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5BC44297" w14:textId="4DD939A5" w:rsidR="0076502C" w:rsidRPr="00CD4FB0" w:rsidRDefault="00CB1620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66D34ABA" w14:textId="77777777" w:rsidR="00A60D35" w:rsidRPr="00CD4FB0" w:rsidRDefault="00A60D35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851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348C5C74" w14:textId="77777777" w:rsidR="00EA521B" w:rsidRDefault="00EA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64B4D0FC" w14:textId="71646BE6" w:rsidR="00931683" w:rsidRPr="00CD4FB0" w:rsidRDefault="001155C6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ค่าเผื่อสำหรับสินค้า</w:t>
      </w:r>
      <w:r w:rsidR="00AF4A9C" w:rsidRPr="00CD4FB0">
        <w:rPr>
          <w:rFonts w:ascii="BrowalliaUPC" w:hAnsi="BrowalliaUPC" w:cs="BrowalliaUPC"/>
          <w:sz w:val="28"/>
          <w:szCs w:val="28"/>
          <w:cs/>
        </w:rPr>
        <w:t>เคลื่อนไหวช้า</w:t>
      </w:r>
      <w:r w:rsidR="00931683" w:rsidRPr="00CD4FB0">
        <w:rPr>
          <w:rFonts w:ascii="BrowalliaUPC" w:hAnsi="BrowalliaUPC" w:cs="BrowalliaUPC"/>
          <w:sz w:val="28"/>
          <w:szCs w:val="28"/>
          <w:cs/>
        </w:rPr>
        <w:t xml:space="preserve"> และเสื่อมคุณภาพ</w:t>
      </w:r>
    </w:p>
    <w:p w14:paraId="64B4D0FD" w14:textId="77777777" w:rsidR="00CB1620" w:rsidRPr="00CD4FB0" w:rsidRDefault="00CB1620" w:rsidP="00A40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5ACA976" w14:textId="3833539F" w:rsidR="00CB1620" w:rsidRPr="00CD4FB0" w:rsidRDefault="00A74016" w:rsidP="00106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บริษัทได้ประมาณการค่าเผื่อสำหรับสินค้าเ</w:t>
      </w:r>
      <w:r w:rsidR="00AF4A9C" w:rsidRPr="00CD4FB0">
        <w:rPr>
          <w:rFonts w:ascii="BrowalliaUPC" w:hAnsi="BrowalliaUPC" w:cs="BrowalliaUPC"/>
          <w:sz w:val="28"/>
          <w:szCs w:val="28"/>
          <w:cs/>
        </w:rPr>
        <w:t>คลื่อนไหวช้า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 xml:space="preserve">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</w:p>
    <w:p w14:paraId="410FF293" w14:textId="77777777" w:rsidR="004132B0" w:rsidRPr="00CD4FB0" w:rsidRDefault="004132B0" w:rsidP="000A6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098C3DA" w14:textId="77777777" w:rsidR="000B6DD5" w:rsidRPr="00CD4FB0" w:rsidRDefault="00931683" w:rsidP="000B6DD5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อาคาร</w:t>
      </w:r>
      <w:r w:rsidR="001C257C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อุปกรณ์</w:t>
      </w:r>
      <w:r w:rsidR="001C257C" w:rsidRPr="00CD4FB0">
        <w:rPr>
          <w:rFonts w:ascii="BrowalliaUPC" w:hAnsi="BrowalliaUPC" w:cs="BrowalliaUPC"/>
          <w:sz w:val="28"/>
          <w:szCs w:val="28"/>
          <w:cs/>
        </w:rPr>
        <w:t xml:space="preserve"> โปรแกรมคอมพิวเตอร์</w:t>
      </w:r>
      <w:r w:rsidR="00822736" w:rsidRPr="00CD4FB0">
        <w:rPr>
          <w:rFonts w:ascii="BrowalliaUPC" w:hAnsi="BrowalliaUPC" w:cs="BrowalliaUPC"/>
          <w:sz w:val="28"/>
          <w:szCs w:val="28"/>
          <w:cs/>
        </w:rPr>
        <w:t xml:space="preserve"> และอสังหาริมทรัพย์เพื่อการลงทุน</w:t>
      </w:r>
    </w:p>
    <w:p w14:paraId="5CE6ACC8" w14:textId="77777777" w:rsidR="000B6DD5" w:rsidRPr="00CD4FB0" w:rsidRDefault="000B6DD5" w:rsidP="000B6DD5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3B21213" w14:textId="5CBCD9EB" w:rsidR="0014496B" w:rsidRPr="00154B00" w:rsidRDefault="00CB1620" w:rsidP="00154B0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ฝ่ายบริหารเป็นผู้ประมาณการของอายุการใช้งานและมูลค่าซากของอาคาร</w:t>
      </w:r>
      <w:r w:rsidR="00E04EB3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อุปกรณ์</w:t>
      </w:r>
      <w:r w:rsidR="00E04EB3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A5436" w:rsidRPr="00CD4FB0">
        <w:rPr>
          <w:rFonts w:ascii="BrowalliaUPC" w:hAnsi="BrowalliaUPC" w:cs="BrowalliaUPC"/>
          <w:sz w:val="28"/>
          <w:szCs w:val="28"/>
          <w:cs/>
        </w:rPr>
        <w:t xml:space="preserve">โปรแกรมคอมพิวเตอร์ </w:t>
      </w:r>
      <w:r w:rsidR="00C86726" w:rsidRPr="00CD4FB0">
        <w:rPr>
          <w:rFonts w:ascii="BrowalliaUPC" w:hAnsi="BrowalliaUPC" w:cs="BrowalliaUPC"/>
          <w:sz w:val="28"/>
          <w:szCs w:val="28"/>
        </w:rPr>
        <w:t xml:space="preserve">  </w:t>
      </w:r>
      <w:r w:rsidR="00EA5436" w:rsidRPr="00CD4FB0">
        <w:rPr>
          <w:rFonts w:ascii="BrowalliaUPC" w:hAnsi="BrowalliaUPC" w:cs="BrowalliaUPC"/>
          <w:sz w:val="28"/>
          <w:szCs w:val="28"/>
          <w:cs/>
        </w:rPr>
        <w:t>และอสังหาริมทรัพย์เพื่อการลงทุน</w:t>
      </w:r>
      <w:r w:rsidRPr="00CD4FB0">
        <w:rPr>
          <w:rFonts w:ascii="BrowalliaUPC" w:hAnsi="BrowalliaUPC" w:cs="BrowalliaUPC"/>
          <w:sz w:val="28"/>
          <w:szCs w:val="28"/>
          <w:cs/>
        </w:rPr>
        <w:t>ของ</w:t>
      </w:r>
      <w:r w:rsidR="00A7401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 โดยจะทบทวนค่าเสื่อมราคา</w:t>
      </w:r>
      <w:r w:rsidR="00E04EB3" w:rsidRPr="00CD4FB0">
        <w:rPr>
          <w:rFonts w:ascii="BrowalliaUPC" w:hAnsi="BrowalliaUPC" w:cs="BrowalliaUPC"/>
          <w:sz w:val="28"/>
          <w:szCs w:val="28"/>
          <w:cs/>
        </w:rPr>
        <w:t xml:space="preserve">และค่าตัดจำหน่าย </w:t>
      </w:r>
      <w:r w:rsidRPr="00CD4FB0">
        <w:rPr>
          <w:rFonts w:ascii="BrowalliaUPC" w:hAnsi="BrowalliaUPC" w:cs="BrowalliaUPC"/>
          <w:sz w:val="28"/>
          <w:szCs w:val="28"/>
          <w:cs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0CF2731C" w14:textId="0386B6B2" w:rsidR="0014496B" w:rsidRPr="00CD4FB0" w:rsidRDefault="0014496B" w:rsidP="00836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color w:val="0070C0"/>
          <w:sz w:val="28"/>
          <w:szCs w:val="28"/>
        </w:rPr>
      </w:pPr>
    </w:p>
    <w:p w14:paraId="64B4D104" w14:textId="77777777" w:rsidR="00931683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2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</w:t>
      </w:r>
    </w:p>
    <w:p w14:paraId="64B4D105" w14:textId="77777777" w:rsidR="00CB1620" w:rsidRPr="00CD4FB0" w:rsidRDefault="00CB1620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86"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106" w14:textId="668FC2EF" w:rsidR="00CB1620" w:rsidRPr="00CD4FB0" w:rsidRDefault="00A74016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บริษัทพิจารณาค่าเผื่อการด้อยค่าของสินทรัพย์ เมื่อพบว่ามูลค่ายุติธรรมของ</w:t>
      </w:r>
      <w:r w:rsidR="00CB1620" w:rsidRPr="00CD4FB0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ดังกล่าวลดลงต่ำกว่าทุนอย่างมีสาระสำคัญ หรือเป็นระยะเวลานาน ซึ่งความมีสาระสำคัญและระยะเวลานั้นขึ้นอยู่กับดุลยพินิจของ</w:t>
      </w:r>
      <w:r w:rsidR="00BE6A9D" w:rsidRPr="00CD4FB0">
        <w:rPr>
          <w:rFonts w:ascii="BrowalliaUPC" w:hAnsi="BrowalliaUPC" w:cs="BrowalliaUPC"/>
          <w:sz w:val="28"/>
          <w:szCs w:val="28"/>
        </w:rPr>
        <w:br/>
      </w:r>
      <w:r w:rsidR="00CB1620" w:rsidRPr="00CD4FB0">
        <w:rPr>
          <w:rFonts w:ascii="BrowalliaUPC" w:hAnsi="BrowalliaUPC" w:cs="BrowalliaUPC"/>
          <w:sz w:val="28"/>
          <w:szCs w:val="28"/>
          <w:cs/>
        </w:rPr>
        <w:t>ฝ่ายบริหาร</w:t>
      </w:r>
    </w:p>
    <w:p w14:paraId="361FD295" w14:textId="77777777" w:rsidR="00CC613C" w:rsidRPr="00CD4FB0" w:rsidRDefault="00CC613C" w:rsidP="001E0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2C48B2F" w14:textId="4E82782B" w:rsidR="003A37D7" w:rsidRPr="00CD4FB0" w:rsidRDefault="00477EAB" w:rsidP="007872E0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การกำหนดอายุสัญญาเช่า</w:t>
      </w:r>
    </w:p>
    <w:p w14:paraId="509251C6" w14:textId="77777777" w:rsidR="007872E0" w:rsidRPr="00CD4FB0" w:rsidRDefault="007872E0" w:rsidP="007872E0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C6305D2" w14:textId="3883B925" w:rsidR="00F10512" w:rsidRPr="00CD4FB0" w:rsidRDefault="003A37D7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</w:t>
      </w:r>
      <w:r w:rsidR="00A7401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ในการใช้หรือไม่ใช้สิทธิเลือกนั้น ภายหลังจากวันที่สัญญาเช่ามีผล 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F6098E8" w14:textId="77777777" w:rsidR="0041191E" w:rsidRPr="00CD4FB0" w:rsidRDefault="0041191E" w:rsidP="001E096D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0AE38641" w14:textId="3E65704F" w:rsidR="00F10512" w:rsidRPr="00CD4FB0" w:rsidRDefault="008C27FF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การกำหนดอัตราคิดลดที่เหมาะสมในการวัดมูลค่าหนี้สินตามสัญญาเช่า</w:t>
      </w:r>
    </w:p>
    <w:p w14:paraId="54924F27" w14:textId="77777777" w:rsidR="00B26B5E" w:rsidRPr="00CD4FB0" w:rsidRDefault="00B26B5E" w:rsidP="001E096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3C337B71" w14:textId="6D8CD18A" w:rsidR="00B8302D" w:rsidRPr="00CD4FB0" w:rsidRDefault="00B26B5E" w:rsidP="001A7FC0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ในกรณีที่</w:t>
      </w:r>
      <w:r w:rsidR="00A7401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บริษัทไม่สามารถระบุอัตราดอกเบี้ยตามนัยในสัญญาเช่า ฝ่ายบริหารจำเป็นต้องใช้ดุลยพินิจในการกำหนดอัตราดอกเบี้ยการกู้ยืมส่วนเพิ่มของ</w:t>
      </w:r>
      <w:r w:rsidR="00E11882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โดยมีระยะเวลาการกู้ยืมที่ใกล้เคียงกัน</w:t>
      </w:r>
      <w:r w:rsidR="00412A3F" w:rsidRPr="00CD4FB0">
        <w:rPr>
          <w:rFonts w:ascii="BrowalliaUPC" w:hAnsi="BrowalliaUPC" w:cs="BrowalliaUPC"/>
          <w:sz w:val="28"/>
          <w:szCs w:val="28"/>
          <w:cs/>
        </w:rPr>
        <w:t>และ</w:t>
      </w:r>
      <w:r w:rsidR="0094590B" w:rsidRPr="00CD4FB0">
        <w:rPr>
          <w:rFonts w:ascii="BrowalliaUPC" w:hAnsi="BrowalliaUPC" w:cs="BrowalliaUPC"/>
          <w:sz w:val="28"/>
          <w:szCs w:val="28"/>
          <w:cs/>
        </w:rPr>
        <w:t>ปรับปรุงด้วยค่าความเสี่ยงของ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4590B" w:rsidRPr="00CD4FB0">
        <w:rPr>
          <w:rFonts w:ascii="BrowalliaUPC" w:hAnsi="BrowalliaUPC" w:cs="BrowalliaUPC"/>
          <w:sz w:val="28"/>
          <w:szCs w:val="28"/>
          <w:cs/>
        </w:rPr>
        <w:t>บริษัท</w:t>
      </w:r>
    </w:p>
    <w:p w14:paraId="4BE8D853" w14:textId="43BDE360" w:rsidR="00DE59CD" w:rsidRPr="00CD4FB0" w:rsidRDefault="00DE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109" w14:textId="50BD57F1" w:rsidR="0070366C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</w:t>
      </w:r>
      <w:r w:rsidR="0070366C" w:rsidRPr="00CD4FB0">
        <w:rPr>
          <w:rFonts w:ascii="BrowalliaUPC" w:hAnsi="BrowalliaUPC" w:cs="BrowalliaUPC"/>
          <w:sz w:val="28"/>
          <w:szCs w:val="28"/>
          <w:cs/>
        </w:rPr>
        <w:t xml:space="preserve">และผลประโยชน์ระยะยาวอื่นของพนักงาน </w:t>
      </w:r>
    </w:p>
    <w:p w14:paraId="64B4D10A" w14:textId="77777777" w:rsidR="00931683" w:rsidRPr="00CD4FB0" w:rsidRDefault="00931683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2C86E5C9" w14:textId="63ABE9E8" w:rsidR="006161FC" w:rsidRPr="00CD4FB0" w:rsidRDefault="00CB1620" w:rsidP="002E7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หนี้สินตามโครงการผลประโยชน์หลังออกจากงาน</w:t>
      </w:r>
      <w:r w:rsidR="0070366C" w:rsidRPr="00CD4FB0">
        <w:rPr>
          <w:rFonts w:ascii="BrowalliaUPC" w:hAnsi="BrowalliaUPC" w:cs="BrowalliaUPC"/>
          <w:sz w:val="28"/>
          <w:szCs w:val="28"/>
          <w:cs/>
        </w:rPr>
        <w:t xml:space="preserve">และผลประโยชน์ระยะยาวอื่นของพนักงาน </w:t>
      </w:r>
      <w:r w:rsidRPr="00CD4FB0">
        <w:rPr>
          <w:rFonts w:ascii="BrowalliaUPC" w:hAnsi="BrowalliaUPC" w:cs="BrowalliaUPC"/>
          <w:sz w:val="28"/>
          <w:szCs w:val="28"/>
          <w:cs/>
        </w:rPr>
        <w:t>ประมาณการ</w:t>
      </w:r>
      <w:r w:rsidR="00C86726" w:rsidRPr="00CD4FB0">
        <w:rPr>
          <w:rFonts w:ascii="BrowalliaUPC" w:hAnsi="BrowalliaUPC" w:cs="BrowalliaUPC"/>
          <w:sz w:val="28"/>
          <w:szCs w:val="28"/>
        </w:rPr>
        <w:t xml:space="preserve">          </w:t>
      </w:r>
      <w:r w:rsidRPr="00CD4FB0">
        <w:rPr>
          <w:rFonts w:ascii="BrowalliaUPC" w:hAnsi="BrowalliaUPC" w:cs="BrowalliaUPC"/>
          <w:sz w:val="28"/>
          <w:szCs w:val="28"/>
          <w:cs/>
        </w:rPr>
        <w:t>ตามหลักคณิตศาสตร์ประกันภัย</w:t>
      </w:r>
      <w:r w:rsidR="00553939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ข้อสมมติฐานในการประมาณการดังกล่าว</w:t>
      </w:r>
      <w:r w:rsidR="0070366C" w:rsidRPr="00CD4FB0">
        <w:rPr>
          <w:rFonts w:ascii="BrowalliaUPC" w:hAnsi="BrowalliaUPC" w:cs="BrowalliaUPC"/>
          <w:sz w:val="28"/>
          <w:szCs w:val="28"/>
          <w:cs/>
        </w:rPr>
        <w:t>รวม</w:t>
      </w:r>
      <w:r w:rsidR="00B37B43" w:rsidRPr="00CD4FB0">
        <w:rPr>
          <w:rFonts w:ascii="BrowalliaUPC" w:hAnsi="BrowalliaUPC" w:cs="BrowalliaUPC"/>
          <w:sz w:val="28"/>
          <w:szCs w:val="28"/>
          <w:cs/>
        </w:rPr>
        <w:t>ถึง</w:t>
      </w:r>
      <w:r w:rsidR="00033263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64B4D10D" w14:textId="77777777" w:rsidR="00931683" w:rsidRPr="00CD4FB0" w:rsidRDefault="00931683">
      <w:pPr>
        <w:pStyle w:val="ListParagraph"/>
        <w:numPr>
          <w:ilvl w:val="1"/>
          <w:numId w:val="23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51" w:hanging="450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64B4D10E" w14:textId="77777777" w:rsidR="00CB1620" w:rsidRPr="00CD4FB0" w:rsidRDefault="00CB1620" w:rsidP="002E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0ED87468" w14:textId="4F0BC7D1" w:rsidR="00511D90" w:rsidRPr="00CD4FB0" w:rsidRDefault="00931683" w:rsidP="0046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</w:t>
      </w:r>
      <w:r w:rsidR="00C86726" w:rsidRPr="00CD4FB0">
        <w:rPr>
          <w:rFonts w:ascii="BrowalliaUPC" w:hAnsi="BrowalliaUPC" w:cs="BrowalliaUPC"/>
          <w:sz w:val="28"/>
          <w:szCs w:val="28"/>
        </w:rPr>
        <w:t xml:space="preserve">        </w:t>
      </w:r>
      <w:r w:rsidRPr="00CD4FB0">
        <w:rPr>
          <w:rFonts w:ascii="BrowalliaUPC" w:hAnsi="BrowalliaUPC" w:cs="BrowalliaUPC"/>
          <w:sz w:val="28"/>
          <w:szCs w:val="28"/>
          <w:cs/>
        </w:rPr>
        <w:t>ทางภาษีในอนาคตของ</w:t>
      </w:r>
      <w:r w:rsidR="00F755E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  <w:r w:rsidR="00B11F7E" w:rsidRPr="00CD4FB0">
        <w:rPr>
          <w:rFonts w:ascii="BrowalliaUPC" w:hAnsi="BrowalliaUPC" w:cs="BrowalliaUPC"/>
          <w:sz w:val="28"/>
          <w:szCs w:val="28"/>
          <w:cs/>
        </w:rPr>
        <w:t>ของไทย</w:t>
      </w:r>
    </w:p>
    <w:bookmarkEnd w:id="5"/>
    <w:p w14:paraId="0E70CCCD" w14:textId="0E931609" w:rsidR="0046329B" w:rsidRPr="00CD4FB0" w:rsidRDefault="0046329B" w:rsidP="00836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111" w14:textId="1576ABA5" w:rsidR="00642891" w:rsidRPr="00600936" w:rsidRDefault="00642891" w:rsidP="0066482A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600936">
        <w:rPr>
          <w:rFonts w:ascii="BrowalliaUPC" w:hAnsi="BrowalliaUPC" w:cs="BrowalliaUPC"/>
          <w:b/>
          <w:bCs/>
          <w:sz w:val="28"/>
          <w:szCs w:val="28"/>
          <w:cs/>
        </w:rPr>
        <w:t>รายการระหว่างบริษัท</w:t>
      </w:r>
      <w:r w:rsidR="00C35B4A" w:rsidRPr="00600936">
        <w:rPr>
          <w:rFonts w:ascii="BrowalliaUPC" w:hAnsi="BrowalliaUPC" w:cs="BrowalliaUPC"/>
          <w:b/>
          <w:bCs/>
          <w:sz w:val="28"/>
          <w:szCs w:val="28"/>
          <w:cs/>
        </w:rPr>
        <w:t>และบุคคล</w:t>
      </w:r>
      <w:r w:rsidRPr="00600936">
        <w:rPr>
          <w:rFonts w:ascii="BrowalliaUPC" w:hAnsi="BrowalliaUPC" w:cs="BrowalliaUPC"/>
          <w:b/>
          <w:bCs/>
          <w:sz w:val="28"/>
          <w:szCs w:val="28"/>
          <w:cs/>
        </w:rPr>
        <w:t>ที่เกี่ยวข้องกัน</w:t>
      </w:r>
    </w:p>
    <w:p w14:paraId="55207E6D" w14:textId="77777777" w:rsidR="00471020" w:rsidRPr="00CD4FB0" w:rsidRDefault="00471020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02466593" w14:textId="0D25A954" w:rsidR="00511D90" w:rsidRPr="00CD4FB0" w:rsidRDefault="00E10F44" w:rsidP="0020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UPC" w:hAnsi="BrowalliaUPC" w:cs="BrowalliaUPC"/>
          <w:sz w:val="28"/>
          <w:szCs w:val="28"/>
        </w:rPr>
      </w:pPr>
      <w:bookmarkStart w:id="6" w:name="_Hlk30964373"/>
      <w:r w:rsidRPr="00CD4FB0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1DA37E56" w14:textId="77777777" w:rsidR="005F2AA2" w:rsidRPr="00CD4FB0" w:rsidRDefault="005F2AA2" w:rsidP="00664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 w:right="-2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50"/>
        <w:gridCol w:w="2995"/>
        <w:gridCol w:w="2655"/>
      </w:tblGrid>
      <w:tr w:rsidR="00997991" w:rsidRPr="00CD4FB0" w14:paraId="6BB0FFA2" w14:textId="77777777" w:rsidTr="00173F4A">
        <w:trPr>
          <w:tblHeader/>
        </w:trPr>
        <w:tc>
          <w:tcPr>
            <w:tcW w:w="3350" w:type="dxa"/>
            <w:vAlign w:val="bottom"/>
          </w:tcPr>
          <w:p w14:paraId="060D69D3" w14:textId="77777777" w:rsidR="00997991" w:rsidRPr="00CD4FB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ชื่อ</w:t>
            </w:r>
          </w:p>
        </w:tc>
        <w:tc>
          <w:tcPr>
            <w:tcW w:w="2995" w:type="dxa"/>
            <w:vAlign w:val="bottom"/>
          </w:tcPr>
          <w:p w14:paraId="4BA16778" w14:textId="77777777" w:rsidR="00997991" w:rsidRPr="00CD4FB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55" w:type="dxa"/>
            <w:vAlign w:val="bottom"/>
          </w:tcPr>
          <w:p w14:paraId="0A0B39B1" w14:textId="77777777" w:rsidR="00997991" w:rsidRPr="00CD4FB0" w:rsidRDefault="00997991" w:rsidP="006648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7991" w:rsidRPr="00CD4FB0" w14:paraId="61DD1276" w14:textId="77777777" w:rsidTr="00173F4A">
        <w:tc>
          <w:tcPr>
            <w:tcW w:w="3350" w:type="dxa"/>
          </w:tcPr>
          <w:p w14:paraId="004BDCDF" w14:textId="77777777" w:rsidR="00997991" w:rsidRPr="00CD4FB0" w:rsidRDefault="00997991" w:rsidP="0066482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995" w:type="dxa"/>
          </w:tcPr>
          <w:p w14:paraId="79650397" w14:textId="77777777" w:rsidR="00997991" w:rsidRPr="00CD4FB0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655" w:type="dxa"/>
          </w:tcPr>
          <w:p w14:paraId="3347BAFC" w14:textId="77777777" w:rsidR="00997991" w:rsidRPr="00CD4FB0" w:rsidRDefault="00997991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600936" w:rsidRPr="00CD4FB0" w14:paraId="7CFE84C5" w14:textId="77777777" w:rsidTr="00173F4A">
        <w:tc>
          <w:tcPr>
            <w:tcW w:w="3350" w:type="dxa"/>
          </w:tcPr>
          <w:p w14:paraId="08E82E08" w14:textId="2811F5DB" w:rsidR="00600936" w:rsidRPr="00134360" w:rsidRDefault="00600936" w:rsidP="0066482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3436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บริษัท</w:t>
            </w:r>
            <w:r w:rsidR="00E11882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  <w:r w:rsidRPr="0013436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เสิร์ฟเฮ</w:t>
            </w:r>
            <w:proofErr w:type="spellStart"/>
            <w:r w:rsidRPr="0013436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ลธ์</w:t>
            </w:r>
            <w:proofErr w:type="spellEnd"/>
            <w:r w:rsidRPr="0013436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2995" w:type="dxa"/>
          </w:tcPr>
          <w:p w14:paraId="4E3A9A5C" w14:textId="3525AB06" w:rsidR="00600936" w:rsidRPr="00134360" w:rsidRDefault="00600936" w:rsidP="00173F4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8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34360">
              <w:rPr>
                <w:rFonts w:ascii="BrowalliaUPC" w:hAnsi="BrowalliaUPC" w:cs="BrowalliaUPC"/>
                <w:sz w:val="28"/>
                <w:szCs w:val="28"/>
                <w:cs/>
              </w:rPr>
              <w:t>ให้เช่าและเช่า</w:t>
            </w:r>
            <w:r w:rsidR="00134360" w:rsidRPr="00134360">
              <w:rPr>
                <w:rFonts w:ascii="BrowalliaUPC" w:hAnsi="BrowalliaUPC" w:cs="BrowalliaUPC" w:hint="cs"/>
                <w:sz w:val="28"/>
                <w:szCs w:val="28"/>
                <w:cs/>
              </w:rPr>
              <w:t>ซื้อ</w:t>
            </w:r>
            <w:r w:rsidRPr="00134360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เครื่องมือแพทย์</w:t>
            </w:r>
            <w:r w:rsidR="0031099F" w:rsidRPr="00173F4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1099F" w:rsidRPr="00173F4A">
              <w:rPr>
                <w:rFonts w:ascii="BrowalliaUPC" w:hAnsi="BrowalliaUPC" w:cs="BrowalliaUPC" w:hint="cs"/>
                <w:sz w:val="28"/>
                <w:szCs w:val="28"/>
                <w:cs/>
              </w:rPr>
              <w:t>และให้บริการ</w:t>
            </w:r>
            <w:r w:rsidR="00334AEF">
              <w:rPr>
                <w:rFonts w:ascii="BrowalliaUPC" w:hAnsi="BrowalliaUPC" w:cs="BrowalliaUPC" w:hint="cs"/>
                <w:sz w:val="28"/>
                <w:szCs w:val="28"/>
                <w:cs/>
              </w:rPr>
              <w:t>ดูแลสุขภาพ</w:t>
            </w:r>
          </w:p>
        </w:tc>
        <w:tc>
          <w:tcPr>
            <w:tcW w:w="2655" w:type="dxa"/>
          </w:tcPr>
          <w:p w14:paraId="394090C4" w14:textId="4D5A91FF" w:rsidR="00600936" w:rsidRPr="00134360" w:rsidRDefault="00600936" w:rsidP="0066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34360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</w:tr>
      <w:tr w:rsidR="002219FB" w:rsidRPr="00CD4FB0" w14:paraId="25DE0C46" w14:textId="77777777" w:rsidTr="00173F4A">
        <w:tc>
          <w:tcPr>
            <w:tcW w:w="3350" w:type="dxa"/>
            <w:shd w:val="clear" w:color="auto" w:fill="auto"/>
          </w:tcPr>
          <w:p w14:paraId="4FA51789" w14:textId="24B0D48E" w:rsidR="002219FB" w:rsidRPr="00CD4FB0" w:rsidRDefault="002219FB" w:rsidP="0066482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2995" w:type="dxa"/>
            <w:shd w:val="clear" w:color="auto" w:fill="auto"/>
          </w:tcPr>
          <w:p w14:paraId="0B84C887" w14:textId="2ED70F2C" w:rsidR="002219FB" w:rsidRPr="00CD4FB0" w:rsidRDefault="002219FB" w:rsidP="0066482A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ให้บริการด้านสุขภาพ</w:t>
            </w:r>
          </w:p>
        </w:tc>
        <w:tc>
          <w:tcPr>
            <w:tcW w:w="2655" w:type="dxa"/>
            <w:shd w:val="clear" w:color="auto" w:fill="auto"/>
          </w:tcPr>
          <w:p w14:paraId="000DA0CA" w14:textId="54614B2E" w:rsidR="002219FB" w:rsidRPr="00CD4FB0" w:rsidRDefault="00F65A6F" w:rsidP="006648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520322" w:rsidRPr="00CD4FB0" w14:paraId="329A9F64" w14:textId="77777777" w:rsidTr="00173F4A">
        <w:tc>
          <w:tcPr>
            <w:tcW w:w="3350" w:type="dxa"/>
            <w:shd w:val="clear" w:color="auto" w:fill="auto"/>
          </w:tcPr>
          <w:p w14:paraId="13E5905D" w14:textId="71825943" w:rsidR="00520322" w:rsidRPr="00CD4FB0" w:rsidRDefault="00520322" w:rsidP="00520322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อา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ศา</w:t>
            </w:r>
            <w:proofErr w:type="spellEnd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เฟอร์นิเจอร์ จำกัด</w:t>
            </w:r>
          </w:p>
        </w:tc>
        <w:tc>
          <w:tcPr>
            <w:tcW w:w="2995" w:type="dxa"/>
            <w:shd w:val="clear" w:color="auto" w:fill="auto"/>
          </w:tcPr>
          <w:p w14:paraId="68DFF8CE" w14:textId="415BAC8B" w:rsidR="00520322" w:rsidRPr="00CD4FB0" w:rsidRDefault="00070C0C" w:rsidP="00070C0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2655" w:type="dxa"/>
            <w:shd w:val="clear" w:color="auto" w:fill="auto"/>
          </w:tcPr>
          <w:p w14:paraId="7358D970" w14:textId="21B0D246" w:rsidR="00520322" w:rsidRPr="00CD4FB0" w:rsidRDefault="00520322" w:rsidP="005203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1930" w:rsidRPr="00CD4FB0" w14:paraId="2E4201DB" w14:textId="77777777" w:rsidTr="00173F4A">
        <w:tc>
          <w:tcPr>
            <w:tcW w:w="3350" w:type="dxa"/>
            <w:shd w:val="clear" w:color="auto" w:fill="auto"/>
          </w:tcPr>
          <w:p w14:paraId="657D72EB" w14:textId="318416E3" w:rsidR="00071930" w:rsidRPr="00CD4FB0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พีแอนด์แอล คอร์ปอเรชั่น จำกัด</w:t>
            </w:r>
          </w:p>
        </w:tc>
        <w:tc>
          <w:tcPr>
            <w:tcW w:w="2995" w:type="dxa"/>
            <w:shd w:val="clear" w:color="auto" w:fill="auto"/>
          </w:tcPr>
          <w:p w14:paraId="18AE80FB" w14:textId="58B3B8DE" w:rsidR="00071930" w:rsidRPr="00CD4FB0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ทำบัญชีและตรวจสอบบัญชี</w:t>
            </w:r>
          </w:p>
        </w:tc>
        <w:tc>
          <w:tcPr>
            <w:tcW w:w="2655" w:type="dxa"/>
            <w:shd w:val="clear" w:color="auto" w:fill="auto"/>
          </w:tcPr>
          <w:p w14:paraId="7996EE54" w14:textId="6333589F" w:rsidR="00071930" w:rsidRPr="00CD4FB0" w:rsidRDefault="0007193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071930" w:rsidRPr="00CD4FB0" w14:paraId="438FC8A5" w14:textId="77777777" w:rsidTr="00173F4A">
        <w:tc>
          <w:tcPr>
            <w:tcW w:w="3350" w:type="dxa"/>
            <w:shd w:val="clear" w:color="auto" w:fill="auto"/>
          </w:tcPr>
          <w:p w14:paraId="6DC83511" w14:textId="12B57E9D" w:rsidR="00071930" w:rsidRPr="00CD4FB0" w:rsidRDefault="00071930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บริษัท สมุนไพรทิพย์นิยม จำกัด</w:t>
            </w:r>
          </w:p>
        </w:tc>
        <w:tc>
          <w:tcPr>
            <w:tcW w:w="2995" w:type="dxa"/>
            <w:shd w:val="clear" w:color="auto" w:fill="auto"/>
          </w:tcPr>
          <w:p w14:paraId="34A8B900" w14:textId="77BDF2CC" w:rsidR="00071930" w:rsidRPr="00CD4FB0" w:rsidRDefault="006B2ACC" w:rsidP="00173F4A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8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ผลิตเครื่องหอม เครื่องสำอาง</w:t>
            </w:r>
            <w:r w:rsidR="00173F4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และผลิตภัณฑ์ในห้องน้ำ</w:t>
            </w:r>
          </w:p>
        </w:tc>
        <w:tc>
          <w:tcPr>
            <w:tcW w:w="2655" w:type="dxa"/>
            <w:shd w:val="clear" w:color="auto" w:fill="auto"/>
          </w:tcPr>
          <w:p w14:paraId="47CDF729" w14:textId="16EE27E2" w:rsidR="00071930" w:rsidRPr="00CD4FB0" w:rsidRDefault="00395900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ผู้ถือหุ้นเป็นกรรมการ</w:t>
            </w:r>
          </w:p>
        </w:tc>
      </w:tr>
      <w:tr w:rsidR="00074744" w:rsidRPr="00CD4FB0" w14:paraId="7917D362" w14:textId="77777777" w:rsidTr="00173F4A">
        <w:tc>
          <w:tcPr>
            <w:tcW w:w="3350" w:type="dxa"/>
            <w:shd w:val="clear" w:color="auto" w:fill="auto"/>
          </w:tcPr>
          <w:p w14:paraId="4F7EEA53" w14:textId="77777777" w:rsidR="00074744" w:rsidRPr="00CD4FB0" w:rsidRDefault="00074744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คุณนุชนาถ ธนาพงศ์วงศ์เลิศ</w:t>
            </w:r>
          </w:p>
        </w:tc>
        <w:tc>
          <w:tcPr>
            <w:tcW w:w="2995" w:type="dxa"/>
            <w:shd w:val="clear" w:color="auto" w:fill="auto"/>
          </w:tcPr>
          <w:p w14:paraId="52F05428" w14:textId="77777777" w:rsidR="00074744" w:rsidRPr="00CD4FB0" w:rsidRDefault="00074744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68D972D9" w14:textId="77777777" w:rsidR="00074744" w:rsidRPr="00CD4FB0" w:rsidRDefault="0007474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ผู้ถือหุ้น</w:t>
            </w:r>
          </w:p>
        </w:tc>
      </w:tr>
      <w:tr w:rsidR="001320AD" w:rsidRPr="00CD4FB0" w14:paraId="5DD3B08B" w14:textId="77777777" w:rsidTr="00173F4A">
        <w:tc>
          <w:tcPr>
            <w:tcW w:w="3350" w:type="dxa"/>
            <w:shd w:val="clear" w:color="auto" w:fill="auto"/>
          </w:tcPr>
          <w:p w14:paraId="46485BB4" w14:textId="77777777" w:rsidR="001320AD" w:rsidRPr="00CD4FB0" w:rsidRDefault="001320A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คุณกฤตธรรม ง่วน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สำอางค์</w:t>
            </w:r>
            <w:proofErr w:type="spellEnd"/>
          </w:p>
        </w:tc>
        <w:tc>
          <w:tcPr>
            <w:tcW w:w="2995" w:type="dxa"/>
            <w:shd w:val="clear" w:color="auto" w:fill="auto"/>
          </w:tcPr>
          <w:p w14:paraId="60F2E779" w14:textId="77777777" w:rsidR="001320AD" w:rsidRPr="00CD4FB0" w:rsidRDefault="001320A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61A6FA0D" w14:textId="77777777" w:rsidR="001320AD" w:rsidRPr="00CD4FB0" w:rsidRDefault="001320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1320AD" w:rsidRPr="00CD4FB0" w14:paraId="2FAE9AD2" w14:textId="77777777" w:rsidTr="00173F4A">
        <w:tc>
          <w:tcPr>
            <w:tcW w:w="3350" w:type="dxa"/>
            <w:shd w:val="clear" w:color="auto" w:fill="auto"/>
          </w:tcPr>
          <w:p w14:paraId="1D28ACF3" w14:textId="38C46D2E" w:rsidR="001320AD" w:rsidRPr="00CD4FB0" w:rsidRDefault="00A01BA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</w:t>
            </w:r>
            <w:r w:rsidR="001320AD" w:rsidRPr="00CD4FB0">
              <w:rPr>
                <w:rFonts w:ascii="BrowalliaUPC" w:hAnsi="BrowalliaUPC" w:cs="BrowalliaUPC"/>
                <w:sz w:val="28"/>
                <w:szCs w:val="28"/>
                <w:cs/>
              </w:rPr>
              <w:t>โสร</w:t>
            </w:r>
            <w:proofErr w:type="spellStart"/>
            <w:r w:rsidR="001320AD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ัจ</w:t>
            </w:r>
            <w:proofErr w:type="spellEnd"/>
            <w:r w:rsidR="001320AD"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จา บุญประสิทธิ์</w:t>
            </w:r>
          </w:p>
        </w:tc>
        <w:tc>
          <w:tcPr>
            <w:tcW w:w="2995" w:type="dxa"/>
            <w:shd w:val="clear" w:color="auto" w:fill="auto"/>
          </w:tcPr>
          <w:p w14:paraId="3C7FA1B2" w14:textId="77777777" w:rsidR="001320AD" w:rsidRPr="00CD4FB0" w:rsidRDefault="001320A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076B0515" w14:textId="77777777" w:rsidR="001320AD" w:rsidRPr="00CD4FB0" w:rsidRDefault="001320A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กรรมการและผู้ถือหุ้น</w:t>
            </w:r>
          </w:p>
        </w:tc>
      </w:tr>
      <w:tr w:rsidR="00A55FD6" w:rsidRPr="00CD4FB0" w14:paraId="6CA05DEA" w14:textId="77777777" w:rsidTr="00173F4A">
        <w:tc>
          <w:tcPr>
            <w:tcW w:w="3350" w:type="dxa"/>
            <w:shd w:val="clear" w:color="auto" w:fill="auto"/>
          </w:tcPr>
          <w:p w14:paraId="6C85B860" w14:textId="6275A8BC" w:rsidR="00A55FD6" w:rsidRPr="00CD4FB0" w:rsidRDefault="00A55FD6" w:rsidP="00A55FD6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คุณพง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ษ์</w:t>
            </w:r>
            <w:proofErr w:type="spellEnd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เทพ เทศประทีป</w:t>
            </w:r>
          </w:p>
        </w:tc>
        <w:tc>
          <w:tcPr>
            <w:tcW w:w="2995" w:type="dxa"/>
            <w:shd w:val="clear" w:color="auto" w:fill="auto"/>
          </w:tcPr>
          <w:p w14:paraId="60FF3C20" w14:textId="6A4AB116" w:rsidR="00A55FD6" w:rsidRPr="00CD4FB0" w:rsidRDefault="00A55FD6" w:rsidP="00A55FD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3AB27E34" w14:textId="1035D951" w:rsidR="00A55FD6" w:rsidRPr="00CD4FB0" w:rsidRDefault="00A55FD6" w:rsidP="00A55F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</w:tr>
      <w:tr w:rsidR="00071930" w:rsidRPr="00CD4FB0" w14:paraId="629279C4" w14:textId="77777777" w:rsidTr="00173F4A">
        <w:tc>
          <w:tcPr>
            <w:tcW w:w="3350" w:type="dxa"/>
            <w:shd w:val="clear" w:color="auto" w:fill="auto"/>
          </w:tcPr>
          <w:p w14:paraId="5442314B" w14:textId="64D74077" w:rsidR="00071930" w:rsidRPr="009C52CF" w:rsidRDefault="00FB3B6F" w:rsidP="00071930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C52CF">
              <w:rPr>
                <w:rFonts w:ascii="BrowalliaUPC" w:hAnsi="BrowalliaUPC" w:cs="BrowalliaUPC" w:hint="cs"/>
                <w:sz w:val="28"/>
                <w:szCs w:val="28"/>
                <w:cs/>
              </w:rPr>
              <w:t>คุณสุนิสา ธนาพงศ์วงศ์เลิศ</w:t>
            </w:r>
          </w:p>
        </w:tc>
        <w:tc>
          <w:tcPr>
            <w:tcW w:w="2995" w:type="dxa"/>
            <w:shd w:val="clear" w:color="auto" w:fill="auto"/>
          </w:tcPr>
          <w:p w14:paraId="0A69DD7F" w14:textId="73E82CAD" w:rsidR="00071930" w:rsidRPr="009C52CF" w:rsidRDefault="00071930" w:rsidP="00071930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C52CF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1A62FD0C" w14:textId="6B0D0445" w:rsidR="00071930" w:rsidRPr="009C52CF" w:rsidRDefault="00FB3B6F" w:rsidP="0007193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C52CF">
              <w:rPr>
                <w:rFonts w:ascii="BrowalliaUPC" w:hAnsi="BrowalliaUPC" w:cs="BrowalliaUPC" w:hint="cs"/>
                <w:sz w:val="28"/>
                <w:szCs w:val="28"/>
                <w:cs/>
              </w:rPr>
              <w:t>มารดาของผู้ถือหุ้น</w:t>
            </w:r>
          </w:p>
        </w:tc>
      </w:tr>
      <w:tr w:rsidR="00D2676D" w:rsidRPr="00CD4FB0" w14:paraId="64EAEE99" w14:textId="77777777" w:rsidTr="00173F4A">
        <w:tc>
          <w:tcPr>
            <w:tcW w:w="3350" w:type="dxa"/>
            <w:shd w:val="clear" w:color="auto" w:fill="auto"/>
          </w:tcPr>
          <w:p w14:paraId="40303AB3" w14:textId="243D4B3B" w:rsidR="00D2676D" w:rsidRPr="009C52CF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C52CF">
              <w:rPr>
                <w:rFonts w:ascii="BrowalliaUPC" w:hAnsi="BrowalliaUPC" w:cs="BrowalliaUPC"/>
                <w:sz w:val="28"/>
                <w:szCs w:val="28"/>
                <w:cs/>
              </w:rPr>
              <w:t>คุณ</w:t>
            </w:r>
            <w:r w:rsidR="00FB3B6F" w:rsidRPr="009C52CF">
              <w:rPr>
                <w:rFonts w:ascii="BrowalliaUPC" w:hAnsi="BrowalliaUPC" w:cs="BrowalliaUPC" w:hint="cs"/>
                <w:sz w:val="28"/>
                <w:szCs w:val="28"/>
                <w:cs/>
              </w:rPr>
              <w:t>จรุงพัน</w:t>
            </w:r>
            <w:proofErr w:type="spellStart"/>
            <w:r w:rsidR="00FB3B6F" w:rsidRPr="009C52CF">
              <w:rPr>
                <w:rFonts w:ascii="BrowalliaUPC" w:hAnsi="BrowalliaUPC" w:cs="BrowalliaUPC" w:hint="cs"/>
                <w:sz w:val="28"/>
                <w:szCs w:val="28"/>
                <w:cs/>
              </w:rPr>
              <w:t>ฑ์</w:t>
            </w:r>
            <w:proofErr w:type="spellEnd"/>
            <w:r w:rsidR="00FB3B6F" w:rsidRPr="009C52CF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เชนยะวณิช</w:t>
            </w:r>
          </w:p>
        </w:tc>
        <w:tc>
          <w:tcPr>
            <w:tcW w:w="2995" w:type="dxa"/>
            <w:shd w:val="clear" w:color="auto" w:fill="auto"/>
          </w:tcPr>
          <w:p w14:paraId="1548BDE5" w14:textId="61228C4B" w:rsidR="00D2676D" w:rsidRPr="009C52CF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9C52CF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22A9BE01" w14:textId="278F213A" w:rsidR="00D2676D" w:rsidRPr="009C52CF" w:rsidRDefault="00FB3B6F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C52CF">
              <w:rPr>
                <w:rFonts w:ascii="BrowalliaUPC" w:hAnsi="BrowalliaUPC" w:cs="BrowalliaUPC" w:hint="cs"/>
                <w:sz w:val="28"/>
                <w:szCs w:val="28"/>
                <w:cs/>
              </w:rPr>
              <w:t>พี่น้องของผู้ถือหุ้น</w:t>
            </w:r>
          </w:p>
        </w:tc>
      </w:tr>
      <w:tr w:rsidR="00D2676D" w:rsidRPr="00CD4FB0" w14:paraId="3F281314" w14:textId="77777777" w:rsidTr="00173F4A">
        <w:tc>
          <w:tcPr>
            <w:tcW w:w="3350" w:type="dxa"/>
            <w:shd w:val="clear" w:color="auto" w:fill="auto"/>
          </w:tcPr>
          <w:p w14:paraId="3990B083" w14:textId="4CDC332A" w:rsidR="00D2676D" w:rsidRPr="00CD4FB0" w:rsidRDefault="00D2676D" w:rsidP="00D2676D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คุณโชค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สถิตย์</w:t>
            </w:r>
            <w:proofErr w:type="spellEnd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เบญจารัตนาภรณ์</w:t>
            </w:r>
          </w:p>
        </w:tc>
        <w:tc>
          <w:tcPr>
            <w:tcW w:w="2995" w:type="dxa"/>
            <w:shd w:val="clear" w:color="auto" w:fill="auto"/>
          </w:tcPr>
          <w:p w14:paraId="7ED06C53" w14:textId="419F0EAE" w:rsidR="00D2676D" w:rsidRPr="00CD4FB0" w:rsidRDefault="00D2676D" w:rsidP="00D2676D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655" w:type="dxa"/>
            <w:shd w:val="clear" w:color="auto" w:fill="auto"/>
          </w:tcPr>
          <w:p w14:paraId="1CD8AB15" w14:textId="534DBA32" w:rsidR="00D2676D" w:rsidRPr="00CD4FB0" w:rsidRDefault="00D2676D" w:rsidP="00D2676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คู่สมรสของผู้ถือหุ้น</w:t>
            </w:r>
          </w:p>
        </w:tc>
      </w:tr>
    </w:tbl>
    <w:p w14:paraId="0015EE36" w14:textId="77777777" w:rsidR="00D9644A" w:rsidRPr="00CD4FB0" w:rsidRDefault="00D9644A" w:rsidP="00E51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</w:rPr>
      </w:pPr>
    </w:p>
    <w:p w14:paraId="7C387468" w14:textId="77777777" w:rsidR="00D94EE8" w:rsidRDefault="00D9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64B4D161" w14:textId="003B40FA" w:rsidR="00642891" w:rsidRPr="00CD4FB0" w:rsidRDefault="00E10F44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รายการบัญชีที่มีสาระสำคัญกับบุคคลและบริษัทที่เกี่ยวข้องกัน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สำหรับปีสิ้นสุดวันที่ </w:t>
      </w:r>
      <w:r w:rsidR="00642891" w:rsidRPr="00CD4FB0">
        <w:rPr>
          <w:rFonts w:ascii="BrowalliaUPC" w:hAnsi="BrowalliaUPC" w:cs="BrowalliaUPC"/>
          <w:sz w:val="28"/>
          <w:szCs w:val="28"/>
        </w:rPr>
        <w:t>31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42891" w:rsidRPr="00CD4FB0">
        <w:rPr>
          <w:rFonts w:ascii="BrowalliaUPC" w:hAnsi="BrowalliaUPC" w:cs="BrowalliaUPC"/>
          <w:sz w:val="28"/>
          <w:szCs w:val="28"/>
        </w:rPr>
        <w:t>25</w:t>
      </w:r>
      <w:r w:rsidR="00BC6F01" w:rsidRPr="00CD4FB0">
        <w:rPr>
          <w:rFonts w:ascii="BrowalliaUPC" w:hAnsi="BrowalliaUPC" w:cs="BrowalliaUPC"/>
          <w:sz w:val="28"/>
          <w:szCs w:val="28"/>
        </w:rPr>
        <w:t>6</w:t>
      </w:r>
      <w:r w:rsidR="005C0F92">
        <w:rPr>
          <w:rFonts w:ascii="BrowalliaUPC" w:hAnsi="BrowalliaUPC" w:cs="BrowalliaUPC"/>
          <w:sz w:val="28"/>
          <w:szCs w:val="28"/>
        </w:rPr>
        <w:t>6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642891" w:rsidRPr="00CD4FB0">
        <w:rPr>
          <w:rFonts w:ascii="BrowalliaUPC" w:hAnsi="BrowalliaUPC" w:cs="BrowalliaUPC"/>
          <w:sz w:val="28"/>
          <w:szCs w:val="28"/>
        </w:rPr>
        <w:t>25</w:t>
      </w:r>
      <w:r w:rsidR="000B7AF3" w:rsidRPr="00CD4FB0">
        <w:rPr>
          <w:rFonts w:ascii="BrowalliaUPC" w:hAnsi="BrowalliaUPC" w:cs="BrowalliaUPC"/>
          <w:sz w:val="28"/>
          <w:szCs w:val="28"/>
        </w:rPr>
        <w:t>6</w:t>
      </w:r>
      <w:r w:rsidR="005C0F92">
        <w:rPr>
          <w:rFonts w:ascii="BrowalliaUPC" w:hAnsi="BrowalliaUPC" w:cs="BrowalliaUPC"/>
          <w:sz w:val="28"/>
          <w:szCs w:val="28"/>
        </w:rPr>
        <w:t>5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ประกอบด้วย</w:t>
      </w:r>
    </w:p>
    <w:bookmarkEnd w:id="6"/>
    <w:p w14:paraId="64B4D162" w14:textId="77777777" w:rsidR="006F7A1C" w:rsidRPr="00FA7AD9" w:rsidRDefault="006F7A1C" w:rsidP="00194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466"/>
        <w:gridCol w:w="1620"/>
        <w:gridCol w:w="236"/>
        <w:gridCol w:w="1393"/>
        <w:gridCol w:w="236"/>
        <w:gridCol w:w="1384"/>
        <w:gridCol w:w="281"/>
        <w:gridCol w:w="1387"/>
      </w:tblGrid>
      <w:tr w:rsidR="00DD545E" w:rsidRPr="00DD545E" w14:paraId="64B4D171" w14:textId="77777777" w:rsidTr="00E52F51">
        <w:trPr>
          <w:tblHeader/>
        </w:trPr>
        <w:tc>
          <w:tcPr>
            <w:tcW w:w="2466" w:type="dxa"/>
          </w:tcPr>
          <w:p w14:paraId="64B4D16E" w14:textId="77777777" w:rsidR="00DD545E" w:rsidRPr="00DD545E" w:rsidRDefault="00DD545E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4B4D16F" w14:textId="461F1477" w:rsidR="00DD545E" w:rsidRPr="00DD545E" w:rsidRDefault="00DD545E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E8A679A" w14:textId="77777777" w:rsidR="00DD545E" w:rsidRPr="00DD545E" w:rsidRDefault="00DD545E" w:rsidP="00D22BFE">
            <w:pPr>
              <w:pStyle w:val="Heading4"/>
              <w:framePr w:w="0" w:hRule="auto" w:hSpace="0" w:wrap="auto" w:vAnchor="margin" w:hAnchor="text" w:xAlign="left" w:yAlign="inline"/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4681" w:type="dxa"/>
            <w:gridSpan w:val="5"/>
          </w:tcPr>
          <w:p w14:paraId="379412DA" w14:textId="5BA463DD" w:rsidR="00DD545E" w:rsidRPr="00DD545E" w:rsidRDefault="00DD545E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DD545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บาท</w:t>
            </w:r>
          </w:p>
        </w:tc>
      </w:tr>
      <w:tr w:rsidR="00DD545E" w:rsidRPr="00DD545E" w14:paraId="60C8C09C" w14:textId="77777777" w:rsidTr="00E52F51">
        <w:trPr>
          <w:tblHeader/>
        </w:trPr>
        <w:tc>
          <w:tcPr>
            <w:tcW w:w="2466" w:type="dxa"/>
          </w:tcPr>
          <w:p w14:paraId="3FE72588" w14:textId="77777777" w:rsidR="00DD545E" w:rsidRPr="00DD545E" w:rsidRDefault="00DD545E" w:rsidP="001943C5">
            <w:pPr>
              <w:tabs>
                <w:tab w:val="clear" w:pos="454"/>
                <w:tab w:val="left" w:pos="0"/>
                <w:tab w:val="left" w:pos="459"/>
              </w:tabs>
              <w:spacing w:line="240" w:lineRule="auto"/>
              <w:ind w:left="42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197A641" w14:textId="6489249A" w:rsidR="00DD545E" w:rsidRPr="00DD545E" w:rsidRDefault="00572804" w:rsidP="001943C5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นโยบาย</w:t>
            </w:r>
          </w:p>
        </w:tc>
        <w:tc>
          <w:tcPr>
            <w:tcW w:w="236" w:type="dxa"/>
          </w:tcPr>
          <w:p w14:paraId="51D1C8E7" w14:textId="77777777" w:rsidR="00DD545E" w:rsidRPr="00DD545E" w:rsidRDefault="00DD545E" w:rsidP="00D22BFE">
            <w:pPr>
              <w:pStyle w:val="Heading4"/>
              <w:framePr w:w="0" w:hRule="auto" w:hSpace="0" w:wrap="auto" w:vAnchor="margin" w:hAnchor="text" w:xAlign="left" w:yAlign="inline"/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14:paraId="7806EB7A" w14:textId="7618333F" w:rsidR="00DD545E" w:rsidRPr="00DD545E" w:rsidRDefault="00572804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57280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A9894B0" w14:textId="77777777" w:rsidR="00DD545E" w:rsidRPr="00DD545E" w:rsidRDefault="00DD545E" w:rsidP="00DD545E">
            <w:pPr>
              <w:pStyle w:val="Heading4"/>
              <w:framePr w:w="0" w:hRule="auto" w:hSpace="0" w:wrap="auto" w:vAnchor="margin" w:hAnchor="text" w:xAlign="left" w:yAlign="inline"/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052" w:type="dxa"/>
            <w:gridSpan w:val="3"/>
          </w:tcPr>
          <w:p w14:paraId="78153615" w14:textId="2D275FF2" w:rsidR="00DD545E" w:rsidRPr="00DD545E" w:rsidRDefault="00DD545E" w:rsidP="00093CCB">
            <w:pPr>
              <w:pStyle w:val="Heading4"/>
              <w:framePr w:w="0" w:hRule="auto" w:hSpace="0" w:wrap="auto" w:vAnchor="margin" w:hAnchor="text" w:xAlign="left" w:yAlign="inline"/>
              <w:pBdr>
                <w:bottom w:val="single" w:sz="4" w:space="1" w:color="auto"/>
              </w:pBdr>
              <w:tabs>
                <w:tab w:val="left" w:pos="1277"/>
              </w:tabs>
              <w:ind w:right="-76" w:hanging="110"/>
              <w:jc w:val="center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DD545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72804" w:rsidRPr="00DD545E" w14:paraId="64B4D178" w14:textId="77777777" w:rsidTr="0080485E">
        <w:trPr>
          <w:tblHeader/>
        </w:trPr>
        <w:tc>
          <w:tcPr>
            <w:tcW w:w="2466" w:type="dxa"/>
          </w:tcPr>
          <w:p w14:paraId="64B4D172" w14:textId="77777777" w:rsidR="00572804" w:rsidRPr="00DD545E" w:rsidRDefault="00572804" w:rsidP="0057280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64B4D173" w14:textId="77777777" w:rsidR="00572804" w:rsidRPr="00DD545E" w:rsidRDefault="00572804" w:rsidP="00572804">
            <w:pPr>
              <w:pBdr>
                <w:bottom w:val="single" w:sz="4" w:space="1" w:color="auto"/>
              </w:pBdr>
              <w:tabs>
                <w:tab w:val="clear" w:pos="454"/>
                <w:tab w:val="clear" w:pos="1644"/>
                <w:tab w:val="left" w:pos="14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การกำหนดราคา</w:t>
            </w:r>
          </w:p>
        </w:tc>
        <w:tc>
          <w:tcPr>
            <w:tcW w:w="236" w:type="dxa"/>
          </w:tcPr>
          <w:p w14:paraId="767CE280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560BC38C" w14:textId="17691BD6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DD545E">
              <w:rPr>
                <w:rFonts w:ascii="BrowalliaUPC" w:hAnsi="BrowalliaUPC" w:cs="BrowalliaUPC"/>
                <w:sz w:val="24"/>
                <w:szCs w:val="24"/>
                <w:lang w:val="en-GB"/>
              </w:rPr>
              <w:t>66</w:t>
            </w:r>
          </w:p>
        </w:tc>
        <w:tc>
          <w:tcPr>
            <w:tcW w:w="236" w:type="dxa"/>
          </w:tcPr>
          <w:p w14:paraId="17F31F61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4B4D174" w14:textId="5ECA74E3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DD545E">
              <w:rPr>
                <w:rFonts w:ascii="BrowalliaUPC" w:hAnsi="BrowalliaUPC" w:cs="BrowalliaUPC"/>
                <w:sz w:val="24"/>
                <w:szCs w:val="24"/>
                <w:lang w:val="en-GB"/>
              </w:rPr>
              <w:t>66</w:t>
            </w:r>
          </w:p>
        </w:tc>
        <w:tc>
          <w:tcPr>
            <w:tcW w:w="281" w:type="dxa"/>
          </w:tcPr>
          <w:p w14:paraId="17E96178" w14:textId="77777777" w:rsidR="00572804" w:rsidRPr="00DD545E" w:rsidRDefault="00572804" w:rsidP="00572804">
            <w:pPr>
              <w:tabs>
                <w:tab w:val="clear" w:pos="1644"/>
                <w:tab w:val="left" w:pos="1542"/>
              </w:tabs>
              <w:spacing w:line="240" w:lineRule="auto"/>
              <w:ind w:right="-11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64B4D175" w14:textId="39275BA3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572804" w:rsidRPr="00DD545E" w14:paraId="49CD1EF0" w14:textId="77777777" w:rsidTr="0080485E">
        <w:trPr>
          <w:trHeight w:val="351"/>
          <w:tblHeader/>
        </w:trPr>
        <w:tc>
          <w:tcPr>
            <w:tcW w:w="2466" w:type="dxa"/>
          </w:tcPr>
          <w:p w14:paraId="3AF3EF5A" w14:textId="77777777" w:rsidR="00572804" w:rsidRPr="00DD545E" w:rsidRDefault="00572804" w:rsidP="0057280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3B322BDC" w14:textId="77777777" w:rsidR="00572804" w:rsidRPr="00DD545E" w:rsidRDefault="00572804" w:rsidP="0057280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C0B42DA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14:paraId="2715DAAB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402CFD8C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EC95A70" w14:textId="35ACC5CC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1" w:type="dxa"/>
          </w:tcPr>
          <w:p w14:paraId="3CC5AB87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5D9F210D" w14:textId="3829F5C0" w:rsidR="00572804" w:rsidRPr="00DD545E" w:rsidRDefault="00572804" w:rsidP="00572804">
            <w:pPr>
              <w:spacing w:line="240" w:lineRule="auto"/>
              <w:ind w:left="-255" w:firstLine="25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72804" w:rsidRPr="00DD545E" w14:paraId="06773289" w14:textId="77777777" w:rsidTr="0080485E">
        <w:trPr>
          <w:tblHeader/>
        </w:trPr>
        <w:tc>
          <w:tcPr>
            <w:tcW w:w="2466" w:type="dxa"/>
          </w:tcPr>
          <w:p w14:paraId="459211F5" w14:textId="3A53EAEE" w:rsidR="00572804" w:rsidRPr="00DD545E" w:rsidRDefault="00572804" w:rsidP="00572804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ขายสินค้า</w:t>
            </w:r>
          </w:p>
        </w:tc>
        <w:tc>
          <w:tcPr>
            <w:tcW w:w="1620" w:type="dxa"/>
          </w:tcPr>
          <w:p w14:paraId="0FC7BC6C" w14:textId="77777777" w:rsidR="00572804" w:rsidRPr="00DD545E" w:rsidRDefault="00572804" w:rsidP="0057280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DAFE1B5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93" w:type="dxa"/>
          </w:tcPr>
          <w:p w14:paraId="0B936153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3BB510A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7C943B98" w14:textId="375785F8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1" w:type="dxa"/>
          </w:tcPr>
          <w:p w14:paraId="0F63FEDA" w14:textId="77777777" w:rsidR="00572804" w:rsidRPr="00DD545E" w:rsidRDefault="00572804" w:rsidP="00572804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5DBF378B" w14:textId="3D7A1427" w:rsidR="00572804" w:rsidRPr="00DD545E" w:rsidRDefault="00572804" w:rsidP="00572804">
            <w:pPr>
              <w:spacing w:line="240" w:lineRule="auto"/>
              <w:ind w:left="-255" w:firstLine="25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72804" w:rsidRPr="00DD545E" w14:paraId="0B9BE15A" w14:textId="77777777" w:rsidTr="0080485E">
        <w:trPr>
          <w:trHeight w:val="227"/>
          <w:tblHeader/>
        </w:trPr>
        <w:tc>
          <w:tcPr>
            <w:tcW w:w="2466" w:type="dxa"/>
          </w:tcPr>
          <w:p w14:paraId="144316B5" w14:textId="60ADD041" w:rsidR="00572804" w:rsidRPr="00DD545E" w:rsidRDefault="00107E5B" w:rsidP="00572804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6CCACCCE" w14:textId="3FADC829" w:rsidR="00572804" w:rsidRPr="00DD545E" w:rsidRDefault="00572804" w:rsidP="00572804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236" w:type="dxa"/>
          </w:tcPr>
          <w:p w14:paraId="522540D0" w14:textId="77777777" w:rsidR="00572804" w:rsidRPr="00DD545E" w:rsidRDefault="00572804" w:rsidP="00572804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93" w:type="dxa"/>
          </w:tcPr>
          <w:p w14:paraId="5E2B8F5F" w14:textId="4B3371D5" w:rsidR="00572804" w:rsidRPr="00DD545E" w:rsidRDefault="00FD42DC" w:rsidP="00FD42DC">
            <w:pPr>
              <w:tabs>
                <w:tab w:val="clear" w:pos="1644"/>
                <w:tab w:val="left" w:pos="1478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    -</w:t>
            </w:r>
          </w:p>
        </w:tc>
        <w:tc>
          <w:tcPr>
            <w:tcW w:w="236" w:type="dxa"/>
          </w:tcPr>
          <w:p w14:paraId="60250FA1" w14:textId="77777777" w:rsidR="00572804" w:rsidRPr="00DD545E" w:rsidRDefault="00572804" w:rsidP="00572804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B1FFDBC" w14:textId="3DA7D949" w:rsidR="00572804" w:rsidRPr="00DD545E" w:rsidRDefault="00FD42DC" w:rsidP="00572804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6,308,411</w:t>
            </w:r>
          </w:p>
        </w:tc>
        <w:tc>
          <w:tcPr>
            <w:tcW w:w="281" w:type="dxa"/>
          </w:tcPr>
          <w:p w14:paraId="684E39DF" w14:textId="77777777" w:rsidR="00572804" w:rsidRPr="00DD545E" w:rsidRDefault="00572804" w:rsidP="0057280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87" w:type="dxa"/>
            <w:vAlign w:val="bottom"/>
          </w:tcPr>
          <w:p w14:paraId="5555FBB9" w14:textId="10994475" w:rsidR="00572804" w:rsidRPr="00DD545E" w:rsidRDefault="00FD42DC" w:rsidP="00FD42DC">
            <w:pPr>
              <w:spacing w:line="240" w:lineRule="auto"/>
              <w:ind w:left="-255" w:firstLine="25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       -</w:t>
            </w:r>
          </w:p>
        </w:tc>
      </w:tr>
      <w:tr w:rsidR="0080485E" w:rsidRPr="00DD545E" w14:paraId="66D79A4C" w14:textId="77777777" w:rsidTr="0080485E">
        <w:trPr>
          <w:trHeight w:val="227"/>
          <w:tblHeader/>
        </w:trPr>
        <w:tc>
          <w:tcPr>
            <w:tcW w:w="2466" w:type="dxa"/>
          </w:tcPr>
          <w:p w14:paraId="45E2E535" w14:textId="75CD39FA" w:rsidR="0080485E" w:rsidRPr="00DD545E" w:rsidRDefault="0080485E" w:rsidP="0080485E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14:paraId="2C8007B6" w14:textId="5D362C05" w:rsidR="0080485E" w:rsidRPr="00DD545E" w:rsidRDefault="0080485E" w:rsidP="0080485E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236" w:type="dxa"/>
          </w:tcPr>
          <w:p w14:paraId="46B48DCF" w14:textId="77777777" w:rsidR="0080485E" w:rsidRPr="00DD545E" w:rsidRDefault="0080485E" w:rsidP="0080485E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93" w:type="dxa"/>
          </w:tcPr>
          <w:p w14:paraId="17B11CFC" w14:textId="0243B3EE" w:rsidR="0080485E" w:rsidRDefault="0080485E" w:rsidP="0080485E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505,439</w:t>
            </w:r>
          </w:p>
        </w:tc>
        <w:tc>
          <w:tcPr>
            <w:tcW w:w="236" w:type="dxa"/>
          </w:tcPr>
          <w:p w14:paraId="00B1C0C6" w14:textId="77777777" w:rsidR="0080485E" w:rsidRPr="00DD545E" w:rsidRDefault="0080485E" w:rsidP="0080485E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vAlign w:val="bottom"/>
          </w:tcPr>
          <w:p w14:paraId="3E3D1B82" w14:textId="4534B55F" w:rsidR="0080485E" w:rsidRDefault="00E2189F" w:rsidP="0080485E">
            <w:pPr>
              <w:tabs>
                <w:tab w:val="clear" w:pos="1644"/>
                <w:tab w:val="left" w:pos="147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505,439</w:t>
            </w:r>
          </w:p>
        </w:tc>
        <w:tc>
          <w:tcPr>
            <w:tcW w:w="281" w:type="dxa"/>
          </w:tcPr>
          <w:p w14:paraId="4955312E" w14:textId="77777777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87" w:type="dxa"/>
            <w:vAlign w:val="bottom"/>
          </w:tcPr>
          <w:p w14:paraId="644C86AD" w14:textId="79D9319B" w:rsidR="0080485E" w:rsidRPr="00DD545E" w:rsidRDefault="0080485E" w:rsidP="0080485E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6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988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799</w:t>
            </w:r>
          </w:p>
        </w:tc>
      </w:tr>
      <w:tr w:rsidR="00107E5B" w:rsidRPr="00DD545E" w14:paraId="379CB0F6" w14:textId="77777777" w:rsidTr="0080485E">
        <w:trPr>
          <w:tblHeader/>
        </w:trPr>
        <w:tc>
          <w:tcPr>
            <w:tcW w:w="2466" w:type="dxa"/>
          </w:tcPr>
          <w:p w14:paraId="7620F543" w14:textId="4740870A" w:rsidR="00107E5B" w:rsidRPr="00DD545E" w:rsidRDefault="00107E5B" w:rsidP="00107E5B">
            <w:pPr>
              <w:tabs>
                <w:tab w:val="clear" w:pos="454"/>
                <w:tab w:val="left" w:pos="6"/>
              </w:tabs>
              <w:spacing w:line="240" w:lineRule="auto"/>
              <w:ind w:left="6" w:firstLine="2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14:paraId="696DF4B0" w14:textId="5C98C1E1" w:rsidR="00107E5B" w:rsidRPr="00DD545E" w:rsidRDefault="00107E5B" w:rsidP="00107E5B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236" w:type="dxa"/>
          </w:tcPr>
          <w:p w14:paraId="3280E0AD" w14:textId="77777777" w:rsidR="00107E5B" w:rsidRPr="00DD545E" w:rsidRDefault="00107E5B" w:rsidP="00107E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93" w:type="dxa"/>
          </w:tcPr>
          <w:p w14:paraId="73E6B99A" w14:textId="629220CD" w:rsidR="00107E5B" w:rsidRPr="00DD545E" w:rsidRDefault="00107E5B" w:rsidP="00107E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288,477</w:t>
            </w:r>
          </w:p>
        </w:tc>
        <w:tc>
          <w:tcPr>
            <w:tcW w:w="236" w:type="dxa"/>
          </w:tcPr>
          <w:p w14:paraId="0BBD2940" w14:textId="77777777" w:rsidR="00107E5B" w:rsidRPr="00DD545E" w:rsidRDefault="00107E5B" w:rsidP="00107E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tcBorders>
              <w:bottom w:val="single" w:sz="2" w:space="0" w:color="auto"/>
            </w:tcBorders>
            <w:vAlign w:val="bottom"/>
          </w:tcPr>
          <w:p w14:paraId="3A50ECC3" w14:textId="1980A6E4" w:rsidR="00107E5B" w:rsidRPr="00DD545E" w:rsidRDefault="00107E5B" w:rsidP="00107E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288</w:t>
            </w:r>
            <w:r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477</w:t>
            </w:r>
          </w:p>
        </w:tc>
        <w:tc>
          <w:tcPr>
            <w:tcW w:w="281" w:type="dxa"/>
          </w:tcPr>
          <w:p w14:paraId="72FE17D3" w14:textId="77777777" w:rsidR="00107E5B" w:rsidRPr="00DD545E" w:rsidRDefault="00107E5B" w:rsidP="00107E5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2" w:space="0" w:color="auto"/>
            </w:tcBorders>
            <w:vAlign w:val="bottom"/>
          </w:tcPr>
          <w:p w14:paraId="4D97D319" w14:textId="4B94F325" w:rsidR="00107E5B" w:rsidRPr="00DD545E" w:rsidRDefault="00107E5B" w:rsidP="00107E5B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750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855</w:t>
            </w:r>
          </w:p>
        </w:tc>
      </w:tr>
      <w:tr w:rsidR="0080485E" w:rsidRPr="00DD545E" w14:paraId="181794D1" w14:textId="77777777" w:rsidTr="0080485E">
        <w:trPr>
          <w:tblHeader/>
        </w:trPr>
        <w:tc>
          <w:tcPr>
            <w:tcW w:w="2466" w:type="dxa"/>
          </w:tcPr>
          <w:p w14:paraId="6C561F6B" w14:textId="539F9EEF" w:rsidR="0080485E" w:rsidRPr="00DD545E" w:rsidRDefault="0080485E" w:rsidP="0080485E">
            <w:pPr>
              <w:tabs>
                <w:tab w:val="clear" w:pos="454"/>
                <w:tab w:val="left" w:pos="6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3F002B41" w14:textId="2EACC09C" w:rsidR="0080485E" w:rsidRPr="00DD545E" w:rsidRDefault="0080485E" w:rsidP="0080485E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28A9F10" w14:textId="77777777" w:rsidR="0080485E" w:rsidRPr="00DD545E" w:rsidRDefault="0080485E" w:rsidP="0080485E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12" w:space="0" w:color="auto"/>
            </w:tcBorders>
          </w:tcPr>
          <w:p w14:paraId="0862FABF" w14:textId="47F8F180" w:rsidR="0080485E" w:rsidRPr="00DD545E" w:rsidRDefault="0080485E" w:rsidP="0080485E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793,916</w:t>
            </w:r>
          </w:p>
        </w:tc>
        <w:tc>
          <w:tcPr>
            <w:tcW w:w="236" w:type="dxa"/>
          </w:tcPr>
          <w:p w14:paraId="5584D02B" w14:textId="77777777" w:rsidR="0080485E" w:rsidRPr="00DD545E" w:rsidRDefault="0080485E" w:rsidP="0080485E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04883F4C" w14:textId="7BE24820" w:rsidR="0080485E" w:rsidRPr="00DD545E" w:rsidRDefault="0080485E" w:rsidP="0080485E">
            <w:pPr>
              <w:tabs>
                <w:tab w:val="left" w:pos="12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7,102,327</w:t>
            </w:r>
          </w:p>
        </w:tc>
        <w:tc>
          <w:tcPr>
            <w:tcW w:w="281" w:type="dxa"/>
          </w:tcPr>
          <w:p w14:paraId="1C69C910" w14:textId="77777777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79F1028C" w14:textId="12AD9E52" w:rsidR="0080485E" w:rsidRPr="00DD545E" w:rsidRDefault="0080485E" w:rsidP="0080485E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7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739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654</w:t>
            </w:r>
          </w:p>
        </w:tc>
      </w:tr>
      <w:tr w:rsidR="0080485E" w:rsidRPr="00DD545E" w14:paraId="7F5C365E" w14:textId="77777777" w:rsidTr="0080485E">
        <w:trPr>
          <w:trHeight w:val="333"/>
          <w:tblHeader/>
        </w:trPr>
        <w:tc>
          <w:tcPr>
            <w:tcW w:w="2466" w:type="dxa"/>
          </w:tcPr>
          <w:p w14:paraId="6A7E2E2B" w14:textId="77777777" w:rsidR="0080485E" w:rsidRPr="00DD545E" w:rsidRDefault="0080485E" w:rsidP="0080485E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620" w:type="dxa"/>
          </w:tcPr>
          <w:p w14:paraId="05BE1A31" w14:textId="77777777" w:rsidR="0080485E" w:rsidRPr="00DD545E" w:rsidRDefault="0080485E" w:rsidP="0080485E">
            <w:pPr>
              <w:tabs>
                <w:tab w:val="clear" w:pos="454"/>
                <w:tab w:val="clear" w:pos="1644"/>
                <w:tab w:val="left" w:pos="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2186B13" w14:textId="77777777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93" w:type="dxa"/>
            <w:tcBorders>
              <w:top w:val="single" w:sz="12" w:space="0" w:color="auto"/>
            </w:tcBorders>
          </w:tcPr>
          <w:p w14:paraId="1003C131" w14:textId="77777777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56AC2B35" w14:textId="77777777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384" w:type="dxa"/>
            <w:tcBorders>
              <w:top w:val="single" w:sz="12" w:space="0" w:color="auto"/>
            </w:tcBorders>
            <w:vAlign w:val="bottom"/>
          </w:tcPr>
          <w:p w14:paraId="68FF72DC" w14:textId="32147A7F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1" w:type="dxa"/>
          </w:tcPr>
          <w:p w14:paraId="0F42FD0F" w14:textId="77777777" w:rsidR="0080485E" w:rsidRPr="00DD545E" w:rsidRDefault="0080485E" w:rsidP="0080485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12" w:space="0" w:color="auto"/>
            </w:tcBorders>
            <w:vAlign w:val="bottom"/>
          </w:tcPr>
          <w:p w14:paraId="2AE65071" w14:textId="230EF112" w:rsidR="0080485E" w:rsidRPr="00DD545E" w:rsidRDefault="0080485E" w:rsidP="0080485E">
            <w:pPr>
              <w:spacing w:line="240" w:lineRule="auto"/>
              <w:ind w:left="-255" w:firstLine="25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485E" w:rsidRPr="00DD545E" w14:paraId="64B4D1D9" w14:textId="77777777" w:rsidTr="0080485E">
        <w:trPr>
          <w:trHeight w:val="74"/>
        </w:trPr>
        <w:tc>
          <w:tcPr>
            <w:tcW w:w="2466" w:type="dxa"/>
          </w:tcPr>
          <w:p w14:paraId="64B4D1D3" w14:textId="77777777" w:rsidR="0080485E" w:rsidRPr="00DD545E" w:rsidRDefault="0080485E" w:rsidP="0080485E">
            <w:pPr>
              <w:tabs>
                <w:tab w:val="clear" w:pos="454"/>
                <w:tab w:val="left" w:pos="6"/>
              </w:tabs>
              <w:spacing w:line="240" w:lineRule="auto"/>
              <w:ind w:left="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64B4D1D4" w14:textId="77777777" w:rsidR="0080485E" w:rsidRPr="00DD545E" w:rsidRDefault="0080485E" w:rsidP="0080485E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01427F6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93" w:type="dxa"/>
          </w:tcPr>
          <w:p w14:paraId="7B2CF688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091E5A1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</w:tcPr>
          <w:p w14:paraId="64B4D1D5" w14:textId="1D52E7C3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1" w:type="dxa"/>
          </w:tcPr>
          <w:p w14:paraId="40740C69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</w:tcPr>
          <w:p w14:paraId="64B4D1D6" w14:textId="269515DA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left="-255" w:right="-18" w:firstLine="25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0485E" w:rsidRPr="00DD545E" w14:paraId="64B4D1E0" w14:textId="77777777" w:rsidTr="0080485E">
        <w:tc>
          <w:tcPr>
            <w:tcW w:w="2466" w:type="dxa"/>
          </w:tcPr>
          <w:p w14:paraId="64B4D1DA" w14:textId="32C5DF6F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firstLine="258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DD545E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64B4D1DB" w14:textId="77777777" w:rsidR="0080485E" w:rsidRPr="00DD545E" w:rsidRDefault="0080485E" w:rsidP="0080485E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D1FFAFE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12" w:space="0" w:color="auto"/>
            </w:tcBorders>
          </w:tcPr>
          <w:p w14:paraId="7AC1EA6E" w14:textId="1E0F80DB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21,026,508</w:t>
            </w:r>
          </w:p>
        </w:tc>
        <w:tc>
          <w:tcPr>
            <w:tcW w:w="236" w:type="dxa"/>
          </w:tcPr>
          <w:p w14:paraId="71A75E4D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12" w:space="0" w:color="auto"/>
            </w:tcBorders>
          </w:tcPr>
          <w:p w14:paraId="64B4D1DC" w14:textId="3711DE21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21,026,508</w:t>
            </w:r>
          </w:p>
        </w:tc>
        <w:tc>
          <w:tcPr>
            <w:tcW w:w="281" w:type="dxa"/>
          </w:tcPr>
          <w:p w14:paraId="3D354300" w14:textId="77777777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12" w:space="0" w:color="auto"/>
            </w:tcBorders>
          </w:tcPr>
          <w:p w14:paraId="64B4D1DD" w14:textId="299F5CBF" w:rsidR="0080485E" w:rsidRPr="00DD545E" w:rsidRDefault="0080485E" w:rsidP="0080485E">
            <w:pPr>
              <w:tabs>
                <w:tab w:val="clear" w:pos="454"/>
              </w:tabs>
              <w:spacing w:line="240" w:lineRule="auto"/>
              <w:ind w:left="-255" w:right="-18" w:firstLine="25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25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773</w:t>
            </w:r>
            <w:r w:rsidRPr="00DD545E">
              <w:rPr>
                <w:rFonts w:ascii="BrowalliaUPC" w:hAnsi="BrowalliaUPC" w:cs="BrowalliaUPC" w:hint="cs"/>
                <w:sz w:val="24"/>
                <w:szCs w:val="24"/>
                <w:cs/>
              </w:rPr>
              <w:t>,</w:t>
            </w:r>
            <w:r w:rsidRPr="00DD545E">
              <w:rPr>
                <w:rFonts w:ascii="BrowalliaUPC" w:hAnsi="BrowalliaUPC" w:cs="BrowalliaUPC" w:hint="cs"/>
                <w:sz w:val="24"/>
                <w:szCs w:val="24"/>
              </w:rPr>
              <w:t>216</w:t>
            </w:r>
          </w:p>
        </w:tc>
      </w:tr>
    </w:tbl>
    <w:p w14:paraId="32829528" w14:textId="77777777" w:rsidR="006E77A2" w:rsidRDefault="006E77A2" w:rsidP="00D94EE8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B4D1E2" w14:textId="22CD2148" w:rsidR="00642891" w:rsidRPr="00CD4FB0" w:rsidRDefault="00E10F44" w:rsidP="00D20D6F">
      <w:pPr>
        <w:tabs>
          <w:tab w:val="clear" w:pos="454"/>
          <w:tab w:val="left" w:pos="72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C70BBD" w:rsidRPr="00CD4FB0">
        <w:rPr>
          <w:rFonts w:ascii="BrowalliaUPC" w:hAnsi="BrowalliaUPC" w:cs="BrowalliaUPC"/>
          <w:sz w:val="28"/>
          <w:szCs w:val="28"/>
        </w:rPr>
        <w:t>31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642891" w:rsidRPr="00CD4FB0">
        <w:rPr>
          <w:rFonts w:ascii="BrowalliaUPC" w:hAnsi="BrowalliaUPC" w:cs="BrowalliaUPC"/>
          <w:sz w:val="28"/>
          <w:szCs w:val="28"/>
        </w:rPr>
        <w:t>25</w:t>
      </w:r>
      <w:r w:rsidR="00BC6F01" w:rsidRPr="00CD4FB0">
        <w:rPr>
          <w:rFonts w:ascii="BrowalliaUPC" w:hAnsi="BrowalliaUPC" w:cs="BrowalliaUPC"/>
          <w:sz w:val="28"/>
          <w:szCs w:val="28"/>
        </w:rPr>
        <w:t>6</w:t>
      </w:r>
      <w:r w:rsidR="00FA7AD9">
        <w:rPr>
          <w:rFonts w:ascii="BrowalliaUPC" w:hAnsi="BrowalliaUPC" w:cs="BrowalliaUPC"/>
          <w:sz w:val="28"/>
          <w:szCs w:val="28"/>
        </w:rPr>
        <w:t>6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642891" w:rsidRPr="00CD4FB0">
        <w:rPr>
          <w:rFonts w:ascii="BrowalliaUPC" w:hAnsi="BrowalliaUPC" w:cs="BrowalliaUPC"/>
          <w:sz w:val="28"/>
          <w:szCs w:val="28"/>
        </w:rPr>
        <w:t xml:space="preserve"> 25</w:t>
      </w:r>
      <w:r w:rsidR="000B7AF3" w:rsidRPr="00CD4FB0">
        <w:rPr>
          <w:rFonts w:ascii="BrowalliaUPC" w:hAnsi="BrowalliaUPC" w:cs="BrowalliaUPC"/>
          <w:sz w:val="28"/>
          <w:szCs w:val="28"/>
        </w:rPr>
        <w:t>6</w:t>
      </w:r>
      <w:r w:rsidR="00FA7AD9">
        <w:rPr>
          <w:rFonts w:ascii="BrowalliaUPC" w:hAnsi="BrowalliaUPC" w:cs="BrowalliaUPC"/>
          <w:sz w:val="28"/>
          <w:szCs w:val="28"/>
        </w:rPr>
        <w:t>5</w:t>
      </w:r>
      <w:r w:rsidR="00642891" w:rsidRPr="00CD4FB0">
        <w:rPr>
          <w:rFonts w:ascii="BrowalliaUPC" w:hAnsi="BrowalliaUPC" w:cs="BrowalliaUPC"/>
          <w:sz w:val="28"/>
          <w:szCs w:val="28"/>
          <w:cs/>
        </w:rPr>
        <w:t xml:space="preserve"> ประกอบด้วย</w:t>
      </w:r>
    </w:p>
    <w:p w14:paraId="64B4D1E3" w14:textId="77777777" w:rsidR="00344453" w:rsidRPr="009C372C" w:rsidRDefault="00344453" w:rsidP="001943C5">
      <w:pPr>
        <w:spacing w:line="240" w:lineRule="auto"/>
        <w:jc w:val="both"/>
        <w:rPr>
          <w:rFonts w:ascii="BrowalliaUPC" w:hAnsi="BrowalliaUPC" w:cs="BrowalliaUPC"/>
          <w:sz w:val="22"/>
          <w:szCs w:val="22"/>
        </w:rPr>
      </w:pPr>
    </w:p>
    <w:tbl>
      <w:tblPr>
        <w:tblW w:w="9011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759"/>
        <w:gridCol w:w="1668"/>
        <w:gridCol w:w="236"/>
        <w:gridCol w:w="1575"/>
        <w:gridCol w:w="236"/>
        <w:gridCol w:w="1537"/>
      </w:tblGrid>
      <w:tr w:rsidR="00C2505D" w:rsidRPr="00CD4FB0" w14:paraId="6539D6AE" w14:textId="77777777" w:rsidTr="00A00FA3">
        <w:trPr>
          <w:cantSplit/>
        </w:trPr>
        <w:tc>
          <w:tcPr>
            <w:tcW w:w="3759" w:type="dxa"/>
          </w:tcPr>
          <w:p w14:paraId="2E6A09DC" w14:textId="77777777" w:rsidR="00C2505D" w:rsidRPr="00CD4FB0" w:rsidRDefault="00C2505D" w:rsidP="009028A3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252" w:type="dxa"/>
            <w:gridSpan w:val="5"/>
            <w:tcBorders>
              <w:left w:val="nil"/>
              <w:bottom w:val="single" w:sz="4" w:space="0" w:color="auto"/>
            </w:tcBorders>
          </w:tcPr>
          <w:p w14:paraId="23754737" w14:textId="5C2A9ED0" w:rsidR="00C2505D" w:rsidRPr="00CD4FB0" w:rsidRDefault="00C2505D" w:rsidP="009028A3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C2505D" w:rsidRPr="00CD4FB0" w14:paraId="008197DA" w14:textId="77777777" w:rsidTr="00C2505D">
        <w:trPr>
          <w:cantSplit/>
        </w:trPr>
        <w:tc>
          <w:tcPr>
            <w:tcW w:w="3759" w:type="dxa"/>
          </w:tcPr>
          <w:p w14:paraId="16DBFE7C" w14:textId="77777777" w:rsidR="00C2505D" w:rsidRPr="00CD4FB0" w:rsidRDefault="00C2505D" w:rsidP="00C2505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left w:val="nil"/>
              <w:bottom w:val="single" w:sz="4" w:space="0" w:color="auto"/>
            </w:tcBorders>
          </w:tcPr>
          <w:p w14:paraId="10BE89F5" w14:textId="4A8EF481" w:rsidR="00C2505D" w:rsidRPr="00691D34" w:rsidRDefault="00C2505D" w:rsidP="00C2505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BF243D" w14:textId="77777777" w:rsidR="00C2505D" w:rsidRPr="00CD4FB0" w:rsidRDefault="00C2505D" w:rsidP="00C2505D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7DE26C1" w14:textId="6946E116" w:rsidR="00C2505D" w:rsidRPr="00C2505D" w:rsidRDefault="00C2505D" w:rsidP="00C2505D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505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2505D" w:rsidRPr="00CD4FB0" w14:paraId="24101BDF" w14:textId="77777777" w:rsidTr="00A00FA3">
        <w:trPr>
          <w:cantSplit/>
        </w:trPr>
        <w:tc>
          <w:tcPr>
            <w:tcW w:w="3759" w:type="dxa"/>
          </w:tcPr>
          <w:p w14:paraId="061ABA20" w14:textId="77777777" w:rsidR="00C2505D" w:rsidRPr="00CD4FB0" w:rsidRDefault="00C2505D" w:rsidP="00C2505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63185E" w14:textId="36840EB8" w:rsidR="00C2505D" w:rsidRPr="00CD4FB0" w:rsidRDefault="00C2505D" w:rsidP="00C2505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AAB792" w14:textId="77777777" w:rsidR="00C2505D" w:rsidRPr="00CD4FB0" w:rsidRDefault="00C2505D" w:rsidP="00C2505D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E514BAE" w14:textId="3970DE92" w:rsidR="00C2505D" w:rsidRPr="00CD4FB0" w:rsidRDefault="00C2505D" w:rsidP="00C2505D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D144C7" w14:textId="77777777" w:rsidR="00C2505D" w:rsidRPr="00CD4FB0" w:rsidRDefault="00C2505D" w:rsidP="00C2505D">
            <w:pPr>
              <w:pStyle w:val="CordiaNew"/>
              <w:ind w:left="-151" w:right="-9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855CA" w14:textId="3A175FAE" w:rsidR="00C2505D" w:rsidRPr="00CD4FB0" w:rsidRDefault="00C2505D" w:rsidP="00C2505D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C2505D" w:rsidRPr="00CD4FB0" w14:paraId="3090CE3F" w14:textId="77777777" w:rsidTr="00C2505D">
        <w:trPr>
          <w:cantSplit/>
          <w:trHeight w:val="329"/>
        </w:trPr>
        <w:tc>
          <w:tcPr>
            <w:tcW w:w="3759" w:type="dxa"/>
          </w:tcPr>
          <w:p w14:paraId="63290A57" w14:textId="77777777" w:rsidR="00C2505D" w:rsidRPr="00CD4FB0" w:rsidRDefault="00C2505D" w:rsidP="00C2505D">
            <w:pPr>
              <w:ind w:left="31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nil"/>
            </w:tcBorders>
          </w:tcPr>
          <w:p w14:paraId="387E93C2" w14:textId="77777777" w:rsidR="00C2505D" w:rsidRPr="00CD4FB0" w:rsidRDefault="00C2505D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551FD6" w14:textId="77777777" w:rsidR="00C2505D" w:rsidRPr="00CD4FB0" w:rsidRDefault="00C2505D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</w:tcBorders>
          </w:tcPr>
          <w:p w14:paraId="6AF73F62" w14:textId="19037967" w:rsidR="00C2505D" w:rsidRPr="00CD4FB0" w:rsidRDefault="00C2505D" w:rsidP="00C2505D">
            <w:pPr>
              <w:ind w:right="-43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A477E80" w14:textId="77777777" w:rsidR="00C2505D" w:rsidRPr="00CD4FB0" w:rsidRDefault="00C2505D" w:rsidP="00C2505D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37" w:type="dxa"/>
            <w:vAlign w:val="center"/>
          </w:tcPr>
          <w:p w14:paraId="13CCBD8F" w14:textId="77777777" w:rsidR="00C2505D" w:rsidRPr="00CD4FB0" w:rsidRDefault="00C2505D" w:rsidP="00C2505D">
            <w:pPr>
              <w:pStyle w:val="Heading4"/>
              <w:framePr w:w="0" w:hRule="auto" w:hSpace="0" w:wrap="auto" w:vAnchor="margin" w:hAnchor="text" w:xAlign="left" w:yAlign="inline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C2505D" w:rsidRPr="00CD4FB0" w14:paraId="087925AA" w14:textId="77777777" w:rsidTr="00691D34">
        <w:trPr>
          <w:cantSplit/>
        </w:trPr>
        <w:tc>
          <w:tcPr>
            <w:tcW w:w="3759" w:type="dxa"/>
            <w:vAlign w:val="bottom"/>
          </w:tcPr>
          <w:p w14:paraId="3E4522AD" w14:textId="77777777" w:rsidR="00C2505D" w:rsidRPr="00CD4FB0" w:rsidRDefault="00C2505D" w:rsidP="00C2505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68" w:type="dxa"/>
            <w:tcBorders>
              <w:left w:val="nil"/>
            </w:tcBorders>
          </w:tcPr>
          <w:p w14:paraId="7D500DE0" w14:textId="77777777" w:rsidR="00C2505D" w:rsidRPr="00CD4FB0" w:rsidRDefault="00C2505D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2320EC" w14:textId="77777777" w:rsidR="00C2505D" w:rsidRPr="00CD4FB0" w:rsidRDefault="00C2505D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03315213" w14:textId="26D9D091" w:rsidR="00C2505D" w:rsidRPr="00CD4FB0" w:rsidRDefault="00C2505D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65495" w14:textId="77777777" w:rsidR="00C2505D" w:rsidRPr="00CD4FB0" w:rsidRDefault="00C2505D" w:rsidP="00C2505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</w:tcPr>
          <w:p w14:paraId="57879C04" w14:textId="77777777" w:rsidR="00C2505D" w:rsidRPr="00CD4FB0" w:rsidRDefault="00C2505D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2505D" w:rsidRPr="00CD4FB0" w14:paraId="4CEED3B3" w14:textId="77777777" w:rsidTr="00C2505D">
        <w:trPr>
          <w:cantSplit/>
        </w:trPr>
        <w:tc>
          <w:tcPr>
            <w:tcW w:w="3759" w:type="dxa"/>
            <w:shd w:val="clear" w:color="auto" w:fill="auto"/>
          </w:tcPr>
          <w:p w14:paraId="2AA6A6ED" w14:textId="77777777" w:rsidR="00C2505D" w:rsidRPr="00CD4FB0" w:rsidRDefault="00C2505D" w:rsidP="00C2505D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668" w:type="dxa"/>
            <w:tcBorders>
              <w:left w:val="nil"/>
              <w:bottom w:val="single" w:sz="12" w:space="0" w:color="auto"/>
            </w:tcBorders>
          </w:tcPr>
          <w:p w14:paraId="565EA677" w14:textId="65A8D3DE" w:rsidR="00C2505D" w:rsidRPr="00CD4FB0" w:rsidRDefault="00E105E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0DD8C0" w14:textId="77777777" w:rsidR="00C2505D" w:rsidRPr="00CD4FB0" w:rsidRDefault="00C2505D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left w:val="nil"/>
              <w:bottom w:val="single" w:sz="12" w:space="0" w:color="auto"/>
            </w:tcBorders>
            <w:vAlign w:val="bottom"/>
          </w:tcPr>
          <w:p w14:paraId="0825114E" w14:textId="52E70D3D" w:rsidR="00C2505D" w:rsidRPr="00CD4FB0" w:rsidRDefault="00E105E0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20,000</w:t>
            </w:r>
          </w:p>
        </w:tc>
        <w:tc>
          <w:tcPr>
            <w:tcW w:w="236" w:type="dxa"/>
          </w:tcPr>
          <w:p w14:paraId="11158A4C" w14:textId="77777777" w:rsidR="00C2505D" w:rsidRPr="00CD4FB0" w:rsidRDefault="00C2505D" w:rsidP="00C2505D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bottom w:val="single" w:sz="12" w:space="0" w:color="auto"/>
            </w:tcBorders>
            <w:vAlign w:val="bottom"/>
          </w:tcPr>
          <w:p w14:paraId="0267387D" w14:textId="0DCE3988" w:rsidR="00C2505D" w:rsidRPr="00CD4FB0" w:rsidRDefault="00C2505D" w:rsidP="00C2505D">
            <w:pPr>
              <w:ind w:left="-111" w:right="-43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528A">
              <w:rPr>
                <w:rFonts w:ascii="Browallia New" w:hAnsi="Browallia New" w:cs="Browallia New" w:hint="cs"/>
                <w:sz w:val="28"/>
                <w:szCs w:val="28"/>
              </w:rPr>
              <w:t>339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</w:rPr>
              <w:t>,</w:t>
            </w:r>
            <w:r w:rsidRPr="008B528A">
              <w:rPr>
                <w:rFonts w:ascii="Browallia New" w:hAnsi="Browallia New" w:cs="Browallia New" w:hint="cs"/>
                <w:sz w:val="28"/>
                <w:szCs w:val="28"/>
              </w:rPr>
              <w:t>000</w:t>
            </w:r>
          </w:p>
        </w:tc>
      </w:tr>
    </w:tbl>
    <w:p w14:paraId="0E8325A7" w14:textId="77777777" w:rsidR="00904A8D" w:rsidRPr="00CD4FB0" w:rsidRDefault="00904A8D" w:rsidP="00206F4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AAE41FB" w14:textId="5449AC58" w:rsidR="00B9519C" w:rsidRPr="00CD4FB0" w:rsidRDefault="00E6478A" w:rsidP="00B9519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57D833F" w14:textId="77777777" w:rsidR="00206F4C" w:rsidRPr="009C372C" w:rsidRDefault="00206F4C" w:rsidP="00206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2"/>
          <w:szCs w:val="22"/>
        </w:rPr>
      </w:pPr>
    </w:p>
    <w:tbl>
      <w:tblPr>
        <w:tblW w:w="908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3798"/>
        <w:gridCol w:w="1683"/>
        <w:gridCol w:w="252"/>
        <w:gridCol w:w="1575"/>
        <w:gridCol w:w="236"/>
        <w:gridCol w:w="1537"/>
      </w:tblGrid>
      <w:tr w:rsidR="005B187A" w:rsidRPr="00CD4FB0" w14:paraId="785A33B9" w14:textId="77777777" w:rsidTr="00A00FA3">
        <w:trPr>
          <w:cantSplit/>
          <w:tblHeader/>
        </w:trPr>
        <w:tc>
          <w:tcPr>
            <w:tcW w:w="3798" w:type="dxa"/>
          </w:tcPr>
          <w:p w14:paraId="0983A2E5" w14:textId="77777777" w:rsidR="005B187A" w:rsidRPr="00CD4FB0" w:rsidRDefault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83" w:type="dxa"/>
            <w:gridSpan w:val="5"/>
          </w:tcPr>
          <w:p w14:paraId="1A0CCE7C" w14:textId="05C1EA99" w:rsidR="005B187A" w:rsidRPr="00CD4FB0" w:rsidRDefault="005B187A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5B187A" w:rsidRPr="00CD4FB0" w14:paraId="2121D284" w14:textId="77777777" w:rsidTr="009C372C">
        <w:trPr>
          <w:cantSplit/>
          <w:tblHeader/>
        </w:trPr>
        <w:tc>
          <w:tcPr>
            <w:tcW w:w="3798" w:type="dxa"/>
          </w:tcPr>
          <w:p w14:paraId="173731BE" w14:textId="77777777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11A58C20" w14:textId="3C496197" w:rsidR="005B187A" w:rsidRPr="00CD4FB0" w:rsidRDefault="005B187A" w:rsidP="005B187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right w:val="nil"/>
            </w:tcBorders>
          </w:tcPr>
          <w:p w14:paraId="376531DA" w14:textId="786D3C0C" w:rsidR="005B187A" w:rsidRPr="00CD4FB0" w:rsidRDefault="005B187A" w:rsidP="005B187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7C0D95" w14:textId="6631A70F" w:rsidR="005B187A" w:rsidRPr="00CD4FB0" w:rsidRDefault="005B187A" w:rsidP="005B187A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505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B187A" w:rsidRPr="00CD4FB0" w14:paraId="48A0E5C9" w14:textId="77777777" w:rsidTr="005B187A">
        <w:trPr>
          <w:cantSplit/>
          <w:tblHeader/>
        </w:trPr>
        <w:tc>
          <w:tcPr>
            <w:tcW w:w="3798" w:type="dxa"/>
          </w:tcPr>
          <w:p w14:paraId="377F47C1" w14:textId="77777777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87536" w14:textId="19E2D60D" w:rsidR="005B187A" w:rsidRPr="00CD4FB0" w:rsidRDefault="005B187A" w:rsidP="005B187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52" w:type="dxa"/>
            <w:tcBorders>
              <w:right w:val="nil"/>
            </w:tcBorders>
          </w:tcPr>
          <w:p w14:paraId="2AAC6028" w14:textId="57141EA5" w:rsidR="005B187A" w:rsidRPr="00CD4FB0" w:rsidRDefault="005B187A" w:rsidP="005B187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8F08138" w14:textId="10315511" w:rsidR="005B187A" w:rsidRPr="00CD4FB0" w:rsidRDefault="005B187A" w:rsidP="005B187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left w:val="nil"/>
            </w:tcBorders>
          </w:tcPr>
          <w:p w14:paraId="2D9A0D79" w14:textId="77777777" w:rsidR="005B187A" w:rsidRPr="00CD4FB0" w:rsidRDefault="005B187A" w:rsidP="005B187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03A36B" w14:textId="4097B790" w:rsidR="005B187A" w:rsidRPr="00CD4FB0" w:rsidRDefault="005B187A" w:rsidP="005B187A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5B187A" w:rsidRPr="00CD4FB0" w14:paraId="1C434C56" w14:textId="77777777" w:rsidTr="005B187A">
        <w:trPr>
          <w:cantSplit/>
          <w:trHeight w:hRule="exact" w:val="367"/>
        </w:trPr>
        <w:tc>
          <w:tcPr>
            <w:tcW w:w="3798" w:type="dxa"/>
          </w:tcPr>
          <w:p w14:paraId="5F9C2669" w14:textId="77777777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38CBE18C" w14:textId="77777777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  <w:tcBorders>
              <w:right w:val="nil"/>
            </w:tcBorders>
          </w:tcPr>
          <w:p w14:paraId="5E6EB372" w14:textId="0D84C024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047A748C" w14:textId="3138785F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8D5CFA3" w14:textId="77777777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6D8B8391" w14:textId="77777777" w:rsidR="005B187A" w:rsidRPr="00CD4FB0" w:rsidRDefault="005B187A" w:rsidP="005B187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B187A" w:rsidRPr="00CD4FB0" w14:paraId="58CF7EBF" w14:textId="77777777" w:rsidTr="005B187A">
        <w:trPr>
          <w:cantSplit/>
        </w:trPr>
        <w:tc>
          <w:tcPr>
            <w:tcW w:w="3798" w:type="dxa"/>
          </w:tcPr>
          <w:p w14:paraId="5CD4400E" w14:textId="65A5DA1A" w:rsidR="005B187A" w:rsidRPr="00CD4FB0" w:rsidRDefault="005B187A" w:rsidP="005B187A">
            <w:pPr>
              <w:pStyle w:val="AAheadingwocontents"/>
              <w:spacing w:line="240" w:lineRule="auto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b w:val="0"/>
                <w:bCs w:val="0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3" w:type="dxa"/>
          </w:tcPr>
          <w:p w14:paraId="47063C72" w14:textId="75B0D0A5" w:rsidR="005B187A" w:rsidRPr="00CD4FB0" w:rsidRDefault="00E53B39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1B5D40">
              <w:rPr>
                <w:rFonts w:ascii="BrowalliaUPC" w:hAnsi="BrowalliaUPC" w:cs="BrowalliaUPC"/>
                <w:sz w:val="28"/>
                <w:szCs w:val="28"/>
              </w:rPr>
              <w:t>49,</w:t>
            </w:r>
            <w:r>
              <w:rPr>
                <w:rFonts w:ascii="BrowalliaUPC" w:hAnsi="BrowalliaUPC" w:cs="BrowalliaUPC"/>
                <w:sz w:val="28"/>
                <w:szCs w:val="28"/>
              </w:rPr>
              <w:t>400</w:t>
            </w:r>
          </w:p>
        </w:tc>
        <w:tc>
          <w:tcPr>
            <w:tcW w:w="252" w:type="dxa"/>
            <w:tcBorders>
              <w:right w:val="nil"/>
            </w:tcBorders>
          </w:tcPr>
          <w:p w14:paraId="6BD01144" w14:textId="6426FEB4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55AA377F" w14:textId="3FD8842D" w:rsidR="005B187A" w:rsidRPr="00CD4FB0" w:rsidRDefault="00E105E0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247,847</w:t>
            </w:r>
          </w:p>
        </w:tc>
        <w:tc>
          <w:tcPr>
            <w:tcW w:w="236" w:type="dxa"/>
            <w:tcBorders>
              <w:left w:val="nil"/>
            </w:tcBorders>
          </w:tcPr>
          <w:p w14:paraId="7E1FD7E1" w14:textId="77777777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26A9BD4A" w14:textId="20ACBFE4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244,061</w:t>
            </w:r>
          </w:p>
        </w:tc>
      </w:tr>
      <w:tr w:rsidR="005B187A" w:rsidRPr="00CD4FB0" w14:paraId="2F610B08" w14:textId="77777777" w:rsidTr="005B187A">
        <w:trPr>
          <w:cantSplit/>
        </w:trPr>
        <w:tc>
          <w:tcPr>
            <w:tcW w:w="3798" w:type="dxa"/>
          </w:tcPr>
          <w:p w14:paraId="2B3E4E70" w14:textId="7518B810" w:rsidR="005B187A" w:rsidRPr="00CD4FB0" w:rsidRDefault="005B187A" w:rsidP="005B187A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683" w:type="dxa"/>
          </w:tcPr>
          <w:p w14:paraId="08A10C4C" w14:textId="77777777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  <w:tcBorders>
              <w:right w:val="nil"/>
            </w:tcBorders>
          </w:tcPr>
          <w:p w14:paraId="224C1F60" w14:textId="1ABE110E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1053EB7E" w14:textId="36457952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E7DFB37" w14:textId="77777777" w:rsidR="005B187A" w:rsidRPr="00CD4FB0" w:rsidRDefault="005B187A" w:rsidP="005B187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421B60E5" w14:textId="7B386AED" w:rsidR="005B187A" w:rsidRPr="00CD4FB0" w:rsidRDefault="005B187A" w:rsidP="005B18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B187A" w:rsidRPr="00CD4FB0" w14:paraId="05BD0B6A" w14:textId="77777777" w:rsidTr="005B187A">
        <w:trPr>
          <w:cantSplit/>
        </w:trPr>
        <w:tc>
          <w:tcPr>
            <w:tcW w:w="3798" w:type="dxa"/>
          </w:tcPr>
          <w:p w14:paraId="38F10394" w14:textId="6C7A2EB9" w:rsidR="005B187A" w:rsidRPr="00CD4FB0" w:rsidRDefault="005B187A" w:rsidP="005B187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เงินฝากออมทรัพย์</w:t>
            </w:r>
          </w:p>
        </w:tc>
        <w:tc>
          <w:tcPr>
            <w:tcW w:w="1683" w:type="dxa"/>
          </w:tcPr>
          <w:p w14:paraId="633B4F82" w14:textId="74133C83" w:rsidR="005B187A" w:rsidRPr="00CD4FB0" w:rsidRDefault="00E53B39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54,651,045</w:t>
            </w:r>
          </w:p>
        </w:tc>
        <w:tc>
          <w:tcPr>
            <w:tcW w:w="252" w:type="dxa"/>
            <w:tcBorders>
              <w:right w:val="nil"/>
            </w:tcBorders>
          </w:tcPr>
          <w:p w14:paraId="0F88E85A" w14:textId="6E80EE1A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11231E29" w14:textId="5CB774F8" w:rsidR="005B187A" w:rsidRPr="00CD4FB0" w:rsidRDefault="00E105E0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54,649,0</w:t>
            </w:r>
            <w:r w:rsidR="001B5D40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14:paraId="0B48B2C3" w14:textId="77777777" w:rsidR="005B187A" w:rsidRPr="00CD4FB0" w:rsidRDefault="005B187A" w:rsidP="005B187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7EFE883A" w14:textId="1E4A4E32" w:rsidR="005B187A" w:rsidRPr="00CD4FB0" w:rsidRDefault="005B187A" w:rsidP="005B187A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101,623,106</w:t>
            </w:r>
          </w:p>
        </w:tc>
      </w:tr>
      <w:tr w:rsidR="005B187A" w:rsidRPr="00CD4FB0" w14:paraId="095FA668" w14:textId="77777777" w:rsidTr="005B187A">
        <w:trPr>
          <w:cantSplit/>
        </w:trPr>
        <w:tc>
          <w:tcPr>
            <w:tcW w:w="3798" w:type="dxa"/>
          </w:tcPr>
          <w:p w14:paraId="7DE3777D" w14:textId="6FAA618D" w:rsidR="005B187A" w:rsidRPr="00CD4FB0" w:rsidRDefault="005B187A" w:rsidP="005B187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เงินฝากระแสรายวัน</w:t>
            </w:r>
          </w:p>
        </w:tc>
        <w:tc>
          <w:tcPr>
            <w:tcW w:w="1683" w:type="dxa"/>
          </w:tcPr>
          <w:p w14:paraId="2EEDF1A6" w14:textId="0D3306D3" w:rsidR="005B187A" w:rsidRPr="00CD4FB0" w:rsidRDefault="00E53B39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141,213,811</w:t>
            </w:r>
          </w:p>
        </w:tc>
        <w:tc>
          <w:tcPr>
            <w:tcW w:w="252" w:type="dxa"/>
            <w:tcBorders>
              <w:right w:val="nil"/>
            </w:tcBorders>
          </w:tcPr>
          <w:p w14:paraId="579C33AF" w14:textId="4FBD5EE2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1A6BEFF2" w14:textId="23836299" w:rsidR="005B187A" w:rsidRPr="00CD4FB0" w:rsidRDefault="00E105E0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132,760,348</w:t>
            </w:r>
          </w:p>
        </w:tc>
        <w:tc>
          <w:tcPr>
            <w:tcW w:w="236" w:type="dxa"/>
            <w:tcBorders>
              <w:left w:val="nil"/>
            </w:tcBorders>
          </w:tcPr>
          <w:p w14:paraId="39E0E25E" w14:textId="77777777" w:rsidR="005B187A" w:rsidRPr="00CD4FB0" w:rsidRDefault="005B187A" w:rsidP="005B187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0359069F" w14:textId="23A688C4" w:rsidR="005B187A" w:rsidRPr="00CD4FB0" w:rsidRDefault="005B187A" w:rsidP="005B187A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102,811,989</w:t>
            </w:r>
          </w:p>
        </w:tc>
      </w:tr>
      <w:tr w:rsidR="005B187A" w:rsidRPr="00CD4FB0" w14:paraId="25F457FF" w14:textId="77777777" w:rsidTr="005B187A">
        <w:trPr>
          <w:cantSplit/>
        </w:trPr>
        <w:tc>
          <w:tcPr>
            <w:tcW w:w="3798" w:type="dxa"/>
          </w:tcPr>
          <w:p w14:paraId="5EE0C3D8" w14:textId="45BD71AB" w:rsidR="005B187A" w:rsidRPr="00CD4FB0" w:rsidRDefault="005B187A" w:rsidP="005B187A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2AFB97F" w14:textId="10AA0493" w:rsidR="005B187A" w:rsidRPr="00CD4FB0" w:rsidRDefault="00E53B39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140,849,653</w:t>
            </w:r>
          </w:p>
        </w:tc>
        <w:tc>
          <w:tcPr>
            <w:tcW w:w="252" w:type="dxa"/>
            <w:tcBorders>
              <w:right w:val="nil"/>
            </w:tcBorders>
          </w:tcPr>
          <w:p w14:paraId="623BA33F" w14:textId="33403EA3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6FC629E8" w14:textId="1673AF7B" w:rsidR="005B187A" w:rsidRPr="00CD4FB0" w:rsidRDefault="00E105E0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140,849,653</w:t>
            </w:r>
          </w:p>
        </w:tc>
        <w:tc>
          <w:tcPr>
            <w:tcW w:w="236" w:type="dxa"/>
            <w:tcBorders>
              <w:left w:val="nil"/>
            </w:tcBorders>
          </w:tcPr>
          <w:p w14:paraId="20428D76" w14:textId="77777777" w:rsidR="005B187A" w:rsidRPr="00CD4FB0" w:rsidRDefault="005B187A" w:rsidP="005B187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3439BC2A" w14:textId="46D98E4F" w:rsidR="005B187A" w:rsidRPr="00CD4FB0" w:rsidRDefault="005B187A" w:rsidP="005B187A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340,642,739</w:t>
            </w:r>
          </w:p>
        </w:tc>
      </w:tr>
      <w:tr w:rsidR="005B187A" w:rsidRPr="00CD4FB0" w14:paraId="30712185" w14:textId="77777777" w:rsidTr="005B187A">
        <w:trPr>
          <w:cantSplit/>
        </w:trPr>
        <w:tc>
          <w:tcPr>
            <w:tcW w:w="3798" w:type="dxa"/>
          </w:tcPr>
          <w:p w14:paraId="56457336" w14:textId="77777777" w:rsidR="005B187A" w:rsidRPr="00CD4FB0" w:rsidRDefault="005B187A" w:rsidP="005B187A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12" w:space="0" w:color="auto"/>
            </w:tcBorders>
          </w:tcPr>
          <w:p w14:paraId="041FC5D3" w14:textId="2340630E" w:rsidR="005B187A" w:rsidRPr="00CD4FB0" w:rsidRDefault="001B5D40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336,963,909</w:t>
            </w:r>
          </w:p>
        </w:tc>
        <w:tc>
          <w:tcPr>
            <w:tcW w:w="252" w:type="dxa"/>
            <w:tcBorders>
              <w:right w:val="nil"/>
            </w:tcBorders>
          </w:tcPr>
          <w:p w14:paraId="7194F7F0" w14:textId="498B67F4" w:rsidR="005B187A" w:rsidRPr="00CD4FB0" w:rsidRDefault="005B187A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61B3E3" w14:textId="41D86F91" w:rsidR="005B187A" w:rsidRPr="00CD4FB0" w:rsidRDefault="00E105E0" w:rsidP="005B187A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328,506,889</w:t>
            </w:r>
          </w:p>
        </w:tc>
        <w:tc>
          <w:tcPr>
            <w:tcW w:w="236" w:type="dxa"/>
            <w:tcBorders>
              <w:left w:val="nil"/>
            </w:tcBorders>
          </w:tcPr>
          <w:p w14:paraId="5C3EDA10" w14:textId="77777777" w:rsidR="005B187A" w:rsidRPr="00CD4FB0" w:rsidRDefault="005B187A" w:rsidP="005B187A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2408667" w14:textId="23355500" w:rsidR="005B187A" w:rsidRPr="00CD4FB0" w:rsidRDefault="005B187A" w:rsidP="005B187A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instrText xml:space="preserve"> =SUM(ABOVE) </w:instrTex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BrowalliaUPC" w:hAnsi="BrowalliaUPC" w:cs="BrowalliaUPC"/>
                <w:noProof/>
                <w:sz w:val="28"/>
                <w:szCs w:val="28"/>
                <w:lang w:val="en-GB"/>
              </w:rPr>
              <w:t>545,321,895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fldChar w:fldCharType="end"/>
            </w:r>
          </w:p>
        </w:tc>
      </w:tr>
    </w:tbl>
    <w:p w14:paraId="38DEFB69" w14:textId="77777777" w:rsidR="00E6478A" w:rsidRPr="00CD4FB0" w:rsidRDefault="00E6478A" w:rsidP="00E64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DC660EB" w14:textId="1604543A" w:rsidR="00B9519C" w:rsidRPr="00D92519" w:rsidRDefault="006D3E36" w:rsidP="00D92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2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="00C70BBD"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ธันวาคม </w:t>
      </w:r>
      <w:r w:rsidR="00C70BBD" w:rsidRPr="00CD4FB0">
        <w:rPr>
          <w:rFonts w:ascii="BrowalliaUPC" w:hAnsi="BrowalliaUPC" w:cs="BrowalliaUPC"/>
          <w:sz w:val="28"/>
          <w:szCs w:val="28"/>
        </w:rPr>
        <w:t>256</w:t>
      </w:r>
      <w:r w:rsidR="004659CE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="00C70BBD" w:rsidRPr="00CD4FB0">
        <w:rPr>
          <w:rFonts w:ascii="BrowalliaUPC" w:hAnsi="BrowalliaUPC" w:cs="BrowalliaUPC"/>
          <w:sz w:val="28"/>
          <w:szCs w:val="28"/>
        </w:rPr>
        <w:t>256</w:t>
      </w:r>
      <w:r w:rsidR="004659CE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414198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 w:hint="cs"/>
          <w:sz w:val="28"/>
          <w:szCs w:val="28"/>
          <w:cs/>
        </w:rPr>
        <w:t>บริษัทมีเงินฝากออมทรัพย์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 xml:space="preserve"> ซึ่งมีอัตราดอกเบี้ยร้อยละ</w:t>
      </w:r>
      <w:r w:rsidR="0098478E">
        <w:rPr>
          <w:rFonts w:ascii="BrowalliaUPC" w:hAnsi="BrowalliaUPC" w:cs="BrowalliaUPC"/>
          <w:sz w:val="28"/>
          <w:szCs w:val="28"/>
        </w:rPr>
        <w:t xml:space="preserve"> </w:t>
      </w:r>
      <w:r w:rsidR="005412F3">
        <w:rPr>
          <w:rFonts w:ascii="BrowalliaUPC" w:hAnsi="BrowalliaUPC" w:cs="BrowalliaUPC" w:hint="cs"/>
          <w:sz w:val="28"/>
          <w:szCs w:val="28"/>
          <w:cs/>
        </w:rPr>
        <w:t>0.01</w:t>
      </w:r>
      <w:r w:rsidR="0099563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4290B">
        <w:rPr>
          <w:rFonts w:ascii="BrowalliaUPC" w:hAnsi="BrowalliaUPC" w:cs="BrowalliaUPC"/>
          <w:sz w:val="28"/>
          <w:szCs w:val="28"/>
        </w:rPr>
        <w:t>-</w:t>
      </w:r>
      <w:r w:rsidR="007E083F">
        <w:rPr>
          <w:rFonts w:ascii="BrowalliaUPC" w:hAnsi="BrowalliaUPC" w:cs="BrowalliaUPC"/>
          <w:sz w:val="28"/>
          <w:szCs w:val="28"/>
        </w:rPr>
        <w:t xml:space="preserve"> 1.00 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>ต่อปี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>และ</w:t>
      </w:r>
      <w:r w:rsidR="00A60236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55822" w:rsidRPr="00CD4FB0">
        <w:rPr>
          <w:rFonts w:ascii="BrowalliaUPC" w:hAnsi="BrowalliaUPC" w:cs="BrowalliaUPC" w:hint="cs"/>
          <w:sz w:val="28"/>
          <w:szCs w:val="28"/>
          <w:cs/>
        </w:rPr>
        <w:t>ร้อยละ</w:t>
      </w:r>
      <w:r w:rsidR="00D63EFB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4659CE" w:rsidRPr="00CD4FB0">
        <w:rPr>
          <w:rFonts w:ascii="BrowalliaUPC" w:hAnsi="BrowalliaUPC" w:cs="BrowalliaUPC"/>
          <w:sz w:val="28"/>
          <w:szCs w:val="28"/>
        </w:rPr>
        <w:t>0.15 - 0.35</w:t>
      </w:r>
      <w:r w:rsidR="00D63EFB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 ตามลำดับ </w:t>
      </w:r>
      <w:r w:rsidR="00C07687" w:rsidRPr="00CD4FB0">
        <w:rPr>
          <w:rFonts w:ascii="BrowalliaUPC" w:hAnsi="BrowalliaUPC" w:cs="BrowalliaUPC" w:hint="cs"/>
          <w:sz w:val="28"/>
          <w:szCs w:val="28"/>
          <w:cs/>
        </w:rPr>
        <w:t>และเงินฝากประจำ</w:t>
      </w:r>
      <w:r w:rsidR="00DF3B34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>ซึ่งมีอัตราดอกเบี้ยร้อยละ</w:t>
      </w:r>
      <w:r w:rsidR="00C06AA4">
        <w:rPr>
          <w:rFonts w:ascii="BrowalliaUPC" w:hAnsi="BrowalliaUPC" w:cs="BrowalliaUPC"/>
          <w:sz w:val="28"/>
          <w:szCs w:val="28"/>
        </w:rPr>
        <w:t xml:space="preserve"> </w:t>
      </w:r>
      <w:r w:rsidR="005412F3">
        <w:rPr>
          <w:rFonts w:ascii="BrowalliaUPC" w:hAnsi="BrowalliaUPC" w:cs="BrowalliaUPC" w:hint="cs"/>
          <w:sz w:val="28"/>
          <w:szCs w:val="28"/>
          <w:cs/>
        </w:rPr>
        <w:t>0.01</w:t>
      </w:r>
      <w:r w:rsidR="0099563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4290B">
        <w:rPr>
          <w:rFonts w:ascii="BrowalliaUPC" w:hAnsi="BrowalliaUPC" w:cs="BrowalliaUPC"/>
          <w:sz w:val="28"/>
          <w:szCs w:val="28"/>
        </w:rPr>
        <w:t>-</w:t>
      </w:r>
      <w:r w:rsidR="0099563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4290B">
        <w:rPr>
          <w:rFonts w:ascii="BrowalliaUPC" w:hAnsi="BrowalliaUPC" w:cs="BrowalliaUPC"/>
          <w:sz w:val="28"/>
          <w:szCs w:val="28"/>
        </w:rPr>
        <w:t>2.40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</w:t>
      </w:r>
      <w:r w:rsidR="004659CE">
        <w:rPr>
          <w:rFonts w:ascii="BrowalliaUPC" w:hAnsi="BrowalliaUPC" w:cs="BrowalliaUPC"/>
          <w:sz w:val="28"/>
          <w:szCs w:val="28"/>
        </w:rPr>
        <w:t xml:space="preserve"> 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>และร้อยละ</w:t>
      </w:r>
      <w:r w:rsidR="004C4EA9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4659CE" w:rsidRPr="00CD4FB0">
        <w:rPr>
          <w:rFonts w:ascii="BrowalliaUPC" w:hAnsi="BrowalliaUPC" w:cs="BrowalliaUPC"/>
          <w:sz w:val="28"/>
          <w:szCs w:val="28"/>
        </w:rPr>
        <w:t>0.20 - 1.10</w:t>
      </w:r>
      <w:r w:rsidR="00B848F1" w:rsidRPr="00CD4FB0">
        <w:rPr>
          <w:rFonts w:ascii="BrowalliaUPC" w:hAnsi="BrowalliaUPC" w:cs="BrowalliaUPC" w:hint="cs"/>
          <w:sz w:val="28"/>
          <w:szCs w:val="28"/>
          <w:cs/>
        </w:rPr>
        <w:t xml:space="preserve"> ต่อปี</w:t>
      </w:r>
      <w:r w:rsidR="00550EB8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110940" w:rsidRPr="00CD4FB0">
        <w:rPr>
          <w:rFonts w:ascii="BrowalliaUPC" w:hAnsi="BrowalliaUPC" w:cs="BrowalliaUPC" w:hint="cs"/>
          <w:sz w:val="28"/>
          <w:szCs w:val="28"/>
          <w:cs/>
        </w:rPr>
        <w:t>ตามลำดับ</w:t>
      </w:r>
    </w:p>
    <w:p w14:paraId="64B4D37F" w14:textId="4BC40986" w:rsidR="00CA077C" w:rsidRPr="00CD4FB0" w:rsidRDefault="00CA077C" w:rsidP="00D20D6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ลูกหนี้การค้า</w:t>
      </w:r>
      <w:r w:rsidR="007408AD" w:rsidRPr="00CD4FB0">
        <w:rPr>
          <w:rFonts w:ascii="BrowalliaUPC" w:hAnsi="BrowalliaUPC" w:cs="BrowalliaUPC"/>
          <w:b/>
          <w:bCs/>
          <w:sz w:val="28"/>
          <w:szCs w:val="28"/>
          <w:cs/>
        </w:rPr>
        <w:t>และลูกหนี้อื่น</w:t>
      </w:r>
    </w:p>
    <w:p w14:paraId="4C434078" w14:textId="77777777" w:rsidR="000C2576" w:rsidRPr="00CD4FB0" w:rsidRDefault="000C2576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4B4D381" w14:textId="027D310C" w:rsidR="00B358C5" w:rsidRPr="00CD4FB0" w:rsidRDefault="00B358C5" w:rsidP="00D20D6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8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4659CE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0B7AF3" w:rsidRPr="00CD4FB0">
        <w:rPr>
          <w:rFonts w:ascii="BrowalliaUPC" w:hAnsi="BrowalliaUPC" w:cs="BrowalliaUPC"/>
          <w:sz w:val="28"/>
          <w:szCs w:val="28"/>
        </w:rPr>
        <w:t>6</w:t>
      </w:r>
      <w:r w:rsidR="004659CE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ยอดคงเหลือ</w:t>
      </w:r>
      <w:r w:rsidR="0036341D" w:rsidRPr="00CD4FB0">
        <w:rPr>
          <w:rFonts w:ascii="BrowalliaUPC" w:hAnsi="BrowalliaUPC" w:cs="BrowalliaUPC" w:hint="cs"/>
          <w:sz w:val="28"/>
          <w:szCs w:val="28"/>
          <w:cs/>
        </w:rPr>
        <w:t>ของ</w:t>
      </w:r>
      <w:r w:rsidRPr="00CD4FB0">
        <w:rPr>
          <w:rFonts w:ascii="BrowalliaUPC" w:hAnsi="BrowalliaUPC" w:cs="BrowalliaUPC"/>
          <w:sz w:val="28"/>
          <w:szCs w:val="28"/>
          <w:cs/>
        </w:rPr>
        <w:t>ลูกหนี้การค้าและลูกหนี้อื่น</w:t>
      </w:r>
      <w:r w:rsidR="00AD6604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9A7C82" w:rsidRPr="00CD4FB0">
        <w:rPr>
          <w:rFonts w:ascii="BrowalliaUPC" w:hAnsi="BrowalliaUPC" w:cs="BrowalliaUPC" w:hint="cs"/>
          <w:sz w:val="28"/>
          <w:szCs w:val="28"/>
          <w:cs/>
        </w:rPr>
        <w:t>มี</w:t>
      </w:r>
      <w:r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64B4D382" w14:textId="77777777" w:rsidR="00B358C5" w:rsidRPr="009C372C" w:rsidRDefault="00B358C5" w:rsidP="00342C0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6"/>
        <w:jc w:val="thaiDistribute"/>
        <w:rPr>
          <w:rFonts w:ascii="BrowalliaUPC" w:hAnsi="BrowalliaUPC" w:cs="BrowalliaUPC"/>
          <w:sz w:val="22"/>
          <w:szCs w:val="22"/>
        </w:rPr>
      </w:pPr>
    </w:p>
    <w:tbl>
      <w:tblPr>
        <w:tblW w:w="9011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778"/>
        <w:gridCol w:w="1649"/>
        <w:gridCol w:w="236"/>
        <w:gridCol w:w="1575"/>
        <w:gridCol w:w="236"/>
        <w:gridCol w:w="1537"/>
      </w:tblGrid>
      <w:tr w:rsidR="009C372C" w:rsidRPr="00CD4FB0" w14:paraId="64B4D38C" w14:textId="77777777" w:rsidTr="00AE2849">
        <w:trPr>
          <w:cantSplit/>
          <w:tblHeader/>
        </w:trPr>
        <w:tc>
          <w:tcPr>
            <w:tcW w:w="3778" w:type="dxa"/>
          </w:tcPr>
          <w:p w14:paraId="64B4D388" w14:textId="77777777" w:rsidR="009C372C" w:rsidRPr="00CD4FB0" w:rsidRDefault="009C372C" w:rsidP="00673E56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33" w:type="dxa"/>
            <w:gridSpan w:val="5"/>
          </w:tcPr>
          <w:p w14:paraId="64B4D389" w14:textId="0A5C144E" w:rsidR="009C372C" w:rsidRPr="00CD4FB0" w:rsidRDefault="009C372C" w:rsidP="00673E56">
            <w:pPr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9C372C" w:rsidRPr="00CD4FB0" w14:paraId="5C67DCC5" w14:textId="77777777" w:rsidTr="00AE2849">
        <w:trPr>
          <w:cantSplit/>
          <w:tblHeader/>
        </w:trPr>
        <w:tc>
          <w:tcPr>
            <w:tcW w:w="3778" w:type="dxa"/>
          </w:tcPr>
          <w:p w14:paraId="545E929D" w14:textId="77777777" w:rsidR="009C372C" w:rsidRPr="00CD4FB0" w:rsidRDefault="009C372C" w:rsidP="009C372C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4EFDB6" w14:textId="0D93A8B2" w:rsidR="009C372C" w:rsidRPr="00CD4FB0" w:rsidRDefault="009C372C" w:rsidP="009C372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14:paraId="0B2FDB5E" w14:textId="77777777" w:rsidR="009C372C" w:rsidRPr="00CD4FB0" w:rsidRDefault="009C372C" w:rsidP="009C372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3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B2B6FAB" w14:textId="74BB625E" w:rsidR="009C372C" w:rsidRPr="00CD4FB0" w:rsidRDefault="009C372C" w:rsidP="009C372C">
            <w:pPr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2505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C372C" w:rsidRPr="00CD4FB0" w14:paraId="64B4D395" w14:textId="77777777" w:rsidTr="00AE2849">
        <w:trPr>
          <w:cantSplit/>
          <w:tblHeader/>
        </w:trPr>
        <w:tc>
          <w:tcPr>
            <w:tcW w:w="3778" w:type="dxa"/>
          </w:tcPr>
          <w:p w14:paraId="64B4D38D" w14:textId="77777777" w:rsidR="009C372C" w:rsidRPr="00CD4FB0" w:rsidRDefault="009C372C" w:rsidP="009C372C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9CE8AF" w14:textId="53B9A8B5" w:rsidR="009C372C" w:rsidRPr="00CD4FB0" w:rsidRDefault="009C372C" w:rsidP="009C372C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right w:val="nil"/>
            </w:tcBorders>
          </w:tcPr>
          <w:p w14:paraId="4DEFC067" w14:textId="77777777" w:rsidR="009C372C" w:rsidRPr="00CD4FB0" w:rsidRDefault="009C372C" w:rsidP="009C372C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4B4D38E" w14:textId="0EED2490" w:rsidR="009C372C" w:rsidRPr="00CD4FB0" w:rsidRDefault="009C372C" w:rsidP="009C372C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4B4D38F" w14:textId="34CB0B6C" w:rsidR="009C372C" w:rsidRPr="00CD4FB0" w:rsidRDefault="009C372C" w:rsidP="009C372C">
            <w:pPr>
              <w:pStyle w:val="CordiaNew"/>
              <w:ind w:left="-151" w:right="-98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64B4D390" w14:textId="3C65368D" w:rsidR="009C372C" w:rsidRPr="00CD4FB0" w:rsidRDefault="009C372C" w:rsidP="009C372C">
            <w:pPr>
              <w:pStyle w:val="CordiaNew"/>
              <w:ind w:left="-151" w:right="-98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  <w:r>
              <w:rPr>
                <w:rFonts w:ascii="BrowalliaUPC" w:hAnsi="BrowalliaUPC" w:cs="BrowalliaUPC"/>
                <w:color w:val="auto"/>
                <w:sz w:val="28"/>
                <w:szCs w:val="28"/>
              </w:rPr>
              <w:t>2565</w:t>
            </w:r>
          </w:p>
        </w:tc>
      </w:tr>
      <w:tr w:rsidR="002E7A6F" w:rsidRPr="00CD4FB0" w14:paraId="64B4D39E" w14:textId="77777777" w:rsidTr="00AE2849">
        <w:trPr>
          <w:cantSplit/>
          <w:trHeight w:hRule="exact" w:val="367"/>
        </w:trPr>
        <w:tc>
          <w:tcPr>
            <w:tcW w:w="3778" w:type="dxa"/>
          </w:tcPr>
          <w:p w14:paraId="64B4D396" w14:textId="77777777" w:rsidR="002E7A6F" w:rsidRPr="00CD4FB0" w:rsidRDefault="002E7A6F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49" w:type="dxa"/>
            <w:tcBorders>
              <w:top w:val="single" w:sz="4" w:space="0" w:color="auto"/>
              <w:right w:val="nil"/>
            </w:tcBorders>
          </w:tcPr>
          <w:p w14:paraId="58B03D18" w14:textId="77777777" w:rsidR="002E7A6F" w:rsidRPr="00CD4FB0" w:rsidRDefault="002E7A6F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69A93F11" w14:textId="77777777" w:rsidR="002E7A6F" w:rsidRPr="00CD4FB0" w:rsidRDefault="002E7A6F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64B4D397" w14:textId="2692D2AF" w:rsidR="002E7A6F" w:rsidRPr="00CD4FB0" w:rsidRDefault="002E7A6F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64B4D398" w14:textId="77777777" w:rsidR="002E7A6F" w:rsidRPr="00CD4FB0" w:rsidRDefault="002E7A6F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64B4D399" w14:textId="77777777" w:rsidR="002E7A6F" w:rsidRPr="00CD4FB0" w:rsidRDefault="002E7A6F" w:rsidP="00342C0A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E7A6F" w:rsidRPr="00CD4FB0" w14:paraId="64B4D3A7" w14:textId="77777777" w:rsidTr="00AE2849">
        <w:trPr>
          <w:cantSplit/>
        </w:trPr>
        <w:tc>
          <w:tcPr>
            <w:tcW w:w="3778" w:type="dxa"/>
          </w:tcPr>
          <w:p w14:paraId="64B4D39F" w14:textId="1443A786" w:rsidR="002E7A6F" w:rsidRPr="00CD4FB0" w:rsidRDefault="002E7A6F" w:rsidP="004659CE">
            <w:pPr>
              <w:pStyle w:val="AAheadingwocontents"/>
              <w:spacing w:line="240" w:lineRule="auto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49" w:type="dxa"/>
            <w:tcBorders>
              <w:right w:val="nil"/>
            </w:tcBorders>
          </w:tcPr>
          <w:p w14:paraId="09450132" w14:textId="39219B4D" w:rsidR="002E7A6F" w:rsidRPr="00CD4FB0" w:rsidRDefault="00640973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158,214,954</w:t>
            </w:r>
          </w:p>
        </w:tc>
        <w:tc>
          <w:tcPr>
            <w:tcW w:w="236" w:type="dxa"/>
            <w:tcBorders>
              <w:right w:val="nil"/>
            </w:tcBorders>
          </w:tcPr>
          <w:p w14:paraId="5DFA7FCB" w14:textId="77777777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</w:tcBorders>
          </w:tcPr>
          <w:p w14:paraId="64B4D3A0" w14:textId="2F7CD8A3" w:rsidR="002E7A6F" w:rsidRPr="00CD4FB0" w:rsidRDefault="001A5BB6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158,214,954</w:t>
            </w:r>
          </w:p>
        </w:tc>
        <w:tc>
          <w:tcPr>
            <w:tcW w:w="236" w:type="dxa"/>
            <w:tcBorders>
              <w:left w:val="nil"/>
            </w:tcBorders>
          </w:tcPr>
          <w:p w14:paraId="64B4D3A1" w14:textId="77777777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right w:val="nil"/>
            </w:tcBorders>
          </w:tcPr>
          <w:p w14:paraId="64B4D3A2" w14:textId="4C01985A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123,025,506</w:t>
            </w:r>
          </w:p>
        </w:tc>
      </w:tr>
      <w:tr w:rsidR="002E7A6F" w:rsidRPr="00CD4FB0" w14:paraId="64B4D3B0" w14:textId="77777777" w:rsidTr="00AE2849">
        <w:trPr>
          <w:cantSplit/>
        </w:trPr>
        <w:tc>
          <w:tcPr>
            <w:tcW w:w="3778" w:type="dxa"/>
          </w:tcPr>
          <w:p w14:paraId="68E5B2E1" w14:textId="77777777" w:rsidR="00AE2849" w:rsidRDefault="002E7A6F" w:rsidP="004659CE">
            <w:pPr>
              <w:spacing w:line="240" w:lineRule="auto"/>
              <w:ind w:right="-119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</w:t>
            </w:r>
            <w:r w:rsidR="00AE2849">
              <w:rPr>
                <w:rFonts w:ascii="BrowalliaUPC" w:hAnsi="BrowalliaUPC" w:cs="BrowalliaUPC" w:hint="cs"/>
                <w:sz w:val="28"/>
                <w:szCs w:val="28"/>
                <w:cs/>
              </w:rPr>
              <w:t>ด้านเครดิตที่คาดว่า</w:t>
            </w:r>
          </w:p>
          <w:p w14:paraId="64B4D3A8" w14:textId="471B7D0B" w:rsidR="002E7A6F" w:rsidRPr="00CD4FB0" w:rsidRDefault="00EC7CB4" w:rsidP="005517AB">
            <w:pPr>
              <w:tabs>
                <w:tab w:val="clear" w:pos="227"/>
              </w:tabs>
              <w:spacing w:line="240" w:lineRule="auto"/>
              <w:ind w:left="274" w:right="-119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="00AE2849">
              <w:rPr>
                <w:rFonts w:ascii="BrowalliaUPC" w:hAnsi="BrowalliaUPC" w:cs="BrowalliaUPC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49" w:type="dxa"/>
            <w:tcBorders>
              <w:bottom w:val="single" w:sz="4" w:space="0" w:color="auto"/>
              <w:right w:val="nil"/>
            </w:tcBorders>
          </w:tcPr>
          <w:p w14:paraId="06B10DBA" w14:textId="77777777" w:rsidR="002924BF" w:rsidRDefault="002924B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1781969" w14:textId="654AEE9E" w:rsidR="002E7A6F" w:rsidRPr="00CD4FB0" w:rsidRDefault="00640973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(11,993,059)</w:t>
            </w:r>
          </w:p>
        </w:tc>
        <w:tc>
          <w:tcPr>
            <w:tcW w:w="236" w:type="dxa"/>
            <w:tcBorders>
              <w:right w:val="nil"/>
            </w:tcBorders>
          </w:tcPr>
          <w:p w14:paraId="13E0C81E" w14:textId="77777777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bottom w:val="single" w:sz="4" w:space="0" w:color="auto"/>
            </w:tcBorders>
          </w:tcPr>
          <w:p w14:paraId="27C76AB7" w14:textId="77777777" w:rsidR="002924BF" w:rsidRDefault="002924B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3A9" w14:textId="51684261" w:rsidR="002E7A6F" w:rsidRPr="00CD4FB0" w:rsidRDefault="001A5BB6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(11,993,059)</w:t>
            </w:r>
          </w:p>
        </w:tc>
        <w:tc>
          <w:tcPr>
            <w:tcW w:w="236" w:type="dxa"/>
            <w:tcBorders>
              <w:left w:val="nil"/>
            </w:tcBorders>
          </w:tcPr>
          <w:p w14:paraId="64B4D3AA" w14:textId="77777777" w:rsidR="002E7A6F" w:rsidRPr="00CD4FB0" w:rsidRDefault="002E7A6F" w:rsidP="004659CE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7D0FADAD" w14:textId="77777777" w:rsidR="002924BF" w:rsidRDefault="002924BF" w:rsidP="004659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4B4D3AB" w14:textId="2855C267" w:rsidR="002E7A6F" w:rsidRPr="00CD4FB0" w:rsidRDefault="002E7A6F" w:rsidP="004659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(4,802,706)</w:t>
            </w:r>
          </w:p>
        </w:tc>
      </w:tr>
      <w:tr w:rsidR="002E7A6F" w:rsidRPr="00CD4FB0" w14:paraId="64B4D3B9" w14:textId="77777777" w:rsidTr="00AE2849">
        <w:trPr>
          <w:cantSplit/>
        </w:trPr>
        <w:tc>
          <w:tcPr>
            <w:tcW w:w="3778" w:type="dxa"/>
          </w:tcPr>
          <w:p w14:paraId="64B4D3B1" w14:textId="77777777" w:rsidR="002E7A6F" w:rsidRPr="00CD4FB0" w:rsidRDefault="002E7A6F" w:rsidP="004659CE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649" w:type="dxa"/>
            <w:tcBorders>
              <w:top w:val="single" w:sz="4" w:space="0" w:color="auto"/>
              <w:right w:val="nil"/>
            </w:tcBorders>
          </w:tcPr>
          <w:p w14:paraId="7FEBF99C" w14:textId="76C317E8" w:rsidR="002E7A6F" w:rsidRPr="00CD4FB0" w:rsidRDefault="00640973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146,221,895</w:t>
            </w:r>
          </w:p>
        </w:tc>
        <w:tc>
          <w:tcPr>
            <w:tcW w:w="236" w:type="dxa"/>
            <w:tcBorders>
              <w:right w:val="nil"/>
            </w:tcBorders>
          </w:tcPr>
          <w:p w14:paraId="3AD802C2" w14:textId="77777777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</w:tcBorders>
          </w:tcPr>
          <w:p w14:paraId="64B4D3B2" w14:textId="56F5B620" w:rsidR="002E7A6F" w:rsidRPr="00CD4FB0" w:rsidRDefault="001A5BB6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146,221,895</w:t>
            </w:r>
          </w:p>
        </w:tc>
        <w:tc>
          <w:tcPr>
            <w:tcW w:w="236" w:type="dxa"/>
            <w:tcBorders>
              <w:left w:val="nil"/>
            </w:tcBorders>
          </w:tcPr>
          <w:p w14:paraId="64B4D3B3" w14:textId="77777777" w:rsidR="002E7A6F" w:rsidRPr="00CD4FB0" w:rsidRDefault="002E7A6F" w:rsidP="004659CE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right w:val="nil"/>
            </w:tcBorders>
          </w:tcPr>
          <w:p w14:paraId="64B4D3B4" w14:textId="1ED5109C" w:rsidR="002E7A6F" w:rsidRPr="00CD4FB0" w:rsidRDefault="002E7A6F" w:rsidP="004659CE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118,222,800</w:t>
            </w:r>
          </w:p>
        </w:tc>
      </w:tr>
      <w:tr w:rsidR="002E7A6F" w:rsidRPr="00CD4FB0" w14:paraId="64B4D3C2" w14:textId="77777777" w:rsidTr="00AE2849">
        <w:trPr>
          <w:cantSplit/>
        </w:trPr>
        <w:tc>
          <w:tcPr>
            <w:tcW w:w="3778" w:type="dxa"/>
          </w:tcPr>
          <w:p w14:paraId="64B4D3BA" w14:textId="42D68F83" w:rsidR="002E7A6F" w:rsidRPr="00CD4FB0" w:rsidRDefault="002E7A6F" w:rsidP="004659CE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49" w:type="dxa"/>
            <w:tcBorders>
              <w:bottom w:val="single" w:sz="4" w:space="0" w:color="auto"/>
              <w:right w:val="nil"/>
            </w:tcBorders>
          </w:tcPr>
          <w:p w14:paraId="5616FD28" w14:textId="399EE806" w:rsidR="002E7A6F" w:rsidRPr="00CD4FB0" w:rsidRDefault="00640973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10,650,142</w:t>
            </w:r>
          </w:p>
        </w:tc>
        <w:tc>
          <w:tcPr>
            <w:tcW w:w="236" w:type="dxa"/>
            <w:tcBorders>
              <w:right w:val="nil"/>
            </w:tcBorders>
          </w:tcPr>
          <w:p w14:paraId="26AA3FE7" w14:textId="77777777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left w:val="nil"/>
              <w:bottom w:val="single" w:sz="4" w:space="0" w:color="auto"/>
            </w:tcBorders>
          </w:tcPr>
          <w:p w14:paraId="64B4D3BB" w14:textId="6B3595DF" w:rsidR="002E7A6F" w:rsidRPr="001A5BB6" w:rsidRDefault="001A5BB6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10</w:t>
            </w:r>
            <w:r>
              <w:rPr>
                <w:rFonts w:ascii="BrowalliaUPC" w:hAnsi="BrowalliaUPC" w:cs="BrowalliaUPC"/>
                <w:sz w:val="28"/>
                <w:szCs w:val="28"/>
              </w:rPr>
              <w:t>,700,142</w:t>
            </w:r>
          </w:p>
        </w:tc>
        <w:tc>
          <w:tcPr>
            <w:tcW w:w="236" w:type="dxa"/>
            <w:tcBorders>
              <w:left w:val="nil"/>
            </w:tcBorders>
          </w:tcPr>
          <w:p w14:paraId="64B4D3BC" w14:textId="77777777" w:rsidR="002E7A6F" w:rsidRPr="00CD4FB0" w:rsidRDefault="002E7A6F" w:rsidP="004659CE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left w:val="nil"/>
              <w:bottom w:val="single" w:sz="4" w:space="0" w:color="auto"/>
              <w:right w:val="nil"/>
            </w:tcBorders>
          </w:tcPr>
          <w:p w14:paraId="64B4D3BD" w14:textId="6EEAE27F" w:rsidR="002E7A6F" w:rsidRPr="00CD4FB0" w:rsidRDefault="002E7A6F" w:rsidP="004659CE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6,612,017</w:t>
            </w:r>
          </w:p>
        </w:tc>
      </w:tr>
      <w:tr w:rsidR="002E7A6F" w:rsidRPr="00CD4FB0" w14:paraId="64B4D3D4" w14:textId="77777777" w:rsidTr="00AE2849">
        <w:trPr>
          <w:cantSplit/>
        </w:trPr>
        <w:tc>
          <w:tcPr>
            <w:tcW w:w="3778" w:type="dxa"/>
          </w:tcPr>
          <w:p w14:paraId="64B4D3CC" w14:textId="77777777" w:rsidR="002E7A6F" w:rsidRPr="00CD4FB0" w:rsidRDefault="002E7A6F" w:rsidP="004659CE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D409477" w14:textId="2D7029D0" w:rsidR="002E7A6F" w:rsidRPr="00CD4FB0" w:rsidRDefault="00640973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156,872,037</w:t>
            </w:r>
          </w:p>
        </w:tc>
        <w:tc>
          <w:tcPr>
            <w:tcW w:w="236" w:type="dxa"/>
            <w:tcBorders>
              <w:right w:val="nil"/>
            </w:tcBorders>
          </w:tcPr>
          <w:p w14:paraId="16AF486F" w14:textId="77777777" w:rsidR="002E7A6F" w:rsidRPr="00CD4FB0" w:rsidRDefault="002E7A6F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64B4D3CD" w14:textId="5A58340C" w:rsidR="002E7A6F" w:rsidRPr="00CD4FB0" w:rsidRDefault="001A5BB6" w:rsidP="004659CE">
            <w:pPr>
              <w:spacing w:line="240" w:lineRule="auto"/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156,922,037</w:t>
            </w:r>
          </w:p>
        </w:tc>
        <w:tc>
          <w:tcPr>
            <w:tcW w:w="236" w:type="dxa"/>
            <w:tcBorders>
              <w:left w:val="nil"/>
            </w:tcBorders>
          </w:tcPr>
          <w:p w14:paraId="64B4D3CE" w14:textId="77777777" w:rsidR="002E7A6F" w:rsidRPr="00CD4FB0" w:rsidRDefault="002E7A6F" w:rsidP="004659CE">
            <w:pPr>
              <w:pStyle w:val="BodyTextIndent3"/>
              <w:tabs>
                <w:tab w:val="left" w:pos="5018"/>
              </w:tabs>
              <w:ind w:left="-113" w:right="-3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4B4D3CF" w14:textId="44001A52" w:rsidR="002E7A6F" w:rsidRPr="00CD4FB0" w:rsidRDefault="002E7A6F" w:rsidP="004659CE">
            <w:pPr>
              <w:spacing w:line="240" w:lineRule="auto"/>
              <w:ind w:left="-113" w:right="-32" w:hanging="13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124,834,817</w:t>
            </w:r>
          </w:p>
        </w:tc>
      </w:tr>
    </w:tbl>
    <w:p w14:paraId="544DAF4E" w14:textId="58A673CF" w:rsidR="005572FC" w:rsidRPr="00CD4FB0" w:rsidRDefault="005572FC" w:rsidP="00807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4AFFE64" w14:textId="54720F84" w:rsidR="008F2657" w:rsidRPr="00CD4FB0" w:rsidRDefault="008F2657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ค่าเผื่อผลขาดทุน</w:t>
      </w:r>
      <w:r w:rsidR="00245764">
        <w:rPr>
          <w:rFonts w:ascii="BrowalliaUPC" w:hAnsi="BrowalliaUPC" w:cs="BrowalliaUPC" w:hint="cs"/>
          <w:sz w:val="28"/>
          <w:szCs w:val="28"/>
          <w:cs/>
        </w:rPr>
        <w:t>ด้านเค</w:t>
      </w:r>
      <w:r w:rsidR="00D7209D">
        <w:rPr>
          <w:rFonts w:ascii="BrowalliaUPC" w:hAnsi="BrowalliaUPC" w:cs="BrowalliaUPC" w:hint="cs"/>
          <w:sz w:val="28"/>
          <w:szCs w:val="28"/>
          <w:cs/>
        </w:rPr>
        <w:t>รดิตที่คาดว่า</w:t>
      </w:r>
      <w:r w:rsidR="004232E3">
        <w:rPr>
          <w:rFonts w:ascii="BrowalliaUPC" w:hAnsi="BrowalliaUPC" w:cs="BrowalliaUPC" w:hint="cs"/>
          <w:sz w:val="28"/>
          <w:szCs w:val="28"/>
          <w:cs/>
        </w:rPr>
        <w:t>จะเกิดขึ้น</w:t>
      </w:r>
      <w:r w:rsidRPr="00CD4FB0">
        <w:rPr>
          <w:rFonts w:ascii="BrowalliaUPC" w:hAnsi="BrowalliaUPC" w:cs="BrowalliaUPC"/>
          <w:sz w:val="28"/>
          <w:szCs w:val="28"/>
          <w:cs/>
        </w:rPr>
        <w:t>สำหรับลูกหนี้การค้ามีดังนี้</w:t>
      </w:r>
    </w:p>
    <w:p w14:paraId="764D0351" w14:textId="77777777" w:rsidR="00AF10B3" w:rsidRDefault="00AF10B3" w:rsidP="008F2657">
      <w:pPr>
        <w:pStyle w:val="ListParagraph"/>
        <w:tabs>
          <w:tab w:val="left" w:pos="2160"/>
          <w:tab w:val="left" w:pos="2880"/>
        </w:tabs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13"/>
        <w:gridCol w:w="1800"/>
        <w:gridCol w:w="1620"/>
        <w:gridCol w:w="1710"/>
      </w:tblGrid>
      <w:tr w:rsidR="003D0612" w:rsidRPr="00492507" w14:paraId="4236D52D" w14:textId="77777777" w:rsidTr="00492507">
        <w:tc>
          <w:tcPr>
            <w:tcW w:w="3813" w:type="dxa"/>
          </w:tcPr>
          <w:p w14:paraId="005F7B6A" w14:textId="77777777" w:rsidR="003D0612" w:rsidRPr="00492507" w:rsidRDefault="003D0612" w:rsidP="00A00FA3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30" w:type="dxa"/>
            <w:gridSpan w:val="3"/>
          </w:tcPr>
          <w:p w14:paraId="6A0E5098" w14:textId="77777777" w:rsidR="003D0612" w:rsidRPr="00492507" w:rsidRDefault="003D0612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3D0612" w:rsidRPr="00492507" w14:paraId="696DD5A2" w14:textId="77777777" w:rsidTr="00492507">
        <w:tc>
          <w:tcPr>
            <w:tcW w:w="3813" w:type="dxa"/>
          </w:tcPr>
          <w:p w14:paraId="4C9CEE2C" w14:textId="77777777" w:rsidR="003D0612" w:rsidRPr="00492507" w:rsidRDefault="003D0612" w:rsidP="00A00FA3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30" w:type="dxa"/>
            <w:gridSpan w:val="3"/>
          </w:tcPr>
          <w:p w14:paraId="3B69EB1F" w14:textId="0BB0B212" w:rsidR="003D0612" w:rsidRPr="00492507" w:rsidRDefault="00B05315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3D0612" w:rsidRPr="00492507" w14:paraId="3AA4073B" w14:textId="77777777" w:rsidTr="00492507">
        <w:tc>
          <w:tcPr>
            <w:tcW w:w="3813" w:type="dxa"/>
          </w:tcPr>
          <w:p w14:paraId="35A98BBB" w14:textId="77777777" w:rsidR="003D0612" w:rsidRPr="00492507" w:rsidRDefault="003D0612" w:rsidP="00A00FA3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30" w:type="dxa"/>
            <w:gridSpan w:val="3"/>
          </w:tcPr>
          <w:p w14:paraId="446263A5" w14:textId="77777777" w:rsidR="003D0612" w:rsidRPr="00492507" w:rsidRDefault="003D0612" w:rsidP="00A00FA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3D0612" w:rsidRPr="00492507" w14:paraId="43FABC7E" w14:textId="77777777" w:rsidTr="00492507">
        <w:trPr>
          <w:trHeight w:val="1248"/>
        </w:trPr>
        <w:tc>
          <w:tcPr>
            <w:tcW w:w="3813" w:type="dxa"/>
            <w:vAlign w:val="bottom"/>
          </w:tcPr>
          <w:p w14:paraId="41B622A6" w14:textId="77777777" w:rsidR="003D0612" w:rsidRPr="00492507" w:rsidRDefault="003D0612" w:rsidP="00A00FA3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อายุลูกหนี้</w:t>
            </w:r>
          </w:p>
        </w:tc>
        <w:tc>
          <w:tcPr>
            <w:tcW w:w="1800" w:type="dxa"/>
            <w:vAlign w:val="bottom"/>
          </w:tcPr>
          <w:p w14:paraId="035C0756" w14:textId="03C179DE" w:rsidR="003D0612" w:rsidRPr="00492507" w:rsidRDefault="003D0612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อัตราค่าเผื่อผลขาดทุน</w:t>
            </w:r>
            <w:r w:rsidR="00446904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>ด้านเครดิต</w:t>
            </w:r>
            <w:r w:rsidR="00492507">
              <w:rPr>
                <w:rFonts w:ascii="BrowalliaUPC" w:hAnsi="BrowalliaUPC" w:cs="BrowalliaUPC"/>
                <w:sz w:val="28"/>
                <w:szCs w:val="28"/>
              </w:rPr>
              <w:br/>
            </w:r>
            <w:r w:rsidR="00B042EA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>ที่</w:t>
            </w:r>
            <w:r w:rsidR="00B37D99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>คาดว่าจะเกิดขึ้น</w:t>
            </w:r>
          </w:p>
          <w:p w14:paraId="7C921739" w14:textId="77777777" w:rsidR="003D0612" w:rsidRPr="00492507" w:rsidRDefault="003D0612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ร้อยละ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0B91F3A0" w14:textId="77777777" w:rsidR="003D0612" w:rsidRPr="00492507" w:rsidRDefault="003D0612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</w:tcPr>
          <w:p w14:paraId="793BF5CC" w14:textId="4FC48CA2" w:rsidR="003D0612" w:rsidRPr="00492507" w:rsidRDefault="003D0612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</w:t>
            </w:r>
            <w:r w:rsidR="00446904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>ด้านเครดิต</w:t>
            </w:r>
            <w:r w:rsidR="00B37D99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3D0612" w:rsidRPr="00492507" w14:paraId="68B3699C" w14:textId="77777777" w:rsidTr="00492507">
        <w:trPr>
          <w:trHeight w:val="222"/>
        </w:trPr>
        <w:tc>
          <w:tcPr>
            <w:tcW w:w="3813" w:type="dxa"/>
          </w:tcPr>
          <w:p w14:paraId="051E18A0" w14:textId="77777777" w:rsidR="003D0612" w:rsidRPr="00492507" w:rsidRDefault="003D0612" w:rsidP="00A00FA3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A36659" w14:textId="77777777" w:rsidR="003D0612" w:rsidRPr="00492507" w:rsidRDefault="003D0612" w:rsidP="00A00FA3">
            <w:pPr>
              <w:ind w:right="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9A5554" w14:textId="77777777" w:rsidR="003D0612" w:rsidRPr="00492507" w:rsidRDefault="003D0612" w:rsidP="00A00FA3">
            <w:pPr>
              <w:ind w:right="-43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C827B1" w14:textId="77777777" w:rsidR="003D0612" w:rsidRPr="00492507" w:rsidRDefault="003D0612" w:rsidP="00A00FA3">
            <w:pPr>
              <w:ind w:right="-43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D0612" w:rsidRPr="00492507" w14:paraId="690415B1" w14:textId="77777777" w:rsidTr="00492507">
        <w:trPr>
          <w:trHeight w:val="312"/>
        </w:trPr>
        <w:tc>
          <w:tcPr>
            <w:tcW w:w="3813" w:type="dxa"/>
          </w:tcPr>
          <w:p w14:paraId="45E76AAD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59F442FE" w14:textId="3765CA48" w:rsidR="003D0612" w:rsidRPr="00492507" w:rsidRDefault="002A54B4" w:rsidP="00A00FA3">
            <w:pPr>
              <w:ind w:right="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ABAE371" w14:textId="209DC0C3" w:rsidR="003D0612" w:rsidRPr="00492507" w:rsidRDefault="009C160B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78,811,217</w:t>
            </w:r>
          </w:p>
        </w:tc>
        <w:tc>
          <w:tcPr>
            <w:tcW w:w="1710" w:type="dxa"/>
          </w:tcPr>
          <w:p w14:paraId="3EB41F5F" w14:textId="7D457335" w:rsidR="003D0612" w:rsidRPr="00492507" w:rsidRDefault="00492507" w:rsidP="00EA5B0B">
            <w:pPr>
              <w:tabs>
                <w:tab w:val="clear" w:pos="680"/>
              </w:tabs>
              <w:ind w:right="-25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69148D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</w:t>
            </w:r>
            <w:r w:rsidR="002A54B4"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D0612" w:rsidRPr="00492507" w14:paraId="7B451F73" w14:textId="77777777" w:rsidTr="00492507">
        <w:tc>
          <w:tcPr>
            <w:tcW w:w="3813" w:type="dxa"/>
          </w:tcPr>
          <w:p w14:paraId="5CC11DB0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779CC279" w14:textId="6947FA13" w:rsidR="003D0612" w:rsidRPr="00492507" w:rsidRDefault="002A54B4" w:rsidP="00A00FA3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0.01</w:t>
            </w:r>
          </w:p>
        </w:tc>
        <w:tc>
          <w:tcPr>
            <w:tcW w:w="1620" w:type="dxa"/>
          </w:tcPr>
          <w:p w14:paraId="53DD9E7B" w14:textId="7E0CB005" w:rsidR="003D0612" w:rsidRPr="00492507" w:rsidRDefault="009C160B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50,350,322</w:t>
            </w:r>
          </w:p>
        </w:tc>
        <w:tc>
          <w:tcPr>
            <w:tcW w:w="1710" w:type="dxa"/>
            <w:shd w:val="clear" w:color="auto" w:fill="auto"/>
          </w:tcPr>
          <w:p w14:paraId="7815BEB4" w14:textId="6ECC9CC2" w:rsidR="003D0612" w:rsidRPr="00492507" w:rsidRDefault="002A54B4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594</w:t>
            </w:r>
          </w:p>
        </w:tc>
      </w:tr>
      <w:tr w:rsidR="003D0612" w:rsidRPr="00492507" w14:paraId="16C874CE" w14:textId="77777777" w:rsidTr="00492507">
        <w:tc>
          <w:tcPr>
            <w:tcW w:w="3813" w:type="dxa"/>
          </w:tcPr>
          <w:p w14:paraId="25D47ACE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3 - 6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6377F432" w14:textId="646C2AF2" w:rsidR="003D0612" w:rsidRPr="00492507" w:rsidRDefault="002A54B4" w:rsidP="00A00FA3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0.20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0.28</w:t>
            </w:r>
          </w:p>
        </w:tc>
        <w:tc>
          <w:tcPr>
            <w:tcW w:w="1620" w:type="dxa"/>
          </w:tcPr>
          <w:p w14:paraId="0BE00752" w14:textId="69618754" w:rsidR="003D0612" w:rsidRPr="00492507" w:rsidRDefault="009C160B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9,756,056</w:t>
            </w:r>
          </w:p>
        </w:tc>
        <w:tc>
          <w:tcPr>
            <w:tcW w:w="1710" w:type="dxa"/>
            <w:shd w:val="clear" w:color="auto" w:fill="auto"/>
          </w:tcPr>
          <w:p w14:paraId="2C859082" w14:textId="2EE680F2" w:rsidR="003D0612" w:rsidRPr="00492507" w:rsidRDefault="002A54B4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20,820</w:t>
            </w:r>
          </w:p>
        </w:tc>
      </w:tr>
      <w:tr w:rsidR="003D0612" w:rsidRPr="00492507" w14:paraId="2AB6A262" w14:textId="77777777" w:rsidTr="00492507">
        <w:tc>
          <w:tcPr>
            <w:tcW w:w="3813" w:type="dxa"/>
          </w:tcPr>
          <w:p w14:paraId="2335CBBE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6 - 12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61D607BF" w14:textId="5465D0EF" w:rsidR="003D0612" w:rsidRPr="00492507" w:rsidRDefault="002A54B4" w:rsidP="00A00FA3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2.55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4.20</w:t>
            </w:r>
          </w:p>
        </w:tc>
        <w:tc>
          <w:tcPr>
            <w:tcW w:w="1620" w:type="dxa"/>
          </w:tcPr>
          <w:p w14:paraId="6AF40E6A" w14:textId="5F15AD39" w:rsidR="003D0612" w:rsidRPr="00492507" w:rsidRDefault="009C160B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11,775,875</w:t>
            </w:r>
          </w:p>
        </w:tc>
        <w:tc>
          <w:tcPr>
            <w:tcW w:w="1710" w:type="dxa"/>
            <w:shd w:val="clear" w:color="auto" w:fill="auto"/>
          </w:tcPr>
          <w:p w14:paraId="2FD9E528" w14:textId="707BE697" w:rsidR="003D0612" w:rsidRPr="00492507" w:rsidRDefault="002A54B4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8,104,742</w:t>
            </w:r>
          </w:p>
        </w:tc>
      </w:tr>
      <w:tr w:rsidR="003D0612" w:rsidRPr="00492507" w14:paraId="3863EAE6" w14:textId="77777777" w:rsidTr="00492507">
        <w:tc>
          <w:tcPr>
            <w:tcW w:w="3813" w:type="dxa"/>
          </w:tcPr>
          <w:p w14:paraId="3B8055A8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12 -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 xml:space="preserve">24 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4562CF85" w14:textId="54F4CD64" w:rsidR="003D0612" w:rsidRPr="00492507" w:rsidRDefault="002A54B4" w:rsidP="00A00FA3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8.41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11.44</w:t>
            </w:r>
          </w:p>
        </w:tc>
        <w:tc>
          <w:tcPr>
            <w:tcW w:w="1620" w:type="dxa"/>
          </w:tcPr>
          <w:p w14:paraId="7ABFF1B6" w14:textId="247263E5" w:rsidR="003D0612" w:rsidRPr="00492507" w:rsidRDefault="009C160B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3,127,484</w:t>
            </w:r>
          </w:p>
        </w:tc>
        <w:tc>
          <w:tcPr>
            <w:tcW w:w="1710" w:type="dxa"/>
            <w:shd w:val="clear" w:color="auto" w:fill="auto"/>
          </w:tcPr>
          <w:p w14:paraId="30A8CF80" w14:textId="1424B327" w:rsidR="003D0612" w:rsidRPr="00492507" w:rsidRDefault="002A54B4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325,192</w:t>
            </w:r>
          </w:p>
        </w:tc>
      </w:tr>
      <w:tr w:rsidR="003D0612" w:rsidRPr="00492507" w14:paraId="6AC91337" w14:textId="77777777" w:rsidTr="00492507">
        <w:tc>
          <w:tcPr>
            <w:tcW w:w="3813" w:type="dxa"/>
          </w:tcPr>
          <w:p w14:paraId="6C375B8F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 xml:space="preserve">24 - 36 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</w:tcPr>
          <w:p w14:paraId="22C06D45" w14:textId="7C590A0F" w:rsidR="003D0612" w:rsidRPr="00492507" w:rsidRDefault="002A54B4" w:rsidP="00A00FA3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24.18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25.05</w:t>
            </w:r>
          </w:p>
        </w:tc>
        <w:tc>
          <w:tcPr>
            <w:tcW w:w="1620" w:type="dxa"/>
          </w:tcPr>
          <w:p w14:paraId="4B2CAE55" w14:textId="10BD4B7C" w:rsidR="003D0612" w:rsidRPr="00492507" w:rsidRDefault="009C160B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828,500</w:t>
            </w:r>
          </w:p>
        </w:tc>
        <w:tc>
          <w:tcPr>
            <w:tcW w:w="1710" w:type="dxa"/>
            <w:shd w:val="clear" w:color="auto" w:fill="auto"/>
          </w:tcPr>
          <w:p w14:paraId="0C28CA8C" w14:textId="1F1D14F5" w:rsidR="003D0612" w:rsidRPr="00492507" w:rsidRDefault="002A54B4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206,930</w:t>
            </w:r>
          </w:p>
        </w:tc>
      </w:tr>
      <w:tr w:rsidR="003D0612" w:rsidRPr="00492507" w14:paraId="5D724A2C" w14:textId="77777777" w:rsidTr="00492507">
        <w:tc>
          <w:tcPr>
            <w:tcW w:w="3813" w:type="dxa"/>
          </w:tcPr>
          <w:p w14:paraId="3EF30736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800" w:type="dxa"/>
            <w:shd w:val="clear" w:color="auto" w:fill="auto"/>
          </w:tcPr>
          <w:p w14:paraId="0C68818E" w14:textId="08C484DD" w:rsidR="003D0612" w:rsidRPr="00492507" w:rsidRDefault="002A54B4" w:rsidP="00A00FA3">
            <w:pPr>
              <w:ind w:right="-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45.04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="009C5305"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8"/>
                <w:szCs w:val="28"/>
              </w:rPr>
              <w:t>51.82</w:t>
            </w:r>
          </w:p>
        </w:tc>
        <w:tc>
          <w:tcPr>
            <w:tcW w:w="1620" w:type="dxa"/>
          </w:tcPr>
          <w:p w14:paraId="203EDD62" w14:textId="411FD5F1" w:rsidR="003D0612" w:rsidRPr="00492507" w:rsidRDefault="009C160B" w:rsidP="00A00FA3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</w:rPr>
              <w:t>3,565,500</w:t>
            </w:r>
          </w:p>
        </w:tc>
        <w:tc>
          <w:tcPr>
            <w:tcW w:w="1710" w:type="dxa"/>
            <w:shd w:val="clear" w:color="auto" w:fill="auto"/>
          </w:tcPr>
          <w:p w14:paraId="26BFC64E" w14:textId="63FE7946" w:rsidR="003D0612" w:rsidRPr="00492507" w:rsidRDefault="002A54B4" w:rsidP="00A00FA3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92507">
              <w:rPr>
                <w:rFonts w:ascii="BrowalliaUPC" w:hAnsi="BrowalliaUPC" w:cs="BrowalliaUPC" w:hint="cs"/>
                <w:sz w:val="28"/>
                <w:szCs w:val="28"/>
                <w:cs/>
              </w:rPr>
              <w:t>3,334,781</w:t>
            </w:r>
          </w:p>
        </w:tc>
      </w:tr>
      <w:tr w:rsidR="003D0612" w:rsidRPr="00492507" w14:paraId="57DD1A1B" w14:textId="77777777" w:rsidTr="00492507">
        <w:tc>
          <w:tcPr>
            <w:tcW w:w="3813" w:type="dxa"/>
          </w:tcPr>
          <w:p w14:paraId="04946CC7" w14:textId="77777777" w:rsidR="003D0612" w:rsidRPr="00492507" w:rsidRDefault="003D0612" w:rsidP="009C5305">
            <w:pPr>
              <w:ind w:left="-104" w:right="-43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D1DCC42" w14:textId="77777777" w:rsidR="003D0612" w:rsidRPr="00492507" w:rsidRDefault="003D0612" w:rsidP="00A00FA3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31E223" w14:textId="51AF8B62" w:rsidR="003D0612" w:rsidRPr="00492507" w:rsidRDefault="009C160B" w:rsidP="00A00FA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92507">
              <w:rPr>
                <w:rFonts w:ascii="BrowalliaUPC" w:hAnsi="BrowalliaUPC" w:cs="BrowalliaUPC"/>
                <w:sz w:val="28"/>
                <w:szCs w:val="28"/>
                <w:lang w:val="en-GB"/>
              </w:rPr>
              <w:t>158,214,954</w:t>
            </w:r>
          </w:p>
        </w:tc>
        <w:tc>
          <w:tcPr>
            <w:tcW w:w="1710" w:type="dxa"/>
            <w:shd w:val="clear" w:color="auto" w:fill="auto"/>
          </w:tcPr>
          <w:p w14:paraId="13BD0A3F" w14:textId="40E3711C" w:rsidR="003D0612" w:rsidRPr="00492507" w:rsidRDefault="002A54B4" w:rsidP="00A00FA3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92507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11,993,059</w:t>
            </w:r>
          </w:p>
        </w:tc>
      </w:tr>
    </w:tbl>
    <w:p w14:paraId="3CFB0505" w14:textId="087A2CDB" w:rsidR="0003568C" w:rsidRDefault="0003568C" w:rsidP="00B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36"/>
          <w:szCs w:val="36"/>
        </w:rPr>
      </w:pPr>
    </w:p>
    <w:p w14:paraId="7A8CD953" w14:textId="7604D50E" w:rsidR="00F57331" w:rsidRDefault="0003568C" w:rsidP="00BE1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36"/>
          <w:szCs w:val="36"/>
        </w:rPr>
      </w:pPr>
      <w:r>
        <w:rPr>
          <w:rFonts w:ascii="BrowalliaUPC" w:hAnsi="BrowalliaUPC" w:cs="BrowalliaUPC"/>
          <w:sz w:val="36"/>
          <w:szCs w:val="36"/>
        </w:rPr>
        <w:br w:type="page"/>
      </w:r>
    </w:p>
    <w:tbl>
      <w:tblPr>
        <w:tblW w:w="907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42"/>
        <w:gridCol w:w="1276"/>
        <w:gridCol w:w="1132"/>
        <w:gridCol w:w="1138"/>
        <w:gridCol w:w="1275"/>
        <w:gridCol w:w="1133"/>
        <w:gridCol w:w="1277"/>
      </w:tblGrid>
      <w:tr w:rsidR="004D2B0F" w:rsidRPr="00492507" w14:paraId="692C8C13" w14:textId="77777777" w:rsidTr="00660CBB">
        <w:trPr>
          <w:trHeight w:val="269"/>
        </w:trPr>
        <w:tc>
          <w:tcPr>
            <w:tcW w:w="1842" w:type="dxa"/>
          </w:tcPr>
          <w:p w14:paraId="12964267" w14:textId="77777777" w:rsidR="00F57331" w:rsidRPr="00492507" w:rsidRDefault="00F57331" w:rsidP="008A33FD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231" w:type="dxa"/>
            <w:gridSpan w:val="6"/>
          </w:tcPr>
          <w:p w14:paraId="297E310D" w14:textId="47872AB3" w:rsidR="004D2B0F" w:rsidRPr="00492507" w:rsidRDefault="0078760F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บาท</w:t>
            </w:r>
          </w:p>
        </w:tc>
      </w:tr>
      <w:tr w:rsidR="00EF2838" w:rsidRPr="00492507" w14:paraId="0B238EFC" w14:textId="77777777" w:rsidTr="004D2B0F">
        <w:tc>
          <w:tcPr>
            <w:tcW w:w="1842" w:type="dxa"/>
          </w:tcPr>
          <w:p w14:paraId="6E4EAE4A" w14:textId="77777777" w:rsidR="00EF2838" w:rsidRPr="00492507" w:rsidRDefault="00EF2838" w:rsidP="008A33FD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7231" w:type="dxa"/>
            <w:gridSpan w:val="6"/>
          </w:tcPr>
          <w:p w14:paraId="5B815194" w14:textId="30F5BE76" w:rsidR="00EF2838" w:rsidRPr="00492507" w:rsidRDefault="003D0612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CD449F" w:rsidRPr="00492507" w14:paraId="1058D031" w14:textId="77777777" w:rsidTr="004D2B0F">
        <w:tc>
          <w:tcPr>
            <w:tcW w:w="1842" w:type="dxa"/>
          </w:tcPr>
          <w:p w14:paraId="50DEC293" w14:textId="77777777" w:rsidR="00CD449F" w:rsidRPr="00492507" w:rsidRDefault="00CD449F" w:rsidP="008A33FD">
            <w:pPr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546" w:type="dxa"/>
            <w:gridSpan w:val="3"/>
          </w:tcPr>
          <w:p w14:paraId="0CDB5088" w14:textId="18337033" w:rsidR="00CD449F" w:rsidRPr="00492507" w:rsidRDefault="00CD449F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4659CE" w:rsidRPr="00492507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3685" w:type="dxa"/>
            <w:gridSpan w:val="3"/>
            <w:vAlign w:val="bottom"/>
          </w:tcPr>
          <w:p w14:paraId="54AD1DB0" w14:textId="028249CC" w:rsidR="00CD449F" w:rsidRPr="00492507" w:rsidRDefault="008F4EC5" w:rsidP="008A33F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 xml:space="preserve">31 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ธันวาคม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4659CE" w:rsidRPr="00492507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</w:tr>
      <w:tr w:rsidR="00CD449F" w:rsidRPr="00492507" w14:paraId="21FD4FA2" w14:textId="77777777" w:rsidTr="004D2B0F">
        <w:trPr>
          <w:trHeight w:val="1248"/>
        </w:trPr>
        <w:tc>
          <w:tcPr>
            <w:tcW w:w="1842" w:type="dxa"/>
            <w:vAlign w:val="bottom"/>
          </w:tcPr>
          <w:p w14:paraId="3A37A6D1" w14:textId="77777777" w:rsidR="00CD449F" w:rsidRPr="00492507" w:rsidRDefault="00CD449F" w:rsidP="008A33F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อายุลูกหนี้</w:t>
            </w:r>
          </w:p>
        </w:tc>
        <w:tc>
          <w:tcPr>
            <w:tcW w:w="1276" w:type="dxa"/>
            <w:vAlign w:val="bottom"/>
          </w:tcPr>
          <w:p w14:paraId="0407708D" w14:textId="6FC50629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อัตราค่าเผื่อผลขาดทุน</w:t>
            </w:r>
            <w:r w:rsidR="008555FE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ด้านเครดิต</w:t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ที่คาดว่า</w:t>
            </w:r>
            <w:r w:rsidR="00492507">
              <w:rPr>
                <w:rFonts w:ascii="BrowalliaUPC" w:hAnsi="BrowalliaUPC" w:cs="BrowalliaUPC"/>
                <w:sz w:val="22"/>
                <w:szCs w:val="22"/>
              </w:rPr>
              <w:br/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จะเกิดขึ้น</w:t>
            </w:r>
          </w:p>
          <w:p w14:paraId="2C7595C9" w14:textId="77777777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ร้อยละ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2" w:type="dxa"/>
            <w:vAlign w:val="bottom"/>
          </w:tcPr>
          <w:p w14:paraId="35FFFB37" w14:textId="089C5066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มูลค่า</w:t>
            </w:r>
            <w:r w:rsidR="00492507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8" w:type="dxa"/>
            <w:vAlign w:val="bottom"/>
          </w:tcPr>
          <w:p w14:paraId="3855337D" w14:textId="68BD199C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ค่าเผื่อผลขาดทุน</w:t>
            </w:r>
            <w:r w:rsidR="008555FE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ด้านเครดิต</w:t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37A51954" w14:textId="748A3A11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อัตราค่าเผื่อผลขาดทุน</w:t>
            </w:r>
            <w:r w:rsidR="008555FE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ด้านเครดิต</w:t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ที่คาดว่า</w:t>
            </w:r>
            <w:r w:rsidR="00492507">
              <w:rPr>
                <w:rFonts w:ascii="BrowalliaUPC" w:hAnsi="BrowalliaUPC" w:cs="BrowalliaUPC"/>
                <w:sz w:val="22"/>
                <w:szCs w:val="22"/>
              </w:rPr>
              <w:br/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จะเกิดขึ้น</w:t>
            </w:r>
          </w:p>
          <w:p w14:paraId="53C979F7" w14:textId="77777777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ร้อยละ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3" w:type="dxa"/>
            <w:vAlign w:val="bottom"/>
          </w:tcPr>
          <w:p w14:paraId="7358D963" w14:textId="3C61A24E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มูลค่า</w:t>
            </w:r>
            <w:r w:rsidR="00492507">
              <w:rPr>
                <w:rFonts w:ascii="BrowalliaUPC" w:hAnsi="BrowalliaUPC" w:cs="BrowalliaUPC"/>
                <w:sz w:val="22"/>
                <w:szCs w:val="22"/>
              </w:rPr>
              <w:br/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277" w:type="dxa"/>
            <w:vAlign w:val="bottom"/>
          </w:tcPr>
          <w:p w14:paraId="329890F2" w14:textId="75E2A305" w:rsidR="00CD449F" w:rsidRPr="00492507" w:rsidRDefault="00CD449F" w:rsidP="008A33FD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ค่าเผื่อผลขาดทุน</w:t>
            </w:r>
            <w:r w:rsidR="008555FE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ด้านเครดิต</w:t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ที่</w:t>
            </w:r>
            <w:r w:rsidR="00492507">
              <w:rPr>
                <w:rFonts w:ascii="BrowalliaUPC" w:hAnsi="BrowalliaUPC" w:cs="BrowalliaUPC"/>
                <w:sz w:val="22"/>
                <w:szCs w:val="22"/>
              </w:rPr>
              <w:br/>
            </w:r>
            <w:r w:rsidR="002B58C5"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CD449F" w:rsidRPr="00492507" w14:paraId="683FC839" w14:textId="77777777" w:rsidTr="004D2B0F">
        <w:trPr>
          <w:trHeight w:val="222"/>
        </w:trPr>
        <w:tc>
          <w:tcPr>
            <w:tcW w:w="1842" w:type="dxa"/>
          </w:tcPr>
          <w:p w14:paraId="0DE4CAC7" w14:textId="77777777" w:rsidR="00CD449F" w:rsidRPr="00492507" w:rsidRDefault="00CD449F" w:rsidP="008A33FD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D43EE5D" w14:textId="77777777" w:rsidR="00CD449F" w:rsidRPr="00492507" w:rsidRDefault="00CD449F" w:rsidP="008A33FD">
            <w:pPr>
              <w:ind w:right="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21C36DB" w14:textId="77777777" w:rsidR="00CD449F" w:rsidRPr="00492507" w:rsidRDefault="00CD449F" w:rsidP="008A33FD">
            <w:pPr>
              <w:ind w:right="-43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F715DEE" w14:textId="77777777" w:rsidR="00CD449F" w:rsidRPr="00492507" w:rsidRDefault="00CD449F" w:rsidP="008A33FD">
            <w:pPr>
              <w:ind w:right="-43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B2D3C4A" w14:textId="77777777" w:rsidR="00CD449F" w:rsidRPr="00492507" w:rsidRDefault="00CD449F" w:rsidP="008A33FD">
            <w:pPr>
              <w:ind w:right="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3" w:type="dxa"/>
          </w:tcPr>
          <w:p w14:paraId="716ED200" w14:textId="77777777" w:rsidR="00CD449F" w:rsidRPr="00492507" w:rsidRDefault="00CD449F" w:rsidP="008A33FD">
            <w:pPr>
              <w:ind w:right="-43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7" w:type="dxa"/>
          </w:tcPr>
          <w:p w14:paraId="437B3227" w14:textId="77777777" w:rsidR="00CD449F" w:rsidRPr="00492507" w:rsidRDefault="00CD449F" w:rsidP="008A33FD">
            <w:pPr>
              <w:ind w:right="-43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4A3D4E" w:rsidRPr="00492507" w14:paraId="432119F6" w14:textId="77777777" w:rsidTr="004D2B0F">
        <w:trPr>
          <w:trHeight w:val="312"/>
        </w:trPr>
        <w:tc>
          <w:tcPr>
            <w:tcW w:w="1842" w:type="dxa"/>
          </w:tcPr>
          <w:p w14:paraId="71F12C8A" w14:textId="77777777" w:rsidR="004A3D4E" w:rsidRPr="00492507" w:rsidRDefault="004A3D4E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4C46914F" w14:textId="2D14AE3C" w:rsidR="004A3D4E" w:rsidRPr="00492507" w:rsidRDefault="002A54B4" w:rsidP="004A3D4E">
            <w:pPr>
              <w:ind w:right="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-</w:t>
            </w:r>
          </w:p>
        </w:tc>
        <w:tc>
          <w:tcPr>
            <w:tcW w:w="1132" w:type="dxa"/>
          </w:tcPr>
          <w:p w14:paraId="4A41622F" w14:textId="4950909E" w:rsidR="004A3D4E" w:rsidRPr="00492507" w:rsidRDefault="002A54B4" w:rsidP="004A3D4E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78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,811,217</w:t>
            </w:r>
          </w:p>
        </w:tc>
        <w:tc>
          <w:tcPr>
            <w:tcW w:w="1138" w:type="dxa"/>
          </w:tcPr>
          <w:p w14:paraId="496080C9" w14:textId="32C8D7B0" w:rsidR="004A3D4E" w:rsidRPr="00492507" w:rsidRDefault="002A54B4" w:rsidP="00511379">
            <w:pPr>
              <w:tabs>
                <w:tab w:val="clear" w:pos="907"/>
              </w:tabs>
              <w:ind w:right="-390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6398573" w14:textId="4A40C409" w:rsidR="004A3D4E" w:rsidRPr="00492507" w:rsidRDefault="004A3D4E" w:rsidP="004A3D4E">
            <w:pPr>
              <w:ind w:right="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1133" w:type="dxa"/>
          </w:tcPr>
          <w:p w14:paraId="37C14BDE" w14:textId="31AD5DF8" w:rsidR="004A3D4E" w:rsidRPr="00492507" w:rsidRDefault="004A3D4E" w:rsidP="004A3D4E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57,919,752</w:t>
            </w:r>
          </w:p>
        </w:tc>
        <w:tc>
          <w:tcPr>
            <w:tcW w:w="1277" w:type="dxa"/>
          </w:tcPr>
          <w:p w14:paraId="0D885B3E" w14:textId="62FABE9F" w:rsidR="004A3D4E" w:rsidRPr="00492507" w:rsidRDefault="004A3D4E" w:rsidP="00511379">
            <w:pPr>
              <w:ind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 xml:space="preserve">       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</w:tr>
      <w:tr w:rsidR="002A54B4" w:rsidRPr="00492507" w14:paraId="04933C74" w14:textId="77777777" w:rsidTr="004D2B0F">
        <w:tc>
          <w:tcPr>
            <w:tcW w:w="1842" w:type="dxa"/>
          </w:tcPr>
          <w:p w14:paraId="67EDD44C" w14:textId="77777777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น้อยกว่า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29F650F6" w14:textId="4ACA9EB6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0.01</w:t>
            </w:r>
          </w:p>
        </w:tc>
        <w:tc>
          <w:tcPr>
            <w:tcW w:w="1132" w:type="dxa"/>
          </w:tcPr>
          <w:p w14:paraId="698CAFAD" w14:textId="17631CCD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50,350,322</w:t>
            </w:r>
          </w:p>
        </w:tc>
        <w:tc>
          <w:tcPr>
            <w:tcW w:w="1138" w:type="dxa"/>
            <w:shd w:val="clear" w:color="auto" w:fill="auto"/>
          </w:tcPr>
          <w:p w14:paraId="553C7688" w14:textId="2F356E35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594</w:t>
            </w:r>
          </w:p>
        </w:tc>
        <w:tc>
          <w:tcPr>
            <w:tcW w:w="1275" w:type="dxa"/>
            <w:shd w:val="clear" w:color="auto" w:fill="auto"/>
          </w:tcPr>
          <w:p w14:paraId="0B9C34D3" w14:textId="486FB732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 xml:space="preserve">0.01 </w:t>
            </w:r>
          </w:p>
        </w:tc>
        <w:tc>
          <w:tcPr>
            <w:tcW w:w="1133" w:type="dxa"/>
            <w:shd w:val="clear" w:color="auto" w:fill="auto"/>
          </w:tcPr>
          <w:p w14:paraId="02A327F9" w14:textId="00D3E66A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44,135,176</w:t>
            </w:r>
          </w:p>
        </w:tc>
        <w:tc>
          <w:tcPr>
            <w:tcW w:w="1277" w:type="dxa"/>
          </w:tcPr>
          <w:p w14:paraId="48411A1A" w14:textId="5C3B1D8A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4,413</w:t>
            </w:r>
          </w:p>
        </w:tc>
      </w:tr>
      <w:tr w:rsidR="002A54B4" w:rsidRPr="00492507" w14:paraId="2B717A9B" w14:textId="77777777" w:rsidTr="004D2B0F">
        <w:tc>
          <w:tcPr>
            <w:tcW w:w="1842" w:type="dxa"/>
          </w:tcPr>
          <w:p w14:paraId="1F82F2ED" w14:textId="7520D2DE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3 - 6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7DAE3E31" w14:textId="45BC5434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0.20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0.28</w:t>
            </w:r>
          </w:p>
        </w:tc>
        <w:tc>
          <w:tcPr>
            <w:tcW w:w="1132" w:type="dxa"/>
          </w:tcPr>
          <w:p w14:paraId="2094E4AD" w14:textId="50549F24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9,756,056</w:t>
            </w:r>
          </w:p>
        </w:tc>
        <w:tc>
          <w:tcPr>
            <w:tcW w:w="1138" w:type="dxa"/>
            <w:shd w:val="clear" w:color="auto" w:fill="auto"/>
          </w:tcPr>
          <w:p w14:paraId="0B157287" w14:textId="3577F02B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20,820</w:t>
            </w:r>
          </w:p>
        </w:tc>
        <w:tc>
          <w:tcPr>
            <w:tcW w:w="1275" w:type="dxa"/>
            <w:shd w:val="clear" w:color="auto" w:fill="auto"/>
          </w:tcPr>
          <w:p w14:paraId="50D768ED" w14:textId="62E91757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0.28 - 0.44</w:t>
            </w:r>
          </w:p>
        </w:tc>
        <w:tc>
          <w:tcPr>
            <w:tcW w:w="1133" w:type="dxa"/>
            <w:shd w:val="clear" w:color="auto" w:fill="auto"/>
          </w:tcPr>
          <w:p w14:paraId="72E13BAA" w14:textId="2331529A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7,244,659</w:t>
            </w:r>
          </w:p>
        </w:tc>
        <w:tc>
          <w:tcPr>
            <w:tcW w:w="1277" w:type="dxa"/>
          </w:tcPr>
          <w:p w14:paraId="45BAD45B" w14:textId="363AAA4C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28,928</w:t>
            </w:r>
          </w:p>
        </w:tc>
      </w:tr>
      <w:tr w:rsidR="002A54B4" w:rsidRPr="00492507" w14:paraId="30A97E0E" w14:textId="77777777" w:rsidTr="004D2B0F">
        <w:tc>
          <w:tcPr>
            <w:tcW w:w="1842" w:type="dxa"/>
          </w:tcPr>
          <w:p w14:paraId="3B795417" w14:textId="374AE54F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6 - 12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89BD0A5" w14:textId="77C00CAA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2.55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4.20</w:t>
            </w:r>
          </w:p>
        </w:tc>
        <w:tc>
          <w:tcPr>
            <w:tcW w:w="1132" w:type="dxa"/>
          </w:tcPr>
          <w:p w14:paraId="4CA01F0F" w14:textId="596A0A88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11,775,875</w:t>
            </w:r>
          </w:p>
        </w:tc>
        <w:tc>
          <w:tcPr>
            <w:tcW w:w="1138" w:type="dxa"/>
            <w:shd w:val="clear" w:color="auto" w:fill="auto"/>
          </w:tcPr>
          <w:p w14:paraId="35D4697A" w14:textId="55456222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8,104,742</w:t>
            </w:r>
          </w:p>
        </w:tc>
        <w:tc>
          <w:tcPr>
            <w:tcW w:w="1275" w:type="dxa"/>
            <w:shd w:val="clear" w:color="auto" w:fill="auto"/>
          </w:tcPr>
          <w:p w14:paraId="30DF3DCB" w14:textId="03A402F9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3.87 - 5.04</w:t>
            </w:r>
          </w:p>
        </w:tc>
        <w:tc>
          <w:tcPr>
            <w:tcW w:w="1133" w:type="dxa"/>
            <w:shd w:val="clear" w:color="auto" w:fill="auto"/>
          </w:tcPr>
          <w:p w14:paraId="7F5271BB" w14:textId="4612CA5F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6,498,752</w:t>
            </w:r>
          </w:p>
        </w:tc>
        <w:tc>
          <w:tcPr>
            <w:tcW w:w="1277" w:type="dxa"/>
          </w:tcPr>
          <w:p w14:paraId="18E1FCBC" w14:textId="59EA7607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290,079</w:t>
            </w:r>
          </w:p>
        </w:tc>
      </w:tr>
      <w:tr w:rsidR="002A54B4" w:rsidRPr="00492507" w14:paraId="66E9D48C" w14:textId="77777777" w:rsidTr="004D2B0F">
        <w:tc>
          <w:tcPr>
            <w:tcW w:w="1842" w:type="dxa"/>
          </w:tcPr>
          <w:p w14:paraId="7155BD0B" w14:textId="29C842F5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12 -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 xml:space="preserve">24 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014246A9" w14:textId="6FD87AC5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8.41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11.44</w:t>
            </w:r>
          </w:p>
        </w:tc>
        <w:tc>
          <w:tcPr>
            <w:tcW w:w="1132" w:type="dxa"/>
          </w:tcPr>
          <w:p w14:paraId="669D7804" w14:textId="5422F72B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3,127,484</w:t>
            </w:r>
          </w:p>
        </w:tc>
        <w:tc>
          <w:tcPr>
            <w:tcW w:w="1138" w:type="dxa"/>
            <w:shd w:val="clear" w:color="auto" w:fill="auto"/>
          </w:tcPr>
          <w:p w14:paraId="42121B41" w14:textId="61D29B40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325,192</w:t>
            </w:r>
          </w:p>
        </w:tc>
        <w:tc>
          <w:tcPr>
            <w:tcW w:w="1275" w:type="dxa"/>
            <w:shd w:val="clear" w:color="auto" w:fill="auto"/>
          </w:tcPr>
          <w:p w14:paraId="4BAC5DD6" w14:textId="12BECA61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11.23 - 16.36</w:t>
            </w:r>
          </w:p>
        </w:tc>
        <w:tc>
          <w:tcPr>
            <w:tcW w:w="1133" w:type="dxa"/>
            <w:shd w:val="clear" w:color="auto" w:fill="auto"/>
          </w:tcPr>
          <w:p w14:paraId="2E98B0B0" w14:textId="3C66AAEE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2,386,080</w:t>
            </w:r>
          </w:p>
        </w:tc>
        <w:tc>
          <w:tcPr>
            <w:tcW w:w="1277" w:type="dxa"/>
          </w:tcPr>
          <w:p w14:paraId="32BF1087" w14:textId="49B82F12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357,274</w:t>
            </w:r>
          </w:p>
        </w:tc>
      </w:tr>
      <w:tr w:rsidR="002A54B4" w:rsidRPr="00492507" w14:paraId="7029B323" w14:textId="77777777" w:rsidTr="004D2B0F">
        <w:tc>
          <w:tcPr>
            <w:tcW w:w="1842" w:type="dxa"/>
          </w:tcPr>
          <w:p w14:paraId="338BDFF8" w14:textId="3AAA077B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 xml:space="preserve">24 - 36 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181BF028" w14:textId="71D798B9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24.18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25.05</w:t>
            </w:r>
          </w:p>
        </w:tc>
        <w:tc>
          <w:tcPr>
            <w:tcW w:w="1132" w:type="dxa"/>
          </w:tcPr>
          <w:p w14:paraId="02D8F7D1" w14:textId="5C711ECF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828,500</w:t>
            </w:r>
          </w:p>
        </w:tc>
        <w:tc>
          <w:tcPr>
            <w:tcW w:w="1138" w:type="dxa"/>
            <w:shd w:val="clear" w:color="auto" w:fill="auto"/>
          </w:tcPr>
          <w:p w14:paraId="58A7B2C3" w14:textId="679ACB7A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206,930</w:t>
            </w:r>
          </w:p>
        </w:tc>
        <w:tc>
          <w:tcPr>
            <w:tcW w:w="1275" w:type="dxa"/>
            <w:shd w:val="clear" w:color="auto" w:fill="auto"/>
          </w:tcPr>
          <w:p w14:paraId="3481D8A1" w14:textId="39F2B1BC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22.18 - 45.50</w:t>
            </w:r>
          </w:p>
        </w:tc>
        <w:tc>
          <w:tcPr>
            <w:tcW w:w="1133" w:type="dxa"/>
            <w:shd w:val="clear" w:color="auto" w:fill="auto"/>
          </w:tcPr>
          <w:p w14:paraId="746077A5" w14:textId="2E995E3A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909,670</w:t>
            </w:r>
          </w:p>
        </w:tc>
        <w:tc>
          <w:tcPr>
            <w:tcW w:w="1277" w:type="dxa"/>
          </w:tcPr>
          <w:p w14:paraId="33DAE902" w14:textId="4CC0A43F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402,240</w:t>
            </w:r>
          </w:p>
        </w:tc>
      </w:tr>
      <w:tr w:rsidR="002A54B4" w:rsidRPr="00492507" w14:paraId="26A1A552" w14:textId="77777777" w:rsidTr="004D2B0F">
        <w:tc>
          <w:tcPr>
            <w:tcW w:w="1842" w:type="dxa"/>
          </w:tcPr>
          <w:p w14:paraId="0A73965E" w14:textId="1154A430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มากกว่า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36</w:t>
            </w: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เดือนขึ้นไป</w:t>
            </w:r>
          </w:p>
        </w:tc>
        <w:tc>
          <w:tcPr>
            <w:tcW w:w="1276" w:type="dxa"/>
            <w:shd w:val="clear" w:color="auto" w:fill="auto"/>
          </w:tcPr>
          <w:p w14:paraId="652894C8" w14:textId="77A5D471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45.04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-</w:t>
            </w:r>
            <w:r w:rsidR="00440CC0" w:rsidRPr="0049250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492507">
              <w:rPr>
                <w:rFonts w:ascii="BrowalliaUPC" w:hAnsi="BrowalliaUPC" w:cs="BrowalliaUPC"/>
                <w:sz w:val="22"/>
                <w:szCs w:val="22"/>
              </w:rPr>
              <w:t>51.82</w:t>
            </w:r>
          </w:p>
        </w:tc>
        <w:tc>
          <w:tcPr>
            <w:tcW w:w="1132" w:type="dxa"/>
          </w:tcPr>
          <w:p w14:paraId="2736070E" w14:textId="7AB7E481" w:rsidR="002A54B4" w:rsidRPr="00492507" w:rsidRDefault="002A54B4" w:rsidP="002A54B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3,565,500</w:t>
            </w:r>
          </w:p>
        </w:tc>
        <w:tc>
          <w:tcPr>
            <w:tcW w:w="1138" w:type="dxa"/>
            <w:shd w:val="clear" w:color="auto" w:fill="auto"/>
          </w:tcPr>
          <w:p w14:paraId="0A328087" w14:textId="387CF05F" w:rsidR="002A54B4" w:rsidRPr="00492507" w:rsidRDefault="002A54B4" w:rsidP="002A54B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 w:hint="cs"/>
                <w:sz w:val="22"/>
                <w:szCs w:val="22"/>
                <w:cs/>
              </w:rPr>
              <w:t>3,334,781</w:t>
            </w:r>
          </w:p>
        </w:tc>
        <w:tc>
          <w:tcPr>
            <w:tcW w:w="1275" w:type="dxa"/>
            <w:shd w:val="clear" w:color="auto" w:fill="auto"/>
          </w:tcPr>
          <w:p w14:paraId="23B7144F" w14:textId="1569E22D" w:rsidR="002A54B4" w:rsidRPr="00492507" w:rsidRDefault="002A54B4" w:rsidP="002A54B4">
            <w:pPr>
              <w:ind w:right="-15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44.82 - 71.61</w:t>
            </w:r>
          </w:p>
        </w:tc>
        <w:tc>
          <w:tcPr>
            <w:tcW w:w="1133" w:type="dxa"/>
            <w:shd w:val="clear" w:color="auto" w:fill="auto"/>
          </w:tcPr>
          <w:p w14:paraId="3B635ED6" w14:textId="1A16914C" w:rsidR="002A54B4" w:rsidRPr="00492507" w:rsidRDefault="002A54B4" w:rsidP="002A54B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3,931,417</w:t>
            </w:r>
          </w:p>
        </w:tc>
        <w:tc>
          <w:tcPr>
            <w:tcW w:w="1277" w:type="dxa"/>
          </w:tcPr>
          <w:p w14:paraId="418857EB" w14:textId="6ED0C5E2" w:rsidR="002A54B4" w:rsidRPr="00492507" w:rsidRDefault="002A54B4" w:rsidP="002A54B4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</w:rPr>
              <w:t>3,719,772</w:t>
            </w:r>
          </w:p>
        </w:tc>
      </w:tr>
      <w:tr w:rsidR="002A54B4" w:rsidRPr="00492507" w14:paraId="4A690CFC" w14:textId="77777777" w:rsidTr="004D2B0F">
        <w:tc>
          <w:tcPr>
            <w:tcW w:w="1842" w:type="dxa"/>
          </w:tcPr>
          <w:p w14:paraId="224FF130" w14:textId="77777777" w:rsidR="002A54B4" w:rsidRPr="00492507" w:rsidRDefault="002A54B4" w:rsidP="00440CC0">
            <w:pPr>
              <w:ind w:left="-114" w:right="-43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6FE49354" w14:textId="77777777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EF4F600" w14:textId="691BE7E3" w:rsidR="002A54B4" w:rsidRPr="00492507" w:rsidRDefault="002A54B4" w:rsidP="002A54B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lang w:val="en-GB"/>
              </w:rPr>
              <w:t>158,214,954</w:t>
            </w:r>
          </w:p>
        </w:tc>
        <w:tc>
          <w:tcPr>
            <w:tcW w:w="1138" w:type="dxa"/>
            <w:shd w:val="clear" w:color="auto" w:fill="auto"/>
          </w:tcPr>
          <w:p w14:paraId="068E3AD7" w14:textId="1E8992DF" w:rsidR="002A54B4" w:rsidRPr="00492507" w:rsidRDefault="002A54B4" w:rsidP="002A54B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492507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11,993,059</w:t>
            </w:r>
          </w:p>
        </w:tc>
        <w:tc>
          <w:tcPr>
            <w:tcW w:w="1275" w:type="dxa"/>
            <w:shd w:val="clear" w:color="auto" w:fill="auto"/>
          </w:tcPr>
          <w:p w14:paraId="1973FF9B" w14:textId="77777777" w:rsidR="002A54B4" w:rsidRPr="00492507" w:rsidRDefault="002A54B4" w:rsidP="002A54B4">
            <w:pP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14:paraId="1221AB50" w14:textId="5A444E8F" w:rsidR="002A54B4" w:rsidRPr="00492507" w:rsidRDefault="002A54B4" w:rsidP="002A54B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lang w:val="en-GB"/>
              </w:rPr>
              <w:t>123,025,506</w:t>
            </w:r>
          </w:p>
        </w:tc>
        <w:tc>
          <w:tcPr>
            <w:tcW w:w="1277" w:type="dxa"/>
          </w:tcPr>
          <w:p w14:paraId="30B5D2E9" w14:textId="0986ADAD" w:rsidR="002A54B4" w:rsidRPr="00492507" w:rsidRDefault="002A54B4" w:rsidP="002A54B4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492507">
              <w:rPr>
                <w:rFonts w:ascii="BrowalliaUPC" w:hAnsi="BrowalliaUPC" w:cs="BrowalliaUPC"/>
                <w:sz w:val="22"/>
                <w:szCs w:val="22"/>
                <w:lang w:val="en-GB"/>
              </w:rPr>
              <w:t>4,802,70</w:t>
            </w:r>
            <w:r w:rsidRPr="00492507">
              <w:rPr>
                <w:rFonts w:ascii="BrowalliaUPC" w:hAnsi="BrowalliaUPC" w:cs="BrowalliaUPC" w:hint="cs"/>
                <w:sz w:val="22"/>
                <w:szCs w:val="22"/>
              </w:rPr>
              <w:t>6</w:t>
            </w:r>
          </w:p>
        </w:tc>
      </w:tr>
    </w:tbl>
    <w:p w14:paraId="23CA98BF" w14:textId="5A095DEA" w:rsidR="00B05315" w:rsidRPr="0014065F" w:rsidRDefault="00B05315" w:rsidP="00751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446" w14:textId="6C61A785" w:rsidR="0045291E" w:rsidRPr="00CD4FB0" w:rsidRDefault="0045291E" w:rsidP="00492507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</w:t>
      </w:r>
      <w:r w:rsidR="005A7EFC" w:rsidRPr="00CD4FB0">
        <w:rPr>
          <w:rFonts w:ascii="BrowalliaUPC" w:hAnsi="BrowalliaUPC" w:cs="BrowalliaUPC"/>
          <w:sz w:val="28"/>
          <w:szCs w:val="28"/>
          <w:cs/>
        </w:rPr>
        <w:t>ผลขาดทุน</w:t>
      </w:r>
      <w:r w:rsidR="008555FE" w:rsidRPr="008555FE">
        <w:rPr>
          <w:rFonts w:ascii="BrowalliaUPC" w:hAnsi="BrowalliaUPC" w:cs="BrowalliaUPC" w:hint="cs"/>
          <w:sz w:val="28"/>
          <w:szCs w:val="28"/>
          <w:cs/>
        </w:rPr>
        <w:t>ด้านเครดิต</w:t>
      </w:r>
      <w:r w:rsidR="002B58C5" w:rsidRPr="002B58C5">
        <w:rPr>
          <w:rFonts w:ascii="BrowalliaUPC" w:hAnsi="BrowalliaUPC" w:cs="BrowalliaUPC"/>
          <w:sz w:val="28"/>
          <w:szCs w:val="28"/>
          <w:cs/>
        </w:rPr>
        <w:t>ที่คาดว่าจะเกิดขึ้น</w:t>
      </w:r>
      <w:r w:rsidR="009E7E6C" w:rsidRPr="00CD4FB0">
        <w:rPr>
          <w:rFonts w:ascii="BrowalliaUPC" w:hAnsi="BrowalliaUPC" w:cs="BrowalliaUPC"/>
          <w:sz w:val="28"/>
          <w:szCs w:val="28"/>
          <w:cs/>
        </w:rPr>
        <w:t>สำหรับลูกหนี้</w:t>
      </w:r>
      <w:r w:rsidR="00686F56" w:rsidRPr="00CD4FB0">
        <w:rPr>
          <w:rFonts w:ascii="BrowalliaUPC" w:hAnsi="BrowalliaUPC" w:cs="BrowalliaUPC"/>
          <w:sz w:val="28"/>
          <w:szCs w:val="28"/>
          <w:cs/>
        </w:rPr>
        <w:t>การค้า</w:t>
      </w:r>
      <w:r w:rsidR="000F5A06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604A4" w:rsidRPr="00CD4FB0">
        <w:rPr>
          <w:rFonts w:ascii="BrowalliaUPC" w:hAnsi="BrowalliaUPC" w:cs="BrowalliaUPC" w:hint="cs"/>
          <w:sz w:val="28"/>
          <w:szCs w:val="28"/>
          <w:cs/>
        </w:rPr>
        <w:t>สำหรับ</w:t>
      </w:r>
      <w:r w:rsidR="006F3A9C" w:rsidRPr="00CD4FB0">
        <w:rPr>
          <w:rFonts w:ascii="BrowalliaUPC" w:hAnsi="BrowalliaUPC" w:cs="BrowalliaUPC" w:hint="cs"/>
          <w:sz w:val="28"/>
          <w:szCs w:val="28"/>
          <w:cs/>
        </w:rPr>
        <w:t>ปีสิ</w:t>
      </w:r>
      <w:r w:rsidR="00DF7D65" w:rsidRPr="00CD4FB0">
        <w:rPr>
          <w:rFonts w:ascii="BrowalliaUPC" w:hAnsi="BrowalliaUPC" w:cs="BrowalliaUPC" w:hint="cs"/>
          <w:sz w:val="28"/>
          <w:szCs w:val="28"/>
          <w:cs/>
        </w:rPr>
        <w:t>้</w:t>
      </w:r>
      <w:r w:rsidR="006F3A9C" w:rsidRPr="00CD4FB0">
        <w:rPr>
          <w:rFonts w:ascii="BrowalliaUPC" w:hAnsi="BrowalliaUPC" w:cs="BrowalliaUPC" w:hint="cs"/>
          <w:sz w:val="28"/>
          <w:szCs w:val="28"/>
          <w:cs/>
        </w:rPr>
        <w:t>นสุดวันที่</w:t>
      </w:r>
      <w:r w:rsidR="00DF7D65"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492507">
        <w:rPr>
          <w:rFonts w:ascii="BrowalliaUPC" w:hAnsi="BrowalliaUPC" w:cs="BrowalliaUPC"/>
          <w:sz w:val="28"/>
          <w:szCs w:val="28"/>
        </w:rPr>
        <w:br/>
      </w:r>
      <w:r w:rsidR="00681DA7" w:rsidRPr="00CD4FB0">
        <w:rPr>
          <w:rFonts w:ascii="BrowalliaUPC" w:hAnsi="BrowalliaUPC" w:cs="BrowalliaUPC"/>
          <w:sz w:val="28"/>
          <w:szCs w:val="28"/>
        </w:rPr>
        <w:t xml:space="preserve">31 </w:t>
      </w:r>
      <w:r w:rsidR="00DF7D65" w:rsidRPr="00CD4FB0">
        <w:rPr>
          <w:rFonts w:ascii="BrowalliaUPC" w:hAnsi="BrowalliaUPC" w:cs="BrowalliaUPC" w:hint="cs"/>
          <w:sz w:val="28"/>
          <w:szCs w:val="28"/>
          <w:cs/>
        </w:rPr>
        <w:t>ธันวาคม</w:t>
      </w:r>
      <w:r w:rsidR="000F5A06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F5A06" w:rsidRPr="00CD4FB0">
        <w:rPr>
          <w:rFonts w:ascii="BrowalliaUPC" w:hAnsi="BrowalliaUPC" w:cs="BrowalliaUPC"/>
          <w:sz w:val="28"/>
          <w:szCs w:val="28"/>
        </w:rPr>
        <w:t>256</w:t>
      </w:r>
      <w:r w:rsidR="004A3D4E">
        <w:rPr>
          <w:rFonts w:ascii="BrowalliaUPC" w:hAnsi="BrowalliaUPC" w:cs="BrowalliaUPC"/>
          <w:sz w:val="28"/>
          <w:szCs w:val="28"/>
        </w:rPr>
        <w:t>6</w:t>
      </w:r>
      <w:r w:rsidR="000F5A06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6A4968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6A4968" w:rsidRPr="00CD4FB0">
        <w:rPr>
          <w:rFonts w:ascii="BrowalliaUPC" w:hAnsi="BrowalliaUPC" w:cs="BrowalliaUPC"/>
          <w:sz w:val="28"/>
          <w:szCs w:val="28"/>
        </w:rPr>
        <w:t>256</w:t>
      </w:r>
      <w:r w:rsidR="004A3D4E">
        <w:rPr>
          <w:rFonts w:ascii="BrowalliaUPC" w:hAnsi="BrowalliaUPC" w:cs="BrowalliaUPC"/>
          <w:sz w:val="28"/>
          <w:szCs w:val="28"/>
        </w:rPr>
        <w:t>5</w:t>
      </w:r>
      <w:r w:rsidR="006A4968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B0D195B" w14:textId="77777777" w:rsidR="00866526" w:rsidRPr="0014065F" w:rsidRDefault="00866526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2"/>
        </w:rPr>
      </w:pPr>
    </w:p>
    <w:tbl>
      <w:tblPr>
        <w:tblW w:w="9111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913"/>
        <w:gridCol w:w="1629"/>
        <w:gridCol w:w="239"/>
        <w:gridCol w:w="1539"/>
        <w:gridCol w:w="264"/>
        <w:gridCol w:w="1527"/>
      </w:tblGrid>
      <w:tr w:rsidR="00F45E9F" w:rsidRPr="00CD4FB0" w14:paraId="64B4D44F" w14:textId="77777777" w:rsidTr="00492507">
        <w:tc>
          <w:tcPr>
            <w:tcW w:w="3913" w:type="dxa"/>
          </w:tcPr>
          <w:p w14:paraId="64B4D44B" w14:textId="77777777" w:rsidR="00F45E9F" w:rsidRPr="00CD4FB0" w:rsidRDefault="00F45E9F" w:rsidP="00F45E9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198" w:type="dxa"/>
            <w:gridSpan w:val="5"/>
            <w:tcBorders>
              <w:bottom w:val="single" w:sz="4" w:space="0" w:color="auto"/>
            </w:tcBorders>
          </w:tcPr>
          <w:p w14:paraId="64B4D44C" w14:textId="363E72F8" w:rsidR="00F45E9F" w:rsidRPr="00CD4FB0" w:rsidRDefault="00F45E9F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F45E9F" w:rsidRPr="00CD4FB0" w14:paraId="32BAFBA0" w14:textId="77777777" w:rsidTr="00492507">
        <w:tc>
          <w:tcPr>
            <w:tcW w:w="3913" w:type="dxa"/>
          </w:tcPr>
          <w:p w14:paraId="2ACADA53" w14:textId="77777777" w:rsidR="00F45E9F" w:rsidRPr="00CD4FB0" w:rsidRDefault="00F45E9F" w:rsidP="00F45E9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57C95E0C" w14:textId="14CD69D1" w:rsidR="00F45E9F" w:rsidRPr="00CD4FB0" w:rsidRDefault="00F45E9F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C4F4EA1" w14:textId="7B147CA5" w:rsidR="00F45E9F" w:rsidRPr="00CD4FB0" w:rsidRDefault="00F45E9F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266344" w14:textId="5034BAEA" w:rsidR="00F45E9F" w:rsidRPr="00CD4FB0" w:rsidRDefault="00F80434" w:rsidP="00F45E9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804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45E9F" w:rsidRPr="00CD4FB0" w14:paraId="64B4D458" w14:textId="77777777" w:rsidTr="00492507">
        <w:tc>
          <w:tcPr>
            <w:tcW w:w="3913" w:type="dxa"/>
          </w:tcPr>
          <w:p w14:paraId="64B4D450" w14:textId="77777777" w:rsidR="00F45E9F" w:rsidRPr="00CD4FB0" w:rsidRDefault="00F45E9F" w:rsidP="00F45E9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51EEA" w14:textId="2761229C" w:rsidR="00F45E9F" w:rsidRPr="00CD4FB0" w:rsidRDefault="00F45E9F" w:rsidP="00F45E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9" w:type="dxa"/>
            <w:vAlign w:val="bottom"/>
          </w:tcPr>
          <w:p w14:paraId="601AB54B" w14:textId="5BFEB270" w:rsidR="00F45E9F" w:rsidRPr="00CD4FB0" w:rsidRDefault="00F45E9F" w:rsidP="00F45E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51" w14:textId="3CEAAC2A" w:rsidR="00F45E9F" w:rsidRPr="00CD4FB0" w:rsidRDefault="00F45E9F" w:rsidP="00F45E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64B4D452" w14:textId="55104D20" w:rsidR="00F45E9F" w:rsidRPr="00CD4FB0" w:rsidRDefault="00F45E9F" w:rsidP="00F45E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53" w14:textId="560C9CFF" w:rsidR="00F45E9F" w:rsidRPr="00CD4FB0" w:rsidRDefault="00F45E9F" w:rsidP="00F45E9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F45E9F" w:rsidRPr="00CD4FB0" w14:paraId="64B4D461" w14:textId="77777777" w:rsidTr="00492507">
        <w:trPr>
          <w:trHeight w:hRule="exact" w:val="331"/>
        </w:trPr>
        <w:tc>
          <w:tcPr>
            <w:tcW w:w="3913" w:type="dxa"/>
          </w:tcPr>
          <w:p w14:paraId="64B4D459" w14:textId="77777777" w:rsidR="00F45E9F" w:rsidRPr="0014065F" w:rsidRDefault="00F45E9F" w:rsidP="00850D24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1D44517" w14:textId="77777777" w:rsidR="00F45E9F" w:rsidRPr="00CD4FB0" w:rsidRDefault="00F45E9F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" w:type="dxa"/>
          </w:tcPr>
          <w:p w14:paraId="512AAE63" w14:textId="77777777" w:rsidR="00F45E9F" w:rsidRPr="00CD4FB0" w:rsidRDefault="00F45E9F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4B4D45A" w14:textId="7E59AC0F" w:rsidR="00F45E9F" w:rsidRPr="00CD4FB0" w:rsidRDefault="00F45E9F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B4D45B" w14:textId="77777777" w:rsidR="00F45E9F" w:rsidRPr="00CD4FB0" w:rsidRDefault="00F45E9F" w:rsidP="00850D24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64B4D45C" w14:textId="77777777" w:rsidR="00F45E9F" w:rsidRPr="00CD4FB0" w:rsidRDefault="00F45E9F" w:rsidP="00850D24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C6A9B" w:rsidRPr="00CD4FB0" w14:paraId="64B4D46A" w14:textId="77777777" w:rsidTr="00492507">
        <w:tc>
          <w:tcPr>
            <w:tcW w:w="3913" w:type="dxa"/>
            <w:vAlign w:val="bottom"/>
          </w:tcPr>
          <w:p w14:paraId="64B4D462" w14:textId="77777777" w:rsidR="001C6A9B" w:rsidRPr="00CD4FB0" w:rsidRDefault="001C6A9B" w:rsidP="001C6A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629" w:type="dxa"/>
            <w:vAlign w:val="bottom"/>
          </w:tcPr>
          <w:p w14:paraId="5EDD50A7" w14:textId="4B66B855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4,802,706</w:t>
            </w:r>
          </w:p>
        </w:tc>
        <w:tc>
          <w:tcPr>
            <w:tcW w:w="239" w:type="dxa"/>
          </w:tcPr>
          <w:p w14:paraId="77812ADF" w14:textId="77777777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4B4D463" w14:textId="07A4BE45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4,802,706</w:t>
            </w:r>
          </w:p>
        </w:tc>
        <w:tc>
          <w:tcPr>
            <w:tcW w:w="264" w:type="dxa"/>
          </w:tcPr>
          <w:p w14:paraId="64B4D464" w14:textId="77777777" w:rsidR="001C6A9B" w:rsidRPr="00CD4FB0" w:rsidRDefault="001C6A9B" w:rsidP="001C6A9B">
            <w:pPr>
              <w:tabs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vAlign w:val="bottom"/>
          </w:tcPr>
          <w:p w14:paraId="64B4D465" w14:textId="2525E618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6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,324,198</w:t>
            </w:r>
          </w:p>
        </w:tc>
      </w:tr>
      <w:tr w:rsidR="001C6A9B" w:rsidRPr="00CD4FB0" w14:paraId="152036B2" w14:textId="77777777" w:rsidTr="00492507">
        <w:tc>
          <w:tcPr>
            <w:tcW w:w="3913" w:type="dxa"/>
            <w:vAlign w:val="bottom"/>
          </w:tcPr>
          <w:p w14:paraId="3D73251A" w14:textId="7E2B179F" w:rsidR="001C6A9B" w:rsidRPr="00CD4FB0" w:rsidRDefault="001C6A9B" w:rsidP="001C6A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9" w:type="dxa"/>
            <w:vAlign w:val="bottom"/>
          </w:tcPr>
          <w:p w14:paraId="0C1BFC14" w14:textId="47560E13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8,825,648</w:t>
            </w:r>
          </w:p>
        </w:tc>
        <w:tc>
          <w:tcPr>
            <w:tcW w:w="239" w:type="dxa"/>
          </w:tcPr>
          <w:p w14:paraId="3B4617C9" w14:textId="77777777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0563189C" w14:textId="57E858D5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8,825,648</w:t>
            </w:r>
          </w:p>
        </w:tc>
        <w:tc>
          <w:tcPr>
            <w:tcW w:w="264" w:type="dxa"/>
          </w:tcPr>
          <w:p w14:paraId="45B3DB0F" w14:textId="77777777" w:rsidR="001C6A9B" w:rsidRPr="00CD4FB0" w:rsidRDefault="001C6A9B" w:rsidP="001C6A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vAlign w:val="bottom"/>
          </w:tcPr>
          <w:p w14:paraId="1FE7A5BE" w14:textId="6DF9D9D0" w:rsidR="001C6A9B" w:rsidRPr="00CD4FB0" w:rsidRDefault="001C6A9B" w:rsidP="001C6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2,275,864</w:t>
            </w:r>
          </w:p>
        </w:tc>
      </w:tr>
      <w:tr w:rsidR="001C6A9B" w:rsidRPr="00CD4FB0" w14:paraId="64B4D474" w14:textId="77777777" w:rsidTr="00492507">
        <w:tc>
          <w:tcPr>
            <w:tcW w:w="3913" w:type="dxa"/>
            <w:vAlign w:val="bottom"/>
          </w:tcPr>
          <w:p w14:paraId="64B4D46C" w14:textId="33A0F614" w:rsidR="001C6A9B" w:rsidRPr="00CD4FB0" w:rsidRDefault="001C6A9B" w:rsidP="001C6A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36FC5872" w14:textId="54DD42BC" w:rsidR="001C6A9B" w:rsidRPr="00CD4FB0" w:rsidRDefault="00DD076E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C6A9B">
              <w:rPr>
                <w:rFonts w:ascii="BrowalliaUPC" w:hAnsi="BrowalliaUPC" w:cs="BrowalliaUPC"/>
                <w:sz w:val="28"/>
                <w:szCs w:val="28"/>
              </w:rPr>
              <w:t>1,635,295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3F67FD4B" w14:textId="77777777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46D" w14:textId="73ECA0F9" w:rsidR="001C6A9B" w:rsidRPr="00CD4FB0" w:rsidRDefault="00DD076E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C6A9B">
              <w:rPr>
                <w:rFonts w:ascii="BrowalliaUPC" w:hAnsi="BrowalliaUPC" w:cs="BrowalliaUPC"/>
                <w:sz w:val="28"/>
                <w:szCs w:val="28"/>
              </w:rPr>
              <w:t>1,635,295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64" w:type="dxa"/>
          </w:tcPr>
          <w:p w14:paraId="64B4D46E" w14:textId="77777777" w:rsidR="001C6A9B" w:rsidRPr="00CD4FB0" w:rsidRDefault="001C6A9B" w:rsidP="001C6A9B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4B4D46F" w14:textId="6DE464BF" w:rsidR="001C6A9B" w:rsidRPr="00CD4FB0" w:rsidRDefault="00DD076E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C6A9B" w:rsidRPr="00CD4FB0">
              <w:rPr>
                <w:rFonts w:ascii="BrowalliaUPC" w:hAnsi="BrowalliaUPC" w:cs="BrowalliaUPC"/>
                <w:sz w:val="28"/>
                <w:szCs w:val="28"/>
              </w:rPr>
              <w:t>3,797,356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1C6A9B" w:rsidRPr="00CD4FB0" w14:paraId="64B4D47D" w14:textId="77777777" w:rsidTr="00492507">
        <w:tc>
          <w:tcPr>
            <w:tcW w:w="3913" w:type="dxa"/>
            <w:vAlign w:val="bottom"/>
          </w:tcPr>
          <w:p w14:paraId="64B4D475" w14:textId="77777777" w:rsidR="001C6A9B" w:rsidRPr="00CD4FB0" w:rsidRDefault="001C6A9B" w:rsidP="001C6A9B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3FE4B22" w14:textId="349BB78C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11,993,059</w:t>
            </w:r>
          </w:p>
        </w:tc>
        <w:tc>
          <w:tcPr>
            <w:tcW w:w="239" w:type="dxa"/>
          </w:tcPr>
          <w:p w14:paraId="3C17E7FE" w14:textId="77777777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476" w14:textId="66981864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11,993,059</w:t>
            </w:r>
          </w:p>
        </w:tc>
        <w:tc>
          <w:tcPr>
            <w:tcW w:w="264" w:type="dxa"/>
          </w:tcPr>
          <w:p w14:paraId="64B4D477" w14:textId="77777777" w:rsidR="001C6A9B" w:rsidRPr="00CD4FB0" w:rsidRDefault="001C6A9B" w:rsidP="001C6A9B">
            <w:pPr>
              <w:tabs>
                <w:tab w:val="clear" w:pos="907"/>
                <w:tab w:val="left" w:pos="115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478" w14:textId="357BEA9D" w:rsidR="001C6A9B" w:rsidRPr="00CD4FB0" w:rsidRDefault="001C6A9B" w:rsidP="001C6A9B">
            <w:pPr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4,802,706</w:t>
            </w:r>
          </w:p>
        </w:tc>
      </w:tr>
    </w:tbl>
    <w:p w14:paraId="353EDD5F" w14:textId="77777777" w:rsidR="007B3B4C" w:rsidRPr="0014065F" w:rsidRDefault="007B3B4C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4"/>
          <w:szCs w:val="24"/>
        </w:rPr>
      </w:pPr>
    </w:p>
    <w:p w14:paraId="64B4D47F" w14:textId="03302CCA" w:rsidR="0057191D" w:rsidRPr="00CD4FB0" w:rsidRDefault="00593952" w:rsidP="00850D24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26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สินค้าคงเหลือ</w:t>
      </w:r>
    </w:p>
    <w:p w14:paraId="64B4D480" w14:textId="77777777" w:rsidR="004732C9" w:rsidRPr="0014065F" w:rsidRDefault="004732C9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2"/>
          <w:u w:val="single"/>
        </w:rPr>
      </w:pPr>
    </w:p>
    <w:tbl>
      <w:tblPr>
        <w:tblW w:w="913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3913"/>
        <w:gridCol w:w="1629"/>
        <w:gridCol w:w="236"/>
        <w:gridCol w:w="1575"/>
        <w:gridCol w:w="238"/>
        <w:gridCol w:w="1544"/>
      </w:tblGrid>
      <w:tr w:rsidR="00F80434" w:rsidRPr="00CD4FB0" w14:paraId="64B4D488" w14:textId="77777777" w:rsidTr="00492507">
        <w:trPr>
          <w:cantSplit/>
        </w:trPr>
        <w:tc>
          <w:tcPr>
            <w:tcW w:w="3913" w:type="dxa"/>
          </w:tcPr>
          <w:p w14:paraId="64B4D484" w14:textId="77777777" w:rsidR="00F80434" w:rsidRPr="00CD4FB0" w:rsidRDefault="00F80434" w:rsidP="00850D24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tcBorders>
              <w:bottom w:val="single" w:sz="4" w:space="0" w:color="auto"/>
            </w:tcBorders>
          </w:tcPr>
          <w:p w14:paraId="64B4D487" w14:textId="1498F4A1" w:rsidR="00F80434" w:rsidRPr="00CD4FB0" w:rsidRDefault="00F80434" w:rsidP="00920A1E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F80434" w:rsidRPr="00CD4FB0" w14:paraId="2FE9762C" w14:textId="77777777" w:rsidTr="00492507">
        <w:trPr>
          <w:cantSplit/>
        </w:trPr>
        <w:tc>
          <w:tcPr>
            <w:tcW w:w="3913" w:type="dxa"/>
          </w:tcPr>
          <w:p w14:paraId="1639E689" w14:textId="77777777" w:rsidR="00F80434" w:rsidRPr="00CD4FB0" w:rsidRDefault="00F80434" w:rsidP="00F80434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06771235" w14:textId="69BA8CEF" w:rsidR="00F80434" w:rsidRPr="00F80434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FF12C3" w14:textId="77777777" w:rsidR="00F80434" w:rsidRPr="00F80434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DC0C7" w14:textId="5A1CFC12" w:rsidR="00F80434" w:rsidRPr="00CD4FB0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80434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80434" w:rsidRPr="00CD4FB0" w14:paraId="64B4D491" w14:textId="77777777" w:rsidTr="00492507">
        <w:trPr>
          <w:cantSplit/>
        </w:trPr>
        <w:tc>
          <w:tcPr>
            <w:tcW w:w="3913" w:type="dxa"/>
          </w:tcPr>
          <w:p w14:paraId="64B4D489" w14:textId="77777777" w:rsidR="00F80434" w:rsidRPr="00CD4FB0" w:rsidRDefault="00F80434" w:rsidP="00F80434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8383" w14:textId="34BD93ED" w:rsidR="00F80434" w:rsidRPr="00CD4FB0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5AE7244A" w14:textId="77777777" w:rsidR="00F80434" w:rsidRPr="00CD4FB0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8E" w14:textId="06CBFE4A" w:rsidR="00F80434" w:rsidRPr="00CD4FB0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48F" w14:textId="77777777" w:rsidR="00F80434" w:rsidRPr="00CD4FB0" w:rsidRDefault="00F80434" w:rsidP="00F80434">
            <w:pPr>
              <w:spacing w:line="240" w:lineRule="auto"/>
              <w:ind w:left="-105" w:right="-108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90" w14:textId="10881F20" w:rsidR="00F80434" w:rsidRPr="00CD4FB0" w:rsidRDefault="00F80434" w:rsidP="00F80434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F80434" w:rsidRPr="00CD4FB0" w14:paraId="64B4D49A" w14:textId="77777777" w:rsidTr="00492507">
        <w:trPr>
          <w:cantSplit/>
          <w:trHeight w:val="329"/>
        </w:trPr>
        <w:tc>
          <w:tcPr>
            <w:tcW w:w="3913" w:type="dxa"/>
          </w:tcPr>
          <w:p w14:paraId="64B4D492" w14:textId="77777777" w:rsidR="00F80434" w:rsidRPr="00CD4FB0" w:rsidRDefault="00F80434" w:rsidP="00F80434">
            <w:pPr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48F758BE" w14:textId="77777777" w:rsidR="00F80434" w:rsidRPr="00CD4FB0" w:rsidRDefault="00F80434" w:rsidP="00F8043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0B3055D6" w14:textId="77777777" w:rsidR="00F80434" w:rsidRPr="00CD4FB0" w:rsidRDefault="00F80434" w:rsidP="00F8043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</w:tcPr>
          <w:p w14:paraId="64B4D497" w14:textId="5A97C368" w:rsidR="00F80434" w:rsidRPr="00CD4FB0" w:rsidRDefault="00F80434" w:rsidP="00F8043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8" w:type="dxa"/>
          </w:tcPr>
          <w:p w14:paraId="64B4D498" w14:textId="77777777" w:rsidR="00F80434" w:rsidRPr="00CD4FB0" w:rsidRDefault="00F80434" w:rsidP="00F80434">
            <w:pPr>
              <w:pStyle w:val="BodyTextIndent3"/>
              <w:tabs>
                <w:tab w:val="left" w:pos="5018"/>
              </w:tabs>
              <w:ind w:left="-87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</w:tcPr>
          <w:p w14:paraId="64B4D499" w14:textId="77777777" w:rsidR="00F80434" w:rsidRPr="00CD4FB0" w:rsidRDefault="00F80434" w:rsidP="00F80434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AE50C9" w:rsidRPr="00CD4FB0" w14:paraId="64B4D4A3" w14:textId="77777777" w:rsidTr="00492507">
        <w:trPr>
          <w:cantSplit/>
        </w:trPr>
        <w:tc>
          <w:tcPr>
            <w:tcW w:w="3913" w:type="dxa"/>
          </w:tcPr>
          <w:p w14:paraId="64B4D49B" w14:textId="77777777" w:rsidR="00AE50C9" w:rsidRPr="00CD4FB0" w:rsidRDefault="00AE50C9" w:rsidP="00AE50C9">
            <w:pPr>
              <w:pStyle w:val="BodyText2"/>
              <w:tabs>
                <w:tab w:val="left" w:pos="175"/>
                <w:tab w:val="left" w:pos="426"/>
              </w:tabs>
              <w:ind w:left="0" w:firstLine="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629" w:type="dxa"/>
          </w:tcPr>
          <w:p w14:paraId="3432A61F" w14:textId="79BF663C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278,583,865</w:t>
            </w:r>
          </w:p>
        </w:tc>
        <w:tc>
          <w:tcPr>
            <w:tcW w:w="236" w:type="dxa"/>
          </w:tcPr>
          <w:p w14:paraId="7C12B769" w14:textId="77777777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4B4D4A0" w14:textId="60EB19A4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278,583,865</w:t>
            </w:r>
          </w:p>
        </w:tc>
        <w:tc>
          <w:tcPr>
            <w:tcW w:w="238" w:type="dxa"/>
          </w:tcPr>
          <w:p w14:paraId="64B4D4A1" w14:textId="77777777" w:rsidR="00AE50C9" w:rsidRPr="00CD4FB0" w:rsidRDefault="00AE50C9" w:rsidP="00AE50C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</w:tcPr>
          <w:p w14:paraId="64B4D4A2" w14:textId="3D8754AF" w:rsidR="00AE50C9" w:rsidRPr="00CD4FB0" w:rsidRDefault="00AE50C9" w:rsidP="00AE50C9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262,640,933</w:t>
            </w:r>
          </w:p>
        </w:tc>
      </w:tr>
      <w:tr w:rsidR="00AE50C9" w:rsidRPr="00CD4FB0" w14:paraId="64B4D4AC" w14:textId="77777777" w:rsidTr="00492507">
        <w:trPr>
          <w:cantSplit/>
        </w:trPr>
        <w:tc>
          <w:tcPr>
            <w:tcW w:w="3913" w:type="dxa"/>
          </w:tcPr>
          <w:p w14:paraId="64B4D4A4" w14:textId="77777777" w:rsidR="00AE50C9" w:rsidRPr="00CD4FB0" w:rsidRDefault="00AE50C9" w:rsidP="00AE50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418DC5C6" w14:textId="3EC20388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5,292</w:t>
            </w:r>
            <w:r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008</w:t>
            </w:r>
          </w:p>
        </w:tc>
        <w:tc>
          <w:tcPr>
            <w:tcW w:w="236" w:type="dxa"/>
          </w:tcPr>
          <w:p w14:paraId="40B00E6A" w14:textId="77777777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64B4D4A9" w14:textId="51FBF2B6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5,292</w:t>
            </w:r>
            <w:r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008</w:t>
            </w:r>
          </w:p>
        </w:tc>
        <w:tc>
          <w:tcPr>
            <w:tcW w:w="238" w:type="dxa"/>
          </w:tcPr>
          <w:p w14:paraId="64B4D4AA" w14:textId="77777777" w:rsidR="00AE50C9" w:rsidRPr="00CD4FB0" w:rsidRDefault="00AE50C9" w:rsidP="00AE50C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64B4D4AB" w14:textId="0BC884D6" w:rsidR="00AE50C9" w:rsidRPr="00CD4FB0" w:rsidRDefault="00AE50C9" w:rsidP="00AE50C9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12,609,324</w:t>
            </w:r>
          </w:p>
        </w:tc>
      </w:tr>
      <w:tr w:rsidR="00AE50C9" w:rsidRPr="00CD4FB0" w14:paraId="64B4D4B5" w14:textId="77777777" w:rsidTr="00492507">
        <w:trPr>
          <w:cantSplit/>
        </w:trPr>
        <w:tc>
          <w:tcPr>
            <w:tcW w:w="3913" w:type="dxa"/>
            <w:vAlign w:val="bottom"/>
          </w:tcPr>
          <w:p w14:paraId="64B4D4AD" w14:textId="4BB54D9F" w:rsidR="00AE50C9" w:rsidRPr="00CD4FB0" w:rsidRDefault="00AE50C9" w:rsidP="00AE50C9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13A1FB76" w14:textId="340E5C70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283,875,873</w:t>
            </w:r>
          </w:p>
        </w:tc>
        <w:tc>
          <w:tcPr>
            <w:tcW w:w="236" w:type="dxa"/>
          </w:tcPr>
          <w:p w14:paraId="440D8A62" w14:textId="77777777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4B4D4B2" w14:textId="51D7AFE5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283,875,873</w:t>
            </w:r>
          </w:p>
        </w:tc>
        <w:tc>
          <w:tcPr>
            <w:tcW w:w="238" w:type="dxa"/>
          </w:tcPr>
          <w:p w14:paraId="64B4D4B3" w14:textId="77777777" w:rsidR="00AE50C9" w:rsidRPr="00CD4FB0" w:rsidRDefault="00AE50C9" w:rsidP="00AE50C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14:paraId="64B4D4B4" w14:textId="269CAF41" w:rsidR="00AE50C9" w:rsidRPr="00CD4FB0" w:rsidRDefault="00AE50C9" w:rsidP="00AE50C9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275,250,257</w:t>
            </w:r>
          </w:p>
        </w:tc>
      </w:tr>
      <w:tr w:rsidR="00AE50C9" w:rsidRPr="00CD4FB0" w14:paraId="64B4D4BE" w14:textId="77777777" w:rsidTr="00492507">
        <w:trPr>
          <w:cantSplit/>
        </w:trPr>
        <w:tc>
          <w:tcPr>
            <w:tcW w:w="3913" w:type="dxa"/>
          </w:tcPr>
          <w:p w14:paraId="64B4D4B6" w14:textId="5A123B34" w:rsidR="00AE50C9" w:rsidRPr="00CD4FB0" w:rsidRDefault="00AE50C9" w:rsidP="00AE50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ค่าเผื่อสินค้าเสื่อมคุณภาพ</w:t>
            </w:r>
          </w:p>
        </w:tc>
        <w:tc>
          <w:tcPr>
            <w:tcW w:w="1629" w:type="dxa"/>
          </w:tcPr>
          <w:p w14:paraId="23AB46F7" w14:textId="6756C61C" w:rsidR="00AE50C9" w:rsidRPr="00CD4FB0" w:rsidRDefault="00AE50C9" w:rsidP="00AE50C9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(23,947,144)</w:t>
            </w:r>
          </w:p>
        </w:tc>
        <w:tc>
          <w:tcPr>
            <w:tcW w:w="236" w:type="dxa"/>
          </w:tcPr>
          <w:p w14:paraId="5C80F784" w14:textId="77777777" w:rsidR="00AE50C9" w:rsidRPr="00CD4FB0" w:rsidRDefault="00AE50C9" w:rsidP="00AE50C9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4B4D4BB" w14:textId="52CD91BE" w:rsidR="00AE50C9" w:rsidRPr="00CD4FB0" w:rsidRDefault="00AE50C9" w:rsidP="00AE50C9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(23,947,144)</w:t>
            </w:r>
          </w:p>
        </w:tc>
        <w:tc>
          <w:tcPr>
            <w:tcW w:w="238" w:type="dxa"/>
          </w:tcPr>
          <w:p w14:paraId="64B4D4BC" w14:textId="77777777" w:rsidR="00AE50C9" w:rsidRPr="00CD4FB0" w:rsidRDefault="00AE50C9" w:rsidP="00AE50C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</w:tcPr>
          <w:p w14:paraId="64B4D4BD" w14:textId="63FC1C37" w:rsidR="00AE50C9" w:rsidRPr="00CD4FB0" w:rsidRDefault="00AE50C9" w:rsidP="00AE50C9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(17,412,388)</w:t>
            </w:r>
          </w:p>
        </w:tc>
      </w:tr>
      <w:tr w:rsidR="00AE50C9" w:rsidRPr="00CD4FB0" w14:paraId="623F7209" w14:textId="77777777" w:rsidTr="00492507">
        <w:trPr>
          <w:cantSplit/>
        </w:trPr>
        <w:tc>
          <w:tcPr>
            <w:tcW w:w="3913" w:type="dxa"/>
          </w:tcPr>
          <w:p w14:paraId="4FB6AC02" w14:textId="3DF9BAA6" w:rsidR="00AE50C9" w:rsidRPr="00CD4FB0" w:rsidRDefault="00AE50C9" w:rsidP="00AE50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ค่าเผื่อการลดมูลค่าของสินค้า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14062DAD" w14:textId="06FB143D" w:rsidR="00AE50C9" w:rsidRPr="00CD4FB0" w:rsidRDefault="00AE50C9" w:rsidP="00AE50C9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(4,778,398)</w:t>
            </w:r>
          </w:p>
        </w:tc>
        <w:tc>
          <w:tcPr>
            <w:tcW w:w="236" w:type="dxa"/>
          </w:tcPr>
          <w:p w14:paraId="4DA22FC0" w14:textId="77777777" w:rsidR="00AE50C9" w:rsidRPr="00CD4FB0" w:rsidRDefault="00AE50C9" w:rsidP="00AE50C9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DF19D3F" w14:textId="7E54AD66" w:rsidR="00AE50C9" w:rsidRPr="00CD4FB0" w:rsidRDefault="00AE50C9" w:rsidP="00AE50C9">
            <w:pPr>
              <w:spacing w:line="240" w:lineRule="auto"/>
              <w:ind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(4,778,398)</w:t>
            </w:r>
          </w:p>
        </w:tc>
        <w:tc>
          <w:tcPr>
            <w:tcW w:w="238" w:type="dxa"/>
          </w:tcPr>
          <w:p w14:paraId="292A4F88" w14:textId="77777777" w:rsidR="00AE50C9" w:rsidRPr="00CD4FB0" w:rsidRDefault="00AE50C9" w:rsidP="00AE50C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</w:tcPr>
          <w:p w14:paraId="5739DF7C" w14:textId="59D34E62" w:rsidR="00AE50C9" w:rsidRPr="00CD4FB0" w:rsidRDefault="00AE50C9" w:rsidP="00AE50C9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(3,767,794)</w:t>
            </w:r>
          </w:p>
        </w:tc>
      </w:tr>
      <w:tr w:rsidR="00AE50C9" w:rsidRPr="00CD4FB0" w14:paraId="64B4D4C7" w14:textId="77777777" w:rsidTr="00492507">
        <w:trPr>
          <w:cantSplit/>
        </w:trPr>
        <w:tc>
          <w:tcPr>
            <w:tcW w:w="3913" w:type="dxa"/>
          </w:tcPr>
          <w:p w14:paraId="64B4D4BF" w14:textId="77777777" w:rsidR="00AE50C9" w:rsidRPr="00CD4FB0" w:rsidRDefault="00AE50C9" w:rsidP="00AE50C9">
            <w:pPr>
              <w:pStyle w:val="Footer"/>
              <w:tabs>
                <w:tab w:val="left" w:pos="175"/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12" w:space="0" w:color="auto"/>
            </w:tcBorders>
          </w:tcPr>
          <w:p w14:paraId="78E0991D" w14:textId="6944297F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255</w:t>
            </w:r>
            <w:r>
              <w:rPr>
                <w:rFonts w:ascii="BrowalliaUPC" w:hAnsi="BrowalliaUPC" w:cs="BrowalliaUPC"/>
                <w:sz w:val="28"/>
                <w:szCs w:val="28"/>
              </w:rPr>
              <w:t>,150,331</w:t>
            </w:r>
          </w:p>
        </w:tc>
        <w:tc>
          <w:tcPr>
            <w:tcW w:w="236" w:type="dxa"/>
          </w:tcPr>
          <w:p w14:paraId="2F5DA393" w14:textId="77777777" w:rsidR="00AE50C9" w:rsidRPr="00CD4FB0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12" w:space="0" w:color="auto"/>
            </w:tcBorders>
          </w:tcPr>
          <w:p w14:paraId="64B4D4C4" w14:textId="7CAE9F7C" w:rsidR="00AE50C9" w:rsidRPr="00AE50C9" w:rsidRDefault="00AE50C9" w:rsidP="00AE50C9">
            <w:pPr>
              <w:spacing w:line="240" w:lineRule="auto"/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255</w:t>
            </w:r>
            <w:r>
              <w:rPr>
                <w:rFonts w:ascii="BrowalliaUPC" w:hAnsi="BrowalliaUPC" w:cs="BrowalliaUPC"/>
                <w:sz w:val="28"/>
                <w:szCs w:val="28"/>
              </w:rPr>
              <w:t>,150,331</w:t>
            </w:r>
          </w:p>
        </w:tc>
        <w:tc>
          <w:tcPr>
            <w:tcW w:w="238" w:type="dxa"/>
          </w:tcPr>
          <w:p w14:paraId="64B4D4C5" w14:textId="77777777" w:rsidR="00AE50C9" w:rsidRPr="00CD4FB0" w:rsidRDefault="00AE50C9" w:rsidP="00AE50C9">
            <w:pPr>
              <w:pStyle w:val="BodyTextIndent3"/>
              <w:tabs>
                <w:tab w:val="left" w:pos="5018"/>
              </w:tabs>
              <w:ind w:left="-111" w:right="-4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single" w:sz="12" w:space="0" w:color="auto"/>
            </w:tcBorders>
          </w:tcPr>
          <w:p w14:paraId="64B4D4C6" w14:textId="1A72EEBB" w:rsidR="00AE50C9" w:rsidRPr="00CD4FB0" w:rsidRDefault="00AE50C9" w:rsidP="00AE50C9">
            <w:pPr>
              <w:spacing w:line="240" w:lineRule="auto"/>
              <w:ind w:left="-111"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254,070,075</w:t>
            </w:r>
          </w:p>
        </w:tc>
      </w:tr>
    </w:tbl>
    <w:p w14:paraId="64B4D4C9" w14:textId="59779DAF" w:rsidR="00D578BE" w:rsidRPr="00584979" w:rsidRDefault="003F38C0" w:rsidP="00584979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rPr>
          <w:rFonts w:ascii="BrowalliaUPC" w:hAnsi="BrowalliaUPC" w:cs="BrowalliaUPC"/>
          <w:sz w:val="28"/>
          <w:szCs w:val="28"/>
        </w:rPr>
      </w:pPr>
      <w:r w:rsidRPr="00584979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รายการเคลื่อนไหวของค่าเผื่อสินค้า</w:t>
      </w:r>
      <w:r w:rsidR="00747009" w:rsidRPr="00584979">
        <w:rPr>
          <w:rFonts w:ascii="BrowalliaUPC" w:hAnsi="BrowalliaUPC" w:cs="BrowalliaUPC"/>
          <w:sz w:val="28"/>
          <w:szCs w:val="28"/>
          <w:cs/>
        </w:rPr>
        <w:t>เสื่อมคุณภาพ</w:t>
      </w:r>
      <w:r w:rsidR="007F7960" w:rsidRPr="00584979">
        <w:rPr>
          <w:rFonts w:ascii="BrowalliaUPC" w:hAnsi="BrowalliaUPC" w:cs="BrowalliaUPC"/>
          <w:sz w:val="28"/>
          <w:szCs w:val="28"/>
          <w:cs/>
        </w:rPr>
        <w:t>และการลดมูลค่าของสินค้า</w:t>
      </w:r>
      <w:r w:rsidRPr="0058497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6272C" w:rsidRPr="00584979">
        <w:rPr>
          <w:rFonts w:ascii="BrowalliaUPC" w:hAnsi="BrowalliaUPC" w:cs="BrowalliaUPC" w:hint="cs"/>
          <w:sz w:val="28"/>
          <w:szCs w:val="28"/>
          <w:cs/>
        </w:rPr>
        <w:t xml:space="preserve">สำหรับปีสิ้นสุดวันที่ </w:t>
      </w:r>
      <w:r w:rsidR="0046272C" w:rsidRPr="00584979">
        <w:rPr>
          <w:rFonts w:ascii="BrowalliaUPC" w:hAnsi="BrowalliaUPC" w:cs="BrowalliaUPC"/>
          <w:sz w:val="28"/>
          <w:szCs w:val="28"/>
        </w:rPr>
        <w:t xml:space="preserve">31 </w:t>
      </w:r>
      <w:r w:rsidR="0046272C" w:rsidRPr="00584979">
        <w:rPr>
          <w:rFonts w:ascii="BrowalliaUPC" w:hAnsi="BrowalliaUPC" w:cs="BrowalliaUPC" w:hint="cs"/>
          <w:sz w:val="28"/>
          <w:szCs w:val="28"/>
          <w:cs/>
        </w:rPr>
        <w:t>ธันวาคม</w:t>
      </w:r>
      <w:r w:rsidR="0046272C" w:rsidRPr="00584979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6272C" w:rsidRPr="00584979">
        <w:rPr>
          <w:rFonts w:ascii="BrowalliaUPC" w:hAnsi="BrowalliaUPC" w:cs="BrowalliaUPC"/>
          <w:sz w:val="28"/>
          <w:szCs w:val="28"/>
        </w:rPr>
        <w:t>256</w:t>
      </w:r>
      <w:r w:rsidR="004A3D4E" w:rsidRPr="00584979">
        <w:rPr>
          <w:rFonts w:ascii="BrowalliaUPC" w:hAnsi="BrowalliaUPC" w:cs="BrowalliaUPC"/>
          <w:sz w:val="28"/>
          <w:szCs w:val="28"/>
        </w:rPr>
        <w:t>6</w:t>
      </w:r>
      <w:r w:rsidR="00A04C4B" w:rsidRPr="00584979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A04C4B" w:rsidRPr="00584979">
        <w:rPr>
          <w:rFonts w:ascii="BrowalliaUPC" w:hAnsi="BrowalliaUPC" w:cs="BrowalliaUPC"/>
          <w:sz w:val="28"/>
          <w:szCs w:val="28"/>
        </w:rPr>
        <w:t>256</w:t>
      </w:r>
      <w:r w:rsidR="004A3D4E" w:rsidRPr="00584979">
        <w:rPr>
          <w:rFonts w:ascii="BrowalliaUPC" w:hAnsi="BrowalliaUPC" w:cs="BrowalliaUPC"/>
          <w:sz w:val="28"/>
          <w:szCs w:val="28"/>
        </w:rPr>
        <w:t>5</w:t>
      </w:r>
      <w:r w:rsidR="00A04C4B" w:rsidRPr="00584979">
        <w:rPr>
          <w:rFonts w:ascii="BrowalliaUPC" w:hAnsi="BrowalliaUPC" w:cs="BrowalliaUPC"/>
          <w:sz w:val="28"/>
          <w:szCs w:val="28"/>
        </w:rPr>
        <w:t xml:space="preserve"> </w:t>
      </w:r>
      <w:r w:rsidRPr="00584979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6AEC2D6" w14:textId="77777777" w:rsidR="00F503F0" w:rsidRPr="0004232E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15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363"/>
        <w:gridCol w:w="1422"/>
        <w:gridCol w:w="243"/>
        <w:gridCol w:w="1395"/>
        <w:gridCol w:w="236"/>
        <w:gridCol w:w="1456"/>
      </w:tblGrid>
      <w:tr w:rsidR="00B42E36" w:rsidRPr="00CD4FB0" w14:paraId="3E3F85B3" w14:textId="77777777" w:rsidTr="00492507">
        <w:tc>
          <w:tcPr>
            <w:tcW w:w="4363" w:type="dxa"/>
          </w:tcPr>
          <w:p w14:paraId="1F0A53C8" w14:textId="77777777" w:rsidR="00B42E36" w:rsidRPr="00CD4FB0" w:rsidRDefault="00B42E36" w:rsidP="00920A1E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52" w:type="dxa"/>
            <w:gridSpan w:val="5"/>
          </w:tcPr>
          <w:p w14:paraId="6A3CEC3B" w14:textId="2D2C73DD" w:rsidR="00B42E36" w:rsidRPr="00CD4FB0" w:rsidRDefault="00B42E36" w:rsidP="00920A1E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B42E36" w:rsidRPr="00CD4FB0" w14:paraId="4EAE0AAD" w14:textId="77777777" w:rsidTr="00492507">
        <w:tc>
          <w:tcPr>
            <w:tcW w:w="4363" w:type="dxa"/>
          </w:tcPr>
          <w:p w14:paraId="6008DC3D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7A9B6505" w14:textId="5CE3E299" w:rsidR="00B42E36" w:rsidRPr="00F80434" w:rsidRDefault="00B42E36" w:rsidP="00B42E36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278B5B4" w14:textId="77777777" w:rsidR="00B42E36" w:rsidRPr="00F80434" w:rsidRDefault="00B42E36" w:rsidP="00B42E36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0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601C0" w14:textId="254C12C4" w:rsidR="00B42E36" w:rsidRPr="00CD4FB0" w:rsidRDefault="00B42E36" w:rsidP="00B42E36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80434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42E36" w:rsidRPr="00CD4FB0" w14:paraId="5020BA4F" w14:textId="77777777" w:rsidTr="00492507">
        <w:tc>
          <w:tcPr>
            <w:tcW w:w="4363" w:type="dxa"/>
          </w:tcPr>
          <w:p w14:paraId="25F8FDF1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6E0C" w14:textId="2D78FA73" w:rsidR="00B42E36" w:rsidRPr="00CD4FB0" w:rsidRDefault="00B42E36" w:rsidP="00B42E3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43" w:type="dxa"/>
          </w:tcPr>
          <w:p w14:paraId="7E6F3825" w14:textId="77777777" w:rsidR="00B42E36" w:rsidRPr="00CD4FB0" w:rsidRDefault="00B42E36" w:rsidP="00B42E3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DF31" w14:textId="65EADEB8" w:rsidR="00B42E36" w:rsidRPr="00CD4FB0" w:rsidRDefault="00B42E36" w:rsidP="00B42E3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93012" w14:textId="77777777" w:rsidR="00B42E36" w:rsidRPr="00CD4FB0" w:rsidRDefault="00B42E36" w:rsidP="00B42E3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5F124" w14:textId="56709BBB" w:rsidR="00B42E36" w:rsidRPr="00CD4FB0" w:rsidRDefault="00B42E36" w:rsidP="00B42E36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B42E36" w:rsidRPr="00CD4FB0" w14:paraId="7056C66B" w14:textId="77777777" w:rsidTr="00492507">
        <w:trPr>
          <w:trHeight w:hRule="exact" w:val="370"/>
        </w:trPr>
        <w:tc>
          <w:tcPr>
            <w:tcW w:w="4363" w:type="dxa"/>
          </w:tcPr>
          <w:p w14:paraId="12984670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A351EF0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3" w:type="dxa"/>
          </w:tcPr>
          <w:p w14:paraId="6D9870D8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6D2F314" w14:textId="2040B625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C42F8B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260A2EB" w14:textId="77777777" w:rsidR="00B42E36" w:rsidRPr="00CD4FB0" w:rsidRDefault="00B42E36" w:rsidP="00B42E36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AE50C9" w:rsidRPr="00CD4FB0" w14:paraId="6E6D5B23" w14:textId="77777777" w:rsidTr="00492507">
        <w:tc>
          <w:tcPr>
            <w:tcW w:w="4363" w:type="dxa"/>
            <w:vAlign w:val="bottom"/>
          </w:tcPr>
          <w:p w14:paraId="4C06E7CA" w14:textId="77777777" w:rsidR="00AE50C9" w:rsidRPr="00CD4FB0" w:rsidRDefault="00AE50C9" w:rsidP="00AE50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422" w:type="dxa"/>
            <w:vAlign w:val="bottom"/>
          </w:tcPr>
          <w:p w14:paraId="78F6995A" w14:textId="7B83E5F5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21,180,182</w:t>
            </w:r>
          </w:p>
        </w:tc>
        <w:tc>
          <w:tcPr>
            <w:tcW w:w="243" w:type="dxa"/>
          </w:tcPr>
          <w:p w14:paraId="651A7FB4" w14:textId="77777777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FF70008" w14:textId="2190C8ED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21,180,182</w:t>
            </w:r>
          </w:p>
        </w:tc>
        <w:tc>
          <w:tcPr>
            <w:tcW w:w="236" w:type="dxa"/>
          </w:tcPr>
          <w:p w14:paraId="01C90FF9" w14:textId="77777777" w:rsidR="00AE50C9" w:rsidRPr="00CD4FB0" w:rsidRDefault="00AE50C9" w:rsidP="00AE50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19766780" w14:textId="7ADDACC3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15,037,873</w:t>
            </w:r>
          </w:p>
        </w:tc>
      </w:tr>
      <w:tr w:rsidR="00AE50C9" w:rsidRPr="00CD4FB0" w14:paraId="04436638" w14:textId="77777777" w:rsidTr="00492507">
        <w:tc>
          <w:tcPr>
            <w:tcW w:w="4363" w:type="dxa"/>
            <w:vAlign w:val="bottom"/>
          </w:tcPr>
          <w:p w14:paraId="744E430D" w14:textId="77777777" w:rsidR="00AE50C9" w:rsidRPr="00CD4FB0" w:rsidRDefault="00AE50C9" w:rsidP="00AE50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2" w:type="dxa"/>
            <w:vAlign w:val="bottom"/>
          </w:tcPr>
          <w:p w14:paraId="46E62EF2" w14:textId="1C18B928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11,257,269</w:t>
            </w:r>
          </w:p>
        </w:tc>
        <w:tc>
          <w:tcPr>
            <w:tcW w:w="243" w:type="dxa"/>
          </w:tcPr>
          <w:p w14:paraId="7C7D4270" w14:textId="77777777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96F34F1" w14:textId="1A1137A7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11,257,269</w:t>
            </w:r>
          </w:p>
        </w:tc>
        <w:tc>
          <w:tcPr>
            <w:tcW w:w="236" w:type="dxa"/>
          </w:tcPr>
          <w:p w14:paraId="3A4EFF0E" w14:textId="77777777" w:rsidR="00AE50C9" w:rsidRPr="00CD4FB0" w:rsidRDefault="00AE50C9" w:rsidP="00AE50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039B9F85" w14:textId="7CD10C9C" w:rsidR="00AE50C9" w:rsidRPr="00CD4FB0" w:rsidRDefault="00AE50C9" w:rsidP="00AE50C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7,423,892</w:t>
            </w:r>
          </w:p>
        </w:tc>
      </w:tr>
      <w:tr w:rsidR="00AE50C9" w:rsidRPr="00CD4FB0" w14:paraId="3A565029" w14:textId="77777777" w:rsidTr="00492507">
        <w:tc>
          <w:tcPr>
            <w:tcW w:w="4363" w:type="dxa"/>
            <w:vAlign w:val="bottom"/>
          </w:tcPr>
          <w:p w14:paraId="28B52EF6" w14:textId="77777777" w:rsidR="00AE50C9" w:rsidRPr="00CD4FB0" w:rsidRDefault="00AE50C9" w:rsidP="00AE50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053DA595" w14:textId="02053040" w:rsidR="00AE50C9" w:rsidRPr="00CD4FB0" w:rsidRDefault="00B848E6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AE50C9">
              <w:rPr>
                <w:rFonts w:ascii="BrowalliaUPC" w:hAnsi="BrowalliaUPC" w:cs="BrowalliaUPC"/>
                <w:sz w:val="28"/>
                <w:szCs w:val="28"/>
              </w:rPr>
              <w:t>3,711,909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335BA5FE" w14:textId="77777777" w:rsidR="00AE50C9" w:rsidRPr="00CD4FB0" w:rsidRDefault="00AE50C9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9D76B2F" w14:textId="2034864F" w:rsidR="00AE50C9" w:rsidRPr="00CD4FB0" w:rsidRDefault="00B848E6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AE50C9">
              <w:rPr>
                <w:rFonts w:ascii="BrowalliaUPC" w:hAnsi="BrowalliaUPC" w:cs="BrowalliaUPC"/>
                <w:sz w:val="28"/>
                <w:szCs w:val="28"/>
              </w:rPr>
              <w:t>3,711,909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37BF6A" w14:textId="77777777" w:rsidR="00AE50C9" w:rsidRPr="00CD4FB0" w:rsidRDefault="00AE50C9" w:rsidP="00AE50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vAlign w:val="bottom"/>
          </w:tcPr>
          <w:p w14:paraId="3DB74171" w14:textId="3341C28B" w:rsidR="00AE50C9" w:rsidRPr="00CD4FB0" w:rsidRDefault="00B848E6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AE50C9" w:rsidRPr="00CD4FB0">
              <w:rPr>
                <w:rFonts w:ascii="BrowalliaUPC" w:hAnsi="BrowalliaUPC" w:cs="BrowalliaUPC"/>
                <w:sz w:val="28"/>
                <w:szCs w:val="28"/>
              </w:rPr>
              <w:t>1,281,583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AE50C9" w:rsidRPr="00CD4FB0" w14:paraId="7351ADF4" w14:textId="77777777" w:rsidTr="00492507">
        <w:tc>
          <w:tcPr>
            <w:tcW w:w="4363" w:type="dxa"/>
            <w:vAlign w:val="bottom"/>
          </w:tcPr>
          <w:p w14:paraId="1C4E1302" w14:textId="77777777" w:rsidR="00AE50C9" w:rsidRPr="00CD4FB0" w:rsidRDefault="00AE50C9" w:rsidP="00AE50C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FD0C478" w14:textId="2E154BAE" w:rsidR="00AE50C9" w:rsidRPr="00CD4FB0" w:rsidRDefault="00AE50C9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28,725,542</w:t>
            </w:r>
          </w:p>
        </w:tc>
        <w:tc>
          <w:tcPr>
            <w:tcW w:w="243" w:type="dxa"/>
          </w:tcPr>
          <w:p w14:paraId="267AE08D" w14:textId="77777777" w:rsidR="00AE50C9" w:rsidRPr="00CD4FB0" w:rsidRDefault="00AE50C9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A3BEC98" w14:textId="6A92B202" w:rsidR="00AE50C9" w:rsidRPr="00CD4FB0" w:rsidRDefault="00AE50C9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28,725,542</w:t>
            </w:r>
          </w:p>
        </w:tc>
        <w:tc>
          <w:tcPr>
            <w:tcW w:w="236" w:type="dxa"/>
          </w:tcPr>
          <w:p w14:paraId="67F07E40" w14:textId="77777777" w:rsidR="00AE50C9" w:rsidRPr="00CD4FB0" w:rsidRDefault="00AE50C9" w:rsidP="00AE50C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02840FC" w14:textId="5FF7749E" w:rsidR="00AE50C9" w:rsidRPr="00CD4FB0" w:rsidRDefault="00AE50C9" w:rsidP="00AE5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21,180,182</w:t>
            </w:r>
          </w:p>
        </w:tc>
      </w:tr>
    </w:tbl>
    <w:p w14:paraId="21BAFD7C" w14:textId="7B471231" w:rsidR="00B42E36" w:rsidRPr="00524C61" w:rsidRDefault="00B42E36" w:rsidP="00C94B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49DB72FD" w14:textId="1D10A7C3" w:rsidR="00F503F0" w:rsidRPr="00CD4FB0" w:rsidRDefault="00F503F0" w:rsidP="00F503F0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ต้นทุนของสินค้าที่บันทึกเป็นค่าใช้จ่ายสำหรับปีสิ้นสุดวันที่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4A3D4E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4A3D4E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 w:hint="cs"/>
          <w:sz w:val="28"/>
          <w:szCs w:val="28"/>
          <w:cs/>
        </w:rPr>
        <w:t>มีดังต่อไปนี้</w:t>
      </w:r>
    </w:p>
    <w:p w14:paraId="1C8BD245" w14:textId="77777777" w:rsidR="00F503F0" w:rsidRPr="00CF5EC8" w:rsidRDefault="00F503F0" w:rsidP="00850D24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08" w:type="dxa"/>
        <w:tblInd w:w="308" w:type="dxa"/>
        <w:tblLayout w:type="fixed"/>
        <w:tblLook w:val="0000" w:firstRow="0" w:lastRow="0" w:firstColumn="0" w:lastColumn="0" w:noHBand="0" w:noVBand="0"/>
      </w:tblPr>
      <w:tblGrid>
        <w:gridCol w:w="4370"/>
        <w:gridCol w:w="1418"/>
        <w:gridCol w:w="236"/>
        <w:gridCol w:w="1380"/>
        <w:gridCol w:w="238"/>
        <w:gridCol w:w="1466"/>
      </w:tblGrid>
      <w:tr w:rsidR="00E87CC0" w:rsidRPr="00CD4FB0" w14:paraId="64B4D4D2" w14:textId="77777777" w:rsidTr="002A6456">
        <w:tc>
          <w:tcPr>
            <w:tcW w:w="4370" w:type="dxa"/>
          </w:tcPr>
          <w:p w14:paraId="64B4D4CE" w14:textId="77777777" w:rsidR="00E87CC0" w:rsidRPr="00CD4FB0" w:rsidRDefault="00E87CC0" w:rsidP="00B8598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38" w:type="dxa"/>
            <w:gridSpan w:val="5"/>
          </w:tcPr>
          <w:p w14:paraId="64B4D4D1" w14:textId="7F7F1DFE" w:rsidR="00E87CC0" w:rsidRPr="00CD4FB0" w:rsidRDefault="00E87CC0" w:rsidP="00B8598C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2A6456" w:rsidRPr="00CD4FB0" w14:paraId="0333F676" w14:textId="77777777" w:rsidTr="009627CE">
        <w:trPr>
          <w:trHeight w:val="369"/>
        </w:trPr>
        <w:tc>
          <w:tcPr>
            <w:tcW w:w="4370" w:type="dxa"/>
          </w:tcPr>
          <w:p w14:paraId="068FFEFF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AC2218" w14:textId="5B02BD09" w:rsidR="00E87CC0" w:rsidRPr="00CD4FB0" w:rsidRDefault="00E87CC0" w:rsidP="00E87CC0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91D34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BD14C8" w14:textId="77777777" w:rsidR="00E87CC0" w:rsidRPr="00CD4FB0" w:rsidRDefault="00E87CC0" w:rsidP="00E87CC0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63249" w14:textId="46CEC1A2" w:rsidR="00E87CC0" w:rsidRPr="00CD4FB0" w:rsidRDefault="00F30D4F" w:rsidP="00E87CC0">
            <w:pPr>
              <w:spacing w:line="240" w:lineRule="auto"/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30D4F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816D3" w:rsidRPr="00CD4FB0" w14:paraId="64B4D4DB" w14:textId="77777777" w:rsidTr="009627CE">
        <w:trPr>
          <w:trHeight w:val="369"/>
        </w:trPr>
        <w:tc>
          <w:tcPr>
            <w:tcW w:w="4370" w:type="dxa"/>
          </w:tcPr>
          <w:p w14:paraId="64B4D4D3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BA0C6" w14:textId="131AF091" w:rsidR="00E87CC0" w:rsidRPr="00CD4FB0" w:rsidRDefault="00E87CC0" w:rsidP="00E87C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2363D003" w14:textId="77777777" w:rsidR="00E87CC0" w:rsidRPr="00CD4FB0" w:rsidRDefault="00E87CC0" w:rsidP="00E87C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D8" w14:textId="5B9CA49C" w:rsidR="00E87CC0" w:rsidRPr="00CD4FB0" w:rsidRDefault="00E87CC0" w:rsidP="00E87C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4B4D4D9" w14:textId="77777777" w:rsidR="00E87CC0" w:rsidRPr="00CD4FB0" w:rsidRDefault="00E87CC0" w:rsidP="00E87C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4DA" w14:textId="768D26F8" w:rsidR="00E87CC0" w:rsidRPr="00CD4FB0" w:rsidRDefault="00E87CC0" w:rsidP="00E87CC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0816D3" w:rsidRPr="00CD4FB0" w14:paraId="64B4D4E4" w14:textId="77777777" w:rsidTr="009627CE">
        <w:trPr>
          <w:trHeight w:val="369"/>
        </w:trPr>
        <w:tc>
          <w:tcPr>
            <w:tcW w:w="4370" w:type="dxa"/>
          </w:tcPr>
          <w:p w14:paraId="64B4D4DC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0B42AE2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577008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4B4D4E1" w14:textId="1C65E03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64B4D4E2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</w:tcPr>
          <w:p w14:paraId="64B4D4E3" w14:textId="77777777" w:rsidR="00E87CC0" w:rsidRPr="00CD4FB0" w:rsidRDefault="00E87CC0" w:rsidP="00E87CC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627CE" w:rsidRPr="00CD4FB0" w14:paraId="0E651175" w14:textId="77777777" w:rsidTr="009627CE">
        <w:trPr>
          <w:trHeight w:val="369"/>
        </w:trPr>
        <w:tc>
          <w:tcPr>
            <w:tcW w:w="4370" w:type="dxa"/>
            <w:vAlign w:val="bottom"/>
          </w:tcPr>
          <w:p w14:paraId="20C46B8E" w14:textId="32FB1941" w:rsidR="009627CE" w:rsidRPr="00CD4FB0" w:rsidRDefault="009627CE" w:rsidP="009627CE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418" w:type="dxa"/>
          </w:tcPr>
          <w:p w14:paraId="1F6D8418" w14:textId="5317F53A" w:rsidR="009627CE" w:rsidRPr="00CD4FB0" w:rsidRDefault="009627CE" w:rsidP="009627C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522,690,792</w:t>
            </w:r>
          </w:p>
        </w:tc>
        <w:tc>
          <w:tcPr>
            <w:tcW w:w="236" w:type="dxa"/>
          </w:tcPr>
          <w:p w14:paraId="75DB20C4" w14:textId="77777777" w:rsidR="009627CE" w:rsidRPr="00CD4FB0" w:rsidRDefault="009627CE" w:rsidP="009627C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80" w:type="dxa"/>
          </w:tcPr>
          <w:p w14:paraId="2A5EF8EF" w14:textId="1ED61076" w:rsidR="009627CE" w:rsidRPr="00CD4FB0" w:rsidRDefault="009627CE" w:rsidP="009627C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522,690,792</w:t>
            </w:r>
          </w:p>
        </w:tc>
        <w:tc>
          <w:tcPr>
            <w:tcW w:w="238" w:type="dxa"/>
          </w:tcPr>
          <w:p w14:paraId="1880B434" w14:textId="77777777" w:rsidR="009627CE" w:rsidRPr="00CD4FB0" w:rsidRDefault="009627CE" w:rsidP="009627CE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66" w:type="dxa"/>
          </w:tcPr>
          <w:p w14:paraId="1C8DFE64" w14:textId="6B1E1A4D" w:rsidR="009627CE" w:rsidRPr="00CD4FB0" w:rsidRDefault="009627CE" w:rsidP="009627C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1,411,620,428</w:t>
            </w:r>
          </w:p>
        </w:tc>
      </w:tr>
      <w:tr w:rsidR="000816D3" w:rsidRPr="00CD4FB0" w14:paraId="64B4D4F6" w14:textId="77777777" w:rsidTr="009627CE">
        <w:trPr>
          <w:trHeight w:val="369"/>
        </w:trPr>
        <w:tc>
          <w:tcPr>
            <w:tcW w:w="4370" w:type="dxa"/>
          </w:tcPr>
          <w:p w14:paraId="64B4D4EE" w14:textId="3069A648" w:rsidR="00E87CC0" w:rsidRPr="00CD4FB0" w:rsidRDefault="00E87CC0" w:rsidP="00937D58">
            <w:pPr>
              <w:tabs>
                <w:tab w:val="clear" w:pos="454"/>
                <w:tab w:val="clear" w:pos="680"/>
                <w:tab w:val="clear" w:pos="3515"/>
                <w:tab w:val="left" w:pos="340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ค่าเผื่อสินค้าเสื่อมคุณภาพและการลดมูลค่าของ</w:t>
            </w:r>
            <w:r w:rsidR="00937D58">
              <w:rPr>
                <w:rFonts w:ascii="BrowalliaUPC" w:hAnsi="BrowalliaUPC" w:cs="BrowalliaUPC" w:hint="cs"/>
                <w:sz w:val="28"/>
                <w:szCs w:val="28"/>
                <w:cs/>
              </w:rPr>
              <w:t>สิน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CB0634D" w14:textId="4ED913B3" w:rsidR="00E87CC0" w:rsidRPr="00B9380E" w:rsidRDefault="007311FA" w:rsidP="00B938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9380E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7,545,360</w:t>
            </w:r>
          </w:p>
        </w:tc>
        <w:tc>
          <w:tcPr>
            <w:tcW w:w="236" w:type="dxa"/>
          </w:tcPr>
          <w:p w14:paraId="69FAA83F" w14:textId="77777777" w:rsidR="00E87CC0" w:rsidRPr="00B9380E" w:rsidRDefault="00E87CC0" w:rsidP="00B938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80" w:type="dxa"/>
          </w:tcPr>
          <w:p w14:paraId="64B4D4F3" w14:textId="35EC8DEE" w:rsidR="00E87CC0" w:rsidRPr="00B9380E" w:rsidRDefault="00937D58" w:rsidP="00B938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9380E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7,545,360</w:t>
            </w:r>
          </w:p>
        </w:tc>
        <w:tc>
          <w:tcPr>
            <w:tcW w:w="238" w:type="dxa"/>
          </w:tcPr>
          <w:p w14:paraId="64B4D4F4" w14:textId="77777777" w:rsidR="00E87CC0" w:rsidRPr="00CD4FB0" w:rsidRDefault="00E87CC0" w:rsidP="00B9380E">
            <w:pPr>
              <w:tabs>
                <w:tab w:val="left" w:pos="0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66" w:type="dxa"/>
          </w:tcPr>
          <w:p w14:paraId="64B4D4F5" w14:textId="42944EA5" w:rsidR="00E87CC0" w:rsidRPr="00B9380E" w:rsidRDefault="00937D58" w:rsidP="00B9380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9380E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6,142,309</w:t>
            </w:r>
          </w:p>
        </w:tc>
      </w:tr>
      <w:tr w:rsidR="000816D3" w:rsidRPr="00CD4FB0" w14:paraId="64B4D4FF" w14:textId="77777777" w:rsidTr="009627CE">
        <w:trPr>
          <w:trHeight w:val="369"/>
        </w:trPr>
        <w:tc>
          <w:tcPr>
            <w:tcW w:w="4370" w:type="dxa"/>
          </w:tcPr>
          <w:p w14:paraId="64B4D4F7" w14:textId="32E2AC19" w:rsidR="00E87CC0" w:rsidRPr="00CD4FB0" w:rsidRDefault="00E87CC0" w:rsidP="00E87CC0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2148B79B" w14:textId="0559927D" w:rsidR="00E87CC0" w:rsidRPr="007E6276" w:rsidRDefault="00937D58" w:rsidP="00E8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E6276">
              <w:rPr>
                <w:rFonts w:ascii="BrowalliaUPC" w:hAnsi="BrowalliaUPC" w:cs="BrowalliaUPC"/>
                <w:sz w:val="28"/>
                <w:szCs w:val="28"/>
              </w:rPr>
              <w:t>53</w:t>
            </w:r>
            <w:r w:rsidR="004D4C6D" w:rsidRPr="007E6276">
              <w:rPr>
                <w:rFonts w:ascii="BrowalliaUPC" w:hAnsi="BrowalliaUPC" w:cs="BrowalliaUPC"/>
                <w:sz w:val="28"/>
                <w:szCs w:val="28"/>
              </w:rPr>
              <w:t>0,23</w:t>
            </w:r>
            <w:r w:rsidR="007E6276" w:rsidRPr="007E6276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4D4C6D" w:rsidRPr="007E6276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7E6276" w:rsidRPr="007E6276">
              <w:rPr>
                <w:rFonts w:ascii="BrowalliaUPC" w:hAnsi="BrowalliaUPC" w:cs="BrowalliaUPC"/>
                <w:sz w:val="28"/>
                <w:szCs w:val="28"/>
              </w:rPr>
              <w:t>152</w:t>
            </w:r>
          </w:p>
        </w:tc>
        <w:tc>
          <w:tcPr>
            <w:tcW w:w="236" w:type="dxa"/>
          </w:tcPr>
          <w:p w14:paraId="101E3A4A" w14:textId="77777777" w:rsidR="00E87CC0" w:rsidRPr="007E6276" w:rsidRDefault="00E87CC0" w:rsidP="00E8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</w:tcBorders>
          </w:tcPr>
          <w:p w14:paraId="64B4D4FC" w14:textId="11205B98" w:rsidR="00E87CC0" w:rsidRPr="00CD4FB0" w:rsidRDefault="00937D58" w:rsidP="00E8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530,236,152</w:t>
            </w:r>
          </w:p>
        </w:tc>
        <w:tc>
          <w:tcPr>
            <w:tcW w:w="238" w:type="dxa"/>
          </w:tcPr>
          <w:p w14:paraId="64B4D4FD" w14:textId="77777777" w:rsidR="00E87CC0" w:rsidRPr="00CD4FB0" w:rsidRDefault="00E87CC0" w:rsidP="00E87CC0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12" w:space="0" w:color="auto"/>
            </w:tcBorders>
          </w:tcPr>
          <w:p w14:paraId="64B4D4FE" w14:textId="4CB950DC" w:rsidR="00E87CC0" w:rsidRPr="00CD4FB0" w:rsidRDefault="00E87CC0" w:rsidP="00E8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1,417,762,737</w:t>
            </w:r>
          </w:p>
        </w:tc>
      </w:tr>
    </w:tbl>
    <w:p w14:paraId="18447399" w14:textId="77777777" w:rsidR="00A86DB2" w:rsidRPr="00CD4FB0" w:rsidRDefault="00A86DB2" w:rsidP="00A86DB2">
      <w:pPr>
        <w:pStyle w:val="ListParagraph"/>
        <w:tabs>
          <w:tab w:val="left" w:pos="2160"/>
          <w:tab w:val="left" w:pos="2880"/>
        </w:tabs>
        <w:spacing w:line="240" w:lineRule="auto"/>
        <w:ind w:left="426" w:right="-45"/>
        <w:jc w:val="thaiDistribute"/>
        <w:rPr>
          <w:rFonts w:ascii="Browallia New" w:hAnsi="Browallia New" w:cs="Browallia New"/>
          <w:sz w:val="28"/>
          <w:szCs w:val="28"/>
        </w:rPr>
      </w:pPr>
    </w:p>
    <w:p w14:paraId="2BF7655F" w14:textId="77777777" w:rsidR="0039219F" w:rsidRPr="00CD4FB0" w:rsidRDefault="0039219F" w:rsidP="005001C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D4FB0">
        <w:rPr>
          <w:rFonts w:ascii="Browallia New" w:hAnsi="Browallia New" w:cs="Browallia New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4CF8B6CB" w14:textId="77777777" w:rsidR="0039219F" w:rsidRPr="00CD4FB0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5AE7C72A" w14:textId="01B208E6" w:rsidR="00D7248A" w:rsidRPr="00CD4FB0" w:rsidRDefault="0039219F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CD4FB0">
        <w:rPr>
          <w:rFonts w:ascii="Browallia New" w:hAnsi="Browallia New" w:cs="Browallia New"/>
          <w:sz w:val="28"/>
          <w:szCs w:val="28"/>
        </w:rPr>
        <w:t xml:space="preserve">31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B5AC7">
        <w:rPr>
          <w:rFonts w:ascii="Browallia New" w:hAnsi="Browallia New" w:cs="Browallia New"/>
          <w:sz w:val="28"/>
          <w:szCs w:val="28"/>
        </w:rPr>
        <w:t>2566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Pr="00CD4FB0">
        <w:rPr>
          <w:rFonts w:ascii="Browallia New" w:hAnsi="Browallia New" w:cs="Browallia New"/>
          <w:sz w:val="28"/>
          <w:szCs w:val="28"/>
        </w:rPr>
        <w:t>256</w:t>
      </w:r>
      <w:r w:rsidR="00DA4022">
        <w:rPr>
          <w:rFonts w:ascii="Browallia New" w:hAnsi="Browallia New" w:cs="Browallia New"/>
          <w:sz w:val="28"/>
          <w:szCs w:val="28"/>
        </w:rPr>
        <w:t>5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F741E7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CD4FB0">
        <w:rPr>
          <w:rFonts w:ascii="Browallia New" w:hAnsi="Browallia New" w:cs="Browallia New"/>
          <w:sz w:val="28"/>
          <w:szCs w:val="28"/>
          <w:cs/>
        </w:rPr>
        <w:t>บริษัทมีเงินฝากประจำกับธนาคารพาณิชย์</w:t>
      </w:r>
      <w:r w:rsidR="003002DB" w:rsidRPr="00CD4FB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D2549" w:rsidRPr="00CD4FB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FB5AC7">
        <w:rPr>
          <w:rFonts w:ascii="Browallia New" w:hAnsi="Browallia New" w:cs="Browallia New"/>
          <w:sz w:val="28"/>
          <w:szCs w:val="28"/>
        </w:rPr>
        <w:t>39.00</w:t>
      </w:r>
      <w:r w:rsidR="00E4508E"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9D2549" w:rsidRPr="00CD4FB0">
        <w:rPr>
          <w:rFonts w:ascii="Browallia New" w:hAnsi="Browallia New" w:cs="Browallia New"/>
          <w:sz w:val="28"/>
          <w:szCs w:val="28"/>
          <w:cs/>
        </w:rPr>
        <w:t>ล้าน</w:t>
      </w:r>
      <w:r w:rsidR="00F741E7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492507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>เป็นหลักทรัพย์ค้ำประกันสัญญาเลต</w:t>
      </w:r>
      <w:proofErr w:type="spellStart"/>
      <w:r w:rsidRPr="00CD4FB0">
        <w:rPr>
          <w:rFonts w:ascii="Browallia New" w:hAnsi="Browallia New" w:cs="Browallia New"/>
          <w:sz w:val="28"/>
          <w:szCs w:val="28"/>
          <w:cs/>
        </w:rPr>
        <w:t>เต</w:t>
      </w:r>
      <w:proofErr w:type="spellEnd"/>
      <w:r w:rsidRPr="00CD4FB0">
        <w:rPr>
          <w:rFonts w:ascii="Browallia New" w:hAnsi="Browallia New" w:cs="Browallia New"/>
          <w:sz w:val="28"/>
          <w:szCs w:val="28"/>
          <w:cs/>
        </w:rPr>
        <w:t>อร์</w:t>
      </w:r>
      <w:proofErr w:type="spellStart"/>
      <w:r w:rsidRPr="00CD4FB0">
        <w:rPr>
          <w:rFonts w:ascii="Browallia New" w:hAnsi="Browallia New" w:cs="Browallia New"/>
          <w:sz w:val="28"/>
          <w:szCs w:val="28"/>
          <w:cs/>
        </w:rPr>
        <w:t>ออฟ</w:t>
      </w:r>
      <w:proofErr w:type="spellEnd"/>
      <w:r w:rsidRPr="00CD4FB0">
        <w:rPr>
          <w:rFonts w:ascii="Browallia New" w:hAnsi="Browallia New" w:cs="Browallia New"/>
          <w:sz w:val="28"/>
          <w:szCs w:val="28"/>
          <w:cs/>
        </w:rPr>
        <w:t>เครดิต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CD4FB0">
        <w:rPr>
          <w:rFonts w:ascii="Browallia New" w:hAnsi="Browallia New" w:cs="Browallia New"/>
          <w:sz w:val="28"/>
          <w:szCs w:val="28"/>
          <w:cs/>
        </w:rPr>
        <w:t>ทรั</w:t>
      </w:r>
      <w:proofErr w:type="spellEnd"/>
      <w:r w:rsidRPr="00CD4FB0">
        <w:rPr>
          <w:rFonts w:ascii="Browallia New" w:hAnsi="Browallia New" w:cs="Browallia New"/>
          <w:sz w:val="28"/>
          <w:szCs w:val="28"/>
          <w:cs/>
        </w:rPr>
        <w:t>สต์รี</w:t>
      </w:r>
      <w:proofErr w:type="spellStart"/>
      <w:r w:rsidRPr="00CD4FB0">
        <w:rPr>
          <w:rFonts w:ascii="Browallia New" w:hAnsi="Browallia New" w:cs="Browallia New"/>
          <w:sz w:val="28"/>
          <w:szCs w:val="28"/>
          <w:cs/>
        </w:rPr>
        <w:t>ซีทส์</w:t>
      </w:r>
      <w:proofErr w:type="spellEnd"/>
      <w:r w:rsidRPr="00CD4FB0">
        <w:rPr>
          <w:rFonts w:ascii="Browallia New" w:hAnsi="Browallia New" w:cs="Browallia New"/>
          <w:sz w:val="28"/>
          <w:szCs w:val="28"/>
          <w:cs/>
        </w:rPr>
        <w:t xml:space="preserve"> และหนังสือค้ำประกัน</w:t>
      </w:r>
    </w:p>
    <w:p w14:paraId="7130B940" w14:textId="77777777" w:rsidR="00430BF1" w:rsidRPr="00CD4FB0" w:rsidRDefault="00430BF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 New" w:hAnsi="Browallia New" w:cs="Browallia New"/>
          <w:sz w:val="28"/>
          <w:szCs w:val="28"/>
        </w:rPr>
      </w:pPr>
    </w:p>
    <w:p w14:paraId="35A252D7" w14:textId="77777777" w:rsidR="00E62BC1" w:rsidRPr="00CD4FB0" w:rsidRDefault="00E62BC1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 New" w:hAnsi="Browallia New" w:cs="Browallia New"/>
          <w:b/>
          <w:bCs/>
          <w:sz w:val="28"/>
          <w:szCs w:val="28"/>
          <w:cs/>
        </w:rPr>
        <w:t>เงินลงทุนในบริษัท</w:t>
      </w: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ย่อย</w:t>
      </w:r>
    </w:p>
    <w:p w14:paraId="2F50CCE3" w14:textId="77777777" w:rsidR="00E62BC1" w:rsidRPr="004506B6" w:rsidRDefault="00E62BC1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Style w:val="TableGrid"/>
        <w:tblW w:w="9111" w:type="dxa"/>
        <w:tblInd w:w="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2"/>
        <w:gridCol w:w="1920"/>
        <w:gridCol w:w="684"/>
        <w:gridCol w:w="666"/>
        <w:gridCol w:w="1013"/>
        <w:gridCol w:w="1010"/>
        <w:gridCol w:w="1016"/>
        <w:gridCol w:w="1010"/>
      </w:tblGrid>
      <w:tr w:rsidR="00E62BC1" w:rsidRPr="00CD4FB0" w14:paraId="670A75F4" w14:textId="77777777" w:rsidTr="00B13D93">
        <w:tc>
          <w:tcPr>
            <w:tcW w:w="1792" w:type="dxa"/>
            <w:vAlign w:val="bottom"/>
          </w:tcPr>
          <w:p w14:paraId="6CB5DACE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179801D5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3D8AF88F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176E57EC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049" w:type="dxa"/>
            <w:gridSpan w:val="4"/>
            <w:vAlign w:val="bottom"/>
          </w:tcPr>
          <w:p w14:paraId="7F2FC7A1" w14:textId="623AA981" w:rsidR="00E62BC1" w:rsidRPr="00CD4FB0" w:rsidRDefault="00677D1D" w:rsidP="00A60E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eastAsia="en-US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th-TH" w:eastAsia="en-US"/>
              </w:rPr>
              <w:t>บาท</w:t>
            </w:r>
          </w:p>
        </w:tc>
      </w:tr>
      <w:tr w:rsidR="00364735" w:rsidRPr="00CD4FB0" w14:paraId="5571A00C" w14:textId="77777777" w:rsidTr="00B13D93">
        <w:tc>
          <w:tcPr>
            <w:tcW w:w="1792" w:type="dxa"/>
            <w:vAlign w:val="bottom"/>
          </w:tcPr>
          <w:p w14:paraId="12A2E237" w14:textId="77777777" w:rsidR="00364735" w:rsidRPr="00CD4FB0" w:rsidRDefault="00364735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0DCD10B4" w14:textId="77777777" w:rsidR="00364735" w:rsidRPr="00CD4FB0" w:rsidRDefault="00364735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0F069020" w14:textId="77777777" w:rsidR="00364735" w:rsidRPr="00CD4FB0" w:rsidRDefault="00364735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vAlign w:val="bottom"/>
          </w:tcPr>
          <w:p w14:paraId="09D3E116" w14:textId="77777777" w:rsidR="00364735" w:rsidRPr="00CD4FB0" w:rsidRDefault="00364735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049" w:type="dxa"/>
            <w:gridSpan w:val="4"/>
            <w:vAlign w:val="bottom"/>
          </w:tcPr>
          <w:p w14:paraId="206ECB15" w14:textId="7D21F048" w:rsidR="00364735" w:rsidRPr="00CD4FB0" w:rsidRDefault="00AC0027" w:rsidP="00A60ED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th-TH" w:eastAsia="en-US"/>
              </w:rPr>
            </w:pPr>
            <w:r w:rsidRPr="00AC0027">
              <w:rPr>
                <w:rFonts w:ascii="BrowalliaUPC" w:hAnsi="BrowalliaUPC" w:cs="BrowalliaUPC"/>
                <w:sz w:val="24"/>
                <w:szCs w:val="24"/>
                <w:cs/>
                <w:lang w:val="th-TH" w:eastAsia="en-US"/>
              </w:rPr>
              <w:t>งบการเงินเฉพาะของบริษัท</w:t>
            </w:r>
          </w:p>
        </w:tc>
      </w:tr>
      <w:tr w:rsidR="00E62BC1" w:rsidRPr="00CD4FB0" w14:paraId="106731B2" w14:textId="77777777" w:rsidTr="00B13D93">
        <w:tc>
          <w:tcPr>
            <w:tcW w:w="1792" w:type="dxa"/>
            <w:vAlign w:val="bottom"/>
          </w:tcPr>
          <w:p w14:paraId="175C0542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404272DE" w14:textId="77777777" w:rsidR="00E62BC1" w:rsidRPr="00CD4FB0" w:rsidRDefault="00E62BC1" w:rsidP="00A60ED3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03D89D6" w14:textId="77777777" w:rsidR="00E62BC1" w:rsidRPr="00CD4FB0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ร้อยละการถือหุ้น</w:t>
            </w:r>
          </w:p>
        </w:tc>
        <w:tc>
          <w:tcPr>
            <w:tcW w:w="2023" w:type="dxa"/>
            <w:gridSpan w:val="2"/>
            <w:vAlign w:val="bottom"/>
          </w:tcPr>
          <w:p w14:paraId="63DDB2C1" w14:textId="77777777" w:rsidR="00E62BC1" w:rsidRPr="00CD4FB0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26" w:type="dxa"/>
            <w:gridSpan w:val="2"/>
            <w:vAlign w:val="bottom"/>
          </w:tcPr>
          <w:p w14:paraId="4B1F720D" w14:textId="77777777" w:rsidR="00E62BC1" w:rsidRPr="00CD4FB0" w:rsidRDefault="00E62BC1" w:rsidP="00A60ED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</w:rPr>
              <w:t>ราคาทุน</w:t>
            </w:r>
          </w:p>
        </w:tc>
      </w:tr>
      <w:tr w:rsidR="00DA4022" w:rsidRPr="00CD4FB0" w14:paraId="01497167" w14:textId="77777777" w:rsidTr="00B13D93">
        <w:tc>
          <w:tcPr>
            <w:tcW w:w="1792" w:type="dxa"/>
            <w:vAlign w:val="bottom"/>
          </w:tcPr>
          <w:p w14:paraId="61EA2C64" w14:textId="77777777" w:rsidR="00DA4022" w:rsidRPr="00CD4FB0" w:rsidRDefault="00DA4022" w:rsidP="00DA4022">
            <w:pP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20" w:type="dxa"/>
            <w:vAlign w:val="bottom"/>
          </w:tcPr>
          <w:p w14:paraId="6FB5D10A" w14:textId="77777777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eastAsia="Angsana New" w:hAnsi="BrowalliaUPC" w:cs="BrowalliaUPC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684" w:type="dxa"/>
            <w:vAlign w:val="bottom"/>
          </w:tcPr>
          <w:p w14:paraId="2D216F3C" w14:textId="506F8BD8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666" w:type="dxa"/>
            <w:vAlign w:val="bottom"/>
          </w:tcPr>
          <w:p w14:paraId="76B51B59" w14:textId="69F1A1E0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CE71B46" w14:textId="323577FF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90DFC4F" w14:textId="3FB60F6C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8953F29" w14:textId="4BAEA58C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</w:p>
        </w:tc>
        <w:tc>
          <w:tcPr>
            <w:tcW w:w="1010" w:type="dxa"/>
            <w:vAlign w:val="bottom"/>
          </w:tcPr>
          <w:p w14:paraId="70A4E747" w14:textId="76161073" w:rsidR="00DA4022" w:rsidRPr="00CD4FB0" w:rsidRDefault="00DA4022" w:rsidP="00DA402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256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</w:tr>
      <w:tr w:rsidR="00DA4022" w:rsidRPr="00CD4FB0" w14:paraId="5D7CA72F" w14:textId="77777777" w:rsidTr="00B13D93">
        <w:trPr>
          <w:trHeight w:val="582"/>
        </w:trPr>
        <w:tc>
          <w:tcPr>
            <w:tcW w:w="1792" w:type="dxa"/>
          </w:tcPr>
          <w:p w14:paraId="3FD467FF" w14:textId="77777777" w:rsidR="001A65BB" w:rsidRDefault="00DA4022" w:rsidP="00DA4022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</w:p>
          <w:p w14:paraId="79903164" w14:textId="1A440DDC" w:rsidR="00DA4022" w:rsidRPr="00CD4FB0" w:rsidRDefault="001A65BB" w:rsidP="00DA4022">
            <w:pPr>
              <w:tabs>
                <w:tab w:val="clear" w:pos="227"/>
                <w:tab w:val="clear" w:pos="3515"/>
                <w:tab w:val="left" w:pos="3132"/>
              </w:tabs>
              <w:spacing w:line="276" w:lineRule="auto"/>
              <w:ind w:left="72" w:hanging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1A65BB">
              <w:rPr>
                <w:rFonts w:ascii="BrowalliaUPC" w:hAnsi="BrowalliaUPC" w:cs="BrowalliaUPC"/>
                <w:sz w:val="24"/>
                <w:szCs w:val="24"/>
                <w:cs/>
              </w:rPr>
              <w:t>บริษัท เสิร์ฟเฮ</w:t>
            </w:r>
            <w:proofErr w:type="spellStart"/>
            <w:r w:rsidRPr="001A65BB">
              <w:rPr>
                <w:rFonts w:ascii="BrowalliaUPC" w:hAnsi="BrowalliaUPC" w:cs="BrowalliaUPC"/>
                <w:sz w:val="24"/>
                <w:szCs w:val="24"/>
                <w:cs/>
              </w:rPr>
              <w:t>ลธ์</w:t>
            </w:r>
            <w:proofErr w:type="spellEnd"/>
            <w:r w:rsidRPr="001A65BB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20" w:type="dxa"/>
            <w:vAlign w:val="bottom"/>
          </w:tcPr>
          <w:p w14:paraId="3CCD17FA" w14:textId="77777777" w:rsidR="00CA1E01" w:rsidRDefault="00CA1E01" w:rsidP="00DA4022">
            <w:pPr>
              <w:tabs>
                <w:tab w:val="clear" w:pos="227"/>
              </w:tabs>
              <w:spacing w:line="276" w:lineRule="auto"/>
              <w:ind w:left="72" w:right="-108" w:hanging="90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C3B348" w14:textId="542F1E8C" w:rsidR="00DA4022" w:rsidRPr="00CD4FB0" w:rsidRDefault="00CA1E01" w:rsidP="00B13D93">
            <w:pPr>
              <w:tabs>
                <w:tab w:val="clear" w:pos="227"/>
              </w:tabs>
              <w:spacing w:line="276" w:lineRule="auto"/>
              <w:ind w:left="221" w:right="-108" w:hanging="21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A1E01">
              <w:rPr>
                <w:rFonts w:ascii="BrowalliaUPC" w:hAnsi="BrowalliaUPC" w:cs="BrowalliaUPC"/>
                <w:sz w:val="24"/>
                <w:szCs w:val="24"/>
                <w:cs/>
              </w:rPr>
              <w:t>ให้เช่าและเช่าซื้อเครื่องมือแพทย์</w:t>
            </w:r>
            <w:r w:rsidR="00717016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717016">
              <w:rPr>
                <w:rFonts w:ascii="BrowalliaUPC" w:hAnsi="BrowalliaUPC" w:cs="BrowalliaUPC" w:hint="cs"/>
                <w:sz w:val="24"/>
                <w:szCs w:val="24"/>
                <w:cs/>
              </w:rPr>
              <w:t>และให้บริการ</w:t>
            </w:r>
            <w:r w:rsidR="007A7EEF" w:rsidRPr="007A7EEF">
              <w:rPr>
                <w:rFonts w:ascii="BrowalliaUPC" w:hAnsi="BrowalliaUPC" w:cs="BrowalliaUPC"/>
                <w:sz w:val="24"/>
                <w:szCs w:val="24"/>
                <w:cs/>
              </w:rPr>
              <w:t>ดูแลสุขภาพ</w:t>
            </w:r>
          </w:p>
        </w:tc>
        <w:tc>
          <w:tcPr>
            <w:tcW w:w="684" w:type="dxa"/>
            <w:vAlign w:val="bottom"/>
          </w:tcPr>
          <w:p w14:paraId="0DC18A08" w14:textId="24C1868E" w:rsidR="00DA4022" w:rsidRPr="00CD4FB0" w:rsidRDefault="00261E5E" w:rsidP="00DA4022">
            <w:pPr>
              <w:spacing w:line="276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100</w:t>
            </w:r>
          </w:p>
        </w:tc>
        <w:tc>
          <w:tcPr>
            <w:tcW w:w="666" w:type="dxa"/>
            <w:vAlign w:val="bottom"/>
          </w:tcPr>
          <w:p w14:paraId="54D90336" w14:textId="4A6AA501" w:rsidR="00DA4022" w:rsidRPr="00CD4FB0" w:rsidRDefault="00DA4022" w:rsidP="00482459">
            <w:pPr>
              <w:spacing w:line="276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45D1233" w14:textId="0B0E0926" w:rsidR="00DA4022" w:rsidRPr="00CD4FB0" w:rsidRDefault="00261E5E" w:rsidP="00DA402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firstLine="13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15,000,000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8FF15E" w14:textId="5F35E1E1" w:rsidR="00DA4022" w:rsidRPr="00CD4FB0" w:rsidRDefault="00295B58" w:rsidP="00295B58">
            <w:pPr>
              <w:pBdr>
                <w:bottom w:val="single" w:sz="12" w:space="1" w:color="auto"/>
              </w:pBdr>
              <w:tabs>
                <w:tab w:val="clear" w:pos="680"/>
              </w:tabs>
              <w:spacing w:line="240" w:lineRule="auto"/>
              <w:ind w:left="-33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</w:t>
            </w:r>
            <w:r w:rsidR="00DA4022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A2B5786" w14:textId="626CECE5" w:rsidR="00DA4022" w:rsidRPr="00CD4FB0" w:rsidRDefault="00261E5E" w:rsidP="00DA4022">
            <w:pPr>
              <w:pBdr>
                <w:bottom w:val="single" w:sz="12" w:space="1" w:color="auto"/>
              </w:pBdr>
              <w:spacing w:line="240" w:lineRule="auto"/>
              <w:ind w:left="-1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15,000,000</w:t>
            </w:r>
          </w:p>
        </w:tc>
        <w:tc>
          <w:tcPr>
            <w:tcW w:w="1010" w:type="dxa"/>
            <w:vAlign w:val="bottom"/>
          </w:tcPr>
          <w:p w14:paraId="5BC9883E" w14:textId="247B8BA0" w:rsidR="00DA4022" w:rsidRPr="00CD4FB0" w:rsidRDefault="00295B58" w:rsidP="00482459">
            <w:pPr>
              <w:pBdr>
                <w:bottom w:val="single" w:sz="12" w:space="1" w:color="auto"/>
              </w:pBdr>
              <w:spacing w:line="240" w:lineRule="auto"/>
              <w:ind w:lef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</w:t>
            </w:r>
            <w:r w:rsidR="00DA4022"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</w:tbl>
    <w:p w14:paraId="78A93188" w14:textId="5743EBC2" w:rsidR="00923F68" w:rsidRPr="00CD4FB0" w:rsidRDefault="00923F68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p w14:paraId="21DB5369" w14:textId="77777777" w:rsidR="00EF6DC5" w:rsidRDefault="00EF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bookmarkStart w:id="7" w:name="_Hlk94797980"/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65B7171" w14:textId="260C156E" w:rsidR="00512F05" w:rsidRPr="007A7EEF" w:rsidRDefault="00512F05" w:rsidP="007A7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1440"/>
        </w:tabs>
        <w:ind w:left="369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10/2565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26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2565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ที่ประชุมมีมติอนุมัติจัดตั้งบริษัทย่อย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br/>
        <w:t>ชื่อบริษัท เสิร์ฟเฮ</w:t>
      </w:r>
      <w:proofErr w:type="spellStart"/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>ลธ์</w:t>
      </w:r>
      <w:proofErr w:type="spellEnd"/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จำกัด สำหรับให้บริการเช่าใช้ เช่าซื้อเครื่องมือแพทย์ และให้บริการ</w:t>
      </w:r>
      <w:r w:rsidR="007A7EE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ทุนจดทะเบียน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50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แบ่งเป็นหุ้นสามัญ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5,000,000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หุ้นละ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10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โดยบริษัท </w:t>
      </w:r>
      <w:proofErr w:type="spellStart"/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>เซนต์</w:t>
      </w:r>
      <w:proofErr w:type="spellEnd"/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>เมด จำกัด (มหาชน)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ถือหุ้นร้อยละ 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 xml:space="preserve">100 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>บริษัทย่อยดังกล่าวได้จดทะเบียนเป็นนิติบุคคลตามประมวลกฎหมายแพ่งและพาณิชย์กับกรมพัฒนาธุรกิจการค้า เมื่อวันที่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> </w:t>
      </w:r>
      <w:r w:rsidR="00492507">
        <w:rPr>
          <w:rFonts w:ascii="Browallia New" w:hAnsi="Browallia New" w:cs="Browallia New"/>
          <w:spacing w:val="-4"/>
          <w:sz w:val="28"/>
          <w:szCs w:val="28"/>
        </w:rPr>
        <w:br/>
      </w:r>
      <w:r w:rsidRPr="007A7EEF">
        <w:rPr>
          <w:rFonts w:ascii="Browallia New" w:hAnsi="Browallia New" w:cs="Browallia New"/>
          <w:spacing w:val="-4"/>
          <w:sz w:val="28"/>
          <w:szCs w:val="28"/>
        </w:rPr>
        <w:t>16</w:t>
      </w:r>
      <w:r w:rsidRPr="007A7EEF">
        <w:rPr>
          <w:rFonts w:ascii="Browallia New" w:hAnsi="Browallia New" w:cs="Browallia New"/>
          <w:spacing w:val="-4"/>
          <w:sz w:val="28"/>
          <w:szCs w:val="28"/>
          <w:cs/>
        </w:rPr>
        <w:t xml:space="preserve"> กุมภาพันธ์</w:t>
      </w:r>
      <w:r w:rsidRPr="007A7EEF">
        <w:rPr>
          <w:rFonts w:ascii="Browallia New" w:hAnsi="Browallia New" w:cs="Browallia New"/>
          <w:spacing w:val="-4"/>
          <w:sz w:val="28"/>
          <w:szCs w:val="28"/>
        </w:rPr>
        <w:t> 2566</w:t>
      </w:r>
    </w:p>
    <w:p w14:paraId="0D1BDFA2" w14:textId="77777777" w:rsidR="00512F05" w:rsidRPr="00E457AA" w:rsidRDefault="00512F05" w:rsidP="00CF5EC8">
      <w:pPr>
        <w:pStyle w:val="BodyText2"/>
        <w:tabs>
          <w:tab w:val="left" w:pos="1440"/>
        </w:tabs>
        <w:ind w:left="369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38CB853" w14:textId="4321B9A9" w:rsidR="00F30D4F" w:rsidRDefault="00512F05" w:rsidP="00A02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1440"/>
        </w:tabs>
        <w:ind w:left="369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ในระหว่างเดือนกุมภาพันธ์ </w:t>
      </w:r>
      <w:r w:rsidRPr="00E457AA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บริษัทจ่ายชำระค่าหุ้นจำนวน </w:t>
      </w:r>
      <w:r w:rsidRPr="00E457AA">
        <w:rPr>
          <w:rFonts w:ascii="Browallia New" w:hAnsi="Browallia New" w:cs="Browallia New"/>
          <w:spacing w:val="-4"/>
          <w:sz w:val="28"/>
          <w:szCs w:val="28"/>
        </w:rPr>
        <w:t xml:space="preserve">5,000,000 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มูลค่าหุ้นละ </w:t>
      </w:r>
      <w:r w:rsidRPr="00E457AA">
        <w:rPr>
          <w:rFonts w:ascii="Browallia New" w:hAnsi="Browallia New" w:cs="Browallia New"/>
          <w:spacing w:val="-4"/>
          <w:sz w:val="28"/>
          <w:szCs w:val="28"/>
        </w:rPr>
        <w:t xml:space="preserve">3 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</w:rPr>
        <w:t xml:space="preserve">บาท รวมเป็นเงิน </w:t>
      </w:r>
      <w:r w:rsidR="00492507">
        <w:rPr>
          <w:rFonts w:ascii="Browallia New" w:hAnsi="Browallia New" w:cs="Browallia New"/>
          <w:spacing w:val="-4"/>
          <w:sz w:val="28"/>
          <w:szCs w:val="28"/>
        </w:rPr>
        <w:br/>
      </w:r>
      <w:r w:rsidRPr="00E457AA">
        <w:rPr>
          <w:rFonts w:ascii="Browallia New" w:hAnsi="Browallia New" w:cs="Browallia New"/>
          <w:spacing w:val="-4"/>
          <w:sz w:val="28"/>
          <w:szCs w:val="28"/>
        </w:rPr>
        <w:t xml:space="preserve">15 </w:t>
      </w:r>
      <w:r w:rsidRPr="00E457AA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</w:p>
    <w:bookmarkEnd w:id="7"/>
    <w:p w14:paraId="0B9317AA" w14:textId="761BAF45" w:rsidR="00A026C5" w:rsidRPr="00A026C5" w:rsidRDefault="00A026C5" w:rsidP="002F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B4D563" w14:textId="6EA0F8A1" w:rsidR="009921C3" w:rsidRPr="00CD4FB0" w:rsidRDefault="009921C3" w:rsidP="0039219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right="-22" w:hanging="46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A6CA01A" w14:textId="02F0A646" w:rsidR="00A83A26" w:rsidRDefault="00A83A26" w:rsidP="00B8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94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324"/>
        <w:gridCol w:w="1530"/>
        <w:gridCol w:w="1620"/>
        <w:gridCol w:w="1620"/>
      </w:tblGrid>
      <w:tr w:rsidR="009A7AE2" w:rsidRPr="00CD4FB0" w14:paraId="2834426E" w14:textId="77777777" w:rsidTr="00A00FA3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3A15E71F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755064B4" w14:textId="77777777" w:rsidR="009A7AE2" w:rsidRPr="00CD4FB0" w:rsidRDefault="009A7AE2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A7AE2" w:rsidRPr="00CD4FB0" w14:paraId="013BA54B" w14:textId="77777777" w:rsidTr="00A00FA3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77E5454F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31A0CF40" w14:textId="1B6A20D1" w:rsidR="009A7AE2" w:rsidRPr="00CD4FB0" w:rsidRDefault="00B15517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B1551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A7AE2" w:rsidRPr="00CD4FB0" w14:paraId="1B2F3A13" w14:textId="77777777" w:rsidTr="00A00FA3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6840D5F5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A5CFC30" w14:textId="77777777" w:rsidR="009A7AE2" w:rsidRPr="00CD4FB0" w:rsidRDefault="009A7AE2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7C4376C1" w14:textId="77777777" w:rsidR="009A7AE2" w:rsidRPr="00CD4FB0" w:rsidRDefault="009A7AE2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620" w:type="dxa"/>
            <w:vAlign w:val="bottom"/>
          </w:tcPr>
          <w:p w14:paraId="432FC898" w14:textId="77777777" w:rsidR="009A7AE2" w:rsidRPr="00CD4FB0" w:rsidRDefault="009A7AE2" w:rsidP="00A00FA3">
            <w:pPr>
              <w:pBdr>
                <w:bottom w:val="single" w:sz="4" w:space="1" w:color="auto"/>
              </w:pBdr>
              <w:tabs>
                <w:tab w:val="left" w:pos="2052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A7AE2" w:rsidRPr="00CD4FB0" w14:paraId="175DC07F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7DD3AFFC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D134285" w14:textId="77777777" w:rsidR="009A7AE2" w:rsidRPr="00CD4FB0" w:rsidRDefault="009A7AE2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6EBB86B" w14:textId="77777777" w:rsidR="009A7AE2" w:rsidRPr="00CD4FB0" w:rsidRDefault="009A7AE2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C0E9B04" w14:textId="77777777" w:rsidR="009A7AE2" w:rsidRPr="00CD4FB0" w:rsidRDefault="009A7AE2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A7AE2" w:rsidRPr="00CD4FB0" w14:paraId="2DB0FADA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02AE8C07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7D3E8B62" w14:textId="77777777" w:rsidR="009A7AE2" w:rsidRPr="00CD4FB0" w:rsidRDefault="009A7AE2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3761A33" w14:textId="77777777" w:rsidR="009A7AE2" w:rsidRPr="00CD4FB0" w:rsidRDefault="009A7AE2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4D80126" w14:textId="77777777" w:rsidR="009A7AE2" w:rsidRPr="00CD4FB0" w:rsidRDefault="009A7AE2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A7AE2" w:rsidRPr="00CD4FB0" w14:paraId="53340406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7994542F" w14:textId="385C5173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C1E05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4A6E8ADB" w14:textId="34EE5393" w:rsidR="009A7AE2" w:rsidRPr="00CD4FB0" w:rsidRDefault="00261E5E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0DD1D019" w14:textId="2555229A" w:rsidR="009A7AE2" w:rsidRPr="00CD4FB0" w:rsidRDefault="00261E5E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8,972,006</w:t>
            </w:r>
          </w:p>
        </w:tc>
        <w:tc>
          <w:tcPr>
            <w:tcW w:w="1620" w:type="dxa"/>
            <w:vAlign w:val="bottom"/>
          </w:tcPr>
          <w:p w14:paraId="45290F12" w14:textId="225E9C0E" w:rsidR="009A7AE2" w:rsidRPr="00CD4FB0" w:rsidRDefault="00261E5E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72,648,509</w:t>
            </w:r>
          </w:p>
        </w:tc>
      </w:tr>
      <w:tr w:rsidR="009A7AE2" w:rsidRPr="00CD4FB0" w14:paraId="17CDEDE9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53D4322A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0E955A7D" w14:textId="6DE5CADD" w:rsidR="009A7AE2" w:rsidRPr="00CD4FB0" w:rsidRDefault="00261E5E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63,676,503</w:t>
            </w:r>
          </w:p>
        </w:tc>
        <w:tc>
          <w:tcPr>
            <w:tcW w:w="1620" w:type="dxa"/>
            <w:vAlign w:val="bottom"/>
          </w:tcPr>
          <w:p w14:paraId="12BD3019" w14:textId="04CF0723" w:rsidR="009A7AE2" w:rsidRPr="00CD4FB0" w:rsidRDefault="00261E5E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8,972,006</w:t>
            </w:r>
          </w:p>
        </w:tc>
        <w:tc>
          <w:tcPr>
            <w:tcW w:w="1620" w:type="dxa"/>
            <w:vAlign w:val="bottom"/>
          </w:tcPr>
          <w:p w14:paraId="7EEAFBE1" w14:textId="3F89BF08" w:rsidR="009A7AE2" w:rsidRPr="00CD4FB0" w:rsidRDefault="00261E5E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72,648,509</w:t>
            </w:r>
          </w:p>
        </w:tc>
      </w:tr>
      <w:tr w:rsidR="009A7AE2" w:rsidRPr="00CD4FB0" w14:paraId="12880C6C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522CD132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C6244EE" w14:textId="77777777" w:rsidR="009A7AE2" w:rsidRPr="00CD4FB0" w:rsidRDefault="009A7AE2" w:rsidP="00A00FA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0FB292B" w14:textId="77777777" w:rsidR="009A7AE2" w:rsidRPr="00CD4FB0" w:rsidRDefault="009A7AE2" w:rsidP="00A00FA3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E670DC5" w14:textId="77777777" w:rsidR="009A7AE2" w:rsidRPr="00CD4FB0" w:rsidRDefault="009A7AE2" w:rsidP="00A00FA3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9A7AE2" w:rsidRPr="00CD4FB0" w14:paraId="2C2DD3B7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08513F9D" w14:textId="77777777" w:rsidR="009A7AE2" w:rsidRPr="00CD4FB0" w:rsidRDefault="009A7AE2" w:rsidP="00A00FA3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30021C3D" w14:textId="77777777" w:rsidR="009A7AE2" w:rsidRPr="00CD4FB0" w:rsidRDefault="009A7AE2" w:rsidP="00A00FA3">
            <w:pPr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5C021E75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58576796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</w:tr>
      <w:tr w:rsidR="009A7AE2" w:rsidRPr="00CD4FB0" w14:paraId="57EC0323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751FCE5F" w14:textId="3FF221AE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C1E05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603D09DF" w14:textId="22727CDC" w:rsidR="009A7AE2" w:rsidRPr="00CD4FB0" w:rsidRDefault="00261E5E" w:rsidP="00511379">
            <w:pPr>
              <w:spacing w:line="240" w:lineRule="auto"/>
              <w:ind w:right="-79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20B0977D" w14:textId="60889F1A" w:rsidR="009A7AE2" w:rsidRPr="00CD4FB0" w:rsidRDefault="00736772" w:rsidP="00A00FA3">
            <w:pPr>
              <w:tabs>
                <w:tab w:val="clear" w:pos="907"/>
                <w:tab w:val="left" w:pos="85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2,722,097</w:t>
            </w:r>
          </w:p>
        </w:tc>
        <w:tc>
          <w:tcPr>
            <w:tcW w:w="1620" w:type="dxa"/>
            <w:vAlign w:val="bottom"/>
          </w:tcPr>
          <w:p w14:paraId="31B06A55" w14:textId="7F76CAB0" w:rsidR="009A7AE2" w:rsidRPr="00CD4FB0" w:rsidRDefault="0073677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2,722,097</w:t>
            </w:r>
          </w:p>
        </w:tc>
      </w:tr>
      <w:tr w:rsidR="009A7AE2" w:rsidRPr="00CD4FB0" w14:paraId="29767BA8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7F911291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7B824CF8" w14:textId="1D2CCD6E" w:rsidR="009A7AE2" w:rsidRPr="00CD4FB0" w:rsidRDefault="00261E5E" w:rsidP="00511379">
            <w:pPr>
              <w:pBdr>
                <w:bottom w:val="single" w:sz="4" w:space="1" w:color="auto"/>
              </w:pBdr>
              <w:spacing w:line="240" w:lineRule="auto"/>
              <w:ind w:right="-7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50CFAF84" w14:textId="5F5CB1D1" w:rsidR="009A7AE2" w:rsidRPr="00736772" w:rsidRDefault="00736772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448</w:t>
            </w:r>
            <w:r>
              <w:rPr>
                <w:rFonts w:ascii="BrowalliaUPC" w:hAnsi="BrowalliaUPC" w:cs="BrowalliaUPC"/>
                <w:sz w:val="28"/>
                <w:szCs w:val="28"/>
              </w:rPr>
              <w:t>,264</w:t>
            </w:r>
          </w:p>
        </w:tc>
        <w:tc>
          <w:tcPr>
            <w:tcW w:w="1620" w:type="dxa"/>
            <w:vAlign w:val="bottom"/>
          </w:tcPr>
          <w:p w14:paraId="4A8D4AAC" w14:textId="6EA33E4A" w:rsidR="009A7AE2" w:rsidRPr="00CD4FB0" w:rsidRDefault="00736772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</w:tr>
      <w:tr w:rsidR="009A7AE2" w:rsidRPr="00CD4FB0" w14:paraId="43A44D2C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4172A756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668A56C5" w14:textId="5AD1AFB4" w:rsidR="009A7AE2" w:rsidRPr="00CD4FB0" w:rsidRDefault="00261E5E" w:rsidP="00511379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ind w:right="-79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642FBD2C" w14:textId="772027D9" w:rsidR="009A7AE2" w:rsidRPr="00CD4FB0" w:rsidRDefault="00736772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3,170,361</w:t>
            </w:r>
          </w:p>
        </w:tc>
        <w:tc>
          <w:tcPr>
            <w:tcW w:w="1620" w:type="dxa"/>
            <w:vAlign w:val="bottom"/>
          </w:tcPr>
          <w:p w14:paraId="1679399F" w14:textId="3573E610" w:rsidR="009A7AE2" w:rsidRPr="00CD4FB0" w:rsidRDefault="00736772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3,170,361</w:t>
            </w:r>
          </w:p>
        </w:tc>
      </w:tr>
      <w:tr w:rsidR="009A7AE2" w:rsidRPr="00CD4FB0" w14:paraId="71619655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1131649C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EED5D0F" w14:textId="77777777" w:rsidR="009A7AE2" w:rsidRPr="00CD4FB0" w:rsidRDefault="009A7AE2" w:rsidP="00A00FA3">
            <w:pP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317DE9D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5C428E5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9A7AE2" w:rsidRPr="00CD4FB0" w14:paraId="7E06CA72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47D11D1C" w14:textId="77777777" w:rsidR="009A7AE2" w:rsidRPr="00CD4FB0" w:rsidRDefault="009A7AE2" w:rsidP="00A00FA3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3C569A1B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162DCF7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8C3E3CC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9A7AE2" w:rsidRPr="00CD4FB0" w14:paraId="6E7E1213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6E4306D6" w14:textId="77777777" w:rsidR="009A7AE2" w:rsidRPr="00CD4FB0" w:rsidRDefault="009A7AE2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C6A2965" w14:textId="3E0E5CDF" w:rsidR="009A7AE2" w:rsidRPr="00736772" w:rsidRDefault="00261E5E" w:rsidP="00A00FA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2FC2BFAA" w14:textId="0BFFA374" w:rsidR="009A7AE2" w:rsidRPr="00CD4FB0" w:rsidRDefault="006F56C6" w:rsidP="00A00FA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5,801,645</w:t>
            </w:r>
          </w:p>
        </w:tc>
        <w:tc>
          <w:tcPr>
            <w:tcW w:w="1620" w:type="dxa"/>
            <w:vAlign w:val="bottom"/>
          </w:tcPr>
          <w:p w14:paraId="5D3FAA88" w14:textId="7C49F9C9" w:rsidR="009A7AE2" w:rsidRPr="00CD4FB0" w:rsidRDefault="006F56C6" w:rsidP="00A00FA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69,478,148</w:t>
            </w:r>
          </w:p>
        </w:tc>
      </w:tr>
      <w:tr w:rsidR="009A7AE2" w:rsidRPr="00CD4FB0" w14:paraId="5B1EBE35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7588479A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82FE3F2" w14:textId="77777777" w:rsidR="009A7AE2" w:rsidRPr="00CD4FB0" w:rsidRDefault="009A7AE2" w:rsidP="00A00FA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620" w:type="dxa"/>
            <w:vAlign w:val="bottom"/>
          </w:tcPr>
          <w:p w14:paraId="30487E47" w14:textId="77777777" w:rsidR="009A7AE2" w:rsidRPr="00CD4FB0" w:rsidRDefault="009A7AE2" w:rsidP="00A00FA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620" w:type="dxa"/>
            <w:vAlign w:val="bottom"/>
          </w:tcPr>
          <w:p w14:paraId="68212895" w14:textId="77777777" w:rsidR="009A7AE2" w:rsidRPr="00CD4FB0" w:rsidRDefault="009A7AE2" w:rsidP="00A00FA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9A7AE2" w:rsidRPr="00CD4FB0" w14:paraId="4FB1E41A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2FB8430A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4AF0A3F5" w14:textId="77777777" w:rsidR="009A7AE2" w:rsidRPr="00CD4FB0" w:rsidRDefault="009A7AE2" w:rsidP="00A00FA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CCED93B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705D22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A7AE2" w:rsidRPr="00CD4FB0" w14:paraId="476AA786" w14:textId="77777777" w:rsidTr="00A00FA3">
        <w:trPr>
          <w:cantSplit/>
          <w:trHeight w:val="20"/>
        </w:trPr>
        <w:tc>
          <w:tcPr>
            <w:tcW w:w="4324" w:type="dxa"/>
            <w:vAlign w:val="bottom"/>
          </w:tcPr>
          <w:p w14:paraId="768891EF" w14:textId="77777777" w:rsidR="009A7AE2" w:rsidRPr="00CD4FB0" w:rsidRDefault="009A7AE2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70536B84" w14:textId="77777777" w:rsidR="009A7AE2" w:rsidRPr="00CD4FB0" w:rsidRDefault="009A7AE2" w:rsidP="00A00FA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4B50A428" w14:textId="77777777" w:rsidR="009A7AE2" w:rsidRPr="00CD4FB0" w:rsidRDefault="009A7AE2" w:rsidP="00A00FA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FB68073" w14:textId="7FE11A13" w:rsidR="009A7AE2" w:rsidRPr="00CD4FB0" w:rsidRDefault="00736772" w:rsidP="00A00FA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448,264</w:t>
            </w:r>
          </w:p>
        </w:tc>
      </w:tr>
    </w:tbl>
    <w:p w14:paraId="7A4EBF82" w14:textId="77777777" w:rsidR="009A7AE2" w:rsidRDefault="009A7AE2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363F878" w14:textId="77777777" w:rsidR="00492507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B1F6EFE" w14:textId="77777777" w:rsidR="00492507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D97058D" w14:textId="77777777" w:rsidR="00492507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79F8B78" w14:textId="77777777" w:rsidR="00492507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FF5247D" w14:textId="77777777" w:rsidR="00492507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EA4D405" w14:textId="77777777" w:rsidR="00492507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B31BBF3" w14:textId="77777777" w:rsidR="00492507" w:rsidRPr="00D5126D" w:rsidRDefault="00492507" w:rsidP="0018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94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4324"/>
        <w:gridCol w:w="1530"/>
        <w:gridCol w:w="1620"/>
        <w:gridCol w:w="1620"/>
      </w:tblGrid>
      <w:tr w:rsidR="0074518F" w:rsidRPr="00CD4FB0" w14:paraId="3D53772B" w14:textId="77777777" w:rsidTr="00512F05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5934389D" w14:textId="77777777" w:rsidR="0074518F" w:rsidRPr="00CD4FB0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436CBB1F" w14:textId="2DAA8052" w:rsidR="0074518F" w:rsidRPr="00CD4FB0" w:rsidRDefault="00D854A5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C15D6C" w:rsidRPr="00CD4FB0" w14:paraId="78A041BD" w14:textId="77777777" w:rsidTr="00512F05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738316D3" w14:textId="77777777" w:rsidR="00C15D6C" w:rsidRPr="00CD4FB0" w:rsidRDefault="00C15D6C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070F7FA3" w14:textId="6435D864" w:rsidR="00C15D6C" w:rsidRPr="00CD4FB0" w:rsidRDefault="009A7AE2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A7AE2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74518F" w:rsidRPr="00CD4FB0" w14:paraId="10759AC2" w14:textId="77777777" w:rsidTr="00512F05">
        <w:trPr>
          <w:cantSplit/>
          <w:trHeight w:val="20"/>
          <w:tblHeader/>
        </w:trPr>
        <w:tc>
          <w:tcPr>
            <w:tcW w:w="4324" w:type="dxa"/>
            <w:vAlign w:val="bottom"/>
          </w:tcPr>
          <w:p w14:paraId="460F7D78" w14:textId="77777777" w:rsidR="0074518F" w:rsidRPr="00CD4FB0" w:rsidRDefault="0074518F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B4D3E0F" w14:textId="77777777" w:rsidR="0074518F" w:rsidRPr="00CD4FB0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620" w:type="dxa"/>
            <w:vAlign w:val="bottom"/>
          </w:tcPr>
          <w:p w14:paraId="3D529AA5" w14:textId="77777777" w:rsidR="0074518F" w:rsidRPr="00CD4FB0" w:rsidRDefault="0074518F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620" w:type="dxa"/>
            <w:vAlign w:val="bottom"/>
          </w:tcPr>
          <w:p w14:paraId="25037393" w14:textId="77777777" w:rsidR="0074518F" w:rsidRPr="00CD4FB0" w:rsidRDefault="0074518F" w:rsidP="007B11D2">
            <w:pPr>
              <w:pBdr>
                <w:bottom w:val="single" w:sz="4" w:space="1" w:color="auto"/>
              </w:pBdr>
              <w:tabs>
                <w:tab w:val="left" w:pos="2052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4518F" w:rsidRPr="00CD4FB0" w14:paraId="3213333F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0ABEBB7A" w14:textId="7B5F49C9" w:rsidR="0074518F" w:rsidRPr="00CD4FB0" w:rsidRDefault="0074518F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22AF73C" w14:textId="77777777" w:rsidR="0074518F" w:rsidRPr="00CD4FB0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55B9050" w14:textId="77777777" w:rsidR="0074518F" w:rsidRPr="00CD4FB0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4BC2CE6" w14:textId="77777777" w:rsidR="0074518F" w:rsidRPr="00CD4FB0" w:rsidRDefault="0074518F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12F05" w:rsidRPr="00CD4FB0" w14:paraId="4D7DE681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FE2F16D" w14:textId="119E8B59" w:rsidR="00512F05" w:rsidRPr="00CD4FB0" w:rsidRDefault="00512F05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3054AF67" w14:textId="77777777" w:rsidR="00512F05" w:rsidRPr="00CD4FB0" w:rsidRDefault="00512F05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BD9BCDD" w14:textId="77777777" w:rsidR="00512F05" w:rsidRPr="00CD4FB0" w:rsidRDefault="00512F05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B2F37D6" w14:textId="77777777" w:rsidR="00512F05" w:rsidRPr="00CD4FB0" w:rsidRDefault="00512F05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D04898" w:rsidRPr="00CD4FB0" w14:paraId="724D914F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5A1BA80" w14:textId="3680E7F4" w:rsidR="00D04898" w:rsidRPr="00CD4FB0" w:rsidRDefault="00D04898" w:rsidP="00D04898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512F05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87C8655" w14:textId="5A075F4B" w:rsidR="00D04898" w:rsidRPr="00CD4FB0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6C3A4FCE" w14:textId="67DF9AFB" w:rsidR="00D04898" w:rsidRPr="00CD4FB0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620" w:type="dxa"/>
            <w:vAlign w:val="bottom"/>
          </w:tcPr>
          <w:p w14:paraId="14148561" w14:textId="08498E1E" w:rsidR="00D04898" w:rsidRPr="00CD4FB0" w:rsidRDefault="00D04898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C46DD9" w:rsidRPr="00CD4FB0" w14:paraId="0661B757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4CC70F2" w14:textId="1E6FD9CD" w:rsidR="00C46DD9" w:rsidRPr="00CD4FB0" w:rsidRDefault="00215840" w:rsidP="00C46DD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512F05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5215C775" w14:textId="559DDECC" w:rsidR="00C46DD9" w:rsidRPr="00CD4FB0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2891C1A6" w14:textId="24790B22" w:rsidR="00C46DD9" w:rsidRPr="00CD4FB0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620" w:type="dxa"/>
            <w:vAlign w:val="bottom"/>
          </w:tcPr>
          <w:p w14:paraId="7ABED797" w14:textId="52ACE02E" w:rsidR="00C46DD9" w:rsidRPr="00CD4FB0" w:rsidRDefault="00C46DD9" w:rsidP="00C46DD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72,648,509   </w:t>
            </w:r>
          </w:p>
        </w:tc>
      </w:tr>
      <w:tr w:rsidR="00FE5691" w:rsidRPr="00CD4FB0" w14:paraId="1AF68B58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06B9566E" w14:textId="4D8BC8AE" w:rsidR="00FE5691" w:rsidRPr="00CD4FB0" w:rsidRDefault="00FE5691" w:rsidP="00FE569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512F05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0F356C2B" w14:textId="4B147619" w:rsidR="00FE5691" w:rsidRPr="00CD4FB0" w:rsidRDefault="00736772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0F835590" w14:textId="06BD38E2" w:rsidR="00FE5691" w:rsidRPr="00CD4FB0" w:rsidRDefault="00736772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8,972,006</w:t>
            </w:r>
          </w:p>
        </w:tc>
        <w:tc>
          <w:tcPr>
            <w:tcW w:w="1620" w:type="dxa"/>
            <w:vAlign w:val="bottom"/>
          </w:tcPr>
          <w:p w14:paraId="3C7621AC" w14:textId="10D7EFA9" w:rsidR="00FE5691" w:rsidRPr="00CD4FB0" w:rsidRDefault="00736772" w:rsidP="00FE56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72,648,509</w:t>
            </w:r>
          </w:p>
        </w:tc>
      </w:tr>
      <w:tr w:rsidR="00FE5691" w:rsidRPr="00CD4FB0" w14:paraId="37A0B877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5493E1BD" w14:textId="260077C0" w:rsidR="00FE5691" w:rsidRPr="00CD4FB0" w:rsidRDefault="00FE5691" w:rsidP="00FE5691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847E886" w14:textId="77777777" w:rsidR="00FE5691" w:rsidRPr="00CD4FB0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9B046DB" w14:textId="77777777" w:rsidR="00FE5691" w:rsidRPr="00CD4FB0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A9B01CB" w14:textId="77777777" w:rsidR="00FE5691" w:rsidRPr="00CD4FB0" w:rsidRDefault="00FE5691" w:rsidP="00FE5691">
            <w:pPr>
              <w:tabs>
                <w:tab w:val="left" w:pos="2160"/>
              </w:tabs>
              <w:spacing w:line="240" w:lineRule="auto"/>
              <w:ind w:left="34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FE5691" w:rsidRPr="00CD4FB0" w14:paraId="0110F28F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BD18067" w14:textId="37EC6CF5" w:rsidR="00FE5691" w:rsidRPr="00CD4FB0" w:rsidRDefault="00FE5691" w:rsidP="00FE5691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30" w:type="dxa"/>
            <w:vAlign w:val="bottom"/>
          </w:tcPr>
          <w:p w14:paraId="1F37BAB9" w14:textId="77777777" w:rsidR="00FE5691" w:rsidRPr="00CD4FB0" w:rsidRDefault="00FE5691" w:rsidP="00FE5691">
            <w:pPr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380313BD" w14:textId="77777777" w:rsidR="00FE5691" w:rsidRPr="00CD4FB0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69190CE7" w14:textId="77777777" w:rsidR="00FE5691" w:rsidRPr="00CD4FB0" w:rsidRDefault="00FE5691" w:rsidP="00FE569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</w:tr>
      <w:tr w:rsidR="00512F05" w:rsidRPr="00CD4FB0" w14:paraId="15402B25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18FD55DB" w14:textId="6FC09589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9D37552" w14:textId="3B5CDCFE" w:rsidR="00512F05" w:rsidRPr="00CD4FB0" w:rsidRDefault="00512F05" w:rsidP="00511379">
            <w:pPr>
              <w:spacing w:line="240" w:lineRule="auto"/>
              <w:ind w:right="-225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1620" w:type="dxa"/>
            <w:vAlign w:val="bottom"/>
          </w:tcPr>
          <w:p w14:paraId="50489E8F" w14:textId="7AA5B0BD" w:rsidR="00512F05" w:rsidRPr="00CD4FB0" w:rsidRDefault="00512F05" w:rsidP="00512F05">
            <w:pPr>
              <w:tabs>
                <w:tab w:val="clear" w:pos="907"/>
                <w:tab w:val="left" w:pos="85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273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  <w:tc>
          <w:tcPr>
            <w:tcW w:w="1620" w:type="dxa"/>
            <w:vAlign w:val="bottom"/>
          </w:tcPr>
          <w:p w14:paraId="0CF7B0A4" w14:textId="417A3DB1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273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833</w:t>
            </w:r>
          </w:p>
        </w:tc>
      </w:tr>
      <w:tr w:rsidR="00512F05" w:rsidRPr="00CD4FB0" w14:paraId="1E9DAC56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6EE4CF62" w14:textId="4FD3C852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5AF4CC19" w14:textId="3BF4B46D" w:rsidR="00512F05" w:rsidRPr="00CD4FB0" w:rsidRDefault="00512F05" w:rsidP="00511379">
            <w:pPr>
              <w:pBdr>
                <w:bottom w:val="single" w:sz="4" w:space="1" w:color="auto"/>
              </w:pBdr>
              <w:spacing w:line="240" w:lineRule="auto"/>
              <w:ind w:right="-22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620" w:type="dxa"/>
            <w:vAlign w:val="bottom"/>
          </w:tcPr>
          <w:p w14:paraId="7C46D1B1" w14:textId="099D9309" w:rsidR="00512F05" w:rsidRPr="00CD4FB0" w:rsidRDefault="00512F05" w:rsidP="00512F0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  <w:tc>
          <w:tcPr>
            <w:tcW w:w="1620" w:type="dxa"/>
            <w:vAlign w:val="bottom"/>
          </w:tcPr>
          <w:p w14:paraId="43E761BF" w14:textId="7D1E6AAD" w:rsidR="00512F05" w:rsidRPr="00CD4FB0" w:rsidRDefault="00512F05" w:rsidP="00512F0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</w:tr>
      <w:tr w:rsidR="00512F05" w:rsidRPr="00CD4FB0" w14:paraId="47E1C10D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1E931D1" w14:textId="03B21779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0A28D8D9" w14:textId="1DC4BB1E" w:rsidR="00512F05" w:rsidRPr="00CD4FB0" w:rsidRDefault="00512F05" w:rsidP="00511379">
            <w:pPr>
              <w:spacing w:line="240" w:lineRule="auto"/>
              <w:ind w:right="-22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-</w:t>
            </w:r>
          </w:p>
        </w:tc>
        <w:tc>
          <w:tcPr>
            <w:tcW w:w="1620" w:type="dxa"/>
            <w:vAlign w:val="bottom"/>
          </w:tcPr>
          <w:p w14:paraId="5C13BFF7" w14:textId="12EF67B6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2,722,097</w:t>
            </w:r>
          </w:p>
        </w:tc>
        <w:tc>
          <w:tcPr>
            <w:tcW w:w="1620" w:type="dxa"/>
            <w:vAlign w:val="bottom"/>
          </w:tcPr>
          <w:p w14:paraId="7CB85D57" w14:textId="056A6426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2,722,097</w:t>
            </w:r>
          </w:p>
        </w:tc>
      </w:tr>
      <w:tr w:rsidR="00512F05" w:rsidRPr="00CD4FB0" w14:paraId="1E83E08E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3AB7DFAC" w14:textId="77777777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vAlign w:val="bottom"/>
          </w:tcPr>
          <w:p w14:paraId="3B0C9C0E" w14:textId="4711D500" w:rsidR="00512F05" w:rsidRPr="00CD4FB0" w:rsidRDefault="00736772" w:rsidP="00511379">
            <w:pPr>
              <w:pBdr>
                <w:bottom w:val="single" w:sz="4" w:space="1" w:color="auto"/>
              </w:pBdr>
              <w:spacing w:line="240" w:lineRule="auto"/>
              <w:ind w:right="-7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DCBA55E" w14:textId="400998D0" w:rsidR="00512F05" w:rsidRPr="00CD4FB0" w:rsidRDefault="00736772" w:rsidP="00512F0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  <w:tc>
          <w:tcPr>
            <w:tcW w:w="1620" w:type="dxa"/>
            <w:vAlign w:val="bottom"/>
          </w:tcPr>
          <w:p w14:paraId="3893F0A6" w14:textId="472E2FBB" w:rsidR="00512F05" w:rsidRPr="00CD4FB0" w:rsidRDefault="00736772" w:rsidP="00512F0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448,264</w:t>
            </w:r>
          </w:p>
        </w:tc>
      </w:tr>
      <w:tr w:rsidR="00512F05" w:rsidRPr="00CD4FB0" w14:paraId="113B7117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07AD574A" w14:textId="1267D364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1FFA5793" w14:textId="12253A18" w:rsidR="00512F05" w:rsidRPr="00CD4FB0" w:rsidRDefault="00736772" w:rsidP="00511379">
            <w:pPr>
              <w:pBdr>
                <w:bottom w:val="single" w:sz="4" w:space="1" w:color="auto"/>
              </w:pBdr>
              <w:tabs>
                <w:tab w:val="clear" w:pos="680"/>
                <w:tab w:val="left" w:pos="856"/>
              </w:tabs>
              <w:spacing w:line="240" w:lineRule="auto"/>
              <w:ind w:right="-79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620" w:type="dxa"/>
            <w:vAlign w:val="bottom"/>
          </w:tcPr>
          <w:p w14:paraId="61FE63E3" w14:textId="0AEFE1C2" w:rsidR="00512F05" w:rsidRPr="00CD4FB0" w:rsidRDefault="00736772" w:rsidP="00512F0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3,170,361</w:t>
            </w:r>
          </w:p>
        </w:tc>
        <w:tc>
          <w:tcPr>
            <w:tcW w:w="1620" w:type="dxa"/>
            <w:vAlign w:val="bottom"/>
          </w:tcPr>
          <w:p w14:paraId="774AF239" w14:textId="4D22BE22" w:rsidR="00512F05" w:rsidRPr="00CD4FB0" w:rsidRDefault="00736772" w:rsidP="00512F0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3,170,361</w:t>
            </w:r>
          </w:p>
        </w:tc>
      </w:tr>
      <w:tr w:rsidR="00512F05" w:rsidRPr="00CD4FB0" w14:paraId="4E8FD608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3676ED0" w14:textId="77777777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12DB68" w14:textId="77777777" w:rsidR="00512F05" w:rsidRPr="00CD4FB0" w:rsidRDefault="00512F05" w:rsidP="00512F05">
            <w:pPr>
              <w:tabs>
                <w:tab w:val="clear" w:pos="680"/>
                <w:tab w:val="left" w:pos="85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8780750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FBD5C6E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D40830" w:rsidRPr="00CD4FB0" w14:paraId="35DF856A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3C24A4D2" w14:textId="4E532321" w:rsidR="00D40830" w:rsidRPr="00CD4FB0" w:rsidRDefault="00D40830" w:rsidP="00512F05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64D3CFA6" w14:textId="77777777" w:rsidR="00D40830" w:rsidRPr="00CD4FB0" w:rsidRDefault="00D40830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CD1F876" w14:textId="77777777" w:rsidR="00D40830" w:rsidRPr="00CD4FB0" w:rsidRDefault="00D40830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E358297" w14:textId="77777777" w:rsidR="00D40830" w:rsidRPr="00CD4FB0" w:rsidRDefault="00D40830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512F05" w:rsidRPr="00CD4FB0" w14:paraId="4F5260B7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6E453870" w14:textId="1FF4525D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70931B44" w14:textId="5D838598" w:rsidR="00512F05" w:rsidRPr="00CD4FB0" w:rsidRDefault="00512F05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568A0633" w14:textId="19A8EFF6" w:rsidR="00512F05" w:rsidRPr="00CD4FB0" w:rsidRDefault="00512F05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6,249,909</w:t>
            </w:r>
          </w:p>
        </w:tc>
        <w:tc>
          <w:tcPr>
            <w:tcW w:w="1620" w:type="dxa"/>
            <w:vAlign w:val="bottom"/>
          </w:tcPr>
          <w:p w14:paraId="081CAE2B" w14:textId="010A7EBF" w:rsidR="00512F05" w:rsidRPr="00CD4FB0" w:rsidRDefault="00512F05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69,926,412</w:t>
            </w:r>
          </w:p>
        </w:tc>
      </w:tr>
      <w:tr w:rsidR="00512F05" w:rsidRPr="00CD4FB0" w14:paraId="41744148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655360E" w14:textId="0EE6E2E9" w:rsidR="00512F05" w:rsidRPr="00CD4FB0" w:rsidRDefault="00512F05" w:rsidP="00512F0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2E078E4E" w14:textId="7D52074E" w:rsidR="00512F05" w:rsidRPr="00CD4FB0" w:rsidRDefault="00736772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63,676,503</w:t>
            </w:r>
          </w:p>
        </w:tc>
        <w:tc>
          <w:tcPr>
            <w:tcW w:w="1620" w:type="dxa"/>
            <w:vAlign w:val="bottom"/>
          </w:tcPr>
          <w:p w14:paraId="72EB0A4B" w14:textId="61B4D098" w:rsidR="00512F05" w:rsidRPr="0044274A" w:rsidRDefault="0044274A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5,801,645</w:t>
            </w:r>
          </w:p>
        </w:tc>
        <w:tc>
          <w:tcPr>
            <w:tcW w:w="1620" w:type="dxa"/>
            <w:vAlign w:val="bottom"/>
          </w:tcPr>
          <w:p w14:paraId="3DF6D5C8" w14:textId="21A80701" w:rsidR="00512F05" w:rsidRPr="00CD4FB0" w:rsidRDefault="00736772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69,</w:t>
            </w:r>
            <w:r w:rsidR="0044274A">
              <w:rPr>
                <w:rFonts w:ascii="BrowalliaUPC" w:hAnsi="BrowalliaUPC" w:cs="BrowalliaUPC"/>
                <w:sz w:val="28"/>
                <w:szCs w:val="28"/>
                <w:lang w:val="en-GB"/>
              </w:rPr>
              <w:t>478,148</w:t>
            </w:r>
          </w:p>
        </w:tc>
      </w:tr>
      <w:tr w:rsidR="00512F05" w:rsidRPr="00CD4FB0" w14:paraId="1492FC5E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23F94904" w14:textId="77777777" w:rsidR="00512F05" w:rsidRPr="00CD4FB0" w:rsidRDefault="00512F05" w:rsidP="00512F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D72DA79" w14:textId="77777777" w:rsidR="00512F05" w:rsidRPr="00CD4FB0" w:rsidRDefault="00512F05" w:rsidP="00512F0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620" w:type="dxa"/>
            <w:vAlign w:val="bottom"/>
          </w:tcPr>
          <w:p w14:paraId="2A341A64" w14:textId="77777777" w:rsidR="00512F05" w:rsidRPr="00CD4FB0" w:rsidRDefault="00512F05" w:rsidP="00512F0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  <w:tc>
          <w:tcPr>
            <w:tcW w:w="1620" w:type="dxa"/>
            <w:vAlign w:val="bottom"/>
          </w:tcPr>
          <w:p w14:paraId="2BE53E47" w14:textId="77777777" w:rsidR="00512F05" w:rsidRPr="00CD4FB0" w:rsidRDefault="00512F05" w:rsidP="00512F05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  <w:cs/>
              </w:rPr>
            </w:pPr>
          </w:p>
        </w:tc>
      </w:tr>
      <w:tr w:rsidR="00512F05" w:rsidRPr="00CD4FB0" w14:paraId="0B7DF036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65E85C11" w14:textId="4173EEC5" w:rsidR="00512F05" w:rsidRPr="00CD4FB0" w:rsidRDefault="00512F05" w:rsidP="00512F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E20E1AD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E7E7A18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51ED92B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512F05" w:rsidRPr="00CD4FB0" w14:paraId="7430C463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7974F3D2" w14:textId="77777777" w:rsidR="00512F05" w:rsidRPr="00CD4FB0" w:rsidRDefault="00512F05" w:rsidP="00512F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16BAC5F0" w14:textId="17A1DFD7" w:rsidR="00512F05" w:rsidRPr="00CD4FB0" w:rsidRDefault="00512F05" w:rsidP="00512F0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6484B67" w14:textId="6659A1D2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E815F45" w14:textId="076FEF7B" w:rsidR="00512F05" w:rsidRPr="00CD4FB0" w:rsidRDefault="00512F05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448,264</w:t>
            </w:r>
          </w:p>
        </w:tc>
      </w:tr>
      <w:tr w:rsidR="00512F05" w:rsidRPr="00CD4FB0" w14:paraId="240F89C7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0DEB0094" w14:textId="77777777" w:rsidR="00512F05" w:rsidRPr="00CD4FB0" w:rsidRDefault="00512F05" w:rsidP="00512F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81F5ED" w14:textId="77777777" w:rsidR="00512F05" w:rsidRPr="00CD4FB0" w:rsidRDefault="00512F05" w:rsidP="00512F0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3C43581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9455660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12F05" w:rsidRPr="00CD4FB0" w14:paraId="58EDF4FD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03255629" w14:textId="4E685EB2" w:rsidR="00512F05" w:rsidRPr="00CD4FB0" w:rsidRDefault="00512F05" w:rsidP="00512F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4A672595" w14:textId="77777777" w:rsidR="00512F05" w:rsidRPr="00CD4FB0" w:rsidRDefault="00512F05" w:rsidP="00512F0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21991EE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A004F45" w14:textId="77777777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12F05" w:rsidRPr="00CD4FB0" w14:paraId="2FB9E975" w14:textId="77777777" w:rsidTr="00512F05">
        <w:trPr>
          <w:cantSplit/>
          <w:trHeight w:val="20"/>
        </w:trPr>
        <w:tc>
          <w:tcPr>
            <w:tcW w:w="4324" w:type="dxa"/>
            <w:vAlign w:val="bottom"/>
          </w:tcPr>
          <w:p w14:paraId="3BDC6F78" w14:textId="77777777" w:rsidR="00512F05" w:rsidRPr="00CD4FB0" w:rsidRDefault="00512F05" w:rsidP="00512F05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12AD151B" w14:textId="17C0C868" w:rsidR="00512F05" w:rsidRPr="00CD4FB0" w:rsidRDefault="00512F05" w:rsidP="00512F05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50F5D5D" w14:textId="3814F9D2" w:rsidR="00512F05" w:rsidRPr="00CD4FB0" w:rsidRDefault="00512F05" w:rsidP="00512F0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97D873D" w14:textId="20FE19E1" w:rsidR="00512F05" w:rsidRPr="00CD4FB0" w:rsidRDefault="00736772" w:rsidP="00512F05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448,264</w:t>
            </w:r>
          </w:p>
        </w:tc>
      </w:tr>
    </w:tbl>
    <w:p w14:paraId="5676D3CF" w14:textId="77777777" w:rsidR="00A71223" w:rsidRPr="00CD4FB0" w:rsidRDefault="00A71223" w:rsidP="00C51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</w:pPr>
    </w:p>
    <w:p w14:paraId="0F9CE77D" w14:textId="74806246" w:rsidR="0074518F" w:rsidRPr="00CD4FB0" w:rsidRDefault="00FD660C" w:rsidP="006C1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อสังหาริมทรัพย์เพื่อการลงทุนเป็นที่ดินและอาคาร ซึ่งแสดงในงบการเงินด้วยวิธีราคาทุนหักค่าเสื่อมราคาสะสม 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โดยมีมูลค่ายุติธรรมจำนวน </w:t>
      </w:r>
      <w:r w:rsidR="00736772">
        <w:rPr>
          <w:rFonts w:ascii="Browallia New" w:hAnsi="Browallia New" w:cs="Browallia New" w:hint="cs"/>
          <w:sz w:val="28"/>
          <w:szCs w:val="28"/>
          <w:cs/>
        </w:rPr>
        <w:t>104.38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ล้านบาท ตามรายงานการประเมินของผู้ประเมินราคาอิสระ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="00E504A2" w:rsidRPr="00CD4FB0">
        <w:rPr>
          <w:rFonts w:ascii="BrowalliaUPC" w:hAnsi="BrowalliaUPC" w:cs="BrowalliaUPC"/>
          <w:sz w:val="28"/>
          <w:szCs w:val="28"/>
        </w:rPr>
        <w:t>(</w:t>
      </w:r>
      <w:r w:rsidR="00E504A2" w:rsidRPr="00CD4FB0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E504A2" w:rsidRPr="00CD4FB0">
        <w:rPr>
          <w:rFonts w:ascii="BrowalliaUPC" w:hAnsi="BrowalliaUPC" w:cs="BrowalliaUPC"/>
          <w:sz w:val="28"/>
          <w:szCs w:val="28"/>
        </w:rPr>
        <w:t>2)</w:t>
      </w:r>
    </w:p>
    <w:p w14:paraId="64B4D569" w14:textId="2F76097F" w:rsidR="00A0796B" w:rsidRPr="00CD4FB0" w:rsidRDefault="0059107B" w:rsidP="0034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364"/>
        <w:jc w:val="thaiDistribute"/>
        <w:rPr>
          <w:rFonts w:ascii="BrowalliaUPC" w:hAnsi="BrowalliaUPC" w:cs="BrowalliaUPC"/>
          <w:sz w:val="28"/>
          <w:szCs w:val="28"/>
        </w:rPr>
        <w:sectPr w:rsidR="00A0796B" w:rsidRPr="00CD4FB0" w:rsidSect="00A9060D">
          <w:footerReference w:type="default" r:id="rId11"/>
          <w:footerReference w:type="first" r:id="rId12"/>
          <w:type w:val="continuous"/>
          <w:pgSz w:w="11909" w:h="16834" w:code="9"/>
          <w:pgMar w:top="1350" w:right="1136" w:bottom="1276" w:left="1440" w:header="482" w:footer="302" w:gutter="0"/>
          <w:pgNumType w:start="10"/>
          <w:cols w:space="720"/>
          <w:titlePg/>
          <w:docGrid w:linePitch="245"/>
        </w:sect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        </w:t>
      </w:r>
    </w:p>
    <w:p w14:paraId="64B4D56A" w14:textId="43495655" w:rsidR="009F6D69" w:rsidRPr="00CD4FB0" w:rsidRDefault="00014478" w:rsidP="009C6EC0">
      <w:pPr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ที่ดิน </w:t>
      </w:r>
      <w:r w:rsidR="00520FCE" w:rsidRPr="00CD4FB0">
        <w:rPr>
          <w:rFonts w:ascii="BrowalliaUPC" w:hAnsi="BrowalliaUPC" w:cs="BrowalliaUPC"/>
          <w:b/>
          <w:bCs/>
          <w:sz w:val="28"/>
          <w:szCs w:val="28"/>
          <w:cs/>
        </w:rPr>
        <w:t>อาคาร</w:t>
      </w:r>
      <w:r w:rsidR="006F7A1C" w:rsidRPr="00CD4FB0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520FCE" w:rsidRPr="00CD4FB0">
        <w:rPr>
          <w:rFonts w:ascii="BrowalliaUPC" w:hAnsi="BrowalliaUPC" w:cs="BrowalliaUPC"/>
          <w:b/>
          <w:bCs/>
          <w:sz w:val="28"/>
          <w:szCs w:val="28"/>
          <w:cs/>
        </w:rPr>
        <w:t>และ</w:t>
      </w:r>
      <w:r w:rsidR="009F6D69" w:rsidRPr="00CD4FB0">
        <w:rPr>
          <w:rFonts w:ascii="BrowalliaUPC" w:hAnsi="BrowalliaUPC" w:cs="BrowalliaUPC"/>
          <w:b/>
          <w:bCs/>
          <w:sz w:val="28"/>
          <w:szCs w:val="28"/>
          <w:cs/>
        </w:rPr>
        <w:t>อุปกรณ์</w:t>
      </w:r>
    </w:p>
    <w:p w14:paraId="6F81D1B8" w14:textId="77777777" w:rsidR="00A52412" w:rsidRPr="001819D5" w:rsidRDefault="00A52412" w:rsidP="00A5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16"/>
          <w:szCs w:val="16"/>
          <w:u w:val="single"/>
        </w:rPr>
      </w:pPr>
    </w:p>
    <w:tbl>
      <w:tblPr>
        <w:tblW w:w="14458" w:type="dxa"/>
        <w:tblInd w:w="426" w:type="dxa"/>
        <w:tblLook w:val="0000" w:firstRow="0" w:lastRow="0" w:firstColumn="0" w:lastColumn="0" w:noHBand="0" w:noVBand="0"/>
      </w:tblPr>
      <w:tblGrid>
        <w:gridCol w:w="2680"/>
        <w:gridCol w:w="1282"/>
        <w:gridCol w:w="1135"/>
        <w:gridCol w:w="1136"/>
        <w:gridCol w:w="1136"/>
        <w:gridCol w:w="992"/>
        <w:gridCol w:w="1137"/>
        <w:gridCol w:w="1295"/>
        <w:gridCol w:w="1233"/>
        <w:gridCol w:w="1156"/>
        <w:gridCol w:w="1276"/>
      </w:tblGrid>
      <w:tr w:rsidR="00FA4F7A" w:rsidRPr="00CD4FB0" w14:paraId="2D8F4538" w14:textId="77777777" w:rsidTr="008A1C1A">
        <w:trPr>
          <w:cantSplit/>
          <w:trHeight w:val="312"/>
          <w:tblHeader/>
        </w:trPr>
        <w:tc>
          <w:tcPr>
            <w:tcW w:w="2680" w:type="dxa"/>
          </w:tcPr>
          <w:p w14:paraId="2F056868" w14:textId="77777777" w:rsidR="00FA4F7A" w:rsidRPr="00CD4FB0" w:rsidRDefault="00FA4F7A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78" w:type="dxa"/>
            <w:gridSpan w:val="10"/>
          </w:tcPr>
          <w:p w14:paraId="7D8334D8" w14:textId="4A2EEE16" w:rsidR="00FA4F7A" w:rsidRPr="00CD4FB0" w:rsidRDefault="00FA4F7A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FA4F7A" w:rsidRPr="00CD4FB0" w14:paraId="083CF9BF" w14:textId="77777777" w:rsidTr="008A1C1A">
        <w:trPr>
          <w:cantSplit/>
          <w:trHeight w:val="312"/>
          <w:tblHeader/>
        </w:trPr>
        <w:tc>
          <w:tcPr>
            <w:tcW w:w="2680" w:type="dxa"/>
          </w:tcPr>
          <w:p w14:paraId="6C5F4DD5" w14:textId="77777777" w:rsidR="00FA4F7A" w:rsidRPr="00CD4FB0" w:rsidRDefault="00FA4F7A" w:rsidP="00A00F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78" w:type="dxa"/>
            <w:gridSpan w:val="10"/>
          </w:tcPr>
          <w:p w14:paraId="1F39D214" w14:textId="0499A1CA" w:rsidR="00FA4F7A" w:rsidRPr="00CD4FB0" w:rsidRDefault="00FA4F7A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1819D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A4F7A" w:rsidRPr="00CD4FB0" w14:paraId="79E55E2D" w14:textId="77777777" w:rsidTr="008A1C1A">
        <w:trPr>
          <w:cantSplit/>
          <w:trHeight w:val="500"/>
          <w:tblHeader/>
        </w:trPr>
        <w:tc>
          <w:tcPr>
            <w:tcW w:w="2680" w:type="dxa"/>
          </w:tcPr>
          <w:p w14:paraId="2645DBDF" w14:textId="77777777" w:rsidR="00FA4F7A" w:rsidRPr="00CD4FB0" w:rsidRDefault="00FA4F7A" w:rsidP="00A00FA3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82" w:type="dxa"/>
            <w:vAlign w:val="bottom"/>
          </w:tcPr>
          <w:p w14:paraId="6110B86D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5" w:type="dxa"/>
            <w:vAlign w:val="bottom"/>
          </w:tcPr>
          <w:p w14:paraId="59801333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136" w:type="dxa"/>
            <w:vAlign w:val="bottom"/>
          </w:tcPr>
          <w:p w14:paraId="216D710F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136" w:type="dxa"/>
            <w:vAlign w:val="bottom"/>
          </w:tcPr>
          <w:p w14:paraId="7E9704A4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  <w:vAlign w:val="bottom"/>
          </w:tcPr>
          <w:p w14:paraId="029A10A0" w14:textId="77777777" w:rsidR="00FA4F7A" w:rsidRPr="00CD4FB0" w:rsidRDefault="00FA4F7A" w:rsidP="00A00FA3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7" w:type="dxa"/>
            <w:vAlign w:val="bottom"/>
          </w:tcPr>
          <w:p w14:paraId="6B7C8624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  <w:p w14:paraId="2332FFE1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14:paraId="768F1B66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33" w:type="dxa"/>
          </w:tcPr>
          <w:p w14:paraId="6B1B0EE3" w14:textId="77777777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br/>
              <w:t>เพื่อให้เช่า</w:t>
            </w:r>
          </w:p>
        </w:tc>
        <w:tc>
          <w:tcPr>
            <w:tcW w:w="1156" w:type="dxa"/>
            <w:vAlign w:val="center"/>
          </w:tcPr>
          <w:p w14:paraId="3E2EEA31" w14:textId="2C657EC2" w:rsidR="00FA4F7A" w:rsidRPr="00CD4FB0" w:rsidRDefault="00FA4F7A" w:rsidP="0033577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76" w:type="dxa"/>
            <w:vAlign w:val="bottom"/>
          </w:tcPr>
          <w:p w14:paraId="08171DF8" w14:textId="4FD875E0" w:rsidR="00FA4F7A" w:rsidRPr="00CD4FB0" w:rsidRDefault="00FA4F7A" w:rsidP="00A00FA3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FA4F7A" w:rsidRPr="00CD4FB0" w14:paraId="0A7F47AC" w14:textId="77777777" w:rsidTr="008A1C1A">
        <w:trPr>
          <w:cantSplit/>
          <w:trHeight w:val="206"/>
        </w:trPr>
        <w:tc>
          <w:tcPr>
            <w:tcW w:w="2680" w:type="dxa"/>
          </w:tcPr>
          <w:p w14:paraId="6F5ACF31" w14:textId="77777777" w:rsidR="00FA4F7A" w:rsidRPr="00BC794A" w:rsidRDefault="00FA4F7A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282" w:type="dxa"/>
          </w:tcPr>
          <w:p w14:paraId="09CB8BE8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135" w:type="dxa"/>
          </w:tcPr>
          <w:p w14:paraId="60C2F58E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136" w:type="dxa"/>
          </w:tcPr>
          <w:p w14:paraId="32534438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136" w:type="dxa"/>
          </w:tcPr>
          <w:p w14:paraId="3F6CE6F2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14:paraId="4FE49A25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137" w:type="dxa"/>
          </w:tcPr>
          <w:p w14:paraId="0FFA5B2E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95" w:type="dxa"/>
          </w:tcPr>
          <w:p w14:paraId="1288B01B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33" w:type="dxa"/>
          </w:tcPr>
          <w:p w14:paraId="20D8BEB9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156" w:type="dxa"/>
          </w:tcPr>
          <w:p w14:paraId="5D1691B6" w14:textId="77777777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36197A8D" w14:textId="21EB5B34" w:rsidR="00FA4F7A" w:rsidRPr="00BC794A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</w:tr>
      <w:tr w:rsidR="00FA4F7A" w:rsidRPr="00CD4FB0" w14:paraId="46DDB1DC" w14:textId="77777777" w:rsidTr="008A1C1A">
        <w:trPr>
          <w:cantSplit/>
          <w:trHeight w:val="278"/>
        </w:trPr>
        <w:tc>
          <w:tcPr>
            <w:tcW w:w="2680" w:type="dxa"/>
          </w:tcPr>
          <w:p w14:paraId="4FED39CC" w14:textId="77777777" w:rsidR="00FA4F7A" w:rsidRPr="00CD4FB0" w:rsidRDefault="00FA4F7A" w:rsidP="00A00FA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2" w:type="dxa"/>
          </w:tcPr>
          <w:p w14:paraId="5ACF164F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5597AE50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7071632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25EB3B8E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C5883B0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7" w:type="dxa"/>
          </w:tcPr>
          <w:p w14:paraId="7AC0CD40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518F1A0B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79E6F355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5DCF55D7" w14:textId="77777777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C11EDD4" w14:textId="71D39A32" w:rsidR="00FA4F7A" w:rsidRPr="00CD4FB0" w:rsidRDefault="00FA4F7A" w:rsidP="00A00FA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492507" w:rsidRPr="00CD4FB0" w14:paraId="69B68D9F" w14:textId="77777777" w:rsidTr="005675D3">
        <w:trPr>
          <w:cantSplit/>
          <w:trHeight w:val="278"/>
        </w:trPr>
        <w:tc>
          <w:tcPr>
            <w:tcW w:w="2680" w:type="dxa"/>
          </w:tcPr>
          <w:p w14:paraId="41FD2894" w14:textId="085956F4" w:rsidR="00492507" w:rsidRPr="00407185" w:rsidRDefault="00492507" w:rsidP="0049250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407185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407185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280A7F92" w14:textId="68DAA5ED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</w:rPr>
              <w:t>12,111,018</w:t>
            </w:r>
          </w:p>
        </w:tc>
        <w:tc>
          <w:tcPr>
            <w:tcW w:w="1135" w:type="dxa"/>
            <w:vAlign w:val="bottom"/>
          </w:tcPr>
          <w:p w14:paraId="35CCDAA8" w14:textId="271C747A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  <w:lang w:val="en-GB"/>
              </w:rPr>
              <w:t>7,153,359</w:t>
            </w:r>
          </w:p>
        </w:tc>
        <w:tc>
          <w:tcPr>
            <w:tcW w:w="1136" w:type="dxa"/>
            <w:vAlign w:val="bottom"/>
          </w:tcPr>
          <w:p w14:paraId="0EED37F9" w14:textId="09AD3E12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  <w:lang w:val="en-GB"/>
              </w:rPr>
              <w:t>109,527,690</w:t>
            </w:r>
          </w:p>
        </w:tc>
        <w:tc>
          <w:tcPr>
            <w:tcW w:w="1136" w:type="dxa"/>
            <w:vAlign w:val="bottom"/>
          </w:tcPr>
          <w:p w14:paraId="3D89163C" w14:textId="5632F288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  <w:lang w:val="en-GB"/>
              </w:rPr>
              <w:t>3,286,835</w:t>
            </w:r>
          </w:p>
        </w:tc>
        <w:tc>
          <w:tcPr>
            <w:tcW w:w="992" w:type="dxa"/>
            <w:vAlign w:val="bottom"/>
          </w:tcPr>
          <w:p w14:paraId="4F26E046" w14:textId="7B8F3BDF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  <w:lang w:val="en-GB"/>
              </w:rPr>
              <w:t>2,252,674</w:t>
            </w:r>
          </w:p>
        </w:tc>
        <w:tc>
          <w:tcPr>
            <w:tcW w:w="1137" w:type="dxa"/>
            <w:vAlign w:val="bottom"/>
          </w:tcPr>
          <w:p w14:paraId="2176CD86" w14:textId="40F8CC81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  <w:lang w:val="en-GB"/>
              </w:rPr>
              <w:t>8,925,483</w:t>
            </w:r>
          </w:p>
        </w:tc>
        <w:tc>
          <w:tcPr>
            <w:tcW w:w="1295" w:type="dxa"/>
            <w:vAlign w:val="bottom"/>
          </w:tcPr>
          <w:p w14:paraId="65B75D54" w14:textId="23CA3952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  <w:lang w:val="en-GB"/>
              </w:rPr>
              <w:t>3,942,893</w:t>
            </w:r>
          </w:p>
        </w:tc>
        <w:tc>
          <w:tcPr>
            <w:tcW w:w="1233" w:type="dxa"/>
            <w:vAlign w:val="bottom"/>
          </w:tcPr>
          <w:p w14:paraId="46843C94" w14:textId="2005CB11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</w:rPr>
              <w:t>16,217,812</w:t>
            </w:r>
          </w:p>
        </w:tc>
        <w:tc>
          <w:tcPr>
            <w:tcW w:w="1156" w:type="dxa"/>
            <w:vAlign w:val="bottom"/>
          </w:tcPr>
          <w:p w14:paraId="10875D06" w14:textId="47AE8ABF" w:rsidR="00492507" w:rsidRDefault="00492507" w:rsidP="0049250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5A14C42B" w14:textId="1F3D5F8D" w:rsidR="00492507" w:rsidRPr="00407185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407185">
              <w:rPr>
                <w:rFonts w:ascii="BrowalliaUPC" w:hAnsi="BrowalliaUPC" w:cs="BrowalliaUPC"/>
                <w:sz w:val="22"/>
                <w:szCs w:val="22"/>
              </w:rPr>
              <w:t>163,417,764</w:t>
            </w:r>
          </w:p>
        </w:tc>
      </w:tr>
      <w:tr w:rsidR="00AF0C55" w:rsidRPr="00CD4FB0" w14:paraId="1C80768F" w14:textId="77777777" w:rsidTr="008A1C1A">
        <w:trPr>
          <w:cantSplit/>
          <w:trHeight w:val="278"/>
        </w:trPr>
        <w:tc>
          <w:tcPr>
            <w:tcW w:w="2680" w:type="dxa"/>
          </w:tcPr>
          <w:p w14:paraId="55E5CFB8" w14:textId="77777777" w:rsidR="00AF0C55" w:rsidRPr="00CD4FB0" w:rsidRDefault="00AF0C55" w:rsidP="00AF0C5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282" w:type="dxa"/>
            <w:vAlign w:val="bottom"/>
          </w:tcPr>
          <w:p w14:paraId="6C5EAC91" w14:textId="18B0A214" w:rsidR="00AF0C55" w:rsidRPr="00CD4FB0" w:rsidRDefault="00AF0C55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190</w:t>
            </w:r>
            <w:r>
              <w:rPr>
                <w:rFonts w:ascii="BrowalliaUPC" w:hAnsi="BrowalliaUPC" w:cs="BrowalliaUPC"/>
                <w:sz w:val="22"/>
                <w:szCs w:val="22"/>
              </w:rPr>
              <w:t>,000</w:t>
            </w:r>
          </w:p>
        </w:tc>
        <w:tc>
          <w:tcPr>
            <w:tcW w:w="1135" w:type="dxa"/>
            <w:vAlign w:val="bottom"/>
          </w:tcPr>
          <w:p w14:paraId="070F3801" w14:textId="4B468A0B" w:rsidR="00AF0C55" w:rsidRPr="00CD4FB0" w:rsidRDefault="00AF0C55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11C01">
              <w:rPr>
                <w:rFonts w:ascii="BrowalliaUPC" w:hAnsi="BrowalliaUPC" w:cs="BrowalliaUPC"/>
                <w:sz w:val="22"/>
                <w:szCs w:val="22"/>
              </w:rPr>
              <w:t>887,890</w:t>
            </w:r>
          </w:p>
        </w:tc>
        <w:tc>
          <w:tcPr>
            <w:tcW w:w="1136" w:type="dxa"/>
            <w:vAlign w:val="bottom"/>
          </w:tcPr>
          <w:p w14:paraId="6DE4459E" w14:textId="2CC7FA1B" w:rsidR="00AF0C55" w:rsidRPr="006E38DB" w:rsidRDefault="006E38DB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9,413,165</w:t>
            </w:r>
          </w:p>
        </w:tc>
        <w:tc>
          <w:tcPr>
            <w:tcW w:w="1136" w:type="dxa"/>
            <w:vAlign w:val="bottom"/>
          </w:tcPr>
          <w:p w14:paraId="694FB4A2" w14:textId="3BFC6FFD" w:rsidR="00AF0C55" w:rsidRPr="00CD4FB0" w:rsidRDefault="00AF0C55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440,288</w:t>
            </w:r>
          </w:p>
        </w:tc>
        <w:tc>
          <w:tcPr>
            <w:tcW w:w="992" w:type="dxa"/>
            <w:vAlign w:val="bottom"/>
          </w:tcPr>
          <w:p w14:paraId="31D19CF8" w14:textId="5E612416" w:rsidR="00AF0C55" w:rsidRPr="00CD4FB0" w:rsidRDefault="00AF0C55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59,617</w:t>
            </w:r>
          </w:p>
        </w:tc>
        <w:tc>
          <w:tcPr>
            <w:tcW w:w="1137" w:type="dxa"/>
            <w:vAlign w:val="bottom"/>
          </w:tcPr>
          <w:p w14:paraId="517FA212" w14:textId="4FB23E67" w:rsidR="00AF0C55" w:rsidRPr="00CD4FB0" w:rsidRDefault="00AF0C55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1,144,278</w:t>
            </w:r>
          </w:p>
        </w:tc>
        <w:tc>
          <w:tcPr>
            <w:tcW w:w="1295" w:type="dxa"/>
            <w:vAlign w:val="bottom"/>
          </w:tcPr>
          <w:p w14:paraId="28796D6C" w14:textId="0410CA2A" w:rsidR="00AF0C55" w:rsidRPr="00CD4FB0" w:rsidRDefault="00AF0C55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249,981</w:t>
            </w:r>
          </w:p>
        </w:tc>
        <w:tc>
          <w:tcPr>
            <w:tcW w:w="1233" w:type="dxa"/>
            <w:vAlign w:val="bottom"/>
          </w:tcPr>
          <w:p w14:paraId="55679CC1" w14:textId="1131E01D" w:rsidR="00AF0C55" w:rsidRPr="002A3F01" w:rsidRDefault="006E38DB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6,530,334</w:t>
            </w:r>
          </w:p>
        </w:tc>
        <w:tc>
          <w:tcPr>
            <w:tcW w:w="1156" w:type="dxa"/>
            <w:vAlign w:val="bottom"/>
          </w:tcPr>
          <w:p w14:paraId="0197A80A" w14:textId="23A94DFB" w:rsidR="00AF0C55" w:rsidRDefault="0044051F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1</w:t>
            </w:r>
            <w:r>
              <w:rPr>
                <w:rFonts w:ascii="BrowalliaUPC" w:hAnsi="BrowalliaUPC" w:cs="BrowalliaUPC"/>
                <w:sz w:val="22"/>
                <w:szCs w:val="22"/>
              </w:rPr>
              <w:t>,996,841</w:t>
            </w:r>
            <w:r w:rsidR="00AF0C55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</w:p>
        </w:tc>
        <w:tc>
          <w:tcPr>
            <w:tcW w:w="1276" w:type="dxa"/>
            <w:vAlign w:val="bottom"/>
          </w:tcPr>
          <w:p w14:paraId="02F56DC3" w14:textId="53B88654" w:rsidR="00AF0C55" w:rsidRPr="008D7D80" w:rsidRDefault="006E38DB" w:rsidP="00AF0C55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20,912,394</w:t>
            </w:r>
          </w:p>
        </w:tc>
      </w:tr>
      <w:tr w:rsidR="00492507" w:rsidRPr="00CD4FB0" w14:paraId="0EACE7C2" w14:textId="77777777" w:rsidTr="00743E85">
        <w:trPr>
          <w:cantSplit/>
          <w:trHeight w:val="278"/>
        </w:trPr>
        <w:tc>
          <w:tcPr>
            <w:tcW w:w="2680" w:type="dxa"/>
          </w:tcPr>
          <w:p w14:paraId="0750FF95" w14:textId="77777777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82" w:type="dxa"/>
            <w:vAlign w:val="bottom"/>
          </w:tcPr>
          <w:p w14:paraId="4969A103" w14:textId="7EE33F99" w:rsidR="00492507" w:rsidRPr="00DC4619" w:rsidRDefault="00492507" w:rsidP="00DC4619">
            <w:pPr>
              <w:tabs>
                <w:tab w:val="clear" w:pos="680"/>
                <w:tab w:val="left" w:pos="583"/>
                <w:tab w:val="left" w:pos="74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DC4619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-</w:t>
            </w:r>
          </w:p>
        </w:tc>
        <w:tc>
          <w:tcPr>
            <w:tcW w:w="1135" w:type="dxa"/>
            <w:vAlign w:val="bottom"/>
          </w:tcPr>
          <w:p w14:paraId="7452DE88" w14:textId="42DA8EE5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(31,779)</w:t>
            </w:r>
          </w:p>
        </w:tc>
        <w:tc>
          <w:tcPr>
            <w:tcW w:w="1136" w:type="dxa"/>
            <w:vAlign w:val="bottom"/>
          </w:tcPr>
          <w:p w14:paraId="2A2FFD92" w14:textId="1BF3E522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(13,070,289)</w:t>
            </w:r>
          </w:p>
        </w:tc>
        <w:tc>
          <w:tcPr>
            <w:tcW w:w="1136" w:type="dxa"/>
            <w:vAlign w:val="bottom"/>
          </w:tcPr>
          <w:p w14:paraId="0E1F8EC0" w14:textId="454FE999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366D7">
              <w:rPr>
                <w:rFonts w:ascii="BrowalliaUPC" w:hAnsi="BrowalliaUPC" w:cs="BrowalliaUPC"/>
                <w:sz w:val="22"/>
                <w:szCs w:val="22"/>
                <w:lang w:val="en-GB"/>
              </w:rPr>
              <w:t>(24,963)</w:t>
            </w:r>
          </w:p>
        </w:tc>
        <w:tc>
          <w:tcPr>
            <w:tcW w:w="992" w:type="dxa"/>
            <w:vAlign w:val="bottom"/>
          </w:tcPr>
          <w:p w14:paraId="6BB424E1" w14:textId="25C15EF0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(27,819)</w:t>
            </w:r>
          </w:p>
        </w:tc>
        <w:tc>
          <w:tcPr>
            <w:tcW w:w="1137" w:type="dxa"/>
            <w:vAlign w:val="bottom"/>
          </w:tcPr>
          <w:p w14:paraId="78F7B05D" w14:textId="0663D430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(578,006)</w:t>
            </w:r>
          </w:p>
        </w:tc>
        <w:tc>
          <w:tcPr>
            <w:tcW w:w="1295" w:type="dxa"/>
            <w:vAlign w:val="bottom"/>
          </w:tcPr>
          <w:p w14:paraId="5135DDE4" w14:textId="3ECFF55A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(55,669)</w:t>
            </w:r>
          </w:p>
        </w:tc>
        <w:tc>
          <w:tcPr>
            <w:tcW w:w="1233" w:type="dxa"/>
            <w:vAlign w:val="bottom"/>
          </w:tcPr>
          <w:p w14:paraId="1A8E4248" w14:textId="4B045536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(2,440,076)</w:t>
            </w:r>
          </w:p>
        </w:tc>
        <w:tc>
          <w:tcPr>
            <w:tcW w:w="1156" w:type="dxa"/>
            <w:vAlign w:val="bottom"/>
          </w:tcPr>
          <w:p w14:paraId="074D2F0F" w14:textId="310A8588" w:rsidR="00492507" w:rsidRPr="00D019A1" w:rsidRDefault="00492507" w:rsidP="0049250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5E917E73" w14:textId="7C9384F0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(16,228,601)</w:t>
            </w:r>
          </w:p>
        </w:tc>
      </w:tr>
      <w:tr w:rsidR="00492507" w:rsidRPr="00CD4FB0" w14:paraId="1B26794A" w14:textId="77777777" w:rsidTr="00743E85">
        <w:trPr>
          <w:cantSplit/>
          <w:trHeight w:val="310"/>
        </w:trPr>
        <w:tc>
          <w:tcPr>
            <w:tcW w:w="2680" w:type="dxa"/>
          </w:tcPr>
          <w:p w14:paraId="1A43B91F" w14:textId="77777777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282" w:type="dxa"/>
            <w:vAlign w:val="bottom"/>
          </w:tcPr>
          <w:p w14:paraId="3321A438" w14:textId="4A2668C3" w:rsidR="00492507" w:rsidRPr="00CD4FB0" w:rsidRDefault="00492507" w:rsidP="00DC4619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583"/>
                <w:tab w:val="left" w:pos="89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-</w:t>
            </w:r>
          </w:p>
        </w:tc>
        <w:tc>
          <w:tcPr>
            <w:tcW w:w="1135" w:type="dxa"/>
            <w:vAlign w:val="bottom"/>
          </w:tcPr>
          <w:p w14:paraId="2CA5B689" w14:textId="3B489A2B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-</w:t>
            </w:r>
          </w:p>
        </w:tc>
        <w:tc>
          <w:tcPr>
            <w:tcW w:w="1136" w:type="dxa"/>
            <w:vAlign w:val="bottom"/>
          </w:tcPr>
          <w:p w14:paraId="6C587677" w14:textId="36843A25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4,290,853</w:t>
            </w:r>
          </w:p>
        </w:tc>
        <w:tc>
          <w:tcPr>
            <w:tcW w:w="1136" w:type="dxa"/>
            <w:vAlign w:val="bottom"/>
          </w:tcPr>
          <w:p w14:paraId="18C5A520" w14:textId="13A163C7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715C73B2" w14:textId="55DFAA77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7" w:type="dxa"/>
            <w:vAlign w:val="bottom"/>
          </w:tcPr>
          <w:p w14:paraId="02CF60EA" w14:textId="0A15AE84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907"/>
              </w:tabs>
              <w:spacing w:line="240" w:lineRule="auto"/>
              <w:ind w:right="-55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95" w:type="dxa"/>
            <w:vAlign w:val="bottom"/>
          </w:tcPr>
          <w:p w14:paraId="68C59E30" w14:textId="1ED9B61B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00528597" w14:textId="4AB18144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1,010,084</w:t>
            </w:r>
          </w:p>
        </w:tc>
        <w:tc>
          <w:tcPr>
            <w:tcW w:w="1156" w:type="dxa"/>
            <w:vAlign w:val="bottom"/>
          </w:tcPr>
          <w:p w14:paraId="52F631EE" w14:textId="65EDD817" w:rsidR="00492507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78DB966B" w14:textId="013FEE1C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 5,300,937</w:t>
            </w:r>
          </w:p>
        </w:tc>
      </w:tr>
      <w:tr w:rsidR="00D019A1" w:rsidRPr="00CD4FB0" w14:paraId="74BDF72F" w14:textId="77777777" w:rsidTr="008A1C1A">
        <w:trPr>
          <w:cantSplit/>
          <w:trHeight w:val="278"/>
        </w:trPr>
        <w:tc>
          <w:tcPr>
            <w:tcW w:w="2680" w:type="dxa"/>
          </w:tcPr>
          <w:p w14:paraId="2E07DBD5" w14:textId="77777777" w:rsidR="00D019A1" w:rsidRPr="00CD4FB0" w:rsidRDefault="00D019A1" w:rsidP="00D019A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7E894CF2" w14:textId="56D19627" w:rsidR="00D019A1" w:rsidRPr="00CD4FB0" w:rsidRDefault="008D7D80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1</w:t>
            </w:r>
            <w:r w:rsidR="00C979F7">
              <w:rPr>
                <w:rFonts w:ascii="BrowalliaUPC" w:hAnsi="BrowalliaUPC" w:cs="BrowalliaUPC"/>
                <w:sz w:val="22"/>
                <w:szCs w:val="22"/>
              </w:rPr>
              <w:t>2,301,018</w:t>
            </w:r>
          </w:p>
        </w:tc>
        <w:tc>
          <w:tcPr>
            <w:tcW w:w="1135" w:type="dxa"/>
            <w:vAlign w:val="bottom"/>
          </w:tcPr>
          <w:p w14:paraId="7459E68F" w14:textId="494661E2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8,009,470</w:t>
            </w:r>
          </w:p>
        </w:tc>
        <w:tc>
          <w:tcPr>
            <w:tcW w:w="1136" w:type="dxa"/>
            <w:vAlign w:val="bottom"/>
          </w:tcPr>
          <w:p w14:paraId="37EEE586" w14:textId="082871DC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110,1</w:t>
            </w:r>
            <w:r w:rsidR="00730E17">
              <w:rPr>
                <w:rFonts w:ascii="BrowalliaUPC" w:hAnsi="BrowalliaUPC" w:cs="BrowalliaUPC"/>
                <w:sz w:val="22"/>
                <w:szCs w:val="22"/>
                <w:lang w:val="en-GB"/>
              </w:rPr>
              <w:t>61,419</w:t>
            </w:r>
          </w:p>
        </w:tc>
        <w:tc>
          <w:tcPr>
            <w:tcW w:w="1136" w:type="dxa"/>
            <w:vAlign w:val="bottom"/>
          </w:tcPr>
          <w:p w14:paraId="62E81CF8" w14:textId="4993F7CE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3,702,16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0</w:t>
            </w:r>
          </w:p>
        </w:tc>
        <w:tc>
          <w:tcPr>
            <w:tcW w:w="992" w:type="dxa"/>
            <w:vAlign w:val="bottom"/>
          </w:tcPr>
          <w:p w14:paraId="7DAC4762" w14:textId="4C967BEB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2,284,472</w:t>
            </w:r>
          </w:p>
        </w:tc>
        <w:tc>
          <w:tcPr>
            <w:tcW w:w="1137" w:type="dxa"/>
            <w:vAlign w:val="bottom"/>
          </w:tcPr>
          <w:p w14:paraId="553B6D04" w14:textId="441CB74B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9,491,755</w:t>
            </w:r>
          </w:p>
        </w:tc>
        <w:tc>
          <w:tcPr>
            <w:tcW w:w="1295" w:type="dxa"/>
            <w:vAlign w:val="bottom"/>
          </w:tcPr>
          <w:p w14:paraId="63D21A60" w14:textId="1CB098AE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4,137,205</w:t>
            </w:r>
          </w:p>
        </w:tc>
        <w:tc>
          <w:tcPr>
            <w:tcW w:w="1233" w:type="dxa"/>
            <w:vAlign w:val="bottom"/>
          </w:tcPr>
          <w:p w14:paraId="0E4AD29C" w14:textId="1F543A2E" w:rsidR="00D019A1" w:rsidRPr="00CD4FB0" w:rsidRDefault="00802A2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21</w:t>
            </w:r>
            <w:r w:rsidR="00D019A1">
              <w:rPr>
                <w:rFonts w:ascii="BrowalliaUPC" w:hAnsi="BrowalliaUPC" w:cs="BrowalliaUPC"/>
                <w:sz w:val="22"/>
                <w:szCs w:val="22"/>
              </w:rPr>
              <w:t>,</w:t>
            </w:r>
            <w:r>
              <w:rPr>
                <w:rFonts w:ascii="BrowalliaUPC" w:hAnsi="BrowalliaUPC" w:cs="BrowalliaUPC"/>
                <w:sz w:val="22"/>
                <w:szCs w:val="22"/>
              </w:rPr>
              <w:t>318</w:t>
            </w:r>
            <w:r w:rsidR="00D019A1">
              <w:rPr>
                <w:rFonts w:ascii="BrowalliaUPC" w:hAnsi="BrowalliaUPC" w:cs="BrowalliaUPC"/>
                <w:sz w:val="22"/>
                <w:szCs w:val="22"/>
              </w:rPr>
              <w:t>,</w:t>
            </w:r>
            <w:r>
              <w:rPr>
                <w:rFonts w:ascii="BrowalliaUPC" w:hAnsi="BrowalliaUPC" w:cs="BrowalliaUPC"/>
                <w:sz w:val="22"/>
                <w:szCs w:val="22"/>
              </w:rPr>
              <w:t>154</w:t>
            </w:r>
          </w:p>
        </w:tc>
        <w:tc>
          <w:tcPr>
            <w:tcW w:w="1156" w:type="dxa"/>
            <w:vAlign w:val="bottom"/>
          </w:tcPr>
          <w:p w14:paraId="3DC6581D" w14:textId="5A01D1A5" w:rsidR="00D019A1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1,996,841</w:t>
            </w:r>
          </w:p>
        </w:tc>
        <w:tc>
          <w:tcPr>
            <w:tcW w:w="1276" w:type="dxa"/>
            <w:vAlign w:val="bottom"/>
          </w:tcPr>
          <w:p w14:paraId="677E5634" w14:textId="7B231454" w:rsidR="00D019A1" w:rsidRPr="00CD4FB0" w:rsidRDefault="00D019A1" w:rsidP="00D019A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17</w:t>
            </w:r>
            <w:r w:rsidR="00802A21">
              <w:rPr>
                <w:rFonts w:ascii="BrowalliaUPC" w:hAnsi="BrowalliaUPC" w:cs="BrowalliaUPC"/>
                <w:sz w:val="22"/>
                <w:szCs w:val="22"/>
              </w:rPr>
              <w:t>3</w:t>
            </w:r>
            <w:r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D27B40">
              <w:rPr>
                <w:rFonts w:ascii="BrowalliaUPC" w:hAnsi="BrowalliaUPC" w:cs="BrowalliaUPC"/>
                <w:sz w:val="22"/>
                <w:szCs w:val="22"/>
              </w:rPr>
              <w:t>402,494</w:t>
            </w:r>
          </w:p>
        </w:tc>
      </w:tr>
      <w:tr w:rsidR="00FA4F7A" w:rsidRPr="00CD4FB0" w14:paraId="717EDE0A" w14:textId="77777777" w:rsidTr="008A1C1A">
        <w:trPr>
          <w:cantSplit/>
          <w:trHeight w:val="196"/>
        </w:trPr>
        <w:tc>
          <w:tcPr>
            <w:tcW w:w="2680" w:type="dxa"/>
          </w:tcPr>
          <w:p w14:paraId="36C0AE4D" w14:textId="77777777" w:rsidR="00FA4F7A" w:rsidRPr="00BC794A" w:rsidRDefault="00FA4F7A" w:rsidP="008D7D80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82" w:type="dxa"/>
            <w:vAlign w:val="bottom"/>
          </w:tcPr>
          <w:p w14:paraId="18EB8CED" w14:textId="77777777" w:rsidR="00FA4F7A" w:rsidRPr="00BC794A" w:rsidRDefault="00FA4F7A" w:rsidP="008D7D8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F8A287B" w14:textId="77777777" w:rsidR="00FA4F7A" w:rsidRPr="00BC794A" w:rsidRDefault="00FA4F7A" w:rsidP="008D7D8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23FBBFF" w14:textId="77777777" w:rsidR="00FA4F7A" w:rsidRPr="00BC794A" w:rsidRDefault="00FA4F7A" w:rsidP="008D7D8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6" w:type="dxa"/>
          </w:tcPr>
          <w:p w14:paraId="5D815415" w14:textId="77777777" w:rsidR="00FA4F7A" w:rsidRPr="00BC794A" w:rsidRDefault="00FA4F7A" w:rsidP="008D7D8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7089" w:type="dxa"/>
            <w:gridSpan w:val="6"/>
            <w:vAlign w:val="bottom"/>
          </w:tcPr>
          <w:p w14:paraId="321BD9CA" w14:textId="465F9FC6" w:rsidR="00FA4F7A" w:rsidRPr="00BC794A" w:rsidRDefault="00FA4F7A" w:rsidP="008D7D80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</w:tr>
      <w:tr w:rsidR="00FA4F7A" w:rsidRPr="00CD4FB0" w14:paraId="6D9A8EFE" w14:textId="77777777" w:rsidTr="008A1C1A">
        <w:trPr>
          <w:cantSplit/>
          <w:trHeight w:val="278"/>
        </w:trPr>
        <w:tc>
          <w:tcPr>
            <w:tcW w:w="2680" w:type="dxa"/>
          </w:tcPr>
          <w:p w14:paraId="2B1926A9" w14:textId="77777777" w:rsidR="00FA4F7A" w:rsidRPr="00CD4FB0" w:rsidRDefault="00FA4F7A" w:rsidP="008D7D80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82" w:type="dxa"/>
            <w:vAlign w:val="bottom"/>
          </w:tcPr>
          <w:p w14:paraId="7EECF323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5" w:type="dxa"/>
            <w:vAlign w:val="bottom"/>
          </w:tcPr>
          <w:p w14:paraId="63388C6F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6" w:type="dxa"/>
            <w:vAlign w:val="bottom"/>
          </w:tcPr>
          <w:p w14:paraId="0B706EF2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6" w:type="dxa"/>
            <w:vAlign w:val="bottom"/>
          </w:tcPr>
          <w:p w14:paraId="735CED9D" w14:textId="77777777" w:rsidR="00FA4F7A" w:rsidRPr="00CD4FB0" w:rsidRDefault="00FA4F7A" w:rsidP="008D7D80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4F14869D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7" w:type="dxa"/>
            <w:vAlign w:val="bottom"/>
          </w:tcPr>
          <w:p w14:paraId="617D0222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95" w:type="dxa"/>
            <w:vAlign w:val="bottom"/>
          </w:tcPr>
          <w:p w14:paraId="13C7CF09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33" w:type="dxa"/>
            <w:vAlign w:val="bottom"/>
          </w:tcPr>
          <w:p w14:paraId="735E4955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56" w:type="dxa"/>
          </w:tcPr>
          <w:p w14:paraId="5727033F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03304382" w14:textId="52EFDE11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</w:tr>
      <w:tr w:rsidR="00492507" w:rsidRPr="00CD4FB0" w14:paraId="7DA41706" w14:textId="77777777" w:rsidTr="00347AFA">
        <w:trPr>
          <w:cantSplit/>
          <w:trHeight w:val="278"/>
        </w:trPr>
        <w:tc>
          <w:tcPr>
            <w:tcW w:w="2680" w:type="dxa"/>
          </w:tcPr>
          <w:p w14:paraId="5D6C8C07" w14:textId="78586E94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2844CCB9" w14:textId="7917FC46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9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,652,519</w:t>
            </w:r>
          </w:p>
        </w:tc>
        <w:tc>
          <w:tcPr>
            <w:tcW w:w="1135" w:type="dxa"/>
            <w:vAlign w:val="bottom"/>
          </w:tcPr>
          <w:p w14:paraId="726EA96C" w14:textId="2835F87A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2,356,536</w:t>
            </w:r>
          </w:p>
        </w:tc>
        <w:tc>
          <w:tcPr>
            <w:tcW w:w="1136" w:type="dxa"/>
            <w:vAlign w:val="bottom"/>
          </w:tcPr>
          <w:p w14:paraId="1A669ABC" w14:textId="398A1B4A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58,855,788</w:t>
            </w:r>
          </w:p>
        </w:tc>
        <w:tc>
          <w:tcPr>
            <w:tcW w:w="1136" w:type="dxa"/>
            <w:vAlign w:val="bottom"/>
          </w:tcPr>
          <w:p w14:paraId="6D4AD392" w14:textId="0245BDDA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1,568,948</w:t>
            </w:r>
          </w:p>
        </w:tc>
        <w:tc>
          <w:tcPr>
            <w:tcW w:w="992" w:type="dxa"/>
            <w:vAlign w:val="bottom"/>
          </w:tcPr>
          <w:p w14:paraId="6AA3677F" w14:textId="4891111D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1,366,114</w:t>
            </w:r>
          </w:p>
        </w:tc>
        <w:tc>
          <w:tcPr>
            <w:tcW w:w="1137" w:type="dxa"/>
            <w:vAlign w:val="bottom"/>
          </w:tcPr>
          <w:p w14:paraId="19C65CDD" w14:textId="004A52DE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6,384,723</w:t>
            </w:r>
          </w:p>
        </w:tc>
        <w:tc>
          <w:tcPr>
            <w:tcW w:w="1295" w:type="dxa"/>
            <w:vAlign w:val="bottom"/>
          </w:tcPr>
          <w:p w14:paraId="69E54913" w14:textId="3E59C426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2,724,638</w:t>
            </w:r>
          </w:p>
        </w:tc>
        <w:tc>
          <w:tcPr>
            <w:tcW w:w="1233" w:type="dxa"/>
            <w:vAlign w:val="bottom"/>
          </w:tcPr>
          <w:p w14:paraId="1C313FFC" w14:textId="14C6B3CF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5,142,983</w:t>
            </w:r>
          </w:p>
        </w:tc>
        <w:tc>
          <w:tcPr>
            <w:tcW w:w="1156" w:type="dxa"/>
            <w:vAlign w:val="bottom"/>
          </w:tcPr>
          <w:p w14:paraId="58084BCA" w14:textId="2BB5D516" w:rsidR="00492507" w:rsidRPr="00CD4FB0" w:rsidRDefault="00492507" w:rsidP="0049250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28707779" w14:textId="20BEEFF5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88,052,249</w:t>
            </w:r>
          </w:p>
        </w:tc>
      </w:tr>
      <w:tr w:rsidR="00492507" w:rsidRPr="00CD4FB0" w14:paraId="6371C72A" w14:textId="77777777" w:rsidTr="00347AFA">
        <w:trPr>
          <w:cantSplit/>
          <w:trHeight w:val="278"/>
        </w:trPr>
        <w:tc>
          <w:tcPr>
            <w:tcW w:w="2680" w:type="dxa"/>
          </w:tcPr>
          <w:p w14:paraId="301FABF5" w14:textId="77777777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4A1490F9" w14:textId="092B62DF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1,841,366</w:t>
            </w:r>
          </w:p>
        </w:tc>
        <w:tc>
          <w:tcPr>
            <w:tcW w:w="1135" w:type="dxa"/>
            <w:vAlign w:val="bottom"/>
          </w:tcPr>
          <w:p w14:paraId="120A786D" w14:textId="607CCCCB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1,320,741</w:t>
            </w:r>
          </w:p>
        </w:tc>
        <w:tc>
          <w:tcPr>
            <w:tcW w:w="1136" w:type="dxa"/>
            <w:vAlign w:val="bottom"/>
          </w:tcPr>
          <w:p w14:paraId="36BAAA84" w14:textId="2EC96209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11,086,748</w:t>
            </w:r>
          </w:p>
        </w:tc>
        <w:tc>
          <w:tcPr>
            <w:tcW w:w="1136" w:type="dxa"/>
            <w:vAlign w:val="bottom"/>
          </w:tcPr>
          <w:p w14:paraId="322C5748" w14:textId="7EC2C862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647,327</w:t>
            </w:r>
          </w:p>
        </w:tc>
        <w:tc>
          <w:tcPr>
            <w:tcW w:w="992" w:type="dxa"/>
            <w:vAlign w:val="bottom"/>
          </w:tcPr>
          <w:p w14:paraId="6A1D2A03" w14:textId="0B92CF8E" w:rsidR="00492507" w:rsidRPr="0003290D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313,7</w:t>
            </w:r>
            <w:r>
              <w:rPr>
                <w:rFonts w:ascii="BrowalliaUPC" w:hAnsi="BrowalliaUPC" w:cs="BrowalliaUPC"/>
                <w:sz w:val="22"/>
                <w:szCs w:val="22"/>
              </w:rPr>
              <w:t>19</w:t>
            </w:r>
          </w:p>
        </w:tc>
        <w:tc>
          <w:tcPr>
            <w:tcW w:w="1137" w:type="dxa"/>
            <w:vAlign w:val="bottom"/>
          </w:tcPr>
          <w:p w14:paraId="7BE1B284" w14:textId="1EC534D3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1,630,483</w:t>
            </w:r>
          </w:p>
        </w:tc>
        <w:tc>
          <w:tcPr>
            <w:tcW w:w="1295" w:type="dxa"/>
            <w:vAlign w:val="bottom"/>
          </w:tcPr>
          <w:p w14:paraId="1C8A74B5" w14:textId="0E88403F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534,211</w:t>
            </w:r>
          </w:p>
        </w:tc>
        <w:tc>
          <w:tcPr>
            <w:tcW w:w="1233" w:type="dxa"/>
            <w:vAlign w:val="bottom"/>
          </w:tcPr>
          <w:p w14:paraId="06ABF5E2" w14:textId="7E92DFDD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5,458,725</w:t>
            </w:r>
          </w:p>
        </w:tc>
        <w:tc>
          <w:tcPr>
            <w:tcW w:w="1156" w:type="dxa"/>
            <w:vAlign w:val="bottom"/>
          </w:tcPr>
          <w:p w14:paraId="36ABAC98" w14:textId="4BBC4288" w:rsidR="00492507" w:rsidRDefault="00492507" w:rsidP="00492507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04A670" w14:textId="74209FCC" w:rsidR="00492507" w:rsidRPr="00CD4FB0" w:rsidRDefault="00492507" w:rsidP="0049250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22,833,320</w:t>
            </w:r>
          </w:p>
        </w:tc>
      </w:tr>
      <w:tr w:rsidR="00492507" w:rsidRPr="00CD4FB0" w14:paraId="7EE0D4BA" w14:textId="77777777" w:rsidTr="00347AFA">
        <w:trPr>
          <w:cantSplit/>
          <w:trHeight w:val="278"/>
        </w:trPr>
        <w:tc>
          <w:tcPr>
            <w:tcW w:w="2680" w:type="dxa"/>
          </w:tcPr>
          <w:p w14:paraId="1EF2841B" w14:textId="77777777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282" w:type="dxa"/>
            <w:vAlign w:val="bottom"/>
          </w:tcPr>
          <w:p w14:paraId="58C2BE39" w14:textId="1422522F" w:rsidR="00492507" w:rsidRPr="00CD4FB0" w:rsidRDefault="00492507" w:rsidP="00DC4619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-</w:t>
            </w:r>
          </w:p>
        </w:tc>
        <w:tc>
          <w:tcPr>
            <w:tcW w:w="1135" w:type="dxa"/>
            <w:vAlign w:val="bottom"/>
          </w:tcPr>
          <w:p w14:paraId="4208764F" w14:textId="36C15988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(19,532)</w:t>
            </w:r>
          </w:p>
        </w:tc>
        <w:tc>
          <w:tcPr>
            <w:tcW w:w="1136" w:type="dxa"/>
            <w:vAlign w:val="bottom"/>
          </w:tcPr>
          <w:p w14:paraId="59AF9A3A" w14:textId="3B9C8C49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(9,652,179)</w:t>
            </w:r>
          </w:p>
        </w:tc>
        <w:tc>
          <w:tcPr>
            <w:tcW w:w="1136" w:type="dxa"/>
            <w:vAlign w:val="bottom"/>
          </w:tcPr>
          <w:p w14:paraId="40BC81A1" w14:textId="047AC016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(21,638)</w:t>
            </w:r>
          </w:p>
        </w:tc>
        <w:tc>
          <w:tcPr>
            <w:tcW w:w="992" w:type="dxa"/>
            <w:vAlign w:val="bottom"/>
          </w:tcPr>
          <w:p w14:paraId="1AC5E02C" w14:textId="7427B7D3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(27,810)</w:t>
            </w:r>
          </w:p>
        </w:tc>
        <w:tc>
          <w:tcPr>
            <w:tcW w:w="1137" w:type="dxa"/>
            <w:vAlign w:val="bottom"/>
          </w:tcPr>
          <w:p w14:paraId="3435B3EE" w14:textId="32C3FD75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(563,409)</w:t>
            </w:r>
          </w:p>
        </w:tc>
        <w:tc>
          <w:tcPr>
            <w:tcW w:w="1295" w:type="dxa"/>
            <w:vAlign w:val="bottom"/>
          </w:tcPr>
          <w:p w14:paraId="0B4470EE" w14:textId="23DF493F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(48,587)</w:t>
            </w:r>
          </w:p>
        </w:tc>
        <w:tc>
          <w:tcPr>
            <w:tcW w:w="1233" w:type="dxa"/>
            <w:vAlign w:val="bottom"/>
          </w:tcPr>
          <w:p w14:paraId="5BAD082A" w14:textId="362BBEB6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(115,760)</w:t>
            </w:r>
          </w:p>
        </w:tc>
        <w:tc>
          <w:tcPr>
            <w:tcW w:w="1156" w:type="dxa"/>
            <w:vAlign w:val="bottom"/>
          </w:tcPr>
          <w:p w14:paraId="312BAA2B" w14:textId="16E1BEA6" w:rsidR="00492507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F2BD2" w14:textId="39D4B342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(10,448,915)</w:t>
            </w:r>
          </w:p>
        </w:tc>
      </w:tr>
      <w:tr w:rsidR="00492507" w:rsidRPr="00CD4FB0" w14:paraId="6AAD7981" w14:textId="77777777" w:rsidTr="00262D03">
        <w:trPr>
          <w:cantSplit/>
          <w:trHeight w:val="278"/>
        </w:trPr>
        <w:tc>
          <w:tcPr>
            <w:tcW w:w="2680" w:type="dxa"/>
          </w:tcPr>
          <w:p w14:paraId="124DE1AE" w14:textId="77777777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50D7784C" w14:textId="5995AEA4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11,493,885</w:t>
            </w:r>
          </w:p>
        </w:tc>
        <w:tc>
          <w:tcPr>
            <w:tcW w:w="1135" w:type="dxa"/>
            <w:vAlign w:val="bottom"/>
          </w:tcPr>
          <w:p w14:paraId="752EDC44" w14:textId="5E59AB35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3,657,745</w:t>
            </w:r>
          </w:p>
        </w:tc>
        <w:tc>
          <w:tcPr>
            <w:tcW w:w="1136" w:type="dxa"/>
            <w:vAlign w:val="bottom"/>
          </w:tcPr>
          <w:p w14:paraId="21C502AF" w14:textId="657C882B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60,290,357</w:t>
            </w:r>
          </w:p>
        </w:tc>
        <w:tc>
          <w:tcPr>
            <w:tcW w:w="1136" w:type="dxa"/>
            <w:vAlign w:val="bottom"/>
          </w:tcPr>
          <w:p w14:paraId="1E04AF4B" w14:textId="684BDF83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2,194,637</w:t>
            </w:r>
          </w:p>
        </w:tc>
        <w:tc>
          <w:tcPr>
            <w:tcW w:w="992" w:type="dxa"/>
            <w:vAlign w:val="bottom"/>
          </w:tcPr>
          <w:p w14:paraId="34C5A12B" w14:textId="7ED0819E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1,652,023</w:t>
            </w:r>
          </w:p>
        </w:tc>
        <w:tc>
          <w:tcPr>
            <w:tcW w:w="1137" w:type="dxa"/>
            <w:vAlign w:val="bottom"/>
          </w:tcPr>
          <w:p w14:paraId="1CC4CF0E" w14:textId="147A446F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7,451,797</w:t>
            </w:r>
          </w:p>
        </w:tc>
        <w:tc>
          <w:tcPr>
            <w:tcW w:w="1295" w:type="dxa"/>
            <w:vAlign w:val="bottom"/>
          </w:tcPr>
          <w:p w14:paraId="45481D29" w14:textId="31A00156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3,210,262</w:t>
            </w:r>
          </w:p>
        </w:tc>
        <w:tc>
          <w:tcPr>
            <w:tcW w:w="1233" w:type="dxa"/>
            <w:vAlign w:val="bottom"/>
          </w:tcPr>
          <w:p w14:paraId="7A9375E6" w14:textId="70A5284B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10,485,948</w:t>
            </w:r>
          </w:p>
        </w:tc>
        <w:tc>
          <w:tcPr>
            <w:tcW w:w="1156" w:type="dxa"/>
            <w:vAlign w:val="bottom"/>
          </w:tcPr>
          <w:p w14:paraId="27BEC0B7" w14:textId="6D9D6589" w:rsidR="00492507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061EE7C1" w14:textId="7427C0EA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100,436,654</w:t>
            </w:r>
          </w:p>
        </w:tc>
      </w:tr>
      <w:tr w:rsidR="00FA4F7A" w:rsidRPr="00CD4FB0" w14:paraId="44D833D6" w14:textId="77777777" w:rsidTr="008A1C1A">
        <w:trPr>
          <w:cantSplit/>
          <w:trHeight w:val="262"/>
        </w:trPr>
        <w:tc>
          <w:tcPr>
            <w:tcW w:w="2680" w:type="dxa"/>
          </w:tcPr>
          <w:p w14:paraId="1C1B3204" w14:textId="77777777" w:rsidR="00FA4F7A" w:rsidRPr="00BC794A" w:rsidRDefault="00FA4F7A" w:rsidP="008D7D80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282" w:type="dxa"/>
            <w:vAlign w:val="bottom"/>
          </w:tcPr>
          <w:p w14:paraId="5A5A895C" w14:textId="1D2E409C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5E547A51" w14:textId="60D66D5C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69E564D8" w14:textId="05852B2F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cs/>
              </w:rPr>
            </w:pPr>
          </w:p>
        </w:tc>
        <w:tc>
          <w:tcPr>
            <w:tcW w:w="1136" w:type="dxa"/>
            <w:vAlign w:val="bottom"/>
          </w:tcPr>
          <w:p w14:paraId="205A9022" w14:textId="6A421DFC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D581DC6" w14:textId="70AAF9E8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487B2253" w14:textId="07916A63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E0AB7C" w14:textId="3B56AF57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41F8C03" w14:textId="24F3E2F6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  <w:tc>
          <w:tcPr>
            <w:tcW w:w="1156" w:type="dxa"/>
          </w:tcPr>
          <w:p w14:paraId="5EB2CD23" w14:textId="77777777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4B325F" w14:textId="2A60CD5A" w:rsidR="00FA4F7A" w:rsidRPr="00BC794A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</w:tr>
      <w:tr w:rsidR="00FA4F7A" w:rsidRPr="00CD4FB0" w14:paraId="5883CD41" w14:textId="77777777" w:rsidTr="008A1C1A">
        <w:trPr>
          <w:cantSplit/>
          <w:trHeight w:val="278"/>
        </w:trPr>
        <w:tc>
          <w:tcPr>
            <w:tcW w:w="2680" w:type="dxa"/>
          </w:tcPr>
          <w:p w14:paraId="71ACF95A" w14:textId="77777777" w:rsidR="00FA4F7A" w:rsidRPr="00CD4FB0" w:rsidRDefault="00FA4F7A" w:rsidP="008D7D80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282" w:type="dxa"/>
            <w:vAlign w:val="bottom"/>
          </w:tcPr>
          <w:p w14:paraId="13E6DCD9" w14:textId="3566DCF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AB3261C" w14:textId="604E42D5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65C9B944" w14:textId="6160F971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06D54F48" w14:textId="2BCFE3C0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04F2E03" w14:textId="35201B9B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8A4ED0D" w14:textId="7FA341CC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26DBE6" w14:textId="15ABECAC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2FCEC7AB" w14:textId="22905224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1B54F0BD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ACEBF0B" w14:textId="722F4AC9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492507" w:rsidRPr="00CD4FB0" w14:paraId="59BBA2E8" w14:textId="77777777" w:rsidTr="008A1C1A">
        <w:trPr>
          <w:cantSplit/>
          <w:trHeight w:val="278"/>
        </w:trPr>
        <w:tc>
          <w:tcPr>
            <w:tcW w:w="2680" w:type="dxa"/>
          </w:tcPr>
          <w:p w14:paraId="536622A9" w14:textId="6681D345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104C8464" w14:textId="54827362" w:rsidR="00492507" w:rsidRPr="00CD4FB0" w:rsidRDefault="00492507" w:rsidP="00492507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627F9F62" w14:textId="0ACC07D6" w:rsidR="00492507" w:rsidRPr="00CD4FB0" w:rsidRDefault="00492507" w:rsidP="00492507">
            <w:pP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6" w:type="dxa"/>
            <w:vAlign w:val="bottom"/>
          </w:tcPr>
          <w:p w14:paraId="55124F23" w14:textId="2F19328B" w:rsidR="00492507" w:rsidRPr="00CD4FB0" w:rsidRDefault="00492507" w:rsidP="0049250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281,830</w:t>
            </w:r>
          </w:p>
        </w:tc>
        <w:tc>
          <w:tcPr>
            <w:tcW w:w="1136" w:type="dxa"/>
            <w:vAlign w:val="bottom"/>
          </w:tcPr>
          <w:p w14:paraId="3A72D811" w14:textId="10C4E28C" w:rsidR="00492507" w:rsidRPr="00CD4FB0" w:rsidRDefault="00492507" w:rsidP="00492507">
            <w:pP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62D7E2A9" w14:textId="61C39650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7" w:type="dxa"/>
            <w:vAlign w:val="bottom"/>
          </w:tcPr>
          <w:p w14:paraId="0F1F491C" w14:textId="0258CEFC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95" w:type="dxa"/>
            <w:vAlign w:val="bottom"/>
          </w:tcPr>
          <w:p w14:paraId="3E44773C" w14:textId="25089FE4" w:rsidR="00492507" w:rsidRPr="00CD4FB0" w:rsidRDefault="00492507" w:rsidP="00492507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639F1E3F" w14:textId="3920FB9F" w:rsidR="00492507" w:rsidRPr="00CD4FB0" w:rsidRDefault="00492507" w:rsidP="00492507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10EB7843" w14:textId="349D26E9" w:rsidR="00492507" w:rsidRPr="00286D06" w:rsidRDefault="00492507" w:rsidP="00492507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6A5854D7" w14:textId="0E774700" w:rsidR="00492507" w:rsidRPr="00CD4FB0" w:rsidRDefault="00492507" w:rsidP="0049250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281,830</w:t>
            </w:r>
          </w:p>
        </w:tc>
      </w:tr>
      <w:tr w:rsidR="00492507" w:rsidRPr="00CD4FB0" w14:paraId="564821C9" w14:textId="77777777" w:rsidTr="008A1C1A">
        <w:trPr>
          <w:cantSplit/>
          <w:trHeight w:val="278"/>
        </w:trPr>
        <w:tc>
          <w:tcPr>
            <w:tcW w:w="2680" w:type="dxa"/>
          </w:tcPr>
          <w:p w14:paraId="4F199B29" w14:textId="17B0159A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 w:hint="cs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282" w:type="dxa"/>
            <w:vAlign w:val="bottom"/>
          </w:tcPr>
          <w:p w14:paraId="246250F5" w14:textId="29925A0B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6AC89168" w14:textId="43B12DBE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6" w:type="dxa"/>
            <w:vAlign w:val="bottom"/>
          </w:tcPr>
          <w:p w14:paraId="2B7F2AC9" w14:textId="5FC7B461" w:rsidR="00492507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(98,756)</w:t>
            </w:r>
          </w:p>
        </w:tc>
        <w:tc>
          <w:tcPr>
            <w:tcW w:w="1136" w:type="dxa"/>
            <w:vAlign w:val="bottom"/>
          </w:tcPr>
          <w:p w14:paraId="489918FE" w14:textId="1C2E7F2C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3460960D" w14:textId="38C8CB3E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7" w:type="dxa"/>
            <w:vAlign w:val="bottom"/>
          </w:tcPr>
          <w:p w14:paraId="78693906" w14:textId="162CD637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95" w:type="dxa"/>
            <w:vAlign w:val="bottom"/>
          </w:tcPr>
          <w:p w14:paraId="77BDA63E" w14:textId="2DDE1856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419F9D85" w14:textId="4161D509" w:rsidR="00492507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0693D2C0" w14:textId="3DF1B406" w:rsidR="00492507" w:rsidRPr="00286D06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236AE10B" w14:textId="0A660328" w:rsidR="00492507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(98,756)</w:t>
            </w:r>
          </w:p>
        </w:tc>
      </w:tr>
      <w:tr w:rsidR="00492507" w:rsidRPr="00CD4FB0" w14:paraId="09527A2E" w14:textId="77777777" w:rsidTr="008A1C1A">
        <w:trPr>
          <w:cantSplit/>
          <w:trHeight w:val="278"/>
        </w:trPr>
        <w:tc>
          <w:tcPr>
            <w:tcW w:w="2680" w:type="dxa"/>
          </w:tcPr>
          <w:p w14:paraId="626160E8" w14:textId="77777777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4CCF993E" w14:textId="2B91486D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5336CE1E" w14:textId="50554CD8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6" w:type="dxa"/>
            <w:vAlign w:val="bottom"/>
          </w:tcPr>
          <w:p w14:paraId="788E32A1" w14:textId="438CF22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183,074</w:t>
            </w:r>
          </w:p>
        </w:tc>
        <w:tc>
          <w:tcPr>
            <w:tcW w:w="1136" w:type="dxa"/>
            <w:vAlign w:val="bottom"/>
          </w:tcPr>
          <w:p w14:paraId="0239539C" w14:textId="052563EC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6C494ABB" w14:textId="00FC1B61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7" w:type="dxa"/>
            <w:vAlign w:val="bottom"/>
          </w:tcPr>
          <w:p w14:paraId="52C4D794" w14:textId="3D556EC9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95" w:type="dxa"/>
            <w:vAlign w:val="bottom"/>
          </w:tcPr>
          <w:p w14:paraId="648F2C0B" w14:textId="7FC2D07F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639995AF" w14:textId="1F24F5E5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23CB752C" w14:textId="5C0570AA" w:rsidR="00492507" w:rsidRPr="00286D06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276" w:type="dxa"/>
            <w:vAlign w:val="bottom"/>
          </w:tcPr>
          <w:p w14:paraId="161045CD" w14:textId="5D80731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183,074</w:t>
            </w:r>
          </w:p>
        </w:tc>
      </w:tr>
      <w:tr w:rsidR="00FA4F7A" w:rsidRPr="00CD4FB0" w14:paraId="764E08E6" w14:textId="77777777" w:rsidTr="008A1C1A">
        <w:trPr>
          <w:cantSplit/>
          <w:trHeight w:val="112"/>
        </w:trPr>
        <w:tc>
          <w:tcPr>
            <w:tcW w:w="2680" w:type="dxa"/>
          </w:tcPr>
          <w:p w14:paraId="7391270E" w14:textId="77777777" w:rsidR="00FA4F7A" w:rsidRPr="00312F3A" w:rsidRDefault="00FA4F7A" w:rsidP="008D7D80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82" w:type="dxa"/>
            <w:vAlign w:val="bottom"/>
          </w:tcPr>
          <w:p w14:paraId="2294311C" w14:textId="77777777" w:rsidR="00FA4F7A" w:rsidRDefault="00FA4F7A" w:rsidP="00312F3A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2A2CBDBD" w14:textId="77777777" w:rsidR="00FA4F7A" w:rsidRDefault="00FA4F7A" w:rsidP="00312F3A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1177C8D7" w14:textId="77777777" w:rsidR="00FA4F7A" w:rsidRDefault="00FA4F7A" w:rsidP="00312F3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3B609707" w14:textId="77777777" w:rsidR="00FA4F7A" w:rsidRDefault="00FA4F7A" w:rsidP="00312F3A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38EC6DB" w14:textId="77777777" w:rsidR="00FA4F7A" w:rsidRDefault="00FA4F7A" w:rsidP="00312F3A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176F74D6" w14:textId="77777777" w:rsidR="00FA4F7A" w:rsidRDefault="00FA4F7A" w:rsidP="00312F3A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9E1EED7" w14:textId="77777777" w:rsidR="00FA4F7A" w:rsidRDefault="00FA4F7A" w:rsidP="00312F3A">
            <w:pPr>
              <w:tabs>
                <w:tab w:val="clear" w:pos="680"/>
                <w:tab w:val="left" w:pos="51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5B947151" w14:textId="77777777" w:rsidR="00FA4F7A" w:rsidRDefault="00FA4F7A" w:rsidP="00312F3A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56" w:type="dxa"/>
          </w:tcPr>
          <w:p w14:paraId="09DAD363" w14:textId="77777777" w:rsidR="00FA4F7A" w:rsidRDefault="00FA4F7A" w:rsidP="00312F3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68CC07A4" w14:textId="76ADEFF0" w:rsidR="00FA4F7A" w:rsidRDefault="00FA4F7A" w:rsidP="00312F3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FA4F7A" w:rsidRPr="00CD4FB0" w14:paraId="6D818913" w14:textId="77777777" w:rsidTr="008A1C1A">
        <w:trPr>
          <w:cantSplit/>
          <w:trHeight w:val="278"/>
        </w:trPr>
        <w:tc>
          <w:tcPr>
            <w:tcW w:w="2680" w:type="dxa"/>
          </w:tcPr>
          <w:p w14:paraId="15F7C0B7" w14:textId="77777777" w:rsidR="00FA4F7A" w:rsidRPr="00CD4FB0" w:rsidRDefault="00FA4F7A" w:rsidP="00103238">
            <w:pPr>
              <w:pStyle w:val="Heading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82" w:type="dxa"/>
            <w:vAlign w:val="bottom"/>
          </w:tcPr>
          <w:p w14:paraId="5CA8ECD8" w14:textId="77777777" w:rsidR="00FA4F7A" w:rsidRPr="00CD4FB0" w:rsidRDefault="00FA4F7A" w:rsidP="008D7D8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5792F56E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3BDE6A6F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vAlign w:val="bottom"/>
          </w:tcPr>
          <w:p w14:paraId="5EA5E642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D7F6C30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7" w:type="dxa"/>
            <w:vAlign w:val="bottom"/>
          </w:tcPr>
          <w:p w14:paraId="3C662ABB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8211BD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36EF5647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30930AD2" w14:textId="77777777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6CDBABC" w14:textId="700951C6" w:rsidR="00FA4F7A" w:rsidRPr="00CD4FB0" w:rsidRDefault="00FA4F7A" w:rsidP="008D7D80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7218EA" w:rsidRPr="00CD4FB0" w14:paraId="7ED881C7" w14:textId="77777777" w:rsidTr="007218EA">
        <w:trPr>
          <w:cantSplit/>
          <w:trHeight w:val="278"/>
        </w:trPr>
        <w:tc>
          <w:tcPr>
            <w:tcW w:w="2680" w:type="dxa"/>
          </w:tcPr>
          <w:p w14:paraId="3EED4FDF" w14:textId="77777777" w:rsidR="007218EA" w:rsidRPr="00CD4FB0" w:rsidRDefault="007218EA" w:rsidP="007218E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82" w:type="dxa"/>
            <w:vAlign w:val="bottom"/>
          </w:tcPr>
          <w:p w14:paraId="311DEBCA" w14:textId="42FEEDFA" w:rsidR="007218EA" w:rsidRPr="00CD4FB0" w:rsidRDefault="00C979F7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807,133</w:t>
            </w:r>
          </w:p>
        </w:tc>
        <w:tc>
          <w:tcPr>
            <w:tcW w:w="1135" w:type="dxa"/>
            <w:vAlign w:val="bottom"/>
          </w:tcPr>
          <w:p w14:paraId="63EB6CB0" w14:textId="7E9B054B" w:rsidR="007218EA" w:rsidRPr="00CD4FB0" w:rsidRDefault="007218EA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4,351,725</w:t>
            </w:r>
          </w:p>
        </w:tc>
        <w:tc>
          <w:tcPr>
            <w:tcW w:w="1136" w:type="dxa"/>
            <w:vAlign w:val="bottom"/>
          </w:tcPr>
          <w:p w14:paraId="59B580A4" w14:textId="0A7DA68D" w:rsidR="007218EA" w:rsidRPr="00CD4FB0" w:rsidRDefault="007218EA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49,687,988</w:t>
            </w:r>
          </w:p>
        </w:tc>
        <w:tc>
          <w:tcPr>
            <w:tcW w:w="1136" w:type="dxa"/>
            <w:vAlign w:val="bottom"/>
          </w:tcPr>
          <w:p w14:paraId="2314F237" w14:textId="0963B908" w:rsidR="007218EA" w:rsidRPr="00CD4FB0" w:rsidRDefault="007218EA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1,507,523</w:t>
            </w:r>
          </w:p>
        </w:tc>
        <w:tc>
          <w:tcPr>
            <w:tcW w:w="992" w:type="dxa"/>
            <w:vAlign w:val="bottom"/>
          </w:tcPr>
          <w:p w14:paraId="759CEB43" w14:textId="69F3C026" w:rsidR="007218EA" w:rsidRPr="00CD4FB0" w:rsidRDefault="007218EA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632,449</w:t>
            </w:r>
          </w:p>
        </w:tc>
        <w:tc>
          <w:tcPr>
            <w:tcW w:w="1137" w:type="dxa"/>
            <w:vAlign w:val="bottom"/>
          </w:tcPr>
          <w:p w14:paraId="1FFA6DE4" w14:textId="6A14C1D7" w:rsidR="007218EA" w:rsidRPr="00CD4FB0" w:rsidRDefault="007218EA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2,039,958</w:t>
            </w:r>
          </w:p>
        </w:tc>
        <w:tc>
          <w:tcPr>
            <w:tcW w:w="1295" w:type="dxa"/>
            <w:vAlign w:val="bottom"/>
          </w:tcPr>
          <w:p w14:paraId="655683BD" w14:textId="395D529C" w:rsidR="007218EA" w:rsidRPr="00CD4FB0" w:rsidRDefault="007218EA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926,943</w:t>
            </w:r>
          </w:p>
        </w:tc>
        <w:tc>
          <w:tcPr>
            <w:tcW w:w="1233" w:type="dxa"/>
            <w:vAlign w:val="bottom"/>
          </w:tcPr>
          <w:p w14:paraId="4308E78A" w14:textId="3FAE54FA" w:rsidR="007218EA" w:rsidRPr="00CD4FB0" w:rsidRDefault="000C7C30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10,</w:t>
            </w:r>
            <w:r w:rsidR="00C32186">
              <w:rPr>
                <w:rFonts w:ascii="BrowalliaUPC" w:hAnsi="BrowalliaUPC" w:cs="BrowalliaUPC"/>
                <w:sz w:val="22"/>
                <w:szCs w:val="22"/>
              </w:rPr>
              <w:t>8</w:t>
            </w:r>
            <w:r>
              <w:rPr>
                <w:rFonts w:ascii="BrowalliaUPC" w:hAnsi="BrowalliaUPC" w:cs="BrowalliaUPC"/>
                <w:sz w:val="22"/>
                <w:szCs w:val="22"/>
              </w:rPr>
              <w:t>32</w:t>
            </w:r>
            <w:r w:rsidR="008315D8">
              <w:rPr>
                <w:rFonts w:ascii="BrowalliaUPC" w:hAnsi="BrowalliaUPC" w:cs="BrowalliaUPC"/>
                <w:sz w:val="22"/>
                <w:szCs w:val="22"/>
              </w:rPr>
              <w:t>,</w:t>
            </w:r>
            <w:r>
              <w:rPr>
                <w:rFonts w:ascii="BrowalliaUPC" w:hAnsi="BrowalliaUPC" w:cs="BrowalliaUPC"/>
                <w:sz w:val="22"/>
                <w:szCs w:val="22"/>
              </w:rPr>
              <w:t>206</w:t>
            </w:r>
          </w:p>
        </w:tc>
        <w:tc>
          <w:tcPr>
            <w:tcW w:w="1156" w:type="dxa"/>
            <w:vAlign w:val="bottom"/>
          </w:tcPr>
          <w:p w14:paraId="6AC7D1FA" w14:textId="3BD6FE54" w:rsidR="007218EA" w:rsidRDefault="00262D03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7218EA">
              <w:rPr>
                <w:rFonts w:ascii="BrowalliaUPC" w:hAnsi="BrowalliaUPC" w:cs="BrowalliaUPC"/>
                <w:sz w:val="22"/>
                <w:szCs w:val="22"/>
              </w:rPr>
              <w:t>,</w:t>
            </w:r>
            <w:r>
              <w:rPr>
                <w:rFonts w:ascii="BrowalliaUPC" w:hAnsi="BrowalliaUPC" w:cs="BrowalliaUPC"/>
                <w:sz w:val="22"/>
                <w:szCs w:val="22"/>
              </w:rPr>
              <w:t>996</w:t>
            </w:r>
            <w:r w:rsidR="007218EA">
              <w:rPr>
                <w:rFonts w:ascii="BrowalliaUPC" w:hAnsi="BrowalliaUPC" w:cs="BrowalliaUPC"/>
                <w:sz w:val="22"/>
                <w:szCs w:val="22"/>
              </w:rPr>
              <w:t>,</w:t>
            </w:r>
            <w:r>
              <w:rPr>
                <w:rFonts w:ascii="BrowalliaUPC" w:hAnsi="BrowalliaUPC" w:cs="BrowalliaUPC"/>
                <w:sz w:val="22"/>
                <w:szCs w:val="22"/>
              </w:rPr>
              <w:t>841</w:t>
            </w:r>
          </w:p>
        </w:tc>
        <w:tc>
          <w:tcPr>
            <w:tcW w:w="1276" w:type="dxa"/>
            <w:vAlign w:val="bottom"/>
          </w:tcPr>
          <w:p w14:paraId="47A778F7" w14:textId="63FCA127" w:rsidR="007218EA" w:rsidRPr="00CD4FB0" w:rsidRDefault="00677F28" w:rsidP="007218E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7</w:t>
            </w:r>
            <w:r w:rsidR="000C7C30">
              <w:rPr>
                <w:rFonts w:ascii="BrowalliaUPC" w:hAnsi="BrowalliaUPC" w:cs="BrowalliaUPC"/>
                <w:sz w:val="22"/>
                <w:szCs w:val="22"/>
              </w:rPr>
              <w:t>2</w:t>
            </w:r>
            <w:r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0C7C30">
              <w:rPr>
                <w:rFonts w:ascii="BrowalliaUPC" w:hAnsi="BrowalliaUPC" w:cs="BrowalliaUPC"/>
                <w:sz w:val="22"/>
                <w:szCs w:val="22"/>
              </w:rPr>
              <w:t>782</w:t>
            </w:r>
            <w:r w:rsidR="005A7F97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0C7C30">
              <w:rPr>
                <w:rFonts w:ascii="BrowalliaUPC" w:hAnsi="BrowalliaUPC" w:cs="BrowalliaUPC"/>
                <w:sz w:val="22"/>
                <w:szCs w:val="22"/>
              </w:rPr>
              <w:t>766</w:t>
            </w:r>
          </w:p>
        </w:tc>
      </w:tr>
      <w:tr w:rsidR="00FA4F7A" w:rsidRPr="00CD4FB0" w14:paraId="0E97DAA6" w14:textId="77777777" w:rsidTr="008A1C1A">
        <w:trPr>
          <w:cantSplit/>
          <w:trHeight w:val="196"/>
        </w:trPr>
        <w:tc>
          <w:tcPr>
            <w:tcW w:w="2680" w:type="dxa"/>
          </w:tcPr>
          <w:p w14:paraId="52F7BEA1" w14:textId="77777777" w:rsidR="00FA4F7A" w:rsidRPr="00BC794A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82" w:type="dxa"/>
          </w:tcPr>
          <w:p w14:paraId="055912C3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1135" w:type="dxa"/>
          </w:tcPr>
          <w:p w14:paraId="45318860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1136" w:type="dxa"/>
          </w:tcPr>
          <w:p w14:paraId="184993EF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1136" w:type="dxa"/>
          </w:tcPr>
          <w:p w14:paraId="59BCEF1F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992" w:type="dxa"/>
          </w:tcPr>
          <w:p w14:paraId="402E540D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1137" w:type="dxa"/>
          </w:tcPr>
          <w:p w14:paraId="4C5B3DC1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1295" w:type="dxa"/>
          </w:tcPr>
          <w:p w14:paraId="635CF671" w14:textId="77777777" w:rsidR="00FA4F7A" w:rsidRPr="00BC794A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u w:val="double"/>
                <w:cs/>
              </w:rPr>
            </w:pPr>
          </w:p>
        </w:tc>
        <w:tc>
          <w:tcPr>
            <w:tcW w:w="1233" w:type="dxa"/>
          </w:tcPr>
          <w:p w14:paraId="00674B62" w14:textId="77777777" w:rsidR="00FA4F7A" w:rsidRPr="00BC794A" w:rsidRDefault="00FA4F7A" w:rsidP="00677F28">
            <w:pPr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156" w:type="dxa"/>
          </w:tcPr>
          <w:p w14:paraId="338B3950" w14:textId="77777777" w:rsidR="00FA4F7A" w:rsidRPr="00BC794A" w:rsidRDefault="00FA4F7A" w:rsidP="00677F28">
            <w:pPr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  <w:tc>
          <w:tcPr>
            <w:tcW w:w="1276" w:type="dxa"/>
          </w:tcPr>
          <w:p w14:paraId="15C3AB85" w14:textId="3D1396C1" w:rsidR="00FA4F7A" w:rsidRPr="00BC794A" w:rsidRDefault="00FA4F7A" w:rsidP="00677F28">
            <w:pPr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  <w:cs/>
              </w:rPr>
            </w:pPr>
          </w:p>
        </w:tc>
      </w:tr>
      <w:tr w:rsidR="00FA4F7A" w:rsidRPr="00CD4FB0" w14:paraId="59031A81" w14:textId="77777777" w:rsidTr="008A1C1A">
        <w:trPr>
          <w:cantSplit/>
          <w:trHeight w:val="278"/>
        </w:trPr>
        <w:tc>
          <w:tcPr>
            <w:tcW w:w="6233" w:type="dxa"/>
            <w:gridSpan w:val="4"/>
          </w:tcPr>
          <w:p w14:paraId="402CB973" w14:textId="0EB04D16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6" w:type="dxa"/>
          </w:tcPr>
          <w:p w14:paraId="0ED33F61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59333478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7" w:type="dxa"/>
          </w:tcPr>
          <w:p w14:paraId="1C70BD55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5" w:type="dxa"/>
          </w:tcPr>
          <w:p w14:paraId="2C1C2246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4E5B9A57" w14:textId="77777777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68A95E72" w14:textId="77777777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B3CDD50" w14:textId="42C3B2A6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FA4F7A" w:rsidRPr="00CD4FB0" w14:paraId="421B1B42" w14:textId="77777777" w:rsidTr="008A1C1A">
        <w:trPr>
          <w:cantSplit/>
          <w:trHeight w:val="278"/>
        </w:trPr>
        <w:tc>
          <w:tcPr>
            <w:tcW w:w="6233" w:type="dxa"/>
            <w:gridSpan w:val="4"/>
          </w:tcPr>
          <w:p w14:paraId="671CBBE6" w14:textId="77777777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6" w:type="dxa"/>
          </w:tcPr>
          <w:p w14:paraId="54615C1E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3617C483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7" w:type="dxa"/>
          </w:tcPr>
          <w:p w14:paraId="48DAB8B8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5" w:type="dxa"/>
          </w:tcPr>
          <w:p w14:paraId="09ED509A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7039CAAE" w14:textId="77777777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514A03DC" w14:textId="77777777" w:rsidR="00FA4F7A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42171E4" w14:textId="039048EB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5</w:t>
            </w:r>
            <w:r>
              <w:rPr>
                <w:rFonts w:ascii="BrowalliaUPC" w:hAnsi="BrowalliaUPC" w:cs="BrowalliaUPC"/>
                <w:sz w:val="22"/>
                <w:szCs w:val="22"/>
              </w:rPr>
              <w:t>,468,295</w:t>
            </w:r>
          </w:p>
        </w:tc>
      </w:tr>
      <w:tr w:rsidR="00FA4F7A" w:rsidRPr="00CD4FB0" w14:paraId="2AEEBC04" w14:textId="77777777" w:rsidTr="008A1C1A">
        <w:trPr>
          <w:cantSplit/>
          <w:trHeight w:val="278"/>
        </w:trPr>
        <w:tc>
          <w:tcPr>
            <w:tcW w:w="6233" w:type="dxa"/>
            <w:gridSpan w:val="4"/>
          </w:tcPr>
          <w:p w14:paraId="24F18E51" w14:textId="77777777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36" w:type="dxa"/>
          </w:tcPr>
          <w:p w14:paraId="61ED7D02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6EE1AFC8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7" w:type="dxa"/>
          </w:tcPr>
          <w:p w14:paraId="632187BC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5" w:type="dxa"/>
          </w:tcPr>
          <w:p w14:paraId="18612FB6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6370089F" w14:textId="77777777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3D5ABF0F" w14:textId="77777777" w:rsidR="00FA4F7A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C079BBE" w14:textId="6C957948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11,279,338</w:t>
            </w:r>
          </w:p>
        </w:tc>
      </w:tr>
      <w:tr w:rsidR="00FA4F7A" w:rsidRPr="00CD4FB0" w14:paraId="062B4FDC" w14:textId="77777777" w:rsidTr="008A1C1A">
        <w:trPr>
          <w:cantSplit/>
          <w:trHeight w:val="278"/>
        </w:trPr>
        <w:tc>
          <w:tcPr>
            <w:tcW w:w="6233" w:type="dxa"/>
            <w:gridSpan w:val="4"/>
          </w:tcPr>
          <w:p w14:paraId="23AF9FD3" w14:textId="77777777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6" w:type="dxa"/>
          </w:tcPr>
          <w:p w14:paraId="2393283D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5F7B63AE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7" w:type="dxa"/>
          </w:tcPr>
          <w:p w14:paraId="1BABFAE8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5" w:type="dxa"/>
          </w:tcPr>
          <w:p w14:paraId="2FC550F4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3FBF5CBC" w14:textId="77777777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5CB17F88" w14:textId="77777777" w:rsidR="00FA4F7A" w:rsidRDefault="00FA4F7A" w:rsidP="00286D06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B5565B3" w14:textId="081E7F15" w:rsidR="00FA4F7A" w:rsidRPr="000B0893" w:rsidRDefault="00FA4F7A" w:rsidP="00677F28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6,</w:t>
            </w:r>
            <w:r w:rsidR="002D547F">
              <w:rPr>
                <w:rFonts w:ascii="BrowalliaUPC" w:hAnsi="BrowalliaUPC" w:cs="BrowalliaUPC"/>
                <w:sz w:val="22"/>
                <w:szCs w:val="22"/>
              </w:rPr>
              <w:t>085,687</w:t>
            </w:r>
          </w:p>
        </w:tc>
      </w:tr>
      <w:tr w:rsidR="00FA4F7A" w:rsidRPr="00CD4FB0" w14:paraId="485BD81B" w14:textId="77777777" w:rsidTr="008A1C1A">
        <w:trPr>
          <w:cantSplit/>
          <w:trHeight w:val="278"/>
        </w:trPr>
        <w:tc>
          <w:tcPr>
            <w:tcW w:w="2680" w:type="dxa"/>
          </w:tcPr>
          <w:p w14:paraId="46A35781" w14:textId="77777777" w:rsidR="00FA4F7A" w:rsidRPr="00CD4FB0" w:rsidRDefault="00FA4F7A" w:rsidP="00677F28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82" w:type="dxa"/>
          </w:tcPr>
          <w:p w14:paraId="0360CCA1" w14:textId="77777777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3396EB05" w14:textId="77777777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FC2F0F0" w14:textId="77777777" w:rsidR="00FA4F7A" w:rsidRPr="00CD4FB0" w:rsidRDefault="00FA4F7A" w:rsidP="00677F28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4A20406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4681360B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7" w:type="dxa"/>
          </w:tcPr>
          <w:p w14:paraId="660311FF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5" w:type="dxa"/>
          </w:tcPr>
          <w:p w14:paraId="1ED640DA" w14:textId="77777777" w:rsidR="00FA4F7A" w:rsidRPr="00CD4FB0" w:rsidRDefault="00FA4F7A" w:rsidP="00677F28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1C829D2D" w14:textId="77777777" w:rsidR="00FA4F7A" w:rsidRPr="00CD4FB0" w:rsidRDefault="00FA4F7A" w:rsidP="00677F28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56" w:type="dxa"/>
          </w:tcPr>
          <w:p w14:paraId="2A2AD318" w14:textId="77777777" w:rsidR="00FA4F7A" w:rsidRDefault="00FA4F7A" w:rsidP="00286D06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9D480BE" w14:textId="2A1EE26A" w:rsidR="00FA4F7A" w:rsidRPr="00CD4FB0" w:rsidRDefault="00FA4F7A" w:rsidP="00677F28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2D547F">
              <w:rPr>
                <w:rFonts w:ascii="BrowalliaUPC" w:hAnsi="BrowalliaUPC" w:cs="BrowalliaUPC"/>
                <w:sz w:val="22"/>
                <w:szCs w:val="22"/>
                <w:lang w:val="en-GB"/>
              </w:rPr>
              <w:t>2,833,320</w:t>
            </w:r>
          </w:p>
        </w:tc>
      </w:tr>
    </w:tbl>
    <w:p w14:paraId="643060FB" w14:textId="77777777" w:rsidR="001819D5" w:rsidRPr="00CD4FB0" w:rsidRDefault="001819D5" w:rsidP="00A5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4"/>
          <w:szCs w:val="24"/>
          <w:u w:val="single"/>
        </w:rPr>
      </w:pPr>
    </w:p>
    <w:tbl>
      <w:tblPr>
        <w:tblW w:w="14453" w:type="dxa"/>
        <w:tblInd w:w="426" w:type="dxa"/>
        <w:tblLook w:val="0000" w:firstRow="0" w:lastRow="0" w:firstColumn="0" w:lastColumn="0" w:noHBand="0" w:noVBand="0"/>
      </w:tblPr>
      <w:tblGrid>
        <w:gridCol w:w="2690"/>
        <w:gridCol w:w="1275"/>
        <w:gridCol w:w="1135"/>
        <w:gridCol w:w="1134"/>
        <w:gridCol w:w="1134"/>
        <w:gridCol w:w="992"/>
        <w:gridCol w:w="1134"/>
        <w:gridCol w:w="1296"/>
        <w:gridCol w:w="1233"/>
        <w:gridCol w:w="1156"/>
        <w:gridCol w:w="1260"/>
        <w:gridCol w:w="14"/>
      </w:tblGrid>
      <w:tr w:rsidR="00286D06" w:rsidRPr="00CD4FB0" w14:paraId="0B3536CA" w14:textId="77777777" w:rsidTr="008A1C1A">
        <w:trPr>
          <w:gridAfter w:val="1"/>
          <w:wAfter w:w="14" w:type="dxa"/>
          <w:cantSplit/>
          <w:trHeight w:val="312"/>
          <w:tblHeader/>
        </w:trPr>
        <w:tc>
          <w:tcPr>
            <w:tcW w:w="2690" w:type="dxa"/>
          </w:tcPr>
          <w:p w14:paraId="78E1B0D8" w14:textId="77777777" w:rsidR="00286D06" w:rsidRPr="00CD4FB0" w:rsidRDefault="00286D06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bookmarkStart w:id="8" w:name="_Hlk158281301"/>
          </w:p>
        </w:tc>
        <w:tc>
          <w:tcPr>
            <w:tcW w:w="11749" w:type="dxa"/>
            <w:gridSpan w:val="10"/>
          </w:tcPr>
          <w:p w14:paraId="054A3739" w14:textId="71FE5AAB" w:rsidR="00286D06" w:rsidRPr="00CD4FB0" w:rsidRDefault="00286D06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86D06" w:rsidRPr="00CD4FB0" w14:paraId="01D90C3E" w14:textId="77777777" w:rsidTr="008A1C1A">
        <w:trPr>
          <w:gridAfter w:val="1"/>
          <w:wAfter w:w="14" w:type="dxa"/>
          <w:cantSplit/>
          <w:trHeight w:val="312"/>
          <w:tblHeader/>
        </w:trPr>
        <w:tc>
          <w:tcPr>
            <w:tcW w:w="2690" w:type="dxa"/>
          </w:tcPr>
          <w:p w14:paraId="04ED1BB8" w14:textId="77777777" w:rsidR="00286D06" w:rsidRPr="00CD4FB0" w:rsidRDefault="00286D06" w:rsidP="007B11D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49" w:type="dxa"/>
            <w:gridSpan w:val="10"/>
          </w:tcPr>
          <w:p w14:paraId="174D0C2E" w14:textId="090166E7" w:rsidR="00286D06" w:rsidRPr="00CD4FB0" w:rsidRDefault="00286D06" w:rsidP="007B11D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1819D5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286D06" w:rsidRPr="00CD4FB0" w14:paraId="6A798858" w14:textId="77777777" w:rsidTr="008A1C1A">
        <w:trPr>
          <w:gridAfter w:val="1"/>
          <w:wAfter w:w="14" w:type="dxa"/>
          <w:cantSplit/>
          <w:trHeight w:val="500"/>
          <w:tblHeader/>
        </w:trPr>
        <w:tc>
          <w:tcPr>
            <w:tcW w:w="2690" w:type="dxa"/>
          </w:tcPr>
          <w:p w14:paraId="138395E3" w14:textId="77777777" w:rsidR="00286D06" w:rsidRPr="00CD4FB0" w:rsidRDefault="00286D06" w:rsidP="007B11D2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020EFB44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5" w:type="dxa"/>
            <w:vAlign w:val="bottom"/>
          </w:tcPr>
          <w:p w14:paraId="13CA0C83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134" w:type="dxa"/>
            <w:vAlign w:val="bottom"/>
          </w:tcPr>
          <w:p w14:paraId="494EC8E5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เครื่องมือแพทย์ทดลองใช้</w:t>
            </w:r>
          </w:p>
        </w:tc>
        <w:tc>
          <w:tcPr>
            <w:tcW w:w="1134" w:type="dxa"/>
            <w:vAlign w:val="bottom"/>
          </w:tcPr>
          <w:p w14:paraId="6E7DD8B9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  <w:vAlign w:val="bottom"/>
          </w:tcPr>
          <w:p w14:paraId="6CF021BF" w14:textId="77777777" w:rsidR="00286D06" w:rsidRPr="00CD4FB0" w:rsidRDefault="00286D06" w:rsidP="00081717">
            <w:pPr>
              <w:pBdr>
                <w:bottom w:val="single" w:sz="4" w:space="1" w:color="auto"/>
              </w:pBdr>
              <w:tabs>
                <w:tab w:val="left" w:pos="58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534B95FF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  <w:p w14:paraId="15C629FC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1296" w:type="dxa"/>
            <w:vAlign w:val="bottom"/>
          </w:tcPr>
          <w:p w14:paraId="6E4573EC" w14:textId="77777777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33" w:type="dxa"/>
          </w:tcPr>
          <w:p w14:paraId="797D1A98" w14:textId="70FE71FF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br/>
              <w:t>เพื่อให้เช่า</w:t>
            </w:r>
          </w:p>
        </w:tc>
        <w:tc>
          <w:tcPr>
            <w:tcW w:w="1156" w:type="dxa"/>
          </w:tcPr>
          <w:p w14:paraId="32D549E0" w14:textId="68295B42" w:rsidR="00286D06" w:rsidRPr="00CD4FB0" w:rsidRDefault="008A1C1A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60" w:type="dxa"/>
            <w:vAlign w:val="bottom"/>
          </w:tcPr>
          <w:p w14:paraId="4F722EC8" w14:textId="763A3A23" w:rsidR="00286D06" w:rsidRPr="00CD4FB0" w:rsidRDefault="00286D06" w:rsidP="0008171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286D06" w:rsidRPr="00CD4FB0" w14:paraId="11C28F01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404FBBC2" w14:textId="0EBABF3F" w:rsidR="00286D06" w:rsidRPr="00CD4FB0" w:rsidRDefault="00286D06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0E5BD5DB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7427E1FC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9157FED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8D978D9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19FDD6D4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A274D1F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0C66A64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26EC46C9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23272713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164594C" w14:textId="69815F05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286D06" w:rsidRPr="00CD4FB0" w14:paraId="532E5670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6EAB4437" w14:textId="2D477D2C" w:rsidR="00286D06" w:rsidRPr="00CD4FB0" w:rsidRDefault="00286D06" w:rsidP="007B11D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5" w:type="dxa"/>
          </w:tcPr>
          <w:p w14:paraId="3B64F52E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2B1EC1A6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5F7D246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F4AA086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0CFCE709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D37FA24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78427EC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33" w:type="dxa"/>
          </w:tcPr>
          <w:p w14:paraId="33FC5157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521F3C25" w14:textId="77777777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1C950D1" w14:textId="5D3B9711" w:rsidR="00286D06" w:rsidRPr="00CD4FB0" w:rsidRDefault="00286D06" w:rsidP="007B11D2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262D03" w:rsidRPr="00CD4FB0" w14:paraId="56AD4811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251A36B2" w14:textId="675433E1" w:rsidR="00262D03" w:rsidRPr="00CD4FB0" w:rsidRDefault="00262D03" w:rsidP="00262D0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bottom"/>
          </w:tcPr>
          <w:p w14:paraId="0ECDD9BF" w14:textId="4BA7594B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891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757</w:t>
            </w:r>
          </w:p>
        </w:tc>
        <w:tc>
          <w:tcPr>
            <w:tcW w:w="1135" w:type="dxa"/>
            <w:vAlign w:val="bottom"/>
          </w:tcPr>
          <w:p w14:paraId="0A271F19" w14:textId="6E1966B0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715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59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bottom"/>
          </w:tcPr>
          <w:p w14:paraId="19E0CA17" w14:textId="5F8562F9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233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380</w:t>
            </w:r>
          </w:p>
        </w:tc>
        <w:tc>
          <w:tcPr>
            <w:tcW w:w="1134" w:type="dxa"/>
            <w:vAlign w:val="bottom"/>
          </w:tcPr>
          <w:p w14:paraId="5FB59D2F" w14:textId="1B32E02C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134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074</w:t>
            </w:r>
          </w:p>
        </w:tc>
        <w:tc>
          <w:tcPr>
            <w:tcW w:w="992" w:type="dxa"/>
            <w:vAlign w:val="bottom"/>
          </w:tcPr>
          <w:p w14:paraId="555C0331" w14:textId="09CEB92D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892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255</w:t>
            </w:r>
          </w:p>
        </w:tc>
        <w:tc>
          <w:tcPr>
            <w:tcW w:w="1134" w:type="dxa"/>
            <w:vAlign w:val="bottom"/>
          </w:tcPr>
          <w:p w14:paraId="45F356F3" w14:textId="5AA2A7DF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230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612</w:t>
            </w:r>
          </w:p>
        </w:tc>
        <w:tc>
          <w:tcPr>
            <w:tcW w:w="1296" w:type="dxa"/>
            <w:vAlign w:val="bottom"/>
          </w:tcPr>
          <w:p w14:paraId="235B948D" w14:textId="2D0EFC84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832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44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233" w:type="dxa"/>
            <w:vAlign w:val="bottom"/>
          </w:tcPr>
          <w:p w14:paraId="0B5EAAC2" w14:textId="32FA1A03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10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914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087</w:t>
            </w:r>
          </w:p>
        </w:tc>
        <w:tc>
          <w:tcPr>
            <w:tcW w:w="1156" w:type="dxa"/>
          </w:tcPr>
          <w:p w14:paraId="12AA500F" w14:textId="5BEBB8E3" w:rsidR="00262D03" w:rsidRPr="00262D03" w:rsidRDefault="00262D03" w:rsidP="00262D0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49C99D88" w14:textId="4B804380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147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844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20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</w:p>
        </w:tc>
      </w:tr>
      <w:tr w:rsidR="00262D03" w:rsidRPr="00CD4FB0" w14:paraId="274F7C73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6D8C902E" w14:textId="77777777" w:rsidR="00262D03" w:rsidRPr="00CD4FB0" w:rsidRDefault="00262D03" w:rsidP="00262D0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275" w:type="dxa"/>
            <w:vAlign w:val="bottom"/>
          </w:tcPr>
          <w:p w14:paraId="77568119" w14:textId="78E92D1F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219</w:t>
            </w:r>
            <w:r w:rsidRPr="00CD4FB0"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261</w:t>
            </w:r>
          </w:p>
        </w:tc>
        <w:tc>
          <w:tcPr>
            <w:tcW w:w="1135" w:type="dxa"/>
            <w:vAlign w:val="bottom"/>
          </w:tcPr>
          <w:p w14:paraId="4CA391A5" w14:textId="79449811" w:rsidR="00262D03" w:rsidRPr="00CD4FB0" w:rsidRDefault="00231017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3,256,792</w:t>
            </w:r>
          </w:p>
        </w:tc>
        <w:tc>
          <w:tcPr>
            <w:tcW w:w="1134" w:type="dxa"/>
            <w:vAlign w:val="bottom"/>
          </w:tcPr>
          <w:p w14:paraId="3A1740A2" w14:textId="021D142F" w:rsidR="00262D03" w:rsidRPr="00CD4FB0" w:rsidRDefault="00231017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9,258,0</w:t>
            </w:r>
            <w:r w:rsidR="00E20FA6">
              <w:rPr>
                <w:rFonts w:ascii="BrowalliaUPC" w:hAnsi="BrowalliaUPC" w:cs="BrowalliaUPC"/>
                <w:sz w:val="22"/>
                <w:szCs w:val="22"/>
                <w:lang w:val="en-GB"/>
              </w:rPr>
              <w:t>67</w:t>
            </w:r>
          </w:p>
        </w:tc>
        <w:tc>
          <w:tcPr>
            <w:tcW w:w="1134" w:type="dxa"/>
            <w:vAlign w:val="bottom"/>
          </w:tcPr>
          <w:p w14:paraId="29174A97" w14:textId="4A1E6EA3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185,291</w:t>
            </w:r>
          </w:p>
        </w:tc>
        <w:tc>
          <w:tcPr>
            <w:tcW w:w="992" w:type="dxa"/>
            <w:vAlign w:val="bottom"/>
          </w:tcPr>
          <w:p w14:paraId="7D953E1F" w14:textId="0C87484C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381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,219</w:t>
            </w:r>
          </w:p>
        </w:tc>
        <w:tc>
          <w:tcPr>
            <w:tcW w:w="1134" w:type="dxa"/>
            <w:vAlign w:val="bottom"/>
          </w:tcPr>
          <w:p w14:paraId="617D1F19" w14:textId="3CED405C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1,462,492</w:t>
            </w:r>
          </w:p>
        </w:tc>
        <w:tc>
          <w:tcPr>
            <w:tcW w:w="1296" w:type="dxa"/>
            <w:vAlign w:val="bottom"/>
          </w:tcPr>
          <w:p w14:paraId="181EFB65" w14:textId="74CADE76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146,355</w:t>
            </w:r>
          </w:p>
        </w:tc>
        <w:tc>
          <w:tcPr>
            <w:tcW w:w="1233" w:type="dxa"/>
            <w:vAlign w:val="bottom"/>
          </w:tcPr>
          <w:p w14:paraId="779F0816" w14:textId="23EAB3AE" w:rsidR="00262D03" w:rsidRPr="00CD4FB0" w:rsidRDefault="0045595B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2,777,460</w:t>
            </w:r>
          </w:p>
        </w:tc>
        <w:tc>
          <w:tcPr>
            <w:tcW w:w="1156" w:type="dxa"/>
          </w:tcPr>
          <w:p w14:paraId="5FFC8673" w14:textId="7D20D146" w:rsidR="00262D03" w:rsidRPr="00CD4FB0" w:rsidRDefault="00262D03" w:rsidP="00262D0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2B062F40" w14:textId="36460088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17,686,9</w:t>
            </w:r>
            <w:r w:rsidR="006B0CD2">
              <w:rPr>
                <w:rFonts w:ascii="BrowalliaUPC" w:hAnsi="BrowalliaUPC" w:cs="BrowalliaUPC"/>
                <w:sz w:val="22"/>
                <w:szCs w:val="22"/>
                <w:lang w:val="en-GB"/>
              </w:rPr>
              <w:t>37</w:t>
            </w:r>
          </w:p>
        </w:tc>
      </w:tr>
      <w:tr w:rsidR="00262D03" w:rsidRPr="00CD4FB0" w14:paraId="5FB8065D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2F660538" w14:textId="77777777" w:rsidR="00262D03" w:rsidRPr="00CD4FB0" w:rsidRDefault="00262D03" w:rsidP="00262D0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48AE96FD" w14:textId="5F6FAF3B" w:rsidR="00262D03" w:rsidRPr="00CD4FB0" w:rsidRDefault="00262D03" w:rsidP="00262D03">
            <w:pPr>
              <w:tabs>
                <w:tab w:val="clear" w:pos="680"/>
                <w:tab w:val="left" w:pos="738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 w:rsidR="001855C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6CE33994" w14:textId="219EC991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(3,362)</w:t>
            </w:r>
          </w:p>
        </w:tc>
        <w:tc>
          <w:tcPr>
            <w:tcW w:w="1134" w:type="dxa"/>
            <w:vAlign w:val="bottom"/>
          </w:tcPr>
          <w:p w14:paraId="6424E284" w14:textId="63A7746C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(10,376,184)</w:t>
            </w:r>
          </w:p>
        </w:tc>
        <w:tc>
          <w:tcPr>
            <w:tcW w:w="1134" w:type="dxa"/>
            <w:vAlign w:val="bottom"/>
          </w:tcPr>
          <w:p w14:paraId="7612D69D" w14:textId="2A2A4EA5" w:rsidR="00262D03" w:rsidRPr="00CD4FB0" w:rsidRDefault="00262D03" w:rsidP="00262D03">
            <w:pPr>
              <w:tabs>
                <w:tab w:val="clear" w:pos="680"/>
                <w:tab w:val="left" w:pos="57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(32,530)</w:t>
            </w:r>
          </w:p>
        </w:tc>
        <w:tc>
          <w:tcPr>
            <w:tcW w:w="992" w:type="dxa"/>
            <w:vAlign w:val="bottom"/>
          </w:tcPr>
          <w:p w14:paraId="4BC03E1E" w14:textId="3417C9A3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(20,800)</w:t>
            </w:r>
          </w:p>
        </w:tc>
        <w:tc>
          <w:tcPr>
            <w:tcW w:w="1134" w:type="dxa"/>
            <w:vAlign w:val="bottom"/>
          </w:tcPr>
          <w:p w14:paraId="291BF31F" w14:textId="0F9F46D0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(767,621)</w:t>
            </w:r>
          </w:p>
        </w:tc>
        <w:tc>
          <w:tcPr>
            <w:tcW w:w="1296" w:type="dxa"/>
            <w:vAlign w:val="bottom"/>
          </w:tcPr>
          <w:p w14:paraId="304AA728" w14:textId="6C6C4FCF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(35,906)</w:t>
            </w:r>
          </w:p>
        </w:tc>
        <w:tc>
          <w:tcPr>
            <w:tcW w:w="1233" w:type="dxa"/>
            <w:vAlign w:val="bottom"/>
          </w:tcPr>
          <w:p w14:paraId="3AFB7A88" w14:textId="123EA586" w:rsidR="00262D03" w:rsidRPr="00CD4FB0" w:rsidRDefault="00262D03" w:rsidP="00262D03">
            <w:pPr>
              <w:tabs>
                <w:tab w:val="clear" w:pos="454"/>
                <w:tab w:val="left" w:pos="56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(2,058,867)</w:t>
            </w:r>
          </w:p>
        </w:tc>
        <w:tc>
          <w:tcPr>
            <w:tcW w:w="1156" w:type="dxa"/>
          </w:tcPr>
          <w:p w14:paraId="2FDCE341" w14:textId="6F097173" w:rsidR="00262D03" w:rsidRPr="00262D03" w:rsidRDefault="00262D03" w:rsidP="00262D0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5C987471" w14:textId="3F580C4E" w:rsidR="00262D03" w:rsidRPr="00CD4FB0" w:rsidRDefault="00262D03" w:rsidP="00262D0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(13,295,270)</w:t>
            </w:r>
          </w:p>
        </w:tc>
      </w:tr>
      <w:tr w:rsidR="00492507" w:rsidRPr="00CD4FB0" w14:paraId="1CD5BD99" w14:textId="77777777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BD9D072" w14:textId="48C15786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275" w:type="dxa"/>
            <w:vAlign w:val="bottom"/>
          </w:tcPr>
          <w:p w14:paraId="0CDDFB42" w14:textId="1E52E0E8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600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</w:t>
            </w:r>
            <w:r w:rsidR="001855C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3AFCD045" w14:textId="758FECEC" w:rsidR="00492507" w:rsidRPr="00231017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184,337</w:t>
            </w:r>
            <w:r w:rsidRPr="00231017">
              <w:rPr>
                <w:rFonts w:ascii="BrowalliaUPC" w:hAnsi="BrowalliaUPC" w:cs="BrowalliaUPC"/>
                <w:sz w:val="22"/>
                <w:szCs w:val="22"/>
              </w:rPr>
              <w:t xml:space="preserve">           </w:t>
            </w:r>
          </w:p>
        </w:tc>
        <w:tc>
          <w:tcPr>
            <w:tcW w:w="1134" w:type="dxa"/>
            <w:vAlign w:val="bottom"/>
          </w:tcPr>
          <w:p w14:paraId="0FCEB0E0" w14:textId="7C447D91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744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6,412,427</w:t>
            </w:r>
          </w:p>
        </w:tc>
        <w:tc>
          <w:tcPr>
            <w:tcW w:w="1134" w:type="dxa"/>
            <w:vAlign w:val="bottom"/>
          </w:tcPr>
          <w:p w14:paraId="076431A2" w14:textId="4280831D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29D0C66E" w14:textId="45099056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495934BD" w14:textId="3C949AD2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E491B23" w14:textId="0C903CE2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68EFBDD9" w14:textId="7BCCE013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4,585,132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56" w:type="dxa"/>
            <w:vAlign w:val="bottom"/>
          </w:tcPr>
          <w:p w14:paraId="25E7850C" w14:textId="7EA59029" w:rsidR="00492507" w:rsidRPr="00262D03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0530AE4" w14:textId="2BC7AA93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11,181,89</w:t>
            </w: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6</w:t>
            </w:r>
          </w:p>
        </w:tc>
      </w:tr>
      <w:tr w:rsidR="00EF4493" w:rsidRPr="00CD4FB0" w14:paraId="26A1442E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4ED75838" w14:textId="1F84AADC" w:rsidR="00EF4493" w:rsidRPr="00050285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050285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050285">
              <w:rPr>
                <w:rFonts w:ascii="BrowalliaUPC" w:hAnsi="BrowalliaUPC" w:cs="BrowalliaUPC"/>
                <w:sz w:val="22"/>
                <w:szCs w:val="22"/>
              </w:rPr>
              <w:t>2565</w:t>
            </w:r>
          </w:p>
        </w:tc>
        <w:tc>
          <w:tcPr>
            <w:tcW w:w="1275" w:type="dxa"/>
            <w:vAlign w:val="bottom"/>
          </w:tcPr>
          <w:p w14:paraId="3FF19C37" w14:textId="774D6BB5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</w:rPr>
              <w:t>12,111,018</w:t>
            </w:r>
          </w:p>
        </w:tc>
        <w:tc>
          <w:tcPr>
            <w:tcW w:w="1135" w:type="dxa"/>
            <w:vAlign w:val="bottom"/>
          </w:tcPr>
          <w:p w14:paraId="3302CEAF" w14:textId="7029F80F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  <w:lang w:val="en-GB"/>
              </w:rPr>
              <w:t>7,153,359</w:t>
            </w:r>
          </w:p>
        </w:tc>
        <w:tc>
          <w:tcPr>
            <w:tcW w:w="1134" w:type="dxa"/>
            <w:vAlign w:val="bottom"/>
          </w:tcPr>
          <w:p w14:paraId="0DBFEE36" w14:textId="151E5AA7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  <w:lang w:val="en-GB"/>
              </w:rPr>
              <w:t>109,527,690</w:t>
            </w:r>
          </w:p>
        </w:tc>
        <w:tc>
          <w:tcPr>
            <w:tcW w:w="1134" w:type="dxa"/>
            <w:vAlign w:val="bottom"/>
          </w:tcPr>
          <w:p w14:paraId="172250E8" w14:textId="48886E3E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  <w:lang w:val="en-GB"/>
              </w:rPr>
              <w:t>3,286,835</w:t>
            </w:r>
          </w:p>
        </w:tc>
        <w:tc>
          <w:tcPr>
            <w:tcW w:w="992" w:type="dxa"/>
            <w:vAlign w:val="bottom"/>
          </w:tcPr>
          <w:p w14:paraId="1A868C1B" w14:textId="34FA157E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  <w:lang w:val="en-GB"/>
              </w:rPr>
              <w:t>2,252,674</w:t>
            </w:r>
          </w:p>
        </w:tc>
        <w:tc>
          <w:tcPr>
            <w:tcW w:w="1134" w:type="dxa"/>
            <w:vAlign w:val="bottom"/>
          </w:tcPr>
          <w:p w14:paraId="36B9A7A6" w14:textId="79175BDC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  <w:lang w:val="en-GB"/>
              </w:rPr>
              <w:t>8,925,483</w:t>
            </w:r>
          </w:p>
        </w:tc>
        <w:tc>
          <w:tcPr>
            <w:tcW w:w="1296" w:type="dxa"/>
            <w:vAlign w:val="bottom"/>
          </w:tcPr>
          <w:p w14:paraId="0B615BDB" w14:textId="102C0601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  <w:lang w:val="en-GB"/>
              </w:rPr>
              <w:t>3,942,893</w:t>
            </w:r>
          </w:p>
        </w:tc>
        <w:tc>
          <w:tcPr>
            <w:tcW w:w="1233" w:type="dxa"/>
            <w:vAlign w:val="bottom"/>
          </w:tcPr>
          <w:p w14:paraId="310D9E27" w14:textId="03EF0A3E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</w:rPr>
              <w:t>16,217,812</w:t>
            </w:r>
          </w:p>
        </w:tc>
        <w:tc>
          <w:tcPr>
            <w:tcW w:w="1156" w:type="dxa"/>
          </w:tcPr>
          <w:p w14:paraId="2CAB7C9C" w14:textId="1F9A54E2" w:rsidR="00EF4493" w:rsidRDefault="00EF4493" w:rsidP="00EF44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7278FD7B" w14:textId="4E339A18" w:rsidR="00EF4493" w:rsidRPr="00050285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050285">
              <w:rPr>
                <w:rFonts w:ascii="BrowalliaUPC" w:hAnsi="BrowalliaUPC" w:cs="BrowalliaUPC"/>
                <w:sz w:val="22"/>
                <w:szCs w:val="22"/>
              </w:rPr>
              <w:t>163,417,764</w:t>
            </w:r>
          </w:p>
        </w:tc>
      </w:tr>
      <w:tr w:rsidR="00EF4493" w:rsidRPr="00CD4FB0" w14:paraId="6D951631" w14:textId="77777777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13B1B503" w14:textId="77777777" w:rsidR="00EF4493" w:rsidRPr="00CD4FB0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275" w:type="dxa"/>
            <w:vAlign w:val="bottom"/>
          </w:tcPr>
          <w:p w14:paraId="073A8318" w14:textId="4F95D04D" w:rsidR="00EF4493" w:rsidRPr="00E14661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190</w:t>
            </w:r>
            <w:r>
              <w:rPr>
                <w:rFonts w:ascii="BrowalliaUPC" w:hAnsi="BrowalliaUPC" w:cs="BrowalliaUPC"/>
                <w:sz w:val="22"/>
                <w:szCs w:val="22"/>
              </w:rPr>
              <w:t>,000</w:t>
            </w:r>
          </w:p>
        </w:tc>
        <w:tc>
          <w:tcPr>
            <w:tcW w:w="1135" w:type="dxa"/>
            <w:vAlign w:val="bottom"/>
          </w:tcPr>
          <w:p w14:paraId="6AC3F061" w14:textId="363BDDF2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11C01">
              <w:rPr>
                <w:rFonts w:ascii="BrowalliaUPC" w:hAnsi="BrowalliaUPC" w:cs="BrowalliaUPC"/>
                <w:sz w:val="22"/>
                <w:szCs w:val="22"/>
              </w:rPr>
              <w:t>887,890</w:t>
            </w:r>
          </w:p>
        </w:tc>
        <w:tc>
          <w:tcPr>
            <w:tcW w:w="1134" w:type="dxa"/>
            <w:vAlign w:val="bottom"/>
          </w:tcPr>
          <w:p w14:paraId="79E9B012" w14:textId="26AC1CDF" w:rsidR="00EF4493" w:rsidRPr="00CD4FB0" w:rsidRDefault="00537BFF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9,413,165</w:t>
            </w:r>
          </w:p>
        </w:tc>
        <w:tc>
          <w:tcPr>
            <w:tcW w:w="1134" w:type="dxa"/>
            <w:vAlign w:val="bottom"/>
          </w:tcPr>
          <w:p w14:paraId="1514A5E4" w14:textId="3B0A40BB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440,288</w:t>
            </w:r>
          </w:p>
        </w:tc>
        <w:tc>
          <w:tcPr>
            <w:tcW w:w="992" w:type="dxa"/>
            <w:vAlign w:val="bottom"/>
          </w:tcPr>
          <w:p w14:paraId="542CDF56" w14:textId="0D9D126F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59,617</w:t>
            </w:r>
          </w:p>
        </w:tc>
        <w:tc>
          <w:tcPr>
            <w:tcW w:w="1134" w:type="dxa"/>
            <w:vAlign w:val="bottom"/>
          </w:tcPr>
          <w:p w14:paraId="5880D955" w14:textId="1D8D2B2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1,144,278</w:t>
            </w:r>
          </w:p>
        </w:tc>
        <w:tc>
          <w:tcPr>
            <w:tcW w:w="1296" w:type="dxa"/>
            <w:vAlign w:val="bottom"/>
          </w:tcPr>
          <w:p w14:paraId="621E6BB7" w14:textId="648CEA80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249,981</w:t>
            </w:r>
          </w:p>
        </w:tc>
        <w:tc>
          <w:tcPr>
            <w:tcW w:w="1233" w:type="dxa"/>
            <w:vAlign w:val="bottom"/>
          </w:tcPr>
          <w:p w14:paraId="44174384" w14:textId="3DDC25CC" w:rsidR="00EF4493" w:rsidRPr="002A3F01" w:rsidRDefault="00537BFF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6,530,334</w:t>
            </w:r>
          </w:p>
        </w:tc>
        <w:tc>
          <w:tcPr>
            <w:tcW w:w="1156" w:type="dxa"/>
            <w:vAlign w:val="bottom"/>
          </w:tcPr>
          <w:p w14:paraId="1EC4FDE5" w14:textId="11928A0C" w:rsidR="00EF4493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1</w:t>
            </w:r>
            <w:r>
              <w:rPr>
                <w:rFonts w:ascii="BrowalliaUPC" w:hAnsi="BrowalliaUPC" w:cs="BrowalliaUPC"/>
                <w:sz w:val="22"/>
                <w:szCs w:val="22"/>
              </w:rPr>
              <w:t>,996,841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</w:p>
        </w:tc>
        <w:tc>
          <w:tcPr>
            <w:tcW w:w="1260" w:type="dxa"/>
            <w:vAlign w:val="bottom"/>
          </w:tcPr>
          <w:p w14:paraId="4B85F858" w14:textId="7F012FC7" w:rsidR="00EF4493" w:rsidRPr="00CD4FB0" w:rsidRDefault="00537BFF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20,912,394</w:t>
            </w:r>
          </w:p>
        </w:tc>
      </w:tr>
      <w:tr w:rsidR="00EF4493" w:rsidRPr="00CD4FB0" w14:paraId="52A26FBA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0B8147EC" w14:textId="77777777" w:rsidR="00EF4493" w:rsidRPr="00CD4FB0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0BF3358B" w14:textId="2672946B" w:rsidR="00EF4493" w:rsidRPr="00CD4FB0" w:rsidRDefault="00EF4493" w:rsidP="00E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19"/>
                <w:tab w:val="left" w:pos="742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     </w:t>
            </w:r>
            <w:r w:rsidR="001855C1">
              <w:rPr>
                <w:rFonts w:ascii="BrowalliaUPC" w:hAnsi="BrowalliaUPC" w:cs="BrowalliaUPC"/>
                <w:sz w:val="22"/>
                <w:szCs w:val="22"/>
              </w:rPr>
              <w:t xml:space="preserve">  </w:t>
            </w:r>
            <w:r>
              <w:rPr>
                <w:rFonts w:ascii="BrowalliaUPC" w:hAnsi="BrowalliaUPC" w:cs="BrowalliaUPC"/>
                <w:sz w:val="22"/>
                <w:szCs w:val="22"/>
              </w:rPr>
              <w:t xml:space="preserve">     -</w:t>
            </w:r>
          </w:p>
        </w:tc>
        <w:tc>
          <w:tcPr>
            <w:tcW w:w="1135" w:type="dxa"/>
            <w:vAlign w:val="bottom"/>
          </w:tcPr>
          <w:p w14:paraId="0C59D317" w14:textId="4B9510FC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(31,779)</w:t>
            </w:r>
          </w:p>
        </w:tc>
        <w:tc>
          <w:tcPr>
            <w:tcW w:w="1134" w:type="dxa"/>
            <w:vAlign w:val="bottom"/>
          </w:tcPr>
          <w:p w14:paraId="6D03D8AB" w14:textId="3DAB25AE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(13,</w:t>
            </w:r>
            <w:r w:rsidR="002A374F">
              <w:rPr>
                <w:rFonts w:ascii="BrowalliaUPC" w:hAnsi="BrowalliaUPC" w:cs="BrowalliaUPC"/>
                <w:sz w:val="22"/>
                <w:szCs w:val="22"/>
              </w:rPr>
              <w:t>070,289</w:t>
            </w:r>
            <w:r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479C049E" w14:textId="5E83B9DB" w:rsidR="00EF4493" w:rsidRPr="00CB126E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0366D7">
              <w:rPr>
                <w:rFonts w:ascii="BrowalliaUPC" w:hAnsi="BrowalliaUPC" w:cs="BrowalliaUPC"/>
                <w:sz w:val="22"/>
                <w:szCs w:val="22"/>
                <w:lang w:val="en-GB"/>
              </w:rPr>
              <w:t>(24,963)</w:t>
            </w:r>
          </w:p>
        </w:tc>
        <w:tc>
          <w:tcPr>
            <w:tcW w:w="992" w:type="dxa"/>
            <w:vAlign w:val="bottom"/>
          </w:tcPr>
          <w:p w14:paraId="4769FBD6" w14:textId="254CA48E" w:rsidR="00EF4493" w:rsidRPr="00DB505C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(27,819)</w:t>
            </w:r>
          </w:p>
        </w:tc>
        <w:tc>
          <w:tcPr>
            <w:tcW w:w="1134" w:type="dxa"/>
            <w:vAlign w:val="bottom"/>
          </w:tcPr>
          <w:p w14:paraId="47EF23CC" w14:textId="2A8B4059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(578,006)</w:t>
            </w:r>
          </w:p>
        </w:tc>
        <w:tc>
          <w:tcPr>
            <w:tcW w:w="1296" w:type="dxa"/>
            <w:vAlign w:val="bottom"/>
          </w:tcPr>
          <w:p w14:paraId="3C3D27E5" w14:textId="49A76678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(55,669)</w:t>
            </w:r>
          </w:p>
        </w:tc>
        <w:tc>
          <w:tcPr>
            <w:tcW w:w="1233" w:type="dxa"/>
            <w:vAlign w:val="bottom"/>
          </w:tcPr>
          <w:p w14:paraId="11304D6B" w14:textId="6BF105B2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(2,440,076)</w:t>
            </w:r>
          </w:p>
        </w:tc>
        <w:tc>
          <w:tcPr>
            <w:tcW w:w="1156" w:type="dxa"/>
          </w:tcPr>
          <w:p w14:paraId="4578368E" w14:textId="1802952F" w:rsidR="00EF4493" w:rsidRPr="00EF4493" w:rsidRDefault="00EF4493" w:rsidP="00EF44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0516B174" w14:textId="24BCE0F3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(16,</w:t>
            </w:r>
            <w:r w:rsidR="002A374F">
              <w:rPr>
                <w:rFonts w:ascii="BrowalliaUPC" w:hAnsi="BrowalliaUPC" w:cs="BrowalliaUPC"/>
                <w:sz w:val="22"/>
                <w:szCs w:val="22"/>
              </w:rPr>
              <w:t>228,</w:t>
            </w:r>
            <w:r w:rsidR="00D86E86">
              <w:rPr>
                <w:rFonts w:ascii="BrowalliaUPC" w:hAnsi="BrowalliaUPC" w:cs="BrowalliaUPC"/>
                <w:sz w:val="22"/>
                <w:szCs w:val="22"/>
              </w:rPr>
              <w:t>601</w:t>
            </w:r>
            <w:r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492507" w:rsidRPr="00CD4FB0" w14:paraId="56E3DAF3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3CA52270" w14:textId="77777777" w:rsidR="00492507" w:rsidRPr="00CD4FB0" w:rsidRDefault="00492507" w:rsidP="0049250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โอนสินค้าคงเหลือเป็นสินทรัพย์</w:t>
            </w:r>
          </w:p>
        </w:tc>
        <w:tc>
          <w:tcPr>
            <w:tcW w:w="1275" w:type="dxa"/>
            <w:vAlign w:val="bottom"/>
          </w:tcPr>
          <w:p w14:paraId="67479D43" w14:textId="6C19E316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745"/>
              </w:tabs>
              <w:spacing w:line="240" w:lineRule="auto"/>
              <w:ind w:left="180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="001855C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-</w:t>
            </w:r>
          </w:p>
        </w:tc>
        <w:tc>
          <w:tcPr>
            <w:tcW w:w="1135" w:type="dxa"/>
            <w:vAlign w:val="bottom"/>
          </w:tcPr>
          <w:p w14:paraId="416905E8" w14:textId="184F9AD5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1134" w:type="dxa"/>
            <w:vAlign w:val="bottom"/>
          </w:tcPr>
          <w:p w14:paraId="751464B4" w14:textId="29707398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 4,290,853</w:t>
            </w:r>
          </w:p>
        </w:tc>
        <w:tc>
          <w:tcPr>
            <w:tcW w:w="1134" w:type="dxa"/>
            <w:vAlign w:val="bottom"/>
          </w:tcPr>
          <w:p w14:paraId="2A683BE9" w14:textId="5A4DA6AE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7BCF307C" w14:textId="54592E38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5683F2E4" w14:textId="4358061F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09F9C2" w14:textId="51E30052" w:rsidR="00492507" w:rsidRPr="00F94E7D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 -</w:t>
            </w:r>
          </w:p>
        </w:tc>
        <w:tc>
          <w:tcPr>
            <w:tcW w:w="1233" w:type="dxa"/>
            <w:vAlign w:val="bottom"/>
          </w:tcPr>
          <w:p w14:paraId="5CBF54A7" w14:textId="6D7902AF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1,010,084           </w:t>
            </w:r>
          </w:p>
        </w:tc>
        <w:tc>
          <w:tcPr>
            <w:tcW w:w="1156" w:type="dxa"/>
          </w:tcPr>
          <w:p w14:paraId="4F0475C3" w14:textId="240E57B8" w:rsidR="00492507" w:rsidRPr="00EF4493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331F67F4" w14:textId="67AF20FD" w:rsidR="00492507" w:rsidRPr="00CD4FB0" w:rsidRDefault="00492507" w:rsidP="00492507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 5,300,937</w:t>
            </w:r>
          </w:p>
        </w:tc>
      </w:tr>
      <w:tr w:rsidR="0078523B" w:rsidRPr="00CD4FB0" w14:paraId="26CC6BBA" w14:textId="77777777" w:rsidTr="0078523B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E5377E9" w14:textId="6FE678EF" w:rsidR="0078523B" w:rsidRPr="00CD4FB0" w:rsidRDefault="0078523B" w:rsidP="0078523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bottom"/>
          </w:tcPr>
          <w:p w14:paraId="13FD3ECC" w14:textId="3963B244" w:rsidR="0078523B" w:rsidRPr="00CD4FB0" w:rsidRDefault="00A603E6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1</w:t>
            </w:r>
            <w:r w:rsidR="00CD6750">
              <w:rPr>
                <w:rFonts w:ascii="BrowalliaUPC" w:hAnsi="BrowalliaUPC" w:cs="BrowalliaUPC"/>
                <w:sz w:val="22"/>
                <w:szCs w:val="22"/>
              </w:rPr>
              <w:t>2,301,018</w:t>
            </w:r>
          </w:p>
        </w:tc>
        <w:tc>
          <w:tcPr>
            <w:tcW w:w="1135" w:type="dxa"/>
            <w:vAlign w:val="bottom"/>
          </w:tcPr>
          <w:p w14:paraId="755ED3D3" w14:textId="192B322B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8,009,470</w:t>
            </w:r>
          </w:p>
        </w:tc>
        <w:tc>
          <w:tcPr>
            <w:tcW w:w="1134" w:type="dxa"/>
            <w:vAlign w:val="bottom"/>
          </w:tcPr>
          <w:p w14:paraId="51F13CF0" w14:textId="6CF66F18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110,1</w:t>
            </w:r>
            <w:r w:rsidR="002A374F">
              <w:rPr>
                <w:rFonts w:ascii="BrowalliaUPC" w:hAnsi="BrowalliaUPC" w:cs="BrowalliaUPC"/>
                <w:sz w:val="22"/>
                <w:szCs w:val="22"/>
                <w:lang w:val="en-GB"/>
              </w:rPr>
              <w:t>61,419</w:t>
            </w:r>
          </w:p>
        </w:tc>
        <w:tc>
          <w:tcPr>
            <w:tcW w:w="1134" w:type="dxa"/>
            <w:vAlign w:val="bottom"/>
          </w:tcPr>
          <w:p w14:paraId="2EBBA39F" w14:textId="3F3E7F1D" w:rsidR="0078523B" w:rsidRPr="00FA2B8E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3,702,16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0</w:t>
            </w:r>
          </w:p>
        </w:tc>
        <w:tc>
          <w:tcPr>
            <w:tcW w:w="992" w:type="dxa"/>
            <w:vAlign w:val="bottom"/>
          </w:tcPr>
          <w:p w14:paraId="6F80DBD5" w14:textId="03BBA48C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2,284,472</w:t>
            </w:r>
          </w:p>
        </w:tc>
        <w:tc>
          <w:tcPr>
            <w:tcW w:w="1134" w:type="dxa"/>
            <w:vAlign w:val="bottom"/>
          </w:tcPr>
          <w:p w14:paraId="3D7E68C0" w14:textId="6D0055FD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9,491,755</w:t>
            </w:r>
          </w:p>
        </w:tc>
        <w:tc>
          <w:tcPr>
            <w:tcW w:w="1296" w:type="dxa"/>
            <w:vAlign w:val="bottom"/>
          </w:tcPr>
          <w:p w14:paraId="358556A8" w14:textId="73C2AA96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4,137,205</w:t>
            </w:r>
          </w:p>
        </w:tc>
        <w:tc>
          <w:tcPr>
            <w:tcW w:w="1233" w:type="dxa"/>
            <w:vAlign w:val="bottom"/>
          </w:tcPr>
          <w:p w14:paraId="575A3AC1" w14:textId="0936BF97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21,318,154</w:t>
            </w:r>
          </w:p>
        </w:tc>
        <w:tc>
          <w:tcPr>
            <w:tcW w:w="1156" w:type="dxa"/>
            <w:vAlign w:val="bottom"/>
          </w:tcPr>
          <w:p w14:paraId="2C958D72" w14:textId="5AB5E0C9" w:rsidR="0078523B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1,996,841</w:t>
            </w:r>
          </w:p>
        </w:tc>
        <w:tc>
          <w:tcPr>
            <w:tcW w:w="1260" w:type="dxa"/>
            <w:vAlign w:val="bottom"/>
          </w:tcPr>
          <w:p w14:paraId="3B8CE225" w14:textId="0224A6C8" w:rsidR="0078523B" w:rsidRPr="00CD4FB0" w:rsidRDefault="0078523B" w:rsidP="0078523B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173,</w:t>
            </w:r>
            <w:r w:rsidR="002A374F">
              <w:rPr>
                <w:rFonts w:ascii="BrowalliaUPC" w:hAnsi="BrowalliaUPC" w:cs="BrowalliaUPC"/>
                <w:sz w:val="22"/>
                <w:szCs w:val="22"/>
              </w:rPr>
              <w:t>402,494</w:t>
            </w:r>
          </w:p>
        </w:tc>
      </w:tr>
      <w:tr w:rsidR="00EF4493" w:rsidRPr="00CD4FB0" w14:paraId="015D477A" w14:textId="77777777" w:rsidTr="008A1C1A">
        <w:trPr>
          <w:cantSplit/>
          <w:trHeight w:val="278"/>
        </w:trPr>
        <w:tc>
          <w:tcPr>
            <w:tcW w:w="2690" w:type="dxa"/>
          </w:tcPr>
          <w:p w14:paraId="0B4D8096" w14:textId="77777777" w:rsidR="00EF4493" w:rsidRPr="00CD4FB0" w:rsidRDefault="00EF4493" w:rsidP="00EF449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F829D2C" w14:textId="77777777" w:rsidR="00EF4493" w:rsidRPr="00CD4FB0" w:rsidRDefault="00EF4493" w:rsidP="00EF449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70D47414" w14:textId="77777777" w:rsidR="00EF4493" w:rsidRPr="00CD4FB0" w:rsidRDefault="00EF4493" w:rsidP="00EF449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760DF7" w14:textId="77777777" w:rsidR="00EF4493" w:rsidRPr="00CD4FB0" w:rsidRDefault="00EF4493" w:rsidP="00EF449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</w:tcPr>
          <w:p w14:paraId="69D5F308" w14:textId="77777777" w:rsidR="00EF4493" w:rsidRPr="00CD4FB0" w:rsidRDefault="00EF4493" w:rsidP="00EF449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085" w:type="dxa"/>
            <w:gridSpan w:val="7"/>
            <w:vAlign w:val="bottom"/>
          </w:tcPr>
          <w:p w14:paraId="49028962" w14:textId="178BD0CC" w:rsidR="00EF4493" w:rsidRPr="00CD4FB0" w:rsidRDefault="00EF4493" w:rsidP="00EF4493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58E6706C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28BC2BF" w14:textId="77777777" w:rsidR="00EF4493" w:rsidRPr="00CD4FB0" w:rsidRDefault="00EF4493" w:rsidP="00EF449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5" w:type="dxa"/>
            <w:vAlign w:val="bottom"/>
          </w:tcPr>
          <w:p w14:paraId="7FFD3ECA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5" w:type="dxa"/>
            <w:vAlign w:val="bottom"/>
          </w:tcPr>
          <w:p w14:paraId="315ED45B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1E05731D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21DE106" w14:textId="77777777" w:rsidR="00EF4493" w:rsidRPr="00CD4FB0" w:rsidRDefault="00EF4493" w:rsidP="00EF4493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5F4E7393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FB4CAC8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96" w:type="dxa"/>
            <w:vAlign w:val="bottom"/>
          </w:tcPr>
          <w:p w14:paraId="35D44894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33" w:type="dxa"/>
            <w:vAlign w:val="bottom"/>
          </w:tcPr>
          <w:p w14:paraId="2BF11B27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156" w:type="dxa"/>
          </w:tcPr>
          <w:p w14:paraId="4B81A82C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5BAB6249" w14:textId="1900B738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</w:tr>
      <w:tr w:rsidR="00732012" w:rsidRPr="00CD4FB0" w14:paraId="6158F0B0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1CB2C6E6" w14:textId="1D3EB0FE" w:rsidR="00732012" w:rsidRPr="00CD4FB0" w:rsidRDefault="00732012" w:rsidP="0073201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bottom"/>
          </w:tcPr>
          <w:p w14:paraId="5C7F827A" w14:textId="036B1475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635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51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135" w:type="dxa"/>
            <w:vAlign w:val="bottom"/>
          </w:tcPr>
          <w:p w14:paraId="22BD7736" w14:textId="3DFC7783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392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470</w:t>
            </w:r>
          </w:p>
        </w:tc>
        <w:tc>
          <w:tcPr>
            <w:tcW w:w="1134" w:type="dxa"/>
            <w:vAlign w:val="bottom"/>
          </w:tcPr>
          <w:p w14:paraId="599313E1" w14:textId="1981C079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964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21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14:paraId="7A6E8097" w14:textId="21C19A4E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974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432</w:t>
            </w:r>
          </w:p>
        </w:tc>
        <w:tc>
          <w:tcPr>
            <w:tcW w:w="992" w:type="dxa"/>
            <w:vAlign w:val="bottom"/>
          </w:tcPr>
          <w:p w14:paraId="7C482999" w14:textId="1B496C98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033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50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7770BF73" w14:textId="6AD7B6EB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5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134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264</w:t>
            </w:r>
          </w:p>
        </w:tc>
        <w:tc>
          <w:tcPr>
            <w:tcW w:w="1296" w:type="dxa"/>
            <w:vAlign w:val="bottom"/>
          </w:tcPr>
          <w:p w14:paraId="3B6D9C22" w14:textId="70913BF2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166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802</w:t>
            </w:r>
          </w:p>
        </w:tc>
        <w:tc>
          <w:tcPr>
            <w:tcW w:w="1233" w:type="dxa"/>
            <w:vAlign w:val="bottom"/>
          </w:tcPr>
          <w:p w14:paraId="770B99D7" w14:textId="0EB5A662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097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44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156" w:type="dxa"/>
          </w:tcPr>
          <w:p w14:paraId="3B7F6E4F" w14:textId="161E70F4" w:rsidR="00732012" w:rsidRPr="00732012" w:rsidRDefault="00732012" w:rsidP="00732012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1319D6FA" w14:textId="1174737E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74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398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644</w:t>
            </w:r>
          </w:p>
        </w:tc>
      </w:tr>
      <w:tr w:rsidR="00732012" w:rsidRPr="00CD4FB0" w14:paraId="019693CE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45B24DE" w14:textId="77777777" w:rsidR="00732012" w:rsidRPr="00CD4FB0" w:rsidRDefault="00732012" w:rsidP="0073201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16D975B8" w14:textId="065DE3E4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3,017,005</w:t>
            </w:r>
          </w:p>
        </w:tc>
        <w:tc>
          <w:tcPr>
            <w:tcW w:w="1135" w:type="dxa"/>
            <w:vAlign w:val="bottom"/>
          </w:tcPr>
          <w:p w14:paraId="2F85DBDA" w14:textId="5AFC529B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965,113</w:t>
            </w:r>
          </w:p>
        </w:tc>
        <w:tc>
          <w:tcPr>
            <w:tcW w:w="1134" w:type="dxa"/>
            <w:vAlign w:val="bottom"/>
          </w:tcPr>
          <w:p w14:paraId="3D500307" w14:textId="1CF9E7AA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11,587,237</w:t>
            </w:r>
          </w:p>
        </w:tc>
        <w:tc>
          <w:tcPr>
            <w:tcW w:w="1134" w:type="dxa"/>
            <w:vAlign w:val="bottom"/>
          </w:tcPr>
          <w:p w14:paraId="4190EC4C" w14:textId="3A39390E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610,214</w:t>
            </w:r>
          </w:p>
        </w:tc>
        <w:tc>
          <w:tcPr>
            <w:tcW w:w="992" w:type="dxa"/>
            <w:vAlign w:val="bottom"/>
          </w:tcPr>
          <w:p w14:paraId="6FC607C2" w14:textId="404E8ED3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353,406</w:t>
            </w:r>
          </w:p>
        </w:tc>
        <w:tc>
          <w:tcPr>
            <w:tcW w:w="1134" w:type="dxa"/>
            <w:vAlign w:val="bottom"/>
          </w:tcPr>
          <w:p w14:paraId="1B2489C0" w14:textId="20CA0C19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1,958,836</w:t>
            </w:r>
          </w:p>
        </w:tc>
        <w:tc>
          <w:tcPr>
            <w:tcW w:w="1296" w:type="dxa"/>
            <w:vAlign w:val="bottom"/>
          </w:tcPr>
          <w:p w14:paraId="63C5505B" w14:textId="023ECD96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591,772</w:t>
            </w:r>
          </w:p>
        </w:tc>
        <w:tc>
          <w:tcPr>
            <w:tcW w:w="1233" w:type="dxa"/>
            <w:vAlign w:val="bottom"/>
          </w:tcPr>
          <w:p w14:paraId="23A8A973" w14:textId="3E61B74D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4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,104,326</w:t>
            </w:r>
          </w:p>
        </w:tc>
        <w:tc>
          <w:tcPr>
            <w:tcW w:w="1156" w:type="dxa"/>
          </w:tcPr>
          <w:p w14:paraId="56D71EF3" w14:textId="28DFF8C3" w:rsidR="00732012" w:rsidRPr="00CD4FB0" w:rsidRDefault="00732012" w:rsidP="00732012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187953F5" w14:textId="235389B8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23,187,909</w:t>
            </w:r>
          </w:p>
        </w:tc>
      </w:tr>
      <w:tr w:rsidR="00613B1D" w:rsidRPr="00CD4FB0" w14:paraId="6B345764" w14:textId="77777777" w:rsidTr="00F45311">
        <w:trPr>
          <w:gridAfter w:val="1"/>
          <w:wAfter w:w="14" w:type="dxa"/>
          <w:cantSplit/>
          <w:trHeight w:val="320"/>
        </w:trPr>
        <w:tc>
          <w:tcPr>
            <w:tcW w:w="2690" w:type="dxa"/>
          </w:tcPr>
          <w:p w14:paraId="6C123C3B" w14:textId="0E8F77F8" w:rsidR="00613B1D" w:rsidRPr="00CD4FB0" w:rsidRDefault="00613B1D" w:rsidP="00613B1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275" w:type="dxa"/>
            <w:vAlign w:val="bottom"/>
          </w:tcPr>
          <w:p w14:paraId="42C6A780" w14:textId="34A82D1F" w:rsidR="00613B1D" w:rsidRPr="00CD4FB0" w:rsidRDefault="00613B1D" w:rsidP="00613B1D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 w:rsidR="001855C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5A14A926" w14:textId="695E02F1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(1,047)</w:t>
            </w:r>
          </w:p>
        </w:tc>
        <w:tc>
          <w:tcPr>
            <w:tcW w:w="1134" w:type="dxa"/>
            <w:vAlign w:val="bottom"/>
          </w:tcPr>
          <w:p w14:paraId="65A9F3DD" w14:textId="56A3CA0A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(6,695,660)</w:t>
            </w:r>
          </w:p>
        </w:tc>
        <w:tc>
          <w:tcPr>
            <w:tcW w:w="1134" w:type="dxa"/>
            <w:vAlign w:val="bottom"/>
          </w:tcPr>
          <w:p w14:paraId="43FD560D" w14:textId="648AD073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(15,698)</w:t>
            </w:r>
          </w:p>
        </w:tc>
        <w:tc>
          <w:tcPr>
            <w:tcW w:w="992" w:type="dxa"/>
            <w:vAlign w:val="bottom"/>
          </w:tcPr>
          <w:p w14:paraId="68DB18B9" w14:textId="3C6BBE6B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(20,799)</w:t>
            </w:r>
          </w:p>
        </w:tc>
        <w:tc>
          <w:tcPr>
            <w:tcW w:w="1134" w:type="dxa"/>
            <w:vAlign w:val="bottom"/>
          </w:tcPr>
          <w:p w14:paraId="38504F8B" w14:textId="0C74E544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(708,377)</w:t>
            </w:r>
          </w:p>
        </w:tc>
        <w:tc>
          <w:tcPr>
            <w:tcW w:w="1296" w:type="dxa"/>
            <w:vAlign w:val="bottom"/>
          </w:tcPr>
          <w:p w14:paraId="7C085545" w14:textId="7B8C25BC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(33,936)</w:t>
            </w:r>
          </w:p>
        </w:tc>
        <w:tc>
          <w:tcPr>
            <w:tcW w:w="1233" w:type="dxa"/>
            <w:vAlign w:val="bottom"/>
          </w:tcPr>
          <w:p w14:paraId="5B26DF13" w14:textId="4A909ACD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(2,058,787)</w:t>
            </w:r>
          </w:p>
        </w:tc>
        <w:tc>
          <w:tcPr>
            <w:tcW w:w="1156" w:type="dxa"/>
          </w:tcPr>
          <w:p w14:paraId="174EF553" w14:textId="1B313F63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7D48C180" w14:textId="15E89954" w:rsidR="00613B1D" w:rsidRPr="00CD4FB0" w:rsidRDefault="00613B1D" w:rsidP="00613B1D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(9,534,304)</w:t>
            </w:r>
          </w:p>
        </w:tc>
      </w:tr>
      <w:tr w:rsidR="00732012" w:rsidRPr="00CD4FB0" w14:paraId="2DFDC0A4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520975F6" w14:textId="138C603C" w:rsidR="00732012" w:rsidRPr="00CD4FB0" w:rsidRDefault="00732012" w:rsidP="0073201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bottom"/>
          </w:tcPr>
          <w:p w14:paraId="5C91804E" w14:textId="2643B22F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8B528A">
              <w:rPr>
                <w:rFonts w:ascii="BrowalliaUPC" w:hAnsi="BrowalliaUPC" w:cs="BrowalliaUPC" w:hint="cs"/>
                <w:sz w:val="22"/>
                <w:szCs w:val="22"/>
              </w:rPr>
              <w:t>9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,652,519</w:t>
            </w:r>
          </w:p>
        </w:tc>
        <w:tc>
          <w:tcPr>
            <w:tcW w:w="1135" w:type="dxa"/>
            <w:vAlign w:val="bottom"/>
          </w:tcPr>
          <w:p w14:paraId="54F4279F" w14:textId="0E1771B2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2,356,536</w:t>
            </w:r>
          </w:p>
        </w:tc>
        <w:tc>
          <w:tcPr>
            <w:tcW w:w="1134" w:type="dxa"/>
            <w:vAlign w:val="bottom"/>
          </w:tcPr>
          <w:p w14:paraId="35A0DF32" w14:textId="34716B1E" w:rsidR="00732012" w:rsidRPr="00F95097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58,855,788</w:t>
            </w:r>
          </w:p>
        </w:tc>
        <w:tc>
          <w:tcPr>
            <w:tcW w:w="1134" w:type="dxa"/>
            <w:vAlign w:val="bottom"/>
          </w:tcPr>
          <w:p w14:paraId="779F523C" w14:textId="7E27333D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1,568,948</w:t>
            </w:r>
          </w:p>
        </w:tc>
        <w:tc>
          <w:tcPr>
            <w:tcW w:w="992" w:type="dxa"/>
            <w:vAlign w:val="bottom"/>
          </w:tcPr>
          <w:p w14:paraId="3622B62B" w14:textId="40E5A718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1,366,114</w:t>
            </w:r>
          </w:p>
        </w:tc>
        <w:tc>
          <w:tcPr>
            <w:tcW w:w="1134" w:type="dxa"/>
            <w:vAlign w:val="bottom"/>
          </w:tcPr>
          <w:p w14:paraId="6CB35886" w14:textId="454807FA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6,384,723</w:t>
            </w:r>
          </w:p>
        </w:tc>
        <w:tc>
          <w:tcPr>
            <w:tcW w:w="1296" w:type="dxa"/>
            <w:vAlign w:val="bottom"/>
          </w:tcPr>
          <w:p w14:paraId="375802C4" w14:textId="7766EDDD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2,724,638</w:t>
            </w:r>
          </w:p>
        </w:tc>
        <w:tc>
          <w:tcPr>
            <w:tcW w:w="1233" w:type="dxa"/>
            <w:vAlign w:val="bottom"/>
          </w:tcPr>
          <w:p w14:paraId="466EFD3B" w14:textId="42C034A4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5,142,983</w:t>
            </w:r>
          </w:p>
        </w:tc>
        <w:tc>
          <w:tcPr>
            <w:tcW w:w="1156" w:type="dxa"/>
          </w:tcPr>
          <w:p w14:paraId="496B4207" w14:textId="325503A7" w:rsidR="00732012" w:rsidRPr="00CD4FB0" w:rsidRDefault="00732012" w:rsidP="00732012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2AF5AD15" w14:textId="731D62FC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88,052,249</w:t>
            </w:r>
          </w:p>
        </w:tc>
      </w:tr>
      <w:tr w:rsidR="00732012" w:rsidRPr="00CD4FB0" w14:paraId="19DFB75F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7DEF1DA" w14:textId="77777777" w:rsidR="00732012" w:rsidRPr="00CD4FB0" w:rsidRDefault="00732012" w:rsidP="0073201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4C57C00A" w14:textId="36C1AACC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1,841,366</w:t>
            </w:r>
          </w:p>
        </w:tc>
        <w:tc>
          <w:tcPr>
            <w:tcW w:w="1135" w:type="dxa"/>
            <w:vAlign w:val="bottom"/>
          </w:tcPr>
          <w:p w14:paraId="5D6F1EB7" w14:textId="228B8E1C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1,320,741</w:t>
            </w:r>
          </w:p>
        </w:tc>
        <w:tc>
          <w:tcPr>
            <w:tcW w:w="1134" w:type="dxa"/>
            <w:vAlign w:val="bottom"/>
          </w:tcPr>
          <w:p w14:paraId="0AFA3F94" w14:textId="0D0BB5D9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11,086,748</w:t>
            </w:r>
          </w:p>
        </w:tc>
        <w:tc>
          <w:tcPr>
            <w:tcW w:w="1134" w:type="dxa"/>
            <w:vAlign w:val="bottom"/>
          </w:tcPr>
          <w:p w14:paraId="3D65D63A" w14:textId="5DCD6123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647,327</w:t>
            </w:r>
          </w:p>
        </w:tc>
        <w:tc>
          <w:tcPr>
            <w:tcW w:w="992" w:type="dxa"/>
            <w:vAlign w:val="bottom"/>
          </w:tcPr>
          <w:p w14:paraId="06D83129" w14:textId="5AFDD3C7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313,719</w:t>
            </w:r>
          </w:p>
        </w:tc>
        <w:tc>
          <w:tcPr>
            <w:tcW w:w="1134" w:type="dxa"/>
            <w:vAlign w:val="bottom"/>
          </w:tcPr>
          <w:p w14:paraId="2EE2AD50" w14:textId="3C12CD6A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1,630,483</w:t>
            </w:r>
          </w:p>
        </w:tc>
        <w:tc>
          <w:tcPr>
            <w:tcW w:w="1296" w:type="dxa"/>
            <w:vAlign w:val="bottom"/>
          </w:tcPr>
          <w:p w14:paraId="491FB17A" w14:textId="16645C8E" w:rsidR="00732012" w:rsidRPr="00CD4FB0" w:rsidRDefault="00732012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534,211</w:t>
            </w:r>
          </w:p>
        </w:tc>
        <w:tc>
          <w:tcPr>
            <w:tcW w:w="1233" w:type="dxa"/>
            <w:vAlign w:val="bottom"/>
          </w:tcPr>
          <w:p w14:paraId="5FE85FDF" w14:textId="7B8D2F8B" w:rsidR="00732012" w:rsidRPr="00CD4FB0" w:rsidRDefault="00ED5081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5,</w:t>
            </w:r>
            <w:r w:rsidR="006E5A32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="00747494">
              <w:rPr>
                <w:rFonts w:ascii="BrowalliaUPC" w:hAnsi="BrowalliaUPC" w:cs="BrowalliaUPC"/>
                <w:sz w:val="22"/>
                <w:szCs w:val="22"/>
              </w:rPr>
              <w:t>58,725</w:t>
            </w:r>
          </w:p>
        </w:tc>
        <w:tc>
          <w:tcPr>
            <w:tcW w:w="1156" w:type="dxa"/>
          </w:tcPr>
          <w:p w14:paraId="4A89221F" w14:textId="0279DCC3" w:rsidR="00732012" w:rsidRDefault="00732012" w:rsidP="00732012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2E3F2" w14:textId="556F7C8C" w:rsidR="00732012" w:rsidRPr="00CD4FB0" w:rsidRDefault="00ED5081" w:rsidP="00732012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747494">
              <w:rPr>
                <w:rFonts w:ascii="BrowalliaUPC" w:hAnsi="BrowalliaUPC" w:cs="BrowalliaUPC"/>
                <w:sz w:val="22"/>
                <w:szCs w:val="22"/>
                <w:lang w:val="en-GB"/>
              </w:rPr>
              <w:t>2,833,320</w:t>
            </w:r>
          </w:p>
        </w:tc>
      </w:tr>
      <w:tr w:rsidR="00732012" w:rsidRPr="00CD4FB0" w14:paraId="4FB6C824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368A861D" w14:textId="77777777" w:rsidR="00732012" w:rsidRPr="00CD4FB0" w:rsidRDefault="00732012" w:rsidP="0073201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1275" w:type="dxa"/>
            <w:vAlign w:val="bottom"/>
          </w:tcPr>
          <w:p w14:paraId="3EE76405" w14:textId="19AA7BBD" w:rsidR="00732012" w:rsidRPr="00CD4FB0" w:rsidRDefault="00732012" w:rsidP="00BD2107">
            <w:pPr>
              <w:pBdr>
                <w:bottom w:val="single" w:sz="4" w:space="1" w:color="auto"/>
              </w:pBdr>
              <w:tabs>
                <w:tab w:val="clear" w:pos="680"/>
                <w:tab w:val="left" w:pos="636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 </w:t>
            </w:r>
            <w:r w:rsidR="001855C1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1135" w:type="dxa"/>
            <w:vAlign w:val="bottom"/>
          </w:tcPr>
          <w:p w14:paraId="4DF4DDB2" w14:textId="0766D63F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(19,532)</w:t>
            </w:r>
          </w:p>
        </w:tc>
        <w:tc>
          <w:tcPr>
            <w:tcW w:w="1134" w:type="dxa"/>
            <w:vAlign w:val="bottom"/>
          </w:tcPr>
          <w:p w14:paraId="45E9D340" w14:textId="3C8D9C52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(9,</w:t>
            </w:r>
            <w:r w:rsidR="002A374F">
              <w:rPr>
                <w:rFonts w:ascii="BrowalliaUPC" w:hAnsi="BrowalliaUPC" w:cs="BrowalliaUPC"/>
                <w:sz w:val="22"/>
                <w:szCs w:val="22"/>
                <w:lang w:val="en-GB"/>
              </w:rPr>
              <w:t>652,179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365A1312" w14:textId="5246DC7E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(21,638)</w:t>
            </w:r>
          </w:p>
        </w:tc>
        <w:tc>
          <w:tcPr>
            <w:tcW w:w="992" w:type="dxa"/>
            <w:vAlign w:val="bottom"/>
          </w:tcPr>
          <w:p w14:paraId="389A64B1" w14:textId="65EF425A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(27,810)</w:t>
            </w:r>
          </w:p>
        </w:tc>
        <w:tc>
          <w:tcPr>
            <w:tcW w:w="1134" w:type="dxa"/>
            <w:vAlign w:val="bottom"/>
          </w:tcPr>
          <w:p w14:paraId="1615BB43" w14:textId="63FEF39C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(563,409)</w:t>
            </w:r>
          </w:p>
        </w:tc>
        <w:tc>
          <w:tcPr>
            <w:tcW w:w="1296" w:type="dxa"/>
            <w:vAlign w:val="bottom"/>
          </w:tcPr>
          <w:p w14:paraId="5ABDAE76" w14:textId="623576A4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(48,587)</w:t>
            </w:r>
          </w:p>
        </w:tc>
        <w:tc>
          <w:tcPr>
            <w:tcW w:w="1233" w:type="dxa"/>
            <w:vAlign w:val="bottom"/>
          </w:tcPr>
          <w:p w14:paraId="39DADCC1" w14:textId="324DA61A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(115</w:t>
            </w:r>
            <w:r w:rsidR="00747494">
              <w:rPr>
                <w:rFonts w:ascii="BrowalliaUPC" w:hAnsi="BrowalliaUPC" w:cs="BrowalliaUPC"/>
                <w:sz w:val="22"/>
                <w:szCs w:val="22"/>
                <w:lang w:val="en-GB"/>
              </w:rPr>
              <w:t>,760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156" w:type="dxa"/>
          </w:tcPr>
          <w:p w14:paraId="1E3645E7" w14:textId="43D44F66" w:rsidR="00732012" w:rsidRDefault="00732012" w:rsidP="00D016C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</w:t>
            </w:r>
            <w:r w:rsidR="00D016CA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53A392" w14:textId="54A11756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(10,</w:t>
            </w:r>
            <w:r w:rsidR="002A374F">
              <w:rPr>
                <w:rFonts w:ascii="BrowalliaUPC" w:hAnsi="BrowalliaUPC" w:cs="BrowalliaUPC"/>
                <w:sz w:val="22"/>
                <w:szCs w:val="22"/>
                <w:lang w:val="en-GB"/>
              </w:rPr>
              <w:t>448,915</w:t>
            </w: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732012" w:rsidRPr="00CD4FB0" w14:paraId="4C7B8FF9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3228FE72" w14:textId="492A5B83" w:rsidR="00732012" w:rsidRPr="00CD4FB0" w:rsidRDefault="00732012" w:rsidP="0073201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bottom"/>
          </w:tcPr>
          <w:p w14:paraId="28ACB5DC" w14:textId="0BAF8A79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11,493,885</w:t>
            </w:r>
          </w:p>
        </w:tc>
        <w:tc>
          <w:tcPr>
            <w:tcW w:w="1135" w:type="dxa"/>
            <w:vAlign w:val="bottom"/>
          </w:tcPr>
          <w:p w14:paraId="04C98B6C" w14:textId="7F570F24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3,657,745</w:t>
            </w:r>
          </w:p>
        </w:tc>
        <w:tc>
          <w:tcPr>
            <w:tcW w:w="1134" w:type="dxa"/>
            <w:vAlign w:val="bottom"/>
          </w:tcPr>
          <w:p w14:paraId="42F66130" w14:textId="4F47EED5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60,2</w:t>
            </w:r>
            <w:r w:rsidR="00D27B40">
              <w:rPr>
                <w:rFonts w:ascii="BrowalliaUPC" w:hAnsi="BrowalliaUPC" w:cs="BrowalliaUPC"/>
                <w:sz w:val="22"/>
                <w:szCs w:val="22"/>
              </w:rPr>
              <w:t>90,357</w:t>
            </w:r>
          </w:p>
        </w:tc>
        <w:tc>
          <w:tcPr>
            <w:tcW w:w="1134" w:type="dxa"/>
            <w:vAlign w:val="bottom"/>
          </w:tcPr>
          <w:p w14:paraId="00FB35B3" w14:textId="2BE74E71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2,194,637</w:t>
            </w:r>
          </w:p>
        </w:tc>
        <w:tc>
          <w:tcPr>
            <w:tcW w:w="992" w:type="dxa"/>
            <w:vAlign w:val="bottom"/>
          </w:tcPr>
          <w:p w14:paraId="4047BD8A" w14:textId="0347AB53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1,652,023</w:t>
            </w:r>
          </w:p>
        </w:tc>
        <w:tc>
          <w:tcPr>
            <w:tcW w:w="1134" w:type="dxa"/>
            <w:vAlign w:val="bottom"/>
          </w:tcPr>
          <w:p w14:paraId="1B3F22BD" w14:textId="3FD573A5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7,451,797</w:t>
            </w:r>
          </w:p>
        </w:tc>
        <w:tc>
          <w:tcPr>
            <w:tcW w:w="1296" w:type="dxa"/>
            <w:vAlign w:val="bottom"/>
          </w:tcPr>
          <w:p w14:paraId="6024762A" w14:textId="15641AD7" w:rsidR="00732012" w:rsidRPr="00ED5081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3,210,262</w:t>
            </w:r>
          </w:p>
        </w:tc>
        <w:tc>
          <w:tcPr>
            <w:tcW w:w="1233" w:type="dxa"/>
            <w:vAlign w:val="bottom"/>
          </w:tcPr>
          <w:p w14:paraId="71D60A5D" w14:textId="1497EDC6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10,485,948</w:t>
            </w:r>
          </w:p>
        </w:tc>
        <w:tc>
          <w:tcPr>
            <w:tcW w:w="1156" w:type="dxa"/>
          </w:tcPr>
          <w:p w14:paraId="3938ED9F" w14:textId="3F1F30FB" w:rsidR="00732012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3B587B36" w14:textId="4F413131" w:rsidR="00732012" w:rsidRPr="00CD4FB0" w:rsidRDefault="00732012" w:rsidP="00732012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100,</w:t>
            </w:r>
            <w:r w:rsidR="002A374F">
              <w:rPr>
                <w:rFonts w:ascii="BrowalliaUPC" w:hAnsi="BrowalliaUPC" w:cs="BrowalliaUPC"/>
                <w:sz w:val="22"/>
                <w:szCs w:val="22"/>
                <w:lang w:val="en-GB"/>
              </w:rPr>
              <w:t>436,654</w:t>
            </w:r>
          </w:p>
        </w:tc>
      </w:tr>
      <w:tr w:rsidR="00EF4493" w:rsidRPr="00CD4FB0" w14:paraId="517F979B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60AEC5AA" w14:textId="77777777" w:rsidR="00EF4493" w:rsidRPr="00CD4FB0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06A2B816" w14:textId="75D3B8DF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2B7CCFC0" w14:textId="4C9E73F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3AD595" w14:textId="2AC7C35C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6220B75A" w14:textId="3576D4A0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C26EC36" w14:textId="0D634C6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409867" w14:textId="68AE9A53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37783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6CACE375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151EBD92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F9EFDE9" w14:textId="40263728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3089AB59" w14:textId="77777777" w:rsidTr="008A1C1A">
        <w:trPr>
          <w:gridAfter w:val="1"/>
          <w:wAfter w:w="14" w:type="dxa"/>
          <w:cantSplit/>
          <w:trHeight w:val="307"/>
        </w:trPr>
        <w:tc>
          <w:tcPr>
            <w:tcW w:w="2690" w:type="dxa"/>
          </w:tcPr>
          <w:p w14:paraId="36C1E09B" w14:textId="77777777" w:rsidR="00EF4493" w:rsidRPr="00CD4FB0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6D2653D" w14:textId="4CA9DBAD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1082A137" w14:textId="73EFAC1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6F7C77" w14:textId="771ECEC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1606D7FF" w14:textId="76034945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F99015E" w14:textId="78F8A5F3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D641AC" w14:textId="566843AA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A24B1B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6E285307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401547E1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C061614" w14:textId="40776973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2E16DD13" w14:textId="77777777" w:rsidTr="008A1C1A">
        <w:trPr>
          <w:gridAfter w:val="1"/>
          <w:wAfter w:w="14" w:type="dxa"/>
          <w:cantSplit/>
          <w:trHeight w:val="283"/>
        </w:trPr>
        <w:tc>
          <w:tcPr>
            <w:tcW w:w="2690" w:type="dxa"/>
          </w:tcPr>
          <w:p w14:paraId="62E535FD" w14:textId="7D4DE8BE" w:rsidR="00EF4493" w:rsidRPr="00CD4FB0" w:rsidRDefault="00EF4493" w:rsidP="00EF449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37F180A1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46E06067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8DF26F0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3E57EA9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638D91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ECE39B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E47724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</w:tcPr>
          <w:p w14:paraId="1EBB8502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0433A402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AEA6AFB" w14:textId="2C604494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3B9D424A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4A9845E4" w14:textId="30E6C1AD" w:rsidR="00EF4493" w:rsidRPr="00CD4FB0" w:rsidRDefault="00EF4493" w:rsidP="00EF449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5" w:type="dxa"/>
            <w:vAlign w:val="bottom"/>
          </w:tcPr>
          <w:p w14:paraId="35F3AE92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607CF23A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465771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3963C91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59E5BA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2EA208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0AE59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</w:tcPr>
          <w:p w14:paraId="3417E100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0002D403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31F877B" w14:textId="2B9B4DC2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492507" w:rsidRPr="00CD4FB0" w14:paraId="671C8FC7" w14:textId="77777777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3E2BFD17" w14:textId="2732ED33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bottom"/>
          </w:tcPr>
          <w:p w14:paraId="0AAD39F7" w14:textId="72A531E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32956B75" w14:textId="4677CA8D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5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9484039" w14:textId="7CA24B1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  <w:tc>
          <w:tcPr>
            <w:tcW w:w="1134" w:type="dxa"/>
            <w:vAlign w:val="bottom"/>
          </w:tcPr>
          <w:p w14:paraId="53D48094" w14:textId="6594AA8D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  <w:tab w:val="left" w:pos="737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1A559E9C" w14:textId="5CF2E8D1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61B28F47" w14:textId="7AB81C10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A2F7102" w14:textId="041983EF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90F27E1" w14:textId="61E70D8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3E857AB4" w14:textId="43898310" w:rsidR="00492507" w:rsidRPr="008A1C1A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579A786" w14:textId="6D49AD2D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</w:tr>
      <w:tr w:rsidR="00492507" w:rsidRPr="00CD4FB0" w14:paraId="7D02A1CB" w14:textId="77777777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018A35BC" w14:textId="2C55E3EE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256</w:t>
            </w:r>
            <w:r>
              <w:rPr>
                <w:rFonts w:ascii="BrowalliaUPC" w:hAnsi="BrowalliaUPC" w:cs="BrowalliaUPC"/>
                <w:b w:val="0"/>
                <w:bCs w:val="0"/>
                <w:sz w:val="22"/>
                <w:szCs w:val="22"/>
                <w:lang w:val="en-GB"/>
              </w:rPr>
              <w:t>5</w:t>
            </w:r>
          </w:p>
        </w:tc>
        <w:tc>
          <w:tcPr>
            <w:tcW w:w="1275" w:type="dxa"/>
            <w:vAlign w:val="bottom"/>
          </w:tcPr>
          <w:p w14:paraId="0A1741D4" w14:textId="7047B972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394506BB" w14:textId="0AA246E0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8200DED" w14:textId="40DABC59" w:rsidR="00492507" w:rsidRPr="00CD4FB0" w:rsidRDefault="00492507" w:rsidP="0049250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  <w:tc>
          <w:tcPr>
            <w:tcW w:w="1134" w:type="dxa"/>
            <w:vAlign w:val="bottom"/>
          </w:tcPr>
          <w:p w14:paraId="70C2F657" w14:textId="727DC204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02715F1F" w14:textId="6DD270A4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525AD0F2" w14:textId="457B0B71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10EC5F6" w14:textId="1C72D754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2ECD2404" w14:textId="7CBB6CDB" w:rsidR="00492507" w:rsidRPr="00CD4FB0" w:rsidRDefault="00492507" w:rsidP="00492507">
            <w:pP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6A337F27" w14:textId="0D75D395" w:rsidR="00492507" w:rsidRPr="008A1C1A" w:rsidRDefault="00492507" w:rsidP="00492507">
            <w:pP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EEB8965" w14:textId="592E8F12" w:rsidR="00492507" w:rsidRPr="00CD4FB0" w:rsidRDefault="00492507" w:rsidP="00492507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8B528A">
              <w:rPr>
                <w:rFonts w:ascii="BrowalliaUPC" w:hAnsi="BrowalliaUPC" w:cs="BrowalliaUPC"/>
                <w:sz w:val="22"/>
                <w:szCs w:val="22"/>
              </w:rPr>
              <w:t>281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2"/>
                <w:szCs w:val="22"/>
              </w:rPr>
              <w:t>830</w:t>
            </w:r>
          </w:p>
        </w:tc>
      </w:tr>
      <w:tr w:rsidR="00492507" w:rsidRPr="00CD4FB0" w14:paraId="3333AA2E" w14:textId="77777777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2DFC9D1E" w14:textId="485BA281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 w:hint="cs"/>
                <w:b w:val="0"/>
                <w:bCs w:val="0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275" w:type="dxa"/>
            <w:vAlign w:val="bottom"/>
          </w:tcPr>
          <w:p w14:paraId="4F244B69" w14:textId="117233F6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5" w:type="dxa"/>
            <w:vAlign w:val="bottom"/>
          </w:tcPr>
          <w:p w14:paraId="3E6DC7DF" w14:textId="48D0E872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14998FDB" w14:textId="0E3CC3C3" w:rsidR="00492507" w:rsidRPr="008B528A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(98,756)</w:t>
            </w:r>
          </w:p>
        </w:tc>
        <w:tc>
          <w:tcPr>
            <w:tcW w:w="1134" w:type="dxa"/>
            <w:vAlign w:val="bottom"/>
          </w:tcPr>
          <w:p w14:paraId="62306FDE" w14:textId="2DE9F6E4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77407109" w14:textId="45823E8C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7E3D5ADB" w14:textId="477C0C8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D375AD" w14:textId="132682FE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vAlign w:val="bottom"/>
          </w:tcPr>
          <w:p w14:paraId="555639E6" w14:textId="1C1CAD06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6" w:type="dxa"/>
            <w:vAlign w:val="bottom"/>
          </w:tcPr>
          <w:p w14:paraId="2D5CCDC9" w14:textId="7C42BBA4" w:rsidR="00492507" w:rsidRPr="008A1C1A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7F81467" w14:textId="23C08FE3" w:rsidR="00492507" w:rsidRPr="008B528A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(98,756)</w:t>
            </w:r>
          </w:p>
        </w:tc>
      </w:tr>
      <w:tr w:rsidR="00492507" w:rsidRPr="00CD4FB0" w14:paraId="232EBFC3" w14:textId="77777777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5C0AF91E" w14:textId="41656C87" w:rsidR="00492507" w:rsidRPr="00CD4FB0" w:rsidRDefault="00492507" w:rsidP="00492507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bottom"/>
          </w:tcPr>
          <w:p w14:paraId="5E2A2754" w14:textId="3E7EC110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135" w:type="dxa"/>
            <w:vAlign w:val="bottom"/>
          </w:tcPr>
          <w:p w14:paraId="12339EA8" w14:textId="10C49F5D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134" w:type="dxa"/>
            <w:vAlign w:val="bottom"/>
          </w:tcPr>
          <w:p w14:paraId="615A3E0A" w14:textId="07C374E3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183,074</w:t>
            </w:r>
          </w:p>
        </w:tc>
        <w:tc>
          <w:tcPr>
            <w:tcW w:w="1134" w:type="dxa"/>
            <w:vAlign w:val="bottom"/>
          </w:tcPr>
          <w:p w14:paraId="5E0AE983" w14:textId="76715389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-</w:t>
            </w:r>
          </w:p>
        </w:tc>
        <w:tc>
          <w:tcPr>
            <w:tcW w:w="992" w:type="dxa"/>
            <w:vAlign w:val="bottom"/>
          </w:tcPr>
          <w:p w14:paraId="63AD254C" w14:textId="0657FC08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1134" w:type="dxa"/>
            <w:vAlign w:val="bottom"/>
          </w:tcPr>
          <w:p w14:paraId="047CC53B" w14:textId="5321CE32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96" w:type="dxa"/>
            <w:vAlign w:val="bottom"/>
          </w:tcPr>
          <w:p w14:paraId="41A71C22" w14:textId="79221D18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1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33" w:type="dxa"/>
            <w:vAlign w:val="bottom"/>
          </w:tcPr>
          <w:p w14:paraId="42EF2AEE" w14:textId="6FDF8BD9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156" w:type="dxa"/>
            <w:vAlign w:val="bottom"/>
          </w:tcPr>
          <w:p w14:paraId="6A8A0708" w14:textId="27256B7B" w:rsidR="00492507" w:rsidRPr="008A1C1A" w:rsidRDefault="00492507" w:rsidP="00492507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583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6C4EB97C" w14:textId="4CC98898" w:rsidR="00492507" w:rsidRPr="00CD4FB0" w:rsidRDefault="00492507" w:rsidP="0049250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183,074</w:t>
            </w:r>
          </w:p>
        </w:tc>
      </w:tr>
      <w:tr w:rsidR="00EF4493" w:rsidRPr="00CD4FB0" w14:paraId="5823E67C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537F5D1A" w14:textId="77777777" w:rsidR="00EF4493" w:rsidRPr="00CD4FB0" w:rsidRDefault="00EF4493" w:rsidP="00EF449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823904D" w14:textId="77777777" w:rsidR="00EF4493" w:rsidRPr="00CD4FB0" w:rsidRDefault="00EF4493" w:rsidP="00EF4493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75" w:type="dxa"/>
            <w:vAlign w:val="bottom"/>
          </w:tcPr>
          <w:p w14:paraId="726872B8" w14:textId="77777777" w:rsidR="00EF4493" w:rsidRPr="00CD4FB0" w:rsidRDefault="00EF4493" w:rsidP="00EF449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5" w:type="dxa"/>
            <w:vAlign w:val="bottom"/>
          </w:tcPr>
          <w:p w14:paraId="2C05F5DB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B5938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FE941A9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288E369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890617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BB7D1E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72BBBCCA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031405FC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4689DF" w14:textId="1443AB6C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4C2DE3B4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44DFEE8" w14:textId="0AE083A3" w:rsidR="00EF4493" w:rsidRPr="00CD4FB0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bottom"/>
          </w:tcPr>
          <w:p w14:paraId="756CD973" w14:textId="42C46E08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2,458,499</w:t>
            </w:r>
          </w:p>
        </w:tc>
        <w:tc>
          <w:tcPr>
            <w:tcW w:w="1135" w:type="dxa"/>
            <w:vAlign w:val="bottom"/>
          </w:tcPr>
          <w:p w14:paraId="6BDF19D2" w14:textId="04BDFFE7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4,796,823</w:t>
            </w:r>
          </w:p>
        </w:tc>
        <w:tc>
          <w:tcPr>
            <w:tcW w:w="1134" w:type="dxa"/>
            <w:vAlign w:val="bottom"/>
          </w:tcPr>
          <w:p w14:paraId="68EE6FAB" w14:textId="080EEFFA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50,390,072</w:t>
            </w:r>
          </w:p>
        </w:tc>
        <w:tc>
          <w:tcPr>
            <w:tcW w:w="1134" w:type="dxa"/>
            <w:vAlign w:val="bottom"/>
          </w:tcPr>
          <w:p w14:paraId="1E3EDFFF" w14:textId="4018FFFE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1,717,887</w:t>
            </w:r>
          </w:p>
        </w:tc>
        <w:tc>
          <w:tcPr>
            <w:tcW w:w="992" w:type="dxa"/>
            <w:vAlign w:val="bottom"/>
          </w:tcPr>
          <w:p w14:paraId="6D23EA30" w14:textId="1A2199A1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886,560</w:t>
            </w:r>
          </w:p>
        </w:tc>
        <w:tc>
          <w:tcPr>
            <w:tcW w:w="1134" w:type="dxa"/>
            <w:vAlign w:val="bottom"/>
          </w:tcPr>
          <w:p w14:paraId="15DC2841" w14:textId="160F6D9D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2,540,760</w:t>
            </w:r>
          </w:p>
        </w:tc>
        <w:tc>
          <w:tcPr>
            <w:tcW w:w="1296" w:type="dxa"/>
            <w:vAlign w:val="bottom"/>
          </w:tcPr>
          <w:p w14:paraId="3A00FFFC" w14:textId="68ECD562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1,218,255</w:t>
            </w:r>
          </w:p>
        </w:tc>
        <w:tc>
          <w:tcPr>
            <w:tcW w:w="1233" w:type="dxa"/>
            <w:vAlign w:val="bottom"/>
          </w:tcPr>
          <w:p w14:paraId="53692D21" w14:textId="60C2F707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11,074,829</w:t>
            </w:r>
          </w:p>
        </w:tc>
        <w:tc>
          <w:tcPr>
            <w:tcW w:w="1156" w:type="dxa"/>
          </w:tcPr>
          <w:p w14:paraId="4F5C5A9D" w14:textId="7744023B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04F528E1" w14:textId="33E766B7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75,083,685</w:t>
            </w:r>
          </w:p>
        </w:tc>
      </w:tr>
      <w:tr w:rsidR="00EF4493" w:rsidRPr="00CD4FB0" w14:paraId="7F7D310E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1785516D" w14:textId="01B55ABC" w:rsidR="00EF4493" w:rsidRPr="00CD4FB0" w:rsidRDefault="00EF4493" w:rsidP="00EF449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bottom"/>
          </w:tcPr>
          <w:p w14:paraId="1D04DA4C" w14:textId="6E883416" w:rsidR="00EF4493" w:rsidRPr="00FE155A" w:rsidRDefault="00747494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807,133</w:t>
            </w:r>
          </w:p>
        </w:tc>
        <w:tc>
          <w:tcPr>
            <w:tcW w:w="1135" w:type="dxa"/>
            <w:vAlign w:val="bottom"/>
          </w:tcPr>
          <w:p w14:paraId="5E374929" w14:textId="6139D361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4,351,725</w:t>
            </w:r>
          </w:p>
        </w:tc>
        <w:tc>
          <w:tcPr>
            <w:tcW w:w="1134" w:type="dxa"/>
            <w:vAlign w:val="bottom"/>
          </w:tcPr>
          <w:p w14:paraId="09FE828A" w14:textId="4D9B73E9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49,687,988</w:t>
            </w:r>
          </w:p>
        </w:tc>
        <w:tc>
          <w:tcPr>
            <w:tcW w:w="1134" w:type="dxa"/>
            <w:vAlign w:val="bottom"/>
          </w:tcPr>
          <w:p w14:paraId="03E2970B" w14:textId="13FB1997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1,507,523</w:t>
            </w:r>
          </w:p>
        </w:tc>
        <w:tc>
          <w:tcPr>
            <w:tcW w:w="992" w:type="dxa"/>
            <w:vAlign w:val="bottom"/>
          </w:tcPr>
          <w:p w14:paraId="26C9293C" w14:textId="7D26B0FA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632,449</w:t>
            </w:r>
          </w:p>
        </w:tc>
        <w:tc>
          <w:tcPr>
            <w:tcW w:w="1134" w:type="dxa"/>
            <w:vAlign w:val="bottom"/>
          </w:tcPr>
          <w:p w14:paraId="0E3FAB08" w14:textId="05A85DD4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2,039,958</w:t>
            </w:r>
          </w:p>
        </w:tc>
        <w:tc>
          <w:tcPr>
            <w:tcW w:w="1296" w:type="dxa"/>
            <w:vAlign w:val="bottom"/>
          </w:tcPr>
          <w:p w14:paraId="3B910947" w14:textId="1D10CBB3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926,943</w:t>
            </w:r>
          </w:p>
        </w:tc>
        <w:tc>
          <w:tcPr>
            <w:tcW w:w="1233" w:type="dxa"/>
            <w:vAlign w:val="bottom"/>
          </w:tcPr>
          <w:p w14:paraId="461DCB8C" w14:textId="7DA61990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10,832,206</w:t>
            </w:r>
          </w:p>
        </w:tc>
        <w:tc>
          <w:tcPr>
            <w:tcW w:w="1156" w:type="dxa"/>
          </w:tcPr>
          <w:p w14:paraId="20A8CEA5" w14:textId="34AD0D55" w:rsidR="00EF4493" w:rsidRDefault="00F038F0" w:rsidP="00F038F0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1,996,841</w:t>
            </w:r>
            <w:r w:rsidR="00EF4493">
              <w:rPr>
                <w:rFonts w:ascii="BrowalliaUPC" w:hAnsi="BrowalliaUPC" w:cs="BrowalliaUPC"/>
                <w:sz w:val="22"/>
                <w:szCs w:val="22"/>
              </w:rPr>
              <w:t xml:space="preserve">          </w:t>
            </w:r>
          </w:p>
        </w:tc>
        <w:tc>
          <w:tcPr>
            <w:tcW w:w="1260" w:type="dxa"/>
            <w:vAlign w:val="bottom"/>
          </w:tcPr>
          <w:p w14:paraId="0016A323" w14:textId="717B423B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72,782,766</w:t>
            </w:r>
          </w:p>
        </w:tc>
      </w:tr>
      <w:tr w:rsidR="00EF4493" w:rsidRPr="00CD4FB0" w14:paraId="3AFF9BFF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00CFE0E6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7403B9E6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5" w:type="dxa"/>
          </w:tcPr>
          <w:p w14:paraId="4DFFA5DD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38AEC1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3913D1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55E2C2A0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7751515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05AA2896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6BE3BBF6" w14:textId="77777777" w:rsidR="00EF4493" w:rsidRPr="00CD4FB0" w:rsidRDefault="00EF4493" w:rsidP="00EF449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6FC29155" w14:textId="77777777" w:rsidR="00EF4493" w:rsidRPr="00CD4FB0" w:rsidRDefault="00EF4493" w:rsidP="00EF449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AAEB26C" w14:textId="051E201C" w:rsidR="00EF4493" w:rsidRPr="00CD4FB0" w:rsidRDefault="00EF4493" w:rsidP="00EF449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EF4493" w:rsidRPr="00CD4FB0" w14:paraId="500F5DA9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7B105967" w14:textId="26E12CBC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681E86D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20BE9C4E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4B7F15BB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65718604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4F2F348C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20394691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0FFCAAE" w14:textId="6FBC2736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1BBC1E9B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494BB9E0" w14:textId="2BFDB76E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13930F2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0BB8CD1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4BA1C719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185FE3B3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31AF06CC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3AECBACC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2A47F80" w14:textId="31C3ADBB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4,123,190</w:t>
            </w:r>
          </w:p>
        </w:tc>
      </w:tr>
      <w:tr w:rsidR="00EF4493" w:rsidRPr="00CD4FB0" w14:paraId="444A8545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0B24118E" w14:textId="77507401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3CB7CDED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7263DC8E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7C111D28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37988530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713A4D70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38A5894F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4B9BB12" w14:textId="5965FCF1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11,966,853</w:t>
            </w:r>
          </w:p>
        </w:tc>
      </w:tr>
      <w:tr w:rsidR="00EF4493" w:rsidRPr="00CD4FB0" w14:paraId="3F0609D2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7639F4EC" w14:textId="647F2FBD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1D2ECE6E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27B21878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76618A82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170B920B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31EE6A5E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0174457E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2735EBC" w14:textId="4007AC92" w:rsidR="00EF4493" w:rsidRPr="00CD4FB0" w:rsidRDefault="00EF4493" w:rsidP="00EF4493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7,097,866</w:t>
            </w:r>
          </w:p>
        </w:tc>
      </w:tr>
      <w:tr w:rsidR="00EF4493" w:rsidRPr="00CD4FB0" w14:paraId="621B1AB0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7888FE2C" w14:textId="788CF0BB" w:rsidR="00EF4493" w:rsidRPr="00CD4FB0" w:rsidRDefault="00EF4493" w:rsidP="00EF4493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</w:tcPr>
          <w:p w14:paraId="3A8BDFC3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23140665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2462044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D07647A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992" w:type="dxa"/>
          </w:tcPr>
          <w:p w14:paraId="4FA67E2D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  <w:vAlign w:val="bottom"/>
          </w:tcPr>
          <w:p w14:paraId="414366E1" w14:textId="5E05ADB0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51CE9A1B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7DFAEBE0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56" w:type="dxa"/>
          </w:tcPr>
          <w:p w14:paraId="05257C8F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37EA10" w14:textId="72E638FF" w:rsidR="00EF4493" w:rsidRPr="00CD4FB0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lang w:val="en-GB"/>
              </w:rPr>
              <w:t>23,187,909</w:t>
            </w:r>
          </w:p>
        </w:tc>
      </w:tr>
      <w:tr w:rsidR="00EF4493" w:rsidRPr="00CD4FB0" w14:paraId="25B99655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44DBB897" w14:textId="77777777" w:rsidR="00EF4493" w:rsidRPr="00CD4FB0" w:rsidRDefault="00EF4493" w:rsidP="00EF4493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3C454CDA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5" w:type="dxa"/>
          </w:tcPr>
          <w:p w14:paraId="49A2126C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9A9A128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A17D917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2FF02F9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2C5E3402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34FDF224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0D3F1883" w14:textId="77777777" w:rsidR="00EF4493" w:rsidRPr="00CD4FB0" w:rsidRDefault="00EF4493" w:rsidP="00EF449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56" w:type="dxa"/>
          </w:tcPr>
          <w:p w14:paraId="10D57765" w14:textId="77777777" w:rsidR="00EF4493" w:rsidRPr="00CD4FB0" w:rsidRDefault="00EF4493" w:rsidP="00EF449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89C0D5D" w14:textId="603FF637" w:rsidR="00EF4493" w:rsidRPr="00CD4FB0" w:rsidRDefault="00EF4493" w:rsidP="00EF4493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EF4493" w:rsidRPr="00CD4FB0" w14:paraId="21782F27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5BC903C8" w14:textId="26645E90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393955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4FD61F86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484327E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3E91EB4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7EFCFFE0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1F72A7E5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AF12DD5" w14:textId="27BD2CF6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EF4493" w:rsidRPr="00CD4FB0" w14:paraId="0A1EBA65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06E9CE63" w14:textId="5047B7FB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134" w:type="dxa"/>
          </w:tcPr>
          <w:p w14:paraId="54A1B668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5ADF97E2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4ED2ACB7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0338CCBD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3513237C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0353E741" w14:textId="77777777" w:rsidR="00EF4493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452810" w14:textId="4E17D504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5,468,295</w:t>
            </w:r>
          </w:p>
        </w:tc>
      </w:tr>
      <w:tr w:rsidR="00EF4493" w:rsidRPr="00CD4FB0" w14:paraId="2BD5A6D9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4E610AE7" w14:textId="2BAF80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14:paraId="67113388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19F2D50E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13E43C1A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35E265E5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496BE1BA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59761D94" w14:textId="77777777" w:rsidR="00EF4493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ABF66C0" w14:textId="24E7535F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11,279,338</w:t>
            </w:r>
          </w:p>
        </w:tc>
      </w:tr>
      <w:tr w:rsidR="00EF4493" w:rsidRPr="00CD4FB0" w14:paraId="00507DC6" w14:textId="77777777" w:rsidTr="008A1C1A">
        <w:trPr>
          <w:gridAfter w:val="1"/>
          <w:wAfter w:w="14" w:type="dxa"/>
          <w:cantSplit/>
          <w:trHeight w:val="278"/>
        </w:trPr>
        <w:tc>
          <w:tcPr>
            <w:tcW w:w="6234" w:type="dxa"/>
            <w:gridSpan w:val="4"/>
          </w:tcPr>
          <w:p w14:paraId="5252FD1E" w14:textId="06E03238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C7977E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5AFB0FEC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C9EB390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1F5B8B8F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1605A453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156" w:type="dxa"/>
          </w:tcPr>
          <w:p w14:paraId="0A66E6B9" w14:textId="77777777" w:rsidR="00EF4493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7DC08B" w14:textId="29B57EE3" w:rsidR="00EF4493" w:rsidRPr="00CD4FB0" w:rsidRDefault="00EF4493" w:rsidP="00EF4493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  <w:lang w:val="en-GB"/>
              </w:rPr>
              <w:t>6,</w:t>
            </w:r>
            <w:r w:rsidR="00292A26">
              <w:rPr>
                <w:rFonts w:ascii="BrowalliaUPC" w:hAnsi="BrowalliaUPC" w:cs="BrowalliaUPC"/>
                <w:sz w:val="22"/>
                <w:szCs w:val="22"/>
                <w:lang w:val="en-GB"/>
              </w:rPr>
              <w:t>085,687</w:t>
            </w:r>
          </w:p>
        </w:tc>
      </w:tr>
      <w:tr w:rsidR="00EF4493" w:rsidRPr="00CD4FB0" w14:paraId="0323DEAB" w14:textId="77777777" w:rsidTr="008A1C1A">
        <w:trPr>
          <w:gridAfter w:val="1"/>
          <w:wAfter w:w="14" w:type="dxa"/>
          <w:cantSplit/>
          <w:trHeight w:val="278"/>
        </w:trPr>
        <w:tc>
          <w:tcPr>
            <w:tcW w:w="2690" w:type="dxa"/>
          </w:tcPr>
          <w:p w14:paraId="1AB5BECA" w14:textId="4E952B6A" w:rsidR="00EF4493" w:rsidRPr="00CD4FB0" w:rsidRDefault="00EF4493" w:rsidP="00EF449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</w:tcPr>
          <w:p w14:paraId="49651A22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46A86085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48BA3CF" w14:textId="77777777" w:rsidR="00EF4493" w:rsidRPr="00CD4FB0" w:rsidRDefault="00EF4493" w:rsidP="00EF4493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1F498A0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992" w:type="dxa"/>
          </w:tcPr>
          <w:p w14:paraId="1F8FE3F4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134" w:type="dxa"/>
          </w:tcPr>
          <w:p w14:paraId="6E28D976" w14:textId="39DD4AB4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96" w:type="dxa"/>
          </w:tcPr>
          <w:p w14:paraId="302B8233" w14:textId="77777777" w:rsidR="00EF4493" w:rsidRPr="00CD4FB0" w:rsidRDefault="00EF4493" w:rsidP="00EF4493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  <w:cs/>
              </w:rPr>
            </w:pPr>
          </w:p>
        </w:tc>
        <w:tc>
          <w:tcPr>
            <w:tcW w:w="1233" w:type="dxa"/>
          </w:tcPr>
          <w:p w14:paraId="102E9B99" w14:textId="77777777" w:rsidR="00EF4493" w:rsidRPr="00CD4FB0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56" w:type="dxa"/>
          </w:tcPr>
          <w:p w14:paraId="5598AFBF" w14:textId="77777777" w:rsidR="00EF4493" w:rsidRDefault="00EF4493" w:rsidP="00EF4493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13F17B" w14:textId="57B42D5C" w:rsidR="00EF4493" w:rsidRPr="0034526C" w:rsidRDefault="00EF4493" w:rsidP="00EF4493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  <w:lang w:val="en-GB"/>
              </w:rPr>
              <w:t>2</w:t>
            </w:r>
            <w:r w:rsidR="003A2D31">
              <w:rPr>
                <w:rFonts w:ascii="BrowalliaUPC" w:hAnsi="BrowalliaUPC" w:cs="BrowalliaUPC"/>
                <w:sz w:val="22"/>
                <w:szCs w:val="22"/>
                <w:lang w:val="en-GB"/>
              </w:rPr>
              <w:t>2,833,320</w:t>
            </w:r>
          </w:p>
        </w:tc>
      </w:tr>
      <w:bookmarkEnd w:id="8"/>
    </w:tbl>
    <w:p w14:paraId="698E0B05" w14:textId="45DC8BBD" w:rsidR="0014295F" w:rsidRPr="00CD4FB0" w:rsidRDefault="0014295F" w:rsidP="0036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589D9422" w14:textId="1A78C8FD" w:rsidR="008943E3" w:rsidRPr="00CD4FB0" w:rsidRDefault="00813DD4" w:rsidP="007B2173">
      <w:pPr>
        <w:pStyle w:val="PlainText"/>
        <w:ind w:left="426" w:right="7"/>
        <w:jc w:val="thaiDistribute"/>
        <w:rPr>
          <w:rFonts w:ascii="BrowalliaUPC" w:eastAsia="MS Mincho" w:hAnsi="BrowalliaUPC" w:cs="BrowalliaUPC"/>
          <w:sz w:val="28"/>
          <w:szCs w:val="28"/>
          <w:cs/>
        </w:rPr>
        <w:sectPr w:rsidR="008943E3" w:rsidRPr="00CD4FB0" w:rsidSect="00A9060D">
          <w:footerReference w:type="default" r:id="rId13"/>
          <w:footerReference w:type="first" r:id="rId14"/>
          <w:pgSz w:w="16834" w:h="11909" w:orient="landscape" w:code="9"/>
          <w:pgMar w:top="1080" w:right="1241" w:bottom="1136" w:left="1276" w:header="482" w:footer="134" w:gutter="0"/>
          <w:cols w:space="720"/>
          <w:titlePg/>
          <w:docGrid w:linePitch="245"/>
        </w:sectPr>
      </w:pPr>
      <w:bookmarkStart w:id="9" w:name="_Hlk513065309"/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ณ วันที่ </w:t>
      </w:r>
      <w:r w:rsidRPr="00CD4FB0">
        <w:rPr>
          <w:rFonts w:ascii="BrowalliaUPC" w:eastAsia="MS Mincho" w:hAnsi="BrowalliaUPC" w:cs="BrowalliaUPC" w:hint="cs"/>
          <w:sz w:val="28"/>
          <w:szCs w:val="28"/>
        </w:rPr>
        <w:t>31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 ธันวาคม </w:t>
      </w:r>
      <w:r w:rsidRPr="00CD4FB0">
        <w:rPr>
          <w:rFonts w:ascii="BrowalliaUPC" w:eastAsia="MS Mincho" w:hAnsi="BrowalliaUPC" w:cs="BrowalliaUPC" w:hint="cs"/>
          <w:sz w:val="28"/>
          <w:szCs w:val="28"/>
        </w:rPr>
        <w:t>256</w:t>
      </w:r>
      <w:r w:rsidR="001819D5">
        <w:rPr>
          <w:rFonts w:ascii="BrowalliaUPC" w:eastAsia="MS Mincho" w:hAnsi="BrowalliaUPC" w:cs="BrowalliaUPC"/>
          <w:sz w:val="28"/>
          <w:szCs w:val="28"/>
        </w:rPr>
        <w:t>6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 และ </w:t>
      </w:r>
      <w:r w:rsidRPr="00CD4FB0">
        <w:rPr>
          <w:rFonts w:ascii="BrowalliaUPC" w:eastAsia="MS Mincho" w:hAnsi="BrowalliaUPC" w:cs="BrowalliaUPC" w:hint="cs"/>
          <w:sz w:val="28"/>
          <w:szCs w:val="28"/>
        </w:rPr>
        <w:t>25</w:t>
      </w:r>
      <w:r w:rsidR="007F7663" w:rsidRPr="00CD4FB0">
        <w:rPr>
          <w:rFonts w:ascii="BrowalliaUPC" w:eastAsia="MS Mincho" w:hAnsi="BrowalliaUPC" w:cs="BrowalliaUPC" w:hint="cs"/>
          <w:sz w:val="28"/>
          <w:szCs w:val="28"/>
        </w:rPr>
        <w:t>6</w:t>
      </w:r>
      <w:r w:rsidR="001819D5">
        <w:rPr>
          <w:rFonts w:ascii="BrowalliaUPC" w:eastAsia="MS Mincho" w:hAnsi="BrowalliaUPC" w:cs="BrowalliaUPC"/>
          <w:sz w:val="28"/>
          <w:szCs w:val="28"/>
        </w:rPr>
        <w:t>5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 xml:space="preserve"> </w:t>
      </w:r>
      <w:r w:rsidR="00A47B34">
        <w:rPr>
          <w:rFonts w:ascii="BrowalliaUPC" w:eastAsia="MS Mincho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>บริษัทมีสินทรัพย์ซึ่งตัดค่าเสื่อมราคาหมดแล้วแต่ยังใช้งานอยู่ ราคาทุนก่อนหักค่าเสื่อมราคาสะสมของสินทรัพย์ดังกล่าวมีจำนวน</w:t>
      </w:r>
      <w:r w:rsidR="00361F87">
        <w:rPr>
          <w:rFonts w:ascii="BrowalliaUPC" w:eastAsia="MS Mincho" w:hAnsi="BrowalliaUPC" w:cs="BrowalliaUPC"/>
          <w:sz w:val="28"/>
          <w:szCs w:val="28"/>
        </w:rPr>
        <w:t xml:space="preserve"> 54.86</w:t>
      </w:r>
      <w:r w:rsidR="00FE3FB3">
        <w:rPr>
          <w:rFonts w:ascii="BrowalliaUPC" w:eastAsia="MS Mincho" w:hAnsi="BrowalliaUPC" w:cs="BrowalliaUPC" w:hint="cs"/>
          <w:sz w:val="28"/>
          <w:szCs w:val="28"/>
          <w:cs/>
        </w:rPr>
        <w:t xml:space="preserve"> 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>ล้านบาท และ</w:t>
      </w:r>
      <w:r w:rsidR="00361F87">
        <w:rPr>
          <w:rFonts w:ascii="BrowalliaUPC" w:eastAsia="MS Mincho" w:hAnsi="BrowalliaUPC" w:cs="BrowalliaUPC"/>
          <w:sz w:val="28"/>
          <w:szCs w:val="28"/>
        </w:rPr>
        <w:t xml:space="preserve"> 46.66</w:t>
      </w:r>
      <w:r w:rsidR="0028272A" w:rsidRPr="00CD4FB0">
        <w:rPr>
          <w:rFonts w:ascii="BrowalliaUPC" w:eastAsia="MS Mincho" w:hAnsi="BrowalliaUPC" w:cs="BrowalliaUPC" w:hint="cs"/>
          <w:sz w:val="28"/>
          <w:szCs w:val="28"/>
        </w:rPr>
        <w:t xml:space="preserve"> </w:t>
      </w:r>
      <w:r w:rsidRPr="00CD4FB0">
        <w:rPr>
          <w:rFonts w:ascii="BrowalliaUPC" w:eastAsia="MS Mincho" w:hAnsi="BrowalliaUPC" w:cs="BrowalliaUPC" w:hint="cs"/>
          <w:sz w:val="28"/>
          <w:szCs w:val="28"/>
          <w:cs/>
        </w:rPr>
        <w:t>ล้านบาท ตามลำดับ</w:t>
      </w:r>
    </w:p>
    <w:bookmarkEnd w:id="9"/>
    <w:p w14:paraId="363935B7" w14:textId="696008B8" w:rsidR="00A33B82" w:rsidRPr="00CD4FB0" w:rsidRDefault="00415C07" w:rsidP="00415C0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061736" w:rsidRPr="00CD4FB0">
        <w:rPr>
          <w:rFonts w:ascii="BrowalliaUPC" w:hAnsi="BrowalliaUPC" w:cs="BrowalliaUPC"/>
          <w:b/>
          <w:bCs/>
          <w:sz w:val="28"/>
          <w:szCs w:val="28"/>
          <w:cs/>
        </w:rPr>
        <w:t>สัญญาเช่า</w:t>
      </w:r>
    </w:p>
    <w:p w14:paraId="5527DDCD" w14:textId="77777777" w:rsidR="00675271" w:rsidRPr="00CD4FB0" w:rsidRDefault="00675271" w:rsidP="00675271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E94CECE" w14:textId="243B61A6" w:rsidR="00061736" w:rsidRPr="00435ADF" w:rsidRDefault="00415C07" w:rsidP="00250DF4">
      <w:pPr>
        <w:pStyle w:val="ListParagraph"/>
        <w:numPr>
          <w:ilvl w:val="0"/>
          <w:numId w:val="28"/>
        </w:numPr>
        <w:tabs>
          <w:tab w:val="clear" w:pos="454"/>
          <w:tab w:val="clear" w:pos="680"/>
          <w:tab w:val="clear" w:pos="907"/>
          <w:tab w:val="left" w:pos="426"/>
          <w:tab w:val="left" w:pos="851"/>
        </w:tabs>
        <w:ind w:left="709" w:right="-45" w:hanging="283"/>
        <w:jc w:val="both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UPC" w:hAnsi="BrowalliaUPC" w:cs="BrowalliaUPC"/>
          <w:sz w:val="28"/>
          <w:szCs w:val="28"/>
        </w:rPr>
        <w:t xml:space="preserve"> </w:t>
      </w:r>
      <w:r w:rsidR="00061736" w:rsidRPr="00435ADF">
        <w:rPr>
          <w:rFonts w:ascii="Browallia New" w:hAnsi="Browallia New" w:cs="Browallia New"/>
          <w:sz w:val="28"/>
          <w:szCs w:val="28"/>
          <w:cs/>
        </w:rPr>
        <w:t>สินทรัพย์สิทธิการใช้</w:t>
      </w:r>
    </w:p>
    <w:p w14:paraId="1DCE74AD" w14:textId="77777777" w:rsidR="00061736" w:rsidRPr="00435ADF" w:rsidRDefault="00061736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75" w:type="dxa"/>
        <w:tblInd w:w="826" w:type="dxa"/>
        <w:tblLayout w:type="fixed"/>
        <w:tblLook w:val="04A0" w:firstRow="1" w:lastRow="0" w:firstColumn="1" w:lastColumn="0" w:noHBand="0" w:noVBand="1"/>
      </w:tblPr>
      <w:tblGrid>
        <w:gridCol w:w="3332"/>
        <w:gridCol w:w="1400"/>
        <w:gridCol w:w="1400"/>
        <w:gridCol w:w="1227"/>
        <w:gridCol w:w="1298"/>
        <w:gridCol w:w="18"/>
      </w:tblGrid>
      <w:tr w:rsidR="001819D5" w:rsidRPr="008348B3" w14:paraId="3C99D010" w14:textId="77777777" w:rsidTr="00A00FA3">
        <w:trPr>
          <w:cantSplit/>
          <w:tblHeader/>
        </w:trPr>
        <w:tc>
          <w:tcPr>
            <w:tcW w:w="3332" w:type="dxa"/>
            <w:vAlign w:val="bottom"/>
          </w:tcPr>
          <w:p w14:paraId="3CEFBB02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43" w:type="dxa"/>
            <w:gridSpan w:val="5"/>
            <w:hideMark/>
          </w:tcPr>
          <w:p w14:paraId="53E613FE" w14:textId="77777777" w:rsidR="001819D5" w:rsidRPr="00435ADF" w:rsidRDefault="001819D5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819D5" w:rsidRPr="008348B3" w14:paraId="39479667" w14:textId="77777777" w:rsidTr="00A00FA3">
        <w:trPr>
          <w:cantSplit/>
          <w:tblHeader/>
        </w:trPr>
        <w:tc>
          <w:tcPr>
            <w:tcW w:w="3332" w:type="dxa"/>
            <w:vAlign w:val="bottom"/>
          </w:tcPr>
          <w:p w14:paraId="73CFD904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5343" w:type="dxa"/>
            <w:gridSpan w:val="5"/>
          </w:tcPr>
          <w:p w14:paraId="07C55B2E" w14:textId="58AA73B4" w:rsidR="001819D5" w:rsidRPr="00435ADF" w:rsidRDefault="001819D5" w:rsidP="00A00FA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1819D5" w:rsidRPr="008348B3" w14:paraId="43B165A5" w14:textId="77777777" w:rsidTr="00A00FA3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0A61CB15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64B89A0D" w14:textId="77777777" w:rsidR="001819D5" w:rsidRPr="00435ADF" w:rsidRDefault="001819D5" w:rsidP="00A00FA3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8FAD21F" w14:textId="77777777" w:rsidR="001819D5" w:rsidRPr="00435ADF" w:rsidRDefault="001819D5" w:rsidP="00A00FA3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00" w:type="dxa"/>
            <w:vAlign w:val="bottom"/>
          </w:tcPr>
          <w:p w14:paraId="695BAA3A" w14:textId="77777777" w:rsidR="001819D5" w:rsidRPr="00435ADF" w:rsidRDefault="001819D5" w:rsidP="00A00FA3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27" w:type="dxa"/>
            <w:vAlign w:val="bottom"/>
            <w:hideMark/>
          </w:tcPr>
          <w:p w14:paraId="7C9E7165" w14:textId="77777777" w:rsidR="001819D5" w:rsidRPr="00435ADF" w:rsidRDefault="001819D5" w:rsidP="00A00FA3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  <w:hideMark/>
          </w:tcPr>
          <w:p w14:paraId="65713955" w14:textId="77777777" w:rsidR="001819D5" w:rsidRPr="00435ADF" w:rsidRDefault="001819D5" w:rsidP="00A00FA3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</w:tr>
      <w:tr w:rsidR="001819D5" w:rsidRPr="008348B3" w14:paraId="29BF1AF5" w14:textId="77777777" w:rsidTr="00A00FA3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079536C6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0262F684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2997DC5A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41ED3D97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4560B2FB" w14:textId="77777777" w:rsidR="001819D5" w:rsidRPr="00435ADF" w:rsidRDefault="001819D5" w:rsidP="00A00FA3">
            <w:pPr>
              <w:spacing w:line="256" w:lineRule="auto"/>
              <w:ind w:right="-3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819D5" w:rsidRPr="008348B3" w14:paraId="08E51511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2379DF54" w14:textId="77777777" w:rsidR="001819D5" w:rsidRPr="00435ADF" w:rsidRDefault="001819D5" w:rsidP="00A00FA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</w:tcPr>
          <w:p w14:paraId="15796772" w14:textId="77777777" w:rsidR="001819D5" w:rsidRPr="00435ADF" w:rsidRDefault="001819D5" w:rsidP="00A00FA3">
            <w:pPr>
              <w:spacing w:line="256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6D82304A" w14:textId="77777777" w:rsidR="001819D5" w:rsidRPr="00435ADF" w:rsidRDefault="001819D5" w:rsidP="00A00FA3">
            <w:pPr>
              <w:spacing w:line="256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368389B5" w14:textId="77777777" w:rsidR="001819D5" w:rsidRPr="00435ADF" w:rsidRDefault="001819D5" w:rsidP="00A00FA3">
            <w:pPr>
              <w:spacing w:line="256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6F46C449" w14:textId="77777777" w:rsidR="001819D5" w:rsidRPr="00435ADF" w:rsidRDefault="001819D5" w:rsidP="00A00FA3">
            <w:pPr>
              <w:spacing w:line="256" w:lineRule="auto"/>
              <w:ind w:left="-15"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3B48FDBC" w14:textId="77777777" w:rsidTr="00A00FA3">
        <w:trPr>
          <w:gridAfter w:val="1"/>
          <w:wAfter w:w="18" w:type="dxa"/>
          <w:cantSplit/>
        </w:trPr>
        <w:tc>
          <w:tcPr>
            <w:tcW w:w="3332" w:type="dxa"/>
          </w:tcPr>
          <w:p w14:paraId="5765DA0F" w14:textId="266CADB4" w:rsidR="00AB0D73" w:rsidRPr="00435ADF" w:rsidRDefault="00AB0D73" w:rsidP="00AB0D73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796B43B8" w14:textId="6E99D083" w:rsidR="00AB0D73" w:rsidRPr="00435ADF" w:rsidRDefault="00AB0D73" w:rsidP="00AB0D7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57,260,435</w:t>
            </w:r>
          </w:p>
        </w:tc>
        <w:tc>
          <w:tcPr>
            <w:tcW w:w="1400" w:type="dxa"/>
            <w:vAlign w:val="bottom"/>
          </w:tcPr>
          <w:p w14:paraId="2311D49E" w14:textId="1DE1232F" w:rsidR="00AB0D73" w:rsidRPr="00435ADF" w:rsidRDefault="00AB0D73" w:rsidP="00AB0D7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3,847,475</w:t>
            </w:r>
          </w:p>
        </w:tc>
        <w:tc>
          <w:tcPr>
            <w:tcW w:w="1227" w:type="dxa"/>
            <w:vAlign w:val="bottom"/>
          </w:tcPr>
          <w:p w14:paraId="7E168517" w14:textId="610F83A3" w:rsidR="00AB0D73" w:rsidRPr="00435ADF" w:rsidRDefault="00AB0D73" w:rsidP="00AB0D7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14,290,047</w:t>
            </w:r>
          </w:p>
        </w:tc>
        <w:tc>
          <w:tcPr>
            <w:tcW w:w="1298" w:type="dxa"/>
            <w:vAlign w:val="bottom"/>
          </w:tcPr>
          <w:p w14:paraId="40FCBF70" w14:textId="2B39DB95" w:rsidR="00AB0D73" w:rsidRPr="00435ADF" w:rsidRDefault="00AB0D73" w:rsidP="00AB0D7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75,397,957</w:t>
            </w:r>
          </w:p>
        </w:tc>
      </w:tr>
      <w:tr w:rsidR="00AB0D73" w:rsidRPr="008348B3" w14:paraId="36ABCEFE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3669EB93" w14:textId="5CD2D7C0" w:rsidR="00AB0D73" w:rsidRPr="00435ADF" w:rsidRDefault="00876714" w:rsidP="00AB0D73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เพิ่มขึ้นจากการ</w:t>
            </w:r>
            <w:r w:rsidR="00F00AFE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ประเมินสัญญาเช่าใหม่</w:t>
            </w:r>
          </w:p>
        </w:tc>
        <w:tc>
          <w:tcPr>
            <w:tcW w:w="1400" w:type="dxa"/>
            <w:vAlign w:val="bottom"/>
          </w:tcPr>
          <w:p w14:paraId="187F318F" w14:textId="04671E07" w:rsidR="00AB0D73" w:rsidRPr="00435ADF" w:rsidRDefault="00E2048F" w:rsidP="00E2048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  <w:tc>
          <w:tcPr>
            <w:tcW w:w="1400" w:type="dxa"/>
            <w:vAlign w:val="bottom"/>
          </w:tcPr>
          <w:p w14:paraId="629CF58B" w14:textId="7C25A044" w:rsidR="00AB0D73" w:rsidRPr="00435ADF" w:rsidRDefault="00AB0D73" w:rsidP="00E2048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right="-36" w:firstLine="10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            -</w:t>
            </w:r>
          </w:p>
        </w:tc>
        <w:tc>
          <w:tcPr>
            <w:tcW w:w="1227" w:type="dxa"/>
            <w:vAlign w:val="bottom"/>
          </w:tcPr>
          <w:p w14:paraId="3A84B0FC" w14:textId="4A8249C9" w:rsidR="00AB0D73" w:rsidRPr="00435ADF" w:rsidRDefault="00774B22" w:rsidP="00E2048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 xml:space="preserve">    </w:t>
            </w:r>
            <w:r w:rsidR="00AB0D73" w:rsidRPr="00435ADF">
              <w:rPr>
                <w:rFonts w:ascii="Browallia New" w:hAnsi="Browallia New" w:cs="Browallia New"/>
                <w:sz w:val="28"/>
                <w:szCs w:val="28"/>
              </w:rPr>
              <w:t xml:space="preserve">   -</w:t>
            </w:r>
          </w:p>
        </w:tc>
        <w:tc>
          <w:tcPr>
            <w:tcW w:w="1298" w:type="dxa"/>
            <w:vAlign w:val="bottom"/>
          </w:tcPr>
          <w:p w14:paraId="0F868512" w14:textId="0AE755CC" w:rsidR="00AB0D73" w:rsidRPr="00435ADF" w:rsidRDefault="00E2048F" w:rsidP="00E2048F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382,851</w:t>
            </w:r>
          </w:p>
        </w:tc>
      </w:tr>
      <w:tr w:rsidR="00AB0D73" w:rsidRPr="008348B3" w14:paraId="089ECBE3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3BCEB4D8" w14:textId="5A9054C1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 xml:space="preserve"> 2566</w:t>
            </w:r>
          </w:p>
        </w:tc>
        <w:tc>
          <w:tcPr>
            <w:tcW w:w="1400" w:type="dxa"/>
            <w:vAlign w:val="bottom"/>
          </w:tcPr>
          <w:p w14:paraId="03FC8F0D" w14:textId="3C490607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57,643,286</w:t>
            </w:r>
          </w:p>
        </w:tc>
        <w:tc>
          <w:tcPr>
            <w:tcW w:w="1400" w:type="dxa"/>
            <w:vAlign w:val="bottom"/>
          </w:tcPr>
          <w:p w14:paraId="0B088B44" w14:textId="587906BE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 w:hint="cs"/>
                <w:sz w:val="28"/>
                <w:szCs w:val="28"/>
                <w:cs/>
              </w:rPr>
              <w:t>3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>,847,475</w:t>
            </w:r>
          </w:p>
        </w:tc>
        <w:tc>
          <w:tcPr>
            <w:tcW w:w="1227" w:type="dxa"/>
            <w:vAlign w:val="bottom"/>
          </w:tcPr>
          <w:p w14:paraId="61D36341" w14:textId="36049CD0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14,290,047</w:t>
            </w:r>
          </w:p>
        </w:tc>
        <w:tc>
          <w:tcPr>
            <w:tcW w:w="1298" w:type="dxa"/>
            <w:vAlign w:val="bottom"/>
          </w:tcPr>
          <w:p w14:paraId="05938D42" w14:textId="6A009FB7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75,780,808</w:t>
            </w:r>
          </w:p>
        </w:tc>
      </w:tr>
      <w:tr w:rsidR="00AB0D73" w:rsidRPr="008348B3" w14:paraId="7505DA26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4F006BB3" w14:textId="77777777" w:rsidR="00AB0D73" w:rsidRPr="00435ADF" w:rsidRDefault="00AB0D73" w:rsidP="00AB0D73">
            <w:pPr>
              <w:pStyle w:val="Heading6"/>
              <w:spacing w:line="256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5E30A09F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0A8ED180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2407D7E5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5BF22F1A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459CD93D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C8EDE9C" w14:textId="77777777" w:rsidR="00AB0D73" w:rsidRPr="00435ADF" w:rsidRDefault="00AB0D73" w:rsidP="00AB0D73">
            <w:pPr>
              <w:pStyle w:val="Heading6"/>
              <w:spacing w:line="256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00" w:type="dxa"/>
            <w:vAlign w:val="bottom"/>
          </w:tcPr>
          <w:p w14:paraId="0FFEFBCA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440E2443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6D91FACD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144F69DC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2A04D46F" w14:textId="77777777" w:rsidTr="00A00FA3">
        <w:trPr>
          <w:gridAfter w:val="1"/>
          <w:wAfter w:w="18" w:type="dxa"/>
          <w:cantSplit/>
        </w:trPr>
        <w:tc>
          <w:tcPr>
            <w:tcW w:w="3332" w:type="dxa"/>
          </w:tcPr>
          <w:p w14:paraId="2D46DB78" w14:textId="01DDC839" w:rsidR="00AB0D73" w:rsidRPr="00435ADF" w:rsidRDefault="00AB0D73" w:rsidP="00AB0D73">
            <w:pPr>
              <w:spacing w:line="256" w:lineRule="auto"/>
              <w:ind w:left="317" w:right="-36" w:hanging="31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125E4A10" w14:textId="506D75EF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13,790,591</w:t>
            </w:r>
          </w:p>
        </w:tc>
        <w:tc>
          <w:tcPr>
            <w:tcW w:w="1400" w:type="dxa"/>
            <w:vAlign w:val="bottom"/>
          </w:tcPr>
          <w:p w14:paraId="464BF585" w14:textId="12523FE6" w:rsidR="00AB0D73" w:rsidRPr="00435ADF" w:rsidRDefault="00AB0D73" w:rsidP="00AB0D7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1,002,030</w:t>
            </w:r>
          </w:p>
        </w:tc>
        <w:tc>
          <w:tcPr>
            <w:tcW w:w="1227" w:type="dxa"/>
            <w:vAlign w:val="bottom"/>
          </w:tcPr>
          <w:p w14:paraId="6B16C183" w14:textId="786A0782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7,352,349</w:t>
            </w:r>
          </w:p>
        </w:tc>
        <w:tc>
          <w:tcPr>
            <w:tcW w:w="1298" w:type="dxa"/>
            <w:vAlign w:val="bottom"/>
          </w:tcPr>
          <w:p w14:paraId="630AA264" w14:textId="16AF05D5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22,144,970</w:t>
            </w:r>
          </w:p>
        </w:tc>
      </w:tr>
      <w:tr w:rsidR="00AB0D73" w:rsidRPr="008348B3" w14:paraId="357F9A87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F8ED4A6" w14:textId="25FA7A2A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0580BCA6" w14:textId="537F7CBE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4,873,244</w:t>
            </w:r>
          </w:p>
        </w:tc>
        <w:tc>
          <w:tcPr>
            <w:tcW w:w="1400" w:type="dxa"/>
            <w:vAlign w:val="bottom"/>
          </w:tcPr>
          <w:p w14:paraId="36D1E5B3" w14:textId="5CE15FFC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480,605</w:t>
            </w:r>
          </w:p>
        </w:tc>
        <w:tc>
          <w:tcPr>
            <w:tcW w:w="1227" w:type="dxa"/>
            <w:vAlign w:val="bottom"/>
          </w:tcPr>
          <w:p w14:paraId="2D65E31D" w14:textId="4D2C3404" w:rsidR="00AB0D73" w:rsidRPr="00435ADF" w:rsidRDefault="00AB0D73" w:rsidP="00AB0D73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1,943,114</w:t>
            </w:r>
          </w:p>
        </w:tc>
        <w:tc>
          <w:tcPr>
            <w:tcW w:w="1298" w:type="dxa"/>
            <w:vAlign w:val="bottom"/>
          </w:tcPr>
          <w:p w14:paraId="38C69645" w14:textId="33D465C1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7,296,963</w:t>
            </w:r>
          </w:p>
        </w:tc>
      </w:tr>
      <w:tr w:rsidR="00AB0D73" w:rsidRPr="008348B3" w14:paraId="0D762CFD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B57EF20" w14:textId="034DFBD3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 xml:space="preserve"> 2566</w:t>
            </w:r>
          </w:p>
        </w:tc>
        <w:tc>
          <w:tcPr>
            <w:tcW w:w="1400" w:type="dxa"/>
            <w:vAlign w:val="bottom"/>
          </w:tcPr>
          <w:p w14:paraId="777DA6C4" w14:textId="765070F4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18,663,835</w:t>
            </w:r>
          </w:p>
        </w:tc>
        <w:tc>
          <w:tcPr>
            <w:tcW w:w="1400" w:type="dxa"/>
            <w:vAlign w:val="bottom"/>
          </w:tcPr>
          <w:p w14:paraId="2A73AF0E" w14:textId="070A4AAA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1,482,635</w:t>
            </w:r>
          </w:p>
        </w:tc>
        <w:tc>
          <w:tcPr>
            <w:tcW w:w="1227" w:type="dxa"/>
            <w:vAlign w:val="bottom"/>
          </w:tcPr>
          <w:p w14:paraId="330F7DAF" w14:textId="30DEFF5A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9,295,463</w:t>
            </w:r>
          </w:p>
        </w:tc>
        <w:tc>
          <w:tcPr>
            <w:tcW w:w="1298" w:type="dxa"/>
            <w:vAlign w:val="bottom"/>
          </w:tcPr>
          <w:p w14:paraId="745574FE" w14:textId="75F6DDE2" w:rsidR="00AB0D73" w:rsidRPr="00435ADF" w:rsidRDefault="00AB0D73" w:rsidP="00AB0D7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29,441,933</w:t>
            </w:r>
          </w:p>
        </w:tc>
      </w:tr>
      <w:tr w:rsidR="00AB0D73" w:rsidRPr="008348B3" w14:paraId="36AE7B9F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09A88B01" w14:textId="77777777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00" w:type="dxa"/>
            <w:vAlign w:val="bottom"/>
          </w:tcPr>
          <w:p w14:paraId="21E95578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0F80A79A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55AA6B9A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05EED6AE" w14:textId="77777777" w:rsidR="00AB0D73" w:rsidRPr="00435ADF" w:rsidRDefault="00AB0D73" w:rsidP="00AB0D73">
            <w:pPr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3F9494A3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EC95542" w14:textId="77777777" w:rsidR="00AB0D73" w:rsidRPr="00435ADF" w:rsidRDefault="00AB0D73" w:rsidP="00AB0D73">
            <w:pPr>
              <w:pStyle w:val="Heading6"/>
              <w:spacing w:line="256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00" w:type="dxa"/>
            <w:vAlign w:val="bottom"/>
          </w:tcPr>
          <w:p w14:paraId="6CD89E4A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4D3D6A81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482BA6D0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4DAB4C22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2B6D973E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11C50DD1" w14:textId="7C8A900D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4FAFBBDA" w14:textId="3EA8D450" w:rsidR="00AB0D73" w:rsidRPr="00435ADF" w:rsidRDefault="00AB0D73" w:rsidP="00AB0D73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 w:hint="cs"/>
                <w:sz w:val="28"/>
                <w:szCs w:val="28"/>
                <w:cs/>
              </w:rPr>
              <w:t>38,979,451</w:t>
            </w:r>
          </w:p>
        </w:tc>
        <w:tc>
          <w:tcPr>
            <w:tcW w:w="1400" w:type="dxa"/>
            <w:vAlign w:val="bottom"/>
          </w:tcPr>
          <w:p w14:paraId="23C68B7D" w14:textId="6DE5E04B" w:rsidR="00AB0D73" w:rsidRPr="00435ADF" w:rsidRDefault="00AB0D73" w:rsidP="00AB0D73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  <w:r w:rsidRPr="00435ADF">
              <w:rPr>
                <w:rFonts w:ascii="Browallia New" w:hAnsi="Browallia New" w:cs="Browallia New"/>
                <w:sz w:val="28"/>
                <w:szCs w:val="28"/>
              </w:rPr>
              <w:t>,364,840</w:t>
            </w:r>
          </w:p>
        </w:tc>
        <w:tc>
          <w:tcPr>
            <w:tcW w:w="1227" w:type="dxa"/>
            <w:vAlign w:val="bottom"/>
          </w:tcPr>
          <w:p w14:paraId="12E20677" w14:textId="26DA9848" w:rsidR="00AB0D73" w:rsidRPr="00435ADF" w:rsidRDefault="00AB0D73" w:rsidP="00AB0D73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4,994,584</w:t>
            </w:r>
          </w:p>
        </w:tc>
        <w:tc>
          <w:tcPr>
            <w:tcW w:w="1298" w:type="dxa"/>
            <w:vAlign w:val="bottom"/>
          </w:tcPr>
          <w:p w14:paraId="041EC4B9" w14:textId="2B10BF86" w:rsidR="00AB0D73" w:rsidRPr="00435ADF" w:rsidRDefault="00AB0D73" w:rsidP="00AB0D73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46,338,875</w:t>
            </w:r>
          </w:p>
        </w:tc>
      </w:tr>
      <w:tr w:rsidR="00AB0D73" w:rsidRPr="008348B3" w14:paraId="56CA55DF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264FFB8B" w14:textId="77777777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6571CB0D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59879D78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42B0E613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17774CCF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158EDFC4" w14:textId="77777777" w:rsidTr="00A00FA3">
        <w:trPr>
          <w:gridAfter w:val="1"/>
          <w:wAfter w:w="18" w:type="dxa"/>
          <w:cantSplit/>
        </w:trPr>
        <w:tc>
          <w:tcPr>
            <w:tcW w:w="4732" w:type="dxa"/>
            <w:gridSpan w:val="2"/>
            <w:vAlign w:val="bottom"/>
          </w:tcPr>
          <w:p w14:paraId="4DAE5FF5" w14:textId="6603349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435AD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35A40E39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71C280D6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4DD593AB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B0D73" w:rsidRPr="008348B3" w14:paraId="1638C51F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252B111C" w14:textId="77777777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00" w:type="dxa"/>
            <w:vAlign w:val="bottom"/>
          </w:tcPr>
          <w:p w14:paraId="003C2DC7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1FB4CD2A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762F7BA1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16A6C0A2" w14:textId="2B80FF90" w:rsidR="00AB0D73" w:rsidRPr="00435ADF" w:rsidRDefault="00366E34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 w:hint="cs"/>
                <w:sz w:val="28"/>
                <w:szCs w:val="28"/>
                <w:cs/>
              </w:rPr>
              <w:t>864,348</w:t>
            </w:r>
          </w:p>
        </w:tc>
      </w:tr>
      <w:tr w:rsidR="00AB0D73" w:rsidRPr="008348B3" w14:paraId="6814708F" w14:textId="77777777" w:rsidTr="00A00FA3">
        <w:trPr>
          <w:gridAfter w:val="1"/>
          <w:wAfter w:w="18" w:type="dxa"/>
          <w:cantSplit/>
        </w:trPr>
        <w:tc>
          <w:tcPr>
            <w:tcW w:w="3332" w:type="dxa"/>
          </w:tcPr>
          <w:p w14:paraId="1AEEE791" w14:textId="77777777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0" w:type="dxa"/>
            <w:vAlign w:val="bottom"/>
          </w:tcPr>
          <w:p w14:paraId="5A366D15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75039C70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26955E6A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B53C75F" w14:textId="6A2EB553" w:rsidR="00AB0D73" w:rsidRPr="00435ADF" w:rsidRDefault="00366E34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 w:hint="cs"/>
                <w:sz w:val="28"/>
                <w:szCs w:val="28"/>
                <w:cs/>
              </w:rPr>
              <w:t>522,990</w:t>
            </w:r>
          </w:p>
        </w:tc>
      </w:tr>
      <w:tr w:rsidR="00AB0D73" w:rsidRPr="008348B3" w14:paraId="38667348" w14:textId="77777777" w:rsidTr="00A00FA3">
        <w:trPr>
          <w:gridAfter w:val="1"/>
          <w:wAfter w:w="18" w:type="dxa"/>
          <w:cantSplit/>
        </w:trPr>
        <w:tc>
          <w:tcPr>
            <w:tcW w:w="3332" w:type="dxa"/>
          </w:tcPr>
          <w:p w14:paraId="732F111C" w14:textId="77777777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  <w:vAlign w:val="bottom"/>
          </w:tcPr>
          <w:p w14:paraId="6FB06657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5D530B85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55EDC728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1DFE1B35" w14:textId="40D83274" w:rsidR="00AB0D73" w:rsidRPr="00435ADF" w:rsidRDefault="0049784E" w:rsidP="00AB0D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5,909,</w:t>
            </w:r>
            <w:r w:rsidR="00AE4769" w:rsidRPr="00435ADF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</w:tr>
      <w:tr w:rsidR="00AB0D73" w:rsidRPr="008348B3" w14:paraId="2D86C495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4D615F62" w14:textId="77777777" w:rsidR="00AB0D73" w:rsidRPr="00435ADF" w:rsidRDefault="00AB0D73" w:rsidP="00AB0D73">
            <w:pPr>
              <w:spacing w:line="256" w:lineRule="auto"/>
              <w:ind w:right="-36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0" w:type="dxa"/>
          </w:tcPr>
          <w:p w14:paraId="2B94FE5B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0DEEB50A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19A3FB28" w14:textId="77777777" w:rsidR="00AB0D73" w:rsidRPr="00435ADF" w:rsidRDefault="00AB0D73" w:rsidP="00AB0D73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42E6DBB0" w14:textId="3FAAAAEE" w:rsidR="00AB0D73" w:rsidRPr="00435ADF" w:rsidRDefault="0049784E" w:rsidP="00AB0D73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35ADF">
              <w:rPr>
                <w:rFonts w:ascii="Browallia New" w:hAnsi="Browallia New" w:cs="Browallia New"/>
                <w:sz w:val="28"/>
                <w:szCs w:val="28"/>
              </w:rPr>
              <w:t>7,296,963</w:t>
            </w:r>
          </w:p>
        </w:tc>
      </w:tr>
    </w:tbl>
    <w:p w14:paraId="64113E0D" w14:textId="77777777" w:rsidR="001819D5" w:rsidRDefault="001819D5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3022CF99" w14:textId="77777777" w:rsidR="001819D5" w:rsidRDefault="001819D5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33E24906" w14:textId="77777777" w:rsidR="001819D5" w:rsidRDefault="001819D5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451D8E19" w14:textId="77777777" w:rsidR="00F95B8A" w:rsidRDefault="00F95B8A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6E7029CD" w14:textId="77777777" w:rsidR="00F95B8A" w:rsidRDefault="00F95B8A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109CDF65" w14:textId="77777777" w:rsidR="00F95B8A" w:rsidRDefault="00F95B8A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52633C8F" w14:textId="77777777" w:rsidR="00F95B8A" w:rsidRDefault="00F95B8A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47729A9F" w14:textId="77777777" w:rsidR="00F95B8A" w:rsidRDefault="00F95B8A" w:rsidP="0006173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75" w:type="dxa"/>
        <w:tblInd w:w="826" w:type="dxa"/>
        <w:tblLayout w:type="fixed"/>
        <w:tblLook w:val="04A0" w:firstRow="1" w:lastRow="0" w:firstColumn="1" w:lastColumn="0" w:noHBand="0" w:noVBand="1"/>
      </w:tblPr>
      <w:tblGrid>
        <w:gridCol w:w="3332"/>
        <w:gridCol w:w="1400"/>
        <w:gridCol w:w="1400"/>
        <w:gridCol w:w="1227"/>
        <w:gridCol w:w="1298"/>
        <w:gridCol w:w="18"/>
      </w:tblGrid>
      <w:tr w:rsidR="00AA6644" w:rsidRPr="008348B3" w14:paraId="0FAC119F" w14:textId="77777777" w:rsidTr="00AA6644">
        <w:trPr>
          <w:cantSplit/>
          <w:tblHeader/>
        </w:trPr>
        <w:tc>
          <w:tcPr>
            <w:tcW w:w="3332" w:type="dxa"/>
            <w:vAlign w:val="bottom"/>
          </w:tcPr>
          <w:p w14:paraId="797A77E4" w14:textId="77777777" w:rsidR="00AA6644" w:rsidRPr="003725F8" w:rsidRDefault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343" w:type="dxa"/>
            <w:gridSpan w:val="5"/>
            <w:hideMark/>
          </w:tcPr>
          <w:p w14:paraId="6A5666A1" w14:textId="1FA42EC3" w:rsidR="00AA6644" w:rsidRPr="003725F8" w:rsidRDefault="0028272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819D5" w:rsidRPr="008348B3" w14:paraId="0A381176" w14:textId="77777777" w:rsidTr="00AA6644">
        <w:trPr>
          <w:cantSplit/>
          <w:tblHeader/>
        </w:trPr>
        <w:tc>
          <w:tcPr>
            <w:tcW w:w="3332" w:type="dxa"/>
            <w:vAlign w:val="bottom"/>
          </w:tcPr>
          <w:p w14:paraId="3EC8BCF2" w14:textId="77777777" w:rsidR="001819D5" w:rsidRPr="003725F8" w:rsidRDefault="001819D5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343" w:type="dxa"/>
            <w:gridSpan w:val="5"/>
          </w:tcPr>
          <w:p w14:paraId="360573CB" w14:textId="3508893E" w:rsidR="001819D5" w:rsidRPr="003725F8" w:rsidRDefault="001819D5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AA6644" w:rsidRPr="008348B3" w14:paraId="333945B1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217FD486" w14:textId="77777777" w:rsidR="00AA6644" w:rsidRPr="003725F8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6F6A0787" w14:textId="77777777" w:rsidR="00AA6644" w:rsidRPr="003725F8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E85908A" w14:textId="310D89BE" w:rsidR="00AA6644" w:rsidRPr="003725F8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400" w:type="dxa"/>
            <w:vAlign w:val="bottom"/>
          </w:tcPr>
          <w:p w14:paraId="31107837" w14:textId="52B5AB5A" w:rsidR="00AA6644" w:rsidRPr="003725F8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227" w:type="dxa"/>
            <w:vAlign w:val="bottom"/>
            <w:hideMark/>
          </w:tcPr>
          <w:p w14:paraId="5FE0A853" w14:textId="77777777" w:rsidR="00AA6644" w:rsidRPr="003725F8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8" w:type="dxa"/>
            <w:vAlign w:val="bottom"/>
            <w:hideMark/>
          </w:tcPr>
          <w:p w14:paraId="48A669E5" w14:textId="77777777" w:rsidR="00AA6644" w:rsidRPr="003725F8" w:rsidRDefault="00AA6644" w:rsidP="00AA4AA6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AA6644" w:rsidRPr="008348B3" w14:paraId="586AC3B6" w14:textId="77777777" w:rsidTr="00AA6644">
        <w:trPr>
          <w:gridAfter w:val="1"/>
          <w:wAfter w:w="18" w:type="dxa"/>
          <w:cantSplit/>
          <w:tblHeader/>
        </w:trPr>
        <w:tc>
          <w:tcPr>
            <w:tcW w:w="3332" w:type="dxa"/>
            <w:vAlign w:val="bottom"/>
          </w:tcPr>
          <w:p w14:paraId="3733666D" w14:textId="77777777" w:rsidR="00AA6644" w:rsidRPr="003725F8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7EA8A742" w14:textId="77777777" w:rsidR="00AA6644" w:rsidRPr="003725F8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2C46CFC7" w14:textId="20D74CC3" w:rsidR="00AA6644" w:rsidRPr="003725F8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339DC44F" w14:textId="77777777" w:rsidR="00AA6644" w:rsidRPr="003725F8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4680DB52" w14:textId="77777777" w:rsidR="00AA6644" w:rsidRPr="003725F8" w:rsidRDefault="00AA6644" w:rsidP="00AA6644">
            <w:pPr>
              <w:spacing w:line="256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AA6644" w:rsidRPr="008348B3" w14:paraId="37816D2F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12E2FEAD" w14:textId="77777777" w:rsidR="00AA6644" w:rsidRPr="003725F8" w:rsidRDefault="00AA6644" w:rsidP="00AA6644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</w:tcPr>
          <w:p w14:paraId="41260D1D" w14:textId="77777777" w:rsidR="00AA6644" w:rsidRPr="003725F8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227AEEFA" w14:textId="72DA70CB" w:rsidR="00AA6644" w:rsidRPr="003725F8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612EBB45" w14:textId="77777777" w:rsidR="00AA6644" w:rsidRPr="003725F8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58D326B9" w14:textId="77777777" w:rsidR="00AA6644" w:rsidRPr="003725F8" w:rsidRDefault="00AA6644" w:rsidP="0028272A">
            <w:pPr>
              <w:spacing w:line="256" w:lineRule="auto"/>
              <w:ind w:left="-15"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8348B3" w:rsidRPr="008348B3" w14:paraId="0087C78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264B2125" w14:textId="267CA1D4" w:rsidR="008348B3" w:rsidRPr="003725F8" w:rsidRDefault="008348B3" w:rsidP="008348B3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2B434ECD" w14:textId="26FC51E6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57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812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126</w:t>
            </w:r>
          </w:p>
        </w:tc>
        <w:tc>
          <w:tcPr>
            <w:tcW w:w="1400" w:type="dxa"/>
            <w:vAlign w:val="bottom"/>
          </w:tcPr>
          <w:p w14:paraId="5032D774" w14:textId="38DEB002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847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475</w:t>
            </w:r>
          </w:p>
        </w:tc>
        <w:tc>
          <w:tcPr>
            <w:tcW w:w="1227" w:type="dxa"/>
            <w:vAlign w:val="bottom"/>
          </w:tcPr>
          <w:p w14:paraId="498053D5" w14:textId="52131331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582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010</w:t>
            </w:r>
          </w:p>
        </w:tc>
        <w:tc>
          <w:tcPr>
            <w:tcW w:w="1298" w:type="dxa"/>
            <w:vAlign w:val="bottom"/>
          </w:tcPr>
          <w:p w14:paraId="5B1CF249" w14:textId="40D4302B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72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241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611</w:t>
            </w:r>
          </w:p>
        </w:tc>
      </w:tr>
      <w:tr w:rsidR="008348B3" w:rsidRPr="008348B3" w14:paraId="4E139456" w14:textId="77777777" w:rsidTr="00A00FA3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41094FAB" w14:textId="321C1CD2" w:rsidR="008348B3" w:rsidRPr="003725F8" w:rsidRDefault="008348B3" w:rsidP="008348B3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00" w:type="dxa"/>
            <w:vAlign w:val="bottom"/>
          </w:tcPr>
          <w:p w14:paraId="1D4235A7" w14:textId="5B05A47C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         </w:t>
            </w:r>
            <w:r w:rsidR="00A245F2" w:rsidRPr="003725F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400" w:type="dxa"/>
            <w:vAlign w:val="bottom"/>
          </w:tcPr>
          <w:p w14:paraId="10111C0A" w14:textId="028406C9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         </w:t>
            </w:r>
            <w:r w:rsidR="00A245F2" w:rsidRPr="003725F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7B6D7356" w14:textId="58583679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,708,037</w:t>
            </w:r>
          </w:p>
        </w:tc>
        <w:tc>
          <w:tcPr>
            <w:tcW w:w="1298" w:type="dxa"/>
            <w:vAlign w:val="bottom"/>
          </w:tcPr>
          <w:p w14:paraId="30EEA3ED" w14:textId="4B2E9274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3,708,037</w:t>
            </w:r>
          </w:p>
        </w:tc>
      </w:tr>
      <w:tr w:rsidR="008348B3" w:rsidRPr="008348B3" w14:paraId="307F64D0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313C2C7C" w14:textId="323F8928" w:rsidR="008348B3" w:rsidRPr="003725F8" w:rsidRDefault="008348B3" w:rsidP="008348B3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  <w:cs/>
              </w:rPr>
              <w:t>ลดลง</w:t>
            </w:r>
            <w:r w:rsidR="00521A2B" w:rsidRPr="003725F8">
              <w:rPr>
                <w:rFonts w:ascii="BrowalliaUPC" w:hAnsi="BrowalliaUPC" w:cs="BrowalliaUPC"/>
                <w:sz w:val="28"/>
                <w:szCs w:val="28"/>
                <w:cs/>
              </w:rPr>
              <w:t>จากการ</w:t>
            </w:r>
            <w:r w:rsidR="002146BE">
              <w:rPr>
                <w:rFonts w:ascii="BrowalliaUPC" w:hAnsi="BrowalliaUPC" w:cs="BrowalliaUPC" w:hint="cs"/>
                <w:sz w:val="28"/>
                <w:szCs w:val="28"/>
                <w:cs/>
              </w:rPr>
              <w:t>ประเมิน</w:t>
            </w:r>
            <w:r w:rsidR="00521A2B" w:rsidRPr="003725F8">
              <w:rPr>
                <w:rFonts w:ascii="BrowalliaUPC" w:hAnsi="BrowalliaUPC" w:cs="BrowalliaUPC"/>
                <w:sz w:val="28"/>
                <w:szCs w:val="28"/>
                <w:cs/>
              </w:rPr>
              <w:t>สัญญา</w:t>
            </w:r>
            <w:r w:rsidR="002146BE">
              <w:rPr>
                <w:rFonts w:ascii="BrowalliaUPC" w:hAnsi="BrowalliaUPC" w:cs="BrowalliaUPC" w:hint="cs"/>
                <w:sz w:val="28"/>
                <w:szCs w:val="28"/>
                <w:cs/>
              </w:rPr>
              <w:t>เช่าใหม่</w:t>
            </w:r>
          </w:p>
        </w:tc>
        <w:tc>
          <w:tcPr>
            <w:tcW w:w="1400" w:type="dxa"/>
            <w:vAlign w:val="bottom"/>
          </w:tcPr>
          <w:p w14:paraId="6C835E4C" w14:textId="54B54574" w:rsidR="008348B3" w:rsidRPr="003725F8" w:rsidRDefault="008348B3" w:rsidP="008348B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(551,691)</w:t>
            </w:r>
          </w:p>
        </w:tc>
        <w:tc>
          <w:tcPr>
            <w:tcW w:w="1400" w:type="dxa"/>
            <w:vAlign w:val="bottom"/>
          </w:tcPr>
          <w:p w14:paraId="06C56DDE" w14:textId="1E05096A" w:rsidR="008348B3" w:rsidRPr="003725F8" w:rsidRDefault="008348B3" w:rsidP="008348B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         </w:t>
            </w:r>
            <w:r w:rsidR="00A245F2" w:rsidRPr="003725F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5F14929F" w14:textId="642957AA" w:rsidR="008348B3" w:rsidRPr="003725F8" w:rsidRDefault="008348B3" w:rsidP="008348B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4120E0" w:rsidRPr="003725F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3349C7B6" w14:textId="772E8014" w:rsidR="008348B3" w:rsidRPr="003725F8" w:rsidRDefault="008348B3" w:rsidP="008348B3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(551,691)</w:t>
            </w:r>
          </w:p>
        </w:tc>
      </w:tr>
      <w:tr w:rsidR="008348B3" w:rsidRPr="008348B3" w14:paraId="17F92BB8" w14:textId="77777777" w:rsidTr="00B111FB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B468614" w14:textId="725DBFF0" w:rsidR="008348B3" w:rsidRPr="003725F8" w:rsidRDefault="008348B3" w:rsidP="008348B3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4875A24D" w14:textId="4DF48A08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57,260,435</w:t>
            </w:r>
          </w:p>
        </w:tc>
        <w:tc>
          <w:tcPr>
            <w:tcW w:w="1400" w:type="dxa"/>
            <w:vAlign w:val="bottom"/>
          </w:tcPr>
          <w:p w14:paraId="22B441C2" w14:textId="39603E08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3,847,475</w:t>
            </w:r>
          </w:p>
        </w:tc>
        <w:tc>
          <w:tcPr>
            <w:tcW w:w="1227" w:type="dxa"/>
            <w:vAlign w:val="bottom"/>
          </w:tcPr>
          <w:p w14:paraId="784B8724" w14:textId="3C388CAD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14,290,047</w:t>
            </w:r>
          </w:p>
        </w:tc>
        <w:tc>
          <w:tcPr>
            <w:tcW w:w="1298" w:type="dxa"/>
            <w:vAlign w:val="bottom"/>
          </w:tcPr>
          <w:p w14:paraId="048C5DDA" w14:textId="6079A588" w:rsidR="008348B3" w:rsidRPr="003725F8" w:rsidRDefault="008348B3" w:rsidP="008348B3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75,397,957</w:t>
            </w:r>
          </w:p>
        </w:tc>
      </w:tr>
      <w:tr w:rsidR="008348B3" w:rsidRPr="008348B3" w14:paraId="6BECFC6F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4D0EFC2C" w14:textId="67CF9D1C" w:rsidR="008348B3" w:rsidRPr="003725F8" w:rsidRDefault="006715D5" w:rsidP="008348B3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เพิ่มขึ้นจากการ</w:t>
            </w:r>
            <w:r w:rsidR="002146BE">
              <w:rPr>
                <w:rFonts w:ascii="BrowalliaUPC" w:hAnsi="BrowalliaUPC" w:cs="BrowalliaUPC" w:hint="cs"/>
                <w:sz w:val="28"/>
                <w:szCs w:val="28"/>
                <w:cs/>
              </w:rPr>
              <w:t>ประเมิน</w:t>
            </w:r>
            <w:r w:rsidR="00046160">
              <w:rPr>
                <w:rFonts w:ascii="BrowalliaUPC" w:hAnsi="BrowalliaUPC" w:cs="BrowalliaUPC" w:hint="cs"/>
                <w:sz w:val="28"/>
                <w:szCs w:val="28"/>
                <w:cs/>
              </w:rPr>
              <w:t>สัญญาเช่าใหม่</w:t>
            </w:r>
          </w:p>
        </w:tc>
        <w:tc>
          <w:tcPr>
            <w:tcW w:w="1400" w:type="dxa"/>
            <w:vAlign w:val="bottom"/>
          </w:tcPr>
          <w:p w14:paraId="2CE92892" w14:textId="25F2A513" w:rsidR="008348B3" w:rsidRPr="003725F8" w:rsidRDefault="00521A2B" w:rsidP="00BC3317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382,851</w:t>
            </w:r>
          </w:p>
        </w:tc>
        <w:tc>
          <w:tcPr>
            <w:tcW w:w="1400" w:type="dxa"/>
            <w:vAlign w:val="bottom"/>
          </w:tcPr>
          <w:p w14:paraId="4321540C" w14:textId="3D423682" w:rsidR="008348B3" w:rsidRPr="003725F8" w:rsidRDefault="00EE2180" w:rsidP="00BC3317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right="-36" w:firstLine="1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 xml:space="preserve">               -</w:t>
            </w:r>
          </w:p>
        </w:tc>
        <w:tc>
          <w:tcPr>
            <w:tcW w:w="1227" w:type="dxa"/>
            <w:vAlign w:val="bottom"/>
          </w:tcPr>
          <w:p w14:paraId="70A21C2F" w14:textId="7A8C2779" w:rsidR="008348B3" w:rsidRPr="003725F8" w:rsidRDefault="00EE2180" w:rsidP="00BC3317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4120E0" w:rsidRPr="003725F8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  -</w:t>
            </w:r>
          </w:p>
        </w:tc>
        <w:tc>
          <w:tcPr>
            <w:tcW w:w="1298" w:type="dxa"/>
            <w:vAlign w:val="bottom"/>
          </w:tcPr>
          <w:p w14:paraId="16203063" w14:textId="3D7F6A9D" w:rsidR="008348B3" w:rsidRPr="003725F8" w:rsidRDefault="00521A2B" w:rsidP="00BC3317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382,851</w:t>
            </w:r>
          </w:p>
        </w:tc>
      </w:tr>
      <w:tr w:rsidR="008348B3" w:rsidRPr="008348B3" w14:paraId="3029F938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D9D308C" w14:textId="3F95A976" w:rsidR="008348B3" w:rsidRPr="003725F8" w:rsidRDefault="008348B3" w:rsidP="008348B3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2566</w:t>
            </w:r>
          </w:p>
        </w:tc>
        <w:tc>
          <w:tcPr>
            <w:tcW w:w="1400" w:type="dxa"/>
            <w:vAlign w:val="bottom"/>
          </w:tcPr>
          <w:p w14:paraId="65CBC778" w14:textId="01C26D1A" w:rsidR="008348B3" w:rsidRPr="003725F8" w:rsidRDefault="00EE2180" w:rsidP="008348B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57,643,286</w:t>
            </w:r>
          </w:p>
        </w:tc>
        <w:tc>
          <w:tcPr>
            <w:tcW w:w="1400" w:type="dxa"/>
            <w:vAlign w:val="bottom"/>
          </w:tcPr>
          <w:p w14:paraId="7CC3AABB" w14:textId="5A34C1A9" w:rsidR="008348B3" w:rsidRPr="003725F8" w:rsidRDefault="00EE2180" w:rsidP="008348B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  <w:cs/>
              </w:rPr>
              <w:t>3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,847,475</w:t>
            </w:r>
          </w:p>
        </w:tc>
        <w:tc>
          <w:tcPr>
            <w:tcW w:w="1227" w:type="dxa"/>
            <w:vAlign w:val="bottom"/>
          </w:tcPr>
          <w:p w14:paraId="7979C55C" w14:textId="5DCB3D75" w:rsidR="008348B3" w:rsidRPr="003725F8" w:rsidRDefault="00EE2180" w:rsidP="008348B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14,290,047</w:t>
            </w:r>
          </w:p>
        </w:tc>
        <w:tc>
          <w:tcPr>
            <w:tcW w:w="1298" w:type="dxa"/>
            <w:vAlign w:val="bottom"/>
          </w:tcPr>
          <w:p w14:paraId="4F955D52" w14:textId="7C2DF58A" w:rsidR="008348B3" w:rsidRPr="003725F8" w:rsidRDefault="00EE2180" w:rsidP="008348B3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75,780,808</w:t>
            </w:r>
          </w:p>
        </w:tc>
      </w:tr>
      <w:tr w:rsidR="008348B3" w:rsidRPr="008348B3" w14:paraId="66B666B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AEED3EC" w14:textId="77777777" w:rsidR="008348B3" w:rsidRPr="003725F8" w:rsidRDefault="008348B3" w:rsidP="008348B3">
            <w:pPr>
              <w:pStyle w:val="Heading6"/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717641EF" w14:textId="77777777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5B4BDA6B" w14:textId="0E0F066D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08072E1D" w14:textId="77777777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1680CFF3" w14:textId="77777777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8348B3" w:rsidRPr="008348B3" w14:paraId="7ADB48D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E8F07E4" w14:textId="77777777" w:rsidR="008348B3" w:rsidRPr="003725F8" w:rsidRDefault="008348B3" w:rsidP="008348B3">
            <w:pPr>
              <w:pStyle w:val="Heading6"/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00" w:type="dxa"/>
            <w:vAlign w:val="bottom"/>
          </w:tcPr>
          <w:p w14:paraId="3540509B" w14:textId="77777777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283E62EF" w14:textId="0F68743F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7C66221E" w14:textId="77777777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7537DB0C" w14:textId="77777777" w:rsidR="008348B3" w:rsidRPr="003725F8" w:rsidRDefault="008348B3" w:rsidP="008348B3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26D97" w:rsidRPr="008348B3" w14:paraId="3A6670F6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17881AD3" w14:textId="7A4AB053" w:rsidR="00C26D97" w:rsidRPr="003725F8" w:rsidRDefault="00C26D97" w:rsidP="00C26D97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5B79CEFE" w14:textId="0ABD42E3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734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817</w:t>
            </w:r>
          </w:p>
        </w:tc>
        <w:tc>
          <w:tcPr>
            <w:tcW w:w="1400" w:type="dxa"/>
            <w:vAlign w:val="bottom"/>
          </w:tcPr>
          <w:p w14:paraId="6B06C4E8" w14:textId="19BBBDB5" w:rsidR="00C26D97" w:rsidRPr="003725F8" w:rsidRDefault="00C26D97" w:rsidP="00C26D97">
            <w:pP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521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424</w:t>
            </w:r>
          </w:p>
        </w:tc>
        <w:tc>
          <w:tcPr>
            <w:tcW w:w="1227" w:type="dxa"/>
            <w:vAlign w:val="bottom"/>
          </w:tcPr>
          <w:p w14:paraId="7DBCE1ED" w14:textId="526987EB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481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479</w:t>
            </w:r>
          </w:p>
        </w:tc>
        <w:tc>
          <w:tcPr>
            <w:tcW w:w="1298" w:type="dxa"/>
            <w:vAlign w:val="bottom"/>
          </w:tcPr>
          <w:p w14:paraId="523445CB" w14:textId="359020EE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14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737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720</w:t>
            </w:r>
          </w:p>
        </w:tc>
      </w:tr>
      <w:tr w:rsidR="00C26D97" w:rsidRPr="008348B3" w14:paraId="44AE0B9C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3EBEE0BA" w14:textId="7DBAC089" w:rsidR="00C26D97" w:rsidRPr="003725F8" w:rsidRDefault="00C26D97" w:rsidP="00C26D97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3BC01D4E" w14:textId="754C2D23" w:rsidR="00C26D97" w:rsidRPr="003725F8" w:rsidRDefault="00C26D97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5,055,774</w:t>
            </w:r>
          </w:p>
        </w:tc>
        <w:tc>
          <w:tcPr>
            <w:tcW w:w="1400" w:type="dxa"/>
            <w:vAlign w:val="bottom"/>
          </w:tcPr>
          <w:p w14:paraId="54311C17" w14:textId="066CA063" w:rsidR="00C26D97" w:rsidRPr="003725F8" w:rsidRDefault="00C26D97" w:rsidP="00C26D97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480,606</w:t>
            </w:r>
          </w:p>
        </w:tc>
        <w:tc>
          <w:tcPr>
            <w:tcW w:w="1227" w:type="dxa"/>
            <w:vAlign w:val="bottom"/>
          </w:tcPr>
          <w:p w14:paraId="7B0F87A0" w14:textId="1051B56F" w:rsidR="00C26D97" w:rsidRPr="003725F8" w:rsidRDefault="00C26D97" w:rsidP="00C26D97">
            <w:pPr>
              <w:pBdr>
                <w:bottom w:val="single" w:sz="4" w:space="1" w:color="auto"/>
              </w:pBdr>
              <w:tabs>
                <w:tab w:val="left" w:pos="780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1,870,870</w:t>
            </w:r>
          </w:p>
        </w:tc>
        <w:tc>
          <w:tcPr>
            <w:tcW w:w="1298" w:type="dxa"/>
            <w:vAlign w:val="bottom"/>
          </w:tcPr>
          <w:p w14:paraId="1DD30D32" w14:textId="29AA1108" w:rsidR="00C26D97" w:rsidRPr="003725F8" w:rsidRDefault="00C26D97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7,407,250</w:t>
            </w:r>
          </w:p>
        </w:tc>
      </w:tr>
      <w:tr w:rsidR="00C26D97" w:rsidRPr="008348B3" w14:paraId="54376CF8" w14:textId="77777777" w:rsidTr="00823EF8">
        <w:trPr>
          <w:gridAfter w:val="1"/>
          <w:wAfter w:w="18" w:type="dxa"/>
          <w:cantSplit/>
        </w:trPr>
        <w:tc>
          <w:tcPr>
            <w:tcW w:w="3332" w:type="dxa"/>
            <w:hideMark/>
          </w:tcPr>
          <w:p w14:paraId="4985D564" w14:textId="334FCC03" w:rsidR="00C26D97" w:rsidRPr="003725F8" w:rsidRDefault="00C26D97" w:rsidP="00C26D97">
            <w:pPr>
              <w:spacing w:line="256" w:lineRule="auto"/>
              <w:ind w:left="317" w:right="-36" w:hanging="317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422C3816" w14:textId="7C5C3219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13,790,591</w:t>
            </w:r>
          </w:p>
        </w:tc>
        <w:tc>
          <w:tcPr>
            <w:tcW w:w="1400" w:type="dxa"/>
            <w:vAlign w:val="bottom"/>
          </w:tcPr>
          <w:p w14:paraId="09717C7C" w14:textId="77FAF33F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1,002,030</w:t>
            </w:r>
          </w:p>
        </w:tc>
        <w:tc>
          <w:tcPr>
            <w:tcW w:w="1227" w:type="dxa"/>
            <w:vAlign w:val="bottom"/>
          </w:tcPr>
          <w:p w14:paraId="61C1671A" w14:textId="7152B5FD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7,352,349</w:t>
            </w:r>
          </w:p>
        </w:tc>
        <w:tc>
          <w:tcPr>
            <w:tcW w:w="1298" w:type="dxa"/>
            <w:vAlign w:val="bottom"/>
          </w:tcPr>
          <w:p w14:paraId="539D4A47" w14:textId="0D1C9FBA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22,144,970</w:t>
            </w:r>
          </w:p>
        </w:tc>
      </w:tr>
      <w:tr w:rsidR="00C26D97" w:rsidRPr="008348B3" w14:paraId="40516D5C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5B8D7187" w14:textId="00793791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00" w:type="dxa"/>
            <w:vAlign w:val="bottom"/>
          </w:tcPr>
          <w:p w14:paraId="353F0B39" w14:textId="305EEEE4" w:rsidR="00C26D97" w:rsidRPr="003725F8" w:rsidRDefault="0001189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4,873,2</w:t>
            </w:r>
            <w:r w:rsidR="001C3E81" w:rsidRPr="003725F8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  <w:tc>
          <w:tcPr>
            <w:tcW w:w="1400" w:type="dxa"/>
            <w:vAlign w:val="bottom"/>
          </w:tcPr>
          <w:p w14:paraId="7D8302D0" w14:textId="410FAFCA" w:rsidR="00C26D97" w:rsidRPr="003725F8" w:rsidRDefault="0001189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480,605</w:t>
            </w:r>
          </w:p>
        </w:tc>
        <w:tc>
          <w:tcPr>
            <w:tcW w:w="1227" w:type="dxa"/>
            <w:vAlign w:val="bottom"/>
          </w:tcPr>
          <w:p w14:paraId="260FDAE7" w14:textId="1EB7F875" w:rsidR="00C26D97" w:rsidRPr="003725F8" w:rsidRDefault="00011891" w:rsidP="00C26D97">
            <w:pPr>
              <w:pBdr>
                <w:bottom w:val="single" w:sz="4" w:space="1" w:color="auto"/>
              </w:pBdr>
              <w:tabs>
                <w:tab w:val="clear" w:pos="680"/>
                <w:tab w:val="left" w:pos="717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1,943,114</w:t>
            </w:r>
          </w:p>
        </w:tc>
        <w:tc>
          <w:tcPr>
            <w:tcW w:w="1298" w:type="dxa"/>
            <w:vAlign w:val="bottom"/>
          </w:tcPr>
          <w:p w14:paraId="494D94C7" w14:textId="16629732" w:rsidR="00C26D97" w:rsidRPr="003725F8" w:rsidRDefault="001C3E8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7,296,963</w:t>
            </w:r>
          </w:p>
        </w:tc>
      </w:tr>
      <w:tr w:rsidR="00C26D97" w:rsidRPr="008348B3" w14:paraId="2E8CD5DA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0EDD3ED0" w14:textId="4EC9ED0E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 xml:space="preserve"> 2566</w:t>
            </w:r>
          </w:p>
        </w:tc>
        <w:tc>
          <w:tcPr>
            <w:tcW w:w="1400" w:type="dxa"/>
            <w:vAlign w:val="bottom"/>
          </w:tcPr>
          <w:p w14:paraId="7EDC5A41" w14:textId="055719DD" w:rsidR="00C26D97" w:rsidRPr="003725F8" w:rsidRDefault="0001189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18,663,83</w:t>
            </w:r>
            <w:r w:rsidR="001C3E81" w:rsidRPr="003725F8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1400" w:type="dxa"/>
            <w:vAlign w:val="bottom"/>
          </w:tcPr>
          <w:p w14:paraId="415D64C3" w14:textId="631B625F" w:rsidR="00C26D97" w:rsidRPr="003725F8" w:rsidRDefault="0001189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1,482,635</w:t>
            </w:r>
          </w:p>
        </w:tc>
        <w:tc>
          <w:tcPr>
            <w:tcW w:w="1227" w:type="dxa"/>
            <w:vAlign w:val="bottom"/>
          </w:tcPr>
          <w:p w14:paraId="36EF67CE" w14:textId="6CA097A9" w:rsidR="00C26D97" w:rsidRPr="003725F8" w:rsidRDefault="0001189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9,295,463</w:t>
            </w:r>
          </w:p>
        </w:tc>
        <w:tc>
          <w:tcPr>
            <w:tcW w:w="1298" w:type="dxa"/>
            <w:vAlign w:val="bottom"/>
          </w:tcPr>
          <w:p w14:paraId="196E10F2" w14:textId="773A3A86" w:rsidR="00C26D97" w:rsidRPr="003725F8" w:rsidRDefault="001C3E81" w:rsidP="00C26D97">
            <w:pPr>
              <w:pBdr>
                <w:bottom w:val="single" w:sz="4" w:space="1" w:color="auto"/>
              </w:pBd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29,441,933</w:t>
            </w:r>
          </w:p>
        </w:tc>
      </w:tr>
      <w:tr w:rsidR="00C26D97" w:rsidRPr="008348B3" w14:paraId="31C53F3A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F4E00A" w14:textId="77777777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400" w:type="dxa"/>
            <w:vAlign w:val="bottom"/>
          </w:tcPr>
          <w:p w14:paraId="17A16A4A" w14:textId="77777777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3EA7B7D6" w14:textId="132BEFF6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4344714C" w14:textId="77777777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33BB414F" w14:textId="77777777" w:rsidR="00C26D97" w:rsidRPr="003725F8" w:rsidRDefault="00C26D97" w:rsidP="00C26D97">
            <w:pPr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26D97" w:rsidRPr="008348B3" w14:paraId="49E6FDA0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77177181" w14:textId="77777777" w:rsidR="00C26D97" w:rsidRPr="003725F8" w:rsidRDefault="00C26D97" w:rsidP="00C26D97">
            <w:pPr>
              <w:pStyle w:val="Heading6"/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00" w:type="dxa"/>
            <w:vAlign w:val="bottom"/>
          </w:tcPr>
          <w:p w14:paraId="3B4B13C7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5E69B8B7" w14:textId="68FFE041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18E032A1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6C02FE69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26D97" w:rsidRPr="008348B3" w14:paraId="76E0E6B2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0AFFBFA8" w14:textId="4B541C3C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106846BB" w14:textId="00FC8363" w:rsidR="00C26D97" w:rsidRPr="003725F8" w:rsidRDefault="00C26D97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</w:rPr>
              <w:t>43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,469,84</w:t>
            </w:r>
            <w:r w:rsidR="001C3E81" w:rsidRPr="003725F8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400" w:type="dxa"/>
            <w:vAlign w:val="bottom"/>
          </w:tcPr>
          <w:p w14:paraId="0B6E3E57" w14:textId="4C26DCDC" w:rsidR="00C26D97" w:rsidRPr="003725F8" w:rsidRDefault="00C26D97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2,845,445</w:t>
            </w:r>
          </w:p>
        </w:tc>
        <w:tc>
          <w:tcPr>
            <w:tcW w:w="1227" w:type="dxa"/>
            <w:vAlign w:val="bottom"/>
          </w:tcPr>
          <w:p w14:paraId="1F5A513F" w14:textId="09F3CCAD" w:rsidR="00C26D97" w:rsidRPr="003725F8" w:rsidRDefault="00C26D97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6,937,698</w:t>
            </w:r>
          </w:p>
        </w:tc>
        <w:tc>
          <w:tcPr>
            <w:tcW w:w="1298" w:type="dxa"/>
            <w:vAlign w:val="bottom"/>
          </w:tcPr>
          <w:p w14:paraId="66EB95DB" w14:textId="68FFB9C6" w:rsidR="00C26D97" w:rsidRPr="003725F8" w:rsidRDefault="00C26D97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53,252,987</w:t>
            </w:r>
          </w:p>
        </w:tc>
      </w:tr>
      <w:tr w:rsidR="00C26D97" w:rsidRPr="008348B3" w14:paraId="6F6C4934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  <w:hideMark/>
          </w:tcPr>
          <w:p w14:paraId="3D9CCA27" w14:textId="4F8C6EB7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04160209" w14:textId="0581EDC2" w:rsidR="00C26D97" w:rsidRPr="003725F8" w:rsidRDefault="00431AB4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  <w:cs/>
              </w:rPr>
              <w:t>38,979,451</w:t>
            </w:r>
          </w:p>
        </w:tc>
        <w:tc>
          <w:tcPr>
            <w:tcW w:w="1400" w:type="dxa"/>
            <w:vAlign w:val="bottom"/>
          </w:tcPr>
          <w:p w14:paraId="0D191291" w14:textId="6FCD8DC0" w:rsidR="00C26D97" w:rsidRPr="003725F8" w:rsidRDefault="00431AB4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 w:hint="cs"/>
                <w:sz w:val="28"/>
                <w:szCs w:val="28"/>
                <w:cs/>
              </w:rPr>
              <w:t>2</w:t>
            </w:r>
            <w:r w:rsidRPr="003725F8">
              <w:rPr>
                <w:rFonts w:ascii="BrowalliaUPC" w:hAnsi="BrowalliaUPC" w:cs="BrowalliaUPC"/>
                <w:sz w:val="28"/>
                <w:szCs w:val="28"/>
              </w:rPr>
              <w:t>,364,840</w:t>
            </w:r>
          </w:p>
        </w:tc>
        <w:tc>
          <w:tcPr>
            <w:tcW w:w="1227" w:type="dxa"/>
            <w:vAlign w:val="bottom"/>
          </w:tcPr>
          <w:p w14:paraId="15EA081D" w14:textId="7BDB7BBC" w:rsidR="00C26D97" w:rsidRPr="003725F8" w:rsidRDefault="00431AB4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4,994,584</w:t>
            </w:r>
          </w:p>
        </w:tc>
        <w:tc>
          <w:tcPr>
            <w:tcW w:w="1298" w:type="dxa"/>
            <w:vAlign w:val="bottom"/>
          </w:tcPr>
          <w:p w14:paraId="4E46064B" w14:textId="3B44E56C" w:rsidR="00C26D97" w:rsidRPr="003725F8" w:rsidRDefault="001C3E81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46,338,875</w:t>
            </w:r>
          </w:p>
        </w:tc>
      </w:tr>
      <w:tr w:rsidR="00C26D97" w:rsidRPr="008348B3" w14:paraId="0BA31329" w14:textId="77777777" w:rsidTr="00823EF8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7939641A" w14:textId="77777777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29C24111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1C46FA53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69FE1120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52E3E3B2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26D97" w:rsidRPr="008348B3" w14:paraId="311A4B6E" w14:textId="77777777" w:rsidTr="00A00FA3">
        <w:trPr>
          <w:gridAfter w:val="1"/>
          <w:wAfter w:w="18" w:type="dxa"/>
          <w:cantSplit/>
        </w:trPr>
        <w:tc>
          <w:tcPr>
            <w:tcW w:w="4732" w:type="dxa"/>
            <w:gridSpan w:val="2"/>
            <w:vAlign w:val="bottom"/>
          </w:tcPr>
          <w:p w14:paraId="200EB1BB" w14:textId="137097A2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0" w:type="dxa"/>
            <w:vAlign w:val="bottom"/>
          </w:tcPr>
          <w:p w14:paraId="6EC520EE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1B8D4E0A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16F7879D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26D97" w:rsidRPr="008348B3" w14:paraId="4C548E3D" w14:textId="77777777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58CC9A0B" w14:textId="03E3FDF6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00" w:type="dxa"/>
            <w:vAlign w:val="bottom"/>
          </w:tcPr>
          <w:p w14:paraId="3C3E8518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4584AF2D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0E4139CD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775328E3" w14:textId="7DB8CC70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864,598</w:t>
            </w:r>
          </w:p>
        </w:tc>
      </w:tr>
      <w:tr w:rsidR="00C26D97" w:rsidRPr="008348B3" w14:paraId="43EA7843" w14:textId="77777777">
        <w:trPr>
          <w:gridAfter w:val="1"/>
          <w:wAfter w:w="18" w:type="dxa"/>
          <w:cantSplit/>
        </w:trPr>
        <w:tc>
          <w:tcPr>
            <w:tcW w:w="3332" w:type="dxa"/>
          </w:tcPr>
          <w:p w14:paraId="62E1AB13" w14:textId="5C9279FE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0" w:type="dxa"/>
            <w:vAlign w:val="bottom"/>
          </w:tcPr>
          <w:p w14:paraId="066CEDD8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1BED2733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74059E0D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168D405A" w14:textId="3587D634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528,027</w:t>
            </w:r>
          </w:p>
        </w:tc>
      </w:tr>
      <w:tr w:rsidR="00C26D97" w:rsidRPr="008348B3" w14:paraId="61E4B39B" w14:textId="77777777" w:rsidTr="00823EF8">
        <w:trPr>
          <w:gridAfter w:val="1"/>
          <w:wAfter w:w="18" w:type="dxa"/>
          <w:cantSplit/>
        </w:trPr>
        <w:tc>
          <w:tcPr>
            <w:tcW w:w="3332" w:type="dxa"/>
          </w:tcPr>
          <w:p w14:paraId="1D6EF060" w14:textId="7A5EE4E1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  <w:vAlign w:val="bottom"/>
          </w:tcPr>
          <w:p w14:paraId="44084EF8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0DCA4D80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250BCCF7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50C2F2AD" w14:textId="373169EC" w:rsidR="00C26D97" w:rsidRPr="003725F8" w:rsidRDefault="00C26D97" w:rsidP="00C26D9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6,014,625</w:t>
            </w:r>
          </w:p>
        </w:tc>
      </w:tr>
      <w:tr w:rsidR="00C26D97" w:rsidRPr="008348B3" w14:paraId="56508F88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1DCB3C91" w14:textId="257F8340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0" w:type="dxa"/>
          </w:tcPr>
          <w:p w14:paraId="18DF58CD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4B5E66F2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7FA02DC6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3F08F94B" w14:textId="7DB96530" w:rsidR="00C26D97" w:rsidRPr="003725F8" w:rsidRDefault="00C26D97" w:rsidP="00C26D97">
            <w:pPr>
              <w:pBdr>
                <w:bottom w:val="single" w:sz="12" w:space="1" w:color="auto"/>
              </w:pBd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7,407,250</w:t>
            </w:r>
          </w:p>
        </w:tc>
      </w:tr>
      <w:tr w:rsidR="00C26D97" w:rsidRPr="008348B3" w14:paraId="7BF76DB3" w14:textId="77777777" w:rsidTr="00AA6644">
        <w:trPr>
          <w:gridAfter w:val="1"/>
          <w:wAfter w:w="18" w:type="dxa"/>
          <w:cantSplit/>
        </w:trPr>
        <w:tc>
          <w:tcPr>
            <w:tcW w:w="3332" w:type="dxa"/>
            <w:vAlign w:val="bottom"/>
          </w:tcPr>
          <w:p w14:paraId="6B9F33B6" w14:textId="77777777" w:rsidR="00C26D97" w:rsidRPr="003725F8" w:rsidRDefault="00C26D97" w:rsidP="00C26D97">
            <w:pPr>
              <w:spacing w:line="256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</w:tcPr>
          <w:p w14:paraId="558FCF1E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09099170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4F1D1981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2A683CF6" w14:textId="7777777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15"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26D97" w:rsidRPr="008348B3" w14:paraId="6A0BC742" w14:textId="77777777">
        <w:trPr>
          <w:gridAfter w:val="1"/>
          <w:wAfter w:w="18" w:type="dxa"/>
          <w:cantSplit/>
          <w:trHeight w:val="231"/>
        </w:trPr>
        <w:tc>
          <w:tcPr>
            <w:tcW w:w="4732" w:type="dxa"/>
            <w:gridSpan w:val="2"/>
            <w:vAlign w:val="bottom"/>
            <w:hideMark/>
          </w:tcPr>
          <w:p w14:paraId="22B2A082" w14:textId="393E413E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9" w:right="-32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00" w:type="dxa"/>
            <w:vAlign w:val="bottom"/>
          </w:tcPr>
          <w:p w14:paraId="47CDE00D" w14:textId="7199572F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40193ED8" w14:textId="1D11D5BC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14:paraId="238CC26E" w14:textId="16BAF33B" w:rsidR="00C26D97" w:rsidRPr="003725F8" w:rsidRDefault="00C26D97" w:rsidP="00C26D97">
            <w:pPr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26D97" w:rsidRPr="008348B3" w14:paraId="24D1E17E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16047C09" w14:textId="74381003" w:rsidR="00C26D97" w:rsidRPr="003725F8" w:rsidRDefault="00C26D97" w:rsidP="00C26D97">
            <w:pPr>
              <w:spacing w:line="256" w:lineRule="auto"/>
              <w:ind w:right="-36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400" w:type="dxa"/>
          </w:tcPr>
          <w:p w14:paraId="71AC78A7" w14:textId="194C7F36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170B0D2" w14:textId="1775B279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7B3C2C65" w14:textId="3B391209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98" w:type="dxa"/>
          </w:tcPr>
          <w:p w14:paraId="4E80232A" w14:textId="6B4F21CB" w:rsidR="00C26D97" w:rsidRPr="003725F8" w:rsidRDefault="00A1767B" w:rsidP="00C26D97">
            <w:pP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864,348</w:t>
            </w:r>
          </w:p>
        </w:tc>
      </w:tr>
      <w:tr w:rsidR="00C26D97" w:rsidRPr="008348B3" w14:paraId="189BD5BC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7E08CB54" w14:textId="47B2C127" w:rsidR="00C26D97" w:rsidRPr="003725F8" w:rsidRDefault="00C26D97" w:rsidP="00C26D97">
            <w:pPr>
              <w:spacing w:line="256" w:lineRule="auto"/>
              <w:ind w:right="-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00" w:type="dxa"/>
          </w:tcPr>
          <w:p w14:paraId="14D4EFD9" w14:textId="4AD28029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24032DAF" w14:textId="20F7505B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28FC581C" w14:textId="26B8F763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73CCF339" w14:textId="3FE9C347" w:rsidR="00C26D97" w:rsidRPr="003725F8" w:rsidRDefault="00A1767B" w:rsidP="00C26D97">
            <w:pP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522,990</w:t>
            </w:r>
          </w:p>
        </w:tc>
      </w:tr>
      <w:tr w:rsidR="00C26D97" w:rsidRPr="008348B3" w14:paraId="311CD719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</w:tcPr>
          <w:p w14:paraId="19A0C1FE" w14:textId="2FA8D06F" w:rsidR="00C26D97" w:rsidRPr="003725F8" w:rsidRDefault="00C26D97" w:rsidP="00C26D97">
            <w:pPr>
              <w:spacing w:line="256" w:lineRule="auto"/>
              <w:ind w:right="-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00" w:type="dxa"/>
          </w:tcPr>
          <w:p w14:paraId="7CB9A5B0" w14:textId="034269A0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39CC7C6" w14:textId="6A02AA0B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40A8D065" w14:textId="088B7B3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274F87E3" w14:textId="35E4687F" w:rsidR="00C26D97" w:rsidRPr="003725F8" w:rsidRDefault="00C0138B" w:rsidP="00C26D97">
            <w:pPr>
              <w:pBdr>
                <w:bottom w:val="single" w:sz="4" w:space="1" w:color="auto"/>
              </w:pBd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5,909,625</w:t>
            </w:r>
          </w:p>
        </w:tc>
      </w:tr>
      <w:tr w:rsidR="00C26D97" w:rsidRPr="008348B3" w14:paraId="64B37411" w14:textId="77777777" w:rsidTr="00AA6644">
        <w:trPr>
          <w:gridAfter w:val="1"/>
          <w:wAfter w:w="18" w:type="dxa"/>
          <w:cantSplit/>
          <w:trHeight w:val="231"/>
        </w:trPr>
        <w:tc>
          <w:tcPr>
            <w:tcW w:w="3332" w:type="dxa"/>
            <w:vAlign w:val="bottom"/>
          </w:tcPr>
          <w:p w14:paraId="415CBE0B" w14:textId="063A834D" w:rsidR="00C26D97" w:rsidRPr="003725F8" w:rsidRDefault="00C26D97" w:rsidP="00C26D97">
            <w:pPr>
              <w:spacing w:line="256" w:lineRule="auto"/>
              <w:ind w:right="-36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3725F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0" w:type="dxa"/>
          </w:tcPr>
          <w:p w14:paraId="1218E1F6" w14:textId="4C942774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</w:tcPr>
          <w:p w14:paraId="23F4A24F" w14:textId="582CDFD7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27" w:type="dxa"/>
            <w:vAlign w:val="bottom"/>
          </w:tcPr>
          <w:p w14:paraId="7B038896" w14:textId="25DADBBE" w:rsidR="00C26D97" w:rsidRPr="003725F8" w:rsidRDefault="00C26D97" w:rsidP="00C26D97">
            <w:pPr>
              <w:tabs>
                <w:tab w:val="decimal" w:pos="792"/>
              </w:tabs>
              <w:spacing w:line="256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bottom"/>
          </w:tcPr>
          <w:p w14:paraId="519BE52B" w14:textId="4B9F4414" w:rsidR="00C26D97" w:rsidRPr="003725F8" w:rsidRDefault="00C0138B" w:rsidP="00C26D97">
            <w:pPr>
              <w:pBdr>
                <w:bottom w:val="single" w:sz="12" w:space="1" w:color="auto"/>
              </w:pBdr>
              <w:spacing w:line="256" w:lineRule="auto"/>
              <w:ind w:left="-21" w:right="-3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3725F8">
              <w:rPr>
                <w:rFonts w:ascii="BrowalliaUPC" w:hAnsi="BrowalliaUPC" w:cs="BrowalliaUPC"/>
                <w:sz w:val="28"/>
                <w:szCs w:val="28"/>
              </w:rPr>
              <w:t>7,296,963</w:t>
            </w:r>
          </w:p>
        </w:tc>
      </w:tr>
    </w:tbl>
    <w:p w14:paraId="18699206" w14:textId="0D37D535" w:rsidR="0028272A" w:rsidRPr="00CD4FB0" w:rsidRDefault="0028272A" w:rsidP="00C168D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82" w:right="-45"/>
        <w:jc w:val="thaiDistribute"/>
        <w:rPr>
          <w:rFonts w:ascii="BrowalliaUPC" w:hAnsi="BrowalliaUPC" w:cs="BrowalliaUPC"/>
          <w:sz w:val="28"/>
          <w:szCs w:val="28"/>
        </w:rPr>
      </w:pPr>
    </w:p>
    <w:p w14:paraId="7B947742" w14:textId="78D0293B" w:rsidR="00493D3C" w:rsidRPr="00CD4FB0" w:rsidRDefault="0003003F" w:rsidP="00250DF4">
      <w:pPr>
        <w:pStyle w:val="ListParagraph"/>
        <w:numPr>
          <w:ilvl w:val="0"/>
          <w:numId w:val="28"/>
        </w:numPr>
        <w:tabs>
          <w:tab w:val="clear" w:pos="680"/>
          <w:tab w:val="clear" w:pos="907"/>
          <w:tab w:val="left" w:pos="851"/>
        </w:tabs>
        <w:ind w:left="709" w:right="-45" w:hanging="425"/>
        <w:jc w:val="both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</w:rPr>
        <w:t xml:space="preserve">  </w:t>
      </w:r>
      <w:r w:rsidR="00061736" w:rsidRPr="00CD4FB0">
        <w:rPr>
          <w:rFonts w:ascii="BrowalliaUPC" w:hAnsi="BrowalliaUPC" w:cs="BrowalliaUPC"/>
          <w:sz w:val="28"/>
          <w:szCs w:val="28"/>
          <w:cs/>
        </w:rPr>
        <w:t>หนี้สินตามสัญญาเช่า</w:t>
      </w:r>
    </w:p>
    <w:p w14:paraId="43B21675" w14:textId="77777777" w:rsidR="00061736" w:rsidRPr="00CD4FB0" w:rsidRDefault="00061736" w:rsidP="00E47C5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W w:w="8511" w:type="dxa"/>
        <w:tblInd w:w="8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1"/>
        <w:gridCol w:w="1512"/>
        <w:gridCol w:w="189"/>
        <w:gridCol w:w="20"/>
        <w:gridCol w:w="1456"/>
        <w:gridCol w:w="180"/>
        <w:gridCol w:w="1503"/>
      </w:tblGrid>
      <w:tr w:rsidR="00C26D97" w:rsidRPr="00CD4FB0" w14:paraId="39E30F26" w14:textId="77777777" w:rsidTr="00C26D97">
        <w:trPr>
          <w:cantSplit/>
        </w:trPr>
        <w:tc>
          <w:tcPr>
            <w:tcW w:w="3651" w:type="dxa"/>
          </w:tcPr>
          <w:p w14:paraId="48365906" w14:textId="77777777" w:rsidR="00C26D97" w:rsidRPr="00CD4FB0" w:rsidRDefault="00C26D97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860" w:type="dxa"/>
            <w:gridSpan w:val="6"/>
            <w:tcBorders>
              <w:bottom w:val="single" w:sz="4" w:space="0" w:color="auto"/>
            </w:tcBorders>
          </w:tcPr>
          <w:p w14:paraId="03BE62DB" w14:textId="3B56989D" w:rsidR="00C26D97" w:rsidRPr="00CD4FB0" w:rsidRDefault="00C26D97" w:rsidP="00C024D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C26D97" w:rsidRPr="00CD4FB0" w14:paraId="48C79A71" w14:textId="77777777" w:rsidTr="00C26D97">
        <w:trPr>
          <w:cantSplit/>
        </w:trPr>
        <w:tc>
          <w:tcPr>
            <w:tcW w:w="3651" w:type="dxa"/>
          </w:tcPr>
          <w:p w14:paraId="4E00059A" w14:textId="77777777" w:rsidR="00C26D97" w:rsidRPr="00CD4FB0" w:rsidRDefault="00C26D97" w:rsidP="00C26D97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BE687E" w14:textId="48F0A23D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0782351B" w14:textId="77777777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3BC9C" w14:textId="4B3B54B8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26D97" w:rsidRPr="00CD4FB0" w14:paraId="378F7F5C" w14:textId="77777777" w:rsidTr="00C26D97">
        <w:trPr>
          <w:cantSplit/>
        </w:trPr>
        <w:tc>
          <w:tcPr>
            <w:tcW w:w="3651" w:type="dxa"/>
          </w:tcPr>
          <w:p w14:paraId="56C9095B" w14:textId="77777777" w:rsidR="00C26D97" w:rsidRPr="00CD4FB0" w:rsidRDefault="00C26D97" w:rsidP="00C26D97">
            <w:pPr>
              <w:spacing w:line="256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A209EF1" w14:textId="03694598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89" w:type="dxa"/>
          </w:tcPr>
          <w:p w14:paraId="0B21EB18" w14:textId="77777777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BD8E42C" w14:textId="0A23668D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63F61" w14:textId="657689EF" w:rsidR="00C26D97" w:rsidRPr="00CD4FB0" w:rsidRDefault="00C26D97" w:rsidP="00C26D97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CAA4C71" w14:textId="77777777" w:rsidR="00C26D97" w:rsidRPr="00CD4FB0" w:rsidRDefault="00C26D97" w:rsidP="00C26D97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393F2" w14:textId="1E9C0101" w:rsidR="00C26D97" w:rsidRPr="00CD4FB0" w:rsidRDefault="00C26D97" w:rsidP="00C26D97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C26D97" w:rsidRPr="00CD4FB0" w14:paraId="71A4B12C" w14:textId="77777777" w:rsidTr="00C26D97">
        <w:trPr>
          <w:cantSplit/>
        </w:trPr>
        <w:tc>
          <w:tcPr>
            <w:tcW w:w="3651" w:type="dxa"/>
          </w:tcPr>
          <w:p w14:paraId="7884DC79" w14:textId="77777777" w:rsidR="00C26D97" w:rsidRPr="00CD4FB0" w:rsidRDefault="00C26D97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C047D7" w14:textId="77777777" w:rsidR="00C26D97" w:rsidRPr="00CD4FB0" w:rsidRDefault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9" w:type="dxa"/>
          </w:tcPr>
          <w:p w14:paraId="3772A12A" w14:textId="77777777" w:rsidR="00C26D97" w:rsidRPr="00CD4FB0" w:rsidRDefault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1C0AFAAE" w14:textId="35DE97CF" w:rsidR="00C26D97" w:rsidRPr="00CD4FB0" w:rsidRDefault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</w:tcPr>
          <w:p w14:paraId="6C3FAE43" w14:textId="77777777" w:rsidR="00C26D97" w:rsidRPr="00CD4FB0" w:rsidRDefault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20D445D" w14:textId="77777777" w:rsidR="00C26D97" w:rsidRPr="00CD4FB0" w:rsidRDefault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03" w:type="dxa"/>
          </w:tcPr>
          <w:p w14:paraId="32047FB9" w14:textId="77777777" w:rsidR="00C26D97" w:rsidRPr="00CD4FB0" w:rsidRDefault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C26D97" w:rsidRPr="00CD4FB0" w14:paraId="34D6DD17" w14:textId="77777777" w:rsidTr="00C26D97">
        <w:trPr>
          <w:cantSplit/>
          <w:trHeight w:val="162"/>
        </w:trPr>
        <w:tc>
          <w:tcPr>
            <w:tcW w:w="3651" w:type="dxa"/>
            <w:hideMark/>
          </w:tcPr>
          <w:p w14:paraId="1715BB19" w14:textId="0A28FDCF" w:rsidR="00C26D97" w:rsidRPr="00CD4FB0" w:rsidRDefault="00C26D97" w:rsidP="002651E3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</w:tcPr>
          <w:p w14:paraId="5E60876C" w14:textId="77777777" w:rsidR="00C26D97" w:rsidRPr="00CD4FB0" w:rsidRDefault="00C26D97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9" w:type="dxa"/>
          </w:tcPr>
          <w:p w14:paraId="2B80E85B" w14:textId="77777777" w:rsidR="00C26D97" w:rsidRPr="00CD4FB0" w:rsidRDefault="00C26D97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1222C66B" w14:textId="1408AA7B" w:rsidR="00C26D97" w:rsidRPr="00CD4FB0" w:rsidRDefault="00C26D97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</w:tcPr>
          <w:p w14:paraId="5B22C41F" w14:textId="77777777" w:rsidR="00C26D97" w:rsidRPr="00CD4FB0" w:rsidRDefault="00C26D97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FCABD84" w14:textId="77777777" w:rsidR="00C26D97" w:rsidRPr="00CD4FB0" w:rsidRDefault="00C26D97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03" w:type="dxa"/>
          </w:tcPr>
          <w:p w14:paraId="7FD54C23" w14:textId="77777777" w:rsidR="00C26D97" w:rsidRPr="00CD4FB0" w:rsidRDefault="00C26D97" w:rsidP="002651E3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E22200" w:rsidRPr="00CD4FB0" w14:paraId="0841EB36" w14:textId="77777777" w:rsidTr="00C26D97">
        <w:trPr>
          <w:cantSplit/>
        </w:trPr>
        <w:tc>
          <w:tcPr>
            <w:tcW w:w="3651" w:type="dxa"/>
            <w:hideMark/>
          </w:tcPr>
          <w:p w14:paraId="31EC974B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328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12" w:type="dxa"/>
          </w:tcPr>
          <w:p w14:paraId="4949C02D" w14:textId="5E51E6AF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7,714,187</w:t>
            </w:r>
          </w:p>
        </w:tc>
        <w:tc>
          <w:tcPr>
            <w:tcW w:w="189" w:type="dxa"/>
          </w:tcPr>
          <w:p w14:paraId="652A2FD5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3B58C8DA" w14:textId="146E43C2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shd w:val="clear" w:color="auto" w:fill="auto"/>
          </w:tcPr>
          <w:p w14:paraId="581E1DAC" w14:textId="4DE419A6" w:rsidR="00E22200" w:rsidRPr="00E2220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7,714,187</w:t>
            </w:r>
          </w:p>
        </w:tc>
        <w:tc>
          <w:tcPr>
            <w:tcW w:w="180" w:type="dxa"/>
          </w:tcPr>
          <w:p w14:paraId="16653E75" w14:textId="22EB7579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4519C25B" w14:textId="24DB9A14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971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t>,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388</w:t>
            </w:r>
          </w:p>
        </w:tc>
      </w:tr>
      <w:tr w:rsidR="00E22200" w:rsidRPr="00CD4FB0" w14:paraId="055DD8E5" w14:textId="77777777" w:rsidTr="00C26D97">
        <w:trPr>
          <w:cantSplit/>
        </w:trPr>
        <w:tc>
          <w:tcPr>
            <w:tcW w:w="3651" w:type="dxa"/>
            <w:hideMark/>
          </w:tcPr>
          <w:p w14:paraId="63E93B66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328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12" w:type="dxa"/>
          </w:tcPr>
          <w:p w14:paraId="64DE8583" w14:textId="070BB20D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34,715,660</w:t>
            </w:r>
          </w:p>
        </w:tc>
        <w:tc>
          <w:tcPr>
            <w:tcW w:w="189" w:type="dxa"/>
          </w:tcPr>
          <w:p w14:paraId="28301EE4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0BC1AA88" w14:textId="42D95F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7EC9D" w14:textId="10A6146F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34,715,660</w:t>
            </w:r>
          </w:p>
        </w:tc>
        <w:tc>
          <w:tcPr>
            <w:tcW w:w="180" w:type="dxa"/>
            <w:shd w:val="clear" w:color="auto" w:fill="auto"/>
          </w:tcPr>
          <w:p w14:paraId="6DFD0844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3129D" w14:textId="17B2AABD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7,084,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52</w:t>
            </w:r>
          </w:p>
        </w:tc>
      </w:tr>
      <w:tr w:rsidR="00E22200" w:rsidRPr="00CD4FB0" w14:paraId="673635D0" w14:textId="77777777" w:rsidTr="00C26D97">
        <w:trPr>
          <w:cantSplit/>
        </w:trPr>
        <w:tc>
          <w:tcPr>
            <w:tcW w:w="3651" w:type="dxa"/>
          </w:tcPr>
          <w:p w14:paraId="7D2C36A4" w14:textId="10EE853F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32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ED23051" w14:textId="66BA5478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16,101,721</w:t>
            </w:r>
          </w:p>
        </w:tc>
        <w:tc>
          <w:tcPr>
            <w:tcW w:w="189" w:type="dxa"/>
          </w:tcPr>
          <w:p w14:paraId="2E3B0EEF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24393FB8" w14:textId="16C2120C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E3F59" w14:textId="1E2DEDA3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16,101,721</w:t>
            </w:r>
          </w:p>
        </w:tc>
        <w:tc>
          <w:tcPr>
            <w:tcW w:w="180" w:type="dxa"/>
          </w:tcPr>
          <w:p w14:paraId="2BE11A71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left w:val="nil"/>
              <w:bottom w:val="single" w:sz="4" w:space="0" w:color="auto"/>
              <w:right w:val="nil"/>
            </w:tcBorders>
          </w:tcPr>
          <w:p w14:paraId="75C0241C" w14:textId="3C4CD45A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20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244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371</w:t>
            </w:r>
          </w:p>
        </w:tc>
      </w:tr>
      <w:tr w:rsidR="00E22200" w:rsidRPr="00CD4FB0" w14:paraId="0D14121C" w14:textId="77777777" w:rsidTr="00C26D97">
        <w:trPr>
          <w:cantSplit/>
          <w:trHeight w:val="68"/>
        </w:trPr>
        <w:tc>
          <w:tcPr>
            <w:tcW w:w="3651" w:type="dxa"/>
            <w:hideMark/>
          </w:tcPr>
          <w:p w14:paraId="7C568415" w14:textId="603A1EE4" w:rsidR="00E22200" w:rsidRPr="00CD4FB0" w:rsidRDefault="00E22200" w:rsidP="00E22200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9AE2F62" w14:textId="15475ED5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58,531,568</w:t>
            </w:r>
          </w:p>
        </w:tc>
        <w:tc>
          <w:tcPr>
            <w:tcW w:w="189" w:type="dxa"/>
          </w:tcPr>
          <w:p w14:paraId="17F5A581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607296B9" w14:textId="60AAEA91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D2341" w14:textId="47C08321" w:rsidR="00E22200" w:rsidRPr="00E2220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58,531,568</w:t>
            </w:r>
          </w:p>
        </w:tc>
        <w:tc>
          <w:tcPr>
            <w:tcW w:w="180" w:type="dxa"/>
          </w:tcPr>
          <w:p w14:paraId="3E0E4B9B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74EBA" w14:textId="6A7B434E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fldChar w:fldCharType="begin"/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instrText xml:space="preserve"> =</w:instrTex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instrText>SUM(ABOVE)</w:instrTex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instrText xml:space="preserve"> </w:instrTex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fldChar w:fldCharType="separate"/>
            </w:r>
            <w:r w:rsidRPr="008B528A">
              <w:rPr>
                <w:rFonts w:ascii="BrowalliaUPC" w:hAnsi="BrowalliaUPC" w:cs="BrowalliaUPC"/>
                <w:noProof/>
                <w:sz w:val="28"/>
                <w:szCs w:val="28"/>
              </w:rPr>
              <w:t>65</w:t>
            </w:r>
            <w:r w:rsidRPr="00CD4FB0">
              <w:rPr>
                <w:rFonts w:ascii="BrowalliaUPC" w:hAnsi="BrowalliaUPC" w:cs="BrowalliaUPC"/>
                <w:noProof/>
                <w:sz w:val="28"/>
                <w:szCs w:val="28"/>
                <w:lang w:val="th-TH"/>
              </w:rPr>
              <w:t>,</w:t>
            </w:r>
            <w:r w:rsidRPr="008B528A">
              <w:rPr>
                <w:rFonts w:ascii="BrowalliaUPC" w:hAnsi="BrowalliaUPC" w:cs="BrowalliaUPC"/>
                <w:noProof/>
                <w:sz w:val="28"/>
                <w:szCs w:val="28"/>
              </w:rPr>
              <w:t>299</w:t>
            </w:r>
            <w:r w:rsidRPr="00CD4FB0">
              <w:rPr>
                <w:rFonts w:ascii="BrowalliaUPC" w:hAnsi="BrowalliaUPC" w:cs="BrowalliaUPC"/>
                <w:noProof/>
                <w:sz w:val="28"/>
                <w:szCs w:val="28"/>
                <w:lang w:val="th-TH"/>
              </w:rPr>
              <w:t>,</w:t>
            </w:r>
            <w:r w:rsidRPr="008B528A">
              <w:rPr>
                <w:rFonts w:ascii="BrowalliaUPC" w:hAnsi="BrowalliaUPC" w:cs="BrowalliaUPC"/>
                <w:noProof/>
                <w:sz w:val="28"/>
                <w:szCs w:val="28"/>
              </w:rPr>
              <w:t>911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th-TH"/>
              </w:rPr>
              <w:fldChar w:fldCharType="end"/>
            </w:r>
          </w:p>
        </w:tc>
      </w:tr>
      <w:tr w:rsidR="00E22200" w:rsidRPr="00CD4FB0" w14:paraId="1E3BF410" w14:textId="77777777" w:rsidTr="00C26D97">
        <w:trPr>
          <w:cantSplit/>
          <w:trHeight w:val="306"/>
        </w:trPr>
        <w:tc>
          <w:tcPr>
            <w:tcW w:w="3651" w:type="dxa"/>
            <w:hideMark/>
          </w:tcPr>
          <w:p w14:paraId="56077C29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A9C4A82" w14:textId="6E0DBFAF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(10,385,418)</w:t>
            </w:r>
          </w:p>
        </w:tc>
        <w:tc>
          <w:tcPr>
            <w:tcW w:w="189" w:type="dxa"/>
          </w:tcPr>
          <w:p w14:paraId="1F8B8E44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4FEBDD9" w14:textId="7DFAF4BA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5DF0F" w14:textId="10D21DEE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(10,385,418)</w:t>
            </w:r>
          </w:p>
        </w:tc>
        <w:tc>
          <w:tcPr>
            <w:tcW w:w="180" w:type="dxa"/>
          </w:tcPr>
          <w:p w14:paraId="310B2941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A5E2F" w14:textId="15D1F389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(12,195,767)</w:t>
            </w:r>
          </w:p>
        </w:tc>
      </w:tr>
      <w:tr w:rsidR="00E22200" w:rsidRPr="00CD4FB0" w14:paraId="2099FBF0" w14:textId="77777777" w:rsidTr="00C26D97">
        <w:trPr>
          <w:cantSplit/>
          <w:trHeight w:val="278"/>
        </w:trPr>
        <w:tc>
          <w:tcPr>
            <w:tcW w:w="3651" w:type="dxa"/>
          </w:tcPr>
          <w:p w14:paraId="7D0ECC1F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1B9072" w14:textId="207F8028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48,146,150</w:t>
            </w:r>
          </w:p>
        </w:tc>
        <w:tc>
          <w:tcPr>
            <w:tcW w:w="189" w:type="dxa"/>
          </w:tcPr>
          <w:p w14:paraId="1241A536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062C312D" w14:textId="130DC4C0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749FC" w14:textId="5D2E789C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48,146,150</w:t>
            </w:r>
          </w:p>
        </w:tc>
        <w:tc>
          <w:tcPr>
            <w:tcW w:w="180" w:type="dxa"/>
          </w:tcPr>
          <w:p w14:paraId="5D8E430E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F4940" w14:textId="32788D56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53,104,144</w:t>
            </w:r>
          </w:p>
        </w:tc>
      </w:tr>
      <w:tr w:rsidR="00E22200" w:rsidRPr="00CD4FB0" w14:paraId="339E72FD" w14:textId="77777777" w:rsidTr="00C26D97">
        <w:trPr>
          <w:cantSplit/>
          <w:trHeight w:val="287"/>
        </w:trPr>
        <w:tc>
          <w:tcPr>
            <w:tcW w:w="3651" w:type="dxa"/>
            <w:hideMark/>
          </w:tcPr>
          <w:p w14:paraId="4E62D7F0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21C5343" w14:textId="56644171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(5,494,675)</w:t>
            </w:r>
          </w:p>
        </w:tc>
        <w:tc>
          <w:tcPr>
            <w:tcW w:w="189" w:type="dxa"/>
          </w:tcPr>
          <w:p w14:paraId="63B0CC62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6680F00" w14:textId="1EB36830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shd w:val="clear" w:color="auto" w:fill="auto"/>
          </w:tcPr>
          <w:p w14:paraId="21144C8B" w14:textId="7AE32B56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 w:hanging="8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(5,494,675)</w:t>
            </w:r>
          </w:p>
        </w:tc>
        <w:tc>
          <w:tcPr>
            <w:tcW w:w="180" w:type="dxa"/>
          </w:tcPr>
          <w:p w14:paraId="22C9264C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</w:tcPr>
          <w:p w14:paraId="19CEF51F" w14:textId="55D2E96B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(5,521,785)</w:t>
            </w:r>
          </w:p>
        </w:tc>
      </w:tr>
      <w:tr w:rsidR="00E22200" w:rsidRPr="00CD4FB0" w14:paraId="1860869C" w14:textId="77777777" w:rsidTr="00C26D97">
        <w:trPr>
          <w:cantSplit/>
          <w:trHeight w:val="280"/>
        </w:trPr>
        <w:tc>
          <w:tcPr>
            <w:tcW w:w="3651" w:type="dxa"/>
            <w:hideMark/>
          </w:tcPr>
          <w:p w14:paraId="60AE2DBF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</w:tcBorders>
          </w:tcPr>
          <w:p w14:paraId="2616D1A8" w14:textId="5F2F6DC1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US"/>
              </w:rPr>
              <w:t>42,651,475</w:t>
            </w:r>
          </w:p>
        </w:tc>
        <w:tc>
          <w:tcPr>
            <w:tcW w:w="189" w:type="dxa"/>
          </w:tcPr>
          <w:p w14:paraId="7B44F6B6" w14:textId="77777777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3AEFE873" w14:textId="35C90155" w:rsidR="00E22200" w:rsidRPr="00CD4FB0" w:rsidRDefault="00E22200" w:rsidP="00E22200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0B54FC2" w14:textId="27AFF816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  <w:lang w:eastAsia="en-US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US"/>
              </w:rPr>
              <w:t>42,651,475</w:t>
            </w:r>
          </w:p>
        </w:tc>
        <w:tc>
          <w:tcPr>
            <w:tcW w:w="180" w:type="dxa"/>
          </w:tcPr>
          <w:p w14:paraId="66C196FF" w14:textId="77777777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BCAA674" w14:textId="17518B29" w:rsidR="00E22200" w:rsidRPr="00CD4FB0" w:rsidRDefault="00E22200" w:rsidP="00E22200">
            <w:pPr>
              <w:tabs>
                <w:tab w:val="left" w:pos="540"/>
              </w:tabs>
              <w:spacing w:line="256" w:lineRule="auto"/>
              <w:ind w:right="105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47</w:t>
            </w:r>
            <w:r w:rsidRPr="00CD4FB0">
              <w:rPr>
                <w:rFonts w:ascii="BrowalliaUPC" w:hAnsi="BrowalliaUPC" w:cs="BrowalliaUPC"/>
                <w:sz w:val="28"/>
                <w:szCs w:val="28"/>
                <w:lang w:eastAsia="en-US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582</w:t>
            </w:r>
            <w:r w:rsidRPr="00CD4FB0">
              <w:rPr>
                <w:rFonts w:ascii="BrowalliaUPC" w:hAnsi="BrowalliaUPC" w:cs="BrowalliaUPC"/>
                <w:sz w:val="28"/>
                <w:szCs w:val="28"/>
                <w:lang w:eastAsia="en-US"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  <w:lang w:eastAsia="en-US"/>
              </w:rPr>
              <w:t>359</w:t>
            </w:r>
          </w:p>
        </w:tc>
      </w:tr>
    </w:tbl>
    <w:p w14:paraId="23E374E7" w14:textId="77777777" w:rsidR="000E2B8B" w:rsidRPr="00CD4FB0" w:rsidRDefault="000E2B8B" w:rsidP="002651E3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20"/>
        <w:jc w:val="thaiDistribute"/>
        <w:rPr>
          <w:rFonts w:ascii="BrowalliaUPC" w:hAnsi="BrowalliaUPC" w:cs="BrowalliaUPC"/>
          <w:sz w:val="28"/>
          <w:szCs w:val="28"/>
        </w:rPr>
      </w:pPr>
      <w:bookmarkStart w:id="10" w:name="_Hlk158192413"/>
    </w:p>
    <w:p w14:paraId="4EB6F753" w14:textId="078D355C" w:rsidR="00033F24" w:rsidRPr="00CD4FB0" w:rsidRDefault="00033F24" w:rsidP="0087663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39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31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C26D97">
        <w:rPr>
          <w:rFonts w:ascii="BrowalliaUPC" w:hAnsi="BrowalliaUPC" w:cs="BrowalliaUPC"/>
          <w:sz w:val="28"/>
          <w:szCs w:val="28"/>
          <w:lang w:val="en-GB"/>
        </w:rPr>
        <w:t>6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CA6E2B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CA6E2B" w:rsidRPr="00CD4FB0">
        <w:rPr>
          <w:rFonts w:ascii="BrowalliaUPC" w:hAnsi="BrowalliaUPC" w:cs="BrowalliaUPC"/>
          <w:sz w:val="28"/>
          <w:szCs w:val="28"/>
        </w:rPr>
        <w:t>256</w:t>
      </w:r>
      <w:r w:rsidR="00C26D97">
        <w:rPr>
          <w:rFonts w:ascii="BrowalliaUPC" w:hAnsi="BrowalliaUPC" w:cs="BrowalliaUPC"/>
          <w:sz w:val="28"/>
          <w:szCs w:val="28"/>
        </w:rPr>
        <w:t>5</w:t>
      </w:r>
      <w:r w:rsidR="00CA6E2B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สรุปได้ดังนี้</w:t>
      </w:r>
    </w:p>
    <w:p w14:paraId="66CF092B" w14:textId="5DBACDFF" w:rsidR="00464478" w:rsidRPr="00CD4FB0" w:rsidRDefault="00464478" w:rsidP="002651E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10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25" w:type="dxa"/>
        <w:tblInd w:w="8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1539"/>
        <w:gridCol w:w="180"/>
        <w:gridCol w:w="20"/>
        <w:gridCol w:w="1456"/>
        <w:gridCol w:w="180"/>
        <w:gridCol w:w="1485"/>
      </w:tblGrid>
      <w:tr w:rsidR="00C26D97" w:rsidRPr="00CD4FB0" w14:paraId="1DF468AE" w14:textId="77777777" w:rsidTr="00A00FA3">
        <w:trPr>
          <w:cantSplit/>
        </w:trPr>
        <w:tc>
          <w:tcPr>
            <w:tcW w:w="3665" w:type="dxa"/>
          </w:tcPr>
          <w:p w14:paraId="5E2B1D96" w14:textId="77777777" w:rsidR="00C26D97" w:rsidRPr="00CD4FB0" w:rsidRDefault="00C26D97" w:rsidP="002651E3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860" w:type="dxa"/>
            <w:gridSpan w:val="6"/>
          </w:tcPr>
          <w:p w14:paraId="371AE5F3" w14:textId="76687F00" w:rsidR="00C26D97" w:rsidRPr="00CD4FB0" w:rsidRDefault="00C26D97" w:rsidP="002651E3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C26D97" w:rsidRPr="00CD4FB0" w14:paraId="07A9562A" w14:textId="77777777" w:rsidTr="00C26D97">
        <w:trPr>
          <w:cantSplit/>
        </w:trPr>
        <w:tc>
          <w:tcPr>
            <w:tcW w:w="3665" w:type="dxa"/>
          </w:tcPr>
          <w:p w14:paraId="406011C0" w14:textId="77777777" w:rsidR="00C26D97" w:rsidRPr="00CD4FB0" w:rsidRDefault="00C26D97" w:rsidP="00C26D97">
            <w:pPr>
              <w:spacing w:line="256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4095C219" w14:textId="72114937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420A2" w14:textId="77777777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1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4C1BD" w14:textId="21C85C32" w:rsidR="00C26D97" w:rsidRPr="00CD4FB0" w:rsidRDefault="00C26D97" w:rsidP="00C26D97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40D45" w:rsidRPr="00CD4FB0" w14:paraId="28FC3E89" w14:textId="77777777" w:rsidTr="00C26D97">
        <w:trPr>
          <w:cantSplit/>
        </w:trPr>
        <w:tc>
          <w:tcPr>
            <w:tcW w:w="3665" w:type="dxa"/>
          </w:tcPr>
          <w:p w14:paraId="4460A70A" w14:textId="77777777" w:rsidR="00040D45" w:rsidRPr="00CD4FB0" w:rsidRDefault="00040D45" w:rsidP="00040D45">
            <w:pPr>
              <w:spacing w:line="256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1815A210" w14:textId="1C32AB5C" w:rsidR="00040D45" w:rsidRPr="00CD4FB0" w:rsidRDefault="00040D45" w:rsidP="00040D45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C2FCA4B" w14:textId="77777777" w:rsidR="00040D45" w:rsidRPr="00CD4FB0" w:rsidRDefault="00040D45" w:rsidP="00040D45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4AF4FD94" w14:textId="69EB1FCC" w:rsidR="00040D45" w:rsidRPr="00CD4FB0" w:rsidRDefault="00040D45" w:rsidP="00040D45">
            <w:pPr>
              <w:spacing w:line="256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B0F387" w14:textId="649A8D79" w:rsidR="00040D45" w:rsidRPr="00CD4FB0" w:rsidRDefault="00040D45" w:rsidP="00040D45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67B56F0" w14:textId="77777777" w:rsidR="00040D45" w:rsidRPr="00CD4FB0" w:rsidRDefault="00040D45" w:rsidP="00040D45">
            <w:pPr>
              <w:tabs>
                <w:tab w:val="left" w:pos="540"/>
              </w:tabs>
              <w:spacing w:line="256" w:lineRule="auto"/>
              <w:ind w:left="-12" w:firstLine="12"/>
              <w:jc w:val="center"/>
              <w:rPr>
                <w:rFonts w:ascii="BrowalliaUPC" w:hAnsi="BrowalliaUPC" w:cs="BrowalliaUPC"/>
                <w:sz w:val="28"/>
                <w:szCs w:val="28"/>
                <w:lang w:val="th-TH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C3074F" w14:textId="593A269E" w:rsidR="00040D45" w:rsidRPr="00CD4FB0" w:rsidRDefault="00040D45" w:rsidP="00040D45">
            <w:pPr>
              <w:spacing w:line="256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C26D97" w:rsidRPr="00CD4FB0" w14:paraId="42114F1A" w14:textId="77777777" w:rsidTr="00C26D97">
        <w:trPr>
          <w:cantSplit/>
        </w:trPr>
        <w:tc>
          <w:tcPr>
            <w:tcW w:w="3665" w:type="dxa"/>
            <w:hideMark/>
          </w:tcPr>
          <w:p w14:paraId="6FF7E9A1" w14:textId="6328A805" w:rsidR="00C26D97" w:rsidRPr="00CD4FB0" w:rsidRDefault="00C26D97" w:rsidP="00C26D97">
            <w:pPr>
              <w:tabs>
                <w:tab w:val="left" w:pos="540"/>
              </w:tabs>
              <w:spacing w:line="256" w:lineRule="auto"/>
              <w:ind w:left="-69" w:firstLine="75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264DE00" w14:textId="77777777" w:rsidR="00C26D97" w:rsidRPr="00CD4FB0" w:rsidRDefault="00C26D97" w:rsidP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41F63A9" w14:textId="77777777" w:rsidR="00C26D97" w:rsidRPr="00CD4FB0" w:rsidRDefault="00C26D97" w:rsidP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0" w:type="dxa"/>
            <w:vAlign w:val="bottom"/>
          </w:tcPr>
          <w:p w14:paraId="14CAB9DB" w14:textId="4DE3B83A" w:rsidR="00C26D97" w:rsidRPr="00CD4FB0" w:rsidRDefault="00C26D97" w:rsidP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</w:tcPr>
          <w:p w14:paraId="4048BD7B" w14:textId="77777777" w:rsidR="00C26D97" w:rsidRPr="00CD4FB0" w:rsidRDefault="00C26D97" w:rsidP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99F6FE" w14:textId="77777777" w:rsidR="00C26D97" w:rsidRPr="00CD4FB0" w:rsidRDefault="00C26D97" w:rsidP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</w:tcPr>
          <w:p w14:paraId="4AA549E9" w14:textId="77777777" w:rsidR="00C26D97" w:rsidRPr="00CD4FB0" w:rsidRDefault="00C26D97" w:rsidP="00C26D97">
            <w:pPr>
              <w:spacing w:line="256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1D76B5" w:rsidRPr="00CD4FB0" w14:paraId="37BE00AE" w14:textId="77777777" w:rsidTr="00C26D97">
        <w:trPr>
          <w:cantSplit/>
        </w:trPr>
        <w:tc>
          <w:tcPr>
            <w:tcW w:w="3665" w:type="dxa"/>
            <w:hideMark/>
          </w:tcPr>
          <w:p w14:paraId="2D148205" w14:textId="2E124888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539" w:type="dxa"/>
          </w:tcPr>
          <w:p w14:paraId="19F6FAEE" w14:textId="0DFB06D6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53,104,144</w:t>
            </w:r>
          </w:p>
        </w:tc>
        <w:tc>
          <w:tcPr>
            <w:tcW w:w="180" w:type="dxa"/>
          </w:tcPr>
          <w:p w14:paraId="3AA8379C" w14:textId="77777777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06CCD109" w14:textId="7316542D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</w:tcPr>
          <w:p w14:paraId="7A7C0A3A" w14:textId="6F8BA26F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53,104,144</w:t>
            </w:r>
          </w:p>
        </w:tc>
        <w:tc>
          <w:tcPr>
            <w:tcW w:w="180" w:type="dxa"/>
          </w:tcPr>
          <w:p w14:paraId="03A1499C" w14:textId="77777777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D91A6EF" w14:textId="71C3F474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55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,957,525</w:t>
            </w:r>
          </w:p>
        </w:tc>
      </w:tr>
      <w:tr w:rsidR="001D76B5" w:rsidRPr="00CD4FB0" w14:paraId="1168C161" w14:textId="77777777" w:rsidTr="00C26D97">
        <w:trPr>
          <w:cantSplit/>
        </w:trPr>
        <w:tc>
          <w:tcPr>
            <w:tcW w:w="3665" w:type="dxa"/>
            <w:hideMark/>
          </w:tcPr>
          <w:p w14:paraId="0F2CF598" w14:textId="28793804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539" w:type="dxa"/>
          </w:tcPr>
          <w:p w14:paraId="52C064E4" w14:textId="208C90F5" w:rsidR="001D76B5" w:rsidRPr="00CD4FB0" w:rsidRDefault="001D76B5" w:rsidP="004120E0">
            <w:pPr>
              <w:spacing w:line="256" w:lineRule="auto"/>
              <w:ind w:right="5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</w:t>
            </w:r>
            <w:r w:rsidR="004120E0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2ADB24" w14:textId="77777777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4AD68EA7" w14:textId="726C5CA3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2B6C9E" w14:textId="1E900BCF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</w:t>
            </w:r>
            <w:r w:rsidR="004120E0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F2BBF8" w14:textId="77777777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1F960" w14:textId="0585F44A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2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781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776</w:t>
            </w:r>
          </w:p>
        </w:tc>
      </w:tr>
      <w:tr w:rsidR="001D76B5" w:rsidRPr="00CD4FB0" w14:paraId="0853FDB3" w14:textId="77777777" w:rsidTr="00C26D97">
        <w:trPr>
          <w:cantSplit/>
        </w:trPr>
        <w:tc>
          <w:tcPr>
            <w:tcW w:w="3665" w:type="dxa"/>
          </w:tcPr>
          <w:p w14:paraId="7ACF501F" w14:textId="58A9037B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เพิ่มขึ้นจากดอกเบี้ยรอตัดบัญชี</w:t>
            </w:r>
          </w:p>
        </w:tc>
        <w:tc>
          <w:tcPr>
            <w:tcW w:w="1539" w:type="dxa"/>
          </w:tcPr>
          <w:p w14:paraId="7A625F2D" w14:textId="66A6A251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2,432,391</w:t>
            </w:r>
          </w:p>
        </w:tc>
        <w:tc>
          <w:tcPr>
            <w:tcW w:w="180" w:type="dxa"/>
          </w:tcPr>
          <w:p w14:paraId="6CB5E172" w14:textId="77777777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7E41A3B4" w14:textId="7A781B22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</w:tcPr>
          <w:p w14:paraId="373226B4" w14:textId="4760001D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2,432,391</w:t>
            </w:r>
          </w:p>
        </w:tc>
        <w:tc>
          <w:tcPr>
            <w:tcW w:w="180" w:type="dxa"/>
          </w:tcPr>
          <w:p w14:paraId="1A039A0A" w14:textId="77777777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7393286" w14:textId="7EF96EF4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2,581,811</w:t>
            </w:r>
          </w:p>
        </w:tc>
      </w:tr>
      <w:tr w:rsidR="00952425" w:rsidRPr="00CD4FB0" w14:paraId="6A09C5F0" w14:textId="77777777" w:rsidTr="001A285F">
        <w:trPr>
          <w:cantSplit/>
          <w:trHeight w:val="68"/>
        </w:trPr>
        <w:tc>
          <w:tcPr>
            <w:tcW w:w="3665" w:type="dxa"/>
            <w:hideMark/>
          </w:tcPr>
          <w:p w14:paraId="1938664A" w14:textId="065451BC" w:rsidR="00952425" w:rsidRPr="00CD4FB0" w:rsidRDefault="00952425" w:rsidP="00952425">
            <w:pPr>
              <w:tabs>
                <w:tab w:val="left" w:pos="3090"/>
                <w:tab w:val="left" w:pos="4860"/>
              </w:tabs>
              <w:spacing w:line="256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เพิ่มขึ้น (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ลดลง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)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จากการ</w:t>
            </w:r>
            <w:r>
              <w:rPr>
                <w:rFonts w:ascii="BrowalliaUPC" w:hAnsi="BrowalliaUPC" w:cs="BrowalliaUPC"/>
                <w:sz w:val="28"/>
                <w:szCs w:val="28"/>
              </w:rPr>
              <w:br/>
              <w:t xml:space="preserve">    </w:t>
            </w:r>
            <w:r w:rsidR="00D02846">
              <w:rPr>
                <w:rFonts w:ascii="BrowalliaUPC" w:hAnsi="BrowalliaUPC" w:cs="BrowalliaUPC" w:hint="cs"/>
                <w:sz w:val="28"/>
                <w:szCs w:val="28"/>
                <w:cs/>
              </w:rPr>
              <w:t>ประเมินสัญญาเช่าใหม่</w:t>
            </w:r>
          </w:p>
        </w:tc>
        <w:tc>
          <w:tcPr>
            <w:tcW w:w="1539" w:type="dxa"/>
          </w:tcPr>
          <w:p w14:paraId="2CACCB92" w14:textId="77777777" w:rsidR="00952425" w:rsidRDefault="00952425" w:rsidP="00AB4814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      </w:t>
            </w:r>
          </w:p>
          <w:p w14:paraId="6E647323" w14:textId="16955897" w:rsidR="00952425" w:rsidRPr="00CD4FB0" w:rsidRDefault="00952425" w:rsidP="00AB4814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</w:t>
            </w:r>
            <w:r w:rsidR="001A285F">
              <w:rPr>
                <w:rFonts w:ascii="BrowalliaUPC" w:hAnsi="BrowalliaUPC" w:cs="BrowalliaUPC"/>
                <w:sz w:val="28"/>
                <w:szCs w:val="28"/>
              </w:rPr>
              <w:t>382</w:t>
            </w:r>
            <w:r w:rsidR="00AB4814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1A285F">
              <w:rPr>
                <w:rFonts w:ascii="BrowalliaUPC" w:hAnsi="BrowalliaUPC" w:cs="BrowalliaUPC"/>
                <w:sz w:val="28"/>
                <w:szCs w:val="28"/>
              </w:rPr>
              <w:t>851</w:t>
            </w:r>
          </w:p>
        </w:tc>
        <w:tc>
          <w:tcPr>
            <w:tcW w:w="180" w:type="dxa"/>
          </w:tcPr>
          <w:p w14:paraId="2D787D0C" w14:textId="77777777" w:rsidR="00952425" w:rsidRPr="00CD4FB0" w:rsidRDefault="00952425" w:rsidP="0095242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0" w:type="dxa"/>
          </w:tcPr>
          <w:p w14:paraId="23B8E972" w14:textId="7F063DA9" w:rsidR="00952425" w:rsidRPr="00CD4FB0" w:rsidRDefault="00952425" w:rsidP="0095242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</w:tcPr>
          <w:p w14:paraId="193C245E" w14:textId="77777777" w:rsidR="00952425" w:rsidRDefault="00952425" w:rsidP="001A285F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7E0759C" w14:textId="7CE12217" w:rsidR="00952425" w:rsidRPr="00CD4FB0" w:rsidRDefault="001A285F" w:rsidP="001A285F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</w:t>
            </w:r>
            <w:r w:rsidR="00F75B1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>
              <w:rPr>
                <w:rFonts w:ascii="BrowalliaUPC" w:hAnsi="BrowalliaUPC" w:cs="BrowalliaUPC"/>
                <w:sz w:val="28"/>
                <w:szCs w:val="28"/>
              </w:rPr>
              <w:t>382,851</w:t>
            </w:r>
          </w:p>
        </w:tc>
        <w:tc>
          <w:tcPr>
            <w:tcW w:w="180" w:type="dxa"/>
          </w:tcPr>
          <w:p w14:paraId="490CA82E" w14:textId="77777777" w:rsidR="00952425" w:rsidRPr="00CD4FB0" w:rsidRDefault="00952425" w:rsidP="0095242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769551" w14:textId="77777777" w:rsidR="00952425" w:rsidRDefault="00952425" w:rsidP="0095242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</w:p>
          <w:p w14:paraId="059CC3A2" w14:textId="334BDD53" w:rsidR="00952425" w:rsidRPr="00CD4FB0" w:rsidRDefault="00952425" w:rsidP="0095242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   (551,691)</w:t>
            </w:r>
          </w:p>
        </w:tc>
      </w:tr>
      <w:tr w:rsidR="001D76B5" w:rsidRPr="00CD4FB0" w14:paraId="1D2EA1F9" w14:textId="77777777" w:rsidTr="00C26D97">
        <w:trPr>
          <w:cantSplit/>
          <w:trHeight w:val="306"/>
        </w:trPr>
        <w:tc>
          <w:tcPr>
            <w:tcW w:w="3665" w:type="dxa"/>
            <w:hideMark/>
          </w:tcPr>
          <w:p w14:paraId="13FB68D9" w14:textId="5777FA69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ชำระ</w:t>
            </w: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หนี้สินตามสัญญา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เช่าระหว่างปี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7703E956" w14:textId="03AFB922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(7,</w:t>
            </w:r>
            <w:r w:rsidR="00CB2391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952425">
              <w:rPr>
                <w:rFonts w:ascii="BrowalliaUPC" w:hAnsi="BrowalliaUPC" w:cs="BrowalliaUPC"/>
                <w:sz w:val="28"/>
                <w:szCs w:val="28"/>
              </w:rPr>
              <w:t>73</w:t>
            </w:r>
            <w:r w:rsidR="00B50FF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52425">
              <w:rPr>
                <w:rFonts w:ascii="BrowalliaUPC" w:hAnsi="BrowalliaUPC" w:cs="BrowalliaUPC"/>
                <w:sz w:val="28"/>
                <w:szCs w:val="28"/>
              </w:rPr>
              <w:t>236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C850A05" w14:textId="77777777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2EF20C73" w14:textId="3B0A7DB3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4536C" w14:textId="086DF946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(7,</w:t>
            </w:r>
            <w:r w:rsidR="00952425">
              <w:rPr>
                <w:rFonts w:ascii="BrowalliaUPC" w:hAnsi="BrowalliaUPC" w:cs="BrowalliaUPC"/>
                <w:sz w:val="28"/>
                <w:szCs w:val="28"/>
              </w:rPr>
              <w:t>773</w:t>
            </w:r>
            <w:r w:rsidR="00B50FF9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52425">
              <w:rPr>
                <w:rFonts w:ascii="BrowalliaUPC" w:hAnsi="BrowalliaUPC" w:cs="BrowalliaUPC"/>
                <w:sz w:val="28"/>
                <w:szCs w:val="28"/>
              </w:rPr>
              <w:t>236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A912030" w14:textId="77777777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CB5FD" w14:textId="42FD6E62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(7,665,277)</w:t>
            </w:r>
          </w:p>
        </w:tc>
      </w:tr>
      <w:tr w:rsidR="001D76B5" w:rsidRPr="00CD4FB0" w14:paraId="4A96BB3C" w14:textId="77777777" w:rsidTr="00C26D97">
        <w:trPr>
          <w:cantSplit/>
          <w:trHeight w:val="278"/>
        </w:trPr>
        <w:tc>
          <w:tcPr>
            <w:tcW w:w="3665" w:type="dxa"/>
          </w:tcPr>
          <w:p w14:paraId="210898FD" w14:textId="4FAE9B2E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</w:tcPr>
          <w:p w14:paraId="0DE39AA0" w14:textId="128B532E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48,146,150</w:t>
            </w:r>
          </w:p>
        </w:tc>
        <w:tc>
          <w:tcPr>
            <w:tcW w:w="180" w:type="dxa"/>
          </w:tcPr>
          <w:p w14:paraId="0631D5A5" w14:textId="77777777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0" w:type="dxa"/>
          </w:tcPr>
          <w:p w14:paraId="61E1D8FB" w14:textId="48F8A72A" w:rsidR="001D76B5" w:rsidRPr="00CD4FB0" w:rsidRDefault="001D76B5" w:rsidP="001D76B5">
            <w:pPr>
              <w:spacing w:line="256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04E026E" w14:textId="3C2A6166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48,146,150</w:t>
            </w:r>
          </w:p>
        </w:tc>
        <w:tc>
          <w:tcPr>
            <w:tcW w:w="180" w:type="dxa"/>
          </w:tcPr>
          <w:p w14:paraId="3BC0095B" w14:textId="77777777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133C844" w14:textId="0F8084C4" w:rsidR="001D76B5" w:rsidRPr="00CD4FB0" w:rsidRDefault="001D76B5" w:rsidP="001D76B5">
            <w:pPr>
              <w:tabs>
                <w:tab w:val="left" w:pos="540"/>
              </w:tabs>
              <w:spacing w:line="256" w:lineRule="auto"/>
              <w:ind w:right="9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CD4FB0">
              <w:rPr>
                <w:rFonts w:ascii="BrowalliaUPC" w:hAnsi="BrowalliaUPC" w:cs="BrowalliaUPC"/>
                <w:noProof/>
                <w:sz w:val="28"/>
                <w:szCs w:val="28"/>
              </w:rPr>
              <w:t>53,104,144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</w:tr>
    </w:tbl>
    <w:p w14:paraId="7765212C" w14:textId="77777777" w:rsidR="002B3B81" w:rsidRPr="00CD4FB0" w:rsidRDefault="002B3B81" w:rsidP="002011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thaiDistribute"/>
        <w:rPr>
          <w:rFonts w:ascii="BrowalliaUPC" w:hAnsi="BrowalliaUPC" w:cs="BrowalliaUPC"/>
          <w:sz w:val="28"/>
          <w:szCs w:val="28"/>
        </w:rPr>
      </w:pPr>
    </w:p>
    <w:bookmarkEnd w:id="10"/>
    <w:p w14:paraId="4A109E0D" w14:textId="22B840CA" w:rsidR="00033F24" w:rsidRPr="001D76B5" w:rsidRDefault="00441820" w:rsidP="008766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 w:right="-45" w:hanging="39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41624AC2" w14:textId="77777777" w:rsidR="00E5294F" w:rsidRPr="00CD4FB0" w:rsidRDefault="00E5294F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D0D49B8" w14:textId="54EA04A0" w:rsidR="00E5294F" w:rsidRPr="00CD4FB0" w:rsidRDefault="00C77EB6" w:rsidP="00876639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12" w:firstLine="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>
        <w:rPr>
          <w:rFonts w:ascii="BrowalliaUPC" w:hAnsi="BrowalliaUPC" w:cs="BrowalliaUPC" w:hint="cs"/>
          <w:sz w:val="28"/>
          <w:szCs w:val="28"/>
          <w:cs/>
          <w:lang w:val="en-GB"/>
        </w:rPr>
        <w:t>กลุ่ม</w:t>
      </w:r>
      <w:r w:rsidR="00E5294F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="00BF73BC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               </w:t>
      </w:r>
      <w:r w:rsidR="00E5294F" w:rsidRPr="00CD4FB0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="00E5294F" w:rsidRPr="00CD4FB0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="00E5294F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E5294F" w:rsidRPr="00CD4FB0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7F3CDCD4" w14:textId="77777777" w:rsidR="00CB2731" w:rsidRPr="00CD4FB0" w:rsidRDefault="00CB2731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C7D004D" w14:textId="77777777" w:rsidR="00060818" w:rsidRPr="00CD4FB0" w:rsidRDefault="0006081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5A0498F" w14:textId="77777777" w:rsidR="0048158D" w:rsidRPr="00CD4FB0" w:rsidRDefault="0048158D" w:rsidP="000325E2">
      <w:pPr>
        <w:pStyle w:val="ListParagraph"/>
        <w:tabs>
          <w:tab w:val="clear" w:pos="227"/>
          <w:tab w:val="clear" w:pos="680"/>
          <w:tab w:val="clear" w:pos="907"/>
          <w:tab w:val="left" w:pos="851"/>
        </w:tabs>
        <w:spacing w:line="240" w:lineRule="auto"/>
        <w:ind w:left="854" w:hanging="7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229BFF5D" w14:textId="77777777" w:rsidR="0048158D" w:rsidRPr="00D40F9A" w:rsidRDefault="0048158D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Style w:val="TableGrid"/>
        <w:tblW w:w="8662" w:type="dxa"/>
        <w:tblInd w:w="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  <w:gridCol w:w="1548"/>
        <w:gridCol w:w="236"/>
        <w:gridCol w:w="1429"/>
        <w:gridCol w:w="244"/>
        <w:gridCol w:w="1484"/>
      </w:tblGrid>
      <w:tr w:rsidR="00040D45" w:rsidRPr="00CD4FB0" w14:paraId="3B4DB49D" w14:textId="77777777" w:rsidTr="00A00FA3">
        <w:trPr>
          <w:trHeight w:val="216"/>
        </w:trPr>
        <w:tc>
          <w:tcPr>
            <w:tcW w:w="3721" w:type="dxa"/>
          </w:tcPr>
          <w:p w14:paraId="20BCEF02" w14:textId="77777777" w:rsidR="00040D45" w:rsidRPr="00CD4FB0" w:rsidRDefault="00040D45" w:rsidP="008A33FD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5"/>
          </w:tcPr>
          <w:p w14:paraId="226C999C" w14:textId="2B56663D" w:rsidR="00040D45" w:rsidRPr="00CD4FB0" w:rsidRDefault="00040D45" w:rsidP="00D37F84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040D45" w:rsidRPr="00CD4FB0" w14:paraId="78DF3A39" w14:textId="77777777" w:rsidTr="00040D45">
        <w:trPr>
          <w:trHeight w:val="216"/>
        </w:trPr>
        <w:tc>
          <w:tcPr>
            <w:tcW w:w="3721" w:type="dxa"/>
          </w:tcPr>
          <w:p w14:paraId="7F7B4A2A" w14:textId="77777777" w:rsidR="00040D45" w:rsidRPr="00CD4FB0" w:rsidRDefault="00040D45" w:rsidP="00040D45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7D93C12" w14:textId="3589D892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E26079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1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BC4F1" w14:textId="12055F6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40D45" w:rsidRPr="00CD4FB0" w14:paraId="2F6B71DF" w14:textId="77777777" w:rsidTr="00040D45">
        <w:trPr>
          <w:trHeight w:val="170"/>
        </w:trPr>
        <w:tc>
          <w:tcPr>
            <w:tcW w:w="3721" w:type="dxa"/>
          </w:tcPr>
          <w:p w14:paraId="2F16B4B1" w14:textId="77777777" w:rsidR="00040D45" w:rsidRPr="00CD4FB0" w:rsidRDefault="00040D45" w:rsidP="00040D45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3F3BD95" w14:textId="04462EFC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49F2AA7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151EB2FC" w14:textId="67D4673C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55C5285D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07AA682E" w14:textId="61A2984B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040D45" w:rsidRPr="00CD4FB0" w14:paraId="5AD9577A" w14:textId="77777777" w:rsidTr="00040D45">
        <w:trPr>
          <w:trHeight w:val="80"/>
        </w:trPr>
        <w:tc>
          <w:tcPr>
            <w:tcW w:w="3721" w:type="dxa"/>
          </w:tcPr>
          <w:p w14:paraId="535E1C37" w14:textId="77777777" w:rsidR="00040D45" w:rsidRPr="00CD4FB0" w:rsidRDefault="00040D45" w:rsidP="00040D45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48BD94E6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5B17C9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5C6D58CC" w14:textId="30DED340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4" w:type="dxa"/>
          </w:tcPr>
          <w:p w14:paraId="69F47CBF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6362A824" w14:textId="77777777" w:rsidR="00040D45" w:rsidRPr="00CD4FB0" w:rsidRDefault="00040D45" w:rsidP="00040D45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40D45" w:rsidRPr="00CD4FB0" w14:paraId="6D4CEF5C" w14:textId="77777777" w:rsidTr="00040D45">
        <w:trPr>
          <w:trHeight w:val="90"/>
        </w:trPr>
        <w:tc>
          <w:tcPr>
            <w:tcW w:w="3721" w:type="dxa"/>
          </w:tcPr>
          <w:p w14:paraId="47FC4497" w14:textId="77777777" w:rsidR="00040D45" w:rsidRPr="00CD4FB0" w:rsidRDefault="00040D45" w:rsidP="00040D45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48" w:type="dxa"/>
          </w:tcPr>
          <w:p w14:paraId="056659EA" w14:textId="57E6646F" w:rsidR="00040D45" w:rsidRPr="00CD4FB0" w:rsidRDefault="00047695" w:rsidP="00040D45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669,474</w:t>
            </w:r>
          </w:p>
        </w:tc>
        <w:tc>
          <w:tcPr>
            <w:tcW w:w="236" w:type="dxa"/>
          </w:tcPr>
          <w:p w14:paraId="28CDB0C8" w14:textId="77777777" w:rsidR="00040D45" w:rsidRPr="00CD4FB0" w:rsidRDefault="00040D45" w:rsidP="00040D45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9" w:type="dxa"/>
          </w:tcPr>
          <w:p w14:paraId="33E020C2" w14:textId="4D7D9215" w:rsidR="00040D45" w:rsidRPr="00CD4FB0" w:rsidRDefault="00047695" w:rsidP="00040D45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669,474</w:t>
            </w:r>
          </w:p>
        </w:tc>
        <w:tc>
          <w:tcPr>
            <w:tcW w:w="244" w:type="dxa"/>
          </w:tcPr>
          <w:p w14:paraId="38558C64" w14:textId="77777777" w:rsidR="00040D45" w:rsidRPr="00CD4FB0" w:rsidRDefault="00040D45" w:rsidP="00040D45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4F7B0F8" w14:textId="6F707F74" w:rsidR="00040D45" w:rsidRPr="00CD4FB0" w:rsidRDefault="00040D45" w:rsidP="00040D45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667,368</w:t>
            </w:r>
          </w:p>
        </w:tc>
      </w:tr>
    </w:tbl>
    <w:p w14:paraId="7B2973FA" w14:textId="77777777" w:rsidR="00464478" w:rsidRPr="006B2809" w:rsidRDefault="00464478" w:rsidP="002011B9">
      <w:pPr>
        <w:pStyle w:val="ListParagraph"/>
        <w:tabs>
          <w:tab w:val="clear" w:pos="227"/>
          <w:tab w:val="clear" w:pos="454"/>
          <w:tab w:val="clear" w:pos="680"/>
          <w:tab w:val="left" w:pos="756"/>
        </w:tabs>
        <w:ind w:left="756" w:right="-45"/>
        <w:jc w:val="both"/>
        <w:rPr>
          <w:rFonts w:ascii="BrowalliaUPC" w:hAnsi="BrowalliaUPC" w:cs="BrowalliaUPC"/>
          <w:sz w:val="20"/>
          <w:szCs w:val="20"/>
          <w:cs/>
        </w:rPr>
      </w:pPr>
    </w:p>
    <w:p w14:paraId="778BC783" w14:textId="0039DF36" w:rsidR="00AE51FD" w:rsidRPr="00CD4FB0" w:rsidRDefault="000325E2" w:rsidP="00250DF4">
      <w:pPr>
        <w:pStyle w:val="ListParagraph"/>
        <w:numPr>
          <w:ilvl w:val="0"/>
          <w:numId w:val="28"/>
        </w:numPr>
        <w:tabs>
          <w:tab w:val="clear" w:pos="680"/>
          <w:tab w:val="clear" w:pos="907"/>
          <w:tab w:val="left" w:pos="851"/>
        </w:tabs>
        <w:ind w:left="709" w:right="-45" w:hanging="425"/>
        <w:jc w:val="both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t xml:space="preserve"> </w:t>
      </w:r>
      <w:r w:rsidR="002011B9" w:rsidRPr="00CD4FB0">
        <w:rPr>
          <w:rFonts w:ascii="BrowalliaUPC" w:hAnsi="BrowalliaUPC" w:cs="BrowalliaUPC"/>
          <w:sz w:val="28"/>
          <w:szCs w:val="28"/>
          <w:cs/>
        </w:rPr>
        <w:t>ลูกหนี้ตามสัญญาเช่า</w:t>
      </w:r>
    </w:p>
    <w:p w14:paraId="3673BF2C" w14:textId="77777777" w:rsidR="00796011" w:rsidRPr="00D40F9A" w:rsidRDefault="00796011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671" w:type="dxa"/>
        <w:tblInd w:w="770" w:type="dxa"/>
        <w:tblLayout w:type="fixed"/>
        <w:tblLook w:val="01E0" w:firstRow="1" w:lastRow="1" w:firstColumn="1" w:lastColumn="1" w:noHBand="0" w:noVBand="0"/>
      </w:tblPr>
      <w:tblGrid>
        <w:gridCol w:w="3721"/>
        <w:gridCol w:w="1548"/>
        <w:gridCol w:w="236"/>
        <w:gridCol w:w="1465"/>
        <w:gridCol w:w="291"/>
        <w:gridCol w:w="1410"/>
      </w:tblGrid>
      <w:tr w:rsidR="00040D45" w:rsidRPr="00CD4FB0" w14:paraId="4DBF63A0" w14:textId="77777777" w:rsidTr="00A00FA3">
        <w:trPr>
          <w:trHeight w:val="20"/>
        </w:trPr>
        <w:tc>
          <w:tcPr>
            <w:tcW w:w="3721" w:type="dxa"/>
            <w:vAlign w:val="bottom"/>
          </w:tcPr>
          <w:p w14:paraId="17AE68D0" w14:textId="77777777" w:rsidR="00040D45" w:rsidRPr="00CD4FB0" w:rsidRDefault="00040D45" w:rsidP="008A33FD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5"/>
            <w:vAlign w:val="bottom"/>
          </w:tcPr>
          <w:p w14:paraId="72B2BB11" w14:textId="63E7260D" w:rsidR="00040D45" w:rsidRPr="00CD4FB0" w:rsidRDefault="00040D45" w:rsidP="008A33FD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</w:tr>
      <w:tr w:rsidR="00040D45" w:rsidRPr="00CD4FB0" w14:paraId="5E26EA36" w14:textId="77777777" w:rsidTr="00040D45">
        <w:trPr>
          <w:trHeight w:val="20"/>
        </w:trPr>
        <w:tc>
          <w:tcPr>
            <w:tcW w:w="3721" w:type="dxa"/>
            <w:vAlign w:val="bottom"/>
          </w:tcPr>
          <w:p w14:paraId="3FB58157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12FCAF0" w14:textId="01930332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26D9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8914FC" w14:textId="77777777" w:rsidR="00040D45" w:rsidRPr="00CD4FB0" w:rsidRDefault="00040D45" w:rsidP="00040D45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6B913" w14:textId="3EC02D56" w:rsidR="00040D45" w:rsidRPr="00CD4FB0" w:rsidRDefault="00040D45" w:rsidP="00040D45">
            <w:pPr>
              <w:ind w:left="-105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040D45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40D45" w:rsidRPr="00CD4FB0" w14:paraId="65447991" w14:textId="77777777" w:rsidTr="00040D45">
        <w:trPr>
          <w:trHeight w:val="20"/>
        </w:trPr>
        <w:tc>
          <w:tcPr>
            <w:tcW w:w="3721" w:type="dxa"/>
            <w:vAlign w:val="bottom"/>
          </w:tcPr>
          <w:p w14:paraId="425DD30E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ind w:firstLine="379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2476A970" w14:textId="7FEE5141" w:rsidR="00040D45" w:rsidRPr="00CD4FB0" w:rsidRDefault="00040D45" w:rsidP="00040D45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1780A49" w14:textId="77777777" w:rsidR="00040D45" w:rsidRPr="00CD4FB0" w:rsidRDefault="00040D45" w:rsidP="00040D45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4EEFFF" w14:textId="66C8D3F3" w:rsidR="00040D45" w:rsidRPr="00CD4FB0" w:rsidRDefault="00040D45" w:rsidP="00040D45">
            <w:pPr>
              <w:spacing w:line="240" w:lineRule="auto"/>
              <w:ind w:left="-108" w:right="-108"/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91" w:type="dxa"/>
          </w:tcPr>
          <w:p w14:paraId="2A5A0053" w14:textId="77777777" w:rsidR="00040D45" w:rsidRPr="00CD4FB0" w:rsidRDefault="00040D45" w:rsidP="00040D45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B3F33" w14:textId="7BBF1BD4" w:rsidR="00040D45" w:rsidRPr="00CD4FB0" w:rsidRDefault="00040D45" w:rsidP="00040D45">
            <w:pPr>
              <w:spacing w:line="240" w:lineRule="auto"/>
              <w:ind w:left="-108" w:right="-108"/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eastAsia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040D45" w:rsidRPr="00CD4FB0" w14:paraId="55E7C634" w14:textId="77777777" w:rsidTr="00040D45">
        <w:trPr>
          <w:trHeight w:val="20"/>
        </w:trPr>
        <w:tc>
          <w:tcPr>
            <w:tcW w:w="3721" w:type="dxa"/>
            <w:vAlign w:val="bottom"/>
          </w:tcPr>
          <w:p w14:paraId="0EF89B0D" w14:textId="77777777" w:rsidR="00040D45" w:rsidRPr="00CD4FB0" w:rsidRDefault="00040D45" w:rsidP="00040D45">
            <w:pPr>
              <w:pStyle w:val="11"/>
              <w:widowControl/>
              <w:ind w:right="0"/>
              <w:rPr>
                <w:rFonts w:ascii="BrowalliaUPC" w:hAnsi="BrowalliaUPC" w:cs="BrowalliaUPC"/>
                <w:b/>
                <w:bCs/>
                <w:color w:val="auto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261005C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AF24DB1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7C3EF" w14:textId="5AF09789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58045AB3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186BAE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40D45" w:rsidRPr="00CD4FB0" w14:paraId="6969ED86" w14:textId="77777777" w:rsidTr="00040D45">
        <w:trPr>
          <w:trHeight w:val="20"/>
        </w:trPr>
        <w:tc>
          <w:tcPr>
            <w:tcW w:w="3721" w:type="dxa"/>
            <w:vAlign w:val="bottom"/>
          </w:tcPr>
          <w:p w14:paraId="072CEA18" w14:textId="1A6AA6DB" w:rsidR="00040D45" w:rsidRPr="00CD4FB0" w:rsidRDefault="00040D45" w:rsidP="00040D45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548" w:type="dxa"/>
            <w:vAlign w:val="bottom"/>
          </w:tcPr>
          <w:p w14:paraId="611D419B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F3A5E30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A6ABB90" w14:textId="10CDB8E2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1" w:type="dxa"/>
            <w:vAlign w:val="bottom"/>
          </w:tcPr>
          <w:p w14:paraId="2BAA5E80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1F83083" w14:textId="77777777" w:rsidR="00040D45" w:rsidRPr="00CD4FB0" w:rsidRDefault="00040D45" w:rsidP="00040D45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F222C" w:rsidRPr="00CD4FB0" w14:paraId="43AEF978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37ABAA7C" w14:textId="77777777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ไม่เกิน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548" w:type="dxa"/>
            <w:vAlign w:val="bottom"/>
          </w:tcPr>
          <w:p w14:paraId="4FB8189C" w14:textId="1D73B6A9" w:rsidR="004F222C" w:rsidRPr="00CD4FB0" w:rsidRDefault="00D61171" w:rsidP="00037075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26,621,807</w:t>
            </w:r>
          </w:p>
        </w:tc>
        <w:tc>
          <w:tcPr>
            <w:tcW w:w="236" w:type="dxa"/>
          </w:tcPr>
          <w:p w14:paraId="2C7F2C71" w14:textId="77777777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6494F009" w14:textId="291B5B78" w:rsidR="004F222C" w:rsidRPr="00CD4FB0" w:rsidRDefault="00047695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23,624,207</w:t>
            </w:r>
          </w:p>
        </w:tc>
        <w:tc>
          <w:tcPr>
            <w:tcW w:w="291" w:type="dxa"/>
            <w:vAlign w:val="bottom"/>
          </w:tcPr>
          <w:p w14:paraId="40C98188" w14:textId="77777777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D7B0657" w14:textId="2EAE017F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9,953,209</w:t>
            </w:r>
          </w:p>
        </w:tc>
      </w:tr>
      <w:tr w:rsidR="004F222C" w:rsidRPr="00CD4FB0" w14:paraId="14622AF5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2AA53D79" w14:textId="77777777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ที่เกิน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1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20340C5F" w14:textId="1890691E" w:rsidR="004F222C" w:rsidRPr="00CD4FB0" w:rsidRDefault="00D61171" w:rsidP="00037075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37,966,064</w:t>
            </w:r>
          </w:p>
        </w:tc>
        <w:tc>
          <w:tcPr>
            <w:tcW w:w="236" w:type="dxa"/>
          </w:tcPr>
          <w:p w14:paraId="2427993C" w14:textId="77777777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07CB61F2" w14:textId="5D494179" w:rsidR="004F222C" w:rsidRPr="00CD4FB0" w:rsidRDefault="00047695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32,470,464</w:t>
            </w:r>
          </w:p>
        </w:tc>
        <w:tc>
          <w:tcPr>
            <w:tcW w:w="291" w:type="dxa"/>
            <w:vAlign w:val="bottom"/>
          </w:tcPr>
          <w:p w14:paraId="207934B1" w14:textId="77777777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4E7317B" w14:textId="647C4019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9,624,291</w:t>
            </w:r>
          </w:p>
        </w:tc>
      </w:tr>
      <w:tr w:rsidR="004F222C" w:rsidRPr="00CD4FB0" w14:paraId="52B0AE81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1516A25E" w14:textId="77777777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05FADD1" w14:textId="2327A532" w:rsidR="004F222C" w:rsidRPr="00CD4FB0" w:rsidRDefault="00D61171" w:rsidP="0003707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64,587,871</w:t>
            </w:r>
          </w:p>
        </w:tc>
        <w:tc>
          <w:tcPr>
            <w:tcW w:w="236" w:type="dxa"/>
          </w:tcPr>
          <w:p w14:paraId="212EBFC4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BF136" w14:textId="0E2E9CCD" w:rsidR="004F222C" w:rsidRPr="00CD4FB0" w:rsidRDefault="00047695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56,094,671</w:t>
            </w:r>
          </w:p>
        </w:tc>
        <w:tc>
          <w:tcPr>
            <w:tcW w:w="291" w:type="dxa"/>
            <w:vAlign w:val="bottom"/>
          </w:tcPr>
          <w:p w14:paraId="268166A2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B094D" w14:textId="0DB3EC8E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19,577,500</w:t>
            </w:r>
          </w:p>
        </w:tc>
      </w:tr>
      <w:tr w:rsidR="004F222C" w:rsidRPr="00CD4FB0" w14:paraId="4675904C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5F237B67" w14:textId="77777777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ดอกเบี้ยรับรอตัดบัญชี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F4217E0" w14:textId="26AB9016" w:rsidR="004F222C" w:rsidRPr="00CD4FB0" w:rsidRDefault="00D61171" w:rsidP="0003707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(11,712,087)</w:t>
            </w:r>
          </w:p>
        </w:tc>
        <w:tc>
          <w:tcPr>
            <w:tcW w:w="236" w:type="dxa"/>
          </w:tcPr>
          <w:p w14:paraId="3A4452BA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559AD712" w14:textId="4F3A1967" w:rsidR="004F222C" w:rsidRPr="00CD4FB0" w:rsidRDefault="00047695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(10,105,026)</w:t>
            </w:r>
          </w:p>
        </w:tc>
        <w:tc>
          <w:tcPr>
            <w:tcW w:w="291" w:type="dxa"/>
            <w:vAlign w:val="bottom"/>
          </w:tcPr>
          <w:p w14:paraId="3039C08E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29CDA75" w14:textId="4A86C586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(2,717,120)</w:t>
            </w:r>
          </w:p>
        </w:tc>
      </w:tr>
      <w:tr w:rsidR="004F222C" w:rsidRPr="00CD4FB0" w14:paraId="512D7C7F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272D8CA0" w14:textId="3CA4A540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978A7E0" w14:textId="079548E8" w:rsidR="004F222C" w:rsidRPr="00CD4FB0" w:rsidRDefault="00D61171" w:rsidP="0003707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52,875,784</w:t>
            </w:r>
          </w:p>
        </w:tc>
        <w:tc>
          <w:tcPr>
            <w:tcW w:w="236" w:type="dxa"/>
          </w:tcPr>
          <w:p w14:paraId="62B69715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CF65F" w14:textId="4E55427E" w:rsidR="004F222C" w:rsidRPr="00CD4FB0" w:rsidRDefault="00047695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45,989,645</w:t>
            </w:r>
          </w:p>
        </w:tc>
        <w:tc>
          <w:tcPr>
            <w:tcW w:w="291" w:type="dxa"/>
            <w:vAlign w:val="bottom"/>
          </w:tcPr>
          <w:p w14:paraId="0614649F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CD86" w14:textId="2F547987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16,860,380</w:t>
            </w:r>
          </w:p>
        </w:tc>
      </w:tr>
      <w:tr w:rsidR="004F222C" w:rsidRPr="00CD4FB0" w14:paraId="60295F7B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590E06C7" w14:textId="77777777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0A26D6B0" w14:textId="685D3611" w:rsidR="004F222C" w:rsidRPr="00CD4FB0" w:rsidRDefault="00D61171" w:rsidP="0003707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120E0">
              <w:rPr>
                <w:rFonts w:ascii="BrowalliaUPC" w:hAnsi="BrowalliaUPC" w:cs="BrowalliaUPC"/>
                <w:sz w:val="28"/>
                <w:szCs w:val="28"/>
              </w:rPr>
              <w:t>(2</w:t>
            </w:r>
            <w:r w:rsidR="004C0FF9" w:rsidRPr="004120E0">
              <w:rPr>
                <w:rFonts w:ascii="BrowalliaUPC" w:hAnsi="BrowalliaUPC" w:cs="BrowalliaUPC"/>
                <w:sz w:val="28"/>
                <w:szCs w:val="28"/>
              </w:rPr>
              <w:t>2,033,330</w:t>
            </w:r>
            <w:r w:rsidRPr="004120E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BE27718" w14:textId="77777777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06E1FA" w14:textId="39E0E38A" w:rsidR="004F222C" w:rsidRPr="00CD4FB0" w:rsidRDefault="00047695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(19,846,325)</w:t>
            </w:r>
          </w:p>
        </w:tc>
        <w:tc>
          <w:tcPr>
            <w:tcW w:w="291" w:type="dxa"/>
            <w:vAlign w:val="bottom"/>
          </w:tcPr>
          <w:p w14:paraId="1617E49A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A9A4F0" w14:textId="56C6ED55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(8,484,451)</w:t>
            </w:r>
          </w:p>
        </w:tc>
      </w:tr>
      <w:tr w:rsidR="004F222C" w:rsidRPr="00CD4FB0" w14:paraId="2E970A80" w14:textId="77777777" w:rsidTr="00040D45">
        <w:trPr>
          <w:trHeight w:val="20"/>
        </w:trPr>
        <w:tc>
          <w:tcPr>
            <w:tcW w:w="3721" w:type="dxa"/>
            <w:vAlign w:val="bottom"/>
            <w:hideMark/>
          </w:tcPr>
          <w:p w14:paraId="2E40D8C9" w14:textId="77777777" w:rsidR="004F222C" w:rsidRPr="00CD4FB0" w:rsidRDefault="004F222C" w:rsidP="004F222C">
            <w:pPr>
              <w:pStyle w:val="AAheadingwocontents"/>
              <w:spacing w:line="240" w:lineRule="auto"/>
              <w:ind w:left="-121"/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C96E77" w14:textId="2E3C8EBE" w:rsidR="004F222C" w:rsidRPr="00CD4FB0" w:rsidRDefault="00B51B29" w:rsidP="00037075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120E0">
              <w:rPr>
                <w:rFonts w:ascii="BrowalliaUPC" w:hAnsi="BrowalliaUPC" w:cs="BrowalliaUPC"/>
                <w:sz w:val="28"/>
                <w:szCs w:val="28"/>
              </w:rPr>
              <w:t>30,842,454</w:t>
            </w:r>
          </w:p>
        </w:tc>
        <w:tc>
          <w:tcPr>
            <w:tcW w:w="236" w:type="dxa"/>
          </w:tcPr>
          <w:p w14:paraId="48414639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29F7DBC" w14:textId="7A4E17D6" w:rsidR="004F222C" w:rsidRPr="00CD4FB0" w:rsidRDefault="00047695" w:rsidP="004F222C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26,143,320</w:t>
            </w:r>
          </w:p>
        </w:tc>
        <w:tc>
          <w:tcPr>
            <w:tcW w:w="291" w:type="dxa"/>
            <w:vAlign w:val="bottom"/>
          </w:tcPr>
          <w:p w14:paraId="2BA7591C" w14:textId="77777777" w:rsidR="004F222C" w:rsidRPr="00CD4FB0" w:rsidRDefault="004F222C" w:rsidP="004F222C">
            <w:pPr>
              <w:tabs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E124968" w14:textId="288BC60C" w:rsidR="004F222C" w:rsidRPr="00CD4FB0" w:rsidRDefault="004F222C" w:rsidP="004F222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8,375,929</w:t>
            </w:r>
          </w:p>
        </w:tc>
      </w:tr>
    </w:tbl>
    <w:p w14:paraId="3AF2FBD6" w14:textId="77777777" w:rsidR="00885828" w:rsidRPr="006B2809" w:rsidRDefault="00885828" w:rsidP="00FF01B0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854" w:hanging="3"/>
        <w:jc w:val="thaiDistribute"/>
        <w:rPr>
          <w:rFonts w:ascii="BrowalliaUPC" w:hAnsi="BrowalliaUPC" w:cs="BrowalliaUPC"/>
          <w:sz w:val="20"/>
          <w:szCs w:val="20"/>
          <w:cs/>
          <w:lang w:val="en-GB"/>
        </w:rPr>
      </w:pPr>
    </w:p>
    <w:p w14:paraId="03B5AC71" w14:textId="5ED249BF" w:rsidR="000D5314" w:rsidRDefault="00AE51FD" w:rsidP="00097F33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742" w:firstLine="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สัญญาเช่าดังกล่าวเป็นการให้เช่าอุปกรณ์การแพทย์กับโรงพยาบาล</w:t>
      </w:r>
      <w:r w:rsidR="00E01716">
        <w:rPr>
          <w:rFonts w:ascii="BrowalliaUPC" w:hAnsi="BrowalliaUPC" w:cs="BrowalliaUPC" w:hint="cs"/>
          <w:sz w:val="28"/>
          <w:szCs w:val="28"/>
          <w:cs/>
          <w:lang w:val="en-GB"/>
        </w:rPr>
        <w:t>หลายแห่ง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ซึ่งมีระยะเวลาการผ่อนชำระ </w:t>
      </w:r>
      <w:r w:rsidR="00961006">
        <w:rPr>
          <w:rFonts w:ascii="BrowalliaUPC" w:hAnsi="BrowalliaUPC" w:cs="BrowalliaUPC"/>
          <w:sz w:val="28"/>
          <w:szCs w:val="28"/>
          <w:lang w:val="en-GB"/>
        </w:rPr>
        <w:t xml:space="preserve">              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3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775D11">
        <w:rPr>
          <w:rFonts w:ascii="BrowalliaUPC" w:hAnsi="BrowalliaUPC" w:cs="BrowalliaUPC"/>
          <w:sz w:val="28"/>
          <w:szCs w:val="28"/>
          <w:lang w:val="en-GB"/>
        </w:rPr>
        <w:t>- 5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6B2809">
        <w:rPr>
          <w:rFonts w:ascii="BrowalliaUPC" w:hAnsi="BrowalliaUPC" w:cs="BrowalliaUPC" w:hint="cs"/>
          <w:sz w:val="28"/>
          <w:szCs w:val="28"/>
          <w:cs/>
          <w:lang w:val="en-GB"/>
        </w:rPr>
        <w:t>ปี</w:t>
      </w:r>
    </w:p>
    <w:p w14:paraId="6A357418" w14:textId="77777777" w:rsidR="00E84A17" w:rsidRPr="00CD4FB0" w:rsidRDefault="00E84A17" w:rsidP="00097F33">
      <w:pPr>
        <w:pStyle w:val="ListParagraph"/>
        <w:tabs>
          <w:tab w:val="clear" w:pos="227"/>
          <w:tab w:val="clear" w:pos="680"/>
          <w:tab w:val="clear" w:pos="907"/>
          <w:tab w:val="left" w:pos="1008"/>
        </w:tabs>
        <w:spacing w:line="240" w:lineRule="auto"/>
        <w:ind w:left="742" w:firstLine="1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999" w14:textId="72B93390" w:rsidR="0075645F" w:rsidRPr="00CD4FB0" w:rsidRDefault="00990C3C" w:rsidP="003741E5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สินทรัพย์ไม่มีตัวตน</w:t>
      </w:r>
    </w:p>
    <w:p w14:paraId="570CBAF1" w14:textId="77777777" w:rsidR="0075645F" w:rsidRPr="006B2809" w:rsidRDefault="0075645F" w:rsidP="005F37A3">
      <w:pPr>
        <w:pStyle w:val="ListParagraph"/>
        <w:tabs>
          <w:tab w:val="clear" w:pos="227"/>
          <w:tab w:val="clear" w:pos="454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28"/>
        <w:gridCol w:w="2410"/>
      </w:tblGrid>
      <w:tr w:rsidR="005F37A3" w:rsidRPr="00CD4FB0" w14:paraId="40620E8E" w14:textId="77777777" w:rsidTr="00E34111">
        <w:trPr>
          <w:cantSplit/>
          <w:tblHeader/>
        </w:trPr>
        <w:tc>
          <w:tcPr>
            <w:tcW w:w="6728" w:type="dxa"/>
          </w:tcPr>
          <w:p w14:paraId="7745C0F5" w14:textId="77777777" w:rsidR="005F37A3" w:rsidRPr="00CD4FB0" w:rsidRDefault="005F37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A086D9D" w14:textId="77777777" w:rsidR="005F37A3" w:rsidRPr="00CD4FB0" w:rsidRDefault="005F37A3">
            <w:pPr>
              <w:tabs>
                <w:tab w:val="left" w:pos="191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F37A3" w:rsidRPr="00CD4FB0" w14:paraId="253494F1" w14:textId="77777777" w:rsidTr="00E34111">
        <w:trPr>
          <w:cantSplit/>
          <w:tblHeader/>
        </w:trPr>
        <w:tc>
          <w:tcPr>
            <w:tcW w:w="6728" w:type="dxa"/>
          </w:tcPr>
          <w:p w14:paraId="0CD5345B" w14:textId="77777777" w:rsidR="005F37A3" w:rsidRPr="00CD4FB0" w:rsidRDefault="005F37A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4792" w14:textId="2AEDB1F4" w:rsidR="005F37A3" w:rsidRPr="00CD4FB0" w:rsidRDefault="00251986" w:rsidP="00251986">
            <w:pPr>
              <w:tabs>
                <w:tab w:val="left" w:pos="191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61A66" w:rsidRPr="00CD4FB0" w14:paraId="36127E48" w14:textId="77777777" w:rsidTr="00E34111">
        <w:trPr>
          <w:cantSplit/>
          <w:tblHeader/>
        </w:trPr>
        <w:tc>
          <w:tcPr>
            <w:tcW w:w="6728" w:type="dxa"/>
          </w:tcPr>
          <w:p w14:paraId="6D42A06A" w14:textId="77777777" w:rsidR="00561A66" w:rsidRPr="00CD4FB0" w:rsidRDefault="00561A66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FB4D" w14:textId="7D915299" w:rsidR="00561A66" w:rsidRPr="00CD4FB0" w:rsidRDefault="00251986" w:rsidP="00251986">
            <w:pPr>
              <w:tabs>
                <w:tab w:val="left" w:pos="1910"/>
              </w:tabs>
              <w:spacing w:line="240" w:lineRule="auto"/>
              <w:ind w:left="-96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561A66" w:rsidRPr="00CD4FB0" w14:paraId="1A916D18" w14:textId="77777777" w:rsidTr="00A80BDD">
        <w:trPr>
          <w:cantSplit/>
          <w:trHeight w:val="90"/>
        </w:trPr>
        <w:tc>
          <w:tcPr>
            <w:tcW w:w="6728" w:type="dxa"/>
          </w:tcPr>
          <w:p w14:paraId="7E836AAB" w14:textId="77777777" w:rsidR="00561A66" w:rsidRPr="00A80BDD" w:rsidRDefault="00561A6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686C3746" w14:textId="77777777" w:rsidR="00561A66" w:rsidRPr="00A80BDD" w:rsidRDefault="00561A66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561A66" w:rsidRPr="00CD4FB0" w14:paraId="5D3D1B21" w14:textId="77777777" w:rsidTr="00E34111">
        <w:trPr>
          <w:cantSplit/>
        </w:trPr>
        <w:tc>
          <w:tcPr>
            <w:tcW w:w="6728" w:type="dxa"/>
          </w:tcPr>
          <w:p w14:paraId="58130470" w14:textId="77777777" w:rsidR="00561A66" w:rsidRPr="00CD4FB0" w:rsidRDefault="00561A6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10" w:type="dxa"/>
          </w:tcPr>
          <w:p w14:paraId="711F6A47" w14:textId="77777777" w:rsidR="00561A66" w:rsidRPr="00CD4FB0" w:rsidRDefault="00561A66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61A66" w:rsidRPr="00CD4FB0" w14:paraId="34872F62" w14:textId="77777777" w:rsidTr="00E34111">
        <w:trPr>
          <w:cantSplit/>
        </w:trPr>
        <w:tc>
          <w:tcPr>
            <w:tcW w:w="6728" w:type="dxa"/>
          </w:tcPr>
          <w:p w14:paraId="0C46AC37" w14:textId="2D6058C4" w:rsidR="00561A66" w:rsidRPr="00CD4FB0" w:rsidRDefault="00561A6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410" w:type="dxa"/>
          </w:tcPr>
          <w:p w14:paraId="466890C8" w14:textId="76842D78" w:rsidR="00561A66" w:rsidRPr="00CD4FB0" w:rsidRDefault="00561A6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4,023,049</w:t>
            </w:r>
          </w:p>
        </w:tc>
      </w:tr>
      <w:tr w:rsidR="00561A66" w:rsidRPr="00CD4FB0" w14:paraId="1E3F614A" w14:textId="77777777" w:rsidTr="00E34111">
        <w:trPr>
          <w:cantSplit/>
        </w:trPr>
        <w:tc>
          <w:tcPr>
            <w:tcW w:w="6728" w:type="dxa"/>
          </w:tcPr>
          <w:p w14:paraId="33231A67" w14:textId="14129D2E" w:rsidR="00561A66" w:rsidRPr="00CD4FB0" w:rsidRDefault="00561A6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4B8BD34" w14:textId="598DC117" w:rsidR="00561A66" w:rsidRPr="00CD4FB0" w:rsidRDefault="00561A6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346</w:t>
            </w:r>
            <w:r>
              <w:rPr>
                <w:rFonts w:ascii="BrowalliaUPC" w:hAnsi="BrowalliaUPC" w:cs="BrowalliaUPC"/>
                <w:sz w:val="28"/>
                <w:szCs w:val="28"/>
              </w:rPr>
              <w:t>,000</w:t>
            </w:r>
          </w:p>
        </w:tc>
      </w:tr>
      <w:tr w:rsidR="00561A66" w:rsidRPr="00CD4FB0" w14:paraId="11D31C7D" w14:textId="77777777" w:rsidTr="00E34111">
        <w:trPr>
          <w:cantSplit/>
        </w:trPr>
        <w:tc>
          <w:tcPr>
            <w:tcW w:w="6728" w:type="dxa"/>
          </w:tcPr>
          <w:p w14:paraId="41319D91" w14:textId="6C40F98C" w:rsidR="00561A66" w:rsidRPr="00CD4FB0" w:rsidRDefault="00561A6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CF944D9" w14:textId="397793F9" w:rsidR="00561A66" w:rsidRPr="00CD4FB0" w:rsidRDefault="00561A6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4,369,049</w:t>
            </w:r>
          </w:p>
        </w:tc>
      </w:tr>
      <w:tr w:rsidR="00561A66" w:rsidRPr="00CD4FB0" w14:paraId="48B6CAFC" w14:textId="77777777" w:rsidTr="00E34111">
        <w:trPr>
          <w:cantSplit/>
        </w:trPr>
        <w:tc>
          <w:tcPr>
            <w:tcW w:w="6728" w:type="dxa"/>
          </w:tcPr>
          <w:p w14:paraId="6AF8B136" w14:textId="2E357EC6" w:rsidR="00561A66" w:rsidRPr="00A80BDD" w:rsidRDefault="00561A6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9F7F675" w14:textId="0AD878DA" w:rsidR="00561A66" w:rsidRPr="00A80BDD" w:rsidRDefault="00561A66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561A66" w:rsidRPr="00CD4FB0" w14:paraId="2055C331" w14:textId="77777777" w:rsidTr="00E34111">
        <w:trPr>
          <w:cantSplit/>
        </w:trPr>
        <w:tc>
          <w:tcPr>
            <w:tcW w:w="6728" w:type="dxa"/>
          </w:tcPr>
          <w:p w14:paraId="2795EF47" w14:textId="105751AE" w:rsidR="00561A66" w:rsidRPr="00E53F85" w:rsidRDefault="00E53F85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53F8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</w:t>
            </w:r>
            <w:r w:rsidRPr="00E53F85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่</w:t>
            </w:r>
            <w:r w:rsidRPr="00E53F8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าตัดจำหน่ายสะสม</w:t>
            </w:r>
          </w:p>
        </w:tc>
        <w:tc>
          <w:tcPr>
            <w:tcW w:w="2410" w:type="dxa"/>
          </w:tcPr>
          <w:p w14:paraId="292234F1" w14:textId="2DA0F0FA" w:rsidR="00561A66" w:rsidRPr="00CD4FB0" w:rsidRDefault="00561A6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61A66" w:rsidRPr="00CD4FB0" w14:paraId="02E715CE" w14:textId="77777777" w:rsidTr="00E34111">
        <w:trPr>
          <w:cantSplit/>
        </w:trPr>
        <w:tc>
          <w:tcPr>
            <w:tcW w:w="6728" w:type="dxa"/>
          </w:tcPr>
          <w:p w14:paraId="152DE6C6" w14:textId="4C0158F1" w:rsidR="00561A66" w:rsidRPr="00CD4FB0" w:rsidRDefault="00CB33A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B33A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B33AA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331B1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3341EB27" w14:textId="200AE17D" w:rsidR="00561A66" w:rsidRPr="00CD4FB0" w:rsidRDefault="00CB33A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</w:rPr>
              <w:t xml:space="preserve">                    3,250,590</w:t>
            </w:r>
          </w:p>
        </w:tc>
      </w:tr>
      <w:tr w:rsidR="00561A66" w:rsidRPr="00CD4FB0" w14:paraId="2721EDC5" w14:textId="77777777" w:rsidTr="00576050">
        <w:trPr>
          <w:cantSplit/>
        </w:trPr>
        <w:tc>
          <w:tcPr>
            <w:tcW w:w="6728" w:type="dxa"/>
          </w:tcPr>
          <w:p w14:paraId="763C431E" w14:textId="107D8053" w:rsidR="00561A66" w:rsidRPr="00CD4FB0" w:rsidRDefault="00CB33A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B94F3E" w14:textId="7230C138" w:rsidR="00561A66" w:rsidRPr="00CD4FB0" w:rsidRDefault="00CB33AA" w:rsidP="00576050">
            <w:pPr>
              <w:pBdr>
                <w:bar w:val="single" w:sz="4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</w:rPr>
              <w:t>283,789</w:t>
            </w:r>
          </w:p>
        </w:tc>
      </w:tr>
      <w:tr w:rsidR="00CB33AA" w:rsidRPr="00CD4FB0" w14:paraId="69D74A6D" w14:textId="77777777" w:rsidTr="00576050">
        <w:trPr>
          <w:cantSplit/>
        </w:trPr>
        <w:tc>
          <w:tcPr>
            <w:tcW w:w="6728" w:type="dxa"/>
          </w:tcPr>
          <w:p w14:paraId="173E0889" w14:textId="3545CCAF" w:rsidR="00CB33AA" w:rsidRPr="00CB33AA" w:rsidRDefault="009331B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1DA2C03" w14:textId="48C3E6B4" w:rsidR="00CB33AA" w:rsidRPr="00CD4FB0" w:rsidRDefault="00CB33AA" w:rsidP="00576050">
            <w:pPr>
              <w:pBdr>
                <w:bar w:val="single" w:sz="4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3,534,379</w:t>
            </w:r>
          </w:p>
        </w:tc>
      </w:tr>
      <w:tr w:rsidR="00A23031" w:rsidRPr="00CD4FB0" w14:paraId="4FDB4976" w14:textId="77777777" w:rsidTr="00576050">
        <w:trPr>
          <w:cantSplit/>
        </w:trPr>
        <w:tc>
          <w:tcPr>
            <w:tcW w:w="6728" w:type="dxa"/>
          </w:tcPr>
          <w:p w14:paraId="1E8C639C" w14:textId="77777777" w:rsidR="00A23031" w:rsidRPr="00B65C1C" w:rsidRDefault="00A2303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AD6071B" w14:textId="77777777" w:rsidR="00A23031" w:rsidRDefault="00A23031" w:rsidP="00CB33A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B33AA" w:rsidRPr="00CD4FB0" w14:paraId="114D3923" w14:textId="77777777" w:rsidTr="00E34111">
        <w:trPr>
          <w:cantSplit/>
        </w:trPr>
        <w:tc>
          <w:tcPr>
            <w:tcW w:w="6728" w:type="dxa"/>
          </w:tcPr>
          <w:p w14:paraId="4D89BA54" w14:textId="5727657C" w:rsidR="00CB33AA" w:rsidRPr="00B65C1C" w:rsidRDefault="00B65C1C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B65C1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410" w:type="dxa"/>
          </w:tcPr>
          <w:p w14:paraId="37BE0EDE" w14:textId="77777777" w:rsidR="00CB33AA" w:rsidRDefault="00CB33AA" w:rsidP="00CB33A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65C1C" w:rsidRPr="00CD4FB0" w14:paraId="4B561997" w14:textId="77777777" w:rsidTr="00E34111">
        <w:trPr>
          <w:cantSplit/>
        </w:trPr>
        <w:tc>
          <w:tcPr>
            <w:tcW w:w="6728" w:type="dxa"/>
          </w:tcPr>
          <w:p w14:paraId="4A2552DF" w14:textId="6C04F4AC" w:rsidR="00B65C1C" w:rsidRPr="00CD4FB0" w:rsidRDefault="00B65C1C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14E90AF5" w14:textId="2E0ADD84" w:rsidR="00B65C1C" w:rsidRDefault="00B65C1C" w:rsidP="00CB33A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D1FDD">
              <w:rPr>
                <w:rFonts w:ascii="BrowalliaUPC" w:hAnsi="BrowalliaUPC" w:cs="BrowalliaUPC" w:hint="cs"/>
                <w:sz w:val="28"/>
                <w:szCs w:val="28"/>
                <w:cs/>
              </w:rPr>
              <w:t>834,670</w:t>
            </w:r>
          </w:p>
        </w:tc>
      </w:tr>
      <w:tr w:rsidR="00B65C1C" w:rsidRPr="00CD4FB0" w14:paraId="6A81EE87" w14:textId="77777777" w:rsidTr="00E34111">
        <w:trPr>
          <w:cantSplit/>
        </w:trPr>
        <w:tc>
          <w:tcPr>
            <w:tcW w:w="6728" w:type="dxa"/>
          </w:tcPr>
          <w:p w14:paraId="540ABA54" w14:textId="77777777" w:rsidR="00B65C1C" w:rsidRPr="00CD4FB0" w:rsidRDefault="00B65C1C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3A9B1503" w14:textId="77777777" w:rsidR="00B65C1C" w:rsidRDefault="00B65C1C" w:rsidP="00CB33A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D1FDD" w:rsidRPr="00CD4FB0" w14:paraId="59E0E8C7" w14:textId="77777777" w:rsidTr="00E34111">
        <w:trPr>
          <w:cantSplit/>
        </w:trPr>
        <w:tc>
          <w:tcPr>
            <w:tcW w:w="6728" w:type="dxa"/>
          </w:tcPr>
          <w:p w14:paraId="76145447" w14:textId="07F00995" w:rsidR="005D1FDD" w:rsidRPr="00CD4FB0" w:rsidRDefault="005D1FDD" w:rsidP="005D1FD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04F22E25" w14:textId="77777777" w:rsidR="005D1FDD" w:rsidRDefault="005D1FDD" w:rsidP="005D1FD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D1FDD" w:rsidRPr="00CD4FB0" w14:paraId="1A5A893C" w14:textId="77777777" w:rsidTr="00E34111">
        <w:trPr>
          <w:cantSplit/>
          <w:trHeight w:val="281"/>
        </w:trPr>
        <w:tc>
          <w:tcPr>
            <w:tcW w:w="6728" w:type="dxa"/>
          </w:tcPr>
          <w:p w14:paraId="0C7C11FE" w14:textId="1EAC3FA5" w:rsidR="005D1FDD" w:rsidRPr="00CD4FB0" w:rsidRDefault="005D1FDD" w:rsidP="005D1FD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0ECAEFB4" w14:textId="018C37F6" w:rsidR="005D1FDD" w:rsidRDefault="005D1FDD" w:rsidP="005D1FD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283</w:t>
            </w:r>
            <w:r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789</w:t>
            </w:r>
          </w:p>
        </w:tc>
      </w:tr>
    </w:tbl>
    <w:p w14:paraId="1740E278" w14:textId="77777777" w:rsidR="0070164C" w:rsidRDefault="0070164C" w:rsidP="0070164C">
      <w:pPr>
        <w:tabs>
          <w:tab w:val="clear" w:pos="227"/>
          <w:tab w:val="clear" w:pos="454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728"/>
        <w:gridCol w:w="2410"/>
      </w:tblGrid>
      <w:tr w:rsidR="00154133" w:rsidRPr="00CD4FB0" w14:paraId="273817D1" w14:textId="77777777" w:rsidTr="00E34111">
        <w:trPr>
          <w:cantSplit/>
          <w:tblHeader/>
        </w:trPr>
        <w:tc>
          <w:tcPr>
            <w:tcW w:w="6728" w:type="dxa"/>
          </w:tcPr>
          <w:p w14:paraId="02E4B94B" w14:textId="77777777" w:rsidR="00154133" w:rsidRPr="00CD4FB0" w:rsidRDefault="0015413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BA5158A" w14:textId="77777777" w:rsidR="00154133" w:rsidRPr="00CD4FB0" w:rsidRDefault="00154133">
            <w:pPr>
              <w:tabs>
                <w:tab w:val="left" w:pos="1910"/>
              </w:tabs>
              <w:spacing w:line="240" w:lineRule="auto"/>
              <w:ind w:left="34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154133" w:rsidRPr="00CD4FB0" w14:paraId="36B0CE77" w14:textId="77777777" w:rsidTr="00E34111">
        <w:trPr>
          <w:cantSplit/>
          <w:trHeight w:val="393"/>
          <w:tblHeader/>
        </w:trPr>
        <w:tc>
          <w:tcPr>
            <w:tcW w:w="6728" w:type="dxa"/>
          </w:tcPr>
          <w:p w14:paraId="2DF67EC0" w14:textId="77777777" w:rsidR="00154133" w:rsidRPr="00CD4FB0" w:rsidRDefault="0015413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64694CB6" w14:textId="01984FCE" w:rsidR="00154133" w:rsidRPr="00F8453F" w:rsidRDefault="0072589F" w:rsidP="00E264FE">
            <w:pPr>
              <w:tabs>
                <w:tab w:val="left" w:pos="1910"/>
              </w:tabs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8453F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งบการเงินเฉพาะขอ</w:t>
            </w:r>
            <w:r w:rsidR="00E34111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ง</w:t>
            </w:r>
            <w:r w:rsidRPr="00F8453F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บริษัท</w:t>
            </w:r>
          </w:p>
        </w:tc>
      </w:tr>
      <w:tr w:rsidR="00154133" w:rsidRPr="00CD4FB0" w14:paraId="1008B179" w14:textId="77777777" w:rsidTr="00E34111">
        <w:trPr>
          <w:cantSplit/>
          <w:tblHeader/>
        </w:trPr>
        <w:tc>
          <w:tcPr>
            <w:tcW w:w="6728" w:type="dxa"/>
          </w:tcPr>
          <w:p w14:paraId="37ED77BC" w14:textId="77777777" w:rsidR="00154133" w:rsidRPr="00CD4FB0" w:rsidRDefault="00154133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C172C3C" w14:textId="4D72151D" w:rsidR="00154133" w:rsidRPr="00CD4FB0" w:rsidRDefault="0072589F">
            <w:pPr>
              <w:tabs>
                <w:tab w:val="left" w:pos="1910"/>
              </w:tabs>
              <w:spacing w:line="240" w:lineRule="auto"/>
              <w:ind w:left="-96"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154133" w:rsidRPr="00CD4FB0" w14:paraId="3F1AD953" w14:textId="77777777" w:rsidTr="00E34111">
        <w:trPr>
          <w:cantSplit/>
        </w:trPr>
        <w:tc>
          <w:tcPr>
            <w:tcW w:w="6728" w:type="dxa"/>
          </w:tcPr>
          <w:p w14:paraId="388D20DC" w14:textId="77777777" w:rsidR="00154133" w:rsidRPr="00CD4FB0" w:rsidRDefault="001541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93270B7" w14:textId="77777777" w:rsidR="00154133" w:rsidRPr="00CD4FB0" w:rsidRDefault="0015413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154133" w:rsidRPr="00CD4FB0" w14:paraId="035CDCBC" w14:textId="77777777" w:rsidTr="00E34111">
        <w:trPr>
          <w:cantSplit/>
        </w:trPr>
        <w:tc>
          <w:tcPr>
            <w:tcW w:w="6728" w:type="dxa"/>
          </w:tcPr>
          <w:p w14:paraId="04100B84" w14:textId="77777777" w:rsidR="00154133" w:rsidRPr="00CD4FB0" w:rsidRDefault="001541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10" w:type="dxa"/>
          </w:tcPr>
          <w:p w14:paraId="76966991" w14:textId="77777777" w:rsidR="00154133" w:rsidRPr="00CD4FB0" w:rsidRDefault="00154133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331B1" w:rsidRPr="00CD4FB0" w14:paraId="6C19A45E" w14:textId="77777777" w:rsidTr="00E34111">
        <w:trPr>
          <w:cantSplit/>
        </w:trPr>
        <w:tc>
          <w:tcPr>
            <w:tcW w:w="6728" w:type="dxa"/>
          </w:tcPr>
          <w:p w14:paraId="1C8CD1EB" w14:textId="08D3A856" w:rsidR="009331B1" w:rsidRPr="00CD4FB0" w:rsidRDefault="009331B1" w:rsidP="009331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  <w:tc>
          <w:tcPr>
            <w:tcW w:w="2410" w:type="dxa"/>
          </w:tcPr>
          <w:p w14:paraId="615DF1FF" w14:textId="4F42F5CF" w:rsidR="009331B1" w:rsidRPr="009331B1" w:rsidRDefault="009331B1" w:rsidP="009331B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331B1">
              <w:rPr>
                <w:rFonts w:ascii="BrowalliaUPC" w:hAnsi="BrowalliaUPC" w:cs="BrowalliaUPC"/>
                <w:sz w:val="28"/>
                <w:szCs w:val="28"/>
              </w:rPr>
              <w:t>3,782,833</w:t>
            </w:r>
          </w:p>
        </w:tc>
      </w:tr>
      <w:tr w:rsidR="009331B1" w:rsidRPr="00CD4FB0" w14:paraId="28B53161" w14:textId="77777777" w:rsidTr="00E34111">
        <w:trPr>
          <w:cantSplit/>
        </w:trPr>
        <w:tc>
          <w:tcPr>
            <w:tcW w:w="6728" w:type="dxa"/>
          </w:tcPr>
          <w:p w14:paraId="2EC39718" w14:textId="134485C5" w:rsidR="009331B1" w:rsidRPr="00CD4FB0" w:rsidRDefault="009331B1" w:rsidP="009331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08851C2" w14:textId="755D30D7" w:rsidR="009331B1" w:rsidRPr="00CD4FB0" w:rsidRDefault="009331B1" w:rsidP="009331B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331B1">
              <w:rPr>
                <w:rFonts w:ascii="BrowalliaUPC" w:hAnsi="BrowalliaUPC" w:cs="BrowalliaUPC"/>
                <w:sz w:val="28"/>
                <w:szCs w:val="28"/>
              </w:rPr>
              <w:t>240,216</w:t>
            </w:r>
          </w:p>
        </w:tc>
      </w:tr>
      <w:tr w:rsidR="00154133" w:rsidRPr="00CD4FB0" w14:paraId="5B5F461B" w14:textId="77777777" w:rsidTr="00E34111">
        <w:trPr>
          <w:cantSplit/>
        </w:trPr>
        <w:tc>
          <w:tcPr>
            <w:tcW w:w="6728" w:type="dxa"/>
          </w:tcPr>
          <w:p w14:paraId="4A342F07" w14:textId="091FA5FE" w:rsidR="00154133" w:rsidRPr="00CD4FB0" w:rsidRDefault="0015413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331B1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EFD02BF" w14:textId="006C84D5" w:rsidR="00154133" w:rsidRPr="00CD4FB0" w:rsidRDefault="009331B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4,023,049</w:t>
            </w:r>
          </w:p>
        </w:tc>
      </w:tr>
      <w:tr w:rsidR="009331B1" w:rsidRPr="00CD4FB0" w14:paraId="58954B3F" w14:textId="77777777" w:rsidTr="00E34111">
        <w:trPr>
          <w:cantSplit/>
        </w:trPr>
        <w:tc>
          <w:tcPr>
            <w:tcW w:w="6728" w:type="dxa"/>
          </w:tcPr>
          <w:p w14:paraId="4AB0F940" w14:textId="614C1635" w:rsidR="009331B1" w:rsidRPr="00CD4FB0" w:rsidRDefault="009331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256D77B" w14:textId="572112FD" w:rsidR="009331B1" w:rsidRPr="00CD4FB0" w:rsidRDefault="009331B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346</w:t>
            </w:r>
            <w:r>
              <w:rPr>
                <w:rFonts w:ascii="BrowalliaUPC" w:hAnsi="BrowalliaUPC" w:cs="BrowalliaUPC"/>
                <w:sz w:val="28"/>
                <w:szCs w:val="28"/>
              </w:rPr>
              <w:t>,000</w:t>
            </w:r>
          </w:p>
        </w:tc>
      </w:tr>
      <w:tr w:rsidR="009331B1" w:rsidRPr="00CD4FB0" w14:paraId="08550FBE" w14:textId="77777777" w:rsidTr="00E34111">
        <w:trPr>
          <w:cantSplit/>
        </w:trPr>
        <w:tc>
          <w:tcPr>
            <w:tcW w:w="6728" w:type="dxa"/>
          </w:tcPr>
          <w:p w14:paraId="3D36B66D" w14:textId="51CA2C31" w:rsidR="009331B1" w:rsidRPr="00CD4FB0" w:rsidRDefault="009331B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10"/>
              </w:tabs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7014F88" w14:textId="09B58840" w:rsidR="009331B1" w:rsidRPr="00CD4FB0" w:rsidRDefault="009331B1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4,369,049</w:t>
            </w:r>
          </w:p>
        </w:tc>
      </w:tr>
      <w:tr w:rsidR="00154133" w:rsidRPr="00CD4FB0" w14:paraId="2EFB7EE8" w14:textId="77777777" w:rsidTr="00E34111">
        <w:trPr>
          <w:cantSplit/>
        </w:trPr>
        <w:tc>
          <w:tcPr>
            <w:tcW w:w="6728" w:type="dxa"/>
          </w:tcPr>
          <w:p w14:paraId="71116926" w14:textId="77777777" w:rsidR="00154133" w:rsidRPr="00CD4FB0" w:rsidRDefault="001541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3FBD3DC" w14:textId="77777777" w:rsidR="00154133" w:rsidRPr="00CD4FB0" w:rsidRDefault="0015413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154133" w:rsidRPr="00CD4FB0" w14:paraId="7299A009" w14:textId="77777777" w:rsidTr="00E34111">
        <w:trPr>
          <w:cantSplit/>
        </w:trPr>
        <w:tc>
          <w:tcPr>
            <w:tcW w:w="6728" w:type="dxa"/>
          </w:tcPr>
          <w:p w14:paraId="014057E9" w14:textId="77777777" w:rsidR="00154133" w:rsidRPr="00E53F85" w:rsidRDefault="001541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E53F8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</w:t>
            </w:r>
            <w:r w:rsidRPr="00E53F85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่</w:t>
            </w:r>
            <w:r w:rsidRPr="00E53F85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าตัดจำหน่ายสะสม</w:t>
            </w:r>
          </w:p>
        </w:tc>
        <w:tc>
          <w:tcPr>
            <w:tcW w:w="2410" w:type="dxa"/>
          </w:tcPr>
          <w:p w14:paraId="1C794004" w14:textId="77777777" w:rsidR="00154133" w:rsidRPr="00CD4FB0" w:rsidRDefault="0015413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E761E" w:rsidRPr="00CD4FB0" w14:paraId="41B19DFA" w14:textId="77777777" w:rsidTr="00E34111">
        <w:trPr>
          <w:cantSplit/>
        </w:trPr>
        <w:tc>
          <w:tcPr>
            <w:tcW w:w="6728" w:type="dxa"/>
          </w:tcPr>
          <w:p w14:paraId="0A9D62A9" w14:textId="77777777" w:rsidR="007E761E" w:rsidRPr="00CD4FB0" w:rsidRDefault="007E761E" w:rsidP="007E761E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B33A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CB33A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410" w:type="dxa"/>
          </w:tcPr>
          <w:p w14:paraId="52DEA01F" w14:textId="10A7D541" w:rsidR="007E761E" w:rsidRPr="00CD4FB0" w:rsidRDefault="007E761E" w:rsidP="007E761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951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8"/>
                <w:szCs w:val="28"/>
              </w:rPr>
              <w:t>98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</w:tr>
      <w:tr w:rsidR="007E761E" w:rsidRPr="00CD4FB0" w14:paraId="0BE6F412" w14:textId="77777777" w:rsidTr="00E34111">
        <w:trPr>
          <w:cantSplit/>
        </w:trPr>
        <w:tc>
          <w:tcPr>
            <w:tcW w:w="6728" w:type="dxa"/>
          </w:tcPr>
          <w:p w14:paraId="56065C0E" w14:textId="77777777" w:rsidR="007E761E" w:rsidRPr="00CD4FB0" w:rsidRDefault="007E761E" w:rsidP="007E761E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D0675ED" w14:textId="2CD0FBDE" w:rsidR="007E761E" w:rsidRPr="00CD4FB0" w:rsidRDefault="007E761E" w:rsidP="007E761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298,609</w:t>
            </w:r>
          </w:p>
        </w:tc>
      </w:tr>
      <w:tr w:rsidR="007E761E" w:rsidRPr="00CD4FB0" w14:paraId="11BB6F79" w14:textId="77777777" w:rsidTr="00E34111">
        <w:trPr>
          <w:cantSplit/>
        </w:trPr>
        <w:tc>
          <w:tcPr>
            <w:tcW w:w="6728" w:type="dxa"/>
          </w:tcPr>
          <w:p w14:paraId="362E0A64" w14:textId="1572CB89" w:rsidR="007E761E" w:rsidRPr="00CB33AA" w:rsidRDefault="007E761E" w:rsidP="007E761E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1F516C7B" w14:textId="01575B4D" w:rsidR="007E761E" w:rsidRPr="00CD4FB0" w:rsidRDefault="007E761E" w:rsidP="007E761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3,250,590</w:t>
            </w:r>
          </w:p>
        </w:tc>
      </w:tr>
      <w:tr w:rsidR="007E761E" w:rsidRPr="00CD4FB0" w14:paraId="038B3062" w14:textId="77777777" w:rsidTr="00E34111">
        <w:trPr>
          <w:cantSplit/>
        </w:trPr>
        <w:tc>
          <w:tcPr>
            <w:tcW w:w="6728" w:type="dxa"/>
          </w:tcPr>
          <w:p w14:paraId="068BDCCF" w14:textId="603847DA" w:rsidR="007E761E" w:rsidRPr="00CD4FB0" w:rsidRDefault="007E761E" w:rsidP="007E761E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B33AA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EA2B875" w14:textId="0F564243" w:rsidR="007E761E" w:rsidRDefault="007E761E" w:rsidP="007E761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283,</w:t>
            </w:r>
            <w:r>
              <w:rPr>
                <w:rFonts w:ascii="BrowalliaUPC" w:hAnsi="BrowalliaUPC" w:cs="BrowalliaUPC"/>
                <w:sz w:val="28"/>
                <w:szCs w:val="28"/>
              </w:rPr>
              <w:t>789</w:t>
            </w:r>
          </w:p>
        </w:tc>
      </w:tr>
      <w:tr w:rsidR="009331B1" w:rsidRPr="00CD4FB0" w14:paraId="25D8F661" w14:textId="77777777" w:rsidTr="00E34111">
        <w:trPr>
          <w:cantSplit/>
        </w:trPr>
        <w:tc>
          <w:tcPr>
            <w:tcW w:w="6728" w:type="dxa"/>
          </w:tcPr>
          <w:p w14:paraId="7B81A2BD" w14:textId="30DFB6F6" w:rsidR="009331B1" w:rsidRPr="00CD4FB0" w:rsidRDefault="009331B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374D26DE" w14:textId="7051DD8A" w:rsidR="009331B1" w:rsidRDefault="007E761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3,534,379</w:t>
            </w:r>
          </w:p>
        </w:tc>
      </w:tr>
      <w:tr w:rsidR="00661449" w:rsidRPr="00CD4FB0" w14:paraId="38645817" w14:textId="77777777" w:rsidTr="00E34111">
        <w:trPr>
          <w:cantSplit/>
        </w:trPr>
        <w:tc>
          <w:tcPr>
            <w:tcW w:w="6728" w:type="dxa"/>
          </w:tcPr>
          <w:p w14:paraId="660E24F2" w14:textId="77777777" w:rsidR="00661449" w:rsidRPr="00CD4FB0" w:rsidRDefault="00661449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47AC4F20" w14:textId="77777777" w:rsidR="00661449" w:rsidRDefault="0066144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154133" w:rsidRPr="00CD4FB0" w14:paraId="4AA6EDEE" w14:textId="77777777" w:rsidTr="00E34111">
        <w:trPr>
          <w:cantSplit/>
        </w:trPr>
        <w:tc>
          <w:tcPr>
            <w:tcW w:w="6728" w:type="dxa"/>
          </w:tcPr>
          <w:p w14:paraId="29F10369" w14:textId="77777777" w:rsidR="00154133" w:rsidRPr="00B65C1C" w:rsidRDefault="00154133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B65C1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410" w:type="dxa"/>
          </w:tcPr>
          <w:p w14:paraId="1E1C9C5A" w14:textId="77777777" w:rsidR="00154133" w:rsidRDefault="00154133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31146" w:rsidRPr="00CD4FB0" w14:paraId="3D5C2884" w14:textId="77777777" w:rsidTr="00E34111">
        <w:trPr>
          <w:cantSplit/>
        </w:trPr>
        <w:tc>
          <w:tcPr>
            <w:tcW w:w="6728" w:type="dxa"/>
          </w:tcPr>
          <w:p w14:paraId="01029703" w14:textId="3E37433C" w:rsidR="00E31146" w:rsidRPr="00CD4FB0" w:rsidRDefault="00E31146" w:rsidP="00E3114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bottom"/>
          </w:tcPr>
          <w:p w14:paraId="5B67EF82" w14:textId="1B83C3AE" w:rsidR="00E31146" w:rsidRDefault="00E31146" w:rsidP="00E3114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772,459</w:t>
            </w:r>
          </w:p>
        </w:tc>
      </w:tr>
      <w:tr w:rsidR="00E31146" w:rsidRPr="00CD4FB0" w14:paraId="5897FA80" w14:textId="77777777" w:rsidTr="00E34111">
        <w:trPr>
          <w:cantSplit/>
        </w:trPr>
        <w:tc>
          <w:tcPr>
            <w:tcW w:w="6728" w:type="dxa"/>
          </w:tcPr>
          <w:p w14:paraId="6AD8F0D9" w14:textId="16A8D0EC" w:rsidR="00E31146" w:rsidRPr="00CD4FB0" w:rsidRDefault="00E31146" w:rsidP="00E3114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F9CACA5" w14:textId="28F6A721" w:rsidR="00E31146" w:rsidRPr="005D1FDD" w:rsidRDefault="00E31146" w:rsidP="00E31146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834,670</w:t>
            </w:r>
          </w:p>
        </w:tc>
      </w:tr>
      <w:tr w:rsidR="005123E0" w:rsidRPr="00CD4FB0" w14:paraId="68F05DD5" w14:textId="77777777" w:rsidTr="00E34111">
        <w:trPr>
          <w:cantSplit/>
        </w:trPr>
        <w:tc>
          <w:tcPr>
            <w:tcW w:w="6728" w:type="dxa"/>
          </w:tcPr>
          <w:p w14:paraId="2FC56742" w14:textId="77777777" w:rsidR="005123E0" w:rsidRPr="00CD4FB0" w:rsidRDefault="005123E0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43171E40" w14:textId="77777777" w:rsidR="005123E0" w:rsidRPr="005D1FDD" w:rsidRDefault="005123E0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56547" w:rsidRPr="00CD4FB0" w14:paraId="20F9F820" w14:textId="77777777" w:rsidTr="00E34111">
        <w:trPr>
          <w:cantSplit/>
        </w:trPr>
        <w:tc>
          <w:tcPr>
            <w:tcW w:w="6728" w:type="dxa"/>
          </w:tcPr>
          <w:p w14:paraId="50C84F18" w14:textId="470ECAEB" w:rsidR="00C56547" w:rsidRPr="00CD4FB0" w:rsidRDefault="00C56547" w:rsidP="00C5654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14:paraId="2F8F2137" w14:textId="77777777" w:rsidR="00C56547" w:rsidRPr="005D1FDD" w:rsidRDefault="00C56547" w:rsidP="00C5654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C56547" w:rsidRPr="00CD4FB0" w14:paraId="73DBD5EE" w14:textId="77777777" w:rsidTr="00E34111">
        <w:trPr>
          <w:cantSplit/>
        </w:trPr>
        <w:tc>
          <w:tcPr>
            <w:tcW w:w="6728" w:type="dxa"/>
          </w:tcPr>
          <w:p w14:paraId="4D34ABF6" w14:textId="14D325F5" w:rsidR="00C56547" w:rsidRPr="00CD4FB0" w:rsidRDefault="00C56547" w:rsidP="00C5654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78B5DC92" w14:textId="0A064DD6" w:rsidR="00C56547" w:rsidRPr="005D1FDD" w:rsidRDefault="00C56547" w:rsidP="00C5654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298,609</w:t>
            </w:r>
          </w:p>
        </w:tc>
      </w:tr>
      <w:tr w:rsidR="00C56547" w:rsidRPr="00CD4FB0" w14:paraId="5629766B" w14:textId="77777777" w:rsidTr="00E34111">
        <w:trPr>
          <w:cantSplit/>
        </w:trPr>
        <w:tc>
          <w:tcPr>
            <w:tcW w:w="6728" w:type="dxa"/>
          </w:tcPr>
          <w:p w14:paraId="138B308A" w14:textId="77777777" w:rsidR="00C56547" w:rsidRPr="00CD4FB0" w:rsidRDefault="00C56547" w:rsidP="00C5654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5DD1D6C7" w14:textId="77777777" w:rsidR="00C56547" w:rsidRDefault="00C56547" w:rsidP="00C5654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56547" w:rsidRPr="00CD4FB0" w14:paraId="0ED03F85" w14:textId="77777777" w:rsidTr="00E34111">
        <w:trPr>
          <w:cantSplit/>
        </w:trPr>
        <w:tc>
          <w:tcPr>
            <w:tcW w:w="6728" w:type="dxa"/>
          </w:tcPr>
          <w:p w14:paraId="0FB0D6D1" w14:textId="77777777" w:rsidR="00C56547" w:rsidRPr="00CD4FB0" w:rsidRDefault="00C56547" w:rsidP="00C5654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14:paraId="0E2DD1A4" w14:textId="77777777" w:rsidR="00C56547" w:rsidRDefault="00C56547" w:rsidP="00C5654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56547" w:rsidRPr="00CD4FB0" w14:paraId="510F1EE5" w14:textId="77777777" w:rsidTr="00E34111">
        <w:trPr>
          <w:cantSplit/>
          <w:trHeight w:val="281"/>
        </w:trPr>
        <w:tc>
          <w:tcPr>
            <w:tcW w:w="6728" w:type="dxa"/>
          </w:tcPr>
          <w:p w14:paraId="66219AF8" w14:textId="77777777" w:rsidR="00C56547" w:rsidRPr="00CD4FB0" w:rsidRDefault="00C56547" w:rsidP="00C56547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14:paraId="32430B23" w14:textId="77777777" w:rsidR="00C56547" w:rsidRDefault="00C56547" w:rsidP="00C56547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283</w:t>
            </w:r>
            <w:r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789</w:t>
            </w:r>
          </w:p>
        </w:tc>
      </w:tr>
    </w:tbl>
    <w:p w14:paraId="4EEDD2BF" w14:textId="58F00AC5" w:rsidR="00511D86" w:rsidRPr="00CD4FB0" w:rsidRDefault="00511D86" w:rsidP="00511D86">
      <w:p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91AEC82" w14:textId="69096994" w:rsidR="00511D86" w:rsidRPr="00CD4FB0" w:rsidRDefault="000D5314" w:rsidP="000D5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</w:rPr>
      </w:pPr>
      <w:r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2F2FB93D" w14:textId="77777777" w:rsidR="003A3823" w:rsidRPr="00CD4FB0" w:rsidRDefault="003A3823" w:rsidP="00610B44">
      <w:pPr>
        <w:pStyle w:val="ListParagraph"/>
        <w:numPr>
          <w:ilvl w:val="0"/>
          <w:numId w:val="16"/>
        </w:numPr>
        <w:tabs>
          <w:tab w:val="clear" w:pos="227"/>
          <w:tab w:val="left" w:pos="540"/>
          <w:tab w:val="num" w:pos="786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54E2219D" w14:textId="77777777" w:rsidR="003A3823" w:rsidRPr="00C5293F" w:rsidRDefault="003A3823" w:rsidP="00A9023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64" w:hanging="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9005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633"/>
        <w:gridCol w:w="1710"/>
        <w:gridCol w:w="242"/>
        <w:gridCol w:w="1575"/>
        <w:gridCol w:w="236"/>
        <w:gridCol w:w="1609"/>
      </w:tblGrid>
      <w:tr w:rsidR="00FD1B98" w:rsidRPr="00CD4FB0" w14:paraId="4506DCAF" w14:textId="77777777" w:rsidTr="00FD1B98">
        <w:trPr>
          <w:cantSplit/>
          <w:trHeight w:val="68"/>
        </w:trPr>
        <w:tc>
          <w:tcPr>
            <w:tcW w:w="3633" w:type="dxa"/>
          </w:tcPr>
          <w:p w14:paraId="4DC1DB18" w14:textId="77777777" w:rsidR="00FD1B98" w:rsidRPr="00CD4FB0" w:rsidRDefault="00FD1B98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5372" w:type="dxa"/>
            <w:gridSpan w:val="5"/>
            <w:tcBorders>
              <w:bottom w:val="single" w:sz="4" w:space="0" w:color="auto"/>
            </w:tcBorders>
          </w:tcPr>
          <w:p w14:paraId="0C8AD480" w14:textId="29585BBD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D1B98" w:rsidRPr="00CD4FB0" w14:paraId="404DB7AA" w14:textId="77777777" w:rsidTr="00FD1B98">
        <w:trPr>
          <w:cantSplit/>
          <w:trHeight w:val="68"/>
        </w:trPr>
        <w:tc>
          <w:tcPr>
            <w:tcW w:w="3633" w:type="dxa"/>
          </w:tcPr>
          <w:p w14:paraId="5AC90315" w14:textId="77777777" w:rsidR="00FD1B98" w:rsidRPr="00CD4FB0" w:rsidRDefault="00FD1B98" w:rsidP="00AE1054">
            <w:pPr>
              <w:tabs>
                <w:tab w:val="clear" w:pos="454"/>
              </w:tabs>
              <w:spacing w:line="240" w:lineRule="auto"/>
              <w:ind w:right="162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B01A5FA" w14:textId="21304B74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D1B9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5A6CDB99" w14:textId="77777777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88345D" w14:textId="0E092D10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D1B9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FD1B98" w:rsidRPr="00CD4FB0" w14:paraId="23D004CC" w14:textId="77777777" w:rsidTr="00FD1B98">
        <w:trPr>
          <w:cantSplit/>
        </w:trPr>
        <w:tc>
          <w:tcPr>
            <w:tcW w:w="3633" w:type="dxa"/>
          </w:tcPr>
          <w:p w14:paraId="334D0988" w14:textId="77777777" w:rsidR="00FD1B98" w:rsidRPr="00CD4FB0" w:rsidRDefault="00FD1B98" w:rsidP="007C2FA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F8B951" w14:textId="303DCC4F" w:rsidR="00FD1B98" w:rsidRPr="00CD4FB0" w:rsidRDefault="00FD1B98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242" w:type="dxa"/>
          </w:tcPr>
          <w:p w14:paraId="41586401" w14:textId="77777777" w:rsidR="00FD1B98" w:rsidRPr="00CD4FB0" w:rsidRDefault="00FD1B98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192F8A82" w14:textId="51B0D7ED" w:rsidR="00FD1B98" w:rsidRPr="00CD4FB0" w:rsidRDefault="00FD1B98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E16E73" w14:textId="77777777" w:rsidR="00FD1B98" w:rsidRPr="00CD4FB0" w:rsidRDefault="00FD1B98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165707B9" w14:textId="43CB7061" w:rsidR="00FD1B98" w:rsidRPr="00CD4FB0" w:rsidRDefault="00FD1B98" w:rsidP="007C2FA6">
            <w:pPr>
              <w:tabs>
                <w:tab w:val="clear" w:pos="907"/>
              </w:tabs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FD1B98" w:rsidRPr="00CD4FB0" w14:paraId="07BFF453" w14:textId="77777777" w:rsidTr="00FD1B98">
        <w:trPr>
          <w:cantSplit/>
        </w:trPr>
        <w:tc>
          <w:tcPr>
            <w:tcW w:w="3633" w:type="dxa"/>
          </w:tcPr>
          <w:p w14:paraId="7E54CF9C" w14:textId="77777777" w:rsidR="00FD1B98" w:rsidRPr="00CD4FB0" w:rsidRDefault="00FD1B98" w:rsidP="00AE1054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64FE2" w14:textId="77777777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" w:type="dxa"/>
          </w:tcPr>
          <w:p w14:paraId="5653ED30" w14:textId="77777777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7AC35D" w14:textId="4CE3B2EC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5B54E" w14:textId="77777777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9" w:type="dxa"/>
          </w:tcPr>
          <w:p w14:paraId="6129481A" w14:textId="77777777" w:rsidR="00FD1B98" w:rsidRPr="00CD4FB0" w:rsidRDefault="00FD1B98" w:rsidP="00AE1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D1B98" w:rsidRPr="00CD4FB0" w14:paraId="6F6D960A" w14:textId="77777777" w:rsidTr="00FD1B98">
        <w:trPr>
          <w:cantSplit/>
        </w:trPr>
        <w:tc>
          <w:tcPr>
            <w:tcW w:w="3633" w:type="dxa"/>
          </w:tcPr>
          <w:p w14:paraId="6A0CD6B0" w14:textId="2CEC5A5D" w:rsidR="00FD1B98" w:rsidRPr="00CD4FB0" w:rsidRDefault="00FD1B98" w:rsidP="00FD1B98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710" w:type="dxa"/>
          </w:tcPr>
          <w:p w14:paraId="0C534D47" w14:textId="79E27A75" w:rsidR="00FD1B98" w:rsidRPr="00CD4FB0" w:rsidRDefault="004C586B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35,437,094</w:t>
            </w:r>
          </w:p>
        </w:tc>
        <w:tc>
          <w:tcPr>
            <w:tcW w:w="242" w:type="dxa"/>
          </w:tcPr>
          <w:p w14:paraId="21D402FB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</w:tcPr>
          <w:p w14:paraId="56838940" w14:textId="41DEEDA3" w:rsidR="00FD1B98" w:rsidRPr="00CD4FB0" w:rsidRDefault="00870635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35,437,094</w:t>
            </w:r>
          </w:p>
        </w:tc>
        <w:tc>
          <w:tcPr>
            <w:tcW w:w="236" w:type="dxa"/>
          </w:tcPr>
          <w:p w14:paraId="0F353604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</w:tcPr>
          <w:p w14:paraId="07660229" w14:textId="71C0111B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29,096,528</w:t>
            </w:r>
          </w:p>
        </w:tc>
      </w:tr>
      <w:tr w:rsidR="00FD1B98" w:rsidRPr="00CD4FB0" w14:paraId="0EC5D6BE" w14:textId="77777777" w:rsidTr="00FD1B98">
        <w:trPr>
          <w:cantSplit/>
        </w:trPr>
        <w:tc>
          <w:tcPr>
            <w:tcW w:w="3633" w:type="dxa"/>
          </w:tcPr>
          <w:p w14:paraId="0069C02F" w14:textId="3EFCAE6F" w:rsidR="00FD1B98" w:rsidRPr="00CD4FB0" w:rsidRDefault="00FD1B98" w:rsidP="00FD1B98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710" w:type="dxa"/>
          </w:tcPr>
          <w:p w14:paraId="34ECE031" w14:textId="37C262E9" w:rsidR="00FD1B98" w:rsidRPr="00CD4FB0" w:rsidRDefault="004C586B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12,730,400</w:t>
            </w:r>
          </w:p>
        </w:tc>
        <w:tc>
          <w:tcPr>
            <w:tcW w:w="242" w:type="dxa"/>
          </w:tcPr>
          <w:p w14:paraId="7F1AA3E7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8E84585" w14:textId="1C791D58" w:rsidR="00FD1B98" w:rsidRPr="00CD4FB0" w:rsidRDefault="00FD12F1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12,730,400</w:t>
            </w:r>
          </w:p>
        </w:tc>
        <w:tc>
          <w:tcPr>
            <w:tcW w:w="236" w:type="dxa"/>
          </w:tcPr>
          <w:p w14:paraId="01C0096A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</w:tcPr>
          <w:p w14:paraId="3F35D1FE" w14:textId="705D363C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6,507,519</w:t>
            </w:r>
          </w:p>
        </w:tc>
      </w:tr>
      <w:tr w:rsidR="00FD1B98" w:rsidRPr="00CD4FB0" w14:paraId="57D3956F" w14:textId="77777777" w:rsidTr="00FD1B98">
        <w:trPr>
          <w:cantSplit/>
        </w:trPr>
        <w:tc>
          <w:tcPr>
            <w:tcW w:w="3633" w:type="dxa"/>
          </w:tcPr>
          <w:p w14:paraId="56CBFCDB" w14:textId="77777777" w:rsidR="00FD1B98" w:rsidRPr="00CD4FB0" w:rsidRDefault="00FD1B98" w:rsidP="00FD1B98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2544156" w14:textId="41194D6B" w:rsidR="00FD1B98" w:rsidRPr="00CD4FB0" w:rsidRDefault="004C586B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24,839,746</w:t>
            </w:r>
          </w:p>
        </w:tc>
        <w:tc>
          <w:tcPr>
            <w:tcW w:w="242" w:type="dxa"/>
          </w:tcPr>
          <w:p w14:paraId="0AD898AD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5381596" w14:textId="0A9A3F8C" w:rsidR="00FD1B98" w:rsidRPr="00CD4FB0" w:rsidRDefault="00FD12F1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23</w:t>
            </w:r>
            <w:r>
              <w:rPr>
                <w:rFonts w:ascii="BrowalliaUPC" w:hAnsi="BrowalliaUPC" w:cs="BrowalliaUPC"/>
                <w:sz w:val="28"/>
                <w:szCs w:val="28"/>
              </w:rPr>
              <w:t>,989,372</w:t>
            </w:r>
          </w:p>
        </w:tc>
        <w:tc>
          <w:tcPr>
            <w:tcW w:w="236" w:type="dxa"/>
          </w:tcPr>
          <w:p w14:paraId="73A0D4A9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7C0B47EF" w14:textId="42F69EB2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13,810,183</w:t>
            </w:r>
          </w:p>
        </w:tc>
      </w:tr>
      <w:tr w:rsidR="00FD1B98" w:rsidRPr="00CD4FB0" w14:paraId="389AC85D" w14:textId="77777777" w:rsidTr="00FD1B98">
        <w:trPr>
          <w:cantSplit/>
          <w:trHeight w:val="131"/>
        </w:trPr>
        <w:tc>
          <w:tcPr>
            <w:tcW w:w="3633" w:type="dxa"/>
            <w:vAlign w:val="center"/>
          </w:tcPr>
          <w:p w14:paraId="6B1895AB" w14:textId="77777777" w:rsidR="00FD1B98" w:rsidRPr="00CD4FB0" w:rsidRDefault="00FD1B98" w:rsidP="00FD1B98">
            <w:pPr>
              <w:tabs>
                <w:tab w:val="left" w:pos="3090"/>
                <w:tab w:val="left" w:pos="4860"/>
              </w:tabs>
              <w:ind w:left="-58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</w:tcPr>
          <w:p w14:paraId="63751F77" w14:textId="76B1081F" w:rsidR="00FD1B98" w:rsidRPr="00CD4FB0" w:rsidRDefault="004C586B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73,007,240</w:t>
            </w:r>
          </w:p>
        </w:tc>
        <w:tc>
          <w:tcPr>
            <w:tcW w:w="242" w:type="dxa"/>
          </w:tcPr>
          <w:p w14:paraId="52130869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12" w:space="0" w:color="auto"/>
            </w:tcBorders>
          </w:tcPr>
          <w:p w14:paraId="51C2CAA6" w14:textId="5B4E4315" w:rsidR="00FD1B98" w:rsidRPr="00CD4FB0" w:rsidRDefault="00FD12F1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72,156,866</w:t>
            </w:r>
          </w:p>
        </w:tc>
        <w:tc>
          <w:tcPr>
            <w:tcW w:w="236" w:type="dxa"/>
          </w:tcPr>
          <w:p w14:paraId="38E520A4" w14:textId="77777777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12" w:space="0" w:color="auto"/>
            </w:tcBorders>
          </w:tcPr>
          <w:p w14:paraId="4922015A" w14:textId="0A32F918" w:rsidR="00FD1B98" w:rsidRPr="00CD4FB0" w:rsidRDefault="00FD1B98" w:rsidP="00FD1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 w:right="-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49,414,230</w:t>
            </w:r>
          </w:p>
        </w:tc>
      </w:tr>
    </w:tbl>
    <w:p w14:paraId="7EA82ED2" w14:textId="32173F8A" w:rsidR="00F756FA" w:rsidRDefault="00F756FA" w:rsidP="00F74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4B4DB8D" w14:textId="2780D872" w:rsidR="009C2C2E" w:rsidRPr="00C5293F" w:rsidRDefault="009C2C2E" w:rsidP="008800C9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clear" w:pos="1644"/>
          <w:tab w:val="left" w:pos="540"/>
          <w:tab w:val="num" w:pos="786"/>
          <w:tab w:val="num" w:pos="162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5293F">
        <w:rPr>
          <w:rFonts w:ascii="BrowalliaUPC" w:hAnsi="BrowalliaUPC" w:cs="BrowalliaUPC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514F7473" w14:textId="77777777" w:rsidR="00733FD4" w:rsidRPr="00C5293F" w:rsidRDefault="00733FD4" w:rsidP="00733FD4">
      <w:pPr>
        <w:tabs>
          <w:tab w:val="clear" w:pos="227"/>
          <w:tab w:val="clear" w:pos="454"/>
          <w:tab w:val="clear" w:pos="1644"/>
          <w:tab w:val="left" w:pos="540"/>
          <w:tab w:val="num" w:pos="162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90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1530"/>
        <w:gridCol w:w="236"/>
        <w:gridCol w:w="1474"/>
        <w:gridCol w:w="252"/>
        <w:gridCol w:w="1485"/>
      </w:tblGrid>
      <w:tr w:rsidR="008B70D6" w:rsidRPr="00CD4FB0" w14:paraId="64B4DB94" w14:textId="77777777" w:rsidTr="00D93DAB">
        <w:tc>
          <w:tcPr>
            <w:tcW w:w="4113" w:type="dxa"/>
            <w:shd w:val="clear" w:color="auto" w:fill="auto"/>
            <w:hideMark/>
          </w:tcPr>
          <w:p w14:paraId="64B4DB91" w14:textId="77777777" w:rsidR="008B70D6" w:rsidRPr="00CD4FB0" w:rsidRDefault="008B70D6" w:rsidP="00434D0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bookmarkStart w:id="11" w:name="_Hlk33432885"/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977" w:type="dxa"/>
            <w:gridSpan w:val="5"/>
          </w:tcPr>
          <w:p w14:paraId="64B4DB93" w14:textId="23A764D9" w:rsidR="008B70D6" w:rsidRPr="00CD4FB0" w:rsidRDefault="008B70D6" w:rsidP="00C82BC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8B70D6" w:rsidRPr="00CD4FB0" w14:paraId="72D80C04" w14:textId="77777777" w:rsidTr="00D93DAB">
        <w:tc>
          <w:tcPr>
            <w:tcW w:w="4113" w:type="dxa"/>
            <w:shd w:val="clear" w:color="auto" w:fill="auto"/>
          </w:tcPr>
          <w:p w14:paraId="723CCBF8" w14:textId="77777777" w:rsidR="008B70D6" w:rsidRPr="00CD4FB0" w:rsidRDefault="008B70D6" w:rsidP="008B70D6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40DA80" w14:textId="3B107DE0" w:rsidR="008B70D6" w:rsidRPr="00CD4FB0" w:rsidRDefault="008B70D6" w:rsidP="008B70D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D1B9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66AA3C" w14:textId="77777777" w:rsidR="008B70D6" w:rsidRPr="00CD4FB0" w:rsidRDefault="008B70D6" w:rsidP="008B70D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9CC87" w14:textId="02B9D830" w:rsidR="008B70D6" w:rsidRPr="00CD4FB0" w:rsidRDefault="008B70D6" w:rsidP="008B70D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D1B9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8B70D6" w:rsidRPr="00CD4FB0" w14:paraId="64B4DB98" w14:textId="77777777" w:rsidTr="00D93DAB">
        <w:tc>
          <w:tcPr>
            <w:tcW w:w="4113" w:type="dxa"/>
            <w:shd w:val="clear" w:color="auto" w:fill="auto"/>
          </w:tcPr>
          <w:p w14:paraId="64B4DB95" w14:textId="77777777" w:rsidR="008B70D6" w:rsidRPr="00CD4FB0" w:rsidRDefault="008B70D6" w:rsidP="008B70D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ED44CD0" w14:textId="697E4D3D" w:rsidR="008B70D6" w:rsidRPr="00CD4FB0" w:rsidRDefault="008B70D6" w:rsidP="008B70D6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236" w:type="dxa"/>
          </w:tcPr>
          <w:p w14:paraId="1830DD94" w14:textId="77777777" w:rsidR="008B70D6" w:rsidRPr="00CD4FB0" w:rsidRDefault="008B70D6" w:rsidP="008B70D6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4DB96" w14:textId="40AC9407" w:rsidR="008B70D6" w:rsidRPr="00CD4FB0" w:rsidRDefault="008B70D6" w:rsidP="008B70D6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40F6CB3" w14:textId="77777777" w:rsidR="008B70D6" w:rsidRPr="00CD4FB0" w:rsidRDefault="008B70D6" w:rsidP="008B70D6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B4DB97" w14:textId="1BB4476A" w:rsidR="008B70D6" w:rsidRPr="00CD4FB0" w:rsidRDefault="008B70D6" w:rsidP="008B70D6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</w:t>
            </w:r>
          </w:p>
        </w:tc>
      </w:tr>
      <w:bookmarkEnd w:id="11"/>
      <w:tr w:rsidR="008B70D6" w:rsidRPr="00CD4FB0" w14:paraId="64B4DB9C" w14:textId="77777777" w:rsidTr="00D93DAB">
        <w:tc>
          <w:tcPr>
            <w:tcW w:w="4113" w:type="dxa"/>
            <w:shd w:val="clear" w:color="auto" w:fill="auto"/>
          </w:tcPr>
          <w:p w14:paraId="64B4DB99" w14:textId="77777777" w:rsidR="008B70D6" w:rsidRPr="00CD4FB0" w:rsidRDefault="008B70D6" w:rsidP="0012487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FD1685" w14:textId="77777777" w:rsidR="008B70D6" w:rsidRPr="00CD4FB0" w:rsidRDefault="008B70D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15AF67" w14:textId="77777777" w:rsidR="008B70D6" w:rsidRPr="00CD4FB0" w:rsidRDefault="008B70D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4DB9A" w14:textId="37790DDD" w:rsidR="008B70D6" w:rsidRPr="00CD4FB0" w:rsidRDefault="008B70D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" w:type="dxa"/>
          </w:tcPr>
          <w:p w14:paraId="0528DED6" w14:textId="77777777" w:rsidR="008B70D6" w:rsidRPr="00CD4FB0" w:rsidRDefault="008B70D6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4B4DB9B" w14:textId="1C445977" w:rsidR="008B70D6" w:rsidRPr="00CD4FB0" w:rsidRDefault="008B70D6" w:rsidP="00C82BCD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56B4C" w:rsidRPr="00CD4FB0" w14:paraId="64B4DBA0" w14:textId="77777777" w:rsidTr="00D93DAB">
        <w:tc>
          <w:tcPr>
            <w:tcW w:w="4113" w:type="dxa"/>
            <w:shd w:val="clear" w:color="auto" w:fill="auto"/>
            <w:hideMark/>
          </w:tcPr>
          <w:p w14:paraId="64B4DB9D" w14:textId="77777777" w:rsidR="00456B4C" w:rsidRPr="00CD4FB0" w:rsidRDefault="00456B4C" w:rsidP="00456B4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1B74F78C" w14:textId="2AE2AAEA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31,825,378</w:t>
            </w:r>
          </w:p>
        </w:tc>
        <w:tc>
          <w:tcPr>
            <w:tcW w:w="236" w:type="dxa"/>
          </w:tcPr>
          <w:p w14:paraId="61E03013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4B4DB9E" w14:textId="22A0248D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31,825,378</w:t>
            </w:r>
          </w:p>
        </w:tc>
        <w:tc>
          <w:tcPr>
            <w:tcW w:w="252" w:type="dxa"/>
          </w:tcPr>
          <w:p w14:paraId="3471C114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</w:tcPr>
          <w:p w14:paraId="64B4DB9F" w14:textId="4856BDE1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27,317,445</w:t>
            </w:r>
          </w:p>
        </w:tc>
      </w:tr>
      <w:tr w:rsidR="00456B4C" w:rsidRPr="00CD4FB0" w14:paraId="64B4DBA4" w14:textId="77777777" w:rsidTr="00D93DAB">
        <w:tc>
          <w:tcPr>
            <w:tcW w:w="4113" w:type="dxa"/>
            <w:shd w:val="clear" w:color="auto" w:fill="auto"/>
            <w:hideMark/>
          </w:tcPr>
          <w:p w14:paraId="64B4DBA1" w14:textId="77777777" w:rsidR="00456B4C" w:rsidRPr="00CD4FB0" w:rsidRDefault="00456B4C" w:rsidP="00456B4C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E2B1E9" w14:textId="54C39B2A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4,827,965</w:t>
            </w:r>
          </w:p>
        </w:tc>
        <w:tc>
          <w:tcPr>
            <w:tcW w:w="236" w:type="dxa"/>
          </w:tcPr>
          <w:p w14:paraId="17B60A17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4B4DBA2" w14:textId="5221C9CF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4,827,965</w:t>
            </w:r>
          </w:p>
        </w:tc>
        <w:tc>
          <w:tcPr>
            <w:tcW w:w="252" w:type="dxa"/>
          </w:tcPr>
          <w:p w14:paraId="1ACE3998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4B4DBA3" w14:textId="42BF3C60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4,705,878</w:t>
            </w:r>
          </w:p>
        </w:tc>
      </w:tr>
      <w:tr w:rsidR="00456B4C" w:rsidRPr="00CD4FB0" w14:paraId="64B4DBA8" w14:textId="77777777" w:rsidTr="00D93DAB">
        <w:tc>
          <w:tcPr>
            <w:tcW w:w="4113" w:type="dxa"/>
            <w:shd w:val="clear" w:color="auto" w:fill="auto"/>
            <w:hideMark/>
          </w:tcPr>
          <w:p w14:paraId="64B4DBA5" w14:textId="11A1B896" w:rsidR="00456B4C" w:rsidRPr="00CD4FB0" w:rsidRDefault="00456B4C" w:rsidP="00456B4C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3D0DC5A" w14:textId="6410DA0E" w:rsidR="00456B4C" w:rsidRPr="008B528A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36,653,343</w:t>
            </w:r>
          </w:p>
        </w:tc>
        <w:tc>
          <w:tcPr>
            <w:tcW w:w="236" w:type="dxa"/>
          </w:tcPr>
          <w:p w14:paraId="56E057C1" w14:textId="77777777" w:rsidR="00456B4C" w:rsidRPr="008B528A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64B4DBA6" w14:textId="1C03325F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36,653,343</w:t>
            </w:r>
          </w:p>
        </w:tc>
        <w:tc>
          <w:tcPr>
            <w:tcW w:w="252" w:type="dxa"/>
          </w:tcPr>
          <w:p w14:paraId="6BB8D6CB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</w:tcPr>
          <w:p w14:paraId="64B4DBA7" w14:textId="3D7C0E56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32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,023,323</w:t>
            </w:r>
          </w:p>
        </w:tc>
      </w:tr>
      <w:tr w:rsidR="00456B4C" w:rsidRPr="00CD4FB0" w14:paraId="64B4DBAC" w14:textId="77777777">
        <w:tc>
          <w:tcPr>
            <w:tcW w:w="4113" w:type="dxa"/>
            <w:shd w:val="clear" w:color="auto" w:fill="auto"/>
            <w:hideMark/>
          </w:tcPr>
          <w:p w14:paraId="64B4DBA9" w14:textId="77777777" w:rsidR="00456B4C" w:rsidRPr="00CD4FB0" w:rsidRDefault="00456B4C" w:rsidP="00456B4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D09373" w14:textId="51FC0FA5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(3,890,477)</w:t>
            </w:r>
          </w:p>
        </w:tc>
        <w:tc>
          <w:tcPr>
            <w:tcW w:w="236" w:type="dxa"/>
          </w:tcPr>
          <w:p w14:paraId="7F20C4D3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A" w14:textId="48694773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(3,890,477)</w:t>
            </w:r>
          </w:p>
        </w:tc>
        <w:tc>
          <w:tcPr>
            <w:tcW w:w="252" w:type="dxa"/>
          </w:tcPr>
          <w:p w14:paraId="6561B3A9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4DBAB" w14:textId="5B3EBC74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(2,108,735)</w:t>
            </w:r>
          </w:p>
        </w:tc>
      </w:tr>
      <w:tr w:rsidR="00456B4C" w:rsidRPr="00CD4FB0" w14:paraId="64B4DBB0" w14:textId="77777777">
        <w:tc>
          <w:tcPr>
            <w:tcW w:w="4113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4B4DBAD" w14:textId="77777777" w:rsidR="00456B4C" w:rsidRPr="00CD4FB0" w:rsidRDefault="00456B4C" w:rsidP="00456B4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EE944CA" w14:textId="4DF111DF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32,762,866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D57AC7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E" w14:textId="07D4FD9D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32,762,866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3E25DE7" w14:textId="77777777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4B4DBAF" w14:textId="10D0855C" w:rsidR="00456B4C" w:rsidRPr="00CD4FB0" w:rsidRDefault="00456B4C" w:rsidP="00456B4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29,914,588</w:t>
            </w:r>
          </w:p>
        </w:tc>
      </w:tr>
    </w:tbl>
    <w:p w14:paraId="0939099B" w14:textId="77777777" w:rsidR="00F40437" w:rsidRPr="00CD4FB0" w:rsidRDefault="00F40437" w:rsidP="006D4FB2">
      <w:pPr>
        <w:jc w:val="thaiDistribute"/>
        <w:rPr>
          <w:rFonts w:ascii="BrowalliaUPC" w:hAnsi="BrowalliaUPC" w:cs="BrowalliaUPC"/>
          <w:sz w:val="20"/>
          <w:szCs w:val="20"/>
        </w:rPr>
      </w:pPr>
    </w:p>
    <w:p w14:paraId="07F0CF6E" w14:textId="18F8EE42" w:rsidR="0060436E" w:rsidRPr="00CD4FB0" w:rsidRDefault="00923F93" w:rsidP="00DC6448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</w:t>
      </w:r>
      <w:r w:rsidR="00A81D1F" w:rsidRPr="00CD4FB0">
        <w:rPr>
          <w:rFonts w:ascii="BrowalliaUPC" w:hAnsi="BrowalliaUPC" w:cs="BrowalliaUPC"/>
          <w:sz w:val="28"/>
          <w:szCs w:val="28"/>
          <w:cs/>
          <w:lang w:val="en-GB"/>
        </w:rPr>
        <w:t>ของ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ภาระผูกพันผลประโยชน์พนักงาน สำหรับปีสิ้นสุดวันที่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 xml:space="preserve"> 31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D93DAB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D93DAB">
        <w:rPr>
          <w:rFonts w:ascii="BrowalliaUPC" w:hAnsi="BrowalliaUPC" w:cs="BrowalliaUPC"/>
          <w:sz w:val="28"/>
          <w:szCs w:val="28"/>
          <w:lang w:val="en-GB"/>
        </w:rPr>
        <w:t>5</w:t>
      </w:r>
      <w:r w:rsidR="00F15151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DC6448" w:rsidRPr="00CD4FB0">
        <w:rPr>
          <w:rFonts w:ascii="BrowalliaUPC" w:hAnsi="BrowalliaUPC" w:cs="BrowalliaUPC"/>
          <w:sz w:val="28"/>
          <w:szCs w:val="28"/>
          <w:lang w:val="en-GB"/>
        </w:rPr>
        <w:t xml:space="preserve">     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</w:t>
      </w:r>
      <w:r w:rsidR="00F15151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ี</w:t>
      </w:r>
      <w:r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64B4DBB3" w14:textId="77777777" w:rsidR="00923F93" w:rsidRPr="00CD4FB0" w:rsidRDefault="00923F93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"/>
          <w:szCs w:val="2"/>
          <w:lang w:val="en-GB"/>
        </w:rPr>
      </w:pPr>
    </w:p>
    <w:p w14:paraId="64B4DBDC" w14:textId="4B327BA4" w:rsidR="0047739C" w:rsidRPr="00CD4FB0" w:rsidRDefault="0047739C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Style w:val="TableGrid"/>
        <w:tblW w:w="908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9"/>
        <w:gridCol w:w="1530"/>
        <w:gridCol w:w="240"/>
        <w:gridCol w:w="1470"/>
        <w:gridCol w:w="241"/>
        <w:gridCol w:w="1505"/>
      </w:tblGrid>
      <w:tr w:rsidR="00D93DAB" w:rsidRPr="00CD4FB0" w14:paraId="069754C8" w14:textId="77777777" w:rsidTr="00FC54A8">
        <w:tc>
          <w:tcPr>
            <w:tcW w:w="4099" w:type="dxa"/>
            <w:shd w:val="clear" w:color="auto" w:fill="auto"/>
            <w:hideMark/>
          </w:tcPr>
          <w:p w14:paraId="155CD8BC" w14:textId="77777777" w:rsidR="00D93DAB" w:rsidRPr="00CD4FB0" w:rsidRDefault="00D93DAB" w:rsidP="00375B7F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986" w:type="dxa"/>
            <w:gridSpan w:val="5"/>
          </w:tcPr>
          <w:p w14:paraId="25F36C88" w14:textId="75B1CBEF" w:rsidR="00D93DAB" w:rsidRPr="00CD4FB0" w:rsidRDefault="00D93DAB" w:rsidP="00375B7F">
            <w:pPr>
              <w:spacing w:line="240" w:lineRule="auto"/>
              <w:ind w:left="-6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93DAB" w:rsidRPr="00CD4FB0" w14:paraId="154F0DCD" w14:textId="77777777" w:rsidTr="00FC54A8">
        <w:tc>
          <w:tcPr>
            <w:tcW w:w="4099" w:type="dxa"/>
            <w:shd w:val="clear" w:color="auto" w:fill="auto"/>
          </w:tcPr>
          <w:p w14:paraId="51FF4182" w14:textId="77777777" w:rsidR="00D93DAB" w:rsidRPr="00CD4FB0" w:rsidRDefault="00D93DAB" w:rsidP="00D93DAB">
            <w:pPr>
              <w:tabs>
                <w:tab w:val="clear" w:pos="5387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6F50EA2" w14:textId="6685FF6C" w:rsidR="00D93DAB" w:rsidRPr="00CD4FB0" w:rsidRDefault="00D93DAB" w:rsidP="00D93DAB">
            <w:pPr>
              <w:spacing w:line="240" w:lineRule="auto"/>
              <w:ind w:left="-60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D1B9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54DBE59" w14:textId="77777777" w:rsidR="00D93DAB" w:rsidRPr="00CD4FB0" w:rsidRDefault="00D93DAB" w:rsidP="00D93DAB">
            <w:pPr>
              <w:spacing w:line="240" w:lineRule="auto"/>
              <w:ind w:left="-60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0EE9E" w14:textId="3DA4B8BD" w:rsidR="00D93DAB" w:rsidRPr="00CD4FB0" w:rsidRDefault="00D93DAB" w:rsidP="00D93DAB">
            <w:pPr>
              <w:spacing w:line="240" w:lineRule="auto"/>
              <w:ind w:left="-60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FD1B9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D93DAB" w:rsidRPr="00CD4FB0" w14:paraId="157FCF42" w14:textId="77777777" w:rsidTr="00FC54A8">
        <w:tc>
          <w:tcPr>
            <w:tcW w:w="4099" w:type="dxa"/>
            <w:shd w:val="clear" w:color="auto" w:fill="auto"/>
          </w:tcPr>
          <w:p w14:paraId="769C390C" w14:textId="77777777" w:rsidR="00D93DAB" w:rsidRPr="00CD4FB0" w:rsidRDefault="00D93DAB" w:rsidP="00D93DAB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ED44EF" w14:textId="6A2689FD" w:rsidR="00D93DAB" w:rsidRPr="00CD4FB0" w:rsidRDefault="00D93DAB" w:rsidP="00D93DA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2566</w:t>
            </w:r>
          </w:p>
        </w:tc>
        <w:tc>
          <w:tcPr>
            <w:tcW w:w="240" w:type="dxa"/>
          </w:tcPr>
          <w:p w14:paraId="53F88993" w14:textId="77777777" w:rsidR="00D93DAB" w:rsidRPr="00CD4FB0" w:rsidRDefault="00D93DAB" w:rsidP="00D93DA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6AA2" w14:textId="0E1A388E" w:rsidR="00D93DAB" w:rsidRPr="00CD4FB0" w:rsidRDefault="00D93DAB" w:rsidP="00D93DA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1C18AAA3" w14:textId="77777777" w:rsidR="00D93DAB" w:rsidRPr="00CD4FB0" w:rsidRDefault="00D93DAB" w:rsidP="00D93DA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6E443" w14:textId="38499678" w:rsidR="00D93DAB" w:rsidRPr="00CD4FB0" w:rsidRDefault="00D93DAB" w:rsidP="00D93DAB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5</w:t>
            </w:r>
          </w:p>
        </w:tc>
      </w:tr>
      <w:tr w:rsidR="00D93DAB" w:rsidRPr="00CD4FB0" w14:paraId="5EBD08A8" w14:textId="77777777" w:rsidTr="00FC54A8">
        <w:tc>
          <w:tcPr>
            <w:tcW w:w="4099" w:type="dxa"/>
            <w:shd w:val="clear" w:color="auto" w:fill="auto"/>
          </w:tcPr>
          <w:p w14:paraId="16D29C87" w14:textId="77777777" w:rsidR="00D93DAB" w:rsidRPr="00CD4FB0" w:rsidRDefault="00D93DAB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C3C87FF" w14:textId="77777777" w:rsidR="00D93DAB" w:rsidRPr="00CD4FB0" w:rsidRDefault="00D93DAB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466B84E0" w14:textId="77777777" w:rsidR="00D93DAB" w:rsidRPr="00CD4FB0" w:rsidRDefault="00D93DAB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8CBAC6E" w14:textId="6574A1AE" w:rsidR="00D93DAB" w:rsidRPr="00CD4FB0" w:rsidRDefault="00D93DAB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" w:type="dxa"/>
          </w:tcPr>
          <w:p w14:paraId="28A2B315" w14:textId="77777777" w:rsidR="00D93DAB" w:rsidRPr="00CD4FB0" w:rsidRDefault="00D93DAB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4BCEC2C" w14:textId="77777777" w:rsidR="00D93DAB" w:rsidRPr="00CD4FB0" w:rsidRDefault="00D93DAB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87833" w:rsidRPr="00CD4FB0" w14:paraId="726EB3BF" w14:textId="77777777" w:rsidTr="00FC54A8">
        <w:tc>
          <w:tcPr>
            <w:tcW w:w="4099" w:type="dxa"/>
            <w:shd w:val="clear" w:color="auto" w:fill="auto"/>
            <w:hideMark/>
          </w:tcPr>
          <w:p w14:paraId="15020979" w14:textId="1E71DA1A" w:rsidR="00887833" w:rsidRPr="00CD4FB0" w:rsidRDefault="00887833" w:rsidP="0036013E">
            <w:pPr>
              <w:tabs>
                <w:tab w:val="clear" w:pos="227"/>
                <w:tab w:val="left" w:pos="0"/>
              </w:tabs>
              <w:spacing w:line="240" w:lineRule="auto"/>
              <w:ind w:left="252" w:firstLine="6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72DE430A" w14:textId="301C25F8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32,023,323</w:t>
            </w:r>
          </w:p>
        </w:tc>
        <w:tc>
          <w:tcPr>
            <w:tcW w:w="240" w:type="dxa"/>
          </w:tcPr>
          <w:p w14:paraId="1ABE4C6A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0A3224C7" w14:textId="01D8EEF9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32,023,323</w:t>
            </w:r>
          </w:p>
        </w:tc>
        <w:tc>
          <w:tcPr>
            <w:tcW w:w="241" w:type="dxa"/>
          </w:tcPr>
          <w:p w14:paraId="40B99426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2A7555F0" w14:textId="2D88EB34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27,658,183</w:t>
            </w:r>
          </w:p>
        </w:tc>
      </w:tr>
      <w:tr w:rsidR="00887833" w:rsidRPr="00CD4FB0" w14:paraId="74AFC2AE" w14:textId="77777777" w:rsidTr="00FC54A8">
        <w:tc>
          <w:tcPr>
            <w:tcW w:w="4099" w:type="dxa"/>
            <w:shd w:val="clear" w:color="auto" w:fill="auto"/>
          </w:tcPr>
          <w:p w14:paraId="3659352F" w14:textId="1638A4EC" w:rsidR="00887833" w:rsidRPr="00CD4FB0" w:rsidRDefault="00887833" w:rsidP="0036013E">
            <w:pPr>
              <w:spacing w:line="240" w:lineRule="auto"/>
              <w:ind w:left="252" w:firstLine="6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14:paraId="6110585C" w14:textId="42E95949" w:rsidR="00887833" w:rsidRPr="008B528A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3,633,073</w:t>
            </w:r>
          </w:p>
        </w:tc>
        <w:tc>
          <w:tcPr>
            <w:tcW w:w="240" w:type="dxa"/>
          </w:tcPr>
          <w:p w14:paraId="5C81CA39" w14:textId="77777777" w:rsidR="00887833" w:rsidRPr="008B528A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175A0BD7" w14:textId="23D02563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3,633,073</w:t>
            </w:r>
          </w:p>
        </w:tc>
        <w:tc>
          <w:tcPr>
            <w:tcW w:w="241" w:type="dxa"/>
          </w:tcPr>
          <w:p w14:paraId="748500AF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05" w:type="dxa"/>
            <w:shd w:val="clear" w:color="auto" w:fill="auto"/>
          </w:tcPr>
          <w:p w14:paraId="2D7821A7" w14:textId="78B3E76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B528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,427,666</w:t>
            </w:r>
          </w:p>
        </w:tc>
      </w:tr>
      <w:tr w:rsidR="00887833" w:rsidRPr="00CD4FB0" w14:paraId="64D23C89" w14:textId="77777777" w:rsidTr="00FC54A8">
        <w:tc>
          <w:tcPr>
            <w:tcW w:w="4099" w:type="dxa"/>
            <w:shd w:val="clear" w:color="auto" w:fill="auto"/>
            <w:hideMark/>
          </w:tcPr>
          <w:p w14:paraId="1BF2A53E" w14:textId="401BFD94" w:rsidR="00887833" w:rsidRPr="00CD4FB0" w:rsidRDefault="00887833" w:rsidP="0036013E">
            <w:pPr>
              <w:tabs>
                <w:tab w:val="clear" w:pos="227"/>
              </w:tabs>
              <w:spacing w:line="240" w:lineRule="auto"/>
              <w:ind w:firstLine="31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530" w:type="dxa"/>
          </w:tcPr>
          <w:p w14:paraId="6E3ECE3B" w14:textId="0D131639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906,600</w:t>
            </w:r>
          </w:p>
        </w:tc>
        <w:tc>
          <w:tcPr>
            <w:tcW w:w="240" w:type="dxa"/>
          </w:tcPr>
          <w:p w14:paraId="1F772E08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46BA02EE" w14:textId="0C73A22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906,600</w:t>
            </w:r>
          </w:p>
        </w:tc>
        <w:tc>
          <w:tcPr>
            <w:tcW w:w="241" w:type="dxa"/>
          </w:tcPr>
          <w:p w14:paraId="690F4245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5" w:type="dxa"/>
            <w:shd w:val="clear" w:color="auto" w:fill="auto"/>
          </w:tcPr>
          <w:p w14:paraId="096E3ACB" w14:textId="28C15F7E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563,212</w:t>
            </w:r>
          </w:p>
        </w:tc>
      </w:tr>
      <w:tr w:rsidR="00887833" w:rsidRPr="00CD4FB0" w14:paraId="3228D9A6" w14:textId="77777777" w:rsidTr="00FC54A8">
        <w:tc>
          <w:tcPr>
            <w:tcW w:w="4099" w:type="dxa"/>
            <w:shd w:val="clear" w:color="auto" w:fill="auto"/>
            <w:hideMark/>
          </w:tcPr>
          <w:p w14:paraId="706935D9" w14:textId="7CBE1C2F" w:rsidR="00887833" w:rsidRPr="00CD4FB0" w:rsidRDefault="00887833" w:rsidP="0036013E">
            <w:pPr>
              <w:tabs>
                <w:tab w:val="clear" w:pos="227"/>
                <w:tab w:val="clear" w:pos="4451"/>
                <w:tab w:val="left" w:pos="4027"/>
              </w:tabs>
              <w:spacing w:line="240" w:lineRule="auto"/>
              <w:ind w:right="-177" w:firstLine="31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 w:hint="cs"/>
                <w:sz w:val="28"/>
                <w:szCs w:val="28"/>
                <w:cs/>
              </w:rPr>
              <w:t>ขาดทุน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  <w:vAlign w:val="bottom"/>
          </w:tcPr>
          <w:p w14:paraId="1546BFDA" w14:textId="30482DDF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1,421,347</w:t>
            </w:r>
          </w:p>
        </w:tc>
        <w:tc>
          <w:tcPr>
            <w:tcW w:w="240" w:type="dxa"/>
          </w:tcPr>
          <w:p w14:paraId="34BC021B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F43BD1F" w14:textId="056A01A8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1,421,347</w:t>
            </w:r>
          </w:p>
        </w:tc>
        <w:tc>
          <w:tcPr>
            <w:tcW w:w="241" w:type="dxa"/>
          </w:tcPr>
          <w:p w14:paraId="34BB0855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063B75F5" w14:textId="1D792F08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1,603,595</w:t>
            </w:r>
          </w:p>
        </w:tc>
      </w:tr>
      <w:tr w:rsidR="00887833" w:rsidRPr="00CD4FB0" w14:paraId="53B42482" w14:textId="77777777" w:rsidTr="009C2DD8">
        <w:tc>
          <w:tcPr>
            <w:tcW w:w="4099" w:type="dxa"/>
            <w:shd w:val="clear" w:color="auto" w:fill="auto"/>
            <w:hideMark/>
          </w:tcPr>
          <w:p w14:paraId="64327E22" w14:textId="6BA9954D" w:rsidR="00887833" w:rsidRPr="00CD4FB0" w:rsidRDefault="00887833" w:rsidP="0036013E">
            <w:pPr>
              <w:spacing w:line="240" w:lineRule="auto"/>
              <w:ind w:left="252" w:firstLine="6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ผลประโยชน์จ่าย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B9E0C0" w14:textId="5C14A172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(1,331,000)</w:t>
            </w:r>
          </w:p>
        </w:tc>
        <w:tc>
          <w:tcPr>
            <w:tcW w:w="240" w:type="dxa"/>
          </w:tcPr>
          <w:p w14:paraId="1474B253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DCD79" w14:textId="5930EFCD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(1,331,000)</w:t>
            </w:r>
          </w:p>
        </w:tc>
        <w:tc>
          <w:tcPr>
            <w:tcW w:w="241" w:type="dxa"/>
          </w:tcPr>
          <w:p w14:paraId="12605CBF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D14D" w14:textId="4D0DF99B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(1,229,333)</w:t>
            </w:r>
          </w:p>
        </w:tc>
      </w:tr>
      <w:tr w:rsidR="00887833" w:rsidRPr="00CD4FB0" w14:paraId="2EA89356" w14:textId="77777777" w:rsidTr="009C2DD8">
        <w:tc>
          <w:tcPr>
            <w:tcW w:w="4099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0E981B3" w14:textId="790EC3A7" w:rsidR="00887833" w:rsidRPr="00CD4FB0" w:rsidRDefault="00887833" w:rsidP="0036013E">
            <w:pPr>
              <w:spacing w:line="240" w:lineRule="auto"/>
              <w:ind w:left="252" w:firstLine="67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81730E6" w14:textId="0F6849CB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36,653,343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D0424F2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9218059" w14:textId="46613FB9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36,653,343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45CBBE" w14:textId="77777777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1A62A11" w14:textId="2C2D95E3" w:rsidR="00887833" w:rsidRPr="00CD4FB0" w:rsidRDefault="00887833" w:rsidP="0088783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32,023,323</w:t>
            </w:r>
          </w:p>
        </w:tc>
      </w:tr>
    </w:tbl>
    <w:p w14:paraId="0EB55D1D" w14:textId="77777777" w:rsidR="00E92449" w:rsidRPr="00CD4FB0" w:rsidRDefault="00E92449" w:rsidP="0012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6"/>
          <w:szCs w:val="6"/>
          <w:cs/>
          <w:lang w:val="en-GB"/>
        </w:rPr>
      </w:pPr>
    </w:p>
    <w:p w14:paraId="7CA447C7" w14:textId="5404CD87" w:rsidR="00513AD4" w:rsidRPr="002C5AD4" w:rsidRDefault="002409F1" w:rsidP="00240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  <w:lang w:eastAsia="th-TH"/>
        </w:rPr>
      </w:pPr>
      <w:r>
        <w:rPr>
          <w:rFonts w:ascii="BrowalliaUPC" w:hAnsi="BrowalliaUPC" w:cs="BrowalliaUPC"/>
          <w:sz w:val="28"/>
          <w:szCs w:val="28"/>
          <w:lang w:eastAsia="th-TH"/>
        </w:rPr>
        <w:br w:type="page"/>
      </w:r>
    </w:p>
    <w:p w14:paraId="64B4DBDD" w14:textId="4FDCFDF3" w:rsidR="00923F93" w:rsidRPr="00CD4FB0" w:rsidRDefault="00923F93" w:rsidP="00FF6F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10"/>
        </w:tabs>
        <w:spacing w:line="240" w:lineRule="auto"/>
        <w:ind w:left="709" w:hanging="268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ข้อสมมติ</w:t>
      </w:r>
      <w:r w:rsidR="00242911" w:rsidRPr="00CD4FB0">
        <w:rPr>
          <w:rFonts w:ascii="BrowalliaUPC" w:hAnsi="BrowalliaUPC" w:cs="BrowalliaUPC" w:hint="cs"/>
          <w:sz w:val="28"/>
          <w:szCs w:val="28"/>
          <w:cs/>
          <w:lang w:val="en-GB"/>
        </w:rPr>
        <w:t>ฐาน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หลักที่สำคัญในการประมาณการตามหลักคณิตศาสตร์ประกันภัย ณ วันที่รายงาน สำหรับปีสิ้นสุดวันที่</w:t>
      </w:r>
      <w:r w:rsidR="00434D0B"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1A5FFB" w:rsidRPr="00CD4FB0">
        <w:rPr>
          <w:rFonts w:ascii="BrowalliaUPC" w:hAnsi="BrowalliaUPC" w:cs="BrowalliaUPC"/>
          <w:sz w:val="28"/>
          <w:szCs w:val="28"/>
        </w:rPr>
        <w:t>31</w:t>
      </w:r>
      <w:r w:rsidR="00434D0B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="001A5FFB"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7F5DFD">
        <w:rPr>
          <w:rFonts w:ascii="BrowalliaUPC" w:hAnsi="BrowalliaUPC" w:cs="BrowalliaUPC"/>
          <w:sz w:val="28"/>
          <w:szCs w:val="28"/>
          <w:lang w:val="en-GB"/>
        </w:rPr>
        <w:t>6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 </w:t>
      </w:r>
      <w:r w:rsidR="001A5FFB" w:rsidRPr="00CD4FB0">
        <w:rPr>
          <w:rFonts w:ascii="BrowalliaUPC" w:hAnsi="BrowalliaUPC" w:cs="BrowalliaUPC"/>
          <w:sz w:val="28"/>
          <w:szCs w:val="28"/>
        </w:rPr>
        <w:t>256</w:t>
      </w:r>
      <w:r w:rsidR="007F5DFD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16E914C8" w14:textId="77777777" w:rsidR="00194F76" w:rsidRPr="00CD4FB0" w:rsidRDefault="00194F76" w:rsidP="00194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BrowalliaUPC" w:hAnsi="BrowalliaUPC" w:cs="BrowalliaUPC"/>
          <w:sz w:val="24"/>
          <w:szCs w:val="24"/>
          <w:lang w:eastAsia="th-TH"/>
        </w:rPr>
      </w:pPr>
    </w:p>
    <w:tbl>
      <w:tblPr>
        <w:tblStyle w:val="TableGrid"/>
        <w:tblW w:w="873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1712"/>
        <w:gridCol w:w="257"/>
        <w:gridCol w:w="1712"/>
        <w:gridCol w:w="240"/>
        <w:gridCol w:w="1729"/>
      </w:tblGrid>
      <w:tr w:rsidR="005039FF" w:rsidRPr="005039FF" w14:paraId="63A8DA6E" w14:textId="77777777" w:rsidTr="009838FA">
        <w:tc>
          <w:tcPr>
            <w:tcW w:w="3080" w:type="dxa"/>
            <w:shd w:val="clear" w:color="auto" w:fill="auto"/>
            <w:hideMark/>
          </w:tcPr>
          <w:p w14:paraId="4DEDA8CB" w14:textId="77777777" w:rsidR="005039FF" w:rsidRPr="009838FA" w:rsidRDefault="005039FF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838FA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9838FA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5650" w:type="dxa"/>
            <w:gridSpan w:val="5"/>
            <w:tcBorders>
              <w:bottom w:val="single" w:sz="4" w:space="0" w:color="auto"/>
            </w:tcBorders>
          </w:tcPr>
          <w:p w14:paraId="317153CE" w14:textId="741EF935" w:rsidR="005039FF" w:rsidRPr="009838FA" w:rsidRDefault="005039FF" w:rsidP="00A60ED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5039FF" w:rsidRPr="005039FF" w14:paraId="3A4AB742" w14:textId="77777777" w:rsidTr="009838FA">
        <w:tc>
          <w:tcPr>
            <w:tcW w:w="3080" w:type="dxa"/>
            <w:shd w:val="clear" w:color="auto" w:fill="auto"/>
          </w:tcPr>
          <w:p w14:paraId="57D926F7" w14:textId="77777777" w:rsidR="005039FF" w:rsidRPr="009838FA" w:rsidRDefault="005039FF" w:rsidP="001F2D91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40B8A653" w14:textId="1BE0846C" w:rsidR="005039FF" w:rsidRPr="009838FA" w:rsidRDefault="005039FF" w:rsidP="00A60ED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6D19AC4" w14:textId="77777777" w:rsidR="005039FF" w:rsidRPr="009838FA" w:rsidRDefault="005039FF" w:rsidP="00A60ED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2B1829" w14:textId="5E894A6A" w:rsidR="005039FF" w:rsidRPr="009838FA" w:rsidRDefault="005039FF" w:rsidP="00A60ED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5039FF" w:rsidRPr="005039FF" w14:paraId="4D95C8B7" w14:textId="77777777" w:rsidTr="009838FA">
        <w:tc>
          <w:tcPr>
            <w:tcW w:w="3080" w:type="dxa"/>
            <w:shd w:val="clear" w:color="auto" w:fill="auto"/>
          </w:tcPr>
          <w:p w14:paraId="5FD08A92" w14:textId="77777777" w:rsidR="005039FF" w:rsidRPr="009838FA" w:rsidRDefault="005039FF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4D188102" w14:textId="019D0109" w:rsidR="005039FF" w:rsidRPr="009838FA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57" w:type="dxa"/>
          </w:tcPr>
          <w:p w14:paraId="0A01E435" w14:textId="77777777" w:rsidR="005039FF" w:rsidRPr="009838FA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0F05C" w14:textId="70EC431E" w:rsidR="005039FF" w:rsidRPr="009838FA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7F1D3C9" w14:textId="77777777" w:rsidR="005039FF" w:rsidRPr="009838FA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56A21C" w14:textId="1E0C6BE2" w:rsidR="005039FF" w:rsidRPr="009838FA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lang w:val="en-GB"/>
              </w:rPr>
              <w:t>2565</w:t>
            </w:r>
          </w:p>
        </w:tc>
      </w:tr>
      <w:tr w:rsidR="005039FF" w:rsidRPr="005039FF" w14:paraId="4AE5E95D" w14:textId="77777777" w:rsidTr="009838FA">
        <w:tc>
          <w:tcPr>
            <w:tcW w:w="3080" w:type="dxa"/>
            <w:shd w:val="clear" w:color="auto" w:fill="auto"/>
          </w:tcPr>
          <w:p w14:paraId="0641E555" w14:textId="77777777" w:rsidR="005039FF" w:rsidRPr="009838FA" w:rsidRDefault="005039FF" w:rsidP="00A60ED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5ADB5E0" w14:textId="77777777" w:rsidR="005039FF" w:rsidRPr="009838FA" w:rsidRDefault="005039FF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7" w:type="dxa"/>
          </w:tcPr>
          <w:p w14:paraId="7D1C16FE" w14:textId="77777777" w:rsidR="005039FF" w:rsidRPr="009838FA" w:rsidRDefault="005039FF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A0FB" w14:textId="6B3F7944" w:rsidR="005039FF" w:rsidRPr="009838FA" w:rsidRDefault="005039FF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24B79261" w14:textId="77777777" w:rsidR="005039FF" w:rsidRPr="009838FA" w:rsidRDefault="005039FF" w:rsidP="00A60ED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  <w:vAlign w:val="bottom"/>
          </w:tcPr>
          <w:p w14:paraId="31775ADF" w14:textId="77777777" w:rsidR="005039FF" w:rsidRPr="009838FA" w:rsidRDefault="005039FF" w:rsidP="00A60ED3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14D29" w:rsidRPr="005039FF" w14:paraId="3E14F38F" w14:textId="77777777" w:rsidTr="009838FA">
        <w:tc>
          <w:tcPr>
            <w:tcW w:w="3080" w:type="dxa"/>
            <w:shd w:val="clear" w:color="auto" w:fill="auto"/>
            <w:hideMark/>
          </w:tcPr>
          <w:p w14:paraId="71367225" w14:textId="09DB65B0" w:rsidR="00214D29" w:rsidRPr="009838FA" w:rsidRDefault="00214D29" w:rsidP="00BC00AB">
            <w:pPr>
              <w:tabs>
                <w:tab w:val="clear" w:pos="227"/>
                <w:tab w:val="left" w:pos="84"/>
                <w:tab w:val="left" w:pos="25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>อัตราคิดลด</w:t>
            </w:r>
            <w:r w:rsidRPr="009838F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>(ต่อปี)</w:t>
            </w:r>
          </w:p>
        </w:tc>
        <w:tc>
          <w:tcPr>
            <w:tcW w:w="1712" w:type="dxa"/>
          </w:tcPr>
          <w:p w14:paraId="0E784B00" w14:textId="5225B342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2.97</w:t>
            </w:r>
          </w:p>
        </w:tc>
        <w:tc>
          <w:tcPr>
            <w:tcW w:w="257" w:type="dxa"/>
          </w:tcPr>
          <w:p w14:paraId="4FCE98B7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</w:tcPr>
          <w:p w14:paraId="50C5DBB8" w14:textId="1EBC1369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2.97</w:t>
            </w:r>
          </w:p>
        </w:tc>
        <w:tc>
          <w:tcPr>
            <w:tcW w:w="240" w:type="dxa"/>
          </w:tcPr>
          <w:p w14:paraId="518AF96F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5B8FFE20" w14:textId="5591D3B1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</w:rPr>
              <w:t>3</w:t>
            </w: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.</w:t>
            </w:r>
            <w:r w:rsidRPr="009838FA">
              <w:rPr>
                <w:rFonts w:ascii="BrowalliaUPC" w:hAnsi="BrowalliaUPC" w:cs="BrowalliaUPC" w:hint="cs"/>
                <w:sz w:val="28"/>
                <w:szCs w:val="28"/>
              </w:rPr>
              <w:t>04</w:t>
            </w:r>
          </w:p>
        </w:tc>
      </w:tr>
      <w:tr w:rsidR="00214D29" w:rsidRPr="005039FF" w14:paraId="00AB9026" w14:textId="77777777" w:rsidTr="009838FA">
        <w:tc>
          <w:tcPr>
            <w:tcW w:w="3080" w:type="dxa"/>
            <w:shd w:val="clear" w:color="auto" w:fill="auto"/>
          </w:tcPr>
          <w:p w14:paraId="44D077EF" w14:textId="5863D7A0" w:rsidR="00214D29" w:rsidRPr="009838FA" w:rsidRDefault="00214D29" w:rsidP="00214D2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712" w:type="dxa"/>
          </w:tcPr>
          <w:p w14:paraId="5C94DD25" w14:textId="0B5AD454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6.00</w:t>
            </w:r>
          </w:p>
        </w:tc>
        <w:tc>
          <w:tcPr>
            <w:tcW w:w="257" w:type="dxa"/>
          </w:tcPr>
          <w:p w14:paraId="3A822875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</w:tcPr>
          <w:p w14:paraId="0C95F481" w14:textId="52ED9F7A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6.00</w:t>
            </w:r>
          </w:p>
        </w:tc>
        <w:tc>
          <w:tcPr>
            <w:tcW w:w="240" w:type="dxa"/>
          </w:tcPr>
          <w:p w14:paraId="6FD1A2D2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586047B3" w14:textId="567315C0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</w:rPr>
              <w:t>6</w:t>
            </w: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.</w:t>
            </w:r>
            <w:r w:rsidRPr="009838FA">
              <w:rPr>
                <w:rFonts w:ascii="BrowalliaUPC" w:hAnsi="BrowalliaUPC" w:cs="BrowalliaUPC" w:hint="cs"/>
                <w:sz w:val="28"/>
                <w:szCs w:val="28"/>
              </w:rPr>
              <w:t>00</w:t>
            </w:r>
          </w:p>
        </w:tc>
      </w:tr>
      <w:tr w:rsidR="00214D29" w:rsidRPr="005039FF" w14:paraId="4886EC7C" w14:textId="77777777" w:rsidTr="009838FA">
        <w:tc>
          <w:tcPr>
            <w:tcW w:w="3080" w:type="dxa"/>
            <w:shd w:val="clear" w:color="auto" w:fill="auto"/>
          </w:tcPr>
          <w:p w14:paraId="50C5A76B" w14:textId="7561FB9F" w:rsidR="00214D29" w:rsidRPr="009838FA" w:rsidRDefault="00214D29" w:rsidP="00214D2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712" w:type="dxa"/>
          </w:tcPr>
          <w:p w14:paraId="754BCEC8" w14:textId="36905CD4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55</w:t>
            </w:r>
          </w:p>
        </w:tc>
        <w:tc>
          <w:tcPr>
            <w:tcW w:w="257" w:type="dxa"/>
          </w:tcPr>
          <w:p w14:paraId="1BE00B36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</w:tcPr>
          <w:p w14:paraId="49B494C1" w14:textId="5962185E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  <w:cs/>
              </w:rPr>
              <w:t>55</w:t>
            </w:r>
          </w:p>
        </w:tc>
        <w:tc>
          <w:tcPr>
            <w:tcW w:w="240" w:type="dxa"/>
          </w:tcPr>
          <w:p w14:paraId="2FBB9019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29" w:type="dxa"/>
            <w:shd w:val="clear" w:color="auto" w:fill="auto"/>
          </w:tcPr>
          <w:p w14:paraId="4993DCB5" w14:textId="18164889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 w:hint="cs"/>
                <w:sz w:val="28"/>
                <w:szCs w:val="28"/>
              </w:rPr>
              <w:t>55</w:t>
            </w:r>
          </w:p>
        </w:tc>
      </w:tr>
      <w:tr w:rsidR="00214D29" w:rsidRPr="005039FF" w14:paraId="2B309802" w14:textId="77777777" w:rsidTr="009838FA">
        <w:tc>
          <w:tcPr>
            <w:tcW w:w="3080" w:type="dxa"/>
            <w:shd w:val="clear" w:color="auto" w:fill="auto"/>
            <w:hideMark/>
          </w:tcPr>
          <w:p w14:paraId="7B2B3DFD" w14:textId="3375173D" w:rsidR="00214D29" w:rsidRPr="009838FA" w:rsidRDefault="00214D29" w:rsidP="00214D29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>อัตราการเสียชีวิต</w:t>
            </w:r>
            <w:r w:rsidRPr="009838F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>(ปี)</w:t>
            </w:r>
          </w:p>
        </w:tc>
        <w:tc>
          <w:tcPr>
            <w:tcW w:w="1712" w:type="dxa"/>
          </w:tcPr>
          <w:p w14:paraId="31C3D5BE" w14:textId="5B460156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9838FA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57" w:type="dxa"/>
          </w:tcPr>
          <w:p w14:paraId="62A8D542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14:paraId="44F61729" w14:textId="4BC8ADAB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9838FA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40" w:type="dxa"/>
          </w:tcPr>
          <w:p w14:paraId="2FE34A4D" w14:textId="77777777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29" w:type="dxa"/>
            <w:shd w:val="clear" w:color="auto" w:fill="auto"/>
          </w:tcPr>
          <w:p w14:paraId="3DA62D9C" w14:textId="29E964D2" w:rsidR="00214D29" w:rsidRPr="009838FA" w:rsidRDefault="00214D29" w:rsidP="00214D2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9838F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อัตรามรณะปี </w:t>
            </w:r>
            <w:r w:rsidRPr="009838FA">
              <w:rPr>
                <w:rFonts w:ascii="BrowalliaUPC" w:hAnsi="BrowalliaUPC" w:cs="BrowalliaUPC"/>
                <w:sz w:val="28"/>
                <w:szCs w:val="28"/>
                <w:lang w:val="en-GB"/>
              </w:rPr>
              <w:t>2560</w:t>
            </w:r>
          </w:p>
        </w:tc>
      </w:tr>
    </w:tbl>
    <w:p w14:paraId="285B376B" w14:textId="77777777" w:rsidR="00194F76" w:rsidRDefault="00194F76" w:rsidP="003E4198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4"/>
          <w:szCs w:val="24"/>
          <w:lang w:eastAsia="th-TH"/>
        </w:rPr>
      </w:pPr>
    </w:p>
    <w:p w14:paraId="64B4DC01" w14:textId="6CAF9E5D" w:rsidR="00923F93" w:rsidRPr="00CD4FB0" w:rsidRDefault="00923F93" w:rsidP="00FF6FC0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มูลค่าปัจจุบันของโครงการผลประโยชน์พนักงาน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ถูกวัดโดยใช้วิธีคิดลดแต่ละหน่วยที่ประมาณการ ผลกำไรหรือขาดทุนที่เกี่ยวข้องกับผลประโยชน์ของพนักงาน</w:t>
      </w:r>
      <w:r w:rsidR="00C87CB2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733E450E" w14:textId="1CA69850" w:rsidR="00135347" w:rsidRPr="00CD4FB0" w:rsidRDefault="00135347" w:rsidP="00135347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Style w:val="TableGrid"/>
        <w:tblW w:w="873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539"/>
        <w:gridCol w:w="240"/>
        <w:gridCol w:w="1470"/>
        <w:gridCol w:w="265"/>
        <w:gridCol w:w="1445"/>
      </w:tblGrid>
      <w:tr w:rsidR="005039FF" w:rsidRPr="00CD4FB0" w14:paraId="1239562D" w14:textId="77777777" w:rsidTr="00D66A7B">
        <w:tc>
          <w:tcPr>
            <w:tcW w:w="3780" w:type="dxa"/>
            <w:shd w:val="clear" w:color="auto" w:fill="auto"/>
            <w:hideMark/>
          </w:tcPr>
          <w:p w14:paraId="3F5E7635" w14:textId="77777777" w:rsidR="005039FF" w:rsidRPr="00CD4FB0" w:rsidRDefault="005039FF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4959" w:type="dxa"/>
            <w:gridSpan w:val="5"/>
            <w:tcBorders>
              <w:bottom w:val="single" w:sz="4" w:space="0" w:color="auto"/>
            </w:tcBorders>
          </w:tcPr>
          <w:p w14:paraId="25E9B7B5" w14:textId="410FCB4E" w:rsidR="005039FF" w:rsidRPr="00CD4FB0" w:rsidRDefault="005039FF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5039FF" w:rsidRPr="00CD4FB0" w14:paraId="0BA48801" w14:textId="77777777" w:rsidTr="00D66A7B">
        <w:tc>
          <w:tcPr>
            <w:tcW w:w="3780" w:type="dxa"/>
            <w:shd w:val="clear" w:color="auto" w:fill="auto"/>
          </w:tcPr>
          <w:p w14:paraId="1BD4F6E3" w14:textId="77777777" w:rsidR="005039FF" w:rsidRPr="00CD4FB0" w:rsidRDefault="005039FF">
            <w:pPr>
              <w:tabs>
                <w:tab w:val="clear" w:pos="4678"/>
                <w:tab w:val="clear" w:pos="5387"/>
                <w:tab w:val="left" w:pos="4395"/>
                <w:tab w:val="left" w:pos="5208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22171A10" w14:textId="75C08F69" w:rsidR="005039FF" w:rsidRPr="00CD4FB0" w:rsidRDefault="005039FF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039FF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2A4A212" w14:textId="77777777" w:rsidR="005039FF" w:rsidRPr="00CD4FB0" w:rsidRDefault="005039FF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102D3E" w14:textId="7B9B4910" w:rsidR="005039FF" w:rsidRPr="00CD4FB0" w:rsidRDefault="005039FF" w:rsidP="00E9244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039FF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5039FF" w:rsidRPr="00CD4FB0" w14:paraId="734E69B5" w14:textId="77777777" w:rsidTr="00D66A7B">
        <w:tc>
          <w:tcPr>
            <w:tcW w:w="3780" w:type="dxa"/>
            <w:shd w:val="clear" w:color="auto" w:fill="auto"/>
          </w:tcPr>
          <w:p w14:paraId="3CABB166" w14:textId="77777777" w:rsidR="005039FF" w:rsidRPr="00CD4FB0" w:rsidRDefault="005039FF" w:rsidP="00E9244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28619754" w14:textId="601C1070" w:rsidR="005039FF" w:rsidRPr="00CD4FB0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40" w:type="dxa"/>
          </w:tcPr>
          <w:p w14:paraId="7B71B81E" w14:textId="77777777" w:rsidR="005039FF" w:rsidRPr="00CD4FB0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609C" w14:textId="7C80EBE8" w:rsidR="005039FF" w:rsidRPr="00CD4FB0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2A41040" w14:textId="77777777" w:rsidR="005039FF" w:rsidRPr="00CD4FB0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1016FB" w14:textId="5304A35A" w:rsidR="005039FF" w:rsidRPr="00CD4FB0" w:rsidRDefault="005039FF" w:rsidP="00E92449">
            <w:pP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</w:p>
        </w:tc>
      </w:tr>
      <w:tr w:rsidR="005039FF" w:rsidRPr="00CD4FB0" w14:paraId="19FD8CE4" w14:textId="77777777" w:rsidTr="00D66A7B">
        <w:tc>
          <w:tcPr>
            <w:tcW w:w="3780" w:type="dxa"/>
            <w:shd w:val="clear" w:color="auto" w:fill="auto"/>
          </w:tcPr>
          <w:p w14:paraId="223A2C62" w14:textId="77777777" w:rsidR="005039FF" w:rsidRPr="00CD4FB0" w:rsidRDefault="005039F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1079429C" w14:textId="77777777" w:rsidR="005039FF" w:rsidRPr="00CD4FB0" w:rsidRDefault="005039F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" w:type="dxa"/>
          </w:tcPr>
          <w:p w14:paraId="36FE51BF" w14:textId="77777777" w:rsidR="005039FF" w:rsidRPr="00CD4FB0" w:rsidRDefault="005039F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5672C" w14:textId="5A5982DD" w:rsidR="005039FF" w:rsidRPr="00CD4FB0" w:rsidRDefault="005039F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5" w:type="dxa"/>
          </w:tcPr>
          <w:p w14:paraId="2C13C5F9" w14:textId="77777777" w:rsidR="005039FF" w:rsidRPr="00CD4FB0" w:rsidRDefault="005039FF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D9EA3C6" w14:textId="77777777" w:rsidR="005039FF" w:rsidRPr="00CD4FB0" w:rsidRDefault="005039FF">
            <w:pPr>
              <w:tabs>
                <w:tab w:val="clear" w:pos="1644"/>
                <w:tab w:val="left" w:pos="162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C2A02" w:rsidRPr="00CD4FB0" w14:paraId="5B53159C" w14:textId="77777777" w:rsidTr="005039FF">
        <w:tc>
          <w:tcPr>
            <w:tcW w:w="3780" w:type="dxa"/>
            <w:shd w:val="clear" w:color="auto" w:fill="auto"/>
          </w:tcPr>
          <w:p w14:paraId="364120F9" w14:textId="56F493C1" w:rsidR="00BC2A02" w:rsidRPr="00CD4FB0" w:rsidRDefault="00BC2A02" w:rsidP="00BC2A02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539" w:type="dxa"/>
          </w:tcPr>
          <w:p w14:paraId="025D4AB7" w14:textId="1D9C7D9B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3,633,073</w:t>
            </w:r>
          </w:p>
        </w:tc>
        <w:tc>
          <w:tcPr>
            <w:tcW w:w="240" w:type="dxa"/>
          </w:tcPr>
          <w:p w14:paraId="0D2920B1" w14:textId="7777777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</w:tcPr>
          <w:p w14:paraId="7B9AC0DA" w14:textId="00FB6F01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3,633,073</w:t>
            </w:r>
          </w:p>
        </w:tc>
        <w:tc>
          <w:tcPr>
            <w:tcW w:w="265" w:type="dxa"/>
          </w:tcPr>
          <w:p w14:paraId="7AE56793" w14:textId="7777777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5" w:type="dxa"/>
            <w:shd w:val="clear" w:color="auto" w:fill="auto"/>
          </w:tcPr>
          <w:p w14:paraId="4DC36052" w14:textId="73FD196C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3,427,666</w:t>
            </w:r>
          </w:p>
        </w:tc>
      </w:tr>
      <w:tr w:rsidR="00BC2A02" w:rsidRPr="00CD4FB0" w14:paraId="182D469B" w14:textId="77777777" w:rsidTr="00D66A7B">
        <w:tc>
          <w:tcPr>
            <w:tcW w:w="3780" w:type="dxa"/>
            <w:shd w:val="clear" w:color="auto" w:fill="auto"/>
          </w:tcPr>
          <w:p w14:paraId="1D70EA20" w14:textId="5E75B25C" w:rsidR="00BC2A02" w:rsidRPr="00CD4FB0" w:rsidRDefault="00BC2A02" w:rsidP="00BC2A02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3885172" w14:textId="178B66AC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906,600</w:t>
            </w:r>
          </w:p>
        </w:tc>
        <w:tc>
          <w:tcPr>
            <w:tcW w:w="240" w:type="dxa"/>
          </w:tcPr>
          <w:p w14:paraId="01BAA7D9" w14:textId="7777777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0FD2890C" w14:textId="48DE262C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906,600</w:t>
            </w:r>
          </w:p>
        </w:tc>
        <w:tc>
          <w:tcPr>
            <w:tcW w:w="265" w:type="dxa"/>
          </w:tcPr>
          <w:p w14:paraId="1AE04669" w14:textId="7777777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8F9F4B3" w14:textId="4FC52CFC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563,212</w:t>
            </w:r>
          </w:p>
        </w:tc>
      </w:tr>
      <w:tr w:rsidR="00BC2A02" w:rsidRPr="00CD4FB0" w14:paraId="1CDFEC38" w14:textId="77777777" w:rsidTr="00D66A7B">
        <w:tc>
          <w:tcPr>
            <w:tcW w:w="3780" w:type="dxa"/>
            <w:shd w:val="clear" w:color="auto" w:fill="auto"/>
            <w:hideMark/>
          </w:tcPr>
          <w:p w14:paraId="1BFA580A" w14:textId="5852BB6C" w:rsidR="00BC2A02" w:rsidRPr="00CD4FB0" w:rsidRDefault="00BC2A02" w:rsidP="00BC2A0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12" w:space="0" w:color="auto"/>
            </w:tcBorders>
          </w:tcPr>
          <w:p w14:paraId="6EE25B51" w14:textId="59EE9346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4,539,673</w:t>
            </w:r>
          </w:p>
        </w:tc>
        <w:tc>
          <w:tcPr>
            <w:tcW w:w="240" w:type="dxa"/>
          </w:tcPr>
          <w:p w14:paraId="26EC446D" w14:textId="7777777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E104628" w14:textId="7FAB24A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4,539,673</w:t>
            </w:r>
          </w:p>
        </w:tc>
        <w:tc>
          <w:tcPr>
            <w:tcW w:w="265" w:type="dxa"/>
          </w:tcPr>
          <w:p w14:paraId="01605429" w14:textId="77777777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896476" w14:textId="5A5B96FD" w:rsidR="00BC2A02" w:rsidRPr="00CD4FB0" w:rsidRDefault="00BC2A02" w:rsidP="00BC2A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3,990,878</w:t>
            </w:r>
          </w:p>
        </w:tc>
      </w:tr>
    </w:tbl>
    <w:p w14:paraId="202EAD54" w14:textId="77777777" w:rsidR="00135347" w:rsidRPr="00CD4FB0" w:rsidRDefault="00135347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64B4DC2B" w14:textId="5F1245AA" w:rsidR="00923F93" w:rsidRPr="00CD4FB0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และดอกเบี้ยจ่ายจะรวมอยู่ในต้นทุนทางการเงิน</w:t>
      </w:r>
    </w:p>
    <w:p w14:paraId="084B8DAC" w14:textId="77777777" w:rsidR="00D1773E" w:rsidRPr="00CD4FB0" w:rsidRDefault="00D1773E" w:rsidP="00D1773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C2E" w14:textId="58952212" w:rsidR="00923F93" w:rsidRPr="00CD4FB0" w:rsidRDefault="00923F93" w:rsidP="00176D1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</w:t>
      </w:r>
      <w:r w:rsidR="00C87CB2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64B4DC2F" w14:textId="77777777" w:rsidR="00923F93" w:rsidRPr="0081391F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832" w:type="dxa"/>
        <w:tblInd w:w="600" w:type="dxa"/>
        <w:tblLayout w:type="fixed"/>
        <w:tblLook w:val="0000" w:firstRow="0" w:lastRow="0" w:firstColumn="0" w:lastColumn="0" w:noHBand="0" w:noVBand="0"/>
      </w:tblPr>
      <w:tblGrid>
        <w:gridCol w:w="3828"/>
        <w:gridCol w:w="1521"/>
        <w:gridCol w:w="239"/>
        <w:gridCol w:w="1480"/>
        <w:gridCol w:w="296"/>
        <w:gridCol w:w="1468"/>
      </w:tblGrid>
      <w:tr w:rsidR="002A6838" w:rsidRPr="0081391F" w14:paraId="64B4DC38" w14:textId="77777777" w:rsidTr="00A00FA3">
        <w:tc>
          <w:tcPr>
            <w:tcW w:w="3828" w:type="dxa"/>
          </w:tcPr>
          <w:p w14:paraId="64B4DC34" w14:textId="77777777" w:rsidR="002A6838" w:rsidRPr="0081391F" w:rsidRDefault="002A6838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04" w:type="dxa"/>
            <w:gridSpan w:val="5"/>
          </w:tcPr>
          <w:p w14:paraId="64B4DC37" w14:textId="4FD760D4" w:rsidR="002A6838" w:rsidRPr="00617A62" w:rsidRDefault="002A6838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6E82" w:rsidRPr="0081391F" w14:paraId="03AA4BB5" w14:textId="77777777" w:rsidTr="008D0AC2">
        <w:tc>
          <w:tcPr>
            <w:tcW w:w="3828" w:type="dxa"/>
          </w:tcPr>
          <w:p w14:paraId="0B84D3E6" w14:textId="77777777" w:rsidR="00D36E82" w:rsidRPr="0081391F" w:rsidRDefault="00D36E82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01C1D1A9" w14:textId="042BA286" w:rsidR="00D36E82" w:rsidRPr="00617A62" w:rsidRDefault="002A6838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13F410B" w14:textId="77777777" w:rsidR="00D36E82" w:rsidRPr="00617A62" w:rsidRDefault="00D36E82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94EF3B" w14:textId="38B4AC11" w:rsidR="00D36E82" w:rsidRPr="00617A62" w:rsidRDefault="002A6838" w:rsidP="00E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D36E82" w:rsidRPr="0081391F" w14:paraId="64B4DC3E" w14:textId="77777777" w:rsidTr="008D0AC2">
        <w:tc>
          <w:tcPr>
            <w:tcW w:w="3828" w:type="dxa"/>
          </w:tcPr>
          <w:p w14:paraId="64B4DC39" w14:textId="77777777" w:rsidR="00D36E82" w:rsidRPr="0081391F" w:rsidRDefault="00D36E82" w:rsidP="00E9244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252" w:hanging="25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4DC3A" w14:textId="4BB50696" w:rsidR="00D36E82" w:rsidRPr="00617A62" w:rsidRDefault="002A6838" w:rsidP="00E9244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26D00B3F" w14:textId="77777777" w:rsidR="00D36E82" w:rsidRPr="00617A62" w:rsidRDefault="00D36E82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</w:tcPr>
          <w:p w14:paraId="64B4DC3B" w14:textId="6D9FDCA7" w:rsidR="00D36E82" w:rsidRPr="00617A62" w:rsidRDefault="00D36E82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2A6838" w:rsidRPr="00617A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64B4DC3C" w14:textId="77777777" w:rsidR="00D36E82" w:rsidRPr="00617A62" w:rsidRDefault="00D36E82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64B4DC3D" w14:textId="55F8079B" w:rsidR="00D36E82" w:rsidRPr="00617A62" w:rsidRDefault="00D36E82" w:rsidP="00E92449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  <w:r w:rsidR="002A6838" w:rsidRPr="00617A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5</w:t>
            </w:r>
          </w:p>
        </w:tc>
      </w:tr>
      <w:tr w:rsidR="00D36E82" w:rsidRPr="0081391F" w14:paraId="64B4DC44" w14:textId="77777777" w:rsidTr="008D0AC2">
        <w:trPr>
          <w:trHeight w:hRule="exact" w:val="343"/>
        </w:trPr>
        <w:tc>
          <w:tcPr>
            <w:tcW w:w="3828" w:type="dxa"/>
          </w:tcPr>
          <w:p w14:paraId="64B4DC3F" w14:textId="77777777" w:rsidR="00D36E82" w:rsidRPr="0081391F" w:rsidRDefault="00D36E82" w:rsidP="00124879">
            <w:pPr>
              <w:spacing w:line="240" w:lineRule="auto"/>
              <w:ind w:left="252" w:hanging="25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4B4DC40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35E01E5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64B4DC41" w14:textId="55E7A97D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6" w:type="dxa"/>
          </w:tcPr>
          <w:p w14:paraId="64B4DC42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64B4DC43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36E82" w:rsidRPr="0081391F" w14:paraId="60373614" w14:textId="77777777" w:rsidTr="007048E2">
        <w:trPr>
          <w:trHeight w:hRule="exact" w:val="343"/>
        </w:trPr>
        <w:tc>
          <w:tcPr>
            <w:tcW w:w="3828" w:type="dxa"/>
          </w:tcPr>
          <w:p w14:paraId="12B68385" w14:textId="43152954" w:rsidR="00D36E82" w:rsidRPr="00617A62" w:rsidRDefault="00D36E82" w:rsidP="00B0071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617A62">
              <w:rPr>
                <w:rFonts w:ascii="BrowalliaUPC" w:hAnsi="BrowalliaUPC" w:cs="BrowalliaUPC"/>
                <w:sz w:val="28"/>
                <w:szCs w:val="28"/>
                <w:cs/>
              </w:rPr>
              <w:t>ขาดทุนตามหลักคณิตศาสตร์ประกันภัยจา</w:t>
            </w:r>
            <w:r>
              <w:rPr>
                <w:rFonts w:ascii="BrowalliaUPC" w:hAnsi="BrowalliaUPC" w:cs="BrowalliaUPC"/>
                <w:sz w:val="28"/>
                <w:szCs w:val="28"/>
                <w:cs/>
              </w:rPr>
              <w:t>ก</w:t>
            </w:r>
          </w:p>
        </w:tc>
        <w:tc>
          <w:tcPr>
            <w:tcW w:w="1521" w:type="dxa"/>
          </w:tcPr>
          <w:p w14:paraId="7EE042E7" w14:textId="77777777" w:rsidR="00D36E82" w:rsidRPr="00617A62" w:rsidRDefault="00D36E82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BD32CBC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7C73A3F5" w14:textId="55AD1388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6" w:type="dxa"/>
          </w:tcPr>
          <w:p w14:paraId="7B65DA92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0D7F1AE3" w14:textId="77777777" w:rsidR="00D36E82" w:rsidRPr="00617A62" w:rsidRDefault="00D36E8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48E2" w:rsidRPr="0081391F" w14:paraId="223D7356" w14:textId="77777777" w:rsidTr="007048E2">
        <w:trPr>
          <w:trHeight w:val="291"/>
        </w:trPr>
        <w:tc>
          <w:tcPr>
            <w:tcW w:w="3828" w:type="dxa"/>
          </w:tcPr>
          <w:p w14:paraId="712A044E" w14:textId="43CA7DF5" w:rsidR="007048E2" w:rsidRPr="00617A62" w:rsidRDefault="007048E2" w:rsidP="00B0071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617A62">
              <w:rPr>
                <w:rFonts w:ascii="BrowalliaUPC" w:hAnsi="BrowalliaUPC" w:cs="BrowalliaUPC"/>
                <w:sz w:val="28"/>
                <w:szCs w:val="28"/>
                <w:cs/>
              </w:rPr>
              <w:t>การเปลี่ยนแปลงของข้อสมมติฐาน</w:t>
            </w:r>
          </w:p>
        </w:tc>
        <w:tc>
          <w:tcPr>
            <w:tcW w:w="1521" w:type="dxa"/>
          </w:tcPr>
          <w:p w14:paraId="73F40537" w14:textId="77777777" w:rsidR="007048E2" w:rsidRPr="00617A62" w:rsidRDefault="007048E2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37909EF" w14:textId="77777777" w:rsidR="007048E2" w:rsidRPr="00617A62" w:rsidRDefault="007048E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057F18E1" w14:textId="77777777" w:rsidR="007048E2" w:rsidRPr="00617A62" w:rsidRDefault="007048E2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96" w:type="dxa"/>
          </w:tcPr>
          <w:p w14:paraId="77EA175F" w14:textId="77777777" w:rsidR="007048E2" w:rsidRPr="00617A62" w:rsidRDefault="007048E2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6A8F9B15" w14:textId="77777777" w:rsidR="007048E2" w:rsidRPr="00617A62" w:rsidRDefault="007048E2" w:rsidP="0070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F5E33" w:rsidRPr="0081391F" w14:paraId="64B4DC4C" w14:textId="77777777" w:rsidTr="002A6838">
        <w:tc>
          <w:tcPr>
            <w:tcW w:w="3828" w:type="dxa"/>
          </w:tcPr>
          <w:p w14:paraId="64B4DC45" w14:textId="2AEE0511" w:rsidR="00CF5E33" w:rsidRPr="00617A62" w:rsidRDefault="00617A62" w:rsidP="00250DF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F5E33" w:rsidRPr="00617A62">
              <w:rPr>
                <w:rFonts w:ascii="BrowalliaUPC" w:hAnsi="BrowalliaUPC" w:cs="BrowalliaUPC"/>
                <w:sz w:val="28"/>
                <w:szCs w:val="28"/>
                <w:cs/>
              </w:rPr>
              <w:t>การปรับปรุงค่าประสบการณ์</w:t>
            </w:r>
          </w:p>
        </w:tc>
        <w:tc>
          <w:tcPr>
            <w:tcW w:w="1521" w:type="dxa"/>
          </w:tcPr>
          <w:p w14:paraId="64B4DC46" w14:textId="2F676D76" w:rsidR="00CF5E33" w:rsidRPr="00617A62" w:rsidRDefault="00CF5E33" w:rsidP="00E0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  <w:r w:rsidRPr="00617A62">
              <w:rPr>
                <w:rFonts w:ascii="Browallia New" w:hAnsi="Browallia New" w:cs="Browallia New"/>
                <w:sz w:val="28"/>
                <w:szCs w:val="28"/>
              </w:rPr>
              <w:t>,764,802</w:t>
            </w:r>
          </w:p>
        </w:tc>
        <w:tc>
          <w:tcPr>
            <w:tcW w:w="239" w:type="dxa"/>
          </w:tcPr>
          <w:p w14:paraId="665D38B8" w14:textId="77777777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64B4DC48" w14:textId="211C10A3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 w:hint="cs"/>
                <w:sz w:val="28"/>
                <w:szCs w:val="28"/>
                <w:cs/>
              </w:rPr>
              <w:t>2</w:t>
            </w:r>
            <w:r w:rsidRPr="00617A62">
              <w:rPr>
                <w:rFonts w:ascii="Browallia New" w:hAnsi="Browallia New" w:cs="Browallia New"/>
                <w:sz w:val="28"/>
                <w:szCs w:val="28"/>
              </w:rPr>
              <w:t>,764,802</w:t>
            </w:r>
          </w:p>
        </w:tc>
        <w:tc>
          <w:tcPr>
            <w:tcW w:w="296" w:type="dxa"/>
          </w:tcPr>
          <w:p w14:paraId="64B4DC49" w14:textId="77777777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64B4DC4B" w14:textId="5AD56EDC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651,870</w:t>
            </w:r>
          </w:p>
        </w:tc>
      </w:tr>
      <w:tr w:rsidR="00CF5E33" w:rsidRPr="0081391F" w14:paraId="5696479F" w14:textId="77777777" w:rsidTr="002A6838">
        <w:trPr>
          <w:trHeight w:val="337"/>
        </w:trPr>
        <w:tc>
          <w:tcPr>
            <w:tcW w:w="3828" w:type="dxa"/>
          </w:tcPr>
          <w:p w14:paraId="6B7F6D19" w14:textId="084518BF" w:rsidR="00CF5E33" w:rsidRPr="00617A62" w:rsidRDefault="00617A62" w:rsidP="00250DF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F5E33" w:rsidRPr="00617A62">
              <w:rPr>
                <w:rFonts w:ascii="BrowalliaUPC" w:hAnsi="BrowalliaUPC" w:cs="BrowalliaUPC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521" w:type="dxa"/>
          </w:tcPr>
          <w:p w14:paraId="12893658" w14:textId="3FAE1689" w:rsidR="00CF5E33" w:rsidRPr="00617A62" w:rsidRDefault="0029302A" w:rsidP="00E0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F5E33" w:rsidRPr="00617A62">
              <w:rPr>
                <w:rFonts w:ascii="Browallia New" w:hAnsi="Browallia New" w:cs="Browallia New"/>
                <w:sz w:val="28"/>
                <w:szCs w:val="28"/>
              </w:rPr>
              <w:t>2,114,499</w:t>
            </w:r>
            <w:r w:rsidRPr="00617A6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41D850CA" w14:textId="77777777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</w:tcPr>
          <w:p w14:paraId="34F694ED" w14:textId="38594B37" w:rsidR="00CF5E33" w:rsidRPr="00617A62" w:rsidRDefault="0029302A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F5E33" w:rsidRPr="00617A62">
              <w:rPr>
                <w:rFonts w:ascii="Browallia New" w:hAnsi="Browallia New" w:cs="Browallia New"/>
                <w:sz w:val="28"/>
                <w:szCs w:val="28"/>
              </w:rPr>
              <w:t>2,114,499</w:t>
            </w:r>
            <w:r w:rsidRPr="00617A6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96" w:type="dxa"/>
          </w:tcPr>
          <w:p w14:paraId="72BC2275" w14:textId="77777777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</w:tcPr>
          <w:p w14:paraId="3682E4F4" w14:textId="490ACB82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288,357</w:t>
            </w:r>
          </w:p>
        </w:tc>
      </w:tr>
      <w:tr w:rsidR="00CF5E33" w:rsidRPr="0081391F" w14:paraId="64B4DC52" w14:textId="77777777">
        <w:tc>
          <w:tcPr>
            <w:tcW w:w="3828" w:type="dxa"/>
          </w:tcPr>
          <w:p w14:paraId="64B4DC4D" w14:textId="665FDCC2" w:rsidR="00CF5E33" w:rsidRPr="00617A62" w:rsidRDefault="00617A62" w:rsidP="00250DF4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CF5E33" w:rsidRPr="00617A62">
              <w:rPr>
                <w:rFonts w:ascii="BrowalliaUPC" w:hAnsi="BrowalliaUPC" w:cs="BrowalliaUPC"/>
                <w:sz w:val="28"/>
                <w:szCs w:val="28"/>
                <w:cs/>
              </w:rPr>
              <w:t>ด้านการเงิน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4B4DC4E" w14:textId="629BBFC1" w:rsidR="00CF5E33" w:rsidRPr="00617A62" w:rsidRDefault="00CF5E33" w:rsidP="00E0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771,044</w:t>
            </w:r>
          </w:p>
        </w:tc>
        <w:tc>
          <w:tcPr>
            <w:tcW w:w="239" w:type="dxa"/>
          </w:tcPr>
          <w:p w14:paraId="73120B3B" w14:textId="77777777" w:rsidR="00CF5E33" w:rsidRPr="00617A62" w:rsidRDefault="00CF5E33" w:rsidP="00CF5E3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64B4DC4F" w14:textId="1CEA3672" w:rsidR="00CF5E33" w:rsidRPr="00617A62" w:rsidRDefault="00CF5E33" w:rsidP="00CF5E3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771,044</w:t>
            </w:r>
          </w:p>
        </w:tc>
        <w:tc>
          <w:tcPr>
            <w:tcW w:w="296" w:type="dxa"/>
          </w:tcPr>
          <w:p w14:paraId="64B4DC50" w14:textId="77777777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64B4DC51" w14:textId="3E2E0F0C" w:rsidR="00CF5E33" w:rsidRPr="00617A62" w:rsidRDefault="00CF5E33" w:rsidP="00CF5E3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663,368</w:t>
            </w:r>
          </w:p>
        </w:tc>
      </w:tr>
      <w:tr w:rsidR="00CF5E33" w:rsidRPr="0081391F" w14:paraId="64B4DC58" w14:textId="77777777">
        <w:trPr>
          <w:trHeight w:val="36"/>
        </w:trPr>
        <w:tc>
          <w:tcPr>
            <w:tcW w:w="3828" w:type="dxa"/>
          </w:tcPr>
          <w:p w14:paraId="64B4DC53" w14:textId="1C3689B4" w:rsidR="00CF5E33" w:rsidRPr="00617A62" w:rsidRDefault="00CF5E33" w:rsidP="00CF5E33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รวมที่รับรู้ในกำไรขาดทุนเบ็ดเสร็จอื่น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4" w14:textId="5B74CD1F" w:rsidR="00CF5E33" w:rsidRPr="00617A62" w:rsidRDefault="00CF5E33" w:rsidP="00E07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 xml:space="preserve">         </w:t>
            </w:r>
            <w:r w:rsidR="0029302A" w:rsidRPr="00617A62">
              <w:rPr>
                <w:rFonts w:ascii="Browallia New" w:hAnsi="Browallia New" w:cs="Browallia New"/>
                <w:sz w:val="28"/>
                <w:szCs w:val="28"/>
              </w:rPr>
              <w:t>1,421,347</w:t>
            </w:r>
          </w:p>
        </w:tc>
        <w:tc>
          <w:tcPr>
            <w:tcW w:w="239" w:type="dxa"/>
          </w:tcPr>
          <w:p w14:paraId="1C843EA2" w14:textId="77777777" w:rsidR="00CF5E33" w:rsidRPr="00617A62" w:rsidRDefault="00CF5E33" w:rsidP="00CF5E3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5" w14:textId="6EBAC00B" w:rsidR="00CF5E33" w:rsidRPr="00617A62" w:rsidRDefault="0029302A" w:rsidP="00CF5E3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1,421,347</w:t>
            </w:r>
          </w:p>
        </w:tc>
        <w:tc>
          <w:tcPr>
            <w:tcW w:w="296" w:type="dxa"/>
          </w:tcPr>
          <w:p w14:paraId="64B4DC56" w14:textId="77777777" w:rsidR="00CF5E33" w:rsidRPr="00617A62" w:rsidRDefault="00CF5E33" w:rsidP="00CF5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C57" w14:textId="08040A84" w:rsidR="00CF5E33" w:rsidRPr="00617A62" w:rsidRDefault="00CF5E33" w:rsidP="00CF5E33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A62">
              <w:rPr>
                <w:rFonts w:ascii="Browallia New" w:hAnsi="Browallia New" w:cs="Browallia New"/>
                <w:sz w:val="28"/>
                <w:szCs w:val="28"/>
              </w:rPr>
              <w:t>1,603,595</w:t>
            </w:r>
          </w:p>
        </w:tc>
      </w:tr>
    </w:tbl>
    <w:p w14:paraId="64B4DC59" w14:textId="460B093C" w:rsidR="00923F93" w:rsidRPr="0081391F" w:rsidRDefault="00923F93" w:rsidP="0010725A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540124E" w14:textId="50E30E90" w:rsidR="00923F93" w:rsidRPr="0081391F" w:rsidRDefault="00382B34" w:rsidP="00382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  <w:r>
        <w:rPr>
          <w:rFonts w:ascii="BrowalliaUPC" w:hAnsi="BrowalliaUPC" w:cs="BrowalliaUPC"/>
          <w:sz w:val="28"/>
          <w:szCs w:val="28"/>
          <w:lang w:val="en-GB"/>
        </w:rPr>
        <w:br w:type="page"/>
      </w:r>
    </w:p>
    <w:p w14:paraId="121116F9" w14:textId="77777777" w:rsidR="002A6802" w:rsidRPr="0081391F" w:rsidRDefault="0025088A" w:rsidP="001114C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81391F">
        <w:rPr>
          <w:rFonts w:ascii="BrowalliaUPC" w:hAnsi="BrowalliaUPC" w:cs="BrowalliaUPC"/>
          <w:sz w:val="28"/>
          <w:szCs w:val="28"/>
          <w:cs/>
          <w:lang w:val="en-GB"/>
        </w:rPr>
        <w:t>รายการ</w:t>
      </w:r>
      <w:r w:rsidR="00923F93" w:rsidRPr="0081391F">
        <w:rPr>
          <w:rFonts w:ascii="BrowalliaUPC" w:hAnsi="BrowalliaUPC" w:cs="BrowalliaUPC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ทั้งหมดข้างต้นจะถูกรวมอยู่ในรายการที่ไม่ต้องจัดประเภทใหม่เข้าไปไว้ในกำไรหรือขาดทุนในภายหลัง</w:t>
      </w:r>
    </w:p>
    <w:p w14:paraId="1DD53240" w14:textId="77777777" w:rsidR="007A7EAA" w:rsidRPr="0081391F" w:rsidRDefault="007A7EAA" w:rsidP="00662CE1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5D" w14:textId="34AAF712" w:rsidR="000A1277" w:rsidRPr="0081391F" w:rsidRDefault="000A1277" w:rsidP="005D683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09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81391F">
        <w:rPr>
          <w:rFonts w:ascii="BrowalliaUPC" w:hAnsi="BrowalliaUPC" w:cs="BrowalliaUPC"/>
          <w:sz w:val="28"/>
          <w:szCs w:val="28"/>
          <w:cs/>
          <w:lang w:val="en-GB"/>
        </w:rPr>
        <w:t>การวิเคราะห์ความอ่อนไหว</w:t>
      </w:r>
    </w:p>
    <w:p w14:paraId="5C80FFD5" w14:textId="77777777" w:rsidR="00662CE1" w:rsidRPr="0081391F" w:rsidRDefault="00662CE1" w:rsidP="00662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C5E" w14:textId="0D034554" w:rsidR="000A1277" w:rsidRPr="0081391F" w:rsidRDefault="000A1277" w:rsidP="00A2627D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81391F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4E09C497" w14:textId="77777777" w:rsidR="0081391F" w:rsidRPr="0081391F" w:rsidRDefault="0081391F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C61" w14:textId="1EFD87D6" w:rsidR="001178B6" w:rsidRPr="00CD4FB0" w:rsidRDefault="000A1277" w:rsidP="00E735CE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การเปลี่ยนแปลงของสมมติฐานที่สำคัญสำหรับสถิติประกันภัย</w:t>
      </w:r>
    </w:p>
    <w:p w14:paraId="5E79C5AE" w14:textId="77777777" w:rsidR="00DF002A" w:rsidRDefault="00DF002A" w:rsidP="009973B9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693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W w:w="8602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134"/>
        <w:gridCol w:w="850"/>
        <w:gridCol w:w="283"/>
        <w:gridCol w:w="1530"/>
        <w:gridCol w:w="283"/>
        <w:gridCol w:w="1522"/>
      </w:tblGrid>
      <w:tr w:rsidR="0081391F" w:rsidRPr="00CD4FB0" w14:paraId="41F8A30E" w14:textId="77777777" w:rsidTr="00A00FA3">
        <w:trPr>
          <w:cantSplit/>
        </w:trPr>
        <w:tc>
          <w:tcPr>
            <w:tcW w:w="4134" w:type="dxa"/>
          </w:tcPr>
          <w:p w14:paraId="32CDBE5F" w14:textId="77777777" w:rsidR="0081391F" w:rsidRPr="00CD4FB0" w:rsidRDefault="0081391F" w:rsidP="00A00FA3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1A0D141C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02C94899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</w:tcPr>
          <w:p w14:paraId="7EF2C190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391F" w:rsidRPr="00CD4FB0" w14:paraId="2317E8EB" w14:textId="77777777" w:rsidTr="00A00FA3">
        <w:trPr>
          <w:cantSplit/>
        </w:trPr>
        <w:tc>
          <w:tcPr>
            <w:tcW w:w="4134" w:type="dxa"/>
          </w:tcPr>
          <w:p w14:paraId="7A9436A9" w14:textId="77777777" w:rsidR="0081391F" w:rsidRPr="00CD4FB0" w:rsidRDefault="0081391F" w:rsidP="00A00FA3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2301E4C9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1AB2C25F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</w:tcPr>
          <w:p w14:paraId="56D777B3" w14:textId="054BB2AE" w:rsidR="0081391F" w:rsidRPr="00CD4FB0" w:rsidRDefault="00804BAD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04BAD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1391F" w:rsidRPr="00CD4FB0" w14:paraId="334F298B" w14:textId="77777777" w:rsidTr="00A00FA3">
        <w:trPr>
          <w:cantSplit/>
        </w:trPr>
        <w:tc>
          <w:tcPr>
            <w:tcW w:w="4134" w:type="dxa"/>
          </w:tcPr>
          <w:p w14:paraId="674F3F82" w14:textId="77777777" w:rsidR="0081391F" w:rsidRPr="00CD4FB0" w:rsidRDefault="0081391F" w:rsidP="00A00FA3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6444AA5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64F095C6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CAEB41A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5404E38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58F17" w14:textId="77777777" w:rsidR="0081391F" w:rsidRPr="00CD4FB0" w:rsidRDefault="0081391F" w:rsidP="00A00FA3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</w:tr>
      <w:tr w:rsidR="0081391F" w:rsidRPr="00CD4FB0" w14:paraId="3ECB67AA" w14:textId="77777777" w:rsidTr="00A00FA3">
        <w:trPr>
          <w:cantSplit/>
          <w:trHeight w:val="255"/>
        </w:trPr>
        <w:tc>
          <w:tcPr>
            <w:tcW w:w="4134" w:type="dxa"/>
          </w:tcPr>
          <w:p w14:paraId="7EF97835" w14:textId="77777777" w:rsidR="0081391F" w:rsidRPr="00CD4FB0" w:rsidRDefault="0081391F" w:rsidP="00A00FA3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3858ABB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527FCF9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20E2E2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AACA67B" w14:textId="77777777" w:rsidR="0081391F" w:rsidRPr="00CD4FB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4C7BA73B" w14:textId="77777777" w:rsidR="0081391F" w:rsidRPr="00CD4FB0" w:rsidRDefault="0081391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2C670576" w14:textId="77777777" w:rsidTr="00A00FA3">
        <w:trPr>
          <w:cantSplit/>
        </w:trPr>
        <w:tc>
          <w:tcPr>
            <w:tcW w:w="4134" w:type="dxa"/>
          </w:tcPr>
          <w:p w14:paraId="1C54A772" w14:textId="4F41E8AB" w:rsidR="0081391F" w:rsidRPr="00CD4FB0" w:rsidRDefault="0081391F" w:rsidP="00A00FA3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 w:rsidR="00804BAD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850" w:type="dxa"/>
          </w:tcPr>
          <w:p w14:paraId="76A88D36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B3E57CA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1BAADEF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51AF8396" w14:textId="77777777" w:rsidR="0081391F" w:rsidRPr="00CD4FB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5558028F" w14:textId="77777777" w:rsidR="0081391F" w:rsidRPr="00CD4FB0" w:rsidRDefault="0081391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64F0C25B" w14:textId="77777777" w:rsidTr="00A00FA3">
        <w:trPr>
          <w:cantSplit/>
        </w:trPr>
        <w:tc>
          <w:tcPr>
            <w:tcW w:w="4134" w:type="dxa"/>
          </w:tcPr>
          <w:p w14:paraId="07494DB9" w14:textId="77777777" w:rsidR="0081391F" w:rsidRPr="00CD4FB0" w:rsidRDefault="0081391F" w:rsidP="00A00FA3">
            <w:pPr>
              <w:jc w:val="thaiDistribute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22375B1F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0AF6E7B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252E43B2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AE7C36D" w14:textId="77777777" w:rsidR="0081391F" w:rsidRPr="00CD4FB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28411C8B" w14:textId="77777777" w:rsidR="0081391F" w:rsidRPr="00CD4FB0" w:rsidRDefault="0081391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127A7925" w14:textId="77777777" w:rsidTr="00A00FA3">
        <w:trPr>
          <w:cantSplit/>
        </w:trPr>
        <w:tc>
          <w:tcPr>
            <w:tcW w:w="4134" w:type="dxa"/>
          </w:tcPr>
          <w:p w14:paraId="035D104D" w14:textId="77777777" w:rsidR="0081391F" w:rsidRPr="00CD4FB0" w:rsidRDefault="0081391F" w:rsidP="00A00FA3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4471B63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</w:t>
            </w:r>
            <w:r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56F26E65" w14:textId="77777777" w:rsidR="0081391F" w:rsidRPr="00CD4FB0" w:rsidRDefault="0081391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2D81F2D5" w14:textId="068C2EBA" w:rsidR="0081391F" w:rsidRPr="00CD4FB0" w:rsidRDefault="00FC483F" w:rsidP="00A00FA3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(2,147,681)</w:t>
            </w:r>
          </w:p>
        </w:tc>
        <w:tc>
          <w:tcPr>
            <w:tcW w:w="283" w:type="dxa"/>
            <w:vAlign w:val="bottom"/>
          </w:tcPr>
          <w:p w14:paraId="6D4D9C8F" w14:textId="77777777" w:rsidR="0081391F" w:rsidRPr="00CD4FB0" w:rsidRDefault="0081391F" w:rsidP="00A00FA3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557C0937" w14:textId="17FF273C" w:rsidR="0081391F" w:rsidRPr="00CD4FB0" w:rsidRDefault="00FC483F" w:rsidP="00A00FA3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2,336,007</w:t>
            </w:r>
          </w:p>
        </w:tc>
      </w:tr>
      <w:tr w:rsidR="0081391F" w:rsidRPr="00CD4FB0" w14:paraId="0AD73D3C" w14:textId="77777777" w:rsidTr="00A00FA3">
        <w:trPr>
          <w:cantSplit/>
          <w:trHeight w:hRule="exact" w:val="255"/>
        </w:trPr>
        <w:tc>
          <w:tcPr>
            <w:tcW w:w="4134" w:type="dxa"/>
          </w:tcPr>
          <w:p w14:paraId="7F864512" w14:textId="77777777" w:rsidR="0081391F" w:rsidRPr="00CD4FB0" w:rsidRDefault="0081391F" w:rsidP="00A00FA3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5D14D26D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2D9886D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6E53757E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2CF4FF3" w14:textId="77777777" w:rsidR="0081391F" w:rsidRPr="00CD4FB0" w:rsidRDefault="0081391F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363ADA58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26439FB5" w14:textId="77777777" w:rsidTr="00A00FA3">
        <w:trPr>
          <w:cantSplit/>
        </w:trPr>
        <w:tc>
          <w:tcPr>
            <w:tcW w:w="4134" w:type="dxa"/>
          </w:tcPr>
          <w:p w14:paraId="7E54E369" w14:textId="77777777" w:rsidR="0081391F" w:rsidRPr="00CD4FB0" w:rsidRDefault="0081391F" w:rsidP="00A00FA3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19A53154" w14:textId="77777777" w:rsidR="0081391F" w:rsidRPr="00CD4FB0" w:rsidRDefault="0081391F" w:rsidP="00A00FA3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162127E" w14:textId="77777777" w:rsidR="0081391F" w:rsidRPr="00CD4FB0" w:rsidRDefault="0081391F" w:rsidP="00A00FA3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A6C67B4" w14:textId="77777777" w:rsidR="0081391F" w:rsidRPr="00CD4FB0" w:rsidRDefault="0081391F" w:rsidP="00A00FA3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0BD34F04" w14:textId="77777777" w:rsidR="0081391F" w:rsidRPr="00CD4FB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448B1223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43EB55D9" w14:textId="77777777" w:rsidTr="00A00FA3">
        <w:trPr>
          <w:cantSplit/>
        </w:trPr>
        <w:tc>
          <w:tcPr>
            <w:tcW w:w="4134" w:type="dxa"/>
          </w:tcPr>
          <w:p w14:paraId="0B52B82D" w14:textId="77777777" w:rsidR="0081391F" w:rsidRPr="00CD4FB0" w:rsidRDefault="0081391F" w:rsidP="00A00FA3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7F704C84" w14:textId="77777777" w:rsidR="0081391F" w:rsidRPr="00CD4FB0" w:rsidRDefault="0081391F" w:rsidP="00A00FA3">
            <w:pPr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</w:t>
            </w:r>
            <w:r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123470AC" w14:textId="77777777" w:rsidR="0081391F" w:rsidRPr="00CD4FB0" w:rsidRDefault="0081391F" w:rsidP="00A00FA3">
            <w:pPr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00D32EC2" w14:textId="0FF5DFD6" w:rsidR="0081391F" w:rsidRPr="00CD4FB0" w:rsidRDefault="00FC483F" w:rsidP="00A00FA3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2,013,198</w:t>
            </w:r>
          </w:p>
        </w:tc>
        <w:tc>
          <w:tcPr>
            <w:tcW w:w="283" w:type="dxa"/>
            <w:vAlign w:val="bottom"/>
          </w:tcPr>
          <w:p w14:paraId="40B58BC3" w14:textId="77777777" w:rsidR="0081391F" w:rsidRPr="00CD4FB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0FBF9607" w14:textId="10DD0645" w:rsidR="0081391F" w:rsidRPr="00CD4FB0" w:rsidRDefault="00FC483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(1,869,778)</w:t>
            </w:r>
          </w:p>
        </w:tc>
      </w:tr>
      <w:tr w:rsidR="0081391F" w:rsidRPr="00CD4FB0" w14:paraId="11589C5E" w14:textId="77777777" w:rsidTr="00A00FA3">
        <w:trPr>
          <w:cantSplit/>
          <w:trHeight w:hRule="exact" w:val="255"/>
        </w:trPr>
        <w:tc>
          <w:tcPr>
            <w:tcW w:w="4134" w:type="dxa"/>
          </w:tcPr>
          <w:p w14:paraId="36492E5D" w14:textId="77777777" w:rsidR="0081391F" w:rsidRPr="00CD4FB0" w:rsidRDefault="0081391F" w:rsidP="00A00FA3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30847908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523FA2D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30417B1F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5B1D27E1" w14:textId="77777777" w:rsidR="0081391F" w:rsidRPr="00CD4FB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088FD7DB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3717FBEA" w14:textId="77777777" w:rsidTr="00A00FA3">
        <w:trPr>
          <w:cantSplit/>
        </w:trPr>
        <w:tc>
          <w:tcPr>
            <w:tcW w:w="4134" w:type="dxa"/>
          </w:tcPr>
          <w:p w14:paraId="0F737148" w14:textId="77777777" w:rsidR="0081391F" w:rsidRPr="00CD4FB0" w:rsidRDefault="0081391F" w:rsidP="00A00FA3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5ACD944C" w14:textId="77777777" w:rsidR="0081391F" w:rsidRPr="00CD4FB0" w:rsidRDefault="0081391F" w:rsidP="00A00FA3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1BBF09D8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AE95BF8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579EAEC" w14:textId="77777777" w:rsidR="0081391F" w:rsidRPr="00CD4FB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2136318F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1391F" w:rsidRPr="00CD4FB0" w14:paraId="33FFF582" w14:textId="77777777" w:rsidTr="00A00FA3">
        <w:trPr>
          <w:cantSplit/>
        </w:trPr>
        <w:tc>
          <w:tcPr>
            <w:tcW w:w="4134" w:type="dxa"/>
          </w:tcPr>
          <w:p w14:paraId="2E2805FE" w14:textId="77777777" w:rsidR="0081391F" w:rsidRPr="00CD4FB0" w:rsidRDefault="0081391F" w:rsidP="00A00FA3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507AADC6" w14:textId="77777777" w:rsidR="0081391F" w:rsidRPr="00CD4FB0" w:rsidRDefault="0081391F" w:rsidP="00A00FA3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10</w:t>
            </w:r>
            <w:r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" w:type="dxa"/>
          </w:tcPr>
          <w:p w14:paraId="0D69703B" w14:textId="77777777" w:rsidR="0081391F" w:rsidRPr="00CD4FB0" w:rsidRDefault="0081391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21033F1C" w14:textId="51954144" w:rsidR="0081391F" w:rsidRPr="00CD4FB0" w:rsidRDefault="00FC483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(362,310)</w:t>
            </w:r>
          </w:p>
        </w:tc>
        <w:tc>
          <w:tcPr>
            <w:tcW w:w="283" w:type="dxa"/>
            <w:vAlign w:val="bottom"/>
          </w:tcPr>
          <w:p w14:paraId="1498C714" w14:textId="77777777" w:rsidR="0081391F" w:rsidRPr="00CD4FB0" w:rsidRDefault="0081391F" w:rsidP="00A00FA3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4419FCB1" w14:textId="7A42B568" w:rsidR="0081391F" w:rsidRPr="00CD4FB0" w:rsidRDefault="00FC483F" w:rsidP="00A00FA3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375,684</w:t>
            </w:r>
          </w:p>
        </w:tc>
      </w:tr>
    </w:tbl>
    <w:p w14:paraId="30022CBA" w14:textId="0E7F8848" w:rsidR="0081391F" w:rsidRDefault="0081391F" w:rsidP="00202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  <w:lang w:val="en-GB"/>
        </w:rPr>
      </w:pPr>
    </w:p>
    <w:p w14:paraId="7118458F" w14:textId="77CA8DD6" w:rsidR="0081391F" w:rsidRPr="008F15F8" w:rsidRDefault="0081391F" w:rsidP="00EA2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14"/>
          <w:szCs w:val="14"/>
          <w:lang w:val="en-GB"/>
        </w:rPr>
      </w:pPr>
    </w:p>
    <w:tbl>
      <w:tblPr>
        <w:tblW w:w="8602" w:type="dxa"/>
        <w:tblInd w:w="686" w:type="dxa"/>
        <w:tblLayout w:type="fixed"/>
        <w:tblLook w:val="0000" w:firstRow="0" w:lastRow="0" w:firstColumn="0" w:lastColumn="0" w:noHBand="0" w:noVBand="0"/>
      </w:tblPr>
      <w:tblGrid>
        <w:gridCol w:w="4134"/>
        <w:gridCol w:w="850"/>
        <w:gridCol w:w="283"/>
        <w:gridCol w:w="1530"/>
        <w:gridCol w:w="283"/>
        <w:gridCol w:w="1522"/>
      </w:tblGrid>
      <w:tr w:rsidR="00E92449" w:rsidRPr="00CD4FB0" w14:paraId="64B4DC6F" w14:textId="77777777" w:rsidTr="00C40A44">
        <w:trPr>
          <w:cantSplit/>
          <w:trHeight w:val="74"/>
          <w:tblHeader/>
        </w:trPr>
        <w:tc>
          <w:tcPr>
            <w:tcW w:w="4134" w:type="dxa"/>
          </w:tcPr>
          <w:p w14:paraId="64B4DC6B" w14:textId="77777777" w:rsidR="00E92449" w:rsidRPr="00CD4FB0" w:rsidRDefault="00E92449" w:rsidP="005073AD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02624100" w14:textId="7F7B2028" w:rsidR="00E92449" w:rsidRPr="00CD4FB0" w:rsidRDefault="00E92449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8E356DC" w14:textId="77777777" w:rsidR="00E92449" w:rsidRPr="00CD4FB0" w:rsidRDefault="00E92449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</w:tcPr>
          <w:p w14:paraId="64B4DC6E" w14:textId="4E31E898" w:rsidR="00E92449" w:rsidRPr="00CD4FB0" w:rsidRDefault="00E92449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391F" w:rsidRPr="00CD4FB0" w14:paraId="058E0724" w14:textId="77777777" w:rsidTr="00C40A44">
        <w:trPr>
          <w:cantSplit/>
          <w:tblHeader/>
        </w:trPr>
        <w:tc>
          <w:tcPr>
            <w:tcW w:w="4134" w:type="dxa"/>
          </w:tcPr>
          <w:p w14:paraId="58802A9D" w14:textId="77777777" w:rsidR="0081391F" w:rsidRPr="00CD4FB0" w:rsidRDefault="0081391F" w:rsidP="005073AD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7EFA1D3" w14:textId="77777777" w:rsidR="0081391F" w:rsidRPr="00CD4FB0" w:rsidRDefault="0081391F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4F1FFEDB" w14:textId="77777777" w:rsidR="0081391F" w:rsidRPr="00CD4FB0" w:rsidRDefault="0081391F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335" w:type="dxa"/>
            <w:gridSpan w:val="3"/>
            <w:tcBorders>
              <w:bottom w:val="single" w:sz="4" w:space="0" w:color="auto"/>
            </w:tcBorders>
          </w:tcPr>
          <w:p w14:paraId="19810448" w14:textId="21DD8FD3" w:rsidR="0081391F" w:rsidRPr="00CD4FB0" w:rsidRDefault="0081391F" w:rsidP="005073AD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1391F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E92449" w:rsidRPr="00CD4FB0" w14:paraId="04A100E2" w14:textId="77777777" w:rsidTr="00C40A44">
        <w:trPr>
          <w:cantSplit/>
          <w:tblHeader/>
        </w:trPr>
        <w:tc>
          <w:tcPr>
            <w:tcW w:w="4134" w:type="dxa"/>
          </w:tcPr>
          <w:p w14:paraId="78B51C62" w14:textId="77777777" w:rsidR="00E92449" w:rsidRPr="00CD4FB0" w:rsidRDefault="00E92449" w:rsidP="00E92449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70ED4C2" w14:textId="43667CAA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283" w:type="dxa"/>
          </w:tcPr>
          <w:p w14:paraId="6F050BBD" w14:textId="77777777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FA035C4" w14:textId="4DC9672A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03B6D75" w14:textId="77777777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DF64" w14:textId="42879531" w:rsidR="00E92449" w:rsidRPr="00CD4FB0" w:rsidRDefault="00E92449" w:rsidP="00E92449">
            <w:pPr>
              <w:ind w:left="-105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ลดลง</w:t>
            </w:r>
          </w:p>
        </w:tc>
      </w:tr>
      <w:tr w:rsidR="00E92449" w:rsidRPr="00CD4FB0" w14:paraId="38868326" w14:textId="77777777" w:rsidTr="00E93531">
        <w:trPr>
          <w:cantSplit/>
          <w:trHeight w:val="255"/>
          <w:tblHeader/>
        </w:trPr>
        <w:tc>
          <w:tcPr>
            <w:tcW w:w="4134" w:type="dxa"/>
          </w:tcPr>
          <w:p w14:paraId="14C5CE61" w14:textId="474CC207" w:rsidR="00290D4C" w:rsidRPr="00CD4FB0" w:rsidRDefault="00290D4C" w:rsidP="00E92449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38B2227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0BA9ED84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098F0A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6C11AF2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2933851D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74" w14:textId="77777777" w:rsidTr="00EF1466">
        <w:trPr>
          <w:cantSplit/>
        </w:trPr>
        <w:tc>
          <w:tcPr>
            <w:tcW w:w="4134" w:type="dxa"/>
          </w:tcPr>
          <w:p w14:paraId="64B4DC70" w14:textId="64CC6A32" w:rsidR="00E92449" w:rsidRPr="00CD4FB0" w:rsidRDefault="00E92449" w:rsidP="00E92449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 w:rsidR="00602597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  <w:t>6</w:t>
            </w:r>
          </w:p>
        </w:tc>
        <w:tc>
          <w:tcPr>
            <w:tcW w:w="850" w:type="dxa"/>
          </w:tcPr>
          <w:p w14:paraId="181D76DD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0034890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4B4DC71" w14:textId="14F4022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B4DC72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64B4DC73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92449" w:rsidRPr="00CD4FB0" w14:paraId="64B4DC79" w14:textId="77777777" w:rsidTr="00232099">
        <w:trPr>
          <w:cantSplit/>
        </w:trPr>
        <w:tc>
          <w:tcPr>
            <w:tcW w:w="4134" w:type="dxa"/>
          </w:tcPr>
          <w:p w14:paraId="64B4DC75" w14:textId="77777777" w:rsidR="00E92449" w:rsidRPr="00CD4FB0" w:rsidRDefault="00E92449" w:rsidP="00E92449">
            <w:pPr>
              <w:jc w:val="thaiDistribute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476DFF2A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53ECC6AF" w14:textId="77777777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4B4DC76" w14:textId="3848979A" w:rsidR="00E92449" w:rsidRPr="00CD4FB0" w:rsidRDefault="00E92449" w:rsidP="00E92449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4B4DC77" w14:textId="77777777" w:rsidR="00E92449" w:rsidRPr="00CD4FB0" w:rsidRDefault="00E92449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64B4DC78" w14:textId="77777777" w:rsidR="00E92449" w:rsidRPr="00CD4FB0" w:rsidRDefault="00E92449" w:rsidP="00E92449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64B4DC7E" w14:textId="77777777" w:rsidTr="00232099">
        <w:trPr>
          <w:cantSplit/>
        </w:trPr>
        <w:tc>
          <w:tcPr>
            <w:tcW w:w="4134" w:type="dxa"/>
          </w:tcPr>
          <w:p w14:paraId="64B4DC7A" w14:textId="12FE8274" w:rsidR="00FC483F" w:rsidRPr="00CD4FB0" w:rsidRDefault="00FC483F" w:rsidP="00FC483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16F42B4" w14:textId="1CC41E6E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</w:t>
            </w:r>
            <w:r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05758B78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7B" w14:textId="6E676CC5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(2,147,681)</w:t>
            </w:r>
          </w:p>
        </w:tc>
        <w:tc>
          <w:tcPr>
            <w:tcW w:w="283" w:type="dxa"/>
            <w:vAlign w:val="bottom"/>
          </w:tcPr>
          <w:p w14:paraId="64B4DC7C" w14:textId="77777777" w:rsidR="00FC483F" w:rsidRPr="00CD4FB0" w:rsidRDefault="00FC483F" w:rsidP="00FC483F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7D" w14:textId="10C4BE07" w:rsidR="00FC483F" w:rsidRPr="00CD4FB0" w:rsidRDefault="00FC483F" w:rsidP="00FC483F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2,336,007</w:t>
            </w:r>
          </w:p>
        </w:tc>
      </w:tr>
      <w:tr w:rsidR="00FC483F" w:rsidRPr="00CD4FB0" w14:paraId="24995828" w14:textId="77777777" w:rsidTr="00C40A44">
        <w:trPr>
          <w:cantSplit/>
          <w:trHeight w:val="44"/>
        </w:trPr>
        <w:tc>
          <w:tcPr>
            <w:tcW w:w="4134" w:type="dxa"/>
          </w:tcPr>
          <w:p w14:paraId="3054D978" w14:textId="77777777" w:rsidR="00FC483F" w:rsidRPr="00CD4FB0" w:rsidRDefault="00FC483F" w:rsidP="00FC483F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14:paraId="42279514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A16807E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038EFADC" w14:textId="2E1BC30C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F3A6E31" w14:textId="77777777" w:rsidR="00FC483F" w:rsidRPr="00CD4FB0" w:rsidRDefault="00FC483F" w:rsidP="00FC4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360" w:right="-15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1FA1FDFB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64B4DC88" w14:textId="77777777" w:rsidTr="00232099">
        <w:trPr>
          <w:cantSplit/>
        </w:trPr>
        <w:tc>
          <w:tcPr>
            <w:tcW w:w="4134" w:type="dxa"/>
          </w:tcPr>
          <w:p w14:paraId="64B4DC84" w14:textId="77777777" w:rsidR="00FC483F" w:rsidRPr="00CD4FB0" w:rsidRDefault="00FC483F" w:rsidP="00FC483F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38F60B6A" w14:textId="7777777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6121E25A" w14:textId="7777777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85" w14:textId="709A0E42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86" w14:textId="77777777" w:rsidR="00FC483F" w:rsidRPr="00CD4FB0" w:rsidRDefault="00FC483F" w:rsidP="00FC483F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64B4DC87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64B4DC8D" w14:textId="77777777" w:rsidTr="00232099">
        <w:trPr>
          <w:cantSplit/>
        </w:trPr>
        <w:tc>
          <w:tcPr>
            <w:tcW w:w="4134" w:type="dxa"/>
          </w:tcPr>
          <w:p w14:paraId="64B4DC89" w14:textId="541A9435" w:rsidR="00FC483F" w:rsidRPr="00CD4FB0" w:rsidRDefault="00FC483F" w:rsidP="00FC483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254F04AC" w14:textId="0B604089" w:rsidR="00FC483F" w:rsidRPr="00CD4FB0" w:rsidRDefault="00FC483F" w:rsidP="00FC483F">
            <w:pPr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</w:t>
            </w:r>
            <w:r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3" w:type="dxa"/>
          </w:tcPr>
          <w:p w14:paraId="0CFAD91E" w14:textId="7777777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8A" w14:textId="66BABAC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2,013,198</w:t>
            </w:r>
          </w:p>
        </w:tc>
        <w:tc>
          <w:tcPr>
            <w:tcW w:w="283" w:type="dxa"/>
            <w:vAlign w:val="bottom"/>
          </w:tcPr>
          <w:p w14:paraId="64B4DC8B" w14:textId="77777777" w:rsidR="00FC483F" w:rsidRPr="00CD4FB0" w:rsidRDefault="00FC483F" w:rsidP="00FC483F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8C" w14:textId="249C52E4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(1,869,778)</w:t>
            </w:r>
          </w:p>
        </w:tc>
      </w:tr>
      <w:tr w:rsidR="00FC483F" w:rsidRPr="00CD4FB0" w14:paraId="64B4DC92" w14:textId="77777777" w:rsidTr="00290D4C">
        <w:trPr>
          <w:cantSplit/>
          <w:trHeight w:hRule="exact" w:val="255"/>
        </w:trPr>
        <w:tc>
          <w:tcPr>
            <w:tcW w:w="4134" w:type="dxa"/>
          </w:tcPr>
          <w:p w14:paraId="64B4DC8E" w14:textId="77777777" w:rsidR="00FC483F" w:rsidRPr="00CD4FB0" w:rsidRDefault="00FC483F" w:rsidP="00FC483F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bookmarkStart w:id="12" w:name="_Hlk33282921"/>
          </w:p>
        </w:tc>
        <w:tc>
          <w:tcPr>
            <w:tcW w:w="850" w:type="dxa"/>
          </w:tcPr>
          <w:p w14:paraId="4D49117B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49C0C4F9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64B4DC8F" w14:textId="0E98549F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0" w14:textId="77777777" w:rsidR="00FC483F" w:rsidRPr="00CD4FB0" w:rsidRDefault="00FC483F" w:rsidP="00FC483F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64B4DC91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bookmarkEnd w:id="12"/>
      <w:tr w:rsidR="00FC483F" w:rsidRPr="00CD4FB0" w14:paraId="64B4DC97" w14:textId="77777777" w:rsidTr="00232099">
        <w:trPr>
          <w:cantSplit/>
        </w:trPr>
        <w:tc>
          <w:tcPr>
            <w:tcW w:w="4134" w:type="dxa"/>
          </w:tcPr>
          <w:p w14:paraId="64B4DC93" w14:textId="77777777" w:rsidR="00FC483F" w:rsidRPr="00CD4FB0" w:rsidRDefault="00FC483F" w:rsidP="00FC483F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0226104A" w14:textId="25A93A4D" w:rsidR="00FC483F" w:rsidRPr="00CD4FB0" w:rsidRDefault="00FC483F" w:rsidP="00FC483F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9C51570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B4DC94" w14:textId="338863CC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64B4DC95" w14:textId="77777777" w:rsidR="00FC483F" w:rsidRPr="00CD4FB0" w:rsidRDefault="00FC483F" w:rsidP="00FC483F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64B4DC96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64B4DC9C" w14:textId="77777777" w:rsidTr="00232099">
        <w:trPr>
          <w:cantSplit/>
        </w:trPr>
        <w:tc>
          <w:tcPr>
            <w:tcW w:w="4134" w:type="dxa"/>
          </w:tcPr>
          <w:p w14:paraId="64B4DC98" w14:textId="38CE9B8A" w:rsidR="00FC483F" w:rsidRPr="00CD4FB0" w:rsidRDefault="00FC483F" w:rsidP="00FC483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55DE9672" w14:textId="011071C8" w:rsidR="00FC483F" w:rsidRPr="00CD4FB0" w:rsidRDefault="00FC483F" w:rsidP="00FC483F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10</w:t>
            </w:r>
            <w:r w:rsidRPr="00CD4FB0">
              <w:rPr>
                <w:rFonts w:ascii="BrowalliaUPC" w:hAnsi="BrowalliaUPC" w:cs="BrowalliaUPC" w:hint="cs"/>
                <w:color w:val="000000"/>
                <w:sz w:val="24"/>
                <w:szCs w:val="24"/>
                <w:cs/>
              </w:rPr>
              <w:t>.</w:t>
            </w:r>
            <w:r w:rsidRPr="008B528A">
              <w:rPr>
                <w:rFonts w:ascii="BrowalliaUPC" w:hAnsi="BrowalliaUPC" w:cs="BrowalliaUPC" w:hint="cs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" w:type="dxa"/>
          </w:tcPr>
          <w:p w14:paraId="5D9931B5" w14:textId="77777777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64B4DC99" w14:textId="1C24AC34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(362,310)</w:t>
            </w:r>
          </w:p>
        </w:tc>
        <w:tc>
          <w:tcPr>
            <w:tcW w:w="283" w:type="dxa"/>
            <w:vAlign w:val="bottom"/>
          </w:tcPr>
          <w:p w14:paraId="64B4DC9A" w14:textId="77777777" w:rsidR="00FC483F" w:rsidRPr="00CD4FB0" w:rsidRDefault="00FC483F" w:rsidP="00FC483F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64B4DC9B" w14:textId="45EF0348" w:rsidR="00FC483F" w:rsidRPr="00CD4FB0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375,684</w:t>
            </w:r>
          </w:p>
        </w:tc>
      </w:tr>
      <w:tr w:rsidR="00FC483F" w:rsidRPr="00CD4FB0" w14:paraId="6F349F53" w14:textId="77777777" w:rsidTr="00C40A44">
        <w:trPr>
          <w:cantSplit/>
          <w:trHeight w:val="44"/>
        </w:trPr>
        <w:tc>
          <w:tcPr>
            <w:tcW w:w="4134" w:type="dxa"/>
          </w:tcPr>
          <w:p w14:paraId="63839BCF" w14:textId="77777777" w:rsidR="00FC483F" w:rsidRPr="002F2DE4" w:rsidRDefault="00FC483F" w:rsidP="00FC483F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AFD4AA9" w14:textId="7777777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22615E6" w14:textId="7777777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3335" w:type="dxa"/>
            <w:gridSpan w:val="3"/>
          </w:tcPr>
          <w:p w14:paraId="3A2316F6" w14:textId="77777777" w:rsidR="00FC483F" w:rsidRPr="00CD4FB0" w:rsidRDefault="00FC483F" w:rsidP="00FC48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059F2898" w14:textId="77777777" w:rsidTr="00EF1466">
        <w:trPr>
          <w:cantSplit/>
        </w:trPr>
        <w:tc>
          <w:tcPr>
            <w:tcW w:w="4134" w:type="dxa"/>
          </w:tcPr>
          <w:p w14:paraId="001724E4" w14:textId="20BCEAED" w:rsidR="00FC483F" w:rsidRPr="00CD4FB0" w:rsidRDefault="00FC483F" w:rsidP="00FC483F">
            <w:pPr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GB"/>
              </w:rPr>
              <w:t>5</w:t>
            </w:r>
          </w:p>
        </w:tc>
        <w:tc>
          <w:tcPr>
            <w:tcW w:w="850" w:type="dxa"/>
          </w:tcPr>
          <w:p w14:paraId="12EEFF1F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5BDF5E4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138F2B14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6745A48" w14:textId="77777777" w:rsidR="00FC483F" w:rsidRPr="00CD4FB0" w:rsidRDefault="00FC483F" w:rsidP="00FC483F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68B868F3" w14:textId="77777777" w:rsidR="00FC483F" w:rsidRPr="00CD4FB0" w:rsidRDefault="00FC483F" w:rsidP="00FC483F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1B476669" w14:textId="77777777" w:rsidTr="00232099">
        <w:trPr>
          <w:cantSplit/>
        </w:trPr>
        <w:tc>
          <w:tcPr>
            <w:tcW w:w="4134" w:type="dxa"/>
          </w:tcPr>
          <w:p w14:paraId="45E4FB6D" w14:textId="77777777" w:rsidR="00FC483F" w:rsidRPr="00CD4FB0" w:rsidRDefault="00FC483F" w:rsidP="00FC483F">
            <w:pPr>
              <w:jc w:val="thaiDistribute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850" w:type="dxa"/>
          </w:tcPr>
          <w:p w14:paraId="7C8E64E1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DC0F53C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</w:tcPr>
          <w:p w14:paraId="6E8CF568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0AF854D" w14:textId="77777777" w:rsidR="00FC483F" w:rsidRPr="00CD4FB0" w:rsidRDefault="00FC483F" w:rsidP="00FC483F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</w:tcPr>
          <w:p w14:paraId="5899B1D0" w14:textId="77777777" w:rsidR="00FC483F" w:rsidRPr="00CD4FB0" w:rsidRDefault="00FC483F" w:rsidP="00FC483F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C483F" w:rsidRPr="00CD4FB0" w14:paraId="4B1F2B39" w14:textId="77777777" w:rsidTr="00232099">
        <w:trPr>
          <w:cantSplit/>
        </w:trPr>
        <w:tc>
          <w:tcPr>
            <w:tcW w:w="4134" w:type="dxa"/>
          </w:tcPr>
          <w:p w14:paraId="69F3BB8D" w14:textId="7C6D0304" w:rsidR="00FC483F" w:rsidRPr="00CD4FB0" w:rsidRDefault="00FC483F" w:rsidP="00FC483F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466EF5C0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83" w:type="dxa"/>
          </w:tcPr>
          <w:p w14:paraId="29D6A550" w14:textId="77777777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2A90AA62" w14:textId="42111471" w:rsidR="00FC483F" w:rsidRPr="00CD4FB0" w:rsidRDefault="00FC483F" w:rsidP="00FC483F">
            <w:pPr>
              <w:tabs>
                <w:tab w:val="left" w:pos="540"/>
                <w:tab w:val="left" w:pos="5018"/>
              </w:tabs>
              <w:ind w:right="-1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</w:rPr>
              <w:t>(1,881,313)</w:t>
            </w:r>
          </w:p>
        </w:tc>
        <w:tc>
          <w:tcPr>
            <w:tcW w:w="283" w:type="dxa"/>
            <w:vAlign w:val="bottom"/>
          </w:tcPr>
          <w:p w14:paraId="0AE52D8C" w14:textId="77777777" w:rsidR="00FC483F" w:rsidRPr="00CD4FB0" w:rsidRDefault="00FC483F" w:rsidP="00FC483F">
            <w:pPr>
              <w:numPr>
                <w:ilvl w:val="0"/>
                <w:numId w:val="21"/>
              </w:numPr>
              <w:tabs>
                <w:tab w:val="clear" w:pos="227"/>
                <w:tab w:val="clear" w:pos="36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15111354" w14:textId="244A1249" w:rsidR="00FC483F" w:rsidRPr="00CD4FB0" w:rsidRDefault="00FC483F" w:rsidP="00FC483F">
            <w:pPr>
              <w:tabs>
                <w:tab w:val="left" w:pos="988"/>
              </w:tabs>
              <w:ind w:left="-92" w:right="34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lang w:val="en-GB"/>
              </w:rPr>
              <w:t>2,048,629</w:t>
            </w:r>
          </w:p>
        </w:tc>
      </w:tr>
      <w:tr w:rsidR="00FC483F" w:rsidRPr="00CD4FB0" w14:paraId="197644D1" w14:textId="77777777" w:rsidTr="00C40A44">
        <w:trPr>
          <w:cantSplit/>
          <w:trHeight w:val="283"/>
        </w:trPr>
        <w:tc>
          <w:tcPr>
            <w:tcW w:w="4134" w:type="dxa"/>
          </w:tcPr>
          <w:p w14:paraId="05C9FBE8" w14:textId="77777777" w:rsidR="00FC483F" w:rsidRPr="00CD4FB0" w:rsidRDefault="00FC483F" w:rsidP="00C40A44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30D1B0B9" w14:textId="77777777" w:rsidR="00FC483F" w:rsidRPr="002F2DE4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7580F2" w14:textId="77777777" w:rsidR="00FC483F" w:rsidRPr="002F2DE4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71E0B8A6" w14:textId="77777777" w:rsidR="00FC483F" w:rsidRPr="002F2DE4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518B882" w14:textId="77777777" w:rsidR="00FC483F" w:rsidRPr="002F2DE4" w:rsidRDefault="00FC483F" w:rsidP="00C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306B24F9" w14:textId="77777777" w:rsidR="00FC483F" w:rsidRPr="002F2DE4" w:rsidRDefault="00FC483F" w:rsidP="00FC483F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40A44" w:rsidRPr="00CD4FB0" w14:paraId="52617F63" w14:textId="77777777" w:rsidTr="00C40A44">
        <w:trPr>
          <w:cantSplit/>
          <w:trHeight w:hRule="exact" w:val="254"/>
        </w:trPr>
        <w:tc>
          <w:tcPr>
            <w:tcW w:w="4134" w:type="dxa"/>
          </w:tcPr>
          <w:p w14:paraId="16DC3AF6" w14:textId="77777777" w:rsidR="00C40A44" w:rsidRPr="002F2DE4" w:rsidRDefault="00C40A44" w:rsidP="00C40A44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19CEADC9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EDB743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29C4481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FFCE76B" w14:textId="77777777" w:rsidR="00C40A44" w:rsidRPr="002F2DE4" w:rsidRDefault="00C40A44" w:rsidP="00C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2446FCEB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40A44" w:rsidRPr="00CD4FB0" w14:paraId="36DBC115" w14:textId="77777777" w:rsidTr="00C40A44">
        <w:trPr>
          <w:cantSplit/>
          <w:trHeight w:hRule="exact" w:val="254"/>
        </w:trPr>
        <w:tc>
          <w:tcPr>
            <w:tcW w:w="4134" w:type="dxa"/>
          </w:tcPr>
          <w:p w14:paraId="19365E7B" w14:textId="77777777" w:rsidR="00C40A44" w:rsidRPr="002F2DE4" w:rsidRDefault="00C40A44" w:rsidP="00C40A44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55D35E7D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DCB807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68CBD7C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4E08D3" w14:textId="77777777" w:rsidR="00C40A44" w:rsidRPr="002F2DE4" w:rsidRDefault="00C40A44" w:rsidP="00C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5CB56B21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40A44" w:rsidRPr="00CD4FB0" w14:paraId="0CC0417D" w14:textId="77777777" w:rsidTr="00C40A44">
        <w:trPr>
          <w:cantSplit/>
          <w:trHeight w:hRule="exact" w:val="254"/>
        </w:trPr>
        <w:tc>
          <w:tcPr>
            <w:tcW w:w="4134" w:type="dxa"/>
          </w:tcPr>
          <w:p w14:paraId="64CFBD00" w14:textId="77777777" w:rsidR="00C40A44" w:rsidRPr="002F2DE4" w:rsidRDefault="00C40A44" w:rsidP="00C40A44">
            <w:pPr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1092A755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2A24CB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CD27370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0A3548C" w14:textId="77777777" w:rsidR="00C40A44" w:rsidRPr="002F2DE4" w:rsidRDefault="00C40A44" w:rsidP="00C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14:paraId="24EF55EE" w14:textId="77777777" w:rsidR="00C40A44" w:rsidRPr="002F2DE4" w:rsidRDefault="00C40A44" w:rsidP="00C40A44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40A44" w:rsidRPr="00CD4FB0" w14:paraId="20DA1FF6" w14:textId="77777777" w:rsidTr="00C40A44">
        <w:trPr>
          <w:cantSplit/>
        </w:trPr>
        <w:tc>
          <w:tcPr>
            <w:tcW w:w="4134" w:type="dxa"/>
          </w:tcPr>
          <w:p w14:paraId="2342CD61" w14:textId="77777777" w:rsidR="00C40A44" w:rsidRPr="002F2DE4" w:rsidRDefault="00C40A44" w:rsidP="00130E3D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</w:rPr>
            </w:pPr>
            <w:r w:rsidRPr="002F2DE4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50" w:type="dxa"/>
          </w:tcPr>
          <w:p w14:paraId="54CDBD35" w14:textId="77777777" w:rsidR="00C40A44" w:rsidRPr="002F2DE4" w:rsidRDefault="00C40A44" w:rsidP="00130E3D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3E07238" w14:textId="77777777" w:rsidR="00C40A44" w:rsidRPr="002F2DE4" w:rsidRDefault="00C40A44" w:rsidP="00130E3D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048AB1A1" w14:textId="77777777" w:rsidR="00C40A44" w:rsidRPr="002F2DE4" w:rsidRDefault="00C40A44" w:rsidP="00130E3D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57CD1486" w14:textId="77777777" w:rsidR="00C40A44" w:rsidRPr="002F2DE4" w:rsidRDefault="00C40A44" w:rsidP="00C40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71994ADE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40A44" w:rsidRPr="00CD4FB0" w14:paraId="4386ED41" w14:textId="77777777" w:rsidTr="00C40A44">
        <w:trPr>
          <w:cantSplit/>
        </w:trPr>
        <w:tc>
          <w:tcPr>
            <w:tcW w:w="4134" w:type="dxa"/>
          </w:tcPr>
          <w:p w14:paraId="6B08D6D6" w14:textId="77777777" w:rsidR="00C40A44" w:rsidRPr="002F2DE4" w:rsidRDefault="00C40A44" w:rsidP="00130E3D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F2DE4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2F2DE4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2F2DE4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4D26D1F8" w14:textId="77777777" w:rsidR="00C40A44" w:rsidRPr="002F2DE4" w:rsidRDefault="00C40A44" w:rsidP="00130E3D">
            <w:pPr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2F2DE4">
              <w:rPr>
                <w:rFonts w:ascii="BrowalliaUPC" w:hAnsi="BrowalliaUPC" w:cs="BrowalliaUPC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83" w:type="dxa"/>
          </w:tcPr>
          <w:p w14:paraId="6551E53E" w14:textId="77777777" w:rsidR="00C40A44" w:rsidRPr="002F2DE4" w:rsidRDefault="00C40A44" w:rsidP="00130E3D">
            <w:pPr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11D466AD" w14:textId="77777777" w:rsidR="00C40A44" w:rsidRPr="002F2DE4" w:rsidRDefault="00C40A44" w:rsidP="00130E3D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F2DE4">
              <w:rPr>
                <w:rFonts w:ascii="BrowalliaUPC" w:hAnsi="BrowalliaUPC" w:cs="BrowalliaUPC"/>
                <w:sz w:val="24"/>
                <w:szCs w:val="24"/>
                <w:lang w:val="en-GB"/>
              </w:rPr>
              <w:t>1,759,853</w:t>
            </w:r>
          </w:p>
        </w:tc>
        <w:tc>
          <w:tcPr>
            <w:tcW w:w="283" w:type="dxa"/>
            <w:vAlign w:val="bottom"/>
          </w:tcPr>
          <w:p w14:paraId="1C73A496" w14:textId="77777777" w:rsidR="00C40A44" w:rsidRPr="002F2DE4" w:rsidRDefault="00C40A44" w:rsidP="00C40A44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1B7DC8A4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F2DE4">
              <w:rPr>
                <w:rFonts w:ascii="BrowalliaUPC" w:hAnsi="BrowalliaUPC" w:cs="BrowalliaUPC"/>
                <w:sz w:val="24"/>
                <w:szCs w:val="24"/>
                <w:lang w:val="en-GB"/>
              </w:rPr>
              <w:t>(1,631,958)</w:t>
            </w:r>
          </w:p>
        </w:tc>
      </w:tr>
      <w:tr w:rsidR="00C40A44" w:rsidRPr="00CD4FB0" w14:paraId="31954F4B" w14:textId="77777777" w:rsidTr="00C40A44">
        <w:trPr>
          <w:cantSplit/>
          <w:trHeight w:hRule="exact" w:val="255"/>
        </w:trPr>
        <w:tc>
          <w:tcPr>
            <w:tcW w:w="4134" w:type="dxa"/>
          </w:tcPr>
          <w:p w14:paraId="2A48C0DD" w14:textId="77777777" w:rsidR="00C40A44" w:rsidRPr="002F2DE4" w:rsidRDefault="00C40A44" w:rsidP="00130E3D">
            <w:pPr>
              <w:ind w:left="234" w:hanging="234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850" w:type="dxa"/>
          </w:tcPr>
          <w:p w14:paraId="441BA77D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73F55201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  <w:vAlign w:val="bottom"/>
          </w:tcPr>
          <w:p w14:paraId="2557EA46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8C34749" w14:textId="77777777" w:rsidR="00C40A44" w:rsidRPr="002F2DE4" w:rsidRDefault="00C40A44" w:rsidP="00C40A44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top w:val="single" w:sz="12" w:space="0" w:color="auto"/>
            </w:tcBorders>
            <w:vAlign w:val="bottom"/>
          </w:tcPr>
          <w:p w14:paraId="36929CC7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40A44" w:rsidRPr="00CD4FB0" w14:paraId="6B293144" w14:textId="77777777" w:rsidTr="00C40A44">
        <w:trPr>
          <w:cantSplit/>
        </w:trPr>
        <w:tc>
          <w:tcPr>
            <w:tcW w:w="4134" w:type="dxa"/>
          </w:tcPr>
          <w:p w14:paraId="480FB149" w14:textId="77777777" w:rsidR="00C40A44" w:rsidRPr="002F2DE4" w:rsidRDefault="00C40A44" w:rsidP="00130E3D">
            <w:pPr>
              <w:ind w:left="234" w:hanging="234"/>
              <w:rPr>
                <w:rFonts w:ascii="BrowalliaUPC" w:hAnsi="BrowalliaUPC" w:cs="BrowalliaUPC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2F2DE4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850" w:type="dxa"/>
          </w:tcPr>
          <w:p w14:paraId="1D110A79" w14:textId="77777777" w:rsidR="00C40A44" w:rsidRPr="002F2DE4" w:rsidRDefault="00C40A44" w:rsidP="00130E3D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</w:tcPr>
          <w:p w14:paraId="31CB8C57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D3AAE9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1B50AD86" w14:textId="77777777" w:rsidR="00C40A44" w:rsidRPr="002F2DE4" w:rsidRDefault="00C40A44" w:rsidP="00C40A44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vAlign w:val="bottom"/>
          </w:tcPr>
          <w:p w14:paraId="011DB158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C40A44" w:rsidRPr="00CD4FB0" w14:paraId="6B73E5D0" w14:textId="77777777" w:rsidTr="00C40A44">
        <w:trPr>
          <w:cantSplit/>
        </w:trPr>
        <w:tc>
          <w:tcPr>
            <w:tcW w:w="4134" w:type="dxa"/>
          </w:tcPr>
          <w:p w14:paraId="2653F5AB" w14:textId="77777777" w:rsidR="00C40A44" w:rsidRPr="002F2DE4" w:rsidRDefault="00C40A44" w:rsidP="00130E3D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F2DE4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การเพิ่มขึ้น </w:t>
            </w:r>
            <w:r w:rsidRPr="002F2DE4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Pr="002F2DE4">
              <w:rPr>
                <w:rFonts w:ascii="BrowalliaUPC" w:hAnsi="BrowalliaUPC" w:cs="BrowalliaUPC"/>
                <w:sz w:val="24"/>
                <w:szCs w:val="24"/>
                <w:cs/>
              </w:rPr>
              <w:t>ลดลง) ของภาระผูกพันผลประโยชน์พนักงาน</w:t>
            </w:r>
          </w:p>
        </w:tc>
        <w:tc>
          <w:tcPr>
            <w:tcW w:w="850" w:type="dxa"/>
            <w:vAlign w:val="bottom"/>
          </w:tcPr>
          <w:p w14:paraId="7E0458CA" w14:textId="77777777" w:rsidR="00C40A44" w:rsidRPr="002F2DE4" w:rsidRDefault="00C40A44" w:rsidP="00130E3D">
            <w:pPr>
              <w:tabs>
                <w:tab w:val="left" w:pos="540"/>
              </w:tabs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  <w:r w:rsidRPr="002F2DE4">
              <w:rPr>
                <w:rFonts w:ascii="BrowalliaUPC" w:hAnsi="BrowalliaUPC" w:cs="BrowalliaUPC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283" w:type="dxa"/>
          </w:tcPr>
          <w:p w14:paraId="07CF3C04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12" w:space="0" w:color="auto"/>
            </w:tcBorders>
            <w:vAlign w:val="bottom"/>
          </w:tcPr>
          <w:p w14:paraId="343E1808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F2DE4">
              <w:rPr>
                <w:rFonts w:ascii="BrowalliaUPC" w:hAnsi="BrowalliaUPC" w:cs="BrowalliaUPC"/>
                <w:sz w:val="24"/>
                <w:szCs w:val="24"/>
              </w:rPr>
              <w:t>(405,308)</w:t>
            </w:r>
          </w:p>
        </w:tc>
        <w:tc>
          <w:tcPr>
            <w:tcW w:w="283" w:type="dxa"/>
            <w:vAlign w:val="bottom"/>
          </w:tcPr>
          <w:p w14:paraId="4D2CB5AF" w14:textId="77777777" w:rsidR="00C40A44" w:rsidRPr="002F2DE4" w:rsidRDefault="00C40A44" w:rsidP="00C40A44">
            <w:pPr>
              <w:numPr>
                <w:ilvl w:val="0"/>
                <w:numId w:val="3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018"/>
              </w:tabs>
              <w:spacing w:line="240" w:lineRule="auto"/>
              <w:ind w:left="-87" w:right="-15" w:firstLine="72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22" w:type="dxa"/>
            <w:tcBorders>
              <w:bottom w:val="single" w:sz="12" w:space="0" w:color="auto"/>
            </w:tcBorders>
            <w:vAlign w:val="bottom"/>
          </w:tcPr>
          <w:p w14:paraId="4742DF0E" w14:textId="77777777" w:rsidR="00C40A44" w:rsidRPr="002F2DE4" w:rsidRDefault="00C40A44" w:rsidP="00130E3D">
            <w:pPr>
              <w:tabs>
                <w:tab w:val="left" w:pos="540"/>
              </w:tabs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F2DE4">
              <w:rPr>
                <w:rFonts w:ascii="BrowalliaUPC" w:hAnsi="BrowalliaUPC" w:cs="BrowalliaUPC"/>
                <w:sz w:val="24"/>
                <w:szCs w:val="24"/>
                <w:lang w:val="en-GB"/>
              </w:rPr>
              <w:t>420,919</w:t>
            </w:r>
          </w:p>
        </w:tc>
      </w:tr>
    </w:tbl>
    <w:p w14:paraId="4CB4E586" w14:textId="77777777" w:rsidR="00F36A44" w:rsidRDefault="00F36A44" w:rsidP="00E01006">
      <w:pPr>
        <w:rPr>
          <w:rFonts w:ascii="BrowalliaUPC" w:hAnsi="BrowalliaUPC" w:cs="BrowalliaUPC"/>
          <w:sz w:val="28"/>
          <w:szCs w:val="28"/>
          <w:lang w:val="en-GB"/>
        </w:rPr>
      </w:pPr>
    </w:p>
    <w:p w14:paraId="0C440D51" w14:textId="7EDF044C" w:rsidR="00AF1790" w:rsidRPr="00CD4FB0" w:rsidRDefault="009A23A7" w:rsidP="00062731">
      <w:p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ind w:left="714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31185A">
        <w:rPr>
          <w:rFonts w:ascii="BrowalliaUPC" w:hAnsi="BrowalliaUPC" w:cs="BrowalliaUPC" w:hint="cs"/>
          <w:sz w:val="28"/>
          <w:szCs w:val="28"/>
          <w:cs/>
          <w:lang w:val="en-GB"/>
        </w:rPr>
        <w:t>6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ผลประโยชน์พนักงานที่คาดว่าจะจ่ายก่อนคิดลด มีดังนี้</w:t>
      </w:r>
    </w:p>
    <w:p w14:paraId="4ECEC085" w14:textId="77777777" w:rsidR="009A23A7" w:rsidRPr="000D371F" w:rsidRDefault="009A23A7" w:rsidP="00BD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tbl>
      <w:tblPr>
        <w:tblW w:w="860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746"/>
        <w:gridCol w:w="2331"/>
        <w:gridCol w:w="245"/>
        <w:gridCol w:w="2284"/>
      </w:tblGrid>
      <w:tr w:rsidR="00C67477" w:rsidRPr="00CD4FB0" w14:paraId="0077447F" w14:textId="77777777" w:rsidTr="00143D39">
        <w:tc>
          <w:tcPr>
            <w:tcW w:w="3746" w:type="dxa"/>
          </w:tcPr>
          <w:p w14:paraId="60A869EE" w14:textId="77777777" w:rsidR="00C67477" w:rsidRPr="00CD4FB0" w:rsidRDefault="00C67477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860" w:type="dxa"/>
            <w:gridSpan w:val="3"/>
          </w:tcPr>
          <w:p w14:paraId="35460F9F" w14:textId="2C739DF3" w:rsidR="00C67477" w:rsidRPr="00CD4FB0" w:rsidRDefault="00C67477" w:rsidP="00E001C7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บาท</w:t>
            </w:r>
          </w:p>
        </w:tc>
      </w:tr>
      <w:tr w:rsidR="00C67477" w:rsidRPr="00CD4FB0" w14:paraId="49074AFD" w14:textId="77777777" w:rsidTr="00110C41">
        <w:tc>
          <w:tcPr>
            <w:tcW w:w="3746" w:type="dxa"/>
          </w:tcPr>
          <w:p w14:paraId="342556B4" w14:textId="77777777" w:rsidR="00C67477" w:rsidRPr="00CD4FB0" w:rsidRDefault="00C67477" w:rsidP="001C024C">
            <w:pPr>
              <w:tabs>
                <w:tab w:val="clear" w:pos="907"/>
                <w:tab w:val="left" w:pos="900"/>
              </w:tabs>
              <w:ind w:right="-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</w:tcPr>
          <w:p w14:paraId="177C179A" w14:textId="4EFD7A3A" w:rsidR="00C67477" w:rsidRPr="00CD4FB0" w:rsidRDefault="00724A1A" w:rsidP="00E001C7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</w:pPr>
            <w:r w:rsidRPr="00724A1A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0EA22B1E" w14:textId="77777777" w:rsidR="00C67477" w:rsidRPr="00CD4FB0" w:rsidRDefault="00C67477" w:rsidP="00E001C7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CCBE7" w14:textId="44E06504" w:rsidR="00C67477" w:rsidRPr="00CD4FB0" w:rsidRDefault="00143D39" w:rsidP="00E001C7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</w:pPr>
            <w:r w:rsidRPr="00143D39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C67477" w:rsidRPr="00CD4FB0" w14:paraId="05059A62" w14:textId="77777777" w:rsidTr="00110C41">
        <w:trPr>
          <w:trHeight w:val="281"/>
        </w:trPr>
        <w:tc>
          <w:tcPr>
            <w:tcW w:w="3746" w:type="dxa"/>
          </w:tcPr>
          <w:p w14:paraId="5B94BA6C" w14:textId="77777777" w:rsidR="00C67477" w:rsidRPr="00CD4FB0" w:rsidRDefault="00C67477" w:rsidP="0006306A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</w:tcPr>
          <w:p w14:paraId="62F7B1FD" w14:textId="77777777" w:rsidR="00C67477" w:rsidRPr="00CD4FB0" w:rsidRDefault="00C67477" w:rsidP="000630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  <w:tc>
          <w:tcPr>
            <w:tcW w:w="245" w:type="dxa"/>
          </w:tcPr>
          <w:p w14:paraId="4E8499C2" w14:textId="38099722" w:rsidR="00C67477" w:rsidRPr="00CD4FB0" w:rsidRDefault="00C67477" w:rsidP="000630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  <w:tc>
          <w:tcPr>
            <w:tcW w:w="2284" w:type="dxa"/>
            <w:tcBorders>
              <w:top w:val="single" w:sz="2" w:space="0" w:color="auto"/>
            </w:tcBorders>
            <w:vAlign w:val="bottom"/>
          </w:tcPr>
          <w:p w14:paraId="3E49623D" w14:textId="5D923EEB" w:rsidR="00C67477" w:rsidRPr="00CD4FB0" w:rsidRDefault="00C67477" w:rsidP="0006306A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</w:tr>
      <w:tr w:rsidR="002F396E" w:rsidRPr="00CD4FB0" w14:paraId="138AEC7B" w14:textId="77777777" w:rsidTr="00143D39">
        <w:trPr>
          <w:trHeight w:val="281"/>
        </w:trPr>
        <w:tc>
          <w:tcPr>
            <w:tcW w:w="3746" w:type="dxa"/>
            <w:hideMark/>
          </w:tcPr>
          <w:p w14:paraId="7AC89127" w14:textId="77777777" w:rsidR="002F396E" w:rsidRPr="00CD4FB0" w:rsidRDefault="002F396E" w:rsidP="002F396E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ภายใน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331" w:type="dxa"/>
          </w:tcPr>
          <w:p w14:paraId="10C027C2" w14:textId="2A502195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2,441,727</w:t>
            </w:r>
          </w:p>
        </w:tc>
        <w:tc>
          <w:tcPr>
            <w:tcW w:w="245" w:type="dxa"/>
          </w:tcPr>
          <w:p w14:paraId="06871655" w14:textId="1B7FCBF5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4" w:type="dxa"/>
            <w:shd w:val="clear" w:color="auto" w:fill="auto"/>
          </w:tcPr>
          <w:p w14:paraId="65F7C5C7" w14:textId="56E4796E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2,441,727</w:t>
            </w:r>
          </w:p>
        </w:tc>
      </w:tr>
      <w:tr w:rsidR="002F396E" w:rsidRPr="00CD4FB0" w14:paraId="6623E4FB" w14:textId="77777777" w:rsidTr="00143D39">
        <w:trPr>
          <w:trHeight w:val="281"/>
        </w:trPr>
        <w:tc>
          <w:tcPr>
            <w:tcW w:w="3746" w:type="dxa"/>
            <w:hideMark/>
          </w:tcPr>
          <w:p w14:paraId="539EEDAB" w14:textId="3CC7B47C" w:rsidR="002F396E" w:rsidRPr="00CD4FB0" w:rsidRDefault="002F396E" w:rsidP="002F396E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 xml:space="preserve">ระหว่าง </w:t>
            </w:r>
            <w:r w:rsidRPr="00CD4FB0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2 - 3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2331" w:type="dxa"/>
          </w:tcPr>
          <w:p w14:paraId="7A534FA0" w14:textId="5F251DB5" w:rsidR="002F396E" w:rsidRPr="008B528A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2,890,285</w:t>
            </w:r>
          </w:p>
        </w:tc>
        <w:tc>
          <w:tcPr>
            <w:tcW w:w="245" w:type="dxa"/>
          </w:tcPr>
          <w:p w14:paraId="071FF284" w14:textId="72DBEE56" w:rsidR="002F396E" w:rsidRPr="008B528A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4" w:type="dxa"/>
            <w:shd w:val="clear" w:color="auto" w:fill="auto"/>
          </w:tcPr>
          <w:p w14:paraId="001BDF70" w14:textId="5A9752ED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2,890,285</w:t>
            </w:r>
          </w:p>
        </w:tc>
      </w:tr>
      <w:tr w:rsidR="002F396E" w:rsidRPr="00CD4FB0" w14:paraId="2748E87B" w14:textId="77777777" w:rsidTr="00110C41">
        <w:tc>
          <w:tcPr>
            <w:tcW w:w="3746" w:type="dxa"/>
            <w:hideMark/>
          </w:tcPr>
          <w:p w14:paraId="0A145165" w14:textId="50672A11" w:rsidR="002F396E" w:rsidRPr="00CD4FB0" w:rsidRDefault="002F396E" w:rsidP="002F396E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 w:eastAsia="en-US" w:bidi="ar-SA"/>
              </w:rPr>
              <w:t xml:space="preserve">4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ปีขึ้นไป</w:t>
            </w:r>
          </w:p>
        </w:tc>
        <w:tc>
          <w:tcPr>
            <w:tcW w:w="2331" w:type="dxa"/>
            <w:tcBorders>
              <w:bottom w:val="single" w:sz="4" w:space="0" w:color="auto"/>
            </w:tcBorders>
          </w:tcPr>
          <w:p w14:paraId="28956779" w14:textId="296EE6AD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156,785,42</w:t>
            </w:r>
            <w:r w:rsidR="0029302A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45" w:type="dxa"/>
          </w:tcPr>
          <w:p w14:paraId="7EC2FD32" w14:textId="389AE023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4" w:type="dxa"/>
            <w:shd w:val="clear" w:color="auto" w:fill="auto"/>
          </w:tcPr>
          <w:p w14:paraId="70020B4A" w14:textId="3A09268D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156,785,42</w:t>
            </w:r>
            <w:r w:rsidR="0029302A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</w:tr>
      <w:tr w:rsidR="002F396E" w:rsidRPr="00CD4FB0" w14:paraId="6017AA1B" w14:textId="77777777" w:rsidTr="00110C41">
        <w:tc>
          <w:tcPr>
            <w:tcW w:w="3746" w:type="dxa"/>
            <w:hideMark/>
          </w:tcPr>
          <w:p w14:paraId="330B72DA" w14:textId="77777777" w:rsidR="002F396E" w:rsidRPr="00CD4FB0" w:rsidRDefault="002F396E" w:rsidP="002F396E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2331" w:type="dxa"/>
            <w:tcBorders>
              <w:top w:val="single" w:sz="4" w:space="0" w:color="auto"/>
              <w:bottom w:val="single" w:sz="12" w:space="0" w:color="auto"/>
            </w:tcBorders>
          </w:tcPr>
          <w:p w14:paraId="275D0C80" w14:textId="4E2B5F33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162,117,4</w:t>
            </w:r>
            <w:r w:rsidR="0029302A">
              <w:rPr>
                <w:rFonts w:ascii="BrowalliaUPC" w:hAnsi="BrowalliaUPC" w:cs="BrowalliaUPC"/>
                <w:sz w:val="28"/>
                <w:szCs w:val="28"/>
              </w:rPr>
              <w:t>39</w:t>
            </w:r>
          </w:p>
        </w:tc>
        <w:tc>
          <w:tcPr>
            <w:tcW w:w="245" w:type="dxa"/>
          </w:tcPr>
          <w:p w14:paraId="55E70885" w14:textId="7C5A1824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AA2762" w14:textId="2CED6C35" w:rsidR="002F396E" w:rsidRPr="00CD4FB0" w:rsidRDefault="002F396E" w:rsidP="002F3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162,117,4</w:t>
            </w:r>
            <w:r w:rsidR="0029302A">
              <w:rPr>
                <w:rFonts w:ascii="BrowalliaUPC" w:hAnsi="BrowalliaUPC" w:cs="BrowalliaUPC"/>
                <w:sz w:val="28"/>
                <w:szCs w:val="28"/>
              </w:rPr>
              <w:t>39</w:t>
            </w:r>
          </w:p>
        </w:tc>
      </w:tr>
    </w:tbl>
    <w:p w14:paraId="38BCB307" w14:textId="09592EE1" w:rsidR="001114C9" w:rsidRPr="00CD4FB0" w:rsidRDefault="001114C9" w:rsidP="00152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eastAsia="en-US"/>
        </w:rPr>
      </w:pPr>
    </w:p>
    <w:p w14:paraId="64B4DCDB" w14:textId="00A1815A" w:rsidR="00290CDF" w:rsidRPr="00CD4FB0" w:rsidRDefault="00290CDF" w:rsidP="00720E93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ภาษีเงินได้และภาษีเงินได้รอการตัดบัญชี</w:t>
      </w:r>
    </w:p>
    <w:p w14:paraId="4EEC04B4" w14:textId="77777777" w:rsidR="00DF002A" w:rsidRPr="00E61594" w:rsidRDefault="00DF002A" w:rsidP="008F7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4" w:right="-22"/>
        <w:jc w:val="thaiDistribute"/>
        <w:rPr>
          <w:rFonts w:ascii="BrowalliaUPC" w:hAnsi="BrowalliaUPC" w:cs="BrowalliaUPC"/>
          <w:sz w:val="22"/>
          <w:szCs w:val="22"/>
          <w:lang w:val="en-GB"/>
        </w:rPr>
      </w:pPr>
    </w:p>
    <w:p w14:paraId="64B4DCDC" w14:textId="2FD413FF" w:rsidR="00290CDF" w:rsidRPr="00CD4FB0" w:rsidRDefault="00290CDF" w:rsidP="00250DF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</w:p>
    <w:p w14:paraId="64B4DCDD" w14:textId="77777777" w:rsidR="00290CDF" w:rsidRPr="00602597" w:rsidRDefault="00290CDF" w:rsidP="008F706A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p w14:paraId="64B4DCDE" w14:textId="4E0855AB" w:rsidR="00290CDF" w:rsidRPr="00CD4FB0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</w:t>
      </w:r>
      <w:r w:rsidR="00587B11" w:rsidRPr="00CD4FB0">
        <w:rPr>
          <w:rFonts w:ascii="BrowalliaUPC" w:hAnsi="BrowalliaUPC" w:cs="BrowalliaUPC"/>
          <w:sz w:val="28"/>
          <w:szCs w:val="28"/>
          <w:cs/>
          <w:lang w:val="en-GB"/>
        </w:rPr>
        <w:t>ที่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รับรู้</w:t>
      </w:r>
      <w:r w:rsidR="004B1839" w:rsidRPr="00CD4FB0">
        <w:rPr>
          <w:rFonts w:ascii="BrowalliaUPC" w:hAnsi="BrowalliaUPC" w:cs="BrowalliaUPC"/>
          <w:sz w:val="28"/>
          <w:szCs w:val="28"/>
          <w:cs/>
          <w:lang w:val="en-GB"/>
        </w:rPr>
        <w:t>ในกำไร</w:t>
      </w:r>
      <w:r w:rsidR="00B727FF" w:rsidRPr="00CD4FB0">
        <w:rPr>
          <w:rFonts w:ascii="BrowalliaUPC" w:hAnsi="BrowalliaUPC" w:cs="BrowalliaUPC"/>
          <w:sz w:val="28"/>
          <w:szCs w:val="28"/>
          <w:cs/>
          <w:lang w:val="en-GB"/>
        </w:rPr>
        <w:t>หรือ</w:t>
      </w:r>
      <w:r w:rsidR="004B1839" w:rsidRPr="00CD4FB0">
        <w:rPr>
          <w:rFonts w:ascii="BrowalliaUPC" w:hAnsi="BrowalliaUPC" w:cs="BrowalliaUPC"/>
          <w:sz w:val="28"/>
          <w:szCs w:val="28"/>
          <w:cs/>
          <w:lang w:val="en-GB"/>
        </w:rPr>
        <w:t>ขาดทุน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 ประกอบด้วย</w:t>
      </w:r>
    </w:p>
    <w:p w14:paraId="64B4DCDF" w14:textId="77777777" w:rsidR="00290CDF" w:rsidRPr="00602597" w:rsidRDefault="00290CDF" w:rsidP="00124879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W w:w="8426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683"/>
        <w:gridCol w:w="207"/>
        <w:gridCol w:w="1568"/>
        <w:gridCol w:w="182"/>
        <w:gridCol w:w="1528"/>
      </w:tblGrid>
      <w:tr w:rsidR="00110C41" w:rsidRPr="00CD4FB0" w14:paraId="64B4DCE9" w14:textId="77777777" w:rsidTr="001B73B2">
        <w:trPr>
          <w:cantSplit/>
        </w:trPr>
        <w:tc>
          <w:tcPr>
            <w:tcW w:w="3258" w:type="dxa"/>
          </w:tcPr>
          <w:p w14:paraId="64B4DCE5" w14:textId="77777777" w:rsidR="00110C41" w:rsidRPr="00CD4FB0" w:rsidRDefault="00110C41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5168" w:type="dxa"/>
            <w:gridSpan w:val="5"/>
            <w:tcBorders>
              <w:bottom w:val="single" w:sz="4" w:space="0" w:color="auto"/>
            </w:tcBorders>
          </w:tcPr>
          <w:p w14:paraId="64B4DCE8" w14:textId="43FBD001" w:rsidR="00110C41" w:rsidRPr="00CD4FB0" w:rsidRDefault="00110C41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บาท</w:t>
            </w:r>
          </w:p>
        </w:tc>
      </w:tr>
      <w:tr w:rsidR="00110C41" w:rsidRPr="00CD4FB0" w14:paraId="5150CCB3" w14:textId="77777777" w:rsidTr="001B73B2">
        <w:trPr>
          <w:cantSplit/>
        </w:trPr>
        <w:tc>
          <w:tcPr>
            <w:tcW w:w="3258" w:type="dxa"/>
          </w:tcPr>
          <w:p w14:paraId="5A7D4409" w14:textId="77777777" w:rsidR="00110C41" w:rsidRPr="00CD4FB0" w:rsidRDefault="00110C41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49827599" w14:textId="2672A02C" w:rsidR="00110C41" w:rsidRPr="00CD4FB0" w:rsidRDefault="00110C41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</w:pPr>
            <w:r w:rsidRPr="00110C41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07" w:type="dxa"/>
            <w:tcBorders>
              <w:top w:val="single" w:sz="4" w:space="0" w:color="auto"/>
            </w:tcBorders>
          </w:tcPr>
          <w:p w14:paraId="3CD61113" w14:textId="77777777" w:rsidR="00110C41" w:rsidRPr="00CD4FB0" w:rsidRDefault="00110C41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A7FAE5" w14:textId="2E007986" w:rsidR="00110C41" w:rsidRPr="00CD4FB0" w:rsidRDefault="007F11A9" w:rsidP="00124879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</w:pPr>
            <w:r w:rsidRPr="007F11A9">
              <w:rPr>
                <w:rFonts w:ascii="BrowalliaUPC" w:hAnsi="BrowalliaUPC" w:cs="BrowalliaUPC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110C41" w:rsidRPr="00CD4FB0" w14:paraId="64B4DCF2" w14:textId="77777777" w:rsidTr="001B73B2">
        <w:trPr>
          <w:cantSplit/>
        </w:trPr>
        <w:tc>
          <w:tcPr>
            <w:tcW w:w="3258" w:type="dxa"/>
          </w:tcPr>
          <w:p w14:paraId="64B4DCEA" w14:textId="77777777" w:rsidR="00110C41" w:rsidRPr="00CD4FB0" w:rsidRDefault="00110C41" w:rsidP="00F13AF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5A77D5E0" w14:textId="239D4418" w:rsidR="00110C41" w:rsidRPr="00CD4FB0" w:rsidRDefault="007F11A9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07" w:type="dxa"/>
          </w:tcPr>
          <w:p w14:paraId="44A8F204" w14:textId="77777777" w:rsidR="00110C41" w:rsidRPr="00CD4FB0" w:rsidRDefault="00110C41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4B4DCEF" w14:textId="2AFBB88F" w:rsidR="00110C41" w:rsidRPr="00CD4FB0" w:rsidRDefault="00110C41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F11A9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82" w:type="dxa"/>
          </w:tcPr>
          <w:p w14:paraId="64B4DCF0" w14:textId="77777777" w:rsidR="00110C41" w:rsidRPr="00CD4FB0" w:rsidRDefault="00110C41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64B4DCF1" w14:textId="69A4B113" w:rsidR="00110C41" w:rsidRPr="00CD4FB0" w:rsidRDefault="00110C41" w:rsidP="00F13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F11A9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110C41" w:rsidRPr="00CD4FB0" w14:paraId="64B4DCFB" w14:textId="77777777" w:rsidTr="001B73B2">
        <w:trPr>
          <w:cantSplit/>
          <w:trHeight w:hRule="exact" w:val="331"/>
        </w:trPr>
        <w:tc>
          <w:tcPr>
            <w:tcW w:w="3258" w:type="dxa"/>
          </w:tcPr>
          <w:p w14:paraId="64B4DCF3" w14:textId="77777777" w:rsidR="00110C41" w:rsidRPr="00CD4FB0" w:rsidRDefault="00110C41" w:rsidP="00124879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12906557" w14:textId="77777777" w:rsidR="00110C41" w:rsidRPr="00CD4FB0" w:rsidRDefault="00110C41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07" w:type="dxa"/>
          </w:tcPr>
          <w:p w14:paraId="25AED512" w14:textId="77777777" w:rsidR="00110C41" w:rsidRPr="00CD4FB0" w:rsidRDefault="00110C41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64B4DCF8" w14:textId="282EC7AC" w:rsidR="00110C41" w:rsidRPr="00CD4FB0" w:rsidRDefault="00110C41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82" w:type="dxa"/>
          </w:tcPr>
          <w:p w14:paraId="64B4DCF9" w14:textId="77777777" w:rsidR="00110C41" w:rsidRPr="00CD4FB0" w:rsidRDefault="00110C41" w:rsidP="00124879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64B4DCFA" w14:textId="77777777" w:rsidR="00110C41" w:rsidRPr="00CD4FB0" w:rsidRDefault="00110C41" w:rsidP="00124879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C2A02" w:rsidRPr="00CD4FB0" w14:paraId="64B4DD04" w14:textId="77777777">
        <w:trPr>
          <w:cantSplit/>
        </w:trPr>
        <w:tc>
          <w:tcPr>
            <w:tcW w:w="3258" w:type="dxa"/>
          </w:tcPr>
          <w:p w14:paraId="64B4DCFC" w14:textId="77777777" w:rsidR="00BC2A02" w:rsidRPr="00CD4FB0" w:rsidRDefault="00BC2A02" w:rsidP="00BC2A02">
            <w:pPr>
              <w:tabs>
                <w:tab w:val="clear" w:pos="227"/>
                <w:tab w:val="left" w:pos="90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83" w:type="dxa"/>
            <w:vAlign w:val="bottom"/>
          </w:tcPr>
          <w:p w14:paraId="1ED27027" w14:textId="2E8FC771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18,405,92</w:t>
            </w:r>
            <w:r w:rsidR="004313F5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07" w:type="dxa"/>
          </w:tcPr>
          <w:p w14:paraId="7016F5DD" w14:textId="77777777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64B4DD01" w14:textId="50F55B4F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18,405,92</w:t>
            </w:r>
            <w:r w:rsidR="004313F5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82" w:type="dxa"/>
            <w:vAlign w:val="bottom"/>
          </w:tcPr>
          <w:p w14:paraId="64B4DD02" w14:textId="77777777" w:rsidR="00BC2A02" w:rsidRPr="00CD4FB0" w:rsidRDefault="00BC2A02" w:rsidP="00BC2A0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64B4DD03" w14:textId="4C8A1DC7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71,237,578</w:t>
            </w:r>
          </w:p>
        </w:tc>
      </w:tr>
      <w:tr w:rsidR="00BC2A02" w:rsidRPr="00CD4FB0" w14:paraId="64B4DD0D" w14:textId="77777777">
        <w:trPr>
          <w:cantSplit/>
          <w:trHeight w:val="74"/>
        </w:trPr>
        <w:tc>
          <w:tcPr>
            <w:tcW w:w="3258" w:type="dxa"/>
          </w:tcPr>
          <w:p w14:paraId="64B4DD05" w14:textId="77777777" w:rsidR="00BC2A02" w:rsidRPr="00CD4FB0" w:rsidRDefault="00BC2A02" w:rsidP="00BC2A02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54470A99" w14:textId="09DBB8EA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(4,057,85</w:t>
            </w:r>
            <w:r w:rsidR="004313F5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07" w:type="dxa"/>
          </w:tcPr>
          <w:p w14:paraId="3EF59B8F" w14:textId="77777777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64B4DD0A" w14:textId="3A2EDEB9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(4,057,85</w:t>
            </w:r>
            <w:r w:rsidR="004313F5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82" w:type="dxa"/>
            <w:vAlign w:val="bottom"/>
          </w:tcPr>
          <w:p w14:paraId="64B4DD0B" w14:textId="77777777" w:rsidR="00BC2A02" w:rsidRPr="00CD4FB0" w:rsidRDefault="00BC2A02" w:rsidP="00BC2A0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64B4DD0C" w14:textId="69A536C7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(1,587,709)</w:t>
            </w:r>
          </w:p>
        </w:tc>
      </w:tr>
      <w:tr w:rsidR="00BC2A02" w:rsidRPr="00CD4FB0" w14:paraId="64B4DD16" w14:textId="77777777">
        <w:trPr>
          <w:cantSplit/>
        </w:trPr>
        <w:tc>
          <w:tcPr>
            <w:tcW w:w="3258" w:type="dxa"/>
          </w:tcPr>
          <w:p w14:paraId="64B4DD0E" w14:textId="77777777" w:rsidR="00BC2A02" w:rsidRPr="00CD4FB0" w:rsidRDefault="00BC2A02" w:rsidP="00BC2A02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C18B18" w14:textId="4DB9B2B4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14,348,074</w:t>
            </w:r>
          </w:p>
        </w:tc>
        <w:tc>
          <w:tcPr>
            <w:tcW w:w="207" w:type="dxa"/>
          </w:tcPr>
          <w:p w14:paraId="0CB1A423" w14:textId="77777777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3" w14:textId="34AD5AFE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14,348,074</w:t>
            </w:r>
          </w:p>
        </w:tc>
        <w:tc>
          <w:tcPr>
            <w:tcW w:w="182" w:type="dxa"/>
            <w:vAlign w:val="bottom"/>
          </w:tcPr>
          <w:p w14:paraId="64B4DD14" w14:textId="77777777" w:rsidR="00BC2A02" w:rsidRPr="00CD4FB0" w:rsidRDefault="00BC2A02" w:rsidP="00BC2A0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B4DD15" w14:textId="0233682F" w:rsidR="00BC2A02" w:rsidRPr="00CD4FB0" w:rsidRDefault="00BC2A02" w:rsidP="00BC2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69,649,869</w:t>
            </w:r>
          </w:p>
        </w:tc>
      </w:tr>
    </w:tbl>
    <w:p w14:paraId="2C8EA4FA" w14:textId="77777777" w:rsidR="00C579E4" w:rsidRPr="00CD4FB0" w:rsidRDefault="00C579E4" w:rsidP="00587B11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i/>
          <w:iCs/>
          <w:sz w:val="28"/>
          <w:szCs w:val="28"/>
          <w:lang w:val="en-GB"/>
        </w:rPr>
      </w:pPr>
    </w:p>
    <w:p w14:paraId="523B5421" w14:textId="77777777" w:rsidR="00447C23" w:rsidRDefault="0044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  <w:lang w:val="en-GB"/>
        </w:rPr>
      </w:pPr>
      <w:r>
        <w:rPr>
          <w:rFonts w:ascii="BrowalliaUPC" w:hAnsi="BrowalliaUPC" w:cs="BrowalliaUPC"/>
          <w:sz w:val="28"/>
          <w:szCs w:val="28"/>
          <w:cs/>
          <w:lang w:val="en-GB"/>
        </w:rPr>
        <w:br w:type="page"/>
      </w:r>
    </w:p>
    <w:p w14:paraId="196F87F9" w14:textId="1C10F95E" w:rsidR="00603CA9" w:rsidRPr="00CD4FB0" w:rsidRDefault="00603CA9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ภาษีเงินได้ที่รับรู้ในกำไรขาดทุนเบ็</w:t>
      </w:r>
      <w:r w:rsidR="00C66CEB" w:rsidRPr="00CD4FB0">
        <w:rPr>
          <w:rFonts w:ascii="BrowalliaUPC" w:hAnsi="BrowalliaUPC" w:cs="BrowalliaUPC"/>
          <w:sz w:val="28"/>
          <w:szCs w:val="28"/>
          <w:cs/>
          <w:lang w:val="en-GB"/>
        </w:rPr>
        <w:t>ด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เสร็จอื่นสำหรับปีสิ้นสุดวันที่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256</w:t>
      </w:r>
      <w:r w:rsidR="0041791C">
        <w:rPr>
          <w:rFonts w:ascii="BrowalliaUPC" w:hAnsi="BrowalliaUPC" w:cs="BrowalliaUPC"/>
          <w:sz w:val="28"/>
          <w:szCs w:val="28"/>
          <w:lang w:val="en-GB"/>
        </w:rPr>
        <w:t>6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>25</w:t>
      </w:r>
      <w:r w:rsidRPr="00CD4FB0">
        <w:rPr>
          <w:rFonts w:ascii="BrowalliaUPC" w:hAnsi="BrowalliaUPC" w:cs="BrowalliaUPC"/>
          <w:sz w:val="28"/>
          <w:szCs w:val="28"/>
        </w:rPr>
        <w:t>6</w:t>
      </w:r>
      <w:r w:rsidR="0041791C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2793DF38" w14:textId="6EE732CB" w:rsidR="00F461D5" w:rsidRPr="000B6E49" w:rsidRDefault="00F461D5" w:rsidP="00603CA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6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6"/>
        <w:gridCol w:w="1297"/>
        <w:gridCol w:w="252"/>
        <w:gridCol w:w="1390"/>
        <w:gridCol w:w="254"/>
        <w:gridCol w:w="1351"/>
      </w:tblGrid>
      <w:tr w:rsidR="0063485B" w:rsidRPr="0041791C" w14:paraId="3D6467CC" w14:textId="77777777" w:rsidTr="001A39A0">
        <w:trPr>
          <w:cantSplit/>
        </w:trPr>
        <w:tc>
          <w:tcPr>
            <w:tcW w:w="3916" w:type="dxa"/>
          </w:tcPr>
          <w:p w14:paraId="42C749EF" w14:textId="77777777" w:rsidR="0063485B" w:rsidRPr="001A39A0" w:rsidRDefault="0063485B" w:rsidP="0063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8"/>
                <w:szCs w:val="28"/>
                <w:cs/>
                <w:lang w:val="th-TH"/>
              </w:rPr>
            </w:pPr>
          </w:p>
        </w:tc>
        <w:tc>
          <w:tcPr>
            <w:tcW w:w="4544" w:type="dxa"/>
            <w:gridSpan w:val="5"/>
            <w:tcBorders>
              <w:bottom w:val="single" w:sz="4" w:space="0" w:color="auto"/>
            </w:tcBorders>
          </w:tcPr>
          <w:p w14:paraId="726C3CC6" w14:textId="67BADAF2" w:rsidR="0063485B" w:rsidRPr="001A39A0" w:rsidRDefault="0063485B" w:rsidP="00625A4A">
            <w:pPr>
              <w:jc w:val="center"/>
              <w:rPr>
                <w:sz w:val="28"/>
                <w:szCs w:val="28"/>
              </w:rPr>
            </w:pPr>
            <w:r w:rsidRPr="001A39A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1791C" w:rsidRPr="0041791C" w14:paraId="424E41F4" w14:textId="77777777" w:rsidTr="001A39A0">
        <w:trPr>
          <w:cantSplit/>
        </w:trPr>
        <w:tc>
          <w:tcPr>
            <w:tcW w:w="3916" w:type="dxa"/>
          </w:tcPr>
          <w:p w14:paraId="4FEEDE4A" w14:textId="77777777" w:rsidR="0041791C" w:rsidRPr="001A39A0" w:rsidRDefault="0041791C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8"/>
                <w:szCs w:val="28"/>
                <w:cs/>
                <w:lang w:val="th-TH"/>
              </w:rPr>
            </w:pPr>
          </w:p>
        </w:tc>
        <w:tc>
          <w:tcPr>
            <w:tcW w:w="4544" w:type="dxa"/>
            <w:gridSpan w:val="5"/>
            <w:tcBorders>
              <w:bottom w:val="single" w:sz="4" w:space="0" w:color="auto"/>
            </w:tcBorders>
          </w:tcPr>
          <w:p w14:paraId="19D2AD47" w14:textId="2CFEA635" w:rsidR="0041791C" w:rsidRPr="001A39A0" w:rsidRDefault="00E61594" w:rsidP="00625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61594" w:rsidRPr="0041791C" w14:paraId="3D5CFECE" w14:textId="77777777" w:rsidTr="001A39A0">
        <w:trPr>
          <w:cantSplit/>
        </w:trPr>
        <w:tc>
          <w:tcPr>
            <w:tcW w:w="3916" w:type="dxa"/>
          </w:tcPr>
          <w:p w14:paraId="4F44FA37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54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400240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lang w:bidi="ar-SA"/>
              </w:rPr>
              <w:t>2566</w:t>
            </w:r>
          </w:p>
        </w:tc>
      </w:tr>
      <w:tr w:rsidR="00E61594" w:rsidRPr="0041791C" w14:paraId="49BE6B55" w14:textId="77777777" w:rsidTr="001A39A0">
        <w:trPr>
          <w:cantSplit/>
        </w:trPr>
        <w:tc>
          <w:tcPr>
            <w:tcW w:w="3916" w:type="dxa"/>
          </w:tcPr>
          <w:p w14:paraId="33A7F396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897A9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ก่อน</w:t>
            </w:r>
          </w:p>
          <w:p w14:paraId="0F1F03E4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252" w:type="dxa"/>
            <w:vAlign w:val="bottom"/>
          </w:tcPr>
          <w:p w14:paraId="33E4FEF8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65252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254" w:type="dxa"/>
            <w:vAlign w:val="bottom"/>
          </w:tcPr>
          <w:p w14:paraId="3A611903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09606E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สุทธิจาก</w:t>
            </w:r>
          </w:p>
          <w:p w14:paraId="14C53BB9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tr w:rsidR="00E61594" w:rsidRPr="0041791C" w14:paraId="3B16F538" w14:textId="77777777" w:rsidTr="001A39A0">
        <w:trPr>
          <w:cantSplit/>
          <w:trHeight w:hRule="exact" w:val="352"/>
        </w:trPr>
        <w:tc>
          <w:tcPr>
            <w:tcW w:w="3916" w:type="dxa"/>
          </w:tcPr>
          <w:p w14:paraId="29286A7B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E89B8EB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52" w:type="dxa"/>
            <w:vAlign w:val="bottom"/>
          </w:tcPr>
          <w:p w14:paraId="5487C6BE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7E049C7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54" w:type="dxa"/>
            <w:vAlign w:val="bottom"/>
          </w:tcPr>
          <w:p w14:paraId="727B4091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 w:bidi="ar-SA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D68DC74" w14:textId="77777777" w:rsidR="00E61594" w:rsidRPr="001A39A0" w:rsidRDefault="00E61594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12158" w:rsidRPr="0041791C" w14:paraId="197A91BB" w14:textId="77777777" w:rsidTr="001A39A0">
        <w:trPr>
          <w:cantSplit/>
        </w:trPr>
        <w:tc>
          <w:tcPr>
            <w:tcW w:w="3916" w:type="dxa"/>
          </w:tcPr>
          <w:p w14:paraId="7ACA3F08" w14:textId="7E72C315" w:rsidR="00212158" w:rsidRPr="001A39A0" w:rsidRDefault="00212158" w:rsidP="0021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8" w:hanging="264"/>
              <w:rPr>
                <w:rFonts w:ascii="BrowalliaUPC" w:hAnsi="BrowalliaUPC" w:cs="BrowalliaUPC"/>
                <w:sz w:val="28"/>
                <w:szCs w:val="28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</w:t>
            </w:r>
            <w:r w:rsidRPr="001A39A0">
              <w:rPr>
                <w:rFonts w:ascii="BrowalliaUPC" w:hAnsi="BrowalliaUPC" w:cs="BrowalliaUPC" w:hint="cs"/>
                <w:sz w:val="28"/>
                <w:szCs w:val="28"/>
                <w:cs/>
                <w:lang w:val="th-TH"/>
              </w:rPr>
              <w:t>ขาดทุน</w:t>
            </w:r>
            <w:r w:rsidRPr="001A39A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ตามหลักคณิตศาสตร์ประกันภัย </w:t>
            </w:r>
          </w:p>
        </w:tc>
        <w:tc>
          <w:tcPr>
            <w:tcW w:w="1297" w:type="dxa"/>
            <w:tcBorders>
              <w:bottom w:val="single" w:sz="12" w:space="0" w:color="auto"/>
            </w:tcBorders>
            <w:vAlign w:val="bottom"/>
          </w:tcPr>
          <w:p w14:paraId="3BE10001" w14:textId="3615CED0" w:rsidR="00212158" w:rsidRPr="001A39A0" w:rsidRDefault="00212158" w:rsidP="0021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</w:rPr>
              <w:t>(1,421,347)</w:t>
            </w:r>
          </w:p>
        </w:tc>
        <w:tc>
          <w:tcPr>
            <w:tcW w:w="252" w:type="dxa"/>
            <w:vAlign w:val="bottom"/>
          </w:tcPr>
          <w:p w14:paraId="41CA07FF" w14:textId="77777777" w:rsidR="00212158" w:rsidRPr="001A39A0" w:rsidRDefault="00212158" w:rsidP="0021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90" w:type="dxa"/>
            <w:tcBorders>
              <w:bottom w:val="single" w:sz="12" w:space="0" w:color="auto"/>
            </w:tcBorders>
            <w:vAlign w:val="bottom"/>
          </w:tcPr>
          <w:p w14:paraId="7EA18F1C" w14:textId="1EE40620" w:rsidR="00212158" w:rsidRPr="001A39A0" w:rsidRDefault="00212158" w:rsidP="0021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2B700B" w:rsidRPr="001A39A0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254" w:type="dxa"/>
            <w:vAlign w:val="bottom"/>
          </w:tcPr>
          <w:p w14:paraId="16FC1E55" w14:textId="77777777" w:rsidR="00212158" w:rsidRPr="001A39A0" w:rsidRDefault="00212158" w:rsidP="0021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12" w:space="0" w:color="auto"/>
            </w:tcBorders>
            <w:vAlign w:val="bottom"/>
          </w:tcPr>
          <w:p w14:paraId="612471C7" w14:textId="20E70024" w:rsidR="00212158" w:rsidRPr="001A39A0" w:rsidRDefault="006142C9" w:rsidP="0021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A39A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212158" w:rsidRPr="001A39A0">
              <w:rPr>
                <w:rFonts w:ascii="BrowalliaUPC" w:hAnsi="BrowalliaUPC" w:cs="BrowalliaUPC"/>
                <w:sz w:val="28"/>
                <w:szCs w:val="28"/>
              </w:rPr>
              <w:t>1,137,07</w:t>
            </w:r>
            <w:r w:rsidR="002B700B" w:rsidRPr="001A39A0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1A39A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</w:tbl>
    <w:p w14:paraId="6EBB3431" w14:textId="48872183" w:rsidR="005A013B" w:rsidRPr="000B6E49" w:rsidRDefault="005A013B" w:rsidP="000B6E4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448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4"/>
        <w:gridCol w:w="926"/>
        <w:gridCol w:w="180"/>
        <w:gridCol w:w="992"/>
        <w:gridCol w:w="181"/>
        <w:gridCol w:w="949"/>
        <w:gridCol w:w="6"/>
        <w:gridCol w:w="190"/>
        <w:gridCol w:w="6"/>
        <w:gridCol w:w="921"/>
        <w:gridCol w:w="180"/>
        <w:gridCol w:w="931"/>
        <w:gridCol w:w="180"/>
        <w:gridCol w:w="1012"/>
      </w:tblGrid>
      <w:tr w:rsidR="00F461D5" w:rsidRPr="0041791C" w14:paraId="3A297C3F" w14:textId="77777777" w:rsidTr="001E6A90">
        <w:trPr>
          <w:cantSplit/>
        </w:trPr>
        <w:tc>
          <w:tcPr>
            <w:tcW w:w="1794" w:type="dxa"/>
          </w:tcPr>
          <w:p w14:paraId="543003A0" w14:textId="103C2745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654" w:type="dxa"/>
            <w:gridSpan w:val="13"/>
            <w:tcBorders>
              <w:bottom w:val="single" w:sz="4" w:space="0" w:color="auto"/>
            </w:tcBorders>
          </w:tcPr>
          <w:p w14:paraId="5107FAB3" w14:textId="339E17A8" w:rsidR="00F461D5" w:rsidRPr="00601DD6" w:rsidRDefault="00A5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1791C" w:rsidRPr="0041791C" w14:paraId="5C8474F9" w14:textId="77777777" w:rsidTr="001E6A90">
        <w:trPr>
          <w:cantSplit/>
        </w:trPr>
        <w:tc>
          <w:tcPr>
            <w:tcW w:w="1794" w:type="dxa"/>
          </w:tcPr>
          <w:p w14:paraId="56A50034" w14:textId="77777777" w:rsidR="0041791C" w:rsidRPr="00601DD6" w:rsidRDefault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color w:val="0000FF"/>
                <w:sz w:val="24"/>
                <w:szCs w:val="24"/>
                <w:cs/>
                <w:lang w:val="th-TH"/>
              </w:rPr>
            </w:pPr>
          </w:p>
        </w:tc>
        <w:tc>
          <w:tcPr>
            <w:tcW w:w="6654" w:type="dxa"/>
            <w:gridSpan w:val="13"/>
            <w:tcBorders>
              <w:bottom w:val="single" w:sz="4" w:space="0" w:color="auto"/>
            </w:tcBorders>
          </w:tcPr>
          <w:p w14:paraId="1305B1D8" w14:textId="201C6CCF" w:rsidR="0041791C" w:rsidRPr="00601DD6" w:rsidRDefault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F461D5" w:rsidRPr="0041791C" w14:paraId="61DA4ACD" w14:textId="77777777" w:rsidTr="001E6A90">
        <w:trPr>
          <w:cantSplit/>
        </w:trPr>
        <w:tc>
          <w:tcPr>
            <w:tcW w:w="1794" w:type="dxa"/>
          </w:tcPr>
          <w:p w14:paraId="649040D8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3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D149502" w14:textId="5F634585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lang w:bidi="ar-SA"/>
              </w:rPr>
              <w:t>256</w:t>
            </w:r>
            <w:r w:rsidR="0041791C" w:rsidRPr="00601DD6">
              <w:rPr>
                <w:rFonts w:ascii="BrowalliaUPC" w:hAnsi="BrowalliaUPC" w:cs="BrowalliaUPC"/>
                <w:sz w:val="24"/>
                <w:szCs w:val="24"/>
                <w:lang w:bidi="ar-SA"/>
              </w:rPr>
              <w:t>6</w:t>
            </w:r>
          </w:p>
        </w:tc>
        <w:tc>
          <w:tcPr>
            <w:tcW w:w="196" w:type="dxa"/>
            <w:gridSpan w:val="2"/>
            <w:tcBorders>
              <w:top w:val="single" w:sz="4" w:space="0" w:color="auto"/>
            </w:tcBorders>
          </w:tcPr>
          <w:p w14:paraId="69A52ED6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32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102C208" w14:textId="006D841A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lang w:bidi="ar-SA"/>
              </w:rPr>
              <w:t>256</w:t>
            </w:r>
            <w:r w:rsidR="0041791C" w:rsidRPr="00601DD6">
              <w:rPr>
                <w:rFonts w:ascii="BrowalliaUPC" w:hAnsi="BrowalliaUPC" w:cs="BrowalliaUPC"/>
                <w:sz w:val="24"/>
                <w:szCs w:val="24"/>
                <w:lang w:bidi="ar-SA"/>
              </w:rPr>
              <w:t>5</w:t>
            </w:r>
          </w:p>
        </w:tc>
      </w:tr>
      <w:tr w:rsidR="00F461D5" w:rsidRPr="0041791C" w14:paraId="6F46ADAE" w14:textId="77777777" w:rsidTr="001E6A90">
        <w:trPr>
          <w:cantSplit/>
        </w:trPr>
        <w:tc>
          <w:tcPr>
            <w:tcW w:w="1794" w:type="dxa"/>
          </w:tcPr>
          <w:p w14:paraId="0E748686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7EC6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2F613F55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C76BB5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BD1B3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52289CCA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646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40AA63EA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96" w:type="dxa"/>
            <w:gridSpan w:val="2"/>
            <w:vAlign w:val="bottom"/>
          </w:tcPr>
          <w:p w14:paraId="63C7E4D8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30E56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ก่อน</w:t>
            </w:r>
          </w:p>
          <w:p w14:paraId="3869A0E1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74DB4F3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3A69F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1BBDB27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36C9D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สุทธิจาก</w:t>
            </w:r>
          </w:p>
          <w:p w14:paraId="1FFAB035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  <w:tr w:rsidR="00F461D5" w:rsidRPr="0041791C" w14:paraId="718C87F7" w14:textId="77777777" w:rsidTr="00650E4F">
        <w:trPr>
          <w:cantSplit/>
          <w:trHeight w:hRule="exact" w:val="352"/>
        </w:trPr>
        <w:tc>
          <w:tcPr>
            <w:tcW w:w="1794" w:type="dxa"/>
          </w:tcPr>
          <w:p w14:paraId="0581D08B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02A205D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B286EA5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298821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7958522C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  <w:vAlign w:val="bottom"/>
          </w:tcPr>
          <w:p w14:paraId="4C55494F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7EEA481E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7CDDA0BA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D6C0D42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15458967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B4E187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13CB8DB" w14:textId="77777777" w:rsidR="00F461D5" w:rsidRPr="00601DD6" w:rsidRDefault="00F46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</w:tr>
      <w:tr w:rsidR="0041791C" w:rsidRPr="0041791C" w14:paraId="3223BEF5" w14:textId="77777777" w:rsidTr="001E6A90">
        <w:trPr>
          <w:cantSplit/>
        </w:trPr>
        <w:tc>
          <w:tcPr>
            <w:tcW w:w="1794" w:type="dxa"/>
          </w:tcPr>
          <w:p w14:paraId="374909D7" w14:textId="7882E11D" w:rsidR="0041791C" w:rsidRPr="00601DD6" w:rsidRDefault="0041791C" w:rsidP="007A1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 w:right="-78" w:hanging="197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 </w:t>
            </w:r>
            <w:r w:rsidRPr="00601DD6">
              <w:rPr>
                <w:rFonts w:ascii="BrowalliaUPC" w:hAnsi="BrowalliaUPC" w:cs="BrowalliaUPC" w:hint="cs"/>
                <w:sz w:val="24"/>
                <w:szCs w:val="24"/>
                <w:cs/>
                <w:lang w:val="th-TH"/>
              </w:rPr>
              <w:t>ขาดทุน</w:t>
            </w:r>
            <w:r w:rsidRPr="00601DD6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 xml:space="preserve">ตามหลัก คณิตศาสตร์ประกันภัย </w:t>
            </w:r>
          </w:p>
        </w:tc>
        <w:tc>
          <w:tcPr>
            <w:tcW w:w="926" w:type="dxa"/>
            <w:tcBorders>
              <w:bottom w:val="single" w:sz="12" w:space="0" w:color="auto"/>
            </w:tcBorders>
            <w:vAlign w:val="bottom"/>
          </w:tcPr>
          <w:p w14:paraId="080B415E" w14:textId="29BE74AB" w:rsidR="0041791C" w:rsidRPr="00601DD6" w:rsidRDefault="00BC2A02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</w:rPr>
              <w:t>(1,421,347)</w:t>
            </w:r>
          </w:p>
        </w:tc>
        <w:tc>
          <w:tcPr>
            <w:tcW w:w="180" w:type="dxa"/>
            <w:vAlign w:val="bottom"/>
          </w:tcPr>
          <w:p w14:paraId="32D778D5" w14:textId="77777777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bottom"/>
          </w:tcPr>
          <w:p w14:paraId="0F435A60" w14:textId="101618C3" w:rsidR="0041791C" w:rsidRPr="00601DD6" w:rsidRDefault="00BC2A02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</w:rPr>
              <w:t>284,2</w:t>
            </w:r>
            <w:r w:rsidR="00E303CE" w:rsidRPr="00601DD6">
              <w:rPr>
                <w:rFonts w:ascii="BrowalliaUPC" w:hAnsi="BrowalliaUPC" w:cs="BrowalliaUPC"/>
                <w:sz w:val="24"/>
                <w:szCs w:val="24"/>
              </w:rPr>
              <w:t>70</w:t>
            </w:r>
          </w:p>
        </w:tc>
        <w:tc>
          <w:tcPr>
            <w:tcW w:w="181" w:type="dxa"/>
            <w:vAlign w:val="bottom"/>
          </w:tcPr>
          <w:p w14:paraId="25EEC3EF" w14:textId="5CF8A226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12" w:space="0" w:color="auto"/>
            </w:tcBorders>
            <w:vAlign w:val="bottom"/>
          </w:tcPr>
          <w:p w14:paraId="53DF5DFF" w14:textId="19D8E69B" w:rsidR="0041791C" w:rsidRPr="00601DD6" w:rsidRDefault="006142C9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BC2A02" w:rsidRPr="00601DD6">
              <w:rPr>
                <w:rFonts w:ascii="BrowalliaUPC" w:hAnsi="BrowalliaUPC" w:cs="BrowalliaUPC"/>
                <w:sz w:val="24"/>
                <w:szCs w:val="24"/>
              </w:rPr>
              <w:t>1,137,07</w:t>
            </w:r>
            <w:r w:rsidR="00E303CE" w:rsidRPr="00601DD6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Pr="00601DD6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96" w:type="dxa"/>
            <w:gridSpan w:val="2"/>
            <w:vAlign w:val="bottom"/>
          </w:tcPr>
          <w:p w14:paraId="3B25E5FD" w14:textId="77777777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12" w:space="0" w:color="auto"/>
            </w:tcBorders>
            <w:vAlign w:val="bottom"/>
          </w:tcPr>
          <w:p w14:paraId="37F4F965" w14:textId="45A99C46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</w:rPr>
              <w:t>(1,603,595)</w:t>
            </w:r>
          </w:p>
        </w:tc>
        <w:tc>
          <w:tcPr>
            <w:tcW w:w="180" w:type="dxa"/>
            <w:vAlign w:val="bottom"/>
          </w:tcPr>
          <w:p w14:paraId="4C107367" w14:textId="77777777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12" w:space="0" w:color="auto"/>
            </w:tcBorders>
            <w:vAlign w:val="bottom"/>
          </w:tcPr>
          <w:p w14:paraId="2E281CD9" w14:textId="16DCF6E9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</w:rPr>
              <w:t>320,719</w:t>
            </w:r>
          </w:p>
        </w:tc>
        <w:tc>
          <w:tcPr>
            <w:tcW w:w="180" w:type="dxa"/>
            <w:vAlign w:val="bottom"/>
          </w:tcPr>
          <w:p w14:paraId="53E76FEC" w14:textId="77777777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12" w:space="0" w:color="auto"/>
            </w:tcBorders>
            <w:vAlign w:val="bottom"/>
          </w:tcPr>
          <w:p w14:paraId="70BD8853" w14:textId="35F8F514" w:rsidR="0041791C" w:rsidRPr="00601DD6" w:rsidRDefault="0041791C" w:rsidP="004179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01DD6">
              <w:rPr>
                <w:rFonts w:ascii="BrowalliaUPC" w:hAnsi="BrowalliaUPC" w:cs="BrowalliaUPC"/>
                <w:sz w:val="24"/>
                <w:szCs w:val="24"/>
              </w:rPr>
              <w:t>(1,282,876)</w:t>
            </w:r>
          </w:p>
        </w:tc>
      </w:tr>
    </w:tbl>
    <w:p w14:paraId="66DBF3A6" w14:textId="77C4F74D" w:rsidR="00650E4F" w:rsidRPr="00601DD6" w:rsidRDefault="00650E4F" w:rsidP="00E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lang w:val="en-GB"/>
        </w:rPr>
      </w:pPr>
    </w:p>
    <w:p w14:paraId="64B4DD18" w14:textId="62A2AD6B" w:rsidR="007F5320" w:rsidRPr="00CD4FB0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รายละเอียดของการกระทบยอดภาษีเงินได้ มีดังนี้</w:t>
      </w:r>
    </w:p>
    <w:p w14:paraId="4E297014" w14:textId="77777777" w:rsidR="00391C1B" w:rsidRPr="007A4F24" w:rsidRDefault="00391C1B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21" w:type="dxa"/>
        <w:tblInd w:w="9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2"/>
        <w:gridCol w:w="1530"/>
        <w:gridCol w:w="243"/>
        <w:gridCol w:w="1539"/>
        <w:gridCol w:w="216"/>
        <w:gridCol w:w="1521"/>
      </w:tblGrid>
      <w:tr w:rsidR="008B04D9" w:rsidRPr="00CD4FB0" w14:paraId="64B4DD23" w14:textId="77777777" w:rsidTr="008C0C90">
        <w:trPr>
          <w:cantSplit/>
          <w:tblHeader/>
        </w:trPr>
        <w:tc>
          <w:tcPr>
            <w:tcW w:w="3372" w:type="dxa"/>
          </w:tcPr>
          <w:p w14:paraId="64B4DD1F" w14:textId="77777777" w:rsidR="008B04D9" w:rsidRPr="00CD4FB0" w:rsidRDefault="008B04D9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049" w:type="dxa"/>
            <w:gridSpan w:val="5"/>
            <w:tcBorders>
              <w:bottom w:val="single" w:sz="4" w:space="0" w:color="auto"/>
            </w:tcBorders>
          </w:tcPr>
          <w:p w14:paraId="64B4DD22" w14:textId="41882D75" w:rsidR="008B04D9" w:rsidRPr="00CD4FB0" w:rsidRDefault="008B04D9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8B04D9" w:rsidRPr="00CD4FB0" w14:paraId="385D5263" w14:textId="77777777" w:rsidTr="008C0C90">
        <w:trPr>
          <w:cantSplit/>
          <w:tblHeader/>
        </w:trPr>
        <w:tc>
          <w:tcPr>
            <w:tcW w:w="3372" w:type="dxa"/>
          </w:tcPr>
          <w:p w14:paraId="61AB9978" w14:textId="77777777" w:rsidR="008B04D9" w:rsidRPr="00CD4FB0" w:rsidRDefault="008B04D9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2B8602" w14:textId="2BC7C605" w:rsidR="008B04D9" w:rsidRPr="00CD4FB0" w:rsidRDefault="009C4401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44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3C0C668" w14:textId="77777777" w:rsidR="008B04D9" w:rsidRPr="00CD4FB0" w:rsidRDefault="008B04D9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8848CA" w14:textId="760FEB44" w:rsidR="008B04D9" w:rsidRPr="00CD4FB0" w:rsidRDefault="009C4401" w:rsidP="00124879">
            <w:pPr>
              <w:tabs>
                <w:tab w:val="clear" w:pos="2580"/>
              </w:tabs>
              <w:spacing w:line="240" w:lineRule="auto"/>
              <w:ind w:right="33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44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B04D9" w:rsidRPr="00CD4FB0" w14:paraId="64B4DD2C" w14:textId="77777777" w:rsidTr="008C0C90">
        <w:trPr>
          <w:cantSplit/>
          <w:tblHeader/>
        </w:trPr>
        <w:tc>
          <w:tcPr>
            <w:tcW w:w="3372" w:type="dxa"/>
          </w:tcPr>
          <w:p w14:paraId="64B4DD24" w14:textId="77777777" w:rsidR="008B04D9" w:rsidRPr="00CD4FB0" w:rsidRDefault="008B04D9" w:rsidP="00650E4F">
            <w:pPr>
              <w:spacing w:line="240" w:lineRule="auto"/>
              <w:ind w:left="9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8672DDA" w14:textId="2D6ABB83" w:rsidR="008B04D9" w:rsidRPr="00CD4FB0" w:rsidRDefault="009C4401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1F784CB6" w14:textId="77777777" w:rsidR="008B04D9" w:rsidRPr="00CD4FB0" w:rsidRDefault="008B04D9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4B4DD29" w14:textId="4D44AB1B" w:rsidR="008B04D9" w:rsidRPr="00CD4FB0" w:rsidRDefault="008B04D9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C4401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16" w:type="dxa"/>
            <w:tcBorders>
              <w:top w:val="single" w:sz="4" w:space="0" w:color="auto"/>
            </w:tcBorders>
          </w:tcPr>
          <w:p w14:paraId="64B4DD2A" w14:textId="77777777" w:rsidR="008B04D9" w:rsidRPr="00CD4FB0" w:rsidRDefault="008B04D9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64B4DD2B" w14:textId="6367B1DF" w:rsidR="008B04D9" w:rsidRPr="00CD4FB0" w:rsidRDefault="008B04D9" w:rsidP="00650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C4401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8B04D9" w:rsidRPr="00CD4FB0" w14:paraId="64B4DD35" w14:textId="77777777" w:rsidTr="008C0C90">
        <w:trPr>
          <w:cantSplit/>
          <w:trHeight w:hRule="exact" w:val="313"/>
        </w:trPr>
        <w:tc>
          <w:tcPr>
            <w:tcW w:w="3372" w:type="dxa"/>
          </w:tcPr>
          <w:p w14:paraId="64B4DD2D" w14:textId="77777777" w:rsidR="008B04D9" w:rsidRPr="00CD4FB0" w:rsidRDefault="008B04D9" w:rsidP="00124879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59D501" w14:textId="77777777" w:rsidR="008B04D9" w:rsidRPr="00CD4FB0" w:rsidRDefault="008B04D9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43" w:type="dxa"/>
          </w:tcPr>
          <w:p w14:paraId="2A7608D8" w14:textId="77777777" w:rsidR="008B04D9" w:rsidRPr="00CD4FB0" w:rsidRDefault="008B04D9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4B4DD32" w14:textId="4574BCA6" w:rsidR="008B04D9" w:rsidRPr="00CD4FB0" w:rsidRDefault="008B04D9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6" w:type="dxa"/>
          </w:tcPr>
          <w:p w14:paraId="64B4DD33" w14:textId="77777777" w:rsidR="008B04D9" w:rsidRPr="00CD4FB0" w:rsidRDefault="008B04D9" w:rsidP="00124879">
            <w:pPr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4B4DD34" w14:textId="77777777" w:rsidR="008B04D9" w:rsidRPr="00CD4FB0" w:rsidRDefault="008B04D9" w:rsidP="00124879">
            <w:pPr>
              <w:spacing w:line="240" w:lineRule="auto"/>
              <w:ind w:right="18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C4401" w:rsidRPr="00CD4FB0" w14:paraId="64B4DD3E" w14:textId="77777777" w:rsidTr="008C0C90">
        <w:trPr>
          <w:cantSplit/>
        </w:trPr>
        <w:tc>
          <w:tcPr>
            <w:tcW w:w="3372" w:type="dxa"/>
          </w:tcPr>
          <w:p w14:paraId="64B4DD36" w14:textId="77777777" w:rsidR="009C4401" w:rsidRPr="00CD4FB0" w:rsidRDefault="009C4401" w:rsidP="009C440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กำไร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ท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างบัญชีก่อนภาษี</w:t>
            </w:r>
          </w:p>
        </w:tc>
        <w:tc>
          <w:tcPr>
            <w:tcW w:w="1530" w:type="dxa"/>
          </w:tcPr>
          <w:p w14:paraId="39CCC59E" w14:textId="5CD974C2" w:rsidR="009C4401" w:rsidRPr="00CD4FB0" w:rsidRDefault="00FC5B32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93,</w:t>
            </w:r>
            <w:r w:rsidR="00FE32B1">
              <w:rPr>
                <w:rFonts w:ascii="Browallia New" w:hAnsi="Browallia New" w:cs="Browallia New"/>
                <w:sz w:val="28"/>
                <w:szCs w:val="28"/>
                <w:lang w:val="en-GB"/>
              </w:rPr>
              <w:t>591,333</w:t>
            </w:r>
          </w:p>
        </w:tc>
        <w:tc>
          <w:tcPr>
            <w:tcW w:w="243" w:type="dxa"/>
          </w:tcPr>
          <w:p w14:paraId="04E67F31" w14:textId="77777777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4B4DD3B" w14:textId="727C519A" w:rsidR="009C4401" w:rsidRPr="00CD4FB0" w:rsidRDefault="00892746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92,960,252</w:t>
            </w:r>
          </w:p>
        </w:tc>
        <w:tc>
          <w:tcPr>
            <w:tcW w:w="216" w:type="dxa"/>
            <w:vAlign w:val="bottom"/>
          </w:tcPr>
          <w:p w14:paraId="64B4DD3C" w14:textId="77777777" w:rsidR="009C4401" w:rsidRPr="00CD4FB0" w:rsidRDefault="009C4401" w:rsidP="009C440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vAlign w:val="bottom"/>
          </w:tcPr>
          <w:p w14:paraId="64B4DD3D" w14:textId="2D28E89C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366,311,015</w:t>
            </w:r>
          </w:p>
        </w:tc>
      </w:tr>
      <w:tr w:rsidR="009C4401" w:rsidRPr="00CD4FB0" w14:paraId="64B4DD47" w14:textId="77777777" w:rsidTr="008C0C90">
        <w:trPr>
          <w:cantSplit/>
        </w:trPr>
        <w:tc>
          <w:tcPr>
            <w:tcW w:w="3372" w:type="dxa"/>
          </w:tcPr>
          <w:p w14:paraId="64B4DD3F" w14:textId="4C825389" w:rsidR="009C4401" w:rsidRPr="00CD4FB0" w:rsidRDefault="009C4401" w:rsidP="009C440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อัตราภาษี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017E4D" w14:textId="6D2DD70C" w:rsidR="009C4401" w:rsidRPr="00CD4FB0" w:rsidRDefault="001935B5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243" w:type="dxa"/>
          </w:tcPr>
          <w:p w14:paraId="42612A6A" w14:textId="77777777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4B4DD44" w14:textId="6975043E" w:rsidR="009C4401" w:rsidRPr="00CD4FB0" w:rsidRDefault="00892746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20</w:t>
            </w:r>
          </w:p>
        </w:tc>
        <w:tc>
          <w:tcPr>
            <w:tcW w:w="216" w:type="dxa"/>
            <w:vAlign w:val="bottom"/>
          </w:tcPr>
          <w:p w14:paraId="64B4DD45" w14:textId="77777777" w:rsidR="009C4401" w:rsidRPr="00CD4FB0" w:rsidRDefault="009C4401" w:rsidP="009C440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4B4DD46" w14:textId="15706BF6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20</w:t>
            </w:r>
          </w:p>
        </w:tc>
      </w:tr>
      <w:tr w:rsidR="009C4401" w:rsidRPr="00CD4FB0" w14:paraId="64B4DD50" w14:textId="77777777" w:rsidTr="008C0C90">
        <w:trPr>
          <w:cantSplit/>
        </w:trPr>
        <w:tc>
          <w:tcPr>
            <w:tcW w:w="3372" w:type="dxa"/>
          </w:tcPr>
          <w:p w14:paraId="64B4DD48" w14:textId="77777777" w:rsidR="009C4401" w:rsidRPr="00CD4FB0" w:rsidRDefault="009C4401" w:rsidP="009C4401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42C684C" w14:textId="0769C04E" w:rsidR="009C4401" w:rsidRPr="00CD4FB0" w:rsidRDefault="00FE32B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18,718,267</w:t>
            </w:r>
          </w:p>
        </w:tc>
        <w:tc>
          <w:tcPr>
            <w:tcW w:w="243" w:type="dxa"/>
          </w:tcPr>
          <w:p w14:paraId="6E2B954F" w14:textId="77777777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4B4DD4D" w14:textId="2DF62432" w:rsidR="009C4401" w:rsidRPr="00CD4FB0" w:rsidRDefault="00892746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18,592,050</w:t>
            </w:r>
          </w:p>
        </w:tc>
        <w:tc>
          <w:tcPr>
            <w:tcW w:w="216" w:type="dxa"/>
            <w:vAlign w:val="bottom"/>
          </w:tcPr>
          <w:p w14:paraId="64B4DD4E" w14:textId="77777777" w:rsidR="009C4401" w:rsidRPr="00CD4FB0" w:rsidRDefault="009C4401" w:rsidP="009C440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4B4DD4F" w14:textId="14EA7431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73,262,203</w:t>
            </w:r>
          </w:p>
        </w:tc>
      </w:tr>
      <w:tr w:rsidR="009C4401" w:rsidRPr="00CD4FB0" w14:paraId="08D96675" w14:textId="77777777" w:rsidTr="008C0C90">
        <w:trPr>
          <w:cantSplit/>
          <w:trHeight w:val="251"/>
        </w:trPr>
        <w:tc>
          <w:tcPr>
            <w:tcW w:w="3372" w:type="dxa"/>
          </w:tcPr>
          <w:p w14:paraId="28416C6B" w14:textId="1C8320F2" w:rsidR="009C4401" w:rsidRPr="00CD4FB0" w:rsidRDefault="009C4401" w:rsidP="009C4401">
            <w:pPr>
              <w:tabs>
                <w:tab w:val="left" w:pos="4318"/>
              </w:tabs>
              <w:spacing w:line="240" w:lineRule="auto"/>
              <w:ind w:left="75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ผลกระทบจำนวนของภาษี </w:t>
            </w:r>
            <w:r w:rsidRPr="00CD4FB0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: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D4BFCA" w14:textId="77777777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1B028B8" w14:textId="77777777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EB6E0BB" w14:textId="64A24EA6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48D86606" w14:textId="77777777" w:rsidR="009C4401" w:rsidRPr="00CD4FB0" w:rsidRDefault="009C4401" w:rsidP="009C4401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0CECE9F" w14:textId="3A56D470" w:rsidR="009C4401" w:rsidRPr="00CD4FB0" w:rsidRDefault="009C4401" w:rsidP="009C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23C04" w:rsidRPr="00CD4FB0" w14:paraId="43C480E4" w14:textId="77777777" w:rsidTr="008C0C90">
        <w:trPr>
          <w:cantSplit/>
          <w:trHeight w:val="251"/>
        </w:trPr>
        <w:tc>
          <w:tcPr>
            <w:tcW w:w="3372" w:type="dxa"/>
          </w:tcPr>
          <w:p w14:paraId="3D316610" w14:textId="11DA30F9" w:rsidR="00123C04" w:rsidRPr="00CD4FB0" w:rsidRDefault="00123C04" w:rsidP="00123C04">
            <w:pPr>
              <w:tabs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530" w:type="dxa"/>
            <w:vAlign w:val="bottom"/>
          </w:tcPr>
          <w:p w14:paraId="420609C1" w14:textId="704CD55D" w:rsidR="00123C04" w:rsidRPr="003F7E6B" w:rsidRDefault="00570667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E6B">
              <w:rPr>
                <w:rFonts w:ascii="Browallia New" w:hAnsi="Browallia New" w:cs="Browallia New"/>
                <w:sz w:val="28"/>
                <w:szCs w:val="28"/>
                <w:lang w:val="en-GB"/>
              </w:rPr>
              <w:t>3,646,485</w:t>
            </w:r>
          </w:p>
        </w:tc>
        <w:tc>
          <w:tcPr>
            <w:tcW w:w="243" w:type="dxa"/>
          </w:tcPr>
          <w:p w14:paraId="24C450F0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03F32CE" w14:textId="71ECC86F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2,564,436</w:t>
            </w:r>
          </w:p>
        </w:tc>
        <w:tc>
          <w:tcPr>
            <w:tcW w:w="216" w:type="dxa"/>
            <w:vAlign w:val="bottom"/>
          </w:tcPr>
          <w:p w14:paraId="538CDC61" w14:textId="6752395F" w:rsidR="00123C04" w:rsidRPr="00CD4FB0" w:rsidRDefault="00123C04" w:rsidP="00123C04">
            <w:pPr>
              <w:spacing w:line="240" w:lineRule="auto"/>
              <w:ind w:right="106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5DEF6362" w14:textId="01783BA5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124,925</w:t>
            </w:r>
          </w:p>
        </w:tc>
      </w:tr>
      <w:tr w:rsidR="00123C04" w:rsidRPr="00CD4FB0" w14:paraId="64B4DD6B" w14:textId="77777777" w:rsidTr="008C0C90">
        <w:trPr>
          <w:cantSplit/>
        </w:trPr>
        <w:tc>
          <w:tcPr>
            <w:tcW w:w="3372" w:type="dxa"/>
          </w:tcPr>
          <w:p w14:paraId="64B4DD63" w14:textId="4E4AC6E4" w:rsidR="00123C04" w:rsidRPr="00CD4FB0" w:rsidRDefault="00123C04" w:rsidP="00123C04">
            <w:pPr>
              <w:tabs>
                <w:tab w:val="left" w:pos="294"/>
                <w:tab w:val="left" w:pos="4318"/>
              </w:tabs>
              <w:spacing w:line="240" w:lineRule="auto"/>
              <w:ind w:left="3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รายได้ที่ไม่ต้องเสียภาษีและค่าใช้จ่าย</w:t>
            </w:r>
            <w:r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  <w:t xml:space="preserve">    </w:t>
            </w:r>
            <w:r w:rsidRPr="00CD4FB0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ที่หักเพิ่มได้</w:t>
            </w:r>
          </w:p>
        </w:tc>
        <w:tc>
          <w:tcPr>
            <w:tcW w:w="1530" w:type="dxa"/>
            <w:vAlign w:val="bottom"/>
          </w:tcPr>
          <w:p w14:paraId="2EEB4C2C" w14:textId="52F0ECF7" w:rsidR="00123C04" w:rsidRPr="00CD4FB0" w:rsidRDefault="003F7E6B" w:rsidP="003F7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F7E6B">
              <w:rPr>
                <w:rFonts w:ascii="Browallia New" w:hAnsi="Browallia New" w:cs="Browallia New"/>
                <w:sz w:val="28"/>
                <w:szCs w:val="28"/>
                <w:lang w:val="en-GB"/>
              </w:rPr>
              <w:t>(8,</w:t>
            </w:r>
            <w:r w:rsidR="00FE32B1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94F05">
              <w:rPr>
                <w:rFonts w:ascii="Browallia New" w:hAnsi="Browallia New" w:cs="Browallia New"/>
                <w:sz w:val="28"/>
                <w:szCs w:val="28"/>
                <w:lang w:val="en-GB"/>
              </w:rPr>
              <w:t>16,678</w:t>
            </w:r>
            <w:r w:rsidRPr="003F7E6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43" w:type="dxa"/>
          </w:tcPr>
          <w:p w14:paraId="1D93E196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4B4DD68" w14:textId="23D8989B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(6,808,412)</w:t>
            </w:r>
          </w:p>
        </w:tc>
        <w:tc>
          <w:tcPr>
            <w:tcW w:w="216" w:type="dxa"/>
            <w:vAlign w:val="bottom"/>
          </w:tcPr>
          <w:p w14:paraId="64B4DD69" w14:textId="77777777" w:rsidR="00123C04" w:rsidRPr="00CD4FB0" w:rsidRDefault="00123C04" w:rsidP="00123C0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64B4DD6A" w14:textId="7C94D31F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(3,737,259)</w:t>
            </w:r>
          </w:p>
        </w:tc>
      </w:tr>
      <w:tr w:rsidR="00123C04" w:rsidRPr="00CD4FB0" w14:paraId="64B4DD7E" w14:textId="45B5F500" w:rsidTr="008C0C90">
        <w:trPr>
          <w:cantSplit/>
          <w:trHeight w:val="280"/>
        </w:trPr>
        <w:tc>
          <w:tcPr>
            <w:tcW w:w="3372" w:type="dxa"/>
          </w:tcPr>
          <w:p w14:paraId="64B4DD76" w14:textId="77777777" w:rsidR="00123C04" w:rsidRPr="00CD4FB0" w:rsidRDefault="00123C04" w:rsidP="00123C04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1D65BF6" w14:textId="55440CB5" w:rsidR="00123C04" w:rsidRPr="00CD4FB0" w:rsidRDefault="0000091C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091C">
              <w:rPr>
                <w:rFonts w:ascii="Browallia New" w:hAnsi="Browallia New" w:cs="Browallia New"/>
                <w:sz w:val="28"/>
                <w:szCs w:val="28"/>
              </w:rPr>
              <w:t>14,348,074</w:t>
            </w:r>
          </w:p>
        </w:tc>
        <w:tc>
          <w:tcPr>
            <w:tcW w:w="243" w:type="dxa"/>
          </w:tcPr>
          <w:p w14:paraId="1A4110F9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B" w14:textId="682A739A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14</w:t>
            </w:r>
            <w:r>
              <w:rPr>
                <w:rFonts w:ascii="Browallia New" w:hAnsi="Browallia New" w:cs="Browallia New"/>
                <w:sz w:val="28"/>
                <w:szCs w:val="28"/>
              </w:rPr>
              <w:t>,348,074</w:t>
            </w:r>
          </w:p>
        </w:tc>
        <w:tc>
          <w:tcPr>
            <w:tcW w:w="216" w:type="dxa"/>
            <w:vAlign w:val="bottom"/>
          </w:tcPr>
          <w:p w14:paraId="64B4DD7C" w14:textId="77777777" w:rsidR="00123C04" w:rsidRPr="00CD4FB0" w:rsidRDefault="00123C04" w:rsidP="00123C0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1" w:type="dxa"/>
            <w:tcBorders>
              <w:top w:val="single" w:sz="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B4DD7D" w14:textId="74745694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69,649,869</w:t>
            </w:r>
          </w:p>
        </w:tc>
      </w:tr>
      <w:tr w:rsidR="00123C04" w:rsidRPr="00CD4FB0" w14:paraId="5B120FC2" w14:textId="77777777" w:rsidTr="008C0C90">
        <w:trPr>
          <w:cantSplit/>
          <w:trHeight w:val="280"/>
        </w:trPr>
        <w:tc>
          <w:tcPr>
            <w:tcW w:w="3372" w:type="dxa"/>
          </w:tcPr>
          <w:p w14:paraId="179CA8A6" w14:textId="77777777" w:rsidR="00123C04" w:rsidRPr="00CD4FB0" w:rsidRDefault="00123C04" w:rsidP="00123C04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12" w:space="0" w:color="auto"/>
            </w:tcBorders>
          </w:tcPr>
          <w:p w14:paraId="5C84A586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A42FA4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FFEB0FC" w14:textId="7F8E6421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16" w:type="dxa"/>
            <w:vAlign w:val="bottom"/>
          </w:tcPr>
          <w:p w14:paraId="18D894BB" w14:textId="77777777" w:rsidR="00123C04" w:rsidRPr="00CD4FB0" w:rsidRDefault="00123C04" w:rsidP="00123C0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7CE940A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23C04" w:rsidRPr="00CD4FB0" w14:paraId="2EC5606B" w14:textId="77777777" w:rsidTr="008C0C90">
        <w:trPr>
          <w:cantSplit/>
          <w:trHeight w:val="280"/>
        </w:trPr>
        <w:tc>
          <w:tcPr>
            <w:tcW w:w="3372" w:type="dxa"/>
          </w:tcPr>
          <w:p w14:paraId="28E7FA42" w14:textId="5138C8FA" w:rsidR="00123C04" w:rsidRPr="00CD4FB0" w:rsidRDefault="00123C04" w:rsidP="00123C04">
            <w:pPr>
              <w:tabs>
                <w:tab w:val="left" w:pos="294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อัตรา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ภาษี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 xml:space="preserve">ที่แท้จริง 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</w:rPr>
              <w:t>ร้อยละ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bottom w:val="single" w:sz="12" w:space="0" w:color="auto"/>
            </w:tcBorders>
          </w:tcPr>
          <w:p w14:paraId="6479CFD0" w14:textId="014EC404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15.</w:t>
            </w:r>
            <w:r w:rsidR="00C60A21">
              <w:rPr>
                <w:rFonts w:ascii="Browallia New" w:hAnsi="Browallia New" w:cs="Browallia New"/>
                <w:sz w:val="28"/>
                <w:szCs w:val="28"/>
              </w:rPr>
              <w:t>33</w:t>
            </w:r>
          </w:p>
        </w:tc>
        <w:tc>
          <w:tcPr>
            <w:tcW w:w="243" w:type="dxa"/>
          </w:tcPr>
          <w:p w14:paraId="36029817" w14:textId="77777777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6788327" w14:textId="7A13A56E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15.43</w:t>
            </w:r>
          </w:p>
        </w:tc>
        <w:tc>
          <w:tcPr>
            <w:tcW w:w="216" w:type="dxa"/>
            <w:vAlign w:val="bottom"/>
          </w:tcPr>
          <w:p w14:paraId="384C4C74" w14:textId="77777777" w:rsidR="00123C04" w:rsidRPr="00CD4FB0" w:rsidRDefault="00123C04" w:rsidP="00123C04">
            <w:pPr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2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21DDD73" w14:textId="2E2A5CFC" w:rsidR="00123C04" w:rsidRPr="00CD4FB0" w:rsidRDefault="00123C04" w:rsidP="00123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19.01</w:t>
            </w:r>
          </w:p>
        </w:tc>
      </w:tr>
    </w:tbl>
    <w:p w14:paraId="45BE9FEA" w14:textId="77777777" w:rsidR="00D50E8E" w:rsidRPr="00CD4FB0" w:rsidRDefault="00D50E8E" w:rsidP="008325E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20A13F1" w14:textId="77777777" w:rsidR="00281151" w:rsidRDefault="002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  <w:lang w:val="en-GB"/>
        </w:rPr>
      </w:pPr>
      <w:r>
        <w:rPr>
          <w:rFonts w:ascii="BrowalliaUPC" w:hAnsi="BrowalliaUPC" w:cs="BrowalliaUPC"/>
          <w:sz w:val="28"/>
          <w:szCs w:val="28"/>
          <w:cs/>
          <w:lang w:val="en-GB"/>
        </w:rPr>
        <w:br w:type="page"/>
      </w:r>
    </w:p>
    <w:p w14:paraId="64B4DD7F" w14:textId="0B59E099" w:rsidR="00290CDF" w:rsidRPr="00CD4FB0" w:rsidRDefault="00290CDF" w:rsidP="00250DF4">
      <w:pPr>
        <w:pStyle w:val="ListParagraph"/>
        <w:numPr>
          <w:ilvl w:val="1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4B4DD80" w14:textId="77777777" w:rsidR="00290CDF" w:rsidRPr="00C5293F" w:rsidRDefault="00290CDF" w:rsidP="00814D85">
      <w:pPr>
        <w:tabs>
          <w:tab w:val="clear" w:pos="227"/>
          <w:tab w:val="clear" w:pos="454"/>
          <w:tab w:val="clear" w:pos="680"/>
          <w:tab w:val="clear" w:pos="907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4B4DD81" w14:textId="77777777" w:rsidR="00290CDF" w:rsidRPr="00C5293F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5293F">
        <w:rPr>
          <w:rFonts w:ascii="BrowalliaUPC" w:hAnsi="BrowalliaUPC" w:cs="BrowalliaUPC"/>
          <w:sz w:val="28"/>
          <w:szCs w:val="28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B4DD82" w14:textId="77777777" w:rsidR="00290CDF" w:rsidRPr="00C5293F" w:rsidRDefault="00290CDF" w:rsidP="008F70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6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539"/>
        <w:gridCol w:w="236"/>
        <w:gridCol w:w="1521"/>
        <w:gridCol w:w="236"/>
        <w:gridCol w:w="1519"/>
      </w:tblGrid>
      <w:tr w:rsidR="007A4F24" w:rsidRPr="00CD4FB0" w14:paraId="64B4DD8B" w14:textId="208F95A8" w:rsidTr="00A00FA3">
        <w:tc>
          <w:tcPr>
            <w:tcW w:w="3600" w:type="dxa"/>
          </w:tcPr>
          <w:p w14:paraId="64B4DD88" w14:textId="77777777" w:rsidR="007A4F24" w:rsidRPr="00CD4FB0" w:rsidRDefault="007A4F24" w:rsidP="007B798F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5051" w:type="dxa"/>
            <w:gridSpan w:val="5"/>
          </w:tcPr>
          <w:p w14:paraId="3F6D1656" w14:textId="174A2095" w:rsidR="007A4F24" w:rsidRPr="00CD4FB0" w:rsidRDefault="007A4F24" w:rsidP="00650E4F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7A4F24" w:rsidRPr="00CD4FB0" w14:paraId="7432F03B" w14:textId="77777777" w:rsidTr="007A4F24">
        <w:tc>
          <w:tcPr>
            <w:tcW w:w="3600" w:type="dxa"/>
          </w:tcPr>
          <w:p w14:paraId="782219F3" w14:textId="77777777" w:rsidR="007A4F24" w:rsidRPr="00CD4FB0" w:rsidRDefault="007A4F24" w:rsidP="007A4F24">
            <w:pPr>
              <w:tabs>
                <w:tab w:val="clear" w:pos="454"/>
                <w:tab w:val="left" w:pos="0"/>
              </w:tabs>
              <w:spacing w:line="240" w:lineRule="auto"/>
              <w:ind w:left="-18" w:right="177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4F4A71EB" w14:textId="1E01A87B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44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011AE9" w14:textId="77777777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7254FB" w14:textId="40A9461C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C4401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7A4F24" w:rsidRPr="00CD4FB0" w14:paraId="64B4DD91" w14:textId="2780EB83" w:rsidTr="007A4F24">
        <w:tc>
          <w:tcPr>
            <w:tcW w:w="3600" w:type="dxa"/>
          </w:tcPr>
          <w:p w14:paraId="64B4DD8C" w14:textId="77777777" w:rsidR="007A4F24" w:rsidRPr="00CD4FB0" w:rsidRDefault="007A4F24" w:rsidP="007A4F24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1FC511F" w14:textId="6CA2AEFA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ADEC785" w14:textId="77777777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</w:tcPr>
          <w:p w14:paraId="64B4DD8F" w14:textId="2DD6C3A0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B4DD90" w14:textId="3F2572F1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7D7B86A" w14:textId="7355E71F" w:rsidR="007A4F24" w:rsidRPr="00CD4FB0" w:rsidRDefault="007A4F24" w:rsidP="007A4F24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7A4F24" w:rsidRPr="00CD4FB0" w14:paraId="64B4DD9D" w14:textId="475E33B1" w:rsidTr="007A4F24">
        <w:tc>
          <w:tcPr>
            <w:tcW w:w="3600" w:type="dxa"/>
          </w:tcPr>
          <w:p w14:paraId="64B4DD98" w14:textId="352E0BD6" w:rsidR="007A4F24" w:rsidRPr="00CD4FB0" w:rsidRDefault="007A4F24" w:rsidP="007A4F24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315950A0" w14:textId="77777777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F988D6" w14:textId="77777777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64B4DD9B" w14:textId="58132183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4DD9C" w14:textId="734701AD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03F1F322" w14:textId="77777777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A4F24" w:rsidRPr="00CD4FB0" w14:paraId="64B4DDA9" w14:textId="28D8FFD3" w:rsidTr="007A4F24">
        <w:tc>
          <w:tcPr>
            <w:tcW w:w="3600" w:type="dxa"/>
            <w:hideMark/>
          </w:tcPr>
          <w:p w14:paraId="64B4DDA4" w14:textId="13429F0A" w:rsidR="007A4F24" w:rsidRPr="00CD4FB0" w:rsidRDefault="007A4F24" w:rsidP="007A4F24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9" w:type="dxa"/>
            <w:tcBorders>
              <w:bottom w:val="single" w:sz="12" w:space="0" w:color="auto"/>
            </w:tcBorders>
          </w:tcPr>
          <w:p w14:paraId="2D31F04F" w14:textId="412CDFAC" w:rsidR="007A4F24" w:rsidRPr="00CD4FB0" w:rsidRDefault="008C155D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18,367,964</w:t>
            </w:r>
          </w:p>
        </w:tc>
        <w:tc>
          <w:tcPr>
            <w:tcW w:w="236" w:type="dxa"/>
          </w:tcPr>
          <w:p w14:paraId="6A128A33" w14:textId="77777777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12" w:space="0" w:color="auto"/>
            </w:tcBorders>
          </w:tcPr>
          <w:p w14:paraId="64B4DDA7" w14:textId="1B1674CE" w:rsidR="007A4F24" w:rsidRPr="00CD4FB0" w:rsidRDefault="008C155D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18,367,964</w:t>
            </w:r>
          </w:p>
        </w:tc>
        <w:tc>
          <w:tcPr>
            <w:tcW w:w="236" w:type="dxa"/>
          </w:tcPr>
          <w:p w14:paraId="64B4DDA8" w14:textId="1AB76464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9" w:type="dxa"/>
            <w:tcBorders>
              <w:bottom w:val="single" w:sz="12" w:space="0" w:color="auto"/>
            </w:tcBorders>
          </w:tcPr>
          <w:p w14:paraId="27DAFA00" w14:textId="61A2E392" w:rsidR="007A4F24" w:rsidRPr="00CD4FB0" w:rsidRDefault="007A4F24" w:rsidP="007A4F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</w:tr>
    </w:tbl>
    <w:p w14:paraId="43C15D82" w14:textId="7B4F72AC" w:rsidR="00296A98" w:rsidRDefault="0029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64B4DDAC" w14:textId="1BDB365D" w:rsidR="00BD2F7B" w:rsidRPr="00CD4FB0" w:rsidRDefault="00BD2F7B" w:rsidP="00095AA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3F2A6F3D" w14:textId="77777777" w:rsidR="00C772F3" w:rsidRDefault="00C772F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77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816"/>
        <w:gridCol w:w="1141"/>
        <w:gridCol w:w="1196"/>
        <w:gridCol w:w="1192"/>
        <w:gridCol w:w="1232"/>
      </w:tblGrid>
      <w:tr w:rsidR="00A55C53" w:rsidRPr="00A55C53" w14:paraId="54E7EF7E" w14:textId="77777777" w:rsidTr="00BF54CD">
        <w:trPr>
          <w:tblHeader/>
        </w:trPr>
        <w:tc>
          <w:tcPr>
            <w:tcW w:w="3818" w:type="dxa"/>
            <w:vAlign w:val="bottom"/>
          </w:tcPr>
          <w:p w14:paraId="22F3B3A0" w14:textId="77777777" w:rsidR="00A55C53" w:rsidRPr="00CA4B8C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59" w:type="dxa"/>
            <w:gridSpan w:val="4"/>
            <w:vAlign w:val="bottom"/>
          </w:tcPr>
          <w:p w14:paraId="7A3EC3BC" w14:textId="77777777" w:rsidR="00A55C53" w:rsidRPr="00CA4B8C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A55C53" w:rsidRPr="00A55C53" w14:paraId="3359A6F6" w14:textId="77777777" w:rsidTr="00BF54CD">
        <w:trPr>
          <w:tblHeader/>
        </w:trPr>
        <w:tc>
          <w:tcPr>
            <w:tcW w:w="3818" w:type="dxa"/>
            <w:vAlign w:val="bottom"/>
          </w:tcPr>
          <w:p w14:paraId="60DB99B3" w14:textId="77777777" w:rsidR="00A55C53" w:rsidRPr="00CA4B8C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59" w:type="dxa"/>
            <w:gridSpan w:val="4"/>
            <w:vAlign w:val="bottom"/>
          </w:tcPr>
          <w:p w14:paraId="63A45B91" w14:textId="6268A929" w:rsidR="00A55C53" w:rsidRPr="00CA4B8C" w:rsidRDefault="003F3B1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4B8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55C53" w:rsidRPr="00A55C53" w14:paraId="65854BFA" w14:textId="77777777" w:rsidTr="00BF54CD">
        <w:trPr>
          <w:tblHeader/>
        </w:trPr>
        <w:tc>
          <w:tcPr>
            <w:tcW w:w="3818" w:type="dxa"/>
            <w:vAlign w:val="bottom"/>
          </w:tcPr>
          <w:p w14:paraId="11670AAE" w14:textId="77777777" w:rsidR="00A55C53" w:rsidRPr="00CA4B8C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9116A7C" w14:textId="77777777" w:rsidR="00A55C53" w:rsidRPr="00CA4B8C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vAlign w:val="bottom"/>
            <w:hideMark/>
          </w:tcPr>
          <w:p w14:paraId="6C2EF681" w14:textId="77777777" w:rsidR="00A55C53" w:rsidRPr="00CA4B8C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บันทึกใน</w:t>
            </w:r>
          </w:p>
        </w:tc>
        <w:tc>
          <w:tcPr>
            <w:tcW w:w="1230" w:type="dxa"/>
            <w:vAlign w:val="bottom"/>
          </w:tcPr>
          <w:p w14:paraId="60B39C70" w14:textId="77777777" w:rsidR="00A55C53" w:rsidRPr="00CA4B8C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55C53" w:rsidRPr="00A55C53" w14:paraId="6D06DE2D" w14:textId="77777777" w:rsidTr="00BF54CD">
        <w:trPr>
          <w:tblHeader/>
        </w:trPr>
        <w:tc>
          <w:tcPr>
            <w:tcW w:w="3818" w:type="dxa"/>
            <w:vAlign w:val="bottom"/>
          </w:tcPr>
          <w:p w14:paraId="45C0A71D" w14:textId="77777777" w:rsidR="00A55C53" w:rsidRPr="00CA4B8C" w:rsidRDefault="00A55C53" w:rsidP="00A00FA3">
            <w:pPr>
              <w:spacing w:line="240" w:lineRule="auto"/>
              <w:ind w:left="-108"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  <w:hideMark/>
          </w:tcPr>
          <w:p w14:paraId="0AD7CF97" w14:textId="77777777" w:rsidR="00A55C53" w:rsidRPr="00CA4B8C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CA4B8C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196" w:type="dxa"/>
            <w:vAlign w:val="bottom"/>
            <w:hideMark/>
          </w:tcPr>
          <w:p w14:paraId="14439559" w14:textId="77777777" w:rsidR="00A55C53" w:rsidRPr="00CA4B8C" w:rsidRDefault="00A55C53" w:rsidP="00A00FA3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90" w:type="dxa"/>
            <w:vAlign w:val="bottom"/>
            <w:hideMark/>
          </w:tcPr>
          <w:p w14:paraId="7FC5215D" w14:textId="77777777" w:rsidR="00A55C53" w:rsidRPr="00CA4B8C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32" w:type="dxa"/>
            <w:vAlign w:val="bottom"/>
            <w:hideMark/>
          </w:tcPr>
          <w:p w14:paraId="489DE92A" w14:textId="77777777" w:rsidR="00A55C53" w:rsidRPr="00CA4B8C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CA4B8C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A55C53" w:rsidRPr="00A55C53" w14:paraId="27ABCCB1" w14:textId="77777777" w:rsidTr="00702AC8">
        <w:trPr>
          <w:trHeight w:val="108"/>
        </w:trPr>
        <w:tc>
          <w:tcPr>
            <w:tcW w:w="3818" w:type="dxa"/>
            <w:vAlign w:val="bottom"/>
            <w:hideMark/>
          </w:tcPr>
          <w:p w14:paraId="3B865018" w14:textId="77777777" w:rsidR="00A55C53" w:rsidRPr="00702AC8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1141" w:type="dxa"/>
            <w:vAlign w:val="bottom"/>
          </w:tcPr>
          <w:p w14:paraId="2ABB8A5A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6" w:type="dxa"/>
            <w:vAlign w:val="bottom"/>
          </w:tcPr>
          <w:p w14:paraId="77B76C2B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vAlign w:val="bottom"/>
          </w:tcPr>
          <w:p w14:paraId="52BDA6C8" w14:textId="77777777" w:rsidR="00A55C53" w:rsidRPr="00702AC8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50B4158E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4496B3D0" w14:textId="77777777" w:rsidTr="00BF54CD">
        <w:trPr>
          <w:trHeight w:val="353"/>
        </w:trPr>
        <w:tc>
          <w:tcPr>
            <w:tcW w:w="3818" w:type="dxa"/>
            <w:vAlign w:val="bottom"/>
          </w:tcPr>
          <w:p w14:paraId="04D86F8E" w14:textId="77777777" w:rsidR="00A55C53" w:rsidRPr="00CA4B8C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สินทรัพย์ภาษีเงินได้รอการตัดบัญชีจาก </w:t>
            </w:r>
            <w:r w:rsidRPr="00CA4B8C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41" w:type="dxa"/>
            <w:vAlign w:val="bottom"/>
          </w:tcPr>
          <w:p w14:paraId="7E3C5879" w14:textId="77777777" w:rsidR="00A55C53" w:rsidRPr="00CA4B8C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6C1B1B81" w14:textId="77777777" w:rsidR="00A55C53" w:rsidRPr="00CA4B8C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66FB2650" w14:textId="77777777" w:rsidR="00A55C53" w:rsidRPr="00CA4B8C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4BF9AE0B" w14:textId="77777777" w:rsidR="00A55C53" w:rsidRPr="00CA4B8C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7462C9" w:rsidRPr="00A55C53" w14:paraId="574665F9" w14:textId="77777777" w:rsidTr="00BF54CD">
        <w:trPr>
          <w:trHeight w:val="70"/>
        </w:trPr>
        <w:tc>
          <w:tcPr>
            <w:tcW w:w="3818" w:type="dxa"/>
            <w:vAlign w:val="bottom"/>
            <w:hideMark/>
          </w:tcPr>
          <w:p w14:paraId="647D07E7" w14:textId="662F65AB" w:rsidR="007462C9" w:rsidRPr="00CA4B8C" w:rsidRDefault="007462C9" w:rsidP="007462C9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ค่าเผื่อผลขาดทุน</w:t>
            </w:r>
            <w:r w:rsidR="00EF7879" w:rsidRPr="00CA4B8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ด้านเครดิต</w:t>
            </w:r>
            <w:r w:rsidR="004644B8" w:rsidRPr="00CA4B8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ที่คาดว่า</w:t>
            </w:r>
            <w:r w:rsidR="00945549">
              <w:rPr>
                <w:rFonts w:ascii="BrowalliaUPC" w:hAnsi="BrowalliaUPC" w:cs="BrowalliaUPC"/>
                <w:sz w:val="28"/>
                <w:szCs w:val="28"/>
                <w:lang w:val="en-GB"/>
              </w:rPr>
              <w:br/>
            </w:r>
            <w:r w:rsidR="0041137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4644B8" w:rsidRPr="00CA4B8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141" w:type="dxa"/>
            <w:vAlign w:val="bottom"/>
          </w:tcPr>
          <w:p w14:paraId="2BA524DA" w14:textId="6B6F5BCD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960,541</w:t>
            </w:r>
          </w:p>
        </w:tc>
        <w:tc>
          <w:tcPr>
            <w:tcW w:w="1196" w:type="dxa"/>
            <w:vAlign w:val="bottom"/>
          </w:tcPr>
          <w:p w14:paraId="7983834D" w14:textId="2A21B877" w:rsidR="007462C9" w:rsidRPr="00CA4B8C" w:rsidRDefault="007462C9" w:rsidP="0049085A">
            <w:pPr>
              <w:tabs>
                <w:tab w:val="clear" w:pos="1644"/>
                <w:tab w:val="clear" w:pos="1871"/>
                <w:tab w:val="left" w:pos="9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1,438,071</w:t>
            </w:r>
          </w:p>
        </w:tc>
        <w:tc>
          <w:tcPr>
            <w:tcW w:w="1190" w:type="dxa"/>
            <w:vAlign w:val="bottom"/>
          </w:tcPr>
          <w:p w14:paraId="45512572" w14:textId="280BE243" w:rsidR="007462C9" w:rsidRPr="00CA4B8C" w:rsidRDefault="0049085A" w:rsidP="0074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551665A6" w14:textId="440214E7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2,398,612</w:t>
            </w:r>
          </w:p>
        </w:tc>
      </w:tr>
      <w:tr w:rsidR="007462C9" w:rsidRPr="00A55C53" w14:paraId="6262C433" w14:textId="77777777" w:rsidTr="00BF54CD">
        <w:tc>
          <w:tcPr>
            <w:tcW w:w="3818" w:type="dxa"/>
            <w:vAlign w:val="bottom"/>
          </w:tcPr>
          <w:p w14:paraId="42C2E509" w14:textId="77777777" w:rsidR="007462C9" w:rsidRPr="00CA4B8C" w:rsidRDefault="007462C9" w:rsidP="007462C9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41" w:type="dxa"/>
            <w:vAlign w:val="bottom"/>
          </w:tcPr>
          <w:p w14:paraId="49D97378" w14:textId="1EE8B0D2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4,236,036</w:t>
            </w:r>
          </w:p>
        </w:tc>
        <w:tc>
          <w:tcPr>
            <w:tcW w:w="1196" w:type="dxa"/>
            <w:vAlign w:val="bottom"/>
          </w:tcPr>
          <w:p w14:paraId="362F9D55" w14:textId="5FD42607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1,509,072</w:t>
            </w:r>
          </w:p>
        </w:tc>
        <w:tc>
          <w:tcPr>
            <w:tcW w:w="1190" w:type="dxa"/>
            <w:vAlign w:val="bottom"/>
          </w:tcPr>
          <w:p w14:paraId="5BB39E71" w14:textId="3AA946E0" w:rsidR="007462C9" w:rsidRPr="00CA4B8C" w:rsidRDefault="0049085A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14D249B8" w14:textId="3AC8B8C9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5,745,108</w:t>
            </w:r>
          </w:p>
        </w:tc>
      </w:tr>
      <w:tr w:rsidR="007462C9" w:rsidRPr="00A55C53" w14:paraId="18033105" w14:textId="77777777" w:rsidTr="00BF54CD">
        <w:tc>
          <w:tcPr>
            <w:tcW w:w="3818" w:type="dxa"/>
            <w:vAlign w:val="bottom"/>
          </w:tcPr>
          <w:p w14:paraId="020DC6C0" w14:textId="77777777" w:rsidR="007462C9" w:rsidRPr="00CA4B8C" w:rsidRDefault="007462C9" w:rsidP="007462C9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141" w:type="dxa"/>
            <w:vAlign w:val="bottom"/>
          </w:tcPr>
          <w:p w14:paraId="658E6EA4" w14:textId="4165D235" w:rsidR="007462C9" w:rsidRPr="00CA4B8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580,492</w:t>
            </w:r>
          </w:p>
        </w:tc>
        <w:tc>
          <w:tcPr>
            <w:tcW w:w="1196" w:type="dxa"/>
            <w:vAlign w:val="bottom"/>
          </w:tcPr>
          <w:p w14:paraId="243780F1" w14:textId="7A3E1743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604,843</w:t>
            </w:r>
          </w:p>
        </w:tc>
        <w:tc>
          <w:tcPr>
            <w:tcW w:w="1190" w:type="dxa"/>
            <w:vAlign w:val="bottom"/>
          </w:tcPr>
          <w:p w14:paraId="005A7599" w14:textId="145A6DC9" w:rsidR="007462C9" w:rsidRPr="00CA4B8C" w:rsidRDefault="0049085A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295E0C1B" w14:textId="5907D39F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1,185,335</w:t>
            </w:r>
          </w:p>
        </w:tc>
      </w:tr>
      <w:tr w:rsidR="007462C9" w:rsidRPr="00A55C53" w14:paraId="1D6CDD35" w14:textId="77777777" w:rsidTr="00BF54CD">
        <w:tc>
          <w:tcPr>
            <w:tcW w:w="3818" w:type="dxa"/>
            <w:vAlign w:val="bottom"/>
          </w:tcPr>
          <w:p w14:paraId="4D7C3A13" w14:textId="77777777" w:rsidR="007462C9" w:rsidRPr="00CA4B8C" w:rsidRDefault="007462C9" w:rsidP="007462C9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141" w:type="dxa"/>
            <w:vAlign w:val="bottom"/>
          </w:tcPr>
          <w:p w14:paraId="31CCB9A7" w14:textId="2C145089" w:rsidR="007462C9" w:rsidRPr="00CA4B8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Pr="00CA4B8C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CA4B8C">
              <w:rPr>
                <w:rFonts w:ascii="BrowalliaUPC" w:hAnsi="BrowalliaUPC" w:cs="BrowalliaUPC"/>
                <w:sz w:val="28"/>
                <w:szCs w:val="28"/>
              </w:rPr>
              <w:t>3,987</w:t>
            </w:r>
          </w:p>
        </w:tc>
        <w:tc>
          <w:tcPr>
            <w:tcW w:w="1196" w:type="dxa"/>
            <w:vAlign w:val="bottom"/>
          </w:tcPr>
          <w:p w14:paraId="15FB11D7" w14:textId="04FEFEE3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20,224</w:t>
            </w:r>
          </w:p>
        </w:tc>
        <w:tc>
          <w:tcPr>
            <w:tcW w:w="1190" w:type="dxa"/>
            <w:vAlign w:val="bottom"/>
          </w:tcPr>
          <w:p w14:paraId="5BE8143C" w14:textId="27E7B27E" w:rsidR="007462C9" w:rsidRPr="00CA4B8C" w:rsidRDefault="0049085A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715D254D" w14:textId="7176F058" w:rsidR="007462C9" w:rsidRPr="00CA4B8C" w:rsidRDefault="007462C9" w:rsidP="0049085A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44,211</w:t>
            </w:r>
          </w:p>
        </w:tc>
      </w:tr>
      <w:tr w:rsidR="007462C9" w:rsidRPr="00A55C53" w14:paraId="708584E8" w14:textId="77777777" w:rsidTr="00BF54CD">
        <w:tc>
          <w:tcPr>
            <w:tcW w:w="3818" w:type="dxa"/>
            <w:vAlign w:val="bottom"/>
          </w:tcPr>
          <w:p w14:paraId="746EF2D2" w14:textId="77777777" w:rsidR="007462C9" w:rsidRPr="00CA4B8C" w:rsidRDefault="007462C9" w:rsidP="007462C9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41" w:type="dxa"/>
            <w:vAlign w:val="bottom"/>
          </w:tcPr>
          <w:p w14:paraId="5F6667CF" w14:textId="36B72A0D" w:rsidR="007462C9" w:rsidRPr="00CA4B8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609,418</w:t>
            </w:r>
          </w:p>
        </w:tc>
        <w:tc>
          <w:tcPr>
            <w:tcW w:w="1196" w:type="dxa"/>
            <w:vAlign w:val="bottom"/>
          </w:tcPr>
          <w:p w14:paraId="76A96469" w14:textId="2BD510D0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270,897</w:t>
            </w:r>
          </w:p>
        </w:tc>
        <w:tc>
          <w:tcPr>
            <w:tcW w:w="1190" w:type="dxa"/>
            <w:vAlign w:val="bottom"/>
          </w:tcPr>
          <w:p w14:paraId="5B7E05C8" w14:textId="643205BA" w:rsidR="007462C9" w:rsidRPr="00CA4B8C" w:rsidRDefault="0049085A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0CB0AA64" w14:textId="258DB4A8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880,315</w:t>
            </w:r>
          </w:p>
        </w:tc>
      </w:tr>
      <w:tr w:rsidR="007462C9" w:rsidRPr="00A55C53" w14:paraId="7DA4C41D" w14:textId="77777777" w:rsidTr="00BF54CD">
        <w:tc>
          <w:tcPr>
            <w:tcW w:w="3818" w:type="dxa"/>
            <w:vAlign w:val="bottom"/>
          </w:tcPr>
          <w:p w14:paraId="4D48BC87" w14:textId="77777777" w:rsidR="007462C9" w:rsidRPr="00CA4B8C" w:rsidRDefault="007462C9" w:rsidP="007462C9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41" w:type="dxa"/>
            <w:vAlign w:val="bottom"/>
          </w:tcPr>
          <w:p w14:paraId="7A7577CF" w14:textId="48586A7F" w:rsidR="007462C9" w:rsidRPr="00CA4B8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1,210,702</w:t>
            </w:r>
          </w:p>
        </w:tc>
        <w:tc>
          <w:tcPr>
            <w:tcW w:w="1196" w:type="dxa"/>
            <w:vAlign w:val="bottom"/>
          </w:tcPr>
          <w:p w14:paraId="07822834" w14:textId="02FA5F56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(426,987)</w:t>
            </w:r>
          </w:p>
        </w:tc>
        <w:tc>
          <w:tcPr>
            <w:tcW w:w="1190" w:type="dxa"/>
            <w:vAlign w:val="bottom"/>
          </w:tcPr>
          <w:p w14:paraId="274D0ADD" w14:textId="2B197ECB" w:rsidR="007462C9" w:rsidRPr="00CA4B8C" w:rsidRDefault="0049085A" w:rsidP="0074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51A68E0F" w14:textId="4CB4F8F2" w:rsidR="007462C9" w:rsidRPr="00CA4B8C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783,715</w:t>
            </w:r>
          </w:p>
        </w:tc>
      </w:tr>
      <w:tr w:rsidR="007462C9" w:rsidRPr="00A55C53" w14:paraId="7151D147" w14:textId="77777777" w:rsidTr="00BF54CD">
        <w:tc>
          <w:tcPr>
            <w:tcW w:w="3818" w:type="dxa"/>
            <w:vAlign w:val="bottom"/>
          </w:tcPr>
          <w:p w14:paraId="3504979A" w14:textId="77777777" w:rsidR="007462C9" w:rsidRPr="00CA4B8C" w:rsidRDefault="007462C9" w:rsidP="007462C9">
            <w:pPr>
              <w:spacing w:line="240" w:lineRule="auto"/>
              <w:ind w:left="151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41" w:type="dxa"/>
            <w:vAlign w:val="bottom"/>
          </w:tcPr>
          <w:p w14:paraId="0C38CD95" w14:textId="55BF29EA" w:rsidR="007462C9" w:rsidRPr="00CA4B8C" w:rsidRDefault="007462C9" w:rsidP="007462C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6,404,665</w:t>
            </w:r>
          </w:p>
        </w:tc>
        <w:tc>
          <w:tcPr>
            <w:tcW w:w="1196" w:type="dxa"/>
            <w:vAlign w:val="bottom"/>
          </w:tcPr>
          <w:p w14:paraId="7A339069" w14:textId="5477B687" w:rsidR="007462C9" w:rsidRPr="00CA4B8C" w:rsidRDefault="007462C9" w:rsidP="007462C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641,73</w:t>
            </w:r>
            <w:r w:rsidR="00157CCE" w:rsidRPr="00CA4B8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90" w:type="dxa"/>
            <w:vAlign w:val="bottom"/>
          </w:tcPr>
          <w:p w14:paraId="273810B2" w14:textId="0BE900E5" w:rsidR="007462C9" w:rsidRPr="00CA4B8C" w:rsidRDefault="007462C9" w:rsidP="007462C9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157CCE" w:rsidRPr="00CA4B8C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232" w:type="dxa"/>
            <w:vAlign w:val="bottom"/>
          </w:tcPr>
          <w:p w14:paraId="2CE53C94" w14:textId="35E19055" w:rsidR="007462C9" w:rsidRPr="00CA4B8C" w:rsidRDefault="007462C9" w:rsidP="007462C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7,330,668</w:t>
            </w:r>
          </w:p>
        </w:tc>
      </w:tr>
      <w:tr w:rsidR="007462C9" w:rsidRPr="00A55C53" w14:paraId="4EAF853D" w14:textId="77777777" w:rsidTr="00BF54CD">
        <w:tc>
          <w:tcPr>
            <w:tcW w:w="3818" w:type="dxa"/>
            <w:vAlign w:val="bottom"/>
          </w:tcPr>
          <w:p w14:paraId="6AD696FD" w14:textId="77777777" w:rsidR="007462C9" w:rsidRPr="00CA4B8C" w:rsidRDefault="007462C9" w:rsidP="007462C9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41" w:type="dxa"/>
            <w:vAlign w:val="bottom"/>
          </w:tcPr>
          <w:p w14:paraId="456B4E0A" w14:textId="296AEBF7" w:rsidR="007462C9" w:rsidRPr="00CA4B8C" w:rsidRDefault="007462C9" w:rsidP="007462C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  <w:tc>
          <w:tcPr>
            <w:tcW w:w="1196" w:type="dxa"/>
            <w:vAlign w:val="bottom"/>
          </w:tcPr>
          <w:p w14:paraId="409D9F4A" w14:textId="6060CD6A" w:rsidR="007462C9" w:rsidRPr="00CA4B8C" w:rsidRDefault="007462C9" w:rsidP="007462C9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4,057,85</w:t>
            </w:r>
            <w:r w:rsidR="00157CCE" w:rsidRPr="00CA4B8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90" w:type="dxa"/>
            <w:vAlign w:val="bottom"/>
          </w:tcPr>
          <w:p w14:paraId="79F4A28F" w14:textId="6C858D02" w:rsidR="007462C9" w:rsidRPr="00CA4B8C" w:rsidRDefault="007462C9" w:rsidP="007462C9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157CCE" w:rsidRPr="00CA4B8C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232" w:type="dxa"/>
            <w:vAlign w:val="bottom"/>
          </w:tcPr>
          <w:p w14:paraId="390D4F7F" w14:textId="5A096B63" w:rsidR="007462C9" w:rsidRPr="00CA4B8C" w:rsidRDefault="007462C9" w:rsidP="007462C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18,367,964</w:t>
            </w:r>
          </w:p>
        </w:tc>
      </w:tr>
      <w:tr w:rsidR="007462C9" w:rsidRPr="00A55C53" w14:paraId="2AE0143A" w14:textId="77777777" w:rsidTr="00945549">
        <w:trPr>
          <w:trHeight w:val="315"/>
        </w:trPr>
        <w:tc>
          <w:tcPr>
            <w:tcW w:w="3818" w:type="dxa"/>
            <w:vAlign w:val="bottom"/>
          </w:tcPr>
          <w:p w14:paraId="3E9767A7" w14:textId="77777777" w:rsidR="007462C9" w:rsidRPr="00702AC8" w:rsidRDefault="007462C9" w:rsidP="007462C9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41" w:type="dxa"/>
            <w:vAlign w:val="bottom"/>
          </w:tcPr>
          <w:p w14:paraId="51703A1F" w14:textId="77777777" w:rsidR="007462C9" w:rsidRPr="00702AC8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6" w:type="dxa"/>
            <w:vAlign w:val="bottom"/>
          </w:tcPr>
          <w:p w14:paraId="5972A9E7" w14:textId="77777777" w:rsidR="007462C9" w:rsidRPr="00702AC8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vAlign w:val="bottom"/>
          </w:tcPr>
          <w:p w14:paraId="1EECD950" w14:textId="77777777" w:rsidR="007462C9" w:rsidRPr="00702AC8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7F599618" w14:textId="77777777" w:rsidR="007462C9" w:rsidRPr="00702AC8" w:rsidRDefault="007462C9" w:rsidP="007462C9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7462C9" w:rsidRPr="00A55C53" w14:paraId="6704E30B" w14:textId="77777777" w:rsidTr="00BF54CD">
        <w:tc>
          <w:tcPr>
            <w:tcW w:w="3818" w:type="dxa"/>
            <w:vAlign w:val="bottom"/>
          </w:tcPr>
          <w:p w14:paraId="7174B222" w14:textId="77777777" w:rsidR="007462C9" w:rsidRPr="00CA4B8C" w:rsidRDefault="007462C9" w:rsidP="007462C9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1" w:type="dxa"/>
            <w:vAlign w:val="bottom"/>
          </w:tcPr>
          <w:p w14:paraId="24E2C3FB" w14:textId="0C21EFF1" w:rsidR="007462C9" w:rsidRPr="00CA4B8C" w:rsidRDefault="007462C9" w:rsidP="007462C9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49085A" w:rsidRPr="00CA4B8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vAlign w:val="bottom"/>
          </w:tcPr>
          <w:p w14:paraId="2A8530F4" w14:textId="5645DDBD" w:rsidR="007462C9" w:rsidRPr="00CA4B8C" w:rsidRDefault="0049085A" w:rsidP="007462C9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289"/>
                <w:tab w:val="left" w:pos="1119"/>
              </w:tabs>
              <w:spacing w:line="240" w:lineRule="auto"/>
              <w:ind w:firstLine="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bottom"/>
          </w:tcPr>
          <w:p w14:paraId="52B3C007" w14:textId="2E88BD94" w:rsidR="007462C9" w:rsidRPr="00CA4B8C" w:rsidRDefault="0049085A" w:rsidP="00746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2" w:type="dxa"/>
            <w:vAlign w:val="bottom"/>
          </w:tcPr>
          <w:p w14:paraId="54DAC002" w14:textId="1B190D3D" w:rsidR="007462C9" w:rsidRPr="00CA4B8C" w:rsidRDefault="0049085A" w:rsidP="007462C9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7462C9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7462C9" w:rsidRPr="00A55C53" w14:paraId="616F7F09" w14:textId="77777777" w:rsidTr="00945549">
        <w:trPr>
          <w:trHeight w:val="315"/>
        </w:trPr>
        <w:tc>
          <w:tcPr>
            <w:tcW w:w="3818" w:type="dxa"/>
            <w:vAlign w:val="bottom"/>
          </w:tcPr>
          <w:p w14:paraId="4187006D" w14:textId="77777777" w:rsidR="007462C9" w:rsidRPr="00182BBC" w:rsidRDefault="007462C9" w:rsidP="007462C9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1" w:type="dxa"/>
            <w:vAlign w:val="bottom"/>
          </w:tcPr>
          <w:p w14:paraId="732830DC" w14:textId="77777777" w:rsidR="007462C9" w:rsidRPr="00182BB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6" w:type="dxa"/>
            <w:vAlign w:val="bottom"/>
          </w:tcPr>
          <w:p w14:paraId="67E74AE6" w14:textId="77777777" w:rsidR="007462C9" w:rsidRPr="00182BB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vAlign w:val="bottom"/>
          </w:tcPr>
          <w:p w14:paraId="2F3157CF" w14:textId="77777777" w:rsidR="007462C9" w:rsidRPr="00182BB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13027C84" w14:textId="77777777" w:rsidR="007462C9" w:rsidRPr="00182BBC" w:rsidRDefault="007462C9" w:rsidP="007462C9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7462C9" w:rsidRPr="00A55C53" w14:paraId="78D290AF" w14:textId="77777777" w:rsidTr="00BF54CD">
        <w:trPr>
          <w:trHeight w:val="173"/>
        </w:trPr>
        <w:tc>
          <w:tcPr>
            <w:tcW w:w="3818" w:type="dxa"/>
          </w:tcPr>
          <w:p w14:paraId="0D69671F" w14:textId="77777777" w:rsidR="007462C9" w:rsidRPr="00CA4B8C" w:rsidRDefault="007462C9" w:rsidP="007462C9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41" w:type="dxa"/>
            <w:vAlign w:val="bottom"/>
          </w:tcPr>
          <w:p w14:paraId="1FA5C47D" w14:textId="544FF3FD" w:rsidR="007462C9" w:rsidRPr="00CA4B8C" w:rsidRDefault="007462C9" w:rsidP="007462C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  <w:tc>
          <w:tcPr>
            <w:tcW w:w="1196" w:type="dxa"/>
            <w:vAlign w:val="bottom"/>
          </w:tcPr>
          <w:p w14:paraId="356FBA0A" w14:textId="6FFAFEE7" w:rsidR="007462C9" w:rsidRPr="00CA4B8C" w:rsidRDefault="007462C9" w:rsidP="007462C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4,057,85</w:t>
            </w:r>
            <w:r w:rsidR="00E742D4" w:rsidRPr="00CA4B8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190" w:type="dxa"/>
            <w:vAlign w:val="bottom"/>
          </w:tcPr>
          <w:p w14:paraId="1A40E82D" w14:textId="485500FD" w:rsidR="007462C9" w:rsidRPr="00CA4B8C" w:rsidRDefault="007462C9" w:rsidP="007462C9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E742D4" w:rsidRPr="00CA4B8C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232" w:type="dxa"/>
            <w:vAlign w:val="bottom"/>
          </w:tcPr>
          <w:p w14:paraId="4717D852" w14:textId="5D281027" w:rsidR="007462C9" w:rsidRPr="00CA4B8C" w:rsidRDefault="007462C9" w:rsidP="007462C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18,367,964</w:t>
            </w:r>
          </w:p>
        </w:tc>
      </w:tr>
    </w:tbl>
    <w:p w14:paraId="0CDD08EA" w14:textId="70EA34C6" w:rsidR="00A55C53" w:rsidRDefault="00A55C53" w:rsidP="006F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63F77B73" w14:textId="77777777" w:rsidR="00702AC8" w:rsidRDefault="00702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tbl>
      <w:tblPr>
        <w:tblW w:w="8591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817"/>
        <w:gridCol w:w="1145"/>
        <w:gridCol w:w="1192"/>
        <w:gridCol w:w="1220"/>
        <w:gridCol w:w="1217"/>
      </w:tblGrid>
      <w:tr w:rsidR="000D0B68" w:rsidRPr="00A55C53" w14:paraId="272960A9" w14:textId="77777777" w:rsidTr="00702AC8">
        <w:trPr>
          <w:tblHeader/>
        </w:trPr>
        <w:tc>
          <w:tcPr>
            <w:tcW w:w="3817" w:type="dxa"/>
            <w:vAlign w:val="bottom"/>
          </w:tcPr>
          <w:p w14:paraId="7233956A" w14:textId="77777777" w:rsidR="000D0B68" w:rsidRPr="00CA4B8C" w:rsidRDefault="000D0B68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3FF7F972" w14:textId="7AA43242" w:rsidR="000D0B68" w:rsidRPr="00CA4B8C" w:rsidRDefault="006125FE" w:rsidP="00F2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7348CB" w:rsidRPr="00A55C53" w14:paraId="5EE388D5" w14:textId="77777777" w:rsidTr="00702AC8">
        <w:trPr>
          <w:tblHeader/>
        </w:trPr>
        <w:tc>
          <w:tcPr>
            <w:tcW w:w="3817" w:type="dxa"/>
            <w:vAlign w:val="bottom"/>
          </w:tcPr>
          <w:p w14:paraId="3E9F010A" w14:textId="77777777" w:rsidR="007348CB" w:rsidRPr="00CA4B8C" w:rsidRDefault="007348CB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4" w:type="dxa"/>
            <w:gridSpan w:val="4"/>
            <w:vAlign w:val="bottom"/>
          </w:tcPr>
          <w:p w14:paraId="74F7BB90" w14:textId="416876BD" w:rsidR="007348CB" w:rsidRPr="00CA4B8C" w:rsidRDefault="00A55C53" w:rsidP="00F213E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A4B8C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2C58B4" w:rsidRPr="00A55C53" w14:paraId="64B4DE76" w14:textId="77777777" w:rsidTr="00702AC8">
        <w:trPr>
          <w:tblHeader/>
        </w:trPr>
        <w:tc>
          <w:tcPr>
            <w:tcW w:w="3817" w:type="dxa"/>
            <w:vAlign w:val="bottom"/>
          </w:tcPr>
          <w:p w14:paraId="64B4DE72" w14:textId="77777777" w:rsidR="002C58B4" w:rsidRPr="00CA4B8C" w:rsidRDefault="002C58B4" w:rsidP="002C58B4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</w:tcPr>
          <w:p w14:paraId="64B4DE73" w14:textId="77777777" w:rsidR="002C58B4" w:rsidRPr="00CA4B8C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vAlign w:val="bottom"/>
            <w:hideMark/>
          </w:tcPr>
          <w:p w14:paraId="64B4DE74" w14:textId="77777777" w:rsidR="002C58B4" w:rsidRPr="00CA4B8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บันทึกใน</w:t>
            </w:r>
          </w:p>
        </w:tc>
        <w:tc>
          <w:tcPr>
            <w:tcW w:w="1217" w:type="dxa"/>
            <w:vAlign w:val="bottom"/>
          </w:tcPr>
          <w:p w14:paraId="64B4DE75" w14:textId="77777777" w:rsidR="002C58B4" w:rsidRPr="00CA4B8C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2C58B4" w:rsidRPr="00A55C53" w14:paraId="64B4DE7C" w14:textId="77777777" w:rsidTr="00702AC8">
        <w:trPr>
          <w:tblHeader/>
        </w:trPr>
        <w:tc>
          <w:tcPr>
            <w:tcW w:w="3817" w:type="dxa"/>
            <w:vAlign w:val="bottom"/>
          </w:tcPr>
          <w:p w14:paraId="64B4DE77" w14:textId="77777777" w:rsidR="002C58B4" w:rsidRPr="00CA4B8C" w:rsidRDefault="002C58B4" w:rsidP="002C58B4">
            <w:pPr>
              <w:spacing w:line="240" w:lineRule="auto"/>
              <w:ind w:left="-108"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vAlign w:val="bottom"/>
            <w:hideMark/>
          </w:tcPr>
          <w:p w14:paraId="64B4DE78" w14:textId="67EA5D5E" w:rsidR="002C58B4" w:rsidRPr="00CA4B8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CA4B8C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55C53" w:rsidRPr="00CA4B8C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192" w:type="dxa"/>
            <w:vAlign w:val="bottom"/>
            <w:hideMark/>
          </w:tcPr>
          <w:p w14:paraId="64B4DE79" w14:textId="3132BFC5" w:rsidR="002C58B4" w:rsidRPr="00CA4B8C" w:rsidRDefault="002C58B4" w:rsidP="002C58B4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กำไร</w:t>
            </w:r>
            <w:r w:rsidR="00357AD8" w:rsidRPr="00CA4B8C">
              <w:rPr>
                <w:rFonts w:ascii="BrowalliaUPC" w:hAnsi="BrowalliaUPC" w:cs="BrowalliaUPC"/>
                <w:sz w:val="28"/>
                <w:szCs w:val="28"/>
                <w:cs/>
              </w:rPr>
              <w:t>หรือ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ขาดทุน</w:t>
            </w:r>
          </w:p>
        </w:tc>
        <w:tc>
          <w:tcPr>
            <w:tcW w:w="1220" w:type="dxa"/>
            <w:vAlign w:val="bottom"/>
            <w:hideMark/>
          </w:tcPr>
          <w:p w14:paraId="64B4DE7A" w14:textId="77777777" w:rsidR="002C58B4" w:rsidRPr="00CA4B8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17" w:type="dxa"/>
            <w:vAlign w:val="bottom"/>
            <w:hideMark/>
          </w:tcPr>
          <w:p w14:paraId="64B4DE7B" w14:textId="789F5FD9" w:rsidR="002C58B4" w:rsidRPr="00CA4B8C" w:rsidRDefault="002C58B4" w:rsidP="002C58B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CA4B8C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55C53" w:rsidRPr="00CA4B8C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2C58B4" w:rsidRPr="00A55C53" w14:paraId="64B4DE82" w14:textId="77777777" w:rsidTr="00702AC8">
        <w:trPr>
          <w:trHeight w:val="80"/>
        </w:trPr>
        <w:tc>
          <w:tcPr>
            <w:tcW w:w="3817" w:type="dxa"/>
            <w:vAlign w:val="bottom"/>
            <w:hideMark/>
          </w:tcPr>
          <w:p w14:paraId="64B4DE7D" w14:textId="7C9E8D27" w:rsidR="002C58B4" w:rsidRPr="00702AC8" w:rsidRDefault="002C58B4" w:rsidP="00702AC8">
            <w:pPr>
              <w:spacing w:line="240" w:lineRule="auto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1145" w:type="dxa"/>
            <w:vAlign w:val="bottom"/>
          </w:tcPr>
          <w:p w14:paraId="64B4DE7E" w14:textId="77777777" w:rsidR="002C58B4" w:rsidRPr="00702AC8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2" w:type="dxa"/>
            <w:vAlign w:val="bottom"/>
          </w:tcPr>
          <w:p w14:paraId="64B4DE7F" w14:textId="77777777" w:rsidR="002C58B4" w:rsidRPr="00702AC8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20" w:type="dxa"/>
            <w:vAlign w:val="bottom"/>
          </w:tcPr>
          <w:p w14:paraId="64B4DE80" w14:textId="77777777" w:rsidR="002C58B4" w:rsidRPr="00702AC8" w:rsidRDefault="002C58B4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17" w:type="dxa"/>
            <w:vAlign w:val="bottom"/>
          </w:tcPr>
          <w:p w14:paraId="64B4DE81" w14:textId="77777777" w:rsidR="002C58B4" w:rsidRPr="00702AC8" w:rsidRDefault="002C58B4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715B1F4B" w14:textId="77777777" w:rsidTr="00702AC8">
        <w:trPr>
          <w:trHeight w:val="353"/>
        </w:trPr>
        <w:tc>
          <w:tcPr>
            <w:tcW w:w="3817" w:type="dxa"/>
            <w:vAlign w:val="bottom"/>
          </w:tcPr>
          <w:p w14:paraId="023AFCC5" w14:textId="699A15DD" w:rsidR="00A55C53" w:rsidRPr="00CA4B8C" w:rsidRDefault="00A55C53" w:rsidP="002C58B4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สินทรัพย์ภาษีเงินได้รอการตัดบัญชีจาก </w:t>
            </w:r>
            <w:r w:rsidRPr="00CA4B8C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45" w:type="dxa"/>
            <w:vAlign w:val="bottom"/>
          </w:tcPr>
          <w:p w14:paraId="2BFFB0F7" w14:textId="77777777" w:rsidR="00A55C53" w:rsidRPr="00CA4B8C" w:rsidRDefault="00A55C53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B34AB55" w14:textId="77777777" w:rsidR="00A55C53" w:rsidRPr="00CA4B8C" w:rsidRDefault="00A55C53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7E9D9DD0" w14:textId="77777777" w:rsidR="00A55C53" w:rsidRPr="00CA4B8C" w:rsidRDefault="00A55C53" w:rsidP="002C58B4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FBC2EC4" w14:textId="77777777" w:rsidR="00A55C53" w:rsidRPr="00CA4B8C" w:rsidRDefault="00A55C53" w:rsidP="002C58B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55C53" w:rsidRPr="00A55C53" w14:paraId="64B4DE88" w14:textId="77777777" w:rsidTr="00702AC8">
        <w:trPr>
          <w:trHeight w:val="70"/>
        </w:trPr>
        <w:tc>
          <w:tcPr>
            <w:tcW w:w="3817" w:type="dxa"/>
            <w:vAlign w:val="bottom"/>
            <w:hideMark/>
          </w:tcPr>
          <w:p w14:paraId="64B4DE83" w14:textId="4A04AAA3" w:rsidR="00A55C53" w:rsidRPr="00CA4B8C" w:rsidRDefault="00734C69" w:rsidP="00A55C5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ค่าเผื่อผลขาดทุน</w:t>
            </w:r>
            <w:r w:rsidRPr="00CA4B8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ด้านเครดิตที่คาดว่า</w:t>
            </w:r>
            <w:r w:rsidR="00945549">
              <w:rPr>
                <w:rFonts w:ascii="BrowalliaUPC" w:hAnsi="BrowalliaUPC" w:cs="BrowalliaUPC"/>
                <w:sz w:val="28"/>
                <w:szCs w:val="28"/>
                <w:lang w:val="en-GB"/>
              </w:rPr>
              <w:br/>
            </w:r>
            <w:r w:rsidR="0041137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CA4B8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145" w:type="dxa"/>
            <w:vAlign w:val="bottom"/>
          </w:tcPr>
          <w:p w14:paraId="64B4DE84" w14:textId="02C8574D" w:rsidR="00A55C53" w:rsidRPr="00CA4B8C" w:rsidRDefault="00A55C53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960,541</w:t>
            </w:r>
          </w:p>
        </w:tc>
        <w:tc>
          <w:tcPr>
            <w:tcW w:w="1192" w:type="dxa"/>
            <w:vAlign w:val="bottom"/>
          </w:tcPr>
          <w:p w14:paraId="64B4DE85" w14:textId="3CDBA6BC" w:rsidR="00A55C53" w:rsidRPr="00CA4B8C" w:rsidRDefault="0064445B" w:rsidP="00676960">
            <w:pPr>
              <w:tabs>
                <w:tab w:val="clear" w:pos="1644"/>
                <w:tab w:val="clear" w:pos="1871"/>
                <w:tab w:val="left" w:pos="9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1,438,071</w:t>
            </w:r>
          </w:p>
        </w:tc>
        <w:tc>
          <w:tcPr>
            <w:tcW w:w="1220" w:type="dxa"/>
            <w:vAlign w:val="bottom"/>
          </w:tcPr>
          <w:p w14:paraId="64B4DE86" w14:textId="427A2AA0" w:rsidR="00A55C53" w:rsidRPr="00CA4B8C" w:rsidRDefault="00676960" w:rsidP="00A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64445B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64B4DE87" w14:textId="7053CB7F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2,398,612</w:t>
            </w:r>
          </w:p>
        </w:tc>
      </w:tr>
      <w:tr w:rsidR="00A55C53" w:rsidRPr="00A55C53" w14:paraId="64B4DE8E" w14:textId="77777777" w:rsidTr="00702AC8">
        <w:tc>
          <w:tcPr>
            <w:tcW w:w="3817" w:type="dxa"/>
            <w:vAlign w:val="bottom"/>
          </w:tcPr>
          <w:p w14:paraId="64B4DE89" w14:textId="7B5F0BF2" w:rsidR="00A55C53" w:rsidRPr="00CA4B8C" w:rsidRDefault="00A55C53" w:rsidP="00A55C5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45" w:type="dxa"/>
            <w:vAlign w:val="bottom"/>
          </w:tcPr>
          <w:p w14:paraId="64B4DE8A" w14:textId="5AC9CCAF" w:rsidR="00A55C53" w:rsidRPr="00CA4B8C" w:rsidRDefault="00A55C53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4,236,036</w:t>
            </w:r>
          </w:p>
        </w:tc>
        <w:tc>
          <w:tcPr>
            <w:tcW w:w="1192" w:type="dxa"/>
            <w:vAlign w:val="bottom"/>
          </w:tcPr>
          <w:p w14:paraId="64B4DE8B" w14:textId="6D6DCCCB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1,509,072</w:t>
            </w:r>
          </w:p>
        </w:tc>
        <w:tc>
          <w:tcPr>
            <w:tcW w:w="1220" w:type="dxa"/>
            <w:vAlign w:val="bottom"/>
          </w:tcPr>
          <w:p w14:paraId="64B4DE8C" w14:textId="32BF2428" w:rsidR="00A55C53" w:rsidRPr="00CA4B8C" w:rsidRDefault="00676960" w:rsidP="0067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64445B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64B4DE8D" w14:textId="704F37B1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5,745,108</w:t>
            </w:r>
          </w:p>
        </w:tc>
      </w:tr>
      <w:tr w:rsidR="00A55C53" w:rsidRPr="00A55C53" w14:paraId="64B4DE94" w14:textId="77777777" w:rsidTr="00702AC8">
        <w:tc>
          <w:tcPr>
            <w:tcW w:w="3817" w:type="dxa"/>
            <w:vAlign w:val="bottom"/>
          </w:tcPr>
          <w:p w14:paraId="64B4DE8F" w14:textId="77777777" w:rsidR="00A55C53" w:rsidRPr="00CA4B8C" w:rsidRDefault="00A55C53" w:rsidP="00A55C5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145" w:type="dxa"/>
            <w:vAlign w:val="bottom"/>
          </w:tcPr>
          <w:p w14:paraId="64B4DE90" w14:textId="0ABE39C2" w:rsidR="00A55C53" w:rsidRPr="00CA4B8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580,492</w:t>
            </w:r>
          </w:p>
        </w:tc>
        <w:tc>
          <w:tcPr>
            <w:tcW w:w="1192" w:type="dxa"/>
            <w:vAlign w:val="bottom"/>
          </w:tcPr>
          <w:p w14:paraId="64B4DE91" w14:textId="10B4F622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604,843</w:t>
            </w:r>
          </w:p>
        </w:tc>
        <w:tc>
          <w:tcPr>
            <w:tcW w:w="1220" w:type="dxa"/>
            <w:vAlign w:val="bottom"/>
          </w:tcPr>
          <w:p w14:paraId="64B4DE92" w14:textId="198D3CEA" w:rsidR="00A55C53" w:rsidRPr="00CA4B8C" w:rsidRDefault="00676960" w:rsidP="0067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64445B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64B4DE93" w14:textId="0BFCA860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1,185,335</w:t>
            </w:r>
          </w:p>
        </w:tc>
      </w:tr>
      <w:tr w:rsidR="00A55C53" w:rsidRPr="00A55C53" w14:paraId="64B4DE9A" w14:textId="77777777" w:rsidTr="00702AC8">
        <w:tc>
          <w:tcPr>
            <w:tcW w:w="3817" w:type="dxa"/>
            <w:vAlign w:val="bottom"/>
          </w:tcPr>
          <w:p w14:paraId="64B4DE95" w14:textId="5B362362" w:rsidR="00A55C53" w:rsidRPr="00CA4B8C" w:rsidRDefault="00A55C53" w:rsidP="00A55C5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145" w:type="dxa"/>
            <w:vAlign w:val="bottom"/>
          </w:tcPr>
          <w:p w14:paraId="64B4DE96" w14:textId="40A2B788" w:rsidR="00A55C53" w:rsidRPr="00CA4B8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</w:t>
            </w:r>
            <w:r w:rsidR="00B23764" w:rsidRPr="00CA4B8C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CA4B8C">
              <w:rPr>
                <w:rFonts w:ascii="BrowalliaUPC" w:hAnsi="BrowalliaUPC" w:cs="BrowalliaUPC"/>
                <w:sz w:val="28"/>
                <w:szCs w:val="28"/>
              </w:rPr>
              <w:t>3,987</w:t>
            </w:r>
          </w:p>
        </w:tc>
        <w:tc>
          <w:tcPr>
            <w:tcW w:w="1192" w:type="dxa"/>
            <w:vAlign w:val="bottom"/>
          </w:tcPr>
          <w:p w14:paraId="64B4DE97" w14:textId="696E2D26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20,224</w:t>
            </w:r>
          </w:p>
        </w:tc>
        <w:tc>
          <w:tcPr>
            <w:tcW w:w="1220" w:type="dxa"/>
            <w:vAlign w:val="bottom"/>
          </w:tcPr>
          <w:p w14:paraId="64B4DE98" w14:textId="1B6ED1AC" w:rsidR="00A55C53" w:rsidRPr="00CA4B8C" w:rsidRDefault="00676960" w:rsidP="0067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64445B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64B4DE99" w14:textId="54B6BFED" w:rsidR="00A55C53" w:rsidRPr="00CA4B8C" w:rsidRDefault="0064445B" w:rsidP="00676960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44,211</w:t>
            </w:r>
          </w:p>
        </w:tc>
      </w:tr>
      <w:tr w:rsidR="00A55C53" w:rsidRPr="00A55C53" w14:paraId="74E0B468" w14:textId="77777777" w:rsidTr="00702AC8">
        <w:tc>
          <w:tcPr>
            <w:tcW w:w="3817" w:type="dxa"/>
            <w:vAlign w:val="bottom"/>
          </w:tcPr>
          <w:p w14:paraId="2EBD047F" w14:textId="2F0F0E5E" w:rsidR="00A55C53" w:rsidRPr="00CA4B8C" w:rsidRDefault="00A55C53" w:rsidP="00A55C5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45" w:type="dxa"/>
            <w:vAlign w:val="bottom"/>
          </w:tcPr>
          <w:p w14:paraId="2462571A" w14:textId="15A69650" w:rsidR="00A55C53" w:rsidRPr="00CA4B8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609,418</w:t>
            </w:r>
          </w:p>
        </w:tc>
        <w:tc>
          <w:tcPr>
            <w:tcW w:w="1192" w:type="dxa"/>
            <w:vAlign w:val="bottom"/>
          </w:tcPr>
          <w:p w14:paraId="6BB4478D" w14:textId="6198BA34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270,897</w:t>
            </w:r>
          </w:p>
        </w:tc>
        <w:tc>
          <w:tcPr>
            <w:tcW w:w="1220" w:type="dxa"/>
            <w:vAlign w:val="bottom"/>
          </w:tcPr>
          <w:p w14:paraId="7E29D485" w14:textId="3BAD274C" w:rsidR="00A55C53" w:rsidRPr="00CA4B8C" w:rsidRDefault="00676960" w:rsidP="00676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64445B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25CAEC87" w14:textId="2CA3D954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880,315</w:t>
            </w:r>
          </w:p>
        </w:tc>
      </w:tr>
      <w:tr w:rsidR="00A55C53" w:rsidRPr="00A55C53" w14:paraId="68504123" w14:textId="77777777" w:rsidTr="00702AC8">
        <w:tc>
          <w:tcPr>
            <w:tcW w:w="3817" w:type="dxa"/>
            <w:vAlign w:val="bottom"/>
          </w:tcPr>
          <w:p w14:paraId="51B5D1E0" w14:textId="202D12EF" w:rsidR="00A55C53" w:rsidRPr="00CA4B8C" w:rsidRDefault="00A55C53" w:rsidP="00A55C5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45" w:type="dxa"/>
            <w:vAlign w:val="bottom"/>
          </w:tcPr>
          <w:p w14:paraId="47416F71" w14:textId="32E13116" w:rsidR="00A55C53" w:rsidRPr="00CA4B8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1,210,702</w:t>
            </w:r>
          </w:p>
        </w:tc>
        <w:tc>
          <w:tcPr>
            <w:tcW w:w="1192" w:type="dxa"/>
            <w:vAlign w:val="bottom"/>
          </w:tcPr>
          <w:p w14:paraId="345D1F90" w14:textId="4415706D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(426,987)</w:t>
            </w:r>
          </w:p>
        </w:tc>
        <w:tc>
          <w:tcPr>
            <w:tcW w:w="1220" w:type="dxa"/>
            <w:vAlign w:val="bottom"/>
          </w:tcPr>
          <w:p w14:paraId="7390A529" w14:textId="2EBECA82" w:rsidR="00A55C53" w:rsidRPr="00CA4B8C" w:rsidRDefault="00676960" w:rsidP="00A5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64445B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0F1D0B89" w14:textId="3BD20111" w:rsidR="00A55C53" w:rsidRPr="00CA4B8C" w:rsidRDefault="0064445B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783,715</w:t>
            </w:r>
          </w:p>
        </w:tc>
      </w:tr>
      <w:tr w:rsidR="00A55C53" w:rsidRPr="00A55C53" w14:paraId="64B4DEA0" w14:textId="77777777" w:rsidTr="00702AC8">
        <w:tc>
          <w:tcPr>
            <w:tcW w:w="3817" w:type="dxa"/>
            <w:vAlign w:val="bottom"/>
          </w:tcPr>
          <w:p w14:paraId="64B4DE9B" w14:textId="77777777" w:rsidR="00A55C53" w:rsidRPr="00CA4B8C" w:rsidRDefault="00A55C53" w:rsidP="00A55C53">
            <w:pPr>
              <w:spacing w:line="240" w:lineRule="auto"/>
              <w:ind w:left="151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45" w:type="dxa"/>
            <w:vAlign w:val="bottom"/>
          </w:tcPr>
          <w:p w14:paraId="64B4DE9C" w14:textId="0424F169" w:rsidR="00A55C53" w:rsidRPr="00CA4B8C" w:rsidRDefault="00A55C53" w:rsidP="00A55C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6,404,665</w:t>
            </w:r>
          </w:p>
        </w:tc>
        <w:tc>
          <w:tcPr>
            <w:tcW w:w="1192" w:type="dxa"/>
            <w:vAlign w:val="bottom"/>
          </w:tcPr>
          <w:p w14:paraId="64B4DE9D" w14:textId="1097B0D5" w:rsidR="00A55C53" w:rsidRPr="00CA4B8C" w:rsidRDefault="0064445B" w:rsidP="00A55C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641,73</w:t>
            </w:r>
            <w:r w:rsidR="003B44DD" w:rsidRPr="00CA4B8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20" w:type="dxa"/>
            <w:vAlign w:val="bottom"/>
          </w:tcPr>
          <w:p w14:paraId="64B4DE9E" w14:textId="2833908A" w:rsidR="00A55C53" w:rsidRPr="00CA4B8C" w:rsidRDefault="0064445B" w:rsidP="00A55C5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91223D" w:rsidRPr="00CA4B8C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217" w:type="dxa"/>
            <w:vAlign w:val="bottom"/>
          </w:tcPr>
          <w:p w14:paraId="64B4DE9F" w14:textId="4216A7A9" w:rsidR="00A55C53" w:rsidRPr="00CA4B8C" w:rsidRDefault="0064445B" w:rsidP="00A55C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7,330,668</w:t>
            </w:r>
          </w:p>
        </w:tc>
      </w:tr>
      <w:tr w:rsidR="00A55C53" w:rsidRPr="00A55C53" w14:paraId="64B4DEA6" w14:textId="77777777" w:rsidTr="00702AC8">
        <w:tc>
          <w:tcPr>
            <w:tcW w:w="3817" w:type="dxa"/>
            <w:vAlign w:val="bottom"/>
          </w:tcPr>
          <w:p w14:paraId="64B4DEA1" w14:textId="77777777" w:rsidR="00A55C53" w:rsidRPr="00CA4B8C" w:rsidRDefault="00A55C53" w:rsidP="00A55C53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45" w:type="dxa"/>
            <w:vAlign w:val="bottom"/>
          </w:tcPr>
          <w:p w14:paraId="64B4DEA2" w14:textId="184E0983" w:rsidR="00A55C53" w:rsidRPr="00CA4B8C" w:rsidRDefault="00A55C53" w:rsidP="00A55C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  <w:tc>
          <w:tcPr>
            <w:tcW w:w="1192" w:type="dxa"/>
            <w:vAlign w:val="bottom"/>
          </w:tcPr>
          <w:p w14:paraId="64B4DEA3" w14:textId="1E511886" w:rsidR="00A55C53" w:rsidRPr="00CA4B8C" w:rsidRDefault="0064445B" w:rsidP="00A55C53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4,057,85</w:t>
            </w:r>
            <w:r w:rsidR="0091223D" w:rsidRPr="00CA4B8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20" w:type="dxa"/>
            <w:vAlign w:val="bottom"/>
          </w:tcPr>
          <w:p w14:paraId="64B4DEA4" w14:textId="06226047" w:rsidR="00A55C53" w:rsidRPr="00CA4B8C" w:rsidRDefault="00A5542E" w:rsidP="00A55C5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91223D" w:rsidRPr="00CA4B8C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217" w:type="dxa"/>
            <w:vAlign w:val="bottom"/>
          </w:tcPr>
          <w:p w14:paraId="64B4DEA5" w14:textId="7F1B09DD" w:rsidR="00A55C53" w:rsidRPr="00CA4B8C" w:rsidRDefault="00A5542E" w:rsidP="00A55C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18,367,964</w:t>
            </w:r>
          </w:p>
        </w:tc>
      </w:tr>
      <w:tr w:rsidR="00A55C53" w:rsidRPr="00A55C53" w14:paraId="64B4DEAC" w14:textId="77777777" w:rsidTr="00702AC8">
        <w:tc>
          <w:tcPr>
            <w:tcW w:w="3817" w:type="dxa"/>
            <w:vAlign w:val="bottom"/>
          </w:tcPr>
          <w:p w14:paraId="64B4DEA7" w14:textId="77777777" w:rsidR="00A55C53" w:rsidRPr="00702AC8" w:rsidRDefault="00A55C53" w:rsidP="00A55C5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45" w:type="dxa"/>
            <w:vAlign w:val="bottom"/>
          </w:tcPr>
          <w:p w14:paraId="64B4DEA8" w14:textId="77777777" w:rsidR="00A55C53" w:rsidRPr="00702AC8" w:rsidRDefault="00A55C53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2" w:type="dxa"/>
            <w:vAlign w:val="bottom"/>
          </w:tcPr>
          <w:p w14:paraId="64B4DEA9" w14:textId="77777777" w:rsidR="00A55C53" w:rsidRPr="00702AC8" w:rsidRDefault="00A55C53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20" w:type="dxa"/>
            <w:vAlign w:val="bottom"/>
          </w:tcPr>
          <w:p w14:paraId="64B4DEAA" w14:textId="77777777" w:rsidR="00A55C53" w:rsidRPr="00702AC8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17" w:type="dxa"/>
            <w:vAlign w:val="bottom"/>
          </w:tcPr>
          <w:p w14:paraId="64B4DEAB" w14:textId="77777777" w:rsidR="00A55C53" w:rsidRPr="00702AC8" w:rsidRDefault="00A55C53" w:rsidP="00A55C5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6A8AA3DA" w14:textId="77777777" w:rsidTr="00702AC8">
        <w:tc>
          <w:tcPr>
            <w:tcW w:w="3817" w:type="dxa"/>
            <w:vAlign w:val="bottom"/>
          </w:tcPr>
          <w:p w14:paraId="5182B23B" w14:textId="07C96D2D" w:rsidR="00A55C53" w:rsidRPr="00CA4B8C" w:rsidRDefault="00A55C53" w:rsidP="00A55C5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A4B8C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5" w:type="dxa"/>
            <w:vAlign w:val="bottom"/>
          </w:tcPr>
          <w:p w14:paraId="1DFC62FE" w14:textId="20B10780" w:rsidR="00A55C53" w:rsidRPr="00CA4B8C" w:rsidRDefault="00A55C53" w:rsidP="00A55C5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CA4B8C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vAlign w:val="bottom"/>
          </w:tcPr>
          <w:p w14:paraId="766E70C7" w14:textId="42798986" w:rsidR="00A55C53" w:rsidRPr="00CA4B8C" w:rsidRDefault="00676960" w:rsidP="00A55C5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289"/>
                <w:tab w:val="left" w:pos="1119"/>
              </w:tabs>
              <w:spacing w:line="240" w:lineRule="auto"/>
              <w:ind w:firstLine="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A5542E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05E97F94" w14:textId="46AC4657" w:rsidR="00A55C53" w:rsidRPr="00CA4B8C" w:rsidRDefault="00676960" w:rsidP="00A55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A5542E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7" w:type="dxa"/>
            <w:vAlign w:val="bottom"/>
          </w:tcPr>
          <w:p w14:paraId="69CFF8DA" w14:textId="15156BCE" w:rsidR="00A55C53" w:rsidRPr="00CA4B8C" w:rsidRDefault="00676960" w:rsidP="00A55C5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  <w:r w:rsidR="00A5542E" w:rsidRPr="00CA4B8C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A55C53" w:rsidRPr="00A55C53" w14:paraId="3A44E09E" w14:textId="77777777" w:rsidTr="00702AC8">
        <w:tc>
          <w:tcPr>
            <w:tcW w:w="3817" w:type="dxa"/>
            <w:vAlign w:val="bottom"/>
          </w:tcPr>
          <w:p w14:paraId="64C62D45" w14:textId="77777777" w:rsidR="00A55C53" w:rsidRPr="00182BBC" w:rsidRDefault="00A55C53" w:rsidP="00A55C5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5" w:type="dxa"/>
            <w:vAlign w:val="bottom"/>
          </w:tcPr>
          <w:p w14:paraId="21C39C7D" w14:textId="77777777" w:rsidR="00A55C53" w:rsidRPr="00182BB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2" w:type="dxa"/>
            <w:vAlign w:val="bottom"/>
          </w:tcPr>
          <w:p w14:paraId="68573AE1" w14:textId="77777777" w:rsidR="00A55C53" w:rsidRPr="00182BB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20" w:type="dxa"/>
            <w:vAlign w:val="bottom"/>
          </w:tcPr>
          <w:p w14:paraId="757AB0E9" w14:textId="77777777" w:rsidR="00A55C53" w:rsidRPr="00182BB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17" w:type="dxa"/>
            <w:vAlign w:val="bottom"/>
          </w:tcPr>
          <w:p w14:paraId="7EE1DF6A" w14:textId="77777777" w:rsidR="00A55C53" w:rsidRPr="00182BBC" w:rsidRDefault="00A55C53" w:rsidP="00A55C5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64B4DECA" w14:textId="77777777" w:rsidTr="00702AC8">
        <w:trPr>
          <w:trHeight w:val="173"/>
        </w:trPr>
        <w:tc>
          <w:tcPr>
            <w:tcW w:w="3817" w:type="dxa"/>
          </w:tcPr>
          <w:p w14:paraId="64B4DEC5" w14:textId="315710B9" w:rsidR="00A55C53" w:rsidRPr="00CA4B8C" w:rsidRDefault="00A55C53" w:rsidP="00A55C5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Pr="00CA4B8C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45" w:type="dxa"/>
            <w:vAlign w:val="bottom"/>
          </w:tcPr>
          <w:p w14:paraId="64B4DEC6" w14:textId="2B816DE9" w:rsidR="00A55C53" w:rsidRPr="00CA4B8C" w:rsidRDefault="00A55C53" w:rsidP="00A55C5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  <w:tc>
          <w:tcPr>
            <w:tcW w:w="1192" w:type="dxa"/>
            <w:vAlign w:val="bottom"/>
          </w:tcPr>
          <w:p w14:paraId="64B4DEC7" w14:textId="3986B8A0" w:rsidR="00A55C53" w:rsidRPr="00CA4B8C" w:rsidRDefault="00A5542E" w:rsidP="00A55C5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4,057,85</w:t>
            </w:r>
            <w:r w:rsidR="0091223D" w:rsidRPr="00CA4B8C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220" w:type="dxa"/>
            <w:vAlign w:val="bottom"/>
          </w:tcPr>
          <w:p w14:paraId="64B4DEC8" w14:textId="16EF4FBE" w:rsidR="00A55C53" w:rsidRPr="00CA4B8C" w:rsidRDefault="00A5542E" w:rsidP="00A55C53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284,2</w:t>
            </w:r>
            <w:r w:rsidR="0091223D" w:rsidRPr="00CA4B8C">
              <w:rPr>
                <w:rFonts w:ascii="BrowalliaUPC" w:hAnsi="BrowalliaUPC" w:cs="BrowalliaUPC"/>
                <w:sz w:val="28"/>
                <w:szCs w:val="28"/>
              </w:rPr>
              <w:t>70</w:t>
            </w:r>
          </w:p>
        </w:tc>
        <w:tc>
          <w:tcPr>
            <w:tcW w:w="1217" w:type="dxa"/>
            <w:vAlign w:val="bottom"/>
          </w:tcPr>
          <w:p w14:paraId="64B4DEC9" w14:textId="05FEE990" w:rsidR="00A55C53" w:rsidRPr="00CA4B8C" w:rsidRDefault="00A5542E" w:rsidP="00A55C5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A4B8C">
              <w:rPr>
                <w:rFonts w:ascii="BrowalliaUPC" w:hAnsi="BrowalliaUPC" w:cs="BrowalliaUPC"/>
                <w:sz w:val="28"/>
                <w:szCs w:val="28"/>
              </w:rPr>
              <w:t>18,367,964</w:t>
            </w:r>
          </w:p>
        </w:tc>
      </w:tr>
    </w:tbl>
    <w:p w14:paraId="5371CCE7" w14:textId="5055A6B1" w:rsidR="006125FE" w:rsidRPr="00CD4FB0" w:rsidRDefault="006125FE" w:rsidP="00AE4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tbl>
      <w:tblPr>
        <w:tblW w:w="8718" w:type="dxa"/>
        <w:tblInd w:w="984" w:type="dxa"/>
        <w:tblLayout w:type="fixed"/>
        <w:tblLook w:val="01E0" w:firstRow="1" w:lastRow="1" w:firstColumn="1" w:lastColumn="1" w:noHBand="0" w:noVBand="0"/>
      </w:tblPr>
      <w:tblGrid>
        <w:gridCol w:w="3790"/>
        <w:gridCol w:w="1161"/>
        <w:gridCol w:w="1190"/>
        <w:gridCol w:w="1232"/>
        <w:gridCol w:w="1345"/>
      </w:tblGrid>
      <w:tr w:rsidR="00A55C53" w:rsidRPr="00A55C53" w14:paraId="5CF29B94" w14:textId="77777777" w:rsidTr="00BF54CD">
        <w:trPr>
          <w:tblHeader/>
        </w:trPr>
        <w:tc>
          <w:tcPr>
            <w:tcW w:w="3790" w:type="dxa"/>
            <w:vAlign w:val="bottom"/>
          </w:tcPr>
          <w:p w14:paraId="79D0EC45" w14:textId="77777777" w:rsidR="00A55C53" w:rsidRPr="007D0E26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28" w:type="dxa"/>
            <w:gridSpan w:val="4"/>
            <w:vAlign w:val="bottom"/>
          </w:tcPr>
          <w:p w14:paraId="5F04F9DE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A55C53" w:rsidRPr="00A55C53" w14:paraId="7A5C9AF0" w14:textId="77777777" w:rsidTr="00BF54CD">
        <w:trPr>
          <w:tblHeader/>
        </w:trPr>
        <w:tc>
          <w:tcPr>
            <w:tcW w:w="3790" w:type="dxa"/>
            <w:vAlign w:val="bottom"/>
          </w:tcPr>
          <w:p w14:paraId="6247661D" w14:textId="77777777" w:rsidR="00A55C53" w:rsidRPr="007D0E26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28" w:type="dxa"/>
            <w:gridSpan w:val="4"/>
            <w:vAlign w:val="bottom"/>
          </w:tcPr>
          <w:p w14:paraId="68254F35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D0E26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55C53" w:rsidRPr="00A55C53" w14:paraId="42FD4068" w14:textId="77777777" w:rsidTr="00BF54CD">
        <w:trPr>
          <w:tblHeader/>
        </w:trPr>
        <w:tc>
          <w:tcPr>
            <w:tcW w:w="3790" w:type="dxa"/>
            <w:vAlign w:val="bottom"/>
          </w:tcPr>
          <w:p w14:paraId="4DB0DE9A" w14:textId="77777777" w:rsidR="00A55C53" w:rsidRPr="007D0E26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55885B3" w14:textId="77777777" w:rsidR="00A55C53" w:rsidRPr="007D0E26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000DF002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บันทึกใน</w:t>
            </w:r>
          </w:p>
        </w:tc>
        <w:tc>
          <w:tcPr>
            <w:tcW w:w="1345" w:type="dxa"/>
            <w:vAlign w:val="bottom"/>
          </w:tcPr>
          <w:p w14:paraId="31BD373F" w14:textId="77777777" w:rsidR="00A55C53" w:rsidRPr="007D0E26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55C53" w:rsidRPr="00A55C53" w14:paraId="3510A74F" w14:textId="77777777" w:rsidTr="00BF54CD">
        <w:trPr>
          <w:tblHeader/>
        </w:trPr>
        <w:tc>
          <w:tcPr>
            <w:tcW w:w="3790" w:type="dxa"/>
            <w:vAlign w:val="bottom"/>
          </w:tcPr>
          <w:p w14:paraId="089CB911" w14:textId="77777777" w:rsidR="00A55C53" w:rsidRPr="007D0E26" w:rsidRDefault="00A55C53" w:rsidP="00A00FA3">
            <w:pPr>
              <w:spacing w:line="240" w:lineRule="auto"/>
              <w:ind w:left="-108"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  <w:hideMark/>
          </w:tcPr>
          <w:p w14:paraId="7F746823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90" w:type="dxa"/>
            <w:vAlign w:val="bottom"/>
            <w:hideMark/>
          </w:tcPr>
          <w:p w14:paraId="2FCBF1F0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32" w:type="dxa"/>
            <w:vAlign w:val="bottom"/>
            <w:hideMark/>
          </w:tcPr>
          <w:p w14:paraId="3E0D5B54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45" w:type="dxa"/>
            <w:vAlign w:val="bottom"/>
            <w:hideMark/>
          </w:tcPr>
          <w:p w14:paraId="217588DF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  <w:tr w:rsidR="00A55C53" w:rsidRPr="00A55C53" w14:paraId="58277E1B" w14:textId="77777777" w:rsidTr="00702AC8">
        <w:trPr>
          <w:trHeight w:val="80"/>
        </w:trPr>
        <w:tc>
          <w:tcPr>
            <w:tcW w:w="3790" w:type="dxa"/>
            <w:vAlign w:val="bottom"/>
            <w:hideMark/>
          </w:tcPr>
          <w:p w14:paraId="5AEF4270" w14:textId="0D3743E9" w:rsidR="00A55C53" w:rsidRPr="00702AC8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vAlign w:val="bottom"/>
          </w:tcPr>
          <w:p w14:paraId="27D49A21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vAlign w:val="bottom"/>
          </w:tcPr>
          <w:p w14:paraId="2229BCDB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363EE15F" w14:textId="77777777" w:rsidR="00A55C53" w:rsidRPr="00702AC8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5" w:type="dxa"/>
            <w:vAlign w:val="bottom"/>
          </w:tcPr>
          <w:p w14:paraId="2558BBC0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7769BFBA" w14:textId="77777777" w:rsidTr="00BF54CD">
        <w:trPr>
          <w:trHeight w:val="353"/>
        </w:trPr>
        <w:tc>
          <w:tcPr>
            <w:tcW w:w="3790" w:type="dxa"/>
            <w:vAlign w:val="bottom"/>
          </w:tcPr>
          <w:p w14:paraId="32107CF3" w14:textId="1C34F56C" w:rsidR="00A55C53" w:rsidRPr="007D0E26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สินทรัพย์ภาษีเงินได้รอการตัดบัญชีจาก </w:t>
            </w:r>
            <w:r w:rsidRPr="007D0E26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61" w:type="dxa"/>
            <w:vAlign w:val="bottom"/>
          </w:tcPr>
          <w:p w14:paraId="3D9636A4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0" w:type="dxa"/>
            <w:vAlign w:val="bottom"/>
          </w:tcPr>
          <w:p w14:paraId="46BB0C8A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10DCF79B" w14:textId="77777777" w:rsidR="00A55C53" w:rsidRPr="007D0E26" w:rsidRDefault="00A55C5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45" w:type="dxa"/>
            <w:vAlign w:val="bottom"/>
          </w:tcPr>
          <w:p w14:paraId="0813B740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55C53" w:rsidRPr="00A55C53" w14:paraId="1174D338" w14:textId="77777777" w:rsidTr="00BF54CD">
        <w:trPr>
          <w:trHeight w:val="70"/>
        </w:trPr>
        <w:tc>
          <w:tcPr>
            <w:tcW w:w="3790" w:type="dxa"/>
            <w:vAlign w:val="bottom"/>
            <w:hideMark/>
          </w:tcPr>
          <w:p w14:paraId="7E1DA4FA" w14:textId="30130EE6" w:rsidR="00A55C53" w:rsidRPr="007D0E26" w:rsidRDefault="00A55C53" w:rsidP="00A00FA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ค่าเผื่อผลขาดทุน</w:t>
            </w:r>
            <w:r w:rsidR="009F32EE" w:rsidRPr="007D0E26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ด้านเครดิตที่คาดว่า</w:t>
            </w:r>
            <w:r w:rsidR="00945549">
              <w:rPr>
                <w:rFonts w:ascii="BrowalliaUPC" w:hAnsi="BrowalliaUPC" w:cs="BrowalliaUPC"/>
                <w:sz w:val="28"/>
                <w:szCs w:val="28"/>
                <w:lang w:val="en-GB"/>
              </w:rPr>
              <w:br/>
            </w:r>
            <w:r w:rsidR="00411371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9F32EE" w:rsidRPr="007D0E26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จะเกิดขึ้น</w:t>
            </w:r>
          </w:p>
        </w:tc>
        <w:tc>
          <w:tcPr>
            <w:tcW w:w="1161" w:type="dxa"/>
            <w:vAlign w:val="bottom"/>
          </w:tcPr>
          <w:p w14:paraId="524EFC7C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264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839</w:t>
            </w:r>
          </w:p>
        </w:tc>
        <w:tc>
          <w:tcPr>
            <w:tcW w:w="1190" w:type="dxa"/>
            <w:vAlign w:val="bottom"/>
          </w:tcPr>
          <w:p w14:paraId="3B391004" w14:textId="77777777" w:rsidR="00A55C53" w:rsidRPr="007D0E26" w:rsidRDefault="00A55C53" w:rsidP="00394F9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 xml:space="preserve">  (304,298)</w:t>
            </w:r>
          </w:p>
        </w:tc>
        <w:tc>
          <w:tcPr>
            <w:tcW w:w="1232" w:type="dxa"/>
            <w:vAlign w:val="bottom"/>
          </w:tcPr>
          <w:p w14:paraId="172843AB" w14:textId="44471145" w:rsidR="00A55C53" w:rsidRPr="007D0E26" w:rsidRDefault="00A55C5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09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7EB8C545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960,541</w:t>
            </w:r>
          </w:p>
        </w:tc>
      </w:tr>
      <w:tr w:rsidR="00A55C53" w:rsidRPr="00A55C53" w14:paraId="6A1DAB27" w14:textId="77777777" w:rsidTr="00BF54CD">
        <w:tc>
          <w:tcPr>
            <w:tcW w:w="3790" w:type="dxa"/>
            <w:vAlign w:val="bottom"/>
          </w:tcPr>
          <w:p w14:paraId="49D7B53A" w14:textId="77777777" w:rsidR="00A55C53" w:rsidRPr="007D0E26" w:rsidRDefault="00A55C53" w:rsidP="00A00FA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ค่าเผื่อสินค้าเสื่อมคุณภาพและการลดมูลค่า</w:t>
            </w:r>
          </w:p>
        </w:tc>
        <w:tc>
          <w:tcPr>
            <w:tcW w:w="1161" w:type="dxa"/>
            <w:vAlign w:val="bottom"/>
          </w:tcPr>
          <w:p w14:paraId="73506083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007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575</w:t>
            </w:r>
          </w:p>
        </w:tc>
        <w:tc>
          <w:tcPr>
            <w:tcW w:w="1190" w:type="dxa"/>
            <w:vAlign w:val="bottom"/>
          </w:tcPr>
          <w:p w14:paraId="6D9377C0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1,228,461</w:t>
            </w:r>
          </w:p>
        </w:tc>
        <w:tc>
          <w:tcPr>
            <w:tcW w:w="1232" w:type="dxa"/>
            <w:vAlign w:val="bottom"/>
          </w:tcPr>
          <w:p w14:paraId="4D65EBD2" w14:textId="5FEDE3BF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5A14C6DB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4,236,036</w:t>
            </w:r>
          </w:p>
        </w:tc>
      </w:tr>
      <w:tr w:rsidR="00A55C53" w:rsidRPr="00A55C53" w14:paraId="018DC7D1" w14:textId="77777777" w:rsidTr="00BF54CD">
        <w:tc>
          <w:tcPr>
            <w:tcW w:w="3790" w:type="dxa"/>
            <w:vAlign w:val="bottom"/>
          </w:tcPr>
          <w:p w14:paraId="0F3BF114" w14:textId="77777777" w:rsidR="00A55C53" w:rsidRPr="007D0E26" w:rsidRDefault="00A55C53" w:rsidP="00A00FA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161" w:type="dxa"/>
            <w:vAlign w:val="bottom"/>
          </w:tcPr>
          <w:p w14:paraId="099C540D" w14:textId="77777777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441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089</w:t>
            </w:r>
          </w:p>
        </w:tc>
        <w:tc>
          <w:tcPr>
            <w:tcW w:w="1190" w:type="dxa"/>
            <w:vAlign w:val="bottom"/>
          </w:tcPr>
          <w:p w14:paraId="4D512AA6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139,403</w:t>
            </w:r>
          </w:p>
        </w:tc>
        <w:tc>
          <w:tcPr>
            <w:tcW w:w="1232" w:type="dxa"/>
            <w:vAlign w:val="bottom"/>
          </w:tcPr>
          <w:p w14:paraId="3DDDF76C" w14:textId="29EF6477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0769D144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580,492</w:t>
            </w:r>
          </w:p>
        </w:tc>
      </w:tr>
      <w:tr w:rsidR="00A55C53" w:rsidRPr="00A55C53" w14:paraId="4101F174" w14:textId="77777777" w:rsidTr="00BF54CD">
        <w:tc>
          <w:tcPr>
            <w:tcW w:w="3790" w:type="dxa"/>
            <w:vAlign w:val="bottom"/>
          </w:tcPr>
          <w:p w14:paraId="3737538D" w14:textId="77777777" w:rsidR="00A55C53" w:rsidRPr="007D0E26" w:rsidRDefault="00A55C53" w:rsidP="00A00FA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161" w:type="dxa"/>
            <w:vAlign w:val="bottom"/>
          </w:tcPr>
          <w:p w14:paraId="608D0BA8" w14:textId="3D67B2A6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ind w:right="144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 xml:space="preserve">         </w:t>
            </w:r>
            <w:r w:rsidR="00C63640" w:rsidRPr="007D0E26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bottom"/>
          </w:tcPr>
          <w:p w14:paraId="1E05239F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23,987</w:t>
            </w:r>
          </w:p>
        </w:tc>
        <w:tc>
          <w:tcPr>
            <w:tcW w:w="1232" w:type="dxa"/>
            <w:vAlign w:val="bottom"/>
          </w:tcPr>
          <w:p w14:paraId="46343A57" w14:textId="725109BC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5CAF028E" w14:textId="77777777" w:rsidR="00A55C53" w:rsidRPr="007D0E26" w:rsidRDefault="00A55C53" w:rsidP="00394F9C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 xml:space="preserve">      23,987</w:t>
            </w:r>
          </w:p>
        </w:tc>
      </w:tr>
      <w:tr w:rsidR="00A55C53" w:rsidRPr="00A55C53" w14:paraId="7B30AFCE" w14:textId="77777777" w:rsidTr="00BF54CD">
        <w:tc>
          <w:tcPr>
            <w:tcW w:w="3790" w:type="dxa"/>
            <w:vAlign w:val="bottom"/>
          </w:tcPr>
          <w:p w14:paraId="0298D040" w14:textId="77777777" w:rsidR="00A55C53" w:rsidRPr="007D0E26" w:rsidRDefault="00A55C53" w:rsidP="00A00FA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61" w:type="dxa"/>
            <w:vAlign w:val="bottom"/>
          </w:tcPr>
          <w:p w14:paraId="3B79EA50" w14:textId="77777777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406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883</w:t>
            </w:r>
          </w:p>
        </w:tc>
        <w:tc>
          <w:tcPr>
            <w:tcW w:w="1190" w:type="dxa"/>
            <w:vAlign w:val="bottom"/>
          </w:tcPr>
          <w:p w14:paraId="4F1EC858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202,535</w:t>
            </w:r>
          </w:p>
        </w:tc>
        <w:tc>
          <w:tcPr>
            <w:tcW w:w="1232" w:type="dxa"/>
            <w:vAlign w:val="bottom"/>
          </w:tcPr>
          <w:p w14:paraId="6AF8BB2C" w14:textId="7BF14781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633173B4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609,418</w:t>
            </w:r>
          </w:p>
        </w:tc>
      </w:tr>
      <w:tr w:rsidR="00A55C53" w:rsidRPr="00A55C53" w14:paraId="5A22E33A" w14:textId="77777777" w:rsidTr="00BF54CD">
        <w:tc>
          <w:tcPr>
            <w:tcW w:w="3790" w:type="dxa"/>
            <w:vAlign w:val="bottom"/>
          </w:tcPr>
          <w:p w14:paraId="15D575DD" w14:textId="77777777" w:rsidR="00A55C53" w:rsidRPr="007D0E26" w:rsidRDefault="00A55C53" w:rsidP="00A00FA3">
            <w:pPr>
              <w:tabs>
                <w:tab w:val="clear" w:pos="227"/>
              </w:tabs>
              <w:spacing w:line="240" w:lineRule="auto"/>
              <w:ind w:left="319" w:hanging="16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รายได้รอการรับรู้ที่มีภาระที่ต้องปฏิบัติ</w:t>
            </w:r>
          </w:p>
        </w:tc>
        <w:tc>
          <w:tcPr>
            <w:tcW w:w="1161" w:type="dxa"/>
            <w:vAlign w:val="bottom"/>
          </w:tcPr>
          <w:p w14:paraId="391754DC" w14:textId="77777777" w:rsidR="00A55C53" w:rsidRPr="007D0E26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465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390</w:t>
            </w:r>
          </w:p>
        </w:tc>
        <w:tc>
          <w:tcPr>
            <w:tcW w:w="1190" w:type="dxa"/>
            <w:vAlign w:val="bottom"/>
          </w:tcPr>
          <w:p w14:paraId="4F1F50E4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(254,688)</w:t>
            </w:r>
          </w:p>
        </w:tc>
        <w:tc>
          <w:tcPr>
            <w:tcW w:w="1232" w:type="dxa"/>
            <w:vAlign w:val="bottom"/>
          </w:tcPr>
          <w:p w14:paraId="7F6F13EA" w14:textId="4B9DB338" w:rsidR="00A55C53" w:rsidRPr="007D0E26" w:rsidRDefault="00A55C53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635BF716" w14:textId="77777777" w:rsidR="00A55C53" w:rsidRPr="007D0E26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1,210,702</w:t>
            </w:r>
          </w:p>
        </w:tc>
      </w:tr>
      <w:tr w:rsidR="00A55C53" w:rsidRPr="00A55C53" w14:paraId="3D2911FD" w14:textId="77777777" w:rsidTr="00BF54CD">
        <w:tc>
          <w:tcPr>
            <w:tcW w:w="3790" w:type="dxa"/>
            <w:vAlign w:val="bottom"/>
          </w:tcPr>
          <w:p w14:paraId="077418EB" w14:textId="77777777" w:rsidR="00A55C53" w:rsidRPr="007D0E26" w:rsidRDefault="00A55C53" w:rsidP="00A00FA3">
            <w:pPr>
              <w:spacing w:line="240" w:lineRule="auto"/>
              <w:ind w:left="151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161" w:type="dxa"/>
            <w:vAlign w:val="bottom"/>
          </w:tcPr>
          <w:p w14:paraId="0BEC919E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531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637</w:t>
            </w:r>
          </w:p>
        </w:tc>
        <w:tc>
          <w:tcPr>
            <w:tcW w:w="1190" w:type="dxa"/>
            <w:vAlign w:val="bottom"/>
          </w:tcPr>
          <w:p w14:paraId="0D9B0E41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552,309</w:t>
            </w:r>
          </w:p>
        </w:tc>
        <w:tc>
          <w:tcPr>
            <w:tcW w:w="1232" w:type="dxa"/>
            <w:vAlign w:val="bottom"/>
          </w:tcPr>
          <w:p w14:paraId="107E7B67" w14:textId="77777777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320,719</w:t>
            </w:r>
          </w:p>
        </w:tc>
        <w:tc>
          <w:tcPr>
            <w:tcW w:w="1345" w:type="dxa"/>
            <w:vAlign w:val="bottom"/>
          </w:tcPr>
          <w:p w14:paraId="5F50E333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6,404,665</w:t>
            </w:r>
          </w:p>
        </w:tc>
      </w:tr>
      <w:tr w:rsidR="00A55C53" w:rsidRPr="00A55C53" w14:paraId="7A4869A1" w14:textId="77777777" w:rsidTr="00BF54CD">
        <w:tc>
          <w:tcPr>
            <w:tcW w:w="3790" w:type="dxa"/>
            <w:vAlign w:val="bottom"/>
          </w:tcPr>
          <w:p w14:paraId="6BA3F76A" w14:textId="77777777" w:rsidR="00A55C53" w:rsidRPr="007D0E26" w:rsidRDefault="00A55C53" w:rsidP="00A00FA3">
            <w:pPr>
              <w:spacing w:line="240" w:lineRule="auto"/>
              <w:ind w:left="-108" w:firstLine="42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1" w:type="dxa"/>
            <w:vAlign w:val="bottom"/>
          </w:tcPr>
          <w:p w14:paraId="0C579BEA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117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413</w:t>
            </w:r>
          </w:p>
        </w:tc>
        <w:tc>
          <w:tcPr>
            <w:tcW w:w="1190" w:type="dxa"/>
            <w:vAlign w:val="bottom"/>
          </w:tcPr>
          <w:p w14:paraId="180523F8" w14:textId="77777777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Pr="007D0E26">
              <w:rPr>
                <w:rFonts w:ascii="BrowalliaUPC" w:hAnsi="BrowalliaUPC" w:cs="BrowalliaUPC" w:hint="cs"/>
                <w:sz w:val="28"/>
                <w:szCs w:val="28"/>
              </w:rPr>
              <w:t>587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,709</w:t>
            </w:r>
          </w:p>
        </w:tc>
        <w:tc>
          <w:tcPr>
            <w:tcW w:w="1232" w:type="dxa"/>
            <w:vAlign w:val="bottom"/>
          </w:tcPr>
          <w:p w14:paraId="1841B145" w14:textId="77777777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320,719</w:t>
            </w:r>
          </w:p>
        </w:tc>
        <w:tc>
          <w:tcPr>
            <w:tcW w:w="1345" w:type="dxa"/>
            <w:vAlign w:val="bottom"/>
          </w:tcPr>
          <w:p w14:paraId="2B3A652E" w14:textId="77777777" w:rsidR="00A55C53" w:rsidRPr="007D0E26" w:rsidRDefault="00A55C53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</w:tr>
      <w:tr w:rsidR="00A55C53" w:rsidRPr="00A55C53" w14:paraId="5303082E" w14:textId="77777777" w:rsidTr="00BF54CD">
        <w:tc>
          <w:tcPr>
            <w:tcW w:w="3790" w:type="dxa"/>
            <w:vAlign w:val="bottom"/>
          </w:tcPr>
          <w:p w14:paraId="4709301C" w14:textId="77777777" w:rsidR="00A55C53" w:rsidRPr="00702AC8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878E4B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vAlign w:val="bottom"/>
          </w:tcPr>
          <w:p w14:paraId="596AB134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6D1D0F8C" w14:textId="77777777" w:rsidR="00A55C53" w:rsidRPr="00702AC8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5" w:type="dxa"/>
            <w:vAlign w:val="bottom"/>
          </w:tcPr>
          <w:p w14:paraId="0EEA7123" w14:textId="77777777" w:rsidR="00A55C53" w:rsidRPr="00702AC8" w:rsidRDefault="00A55C53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08A7B671" w14:textId="77777777" w:rsidTr="00BF54CD">
        <w:tc>
          <w:tcPr>
            <w:tcW w:w="3790" w:type="dxa"/>
            <w:vAlign w:val="bottom"/>
          </w:tcPr>
          <w:p w14:paraId="365DBCF4" w14:textId="77777777" w:rsidR="00A55C53" w:rsidRPr="007D0E26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7D0E26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61" w:type="dxa"/>
            <w:vAlign w:val="bottom"/>
          </w:tcPr>
          <w:p w14:paraId="4526BA3A" w14:textId="25746633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90" w:type="dxa"/>
            <w:vAlign w:val="bottom"/>
          </w:tcPr>
          <w:p w14:paraId="79C317E3" w14:textId="77777777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289"/>
                <w:tab w:val="left" w:pos="1119"/>
              </w:tabs>
              <w:spacing w:line="240" w:lineRule="auto"/>
              <w:ind w:firstLine="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232" w:type="dxa"/>
            <w:vAlign w:val="bottom"/>
          </w:tcPr>
          <w:p w14:paraId="4C7850FB" w14:textId="756E59B5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left" w:pos="490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="00676960" w:rsidRPr="007D0E26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345" w:type="dxa"/>
            <w:vAlign w:val="bottom"/>
          </w:tcPr>
          <w:p w14:paraId="3EC78E37" w14:textId="77777777" w:rsidR="00A55C53" w:rsidRPr="007D0E26" w:rsidRDefault="00A55C53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-</w:t>
            </w:r>
          </w:p>
        </w:tc>
      </w:tr>
      <w:tr w:rsidR="00A55C53" w:rsidRPr="00A55C53" w14:paraId="31D9F398" w14:textId="77777777" w:rsidTr="00BF54CD">
        <w:tc>
          <w:tcPr>
            <w:tcW w:w="3790" w:type="dxa"/>
            <w:vAlign w:val="bottom"/>
          </w:tcPr>
          <w:p w14:paraId="250EB417" w14:textId="77777777" w:rsidR="00A55C53" w:rsidRPr="00182BBC" w:rsidRDefault="00A55C53" w:rsidP="00A00FA3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1" w:type="dxa"/>
            <w:vAlign w:val="bottom"/>
          </w:tcPr>
          <w:p w14:paraId="401FA22F" w14:textId="77777777" w:rsidR="00A55C53" w:rsidRPr="00182BBC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90" w:type="dxa"/>
            <w:vAlign w:val="bottom"/>
          </w:tcPr>
          <w:p w14:paraId="189DB806" w14:textId="77777777" w:rsidR="00A55C53" w:rsidRPr="00182BBC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232" w:type="dxa"/>
            <w:vAlign w:val="bottom"/>
          </w:tcPr>
          <w:p w14:paraId="75A97493" w14:textId="77777777" w:rsidR="00A55C53" w:rsidRPr="00182BBC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5" w:type="dxa"/>
            <w:vAlign w:val="bottom"/>
          </w:tcPr>
          <w:p w14:paraId="00EA26AA" w14:textId="77777777" w:rsidR="00A55C53" w:rsidRPr="00182BBC" w:rsidRDefault="00A55C53" w:rsidP="00A00FA3">
            <w:pPr>
              <w:tabs>
                <w:tab w:val="clear" w:pos="907"/>
                <w:tab w:val="left" w:pos="1119"/>
              </w:tabs>
              <w:spacing w:line="240" w:lineRule="auto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55C53" w:rsidRPr="00A55C53" w14:paraId="6B95E47D" w14:textId="77777777" w:rsidTr="00BF54CD">
        <w:trPr>
          <w:trHeight w:val="173"/>
        </w:trPr>
        <w:tc>
          <w:tcPr>
            <w:tcW w:w="3790" w:type="dxa"/>
          </w:tcPr>
          <w:p w14:paraId="1162CBAA" w14:textId="77777777" w:rsidR="00A55C53" w:rsidRPr="007D0E26" w:rsidRDefault="00A55C53" w:rsidP="00A00FA3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162BF5A4" w14:textId="77777777" w:rsidR="00A55C53" w:rsidRPr="007D0E26" w:rsidRDefault="00A55C53" w:rsidP="00A00F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117</w:t>
            </w:r>
            <w:r w:rsidRPr="007D0E26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7D0E26">
              <w:rPr>
                <w:rFonts w:ascii="BrowalliaUPC" w:hAnsi="BrowalliaUPC" w:cs="BrowalliaUPC"/>
                <w:sz w:val="28"/>
                <w:szCs w:val="28"/>
              </w:rPr>
              <w:t>413</w:t>
            </w:r>
          </w:p>
        </w:tc>
        <w:tc>
          <w:tcPr>
            <w:tcW w:w="1190" w:type="dxa"/>
            <w:vAlign w:val="bottom"/>
          </w:tcPr>
          <w:p w14:paraId="2F7B4B3D" w14:textId="77777777" w:rsidR="00A55C53" w:rsidRPr="007D0E26" w:rsidRDefault="00A55C53" w:rsidP="00A00F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1,587,709</w:t>
            </w:r>
          </w:p>
        </w:tc>
        <w:tc>
          <w:tcPr>
            <w:tcW w:w="1232" w:type="dxa"/>
            <w:vAlign w:val="bottom"/>
          </w:tcPr>
          <w:p w14:paraId="28023D43" w14:textId="77777777" w:rsidR="00A55C53" w:rsidRPr="007D0E26" w:rsidRDefault="00A55C53" w:rsidP="00A00FA3">
            <w:pPr>
              <w:pBdr>
                <w:bottom w:val="single" w:sz="12" w:space="1" w:color="auto"/>
              </w:pBdr>
              <w:tabs>
                <w:tab w:val="clear" w:pos="907"/>
                <w:tab w:val="left" w:pos="111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320,719</w:t>
            </w:r>
          </w:p>
        </w:tc>
        <w:tc>
          <w:tcPr>
            <w:tcW w:w="1345" w:type="dxa"/>
            <w:vAlign w:val="bottom"/>
          </w:tcPr>
          <w:p w14:paraId="78F50A37" w14:textId="77777777" w:rsidR="00A55C53" w:rsidRPr="007D0E26" w:rsidRDefault="00A55C53" w:rsidP="00A00F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D0E26">
              <w:rPr>
                <w:rFonts w:ascii="BrowalliaUPC" w:hAnsi="BrowalliaUPC" w:cs="BrowalliaUPC"/>
                <w:sz w:val="28"/>
                <w:szCs w:val="28"/>
              </w:rPr>
              <w:t>14,025,841</w:t>
            </w:r>
          </w:p>
        </w:tc>
      </w:tr>
    </w:tbl>
    <w:p w14:paraId="27D97796" w14:textId="2672089E" w:rsidR="007574CA" w:rsidRPr="00734C69" w:rsidRDefault="00AC6ACA" w:rsidP="00734C69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734C69">
        <w:rPr>
          <w:rFonts w:ascii="BrowalliaUPC" w:hAnsi="BrowalliaUPC" w:cs="BrowalliaUPC"/>
          <w:b/>
          <w:bCs/>
          <w:sz w:val="28"/>
          <w:szCs w:val="28"/>
          <w:cs/>
        </w:rPr>
        <w:t>ทุนเรือนหุ้น</w:t>
      </w:r>
    </w:p>
    <w:p w14:paraId="33E4BD84" w14:textId="77777777" w:rsidR="00AC0819" w:rsidRPr="00D647EC" w:rsidRDefault="00AC0819" w:rsidP="00676960">
      <w:pPr>
        <w:tabs>
          <w:tab w:val="clear" w:pos="227"/>
          <w:tab w:val="clear" w:pos="454"/>
          <w:tab w:val="left" w:pos="540"/>
        </w:tabs>
        <w:jc w:val="thaiDistribute"/>
        <w:rPr>
          <w:rFonts w:ascii="Browallia New" w:hAnsi="Browallia New" w:cs="Browallia New"/>
          <w:strike/>
          <w:color w:val="FF0000"/>
          <w:sz w:val="28"/>
          <w:szCs w:val="28"/>
        </w:rPr>
      </w:pPr>
    </w:p>
    <w:p w14:paraId="625D9DAD" w14:textId="53161087" w:rsidR="00AC0819" w:rsidRDefault="00610B62" w:rsidP="00770894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0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E457AA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="00D720BF">
        <w:rPr>
          <w:rFonts w:ascii="Browallia New" w:hAnsi="Browallia New" w:cs="Browallia New"/>
          <w:sz w:val="28"/>
          <w:szCs w:val="28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E457AA">
        <w:rPr>
          <w:rFonts w:ascii="Browallia New" w:hAnsi="Browallia New" w:cs="Browallia New"/>
          <w:sz w:val="28"/>
          <w:szCs w:val="28"/>
        </w:rPr>
        <w:t>26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E457AA">
        <w:rPr>
          <w:rFonts w:ascii="Browallia New" w:hAnsi="Browallia New" w:cs="Browallia New"/>
          <w:sz w:val="28"/>
          <w:szCs w:val="28"/>
        </w:rPr>
        <w:t>2566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B3F2A">
        <w:rPr>
          <w:rFonts w:ascii="Browallia New" w:hAnsi="Browallia New" w:cs="Browallia New" w:hint="cs"/>
          <w:sz w:val="28"/>
          <w:szCs w:val="28"/>
          <w:cs/>
        </w:rPr>
        <w:t>ผู้ถือหุ้นของบริษัทได้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มีมติอนุมัติให้ลดทุนจดทะเบียนในส่วนที่ไม่สามารถจ่ายหุ้นปันผลได้ จำนวน </w:t>
      </w:r>
      <w:r w:rsidRPr="00E457AA">
        <w:rPr>
          <w:rFonts w:ascii="Browallia New" w:hAnsi="Browallia New" w:cs="Browallia New"/>
          <w:sz w:val="28"/>
          <w:szCs w:val="28"/>
        </w:rPr>
        <w:t>8,091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Pr="00E457AA">
        <w:rPr>
          <w:rFonts w:ascii="Browallia New" w:hAnsi="Browallia New" w:cs="Browallia New"/>
          <w:sz w:val="28"/>
          <w:szCs w:val="28"/>
        </w:rPr>
        <w:t>50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Pr="00E457AA">
        <w:rPr>
          <w:rFonts w:ascii="Browallia New" w:hAnsi="Browallia New" w:cs="Browallia New"/>
          <w:sz w:val="28"/>
          <w:szCs w:val="28"/>
        </w:rPr>
        <w:t>112,350,000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Pr="00E457AA">
        <w:rPr>
          <w:rFonts w:ascii="Browallia New" w:hAnsi="Browallia New" w:cs="Browallia New"/>
          <w:sz w:val="28"/>
          <w:szCs w:val="28"/>
        </w:rPr>
        <w:t>00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เป็นทุนจดทะเบียนใหม่จำนวน </w:t>
      </w:r>
      <w:r w:rsidRPr="00E457AA">
        <w:rPr>
          <w:rFonts w:ascii="Browallia New" w:hAnsi="Browallia New" w:cs="Browallia New"/>
          <w:sz w:val="28"/>
          <w:szCs w:val="28"/>
        </w:rPr>
        <w:t>112,341,908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Pr="00E457AA">
        <w:rPr>
          <w:rFonts w:ascii="Browallia New" w:hAnsi="Browallia New" w:cs="Browallia New"/>
          <w:sz w:val="28"/>
          <w:szCs w:val="28"/>
        </w:rPr>
        <w:t>50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แบ่งออกเป็นหุ้นสามัญจำนวน </w:t>
      </w:r>
      <w:r w:rsidRPr="00E457AA">
        <w:rPr>
          <w:rFonts w:ascii="Browallia New" w:hAnsi="Browallia New" w:cs="Browallia New"/>
          <w:sz w:val="28"/>
          <w:szCs w:val="28"/>
        </w:rPr>
        <w:t>16,183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E457AA">
        <w:rPr>
          <w:rFonts w:ascii="Browallia New" w:hAnsi="Browallia New" w:cs="Browallia New"/>
          <w:sz w:val="28"/>
          <w:szCs w:val="28"/>
        </w:rPr>
        <w:t>0</w:t>
      </w:r>
      <w:r w:rsidRPr="00E457AA">
        <w:rPr>
          <w:rFonts w:ascii="Browallia New" w:hAnsi="Browallia New" w:cs="Browallia New"/>
          <w:sz w:val="28"/>
          <w:szCs w:val="28"/>
          <w:cs/>
        </w:rPr>
        <w:t>.</w:t>
      </w:r>
      <w:r w:rsidRPr="00E457AA">
        <w:rPr>
          <w:rFonts w:ascii="Browallia New" w:hAnsi="Browallia New" w:cs="Browallia New"/>
          <w:sz w:val="28"/>
          <w:szCs w:val="28"/>
        </w:rPr>
        <w:t>50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บาท โดยการตัดหุ้นจดทะเบียนที่ยังไม่ได้ออกจำหน่าย จำนวน </w:t>
      </w:r>
      <w:r w:rsidRPr="00E457AA">
        <w:rPr>
          <w:rFonts w:ascii="Browallia New" w:hAnsi="Browallia New" w:cs="Browallia New"/>
          <w:sz w:val="28"/>
          <w:szCs w:val="28"/>
        </w:rPr>
        <w:t>16,183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หุ้น และแก้ไขเพิ่มเติมหนังสือบริคณห์สนธิของบริษัทเพื่อให้สอดคล้องกับการลดทุนจดทะเบียน บริษัทได้จดทะเบียนลดทุนกับกระทรวงพาณิชย์แล้วเมื่อวันที่ </w:t>
      </w:r>
      <w:r w:rsidRPr="00E457AA">
        <w:rPr>
          <w:rFonts w:ascii="Browallia New" w:hAnsi="Browallia New" w:cs="Browallia New"/>
          <w:sz w:val="28"/>
          <w:szCs w:val="28"/>
        </w:rPr>
        <w:t>8</w:t>
      </w:r>
      <w:r w:rsidRPr="00E457AA">
        <w:rPr>
          <w:rFonts w:ascii="Browallia New" w:hAnsi="Browallia New" w:cs="Browallia New"/>
          <w:sz w:val="28"/>
          <w:szCs w:val="28"/>
          <w:cs/>
        </w:rPr>
        <w:t xml:space="preserve"> มิถุนายน </w:t>
      </w:r>
      <w:r w:rsidRPr="00E457AA">
        <w:rPr>
          <w:rFonts w:ascii="Browallia New" w:hAnsi="Browallia New" w:cs="Browallia New"/>
          <w:sz w:val="28"/>
          <w:szCs w:val="28"/>
        </w:rPr>
        <w:t>2566</w:t>
      </w:r>
    </w:p>
    <w:p w14:paraId="61E2AC9D" w14:textId="77777777" w:rsidR="00960C2C" w:rsidRDefault="00960C2C" w:rsidP="00770894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0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0AF179E2" w14:textId="4D406ADA" w:rsidR="00952C68" w:rsidRDefault="00960C2C" w:rsidP="00465B2F">
      <w:pPr>
        <w:pStyle w:val="ListParagraph"/>
        <w:tabs>
          <w:tab w:val="clear" w:pos="227"/>
          <w:tab w:val="clear" w:pos="454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ในการประชุมสามัญผู้ถือหุ้นประจำปี </w:t>
      </w:r>
      <w:r w:rsidRPr="00CD4FB0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>26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เมษายน </w:t>
      </w:r>
      <w:r w:rsidRPr="00CD4FB0">
        <w:rPr>
          <w:rFonts w:ascii="Browallia New" w:hAnsi="Browallia New" w:cs="Browallia New"/>
          <w:sz w:val="28"/>
          <w:szCs w:val="28"/>
        </w:rPr>
        <w:t>2565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ผู้ถือหุ้นของบริษัทได้มีมติอนุมัติให้เพิ่ม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ทุนจดทะเบียนจำนวน </w:t>
      </w:r>
      <w:r w:rsidRPr="00CD4FB0">
        <w:rPr>
          <w:rFonts w:ascii="Browallia New" w:hAnsi="Browallia New" w:cs="Browallia New"/>
          <w:sz w:val="28"/>
          <w:szCs w:val="28"/>
        </w:rPr>
        <w:t>5,350,000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 จากทุนจดทะเบียนเดิมจำนวน </w:t>
      </w:r>
      <w:r w:rsidRPr="00CD4FB0">
        <w:rPr>
          <w:rFonts w:ascii="Browallia New" w:hAnsi="Browallia New" w:cs="Browallia New"/>
          <w:sz w:val="28"/>
          <w:szCs w:val="28"/>
        </w:rPr>
        <w:t>107,000,000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 เป็นทุนจดทะเบียนใหม่จำนวน </w:t>
      </w:r>
      <w:r w:rsidRPr="00CD4FB0">
        <w:rPr>
          <w:rFonts w:ascii="Browallia New" w:hAnsi="Browallia New" w:cs="Browallia New"/>
          <w:sz w:val="28"/>
          <w:szCs w:val="28"/>
        </w:rPr>
        <w:t>112,350,000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โดยการออกหุ้นสามัญเพิ่มทุนจำนวน </w:t>
      </w:r>
      <w:r w:rsidRPr="00CD4FB0">
        <w:rPr>
          <w:rFonts w:ascii="Browallia New" w:hAnsi="Browallia New" w:cs="Browallia New"/>
          <w:sz w:val="28"/>
          <w:szCs w:val="28"/>
        </w:rPr>
        <w:t>10,700,000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Pr="00CD4FB0">
        <w:rPr>
          <w:rFonts w:ascii="Browallia New" w:hAnsi="Browallia New" w:cs="Browallia New"/>
          <w:sz w:val="28"/>
          <w:szCs w:val="28"/>
        </w:rPr>
        <w:t>0</w:t>
      </w:r>
      <w:r w:rsidRPr="00CD4FB0">
        <w:rPr>
          <w:rFonts w:ascii="Browallia New" w:hAnsi="Browallia New" w:cs="Browallia New"/>
          <w:sz w:val="28"/>
          <w:szCs w:val="28"/>
          <w:cs/>
        </w:rPr>
        <w:t>.</w:t>
      </w:r>
      <w:r w:rsidRPr="00CD4FB0">
        <w:rPr>
          <w:rFonts w:ascii="Browallia New" w:hAnsi="Browallia New" w:cs="Browallia New"/>
          <w:sz w:val="28"/>
          <w:szCs w:val="28"/>
        </w:rPr>
        <w:t>50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CD4FB0">
        <w:rPr>
          <w:rFonts w:ascii="Browallia New" w:hAnsi="Browallia New" w:cs="Browallia New"/>
          <w:sz w:val="28"/>
          <w:szCs w:val="28"/>
        </w:rPr>
        <w:br/>
      </w:r>
      <w:r w:rsidRPr="00CD4FB0">
        <w:rPr>
          <w:rFonts w:ascii="Browallia New" w:hAnsi="Browallia New" w:cs="Browallia New"/>
          <w:sz w:val="28"/>
          <w:szCs w:val="28"/>
          <w:cs/>
        </w:rPr>
        <w:t>เพื่อรองรับการจ่ายหุ้นปันผลตามที่กล่าวไว้ในหมายเหตุ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8B528A">
        <w:rPr>
          <w:rFonts w:ascii="Browallia New" w:hAnsi="Browallia New" w:cs="Browallia New" w:hint="cs"/>
          <w:sz w:val="28"/>
          <w:szCs w:val="28"/>
        </w:rPr>
        <w:t>2</w:t>
      </w:r>
      <w:r w:rsidR="00B02277">
        <w:rPr>
          <w:rFonts w:ascii="Browallia New" w:hAnsi="Browallia New" w:cs="Browallia New"/>
          <w:sz w:val="28"/>
          <w:szCs w:val="28"/>
        </w:rPr>
        <w:t>1</w:t>
      </w:r>
      <w:r w:rsidRPr="00CD4FB0">
        <w:rPr>
          <w:rFonts w:ascii="Browallia New" w:hAnsi="Browallia New" w:cs="Browallia New" w:hint="cs"/>
          <w:sz w:val="28"/>
          <w:szCs w:val="28"/>
          <w:cs/>
        </w:rPr>
        <w:t>.</w:t>
      </w:r>
      <w:r w:rsidR="00B02277">
        <w:rPr>
          <w:rFonts w:ascii="Browallia New" w:hAnsi="Browallia New" w:cs="Browallia New"/>
          <w:sz w:val="28"/>
          <w:szCs w:val="28"/>
        </w:rPr>
        <w:t>3</w:t>
      </w:r>
      <w:r w:rsidRPr="00CD4FB0">
        <w:rPr>
          <w:rFonts w:ascii="Browallia New" w:hAnsi="Browallia New" w:cs="Browallia New"/>
          <w:sz w:val="28"/>
          <w:szCs w:val="28"/>
        </w:rPr>
        <w:t xml:space="preserve"> </w:t>
      </w:r>
      <w:r w:rsidRPr="00CD4FB0">
        <w:rPr>
          <w:rFonts w:ascii="Browallia New" w:hAnsi="Browallia New" w:cs="Browallia New"/>
          <w:sz w:val="28"/>
          <w:szCs w:val="28"/>
          <w:cs/>
        </w:rPr>
        <w:t>บริษัทได้จดทะเบียนเพิ่มทุนกับกระทรวงพาณิชย์แล้ว</w:t>
      </w:r>
      <w:r w:rsidRPr="00CD4FB0">
        <w:rPr>
          <w:rFonts w:ascii="Browallia New" w:hAnsi="Browallia New" w:cs="Browallia New"/>
          <w:sz w:val="28"/>
          <w:szCs w:val="28"/>
          <w:cs/>
        </w:rPr>
        <w:br/>
        <w:t xml:space="preserve">เมื่อวันที่ </w:t>
      </w:r>
      <w:r w:rsidRPr="00CD4FB0">
        <w:rPr>
          <w:rFonts w:ascii="Browallia New" w:hAnsi="Browallia New" w:cs="Browallia New"/>
          <w:sz w:val="28"/>
          <w:szCs w:val="28"/>
        </w:rPr>
        <w:t xml:space="preserve">11 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พฤษภาคม </w:t>
      </w:r>
      <w:r w:rsidRPr="00CD4FB0">
        <w:rPr>
          <w:rFonts w:ascii="Browallia New" w:hAnsi="Browallia New" w:cs="Browallia New"/>
          <w:sz w:val="28"/>
          <w:szCs w:val="28"/>
        </w:rPr>
        <w:t>2565</w:t>
      </w:r>
    </w:p>
    <w:p w14:paraId="4DF0685C" w14:textId="77777777" w:rsidR="00465B2F" w:rsidRDefault="00465B2F" w:rsidP="00465B2F">
      <w:pPr>
        <w:pStyle w:val="ListParagraph"/>
        <w:tabs>
          <w:tab w:val="clear" w:pos="227"/>
          <w:tab w:val="clear" w:pos="454"/>
          <w:tab w:val="left" w:pos="540"/>
        </w:tabs>
        <w:ind w:left="441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15CEF7AC" w14:textId="77777777" w:rsidR="00881B4A" w:rsidRDefault="00FA7010" w:rsidP="00881B4A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907"/>
          <w:tab w:val="left" w:pos="540"/>
          <w:tab w:val="left" w:pos="90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FA7010">
        <w:rPr>
          <w:rFonts w:ascii="BrowalliaUPC" w:hAnsi="BrowalliaUPC" w:cs="BrowalliaUPC" w:hint="cs"/>
          <w:b/>
          <w:bCs/>
          <w:sz w:val="28"/>
          <w:szCs w:val="28"/>
          <w:cs/>
        </w:rPr>
        <w:t>หุ้นทุนซื้อคืน</w:t>
      </w:r>
    </w:p>
    <w:p w14:paraId="7B767221" w14:textId="77777777" w:rsidR="00881B4A" w:rsidRPr="00881B4A" w:rsidRDefault="00881B4A" w:rsidP="00881B4A">
      <w:pPr>
        <w:tabs>
          <w:tab w:val="clear" w:pos="227"/>
          <w:tab w:val="clear" w:pos="907"/>
          <w:tab w:val="left" w:pos="540"/>
          <w:tab w:val="left" w:pos="900"/>
          <w:tab w:val="num" w:pos="1350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8C5D5D9" w14:textId="71F81F31" w:rsidR="00952C68" w:rsidRPr="00DC1DE6" w:rsidRDefault="00DC1DE6" w:rsidP="00250DF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DC1DE6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</w:t>
      </w:r>
      <w:r w:rsidR="00881B4A" w:rsidRPr="00DC1DE6">
        <w:rPr>
          <w:rFonts w:ascii="BrowalliaUPC" w:hAnsi="BrowalliaUPC" w:cs="BrowalliaUPC" w:hint="cs"/>
          <w:sz w:val="28"/>
          <w:szCs w:val="28"/>
          <w:cs/>
          <w:lang w:val="en-GB"/>
        </w:rPr>
        <w:t>การซื้อหุ้นคืน</w:t>
      </w:r>
    </w:p>
    <w:p w14:paraId="595BF2FD" w14:textId="77777777" w:rsidR="00772F34" w:rsidRPr="00772F34" w:rsidRDefault="00772F34" w:rsidP="0077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04D570FC" w14:textId="5DBF0D41" w:rsidR="00770894" w:rsidRDefault="00770894" w:rsidP="00772F34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เมื่อวันที่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23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กันยายน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2566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คณะกรรมการบริษัทได้มีมติอนุมัติให้ซื้อหุ้นสามัญของบริษัทเพื่อการบริหารสภาพคล่องส่วนเกินในวงเงินไม่เกิน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120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>.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00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 และจำนวนหุ้นไม่เกิน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22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ล้านหุ้น ซึ่งคิดเป็นร้อยละ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9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>.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79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ของหุ้นที่จำหน่ายแล้ว โดยมีระยะเวลาซื้อหุ้นคืน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6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เดือน ตั้งแต่วันที่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9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ตุลาคม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2566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ถึงวันที่ </w:t>
      </w:r>
      <w:r w:rsidR="00945549">
        <w:rPr>
          <w:rFonts w:ascii="BrowalliaUPC" w:hAnsi="BrowalliaUPC" w:cs="BrowalliaUPC"/>
          <w:sz w:val="28"/>
          <w:szCs w:val="28"/>
          <w:lang w:val="en-GB"/>
        </w:rPr>
        <w:br/>
      </w:r>
      <w:r w:rsidRPr="00772F34">
        <w:rPr>
          <w:rFonts w:ascii="BrowalliaUPC" w:hAnsi="BrowalliaUPC" w:cs="BrowalliaUPC"/>
          <w:sz w:val="28"/>
          <w:szCs w:val="28"/>
          <w:lang w:val="en-GB"/>
        </w:rPr>
        <w:t>30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มีนาคม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2567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>คณะกรรมการบริษัทจะพิจารณาวิธีการและระยะเวลาในการจําหน่ายหุ้นทุนซื้อคืน</w:t>
      </w:r>
      <w:r w:rsidR="00945549">
        <w:rPr>
          <w:rFonts w:ascii="BrowalliaUPC" w:hAnsi="BrowalliaUPC" w:cs="BrowalliaUPC"/>
          <w:sz w:val="28"/>
          <w:szCs w:val="28"/>
          <w:lang w:val="en-GB"/>
        </w:rPr>
        <w:br/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ภาย หลังจาก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6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เดือนนับแต่การซื้อหุ้นคืนเสร็จสิ้นแต่ไม่เกิน </w:t>
      </w:r>
      <w:r w:rsidRPr="00772F34">
        <w:rPr>
          <w:rFonts w:ascii="BrowalliaUPC" w:hAnsi="BrowalliaUPC" w:cs="BrowalliaUPC"/>
          <w:sz w:val="28"/>
          <w:szCs w:val="28"/>
          <w:lang w:val="en-GB"/>
        </w:rPr>
        <w:t>3</w:t>
      </w:r>
      <w:r w:rsidRPr="00772F34">
        <w:rPr>
          <w:rFonts w:ascii="BrowalliaUPC" w:hAnsi="BrowalliaUPC" w:cs="BrowalliaUPC"/>
          <w:sz w:val="28"/>
          <w:szCs w:val="28"/>
          <w:cs/>
          <w:lang w:val="en-GB"/>
        </w:rPr>
        <w:t xml:space="preserve"> ปี</w:t>
      </w:r>
    </w:p>
    <w:p w14:paraId="4752285C" w14:textId="77777777" w:rsidR="00977B6C" w:rsidRDefault="00977B6C" w:rsidP="00772F34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8A4F893" w14:textId="1384FB15" w:rsidR="00977B6C" w:rsidRDefault="00644263" w:rsidP="00DC1DE6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00"/>
        </w:tabs>
        <w:ind w:left="441" w:firstLine="552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  <w:r>
        <w:rPr>
          <w:rFonts w:ascii="Browallia New" w:hAnsi="Browallia New" w:cs="Browallia New" w:hint="cs"/>
          <w:sz w:val="28"/>
          <w:szCs w:val="28"/>
          <w:cs/>
          <w:lang w:eastAsia="th-TH"/>
        </w:rPr>
        <w:t>ในระหว่างปี</w:t>
      </w:r>
      <w:r w:rsidR="00977B6C">
        <w:rPr>
          <w:rFonts w:ascii="Browallia New" w:hAnsi="Browallia New" w:cs="Browallia New" w:hint="cs"/>
          <w:sz w:val="28"/>
          <w:szCs w:val="28"/>
          <w:cs/>
          <w:lang w:eastAsia="th-TH"/>
        </w:rPr>
        <w:t xml:space="preserve"> 2566 </w:t>
      </w:r>
      <w:r w:rsidR="00977B6C" w:rsidRPr="001B3713">
        <w:rPr>
          <w:rFonts w:ascii="Browallia New" w:hAnsi="Browallia New" w:cs="Browallia New"/>
          <w:sz w:val="28"/>
          <w:szCs w:val="28"/>
          <w:cs/>
          <w:lang w:eastAsia="th-TH"/>
        </w:rPr>
        <w:t>ความคืบหน้าในการซื้อหุ้นซื้อคืน มีดังนี้</w:t>
      </w:r>
    </w:p>
    <w:p w14:paraId="33A32A38" w14:textId="77777777" w:rsidR="00977B6C" w:rsidRDefault="00977B6C" w:rsidP="00977B6C">
      <w:pPr>
        <w:pStyle w:val="ListParagraph"/>
        <w:tabs>
          <w:tab w:val="clear" w:pos="227"/>
          <w:tab w:val="clear" w:pos="454"/>
          <w:tab w:val="clear" w:pos="907"/>
          <w:tab w:val="left" w:pos="540"/>
          <w:tab w:val="left" w:pos="900"/>
        </w:tabs>
        <w:ind w:left="441"/>
        <w:jc w:val="thaiDistribute"/>
        <w:rPr>
          <w:rFonts w:ascii="Browallia New" w:hAnsi="Browallia New" w:cs="Browallia New"/>
          <w:sz w:val="28"/>
          <w:szCs w:val="28"/>
          <w:lang w:eastAsia="th-TH"/>
        </w:rPr>
      </w:pPr>
    </w:p>
    <w:tbl>
      <w:tblPr>
        <w:tblW w:w="8363" w:type="dxa"/>
        <w:tblInd w:w="993" w:type="dxa"/>
        <w:tblLook w:val="04A0" w:firstRow="1" w:lastRow="0" w:firstColumn="1" w:lastColumn="0" w:noHBand="0" w:noVBand="1"/>
      </w:tblPr>
      <w:tblGrid>
        <w:gridCol w:w="4961"/>
        <w:gridCol w:w="3402"/>
      </w:tblGrid>
      <w:tr w:rsidR="00977B6C" w:rsidRPr="001F2D89" w14:paraId="3B83AAE7" w14:textId="77777777" w:rsidTr="00DC1DE6">
        <w:tc>
          <w:tcPr>
            <w:tcW w:w="4961" w:type="dxa"/>
            <w:shd w:val="clear" w:color="auto" w:fill="auto"/>
          </w:tcPr>
          <w:p w14:paraId="3CDB3AEC" w14:textId="77777777" w:rsidR="00977B6C" w:rsidRPr="001F2D89" w:rsidRDefault="00977B6C">
            <w:pPr>
              <w:tabs>
                <w:tab w:val="left" w:pos="1418"/>
                <w:tab w:val="left" w:pos="1985"/>
              </w:tabs>
              <w:spacing w:before="60" w:after="30" w:line="276" w:lineRule="auto"/>
              <w:ind w:right="30"/>
              <w:jc w:val="thaiDistribute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</w:tcPr>
          <w:p w14:paraId="41704BE5" w14:textId="77777777" w:rsidR="00977B6C" w:rsidRDefault="00977B6C">
            <w:pPr>
              <w:pBdr>
                <w:bottom w:val="single" w:sz="4" w:space="1" w:color="auto"/>
              </w:pBdr>
              <w:spacing w:before="60" w:after="30" w:line="276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และ</w:t>
            </w:r>
          </w:p>
          <w:p w14:paraId="0C1C7A12" w14:textId="77777777" w:rsidR="00977B6C" w:rsidRPr="00674E31" w:rsidRDefault="00977B6C">
            <w:pPr>
              <w:pBdr>
                <w:bottom w:val="single" w:sz="4" w:space="1" w:color="auto"/>
              </w:pBdr>
              <w:spacing w:before="60" w:after="30" w:line="276" w:lineRule="auto"/>
              <w:ind w:right="-1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th-TH" w:eastAsia="th-TH"/>
              </w:rPr>
            </w:pP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งบการเงินเฉพาะ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ของบริษัท</w:t>
            </w:r>
          </w:p>
        </w:tc>
      </w:tr>
      <w:tr w:rsidR="00977B6C" w:rsidRPr="001F2D89" w14:paraId="01A42033" w14:textId="77777777" w:rsidTr="00DC1DE6">
        <w:tc>
          <w:tcPr>
            <w:tcW w:w="4961" w:type="dxa"/>
            <w:shd w:val="clear" w:color="auto" w:fill="auto"/>
          </w:tcPr>
          <w:p w14:paraId="454039C2" w14:textId="77777777" w:rsidR="00977B6C" w:rsidRPr="001F2D89" w:rsidRDefault="00977B6C">
            <w:pPr>
              <w:tabs>
                <w:tab w:val="left" w:pos="1418"/>
                <w:tab w:val="left" w:pos="1985"/>
              </w:tabs>
              <w:spacing w:before="60" w:after="30" w:line="276" w:lineRule="auto"/>
              <w:ind w:right="30"/>
              <w:jc w:val="thaiDistribute"/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</w:tcPr>
          <w:p w14:paraId="4BF49926" w14:textId="77777777" w:rsidR="00977B6C" w:rsidRPr="001F2D89" w:rsidRDefault="00977B6C">
            <w:pPr>
              <w:spacing w:before="60" w:after="30" w:line="276" w:lineRule="auto"/>
              <w:ind w:left="-93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77B6C" w:rsidRPr="001F2D89" w14:paraId="2817F11C" w14:textId="77777777" w:rsidTr="00DC1DE6">
        <w:trPr>
          <w:trHeight w:val="283"/>
        </w:trPr>
        <w:tc>
          <w:tcPr>
            <w:tcW w:w="4961" w:type="dxa"/>
            <w:shd w:val="clear" w:color="auto" w:fill="auto"/>
          </w:tcPr>
          <w:p w14:paraId="1073EC64" w14:textId="77777777" w:rsidR="00977B6C" w:rsidRPr="00674E31" w:rsidRDefault="00977B6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 xml:space="preserve">มูลค่าหุ้นทุนซื้อคืน </w:t>
            </w:r>
            <w:r w:rsidRPr="00674E31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บาท</w:t>
            </w:r>
            <w:r w:rsidRPr="00674E31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3402" w:type="dxa"/>
          </w:tcPr>
          <w:p w14:paraId="4A408415" w14:textId="77777777" w:rsidR="00977B6C" w:rsidRPr="001F2D89" w:rsidRDefault="00977B6C">
            <w:pPr>
              <w:spacing w:before="60" w:after="30" w:line="276" w:lineRule="auto"/>
              <w:ind w:right="-18"/>
              <w:jc w:val="right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60,245,392</w:t>
            </w:r>
          </w:p>
        </w:tc>
      </w:tr>
      <w:tr w:rsidR="00977B6C" w:rsidRPr="001F2D89" w14:paraId="41BBA99D" w14:textId="77777777" w:rsidTr="00DC1DE6">
        <w:trPr>
          <w:trHeight w:val="283"/>
        </w:trPr>
        <w:tc>
          <w:tcPr>
            <w:tcW w:w="4961" w:type="dxa"/>
            <w:shd w:val="clear" w:color="auto" w:fill="auto"/>
          </w:tcPr>
          <w:p w14:paraId="3989884D" w14:textId="77777777" w:rsidR="00977B6C" w:rsidRPr="00674E31" w:rsidRDefault="00977B6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 xml:space="preserve">จำนวนหุ้นทุนซื้อคืน </w:t>
            </w:r>
            <w:r w:rsidRPr="00674E31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หุ้น</w:t>
            </w:r>
            <w:r w:rsidRPr="00674E31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3402" w:type="dxa"/>
          </w:tcPr>
          <w:p w14:paraId="6C3ED699" w14:textId="77777777" w:rsidR="00977B6C" w:rsidRPr="007462C9" w:rsidRDefault="00977B6C">
            <w:pPr>
              <w:spacing w:before="60" w:after="30" w:line="276" w:lineRule="auto"/>
              <w:ind w:right="-18"/>
              <w:jc w:val="right"/>
              <w:rPr>
                <w:rFonts w:cs="Arial"/>
                <w:sz w:val="19"/>
                <w:szCs w:val="19"/>
                <w:cs/>
              </w:rPr>
            </w:pPr>
            <w:r w:rsidRPr="007462C9">
              <w:rPr>
                <w:rFonts w:cs="Arial" w:hint="cs"/>
                <w:sz w:val="19"/>
                <w:szCs w:val="19"/>
                <w:cs/>
              </w:rPr>
              <w:t>10,260,800</w:t>
            </w:r>
          </w:p>
        </w:tc>
      </w:tr>
      <w:tr w:rsidR="00977B6C" w:rsidRPr="001F2D89" w14:paraId="3C9F5C6D" w14:textId="77777777" w:rsidTr="00DC1DE6">
        <w:trPr>
          <w:trHeight w:val="283"/>
        </w:trPr>
        <w:tc>
          <w:tcPr>
            <w:tcW w:w="4961" w:type="dxa"/>
            <w:shd w:val="clear" w:color="auto" w:fill="auto"/>
          </w:tcPr>
          <w:p w14:paraId="5766B397" w14:textId="77777777" w:rsidR="00977B6C" w:rsidRPr="00674E31" w:rsidRDefault="00977B6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</w:pP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 xml:space="preserve">ราคาทุนเฉลี่ยหุ้นละ </w:t>
            </w:r>
            <w:r w:rsidRPr="00674E31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(</w:t>
            </w: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บาท</w:t>
            </w:r>
            <w:r w:rsidRPr="00674E31">
              <w:rPr>
                <w:rFonts w:ascii="Browallia New" w:hAnsi="Browallia New" w:cs="Browallia New"/>
                <w:sz w:val="28"/>
                <w:szCs w:val="28"/>
                <w:lang w:val="th-TH" w:eastAsia="th-TH"/>
              </w:rPr>
              <w:t>)</w:t>
            </w:r>
          </w:p>
        </w:tc>
        <w:tc>
          <w:tcPr>
            <w:tcW w:w="3402" w:type="dxa"/>
          </w:tcPr>
          <w:p w14:paraId="1A04939B" w14:textId="77777777" w:rsidR="00977B6C" w:rsidRPr="005A2129" w:rsidRDefault="00977B6C">
            <w:pPr>
              <w:spacing w:before="60" w:after="30" w:line="276" w:lineRule="auto"/>
              <w:ind w:right="-18"/>
              <w:jc w:val="right"/>
              <w:rPr>
                <w:rFonts w:cs="Arial"/>
                <w:sz w:val="19"/>
                <w:szCs w:val="19"/>
              </w:rPr>
            </w:pPr>
            <w:r w:rsidRPr="005A2129">
              <w:rPr>
                <w:rFonts w:cs="Arial" w:hint="cs"/>
                <w:sz w:val="19"/>
                <w:szCs w:val="19"/>
                <w:cs/>
              </w:rPr>
              <w:t>5.87</w:t>
            </w:r>
          </w:p>
        </w:tc>
      </w:tr>
      <w:tr w:rsidR="00977B6C" w:rsidRPr="001F2D89" w14:paraId="1D99E036" w14:textId="77777777" w:rsidTr="00DC1DE6">
        <w:trPr>
          <w:trHeight w:val="283"/>
        </w:trPr>
        <w:tc>
          <w:tcPr>
            <w:tcW w:w="4961" w:type="dxa"/>
            <w:shd w:val="clear" w:color="auto" w:fill="auto"/>
          </w:tcPr>
          <w:p w14:paraId="48A9A780" w14:textId="77777777" w:rsidR="00977B6C" w:rsidRPr="00A56608" w:rsidRDefault="00977B6C">
            <w:pPr>
              <w:tabs>
                <w:tab w:val="clear" w:pos="227"/>
                <w:tab w:val="clear" w:pos="454"/>
                <w:tab w:val="left" w:pos="54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eastAsia="th-TH"/>
              </w:rPr>
            </w:pPr>
            <w:r w:rsidRPr="00674E31"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>จำนวนหุ้นทุนซื้อคืนต่อจำนวนหุ้นที่บริษัทออก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th-TH" w:eastAsia="th-TH"/>
              </w:rPr>
              <w:t xml:space="preserve"> (ร้อยละ</w:t>
            </w:r>
            <w:r>
              <w:rPr>
                <w:rFonts w:ascii="Browallia New" w:hAnsi="Browallia New" w:cs="Browallia New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402" w:type="dxa"/>
          </w:tcPr>
          <w:p w14:paraId="2F8BB48A" w14:textId="77777777" w:rsidR="00977B6C" w:rsidRPr="005A2129" w:rsidRDefault="00977B6C">
            <w:pPr>
              <w:spacing w:before="60" w:after="30" w:line="276" w:lineRule="auto"/>
              <w:ind w:right="-18"/>
              <w:jc w:val="right"/>
              <w:rPr>
                <w:rFonts w:cs="Arial"/>
                <w:sz w:val="19"/>
                <w:szCs w:val="19"/>
              </w:rPr>
            </w:pPr>
            <w:r w:rsidRPr="005A2129">
              <w:rPr>
                <w:rFonts w:cs="Arial" w:hint="cs"/>
                <w:sz w:val="19"/>
                <w:szCs w:val="19"/>
                <w:cs/>
              </w:rPr>
              <w:t>4.56</w:t>
            </w:r>
          </w:p>
        </w:tc>
      </w:tr>
    </w:tbl>
    <w:p w14:paraId="27DC5C65" w14:textId="77777777" w:rsidR="00474704" w:rsidRPr="00772F34" w:rsidRDefault="00474704" w:rsidP="00CF66DA">
      <w:pPr>
        <w:tabs>
          <w:tab w:val="clear" w:pos="454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0021A61" w14:textId="4C459A9F" w:rsidR="00474704" w:rsidRPr="00881B4A" w:rsidRDefault="00474704" w:rsidP="00250DF4">
      <w:pPr>
        <w:pStyle w:val="ListParagraph"/>
        <w:numPr>
          <w:ilvl w:val="1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56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>
        <w:rPr>
          <w:rFonts w:ascii="BrowalliaUPC" w:hAnsi="BrowalliaUPC" w:cs="BrowalliaUPC" w:hint="cs"/>
          <w:sz w:val="28"/>
          <w:szCs w:val="28"/>
          <w:cs/>
          <w:lang w:val="en-GB"/>
        </w:rPr>
        <w:t>สำรองเพื่อการซื้อหุ้นคืน</w:t>
      </w:r>
    </w:p>
    <w:p w14:paraId="3E9C877C" w14:textId="77777777" w:rsidR="008C4A04" w:rsidRDefault="008C4A04" w:rsidP="008C4A04">
      <w:pPr>
        <w:pStyle w:val="ListParagraph"/>
        <w:tabs>
          <w:tab w:val="clear" w:pos="227"/>
          <w:tab w:val="clear" w:pos="454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p w14:paraId="216975A0" w14:textId="102B2B6E" w:rsidR="00067F5E" w:rsidRPr="00977B6C" w:rsidRDefault="008C4A04" w:rsidP="00977B6C">
      <w:pPr>
        <w:tabs>
          <w:tab w:val="clear" w:pos="454"/>
          <w:tab w:val="left" w:pos="72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474704">
        <w:rPr>
          <w:rFonts w:ascii="BrowalliaUPC" w:hAnsi="BrowalliaUPC" w:cs="BrowalliaUPC" w:hint="cs"/>
          <w:sz w:val="28"/>
          <w:szCs w:val="28"/>
          <w:cs/>
          <w:lang w:val="en-GB"/>
        </w:rPr>
        <w:t>บริษัทมีกำไรสะสมที่กันไว้เป็นเงินสำรองเท่ากับจำนวนเงิน</w:t>
      </w:r>
      <w:r w:rsidR="004938E8" w:rsidRPr="00474704">
        <w:rPr>
          <w:rFonts w:ascii="BrowalliaUPC" w:hAnsi="BrowalliaUPC" w:cs="BrowalliaUPC" w:hint="cs"/>
          <w:sz w:val="28"/>
          <w:szCs w:val="28"/>
          <w:cs/>
          <w:lang w:val="en-GB"/>
        </w:rPr>
        <w:t>ที่ได้จ่ายซื้อหุ้นคืนจนกว่าจะมีการจำหน่ายหุ้นที่ซื้อคืนทั้งหมด</w:t>
      </w:r>
      <w:r w:rsidR="0024461B" w:rsidRPr="00474704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หรือลดทุนจดทะเบียน</w:t>
      </w:r>
      <w:r w:rsidR="00D3512F" w:rsidRPr="00474704">
        <w:rPr>
          <w:rFonts w:ascii="BrowalliaUPC" w:hAnsi="BrowalliaUPC" w:cs="BrowalliaUPC" w:hint="cs"/>
          <w:sz w:val="28"/>
          <w:szCs w:val="28"/>
          <w:cs/>
          <w:lang w:val="en-GB"/>
        </w:rPr>
        <w:t>และทุนชำระแล้วโดยวิธีตัดหุ้นซื้อคืนที่จำหน่ายไม่หมด แล้วแต่กรณี</w:t>
      </w:r>
    </w:p>
    <w:p w14:paraId="5791F89D" w14:textId="632DDBEC" w:rsidR="00F95611" w:rsidRPr="00CD4FB0" w:rsidRDefault="00F95611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เงินปันผลจ่าย</w:t>
      </w:r>
    </w:p>
    <w:p w14:paraId="2BEF60B4" w14:textId="77777777" w:rsidR="002F2355" w:rsidRPr="00CD4FB0" w:rsidRDefault="002F2355" w:rsidP="00B9560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BBE85CA" w14:textId="576F31E5" w:rsidR="00A46E2F" w:rsidRDefault="00A46E2F" w:rsidP="00A46E2F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A46E2F"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Pr="00A46E2F">
        <w:rPr>
          <w:rFonts w:ascii="BrowalliaUPC" w:hAnsi="BrowalliaUPC" w:cs="BrowalliaUPC"/>
          <w:sz w:val="28"/>
          <w:szCs w:val="28"/>
        </w:rPr>
        <w:t xml:space="preserve">2566 </w:t>
      </w:r>
      <w:r w:rsidRPr="00A46E2F">
        <w:rPr>
          <w:rFonts w:ascii="BrowalliaUPC" w:hAnsi="BrowalliaUPC" w:cs="BrowalliaUPC" w:hint="cs"/>
          <w:sz w:val="28"/>
          <w:szCs w:val="28"/>
          <w:cs/>
        </w:rPr>
        <w:t>บริษัทมีการจ่ายเงินปันผล</w:t>
      </w:r>
      <w:r>
        <w:rPr>
          <w:rFonts w:ascii="BrowalliaUPC" w:hAnsi="BrowalliaUPC" w:cs="BrowalliaUPC"/>
          <w:sz w:val="28"/>
          <w:szCs w:val="28"/>
        </w:rPr>
        <w:t xml:space="preserve"> </w:t>
      </w:r>
      <w:r w:rsidRPr="00A46E2F">
        <w:rPr>
          <w:rFonts w:ascii="BrowalliaUPC" w:hAnsi="BrowalliaUPC" w:cs="BrowalliaUPC" w:hint="cs"/>
          <w:sz w:val="28"/>
          <w:szCs w:val="28"/>
          <w:cs/>
        </w:rPr>
        <w:t>ดังต่อไปนี้</w:t>
      </w:r>
    </w:p>
    <w:p w14:paraId="79B33F08" w14:textId="77777777" w:rsidR="003F04A8" w:rsidRPr="00A46E2F" w:rsidRDefault="003F04A8" w:rsidP="00A46E2F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FFA1B82" w14:textId="38449F91" w:rsidR="00D321BF" w:rsidRDefault="00DC1DE6" w:rsidP="0094554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34"/>
        </w:tabs>
        <w:spacing w:line="240" w:lineRule="auto"/>
        <w:ind w:left="1035" w:hanging="594"/>
        <w:jc w:val="thaiDistribute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 w:hint="cs"/>
          <w:sz w:val="28"/>
          <w:szCs w:val="28"/>
          <w:cs/>
        </w:rPr>
        <w:t>ใ</w:t>
      </w:r>
      <w:r w:rsidR="000443EC">
        <w:rPr>
          <w:rFonts w:ascii="BrowalliaUPC" w:hAnsi="BrowalliaUPC" w:cs="BrowalliaUPC" w:hint="cs"/>
          <w:sz w:val="28"/>
          <w:szCs w:val="28"/>
          <w:cs/>
        </w:rPr>
        <w:t>น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>การประชุมสามัญผู้ถือหุ้นประจำปี</w:t>
      </w:r>
      <w:r w:rsidR="00FB5D9D">
        <w:rPr>
          <w:rFonts w:ascii="BrowalliaUPC" w:hAnsi="BrowalliaUPC" w:cs="BrowalliaUPC"/>
          <w:sz w:val="28"/>
          <w:szCs w:val="28"/>
        </w:rPr>
        <w:t xml:space="preserve"> 2566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26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>เมษายน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 2566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>ที่</w:t>
      </w:r>
      <w:r w:rsidR="00FB5D9D">
        <w:rPr>
          <w:rFonts w:ascii="BrowalliaUPC" w:hAnsi="BrowalliaUPC" w:cs="BrowalliaUPC" w:hint="cs"/>
          <w:sz w:val="28"/>
          <w:szCs w:val="28"/>
          <w:cs/>
        </w:rPr>
        <w:t>ผู้ถือหุ้น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>มีมติอนุมัติ</w:t>
      </w:r>
      <w:r w:rsidR="00D64ECA">
        <w:rPr>
          <w:rFonts w:ascii="BrowalliaUPC" w:hAnsi="BrowalliaUPC" w:cs="BrowalliaUPC" w:hint="cs"/>
          <w:sz w:val="28"/>
          <w:szCs w:val="28"/>
          <w:cs/>
        </w:rPr>
        <w:t>การ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จ่ายเงินปันผลจากกำไรของผลการดำเนินงานสำหรับปีสิ้นสุดวันที่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31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2565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ให้กับผู้ถือหุ้น </w:t>
      </w:r>
      <w:r w:rsidR="006708C2" w:rsidRPr="00FF5326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6708C2" w:rsidRPr="00FF5326">
        <w:rPr>
          <w:rFonts w:ascii="BrowalliaUPC" w:hAnsi="BrowalliaUPC" w:cs="BrowalliaUPC"/>
          <w:sz w:val="28"/>
          <w:szCs w:val="28"/>
        </w:rPr>
        <w:t>224</w:t>
      </w:r>
      <w:r w:rsidR="004E615D">
        <w:rPr>
          <w:rFonts w:ascii="BrowalliaUPC" w:hAnsi="BrowalliaUPC" w:cs="BrowalliaUPC" w:hint="cs"/>
          <w:sz w:val="28"/>
          <w:szCs w:val="28"/>
          <w:cs/>
        </w:rPr>
        <w:t>.</w:t>
      </w:r>
      <w:r w:rsidR="006708C2" w:rsidRPr="00FF5326">
        <w:rPr>
          <w:rFonts w:ascii="BrowalliaUPC" w:hAnsi="BrowalliaUPC" w:cs="BrowalliaUPC"/>
          <w:sz w:val="28"/>
          <w:szCs w:val="28"/>
        </w:rPr>
        <w:t>68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 </w:t>
      </w:r>
      <w:r w:rsidR="004E615D">
        <w:rPr>
          <w:rFonts w:ascii="BrowalliaUPC" w:hAnsi="BrowalliaUPC" w:cs="BrowalliaUPC" w:hint="cs"/>
          <w:sz w:val="28"/>
          <w:szCs w:val="28"/>
          <w:cs/>
        </w:rPr>
        <w:t>ล้าน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หุ้น ในอัตราหุ้นละ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0.75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บาท คิดเป็นจำนวนเงิน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168.51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ล้านบาท โดยแบ่งเป็นเงินปันผลระหว่างกาล ในอัตราหุ้นละ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0.25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บาท คิดเป็นจำนวนเงิน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56.17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ล้านบาท ซึ่งจ่ายแล้วเมื่อวันที่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14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กันยายน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2565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และจ่ายเงินปันผลส่วนที่เหลือ ในอัตราหุ้นละ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0.50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บาท คิดเป็นจำนวนเงิน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112.34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ล้านบาท ในวันที่ </w:t>
      </w:r>
      <w:r w:rsidR="006708C2" w:rsidRPr="000A7A70">
        <w:rPr>
          <w:rFonts w:ascii="BrowalliaUPC" w:hAnsi="BrowalliaUPC" w:cs="BrowalliaUPC"/>
          <w:sz w:val="28"/>
          <w:szCs w:val="28"/>
        </w:rPr>
        <w:t xml:space="preserve">19 </w:t>
      </w:r>
      <w:r w:rsidR="006708C2" w:rsidRPr="000A7A70">
        <w:rPr>
          <w:rFonts w:ascii="BrowalliaUPC" w:hAnsi="BrowalliaUPC" w:cs="BrowalliaUPC"/>
          <w:sz w:val="28"/>
          <w:szCs w:val="28"/>
          <w:cs/>
        </w:rPr>
        <w:t xml:space="preserve">พฤษภาคม </w:t>
      </w:r>
      <w:r w:rsidR="006708C2" w:rsidRPr="000A7A70">
        <w:rPr>
          <w:rFonts w:ascii="BrowalliaUPC" w:hAnsi="BrowalliaUPC" w:cs="BrowalliaUPC"/>
          <w:sz w:val="28"/>
          <w:szCs w:val="28"/>
        </w:rPr>
        <w:t>2566</w:t>
      </w:r>
    </w:p>
    <w:p w14:paraId="10A457DC" w14:textId="77777777" w:rsidR="00847DCE" w:rsidRPr="00847DCE" w:rsidRDefault="00847DCE" w:rsidP="009455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34"/>
        </w:tabs>
        <w:spacing w:line="240" w:lineRule="auto"/>
        <w:ind w:left="1035" w:hanging="594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D222E3A" w14:textId="59624449" w:rsidR="00424D4E" w:rsidRPr="00DB5CBA" w:rsidRDefault="00424D4E" w:rsidP="00945549">
      <w:pPr>
        <w:pStyle w:val="ListParagraph"/>
        <w:numPr>
          <w:ilvl w:val="0"/>
          <w:numId w:val="32"/>
        </w:numPr>
        <w:tabs>
          <w:tab w:val="clear" w:pos="227"/>
          <w:tab w:val="clear" w:pos="680"/>
          <w:tab w:val="clear" w:pos="907"/>
          <w:tab w:val="left" w:pos="540"/>
          <w:tab w:val="left" w:pos="1134"/>
        </w:tabs>
        <w:ind w:left="1035" w:hanging="594"/>
        <w:jc w:val="thaiDistribute"/>
        <w:rPr>
          <w:rFonts w:ascii="BrowalliaUPC" w:hAnsi="BrowalliaUPC" w:cs="BrowalliaUPC"/>
          <w:sz w:val="28"/>
          <w:szCs w:val="28"/>
        </w:rPr>
      </w:pPr>
      <w:r w:rsidRPr="00DB5CBA">
        <w:rPr>
          <w:rFonts w:ascii="BrowalliaUPC" w:hAnsi="BrowalliaUPC" w:cs="BrowalliaUPC"/>
          <w:sz w:val="28"/>
          <w:szCs w:val="28"/>
          <w:cs/>
        </w:rPr>
        <w:t xml:space="preserve">ในการประชุมคณะกรรมการบริษัท </w:t>
      </w:r>
      <w:r w:rsidRPr="00C63EF4">
        <w:rPr>
          <w:rFonts w:ascii="BrowalliaUPC" w:hAnsi="BrowalliaUPC" w:cs="BrowalliaUPC"/>
          <w:sz w:val="28"/>
          <w:szCs w:val="28"/>
          <w:cs/>
        </w:rPr>
        <w:t xml:space="preserve">ครั้งที่ </w:t>
      </w:r>
      <w:r w:rsidR="00C63EF4" w:rsidRPr="00C63EF4">
        <w:rPr>
          <w:rFonts w:ascii="BrowalliaUPC" w:hAnsi="BrowalliaUPC" w:cs="BrowalliaUPC"/>
          <w:sz w:val="28"/>
          <w:szCs w:val="28"/>
        </w:rPr>
        <w:t>6</w:t>
      </w:r>
      <w:r w:rsidRPr="00C63EF4">
        <w:rPr>
          <w:rFonts w:ascii="BrowalliaUPC" w:hAnsi="BrowalliaUPC" w:cs="BrowalliaUPC"/>
          <w:sz w:val="28"/>
          <w:szCs w:val="28"/>
        </w:rPr>
        <w:t>/256</w:t>
      </w:r>
      <w:r w:rsidR="00556647" w:rsidRPr="00C63EF4">
        <w:rPr>
          <w:rFonts w:ascii="BrowalliaUPC" w:hAnsi="BrowalliaUPC" w:cs="BrowalliaUPC"/>
          <w:sz w:val="28"/>
          <w:szCs w:val="28"/>
        </w:rPr>
        <w:t>6</w:t>
      </w:r>
      <w:r w:rsidRPr="00DB5CBA">
        <w:rPr>
          <w:rFonts w:ascii="BrowalliaUPC" w:hAnsi="BrowalliaUPC" w:cs="BrowalliaUPC"/>
          <w:sz w:val="28"/>
          <w:szCs w:val="28"/>
          <w:cs/>
        </w:rPr>
        <w:t xml:space="preserve"> เมื่อวันที่</w:t>
      </w:r>
      <w:r w:rsidRPr="00DB5CB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DB5CBA">
        <w:rPr>
          <w:rFonts w:ascii="BrowalliaUPC" w:hAnsi="BrowalliaUPC" w:cs="BrowalliaUPC"/>
          <w:sz w:val="28"/>
          <w:szCs w:val="28"/>
        </w:rPr>
        <w:t>1</w:t>
      </w:r>
      <w:r w:rsidR="00556647" w:rsidRPr="00DB5CBA">
        <w:rPr>
          <w:rFonts w:ascii="BrowalliaUPC" w:hAnsi="BrowalliaUPC" w:cs="BrowalliaUPC"/>
          <w:sz w:val="28"/>
          <w:szCs w:val="28"/>
        </w:rPr>
        <w:t xml:space="preserve">4 </w:t>
      </w:r>
      <w:r w:rsidR="00556647" w:rsidRPr="00DB5CBA">
        <w:rPr>
          <w:rFonts w:ascii="BrowalliaUPC" w:hAnsi="BrowalliaUPC" w:cs="BrowalliaUPC"/>
          <w:sz w:val="28"/>
          <w:szCs w:val="28"/>
          <w:cs/>
        </w:rPr>
        <w:t xml:space="preserve">พฤศจิกายน </w:t>
      </w:r>
      <w:r w:rsidR="00556647" w:rsidRPr="00DB5CBA">
        <w:rPr>
          <w:rFonts w:ascii="BrowalliaUPC" w:hAnsi="BrowalliaUPC" w:cs="BrowalliaUPC"/>
          <w:sz w:val="28"/>
          <w:szCs w:val="28"/>
        </w:rPr>
        <w:t>2566</w:t>
      </w:r>
      <w:r w:rsidR="00556647" w:rsidRPr="00DB5CB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DB5CBA">
        <w:rPr>
          <w:rFonts w:ascii="BrowalliaUPC" w:hAnsi="BrowalliaUPC" w:cs="BrowalliaUPC"/>
          <w:sz w:val="28"/>
          <w:szCs w:val="28"/>
          <w:cs/>
        </w:rPr>
        <w:t>คณะกรรมการมีมติอนุมัติให้จ่ายเงินปันผลระหว่างกาลจากกำไรของผลการดำเนินงานสำหรับงวด</w:t>
      </w:r>
      <w:r w:rsidR="00556647" w:rsidRPr="00DB5CBA">
        <w:rPr>
          <w:rFonts w:ascii="BrowalliaUPC" w:hAnsi="BrowalliaUPC" w:cs="BrowalliaUPC"/>
          <w:sz w:val="28"/>
          <w:szCs w:val="28"/>
          <w:cs/>
        </w:rPr>
        <w:t xml:space="preserve">เก้าเดือนสิ้นสุดวันที่ </w:t>
      </w:r>
      <w:r w:rsidR="00556647" w:rsidRPr="00DB5CBA">
        <w:rPr>
          <w:rFonts w:ascii="BrowalliaUPC" w:hAnsi="BrowalliaUPC" w:cs="BrowalliaUPC"/>
          <w:sz w:val="28"/>
          <w:szCs w:val="28"/>
        </w:rPr>
        <w:t>30</w:t>
      </w:r>
      <w:r w:rsidR="00556647" w:rsidRPr="00DB5CBA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="00556647" w:rsidRPr="00DB5CBA">
        <w:rPr>
          <w:rFonts w:ascii="BrowalliaUPC" w:hAnsi="BrowalliaUPC" w:cs="BrowalliaUPC"/>
          <w:sz w:val="28"/>
          <w:szCs w:val="28"/>
        </w:rPr>
        <w:t>2566</w:t>
      </w:r>
      <w:r w:rsidR="00556647" w:rsidRPr="00DB5CB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56647" w:rsidRPr="00DB5CBA">
        <w:rPr>
          <w:rFonts w:ascii="BrowalliaUPC" w:hAnsi="BrowalliaUPC" w:cs="BrowalliaUPC"/>
          <w:sz w:val="28"/>
          <w:szCs w:val="28"/>
        </w:rPr>
        <w:t xml:space="preserve"> </w:t>
      </w:r>
      <w:r w:rsidRPr="00DB5CBA">
        <w:rPr>
          <w:rFonts w:ascii="BrowalliaUPC" w:hAnsi="BrowalliaUPC" w:cs="BrowalliaUPC"/>
          <w:sz w:val="28"/>
          <w:szCs w:val="28"/>
          <w:cs/>
        </w:rPr>
        <w:t xml:space="preserve">ให้กับผู้ถือหุ้น จำนวน </w:t>
      </w:r>
      <w:r w:rsidRPr="00DB5CBA">
        <w:rPr>
          <w:rFonts w:ascii="BrowalliaUPC" w:hAnsi="BrowalliaUPC" w:cs="BrowalliaUPC"/>
          <w:sz w:val="28"/>
          <w:szCs w:val="28"/>
        </w:rPr>
        <w:t>22</w:t>
      </w:r>
      <w:r w:rsidR="000800C8">
        <w:rPr>
          <w:rFonts w:ascii="BrowalliaUPC" w:hAnsi="BrowalliaUPC" w:cs="BrowalliaUPC"/>
          <w:sz w:val="28"/>
          <w:szCs w:val="28"/>
        </w:rPr>
        <w:t>1.47</w:t>
      </w:r>
      <w:r w:rsidRPr="00DB5CBA">
        <w:rPr>
          <w:rFonts w:ascii="BrowalliaUPC" w:hAnsi="BrowalliaUPC" w:cs="BrowalliaUPC"/>
          <w:sz w:val="28"/>
          <w:szCs w:val="28"/>
          <w:cs/>
        </w:rPr>
        <w:t xml:space="preserve"> ล้านหุ้น ในอัตราหุ้นละ </w:t>
      </w:r>
      <w:r w:rsidRPr="00DB5CBA">
        <w:rPr>
          <w:rFonts w:ascii="BrowalliaUPC" w:hAnsi="BrowalliaUPC" w:cs="BrowalliaUPC"/>
          <w:sz w:val="28"/>
          <w:szCs w:val="28"/>
        </w:rPr>
        <w:t>0.</w:t>
      </w:r>
      <w:r w:rsidR="005C5F7B" w:rsidRPr="00DB5CBA">
        <w:rPr>
          <w:rFonts w:ascii="BrowalliaUPC" w:hAnsi="BrowalliaUPC" w:cs="BrowalliaUPC"/>
          <w:sz w:val="28"/>
          <w:szCs w:val="28"/>
        </w:rPr>
        <w:t>15</w:t>
      </w:r>
      <w:r w:rsidRPr="00DB5CBA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="00DB5CBA" w:rsidRPr="00DB5CBA">
        <w:rPr>
          <w:rFonts w:ascii="BrowalliaUPC" w:hAnsi="BrowalliaUPC" w:cs="BrowalliaUPC"/>
          <w:sz w:val="28"/>
          <w:szCs w:val="28"/>
        </w:rPr>
        <w:t>33.</w:t>
      </w:r>
      <w:r w:rsidR="00A877A3">
        <w:rPr>
          <w:rFonts w:ascii="BrowalliaUPC" w:hAnsi="BrowalliaUPC" w:cs="BrowalliaUPC"/>
          <w:sz w:val="28"/>
          <w:szCs w:val="28"/>
        </w:rPr>
        <w:t>22</w:t>
      </w:r>
      <w:r w:rsidRPr="00DB5CBA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Pr="00DB5CBA">
        <w:rPr>
          <w:rFonts w:ascii="BrowalliaUPC" w:hAnsi="BrowalliaUPC" w:cs="BrowalliaUPC" w:hint="cs"/>
          <w:sz w:val="28"/>
          <w:szCs w:val="28"/>
          <w:cs/>
        </w:rPr>
        <w:t xml:space="preserve"> บริษัทได้จ่าย</w:t>
      </w:r>
      <w:r w:rsidRPr="00DB5CBA">
        <w:rPr>
          <w:rFonts w:ascii="BrowalliaUPC" w:hAnsi="BrowalliaUPC" w:cs="BrowalliaUPC"/>
          <w:sz w:val="28"/>
          <w:szCs w:val="28"/>
          <w:cs/>
        </w:rPr>
        <w:t xml:space="preserve">เงินปันผลระหว่างกาลดังกล่าวในวันที่ </w:t>
      </w:r>
      <w:r w:rsidR="005C5F7B" w:rsidRPr="00DB5CBA">
        <w:rPr>
          <w:rFonts w:ascii="BrowalliaUPC" w:hAnsi="BrowalliaUPC" w:cs="BrowalliaUPC"/>
          <w:sz w:val="28"/>
          <w:szCs w:val="28"/>
        </w:rPr>
        <w:t>13</w:t>
      </w:r>
      <w:r w:rsidR="005C5F7B" w:rsidRPr="00DB5CB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5C5F7B" w:rsidRPr="00DB5CBA">
        <w:rPr>
          <w:rFonts w:ascii="BrowalliaUPC" w:hAnsi="BrowalliaUPC" w:cs="BrowalliaUPC"/>
          <w:sz w:val="28"/>
          <w:szCs w:val="28"/>
        </w:rPr>
        <w:t>2566</w:t>
      </w:r>
    </w:p>
    <w:p w14:paraId="349617F7" w14:textId="77777777" w:rsidR="00424D4E" w:rsidRPr="00424D4E" w:rsidRDefault="00424D4E" w:rsidP="006C2361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36BF954D" w14:textId="77777777" w:rsidR="00267322" w:rsidRDefault="00267322" w:rsidP="00267322">
      <w:pPr>
        <w:tabs>
          <w:tab w:val="clear" w:pos="227"/>
          <w:tab w:val="left" w:pos="540"/>
          <w:tab w:val="num" w:pos="135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Pr="00CD4FB0">
        <w:rPr>
          <w:rFonts w:ascii="BrowalliaUPC" w:hAnsi="BrowalliaUPC" w:cs="BrowalliaUPC"/>
          <w:sz w:val="28"/>
          <w:szCs w:val="28"/>
        </w:rPr>
        <w:t xml:space="preserve">2565 </w:t>
      </w:r>
      <w:r w:rsidRPr="00CD4FB0">
        <w:rPr>
          <w:rFonts w:ascii="BrowalliaUPC" w:hAnsi="BrowalliaUPC" w:cs="BrowalliaUPC" w:hint="cs"/>
          <w:sz w:val="28"/>
          <w:szCs w:val="28"/>
          <w:cs/>
        </w:rPr>
        <w:t>บริษัทมีการจ่ายเงินปันผล ดังต่อไปนี้</w:t>
      </w:r>
    </w:p>
    <w:p w14:paraId="26ADEB17" w14:textId="77777777" w:rsidR="00F32A7C" w:rsidRPr="00CD4FB0" w:rsidRDefault="00F32A7C" w:rsidP="00267322">
      <w:pPr>
        <w:tabs>
          <w:tab w:val="clear" w:pos="227"/>
          <w:tab w:val="left" w:pos="540"/>
          <w:tab w:val="num" w:pos="1350"/>
        </w:tabs>
        <w:ind w:left="432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6C89809" w14:textId="184500B1" w:rsidR="00267322" w:rsidRPr="00CD4FB0" w:rsidRDefault="00267322" w:rsidP="00945549">
      <w:pPr>
        <w:pStyle w:val="ListParagraph"/>
        <w:numPr>
          <w:ilvl w:val="0"/>
          <w:numId w:val="32"/>
        </w:numPr>
        <w:tabs>
          <w:tab w:val="clear" w:pos="227"/>
          <w:tab w:val="clear" w:pos="680"/>
          <w:tab w:val="clear" w:pos="907"/>
          <w:tab w:val="left" w:pos="540"/>
          <w:tab w:val="left" w:pos="1134"/>
        </w:tabs>
        <w:ind w:left="1035" w:hanging="59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ในการประชุมสามัญผู้ถือหุ้นประจำปี </w:t>
      </w:r>
      <w:r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Pr="00CD4FB0">
        <w:rPr>
          <w:rFonts w:ascii="BrowalliaUPC" w:hAnsi="BrowalliaUPC" w:cs="BrowalliaUPC"/>
          <w:sz w:val="28"/>
          <w:szCs w:val="28"/>
        </w:rPr>
        <w:t>26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ผู้ถือหุ้นของบริษัทมีมติอนุมัติการจ่ายเงินปันผลจากกำไรของผลการดำเนินงานสำหรับปีสิ้นสุดวันที่ </w:t>
      </w:r>
      <w:r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</w:rPr>
        <w:t>2564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ให้กับผู้ถือหุ้น จำนวน </w:t>
      </w:r>
      <w:r w:rsidRPr="00CD4FB0">
        <w:rPr>
          <w:rFonts w:ascii="BrowalliaUPC" w:hAnsi="BrowalliaUPC" w:cs="BrowalliaUPC"/>
          <w:sz w:val="28"/>
          <w:szCs w:val="28"/>
        </w:rPr>
        <w:t>214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โดยจ่ายเป็นหุ้นปันผลในอัตรา </w:t>
      </w:r>
      <w:r w:rsidRPr="00CD4FB0">
        <w:rPr>
          <w:rFonts w:ascii="BrowalliaUPC" w:hAnsi="BrowalliaUPC" w:cs="BrowalliaUPC"/>
          <w:sz w:val="28"/>
          <w:szCs w:val="28"/>
        </w:rPr>
        <w:t>20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หุ้นเดิม ต่อ </w:t>
      </w:r>
      <w:r w:rsidRPr="00CD4FB0">
        <w:rPr>
          <w:rFonts w:ascii="BrowalliaUPC" w:hAnsi="BrowalliaUPC" w:cs="BrowalliaUPC"/>
          <w:sz w:val="28"/>
          <w:szCs w:val="28"/>
        </w:rPr>
        <w:t>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หุ้นปันผล รวมจำนวน </w:t>
      </w:r>
      <w:r w:rsidRPr="00CD4FB0">
        <w:rPr>
          <w:rFonts w:ascii="BrowalliaUPC" w:hAnsi="BrowalliaUPC" w:cs="BrowalliaUPC"/>
          <w:sz w:val="28"/>
          <w:szCs w:val="28"/>
        </w:rPr>
        <w:t xml:space="preserve">10.70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ล้านหุ้น </w:t>
      </w:r>
      <w:r w:rsidR="00945549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(หรืออัตราหุ้นละ </w:t>
      </w:r>
      <w:r w:rsidRPr="00CD4FB0">
        <w:rPr>
          <w:rFonts w:ascii="BrowalliaUPC" w:hAnsi="BrowalliaUPC" w:cs="BrowalliaUPC"/>
          <w:sz w:val="28"/>
          <w:szCs w:val="28"/>
        </w:rPr>
        <w:t>0.025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Pr="00CD4FB0">
        <w:rPr>
          <w:rFonts w:ascii="BrowalliaUPC" w:hAnsi="BrowalliaUPC" w:cs="BrowalliaUPC"/>
          <w:sz w:val="28"/>
          <w:szCs w:val="28"/>
        </w:rPr>
        <w:t>5.35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ล้านบาท)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และจ่ายเป็นเงินสดปันผลในอัตราหุ้นละ </w:t>
      </w:r>
      <w:r w:rsidRPr="00CD4FB0">
        <w:rPr>
          <w:rFonts w:ascii="BrowalliaUPC" w:hAnsi="BrowalliaUPC" w:cs="BrowalliaUPC"/>
          <w:sz w:val="28"/>
          <w:szCs w:val="28"/>
        </w:rPr>
        <w:t>0.50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Pr="00CD4FB0">
        <w:rPr>
          <w:rFonts w:ascii="BrowalliaUPC" w:hAnsi="BrowalliaUPC" w:cs="BrowalliaUPC"/>
          <w:sz w:val="28"/>
          <w:szCs w:val="28"/>
        </w:rPr>
        <w:t>107.00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</w:p>
    <w:p w14:paraId="787D4D22" w14:textId="77777777" w:rsidR="00267322" w:rsidRPr="00CD4FB0" w:rsidRDefault="00267322" w:rsidP="00945549">
      <w:pPr>
        <w:pStyle w:val="ListParagraph"/>
        <w:tabs>
          <w:tab w:val="clear" w:pos="227"/>
          <w:tab w:val="clear" w:pos="454"/>
          <w:tab w:val="left" w:pos="540"/>
          <w:tab w:val="left" w:pos="1170"/>
        </w:tabs>
        <w:ind w:left="1035" w:hanging="594"/>
        <w:jc w:val="thaiDistribute"/>
        <w:rPr>
          <w:rFonts w:ascii="Browallia New" w:hAnsi="Browallia New" w:cs="Browallia New"/>
          <w:sz w:val="28"/>
          <w:szCs w:val="28"/>
          <w:lang w:eastAsia="zh-CN"/>
        </w:rPr>
      </w:pPr>
    </w:p>
    <w:p w14:paraId="7A051692" w14:textId="75B0BCB9" w:rsidR="00267322" w:rsidRPr="00CD4FB0" w:rsidRDefault="00945549" w:rsidP="00945549">
      <w:pPr>
        <w:pStyle w:val="ListParagraph"/>
        <w:tabs>
          <w:tab w:val="clear" w:pos="227"/>
          <w:tab w:val="clear" w:pos="680"/>
          <w:tab w:val="clear" w:pos="907"/>
          <w:tab w:val="left" w:pos="540"/>
          <w:tab w:val="left" w:pos="1134"/>
        </w:tabs>
        <w:ind w:left="1035" w:hanging="594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tab/>
      </w:r>
      <w:r>
        <w:rPr>
          <w:rFonts w:ascii="BrowalliaUPC" w:hAnsi="BrowalliaUPC" w:cs="BrowalliaUPC"/>
          <w:sz w:val="28"/>
          <w:szCs w:val="28"/>
        </w:rPr>
        <w:tab/>
      </w:r>
      <w:r>
        <w:rPr>
          <w:rFonts w:ascii="BrowalliaUPC" w:hAnsi="BrowalliaUPC" w:cs="BrowalliaUPC"/>
          <w:sz w:val="28"/>
          <w:szCs w:val="28"/>
        </w:rPr>
        <w:tab/>
      </w:r>
      <w:r w:rsidR="00267322" w:rsidRPr="00CD4FB0">
        <w:rPr>
          <w:rFonts w:ascii="BrowalliaUPC" w:hAnsi="BrowalliaUPC" w:cs="BrowalliaUPC"/>
          <w:sz w:val="28"/>
          <w:szCs w:val="28"/>
          <w:cs/>
        </w:rPr>
        <w:t xml:space="preserve">ทั้งนี้ เมื่อวันที่ </w:t>
      </w:r>
      <w:r w:rsidR="00267322" w:rsidRPr="00CD4FB0">
        <w:rPr>
          <w:rFonts w:ascii="BrowalliaUPC" w:hAnsi="BrowalliaUPC" w:cs="BrowalliaUPC"/>
          <w:sz w:val="28"/>
          <w:szCs w:val="28"/>
        </w:rPr>
        <w:t xml:space="preserve">20 </w:t>
      </w:r>
      <w:r w:rsidR="00267322" w:rsidRPr="00CD4FB0">
        <w:rPr>
          <w:rFonts w:ascii="BrowalliaUPC" w:hAnsi="BrowalliaUPC" w:cs="BrowalliaUPC"/>
          <w:sz w:val="28"/>
          <w:szCs w:val="28"/>
          <w:cs/>
        </w:rPr>
        <w:t xml:space="preserve">พฤษภาคม </w:t>
      </w:r>
      <w:r w:rsidR="00267322" w:rsidRPr="00CD4FB0">
        <w:rPr>
          <w:rFonts w:ascii="BrowalliaUPC" w:hAnsi="BrowalliaUPC" w:cs="BrowalliaUPC"/>
          <w:sz w:val="28"/>
          <w:szCs w:val="28"/>
        </w:rPr>
        <w:t xml:space="preserve">2565 </w:t>
      </w:r>
      <w:r w:rsidR="00267322" w:rsidRPr="00CD4FB0">
        <w:rPr>
          <w:rFonts w:ascii="BrowalliaUPC" w:hAnsi="BrowalliaUPC" w:cs="BrowalliaUPC"/>
          <w:sz w:val="28"/>
          <w:szCs w:val="28"/>
          <w:cs/>
        </w:rPr>
        <w:t xml:space="preserve">บริษัทได้มีการจ่ายหุ้นปันผลให้กับผู้ถือหุ้นแล้ว จำนวน </w:t>
      </w:r>
      <w:r w:rsidR="00267322" w:rsidRPr="00CD4FB0">
        <w:rPr>
          <w:rFonts w:ascii="BrowalliaUPC" w:hAnsi="BrowalliaUPC" w:cs="BrowalliaUPC"/>
          <w:sz w:val="28"/>
          <w:szCs w:val="28"/>
        </w:rPr>
        <w:t>10.68</w:t>
      </w:r>
      <w:r w:rsidR="00267322"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 คิดเป็นจำนวนเงิน </w:t>
      </w:r>
      <w:r w:rsidR="00267322" w:rsidRPr="00CD4FB0">
        <w:rPr>
          <w:rFonts w:ascii="BrowalliaUPC" w:hAnsi="BrowalliaUPC" w:cs="BrowalliaUPC"/>
          <w:sz w:val="28"/>
          <w:szCs w:val="28"/>
        </w:rPr>
        <w:t xml:space="preserve">5.34 </w:t>
      </w:r>
      <w:r w:rsidR="00267322" w:rsidRPr="00CD4FB0">
        <w:rPr>
          <w:rFonts w:ascii="BrowalliaUPC" w:hAnsi="BrowalliaUPC" w:cs="BrowalliaUPC"/>
          <w:sz w:val="28"/>
          <w:szCs w:val="28"/>
          <w:cs/>
        </w:rPr>
        <w:t xml:space="preserve">ล้านบาท และเงินสดปันผลจำนวน </w:t>
      </w:r>
      <w:r w:rsidR="00267322" w:rsidRPr="00CD4FB0">
        <w:rPr>
          <w:rFonts w:ascii="BrowalliaUPC" w:hAnsi="BrowalliaUPC" w:cs="BrowalliaUPC"/>
          <w:sz w:val="28"/>
          <w:szCs w:val="28"/>
        </w:rPr>
        <w:t xml:space="preserve">106.74 </w:t>
      </w:r>
      <w:r w:rsidR="00267322" w:rsidRPr="00CD4FB0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303FDDBE" w14:textId="77777777" w:rsidR="00267322" w:rsidRPr="00CD4FB0" w:rsidRDefault="00267322" w:rsidP="00945549">
      <w:pPr>
        <w:pStyle w:val="ListParagraph"/>
        <w:tabs>
          <w:tab w:val="clear" w:pos="227"/>
          <w:tab w:val="clear" w:pos="907"/>
          <w:tab w:val="left" w:pos="540"/>
          <w:tab w:val="left" w:pos="1134"/>
        </w:tabs>
        <w:ind w:left="1035" w:hanging="594"/>
        <w:jc w:val="thaiDistribute"/>
        <w:rPr>
          <w:rFonts w:ascii="BrowalliaUPC" w:hAnsi="BrowalliaUPC" w:cs="BrowalliaUPC"/>
          <w:sz w:val="28"/>
          <w:szCs w:val="28"/>
        </w:rPr>
      </w:pPr>
    </w:p>
    <w:p w14:paraId="5614D2C0" w14:textId="1D1318A1" w:rsidR="00A00CEE" w:rsidRDefault="00267322" w:rsidP="00945549">
      <w:pPr>
        <w:pStyle w:val="ListParagraph"/>
        <w:numPr>
          <w:ilvl w:val="0"/>
          <w:numId w:val="32"/>
        </w:numPr>
        <w:tabs>
          <w:tab w:val="clear" w:pos="227"/>
          <w:tab w:val="clear" w:pos="680"/>
          <w:tab w:val="clear" w:pos="907"/>
          <w:tab w:val="left" w:pos="540"/>
          <w:tab w:val="left" w:pos="1134"/>
        </w:tabs>
        <w:ind w:left="1035" w:hanging="594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ในการประชุมคณะกรรมการบริษัท ครั้งที่ </w:t>
      </w:r>
      <w:r w:rsidRPr="00CD4FB0">
        <w:rPr>
          <w:rFonts w:ascii="BrowalliaUPC" w:hAnsi="BrowalliaUPC" w:cs="BrowalliaUPC"/>
          <w:sz w:val="28"/>
          <w:szCs w:val="28"/>
        </w:rPr>
        <w:t>7/2565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เมื่อวันที่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</w:rPr>
        <w:t>15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สิงหาคม </w:t>
      </w:r>
      <w:r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คณะกรรมการมีมติอนุมัติให้จ่ายเงินปันผลระหว่างกาลจากกำไรของผลการดำเนินงานสำหรับงวดหกเดือนสิ้นสุดวันที่ </w:t>
      </w:r>
      <w:r w:rsidRPr="00CD4FB0">
        <w:rPr>
          <w:rFonts w:ascii="BrowalliaUPC" w:hAnsi="BrowalliaUPC" w:cs="BrowalliaUPC"/>
          <w:sz w:val="28"/>
          <w:szCs w:val="28"/>
        </w:rPr>
        <w:t>30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มิถุนายน </w:t>
      </w:r>
      <w:r w:rsidRPr="00CD4FB0">
        <w:rPr>
          <w:rFonts w:ascii="BrowalliaUPC" w:hAnsi="BrowalliaUPC" w:cs="BrowalliaUPC"/>
          <w:sz w:val="28"/>
          <w:szCs w:val="28"/>
        </w:rPr>
        <w:t>2565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ให้กับผู้ถือหุ้น จำนวน </w:t>
      </w:r>
      <w:r w:rsidRPr="00CD4FB0">
        <w:rPr>
          <w:rFonts w:ascii="BrowalliaUPC" w:hAnsi="BrowalliaUPC" w:cs="BrowalliaUPC"/>
          <w:sz w:val="28"/>
          <w:szCs w:val="28"/>
        </w:rPr>
        <w:t>224.68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ล้านหุ้น ในอัตราหุ้นละ </w:t>
      </w:r>
      <w:r w:rsidRPr="00CD4FB0">
        <w:rPr>
          <w:rFonts w:ascii="BrowalliaUPC" w:hAnsi="BrowalliaUPC" w:cs="BrowalliaUPC"/>
          <w:sz w:val="28"/>
          <w:szCs w:val="28"/>
        </w:rPr>
        <w:t>0.25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บาท คิดเป็นจำนวนเงิน </w:t>
      </w:r>
      <w:r w:rsidRPr="00CD4FB0">
        <w:rPr>
          <w:rFonts w:ascii="BrowalliaUPC" w:hAnsi="BrowalliaUPC" w:cs="BrowalliaUPC"/>
          <w:sz w:val="28"/>
          <w:szCs w:val="28"/>
        </w:rPr>
        <w:t>56.17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Pr="00CD4FB0">
        <w:rPr>
          <w:rFonts w:ascii="BrowalliaUPC" w:hAnsi="BrowalliaUPC" w:cs="BrowalliaUPC" w:hint="cs"/>
          <w:sz w:val="28"/>
          <w:szCs w:val="28"/>
          <w:cs/>
        </w:rPr>
        <w:t xml:space="preserve"> บริษัทได้จ่าย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เงินปันผลระหว่างกาลดังกล่าวในวันที่ </w:t>
      </w:r>
      <w:r w:rsidRPr="00CD4FB0">
        <w:rPr>
          <w:rFonts w:ascii="BrowalliaUPC" w:hAnsi="BrowalliaUPC" w:cs="BrowalliaUPC"/>
          <w:sz w:val="28"/>
          <w:szCs w:val="28"/>
        </w:rPr>
        <w:t>14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CD4FB0">
        <w:rPr>
          <w:rFonts w:ascii="BrowalliaUPC" w:hAnsi="BrowalliaUPC" w:cs="BrowalliaUPC"/>
          <w:sz w:val="28"/>
          <w:szCs w:val="28"/>
        </w:rPr>
        <w:t>2565</w:t>
      </w:r>
    </w:p>
    <w:p w14:paraId="7A4ED0B6" w14:textId="77777777" w:rsidR="00424D4E" w:rsidRPr="00CD4FB0" w:rsidRDefault="00424D4E" w:rsidP="00424D4E">
      <w:pPr>
        <w:pStyle w:val="ListParagraph"/>
        <w:tabs>
          <w:tab w:val="clear" w:pos="227"/>
          <w:tab w:val="clear" w:pos="680"/>
          <w:tab w:val="clear" w:pos="907"/>
          <w:tab w:val="left" w:pos="540"/>
          <w:tab w:val="left" w:pos="1134"/>
        </w:tabs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4B4DF2C" w14:textId="707EF3E5" w:rsidR="00E94927" w:rsidRPr="00CD4FB0" w:rsidRDefault="00E94927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สำรองตามกฎหมาย</w:t>
      </w:r>
    </w:p>
    <w:p w14:paraId="64B4DF2D" w14:textId="77777777" w:rsidR="00E94927" w:rsidRPr="00CD4FB0" w:rsidRDefault="00E94927" w:rsidP="00B46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CC669B7" w14:textId="72A1A849" w:rsidR="00137709" w:rsidRPr="00CD4FB0" w:rsidRDefault="00AF04AD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CD4FB0">
        <w:rPr>
          <w:rFonts w:ascii="BrowalliaUPC" w:hAnsi="BrowalliaUPC" w:cs="BrowalliaUPC"/>
          <w:sz w:val="28"/>
          <w:szCs w:val="28"/>
        </w:rPr>
        <w:t>2535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Pr="00CD4FB0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ของกำไรสุทธิประจำปีหักด้วยยอดเงินขาดทุนสะสมยกมา </w:t>
      </w:r>
      <w:r w:rsidRPr="00CD4FB0">
        <w:rPr>
          <w:rFonts w:ascii="BrowalliaUPC" w:hAnsi="BrowalliaUPC" w:cs="BrowalliaUPC"/>
          <w:sz w:val="28"/>
          <w:szCs w:val="28"/>
        </w:rPr>
        <w:t>(</w:t>
      </w:r>
      <w:r w:rsidRPr="00CD4FB0">
        <w:rPr>
          <w:rFonts w:ascii="BrowalliaUPC" w:hAnsi="BrowalliaUPC" w:cs="BrowalliaUPC"/>
          <w:sz w:val="28"/>
          <w:szCs w:val="28"/>
          <w:cs/>
        </w:rPr>
        <w:t>ถ้ามี</w:t>
      </w:r>
      <w:r w:rsidRPr="00CD4FB0">
        <w:rPr>
          <w:rFonts w:ascii="BrowalliaUPC" w:hAnsi="BrowalliaUPC" w:cs="BrowalliaUPC"/>
          <w:sz w:val="28"/>
          <w:szCs w:val="28"/>
        </w:rPr>
        <w:t>)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จนกว่าทุนสำรองดังกล่าวจะมีจำนวนไม่น้อยกว่าร้อยละ </w:t>
      </w:r>
      <w:r w:rsidRPr="00CD4FB0">
        <w:rPr>
          <w:rFonts w:ascii="BrowalliaUPC" w:hAnsi="BrowalliaUPC" w:cs="BrowalliaUPC"/>
          <w:sz w:val="28"/>
          <w:szCs w:val="28"/>
        </w:rPr>
        <w:t>10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ทุนสำรองนี้จะนำไปจ่ายเป็นเงินปันผลไม่ได้</w:t>
      </w:r>
    </w:p>
    <w:p w14:paraId="579BC178" w14:textId="77777777" w:rsidR="006708C2" w:rsidRPr="00674E31" w:rsidRDefault="006708C2" w:rsidP="0068069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5A8BAD2" w14:textId="77777777" w:rsidR="00625CB3" w:rsidRDefault="0062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>
        <w:rPr>
          <w:rFonts w:ascii="BrowalliaUPC" w:hAnsi="BrowalliaUPC" w:cs="BrowalliaUPC"/>
          <w:b/>
          <w:bCs/>
          <w:sz w:val="28"/>
          <w:szCs w:val="28"/>
          <w:cs/>
        </w:rPr>
        <w:br w:type="page"/>
      </w:r>
    </w:p>
    <w:p w14:paraId="24631694" w14:textId="2B285745" w:rsidR="0044341E" w:rsidRPr="00CD4FB0" w:rsidRDefault="0044341E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98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กำไรต่อหุ้นขั้นพื้นฐาน</w:t>
      </w:r>
      <w:r w:rsidRPr="00CD4FB0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0865F636" w14:textId="77777777" w:rsidR="0044341E" w:rsidRPr="00CD4FB0" w:rsidRDefault="0044341E" w:rsidP="0044341E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031620A" w14:textId="2EA10984" w:rsidR="0044341E" w:rsidRPr="00CD4FB0" w:rsidRDefault="0044341E" w:rsidP="00E052CA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กำไรต่อหุ้นขั้นพื้นฐานคำนวณโดยการหารกำไรสำหรับปี (ไม่รวมกำไรขาดทุนเบ็ดเสร็จอื่น) ด้วยจำนวนของหุ้นสามัญที่มีอยู่ระหว่างปีด้วยวิธีถัวเฉลี่ยเพื่อสะท้อนผลกระทบของการเปลี่ยนแปลง</w:t>
      </w:r>
      <w:r w:rsidR="00825BC1" w:rsidRPr="00CD4FB0">
        <w:rPr>
          <w:rFonts w:ascii="BrowalliaUPC" w:hAnsi="BrowalliaUPC" w:cs="BrowalliaUPC" w:hint="cs"/>
          <w:sz w:val="28"/>
          <w:szCs w:val="28"/>
          <w:cs/>
        </w:rPr>
        <w:t>จำนวนหุ้นสามัญ</w:t>
      </w:r>
      <w:r w:rsidRPr="00CD4FB0">
        <w:rPr>
          <w:rFonts w:ascii="BrowalliaUPC" w:hAnsi="BrowalliaUPC" w:cs="BrowalliaUPC"/>
          <w:sz w:val="28"/>
          <w:szCs w:val="28"/>
          <w:cs/>
        </w:rPr>
        <w:t>ตามที่กล่าวไว้ใน</w:t>
      </w:r>
      <w:r w:rsidR="00705218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หมายเหตุประกอบงบการเงินข้อ </w:t>
      </w:r>
      <w:r w:rsidR="003718BA">
        <w:rPr>
          <w:rFonts w:ascii="BrowalliaUPC" w:hAnsi="BrowalliaUPC" w:cs="BrowalliaUPC"/>
          <w:sz w:val="28"/>
          <w:szCs w:val="28"/>
        </w:rPr>
        <w:t>19</w:t>
      </w:r>
    </w:p>
    <w:p w14:paraId="0E16FD9D" w14:textId="230C3280" w:rsidR="00705218" w:rsidRPr="00CD4FB0" w:rsidRDefault="00705218" w:rsidP="00E052CA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72E7A31" w14:textId="4CE19BE4" w:rsidR="003D6A16" w:rsidRPr="008945A1" w:rsidRDefault="00705218" w:rsidP="00B443C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CD4FB0">
        <w:rPr>
          <w:rFonts w:ascii="Browallia New" w:hAnsi="Browallia New" w:cs="Browallia New"/>
          <w:sz w:val="28"/>
          <w:szCs w:val="28"/>
          <w:cs/>
        </w:rPr>
        <w:t xml:space="preserve">ในการจ่ายหุ้นปันผล ตามที่กล่าวในหมายเหตุ </w:t>
      </w:r>
      <w:r w:rsidR="00D86126" w:rsidRPr="00CD4FB0">
        <w:rPr>
          <w:rFonts w:ascii="Browallia New" w:hAnsi="Browallia New" w:cs="Browallia New"/>
          <w:sz w:val="28"/>
          <w:szCs w:val="28"/>
        </w:rPr>
        <w:t>2</w:t>
      </w:r>
      <w:r w:rsidR="00B21F05">
        <w:rPr>
          <w:rFonts w:ascii="Browallia New" w:hAnsi="Browallia New" w:cs="Browallia New"/>
          <w:sz w:val="28"/>
          <w:szCs w:val="28"/>
        </w:rPr>
        <w:t>1</w:t>
      </w:r>
      <w:r w:rsidR="009F3669">
        <w:rPr>
          <w:rFonts w:ascii="Browallia New" w:hAnsi="Browallia New" w:cs="Browallia New"/>
          <w:sz w:val="28"/>
          <w:szCs w:val="28"/>
        </w:rPr>
        <w:t>.3</w:t>
      </w:r>
      <w:r w:rsidRPr="00CD4FB0">
        <w:rPr>
          <w:rFonts w:ascii="Browallia New" w:hAnsi="Browallia New" w:cs="Browallia New"/>
          <w:sz w:val="28"/>
          <w:szCs w:val="28"/>
          <w:cs/>
        </w:rPr>
        <w:t xml:space="preserve"> บริษัทออกหุ้นสามัญให้แก่ผู้ถือหุ้นเดิมโดยไม่ได้รับสิ่งตอบแทนเพิ่มเติม โดยผลกระทบต่อกำไรต่อหุ้นขั้นพื้นฐาน มีดังนี้</w:t>
      </w:r>
    </w:p>
    <w:p w14:paraId="50732188" w14:textId="77777777" w:rsidR="00B443C6" w:rsidRPr="008945A1" w:rsidRDefault="00B443C6" w:rsidP="00B443C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4698"/>
        <w:gridCol w:w="1416"/>
        <w:gridCol w:w="1416"/>
        <w:gridCol w:w="1422"/>
      </w:tblGrid>
      <w:tr w:rsidR="00621E97" w:rsidRPr="00CD4FB0" w14:paraId="27FF2F4E" w14:textId="77777777" w:rsidTr="00A00FA3">
        <w:tc>
          <w:tcPr>
            <w:tcW w:w="4698" w:type="dxa"/>
            <w:shd w:val="clear" w:color="auto" w:fill="auto"/>
          </w:tcPr>
          <w:p w14:paraId="40CD0398" w14:textId="77777777" w:rsidR="00621E97" w:rsidRPr="00CD4FB0" w:rsidRDefault="00621E97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</w:tcPr>
          <w:p w14:paraId="3157A9BD" w14:textId="1BEFD4A5" w:rsidR="00621E97" w:rsidRPr="00CD4FB0" w:rsidRDefault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A26C9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394BB22D" w14:textId="09AAA494" w:rsidR="00621E97" w:rsidRPr="00CD4FB0" w:rsidRDefault="00621E97" w:rsidP="00882D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21E97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21E97" w:rsidRPr="00CD4FB0" w14:paraId="079066D1" w14:textId="77777777" w:rsidTr="00621E97">
        <w:tc>
          <w:tcPr>
            <w:tcW w:w="4698" w:type="dxa"/>
            <w:shd w:val="clear" w:color="auto" w:fill="auto"/>
          </w:tcPr>
          <w:p w14:paraId="12D934CF" w14:textId="77777777" w:rsidR="00621E97" w:rsidRPr="00CD4FB0" w:rsidRDefault="00621E9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</w:tcPr>
          <w:p w14:paraId="20C397E5" w14:textId="3F519F54" w:rsidR="00621E97" w:rsidRPr="00CD4FB0" w:rsidRDefault="00621E97" w:rsidP="00E67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1CB97CE" w14:textId="55CFABF4" w:rsidR="00621E97" w:rsidRPr="00CD4FB0" w:rsidRDefault="00621E97" w:rsidP="00E67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22" w:type="dxa"/>
            <w:shd w:val="clear" w:color="auto" w:fill="auto"/>
          </w:tcPr>
          <w:p w14:paraId="6A8B92EC" w14:textId="176E8D1E" w:rsidR="00621E97" w:rsidRPr="00CD4FB0" w:rsidRDefault="00621E97" w:rsidP="00E67E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</w:tr>
      <w:tr w:rsidR="00621E97" w:rsidRPr="00CD4FB0" w14:paraId="5306A6E6" w14:textId="77777777" w:rsidTr="00621E97">
        <w:tc>
          <w:tcPr>
            <w:tcW w:w="4698" w:type="dxa"/>
            <w:shd w:val="clear" w:color="auto" w:fill="auto"/>
          </w:tcPr>
          <w:p w14:paraId="03C69DB4" w14:textId="77777777" w:rsidR="00621E97" w:rsidRPr="00CD4FB0" w:rsidRDefault="00621E9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</w:tcPr>
          <w:p w14:paraId="2AE45F5C" w14:textId="77777777" w:rsidR="00621E97" w:rsidRPr="00CD4FB0" w:rsidRDefault="00621E9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59CB81C" w14:textId="1B2D10A6" w:rsidR="00621E97" w:rsidRPr="00CD4FB0" w:rsidRDefault="00621E9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8501371" w14:textId="77777777" w:rsidR="00621E97" w:rsidRPr="00CD4FB0" w:rsidRDefault="00621E97" w:rsidP="00E67EA1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A26C9" w:rsidRPr="00CD4FB0" w14:paraId="4CA9AF8F" w14:textId="77777777" w:rsidTr="00621E97">
        <w:tc>
          <w:tcPr>
            <w:tcW w:w="4698" w:type="dxa"/>
            <w:shd w:val="clear" w:color="auto" w:fill="auto"/>
          </w:tcPr>
          <w:p w14:paraId="413D9F05" w14:textId="0CF66F09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กำไรสำหรับ</w:t>
            </w:r>
            <w:r w:rsidRPr="00CD4FB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ปี</w:t>
            </w: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(บาท)</w:t>
            </w:r>
          </w:p>
        </w:tc>
        <w:tc>
          <w:tcPr>
            <w:tcW w:w="1416" w:type="dxa"/>
          </w:tcPr>
          <w:p w14:paraId="1EDD9A36" w14:textId="4343F5F6" w:rsidR="00BA26C9" w:rsidRPr="00CD4FB0" w:rsidRDefault="006A46C3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</w:t>
            </w:r>
            <w:r w:rsidR="00813A23">
              <w:rPr>
                <w:rFonts w:ascii="Browallia New" w:hAnsi="Browallia New" w:cs="Browallia New"/>
                <w:sz w:val="28"/>
                <w:szCs w:val="28"/>
              </w:rPr>
              <w:t>9,243,259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40A5802" w14:textId="67C46852" w:rsidR="00BA26C9" w:rsidRPr="00CD4FB0" w:rsidRDefault="006A46C3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78,612,178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BDF32B9" w14:textId="65EC672A" w:rsidR="00BA26C9" w:rsidRPr="00CD4FB0" w:rsidRDefault="00BA26C9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296,661,146</w:t>
            </w:r>
          </w:p>
        </w:tc>
      </w:tr>
      <w:tr w:rsidR="00BA26C9" w:rsidRPr="00CD4FB0" w14:paraId="20600B14" w14:textId="77777777" w:rsidTr="00621E97">
        <w:tc>
          <w:tcPr>
            <w:tcW w:w="4698" w:type="dxa"/>
            <w:shd w:val="clear" w:color="auto" w:fill="auto"/>
          </w:tcPr>
          <w:p w14:paraId="24C0DE50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16" w:type="dxa"/>
          </w:tcPr>
          <w:p w14:paraId="66FD4F22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61D62FB" w14:textId="78DA3A59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06AE857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A26C9" w:rsidRPr="00CD4FB0" w14:paraId="075FB38C" w14:textId="77777777" w:rsidTr="00621E97">
        <w:tc>
          <w:tcPr>
            <w:tcW w:w="4698" w:type="dxa"/>
            <w:shd w:val="clear" w:color="auto" w:fill="auto"/>
          </w:tcPr>
          <w:p w14:paraId="1F95BDF5" w14:textId="723162EE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จำนวนหุ้นสามัญที่ออกและชำระเต็มมูลค่าแล้ว (หุ้น)</w:t>
            </w:r>
          </w:p>
        </w:tc>
        <w:tc>
          <w:tcPr>
            <w:tcW w:w="1416" w:type="dxa"/>
          </w:tcPr>
          <w:p w14:paraId="10E89389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EA52E1E" w14:textId="09A8198B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1E70962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A26C9" w:rsidRPr="00CD4FB0" w14:paraId="04B30A4D" w14:textId="77777777" w:rsidTr="00621E97">
        <w:tc>
          <w:tcPr>
            <w:tcW w:w="4698" w:type="dxa"/>
            <w:shd w:val="clear" w:color="auto" w:fill="auto"/>
          </w:tcPr>
          <w:p w14:paraId="7D77A526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หุ้นสามัญ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 xml:space="preserve">1 </w:t>
            </w:r>
            <w:r w:rsidRPr="00CD4FB0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6" w:type="dxa"/>
          </w:tcPr>
          <w:p w14:paraId="35DAA47E" w14:textId="38E8B865" w:rsidR="00BA26C9" w:rsidRPr="00CD4FB0" w:rsidRDefault="006A46C3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  <w:tc>
          <w:tcPr>
            <w:tcW w:w="1416" w:type="dxa"/>
            <w:shd w:val="clear" w:color="auto" w:fill="auto"/>
          </w:tcPr>
          <w:p w14:paraId="720791D8" w14:textId="599C9978" w:rsidR="00BA26C9" w:rsidRPr="00CD4FB0" w:rsidRDefault="006A46C3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  <w:tc>
          <w:tcPr>
            <w:tcW w:w="1422" w:type="dxa"/>
            <w:shd w:val="clear" w:color="auto" w:fill="auto"/>
          </w:tcPr>
          <w:p w14:paraId="2773132A" w14:textId="393E9604" w:rsidR="00BA26C9" w:rsidRPr="00CE7DE5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214,000,000</w:t>
            </w:r>
          </w:p>
        </w:tc>
      </w:tr>
      <w:tr w:rsidR="00BA26C9" w:rsidRPr="00CD4FB0" w14:paraId="48EB0D40" w14:textId="77777777" w:rsidTr="00621E97">
        <w:tc>
          <w:tcPr>
            <w:tcW w:w="4698" w:type="dxa"/>
            <w:shd w:val="clear" w:color="auto" w:fill="auto"/>
          </w:tcPr>
          <w:p w14:paraId="639EEFDB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หุ้นปันผลปรับปรุง ณ วันที่ 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</w:rPr>
              <w:t>1</w:t>
            </w:r>
            <w:r w:rsidRPr="00CD4FB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6" w:type="dxa"/>
          </w:tcPr>
          <w:p w14:paraId="109F7A80" w14:textId="112F9866" w:rsidR="00BA26C9" w:rsidRPr="00621E97" w:rsidRDefault="00FC554D" w:rsidP="00FC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</w:tabs>
              <w:spacing w:line="240" w:lineRule="auto"/>
              <w:ind w:right="143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 </w:t>
            </w:r>
            <w:r w:rsidR="00A23C5D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14:paraId="63649420" w14:textId="3FB61029" w:rsidR="00BA26C9" w:rsidRPr="00621E97" w:rsidRDefault="004A4D96" w:rsidP="004A4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418"/>
                <w:tab w:val="left" w:pos="1985"/>
              </w:tabs>
              <w:spacing w:line="240" w:lineRule="auto"/>
              <w:ind w:right="145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</w:t>
            </w:r>
            <w:r w:rsidR="00A23C5D"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4937B39" w14:textId="310DF68A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21E97">
              <w:rPr>
                <w:rFonts w:ascii="Browallia New" w:hAnsi="Browallia New" w:cs="Browallia New"/>
                <w:sz w:val="28"/>
                <w:szCs w:val="28"/>
                <w:lang w:val="en-GB"/>
              </w:rPr>
              <w:t>10,683,817</w:t>
            </w:r>
          </w:p>
        </w:tc>
      </w:tr>
      <w:tr w:rsidR="00BA26C9" w:rsidRPr="00CD4FB0" w14:paraId="67D8CCDE" w14:textId="77777777" w:rsidTr="00621E97">
        <w:tc>
          <w:tcPr>
            <w:tcW w:w="4698" w:type="dxa"/>
            <w:shd w:val="clear" w:color="auto" w:fill="auto"/>
          </w:tcPr>
          <w:p w14:paraId="7C683E64" w14:textId="073EC3F5" w:rsidR="00BA26C9" w:rsidRPr="00CD4FB0" w:rsidRDefault="00A23C5D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0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จำนวนหุ้นทุนซื้อคืน (หุ้น)</w:t>
            </w:r>
          </w:p>
        </w:tc>
        <w:tc>
          <w:tcPr>
            <w:tcW w:w="1416" w:type="dxa"/>
          </w:tcPr>
          <w:p w14:paraId="479F607B" w14:textId="3C12F8CB" w:rsidR="00BA26C9" w:rsidRPr="00A23C5D" w:rsidRDefault="00A23C5D" w:rsidP="002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(10,260,800)</w:t>
            </w:r>
          </w:p>
        </w:tc>
        <w:tc>
          <w:tcPr>
            <w:tcW w:w="1416" w:type="dxa"/>
            <w:shd w:val="clear" w:color="auto" w:fill="auto"/>
          </w:tcPr>
          <w:p w14:paraId="462E82FB" w14:textId="1BFBDF4F" w:rsidR="00BA26C9" w:rsidRPr="00CD4FB0" w:rsidRDefault="00A23C5D" w:rsidP="002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(10,260,800)</w:t>
            </w:r>
          </w:p>
        </w:tc>
        <w:tc>
          <w:tcPr>
            <w:tcW w:w="1422" w:type="dxa"/>
            <w:shd w:val="clear" w:color="auto" w:fill="auto"/>
          </w:tcPr>
          <w:p w14:paraId="0163AC62" w14:textId="31CCAB63" w:rsidR="00BA26C9" w:rsidRPr="00CD4FB0" w:rsidRDefault="00BA26C9" w:rsidP="002E31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BA26C9" w:rsidRPr="00CD4FB0" w14:paraId="15B6ED0C" w14:textId="77777777" w:rsidTr="00621E97">
        <w:tc>
          <w:tcPr>
            <w:tcW w:w="4698" w:type="dxa"/>
            <w:shd w:val="clear" w:color="auto" w:fill="auto"/>
          </w:tcPr>
          <w:p w14:paraId="3B8A0F93" w14:textId="1A9CCF80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3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6" w:type="dxa"/>
          </w:tcPr>
          <w:p w14:paraId="007B9C3F" w14:textId="581A0C99" w:rsidR="00BA26C9" w:rsidRPr="00CD4FB0" w:rsidRDefault="00BC20F1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214,423,017</w:t>
            </w:r>
          </w:p>
        </w:tc>
        <w:tc>
          <w:tcPr>
            <w:tcW w:w="1416" w:type="dxa"/>
            <w:shd w:val="clear" w:color="auto" w:fill="auto"/>
          </w:tcPr>
          <w:p w14:paraId="3A845F8E" w14:textId="384E88BE" w:rsidR="00BA26C9" w:rsidRPr="00CD4FB0" w:rsidRDefault="00BC20F1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214,423,017</w:t>
            </w:r>
          </w:p>
        </w:tc>
        <w:tc>
          <w:tcPr>
            <w:tcW w:w="1422" w:type="dxa"/>
            <w:shd w:val="clear" w:color="auto" w:fill="auto"/>
          </w:tcPr>
          <w:p w14:paraId="0352ACAC" w14:textId="7BA47855" w:rsidR="00BA26C9" w:rsidRPr="00CD4FB0" w:rsidRDefault="00BA26C9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1330"/>
                <w:tab w:val="left" w:pos="1418"/>
                <w:tab w:val="left" w:pos="1985"/>
              </w:tabs>
              <w:spacing w:line="240" w:lineRule="auto"/>
              <w:ind w:right="1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</w:tr>
      <w:tr w:rsidR="00BA26C9" w:rsidRPr="00CD4FB0" w14:paraId="6B15F60E" w14:textId="77777777" w:rsidTr="00621E97">
        <w:tc>
          <w:tcPr>
            <w:tcW w:w="4698" w:type="dxa"/>
            <w:shd w:val="clear" w:color="auto" w:fill="auto"/>
          </w:tcPr>
          <w:p w14:paraId="25B09F6F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</w:tcPr>
          <w:p w14:paraId="311BC35F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03E1270A" w14:textId="57068B53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6FA36992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-198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A26C9" w:rsidRPr="00CD4FB0" w14:paraId="7A6F5BDA" w14:textId="77777777" w:rsidTr="00621E97">
        <w:tc>
          <w:tcPr>
            <w:tcW w:w="4698" w:type="dxa"/>
            <w:shd w:val="clear" w:color="auto" w:fill="auto"/>
          </w:tcPr>
          <w:p w14:paraId="448D6634" w14:textId="54D02A4D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6" w:type="dxa"/>
          </w:tcPr>
          <w:p w14:paraId="63827F63" w14:textId="4D535B83" w:rsidR="00BA26C9" w:rsidRPr="00CD4FB0" w:rsidRDefault="00BC20F1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177E2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C23B5E">
              <w:rPr>
                <w:rFonts w:ascii="Browallia New" w:hAnsi="Browallia New" w:cs="Browallia New"/>
                <w:sz w:val="28"/>
                <w:szCs w:val="28"/>
                <w:lang w:val="en-GB"/>
              </w:rPr>
              <w:t>909,287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F96C11D" w14:textId="3CD7BC8C" w:rsidR="00BA26C9" w:rsidRPr="00CD4FB0" w:rsidRDefault="004C5FB3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223</w:t>
            </w:r>
            <w:r w:rsidR="00BC20F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74043D">
              <w:rPr>
                <w:rFonts w:ascii="Browallia New" w:hAnsi="Browallia New" w:cs="Browallia New"/>
                <w:sz w:val="28"/>
                <w:szCs w:val="28"/>
                <w:lang w:val="en-GB"/>
              </w:rPr>
              <w:t>909,287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57B68C6" w14:textId="6FA93DA0" w:rsidR="00BA26C9" w:rsidRPr="00CD4FB0" w:rsidRDefault="00BA26C9" w:rsidP="00BA2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  <w:lang w:val="en-GB"/>
              </w:rPr>
              <w:t>224,683,817</w:t>
            </w:r>
          </w:p>
        </w:tc>
      </w:tr>
      <w:tr w:rsidR="00BA26C9" w:rsidRPr="00CD4FB0" w14:paraId="2B480CD5" w14:textId="77777777" w:rsidTr="00621E97">
        <w:tc>
          <w:tcPr>
            <w:tcW w:w="4698" w:type="dxa"/>
            <w:shd w:val="clear" w:color="auto" w:fill="auto"/>
          </w:tcPr>
          <w:p w14:paraId="1D23B7ED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16" w:type="dxa"/>
          </w:tcPr>
          <w:p w14:paraId="41312954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7E53D124" w14:textId="23A66303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auto"/>
          </w:tcPr>
          <w:p w14:paraId="708B4E4E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A26C9" w:rsidRPr="00CD4FB0" w14:paraId="27162690" w14:textId="77777777" w:rsidTr="00621E97">
        <w:tc>
          <w:tcPr>
            <w:tcW w:w="4698" w:type="dxa"/>
            <w:shd w:val="clear" w:color="auto" w:fill="auto"/>
          </w:tcPr>
          <w:p w14:paraId="06212305" w14:textId="77777777" w:rsidR="00BA26C9" w:rsidRPr="00CD4FB0" w:rsidRDefault="00BA26C9" w:rsidP="00BA26C9">
            <w:pP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left="-69" w:right="-198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 (บาท)</w:t>
            </w:r>
          </w:p>
        </w:tc>
        <w:tc>
          <w:tcPr>
            <w:tcW w:w="1416" w:type="dxa"/>
          </w:tcPr>
          <w:p w14:paraId="3F96DE02" w14:textId="5EA0DE54" w:rsidR="00BA26C9" w:rsidRPr="00CD4FB0" w:rsidRDefault="006A46C3" w:rsidP="00BA26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A23C5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C4BB7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16" w:type="dxa"/>
            <w:shd w:val="clear" w:color="auto" w:fill="auto"/>
          </w:tcPr>
          <w:p w14:paraId="40492FE9" w14:textId="230A697F" w:rsidR="00BA26C9" w:rsidRPr="00CD4FB0" w:rsidRDefault="006A46C3" w:rsidP="00BA26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1418"/>
                <w:tab w:val="left" w:pos="1985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A23C5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B32AB"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22" w:type="dxa"/>
            <w:shd w:val="clear" w:color="auto" w:fill="auto"/>
          </w:tcPr>
          <w:p w14:paraId="52BFE738" w14:textId="4AAE20EE" w:rsidR="00BA26C9" w:rsidRPr="00CD4FB0" w:rsidRDefault="00BA26C9" w:rsidP="00BA26C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4FB0">
              <w:rPr>
                <w:rFonts w:ascii="Browallia New" w:hAnsi="Browallia New" w:cs="Browallia New"/>
                <w:sz w:val="28"/>
                <w:szCs w:val="28"/>
              </w:rPr>
              <w:t>1.32</w:t>
            </w:r>
          </w:p>
        </w:tc>
      </w:tr>
    </w:tbl>
    <w:p w14:paraId="000D316B" w14:textId="705346A6" w:rsidR="00637327" w:rsidRPr="00181991" w:rsidRDefault="00637327" w:rsidP="00181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58D27FD" w14:textId="77777777" w:rsidR="00410BCC" w:rsidRDefault="00410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>
        <w:rPr>
          <w:rFonts w:ascii="BrowalliaUPC" w:hAnsi="BrowalliaUPC" w:cs="BrowalliaUPC"/>
          <w:b/>
          <w:bCs/>
          <w:sz w:val="28"/>
          <w:szCs w:val="28"/>
          <w:cs/>
        </w:rPr>
        <w:br w:type="page"/>
      </w:r>
    </w:p>
    <w:p w14:paraId="5F2C37FD" w14:textId="5079A3C9" w:rsidR="004C53F0" w:rsidRPr="00CD4FB0" w:rsidRDefault="004C53F0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1644"/>
          <w:tab w:val="left" w:pos="540"/>
          <w:tab w:val="num" w:pos="162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รายได้</w:t>
      </w:r>
    </w:p>
    <w:p w14:paraId="3E6CC98A" w14:textId="77777777" w:rsidR="004C53F0" w:rsidRPr="00417F2B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E7C8ACC" w14:textId="52AFA210" w:rsidR="004C53F0" w:rsidRPr="00417F2B" w:rsidRDefault="004C53F0" w:rsidP="005C1CB6">
      <w:pPr>
        <w:pStyle w:val="ListParagraph"/>
        <w:tabs>
          <w:tab w:val="clear" w:pos="227"/>
          <w:tab w:val="clear" w:pos="454"/>
          <w:tab w:val="left" w:pos="441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417F2B">
        <w:rPr>
          <w:rFonts w:ascii="BrowalliaUPC" w:hAnsi="BrowalliaUPC" w:cs="BrowalliaUPC"/>
          <w:sz w:val="28"/>
          <w:szCs w:val="28"/>
          <w:cs/>
        </w:rPr>
        <w:t xml:space="preserve">ข้อมูลการจำแนกรายได้ตามประเภทของสินค้าหรือบริการ และวิธีการบันทึกรายได้ </w:t>
      </w:r>
      <w:r w:rsidR="00B41C20" w:rsidRPr="00417F2B">
        <w:rPr>
          <w:rFonts w:ascii="BrowalliaUPC" w:hAnsi="BrowalliaUPC" w:cs="BrowalliaUPC"/>
          <w:sz w:val="28"/>
          <w:szCs w:val="28"/>
          <w:cs/>
        </w:rPr>
        <w:t>มี</w:t>
      </w:r>
      <w:r w:rsidRPr="00417F2B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3AE5A1E1" w14:textId="77777777" w:rsidR="004C53F0" w:rsidRPr="00417F2B" w:rsidRDefault="004C53F0" w:rsidP="004C53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22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tbl>
      <w:tblPr>
        <w:tblStyle w:val="TableGrid1"/>
        <w:tblW w:w="9075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1620"/>
        <w:gridCol w:w="1656"/>
        <w:gridCol w:w="1674"/>
        <w:gridCol w:w="1710"/>
      </w:tblGrid>
      <w:tr w:rsidR="00957345" w:rsidRPr="00CD4FB0" w14:paraId="1BF8C88F" w14:textId="77777777" w:rsidTr="00A8605C">
        <w:tc>
          <w:tcPr>
            <w:tcW w:w="2415" w:type="dxa"/>
          </w:tcPr>
          <w:p w14:paraId="1AF9AB09" w14:textId="77777777" w:rsidR="00957345" w:rsidRPr="00CD4FB0" w:rsidRDefault="00957345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4"/>
            <w:hideMark/>
          </w:tcPr>
          <w:p w14:paraId="77233017" w14:textId="77777777" w:rsidR="00957345" w:rsidRPr="00CD4FB0" w:rsidRDefault="00957345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ล้านบาท</w:t>
            </w:r>
          </w:p>
        </w:tc>
      </w:tr>
      <w:tr w:rsidR="00957345" w:rsidRPr="00CD4FB0" w14:paraId="4A75AA08" w14:textId="77777777" w:rsidTr="00A8605C">
        <w:tc>
          <w:tcPr>
            <w:tcW w:w="2415" w:type="dxa"/>
          </w:tcPr>
          <w:p w14:paraId="3232E680" w14:textId="77777777" w:rsidR="00957345" w:rsidRPr="00CD4FB0" w:rsidRDefault="00957345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4"/>
          </w:tcPr>
          <w:p w14:paraId="65C17A17" w14:textId="7DB8CED0" w:rsidR="00957345" w:rsidRPr="00CD4FB0" w:rsidRDefault="00F10275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F10275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A8605C" w:rsidRPr="00CD4FB0" w14:paraId="1C6DE0BC" w14:textId="77777777" w:rsidTr="00A8605C">
        <w:tc>
          <w:tcPr>
            <w:tcW w:w="2415" w:type="dxa"/>
          </w:tcPr>
          <w:p w14:paraId="27591468" w14:textId="77777777" w:rsidR="00A8605C" w:rsidRPr="00CD4FB0" w:rsidRDefault="00A8605C" w:rsidP="00A8605C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F709DAB" w14:textId="5594CDFE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</w:t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มือและ</w:t>
            </w:r>
            <w:r w:rsidRPr="00CD4FB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อุปกรณ์ทางการแพทย์</w:t>
            </w: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656" w:type="dxa"/>
          </w:tcPr>
          <w:p w14:paraId="16557EA6" w14:textId="77777777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8E8610C" w14:textId="77777777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E5D7254" w14:textId="35DFF2C9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674" w:type="dxa"/>
          </w:tcPr>
          <w:p w14:paraId="2189BFF2" w14:textId="77777777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C956EC5" w14:textId="77777777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1F7C5C0" w14:textId="4BC75CD3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710" w:type="dxa"/>
          </w:tcPr>
          <w:p w14:paraId="47A09F01" w14:textId="77777777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800CA05" w14:textId="77777777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96A2A4C" w14:textId="515307CB" w:rsidR="00A8605C" w:rsidRPr="00CD4FB0" w:rsidRDefault="00A8605C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F16EF2" w:rsidRPr="00CD4FB0" w14:paraId="791CEBEF" w14:textId="77777777" w:rsidTr="00A00FA3">
        <w:tc>
          <w:tcPr>
            <w:tcW w:w="2415" w:type="dxa"/>
          </w:tcPr>
          <w:p w14:paraId="2BC0742B" w14:textId="77777777" w:rsidR="00F16EF2" w:rsidRPr="00CD4FB0" w:rsidRDefault="00F16EF2" w:rsidP="00A8605C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4"/>
          </w:tcPr>
          <w:p w14:paraId="1D95063C" w14:textId="16B1C66C" w:rsidR="00F16EF2" w:rsidRPr="00CD4FB0" w:rsidRDefault="00F16EF2" w:rsidP="00A8605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A8605C" w:rsidRPr="00CD4FB0" w14:paraId="0D1F96A2" w14:textId="77777777" w:rsidTr="00A8605C">
        <w:trPr>
          <w:trHeight w:val="297"/>
        </w:trPr>
        <w:tc>
          <w:tcPr>
            <w:tcW w:w="2415" w:type="dxa"/>
          </w:tcPr>
          <w:p w14:paraId="3E5349E3" w14:textId="77777777" w:rsidR="00A8605C" w:rsidRPr="00CD4FB0" w:rsidRDefault="00A8605C" w:rsidP="00A8605C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C466F25" w14:textId="77777777" w:rsidR="00A8605C" w:rsidRPr="00CD4FB0" w:rsidRDefault="00A8605C" w:rsidP="00A8605C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656" w:type="dxa"/>
          </w:tcPr>
          <w:p w14:paraId="5522A493" w14:textId="77777777" w:rsidR="00A8605C" w:rsidRPr="00CD4FB0" w:rsidRDefault="00A8605C" w:rsidP="00A8605C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674" w:type="dxa"/>
          </w:tcPr>
          <w:p w14:paraId="2D1075D8" w14:textId="77777777" w:rsidR="00A8605C" w:rsidRPr="00CD4FB0" w:rsidRDefault="00A8605C" w:rsidP="00A8605C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B859C29" w14:textId="77777777" w:rsidR="00A8605C" w:rsidRPr="00CD4FB0" w:rsidRDefault="00A8605C" w:rsidP="00A8605C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</w:tr>
      <w:tr w:rsidR="00A8605C" w:rsidRPr="00CD4FB0" w14:paraId="39F9E3D7" w14:textId="77777777" w:rsidTr="00A8605C">
        <w:tc>
          <w:tcPr>
            <w:tcW w:w="2415" w:type="dxa"/>
            <w:hideMark/>
          </w:tcPr>
          <w:p w14:paraId="0FE27C74" w14:textId="77777777" w:rsidR="00A8605C" w:rsidRPr="00CD4FB0" w:rsidRDefault="00A8605C" w:rsidP="00A8605C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1620" w:type="dxa"/>
          </w:tcPr>
          <w:p w14:paraId="7ECD1912" w14:textId="5D7DCBC3" w:rsidR="00A8605C" w:rsidRPr="00CD4FB0" w:rsidRDefault="009A4A3F" w:rsidP="00A8605C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789.</w:t>
            </w:r>
            <w:r w:rsidR="00863FC2">
              <w:rPr>
                <w:rFonts w:ascii="BrowalliaUPC" w:eastAsia="Calibri" w:hAnsi="BrowalliaUPC" w:cs="BrowalliaUPC"/>
                <w:sz w:val="22"/>
                <w:szCs w:val="22"/>
              </w:rPr>
              <w:t>49</w:t>
            </w:r>
          </w:p>
        </w:tc>
        <w:tc>
          <w:tcPr>
            <w:tcW w:w="1656" w:type="dxa"/>
          </w:tcPr>
          <w:p w14:paraId="1D47CAD1" w14:textId="6F5BEBF9" w:rsidR="00A8605C" w:rsidRPr="00CD4FB0" w:rsidRDefault="00863FC2" w:rsidP="00A8605C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11.64</w:t>
            </w:r>
          </w:p>
        </w:tc>
        <w:tc>
          <w:tcPr>
            <w:tcW w:w="1674" w:type="dxa"/>
          </w:tcPr>
          <w:p w14:paraId="663C7064" w14:textId="197E3A74" w:rsidR="00A8605C" w:rsidRPr="00CD4FB0" w:rsidRDefault="00FD44EB" w:rsidP="00FD44EB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        </w:t>
            </w:r>
            <w:r w:rsidR="00881B38">
              <w:rPr>
                <w:rFonts w:ascii="BrowalliaUPC" w:eastAsia="Calibri" w:hAnsi="BrowalliaUPC" w:cs="BrowalliaUPC"/>
                <w:sz w:val="22"/>
                <w:szCs w:val="22"/>
              </w:rPr>
              <w:t xml:space="preserve">    </w:t>
            </w:r>
            <w:r w:rsidR="00781C80">
              <w:rPr>
                <w:rFonts w:ascii="BrowalliaUPC" w:eastAsia="Calibri" w:hAnsi="BrowalliaUPC" w:cs="BrowalliaUPC"/>
                <w:sz w:val="22"/>
                <w:szCs w:val="22"/>
              </w:rPr>
              <w:t xml:space="preserve">   </w:t>
            </w:r>
            <w:r w:rsidR="003F6F43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710" w:type="dxa"/>
          </w:tcPr>
          <w:p w14:paraId="37B09C92" w14:textId="7B1DD041" w:rsidR="00A8605C" w:rsidRPr="00CD4FB0" w:rsidRDefault="009A4A3F" w:rsidP="00A8605C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801.1</w:t>
            </w:r>
            <w:r w:rsidR="00863FC2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</w:p>
        </w:tc>
      </w:tr>
      <w:tr w:rsidR="00A8605C" w:rsidRPr="00CD4FB0" w14:paraId="0DCB7172" w14:textId="77777777" w:rsidTr="00A8605C">
        <w:tc>
          <w:tcPr>
            <w:tcW w:w="2415" w:type="dxa"/>
            <w:hideMark/>
          </w:tcPr>
          <w:p w14:paraId="42A680A1" w14:textId="77777777" w:rsidR="00A8605C" w:rsidRPr="00CD4FB0" w:rsidRDefault="00A8605C" w:rsidP="00A8605C">
            <w:pPr>
              <w:ind w:right="-69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1620" w:type="dxa"/>
          </w:tcPr>
          <w:p w14:paraId="08A16BF2" w14:textId="08B5891A" w:rsidR="00A8605C" w:rsidRPr="00CD4FB0" w:rsidRDefault="00881B38" w:rsidP="00A8605C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              </w:t>
            </w:r>
            <w:r w:rsidR="004A277A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656" w:type="dxa"/>
          </w:tcPr>
          <w:p w14:paraId="33B6D305" w14:textId="7CDE12C7" w:rsidR="00A8605C" w:rsidRPr="00CD4FB0" w:rsidRDefault="003F6F43" w:rsidP="00A8605C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                   11.58</w:t>
            </w:r>
          </w:p>
        </w:tc>
        <w:tc>
          <w:tcPr>
            <w:tcW w:w="1674" w:type="dxa"/>
          </w:tcPr>
          <w:p w14:paraId="07CA31D3" w14:textId="1BDA63A7" w:rsidR="00A8605C" w:rsidRPr="00CD4FB0" w:rsidRDefault="00015D2A" w:rsidP="00A8605C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14.6</w:t>
            </w:r>
            <w:r w:rsidR="00863FC2">
              <w:rPr>
                <w:rFonts w:ascii="BrowalliaUPC" w:eastAsia="Calibri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710" w:type="dxa"/>
          </w:tcPr>
          <w:p w14:paraId="72E6184F" w14:textId="2E80C7BE" w:rsidR="00A8605C" w:rsidRPr="00CD4FB0" w:rsidRDefault="00015D2A" w:rsidP="00A8605C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26.2</w:t>
            </w:r>
            <w:r w:rsidR="00863FC2">
              <w:rPr>
                <w:rFonts w:ascii="BrowalliaUPC" w:eastAsia="Calibri" w:hAnsi="BrowalliaUPC" w:cs="BrowalliaUPC"/>
                <w:sz w:val="22"/>
                <w:szCs w:val="22"/>
              </w:rPr>
              <w:t>2</w:t>
            </w:r>
          </w:p>
        </w:tc>
      </w:tr>
      <w:tr w:rsidR="00A8605C" w:rsidRPr="00CD4FB0" w14:paraId="3D575B1D" w14:textId="77777777" w:rsidTr="00A8605C">
        <w:tc>
          <w:tcPr>
            <w:tcW w:w="2415" w:type="dxa"/>
            <w:hideMark/>
          </w:tcPr>
          <w:p w14:paraId="50CBD6CA" w14:textId="77777777" w:rsidR="00A8605C" w:rsidRPr="00CD4FB0" w:rsidRDefault="00A8605C" w:rsidP="00A8605C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620" w:type="dxa"/>
          </w:tcPr>
          <w:p w14:paraId="36FBDBF3" w14:textId="5AEBDFA6" w:rsidR="00A8605C" w:rsidRPr="00CD4FB0" w:rsidRDefault="009A4A3F" w:rsidP="00A8605C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789.</w:t>
            </w:r>
            <w:r w:rsidR="00863FC2">
              <w:rPr>
                <w:rFonts w:ascii="BrowalliaUPC" w:hAnsi="BrowalliaUPC" w:cs="BrowalliaUPC"/>
                <w:sz w:val="22"/>
                <w:szCs w:val="22"/>
              </w:rPr>
              <w:t>49</w:t>
            </w:r>
          </w:p>
        </w:tc>
        <w:tc>
          <w:tcPr>
            <w:tcW w:w="1656" w:type="dxa"/>
          </w:tcPr>
          <w:p w14:paraId="7731C793" w14:textId="41AD735F" w:rsidR="00A8605C" w:rsidRPr="00CD4FB0" w:rsidRDefault="003F6F43" w:rsidP="00A8605C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23.</w:t>
            </w:r>
            <w:r w:rsidR="00863FC2">
              <w:rPr>
                <w:rFonts w:ascii="BrowalliaUPC" w:hAnsi="BrowalliaUPC" w:cs="BrowalliaUPC"/>
                <w:sz w:val="22"/>
                <w:szCs w:val="22"/>
              </w:rPr>
              <w:t>22</w:t>
            </w:r>
          </w:p>
        </w:tc>
        <w:tc>
          <w:tcPr>
            <w:tcW w:w="1674" w:type="dxa"/>
          </w:tcPr>
          <w:p w14:paraId="4BC24B7C" w14:textId="33A6A6CF" w:rsidR="00A8605C" w:rsidRPr="00CD4FB0" w:rsidRDefault="003F6F43" w:rsidP="00A8605C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14.</w:t>
            </w:r>
            <w:r w:rsidR="009A4A3F">
              <w:rPr>
                <w:rFonts w:ascii="BrowalliaUPC" w:hAnsi="BrowalliaUPC" w:cs="BrowalliaUPC"/>
                <w:sz w:val="22"/>
                <w:szCs w:val="22"/>
              </w:rPr>
              <w:t>6</w:t>
            </w:r>
            <w:r w:rsidR="00863FC2">
              <w:rPr>
                <w:rFonts w:ascii="BrowalliaUPC" w:hAnsi="BrowalliaUPC" w:cs="BrowalliaUPC"/>
                <w:sz w:val="22"/>
                <w:szCs w:val="22"/>
              </w:rPr>
              <w:t>4</w:t>
            </w:r>
          </w:p>
        </w:tc>
        <w:tc>
          <w:tcPr>
            <w:tcW w:w="1710" w:type="dxa"/>
          </w:tcPr>
          <w:p w14:paraId="77D6C243" w14:textId="3B7B7348" w:rsidR="00A8605C" w:rsidRPr="00CD4FB0" w:rsidRDefault="003F6F43" w:rsidP="00A8605C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827.35</w:t>
            </w:r>
          </w:p>
        </w:tc>
      </w:tr>
    </w:tbl>
    <w:p w14:paraId="46126FFC" w14:textId="394435F2" w:rsidR="00957345" w:rsidRPr="00417F2B" w:rsidRDefault="00957345" w:rsidP="00063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32"/>
          <w:szCs w:val="32"/>
          <w:u w:val="single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C21946" w:rsidRPr="00CD4FB0" w14:paraId="07C13259" w14:textId="77777777">
        <w:tc>
          <w:tcPr>
            <w:tcW w:w="1443" w:type="dxa"/>
          </w:tcPr>
          <w:p w14:paraId="1677AA6A" w14:textId="77777777" w:rsidR="00C21946" w:rsidRPr="00CD4FB0" w:rsidRDefault="00C21946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07D1694C" w14:textId="2C7E076E" w:rsidR="00C21946" w:rsidRPr="00CD4FB0" w:rsidRDefault="005C4F2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ล้านบาท</w:t>
            </w:r>
          </w:p>
        </w:tc>
      </w:tr>
      <w:tr w:rsidR="00957345" w:rsidRPr="00CD4FB0" w14:paraId="0B90E45B" w14:textId="77777777">
        <w:tc>
          <w:tcPr>
            <w:tcW w:w="1443" w:type="dxa"/>
          </w:tcPr>
          <w:p w14:paraId="489ABE09" w14:textId="77777777" w:rsidR="00957345" w:rsidRPr="00CD4FB0" w:rsidRDefault="00957345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</w:tcPr>
          <w:p w14:paraId="73793270" w14:textId="423E1987" w:rsidR="00957345" w:rsidRPr="00CD4FB0" w:rsidRDefault="0095734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957345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C21946" w:rsidRPr="00CD4FB0" w14:paraId="75EA9F0F" w14:textId="77777777">
        <w:tc>
          <w:tcPr>
            <w:tcW w:w="1443" w:type="dxa"/>
          </w:tcPr>
          <w:p w14:paraId="19B53A7B" w14:textId="77777777" w:rsidR="00C21946" w:rsidRPr="00CD4FB0" w:rsidRDefault="00C21946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5545DDAB" w14:textId="47D66249" w:rsidR="00C21946" w:rsidRPr="00CD4FB0" w:rsidRDefault="00C21946" w:rsidP="0070262A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</w:t>
            </w:r>
            <w:r w:rsidR="00317B68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มือและ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="00CA07F9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</w:t>
            </w:r>
            <w:r w:rsidR="004A07E5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ทางการ</w:t>
            </w:r>
            <w:r w:rsidR="00886651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แพทย์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="00601A63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903" w:type="dxa"/>
            <w:gridSpan w:val="2"/>
            <w:hideMark/>
          </w:tcPr>
          <w:p w14:paraId="64C0514A" w14:textId="77777777" w:rsidR="00B801AD" w:rsidRPr="00CD4FB0" w:rsidRDefault="00B801AD" w:rsidP="00ED2399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46F908F" w14:textId="77777777" w:rsidR="008A0FC7" w:rsidRPr="00CD4FB0" w:rsidRDefault="00C21946" w:rsidP="008A0FC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1C66C389" w14:textId="67097B9D" w:rsidR="00C21946" w:rsidRPr="00CD4FB0" w:rsidRDefault="00891BEC" w:rsidP="00ED2399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</w:t>
            </w:r>
            <w:r w:rsidR="000F20E4"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แพทย์</w:t>
            </w:r>
          </w:p>
        </w:tc>
        <w:tc>
          <w:tcPr>
            <w:tcW w:w="1978" w:type="dxa"/>
            <w:gridSpan w:val="2"/>
            <w:hideMark/>
          </w:tcPr>
          <w:p w14:paraId="2D683251" w14:textId="77777777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0B638D6" w14:textId="77777777" w:rsidR="00B801AD" w:rsidRPr="00CD4FB0" w:rsidRDefault="00B801A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15F1536" w14:textId="3FA965E1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07BD6C8C" w14:textId="77777777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BE5F308" w14:textId="77777777" w:rsidR="00B801AD" w:rsidRPr="00CD4FB0" w:rsidRDefault="00B801AD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8F9E59E" w14:textId="5816C08E" w:rsidR="00C21946" w:rsidRPr="00CD4FB0" w:rsidRDefault="00C2194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F16EF2" w:rsidRPr="00CD4FB0" w14:paraId="4357BC63" w14:textId="77777777">
        <w:tc>
          <w:tcPr>
            <w:tcW w:w="1443" w:type="dxa"/>
          </w:tcPr>
          <w:p w14:paraId="44E4F949" w14:textId="77777777" w:rsidR="00F16EF2" w:rsidRPr="00CD4FB0" w:rsidRDefault="00F16EF2" w:rsidP="00F16EF2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1F3C42A8" w14:textId="63AEE083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897" w:type="dxa"/>
            <w:hideMark/>
          </w:tcPr>
          <w:p w14:paraId="65D5F867" w14:textId="47B19E71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915" w:type="dxa"/>
            <w:hideMark/>
          </w:tcPr>
          <w:p w14:paraId="5CA76B4C" w14:textId="345CE3B8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988" w:type="dxa"/>
            <w:hideMark/>
          </w:tcPr>
          <w:p w14:paraId="1DCC2152" w14:textId="05133162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979" w:type="dxa"/>
            <w:hideMark/>
          </w:tcPr>
          <w:p w14:paraId="3B27110B" w14:textId="345F0799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999" w:type="dxa"/>
            <w:hideMark/>
          </w:tcPr>
          <w:p w14:paraId="64C5AD0F" w14:textId="4528F985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975" w:type="dxa"/>
            <w:hideMark/>
          </w:tcPr>
          <w:p w14:paraId="0E8CFF08" w14:textId="47C6988D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960" w:type="dxa"/>
            <w:hideMark/>
          </w:tcPr>
          <w:p w14:paraId="52207C92" w14:textId="635E7804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</w:tr>
      <w:tr w:rsidR="00C21946" w:rsidRPr="00CD4FB0" w14:paraId="49EEC343" w14:textId="77777777">
        <w:trPr>
          <w:trHeight w:val="297"/>
        </w:trPr>
        <w:tc>
          <w:tcPr>
            <w:tcW w:w="1443" w:type="dxa"/>
          </w:tcPr>
          <w:p w14:paraId="17E30985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7BF0E7D6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3FB099B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30AC6BBB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61ADB867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60882E98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63705BA0" w14:textId="77777777" w:rsidR="00C21946" w:rsidRPr="00CD4FB0" w:rsidRDefault="00C21946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6878043B" w14:textId="77777777" w:rsidR="00C21946" w:rsidRPr="00CD4FB0" w:rsidRDefault="00C21946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60" w:type="dxa"/>
          </w:tcPr>
          <w:p w14:paraId="5F4735FB" w14:textId="77777777" w:rsidR="00C21946" w:rsidRPr="00CD4FB0" w:rsidRDefault="00C21946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F16EF2" w:rsidRPr="00CD4FB0" w14:paraId="4DE09E38" w14:textId="77777777">
        <w:tc>
          <w:tcPr>
            <w:tcW w:w="1443" w:type="dxa"/>
            <w:hideMark/>
          </w:tcPr>
          <w:p w14:paraId="67C5BC73" w14:textId="1572DF0B" w:rsidR="00F16EF2" w:rsidRPr="00CD4FB0" w:rsidRDefault="00F16EF2" w:rsidP="00F16EF2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ณ เวลาใดเวลาหนึ่ง</w:t>
            </w:r>
          </w:p>
        </w:tc>
        <w:tc>
          <w:tcPr>
            <w:tcW w:w="911" w:type="dxa"/>
          </w:tcPr>
          <w:p w14:paraId="27DB8330" w14:textId="69265710" w:rsidR="00F16EF2" w:rsidRPr="00CD4FB0" w:rsidRDefault="000F1A1D" w:rsidP="00F16EF2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788.65</w:t>
            </w:r>
          </w:p>
        </w:tc>
        <w:tc>
          <w:tcPr>
            <w:tcW w:w="897" w:type="dxa"/>
          </w:tcPr>
          <w:p w14:paraId="2B448222" w14:textId="61770120" w:rsidR="00F16EF2" w:rsidRPr="00CD4FB0" w:rsidRDefault="00F16EF2" w:rsidP="00F16EF2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1,985.20</w:t>
            </w:r>
          </w:p>
        </w:tc>
        <w:tc>
          <w:tcPr>
            <w:tcW w:w="915" w:type="dxa"/>
          </w:tcPr>
          <w:p w14:paraId="7E4126F1" w14:textId="36B1AD7E" w:rsidR="00F16EF2" w:rsidRPr="00CD4FB0" w:rsidRDefault="000A38AF" w:rsidP="00F16EF2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11.</w:t>
            </w:r>
            <w:r w:rsidR="000F1A1D">
              <w:rPr>
                <w:rFonts w:ascii="BrowalliaUPC" w:eastAsia="Calibri" w:hAnsi="BrowalliaUPC" w:cs="BrowalliaUPC"/>
                <w:sz w:val="22"/>
                <w:szCs w:val="22"/>
              </w:rPr>
              <w:t>64</w:t>
            </w:r>
          </w:p>
        </w:tc>
        <w:tc>
          <w:tcPr>
            <w:tcW w:w="988" w:type="dxa"/>
          </w:tcPr>
          <w:p w14:paraId="247FEE87" w14:textId="2BCB8D65" w:rsidR="00F16EF2" w:rsidRPr="00CD4FB0" w:rsidRDefault="00F16EF2" w:rsidP="00F16EF2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6.59</w:t>
            </w:r>
          </w:p>
        </w:tc>
        <w:tc>
          <w:tcPr>
            <w:tcW w:w="979" w:type="dxa"/>
          </w:tcPr>
          <w:p w14:paraId="5AEE7800" w14:textId="03798221" w:rsidR="00F16EF2" w:rsidRPr="00CD4FB0" w:rsidRDefault="00781C80" w:rsidP="00F16EF2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 </w:t>
            </w:r>
            <w:r w:rsidR="004A277A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99" w:type="dxa"/>
          </w:tcPr>
          <w:p w14:paraId="097E725E" w14:textId="1270DBB6" w:rsidR="00F16EF2" w:rsidRPr="00CD4FB0" w:rsidRDefault="00F16EF2" w:rsidP="00F16EF2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 </w:t>
            </w:r>
            <w:r w:rsidRPr="00CD4FB0">
              <w:rPr>
                <w:rFonts w:ascii="BrowalliaUPC" w:eastAsia="Calibri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</w:tcPr>
          <w:p w14:paraId="52F635DF" w14:textId="43457C2F" w:rsidR="00F16EF2" w:rsidRPr="00CD4FB0" w:rsidRDefault="004A277A" w:rsidP="00F16EF2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800.29</w:t>
            </w:r>
          </w:p>
        </w:tc>
        <w:tc>
          <w:tcPr>
            <w:tcW w:w="960" w:type="dxa"/>
          </w:tcPr>
          <w:p w14:paraId="4A7D8EEB" w14:textId="6B30387D" w:rsidR="00F16EF2" w:rsidRPr="00CD4FB0" w:rsidRDefault="00F16EF2" w:rsidP="00F16EF2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1,991.79</w:t>
            </w:r>
          </w:p>
        </w:tc>
      </w:tr>
      <w:tr w:rsidR="00F16EF2" w:rsidRPr="00CD4FB0" w14:paraId="0E7E6940" w14:textId="77777777">
        <w:tc>
          <w:tcPr>
            <w:tcW w:w="1443" w:type="dxa"/>
            <w:hideMark/>
          </w:tcPr>
          <w:p w14:paraId="3D22A3CF" w14:textId="157D7D74" w:rsidR="00F16EF2" w:rsidRPr="00CD4FB0" w:rsidRDefault="00F16EF2" w:rsidP="00F16EF2">
            <w:pPr>
              <w:ind w:right="-69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ตลอดช่วงระยะเวลา</w:t>
            </w:r>
          </w:p>
        </w:tc>
        <w:tc>
          <w:tcPr>
            <w:tcW w:w="911" w:type="dxa"/>
          </w:tcPr>
          <w:p w14:paraId="74F31164" w14:textId="762B6C7B" w:rsidR="00F16EF2" w:rsidRPr="00CD4FB0" w:rsidRDefault="00216B8A" w:rsidP="00F16EF2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</w:t>
            </w:r>
            <w:r w:rsidR="000A38AF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897" w:type="dxa"/>
          </w:tcPr>
          <w:p w14:paraId="2BEF1753" w14:textId="7EB6CF42" w:rsidR="00F16EF2" w:rsidRPr="00CD4FB0" w:rsidRDefault="00F16EF2" w:rsidP="00F16EF2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 xml:space="preserve">   </w:t>
            </w: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15" w:type="dxa"/>
          </w:tcPr>
          <w:p w14:paraId="0E5E9782" w14:textId="48B8AABC" w:rsidR="00F16EF2" w:rsidRPr="00CD4FB0" w:rsidRDefault="000A38AF" w:rsidP="00F16EF2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11.58</w:t>
            </w:r>
          </w:p>
        </w:tc>
        <w:tc>
          <w:tcPr>
            <w:tcW w:w="988" w:type="dxa"/>
          </w:tcPr>
          <w:p w14:paraId="5DE70D39" w14:textId="3AFC13E3" w:rsidR="00F16EF2" w:rsidRPr="00CD4FB0" w:rsidRDefault="00F16EF2" w:rsidP="00F16EF2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7.48</w:t>
            </w:r>
          </w:p>
        </w:tc>
        <w:tc>
          <w:tcPr>
            <w:tcW w:w="979" w:type="dxa"/>
          </w:tcPr>
          <w:p w14:paraId="03F329FD" w14:textId="6C58CC48" w:rsidR="00F16EF2" w:rsidRPr="00CD4FB0" w:rsidRDefault="004A277A" w:rsidP="00F16EF2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14.18</w:t>
            </w:r>
          </w:p>
        </w:tc>
        <w:tc>
          <w:tcPr>
            <w:tcW w:w="999" w:type="dxa"/>
          </w:tcPr>
          <w:p w14:paraId="229E8011" w14:textId="41A511A8" w:rsidR="00F16EF2" w:rsidRPr="00CD4FB0" w:rsidRDefault="00F16EF2" w:rsidP="00F16EF2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10.33</w:t>
            </w:r>
          </w:p>
        </w:tc>
        <w:tc>
          <w:tcPr>
            <w:tcW w:w="975" w:type="dxa"/>
          </w:tcPr>
          <w:p w14:paraId="35A3C5A6" w14:textId="487F4067" w:rsidR="00F16EF2" w:rsidRPr="00CD4FB0" w:rsidRDefault="004A277A" w:rsidP="00F16EF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25.76</w:t>
            </w:r>
          </w:p>
        </w:tc>
        <w:tc>
          <w:tcPr>
            <w:tcW w:w="960" w:type="dxa"/>
          </w:tcPr>
          <w:p w14:paraId="66E230FE" w14:textId="33F3F425" w:rsidR="00F16EF2" w:rsidRPr="00CD4FB0" w:rsidRDefault="00F16EF2" w:rsidP="00F16EF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17.81</w:t>
            </w:r>
          </w:p>
        </w:tc>
      </w:tr>
      <w:tr w:rsidR="00F16EF2" w:rsidRPr="00CD4FB0" w14:paraId="68BEE2D7" w14:textId="77777777">
        <w:tc>
          <w:tcPr>
            <w:tcW w:w="1443" w:type="dxa"/>
            <w:hideMark/>
          </w:tcPr>
          <w:p w14:paraId="22988216" w14:textId="751C9F74" w:rsidR="00F16EF2" w:rsidRPr="00CD4FB0" w:rsidRDefault="00F16EF2" w:rsidP="00F16EF2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</w:tcPr>
          <w:p w14:paraId="4FC3448F" w14:textId="067CB0F6" w:rsidR="00F16EF2" w:rsidRPr="00CD4FB0" w:rsidRDefault="000F1A1D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788.65</w:t>
            </w:r>
          </w:p>
        </w:tc>
        <w:tc>
          <w:tcPr>
            <w:tcW w:w="897" w:type="dxa"/>
          </w:tcPr>
          <w:p w14:paraId="1129EF21" w14:textId="3317FF8A" w:rsidR="00F16EF2" w:rsidRPr="00CD4FB0" w:rsidRDefault="00F16EF2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1,985.20</w:t>
            </w:r>
          </w:p>
        </w:tc>
        <w:tc>
          <w:tcPr>
            <w:tcW w:w="915" w:type="dxa"/>
          </w:tcPr>
          <w:p w14:paraId="10C77BEA" w14:textId="364F1565" w:rsidR="00F16EF2" w:rsidRPr="00CD4FB0" w:rsidRDefault="000F1A1D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23.22</w:t>
            </w:r>
          </w:p>
        </w:tc>
        <w:tc>
          <w:tcPr>
            <w:tcW w:w="988" w:type="dxa"/>
          </w:tcPr>
          <w:p w14:paraId="4FE978F4" w14:textId="7393CE25" w:rsidR="00F16EF2" w:rsidRPr="00CD4FB0" w:rsidRDefault="00F16EF2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14.07</w:t>
            </w:r>
          </w:p>
        </w:tc>
        <w:tc>
          <w:tcPr>
            <w:tcW w:w="979" w:type="dxa"/>
          </w:tcPr>
          <w:p w14:paraId="4AD20447" w14:textId="7A2D90BF" w:rsidR="00F16EF2" w:rsidRPr="00CD4FB0" w:rsidRDefault="004A277A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14.18</w:t>
            </w:r>
          </w:p>
        </w:tc>
        <w:tc>
          <w:tcPr>
            <w:tcW w:w="999" w:type="dxa"/>
          </w:tcPr>
          <w:p w14:paraId="75FAF740" w14:textId="74A33990" w:rsidR="00F16EF2" w:rsidRPr="00CD4FB0" w:rsidRDefault="00F16EF2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10.33</w:t>
            </w:r>
          </w:p>
        </w:tc>
        <w:tc>
          <w:tcPr>
            <w:tcW w:w="975" w:type="dxa"/>
          </w:tcPr>
          <w:p w14:paraId="37EC3BD3" w14:textId="18654235" w:rsidR="00F16EF2" w:rsidRPr="00CD4FB0" w:rsidRDefault="004A277A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826.05</w:t>
            </w:r>
          </w:p>
        </w:tc>
        <w:tc>
          <w:tcPr>
            <w:tcW w:w="960" w:type="dxa"/>
          </w:tcPr>
          <w:p w14:paraId="7CBFE4F1" w14:textId="30E9F61A" w:rsidR="00F16EF2" w:rsidRPr="00CD4FB0" w:rsidRDefault="00F16EF2" w:rsidP="00F16EF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2,009.60</w:t>
            </w:r>
          </w:p>
        </w:tc>
      </w:tr>
    </w:tbl>
    <w:p w14:paraId="12019CCB" w14:textId="77777777" w:rsidR="002A21BB" w:rsidRPr="000158DE" w:rsidRDefault="002A21BB" w:rsidP="002F577F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4"/>
          <w:szCs w:val="24"/>
          <w:u w:val="single"/>
          <w:lang w:val="en-GB"/>
        </w:rPr>
      </w:pPr>
    </w:p>
    <w:p w14:paraId="1F239423" w14:textId="550B6148" w:rsidR="00933CF0" w:rsidRPr="00CD4FB0" w:rsidRDefault="006714F3" w:rsidP="000C3F76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933CF0" w:rsidRPr="00CD4FB0">
        <w:rPr>
          <w:rFonts w:ascii="BrowalliaUPC" w:hAnsi="BrowalliaUPC" w:cs="BrowalliaUPC"/>
          <w:sz w:val="28"/>
          <w:szCs w:val="28"/>
          <w:cs/>
        </w:rPr>
        <w:t xml:space="preserve">บริษัทได้เปิดเผยข้อมูลการจำแนกรายได้ตามกลุ่มลูกค้า </w:t>
      </w:r>
      <w:r w:rsidR="007D7C58" w:rsidRPr="00CD4FB0">
        <w:rPr>
          <w:rFonts w:ascii="BrowalliaUPC" w:hAnsi="BrowalliaUPC" w:cs="BrowalliaUPC"/>
          <w:sz w:val="28"/>
          <w:szCs w:val="28"/>
          <w:cs/>
        </w:rPr>
        <w:t>มี</w:t>
      </w:r>
      <w:r w:rsidR="00933CF0" w:rsidRPr="00CD4FB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0348E059" w14:textId="77777777" w:rsidR="009E5404" w:rsidRDefault="009E5404" w:rsidP="00933CF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1808"/>
        <w:gridCol w:w="1903"/>
        <w:gridCol w:w="1978"/>
        <w:gridCol w:w="1935"/>
      </w:tblGrid>
      <w:tr w:rsidR="002A21BB" w:rsidRPr="00CD4FB0" w14:paraId="5B47C73D" w14:textId="77777777" w:rsidTr="00A00FA3">
        <w:tc>
          <w:tcPr>
            <w:tcW w:w="1443" w:type="dxa"/>
          </w:tcPr>
          <w:p w14:paraId="49A7C325" w14:textId="77777777" w:rsidR="002A21BB" w:rsidRPr="00CD4FB0" w:rsidRDefault="002A21BB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4"/>
            <w:hideMark/>
          </w:tcPr>
          <w:p w14:paraId="43F64F2A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ล้านบาท</w:t>
            </w:r>
          </w:p>
        </w:tc>
      </w:tr>
      <w:tr w:rsidR="002A21BB" w:rsidRPr="00CD4FB0" w14:paraId="21F07E78" w14:textId="77777777" w:rsidTr="00A00FA3">
        <w:tc>
          <w:tcPr>
            <w:tcW w:w="1443" w:type="dxa"/>
          </w:tcPr>
          <w:p w14:paraId="6BB345DA" w14:textId="77777777" w:rsidR="002A21BB" w:rsidRPr="00CD4FB0" w:rsidRDefault="002A21BB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4"/>
          </w:tcPr>
          <w:p w14:paraId="578B9C1A" w14:textId="508B2310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2A21B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งบการเงินรวม</w:t>
            </w:r>
          </w:p>
        </w:tc>
      </w:tr>
      <w:tr w:rsidR="002A21BB" w:rsidRPr="00CD4FB0" w14:paraId="32A91384" w14:textId="77777777" w:rsidTr="00A00FA3">
        <w:tc>
          <w:tcPr>
            <w:tcW w:w="1443" w:type="dxa"/>
          </w:tcPr>
          <w:p w14:paraId="22308016" w14:textId="77777777" w:rsidR="002A21BB" w:rsidRPr="00CD4FB0" w:rsidRDefault="002A21BB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hideMark/>
          </w:tcPr>
          <w:p w14:paraId="39AE9233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</w:t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มือและ</w:t>
            </w:r>
            <w:r w:rsidRPr="00CD4FB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อุปกรณ์ทางการแพทย์</w:t>
            </w: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903" w:type="dxa"/>
            <w:hideMark/>
          </w:tcPr>
          <w:p w14:paraId="792B8FEE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73DA2C3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3299CBB6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78" w:type="dxa"/>
            <w:hideMark/>
          </w:tcPr>
          <w:p w14:paraId="5128D9C9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37D79A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456F1C9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hideMark/>
          </w:tcPr>
          <w:p w14:paraId="36866065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C2CDB41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FE44147" w14:textId="77777777" w:rsidR="002A21BB" w:rsidRPr="00CD4FB0" w:rsidRDefault="002A21BB" w:rsidP="00A00FA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C67071" w:rsidRPr="00CD4FB0" w14:paraId="746723C2" w14:textId="77777777" w:rsidTr="00A00FA3">
        <w:tc>
          <w:tcPr>
            <w:tcW w:w="1443" w:type="dxa"/>
          </w:tcPr>
          <w:p w14:paraId="1C828DD0" w14:textId="77777777" w:rsidR="00C67071" w:rsidRPr="00CD4FB0" w:rsidRDefault="00C67071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4"/>
          </w:tcPr>
          <w:p w14:paraId="1FD61EC5" w14:textId="312C1F6D" w:rsidR="00C67071" w:rsidRPr="00CD4FB0" w:rsidRDefault="00B2681C" w:rsidP="00B2681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2566</w:t>
            </w:r>
          </w:p>
        </w:tc>
      </w:tr>
      <w:tr w:rsidR="00C67071" w:rsidRPr="00CD4FB0" w14:paraId="42DB7D86" w14:textId="77777777" w:rsidTr="00A00FA3">
        <w:tc>
          <w:tcPr>
            <w:tcW w:w="1443" w:type="dxa"/>
          </w:tcPr>
          <w:p w14:paraId="2E415C47" w14:textId="77777777" w:rsidR="00C67071" w:rsidRPr="00CD4FB0" w:rsidRDefault="00C67071" w:rsidP="00A00FA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</w:tcPr>
          <w:p w14:paraId="1C7DCCB6" w14:textId="77777777" w:rsidR="00C67071" w:rsidRPr="00CD4FB0" w:rsidRDefault="00C67071" w:rsidP="00C67071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03" w:type="dxa"/>
          </w:tcPr>
          <w:p w14:paraId="21232F72" w14:textId="77777777" w:rsidR="00C67071" w:rsidRPr="00CD4FB0" w:rsidRDefault="00C67071" w:rsidP="00C67071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978" w:type="dxa"/>
          </w:tcPr>
          <w:p w14:paraId="5DDFED46" w14:textId="77777777" w:rsidR="00C67071" w:rsidRPr="00CD4FB0" w:rsidRDefault="00C67071" w:rsidP="00C67071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935" w:type="dxa"/>
          </w:tcPr>
          <w:p w14:paraId="729E6D7E" w14:textId="77777777" w:rsidR="00C67071" w:rsidRPr="00CD4FB0" w:rsidRDefault="00C67071" w:rsidP="00C67071">
            <w:pP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C67071" w:rsidRPr="00CD4FB0" w14:paraId="50277D0A" w14:textId="77777777" w:rsidTr="00A00FA3">
        <w:tc>
          <w:tcPr>
            <w:tcW w:w="1443" w:type="dxa"/>
          </w:tcPr>
          <w:p w14:paraId="303A8295" w14:textId="4889D55C" w:rsidR="00C67071" w:rsidRPr="00CD4FB0" w:rsidRDefault="00C67071" w:rsidP="00C67071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เอกชน</w:t>
            </w:r>
          </w:p>
        </w:tc>
        <w:tc>
          <w:tcPr>
            <w:tcW w:w="1808" w:type="dxa"/>
          </w:tcPr>
          <w:p w14:paraId="4FB05097" w14:textId="6CC78649" w:rsidR="00C67071" w:rsidRPr="00CD4FB0" w:rsidRDefault="00721665" w:rsidP="00465D25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57091">
              <w:rPr>
                <w:rFonts w:ascii="Browallia New" w:hAnsi="Browallia New" w:cs="Browallia New"/>
                <w:sz w:val="22"/>
                <w:szCs w:val="22"/>
              </w:rPr>
              <w:t>78.08</w:t>
            </w:r>
          </w:p>
        </w:tc>
        <w:tc>
          <w:tcPr>
            <w:tcW w:w="1903" w:type="dxa"/>
          </w:tcPr>
          <w:p w14:paraId="3A108F1E" w14:textId="1E84E755" w:rsidR="00C67071" w:rsidRPr="00CD4FB0" w:rsidRDefault="00721665" w:rsidP="00465D2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4.68</w:t>
            </w:r>
          </w:p>
        </w:tc>
        <w:tc>
          <w:tcPr>
            <w:tcW w:w="1978" w:type="dxa"/>
          </w:tcPr>
          <w:p w14:paraId="284F38B5" w14:textId="62666E8C" w:rsidR="00C67071" w:rsidRPr="00CD4FB0" w:rsidRDefault="00606CB5" w:rsidP="00465D2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0.43</w:t>
            </w:r>
          </w:p>
        </w:tc>
        <w:tc>
          <w:tcPr>
            <w:tcW w:w="1935" w:type="dxa"/>
          </w:tcPr>
          <w:p w14:paraId="023F442F" w14:textId="37354AA1" w:rsidR="00C67071" w:rsidRPr="00CD4FB0" w:rsidRDefault="00657091" w:rsidP="00465D25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382.76</w:t>
            </w:r>
          </w:p>
        </w:tc>
      </w:tr>
      <w:tr w:rsidR="00C67071" w:rsidRPr="00CD4FB0" w14:paraId="6027D9CA" w14:textId="77777777" w:rsidTr="00A00FA3">
        <w:tc>
          <w:tcPr>
            <w:tcW w:w="1443" w:type="dxa"/>
          </w:tcPr>
          <w:p w14:paraId="3D42588F" w14:textId="6ACAF340" w:rsidR="00C67071" w:rsidRPr="00CD4FB0" w:rsidRDefault="00C67071" w:rsidP="00C67071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รัฐบาล</w:t>
            </w:r>
          </w:p>
        </w:tc>
        <w:tc>
          <w:tcPr>
            <w:tcW w:w="1808" w:type="dxa"/>
          </w:tcPr>
          <w:p w14:paraId="354C464F" w14:textId="144B4110" w:rsidR="00C67071" w:rsidRPr="00CD4FB0" w:rsidRDefault="00657091" w:rsidP="00465D2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411.41</w:t>
            </w:r>
          </w:p>
        </w:tc>
        <w:tc>
          <w:tcPr>
            <w:tcW w:w="1903" w:type="dxa"/>
          </w:tcPr>
          <w:p w14:paraId="4A320ECE" w14:textId="5322C911" w:rsidR="00C67071" w:rsidRPr="00CD4FB0" w:rsidRDefault="00721665" w:rsidP="00465D2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         18.54</w:t>
            </w:r>
          </w:p>
        </w:tc>
        <w:tc>
          <w:tcPr>
            <w:tcW w:w="1978" w:type="dxa"/>
          </w:tcPr>
          <w:p w14:paraId="7D6EC0F6" w14:textId="11249CAD" w:rsidR="00C67071" w:rsidRPr="00CD4FB0" w:rsidRDefault="00721665" w:rsidP="00465D2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14.</w:t>
            </w:r>
            <w:r w:rsidR="00606CB5">
              <w:rPr>
                <w:rFonts w:ascii="BrowalliaUPC" w:hAnsi="BrowalliaUPC" w:cs="BrowalliaUPC"/>
                <w:sz w:val="22"/>
                <w:szCs w:val="22"/>
              </w:rPr>
              <w:t>21</w:t>
            </w:r>
          </w:p>
        </w:tc>
        <w:tc>
          <w:tcPr>
            <w:tcW w:w="1935" w:type="dxa"/>
          </w:tcPr>
          <w:p w14:paraId="1CED8C30" w14:textId="4ACFF0B9" w:rsidR="00C67071" w:rsidRPr="00CD4FB0" w:rsidRDefault="00721665" w:rsidP="00465D2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44</w:t>
            </w:r>
            <w:r w:rsidR="00657091">
              <w:rPr>
                <w:rFonts w:ascii="BrowalliaUPC" w:hAnsi="BrowalliaUPC" w:cs="BrowalliaUPC"/>
                <w:sz w:val="22"/>
                <w:szCs w:val="22"/>
              </w:rPr>
              <w:t>4.59</w:t>
            </w:r>
          </w:p>
        </w:tc>
      </w:tr>
      <w:tr w:rsidR="00721665" w:rsidRPr="00CD4FB0" w14:paraId="4E01832E" w14:textId="77777777" w:rsidTr="00A00FA3">
        <w:tc>
          <w:tcPr>
            <w:tcW w:w="1443" w:type="dxa"/>
          </w:tcPr>
          <w:p w14:paraId="3404901F" w14:textId="06E2CD5F" w:rsidR="00721665" w:rsidRPr="00CD4FB0" w:rsidRDefault="00721665" w:rsidP="00721665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1808" w:type="dxa"/>
          </w:tcPr>
          <w:p w14:paraId="2E19C73C" w14:textId="14EC4A85" w:rsidR="00721665" w:rsidRPr="00CD4FB0" w:rsidRDefault="00721665" w:rsidP="00465D25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789.49</w:t>
            </w:r>
          </w:p>
        </w:tc>
        <w:tc>
          <w:tcPr>
            <w:tcW w:w="1903" w:type="dxa"/>
          </w:tcPr>
          <w:p w14:paraId="2DFD17B3" w14:textId="47F381C5" w:rsidR="00721665" w:rsidRPr="00CD4FB0" w:rsidRDefault="00721665" w:rsidP="00465D2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23.22</w:t>
            </w:r>
          </w:p>
        </w:tc>
        <w:tc>
          <w:tcPr>
            <w:tcW w:w="1978" w:type="dxa"/>
          </w:tcPr>
          <w:p w14:paraId="6182EBC4" w14:textId="63C637E8" w:rsidR="00721665" w:rsidRPr="00CD4FB0" w:rsidRDefault="00721665" w:rsidP="00465D2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14.64</w:t>
            </w:r>
          </w:p>
        </w:tc>
        <w:tc>
          <w:tcPr>
            <w:tcW w:w="1935" w:type="dxa"/>
          </w:tcPr>
          <w:p w14:paraId="769BB1D1" w14:textId="4829F117" w:rsidR="00721665" w:rsidRPr="00CD4FB0" w:rsidRDefault="00721665" w:rsidP="00465D2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827.35</w:t>
            </w:r>
          </w:p>
        </w:tc>
      </w:tr>
    </w:tbl>
    <w:p w14:paraId="4C13B9FB" w14:textId="2C5CBC40" w:rsidR="002A21BB" w:rsidRPr="000158DE" w:rsidRDefault="002A21BB" w:rsidP="0019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lang w:val="en-GB"/>
        </w:rPr>
      </w:pPr>
    </w:p>
    <w:p w14:paraId="7CAEBB83" w14:textId="77777777" w:rsidR="00405B05" w:rsidRDefault="0040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lang w:val="en-GB"/>
        </w:rPr>
      </w:pPr>
      <w:r>
        <w:rPr>
          <w:rFonts w:ascii="BrowalliaUPC" w:hAnsi="BrowalliaUPC" w:cs="BrowalliaUPC"/>
          <w:sz w:val="24"/>
          <w:szCs w:val="24"/>
          <w:lang w:val="en-GB"/>
        </w:rPr>
        <w:br w:type="page"/>
      </w:r>
    </w:p>
    <w:tbl>
      <w:tblPr>
        <w:tblStyle w:val="TableGrid1"/>
        <w:tblW w:w="9067" w:type="dxa"/>
        <w:tblInd w:w="2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3"/>
        <w:gridCol w:w="911"/>
        <w:gridCol w:w="897"/>
        <w:gridCol w:w="915"/>
        <w:gridCol w:w="988"/>
        <w:gridCol w:w="979"/>
        <w:gridCol w:w="999"/>
        <w:gridCol w:w="975"/>
        <w:gridCol w:w="960"/>
      </w:tblGrid>
      <w:tr w:rsidR="00E66A7C" w:rsidRPr="00CD4FB0" w14:paraId="654724D9" w14:textId="77777777" w:rsidTr="00C21946">
        <w:tc>
          <w:tcPr>
            <w:tcW w:w="1443" w:type="dxa"/>
          </w:tcPr>
          <w:p w14:paraId="5953AE51" w14:textId="77777777" w:rsidR="00E66A7C" w:rsidRPr="00CD4FB0" w:rsidRDefault="00E66A7C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  <w:hideMark/>
          </w:tcPr>
          <w:p w14:paraId="7A5335E2" w14:textId="691E0CDD" w:rsidR="00E66A7C" w:rsidRPr="00CD4FB0" w:rsidRDefault="005C4F26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ล้านบาท</w:t>
            </w:r>
          </w:p>
        </w:tc>
      </w:tr>
      <w:tr w:rsidR="002A21BB" w:rsidRPr="00CD4FB0" w14:paraId="6BAEA300" w14:textId="77777777" w:rsidTr="00A00FA3">
        <w:tc>
          <w:tcPr>
            <w:tcW w:w="1443" w:type="dxa"/>
          </w:tcPr>
          <w:p w14:paraId="02E6A25D" w14:textId="77777777" w:rsidR="002A21BB" w:rsidRPr="00CD4FB0" w:rsidRDefault="002A21BB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7624" w:type="dxa"/>
            <w:gridSpan w:val="8"/>
          </w:tcPr>
          <w:p w14:paraId="45912113" w14:textId="1358D8C5" w:rsidR="002A21BB" w:rsidRPr="00CD4FB0" w:rsidRDefault="002A21BB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2A21BB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E66A7C" w:rsidRPr="00CD4FB0" w14:paraId="3A8F7280" w14:textId="77777777" w:rsidTr="00C21946">
        <w:tc>
          <w:tcPr>
            <w:tcW w:w="1443" w:type="dxa"/>
          </w:tcPr>
          <w:p w14:paraId="755D7B82" w14:textId="77777777" w:rsidR="00E66A7C" w:rsidRPr="00CD4FB0" w:rsidRDefault="00E66A7C" w:rsidP="00A60ED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8" w:type="dxa"/>
            <w:gridSpan w:val="2"/>
            <w:hideMark/>
          </w:tcPr>
          <w:p w14:paraId="38A56105" w14:textId="44FBF93A" w:rsidR="00E66A7C" w:rsidRPr="00CD4FB0" w:rsidRDefault="006E06D4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ขายเครื่อง</w:t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มือและ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อุปกรณ์ทางการแพทย์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250D2" w:rsidRPr="00CD4FB0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วัสดุการแพทย์</w:t>
            </w:r>
          </w:p>
        </w:tc>
        <w:tc>
          <w:tcPr>
            <w:tcW w:w="1903" w:type="dxa"/>
            <w:gridSpan w:val="2"/>
            <w:hideMark/>
          </w:tcPr>
          <w:p w14:paraId="268F2BCC" w14:textId="77777777" w:rsidR="00B801AD" w:rsidRPr="00CD4FB0" w:rsidRDefault="00B801AD" w:rsidP="00F1286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F81C24B" w14:textId="77777777" w:rsidR="008A0FC7" w:rsidRPr="00CD4FB0" w:rsidRDefault="006E06D4" w:rsidP="008A0FC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D4FB0">
              <w:rPr>
                <w:rFonts w:ascii="Browallia New" w:hAnsi="Browallia New" w:cs="Browallia New"/>
                <w:sz w:val="22"/>
                <w:szCs w:val="22"/>
                <w:cs/>
              </w:rPr>
              <w:t>บริการ</w:t>
            </w:r>
          </w:p>
          <w:p w14:paraId="646566A9" w14:textId="70079C79" w:rsidR="00E66A7C" w:rsidRPr="00CD4FB0" w:rsidRDefault="006E06D4" w:rsidP="00F12865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 New" w:hAnsi="Browallia New" w:cs="Browallia New" w:hint="cs"/>
                <w:sz w:val="22"/>
                <w:szCs w:val="22"/>
                <w:cs/>
              </w:rPr>
              <w:t>เครื่องมือแพทย์</w:t>
            </w:r>
          </w:p>
        </w:tc>
        <w:tc>
          <w:tcPr>
            <w:tcW w:w="1978" w:type="dxa"/>
            <w:gridSpan w:val="2"/>
            <w:hideMark/>
          </w:tcPr>
          <w:p w14:paraId="21204534" w14:textId="77777777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3A52DFA" w14:textId="77777777" w:rsidR="00B801AD" w:rsidRPr="00CD4FB0" w:rsidRDefault="00B801AD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E0B8D44" w14:textId="47885156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อื่นๆ</w:t>
            </w:r>
          </w:p>
        </w:tc>
        <w:tc>
          <w:tcPr>
            <w:tcW w:w="1935" w:type="dxa"/>
            <w:gridSpan w:val="2"/>
            <w:hideMark/>
          </w:tcPr>
          <w:p w14:paraId="4C375E71" w14:textId="77777777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8C9AAE" w14:textId="77777777" w:rsidR="00B801AD" w:rsidRPr="00CD4FB0" w:rsidRDefault="00B801AD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32EEEE5" w14:textId="02E1B294" w:rsidR="00E66A7C" w:rsidRPr="00CD4FB0" w:rsidRDefault="00E66A7C" w:rsidP="00A60ED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BE3DF3" w:rsidRPr="00CD4FB0" w14:paraId="2DB8A86B" w14:textId="77777777" w:rsidTr="00C21946">
        <w:tc>
          <w:tcPr>
            <w:tcW w:w="1443" w:type="dxa"/>
          </w:tcPr>
          <w:p w14:paraId="2C2871E5" w14:textId="77777777" w:rsidR="00BE3DF3" w:rsidRPr="00CD4FB0" w:rsidRDefault="00BE3DF3" w:rsidP="00BE3DF3">
            <w:pPr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  <w:hideMark/>
          </w:tcPr>
          <w:p w14:paraId="26A61D0F" w14:textId="1C9362F5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897" w:type="dxa"/>
            <w:hideMark/>
          </w:tcPr>
          <w:p w14:paraId="4DB58B23" w14:textId="32B20863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915" w:type="dxa"/>
            <w:hideMark/>
          </w:tcPr>
          <w:p w14:paraId="48A78A84" w14:textId="42D0EEF1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988" w:type="dxa"/>
            <w:hideMark/>
          </w:tcPr>
          <w:p w14:paraId="5E79CAC2" w14:textId="0ABD4B12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979" w:type="dxa"/>
            <w:hideMark/>
          </w:tcPr>
          <w:p w14:paraId="01646865" w14:textId="5B8C2A59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999" w:type="dxa"/>
            <w:hideMark/>
          </w:tcPr>
          <w:p w14:paraId="04059E19" w14:textId="0D661E61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  <w:tc>
          <w:tcPr>
            <w:tcW w:w="975" w:type="dxa"/>
            <w:hideMark/>
          </w:tcPr>
          <w:p w14:paraId="668EC96C" w14:textId="48BBEA00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6</w:t>
            </w:r>
          </w:p>
        </w:tc>
        <w:tc>
          <w:tcPr>
            <w:tcW w:w="960" w:type="dxa"/>
            <w:hideMark/>
          </w:tcPr>
          <w:p w14:paraId="0ED21D3F" w14:textId="4346A531" w:rsidR="00BE3DF3" w:rsidRPr="00CD4FB0" w:rsidRDefault="00BE3DF3" w:rsidP="00BE3DF3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EB5013">
              <w:rPr>
                <w:rFonts w:ascii="BrowalliaUPC" w:hAnsi="BrowalliaUPC" w:cs="BrowalliaUPC"/>
                <w:sz w:val="22"/>
                <w:szCs w:val="22"/>
              </w:rPr>
              <w:t>5</w:t>
            </w:r>
          </w:p>
        </w:tc>
      </w:tr>
      <w:tr w:rsidR="00E66A7C" w:rsidRPr="00CD4FB0" w14:paraId="38ECBA94" w14:textId="77777777" w:rsidTr="00C21946">
        <w:trPr>
          <w:trHeight w:val="297"/>
        </w:trPr>
        <w:tc>
          <w:tcPr>
            <w:tcW w:w="1443" w:type="dxa"/>
          </w:tcPr>
          <w:p w14:paraId="2021E2FF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911" w:type="dxa"/>
          </w:tcPr>
          <w:p w14:paraId="4F0E071C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897" w:type="dxa"/>
          </w:tcPr>
          <w:p w14:paraId="68339908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15" w:type="dxa"/>
          </w:tcPr>
          <w:p w14:paraId="1E82BC46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88" w:type="dxa"/>
          </w:tcPr>
          <w:p w14:paraId="187D8048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9" w:type="dxa"/>
          </w:tcPr>
          <w:p w14:paraId="21AEFC23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99" w:type="dxa"/>
          </w:tcPr>
          <w:p w14:paraId="510B841C" w14:textId="77777777" w:rsidR="00E66A7C" w:rsidRPr="00CD4FB0" w:rsidRDefault="00E66A7C" w:rsidP="00A60ED3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975" w:type="dxa"/>
          </w:tcPr>
          <w:p w14:paraId="41D80542" w14:textId="77777777" w:rsidR="00E66A7C" w:rsidRPr="00CD4FB0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60" w:type="dxa"/>
          </w:tcPr>
          <w:p w14:paraId="174E7BB6" w14:textId="77777777" w:rsidR="00E66A7C" w:rsidRPr="00CD4FB0" w:rsidRDefault="00E66A7C" w:rsidP="00A60ED3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BF1914" w:rsidRPr="00CD4FB0" w14:paraId="272FD794" w14:textId="77777777">
        <w:tc>
          <w:tcPr>
            <w:tcW w:w="1443" w:type="dxa"/>
            <w:hideMark/>
          </w:tcPr>
          <w:p w14:paraId="6CBE81DA" w14:textId="149F5358" w:rsidR="00BF1914" w:rsidRPr="00CD4FB0" w:rsidRDefault="00BF1914" w:rsidP="00BF1914">
            <w:pPr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เอกชน</w:t>
            </w:r>
          </w:p>
        </w:tc>
        <w:tc>
          <w:tcPr>
            <w:tcW w:w="911" w:type="dxa"/>
            <w:vAlign w:val="bottom"/>
          </w:tcPr>
          <w:p w14:paraId="638869FA" w14:textId="7CA8F6C2" w:rsidR="00BF1914" w:rsidRPr="00CD4FB0" w:rsidRDefault="00D80822" w:rsidP="00BF1914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384.38</w:t>
            </w:r>
          </w:p>
        </w:tc>
        <w:tc>
          <w:tcPr>
            <w:tcW w:w="897" w:type="dxa"/>
            <w:vAlign w:val="bottom"/>
          </w:tcPr>
          <w:p w14:paraId="03567750" w14:textId="59F85EC5" w:rsidR="00BF1914" w:rsidRPr="00CD4FB0" w:rsidRDefault="00BF1914" w:rsidP="00BF1914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1,311.55</w:t>
            </w:r>
          </w:p>
        </w:tc>
        <w:tc>
          <w:tcPr>
            <w:tcW w:w="915" w:type="dxa"/>
            <w:vAlign w:val="bottom"/>
          </w:tcPr>
          <w:p w14:paraId="272BE339" w14:textId="1522E930" w:rsidR="00BF1914" w:rsidRPr="00CD4FB0" w:rsidRDefault="00D80822" w:rsidP="00BF1914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4.68</w:t>
            </w:r>
          </w:p>
        </w:tc>
        <w:tc>
          <w:tcPr>
            <w:tcW w:w="988" w:type="dxa"/>
            <w:vAlign w:val="bottom"/>
          </w:tcPr>
          <w:p w14:paraId="59B8CD29" w14:textId="2397E1DC" w:rsidR="00BF1914" w:rsidRPr="00CD4FB0" w:rsidRDefault="00BF1914" w:rsidP="00BF1914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4.34</w:t>
            </w:r>
          </w:p>
        </w:tc>
        <w:tc>
          <w:tcPr>
            <w:tcW w:w="979" w:type="dxa"/>
          </w:tcPr>
          <w:p w14:paraId="21A3745D" w14:textId="7831A461" w:rsidR="00BF1914" w:rsidRPr="00CD4FB0" w:rsidRDefault="00216B8A" w:rsidP="00017ED4">
            <w:pP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 </w:t>
            </w:r>
            <w:r w:rsidR="00017ED4">
              <w:rPr>
                <w:rFonts w:ascii="BrowalliaUPC" w:eastAsia="Calibri" w:hAnsi="BrowalliaUPC" w:cs="BrowalliaUPC"/>
                <w:sz w:val="22"/>
                <w:szCs w:val="22"/>
              </w:rPr>
              <w:t>0.43</w:t>
            </w:r>
          </w:p>
        </w:tc>
        <w:tc>
          <w:tcPr>
            <w:tcW w:w="999" w:type="dxa"/>
          </w:tcPr>
          <w:p w14:paraId="16B3DECB" w14:textId="23F69852" w:rsidR="00BF1914" w:rsidRPr="00CD4FB0" w:rsidRDefault="00017ED4" w:rsidP="00BF1914">
            <w:pPr>
              <w:jc w:val="center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 xml:space="preserve">     </w:t>
            </w:r>
            <w:r w:rsidR="00BF1914" w:rsidRPr="00CD4FB0">
              <w:rPr>
                <w:rFonts w:ascii="BrowalliaUPC" w:eastAsia="Calibri" w:hAnsi="BrowalliaUPC" w:cs="BrowalliaUPC"/>
                <w:sz w:val="22"/>
                <w:szCs w:val="22"/>
              </w:rPr>
              <w:t>-</w:t>
            </w:r>
          </w:p>
        </w:tc>
        <w:tc>
          <w:tcPr>
            <w:tcW w:w="975" w:type="dxa"/>
            <w:vAlign w:val="bottom"/>
          </w:tcPr>
          <w:p w14:paraId="0D76BE68" w14:textId="2BD4BBA4" w:rsidR="00BF1914" w:rsidRPr="00CD4FB0" w:rsidRDefault="00D80822" w:rsidP="00BF1914">
            <w:pP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389.</w:t>
            </w:r>
            <w:r w:rsidR="00D22047">
              <w:rPr>
                <w:rFonts w:ascii="BrowalliaUPC" w:hAnsi="BrowalliaUPC" w:cs="BrowalliaUPC"/>
                <w:sz w:val="22"/>
                <w:szCs w:val="22"/>
              </w:rPr>
              <w:t>49</w:t>
            </w:r>
          </w:p>
        </w:tc>
        <w:tc>
          <w:tcPr>
            <w:tcW w:w="960" w:type="dxa"/>
            <w:vAlign w:val="bottom"/>
          </w:tcPr>
          <w:p w14:paraId="1F735926" w14:textId="68401B04" w:rsidR="00BF1914" w:rsidRPr="00CD4FB0" w:rsidRDefault="00BF1914" w:rsidP="00BF1914">
            <w:pP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1,315.89</w:t>
            </w:r>
          </w:p>
        </w:tc>
      </w:tr>
      <w:tr w:rsidR="00BF1914" w:rsidRPr="00CD4FB0" w14:paraId="1D7C65AA" w14:textId="77777777" w:rsidTr="00C21946">
        <w:tc>
          <w:tcPr>
            <w:tcW w:w="1443" w:type="dxa"/>
            <w:hideMark/>
          </w:tcPr>
          <w:p w14:paraId="716E1B42" w14:textId="3F4D15D5" w:rsidR="00BF1914" w:rsidRPr="00CD4FB0" w:rsidRDefault="00BF1914" w:rsidP="00BF1914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รัฐบาล</w:t>
            </w:r>
          </w:p>
        </w:tc>
        <w:tc>
          <w:tcPr>
            <w:tcW w:w="911" w:type="dxa"/>
            <w:vAlign w:val="bottom"/>
          </w:tcPr>
          <w:p w14:paraId="2818B2A8" w14:textId="24A21445" w:rsidR="00BF1914" w:rsidRPr="00CD4FB0" w:rsidRDefault="00D80822" w:rsidP="00BF1914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404.27</w:t>
            </w:r>
          </w:p>
        </w:tc>
        <w:tc>
          <w:tcPr>
            <w:tcW w:w="897" w:type="dxa"/>
            <w:vAlign w:val="bottom"/>
          </w:tcPr>
          <w:p w14:paraId="568A9E49" w14:textId="660E6372" w:rsidR="00BF1914" w:rsidRPr="00CD4FB0" w:rsidRDefault="00BF1914" w:rsidP="00BF1914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673.65</w:t>
            </w:r>
          </w:p>
        </w:tc>
        <w:tc>
          <w:tcPr>
            <w:tcW w:w="915" w:type="dxa"/>
            <w:vAlign w:val="bottom"/>
          </w:tcPr>
          <w:p w14:paraId="1EE74CC2" w14:textId="1D513DF1" w:rsidR="00BF1914" w:rsidRPr="00CD4FB0" w:rsidRDefault="00D80822" w:rsidP="00BF1914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/>
                <w:sz w:val="22"/>
                <w:szCs w:val="22"/>
              </w:rPr>
              <w:t>18.54</w:t>
            </w:r>
          </w:p>
        </w:tc>
        <w:tc>
          <w:tcPr>
            <w:tcW w:w="988" w:type="dxa"/>
            <w:vAlign w:val="bottom"/>
          </w:tcPr>
          <w:p w14:paraId="2A787A15" w14:textId="3931CC06" w:rsidR="00BF1914" w:rsidRPr="00CD4FB0" w:rsidRDefault="00BF1914" w:rsidP="00BF1914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9.73</w:t>
            </w:r>
          </w:p>
        </w:tc>
        <w:tc>
          <w:tcPr>
            <w:tcW w:w="979" w:type="dxa"/>
            <w:vAlign w:val="bottom"/>
          </w:tcPr>
          <w:p w14:paraId="6AF035AB" w14:textId="1A995036" w:rsidR="00BF1914" w:rsidRPr="00CD4FB0" w:rsidRDefault="00F63D3B" w:rsidP="00BF1914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>1</w:t>
            </w:r>
            <w:r w:rsidR="00017ED4">
              <w:rPr>
                <w:rFonts w:ascii="BrowalliaUPC" w:eastAsia="Calibri" w:hAnsi="BrowalliaUPC" w:cs="BrowalliaUPC"/>
                <w:sz w:val="22"/>
                <w:szCs w:val="22"/>
              </w:rPr>
              <w:t>3</w:t>
            </w:r>
            <w:r>
              <w:rPr>
                <w:rFonts w:ascii="BrowalliaUPC" w:eastAsia="Calibri" w:hAnsi="BrowalliaUPC" w:cs="BrowalliaUPC" w:hint="cs"/>
                <w:sz w:val="22"/>
                <w:szCs w:val="22"/>
                <w:cs/>
              </w:rPr>
              <w:t>.</w:t>
            </w:r>
            <w:r w:rsidR="00017ED4">
              <w:rPr>
                <w:rFonts w:ascii="BrowalliaUPC" w:eastAsia="Calibri" w:hAnsi="BrowalliaUPC" w:cs="BrowalliaUPC"/>
                <w:sz w:val="22"/>
                <w:szCs w:val="22"/>
              </w:rPr>
              <w:t>75</w:t>
            </w:r>
          </w:p>
        </w:tc>
        <w:tc>
          <w:tcPr>
            <w:tcW w:w="999" w:type="dxa"/>
            <w:vAlign w:val="bottom"/>
          </w:tcPr>
          <w:p w14:paraId="1C47CA3F" w14:textId="05D84FA3" w:rsidR="00BF1914" w:rsidRPr="00CD4FB0" w:rsidRDefault="00BF1914" w:rsidP="00BF1914">
            <w:pPr>
              <w:pBdr>
                <w:bottom w:val="single" w:sz="4" w:space="1" w:color="auto"/>
              </w:pBdr>
              <w:jc w:val="right"/>
              <w:rPr>
                <w:rFonts w:ascii="BrowalliaUPC" w:eastAsia="Calibri" w:hAnsi="BrowalliaUPC" w:cs="BrowalliaUPC"/>
                <w:sz w:val="22"/>
                <w:szCs w:val="22"/>
              </w:rPr>
            </w:pPr>
            <w:r w:rsidRPr="00CD4FB0">
              <w:rPr>
                <w:rFonts w:ascii="BrowalliaUPC" w:eastAsia="Calibri" w:hAnsi="BrowalliaUPC" w:cs="BrowalliaUPC"/>
                <w:sz w:val="22"/>
                <w:szCs w:val="22"/>
              </w:rPr>
              <w:t>10.33</w:t>
            </w:r>
          </w:p>
        </w:tc>
        <w:tc>
          <w:tcPr>
            <w:tcW w:w="975" w:type="dxa"/>
            <w:vAlign w:val="bottom"/>
          </w:tcPr>
          <w:p w14:paraId="0926A6BC" w14:textId="3B960A57" w:rsidR="00BF1914" w:rsidRPr="00CD4FB0" w:rsidRDefault="00D80822" w:rsidP="00BF1914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436.</w:t>
            </w:r>
            <w:r w:rsidR="00017ED4">
              <w:rPr>
                <w:rFonts w:ascii="BrowalliaUPC" w:hAnsi="BrowalliaUPC" w:cs="BrowalliaUPC"/>
                <w:sz w:val="22"/>
                <w:szCs w:val="22"/>
              </w:rPr>
              <w:t>56</w:t>
            </w:r>
          </w:p>
        </w:tc>
        <w:tc>
          <w:tcPr>
            <w:tcW w:w="960" w:type="dxa"/>
            <w:vAlign w:val="bottom"/>
          </w:tcPr>
          <w:p w14:paraId="2AD73797" w14:textId="4236FE92" w:rsidR="00BF1914" w:rsidRPr="00CD4FB0" w:rsidRDefault="00BF1914" w:rsidP="00BF1914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693.71</w:t>
            </w:r>
          </w:p>
        </w:tc>
      </w:tr>
      <w:tr w:rsidR="00BF1914" w:rsidRPr="00CD4FB0" w14:paraId="76964E93" w14:textId="77777777" w:rsidTr="00C21946">
        <w:tc>
          <w:tcPr>
            <w:tcW w:w="1443" w:type="dxa"/>
            <w:hideMark/>
          </w:tcPr>
          <w:p w14:paraId="4854DB03" w14:textId="0B4B756F" w:rsidR="00BF1914" w:rsidRPr="00CD4FB0" w:rsidRDefault="00BF1914" w:rsidP="00BF1914">
            <w:pPr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รวม</w:t>
            </w:r>
          </w:p>
        </w:tc>
        <w:tc>
          <w:tcPr>
            <w:tcW w:w="911" w:type="dxa"/>
            <w:vAlign w:val="bottom"/>
          </w:tcPr>
          <w:p w14:paraId="7A62DB07" w14:textId="48083A11" w:rsidR="00BF1914" w:rsidRPr="00CD4FB0" w:rsidRDefault="00881284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788.</w:t>
            </w:r>
            <w:r w:rsidR="000F1A1D">
              <w:rPr>
                <w:rFonts w:ascii="BrowalliaUPC" w:hAnsi="BrowalliaUPC" w:cs="BrowalliaUPC"/>
                <w:sz w:val="22"/>
                <w:szCs w:val="22"/>
              </w:rPr>
              <w:t>65</w:t>
            </w:r>
          </w:p>
        </w:tc>
        <w:tc>
          <w:tcPr>
            <w:tcW w:w="897" w:type="dxa"/>
            <w:vAlign w:val="bottom"/>
          </w:tcPr>
          <w:p w14:paraId="3D798CAF" w14:textId="04827566" w:rsidR="00BF1914" w:rsidRPr="00CD4FB0" w:rsidRDefault="00BF1914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1,985.20</w:t>
            </w:r>
          </w:p>
        </w:tc>
        <w:tc>
          <w:tcPr>
            <w:tcW w:w="915" w:type="dxa"/>
            <w:vAlign w:val="bottom"/>
          </w:tcPr>
          <w:p w14:paraId="7B16FA33" w14:textId="13A4E0A8" w:rsidR="00BF1914" w:rsidRPr="00CD4FB0" w:rsidRDefault="00D80822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>23.22</w:t>
            </w:r>
          </w:p>
        </w:tc>
        <w:tc>
          <w:tcPr>
            <w:tcW w:w="988" w:type="dxa"/>
            <w:vAlign w:val="bottom"/>
          </w:tcPr>
          <w:p w14:paraId="3B89748F" w14:textId="56A97B5D" w:rsidR="00BF1914" w:rsidRPr="00CD4FB0" w:rsidRDefault="00BF1914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14.07</w:t>
            </w:r>
          </w:p>
        </w:tc>
        <w:tc>
          <w:tcPr>
            <w:tcW w:w="979" w:type="dxa"/>
            <w:vAlign w:val="bottom"/>
          </w:tcPr>
          <w:p w14:paraId="23495982" w14:textId="7ABF6C9E" w:rsidR="00BF1914" w:rsidRPr="00CD4FB0" w:rsidRDefault="00F63D3B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14.18</w:t>
            </w:r>
          </w:p>
        </w:tc>
        <w:tc>
          <w:tcPr>
            <w:tcW w:w="999" w:type="dxa"/>
            <w:vAlign w:val="bottom"/>
          </w:tcPr>
          <w:p w14:paraId="4FFB959C" w14:textId="370E0222" w:rsidR="00BF1914" w:rsidRPr="00CD4FB0" w:rsidRDefault="00BF1914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10.33</w:t>
            </w:r>
          </w:p>
        </w:tc>
        <w:tc>
          <w:tcPr>
            <w:tcW w:w="975" w:type="dxa"/>
            <w:vAlign w:val="bottom"/>
          </w:tcPr>
          <w:p w14:paraId="01A76328" w14:textId="12561D5D" w:rsidR="00BF1914" w:rsidRPr="00CD4FB0" w:rsidRDefault="00F63D3B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826.05</w:t>
            </w:r>
          </w:p>
        </w:tc>
        <w:tc>
          <w:tcPr>
            <w:tcW w:w="960" w:type="dxa"/>
            <w:vAlign w:val="bottom"/>
          </w:tcPr>
          <w:p w14:paraId="0D93B513" w14:textId="3965EF07" w:rsidR="00BF1914" w:rsidRPr="00CD4FB0" w:rsidRDefault="00BF1914" w:rsidP="00BF1914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CD4FB0">
              <w:rPr>
                <w:rFonts w:ascii="BrowalliaUPC" w:hAnsi="BrowalliaUPC" w:cs="BrowalliaUPC"/>
                <w:sz w:val="22"/>
                <w:szCs w:val="22"/>
              </w:rPr>
              <w:t>2,009.60</w:t>
            </w:r>
          </w:p>
        </w:tc>
      </w:tr>
    </w:tbl>
    <w:p w14:paraId="2C9BD079" w14:textId="77777777" w:rsidR="009D19B5" w:rsidRPr="000158DE" w:rsidRDefault="009D19B5" w:rsidP="009D19B5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24"/>
          <w:szCs w:val="24"/>
        </w:rPr>
      </w:pPr>
    </w:p>
    <w:p w14:paraId="07BF75A0" w14:textId="57F2E3B2" w:rsidR="009E5404" w:rsidRPr="00CD4FB0" w:rsidRDefault="009351AD" w:rsidP="00F23C7D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การปันส่วนราคาให้กับภาร</w:t>
      </w:r>
      <w:r w:rsidR="0000247A" w:rsidRPr="00CD4FB0">
        <w:rPr>
          <w:rFonts w:ascii="BrowalliaUPC" w:hAnsi="BrowalliaUPC" w:cs="BrowalliaUPC"/>
          <w:sz w:val="28"/>
          <w:szCs w:val="28"/>
          <w:cs/>
        </w:rPr>
        <w:t>ะที่ต้องปฏิบัติ</w:t>
      </w:r>
      <w:r w:rsidR="00640CE4" w:rsidRPr="00CD4FB0">
        <w:rPr>
          <w:rFonts w:ascii="BrowalliaUPC" w:hAnsi="BrowalliaUPC" w:cs="BrowalliaUPC"/>
          <w:sz w:val="28"/>
          <w:szCs w:val="28"/>
          <w:cs/>
        </w:rPr>
        <w:t>ตามสัญญา</w:t>
      </w:r>
      <w:r w:rsidR="00ED2E51" w:rsidRPr="00CD4FB0">
        <w:rPr>
          <w:rFonts w:ascii="BrowalliaUPC" w:hAnsi="BrowalliaUPC" w:cs="BrowalliaUPC"/>
          <w:sz w:val="28"/>
          <w:szCs w:val="28"/>
          <w:cs/>
        </w:rPr>
        <w:t xml:space="preserve"> (</w:t>
      </w:r>
      <w:r w:rsidR="00640CE4" w:rsidRPr="00CD4FB0">
        <w:rPr>
          <w:rFonts w:ascii="BrowalliaUPC" w:hAnsi="BrowalliaUPC" w:cs="BrowalliaUPC"/>
          <w:sz w:val="28"/>
          <w:szCs w:val="28"/>
          <w:cs/>
        </w:rPr>
        <w:t>ที่ยังไม่</w:t>
      </w:r>
      <w:r w:rsidR="009B3D78" w:rsidRPr="00CD4FB0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ED2E51" w:rsidRPr="00CD4FB0">
        <w:rPr>
          <w:rFonts w:ascii="BrowalliaUPC" w:hAnsi="BrowalliaUPC" w:cs="BrowalliaUPC"/>
          <w:sz w:val="28"/>
          <w:szCs w:val="28"/>
          <w:cs/>
        </w:rPr>
        <w:t>หรือ</w:t>
      </w:r>
      <w:r w:rsidR="009B3D78" w:rsidRPr="00CD4FB0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725452" w:rsidRPr="00CD4FB0">
        <w:rPr>
          <w:rFonts w:ascii="BrowalliaUPC" w:hAnsi="BrowalliaUPC" w:cs="BrowalliaUPC"/>
          <w:sz w:val="28"/>
          <w:szCs w:val="28"/>
          <w:cs/>
        </w:rPr>
        <w:t>แล้ว</w:t>
      </w:r>
      <w:r w:rsidR="00ED2E51" w:rsidRPr="00CD4FB0">
        <w:rPr>
          <w:rFonts w:ascii="BrowalliaUPC" w:hAnsi="BrowalliaUPC" w:cs="BrowalliaUPC"/>
          <w:sz w:val="28"/>
          <w:szCs w:val="28"/>
          <w:cs/>
        </w:rPr>
        <w:t>บางส่วน)</w:t>
      </w:r>
      <w:r w:rsidR="00D70CD2" w:rsidRPr="00CD4FB0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="00D70CD2" w:rsidRPr="00CD4FB0">
        <w:rPr>
          <w:rFonts w:ascii="BrowalliaUPC" w:hAnsi="BrowalliaUPC" w:cs="BrowalliaUPC"/>
          <w:sz w:val="28"/>
          <w:szCs w:val="28"/>
        </w:rPr>
        <w:t xml:space="preserve">31 </w:t>
      </w:r>
      <w:r w:rsidR="00D70CD2"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D70CD2" w:rsidRPr="00CD4FB0">
        <w:rPr>
          <w:rFonts w:ascii="BrowalliaUPC" w:hAnsi="BrowalliaUPC" w:cs="BrowalliaUPC"/>
          <w:sz w:val="28"/>
          <w:szCs w:val="28"/>
        </w:rPr>
        <w:t>25</w:t>
      </w:r>
      <w:r w:rsidR="00874222" w:rsidRPr="00CD4FB0">
        <w:rPr>
          <w:rFonts w:ascii="BrowalliaUPC" w:hAnsi="BrowalliaUPC" w:cs="BrowalliaUPC"/>
          <w:sz w:val="28"/>
          <w:szCs w:val="28"/>
        </w:rPr>
        <w:t>6</w:t>
      </w:r>
      <w:r w:rsidR="004B121B">
        <w:rPr>
          <w:rFonts w:ascii="BrowalliaUPC" w:hAnsi="BrowalliaUPC" w:cs="BrowalliaUPC"/>
          <w:sz w:val="28"/>
          <w:szCs w:val="28"/>
        </w:rPr>
        <w:t>6</w:t>
      </w:r>
      <w:r w:rsidR="0087422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946F9D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D70CD2" w:rsidRPr="00CD4FB0">
        <w:rPr>
          <w:rFonts w:ascii="BrowalliaUPC" w:hAnsi="BrowalliaUPC" w:cs="BrowalliaUPC"/>
          <w:sz w:val="28"/>
          <w:szCs w:val="28"/>
        </w:rPr>
        <w:t>25</w:t>
      </w:r>
      <w:r w:rsidR="00874222" w:rsidRPr="00CD4FB0">
        <w:rPr>
          <w:rFonts w:ascii="BrowalliaUPC" w:hAnsi="BrowalliaUPC" w:cs="BrowalliaUPC"/>
          <w:sz w:val="28"/>
          <w:szCs w:val="28"/>
        </w:rPr>
        <w:t>6</w:t>
      </w:r>
      <w:r w:rsidR="005C4F26" w:rsidRPr="00CD4FB0">
        <w:rPr>
          <w:rFonts w:ascii="BrowalliaUPC" w:hAnsi="BrowalliaUPC" w:cs="BrowalliaUPC"/>
          <w:sz w:val="28"/>
          <w:szCs w:val="28"/>
        </w:rPr>
        <w:t>5</w:t>
      </w:r>
      <w:r w:rsidR="00874222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70CD2"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810C9E4" w14:textId="77777777" w:rsidR="00520EA2" w:rsidRPr="000158DE" w:rsidRDefault="00520EA2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4"/>
          <w:szCs w:val="24"/>
        </w:rPr>
      </w:pPr>
    </w:p>
    <w:tbl>
      <w:tblPr>
        <w:tblW w:w="8937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717"/>
        <w:gridCol w:w="1620"/>
        <w:gridCol w:w="270"/>
        <w:gridCol w:w="1530"/>
        <w:gridCol w:w="236"/>
        <w:gridCol w:w="1564"/>
      </w:tblGrid>
      <w:tr w:rsidR="00A56183" w:rsidRPr="00CD4FB0" w14:paraId="13AF3F88" w14:textId="77777777" w:rsidTr="00477BE6">
        <w:trPr>
          <w:cantSplit/>
          <w:trHeight w:val="78"/>
        </w:trPr>
        <w:tc>
          <w:tcPr>
            <w:tcW w:w="3717" w:type="dxa"/>
          </w:tcPr>
          <w:p w14:paraId="4AF768A1" w14:textId="77777777" w:rsidR="00A56183" w:rsidRPr="00CD4FB0" w:rsidRDefault="00A56183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</w:tcPr>
          <w:p w14:paraId="1075D669" w14:textId="082F76BD" w:rsidR="00A56183" w:rsidRPr="00CD4FB0" w:rsidRDefault="00A56183" w:rsidP="005C4F2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A56183" w:rsidRPr="00CD4FB0" w14:paraId="27D982E4" w14:textId="77777777" w:rsidTr="00477BE6">
        <w:trPr>
          <w:cantSplit/>
          <w:trHeight w:val="78"/>
        </w:trPr>
        <w:tc>
          <w:tcPr>
            <w:tcW w:w="3717" w:type="dxa"/>
          </w:tcPr>
          <w:p w14:paraId="7038E351" w14:textId="77777777" w:rsidR="00A56183" w:rsidRPr="00CD4FB0" w:rsidRDefault="00A56183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F75C645" w14:textId="032CDA20" w:rsidR="00A56183" w:rsidRPr="00CD4FB0" w:rsidRDefault="00A56183" w:rsidP="005C4F2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5618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87B07D" w14:textId="47735AF8" w:rsidR="00A56183" w:rsidRPr="00CD4FB0" w:rsidRDefault="00A56183" w:rsidP="005C4F2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759B74" w14:textId="6E405592" w:rsidR="00A56183" w:rsidRPr="00CD4FB0" w:rsidRDefault="00A56183" w:rsidP="005C4F2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5618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56183" w:rsidRPr="00CD4FB0" w14:paraId="068383DB" w14:textId="77777777" w:rsidTr="00477BE6">
        <w:trPr>
          <w:cantSplit/>
        </w:trPr>
        <w:tc>
          <w:tcPr>
            <w:tcW w:w="3717" w:type="dxa"/>
            <w:vAlign w:val="bottom"/>
          </w:tcPr>
          <w:p w14:paraId="105FDC29" w14:textId="77777777" w:rsidR="00A56183" w:rsidRPr="00CD4FB0" w:rsidRDefault="00A56183" w:rsidP="001B1562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DF86642" w14:textId="1D8858D6" w:rsidR="00A56183" w:rsidRPr="00CD4FB0" w:rsidRDefault="00477BE6" w:rsidP="001B1562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09A295F" w14:textId="3095CD79" w:rsidR="00A56183" w:rsidRPr="00CD4FB0" w:rsidRDefault="00A56183" w:rsidP="001B1562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D9F3" w14:textId="205F81BC" w:rsidR="00A56183" w:rsidRPr="00CD4FB0" w:rsidRDefault="00A56183" w:rsidP="001B1562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477BE6">
              <w:rPr>
                <w:rFonts w:ascii="BrowalliaUPC" w:eastAsia="Calibri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EF1CF1" w14:textId="77777777" w:rsidR="00A56183" w:rsidRPr="00CD4FB0" w:rsidRDefault="00A56183" w:rsidP="001B1562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5FEF9" w14:textId="37BE1970" w:rsidR="00A56183" w:rsidRPr="00CD4FB0" w:rsidRDefault="00A56183" w:rsidP="001B1562">
            <w:pPr>
              <w:ind w:right="-89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477BE6"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</w:tr>
      <w:tr w:rsidR="00A56183" w:rsidRPr="00CD4FB0" w14:paraId="37F9C5BA" w14:textId="77777777" w:rsidTr="00477BE6">
        <w:trPr>
          <w:cantSplit/>
          <w:trHeight w:val="359"/>
        </w:trPr>
        <w:tc>
          <w:tcPr>
            <w:tcW w:w="3717" w:type="dxa"/>
            <w:vAlign w:val="bottom"/>
          </w:tcPr>
          <w:p w14:paraId="7E662386" w14:textId="77777777" w:rsidR="00A56183" w:rsidRPr="00CD4FB0" w:rsidRDefault="00A56183" w:rsidP="001B1562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C687AA" w14:textId="77777777" w:rsidR="00A56183" w:rsidRPr="00CD4FB0" w:rsidRDefault="00A56183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70" w:type="dxa"/>
          </w:tcPr>
          <w:p w14:paraId="0C5E9264" w14:textId="3B961C40" w:rsidR="00A56183" w:rsidRPr="00CD4FB0" w:rsidRDefault="00A56183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6DCA03" w14:textId="233A3DB8" w:rsidR="00A56183" w:rsidRPr="00CD4FB0" w:rsidRDefault="00A56183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21EB9229" w14:textId="77777777" w:rsidR="00A56183" w:rsidRPr="00CD4FB0" w:rsidRDefault="00A56183" w:rsidP="001B1562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552E3CB" w14:textId="77777777" w:rsidR="00A56183" w:rsidRPr="00CD4FB0" w:rsidRDefault="00A56183" w:rsidP="001B1562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2E00F9" w:rsidRPr="00CD4FB0" w14:paraId="5ABD9675" w14:textId="77777777" w:rsidTr="00A56183">
        <w:trPr>
          <w:cantSplit/>
          <w:trHeight w:val="155"/>
        </w:trPr>
        <w:tc>
          <w:tcPr>
            <w:tcW w:w="3717" w:type="dxa"/>
          </w:tcPr>
          <w:p w14:paraId="04234864" w14:textId="2B3F8E1A" w:rsidR="002E00F9" w:rsidRPr="00CD4FB0" w:rsidRDefault="002E00F9" w:rsidP="002E00F9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ภายใน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1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</w:tcPr>
          <w:p w14:paraId="225E33F2" w14:textId="7897F762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4,539,964</w:t>
            </w:r>
          </w:p>
        </w:tc>
        <w:tc>
          <w:tcPr>
            <w:tcW w:w="270" w:type="dxa"/>
          </w:tcPr>
          <w:p w14:paraId="1980E756" w14:textId="0B7BAB10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89CD34F" w14:textId="361CAD10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4,539,964</w:t>
            </w:r>
          </w:p>
        </w:tc>
        <w:tc>
          <w:tcPr>
            <w:tcW w:w="236" w:type="dxa"/>
            <w:vAlign w:val="center"/>
          </w:tcPr>
          <w:p w14:paraId="13635345" w14:textId="77777777" w:rsidR="002E00F9" w:rsidRPr="00CD4FB0" w:rsidRDefault="002E00F9" w:rsidP="002E00F9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4" w:type="dxa"/>
          </w:tcPr>
          <w:p w14:paraId="647E422D" w14:textId="3282BBBC" w:rsidR="002E00F9" w:rsidRPr="00CD4FB0" w:rsidRDefault="002E00F9" w:rsidP="002E00F9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9,685,880</w:t>
            </w:r>
          </w:p>
        </w:tc>
      </w:tr>
      <w:tr w:rsidR="002E00F9" w:rsidRPr="00CD4FB0" w14:paraId="419C711C" w14:textId="77777777" w:rsidTr="00477BE6">
        <w:trPr>
          <w:cantSplit/>
          <w:trHeight w:val="195"/>
        </w:trPr>
        <w:tc>
          <w:tcPr>
            <w:tcW w:w="3717" w:type="dxa"/>
          </w:tcPr>
          <w:p w14:paraId="3641E5BD" w14:textId="5504A51A" w:rsidR="002E00F9" w:rsidRPr="00CD4FB0" w:rsidRDefault="002E00F9" w:rsidP="002E00F9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2 - 5 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B53DB6" w14:textId="78FA6DDF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2,992,866</w:t>
            </w:r>
          </w:p>
        </w:tc>
        <w:tc>
          <w:tcPr>
            <w:tcW w:w="270" w:type="dxa"/>
          </w:tcPr>
          <w:p w14:paraId="11FE6C0C" w14:textId="3BB1F949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175855" w14:textId="10D2ED60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2,992,866</w:t>
            </w:r>
          </w:p>
        </w:tc>
        <w:tc>
          <w:tcPr>
            <w:tcW w:w="236" w:type="dxa"/>
            <w:vAlign w:val="center"/>
          </w:tcPr>
          <w:p w14:paraId="2FA47219" w14:textId="77777777" w:rsidR="002E00F9" w:rsidRPr="00CD4FB0" w:rsidRDefault="002E00F9" w:rsidP="002E00F9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52B9EBEB" w14:textId="5C68E5A0" w:rsidR="002E00F9" w:rsidRPr="00CD4FB0" w:rsidRDefault="002E00F9" w:rsidP="002E00F9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6,884,061</w:t>
            </w:r>
          </w:p>
        </w:tc>
      </w:tr>
      <w:tr w:rsidR="002E00F9" w:rsidRPr="00CD4FB0" w14:paraId="5D16A1E0" w14:textId="77777777" w:rsidTr="00477BE6">
        <w:trPr>
          <w:cantSplit/>
          <w:trHeight w:val="195"/>
        </w:trPr>
        <w:tc>
          <w:tcPr>
            <w:tcW w:w="3717" w:type="dxa"/>
          </w:tcPr>
          <w:p w14:paraId="29AC17BD" w14:textId="3B8F0DDF" w:rsidR="002E00F9" w:rsidRPr="00CD4FB0" w:rsidRDefault="002E00F9" w:rsidP="002E00F9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</w:tcPr>
          <w:p w14:paraId="0D788AB1" w14:textId="086C37AE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7,532,830</w:t>
            </w:r>
          </w:p>
        </w:tc>
        <w:tc>
          <w:tcPr>
            <w:tcW w:w="270" w:type="dxa"/>
          </w:tcPr>
          <w:p w14:paraId="6E853264" w14:textId="3C7C73F0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77BF6" w14:textId="7C0EAE50" w:rsidR="002E00F9" w:rsidRPr="00CD4FB0" w:rsidRDefault="002E00F9" w:rsidP="002E00F9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7,532,830</w:t>
            </w:r>
          </w:p>
        </w:tc>
        <w:tc>
          <w:tcPr>
            <w:tcW w:w="236" w:type="dxa"/>
            <w:vAlign w:val="center"/>
          </w:tcPr>
          <w:p w14:paraId="01FB5F18" w14:textId="77777777" w:rsidR="002E00F9" w:rsidRPr="00CD4FB0" w:rsidRDefault="002E00F9" w:rsidP="002E00F9">
            <w:pPr>
              <w:tabs>
                <w:tab w:val="left" w:pos="988"/>
              </w:tabs>
              <w:ind w:right="34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12" w:space="0" w:color="auto"/>
            </w:tcBorders>
          </w:tcPr>
          <w:p w14:paraId="237BBD37" w14:textId="3F3E0C28" w:rsidR="002E00F9" w:rsidRPr="00CD4FB0" w:rsidRDefault="002E00F9" w:rsidP="002E00F9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16,569,941</w:t>
            </w:r>
          </w:p>
        </w:tc>
      </w:tr>
    </w:tbl>
    <w:p w14:paraId="37060038" w14:textId="77777777" w:rsidR="00C25073" w:rsidRPr="00CD4FB0" w:rsidRDefault="00C25073" w:rsidP="00880C50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BrowalliaUPC" w:hAnsi="BrowalliaUPC" w:cs="BrowalliaUPC"/>
          <w:b/>
          <w:sz w:val="24"/>
          <w:szCs w:val="24"/>
        </w:rPr>
      </w:pPr>
    </w:p>
    <w:p w14:paraId="460CCFA5" w14:textId="54650A29" w:rsidR="006625DA" w:rsidRDefault="00725452" w:rsidP="00C81C1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CD4FB0">
        <w:rPr>
          <w:rFonts w:ascii="BrowalliaUPC" w:hAnsi="BrowalliaUPC" w:cs="BrowalliaUPC"/>
          <w:sz w:val="28"/>
          <w:szCs w:val="28"/>
        </w:rPr>
        <w:t xml:space="preserve">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ปี </w:t>
      </w:r>
      <w:r w:rsidR="00E021CE" w:rsidRPr="00CD4FB0">
        <w:rPr>
          <w:rFonts w:ascii="BrowalliaUPC" w:hAnsi="BrowalliaUPC" w:cs="BrowalliaUPC"/>
          <w:sz w:val="28"/>
          <w:szCs w:val="28"/>
          <w:cs/>
        </w:rPr>
        <w:t>ซึ่ง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>เกี่ยวข้องกับการ</w:t>
      </w:r>
      <w:r w:rsidR="00B5040C" w:rsidRPr="00CD4FB0">
        <w:rPr>
          <w:rFonts w:ascii="BrowalliaUPC" w:hAnsi="BrowalliaUPC" w:cs="BrowalliaUPC"/>
          <w:sz w:val="28"/>
          <w:szCs w:val="28"/>
          <w:cs/>
        </w:rPr>
        <w:t>ให้บริการบำรุงรักษา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>ที่จะ</w:t>
      </w:r>
      <w:r w:rsidR="00D66E36" w:rsidRPr="00CD4FB0">
        <w:rPr>
          <w:rFonts w:ascii="BrowalliaUPC" w:hAnsi="BrowalliaUPC" w:cs="BrowalliaUPC"/>
          <w:sz w:val="28"/>
          <w:szCs w:val="28"/>
          <w:cs/>
        </w:rPr>
        <w:t>เสร็จสิ้น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 xml:space="preserve">ภายใน </w:t>
      </w:r>
      <w:r w:rsidR="00946F9D" w:rsidRPr="00CD4FB0">
        <w:rPr>
          <w:rFonts w:ascii="BrowalliaUPC" w:hAnsi="BrowalliaUPC" w:cs="BrowalliaUPC"/>
          <w:sz w:val="28"/>
          <w:szCs w:val="28"/>
        </w:rPr>
        <w:t>5</w:t>
      </w:r>
      <w:r w:rsidR="00DE5F1C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DE5F1C" w:rsidRPr="00CD4FB0">
        <w:rPr>
          <w:rFonts w:ascii="BrowalliaUPC" w:hAnsi="BrowalliaUPC" w:cs="BrowalliaUPC"/>
          <w:sz w:val="28"/>
          <w:szCs w:val="28"/>
          <w:cs/>
        </w:rPr>
        <w:t>ปี</w:t>
      </w:r>
      <w:r w:rsidR="00B801AD"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17571CFE" w14:textId="77777777" w:rsidR="00C81C1D" w:rsidRDefault="00C81C1D" w:rsidP="00C81C1D">
      <w:pPr>
        <w:pStyle w:val="ListParagraph"/>
        <w:tabs>
          <w:tab w:val="clear" w:pos="227"/>
          <w:tab w:val="left" w:pos="540"/>
        </w:tabs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39C1BFB" w14:textId="72085E0B" w:rsidR="00147F90" w:rsidRPr="00CD4FB0" w:rsidRDefault="00147F90" w:rsidP="00147F90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การเปลี่ยนแปลงของรายได้รอการรับรู้ที่มีภาระที่ต้องปฏิบัติและรับล่วงหน้าจากลูกค้า สำหรับปีสิ้นสุดวันที่ </w:t>
      </w:r>
      <w:r w:rsidR="002D58E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CD4FB0">
        <w:rPr>
          <w:rFonts w:ascii="BrowalliaUPC" w:hAnsi="BrowalliaUPC" w:cs="BrowalliaUPC"/>
          <w:sz w:val="28"/>
          <w:szCs w:val="28"/>
        </w:rPr>
        <w:t xml:space="preserve"> 256</w:t>
      </w:r>
      <w:r w:rsidR="00477BE6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834BC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3834BC" w:rsidRPr="00CD4FB0">
        <w:rPr>
          <w:rFonts w:ascii="BrowalliaUPC" w:hAnsi="BrowalliaUPC" w:cs="BrowalliaUPC"/>
          <w:sz w:val="28"/>
          <w:szCs w:val="28"/>
        </w:rPr>
        <w:t>256</w:t>
      </w:r>
      <w:r w:rsidR="00477BE6">
        <w:rPr>
          <w:rFonts w:ascii="BrowalliaUPC" w:hAnsi="BrowalliaUPC" w:cs="BrowalliaUPC"/>
          <w:sz w:val="28"/>
          <w:szCs w:val="28"/>
        </w:rPr>
        <w:t>5</w:t>
      </w:r>
      <w:r w:rsidR="003834BC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26EA5B01" w14:textId="77777777" w:rsidR="00147F90" w:rsidRPr="000D6A95" w:rsidRDefault="00147F90" w:rsidP="00147F90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72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3645"/>
        <w:gridCol w:w="1710"/>
        <w:gridCol w:w="270"/>
        <w:gridCol w:w="1584"/>
        <w:gridCol w:w="236"/>
        <w:gridCol w:w="1627"/>
      </w:tblGrid>
      <w:tr w:rsidR="00477BE6" w:rsidRPr="00CD4FB0" w14:paraId="64FFA4DA" w14:textId="77777777" w:rsidTr="000D6A95">
        <w:trPr>
          <w:cantSplit/>
          <w:trHeight w:val="78"/>
        </w:trPr>
        <w:tc>
          <w:tcPr>
            <w:tcW w:w="3645" w:type="dxa"/>
          </w:tcPr>
          <w:p w14:paraId="5D235861" w14:textId="77777777" w:rsidR="00477BE6" w:rsidRPr="00CD4FB0" w:rsidRDefault="00477BE6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5427" w:type="dxa"/>
            <w:gridSpan w:val="5"/>
            <w:tcBorders>
              <w:bottom w:val="single" w:sz="4" w:space="0" w:color="auto"/>
            </w:tcBorders>
          </w:tcPr>
          <w:p w14:paraId="3002583B" w14:textId="6CABB2C8" w:rsidR="00477BE6" w:rsidRPr="00CD4FB0" w:rsidRDefault="00477BE6" w:rsidP="005F5D0E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477BE6" w:rsidRPr="00CD4FB0" w14:paraId="4322E5B7" w14:textId="77777777" w:rsidTr="000D6A95">
        <w:trPr>
          <w:cantSplit/>
          <w:trHeight w:val="78"/>
        </w:trPr>
        <w:tc>
          <w:tcPr>
            <w:tcW w:w="3645" w:type="dxa"/>
          </w:tcPr>
          <w:p w14:paraId="56C31FE4" w14:textId="77777777" w:rsidR="00477BE6" w:rsidRPr="00CD4FB0" w:rsidRDefault="00477BE6" w:rsidP="00477BE6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F451520" w14:textId="2B5A9DE5" w:rsidR="00477BE6" w:rsidRPr="00CD4FB0" w:rsidRDefault="00477BE6" w:rsidP="00477BE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5618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08D377" w14:textId="77777777" w:rsidR="00477BE6" w:rsidRPr="00CD4FB0" w:rsidRDefault="00477BE6" w:rsidP="00477BE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34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AB4280" w14:textId="4E68280B" w:rsidR="00477BE6" w:rsidRPr="00CD4FB0" w:rsidRDefault="00477BE6" w:rsidP="00477BE6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5618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77BE6" w:rsidRPr="00CD4FB0" w14:paraId="425DA754" w14:textId="77777777" w:rsidTr="000D6A95">
        <w:trPr>
          <w:cantSplit/>
        </w:trPr>
        <w:tc>
          <w:tcPr>
            <w:tcW w:w="3645" w:type="dxa"/>
            <w:vAlign w:val="bottom"/>
          </w:tcPr>
          <w:p w14:paraId="3E641BBB" w14:textId="77777777" w:rsidR="00477BE6" w:rsidRPr="00CD4FB0" w:rsidRDefault="00477BE6" w:rsidP="00477BE6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E6AB471" w14:textId="0CD4FD46" w:rsidR="00477BE6" w:rsidRPr="00CD4FB0" w:rsidRDefault="00477BE6" w:rsidP="00477BE6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4096BD5" w14:textId="77777777" w:rsidR="00477BE6" w:rsidRPr="00CD4FB0" w:rsidRDefault="00477BE6" w:rsidP="00477BE6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8BB4A" w14:textId="79C25F50" w:rsidR="00477BE6" w:rsidRPr="00CD4FB0" w:rsidRDefault="00477BE6" w:rsidP="00477BE6">
            <w:pPr>
              <w:ind w:right="2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85BE02" w14:textId="77777777" w:rsidR="00477BE6" w:rsidRPr="00CD4FB0" w:rsidRDefault="00477BE6" w:rsidP="00477BE6">
            <w:pPr>
              <w:pStyle w:val="BodyTextIndent3"/>
              <w:spacing w:line="240" w:lineRule="atLeast"/>
              <w:ind w:left="0" w:firstLine="0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70813" w14:textId="1F902F75" w:rsidR="00477BE6" w:rsidRPr="00CD4FB0" w:rsidRDefault="00477BE6" w:rsidP="00477BE6">
            <w:pPr>
              <w:ind w:right="-89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</w:tr>
      <w:tr w:rsidR="00477BE6" w:rsidRPr="00CD4FB0" w14:paraId="79E7A72F" w14:textId="77777777" w:rsidTr="000D6A95">
        <w:trPr>
          <w:cantSplit/>
          <w:trHeight w:val="359"/>
        </w:trPr>
        <w:tc>
          <w:tcPr>
            <w:tcW w:w="3645" w:type="dxa"/>
            <w:vAlign w:val="bottom"/>
          </w:tcPr>
          <w:p w14:paraId="1DE926F9" w14:textId="77777777" w:rsidR="00477BE6" w:rsidRPr="00CD4FB0" w:rsidRDefault="00477BE6" w:rsidP="00477BE6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85B1447" w14:textId="77777777" w:rsidR="00477BE6" w:rsidRPr="00CD4FB0" w:rsidRDefault="00477BE6" w:rsidP="00477BE6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F18EA0" w14:textId="77777777" w:rsidR="00477BE6" w:rsidRPr="00CD4FB0" w:rsidRDefault="00477BE6" w:rsidP="00477BE6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88CFB0" w14:textId="58EF5736" w:rsidR="00477BE6" w:rsidRPr="00CD4FB0" w:rsidRDefault="00477BE6" w:rsidP="00477BE6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5F945360" w14:textId="77777777" w:rsidR="00477BE6" w:rsidRPr="00CD4FB0" w:rsidRDefault="00477BE6" w:rsidP="00477BE6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584F6BCE" w14:textId="77777777" w:rsidR="00477BE6" w:rsidRPr="00CD4FB0" w:rsidRDefault="00477BE6" w:rsidP="00477BE6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48356D" w:rsidRPr="00CD4FB0" w14:paraId="5EB8D613" w14:textId="77777777" w:rsidTr="00477BE6">
        <w:trPr>
          <w:cantSplit/>
          <w:trHeight w:val="155"/>
        </w:trPr>
        <w:tc>
          <w:tcPr>
            <w:tcW w:w="3645" w:type="dxa"/>
          </w:tcPr>
          <w:p w14:paraId="47059EC0" w14:textId="774BC655" w:rsidR="0048356D" w:rsidRPr="00CD4FB0" w:rsidRDefault="0048356D" w:rsidP="0048356D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1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710" w:type="dxa"/>
          </w:tcPr>
          <w:p w14:paraId="43BAACBE" w14:textId="53352294" w:rsidR="0048356D" w:rsidRPr="008B528A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16,569,941</w:t>
            </w:r>
          </w:p>
        </w:tc>
        <w:tc>
          <w:tcPr>
            <w:tcW w:w="270" w:type="dxa"/>
          </w:tcPr>
          <w:p w14:paraId="74ACBCAD" w14:textId="77777777" w:rsidR="0048356D" w:rsidRPr="008B528A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DA7FC26" w14:textId="17F1845E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16,569,941</w:t>
            </w:r>
          </w:p>
        </w:tc>
        <w:tc>
          <w:tcPr>
            <w:tcW w:w="236" w:type="dxa"/>
            <w:vAlign w:val="center"/>
          </w:tcPr>
          <w:p w14:paraId="708113D2" w14:textId="77777777" w:rsidR="0048356D" w:rsidRPr="00CD4FB0" w:rsidRDefault="0048356D" w:rsidP="00216B8A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2E24D36" w14:textId="5C52B7B2" w:rsidR="0048356D" w:rsidRPr="00CD4FB0" w:rsidRDefault="0048356D" w:rsidP="0048356D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24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,765,987</w:t>
            </w:r>
          </w:p>
        </w:tc>
      </w:tr>
      <w:tr w:rsidR="0048356D" w:rsidRPr="00CD4FB0" w14:paraId="1839A82F" w14:textId="77777777" w:rsidTr="00477BE6">
        <w:trPr>
          <w:cantSplit/>
          <w:trHeight w:val="195"/>
        </w:trPr>
        <w:tc>
          <w:tcPr>
            <w:tcW w:w="3645" w:type="dxa"/>
          </w:tcPr>
          <w:p w14:paraId="0A65CB3F" w14:textId="3104A670" w:rsidR="0048356D" w:rsidRPr="00CD4FB0" w:rsidRDefault="0048356D" w:rsidP="0048356D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710" w:type="dxa"/>
          </w:tcPr>
          <w:p w14:paraId="06DB6BC8" w14:textId="387C7024" w:rsidR="0048356D" w:rsidRPr="008B528A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724,619</w:t>
            </w:r>
          </w:p>
        </w:tc>
        <w:tc>
          <w:tcPr>
            <w:tcW w:w="270" w:type="dxa"/>
          </w:tcPr>
          <w:p w14:paraId="386B4719" w14:textId="77777777" w:rsidR="0048356D" w:rsidRPr="008B528A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E32F09F" w14:textId="43666C9E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724,619</w:t>
            </w:r>
          </w:p>
        </w:tc>
        <w:tc>
          <w:tcPr>
            <w:tcW w:w="236" w:type="dxa"/>
            <w:vAlign w:val="center"/>
          </w:tcPr>
          <w:p w14:paraId="03460192" w14:textId="77777777" w:rsidR="0048356D" w:rsidRPr="00CD4FB0" w:rsidRDefault="0048356D" w:rsidP="00216B8A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</w:tcPr>
          <w:p w14:paraId="2FB6F09E" w14:textId="6C5E1894" w:rsidR="0048356D" w:rsidRPr="00CD4FB0" w:rsidRDefault="0048356D" w:rsidP="0048356D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2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297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,</w:t>
            </w: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710</w:t>
            </w:r>
          </w:p>
        </w:tc>
      </w:tr>
      <w:tr w:rsidR="0048356D" w:rsidRPr="00CD4FB0" w14:paraId="6CE042A8" w14:textId="77777777" w:rsidTr="000D6A95">
        <w:trPr>
          <w:cantSplit/>
          <w:trHeight w:val="195"/>
        </w:trPr>
        <w:tc>
          <w:tcPr>
            <w:tcW w:w="3645" w:type="dxa"/>
          </w:tcPr>
          <w:p w14:paraId="73F97F59" w14:textId="1D6D9C04" w:rsidR="0048356D" w:rsidRPr="00CD4FB0" w:rsidRDefault="0048356D" w:rsidP="0048356D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D39ACD" w14:textId="18E6EFE5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(9,761,730)</w:t>
            </w:r>
          </w:p>
        </w:tc>
        <w:tc>
          <w:tcPr>
            <w:tcW w:w="270" w:type="dxa"/>
          </w:tcPr>
          <w:p w14:paraId="6551C636" w14:textId="77777777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97817A" w14:textId="6A911CCB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(9,761,730)</w:t>
            </w:r>
          </w:p>
        </w:tc>
        <w:tc>
          <w:tcPr>
            <w:tcW w:w="236" w:type="dxa"/>
            <w:vAlign w:val="center"/>
          </w:tcPr>
          <w:p w14:paraId="604F00CE" w14:textId="77777777" w:rsidR="0048356D" w:rsidRPr="00CD4FB0" w:rsidRDefault="0048356D" w:rsidP="00216B8A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1DED6B8" w14:textId="70E1DBB3" w:rsidR="0048356D" w:rsidRPr="00CD4FB0" w:rsidRDefault="0048356D" w:rsidP="0048356D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(10,493,756)</w:t>
            </w:r>
          </w:p>
        </w:tc>
      </w:tr>
      <w:tr w:rsidR="0048356D" w:rsidRPr="00CD4FB0" w14:paraId="2EE3893F" w14:textId="77777777" w:rsidTr="000D6A95">
        <w:trPr>
          <w:cantSplit/>
          <w:trHeight w:val="195"/>
        </w:trPr>
        <w:tc>
          <w:tcPr>
            <w:tcW w:w="3645" w:type="dxa"/>
          </w:tcPr>
          <w:p w14:paraId="726A23DC" w14:textId="5371952B" w:rsidR="0048356D" w:rsidRPr="00CD4FB0" w:rsidRDefault="0048356D" w:rsidP="0048356D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31 </w:t>
            </w:r>
            <w:r w:rsidRPr="00CD4FB0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</w:tcPr>
          <w:p w14:paraId="6B218BDD" w14:textId="6E8DDD5C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7,532,830</w:t>
            </w:r>
          </w:p>
        </w:tc>
        <w:tc>
          <w:tcPr>
            <w:tcW w:w="270" w:type="dxa"/>
          </w:tcPr>
          <w:p w14:paraId="13D20773" w14:textId="77777777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CEEA070" w14:textId="7174D340" w:rsidR="0048356D" w:rsidRPr="00CD4FB0" w:rsidRDefault="0048356D" w:rsidP="0048356D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7,532,830</w:t>
            </w:r>
          </w:p>
        </w:tc>
        <w:tc>
          <w:tcPr>
            <w:tcW w:w="236" w:type="dxa"/>
            <w:vAlign w:val="center"/>
          </w:tcPr>
          <w:p w14:paraId="198DC9B9" w14:textId="77777777" w:rsidR="0048356D" w:rsidRPr="00CD4FB0" w:rsidRDefault="0048356D" w:rsidP="00216B8A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12" w:space="0" w:color="auto"/>
            </w:tcBorders>
          </w:tcPr>
          <w:p w14:paraId="6F807A5F" w14:textId="23B65EA3" w:rsidR="0048356D" w:rsidRPr="00CD4FB0" w:rsidRDefault="0048356D" w:rsidP="0048356D">
            <w:pPr>
              <w:tabs>
                <w:tab w:val="left" w:pos="988"/>
              </w:tabs>
              <w:ind w:right="-33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16,569,941</w:t>
            </w:r>
          </w:p>
        </w:tc>
      </w:tr>
    </w:tbl>
    <w:p w14:paraId="3C00FC8A" w14:textId="2DCA16CA" w:rsidR="005C4F26" w:rsidRPr="000B23DE" w:rsidRDefault="005C4F26" w:rsidP="009B5D52">
      <w:pPr>
        <w:tabs>
          <w:tab w:val="clear" w:pos="227"/>
          <w:tab w:val="clear" w:pos="454"/>
          <w:tab w:val="clear" w:pos="680"/>
          <w:tab w:val="clear" w:pos="907"/>
        </w:tabs>
        <w:jc w:val="thaiDistribute"/>
        <w:rPr>
          <w:rFonts w:ascii="BrowalliaUPC" w:hAnsi="BrowalliaUPC" w:cs="BrowalliaUPC"/>
          <w:b/>
          <w:sz w:val="24"/>
          <w:szCs w:val="24"/>
        </w:rPr>
      </w:pPr>
    </w:p>
    <w:p w14:paraId="7EBB2506" w14:textId="77777777" w:rsidR="009753C9" w:rsidRDefault="0097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>
        <w:rPr>
          <w:rFonts w:ascii="BrowalliaUPC" w:hAnsi="BrowalliaUPC" w:cs="BrowalliaUPC"/>
          <w:b/>
          <w:bCs/>
          <w:sz w:val="28"/>
          <w:szCs w:val="28"/>
          <w:cs/>
        </w:rPr>
        <w:br w:type="page"/>
      </w:r>
    </w:p>
    <w:p w14:paraId="64B4DF31" w14:textId="5340F9C7" w:rsidR="008C7D07" w:rsidRPr="00CD4FB0" w:rsidRDefault="008C7D07" w:rsidP="00A413C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num" w:pos="426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ค่าใช้จ่ายตามลักษณะ</w:t>
      </w:r>
    </w:p>
    <w:p w14:paraId="64B4DF33" w14:textId="77777777" w:rsidR="00971F58" w:rsidRPr="000D6A95" w:rsidRDefault="00971F58" w:rsidP="001C5724">
      <w:pPr>
        <w:tabs>
          <w:tab w:val="clear" w:pos="227"/>
          <w:tab w:val="clear" w:pos="454"/>
          <w:tab w:val="clear" w:pos="680"/>
          <w:tab w:val="clear" w:pos="907"/>
        </w:tabs>
        <w:ind w:left="432"/>
        <w:jc w:val="thaiDistribute"/>
        <w:rPr>
          <w:rFonts w:ascii="BrowalliaUPC" w:hAnsi="BrowalliaUPC" w:cs="BrowalliaUPC"/>
          <w:b/>
          <w:sz w:val="28"/>
          <w:szCs w:val="28"/>
          <w:cs/>
        </w:rPr>
      </w:pPr>
    </w:p>
    <w:tbl>
      <w:tblPr>
        <w:tblW w:w="4841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3616"/>
        <w:gridCol w:w="1711"/>
        <w:gridCol w:w="239"/>
        <w:gridCol w:w="1616"/>
        <w:gridCol w:w="237"/>
        <w:gridCol w:w="1617"/>
      </w:tblGrid>
      <w:tr w:rsidR="000D6A95" w:rsidRPr="00CD4FB0" w14:paraId="64B4DF47" w14:textId="77777777" w:rsidTr="000D6A95">
        <w:trPr>
          <w:trHeight w:val="351"/>
        </w:trPr>
        <w:tc>
          <w:tcPr>
            <w:tcW w:w="2001" w:type="pct"/>
          </w:tcPr>
          <w:p w14:paraId="64B4DF3F" w14:textId="77777777" w:rsidR="000D6A95" w:rsidRPr="00CD4FB0" w:rsidRDefault="000D6A95" w:rsidP="00E45813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999" w:type="pct"/>
            <w:gridSpan w:val="5"/>
          </w:tcPr>
          <w:p w14:paraId="64B4DF46" w14:textId="64638061" w:rsidR="000D6A95" w:rsidRPr="00CD4FB0" w:rsidRDefault="000D6A95" w:rsidP="00E45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0D6A95" w:rsidRPr="00CD4FB0" w14:paraId="7BD37257" w14:textId="77777777" w:rsidTr="00AB19A0">
        <w:trPr>
          <w:trHeight w:val="351"/>
        </w:trPr>
        <w:tc>
          <w:tcPr>
            <w:tcW w:w="2001" w:type="pct"/>
          </w:tcPr>
          <w:p w14:paraId="27FB7C2A" w14:textId="77777777" w:rsidR="000D6A95" w:rsidRPr="00CD4FB0" w:rsidRDefault="000D6A95" w:rsidP="000D6A9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14:paraId="75D72EB2" w14:textId="44FE1FB9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5618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5B2761E4" w14:textId="77777777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9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E35228" w14:textId="6413E5B4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56183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D6A95" w:rsidRPr="00CD4FB0" w14:paraId="13CEDD09" w14:textId="77777777" w:rsidTr="00AB19A0">
        <w:trPr>
          <w:trHeight w:val="351"/>
        </w:trPr>
        <w:tc>
          <w:tcPr>
            <w:tcW w:w="2001" w:type="pct"/>
          </w:tcPr>
          <w:p w14:paraId="7303A1E7" w14:textId="77777777" w:rsidR="000D6A95" w:rsidRPr="00CD4FB0" w:rsidRDefault="000D6A95" w:rsidP="000D6A95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14:paraId="71E3A0AC" w14:textId="559ABB71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32" w:type="pct"/>
          </w:tcPr>
          <w:p w14:paraId="0C79E2AC" w14:textId="77777777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  <w:vAlign w:val="bottom"/>
          </w:tcPr>
          <w:p w14:paraId="6D671A72" w14:textId="5AEB7897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31" w:type="pct"/>
          </w:tcPr>
          <w:p w14:paraId="276E6740" w14:textId="77777777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  <w:vAlign w:val="bottom"/>
          </w:tcPr>
          <w:p w14:paraId="517BC203" w14:textId="7F6ED383" w:rsidR="000D6A95" w:rsidRPr="00CD4FB0" w:rsidRDefault="000D6A95" w:rsidP="000D6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</w:tr>
      <w:tr w:rsidR="000D6A95" w:rsidRPr="00CD4FB0" w14:paraId="7C6BA598" w14:textId="77777777" w:rsidTr="00AB19A0">
        <w:trPr>
          <w:trHeight w:val="208"/>
        </w:trPr>
        <w:tc>
          <w:tcPr>
            <w:tcW w:w="2001" w:type="pct"/>
          </w:tcPr>
          <w:p w14:paraId="63A1E9E8" w14:textId="77777777" w:rsidR="000D6A95" w:rsidRPr="00CD4FB0" w:rsidRDefault="000D6A95" w:rsidP="00653D00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single" w:sz="4" w:space="0" w:color="auto"/>
            </w:tcBorders>
          </w:tcPr>
          <w:p w14:paraId="205AB714" w14:textId="77777777" w:rsidR="000D6A95" w:rsidRPr="00CD4FB0" w:rsidRDefault="000D6A95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2" w:type="pct"/>
          </w:tcPr>
          <w:p w14:paraId="42EE9C5D" w14:textId="77777777" w:rsidR="000D6A95" w:rsidRPr="00CD4FB0" w:rsidRDefault="000D6A95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</w:tcPr>
          <w:p w14:paraId="00125CE7" w14:textId="227022AA" w:rsidR="000D6A95" w:rsidRPr="00CD4FB0" w:rsidRDefault="000D6A95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" w:type="pct"/>
          </w:tcPr>
          <w:p w14:paraId="5B82C722" w14:textId="77777777" w:rsidR="000D6A95" w:rsidRPr="00CD4FB0" w:rsidRDefault="000D6A95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</w:tcPr>
          <w:p w14:paraId="431E4C8D" w14:textId="77777777" w:rsidR="000D6A95" w:rsidRPr="00CD4FB0" w:rsidRDefault="000D6A95" w:rsidP="0065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27AA2" w:rsidRPr="00CD4FB0" w14:paraId="64B4DF59" w14:textId="77777777" w:rsidTr="000D6A95">
        <w:trPr>
          <w:trHeight w:val="113"/>
        </w:trPr>
        <w:tc>
          <w:tcPr>
            <w:tcW w:w="2001" w:type="pct"/>
          </w:tcPr>
          <w:p w14:paraId="64B4DF51" w14:textId="0199174A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47" w:type="pct"/>
          </w:tcPr>
          <w:p w14:paraId="2B37C026" w14:textId="48641651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438,593,642</w:t>
            </w:r>
          </w:p>
        </w:tc>
        <w:tc>
          <w:tcPr>
            <w:tcW w:w="132" w:type="pct"/>
          </w:tcPr>
          <w:p w14:paraId="302718BE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894" w:type="pct"/>
          </w:tcPr>
          <w:p w14:paraId="64B4DF56" w14:textId="03EE7F80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438,593,642</w:t>
            </w:r>
          </w:p>
        </w:tc>
        <w:tc>
          <w:tcPr>
            <w:tcW w:w="131" w:type="pct"/>
            <w:vAlign w:val="bottom"/>
          </w:tcPr>
          <w:p w14:paraId="64B4DF57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</w:tcPr>
          <w:p w14:paraId="64B4DF58" w14:textId="51250818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1,265,697,563</w:t>
            </w:r>
          </w:p>
        </w:tc>
      </w:tr>
      <w:tr w:rsidR="00027AA2" w:rsidRPr="00CD4FB0" w14:paraId="64B4DF67" w14:textId="77777777" w:rsidTr="000D6A95">
        <w:trPr>
          <w:trHeight w:val="113"/>
        </w:trPr>
        <w:tc>
          <w:tcPr>
            <w:tcW w:w="2001" w:type="pct"/>
          </w:tcPr>
          <w:p w14:paraId="64B4DF5B" w14:textId="1BC60BA9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947" w:type="pct"/>
          </w:tcPr>
          <w:p w14:paraId="42749CEB" w14:textId="42B8FC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113</w:t>
            </w:r>
            <w:r>
              <w:rPr>
                <w:rFonts w:ascii="BrowalliaUPC" w:hAnsi="BrowalliaUPC" w:cs="BrowalliaUPC"/>
                <w:sz w:val="28"/>
                <w:szCs w:val="28"/>
              </w:rPr>
              <w:t>,845,322</w:t>
            </w:r>
          </w:p>
        </w:tc>
        <w:tc>
          <w:tcPr>
            <w:tcW w:w="132" w:type="pct"/>
          </w:tcPr>
          <w:p w14:paraId="66599425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</w:tcPr>
          <w:p w14:paraId="64B4DF63" w14:textId="560C1FE5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113</w:t>
            </w:r>
            <w:r>
              <w:rPr>
                <w:rFonts w:ascii="BrowalliaUPC" w:hAnsi="BrowalliaUPC" w:cs="BrowalliaUPC"/>
                <w:sz w:val="28"/>
                <w:szCs w:val="28"/>
              </w:rPr>
              <w:t>,845,322</w:t>
            </w:r>
          </w:p>
        </w:tc>
        <w:tc>
          <w:tcPr>
            <w:tcW w:w="131" w:type="pct"/>
            <w:vAlign w:val="bottom"/>
          </w:tcPr>
          <w:p w14:paraId="64B4DF64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</w:tcPr>
          <w:p w14:paraId="64B4DF66" w14:textId="14B45FBB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118,262,915</w:t>
            </w:r>
          </w:p>
        </w:tc>
      </w:tr>
      <w:tr w:rsidR="00027AA2" w:rsidRPr="00CD4FB0" w14:paraId="64B4DF70" w14:textId="77777777">
        <w:trPr>
          <w:trHeight w:val="113"/>
        </w:trPr>
        <w:tc>
          <w:tcPr>
            <w:tcW w:w="2001" w:type="pct"/>
          </w:tcPr>
          <w:p w14:paraId="64B4DF68" w14:textId="026CBDCC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47" w:type="pct"/>
            <w:vAlign w:val="bottom"/>
          </w:tcPr>
          <w:p w14:paraId="08FB18D4" w14:textId="44FC60FB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30,</w:t>
            </w:r>
            <w:r w:rsidR="004416AD">
              <w:rPr>
                <w:rFonts w:ascii="BrowalliaUPC" w:hAnsi="BrowalliaUPC" w:cs="BrowalliaUPC"/>
                <w:sz w:val="28"/>
                <w:szCs w:val="28"/>
                <w:lang w:val="en-GB"/>
              </w:rPr>
              <w:t>862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4416AD">
              <w:rPr>
                <w:rFonts w:ascii="BrowalliaUPC" w:hAnsi="BrowalliaUPC" w:cs="BrowalliaUPC"/>
                <w:sz w:val="28"/>
                <w:szCs w:val="28"/>
                <w:lang w:val="en-GB"/>
              </w:rPr>
              <w:t>336</w:t>
            </w:r>
          </w:p>
        </w:tc>
        <w:tc>
          <w:tcPr>
            <w:tcW w:w="132" w:type="pct"/>
          </w:tcPr>
          <w:p w14:paraId="3E558A10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894" w:type="pct"/>
            <w:vAlign w:val="bottom"/>
          </w:tcPr>
          <w:p w14:paraId="64B4DF6D" w14:textId="6254872C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30,862,336</w:t>
            </w:r>
          </w:p>
        </w:tc>
        <w:tc>
          <w:tcPr>
            <w:tcW w:w="131" w:type="pct"/>
            <w:vAlign w:val="bottom"/>
          </w:tcPr>
          <w:p w14:paraId="64B4DF6E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  <w:vAlign w:val="bottom"/>
          </w:tcPr>
          <w:p w14:paraId="64B4DF6F" w14:textId="66C948B2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31,342,032</w:t>
            </w:r>
          </w:p>
        </w:tc>
      </w:tr>
      <w:tr w:rsidR="00027AA2" w:rsidRPr="00CD4FB0" w14:paraId="64B4DF79" w14:textId="77777777" w:rsidTr="000D6A95">
        <w:trPr>
          <w:trHeight w:val="113"/>
        </w:trPr>
        <w:tc>
          <w:tcPr>
            <w:tcW w:w="2001" w:type="pct"/>
          </w:tcPr>
          <w:p w14:paraId="64B4DF71" w14:textId="0D0B5332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ค่าจ้างบริการติดตั้ง</w:t>
            </w:r>
          </w:p>
        </w:tc>
        <w:tc>
          <w:tcPr>
            <w:tcW w:w="947" w:type="pct"/>
          </w:tcPr>
          <w:p w14:paraId="605BE09B" w14:textId="7AB5A783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28,165,922</w:t>
            </w:r>
          </w:p>
        </w:tc>
        <w:tc>
          <w:tcPr>
            <w:tcW w:w="132" w:type="pct"/>
          </w:tcPr>
          <w:p w14:paraId="506FBEF5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</w:tcPr>
          <w:p w14:paraId="64B4DF76" w14:textId="65DF4E88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28,165,922</w:t>
            </w:r>
          </w:p>
        </w:tc>
        <w:tc>
          <w:tcPr>
            <w:tcW w:w="131" w:type="pct"/>
            <w:vAlign w:val="bottom"/>
          </w:tcPr>
          <w:p w14:paraId="64B4DF77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</w:tcPr>
          <w:p w14:paraId="64B4DF78" w14:textId="52F6C49B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41,839,300</w:t>
            </w:r>
          </w:p>
        </w:tc>
      </w:tr>
      <w:tr w:rsidR="00027AA2" w:rsidRPr="00CD4FB0" w14:paraId="64B4DF82" w14:textId="77777777" w:rsidTr="000D6A95">
        <w:trPr>
          <w:trHeight w:val="113"/>
        </w:trPr>
        <w:tc>
          <w:tcPr>
            <w:tcW w:w="2001" w:type="pct"/>
          </w:tcPr>
          <w:p w14:paraId="64B4DF7A" w14:textId="06835559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47" w:type="pct"/>
          </w:tcPr>
          <w:p w14:paraId="73F8B609" w14:textId="25E8472D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22,560,175</w:t>
            </w:r>
          </w:p>
        </w:tc>
        <w:tc>
          <w:tcPr>
            <w:tcW w:w="132" w:type="pct"/>
          </w:tcPr>
          <w:p w14:paraId="031B6DDC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</w:tcPr>
          <w:p w14:paraId="64B4DF7F" w14:textId="040B4EE6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22,560,175</w:t>
            </w:r>
          </w:p>
        </w:tc>
        <w:tc>
          <w:tcPr>
            <w:tcW w:w="131" w:type="pct"/>
            <w:vAlign w:val="bottom"/>
          </w:tcPr>
          <w:p w14:paraId="64B4DF80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</w:tcPr>
          <w:p w14:paraId="64B4DF81" w14:textId="5FE15662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33,166,630</w:t>
            </w:r>
          </w:p>
        </w:tc>
      </w:tr>
      <w:tr w:rsidR="00027AA2" w:rsidRPr="00CD4FB0" w14:paraId="64B4DF8B" w14:textId="77777777">
        <w:trPr>
          <w:trHeight w:val="113"/>
        </w:trPr>
        <w:tc>
          <w:tcPr>
            <w:tcW w:w="2001" w:type="pct"/>
          </w:tcPr>
          <w:p w14:paraId="64B4DF83" w14:textId="776DE2F0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947" w:type="pct"/>
            <w:vAlign w:val="bottom"/>
          </w:tcPr>
          <w:p w14:paraId="2F056F64" w14:textId="5AFF431E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16,954,273</w:t>
            </w:r>
          </w:p>
        </w:tc>
        <w:tc>
          <w:tcPr>
            <w:tcW w:w="132" w:type="pct"/>
          </w:tcPr>
          <w:p w14:paraId="28696746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  <w:vAlign w:val="bottom"/>
          </w:tcPr>
          <w:p w14:paraId="64B4DF88" w14:textId="55A5DF38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16,954,273</w:t>
            </w:r>
          </w:p>
        </w:tc>
        <w:tc>
          <w:tcPr>
            <w:tcW w:w="131" w:type="pct"/>
            <w:vAlign w:val="bottom"/>
          </w:tcPr>
          <w:p w14:paraId="64B4DF89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  <w:vAlign w:val="bottom"/>
          </w:tcPr>
          <w:p w14:paraId="64B4DF8A" w14:textId="62BBD2E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20,015,358</w:t>
            </w:r>
          </w:p>
        </w:tc>
      </w:tr>
      <w:tr w:rsidR="00027AA2" w:rsidRPr="00CD4FB0" w14:paraId="64B4DF94" w14:textId="77777777">
        <w:trPr>
          <w:trHeight w:val="113"/>
        </w:trPr>
        <w:tc>
          <w:tcPr>
            <w:tcW w:w="2001" w:type="pct"/>
          </w:tcPr>
          <w:p w14:paraId="64B4DF8C" w14:textId="0C03248C" w:rsidR="00027AA2" w:rsidRPr="00CD4FB0" w:rsidRDefault="00027AA2" w:rsidP="00027AA2">
            <w:pPr>
              <w:ind w:left="-37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47" w:type="pct"/>
            <w:vAlign w:val="bottom"/>
          </w:tcPr>
          <w:p w14:paraId="044CE6FE" w14:textId="0DBEB1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15,942,932</w:t>
            </w:r>
          </w:p>
        </w:tc>
        <w:tc>
          <w:tcPr>
            <w:tcW w:w="132" w:type="pct"/>
          </w:tcPr>
          <w:p w14:paraId="5F7AF4D8" w14:textId="77777777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4" w:type="pct"/>
            <w:vAlign w:val="bottom"/>
          </w:tcPr>
          <w:p w14:paraId="64B4DF91" w14:textId="5FC40FFE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15,942,932</w:t>
            </w:r>
          </w:p>
        </w:tc>
        <w:tc>
          <w:tcPr>
            <w:tcW w:w="131" w:type="pct"/>
            <w:vAlign w:val="bottom"/>
          </w:tcPr>
          <w:p w14:paraId="64B4DF92" w14:textId="77777777" w:rsidR="00027AA2" w:rsidRPr="00CD4FB0" w:rsidRDefault="00027AA2" w:rsidP="00027AA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895" w:type="pct"/>
            <w:vAlign w:val="bottom"/>
          </w:tcPr>
          <w:p w14:paraId="64B4DF93" w14:textId="5A96D7EF" w:rsidR="00027AA2" w:rsidRPr="00CD4FB0" w:rsidRDefault="00027AA2" w:rsidP="00027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(84,923,881)</w:t>
            </w:r>
          </w:p>
        </w:tc>
      </w:tr>
    </w:tbl>
    <w:p w14:paraId="2D8C89F7" w14:textId="77777777" w:rsidR="00EE51E8" w:rsidRPr="000B23DE" w:rsidRDefault="00EE51E8" w:rsidP="00281893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b/>
          <w:bCs/>
          <w:sz w:val="24"/>
          <w:szCs w:val="24"/>
        </w:rPr>
      </w:pPr>
    </w:p>
    <w:p w14:paraId="64B4DF96" w14:textId="7422A79C" w:rsidR="008C7D07" w:rsidRPr="00CD4FB0" w:rsidRDefault="008C7D07" w:rsidP="00A413C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num" w:pos="426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</w:p>
    <w:p w14:paraId="64B4DF97" w14:textId="77777777" w:rsidR="008C7D07" w:rsidRPr="000B23DE" w:rsidRDefault="008C7D07" w:rsidP="00594C66">
      <w:pPr>
        <w:spacing w:line="240" w:lineRule="auto"/>
        <w:ind w:left="426"/>
        <w:rPr>
          <w:rFonts w:ascii="BrowalliaUPC" w:hAnsi="BrowalliaUPC" w:cs="BrowalliaUPC"/>
          <w:sz w:val="24"/>
          <w:szCs w:val="24"/>
          <w:lang w:val="en-GB"/>
        </w:rPr>
      </w:pPr>
    </w:p>
    <w:p w14:paraId="1A6C051B" w14:textId="4F8330F6" w:rsidR="002E44AB" w:rsidRPr="00CD4FB0" w:rsidRDefault="006714F3" w:rsidP="00697F94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7D6051" w:rsidRPr="00CD4FB0">
        <w:rPr>
          <w:rFonts w:ascii="BrowalliaUPC" w:hAnsi="BrowalliaUPC" w:cs="BrowalliaUPC"/>
          <w:sz w:val="28"/>
          <w:szCs w:val="28"/>
          <w:cs/>
        </w:rPr>
        <w:t>บริษัทดำเนินธุรกิจหลักในส่วนงานดำเนินงานที่รายงาน คือส่วนงานธุรกิจตัวแทนจำหน่ายเครื่องมือและอุปกรณ์ทางการแพทย์</w:t>
      </w:r>
      <w:r w:rsidR="007638D3" w:rsidRPr="00CD4FB0">
        <w:rPr>
          <w:rFonts w:ascii="BrowalliaUPC" w:hAnsi="BrowalliaUPC" w:cs="BrowalliaUPC" w:hint="cs"/>
          <w:sz w:val="28"/>
          <w:szCs w:val="28"/>
          <w:cs/>
        </w:rPr>
        <w:t xml:space="preserve"> ให้บริการเช่าเครื่องมือแพทย์ และบริการอื่นๆ ที่เกี่ยวเนื่องกับทางการแพทย์</w:t>
      </w:r>
      <w:r w:rsidR="007D6051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038F1" w:rsidRPr="00CD4FB0">
        <w:rPr>
          <w:rFonts w:ascii="BrowalliaUPC" w:hAnsi="BrowalliaUPC" w:cs="BrowalliaUPC" w:hint="cs"/>
          <w:sz w:val="28"/>
          <w:szCs w:val="28"/>
          <w:cs/>
        </w:rPr>
        <w:t>และ</w:t>
      </w:r>
      <w:r w:rsidR="007D6051" w:rsidRPr="00CD4FB0">
        <w:rPr>
          <w:rFonts w:ascii="BrowalliaUPC" w:hAnsi="BrowalliaUPC" w:cs="BrowalliaUPC"/>
          <w:sz w:val="28"/>
          <w:szCs w:val="28"/>
          <w:cs/>
        </w:rPr>
        <w:t>ดำเนินธุรกิจในเขตภูมิศาสตร์ในประเทศไทย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177494" w:rsidRPr="00CD4FB0">
        <w:rPr>
          <w:rFonts w:ascii="BrowalliaUPC" w:hAnsi="BrowalliaUPC" w:cs="BrowalliaUPC"/>
          <w:sz w:val="28"/>
          <w:szCs w:val="28"/>
        </w:rPr>
        <w:t xml:space="preserve"> </w:t>
      </w:r>
    </w:p>
    <w:p w14:paraId="1703D8DD" w14:textId="77777777" w:rsidR="001F5D7C" w:rsidRPr="000B23DE" w:rsidRDefault="001F5D7C" w:rsidP="00697F94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4"/>
          <w:szCs w:val="24"/>
        </w:rPr>
      </w:pPr>
    </w:p>
    <w:p w14:paraId="1CF8EAE4" w14:textId="64B5F503" w:rsidR="00AB19A0" w:rsidRDefault="006714F3" w:rsidP="002B02F7">
      <w:pPr>
        <w:pStyle w:val="ListParagraph"/>
        <w:tabs>
          <w:tab w:val="clear" w:pos="227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177494" w:rsidRPr="00CD4FB0">
        <w:rPr>
          <w:rFonts w:ascii="BrowalliaUPC" w:hAnsi="BrowalliaUPC" w:cs="BrowalliaUPC" w:hint="cs"/>
          <w:sz w:val="28"/>
          <w:szCs w:val="28"/>
          <w:cs/>
        </w:rPr>
        <w:t>บริษัท</w:t>
      </w:r>
      <w:r w:rsidR="009C59B7" w:rsidRPr="00CD4FB0">
        <w:rPr>
          <w:rFonts w:ascii="BrowalliaUPC" w:hAnsi="BrowalliaUPC" w:cs="BrowalliaUPC" w:hint="cs"/>
          <w:sz w:val="28"/>
          <w:szCs w:val="28"/>
          <w:cs/>
        </w:rPr>
        <w:t>ไม่มีลูกค้ารายใหญ่</w:t>
      </w:r>
    </w:p>
    <w:p w14:paraId="40D90E70" w14:textId="636E61A8" w:rsidR="00562C18" w:rsidRPr="007B4C8D" w:rsidRDefault="00562C18" w:rsidP="007B4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61C63470" w14:textId="345DF73C" w:rsidR="00FA2CB1" w:rsidRPr="00CD4FB0" w:rsidRDefault="00FA2CB1" w:rsidP="00562C18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num" w:pos="426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0BD6A819" w14:textId="77777777" w:rsidR="00FA2CB1" w:rsidRPr="00CD4FB0" w:rsidRDefault="00FA2CB1" w:rsidP="00FA2CB1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2"/>
          <w:szCs w:val="22"/>
          <w:cs/>
        </w:rPr>
      </w:pPr>
    </w:p>
    <w:p w14:paraId="7F8826E2" w14:textId="11BFE6C6" w:rsidR="00FA2CB1" w:rsidRPr="00CD4FB0" w:rsidRDefault="008327B5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FA2CB1" w:rsidRPr="00CD4FB0">
        <w:rPr>
          <w:rFonts w:ascii="BrowalliaUPC" w:hAnsi="BrowalliaUPC" w:cs="BrowalliaUPC"/>
          <w:sz w:val="28"/>
          <w:szCs w:val="28"/>
          <w:cs/>
        </w:rPr>
        <w:t xml:space="preserve">บริษัทได้จดทะเบียนจัดตั้งกองทุนสำรองเลี้ยงชีพพนักงานตามพระราชบัญญัติกองทุนสำรองเลี้ยงชีพ พ.ศ. </w:t>
      </w:r>
      <w:r w:rsidR="00576964" w:rsidRPr="00CD4FB0">
        <w:rPr>
          <w:rFonts w:ascii="BrowalliaUPC" w:hAnsi="BrowalliaUPC" w:cs="BrowalliaUPC"/>
          <w:sz w:val="28"/>
          <w:szCs w:val="28"/>
        </w:rPr>
        <w:t>2530</w:t>
      </w:r>
      <w:r w:rsidR="00FA2CB1" w:rsidRPr="00CD4FB0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</w:t>
      </w:r>
      <w:r w:rsidR="00E819C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FA2CB1" w:rsidRPr="00CD4FB0">
        <w:rPr>
          <w:rFonts w:ascii="BrowalliaUPC" w:hAnsi="BrowalliaUPC" w:cs="BrowalliaUPC"/>
          <w:sz w:val="28"/>
          <w:szCs w:val="28"/>
          <w:cs/>
        </w:rPr>
        <w:t xml:space="preserve">บริษัทจ่ายสมทบเข้ากองทุนนี้เท่ากับส่วนที่พนักงานจ่ายในอัตราร้อยละ </w:t>
      </w:r>
      <w:r w:rsidR="00576964" w:rsidRPr="00CD4FB0">
        <w:rPr>
          <w:rFonts w:ascii="BrowalliaUPC" w:hAnsi="BrowalliaUPC" w:cs="BrowalliaUPC"/>
          <w:sz w:val="28"/>
          <w:szCs w:val="28"/>
        </w:rPr>
        <w:t>3</w:t>
      </w:r>
      <w:r w:rsidR="00FA2CB1" w:rsidRPr="00CD4FB0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</w:t>
      </w:r>
      <w:r w:rsidR="00E819C6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FA2CB1" w:rsidRPr="00CD4FB0">
        <w:rPr>
          <w:rFonts w:ascii="BrowalliaUPC" w:hAnsi="BrowalliaUPC" w:cs="BrowalliaUPC"/>
          <w:sz w:val="28"/>
          <w:szCs w:val="28"/>
          <w:cs/>
        </w:rPr>
        <w:t>บริษัทได้แต่งตั้ง</w:t>
      </w:r>
      <w:r w:rsidR="00001AA7" w:rsidRPr="00CD4FB0">
        <w:rPr>
          <w:rFonts w:ascii="BrowalliaUPC" w:hAnsi="BrowalliaUPC" w:cs="BrowalliaUPC"/>
          <w:sz w:val="28"/>
          <w:szCs w:val="28"/>
          <w:cs/>
        </w:rPr>
        <w:t>หลักทรัพย์จัดการกองทุนกสิกรไทย</w:t>
      </w:r>
      <w:r w:rsidR="00FA2CB1" w:rsidRPr="00CD4FB0">
        <w:rPr>
          <w:rFonts w:ascii="BrowalliaUPC" w:hAnsi="BrowalliaUPC" w:cs="BrowalliaUPC"/>
          <w:sz w:val="28"/>
          <w:szCs w:val="28"/>
          <w:cs/>
        </w:rPr>
        <w:t xml:space="preserve">เป็นผู้จัดการกองทุน </w:t>
      </w:r>
    </w:p>
    <w:p w14:paraId="5C451E4E" w14:textId="77777777" w:rsidR="00EF2FC9" w:rsidRPr="000B23DE" w:rsidRDefault="00EF2FC9" w:rsidP="00FA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4"/>
          <w:szCs w:val="24"/>
        </w:rPr>
      </w:pPr>
    </w:p>
    <w:p w14:paraId="068ECA44" w14:textId="7B15F995" w:rsidR="00576964" w:rsidRDefault="008327B5" w:rsidP="003B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FA2CB1" w:rsidRPr="00CD4FB0">
        <w:rPr>
          <w:rFonts w:ascii="BrowalliaUPC" w:hAnsi="BrowalliaUPC" w:cs="BrowalliaUPC" w:hint="cs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="00FA2CB1" w:rsidRPr="00CD4FB0">
        <w:rPr>
          <w:rFonts w:ascii="BrowalliaUPC" w:hAnsi="BrowalliaUPC" w:cs="BrowalliaUPC" w:hint="cs"/>
          <w:sz w:val="28"/>
          <w:szCs w:val="28"/>
        </w:rPr>
        <w:t>31</w:t>
      </w:r>
      <w:r w:rsidR="00FA2CB1" w:rsidRPr="00CD4FB0">
        <w:rPr>
          <w:rFonts w:ascii="BrowalliaUPC" w:hAnsi="BrowalliaUPC" w:cs="BrowalliaUPC" w:hint="cs"/>
          <w:sz w:val="28"/>
          <w:szCs w:val="28"/>
          <w:cs/>
        </w:rPr>
        <w:t xml:space="preserve"> ธันวาคม </w:t>
      </w:r>
      <w:r w:rsidR="00FA2CB1" w:rsidRPr="00CD4FB0">
        <w:rPr>
          <w:rFonts w:ascii="BrowalliaUPC" w:hAnsi="BrowalliaUPC" w:cs="BrowalliaUPC" w:hint="cs"/>
          <w:sz w:val="28"/>
          <w:szCs w:val="28"/>
        </w:rPr>
        <w:t>256</w:t>
      </w:r>
      <w:r w:rsidR="00AB19A0">
        <w:rPr>
          <w:rFonts w:ascii="BrowalliaUPC" w:hAnsi="BrowalliaUPC" w:cs="BrowalliaUPC"/>
          <w:sz w:val="28"/>
          <w:szCs w:val="28"/>
        </w:rPr>
        <w:t>6</w:t>
      </w:r>
      <w:r w:rsidR="00FA2CB1" w:rsidRPr="00CD4FB0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="00FA2CB1" w:rsidRPr="00CD4FB0">
        <w:rPr>
          <w:rFonts w:ascii="BrowalliaUPC" w:hAnsi="BrowalliaUPC" w:cs="BrowalliaUPC" w:hint="cs"/>
          <w:sz w:val="28"/>
          <w:szCs w:val="28"/>
        </w:rPr>
        <w:t>256</w:t>
      </w:r>
      <w:r w:rsidR="00AB19A0">
        <w:rPr>
          <w:rFonts w:ascii="BrowalliaUPC" w:hAnsi="BrowalliaUPC" w:cs="BrowalliaUPC"/>
          <w:sz w:val="28"/>
          <w:szCs w:val="28"/>
        </w:rPr>
        <w:t>5</w:t>
      </w:r>
      <w:r w:rsidR="00FA2CB1" w:rsidRPr="00CD4FB0">
        <w:rPr>
          <w:rFonts w:ascii="BrowalliaUPC" w:hAnsi="BrowalliaUPC" w:cs="BrowalliaUPC" w:hint="cs"/>
          <w:sz w:val="28"/>
          <w:szCs w:val="28"/>
          <w:cs/>
        </w:rPr>
        <w:t xml:space="preserve"> เป็นจำนวนเงิน</w:t>
      </w:r>
      <w:r w:rsidR="00A4303C">
        <w:rPr>
          <w:rFonts w:ascii="BrowalliaUPC" w:hAnsi="BrowalliaUPC" w:cs="BrowalliaUPC"/>
          <w:sz w:val="28"/>
          <w:szCs w:val="28"/>
        </w:rPr>
        <w:t xml:space="preserve"> 1.76</w:t>
      </w:r>
      <w:r w:rsidR="00FA2CB1" w:rsidRPr="00CD4FB0">
        <w:rPr>
          <w:rFonts w:ascii="BrowalliaUPC" w:hAnsi="BrowalliaUPC" w:cs="BrowalliaUPC" w:hint="cs"/>
          <w:sz w:val="28"/>
          <w:szCs w:val="28"/>
        </w:rPr>
        <w:t xml:space="preserve"> </w:t>
      </w:r>
      <w:r w:rsidR="00FA2CB1" w:rsidRPr="00CD4FB0">
        <w:rPr>
          <w:rFonts w:ascii="BrowalliaUPC" w:hAnsi="BrowalliaUPC" w:cs="BrowalliaUPC" w:hint="cs"/>
          <w:sz w:val="28"/>
          <w:szCs w:val="28"/>
          <w:cs/>
        </w:rPr>
        <w:t>ล้านบาท และ</w:t>
      </w:r>
      <w:r w:rsidR="00A4303C">
        <w:rPr>
          <w:rFonts w:ascii="BrowalliaUPC" w:hAnsi="BrowalliaUPC" w:cs="BrowalliaUPC"/>
          <w:sz w:val="28"/>
          <w:szCs w:val="28"/>
        </w:rPr>
        <w:t xml:space="preserve"> 1.63</w:t>
      </w:r>
      <w:r w:rsidR="00AB19A0">
        <w:rPr>
          <w:rFonts w:ascii="BrowalliaUPC" w:hAnsi="BrowalliaUPC" w:cs="BrowalliaUPC"/>
          <w:sz w:val="28"/>
          <w:szCs w:val="28"/>
        </w:rPr>
        <w:t xml:space="preserve"> </w:t>
      </w:r>
      <w:r w:rsidR="00FA2CB1" w:rsidRPr="00CD4FB0">
        <w:rPr>
          <w:rFonts w:ascii="BrowalliaUPC" w:hAnsi="BrowalliaUPC" w:cs="BrowalliaUPC" w:hint="cs"/>
          <w:sz w:val="28"/>
          <w:szCs w:val="28"/>
          <w:cs/>
        </w:rPr>
        <w:t>ล้านบาท ตามลำดับ</w:t>
      </w:r>
    </w:p>
    <w:p w14:paraId="29E0AE72" w14:textId="77777777" w:rsidR="00AB19A0" w:rsidRDefault="00AB19A0" w:rsidP="003B4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4955D21" w14:textId="77777777" w:rsidR="00472027" w:rsidRDefault="00472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>
        <w:rPr>
          <w:rFonts w:ascii="BrowalliaUPC" w:hAnsi="BrowalliaUPC" w:cs="BrowalliaUPC"/>
          <w:b/>
          <w:bCs/>
          <w:sz w:val="28"/>
          <w:szCs w:val="28"/>
          <w:cs/>
        </w:rPr>
        <w:br w:type="page"/>
      </w:r>
    </w:p>
    <w:p w14:paraId="31AE79B9" w14:textId="5B79393A" w:rsidR="00DC3A7C" w:rsidRPr="00CD4FB0" w:rsidRDefault="00DC3A7C" w:rsidP="008467D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  <w:cs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การปรับกระทบยอดหนี้สินที่เกิดขึ้นจากกิจกรรมจัดหาเงิน</w:t>
      </w:r>
    </w:p>
    <w:p w14:paraId="0D8087D3" w14:textId="77777777" w:rsidR="00DC3A7C" w:rsidRPr="005E35A6" w:rsidRDefault="00DC3A7C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BF8533A" w14:textId="662C0897" w:rsidR="00DC3A7C" w:rsidRPr="00CD4FB0" w:rsidRDefault="00DC3A7C" w:rsidP="004C3AA7">
      <w:pPr>
        <w:pStyle w:val="ListParagraph"/>
        <w:tabs>
          <w:tab w:val="clear" w:pos="227"/>
          <w:tab w:val="clear" w:pos="454"/>
          <w:tab w:val="left" w:pos="432"/>
          <w:tab w:val="left" w:pos="540"/>
        </w:tabs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</w:t>
      </w:r>
      <w:r w:rsidR="00C934DF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C532C2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มีดังนี้ </w:t>
      </w:r>
    </w:p>
    <w:p w14:paraId="4708CA6F" w14:textId="77777777" w:rsidR="00432632" w:rsidRDefault="00432632" w:rsidP="001C5724">
      <w:pPr>
        <w:pStyle w:val="ListParagraph"/>
        <w:tabs>
          <w:tab w:val="clear" w:pos="227"/>
          <w:tab w:val="left" w:pos="540"/>
        </w:tabs>
        <w:ind w:left="360"/>
        <w:jc w:val="thaiDistribute"/>
        <w:rPr>
          <w:rFonts w:ascii="BrowalliaUPC" w:hAnsi="BrowalliaUPC" w:cs="BrowalliaUPC"/>
          <w:sz w:val="24"/>
          <w:szCs w:val="24"/>
        </w:rPr>
      </w:pPr>
    </w:p>
    <w:tbl>
      <w:tblPr>
        <w:tblStyle w:val="TableGrid"/>
        <w:tblW w:w="919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1"/>
        <w:gridCol w:w="2330"/>
      </w:tblGrid>
      <w:tr w:rsidR="00676090" w:rsidRPr="00CD4FB0" w14:paraId="3889D004" w14:textId="77777777" w:rsidTr="00F4182D">
        <w:tc>
          <w:tcPr>
            <w:tcW w:w="6861" w:type="dxa"/>
          </w:tcPr>
          <w:p w14:paraId="13C8B86B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30" w:type="dxa"/>
          </w:tcPr>
          <w:p w14:paraId="16579207" w14:textId="77777777" w:rsidR="00676090" w:rsidRPr="006632DA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676090" w:rsidRPr="00CD4FB0" w14:paraId="5CAA25EB" w14:textId="77777777" w:rsidTr="00F4182D">
        <w:tc>
          <w:tcPr>
            <w:tcW w:w="6861" w:type="dxa"/>
          </w:tcPr>
          <w:p w14:paraId="19FDE925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30" w:type="dxa"/>
          </w:tcPr>
          <w:p w14:paraId="3CE5F30E" w14:textId="1CCCB607" w:rsidR="00676090" w:rsidRPr="006632DA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676090" w:rsidRPr="00CD4FB0" w14:paraId="609B2F67" w14:textId="77777777" w:rsidTr="00F4182D">
        <w:tc>
          <w:tcPr>
            <w:tcW w:w="6861" w:type="dxa"/>
          </w:tcPr>
          <w:p w14:paraId="067D8D4E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30" w:type="dxa"/>
            <w:vAlign w:val="bottom"/>
          </w:tcPr>
          <w:p w14:paraId="46FB54AA" w14:textId="64490A23" w:rsidR="00676090" w:rsidRPr="006632DA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676090" w:rsidRPr="00CD4FB0" w14:paraId="456526AC" w14:textId="77777777" w:rsidTr="00F4182D">
        <w:trPr>
          <w:trHeight w:val="183"/>
        </w:trPr>
        <w:tc>
          <w:tcPr>
            <w:tcW w:w="6861" w:type="dxa"/>
          </w:tcPr>
          <w:p w14:paraId="3C7669E5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30" w:type="dxa"/>
          </w:tcPr>
          <w:p w14:paraId="77379DCA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5F7E7B" w:rsidRPr="00CD4FB0" w14:paraId="65154FA6" w14:textId="77777777" w:rsidTr="00F4182D">
        <w:tc>
          <w:tcPr>
            <w:tcW w:w="6861" w:type="dxa"/>
          </w:tcPr>
          <w:p w14:paraId="548976B7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30" w:type="dxa"/>
          </w:tcPr>
          <w:p w14:paraId="1ED951EF" w14:textId="49005BE8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53,104,144</w:t>
            </w:r>
          </w:p>
        </w:tc>
      </w:tr>
      <w:tr w:rsidR="005F7E7B" w:rsidRPr="00CD4FB0" w14:paraId="15A05C17" w14:textId="77777777" w:rsidTr="00F4182D">
        <w:trPr>
          <w:trHeight w:val="261"/>
        </w:trPr>
        <w:tc>
          <w:tcPr>
            <w:tcW w:w="6861" w:type="dxa"/>
          </w:tcPr>
          <w:p w14:paraId="7D9D7E99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30" w:type="dxa"/>
          </w:tcPr>
          <w:p w14:paraId="797C246F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F7E7B" w:rsidRPr="00CD4FB0" w14:paraId="45D6D840" w14:textId="77777777" w:rsidTr="00F4182D">
        <w:tc>
          <w:tcPr>
            <w:tcW w:w="6861" w:type="dxa"/>
          </w:tcPr>
          <w:p w14:paraId="44E891FE" w14:textId="77777777" w:rsidR="002702B1" w:rsidRPr="006632DA" w:rsidRDefault="002702B1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330" w:type="dxa"/>
          </w:tcPr>
          <w:p w14:paraId="59EED7F2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F7E7B" w:rsidRPr="00CD4FB0" w14:paraId="4C87DE8E" w14:textId="77777777" w:rsidTr="00F4182D">
        <w:tc>
          <w:tcPr>
            <w:tcW w:w="6861" w:type="dxa"/>
          </w:tcPr>
          <w:p w14:paraId="5E32FA19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330" w:type="dxa"/>
          </w:tcPr>
          <w:p w14:paraId="11E5DF15" w14:textId="2A7E323C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6632DA">
              <w:rPr>
                <w:rFonts w:ascii="BrowalliaUPC" w:hAnsi="BrowalliaUPC" w:cs="BrowalliaUPC" w:hint="cs"/>
                <w:sz w:val="28"/>
                <w:szCs w:val="28"/>
                <w:cs/>
              </w:rPr>
              <w:t>7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,773,236)</w:t>
            </w:r>
          </w:p>
        </w:tc>
      </w:tr>
      <w:tr w:rsidR="005F7E7B" w:rsidRPr="00CD4FB0" w14:paraId="1585577F" w14:textId="77777777" w:rsidTr="00F4182D">
        <w:trPr>
          <w:trHeight w:val="306"/>
        </w:trPr>
        <w:tc>
          <w:tcPr>
            <w:tcW w:w="6861" w:type="dxa"/>
          </w:tcPr>
          <w:p w14:paraId="664D1B28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30" w:type="dxa"/>
          </w:tcPr>
          <w:p w14:paraId="3906676B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F7E7B" w:rsidRPr="00CD4FB0" w14:paraId="5D09FB07" w14:textId="77777777" w:rsidTr="00F4182D">
        <w:tc>
          <w:tcPr>
            <w:tcW w:w="6861" w:type="dxa"/>
          </w:tcPr>
          <w:p w14:paraId="24C289DE" w14:textId="77777777" w:rsidR="002702B1" w:rsidRPr="006632DA" w:rsidRDefault="002702B1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330" w:type="dxa"/>
          </w:tcPr>
          <w:p w14:paraId="6B4B375A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F7E7B" w:rsidRPr="00CD4FB0" w14:paraId="14559A5B" w14:textId="77777777" w:rsidTr="00F4182D">
        <w:tc>
          <w:tcPr>
            <w:tcW w:w="6861" w:type="dxa"/>
          </w:tcPr>
          <w:p w14:paraId="525F4B14" w14:textId="5E64E5C3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การ</w:t>
            </w:r>
            <w:r w:rsidR="00B23681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ประเมินสัญญา</w:t>
            </w:r>
            <w:r w:rsidR="00B30AF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เช่า</w:t>
            </w:r>
            <w:r w:rsidR="00B23681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330" w:type="dxa"/>
          </w:tcPr>
          <w:p w14:paraId="4DD9CF81" w14:textId="3F5B2BFD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382,</w:t>
            </w:r>
            <w:r w:rsidR="009C4D4E">
              <w:rPr>
                <w:rFonts w:ascii="BrowalliaUPC" w:hAnsi="BrowalliaUPC" w:cs="BrowalliaUPC"/>
                <w:sz w:val="28"/>
                <w:szCs w:val="28"/>
              </w:rPr>
              <w:t>85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</w:tr>
      <w:tr w:rsidR="005F7E7B" w:rsidRPr="00CD4FB0" w14:paraId="04DD2922" w14:textId="77777777" w:rsidTr="00F4182D">
        <w:trPr>
          <w:trHeight w:val="57"/>
        </w:trPr>
        <w:tc>
          <w:tcPr>
            <w:tcW w:w="6861" w:type="dxa"/>
          </w:tcPr>
          <w:p w14:paraId="330F3E7F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2330" w:type="dxa"/>
          </w:tcPr>
          <w:p w14:paraId="411DB32E" w14:textId="5CAE3AE0" w:rsidR="005F7E7B" w:rsidRPr="006632DA" w:rsidRDefault="005F7E7B" w:rsidP="00216B8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 xml:space="preserve">        2,432,391</w:t>
            </w:r>
          </w:p>
        </w:tc>
      </w:tr>
      <w:tr w:rsidR="005F7E7B" w:rsidRPr="00CD4FB0" w14:paraId="1074A293" w14:textId="77777777" w:rsidTr="00F4182D">
        <w:tc>
          <w:tcPr>
            <w:tcW w:w="6861" w:type="dxa"/>
          </w:tcPr>
          <w:p w14:paraId="337FBB51" w14:textId="77777777" w:rsidR="005F7E7B" w:rsidRPr="006632DA" w:rsidRDefault="005F7E7B" w:rsidP="005F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6632D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30" w:type="dxa"/>
          </w:tcPr>
          <w:p w14:paraId="16492C22" w14:textId="4425D19E" w:rsidR="005F7E7B" w:rsidRPr="006632DA" w:rsidRDefault="002702B1" w:rsidP="005F7E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48,14</w:t>
            </w:r>
            <w:r w:rsidR="009C4D4E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C4D4E">
              <w:rPr>
                <w:rFonts w:ascii="BrowalliaUPC" w:hAnsi="BrowalliaUPC" w:cs="BrowalliaUPC"/>
                <w:sz w:val="28"/>
                <w:szCs w:val="28"/>
              </w:rPr>
              <w:t>150</w:t>
            </w:r>
          </w:p>
        </w:tc>
      </w:tr>
    </w:tbl>
    <w:p w14:paraId="23A73209" w14:textId="77777777" w:rsidR="00676090" w:rsidRPr="005E35A6" w:rsidRDefault="00676090" w:rsidP="0076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32"/>
          <w:szCs w:val="32"/>
        </w:rPr>
      </w:pPr>
    </w:p>
    <w:tbl>
      <w:tblPr>
        <w:tblStyle w:val="TableGrid"/>
        <w:tblW w:w="9191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5"/>
        <w:gridCol w:w="2316"/>
      </w:tblGrid>
      <w:tr w:rsidR="00676090" w:rsidRPr="00CD4FB0" w14:paraId="73F4141B" w14:textId="77777777" w:rsidTr="00F4182D">
        <w:tc>
          <w:tcPr>
            <w:tcW w:w="6875" w:type="dxa"/>
          </w:tcPr>
          <w:p w14:paraId="2D7FA0A9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16" w:type="dxa"/>
          </w:tcPr>
          <w:p w14:paraId="1443467E" w14:textId="77777777" w:rsidR="00676090" w:rsidRPr="006632DA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676090" w:rsidRPr="00CD4FB0" w14:paraId="5050A96B" w14:textId="77777777" w:rsidTr="00F4182D">
        <w:tc>
          <w:tcPr>
            <w:tcW w:w="6875" w:type="dxa"/>
          </w:tcPr>
          <w:p w14:paraId="75B442D2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16" w:type="dxa"/>
          </w:tcPr>
          <w:p w14:paraId="1F746B9A" w14:textId="77777777" w:rsidR="00676090" w:rsidRPr="006632DA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76090" w:rsidRPr="00CD4FB0" w14:paraId="7FD5F960" w14:textId="77777777" w:rsidTr="00F4182D">
        <w:tc>
          <w:tcPr>
            <w:tcW w:w="6875" w:type="dxa"/>
          </w:tcPr>
          <w:p w14:paraId="418049BC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6" w:type="dxa"/>
            <w:vAlign w:val="bottom"/>
          </w:tcPr>
          <w:p w14:paraId="51C347A1" w14:textId="027C5FF1" w:rsidR="00676090" w:rsidRPr="006632DA" w:rsidRDefault="00676090" w:rsidP="00A00F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</w:tr>
      <w:tr w:rsidR="00676090" w:rsidRPr="00CD4FB0" w14:paraId="187C2572" w14:textId="77777777" w:rsidTr="00F4182D">
        <w:trPr>
          <w:trHeight w:val="183"/>
        </w:trPr>
        <w:tc>
          <w:tcPr>
            <w:tcW w:w="6875" w:type="dxa"/>
          </w:tcPr>
          <w:p w14:paraId="4ECCD9A6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6" w:type="dxa"/>
          </w:tcPr>
          <w:p w14:paraId="36BBA840" w14:textId="77777777" w:rsidR="00676090" w:rsidRPr="006632DA" w:rsidRDefault="00676090" w:rsidP="00A00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676090" w:rsidRPr="00CD4FB0" w14:paraId="344360FE" w14:textId="77777777" w:rsidTr="00F4182D">
        <w:tc>
          <w:tcPr>
            <w:tcW w:w="6875" w:type="dxa"/>
          </w:tcPr>
          <w:p w14:paraId="6DB5426E" w14:textId="6583AFA9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632D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16" w:type="dxa"/>
          </w:tcPr>
          <w:p w14:paraId="6ED9342B" w14:textId="0098BD5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53,104,144</w:t>
            </w:r>
          </w:p>
        </w:tc>
      </w:tr>
      <w:tr w:rsidR="00676090" w:rsidRPr="00CD4FB0" w14:paraId="22DC782E" w14:textId="77777777" w:rsidTr="00F4182D">
        <w:trPr>
          <w:trHeight w:val="261"/>
        </w:trPr>
        <w:tc>
          <w:tcPr>
            <w:tcW w:w="6875" w:type="dxa"/>
          </w:tcPr>
          <w:p w14:paraId="17ECB43C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6" w:type="dxa"/>
          </w:tcPr>
          <w:p w14:paraId="7A8F5B08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76090" w:rsidRPr="00CD4FB0" w14:paraId="66AE0837" w14:textId="77777777" w:rsidTr="00F4182D">
        <w:tc>
          <w:tcPr>
            <w:tcW w:w="6875" w:type="dxa"/>
          </w:tcPr>
          <w:p w14:paraId="2BFE226E" w14:textId="77777777" w:rsidR="00F866DE" w:rsidRPr="006632DA" w:rsidRDefault="00F866DE" w:rsidP="005D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รายการที่เกิดขึ้นจากกระแสเงินสด</w:t>
            </w: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2316" w:type="dxa"/>
          </w:tcPr>
          <w:p w14:paraId="0A093E59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76090" w:rsidRPr="00CD4FB0" w14:paraId="35908CC3" w14:textId="77777777" w:rsidTr="00F4182D">
        <w:tc>
          <w:tcPr>
            <w:tcW w:w="6875" w:type="dxa"/>
          </w:tcPr>
          <w:p w14:paraId="3D7E13AD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การจ่ายคืน</w:t>
            </w:r>
          </w:p>
        </w:tc>
        <w:tc>
          <w:tcPr>
            <w:tcW w:w="2316" w:type="dxa"/>
          </w:tcPr>
          <w:p w14:paraId="15945070" w14:textId="44C39219" w:rsidR="00676090" w:rsidRPr="006632DA" w:rsidRDefault="00FB12D6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6632DA">
              <w:rPr>
                <w:rFonts w:ascii="BrowalliaUPC" w:hAnsi="BrowalliaUPC" w:cs="BrowalliaUPC" w:hint="cs"/>
                <w:sz w:val="28"/>
                <w:szCs w:val="28"/>
                <w:cs/>
              </w:rPr>
              <w:t>7</w:t>
            </w:r>
            <w:r w:rsidR="002D601A" w:rsidRPr="006632DA">
              <w:rPr>
                <w:rFonts w:ascii="BrowalliaUPC" w:hAnsi="BrowalliaUPC" w:cs="BrowalliaUPC"/>
                <w:sz w:val="28"/>
                <w:szCs w:val="28"/>
              </w:rPr>
              <w:t>,773,236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76090" w:rsidRPr="00CD4FB0" w14:paraId="719D7822" w14:textId="77777777" w:rsidTr="00F4182D">
        <w:trPr>
          <w:trHeight w:val="306"/>
        </w:trPr>
        <w:tc>
          <w:tcPr>
            <w:tcW w:w="6875" w:type="dxa"/>
          </w:tcPr>
          <w:p w14:paraId="2771A61E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316" w:type="dxa"/>
          </w:tcPr>
          <w:p w14:paraId="0C5BB94A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76090" w:rsidRPr="00CD4FB0" w14:paraId="184E5E10" w14:textId="77777777" w:rsidTr="00F4182D">
        <w:tc>
          <w:tcPr>
            <w:tcW w:w="6875" w:type="dxa"/>
          </w:tcPr>
          <w:p w14:paraId="0815A701" w14:textId="77777777" w:rsidR="00F866DE" w:rsidRPr="006632DA" w:rsidRDefault="00F866DE" w:rsidP="005D7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  <w:t>รายการที่ไม่ใช่กระแสเงินสด</w:t>
            </w:r>
            <w:r w:rsidRPr="006632DA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316" w:type="dxa"/>
          </w:tcPr>
          <w:p w14:paraId="1C58222A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76090" w:rsidRPr="00CD4FB0" w14:paraId="750D3E8F" w14:textId="77777777" w:rsidTr="00F4182D">
        <w:tc>
          <w:tcPr>
            <w:tcW w:w="6875" w:type="dxa"/>
          </w:tcPr>
          <w:p w14:paraId="458BC968" w14:textId="2E9B6EAF" w:rsidR="00676090" w:rsidRPr="006632DA" w:rsidRDefault="001364C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การ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ประเมินสัญญา</w:t>
            </w:r>
            <w:r w:rsidR="00B30AFC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เช่า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316" w:type="dxa"/>
          </w:tcPr>
          <w:p w14:paraId="517BDEF3" w14:textId="03B82687" w:rsidR="00676090" w:rsidRPr="006632DA" w:rsidRDefault="00FB12D6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382,</w:t>
            </w:r>
            <w:r w:rsidR="000E4176">
              <w:rPr>
                <w:rFonts w:ascii="BrowalliaUPC" w:hAnsi="BrowalliaUPC" w:cs="BrowalliaUPC"/>
                <w:sz w:val="28"/>
                <w:szCs w:val="28"/>
              </w:rPr>
              <w:t>85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</w:tr>
      <w:tr w:rsidR="00676090" w:rsidRPr="00CD4FB0" w14:paraId="59DF42B0" w14:textId="77777777" w:rsidTr="00F4182D">
        <w:trPr>
          <w:trHeight w:val="57"/>
        </w:trPr>
        <w:tc>
          <w:tcPr>
            <w:tcW w:w="6875" w:type="dxa"/>
          </w:tcPr>
          <w:p w14:paraId="1825E6BE" w14:textId="7777777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2316" w:type="dxa"/>
          </w:tcPr>
          <w:p w14:paraId="37726412" w14:textId="6571DA06" w:rsidR="00676090" w:rsidRPr="006632DA" w:rsidRDefault="00827A89" w:rsidP="004E52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="00F866DE" w:rsidRPr="006632D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D601A" w:rsidRPr="006632DA">
              <w:rPr>
                <w:rFonts w:ascii="BrowalliaUPC" w:hAnsi="BrowalliaUPC" w:cs="BrowalliaUPC"/>
                <w:sz w:val="28"/>
                <w:szCs w:val="28"/>
              </w:rPr>
              <w:t>2,432,391</w:t>
            </w:r>
          </w:p>
        </w:tc>
      </w:tr>
      <w:tr w:rsidR="00676090" w:rsidRPr="00CD4FB0" w14:paraId="5F432CCC" w14:textId="77777777" w:rsidTr="00F4182D">
        <w:tc>
          <w:tcPr>
            <w:tcW w:w="6875" w:type="dxa"/>
          </w:tcPr>
          <w:p w14:paraId="650E368C" w14:textId="237B29F7" w:rsidR="00676090" w:rsidRPr="006632DA" w:rsidRDefault="00676090" w:rsidP="0067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6632D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2316" w:type="dxa"/>
          </w:tcPr>
          <w:p w14:paraId="62F44E23" w14:textId="7A404B95" w:rsidR="00676090" w:rsidRPr="006632DA" w:rsidRDefault="000E4176" w:rsidP="0067609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632DA">
              <w:rPr>
                <w:rFonts w:ascii="BrowalliaUPC" w:hAnsi="BrowalliaUPC" w:cs="BrowalliaUPC"/>
                <w:sz w:val="28"/>
                <w:szCs w:val="28"/>
              </w:rPr>
              <w:t>48,14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6632DA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150</w:t>
            </w:r>
          </w:p>
        </w:tc>
      </w:tr>
    </w:tbl>
    <w:p w14:paraId="68DCD2AE" w14:textId="1723C6A3" w:rsidR="00676090" w:rsidRPr="00CD4FB0" w:rsidRDefault="00676090" w:rsidP="00701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</w:p>
    <w:p w14:paraId="52882745" w14:textId="77777777" w:rsidR="00536AC9" w:rsidRDefault="00536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  <w:r>
        <w:rPr>
          <w:rFonts w:ascii="BrowalliaUPC" w:hAnsi="BrowalliaUPC" w:cs="BrowalliaUPC"/>
          <w:sz w:val="24"/>
          <w:szCs w:val="24"/>
        </w:rPr>
        <w:br w:type="page"/>
      </w:r>
    </w:p>
    <w:tbl>
      <w:tblPr>
        <w:tblStyle w:val="TableGrid"/>
        <w:tblW w:w="9186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6"/>
        <w:gridCol w:w="1666"/>
        <w:gridCol w:w="1525"/>
        <w:gridCol w:w="1778"/>
        <w:gridCol w:w="1821"/>
      </w:tblGrid>
      <w:tr w:rsidR="000449A3" w:rsidRPr="00CD4FB0" w14:paraId="764E8A8F" w14:textId="77777777" w:rsidTr="004B3FAD">
        <w:tc>
          <w:tcPr>
            <w:tcW w:w="2396" w:type="dxa"/>
          </w:tcPr>
          <w:p w14:paraId="6C4C2B65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0" w:type="dxa"/>
            <w:gridSpan w:val="4"/>
          </w:tcPr>
          <w:p w14:paraId="4129A93E" w14:textId="0C895EAE" w:rsidR="000449A3" w:rsidRPr="00CD4FB0" w:rsidRDefault="00E5377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บาท</w:t>
            </w:r>
          </w:p>
        </w:tc>
      </w:tr>
      <w:tr w:rsidR="00152DF8" w:rsidRPr="00CD4FB0" w14:paraId="572C3F2D" w14:textId="77777777" w:rsidTr="004B3FAD">
        <w:tc>
          <w:tcPr>
            <w:tcW w:w="2396" w:type="dxa"/>
          </w:tcPr>
          <w:p w14:paraId="269478CC" w14:textId="77777777" w:rsidR="00152DF8" w:rsidRPr="00CD4FB0" w:rsidRDefault="0015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6790" w:type="dxa"/>
            <w:gridSpan w:val="4"/>
          </w:tcPr>
          <w:p w14:paraId="28EAEA53" w14:textId="2EEC7342" w:rsidR="00152DF8" w:rsidRPr="00CD4FB0" w:rsidRDefault="00152DF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152DF8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0449A3" w:rsidRPr="00CD4FB0" w14:paraId="2E7A628B" w14:textId="77777777" w:rsidTr="004B3FAD">
        <w:tc>
          <w:tcPr>
            <w:tcW w:w="2396" w:type="dxa"/>
          </w:tcPr>
          <w:p w14:paraId="3E268463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666" w:type="dxa"/>
            <w:vAlign w:val="bottom"/>
          </w:tcPr>
          <w:p w14:paraId="49785567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ระยะสั้นจากธนาคาร</w:t>
            </w:r>
          </w:p>
        </w:tc>
        <w:tc>
          <w:tcPr>
            <w:tcW w:w="1525" w:type="dxa"/>
            <w:vAlign w:val="bottom"/>
          </w:tcPr>
          <w:p w14:paraId="28712850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เงินกู้ยืม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br/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ระยะยาวจากธนาคาร</w:t>
            </w:r>
          </w:p>
        </w:tc>
        <w:tc>
          <w:tcPr>
            <w:tcW w:w="1778" w:type="dxa"/>
            <w:vAlign w:val="bottom"/>
          </w:tcPr>
          <w:p w14:paraId="18243B03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หนี้สินตาม         สัญญาเช่า</w:t>
            </w:r>
          </w:p>
        </w:tc>
        <w:tc>
          <w:tcPr>
            <w:tcW w:w="1821" w:type="dxa"/>
            <w:vAlign w:val="bottom"/>
          </w:tcPr>
          <w:p w14:paraId="1D6444AD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2AAB72D2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  <w:p w14:paraId="0E60B131" w14:textId="77777777" w:rsidR="000449A3" w:rsidRPr="00CD4FB0" w:rsidRDefault="000449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รวม</w:t>
            </w:r>
          </w:p>
        </w:tc>
      </w:tr>
      <w:tr w:rsidR="000449A3" w:rsidRPr="00CD4FB0" w14:paraId="191ADEB3" w14:textId="77777777" w:rsidTr="004B3FAD">
        <w:trPr>
          <w:trHeight w:val="183"/>
        </w:trPr>
        <w:tc>
          <w:tcPr>
            <w:tcW w:w="2396" w:type="dxa"/>
          </w:tcPr>
          <w:p w14:paraId="28233BC0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666" w:type="dxa"/>
          </w:tcPr>
          <w:p w14:paraId="6AB7F2A3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525" w:type="dxa"/>
          </w:tcPr>
          <w:p w14:paraId="2DE458C4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778" w:type="dxa"/>
          </w:tcPr>
          <w:p w14:paraId="2C2E3337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  <w:tc>
          <w:tcPr>
            <w:tcW w:w="1821" w:type="dxa"/>
          </w:tcPr>
          <w:p w14:paraId="6C7D2C56" w14:textId="77777777" w:rsidR="000449A3" w:rsidRPr="00CD4FB0" w:rsidRDefault="00044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</w:p>
        </w:tc>
      </w:tr>
      <w:tr w:rsidR="00164C24" w:rsidRPr="00CD4FB0" w14:paraId="3B90AEAE" w14:textId="77777777" w:rsidTr="004B3FAD">
        <w:tc>
          <w:tcPr>
            <w:tcW w:w="2396" w:type="dxa"/>
          </w:tcPr>
          <w:p w14:paraId="36DE2B74" w14:textId="7FEE5421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1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 xml:space="preserve">มกราคม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1666" w:type="dxa"/>
          </w:tcPr>
          <w:p w14:paraId="0435E45A" w14:textId="2299BB5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206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192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173</w:t>
            </w:r>
          </w:p>
        </w:tc>
        <w:tc>
          <w:tcPr>
            <w:tcW w:w="1525" w:type="dxa"/>
          </w:tcPr>
          <w:p w14:paraId="2285F0B1" w14:textId="02F71DBA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20,000,000</w:t>
            </w:r>
          </w:p>
        </w:tc>
        <w:tc>
          <w:tcPr>
            <w:tcW w:w="1778" w:type="dxa"/>
          </w:tcPr>
          <w:p w14:paraId="076F7F49" w14:textId="5E8EACE6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55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957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525</w:t>
            </w:r>
          </w:p>
        </w:tc>
        <w:tc>
          <w:tcPr>
            <w:tcW w:w="1821" w:type="dxa"/>
          </w:tcPr>
          <w:p w14:paraId="5CD03BBD" w14:textId="5150470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B528A">
              <w:rPr>
                <w:rFonts w:ascii="BrowalliaUPC" w:hAnsi="BrowalliaUPC" w:cs="BrowalliaUPC"/>
                <w:sz w:val="26"/>
                <w:szCs w:val="26"/>
              </w:rPr>
              <w:t>282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1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49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</w:rPr>
              <w:t>,</w:t>
            </w:r>
            <w:r w:rsidRPr="008B528A">
              <w:rPr>
                <w:rFonts w:ascii="BrowalliaUPC" w:hAnsi="BrowalliaUPC" w:cs="BrowalliaUPC"/>
                <w:sz w:val="26"/>
                <w:szCs w:val="26"/>
              </w:rPr>
              <w:t>698</w:t>
            </w:r>
          </w:p>
        </w:tc>
      </w:tr>
      <w:tr w:rsidR="00E53776" w:rsidRPr="00CD4FB0" w14:paraId="1ABCC51D" w14:textId="77777777" w:rsidTr="004B3FAD">
        <w:trPr>
          <w:trHeight w:val="261"/>
        </w:trPr>
        <w:tc>
          <w:tcPr>
            <w:tcW w:w="2396" w:type="dxa"/>
          </w:tcPr>
          <w:p w14:paraId="388A2E11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666" w:type="dxa"/>
          </w:tcPr>
          <w:p w14:paraId="28160863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04C7901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778" w:type="dxa"/>
          </w:tcPr>
          <w:p w14:paraId="40CB20A9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821" w:type="dxa"/>
          </w:tcPr>
          <w:p w14:paraId="598D3F28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E53776" w:rsidRPr="00CD4FB0" w14:paraId="752F29CA" w14:textId="77777777" w:rsidTr="004B3FAD">
        <w:tc>
          <w:tcPr>
            <w:tcW w:w="5587" w:type="dxa"/>
            <w:gridSpan w:val="3"/>
          </w:tcPr>
          <w:p w14:paraId="56E2AC5F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รายการที่เกิดขึ้นจากกระแสเงินสด</w:t>
            </w: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778" w:type="dxa"/>
          </w:tcPr>
          <w:p w14:paraId="50FB9340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821" w:type="dxa"/>
          </w:tcPr>
          <w:p w14:paraId="44D9DE3A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164C24" w:rsidRPr="00CD4FB0" w14:paraId="3BB56AE1" w14:textId="77777777" w:rsidTr="004B3FAD">
        <w:tc>
          <w:tcPr>
            <w:tcW w:w="2396" w:type="dxa"/>
          </w:tcPr>
          <w:p w14:paraId="2D63189B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การจ่ายคืน</w:t>
            </w:r>
          </w:p>
        </w:tc>
        <w:tc>
          <w:tcPr>
            <w:tcW w:w="1666" w:type="dxa"/>
          </w:tcPr>
          <w:p w14:paraId="4DB3AD47" w14:textId="47D49302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(635,559,864)</w:t>
            </w:r>
          </w:p>
        </w:tc>
        <w:tc>
          <w:tcPr>
            <w:tcW w:w="1525" w:type="dxa"/>
          </w:tcPr>
          <w:p w14:paraId="010B54C3" w14:textId="0E52169D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(20,000,000)</w:t>
            </w:r>
          </w:p>
        </w:tc>
        <w:tc>
          <w:tcPr>
            <w:tcW w:w="1778" w:type="dxa"/>
          </w:tcPr>
          <w:p w14:paraId="2ABF79C2" w14:textId="6070B9C8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(7,665,277)</w:t>
            </w:r>
          </w:p>
        </w:tc>
        <w:tc>
          <w:tcPr>
            <w:tcW w:w="1821" w:type="dxa"/>
          </w:tcPr>
          <w:p w14:paraId="6426B332" w14:textId="79EA503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(663,225,141)</w:t>
            </w:r>
          </w:p>
        </w:tc>
      </w:tr>
      <w:tr w:rsidR="00164C24" w:rsidRPr="00CD4FB0" w14:paraId="5D4C77CC" w14:textId="77777777" w:rsidTr="004B3FAD">
        <w:tc>
          <w:tcPr>
            <w:tcW w:w="2396" w:type="dxa"/>
          </w:tcPr>
          <w:p w14:paraId="39D21680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เงินสดรับ</w:t>
            </w:r>
          </w:p>
        </w:tc>
        <w:tc>
          <w:tcPr>
            <w:tcW w:w="1666" w:type="dxa"/>
          </w:tcPr>
          <w:p w14:paraId="4BB60165" w14:textId="4215C37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429,385,546</w:t>
            </w:r>
          </w:p>
        </w:tc>
        <w:tc>
          <w:tcPr>
            <w:tcW w:w="1525" w:type="dxa"/>
          </w:tcPr>
          <w:p w14:paraId="206051D1" w14:textId="594BAB4A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5"/>
                <w:tab w:val="left" w:pos="930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778" w:type="dxa"/>
          </w:tcPr>
          <w:p w14:paraId="2A2F7566" w14:textId="0D0909A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6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821" w:type="dxa"/>
          </w:tcPr>
          <w:p w14:paraId="1564F660" w14:textId="2566B1F6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429,385,546</w:t>
            </w:r>
          </w:p>
        </w:tc>
      </w:tr>
      <w:tr w:rsidR="00E53776" w:rsidRPr="00CD4FB0" w14:paraId="2CEE9141" w14:textId="77777777" w:rsidTr="004B3FAD">
        <w:trPr>
          <w:trHeight w:val="306"/>
        </w:trPr>
        <w:tc>
          <w:tcPr>
            <w:tcW w:w="2396" w:type="dxa"/>
          </w:tcPr>
          <w:p w14:paraId="599CAC6B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666" w:type="dxa"/>
          </w:tcPr>
          <w:p w14:paraId="6A8F6082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525" w:type="dxa"/>
          </w:tcPr>
          <w:p w14:paraId="19763AB0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778" w:type="dxa"/>
          </w:tcPr>
          <w:p w14:paraId="67B63525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821" w:type="dxa"/>
          </w:tcPr>
          <w:p w14:paraId="2F500C24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</w:tr>
      <w:tr w:rsidR="00E53776" w:rsidRPr="00CD4FB0" w14:paraId="2B383DA2" w14:textId="77777777" w:rsidTr="004B3FAD">
        <w:tc>
          <w:tcPr>
            <w:tcW w:w="5587" w:type="dxa"/>
            <w:gridSpan w:val="3"/>
          </w:tcPr>
          <w:p w14:paraId="57472BBA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  <w:t>รายการที่ไม่ใช่กระแสเงินสด</w:t>
            </w:r>
            <w:r w:rsidRPr="00CD4FB0">
              <w:rPr>
                <w:rFonts w:ascii="BrowalliaUPC" w:hAnsi="BrowalliaUPC" w:cs="BrowalliaUPC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778" w:type="dxa"/>
          </w:tcPr>
          <w:p w14:paraId="6065527D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  <w:tc>
          <w:tcPr>
            <w:tcW w:w="1821" w:type="dxa"/>
          </w:tcPr>
          <w:p w14:paraId="5348CEF4" w14:textId="77777777" w:rsidR="00E53776" w:rsidRPr="00CD4FB0" w:rsidRDefault="00E53776" w:rsidP="00E53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</w:p>
        </w:tc>
      </w:tr>
      <w:tr w:rsidR="00164C24" w:rsidRPr="00CD4FB0" w14:paraId="2885DA69" w14:textId="77777777" w:rsidTr="004B3FAD">
        <w:tc>
          <w:tcPr>
            <w:tcW w:w="2396" w:type="dxa"/>
          </w:tcPr>
          <w:p w14:paraId="27A14546" w14:textId="6AA857D9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ขาดทุน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  <w:p w14:paraId="70EB449A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   ที่ยังไม่ได้เกิดขึ้นจริง</w:t>
            </w:r>
          </w:p>
        </w:tc>
        <w:tc>
          <w:tcPr>
            <w:tcW w:w="1666" w:type="dxa"/>
            <w:vAlign w:val="bottom"/>
          </w:tcPr>
          <w:p w14:paraId="6432783E" w14:textId="31C22740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(17,855)</w:t>
            </w:r>
          </w:p>
        </w:tc>
        <w:tc>
          <w:tcPr>
            <w:tcW w:w="1525" w:type="dxa"/>
            <w:vAlign w:val="bottom"/>
          </w:tcPr>
          <w:p w14:paraId="3414922C" w14:textId="56AEB878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778" w:type="dxa"/>
            <w:vAlign w:val="bottom"/>
          </w:tcPr>
          <w:p w14:paraId="52108C12" w14:textId="03F2E8D1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 </w:t>
            </w: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821" w:type="dxa"/>
            <w:vAlign w:val="bottom"/>
          </w:tcPr>
          <w:p w14:paraId="72C91DB7" w14:textId="3736F55F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(17,855)</w:t>
            </w:r>
          </w:p>
        </w:tc>
      </w:tr>
      <w:tr w:rsidR="00164C24" w:rsidRPr="00CD4FB0" w14:paraId="2655861C" w14:textId="77777777" w:rsidTr="004B3FAD">
        <w:tc>
          <w:tcPr>
            <w:tcW w:w="2396" w:type="dxa"/>
          </w:tcPr>
          <w:p w14:paraId="3218BB66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การได้มา</w:t>
            </w:r>
          </w:p>
        </w:tc>
        <w:tc>
          <w:tcPr>
            <w:tcW w:w="1666" w:type="dxa"/>
          </w:tcPr>
          <w:p w14:paraId="79D9F5F1" w14:textId="7091EE9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525" w:type="dxa"/>
          </w:tcPr>
          <w:p w14:paraId="39BD201A" w14:textId="226C8C9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778" w:type="dxa"/>
          </w:tcPr>
          <w:p w14:paraId="27856189" w14:textId="0356C32D" w:rsidR="00164C24" w:rsidRPr="00CD4FB0" w:rsidRDefault="00164C24" w:rsidP="0099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   2,781,776</w:t>
            </w:r>
          </w:p>
        </w:tc>
        <w:tc>
          <w:tcPr>
            <w:tcW w:w="1821" w:type="dxa"/>
          </w:tcPr>
          <w:p w14:paraId="459CAAE9" w14:textId="4159E773" w:rsidR="00164C24" w:rsidRPr="00CD4FB0" w:rsidRDefault="00164C24" w:rsidP="00996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2,781,776</w:t>
            </w:r>
          </w:p>
        </w:tc>
      </w:tr>
      <w:tr w:rsidR="00164C24" w:rsidRPr="00CD4FB0" w14:paraId="6FDDBC66" w14:textId="77777777" w:rsidTr="004B3FAD">
        <w:tc>
          <w:tcPr>
            <w:tcW w:w="2396" w:type="dxa"/>
          </w:tcPr>
          <w:p w14:paraId="7F0EBBD7" w14:textId="746D5FDF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การ</w:t>
            </w:r>
            <w:r w:rsidR="00AC2ED7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ประเมินสัญญา</w:t>
            </w:r>
            <w:r w:rsidR="008249C1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เช่า</w:t>
            </w:r>
            <w:r w:rsidR="00AC2ED7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666" w:type="dxa"/>
          </w:tcPr>
          <w:p w14:paraId="73491E3D" w14:textId="127AE3D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525" w:type="dxa"/>
          </w:tcPr>
          <w:p w14:paraId="571A032B" w14:textId="2BC92E43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778" w:type="dxa"/>
          </w:tcPr>
          <w:p w14:paraId="1BF86FF3" w14:textId="4CF131E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(551,691)</w:t>
            </w:r>
          </w:p>
        </w:tc>
        <w:tc>
          <w:tcPr>
            <w:tcW w:w="1821" w:type="dxa"/>
          </w:tcPr>
          <w:p w14:paraId="7A176DD7" w14:textId="4832928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(551,691)</w:t>
            </w:r>
          </w:p>
        </w:tc>
      </w:tr>
      <w:tr w:rsidR="00164C24" w:rsidRPr="00CD4FB0" w14:paraId="62B2ECBE" w14:textId="77777777" w:rsidTr="004B3FAD">
        <w:trPr>
          <w:trHeight w:val="57"/>
        </w:trPr>
        <w:tc>
          <w:tcPr>
            <w:tcW w:w="2396" w:type="dxa"/>
          </w:tcPr>
          <w:p w14:paraId="3A06B55E" w14:textId="77777777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1666" w:type="dxa"/>
          </w:tcPr>
          <w:p w14:paraId="2E689EC8" w14:textId="702CBF31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525" w:type="dxa"/>
          </w:tcPr>
          <w:p w14:paraId="7EA02B01" w14:textId="524DE85D" w:rsidR="00164C24" w:rsidRPr="00CD4FB0" w:rsidRDefault="00164C24" w:rsidP="00164C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778" w:type="dxa"/>
          </w:tcPr>
          <w:p w14:paraId="619EC916" w14:textId="598DB243" w:rsidR="00164C24" w:rsidRPr="00CD4FB0" w:rsidRDefault="00164C24" w:rsidP="009965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   2,581,811</w:t>
            </w:r>
          </w:p>
        </w:tc>
        <w:tc>
          <w:tcPr>
            <w:tcW w:w="1821" w:type="dxa"/>
          </w:tcPr>
          <w:p w14:paraId="2E7BE953" w14:textId="6B8666FD" w:rsidR="00164C24" w:rsidRPr="00CD4FB0" w:rsidRDefault="00164C24" w:rsidP="009965A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 xml:space="preserve">     2,581,811</w:t>
            </w:r>
          </w:p>
        </w:tc>
      </w:tr>
      <w:tr w:rsidR="00164C24" w:rsidRPr="00CD4FB0" w14:paraId="0B87E68D" w14:textId="77777777" w:rsidTr="004B3FAD">
        <w:tc>
          <w:tcPr>
            <w:tcW w:w="2396" w:type="dxa"/>
          </w:tcPr>
          <w:p w14:paraId="05311BD4" w14:textId="2CC00684" w:rsidR="00164C24" w:rsidRPr="00CD4FB0" w:rsidRDefault="00164C24" w:rsidP="00164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CD4FB0">
              <w:rPr>
                <w:rFonts w:ascii="BrowalliaUPC" w:hAnsi="BrowalliaUPC" w:cs="Browall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1666" w:type="dxa"/>
          </w:tcPr>
          <w:p w14:paraId="48054F95" w14:textId="07A59182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 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525" w:type="dxa"/>
          </w:tcPr>
          <w:p w14:paraId="0ECAF07B" w14:textId="4AA2036B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="005E46B5">
              <w:rPr>
                <w:rFonts w:ascii="BrowalliaUPC" w:hAnsi="BrowalliaUPC" w:cs="BrowalliaUPC"/>
                <w:sz w:val="26"/>
                <w:szCs w:val="26"/>
              </w:rPr>
              <w:t xml:space="preserve">   </w:t>
            </w:r>
            <w:r w:rsidRPr="00CD4FB0">
              <w:rPr>
                <w:rFonts w:ascii="BrowalliaUPC" w:hAnsi="BrowalliaUPC" w:cs="BrowalliaUPC"/>
                <w:sz w:val="26"/>
                <w:szCs w:val="26"/>
              </w:rPr>
              <w:t>-</w:t>
            </w:r>
          </w:p>
        </w:tc>
        <w:tc>
          <w:tcPr>
            <w:tcW w:w="1778" w:type="dxa"/>
          </w:tcPr>
          <w:p w14:paraId="1A7860FF" w14:textId="478473A9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53,104,144</w:t>
            </w:r>
          </w:p>
        </w:tc>
        <w:tc>
          <w:tcPr>
            <w:tcW w:w="1821" w:type="dxa"/>
          </w:tcPr>
          <w:p w14:paraId="57023A6A" w14:textId="7809BB82" w:rsidR="00164C24" w:rsidRPr="00CD4FB0" w:rsidRDefault="00164C24" w:rsidP="00164C2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CD4FB0">
              <w:rPr>
                <w:rFonts w:ascii="BrowalliaUPC" w:hAnsi="BrowalliaUPC" w:cs="BrowalliaUPC"/>
                <w:sz w:val="26"/>
                <w:szCs w:val="26"/>
              </w:rPr>
              <w:t>53,104,144</w:t>
            </w:r>
          </w:p>
        </w:tc>
      </w:tr>
    </w:tbl>
    <w:p w14:paraId="74542B8B" w14:textId="77777777" w:rsidR="00AB19A0" w:rsidRDefault="00AB19A0" w:rsidP="000A53C0">
      <w:pPr>
        <w:tabs>
          <w:tab w:val="clear" w:pos="227"/>
          <w:tab w:val="left" w:pos="540"/>
        </w:tabs>
        <w:jc w:val="thaiDistribute"/>
        <w:rPr>
          <w:rFonts w:ascii="BrowalliaUPC" w:hAnsi="BrowalliaUPC" w:cs="BrowalliaUPC"/>
          <w:sz w:val="32"/>
          <w:szCs w:val="32"/>
        </w:rPr>
      </w:pPr>
    </w:p>
    <w:p w14:paraId="767E728A" w14:textId="1CC90BC1" w:rsidR="00855ED4" w:rsidRPr="00CD4FB0" w:rsidRDefault="00BA09DB" w:rsidP="0043326A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</w:tabs>
        <w:ind w:left="432" w:hanging="432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>เครื่องมือทางการเงิน</w:t>
      </w:r>
    </w:p>
    <w:p w14:paraId="7F19AC93" w14:textId="77777777" w:rsidR="00984582" w:rsidRPr="00CD4FB0" w:rsidRDefault="00984582" w:rsidP="007F129E">
      <w:pPr>
        <w:pStyle w:val="ListParagraph"/>
        <w:tabs>
          <w:tab w:val="clear" w:pos="227"/>
          <w:tab w:val="left" w:pos="540"/>
        </w:tabs>
        <w:spacing w:line="240" w:lineRule="auto"/>
        <w:ind w:left="36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C1E733C" w14:textId="77777777" w:rsidR="003B1D88" w:rsidRPr="00CD4FB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73145128" w14:textId="77777777" w:rsidR="003B1D88" w:rsidRPr="00CD4FB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09FD1A38" w14:textId="77777777" w:rsidR="003B1D88" w:rsidRPr="00CD4FB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302D6C4E" w14:textId="77777777" w:rsidR="003B1D88" w:rsidRPr="00CD4FB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0344F30C" w14:textId="77777777" w:rsidR="003B1D88" w:rsidRPr="00CD4FB0" w:rsidRDefault="003B1D88" w:rsidP="00250DF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6950D6F2" w14:textId="2D5CCC10" w:rsidR="008E6BC2" w:rsidRPr="00CD4FB0" w:rsidRDefault="0095781C" w:rsidP="00A6152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93" w:right="-130" w:hanging="56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มูลค่าตามบัญชีของสินทรัพย์ทางการเงินและหนี้สินทางการเงิน 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E5017C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E5017C">
        <w:rPr>
          <w:rFonts w:ascii="BrowalliaUPC" w:hAnsi="BrowalliaUPC" w:cs="BrowalliaUPC"/>
          <w:sz w:val="28"/>
          <w:szCs w:val="28"/>
        </w:rPr>
        <w:t>5</w:t>
      </w:r>
      <w:r w:rsidR="000D117F" w:rsidRPr="00CD4FB0">
        <w:rPr>
          <w:rFonts w:ascii="BrowalliaUPC" w:hAnsi="BrowalliaUPC" w:cs="BrowalliaUPC"/>
          <w:sz w:val="28"/>
          <w:szCs w:val="28"/>
          <w:cs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4C28E51A" w14:textId="77777777" w:rsidR="00FF02F2" w:rsidRPr="00CD4FB0" w:rsidRDefault="00FF02F2" w:rsidP="00FE1AB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31"/>
        <w:gridCol w:w="1737"/>
        <w:gridCol w:w="1623"/>
        <w:gridCol w:w="1568"/>
      </w:tblGrid>
      <w:tr w:rsidR="0074171B" w:rsidRPr="00CD4FB0" w14:paraId="57A07866" w14:textId="77777777" w:rsidTr="00A61520">
        <w:trPr>
          <w:tblHeader/>
        </w:trPr>
        <w:tc>
          <w:tcPr>
            <w:tcW w:w="4131" w:type="dxa"/>
          </w:tcPr>
          <w:p w14:paraId="2CA91643" w14:textId="77777777" w:rsidR="0074171B" w:rsidRPr="00CD4FB0" w:rsidRDefault="0074171B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928" w:type="dxa"/>
            <w:gridSpan w:val="3"/>
          </w:tcPr>
          <w:p w14:paraId="28B58AF4" w14:textId="42543D68" w:rsidR="0074171B" w:rsidRPr="00CD4FB0" w:rsidRDefault="0074171B" w:rsidP="00A61520">
            <w:pPr>
              <w:pBdr>
                <w:bottom w:val="single" w:sz="4" w:space="1" w:color="auto"/>
              </w:pBdr>
              <w:tabs>
                <w:tab w:val="clear" w:pos="4678"/>
                <w:tab w:val="left" w:pos="4605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74171B" w:rsidRPr="00CD4FB0" w14:paraId="3EE40702" w14:textId="77777777" w:rsidTr="00A61520">
        <w:trPr>
          <w:tblHeader/>
        </w:trPr>
        <w:tc>
          <w:tcPr>
            <w:tcW w:w="4131" w:type="dxa"/>
          </w:tcPr>
          <w:p w14:paraId="6CEA559A" w14:textId="77777777" w:rsidR="0074171B" w:rsidRPr="00CD4FB0" w:rsidRDefault="0074171B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37" w:type="dxa"/>
          </w:tcPr>
          <w:p w14:paraId="4DC4E586" w14:textId="11BAF398" w:rsidR="0074171B" w:rsidRPr="00CD4FB0" w:rsidRDefault="007417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417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91" w:type="dxa"/>
            <w:gridSpan w:val="2"/>
            <w:vAlign w:val="bottom"/>
          </w:tcPr>
          <w:p w14:paraId="74E2E124" w14:textId="358B3B95" w:rsidR="0074171B" w:rsidRPr="00CD4FB0" w:rsidRDefault="0074171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417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74171B" w:rsidRPr="00CD4FB0" w14:paraId="52D286DD" w14:textId="77777777" w:rsidTr="00A61520">
        <w:trPr>
          <w:trHeight w:val="345"/>
          <w:tblHeader/>
        </w:trPr>
        <w:tc>
          <w:tcPr>
            <w:tcW w:w="4131" w:type="dxa"/>
            <w:vAlign w:val="bottom"/>
          </w:tcPr>
          <w:p w14:paraId="4237BF04" w14:textId="161ACD91" w:rsidR="0074171B" w:rsidRPr="00CD4FB0" w:rsidRDefault="0074171B" w:rsidP="0074171B">
            <w:pPr>
              <w:ind w:right="3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4FF13929" w14:textId="5AF2A08A" w:rsidR="0074171B" w:rsidRPr="00CD4FB0" w:rsidRDefault="0074171B" w:rsidP="0074171B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623" w:type="dxa"/>
            <w:vAlign w:val="bottom"/>
          </w:tcPr>
          <w:p w14:paraId="276B053A" w14:textId="3AB483B2" w:rsidR="0074171B" w:rsidRPr="00CD4FB0" w:rsidRDefault="0074171B" w:rsidP="0074171B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568" w:type="dxa"/>
            <w:vAlign w:val="bottom"/>
          </w:tcPr>
          <w:p w14:paraId="4FB44BF3" w14:textId="6F44D5DF" w:rsidR="0074171B" w:rsidRPr="00CD4FB0" w:rsidRDefault="0074171B" w:rsidP="0074171B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74171B" w:rsidRPr="00CD4FB0" w14:paraId="60DA0E2D" w14:textId="77777777" w:rsidTr="00A61520">
        <w:tc>
          <w:tcPr>
            <w:tcW w:w="4131" w:type="dxa"/>
          </w:tcPr>
          <w:p w14:paraId="718CA11A" w14:textId="77777777" w:rsidR="0074171B" w:rsidRPr="00CD4FB0" w:rsidRDefault="0074171B" w:rsidP="0074171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60B6FCD5" w14:textId="77777777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623" w:type="dxa"/>
            <w:shd w:val="clear" w:color="auto" w:fill="auto"/>
          </w:tcPr>
          <w:p w14:paraId="7F1F5C82" w14:textId="51205703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dxa"/>
            <w:shd w:val="clear" w:color="auto" w:fill="auto"/>
          </w:tcPr>
          <w:p w14:paraId="712CDAFD" w14:textId="77777777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74171B" w:rsidRPr="00CD4FB0" w14:paraId="6A5AFD54" w14:textId="77777777" w:rsidTr="00A61520">
        <w:tc>
          <w:tcPr>
            <w:tcW w:w="4131" w:type="dxa"/>
          </w:tcPr>
          <w:p w14:paraId="285EAE57" w14:textId="77777777" w:rsidR="0074171B" w:rsidRPr="00CD4FB0" w:rsidRDefault="0074171B" w:rsidP="0074171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37" w:type="dxa"/>
          </w:tcPr>
          <w:p w14:paraId="2B0321F4" w14:textId="77777777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623" w:type="dxa"/>
            <w:shd w:val="clear" w:color="auto" w:fill="auto"/>
          </w:tcPr>
          <w:p w14:paraId="7044C2F1" w14:textId="08471BD3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dxa"/>
            <w:shd w:val="clear" w:color="auto" w:fill="auto"/>
          </w:tcPr>
          <w:p w14:paraId="18F782A0" w14:textId="77777777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74171B" w:rsidRPr="00CD4FB0" w14:paraId="1F9F96BE" w14:textId="77777777" w:rsidTr="00A61520">
        <w:tc>
          <w:tcPr>
            <w:tcW w:w="4131" w:type="dxa"/>
          </w:tcPr>
          <w:p w14:paraId="2DDB0B15" w14:textId="7263EB23" w:rsidR="0074171B" w:rsidRPr="00CD4FB0" w:rsidRDefault="0074171B" w:rsidP="0074171B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737" w:type="dxa"/>
          </w:tcPr>
          <w:p w14:paraId="15BFE2B3" w14:textId="77777777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623" w:type="dxa"/>
            <w:shd w:val="clear" w:color="auto" w:fill="auto"/>
          </w:tcPr>
          <w:p w14:paraId="1E1D4172" w14:textId="1D991B7A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68" w:type="dxa"/>
            <w:shd w:val="clear" w:color="auto" w:fill="auto"/>
          </w:tcPr>
          <w:p w14:paraId="63647313" w14:textId="77777777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color w:val="0000FF"/>
                <w:sz w:val="28"/>
                <w:szCs w:val="28"/>
                <w:cs/>
                <w:lang w:val="en-GB"/>
              </w:rPr>
            </w:pPr>
          </w:p>
        </w:tc>
      </w:tr>
      <w:tr w:rsidR="0074171B" w:rsidRPr="00CD4FB0" w14:paraId="0D64C794" w14:textId="77777777" w:rsidTr="00A61520">
        <w:tc>
          <w:tcPr>
            <w:tcW w:w="4131" w:type="dxa"/>
          </w:tcPr>
          <w:p w14:paraId="4866ADA5" w14:textId="536F6AC1" w:rsidR="0074171B" w:rsidRPr="00CD4FB0" w:rsidRDefault="0074171B" w:rsidP="0074171B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37" w:type="dxa"/>
          </w:tcPr>
          <w:p w14:paraId="2E6D51F5" w14:textId="76FD6942" w:rsidR="0074171B" w:rsidRDefault="00DF2456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336,963,909</w:t>
            </w:r>
          </w:p>
        </w:tc>
        <w:tc>
          <w:tcPr>
            <w:tcW w:w="1623" w:type="dxa"/>
            <w:shd w:val="clear" w:color="auto" w:fill="auto"/>
          </w:tcPr>
          <w:p w14:paraId="0767B89F" w14:textId="77928319" w:rsidR="0074171B" w:rsidRPr="00CD4FB0" w:rsidRDefault="00080E90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328,506,889</w:t>
            </w:r>
          </w:p>
        </w:tc>
        <w:tc>
          <w:tcPr>
            <w:tcW w:w="1568" w:type="dxa"/>
            <w:shd w:val="clear" w:color="auto" w:fill="auto"/>
          </w:tcPr>
          <w:p w14:paraId="312256B2" w14:textId="23979AA0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545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,321,895 </w:t>
            </w:r>
          </w:p>
        </w:tc>
      </w:tr>
      <w:tr w:rsidR="0074171B" w:rsidRPr="00CD4FB0" w14:paraId="7A436F94" w14:textId="77777777" w:rsidTr="00A61520">
        <w:tc>
          <w:tcPr>
            <w:tcW w:w="4131" w:type="dxa"/>
          </w:tcPr>
          <w:p w14:paraId="6E49353B" w14:textId="08DEF038" w:rsidR="0074171B" w:rsidRPr="00CD4FB0" w:rsidRDefault="0074171B" w:rsidP="0074171B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37" w:type="dxa"/>
          </w:tcPr>
          <w:p w14:paraId="060C68B6" w14:textId="6D0151C8" w:rsidR="0074171B" w:rsidRPr="00CD4FB0" w:rsidRDefault="00DF2456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156,872,037</w:t>
            </w:r>
          </w:p>
        </w:tc>
        <w:tc>
          <w:tcPr>
            <w:tcW w:w="1623" w:type="dxa"/>
            <w:shd w:val="clear" w:color="auto" w:fill="auto"/>
          </w:tcPr>
          <w:p w14:paraId="1310E0E3" w14:textId="2BB2D8CE" w:rsidR="0074171B" w:rsidRPr="00CD4FB0" w:rsidRDefault="00080E90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156,922,037</w:t>
            </w:r>
          </w:p>
        </w:tc>
        <w:tc>
          <w:tcPr>
            <w:tcW w:w="1568" w:type="dxa"/>
            <w:shd w:val="clear" w:color="auto" w:fill="auto"/>
          </w:tcPr>
          <w:p w14:paraId="09902761" w14:textId="0A13ABD1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124,834,817</w:t>
            </w:r>
          </w:p>
        </w:tc>
      </w:tr>
      <w:tr w:rsidR="0074171B" w:rsidRPr="00CD4FB0" w14:paraId="18E380B5" w14:textId="77777777" w:rsidTr="00A61520">
        <w:tc>
          <w:tcPr>
            <w:tcW w:w="4131" w:type="dxa"/>
          </w:tcPr>
          <w:p w14:paraId="081C7B94" w14:textId="3071A0DC" w:rsidR="0074171B" w:rsidRPr="00CD4FB0" w:rsidRDefault="0074171B" w:rsidP="0074171B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737" w:type="dxa"/>
          </w:tcPr>
          <w:p w14:paraId="21A00705" w14:textId="7BE67565" w:rsidR="0074171B" w:rsidRPr="00CD4FB0" w:rsidRDefault="00DF2456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39,000,000</w:t>
            </w:r>
          </w:p>
        </w:tc>
        <w:tc>
          <w:tcPr>
            <w:tcW w:w="1623" w:type="dxa"/>
            <w:shd w:val="clear" w:color="auto" w:fill="auto"/>
          </w:tcPr>
          <w:p w14:paraId="30B55BBD" w14:textId="27FED634" w:rsidR="0074171B" w:rsidRPr="00CD4FB0" w:rsidRDefault="00080E90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39,000,000</w:t>
            </w:r>
          </w:p>
        </w:tc>
        <w:tc>
          <w:tcPr>
            <w:tcW w:w="1568" w:type="dxa"/>
            <w:shd w:val="clear" w:color="auto" w:fill="auto"/>
          </w:tcPr>
          <w:p w14:paraId="388D1ECD" w14:textId="2FB3338A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39,000,000</w:t>
            </w:r>
          </w:p>
        </w:tc>
      </w:tr>
      <w:tr w:rsidR="0074171B" w:rsidRPr="00CD4FB0" w14:paraId="09BB2990" w14:textId="77777777" w:rsidTr="00A61520">
        <w:tc>
          <w:tcPr>
            <w:tcW w:w="4131" w:type="dxa"/>
          </w:tcPr>
          <w:p w14:paraId="6ACD583F" w14:textId="13739FCB" w:rsidR="0074171B" w:rsidRPr="00CD4FB0" w:rsidRDefault="0074171B" w:rsidP="0074171B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737" w:type="dxa"/>
          </w:tcPr>
          <w:p w14:paraId="378A8B29" w14:textId="4B848A02" w:rsidR="0074171B" w:rsidRPr="00CD4FB0" w:rsidRDefault="00DF2456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52,875,784</w:t>
            </w:r>
          </w:p>
        </w:tc>
        <w:tc>
          <w:tcPr>
            <w:tcW w:w="1623" w:type="dxa"/>
            <w:shd w:val="clear" w:color="auto" w:fill="auto"/>
          </w:tcPr>
          <w:p w14:paraId="0FD2D136" w14:textId="55132EAB" w:rsidR="0074171B" w:rsidRPr="00CD4FB0" w:rsidRDefault="00DF2456" w:rsidP="0074171B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45,989,645</w:t>
            </w:r>
          </w:p>
        </w:tc>
        <w:tc>
          <w:tcPr>
            <w:tcW w:w="1568" w:type="dxa"/>
            <w:shd w:val="clear" w:color="auto" w:fill="auto"/>
          </w:tcPr>
          <w:p w14:paraId="25B0C67B" w14:textId="08CCFAF8" w:rsidR="0074171B" w:rsidRPr="00CD4FB0" w:rsidRDefault="0074171B" w:rsidP="0074171B">
            <w:pP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16,860,380</w:t>
            </w:r>
          </w:p>
        </w:tc>
      </w:tr>
      <w:tr w:rsidR="0074171B" w:rsidRPr="00CD4FB0" w14:paraId="1846CA81" w14:textId="77777777" w:rsidTr="00A61520">
        <w:tc>
          <w:tcPr>
            <w:tcW w:w="4131" w:type="dxa"/>
          </w:tcPr>
          <w:p w14:paraId="6C363AB9" w14:textId="22BB3F6F" w:rsidR="0074171B" w:rsidRPr="00CD4FB0" w:rsidRDefault="0074171B" w:rsidP="0074171B">
            <w:pPr>
              <w:ind w:left="149"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37" w:type="dxa"/>
          </w:tcPr>
          <w:p w14:paraId="4CDAFF2F" w14:textId="653A4CA5" w:rsidR="0074171B" w:rsidRPr="00CD4FB0" w:rsidRDefault="00DF2456" w:rsidP="0074171B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1,796,684</w:t>
            </w:r>
          </w:p>
        </w:tc>
        <w:tc>
          <w:tcPr>
            <w:tcW w:w="1623" w:type="dxa"/>
            <w:shd w:val="clear" w:color="auto" w:fill="auto"/>
          </w:tcPr>
          <w:p w14:paraId="0E2A3157" w14:textId="1BFB6CE1" w:rsidR="0074171B" w:rsidRPr="00CD4FB0" w:rsidRDefault="00DF2456" w:rsidP="0074171B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1,796,684</w:t>
            </w:r>
          </w:p>
        </w:tc>
        <w:tc>
          <w:tcPr>
            <w:tcW w:w="1568" w:type="dxa"/>
            <w:shd w:val="clear" w:color="auto" w:fill="auto"/>
          </w:tcPr>
          <w:p w14:paraId="03B3801F" w14:textId="3AC4BAA9" w:rsidR="0074171B" w:rsidRPr="00CD4FB0" w:rsidRDefault="0074171B" w:rsidP="0074171B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1,718,905</w:t>
            </w:r>
          </w:p>
        </w:tc>
      </w:tr>
      <w:tr w:rsidR="0074171B" w:rsidRPr="00CD4FB0" w14:paraId="3EEADFDD" w14:textId="77777777" w:rsidTr="00A61520">
        <w:tc>
          <w:tcPr>
            <w:tcW w:w="4131" w:type="dxa"/>
          </w:tcPr>
          <w:p w14:paraId="402D8F60" w14:textId="77777777" w:rsidR="0074171B" w:rsidRPr="00CD4FB0" w:rsidRDefault="0074171B" w:rsidP="0074171B">
            <w:pPr>
              <w:ind w:right="-43"/>
              <w:jc w:val="both"/>
              <w:rPr>
                <w:rFonts w:ascii="BrowalliaUPC" w:hAnsi="BrowalliaUPC" w:cs="BrowalliaUPC"/>
                <w:color w:val="0000FF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737" w:type="dxa"/>
          </w:tcPr>
          <w:p w14:paraId="7428FDB6" w14:textId="0409F8D5" w:rsidR="0074171B" w:rsidRPr="00CD4FB0" w:rsidRDefault="00DF2456" w:rsidP="0074171B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587,508,414</w:t>
            </w:r>
          </w:p>
        </w:tc>
        <w:tc>
          <w:tcPr>
            <w:tcW w:w="1623" w:type="dxa"/>
            <w:shd w:val="clear" w:color="auto" w:fill="auto"/>
          </w:tcPr>
          <w:p w14:paraId="5B14EB5E" w14:textId="57D67269" w:rsidR="0074171B" w:rsidRPr="00CD4FB0" w:rsidRDefault="00DF2456" w:rsidP="0074171B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572,215,255</w:t>
            </w:r>
          </w:p>
        </w:tc>
        <w:tc>
          <w:tcPr>
            <w:tcW w:w="1568" w:type="dxa"/>
            <w:shd w:val="clear" w:color="auto" w:fill="auto"/>
          </w:tcPr>
          <w:p w14:paraId="4C965941" w14:textId="2839B293" w:rsidR="0074171B" w:rsidRPr="00CD4FB0" w:rsidRDefault="0074171B" w:rsidP="0074171B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fldChar w:fldCharType="begin"/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instrText xml:space="preserve"> =SUM(ABOVE) </w:instrTex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fldChar w:fldCharType="separate"/>
            </w:r>
            <w:r>
              <w:rPr>
                <w:rFonts w:ascii="BrowalliaUPC" w:eastAsia="Calibri" w:hAnsi="BrowalliaUPC" w:cs="BrowalliaUPC"/>
                <w:noProof/>
                <w:sz w:val="28"/>
                <w:szCs w:val="28"/>
              </w:rPr>
              <w:t>727,735,997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fldChar w:fldCharType="end"/>
            </w:r>
          </w:p>
        </w:tc>
      </w:tr>
      <w:tr w:rsidR="002228B1" w:rsidRPr="00CD4FB0" w14:paraId="63DB453E" w14:textId="77777777" w:rsidTr="00A61520">
        <w:tc>
          <w:tcPr>
            <w:tcW w:w="4131" w:type="dxa"/>
          </w:tcPr>
          <w:p w14:paraId="24E3AED8" w14:textId="77777777" w:rsidR="002228B1" w:rsidRPr="00CD4FB0" w:rsidRDefault="002228B1" w:rsidP="0074171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4DB76637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0FD92C57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1986CFB6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2B7C18EB" w14:textId="77777777" w:rsidTr="00A61520">
        <w:tc>
          <w:tcPr>
            <w:tcW w:w="4131" w:type="dxa"/>
          </w:tcPr>
          <w:p w14:paraId="6E4103C9" w14:textId="77777777" w:rsidR="002228B1" w:rsidRPr="00CD4FB0" w:rsidRDefault="002228B1" w:rsidP="0074171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4F3B2909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2BA21137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037B47BF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5B98681D" w14:textId="77777777" w:rsidTr="00A61520">
        <w:tc>
          <w:tcPr>
            <w:tcW w:w="4131" w:type="dxa"/>
          </w:tcPr>
          <w:p w14:paraId="5EB6B301" w14:textId="77777777" w:rsidR="002228B1" w:rsidRPr="00CD4FB0" w:rsidRDefault="002228B1" w:rsidP="0074171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21FE046F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28FCCC59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05384AC0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1C1E7C" w:rsidRPr="00CD4FB0" w14:paraId="1D945B72" w14:textId="77777777" w:rsidTr="00A61520">
        <w:tc>
          <w:tcPr>
            <w:tcW w:w="4131" w:type="dxa"/>
          </w:tcPr>
          <w:p w14:paraId="5C512C6E" w14:textId="77777777" w:rsidR="001C1E7C" w:rsidRPr="00CD4FB0" w:rsidRDefault="001C1E7C" w:rsidP="0074171B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3122631C" w14:textId="77777777" w:rsidR="001C1E7C" w:rsidRDefault="001C1E7C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0F40F946" w14:textId="77777777" w:rsidR="001C1E7C" w:rsidRDefault="001C1E7C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4AA7AC93" w14:textId="77777777" w:rsidR="001C1E7C" w:rsidRPr="00CD4FB0" w:rsidRDefault="001C1E7C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36990086" w14:textId="77777777" w:rsidTr="00A61520">
        <w:tc>
          <w:tcPr>
            <w:tcW w:w="4131" w:type="dxa"/>
          </w:tcPr>
          <w:p w14:paraId="1CD64B34" w14:textId="2D6735A4" w:rsidR="002228B1" w:rsidRPr="00CD4FB0" w:rsidRDefault="002228B1" w:rsidP="002228B1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37" w:type="dxa"/>
          </w:tcPr>
          <w:p w14:paraId="640FBA12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4A6224E6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322E55A9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7164408C" w14:textId="77777777" w:rsidTr="00A61520">
        <w:tc>
          <w:tcPr>
            <w:tcW w:w="4131" w:type="dxa"/>
          </w:tcPr>
          <w:p w14:paraId="35B1B314" w14:textId="6B81AB58" w:rsidR="002228B1" w:rsidRPr="00CD4FB0" w:rsidRDefault="002228B1" w:rsidP="002228B1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737" w:type="dxa"/>
          </w:tcPr>
          <w:p w14:paraId="7D2FDED4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30845FAE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61576901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0EAAF6C3" w14:textId="77777777" w:rsidTr="00A61520">
        <w:tc>
          <w:tcPr>
            <w:tcW w:w="4131" w:type="dxa"/>
          </w:tcPr>
          <w:p w14:paraId="56F31771" w14:textId="689735D8" w:rsidR="002228B1" w:rsidRPr="00CD4FB0" w:rsidRDefault="002228B1" w:rsidP="002228B1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37" w:type="dxa"/>
          </w:tcPr>
          <w:p w14:paraId="46D726BD" w14:textId="0BF98872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73,007,240</w:t>
            </w:r>
          </w:p>
        </w:tc>
        <w:tc>
          <w:tcPr>
            <w:tcW w:w="1623" w:type="dxa"/>
            <w:shd w:val="clear" w:color="auto" w:fill="auto"/>
          </w:tcPr>
          <w:p w14:paraId="46F5EE96" w14:textId="7EF4433E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72,156,886</w:t>
            </w:r>
          </w:p>
        </w:tc>
        <w:tc>
          <w:tcPr>
            <w:tcW w:w="1568" w:type="dxa"/>
            <w:shd w:val="clear" w:color="auto" w:fill="auto"/>
          </w:tcPr>
          <w:p w14:paraId="63CEC6BC" w14:textId="7BC4ACD0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49,</w:t>
            </w:r>
            <w:r w:rsidRPr="008B528A">
              <w:rPr>
                <w:rFonts w:ascii="BrowalliaUPC" w:eastAsia="Calibri" w:hAnsi="BrowalliaUPC" w:cs="BrowalliaUPC" w:hint="cs"/>
                <w:sz w:val="28"/>
                <w:szCs w:val="28"/>
              </w:rPr>
              <w:t>414</w:t>
            </w: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,230</w:t>
            </w:r>
          </w:p>
        </w:tc>
      </w:tr>
      <w:tr w:rsidR="002228B1" w:rsidRPr="00CD4FB0" w14:paraId="01A8F66E" w14:textId="77777777" w:rsidTr="00A61520">
        <w:tc>
          <w:tcPr>
            <w:tcW w:w="4131" w:type="dxa"/>
          </w:tcPr>
          <w:p w14:paraId="50E54480" w14:textId="43269B2D" w:rsidR="002228B1" w:rsidRPr="00CD4FB0" w:rsidRDefault="002228B1" w:rsidP="002228B1">
            <w:pPr>
              <w:ind w:right="-43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37" w:type="dxa"/>
          </w:tcPr>
          <w:p w14:paraId="0681CFF9" w14:textId="3B1BF1AD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48,146,150</w:t>
            </w:r>
          </w:p>
        </w:tc>
        <w:tc>
          <w:tcPr>
            <w:tcW w:w="1623" w:type="dxa"/>
            <w:shd w:val="clear" w:color="auto" w:fill="auto"/>
          </w:tcPr>
          <w:p w14:paraId="3D144565" w14:textId="3A135C01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48,146,150</w:t>
            </w:r>
          </w:p>
        </w:tc>
        <w:tc>
          <w:tcPr>
            <w:tcW w:w="1568" w:type="dxa"/>
            <w:shd w:val="clear" w:color="auto" w:fill="auto"/>
          </w:tcPr>
          <w:p w14:paraId="4DB70789" w14:textId="13BD6A42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>53,104,144</w:t>
            </w:r>
          </w:p>
        </w:tc>
      </w:tr>
      <w:tr w:rsidR="002228B1" w:rsidRPr="00CD4FB0" w14:paraId="2EEBBEB9" w14:textId="77777777" w:rsidTr="00A61520">
        <w:tc>
          <w:tcPr>
            <w:tcW w:w="4131" w:type="dxa"/>
          </w:tcPr>
          <w:p w14:paraId="513561AD" w14:textId="77777777" w:rsidR="002228B1" w:rsidRPr="00CD4FB0" w:rsidRDefault="002228B1" w:rsidP="002228B1">
            <w:pPr>
              <w:ind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37" w:type="dxa"/>
          </w:tcPr>
          <w:p w14:paraId="07F11B98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47BC3F5B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1BD7552F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380990C1" w14:textId="77777777" w:rsidTr="00A61520">
        <w:tc>
          <w:tcPr>
            <w:tcW w:w="4131" w:type="dxa"/>
            <w:vAlign w:val="bottom"/>
          </w:tcPr>
          <w:p w14:paraId="62875B03" w14:textId="77777777" w:rsidR="002228B1" w:rsidRPr="00CD4FB0" w:rsidRDefault="002228B1" w:rsidP="002228B1">
            <w:pPr>
              <w:ind w:right="-43"/>
              <w:jc w:val="both"/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หนี้สินทางการเงินที่วัดมูลค่าด้วยมูลค่า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  </w:t>
            </w:r>
          </w:p>
          <w:p w14:paraId="2C09DA94" w14:textId="7DBB6358" w:rsidR="002228B1" w:rsidRPr="00CD4FB0" w:rsidRDefault="002228B1" w:rsidP="002228B1">
            <w:pPr>
              <w:ind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  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cs/>
                <w:lang w:val="en-GB"/>
              </w:rPr>
              <w:t>ยุติธรรมผ่านกำไรหรือขาดทุน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 xml:space="preserve"> (FV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</w:rPr>
              <w:t>T</w:t>
            </w:r>
            <w:r w:rsidRPr="00CD4FB0">
              <w:rPr>
                <w:rFonts w:ascii="BrowalliaUPC" w:hAnsi="BrowalliaUPC" w:cs="BrowalliaUPC"/>
                <w:i/>
                <w:iCs/>
                <w:sz w:val="28"/>
                <w:szCs w:val="28"/>
                <w:lang w:val="en-GB"/>
              </w:rPr>
              <w:t>PL)</w:t>
            </w:r>
          </w:p>
        </w:tc>
        <w:tc>
          <w:tcPr>
            <w:tcW w:w="1737" w:type="dxa"/>
          </w:tcPr>
          <w:p w14:paraId="11132CB8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623" w:type="dxa"/>
            <w:shd w:val="clear" w:color="auto" w:fill="auto"/>
          </w:tcPr>
          <w:p w14:paraId="27A7573A" w14:textId="77777777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59CA1161" w14:textId="77777777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2228B1" w:rsidRPr="00CD4FB0" w14:paraId="3AFB0275" w14:textId="77777777" w:rsidTr="00A61520">
        <w:tc>
          <w:tcPr>
            <w:tcW w:w="4131" w:type="dxa"/>
          </w:tcPr>
          <w:p w14:paraId="1EB8F76B" w14:textId="18DF1E55" w:rsidR="002228B1" w:rsidRPr="00CD4FB0" w:rsidRDefault="002228B1" w:rsidP="002228B1">
            <w:pPr>
              <w:ind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737" w:type="dxa"/>
          </w:tcPr>
          <w:p w14:paraId="38F8752D" w14:textId="429B63FE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 xml:space="preserve">            221,058</w:t>
            </w:r>
          </w:p>
        </w:tc>
        <w:tc>
          <w:tcPr>
            <w:tcW w:w="1623" w:type="dxa"/>
            <w:shd w:val="clear" w:color="auto" w:fill="auto"/>
          </w:tcPr>
          <w:p w14:paraId="2EB406C1" w14:textId="5E57DB31" w:rsidR="002228B1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 xml:space="preserve">          221,058</w:t>
            </w:r>
          </w:p>
        </w:tc>
        <w:tc>
          <w:tcPr>
            <w:tcW w:w="1568" w:type="dxa"/>
            <w:shd w:val="clear" w:color="auto" w:fill="auto"/>
          </w:tcPr>
          <w:p w14:paraId="4B73F7EC" w14:textId="6B80D16C" w:rsidR="002228B1" w:rsidRPr="00CD4FB0" w:rsidRDefault="002228B1" w:rsidP="002228B1">
            <w:pP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        119,936</w:t>
            </w:r>
          </w:p>
        </w:tc>
      </w:tr>
      <w:tr w:rsidR="002228B1" w:rsidRPr="00CD4FB0" w14:paraId="2EADBC36" w14:textId="77777777" w:rsidTr="00A61520">
        <w:tc>
          <w:tcPr>
            <w:tcW w:w="4131" w:type="dxa"/>
          </w:tcPr>
          <w:p w14:paraId="0170CFDB" w14:textId="47EF0848" w:rsidR="002228B1" w:rsidRPr="00CD4FB0" w:rsidRDefault="002228B1" w:rsidP="002228B1">
            <w:pPr>
              <w:ind w:right="-43"/>
              <w:jc w:val="both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737" w:type="dxa"/>
          </w:tcPr>
          <w:p w14:paraId="5FE2ADC4" w14:textId="381D894C" w:rsidR="002228B1" w:rsidRDefault="002228B1" w:rsidP="002228B1">
            <w:pPr>
              <w:pBdr>
                <w:top w:val="single" w:sz="8" w:space="1" w:color="auto"/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 xml:space="preserve">        121,374,448</w:t>
            </w:r>
          </w:p>
        </w:tc>
        <w:tc>
          <w:tcPr>
            <w:tcW w:w="1623" w:type="dxa"/>
            <w:shd w:val="clear" w:color="auto" w:fill="auto"/>
          </w:tcPr>
          <w:p w14:paraId="163134AA" w14:textId="60290BF6" w:rsidR="002228B1" w:rsidRDefault="002228B1" w:rsidP="002228B1">
            <w:pPr>
              <w:pBdr>
                <w:top w:val="single" w:sz="8" w:space="1" w:color="auto"/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 xml:space="preserve">     120,524,094</w:t>
            </w:r>
          </w:p>
        </w:tc>
        <w:tc>
          <w:tcPr>
            <w:tcW w:w="1568" w:type="dxa"/>
            <w:shd w:val="clear" w:color="auto" w:fill="auto"/>
          </w:tcPr>
          <w:p w14:paraId="78BE1161" w14:textId="21BCD707" w:rsidR="002228B1" w:rsidRPr="00CD4FB0" w:rsidRDefault="002228B1" w:rsidP="002228B1">
            <w:pPr>
              <w:pBdr>
                <w:top w:val="single" w:sz="8" w:space="1" w:color="auto"/>
                <w:bottom w:val="single" w:sz="12" w:space="1" w:color="auto"/>
              </w:pBdr>
              <w:ind w:right="-15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</w:rPr>
              <w:t xml:space="preserve">    102,638,310</w:t>
            </w:r>
          </w:p>
        </w:tc>
      </w:tr>
    </w:tbl>
    <w:p w14:paraId="308D739F" w14:textId="77777777" w:rsidR="00AA211C" w:rsidRPr="00CD4FB0" w:rsidRDefault="00AA211C" w:rsidP="002228B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4CC402D" w14:textId="6E38952B" w:rsidR="005B44F6" w:rsidRPr="00CD4FB0" w:rsidRDefault="00547F3C" w:rsidP="00250DF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0122EF" w:rsidRPr="00CD4FB0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</w:t>
      </w:r>
    </w:p>
    <w:p w14:paraId="363ECA98" w14:textId="77777777" w:rsidR="00E66E2C" w:rsidRPr="00CD4FB0" w:rsidRDefault="00E66E2C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19712DD6" w14:textId="6C7D36F2" w:rsidR="00E66E2C" w:rsidRPr="00CD4FB0" w:rsidRDefault="008327B5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E66E2C" w:rsidRPr="00CD4FB0">
        <w:rPr>
          <w:rFonts w:ascii="BrowalliaUPC" w:hAnsi="BrowalliaUPC" w:cs="BrowalliaUPC"/>
          <w:sz w:val="28"/>
          <w:szCs w:val="28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 สัญญาซื้อขายเงินตราต่างประเทศล่วงหน้ามีไว้เพื่อช่วยในการบริหารความเสี่ยงที่เกิดจากการผันผวนของอัตราแลกเปลี่ยนเงินตราต่างประเทศ อย่างไรก็ตาม สัญญาอนุพันธ์ดังกล่าวไม่เข้าเงื่อนไขการป้องกันความเสี่ยงจึงถูกจัดประเภทเป็นสินทรัพย์/หนี้สินตราสารอนุพันธ์ และวัดมูลค่าด้วยมูลค่ายุติธรรมผ่านกำไรหรือขาดทุน</w:t>
      </w:r>
    </w:p>
    <w:p w14:paraId="7D4A58F1" w14:textId="74BC7FD3" w:rsidR="00DC266A" w:rsidRDefault="00DC266A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</w:p>
    <w:p w14:paraId="623C1DCF" w14:textId="44948B4B" w:rsidR="00BA3F6D" w:rsidRPr="00CD4FB0" w:rsidRDefault="00BA3F6D" w:rsidP="00746BD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3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ตราสารอนุพันธ์ทางการเงินของ</w:t>
      </w:r>
      <w:r w:rsidR="008327B5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A81CD1"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วัดมูลค่ายุติธรรมด้วยวิธีมูลค่ายุติธรรมผ่านกำไรหรือขาดทุน </w:t>
      </w:r>
      <w:r w:rsidR="00B43720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มีรายละเอียดดังนี้</w:t>
      </w:r>
    </w:p>
    <w:p w14:paraId="526C6435" w14:textId="234D27C9" w:rsidR="00CB214B" w:rsidRPr="00AA5326" w:rsidRDefault="00CB214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84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240"/>
        <w:gridCol w:w="1800"/>
        <w:gridCol w:w="1748"/>
        <w:gridCol w:w="1796"/>
      </w:tblGrid>
      <w:tr w:rsidR="005C6517" w:rsidRPr="00CD4FB0" w14:paraId="412D8D93" w14:textId="77777777" w:rsidTr="00A00FA3">
        <w:tc>
          <w:tcPr>
            <w:tcW w:w="3240" w:type="dxa"/>
          </w:tcPr>
          <w:p w14:paraId="3CC84CB7" w14:textId="77777777" w:rsidR="005C6517" w:rsidRPr="00CD4FB0" w:rsidRDefault="005C6517" w:rsidP="008A33FD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5344" w:type="dxa"/>
            <w:gridSpan w:val="3"/>
          </w:tcPr>
          <w:p w14:paraId="6B33E6E3" w14:textId="2268617D" w:rsidR="005C6517" w:rsidRPr="00CD4FB0" w:rsidRDefault="005C6517" w:rsidP="008A33FD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5C6517" w:rsidRPr="00CD4FB0" w14:paraId="4261E741" w14:textId="77777777" w:rsidTr="005C6517">
        <w:tc>
          <w:tcPr>
            <w:tcW w:w="3240" w:type="dxa"/>
          </w:tcPr>
          <w:p w14:paraId="526C8E31" w14:textId="77777777" w:rsidR="005C6517" w:rsidRPr="00CD4FB0" w:rsidRDefault="005C6517" w:rsidP="005C651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69AB7D" w14:textId="1EBA3D27" w:rsidR="005C6517" w:rsidRPr="00CD4FB0" w:rsidRDefault="005C6517" w:rsidP="005C651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7417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3544" w:type="dxa"/>
            <w:gridSpan w:val="2"/>
            <w:vAlign w:val="bottom"/>
          </w:tcPr>
          <w:p w14:paraId="2997DF65" w14:textId="69C8D563" w:rsidR="005C6517" w:rsidRPr="00CD4FB0" w:rsidRDefault="005C6517" w:rsidP="005C651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74171B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5C6517" w:rsidRPr="00CD4FB0" w14:paraId="1FFEF46B" w14:textId="77777777" w:rsidTr="00A00FA3">
        <w:trPr>
          <w:trHeight w:val="345"/>
        </w:trPr>
        <w:tc>
          <w:tcPr>
            <w:tcW w:w="3240" w:type="dxa"/>
            <w:vAlign w:val="bottom"/>
          </w:tcPr>
          <w:p w14:paraId="0B9D04AA" w14:textId="77777777" w:rsidR="005C6517" w:rsidRPr="00CD4FB0" w:rsidRDefault="005C6517" w:rsidP="005C6517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800" w:type="dxa"/>
            <w:vAlign w:val="bottom"/>
          </w:tcPr>
          <w:p w14:paraId="1C43CB6A" w14:textId="58AF1719" w:rsidR="005C6517" w:rsidRPr="00CD4FB0" w:rsidRDefault="005C6517" w:rsidP="005C651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748" w:type="dxa"/>
            <w:vAlign w:val="bottom"/>
          </w:tcPr>
          <w:p w14:paraId="21C8B371" w14:textId="757D936E" w:rsidR="005C6517" w:rsidRPr="00CD4FB0" w:rsidRDefault="005C6517" w:rsidP="005C651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796" w:type="dxa"/>
            <w:vAlign w:val="bottom"/>
          </w:tcPr>
          <w:p w14:paraId="2B98CD0B" w14:textId="748A93DF" w:rsidR="005C6517" w:rsidRPr="00CD4FB0" w:rsidRDefault="005C6517" w:rsidP="005C6517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5C6517" w:rsidRPr="00CD4FB0" w14:paraId="6449ECA3" w14:textId="77777777" w:rsidTr="005C6517">
        <w:trPr>
          <w:trHeight w:hRule="exact" w:val="323"/>
        </w:trPr>
        <w:tc>
          <w:tcPr>
            <w:tcW w:w="3240" w:type="dxa"/>
          </w:tcPr>
          <w:p w14:paraId="12F3630C" w14:textId="77777777" w:rsidR="005C6517" w:rsidRPr="00CD4FB0" w:rsidRDefault="005C6517" w:rsidP="00AF769F">
            <w:pPr>
              <w:rPr>
                <w:rFonts w:ascii="BrowalliaUPC" w:eastAsia="Calibri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60AA4386" w14:textId="77777777" w:rsidR="005C6517" w:rsidRPr="00CD4FB0" w:rsidRDefault="005C6517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748" w:type="dxa"/>
          </w:tcPr>
          <w:p w14:paraId="1E2B835A" w14:textId="47C160C5" w:rsidR="005C6517" w:rsidRPr="00CD4FB0" w:rsidRDefault="005C6517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  <w:tc>
          <w:tcPr>
            <w:tcW w:w="1796" w:type="dxa"/>
          </w:tcPr>
          <w:p w14:paraId="065ACBD2" w14:textId="77777777" w:rsidR="005C6517" w:rsidRPr="00CD4FB0" w:rsidRDefault="005C6517" w:rsidP="00AF769F">
            <w:pPr>
              <w:rPr>
                <w:rFonts w:ascii="BrowalliaUPC" w:eastAsia="Calibri" w:hAnsi="BrowalliaUPC" w:cs="BrowalliaUPC"/>
                <w:sz w:val="22"/>
                <w:szCs w:val="22"/>
              </w:rPr>
            </w:pPr>
          </w:p>
        </w:tc>
      </w:tr>
      <w:tr w:rsidR="005C6517" w:rsidRPr="00CD4FB0" w14:paraId="7E56F3F0" w14:textId="77777777" w:rsidTr="005C6517">
        <w:tc>
          <w:tcPr>
            <w:tcW w:w="3240" w:type="dxa"/>
          </w:tcPr>
          <w:p w14:paraId="03080FA5" w14:textId="2C0314B8" w:rsidR="005C6517" w:rsidRPr="00CD4FB0" w:rsidRDefault="005C6517" w:rsidP="005C651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800" w:type="dxa"/>
          </w:tcPr>
          <w:p w14:paraId="58632FF9" w14:textId="0A893BAD" w:rsidR="005C6517" w:rsidRPr="00CD4FB0" w:rsidRDefault="00305735" w:rsidP="005C6517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221,058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674CEC07" w14:textId="64DFCA37" w:rsidR="005C6517" w:rsidRPr="00CD4FB0" w:rsidRDefault="00305735" w:rsidP="005C6517">
            <w:pPr>
              <w:pBdr>
                <w:bottom w:val="single" w:sz="12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221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,058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0D07C681" w14:textId="6D47244B" w:rsidR="005C6517" w:rsidRPr="00CD4FB0" w:rsidRDefault="005C6517" w:rsidP="005C6517">
            <w:pPr>
              <w:pBdr>
                <w:bottom w:val="single" w:sz="12" w:space="1" w:color="auto"/>
              </w:pBd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>119,936</w:t>
            </w:r>
          </w:p>
        </w:tc>
      </w:tr>
    </w:tbl>
    <w:p w14:paraId="2926254C" w14:textId="77777777" w:rsidR="001C363B" w:rsidRPr="00CD4FB0" w:rsidRDefault="001C363B" w:rsidP="007C4E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96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64B4DF9D" w14:textId="03D9FE0B" w:rsidR="00BA09DB" w:rsidRPr="00CD4FB0" w:rsidRDefault="00BA09DB" w:rsidP="00250DF4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 w:hanging="486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การบริหารความเสี่ยงทางการเงิน</w:t>
      </w:r>
    </w:p>
    <w:p w14:paraId="37982FE3" w14:textId="77777777" w:rsidR="007C5CEA" w:rsidRPr="00CD4FB0" w:rsidRDefault="007C5CEA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64B4DF9E" w14:textId="07F87344" w:rsidR="00BA09DB" w:rsidRPr="00CD4FB0" w:rsidRDefault="00B720D6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>บริษัทไม่มีการออกหรือถือเครื่องมือทางการเงินที่เป็นตราสารอนุพันธ์ เพื่อการเก็งกำไรหรือการค้า</w:t>
      </w:r>
    </w:p>
    <w:p w14:paraId="298DF18D" w14:textId="79D7928B" w:rsidR="0060137E" w:rsidRPr="00CD4FB0" w:rsidRDefault="008E67B1" w:rsidP="008E6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  <w:u w:val="single"/>
        </w:rPr>
      </w:pPr>
      <w:r>
        <w:rPr>
          <w:rFonts w:ascii="BrowalliaUPC" w:hAnsi="BrowalliaUPC" w:cs="BrowalliaUPC"/>
          <w:sz w:val="24"/>
          <w:szCs w:val="24"/>
          <w:u w:val="single"/>
          <w:cs/>
        </w:rPr>
        <w:br w:type="page"/>
      </w:r>
    </w:p>
    <w:p w14:paraId="5FEFF24D" w14:textId="19ADE3F4" w:rsidR="003B48B3" w:rsidRPr="00CD4FB0" w:rsidRDefault="00BA09DB" w:rsidP="000B748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ความเสี่ยงด้านสภาพคล่อง</w:t>
      </w:r>
    </w:p>
    <w:p w14:paraId="5B1E0F78" w14:textId="6A066CF2" w:rsidR="004705AE" w:rsidRPr="00CD4FB0" w:rsidRDefault="00B720D6" w:rsidP="00AB5A2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  <w:r w:rsidR="003C4F7B" w:rsidRPr="00CD4FB0">
        <w:rPr>
          <w:rFonts w:ascii="BrowalliaUPC" w:hAnsi="BrowalliaUPC" w:cs="BrowalliaUPC"/>
          <w:sz w:val="28"/>
          <w:szCs w:val="28"/>
        </w:rPr>
        <w:t xml:space="preserve"> </w:t>
      </w:r>
      <w:r w:rsidR="003C4F7B" w:rsidRPr="00CD4FB0">
        <w:rPr>
          <w:rFonts w:ascii="BrowalliaUPC" w:hAnsi="BrowalliaUPC" w:cs="BrowalliaUPC"/>
          <w:sz w:val="28"/>
          <w:szCs w:val="28"/>
          <w:cs/>
        </w:rPr>
        <w:t>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1ADD931C" w14:textId="77777777" w:rsidR="00716CC8" w:rsidRPr="00CD4FB0" w:rsidRDefault="00716CC8" w:rsidP="00AB5A2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</w:p>
    <w:p w14:paraId="4EC244C8" w14:textId="5BCC2DF7" w:rsidR="004A0E35" w:rsidRPr="00CD4FB0" w:rsidRDefault="004A0E35" w:rsidP="00F34EF6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2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 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BA23A4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CD4FB0">
        <w:rPr>
          <w:rFonts w:ascii="BrowalliaUPC" w:hAnsi="BrowalliaUPC" w:cs="BrowalliaUPC"/>
          <w:sz w:val="28"/>
          <w:szCs w:val="28"/>
        </w:rPr>
        <w:t>256</w:t>
      </w:r>
      <w:r w:rsidR="00BA23A4">
        <w:rPr>
          <w:rFonts w:ascii="BrowalliaUPC" w:hAnsi="BrowalliaUPC" w:cs="BrowalliaUPC"/>
          <w:sz w:val="28"/>
          <w:szCs w:val="28"/>
        </w:rPr>
        <w:t>5</w:t>
      </w:r>
      <w:r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มีระยะเวลาที่ครบกำหนดชำระ ดังนี้ </w:t>
      </w:r>
    </w:p>
    <w:p w14:paraId="7E302AED" w14:textId="77777777" w:rsidR="004A0E35" w:rsidRDefault="004A0E35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BA23A4" w:rsidRPr="00CD4FB0" w14:paraId="7CE8E5BD" w14:textId="77777777" w:rsidTr="00A00FA3">
        <w:trPr>
          <w:tblHeader/>
        </w:trPr>
        <w:tc>
          <w:tcPr>
            <w:tcW w:w="2979" w:type="dxa"/>
          </w:tcPr>
          <w:p w14:paraId="5241A36F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27B21D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BA23A4" w:rsidRPr="00CD4FB0" w14:paraId="724A92B0" w14:textId="77777777" w:rsidTr="00A00FA3">
        <w:trPr>
          <w:tblHeader/>
        </w:trPr>
        <w:tc>
          <w:tcPr>
            <w:tcW w:w="2979" w:type="dxa"/>
          </w:tcPr>
          <w:p w14:paraId="0DC27062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75E28A7" w14:textId="67F0636E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BA23A4" w:rsidRPr="00CD4FB0" w14:paraId="0BD0EBF4" w14:textId="77777777" w:rsidTr="00A00FA3">
        <w:trPr>
          <w:tblHeader/>
        </w:trPr>
        <w:tc>
          <w:tcPr>
            <w:tcW w:w="2979" w:type="dxa"/>
          </w:tcPr>
          <w:p w14:paraId="31EA6C3D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9473535" w14:textId="4217FCB4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BA23A4" w:rsidRPr="00CD4FB0" w14:paraId="53C87411" w14:textId="77777777" w:rsidTr="00A00FA3">
        <w:trPr>
          <w:tblHeader/>
        </w:trPr>
        <w:tc>
          <w:tcPr>
            <w:tcW w:w="2979" w:type="dxa"/>
          </w:tcPr>
          <w:p w14:paraId="68F89DDF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24CD50A0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739AD114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553ECFF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มากกว่า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FB7A882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BA23A4" w:rsidRPr="00CD4FB0" w14:paraId="25BF1E11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4C199F25" w14:textId="77777777" w:rsidR="00BA23A4" w:rsidRPr="00E92A59" w:rsidRDefault="00BA23A4" w:rsidP="00A00FA3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DFB28A9" w14:textId="77777777" w:rsidR="00BA23A4" w:rsidRPr="00E92A59" w:rsidRDefault="00BA23A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53832E" w14:textId="77777777" w:rsidR="00BA23A4" w:rsidRPr="00E92A59" w:rsidRDefault="00BA23A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9DC66DB" w14:textId="77777777" w:rsidR="00BA23A4" w:rsidRPr="00E92A59" w:rsidRDefault="00BA23A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762D62B" w14:textId="77777777" w:rsidR="00BA23A4" w:rsidRPr="00E92A59" w:rsidRDefault="00BA23A4" w:rsidP="00A00FA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A23A4" w:rsidRPr="00CD4FB0" w14:paraId="4D8FC522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2FF14220" w14:textId="77777777" w:rsidR="00BA23A4" w:rsidRPr="00E92A59" w:rsidRDefault="00BA23A4" w:rsidP="00A00FA3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5829832" w14:textId="56FFDFD0" w:rsidR="00BA23A4" w:rsidRPr="00E92A59" w:rsidRDefault="00305735" w:rsidP="0030573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73,007,240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E159673" w14:textId="3D8568D6" w:rsidR="00BA23A4" w:rsidRPr="00E92A59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</w:t>
            </w:r>
            <w:r w:rsidR="00305735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D397CE9" w14:textId="00F53DB2" w:rsidR="00BA23A4" w:rsidRPr="00E92A59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</w:t>
            </w:r>
            <w:r w:rsidR="00305735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179ED41" w14:textId="35941548" w:rsidR="00BA23A4" w:rsidRPr="00E92A59" w:rsidRDefault="00305735" w:rsidP="00A00FA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73,007,240</w:t>
            </w:r>
          </w:p>
        </w:tc>
      </w:tr>
      <w:tr w:rsidR="00305735" w:rsidRPr="00CD4FB0" w14:paraId="4CDCAE34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1F8A801F" w14:textId="77777777" w:rsidR="00305735" w:rsidRPr="00E92A59" w:rsidRDefault="00305735" w:rsidP="00305735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F61E5C7" w14:textId="09CC7B0F" w:rsidR="00305735" w:rsidRPr="00E92A59" w:rsidRDefault="00D61CA3" w:rsidP="003057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</w:t>
            </w:r>
            <w:r w:rsidR="00305735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9B8C5D5" w14:textId="5CD5B18A" w:rsidR="00305735" w:rsidRPr="00E92A59" w:rsidRDefault="00305735" w:rsidP="0030573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08A3B3F" w14:textId="0D08D354" w:rsidR="00305735" w:rsidRPr="00E92A59" w:rsidRDefault="00305735" w:rsidP="0030573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20FA293" w14:textId="269FE8FA" w:rsidR="00305735" w:rsidRPr="00E92A59" w:rsidRDefault="00305735" w:rsidP="00305735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48,146,150</w:t>
            </w:r>
          </w:p>
        </w:tc>
      </w:tr>
      <w:tr w:rsidR="00305735" w:rsidRPr="00CD4FB0" w14:paraId="0C9F166E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4913E1B3" w14:textId="77777777" w:rsidR="00305735" w:rsidRPr="00E92A59" w:rsidRDefault="00305735" w:rsidP="00305735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AC65D95" w14:textId="686BE51D" w:rsidR="00305735" w:rsidRPr="00E92A59" w:rsidRDefault="00305735" w:rsidP="0030573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73,007,240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700D088" w14:textId="3EAD1685" w:rsidR="00305735" w:rsidRPr="00E92A59" w:rsidRDefault="00305735" w:rsidP="0030573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4CBC1D" w14:textId="0685A2F8" w:rsidR="00305735" w:rsidRPr="00E92A59" w:rsidRDefault="00305735" w:rsidP="0030573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6BD95BAE" w14:textId="23BCB303" w:rsidR="00305735" w:rsidRPr="00E92A59" w:rsidRDefault="00197DA8" w:rsidP="00305735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121,153,390</w:t>
            </w:r>
          </w:p>
        </w:tc>
      </w:tr>
    </w:tbl>
    <w:p w14:paraId="38ABA09F" w14:textId="77777777" w:rsidR="00BA23A4" w:rsidRDefault="00BA23A4" w:rsidP="004A0E35">
      <w:pPr>
        <w:pStyle w:val="CordiaNew"/>
        <w:tabs>
          <w:tab w:val="clear" w:pos="4153"/>
          <w:tab w:val="left" w:pos="720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BA23A4" w:rsidRPr="00CD4FB0" w14:paraId="7EB7AF79" w14:textId="77777777" w:rsidTr="00A00FA3">
        <w:trPr>
          <w:tblHeader/>
        </w:trPr>
        <w:tc>
          <w:tcPr>
            <w:tcW w:w="2979" w:type="dxa"/>
          </w:tcPr>
          <w:p w14:paraId="1C1E011F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1DC266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BA23A4" w:rsidRPr="00CD4FB0" w14:paraId="0108A61B" w14:textId="77777777" w:rsidTr="00A00FA3">
        <w:trPr>
          <w:tblHeader/>
        </w:trPr>
        <w:tc>
          <w:tcPr>
            <w:tcW w:w="2979" w:type="dxa"/>
          </w:tcPr>
          <w:p w14:paraId="67D3AECA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EE562B6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A23A4" w:rsidRPr="00CD4FB0" w14:paraId="03904B1F" w14:textId="77777777" w:rsidTr="00A00FA3">
        <w:trPr>
          <w:tblHeader/>
        </w:trPr>
        <w:tc>
          <w:tcPr>
            <w:tcW w:w="2979" w:type="dxa"/>
          </w:tcPr>
          <w:p w14:paraId="43D8FFF2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6DFD236" w14:textId="1AA3B0C4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</w:tr>
      <w:tr w:rsidR="00BA23A4" w:rsidRPr="00CD4FB0" w14:paraId="50F1C6F4" w14:textId="77777777" w:rsidTr="00A00FA3">
        <w:trPr>
          <w:tblHeader/>
        </w:trPr>
        <w:tc>
          <w:tcPr>
            <w:tcW w:w="2979" w:type="dxa"/>
          </w:tcPr>
          <w:p w14:paraId="519E8E25" w14:textId="77777777" w:rsidR="00BA23A4" w:rsidRPr="00E92A59" w:rsidRDefault="00BA23A4" w:rsidP="00A00F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AC00FE3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452E4743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B70C057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มากกว่า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F8F8BC4" w14:textId="77777777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BA23A4" w:rsidRPr="00CD4FB0" w14:paraId="07CF500F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666A55EE" w14:textId="77777777" w:rsidR="00BA23A4" w:rsidRPr="00E92A59" w:rsidRDefault="00BA23A4" w:rsidP="00A00FA3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86F7CC1" w14:textId="77777777" w:rsidR="00BA23A4" w:rsidRPr="00E92A59" w:rsidRDefault="00BA23A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811C42B" w14:textId="77777777" w:rsidR="00BA23A4" w:rsidRPr="00E92A59" w:rsidRDefault="00BA23A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C9F671C" w14:textId="77777777" w:rsidR="00BA23A4" w:rsidRPr="00E92A59" w:rsidRDefault="00BA23A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A436D91" w14:textId="77777777" w:rsidR="00BA23A4" w:rsidRPr="00E92A59" w:rsidRDefault="00BA23A4" w:rsidP="00A00FA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BA23A4" w:rsidRPr="00CD4FB0" w14:paraId="3DFBC157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373F1702" w14:textId="77777777" w:rsidR="00BA23A4" w:rsidRPr="00E92A59" w:rsidRDefault="00BA23A4" w:rsidP="00A00FA3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A626D1D" w14:textId="50D1637B" w:rsidR="00BA23A4" w:rsidRPr="00E92A59" w:rsidRDefault="00305735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72,156,8</w:t>
            </w:r>
            <w:r w:rsidR="005E53C0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D00ACA6" w14:textId="0C9E8E7D" w:rsidR="00BA23A4" w:rsidRPr="00E92A59" w:rsidRDefault="00BA23A4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</w:t>
            </w:r>
            <w:r w:rsidR="00D61CA3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</w:t>
            </w:r>
            <w:r w:rsidR="00305735"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1DEC6893" w14:textId="26D65A20" w:rsidR="00BA23A4" w:rsidRPr="00E92A59" w:rsidRDefault="00BA23A4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  </w:t>
            </w:r>
            <w:r w:rsidR="00D61CA3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="00305735"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748415" w14:textId="760A13A9" w:rsidR="00BA23A4" w:rsidRPr="00E92A59" w:rsidRDefault="00305735" w:rsidP="00A00FA3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72,156,8</w:t>
            </w:r>
            <w:r w:rsidR="00225268" w:rsidRPr="00E92A59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  <w:tr w:rsidR="00BA23A4" w:rsidRPr="00CD4FB0" w14:paraId="675D27A1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7E350AC8" w14:textId="77777777" w:rsidR="00BA23A4" w:rsidRPr="00E92A59" w:rsidRDefault="00BA23A4" w:rsidP="00A00FA3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3EB953D" w14:textId="302E9A4A" w:rsidR="00BA23A4" w:rsidRPr="00E92A59" w:rsidRDefault="00BA23A4" w:rsidP="00A00F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</w:t>
            </w:r>
            <w:r w:rsidR="00D61CA3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</w:t>
            </w:r>
            <w:r w:rsidR="00305735"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FC9254C" w14:textId="2897C3FF" w:rsidR="00BA23A4" w:rsidRPr="00E92A59" w:rsidRDefault="00305735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32A889CF" w14:textId="33D566BD" w:rsidR="00BA23A4" w:rsidRPr="00E92A59" w:rsidRDefault="00305735" w:rsidP="00A00FA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6BBA2B1" w14:textId="1B90C743" w:rsidR="00BA23A4" w:rsidRPr="00E92A59" w:rsidRDefault="00305735" w:rsidP="00A00FA3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48,146,150</w:t>
            </w:r>
          </w:p>
        </w:tc>
      </w:tr>
      <w:tr w:rsidR="00BA23A4" w:rsidRPr="00CD4FB0" w14:paraId="2F2B6C34" w14:textId="77777777" w:rsidTr="00A00FA3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7BC648B1" w14:textId="77777777" w:rsidR="00BA23A4" w:rsidRPr="00E92A59" w:rsidRDefault="00BA23A4" w:rsidP="00A00FA3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0DF9C26" w14:textId="02D3DC09" w:rsidR="00BA23A4" w:rsidRPr="00E92A59" w:rsidRDefault="00305735" w:rsidP="00A00F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72,156,8</w:t>
            </w:r>
            <w:r w:rsidR="005E53C0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D761C5F" w14:textId="7A6EA529" w:rsidR="00BA23A4" w:rsidRPr="00E92A59" w:rsidRDefault="00305735" w:rsidP="00A00F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5,494,675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72B35B0" w14:textId="0174B86E" w:rsidR="00BA23A4" w:rsidRPr="00E92A59" w:rsidRDefault="00305735" w:rsidP="00A00FA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42,651,475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FB789BA" w14:textId="202F3FE1" w:rsidR="00BA23A4" w:rsidRPr="00E92A59" w:rsidRDefault="00305735" w:rsidP="00A00FA3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120,303,0</w:t>
            </w:r>
            <w:r w:rsidR="00B951AE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</w:tr>
    </w:tbl>
    <w:p w14:paraId="792B6AF9" w14:textId="77777777" w:rsidR="00BA23A4" w:rsidRDefault="00BA23A4" w:rsidP="006B3948">
      <w:pPr>
        <w:pStyle w:val="CordiaNew"/>
        <w:tabs>
          <w:tab w:val="clear" w:pos="4153"/>
          <w:tab w:val="left" w:pos="720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649" w:type="dxa"/>
        <w:tblInd w:w="79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979"/>
        <w:gridCol w:w="1418"/>
        <w:gridCol w:w="1417"/>
        <w:gridCol w:w="1418"/>
        <w:gridCol w:w="1417"/>
      </w:tblGrid>
      <w:tr w:rsidR="00193AC7" w:rsidRPr="00CD4FB0" w14:paraId="779E1C29" w14:textId="77777777" w:rsidTr="00B43720">
        <w:trPr>
          <w:tblHeader/>
        </w:trPr>
        <w:tc>
          <w:tcPr>
            <w:tcW w:w="2979" w:type="dxa"/>
          </w:tcPr>
          <w:p w14:paraId="3636B03D" w14:textId="77777777" w:rsidR="004A0E35" w:rsidRPr="00E92A59" w:rsidRDefault="004A0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B13F4AA" w14:textId="28DD4A24" w:rsidR="004A0E35" w:rsidRPr="00E92A59" w:rsidRDefault="007418D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BA23A4" w:rsidRPr="00CD4FB0" w14:paraId="33350356" w14:textId="77777777" w:rsidTr="00B43720">
        <w:trPr>
          <w:tblHeader/>
        </w:trPr>
        <w:tc>
          <w:tcPr>
            <w:tcW w:w="2979" w:type="dxa"/>
          </w:tcPr>
          <w:p w14:paraId="3B0F434D" w14:textId="77777777" w:rsidR="00BA23A4" w:rsidRPr="00E92A59" w:rsidRDefault="00BA2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395C1B4" w14:textId="3D360E0B" w:rsidR="00BA23A4" w:rsidRPr="00E92A59" w:rsidRDefault="00BA23A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93AC7" w:rsidRPr="00CD4FB0" w14:paraId="0C8FC64E" w14:textId="77777777" w:rsidTr="00B43720">
        <w:trPr>
          <w:tblHeader/>
        </w:trPr>
        <w:tc>
          <w:tcPr>
            <w:tcW w:w="2979" w:type="dxa"/>
          </w:tcPr>
          <w:p w14:paraId="07AB3B39" w14:textId="77777777" w:rsidR="004A0E35" w:rsidRPr="00E92A59" w:rsidRDefault="004A0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F0BA397" w14:textId="4EED457E" w:rsidR="004A0E35" w:rsidRPr="00E92A59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418D9" w:rsidRPr="00E92A59"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193AC7" w:rsidRPr="00CD4FB0" w14:paraId="4571698A" w14:textId="77777777" w:rsidTr="00B43720">
        <w:trPr>
          <w:tblHeader/>
        </w:trPr>
        <w:tc>
          <w:tcPr>
            <w:tcW w:w="2979" w:type="dxa"/>
          </w:tcPr>
          <w:p w14:paraId="02B747C6" w14:textId="77777777" w:rsidR="004A0E35" w:rsidRPr="00E92A59" w:rsidRDefault="004A0E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  <w:hideMark/>
          </w:tcPr>
          <w:p w14:paraId="4C493B90" w14:textId="77777777" w:rsidR="004A0E35" w:rsidRPr="00E92A59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  <w:vAlign w:val="bottom"/>
            <w:hideMark/>
          </w:tcPr>
          <w:p w14:paraId="307EEBD7" w14:textId="77777777" w:rsidR="004A0E35" w:rsidRPr="00E92A59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  <w:hideMark/>
          </w:tcPr>
          <w:p w14:paraId="102A7080" w14:textId="77777777" w:rsidR="004A0E35" w:rsidRPr="00E92A59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มากกว่า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  <w:hideMark/>
          </w:tcPr>
          <w:p w14:paraId="472A865D" w14:textId="77777777" w:rsidR="004A0E35" w:rsidRPr="00E92A59" w:rsidRDefault="004A0E3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193AC7" w:rsidRPr="00CD4FB0" w14:paraId="67FC99D5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  <w:hideMark/>
          </w:tcPr>
          <w:p w14:paraId="2AEA9F1D" w14:textId="77777777" w:rsidR="004A0E35" w:rsidRPr="00E92A59" w:rsidRDefault="004A0E35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5E6D60F" w14:textId="77777777" w:rsidR="004A0E35" w:rsidRPr="00E92A59" w:rsidRDefault="004A0E3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3AEAB9C" w14:textId="77777777" w:rsidR="004A0E35" w:rsidRPr="00E92A59" w:rsidRDefault="004A0E3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5EFA2EF3" w14:textId="77777777" w:rsidR="004A0E35" w:rsidRPr="00E92A59" w:rsidRDefault="004A0E35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EE811B8" w14:textId="77777777" w:rsidR="004A0E35" w:rsidRPr="00E92A59" w:rsidRDefault="004A0E35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2495D" w:rsidRPr="00CD4FB0" w14:paraId="64293B06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49B5239B" w14:textId="05708483" w:rsidR="0042495D" w:rsidRPr="00E92A59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523DF14" w14:textId="615884EA" w:rsidR="0042495D" w:rsidRPr="00E92A59" w:rsidRDefault="00946D3F" w:rsidP="0042495D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49,</w:t>
            </w:r>
            <w:r w:rsidR="00917EFD" w:rsidRPr="00E92A59">
              <w:rPr>
                <w:rFonts w:ascii="BrowalliaUPC" w:hAnsi="BrowalliaUPC" w:cs="BrowalliaUPC"/>
                <w:sz w:val="28"/>
                <w:szCs w:val="28"/>
              </w:rPr>
              <w:t>414</w:t>
            </w:r>
            <w:r w:rsidR="00AD1388" w:rsidRPr="00E92A59">
              <w:rPr>
                <w:rFonts w:ascii="BrowalliaUPC" w:hAnsi="BrowalliaUPC" w:cs="BrowalliaUPC"/>
                <w:sz w:val="28"/>
                <w:szCs w:val="28"/>
              </w:rPr>
              <w:t>,230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C31E014" w14:textId="6D95B5E1" w:rsidR="0042495D" w:rsidRPr="00E92A59" w:rsidRDefault="00FE4FE7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1C529B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706E22A0" w14:textId="6430D43D" w:rsidR="0042495D" w:rsidRPr="00E92A59" w:rsidRDefault="00FE4FE7" w:rsidP="0042495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1C529B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C333947" w14:textId="6C59FE25" w:rsidR="0042495D" w:rsidRPr="00E92A59" w:rsidRDefault="004C73E6" w:rsidP="0042495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49,</w:t>
            </w:r>
            <w:r w:rsidR="0076021A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414,230</w:t>
            </w:r>
          </w:p>
        </w:tc>
      </w:tr>
      <w:tr w:rsidR="0042495D" w:rsidRPr="00CD4FB0" w14:paraId="60C74698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4B392784" w14:textId="6B3DDD2C" w:rsidR="0042495D" w:rsidRPr="00E92A59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AADDBDA" w14:textId="08B1AA84" w:rsidR="0042495D" w:rsidRPr="00E92A59" w:rsidRDefault="00FE4FE7" w:rsidP="005B5E5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            </w:t>
            </w:r>
            <w:r w:rsidR="00946D3F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AD81F6D" w14:textId="0B0EE930" w:rsidR="0042495D" w:rsidRPr="00E92A59" w:rsidRDefault="008B528A" w:rsidP="005B5E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1931E1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>521</w:t>
            </w:r>
            <w:r w:rsidR="001931E1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>785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03A5B49" w14:textId="560DB193" w:rsidR="0042495D" w:rsidRPr="00E92A59" w:rsidRDefault="008B528A" w:rsidP="005B5E5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</w:rPr>
              <w:t>47</w:t>
            </w:r>
            <w:r w:rsidR="001931E1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>582</w:t>
            </w:r>
            <w:r w:rsidR="001931E1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E92A59">
              <w:rPr>
                <w:rFonts w:ascii="BrowalliaUPC" w:hAnsi="BrowalliaUPC" w:cs="BrowalliaUPC"/>
                <w:sz w:val="28"/>
                <w:szCs w:val="28"/>
              </w:rPr>
              <w:t>359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9CCCC53" w14:textId="10C80086" w:rsidR="0042495D" w:rsidRPr="00E92A59" w:rsidRDefault="008B528A" w:rsidP="005B5E57">
            <w:pPr>
              <w:pBdr>
                <w:bottom w:val="single" w:sz="4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92A59">
              <w:rPr>
                <w:rFonts w:ascii="BrowalliaUPC" w:hAnsi="BrowalliaUPC" w:cs="BrowalliaUPC" w:hint="cs"/>
                <w:sz w:val="28"/>
                <w:szCs w:val="28"/>
              </w:rPr>
              <w:t>53</w:t>
            </w:r>
            <w:r w:rsidR="001931E1" w:rsidRPr="00E92A59">
              <w:rPr>
                <w:rFonts w:ascii="BrowalliaUPC" w:hAnsi="BrowalliaUPC" w:cs="BrowalliaUPC"/>
                <w:sz w:val="28"/>
                <w:szCs w:val="28"/>
              </w:rPr>
              <w:t>,104,144</w:t>
            </w:r>
          </w:p>
        </w:tc>
      </w:tr>
      <w:tr w:rsidR="0042495D" w:rsidRPr="00CD4FB0" w14:paraId="2865B7EE" w14:textId="77777777" w:rsidTr="00B43720">
        <w:trPr>
          <w:tblHeader/>
        </w:trPr>
        <w:tc>
          <w:tcPr>
            <w:tcW w:w="2979" w:type="dxa"/>
            <w:tcBorders>
              <w:bottom w:val="nil"/>
            </w:tcBorders>
          </w:tcPr>
          <w:p w14:paraId="251CE677" w14:textId="00994F75" w:rsidR="0042495D" w:rsidRPr="00E92A59" w:rsidRDefault="0042495D" w:rsidP="0042495D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0C21BE0" w14:textId="4EA799C4" w:rsidR="0042495D" w:rsidRPr="00E92A59" w:rsidRDefault="004C73E6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49,</w:t>
            </w:r>
            <w:r w:rsidR="002B64AF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414,230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1B44681" w14:textId="2B3FF117" w:rsidR="0042495D" w:rsidRPr="00E92A59" w:rsidRDefault="001931E1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5,521,785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4C018C71" w14:textId="49C2B0BB" w:rsidR="0042495D" w:rsidRPr="00E92A59" w:rsidRDefault="001931E1" w:rsidP="0042495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47,582,359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275B320" w14:textId="54632B5E" w:rsidR="0042495D" w:rsidRPr="00E92A59" w:rsidRDefault="004C73E6" w:rsidP="0042495D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102,</w:t>
            </w:r>
            <w:r w:rsidR="006801AD" w:rsidRPr="00E92A59">
              <w:rPr>
                <w:rFonts w:ascii="BrowalliaUPC" w:hAnsi="BrowalliaUPC" w:cs="BrowalliaUPC"/>
                <w:sz w:val="28"/>
                <w:szCs w:val="28"/>
                <w:lang w:val="en-GB"/>
              </w:rPr>
              <w:t>518,374</w:t>
            </w:r>
          </w:p>
        </w:tc>
      </w:tr>
    </w:tbl>
    <w:p w14:paraId="34E22BEA" w14:textId="77777777" w:rsidR="000B748C" w:rsidRPr="00CD4FB0" w:rsidRDefault="000B748C" w:rsidP="00221B8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B4DFA3" w14:textId="77777777" w:rsidR="00BA09DB" w:rsidRPr="00CD4FB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6CA08503" w14:textId="1F758960" w:rsidR="009A0FB7" w:rsidRDefault="00B720D6" w:rsidP="007A6855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>บริษัทไม่มีการกระจุกตัวของลูกหนี้ที่เป็นสาระสำคัญ เนื่องจาก</w:t>
      </w:r>
      <w:r w:rsidR="002441D3" w:rsidRPr="00CD4FB0">
        <w:rPr>
          <w:rFonts w:ascii="BrowalliaUPC" w:hAnsi="BrowalliaUPC" w:cs="BrowalliaUPC"/>
          <w:sz w:val="28"/>
          <w:szCs w:val="28"/>
          <w:cs/>
        </w:rPr>
        <w:t>ลูกหนี้ส่วนใหญ่เป็นหน่วยงานที่เกี่ยวข้องกับรัฐบาล</w:t>
      </w:r>
      <w:r w:rsidR="009439F8" w:rsidRPr="00CD4FB0">
        <w:rPr>
          <w:rFonts w:ascii="BrowalliaUPC" w:hAnsi="BrowalliaUPC" w:cs="BrowalliaUPC"/>
          <w:sz w:val="28"/>
          <w:szCs w:val="28"/>
          <w:cs/>
        </w:rPr>
        <w:t>หลายหน่วยงาน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441D3" w:rsidRPr="00CD4FB0">
        <w:rPr>
          <w:rFonts w:ascii="BrowalliaUPC" w:hAnsi="BrowalliaUPC" w:cs="BrowalliaUPC"/>
          <w:sz w:val="28"/>
          <w:szCs w:val="28"/>
          <w:cs/>
        </w:rPr>
        <w:t>ซึ่ง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>ผู้บริหารของกิจการมีนโยบายที่จะบันทึกค่าเผื่อหนี้สงสัยจะสูญให้เพียงพอกับโอกาสที่จะเกิดความสูญเสียดังกล่าว</w:t>
      </w:r>
      <w:r w:rsidR="009A0FB7">
        <w:rPr>
          <w:rFonts w:ascii="BrowalliaUPC" w:hAnsi="BrowalliaUPC" w:cs="BrowalliaUPC"/>
          <w:sz w:val="28"/>
          <w:szCs w:val="28"/>
          <w:u w:val="single"/>
          <w:cs/>
        </w:rPr>
        <w:br w:type="page"/>
      </w:r>
    </w:p>
    <w:p w14:paraId="64B4DFA6" w14:textId="7C127F09" w:rsidR="00BA09DB" w:rsidRPr="00CD4FB0" w:rsidRDefault="00BA09DB" w:rsidP="004E411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1D6DC69B" w14:textId="77777777" w:rsidR="00BC713A" w:rsidRDefault="009A0FB7" w:rsidP="00BC713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 xml:space="preserve">บริษัทมีรายการบางรายการเป็นเงินตราต่างประเทศ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</w:t>
      </w:r>
      <w:r w:rsidR="007627F2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>บริษัทได้ป้องกันความเสี่ยงจากอัตราแลกเปลี่ยนบางส่วนแล้ว</w:t>
      </w:r>
      <w:r w:rsidR="00DC78BB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A09DB" w:rsidRPr="00CD4FB0">
        <w:rPr>
          <w:rFonts w:ascii="BrowalliaUPC" w:hAnsi="BrowalliaUPC" w:cs="BrowalliaUPC"/>
          <w:sz w:val="28"/>
          <w:szCs w:val="28"/>
          <w:cs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05C9EF26" w14:textId="77777777" w:rsidR="00BC713A" w:rsidRPr="005231EB" w:rsidRDefault="00BC713A" w:rsidP="00BC713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F2DB4F5" w14:textId="7D0755A6" w:rsidR="006F0873" w:rsidRPr="00CD4FB0" w:rsidRDefault="00BA09DB" w:rsidP="00BC713A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546C74" w:rsidRPr="00CD4FB0">
        <w:rPr>
          <w:rFonts w:ascii="BrowalliaUPC" w:hAnsi="BrowalliaUPC" w:cs="BrowalliaUPC"/>
          <w:sz w:val="28"/>
          <w:szCs w:val="28"/>
        </w:rPr>
        <w:t>6</w:t>
      </w:r>
      <w:r w:rsidR="00866757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A0FB7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บริษัทมีหนี้สินที่เป็นเงินตราต่างประเทศดังนี้</w:t>
      </w:r>
    </w:p>
    <w:p w14:paraId="23908550" w14:textId="77777777" w:rsidR="008C624F" w:rsidRPr="005231EB" w:rsidRDefault="008C624F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66" w:type="dxa"/>
        <w:tblInd w:w="851" w:type="dxa"/>
        <w:tblLook w:val="04A0" w:firstRow="1" w:lastRow="0" w:firstColumn="1" w:lastColumn="0" w:noHBand="0" w:noVBand="1"/>
      </w:tblPr>
      <w:tblGrid>
        <w:gridCol w:w="4385"/>
        <w:gridCol w:w="2057"/>
        <w:gridCol w:w="251"/>
        <w:gridCol w:w="1873"/>
      </w:tblGrid>
      <w:tr w:rsidR="00C71A49" w:rsidRPr="00CD4FB0" w14:paraId="440FF3DC" w14:textId="77777777" w:rsidTr="00E57009">
        <w:trPr>
          <w:cantSplit/>
        </w:trPr>
        <w:tc>
          <w:tcPr>
            <w:tcW w:w="4385" w:type="dxa"/>
          </w:tcPr>
          <w:p w14:paraId="1CD7C1EC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05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C3741D8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0EE5BD69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14:paraId="1EA012A1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DF767C7" w14:textId="77777777" w:rsidR="00C71A49" w:rsidRPr="00CD4FB0" w:rsidRDefault="00C71A49" w:rsidP="008A33FD">
            <w:pPr>
              <w:pStyle w:val="a5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</w:tr>
      <w:tr w:rsidR="00C71A49" w:rsidRPr="00CD4FB0" w14:paraId="5895BBBF" w14:textId="77777777" w:rsidTr="00E57009">
        <w:trPr>
          <w:cantSplit/>
        </w:trPr>
        <w:tc>
          <w:tcPr>
            <w:tcW w:w="4385" w:type="dxa"/>
            <w:hideMark/>
          </w:tcPr>
          <w:p w14:paraId="330B0595" w14:textId="07E99D2E" w:rsidR="00C71A49" w:rsidRPr="00CD4FB0" w:rsidRDefault="00C71A49" w:rsidP="008A33FD">
            <w:pPr>
              <w:pStyle w:val="a5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nil"/>
            </w:tcBorders>
          </w:tcPr>
          <w:p w14:paraId="48E1E39E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</w:tcPr>
          <w:p w14:paraId="1CE610F9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</w:tcPr>
          <w:p w14:paraId="4125DB80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5873EC" w:rsidRPr="00CD4FB0" w14:paraId="3F6AA890" w14:textId="77777777" w:rsidTr="00E57009">
        <w:trPr>
          <w:cantSplit/>
        </w:trPr>
        <w:tc>
          <w:tcPr>
            <w:tcW w:w="4385" w:type="dxa"/>
          </w:tcPr>
          <w:p w14:paraId="5AF279FA" w14:textId="283F9041" w:rsidR="005873EC" w:rsidRPr="00CD4FB0" w:rsidRDefault="005873EC" w:rsidP="008A33FD">
            <w:pPr>
              <w:pStyle w:val="a5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</w:pPr>
            <w:r w:rsidRPr="00CD4FB0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CD4FB0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2057" w:type="dxa"/>
            <w:tcBorders>
              <w:left w:val="nil"/>
              <w:bottom w:val="nil"/>
              <w:right w:val="nil"/>
            </w:tcBorders>
          </w:tcPr>
          <w:p w14:paraId="233E47FC" w14:textId="77777777" w:rsidR="005873EC" w:rsidRPr="00CD4FB0" w:rsidRDefault="005873E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51" w:type="dxa"/>
          </w:tcPr>
          <w:p w14:paraId="275C520F" w14:textId="77777777" w:rsidR="005873EC" w:rsidRPr="00CD4FB0" w:rsidRDefault="005873E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873" w:type="dxa"/>
            <w:tcBorders>
              <w:left w:val="nil"/>
              <w:bottom w:val="nil"/>
              <w:right w:val="nil"/>
            </w:tcBorders>
          </w:tcPr>
          <w:p w14:paraId="1BC4D62E" w14:textId="77777777" w:rsidR="005873EC" w:rsidRPr="00CD4FB0" w:rsidRDefault="005873E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C71A49" w:rsidRPr="00CD4FB0" w14:paraId="180160BC" w14:textId="77777777" w:rsidTr="00E57009">
        <w:trPr>
          <w:cantSplit/>
        </w:trPr>
        <w:tc>
          <w:tcPr>
            <w:tcW w:w="4385" w:type="dxa"/>
            <w:shd w:val="clear" w:color="auto" w:fill="auto"/>
            <w:hideMark/>
          </w:tcPr>
          <w:p w14:paraId="03507617" w14:textId="77777777" w:rsidR="00C71A49" w:rsidRPr="00CD4FB0" w:rsidRDefault="00C71A49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057" w:type="dxa"/>
            <w:shd w:val="clear" w:color="auto" w:fill="auto"/>
          </w:tcPr>
          <w:p w14:paraId="40CF12D1" w14:textId="451C38CE" w:rsidR="00C71A49" w:rsidRPr="00CD4FB0" w:rsidRDefault="00A425E0" w:rsidP="00D61CA3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186,341</w:t>
            </w:r>
          </w:p>
        </w:tc>
        <w:tc>
          <w:tcPr>
            <w:tcW w:w="251" w:type="dxa"/>
          </w:tcPr>
          <w:p w14:paraId="6311BA30" w14:textId="77777777" w:rsidR="00C71A49" w:rsidRPr="00CD4FB0" w:rsidRDefault="00C71A49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3A20A140" w14:textId="6F15AC84" w:rsidR="00C71A49" w:rsidRPr="00CD4FB0" w:rsidRDefault="00A425E0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34.3876</w:t>
            </w:r>
          </w:p>
        </w:tc>
      </w:tr>
      <w:tr w:rsidR="00435B5C" w:rsidRPr="00CD4FB0" w14:paraId="3F7D3001" w14:textId="77777777" w:rsidTr="00E57009">
        <w:trPr>
          <w:cantSplit/>
        </w:trPr>
        <w:tc>
          <w:tcPr>
            <w:tcW w:w="4385" w:type="dxa"/>
            <w:shd w:val="clear" w:color="auto" w:fill="auto"/>
          </w:tcPr>
          <w:p w14:paraId="3883E116" w14:textId="63660CED" w:rsidR="00435B5C" w:rsidRPr="00CD4FB0" w:rsidRDefault="00435B5C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2057" w:type="dxa"/>
            <w:shd w:val="clear" w:color="auto" w:fill="auto"/>
          </w:tcPr>
          <w:p w14:paraId="365EDC63" w14:textId="5D83934A" w:rsidR="00435B5C" w:rsidRPr="00CD4FB0" w:rsidRDefault="00A425E0" w:rsidP="00D61CA3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58,578</w:t>
            </w:r>
          </w:p>
        </w:tc>
        <w:tc>
          <w:tcPr>
            <w:tcW w:w="251" w:type="dxa"/>
          </w:tcPr>
          <w:p w14:paraId="7039A22C" w14:textId="77777777" w:rsidR="00435B5C" w:rsidRPr="00CD4FB0" w:rsidRDefault="00435B5C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6E0F5483" w14:textId="72583EF6" w:rsidR="00435B5C" w:rsidRPr="00CD4FB0" w:rsidRDefault="00A425E0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38.3988</w:t>
            </w:r>
          </w:p>
        </w:tc>
      </w:tr>
      <w:tr w:rsidR="00A425E0" w:rsidRPr="00CD4FB0" w14:paraId="645F783A" w14:textId="77777777" w:rsidTr="00E57009">
        <w:trPr>
          <w:cantSplit/>
        </w:trPr>
        <w:tc>
          <w:tcPr>
            <w:tcW w:w="4385" w:type="dxa"/>
            <w:shd w:val="clear" w:color="auto" w:fill="auto"/>
          </w:tcPr>
          <w:p w14:paraId="4A3255D8" w14:textId="3A89C3FF" w:rsidR="00A425E0" w:rsidRPr="00A425E0" w:rsidRDefault="00A425E0" w:rsidP="008A33FD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A425E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ฟรังก์สวิส</w:t>
            </w:r>
          </w:p>
        </w:tc>
        <w:tc>
          <w:tcPr>
            <w:tcW w:w="2057" w:type="dxa"/>
            <w:shd w:val="clear" w:color="auto" w:fill="auto"/>
          </w:tcPr>
          <w:p w14:paraId="081423A7" w14:textId="2AD3490F" w:rsidR="00A425E0" w:rsidRPr="00CD4FB0" w:rsidRDefault="00A425E0" w:rsidP="00D61CA3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 w:hint="cs"/>
                <w:sz w:val="28"/>
                <w:szCs w:val="28"/>
                <w:cs/>
                <w:lang w:val="en-US"/>
              </w:rPr>
              <w:t>4</w:t>
            </w:r>
            <w:r>
              <w:rPr>
                <w:rFonts w:ascii="BrowalliaUPC" w:hAnsi="BrowalliaUPC"/>
                <w:sz w:val="28"/>
                <w:szCs w:val="28"/>
                <w:lang w:val="en-US"/>
              </w:rPr>
              <w:t>,500</w:t>
            </w:r>
          </w:p>
        </w:tc>
        <w:tc>
          <w:tcPr>
            <w:tcW w:w="251" w:type="dxa"/>
          </w:tcPr>
          <w:p w14:paraId="07A86B87" w14:textId="77777777" w:rsidR="00A425E0" w:rsidRPr="00CD4FB0" w:rsidRDefault="00A425E0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6331D3D0" w14:textId="4F895AD4" w:rsidR="00A425E0" w:rsidRPr="00CD4FB0" w:rsidRDefault="00A425E0" w:rsidP="008A33FD">
            <w:pPr>
              <w:pStyle w:val="a5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>
              <w:rPr>
                <w:rFonts w:ascii="BrowalliaUPC" w:hAnsi="BrowalliaUPC"/>
                <w:sz w:val="28"/>
                <w:szCs w:val="28"/>
                <w:lang w:val="en-US"/>
              </w:rPr>
              <w:t>41.05</w:t>
            </w:r>
            <w:r w:rsidR="0048009F">
              <w:rPr>
                <w:rFonts w:ascii="BrowalliaUPC" w:hAnsi="BrowalliaUPC"/>
                <w:sz w:val="28"/>
                <w:szCs w:val="28"/>
                <w:lang w:val="en-US"/>
              </w:rPr>
              <w:t>00</w:t>
            </w:r>
          </w:p>
        </w:tc>
      </w:tr>
    </w:tbl>
    <w:p w14:paraId="11644F7A" w14:textId="77777777" w:rsidR="00DE54D4" w:rsidRDefault="00DE54D4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B4DFC9" w14:textId="2B2DA6CA" w:rsidR="00BA09DB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CD4FB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7086AE5B" w14:textId="67129226" w:rsidR="000B0573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</w:t>
      </w:r>
      <w:r w:rsidR="005E35A6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ในอนาคต ซึ่งส่งผลกระทบต่อกระแสเงินสดของ</w:t>
      </w:r>
      <w:r w:rsidR="00820445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CD4FB0">
        <w:rPr>
          <w:rFonts w:ascii="BrowalliaUPC" w:hAnsi="BrowalliaUPC" w:cs="BrowalliaUPC"/>
          <w:sz w:val="28"/>
          <w:szCs w:val="28"/>
          <w:cs/>
        </w:rPr>
        <w:t>บริษัท</w:t>
      </w:r>
      <w:r w:rsidR="00CB0C61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5A9B21F1" w14:textId="77777777" w:rsidR="00EA5D80" w:rsidRPr="009C2691" w:rsidRDefault="00EA5D80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4B4DFCC" w14:textId="52247F0A" w:rsidR="00BA09DB" w:rsidRPr="00CD4FB0" w:rsidRDefault="00BA09DB" w:rsidP="00AA043B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CD4FB0">
        <w:rPr>
          <w:rFonts w:ascii="BrowalliaUPC" w:hAnsi="BrowalliaUPC" w:cs="BrowalliaUPC"/>
          <w:sz w:val="28"/>
          <w:szCs w:val="28"/>
        </w:rPr>
        <w:t>31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546C74" w:rsidRPr="00CD4FB0">
        <w:rPr>
          <w:rFonts w:ascii="BrowalliaUPC" w:hAnsi="BrowalliaUPC" w:cs="BrowalliaUPC"/>
          <w:sz w:val="28"/>
          <w:szCs w:val="28"/>
        </w:rPr>
        <w:t>6</w:t>
      </w:r>
      <w:r w:rsidR="004403F7">
        <w:rPr>
          <w:rFonts w:ascii="BrowalliaUPC" w:hAnsi="BrowalliaUPC" w:cs="BrowalliaUPC"/>
          <w:sz w:val="28"/>
          <w:szCs w:val="28"/>
        </w:rPr>
        <w:t>6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สินทรัพย์ทางการเงินและหนี้สินทางการเงินที่มีความเสี่ยงด้านกระแสเงินสด</w:t>
      </w:r>
      <w:r w:rsidR="00F24D5D" w:rsidRPr="00CD4FB0">
        <w:rPr>
          <w:rFonts w:ascii="BrowalliaUPC" w:hAnsi="BrowalliaUPC" w:cs="BrowalliaUPC"/>
          <w:sz w:val="28"/>
          <w:szCs w:val="28"/>
        </w:rPr>
        <w:br/>
      </w:r>
      <w:r w:rsidRPr="00CD4FB0">
        <w:rPr>
          <w:rFonts w:ascii="BrowalliaUPC" w:hAnsi="BrowalliaUPC" w:cs="BrowalliaUPC"/>
          <w:sz w:val="28"/>
          <w:szCs w:val="28"/>
          <w:cs/>
        </w:rPr>
        <w:t>อันเกิดจากการเปลี่ยนแปลงอัตราดอกเบี้ยสรุปได้ดังนี้</w:t>
      </w:r>
    </w:p>
    <w:p w14:paraId="2767C23C" w14:textId="77777777" w:rsidR="004403F7" w:rsidRPr="009C2691" w:rsidRDefault="004403F7" w:rsidP="00CB1F77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05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1275"/>
        <w:gridCol w:w="236"/>
        <w:gridCol w:w="1143"/>
        <w:gridCol w:w="248"/>
        <w:gridCol w:w="1179"/>
        <w:gridCol w:w="15"/>
      </w:tblGrid>
      <w:tr w:rsidR="004403F7" w:rsidRPr="00CD4FB0" w14:paraId="35B5016B" w14:textId="77777777" w:rsidTr="00A00FA3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71862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8F2CC2" w14:textId="77777777" w:rsidR="004403F7" w:rsidRPr="00CD4FB0" w:rsidRDefault="004403F7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403F7" w:rsidRPr="00CD4FB0" w14:paraId="4FD5011C" w14:textId="77777777" w:rsidTr="00A00FA3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31C5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652D8" w14:textId="6B7F7F56" w:rsidR="004403F7" w:rsidRPr="00CD4FB0" w:rsidRDefault="004403F7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403F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403F7" w:rsidRPr="00CD4FB0" w14:paraId="5705F5CA" w14:textId="77777777" w:rsidTr="005379A7">
        <w:trPr>
          <w:trHeight w:val="718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6471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211A7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7BFBE6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7B844A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EEDA3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3F6FA3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FAAAFDC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95747" w14:textId="77777777" w:rsidR="004403F7" w:rsidRPr="00CD4FB0" w:rsidRDefault="004403F7" w:rsidP="00A00FA3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4403F7" w:rsidRPr="00CD4FB0" w14:paraId="42F30295" w14:textId="77777777" w:rsidTr="00A00FA3">
        <w:trPr>
          <w:trHeight w:hRule="exact" w:val="316"/>
        </w:trPr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B32CAA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6C526E9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72987B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506660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674337C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8083E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4A911774" w14:textId="77777777" w:rsidR="004403F7" w:rsidRPr="00CD4FB0" w:rsidRDefault="004403F7" w:rsidP="00A00FA3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3B3D8A64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4403F7" w:rsidRPr="00CD4FB0" w14:paraId="778C0FC0" w14:textId="77777777" w:rsidTr="00A00FA3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B6E950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2721A471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AE38A0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F2718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4B9CCF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CB89EB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0C76B23F" w14:textId="77777777" w:rsidR="004403F7" w:rsidRPr="00CD4FB0" w:rsidRDefault="004403F7" w:rsidP="00A00FA3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40A0E55E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4403F7" w:rsidRPr="00CD4FB0" w14:paraId="0745F2F2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53953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1B519AB" w14:textId="46E9339A" w:rsidR="004403F7" w:rsidRPr="00A81CC4" w:rsidRDefault="00A81CC4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5</w:t>
            </w:r>
            <w:r>
              <w:rPr>
                <w:rFonts w:ascii="BrowalliaUPC" w:hAnsi="BrowalliaUPC" w:cs="BrowalliaUPC"/>
                <w:sz w:val="24"/>
                <w:szCs w:val="24"/>
              </w:rPr>
              <w:t>4,651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A679E8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9F8960" w14:textId="1D6C4D20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140,850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62EC0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1C2D6D" w14:textId="59857502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141,463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8D8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7F860A" w14:textId="07584EBB" w:rsidR="004403F7" w:rsidRPr="00CD4FB0" w:rsidRDefault="00CB03BD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336,964</w:t>
            </w:r>
          </w:p>
        </w:tc>
      </w:tr>
      <w:tr w:rsidR="004403F7" w:rsidRPr="00CD4FB0" w14:paraId="5312CFDD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5E211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3E69D6" w14:textId="558EF0DA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6F1167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FB9461" w14:textId="7E848F75" w:rsidR="004403F7" w:rsidRPr="00CD4FB0" w:rsidRDefault="000F71EA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  </w:t>
            </w:r>
            <w:r w:rsidR="00D61CA3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781FBC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66489C" w14:textId="2C69E38B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156,872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FC764B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52EB1F" w14:textId="2FBC606E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156,872</w:t>
            </w:r>
          </w:p>
        </w:tc>
      </w:tr>
      <w:tr w:rsidR="004403F7" w:rsidRPr="00CD4FB0" w14:paraId="2BF6DF16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D35B1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CC18A0F" w14:textId="7C7DE555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DA5B96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EF83FD0" w14:textId="4554D3E9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39,000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B502D9" w14:textId="0DC1936E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3B3B70" w14:textId="7F88CA7E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641438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68B50F" w14:textId="1A38B6C9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39,000</w:t>
            </w:r>
          </w:p>
        </w:tc>
      </w:tr>
      <w:tr w:rsidR="004403F7" w:rsidRPr="00CD4FB0" w14:paraId="40E3F93C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91247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9F0BF9" w14:textId="57F52B06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9B5C06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2622BA" w14:textId="5B7834BF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52,876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0F1D87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EC835C" w14:textId="5E6BC25E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8268E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BF006" w14:textId="60AA892E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52,876</w:t>
            </w:r>
          </w:p>
        </w:tc>
      </w:tr>
      <w:tr w:rsidR="004403F7" w:rsidRPr="00CD4FB0" w14:paraId="62CC0DCB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5196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8F925A" w14:textId="319F1AC0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EE5CA3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A64C02A" w14:textId="15D549D8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1,797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2CFB21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AADBD0" w14:textId="5E6AC50E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BF5E3A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8EC298" w14:textId="5C815239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1,797</w:t>
            </w:r>
          </w:p>
        </w:tc>
      </w:tr>
      <w:tr w:rsidR="004403F7" w:rsidRPr="00CD4FB0" w14:paraId="2A06C198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1703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91A801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2E70700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0486A2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CADC39A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35C11E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563E4B07" w14:textId="77777777" w:rsidR="004403F7" w:rsidRPr="00CD4FB0" w:rsidRDefault="004403F7" w:rsidP="00A00FA3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2ED12F0D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4403F7" w:rsidRPr="00CD4FB0" w14:paraId="17F77FE7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9CB7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B1F0AC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AC84E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33FAA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FE22BE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79F86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AFFC2F9" w14:textId="77777777" w:rsidR="004403F7" w:rsidRPr="00CD4FB0" w:rsidRDefault="004403F7" w:rsidP="00A00FA3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40E7CEDB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4403F7" w:rsidRPr="00CD4FB0" w14:paraId="5EF558CC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27A51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4B2E25" w14:textId="5E9555AD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362E89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42998" w14:textId="6AF24B88" w:rsidR="004403F7" w:rsidRPr="00CD4FB0" w:rsidRDefault="000F71EA" w:rsidP="000F71EA">
            <w:pPr>
              <w:spacing w:line="240" w:lineRule="auto"/>
              <w:ind w:right="-51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C6E4F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0881F" w14:textId="08936CAE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73,007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F2C250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4515589D" w14:textId="143185BE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73,007</w:t>
            </w:r>
          </w:p>
        </w:tc>
      </w:tr>
      <w:tr w:rsidR="004403F7" w:rsidRPr="00CD4FB0" w14:paraId="6E76CD72" w14:textId="77777777" w:rsidTr="00A00FA3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7B2E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EE4ADC" w14:textId="1CDC8EE5" w:rsidR="004403F7" w:rsidRPr="00CD4FB0" w:rsidRDefault="00D61CA3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AA7C6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32634" w14:textId="4D4FD5DF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48,146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9D7978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9F5F6" w14:textId="1BEA0359" w:rsidR="004403F7" w:rsidRPr="00CD4FB0" w:rsidRDefault="00D61CA3" w:rsidP="00A00FA3">
            <w:pPr>
              <w:tabs>
                <w:tab w:val="clear" w:pos="680"/>
                <w:tab w:val="left" w:pos="73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="000F71E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F6DEADB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7C394" w14:textId="3716B014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48,146</w:t>
            </w:r>
          </w:p>
        </w:tc>
      </w:tr>
      <w:tr w:rsidR="004403F7" w:rsidRPr="00CD4FB0" w14:paraId="71AFD269" w14:textId="77777777" w:rsidTr="00A00FA3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46F98" w14:textId="77777777" w:rsidR="004403F7" w:rsidRPr="00CD4FB0" w:rsidRDefault="004403F7" w:rsidP="00A00FA3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2A0AB0" w14:textId="1AAE8166" w:rsidR="004403F7" w:rsidRPr="00CD4FB0" w:rsidRDefault="00281961" w:rsidP="0028196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E8CE11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362AA2" w14:textId="6C489C69" w:rsidR="004403F7" w:rsidRPr="00CD4FB0" w:rsidRDefault="000F71EA" w:rsidP="00A00FA3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0E5521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E4A962" w14:textId="43BDC036" w:rsidR="004403F7" w:rsidRPr="00CD4FB0" w:rsidRDefault="00D61CA3" w:rsidP="0028196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281961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281961"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5C42D8A3" w14:textId="77777777" w:rsidR="004403F7" w:rsidRPr="00CD4FB0" w:rsidRDefault="004403F7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0B7DBC5C" w14:textId="13378414" w:rsidR="004403F7" w:rsidRPr="00CD4FB0" w:rsidRDefault="000F71EA" w:rsidP="00A00FA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</w:p>
        </w:tc>
      </w:tr>
    </w:tbl>
    <w:p w14:paraId="78B56BA0" w14:textId="77777777" w:rsidR="004403F7" w:rsidRPr="00CE54BC" w:rsidRDefault="004403F7" w:rsidP="00F602C8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left="868" w:right="-7"/>
        <w:jc w:val="thaiDistribute"/>
        <w:rPr>
          <w:rFonts w:ascii="BrowalliaUPC" w:hAnsi="BrowalliaUPC" w:cs="BrowalliaUPC"/>
          <w:sz w:val="24"/>
          <w:szCs w:val="24"/>
        </w:rPr>
      </w:pPr>
    </w:p>
    <w:p w14:paraId="1C2911B9" w14:textId="4D6CDB43" w:rsidR="004403F7" w:rsidRPr="00CE54BC" w:rsidRDefault="006D53E6" w:rsidP="00B01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4"/>
          <w:szCs w:val="24"/>
        </w:rPr>
      </w:pPr>
      <w:r w:rsidRPr="00CE54BC">
        <w:rPr>
          <w:rFonts w:ascii="BrowalliaUPC" w:hAnsi="BrowalliaUPC" w:cs="BrowalliaUPC"/>
          <w:sz w:val="24"/>
          <w:szCs w:val="24"/>
        </w:rPr>
        <w:br w:type="page"/>
      </w:r>
    </w:p>
    <w:tbl>
      <w:tblPr>
        <w:tblW w:w="8605" w:type="dxa"/>
        <w:tblInd w:w="798" w:type="dxa"/>
        <w:tblLook w:val="0000" w:firstRow="0" w:lastRow="0" w:firstColumn="0" w:lastColumn="0" w:noHBand="0" w:noVBand="0"/>
      </w:tblPr>
      <w:tblGrid>
        <w:gridCol w:w="3007"/>
        <w:gridCol w:w="1266"/>
        <w:gridCol w:w="236"/>
        <w:gridCol w:w="1275"/>
        <w:gridCol w:w="236"/>
        <w:gridCol w:w="1143"/>
        <w:gridCol w:w="248"/>
        <w:gridCol w:w="1179"/>
        <w:gridCol w:w="15"/>
      </w:tblGrid>
      <w:tr w:rsidR="00867214" w:rsidRPr="00CD4FB0" w14:paraId="36678E58" w14:textId="77777777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42E9B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4CB278" w14:textId="29EC4444" w:rsidR="00867214" w:rsidRPr="00CD4FB0" w:rsidRDefault="003575A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403F7" w:rsidRPr="00CD4FB0" w14:paraId="73716DD4" w14:textId="77777777">
        <w:trPr>
          <w:gridAfter w:val="1"/>
          <w:wAfter w:w="15" w:type="dxa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88105" w14:textId="77777777" w:rsidR="004403F7" w:rsidRPr="00CD4FB0" w:rsidRDefault="004403F7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5583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7A7F46" w14:textId="4D9E13BB" w:rsidR="004403F7" w:rsidRPr="00CD4FB0" w:rsidRDefault="004403F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403F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867214" w:rsidRPr="00CD4FB0" w14:paraId="1E98AB64" w14:textId="77777777" w:rsidTr="005F3C39">
        <w:trPr>
          <w:trHeight w:val="676"/>
          <w:tblHeader/>
        </w:trPr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C9D43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9DE44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มีอัตราดอกเบี้ยลอยตัว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0C91F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06BD2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มีอัตราดอกเบี้ย</w:t>
            </w:r>
            <w:r w:rsidRPr="00CD4FB0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คงที่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B55505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8B72B6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1BBC9E6A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60A5F" w14:textId="77777777" w:rsidR="00867214" w:rsidRPr="00CD4FB0" w:rsidRDefault="00867214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867214" w:rsidRPr="00CD4FB0" w14:paraId="49FA9A60" w14:textId="77777777" w:rsidTr="004403F7">
        <w:trPr>
          <w:trHeight w:hRule="exact" w:val="316"/>
        </w:trPr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F3DCBD" w14:textId="1A9CB945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63682E74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CAF248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BD7B57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318184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424E51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5AC33717" w14:textId="77777777" w:rsidR="00867214" w:rsidRPr="00CD4FB0" w:rsidRDefault="00867214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0E255A01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7418D9" w:rsidRPr="00CD4FB0" w14:paraId="4950D191" w14:textId="77777777">
        <w:tc>
          <w:tcPr>
            <w:tcW w:w="300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E54D87" w14:textId="097C4D42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66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9DC1EF7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9CCB5D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327C43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5E923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DB28A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</w:tcPr>
          <w:p w14:paraId="2B973545" w14:textId="77777777" w:rsidR="007418D9" w:rsidRPr="00CD4FB0" w:rsidRDefault="007418D9">
            <w:pPr>
              <w:spacing w:line="240" w:lineRule="auto"/>
              <w:ind w:right="-155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  <w:vAlign w:val="bottom"/>
          </w:tcPr>
          <w:p w14:paraId="62E36970" w14:textId="77777777" w:rsidR="007418D9" w:rsidRPr="00CD4FB0" w:rsidRDefault="007418D9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867214" w:rsidRPr="00CD4FB0" w14:paraId="1056BEC7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12FB1" w14:textId="77777777" w:rsidR="00867214" w:rsidRPr="00CD4FB0" w:rsidRDefault="00867214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8F5278" w14:textId="19496BC7" w:rsidR="00867214" w:rsidRPr="00CD4FB0" w:rsidRDefault="000F71E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54,649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5BB622" w14:textId="77777777" w:rsidR="00867214" w:rsidRPr="00CD4FB0" w:rsidRDefault="0086721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672FF5" w14:textId="65BC7106" w:rsidR="00867214" w:rsidRPr="00CD4FB0" w:rsidRDefault="000F71E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140,850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7C2A3" w14:textId="77777777" w:rsidR="00867214" w:rsidRPr="00CD4FB0" w:rsidRDefault="0086721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2D1FE" w14:textId="62F754B8" w:rsidR="00867214" w:rsidRPr="00CD4FB0" w:rsidRDefault="000F71E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133,008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EAA87" w14:textId="77777777" w:rsidR="00867214" w:rsidRPr="00CD4FB0" w:rsidRDefault="0086721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0F229" w14:textId="6E49A83C" w:rsidR="00867214" w:rsidRPr="00CD4FB0" w:rsidRDefault="000F71E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328,507</w:t>
            </w:r>
          </w:p>
        </w:tc>
      </w:tr>
      <w:tr w:rsidR="00211516" w:rsidRPr="00CD4FB0" w14:paraId="36170E66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18E64" w14:textId="77777777" w:rsidR="00211516" w:rsidRPr="00CD4FB0" w:rsidRDefault="00211516" w:rsidP="002115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2071B6" w14:textId="247419E1" w:rsidR="00211516" w:rsidRPr="00CD4FB0" w:rsidRDefault="00D61CA3" w:rsidP="00C9283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B735CB" w14:textId="77777777" w:rsidR="00211516" w:rsidRPr="00CD4FB0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497B56B" w14:textId="49706554" w:rsidR="00211516" w:rsidRPr="00CD4FB0" w:rsidRDefault="006B06FB" w:rsidP="00224D07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</w:t>
            </w:r>
            <w:r w:rsidR="00D61CA3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  <w:r w:rsidR="000F71E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178956" w14:textId="77777777" w:rsidR="00211516" w:rsidRPr="00CD4FB0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0FC7C4F" w14:textId="29902624" w:rsidR="00211516" w:rsidRPr="00CD4FB0" w:rsidRDefault="000F71EA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156,922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39DB42" w14:textId="77777777" w:rsidR="00211516" w:rsidRPr="00CD4FB0" w:rsidRDefault="00211516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9D56C8" w14:textId="5E35A406" w:rsidR="00211516" w:rsidRPr="00CD4FB0" w:rsidRDefault="000F71EA" w:rsidP="002115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156,922</w:t>
            </w:r>
          </w:p>
        </w:tc>
      </w:tr>
      <w:tr w:rsidR="0047641D" w:rsidRPr="00CD4FB0" w14:paraId="271DE2BC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02D6E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2BAEA7" w14:textId="5C88ADF8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8006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4510E" w14:textId="0936C4CE" w:rsidR="0047641D" w:rsidRPr="00CD4FB0" w:rsidRDefault="000F71E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39,000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F62D32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30D054" w14:textId="567D2E40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0F71EA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B4CF0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7809D4" w14:textId="2FE259B3" w:rsidR="0047641D" w:rsidRPr="00CD4FB0" w:rsidRDefault="000F71E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39,000</w:t>
            </w:r>
          </w:p>
        </w:tc>
      </w:tr>
      <w:tr w:rsidR="0047641D" w:rsidRPr="00CD4FB0" w14:paraId="272EE663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FFC2C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C9EE76" w14:textId="0C6538A9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6B06F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CE13D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DBD308" w14:textId="352F2237" w:rsidR="0047641D" w:rsidRPr="00CD4FB0" w:rsidRDefault="006B06FB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45,990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BAF0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66034" w14:textId="5E9CD9B1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6B06F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95A1BA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6A398F" w14:textId="4963F3B6" w:rsidR="0047641D" w:rsidRPr="00CD4FB0" w:rsidRDefault="006B06FB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45,990</w:t>
            </w:r>
          </w:p>
        </w:tc>
      </w:tr>
      <w:tr w:rsidR="0047641D" w:rsidRPr="00CD4FB0" w14:paraId="429DE129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29B9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AD27C2C" w14:textId="48A4A7B4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6B06F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F24EEB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CA6A48" w14:textId="2388B3A3" w:rsidR="0047641D" w:rsidRPr="00CD4FB0" w:rsidRDefault="006B06FB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1,797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C2EF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8369CA" w14:textId="68D83C68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</w:t>
            </w:r>
            <w:r w:rsidR="006B06F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E47F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BC9EA" w14:textId="6EB843B0" w:rsidR="0047641D" w:rsidRPr="00CD4FB0" w:rsidRDefault="006B06FB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1,797</w:t>
            </w:r>
          </w:p>
        </w:tc>
      </w:tr>
      <w:tr w:rsidR="0047641D" w:rsidRPr="00CD4FB0" w14:paraId="096FBC75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3C2DA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E700AE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C120B1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408989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5E9233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F9A62A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left w:val="nil"/>
              <w:bottom w:val="nil"/>
              <w:right w:val="nil"/>
            </w:tcBorders>
          </w:tcPr>
          <w:p w14:paraId="43686C47" w14:textId="77777777" w:rsidR="0047641D" w:rsidRPr="00CD4FB0" w:rsidRDefault="0047641D" w:rsidP="0047641D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left w:val="nil"/>
              <w:right w:val="nil"/>
            </w:tcBorders>
          </w:tcPr>
          <w:p w14:paraId="180EC38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47641D" w:rsidRPr="00CD4FB0" w14:paraId="718C1917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80A4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5CC688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3916AA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747A2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3DD73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38F8B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326B09F" w14:textId="77777777" w:rsidR="0047641D" w:rsidRPr="00CD4FB0" w:rsidRDefault="0047641D" w:rsidP="0047641D">
            <w:pPr>
              <w:spacing w:line="240" w:lineRule="auto"/>
              <w:ind w:right="-155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6E529787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</w:tr>
      <w:tr w:rsidR="0047641D" w:rsidRPr="00CD4FB0" w14:paraId="567CA1C0" w14:textId="77777777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A2B4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2A536" w14:textId="6F197AF4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6B06F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28EFF2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9DCE5" w14:textId="487E7EA4" w:rsidR="0047641D" w:rsidRPr="00CD4FB0" w:rsidRDefault="006B06FB" w:rsidP="0047641D">
            <w:pPr>
              <w:spacing w:line="240" w:lineRule="auto"/>
              <w:ind w:right="27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C300F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FC7476" w14:textId="2280E786" w:rsidR="0047641D" w:rsidRPr="00CD4FB0" w:rsidRDefault="00B035B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72,157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0C9181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636FC60" w14:textId="6D99560F" w:rsidR="0047641D" w:rsidRPr="00CD4FB0" w:rsidRDefault="00B035B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72,157</w:t>
            </w:r>
          </w:p>
        </w:tc>
      </w:tr>
      <w:tr w:rsidR="0047641D" w:rsidRPr="00CD4FB0" w14:paraId="54804306" w14:textId="77777777" w:rsidTr="00BC5DB5"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7CA26" w14:textId="77777777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2F5CF" w14:textId="72FF84E8" w:rsidR="0047641D" w:rsidRPr="00CD4FB0" w:rsidRDefault="00D61CA3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6B06FB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ECF684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A0A81" w14:textId="3CF61782" w:rsidR="0047641D" w:rsidRPr="00CD4FB0" w:rsidRDefault="006B06FB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48,146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1EDEC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168A1" w14:textId="093F6AB7" w:rsidR="0047641D" w:rsidRPr="00CD4FB0" w:rsidRDefault="00D61CA3" w:rsidP="0047641D">
            <w:pPr>
              <w:tabs>
                <w:tab w:val="clear" w:pos="680"/>
                <w:tab w:val="left" w:pos="73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="00B035B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C979F8F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1E32" w14:textId="018AEA84" w:rsidR="0047641D" w:rsidRPr="00CD4FB0" w:rsidRDefault="00B035B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48,146</w:t>
            </w:r>
          </w:p>
        </w:tc>
      </w:tr>
      <w:tr w:rsidR="0047641D" w:rsidRPr="00CD4FB0" w14:paraId="3854425B" w14:textId="77777777">
        <w:tc>
          <w:tcPr>
            <w:tcW w:w="30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78107" w14:textId="179FA9E3" w:rsidR="0047641D" w:rsidRPr="00CD4FB0" w:rsidRDefault="0047641D" w:rsidP="0047641D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CD4FB0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0DB1A1" w14:textId="765594E0" w:rsidR="0047641D" w:rsidRPr="00CD4FB0" w:rsidRDefault="00D64239" w:rsidP="00D6423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6416ED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D046BB" w14:textId="37CD2675" w:rsidR="0047641D" w:rsidRPr="00CD4FB0" w:rsidRDefault="006B06FB" w:rsidP="0047641D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</w:t>
            </w:r>
            <w:r w:rsidR="00D61CA3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367376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F855B3" w14:textId="19BCC3C6" w:rsidR="0047641D" w:rsidRPr="00D64239" w:rsidRDefault="00D64239" w:rsidP="00D6423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D64239"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</w:p>
        </w:tc>
        <w:tc>
          <w:tcPr>
            <w:tcW w:w="248" w:type="dxa"/>
            <w:tcBorders>
              <w:top w:val="nil"/>
              <w:left w:val="nil"/>
              <w:right w:val="nil"/>
            </w:tcBorders>
          </w:tcPr>
          <w:p w14:paraId="32FC9A15" w14:textId="77777777" w:rsidR="0047641D" w:rsidRPr="00CD4FB0" w:rsidRDefault="0047641D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right w:val="nil"/>
            </w:tcBorders>
          </w:tcPr>
          <w:p w14:paraId="1FAFDA3E" w14:textId="1200A47D" w:rsidR="0047641D" w:rsidRPr="00CD4FB0" w:rsidRDefault="00B035BA" w:rsidP="0047641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221</w:t>
            </w:r>
          </w:p>
        </w:tc>
      </w:tr>
    </w:tbl>
    <w:p w14:paraId="65D39267" w14:textId="582E984A" w:rsidR="00CB0C61" w:rsidRPr="00CD4FB0" w:rsidRDefault="00CB0C61" w:rsidP="002B6941">
      <w:pPr>
        <w:tabs>
          <w:tab w:val="clear" w:pos="227"/>
          <w:tab w:val="clear" w:pos="454"/>
          <w:tab w:val="clear" w:pos="680"/>
          <w:tab w:val="clear" w:pos="907"/>
          <w:tab w:val="left" w:pos="1440"/>
          <w:tab w:val="right" w:pos="7200"/>
          <w:tab w:val="right" w:pos="8540"/>
        </w:tabs>
        <w:spacing w:line="240" w:lineRule="auto"/>
        <w:ind w:right="-7"/>
        <w:jc w:val="thaiDistribute"/>
        <w:rPr>
          <w:rFonts w:ascii="BrowalliaUPC" w:hAnsi="BrowalliaUPC" w:cs="BrowalliaUPC"/>
          <w:sz w:val="28"/>
          <w:szCs w:val="28"/>
        </w:rPr>
      </w:pPr>
    </w:p>
    <w:p w14:paraId="64B4E1F0" w14:textId="1047BF68" w:rsidR="006C341E" w:rsidRPr="00CD4FB0" w:rsidRDefault="006C341E" w:rsidP="00A44DBB">
      <w:pPr>
        <w:pStyle w:val="ListParagraph"/>
        <w:numPr>
          <w:ilvl w:val="0"/>
          <w:numId w:val="16"/>
        </w:numPr>
        <w:tabs>
          <w:tab w:val="clear" w:pos="227"/>
          <w:tab w:val="left" w:pos="540"/>
        </w:tabs>
        <w:ind w:left="378" w:hanging="37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การวัดมูลค่ายุติธรรม </w:t>
      </w:r>
      <w:r w:rsidR="00CB10D4" w:rsidRPr="00CD4FB0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</w:p>
    <w:p w14:paraId="64B4E1F1" w14:textId="77777777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</w:p>
    <w:p w14:paraId="64B4E1F2" w14:textId="77777777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9909EF9" w14:textId="77777777" w:rsidR="00787764" w:rsidRPr="00CD4FB0" w:rsidRDefault="00787764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4"/>
          <w:szCs w:val="24"/>
        </w:rPr>
      </w:pPr>
    </w:p>
    <w:p w14:paraId="64B4E1F4" w14:textId="7D0E93C1" w:rsidR="006C341E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CD4FB0">
        <w:rPr>
          <w:rFonts w:ascii="BrowalliaUPC" w:hAnsi="BrowalliaUPC" w:cs="BrowalliaUPC"/>
          <w:sz w:val="28"/>
          <w:szCs w:val="28"/>
        </w:rPr>
        <w:t>3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BAD6B4A" w14:textId="77777777" w:rsidR="004403F7" w:rsidRPr="00CD4FB0" w:rsidRDefault="004403F7" w:rsidP="00425981">
      <w:pPr>
        <w:tabs>
          <w:tab w:val="clear" w:pos="227"/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4B4E1F6" w14:textId="77777777" w:rsidR="006C341E" w:rsidRPr="00CD4FB0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9"/>
        </w:tabs>
        <w:spacing w:line="240" w:lineRule="auto"/>
        <w:ind w:left="2133" w:hanging="1683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 xml:space="preserve">ข้อมูลระดับ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="00F11EB0" w:rsidRPr="00CD4FB0">
        <w:rPr>
          <w:rFonts w:ascii="BrowalliaUPC" w:hAnsi="BrowalliaUPC" w:cs="BrowalliaUPC"/>
          <w:sz w:val="28"/>
          <w:szCs w:val="28"/>
          <w:lang w:val="en-GB"/>
        </w:rPr>
        <w:t xml:space="preserve">                                                                                                         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อย่างเดียวกัน</w:t>
      </w:r>
    </w:p>
    <w:p w14:paraId="64B4E1F7" w14:textId="77777777" w:rsidR="006C341E" w:rsidRPr="00CD4FB0" w:rsidRDefault="006C341E" w:rsidP="00AE73D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  <w:tab w:val="left" w:pos="828"/>
        </w:tabs>
        <w:spacing w:line="240" w:lineRule="auto"/>
        <w:ind w:left="2133" w:hanging="1683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2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CD4FB0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ที่สามารถสังเกตได้โดยตรง</w:t>
      </w:r>
      <w:r w:rsidR="00F11EB0" w:rsidRPr="00CD4FB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>หรือโดยอ้อม สำหรับสินทรัพย์หรือหนี้สินนั้น</w:t>
      </w:r>
    </w:p>
    <w:p w14:paraId="4B8A7079" w14:textId="1CFA6924" w:rsidR="009D160F" w:rsidRPr="00CD4FB0" w:rsidRDefault="006C341E" w:rsidP="009D16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lang w:val="en-GB" w:eastAsia="th-TH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 xml:space="preserve">ข้อมูลระดับ </w:t>
      </w:r>
      <w:r w:rsidR="008B528A" w:rsidRPr="008B528A">
        <w:rPr>
          <w:rFonts w:ascii="BrowalliaUPC" w:hAnsi="BrowalliaUPC" w:cs="BrowalliaUPC"/>
          <w:sz w:val="28"/>
          <w:szCs w:val="28"/>
        </w:rPr>
        <w:t>3</w:t>
      </w:r>
      <w:r w:rsidRPr="00CD4FB0">
        <w:rPr>
          <w:rFonts w:ascii="BrowalliaUPC" w:hAnsi="BrowalliaUPC" w:cs="BrowalliaUPC"/>
          <w:sz w:val="28"/>
          <w:szCs w:val="28"/>
          <w:cs/>
          <w:lang w:val="en-GB"/>
        </w:rPr>
        <w:tab/>
        <w:t>เป็นข้อมูลที่ไม่สามารถสังเกตได้ซึ่งนำมาใช้กับสินทรัพย์หรือหนี้สินนั้น</w:t>
      </w:r>
    </w:p>
    <w:p w14:paraId="6908057B" w14:textId="77777777" w:rsidR="00342F3B" w:rsidRPr="00CD4FB0" w:rsidRDefault="00342F3B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1FB" w14:textId="27D042DC" w:rsidR="001C0326" w:rsidRPr="00CD4FB0" w:rsidRDefault="006C341E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CD4FB0">
        <w:rPr>
          <w:rFonts w:ascii="BrowalliaUPC" w:hAnsi="BrowalliaUPC" w:cs="BrowalliaUPC"/>
          <w:sz w:val="28"/>
          <w:szCs w:val="28"/>
          <w:cs/>
        </w:rPr>
        <w:t>สินทรัพย์</w:t>
      </w:r>
      <w:r w:rsidR="00492647" w:rsidRPr="00CD4FB0">
        <w:rPr>
          <w:rFonts w:ascii="BrowalliaUPC" w:hAnsi="BrowalliaUPC" w:cs="BrowalliaUPC"/>
          <w:sz w:val="28"/>
          <w:szCs w:val="28"/>
          <w:cs/>
        </w:rPr>
        <w:t>และหนี้สินทางการเงิน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ที่วัดมูลค่าด้วยมูลค่ายุติธรรม ณ วันที่ </w:t>
      </w:r>
      <w:r w:rsidRPr="00CD4FB0">
        <w:rPr>
          <w:rFonts w:ascii="BrowalliaUPC" w:hAnsi="BrowalliaUPC" w:cs="BrowalliaUPC"/>
          <w:sz w:val="28"/>
          <w:szCs w:val="28"/>
        </w:rPr>
        <w:t xml:space="preserve">31 </w:t>
      </w:r>
      <w:r w:rsidRPr="00CD4FB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CD4FB0">
        <w:rPr>
          <w:rFonts w:ascii="BrowalliaUPC" w:hAnsi="BrowalliaUPC" w:cs="BrowalliaUPC"/>
          <w:sz w:val="28"/>
          <w:szCs w:val="28"/>
        </w:rPr>
        <w:t>25</w:t>
      </w:r>
      <w:r w:rsidR="00546C74" w:rsidRPr="00CD4FB0">
        <w:rPr>
          <w:rFonts w:ascii="BrowalliaUPC" w:hAnsi="BrowalliaUPC" w:cs="BrowalliaUPC"/>
          <w:sz w:val="28"/>
          <w:szCs w:val="28"/>
        </w:rPr>
        <w:t>6</w:t>
      </w:r>
      <w:r w:rsidR="004403F7">
        <w:rPr>
          <w:rFonts w:ascii="BrowalliaUPC" w:hAnsi="BrowalliaUPC" w:cs="BrowalliaUPC"/>
          <w:sz w:val="28"/>
          <w:szCs w:val="28"/>
        </w:rPr>
        <w:t>6</w:t>
      </w:r>
      <w:r w:rsidR="00AA60E2" w:rsidRPr="00CD4FB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23BF3" w:rsidRPr="00CD4FB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023BF3" w:rsidRPr="00CD4FB0">
        <w:rPr>
          <w:rFonts w:ascii="BrowalliaUPC" w:hAnsi="BrowalliaUPC" w:cs="BrowalliaUPC"/>
          <w:sz w:val="28"/>
          <w:szCs w:val="28"/>
        </w:rPr>
        <w:t>256</w:t>
      </w:r>
      <w:r w:rsidR="004403F7">
        <w:rPr>
          <w:rFonts w:ascii="BrowalliaUPC" w:hAnsi="BrowalliaUPC" w:cs="BrowalliaUPC"/>
          <w:sz w:val="28"/>
          <w:szCs w:val="28"/>
        </w:rPr>
        <w:t>5</w:t>
      </w:r>
      <w:r w:rsidR="00023BF3" w:rsidRPr="00CD4FB0">
        <w:rPr>
          <w:rFonts w:ascii="BrowalliaUPC" w:hAnsi="BrowalliaUPC" w:cs="BrowalliaUPC"/>
          <w:sz w:val="28"/>
          <w:szCs w:val="28"/>
        </w:rPr>
        <w:t xml:space="preserve"> </w:t>
      </w:r>
      <w:r w:rsidRPr="00CD4FB0">
        <w:rPr>
          <w:rFonts w:ascii="BrowalliaUPC" w:hAnsi="BrowalliaUPC" w:cs="BrowalliaUPC"/>
          <w:sz w:val="28"/>
          <w:szCs w:val="28"/>
          <w:cs/>
        </w:rPr>
        <w:t>ประกอบด้วยรายการดังต่อไปนี้</w:t>
      </w:r>
    </w:p>
    <w:p w14:paraId="1C5C0216" w14:textId="77777777" w:rsidR="00FB5EBA" w:rsidRPr="00A85227" w:rsidRDefault="00FB5EBA" w:rsidP="004036B9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3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890"/>
        <w:gridCol w:w="1710"/>
        <w:gridCol w:w="1764"/>
      </w:tblGrid>
      <w:tr w:rsidR="00646807" w:rsidRPr="00CD4FB0" w14:paraId="64B4E202" w14:textId="77777777" w:rsidTr="00A85227">
        <w:trPr>
          <w:tblHeader/>
        </w:trPr>
        <w:tc>
          <w:tcPr>
            <w:tcW w:w="3870" w:type="dxa"/>
          </w:tcPr>
          <w:p w14:paraId="64B4E1FF" w14:textId="77777777" w:rsidR="00646807" w:rsidRPr="00CD4FB0" w:rsidRDefault="00646807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64" w:type="dxa"/>
            <w:gridSpan w:val="3"/>
          </w:tcPr>
          <w:p w14:paraId="64B4E201" w14:textId="7FF82FF1" w:rsidR="00646807" w:rsidRPr="00CD4FB0" w:rsidRDefault="00646807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646807" w:rsidRPr="00CD4FB0" w14:paraId="1906D423" w14:textId="77777777" w:rsidTr="00A85227">
        <w:trPr>
          <w:tblHeader/>
        </w:trPr>
        <w:tc>
          <w:tcPr>
            <w:tcW w:w="3870" w:type="dxa"/>
          </w:tcPr>
          <w:p w14:paraId="35C41010" w14:textId="77777777" w:rsidR="00646807" w:rsidRPr="00CD4FB0" w:rsidRDefault="00646807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5BB12DB" w14:textId="46928412" w:rsidR="00646807" w:rsidRPr="00CD4FB0" w:rsidRDefault="00646807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4680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74" w:type="dxa"/>
            <w:gridSpan w:val="2"/>
            <w:vAlign w:val="bottom"/>
          </w:tcPr>
          <w:p w14:paraId="3DA90A8F" w14:textId="07CB0D6C" w:rsidR="00646807" w:rsidRPr="00CD4FB0" w:rsidRDefault="00646807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4680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46807" w:rsidRPr="00CD4FB0" w14:paraId="64B4E206" w14:textId="77777777" w:rsidTr="00A85227">
        <w:trPr>
          <w:tblHeader/>
        </w:trPr>
        <w:tc>
          <w:tcPr>
            <w:tcW w:w="3870" w:type="dxa"/>
          </w:tcPr>
          <w:p w14:paraId="64B4E203" w14:textId="77777777" w:rsidR="00646807" w:rsidRPr="00CD4FB0" w:rsidRDefault="00646807" w:rsidP="00124879">
            <w:pPr>
              <w:tabs>
                <w:tab w:val="clear" w:pos="454"/>
                <w:tab w:val="left" w:pos="459"/>
              </w:tabs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A62BEB0" w14:textId="57C5CD58" w:rsidR="00646807" w:rsidRPr="00CD4FB0" w:rsidRDefault="00646807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64B4E204" w14:textId="3AE81F78" w:rsidR="00646807" w:rsidRPr="00CD4FB0" w:rsidRDefault="00646807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764" w:type="dxa"/>
            <w:vAlign w:val="bottom"/>
          </w:tcPr>
          <w:p w14:paraId="64B4E205" w14:textId="48CD2F1A" w:rsidR="00646807" w:rsidRPr="00CD4FB0" w:rsidRDefault="00646807" w:rsidP="00124879">
            <w:pPr>
              <w:pBdr>
                <w:bottom w:val="single" w:sz="4" w:space="1" w:color="auto"/>
              </w:pBdr>
              <w:ind w:left="426" w:hanging="39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646807" w:rsidRPr="00CD4FB0" w14:paraId="64B4E20A" w14:textId="77777777" w:rsidTr="00A85227">
        <w:trPr>
          <w:cantSplit/>
        </w:trPr>
        <w:tc>
          <w:tcPr>
            <w:tcW w:w="3870" w:type="dxa"/>
          </w:tcPr>
          <w:p w14:paraId="64B4E207" w14:textId="00497429" w:rsidR="00646807" w:rsidRPr="00CD4FB0" w:rsidRDefault="00646807" w:rsidP="00124879">
            <w:pPr>
              <w:pStyle w:val="3"/>
              <w:tabs>
                <w:tab w:val="clear" w:pos="360"/>
                <w:tab w:val="clear" w:pos="720"/>
              </w:tabs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หนี้สินทางการเงิน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ข้อมูลระดับ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890" w:type="dxa"/>
          </w:tcPr>
          <w:p w14:paraId="4A06B0C6" w14:textId="77777777" w:rsidR="00646807" w:rsidRPr="00CD4FB0" w:rsidRDefault="00646807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</w:tcPr>
          <w:p w14:paraId="64B4E208" w14:textId="4546D92F" w:rsidR="00646807" w:rsidRPr="00CD4FB0" w:rsidRDefault="00646807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64" w:type="dxa"/>
          </w:tcPr>
          <w:p w14:paraId="64B4E209" w14:textId="77777777" w:rsidR="00646807" w:rsidRPr="00CD4FB0" w:rsidRDefault="00646807" w:rsidP="00124879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46807" w:rsidRPr="00CD4FB0" w14:paraId="64B4E20E" w14:textId="77777777" w:rsidTr="00A85227">
        <w:trPr>
          <w:cantSplit/>
        </w:trPr>
        <w:tc>
          <w:tcPr>
            <w:tcW w:w="3870" w:type="dxa"/>
          </w:tcPr>
          <w:p w14:paraId="64B4E20B" w14:textId="313883F8" w:rsidR="00646807" w:rsidRPr="00CD4FB0" w:rsidRDefault="00646807" w:rsidP="00646807">
            <w:pPr>
              <w:pStyle w:val="3"/>
              <w:tabs>
                <w:tab w:val="clear" w:pos="360"/>
                <w:tab w:val="clear" w:pos="720"/>
              </w:tabs>
              <w:ind w:left="165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890" w:type="dxa"/>
          </w:tcPr>
          <w:p w14:paraId="3E3B7997" w14:textId="18FBB283" w:rsidR="00646807" w:rsidRPr="00CD4FB0" w:rsidRDefault="00B035BA" w:rsidP="00646807">
            <w:pPr>
              <w:pBdr>
                <w:bottom w:val="single" w:sz="12" w:space="1" w:color="auto"/>
              </w:pBdr>
              <w:tabs>
                <w:tab w:val="clear" w:pos="680"/>
                <w:tab w:val="left" w:pos="348"/>
                <w:tab w:val="center" w:pos="657"/>
              </w:tabs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  221</w:t>
            </w:r>
            <w:r w:rsidR="00CB1041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058</w:t>
            </w:r>
          </w:p>
        </w:tc>
        <w:tc>
          <w:tcPr>
            <w:tcW w:w="1710" w:type="dxa"/>
          </w:tcPr>
          <w:p w14:paraId="64B4E20C" w14:textId="243E9AFF" w:rsidR="00646807" w:rsidRPr="00CD4FB0" w:rsidRDefault="00B035BA" w:rsidP="00B035BA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left" w:pos="348"/>
                <w:tab w:val="center" w:pos="1490"/>
              </w:tabs>
              <w:ind w:left="664" w:hanging="567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221,058</w:t>
            </w:r>
          </w:p>
        </w:tc>
        <w:tc>
          <w:tcPr>
            <w:tcW w:w="1764" w:type="dxa"/>
          </w:tcPr>
          <w:p w14:paraId="64B4E20D" w14:textId="431BB966" w:rsidR="00646807" w:rsidRPr="00CD4FB0" w:rsidRDefault="00646807" w:rsidP="00646807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119,936</w:t>
            </w:r>
          </w:p>
        </w:tc>
      </w:tr>
    </w:tbl>
    <w:p w14:paraId="63D2AF13" w14:textId="77777777" w:rsidR="00FB5EBA" w:rsidRPr="00CD4FB0" w:rsidRDefault="00FB5EBA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3317CC12" w14:textId="77777777" w:rsidR="00425981" w:rsidRDefault="00425981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21D742C8" w14:textId="77777777" w:rsidR="00425981" w:rsidRPr="00CD4FB0" w:rsidRDefault="00425981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</w:p>
    <w:p w14:paraId="64B4E211" w14:textId="36E9FC78" w:rsidR="006C341E" w:rsidRPr="00646807" w:rsidRDefault="006C341E" w:rsidP="00A8522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left" w:pos="1080"/>
          <w:tab w:val="num" w:pos="1350"/>
        </w:tabs>
        <w:ind w:left="378" w:hanging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46807">
        <w:rPr>
          <w:rFonts w:ascii="Browallia New" w:hAnsi="Browallia New" w:cs="Browallia New"/>
          <w:b/>
          <w:bCs/>
          <w:sz w:val="28"/>
          <w:szCs w:val="28"/>
          <w:cs/>
        </w:rPr>
        <w:t>การจัดการความเสี่ยงในส่วนของทุน</w:t>
      </w:r>
    </w:p>
    <w:p w14:paraId="6938F66D" w14:textId="77777777" w:rsidR="00E06393" w:rsidRPr="00646807" w:rsidRDefault="00E06393" w:rsidP="00E06393">
      <w:pPr>
        <w:pStyle w:val="ListParagraph"/>
        <w:tabs>
          <w:tab w:val="clear" w:pos="227"/>
          <w:tab w:val="left" w:pos="540"/>
        </w:tabs>
        <w:ind w:left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4B4E212" w14:textId="30AB9CB0" w:rsidR="006C341E" w:rsidRPr="00646807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646807">
        <w:rPr>
          <w:rFonts w:ascii="Browallia New" w:hAnsi="Browallia New" w:cs="Browallia New"/>
          <w:sz w:val="28"/>
          <w:szCs w:val="28"/>
          <w:cs/>
        </w:rPr>
        <w:t>วัตถุประสงค์ของ</w:t>
      </w:r>
      <w:r w:rsidR="00250DF4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807">
        <w:rPr>
          <w:rFonts w:ascii="Browallia New" w:hAnsi="Browallia New" w:cs="Browallia New"/>
          <w:sz w:val="28"/>
          <w:szCs w:val="28"/>
          <w:cs/>
        </w:rPr>
        <w:t>บริษัทในการบริหารทุนนั้นเพื่อดำรงไว้ซึ่งความสามารถในการดำเนินงานอย่างต่อเนื่องของ</w:t>
      </w:r>
      <w:r w:rsidR="00250DF4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807">
        <w:rPr>
          <w:rFonts w:ascii="Browallia New" w:hAnsi="Browallia New" w:cs="Browallia New"/>
          <w:sz w:val="28"/>
          <w:szCs w:val="28"/>
          <w:cs/>
        </w:rPr>
        <w:t xml:space="preserve">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</w:t>
      </w:r>
    </w:p>
    <w:p w14:paraId="64B4E213" w14:textId="77777777" w:rsidR="006C341E" w:rsidRPr="00646807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ACB1BFB" w14:textId="5BA33B78" w:rsidR="00A0187E" w:rsidRPr="00646807" w:rsidRDefault="006C341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646807">
        <w:rPr>
          <w:rFonts w:ascii="Browallia New" w:hAnsi="Browallia New" w:cs="Browallia New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250DF4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807">
        <w:rPr>
          <w:rFonts w:ascii="Browallia New" w:hAnsi="Browallia New" w:cs="Browallia New"/>
          <w:sz w:val="28"/>
          <w:szCs w:val="28"/>
          <w:cs/>
        </w:rPr>
        <w:t xml:space="preserve">บริษัทอาจออกหุ้นใหม่หรือออกหุ้นกู้เพื่อปรับโครงสร้างหนี้ หรือขายสินทรัพย์เพื่อลดภาระหนี้ </w:t>
      </w:r>
    </w:p>
    <w:p w14:paraId="4D803063" w14:textId="6A269028" w:rsidR="00400B60" w:rsidRPr="00646807" w:rsidRDefault="0015596E" w:rsidP="00C863ED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646807">
        <w:rPr>
          <w:rFonts w:ascii="Browallia New" w:hAnsi="Browallia New" w:cs="Browallia New"/>
          <w:sz w:val="28"/>
          <w:szCs w:val="28"/>
        </w:rPr>
        <w:t xml:space="preserve">    </w:t>
      </w:r>
    </w:p>
    <w:p w14:paraId="64B4E217" w14:textId="77777777" w:rsidR="00AA23AC" w:rsidRPr="00646807" w:rsidRDefault="00AA23AC" w:rsidP="00A85227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left" w:pos="540"/>
          <w:tab w:val="num" w:pos="1350"/>
        </w:tabs>
        <w:ind w:left="378" w:hanging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46807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7846032B" w14:textId="77777777" w:rsidR="00FC1102" w:rsidRPr="00646807" w:rsidRDefault="00FC1102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18" w14:textId="3DB35530" w:rsidR="00AA23AC" w:rsidRPr="00646807" w:rsidRDefault="00FC1102" w:rsidP="008065A6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  <w:r w:rsidRPr="00646807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646807">
        <w:rPr>
          <w:rFonts w:ascii="Browallia New" w:hAnsi="Browallia New" w:cs="Browallia New"/>
          <w:sz w:val="28"/>
          <w:szCs w:val="28"/>
        </w:rPr>
        <w:t xml:space="preserve">31 </w:t>
      </w:r>
      <w:r w:rsidRPr="00646807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Pr="00646807">
        <w:rPr>
          <w:rFonts w:ascii="Browallia New" w:hAnsi="Browallia New" w:cs="Browallia New"/>
          <w:sz w:val="28"/>
          <w:szCs w:val="28"/>
        </w:rPr>
        <w:t>256</w:t>
      </w:r>
      <w:r w:rsidR="007F2D3C">
        <w:rPr>
          <w:rFonts w:ascii="Browallia New" w:hAnsi="Browallia New" w:cs="Browallia New"/>
          <w:sz w:val="28"/>
          <w:szCs w:val="28"/>
        </w:rPr>
        <w:t>6</w:t>
      </w:r>
      <w:r w:rsidRPr="00646807">
        <w:rPr>
          <w:rFonts w:ascii="Browallia New" w:hAnsi="Browallia New" w:cs="Browallia New"/>
          <w:sz w:val="28"/>
          <w:szCs w:val="28"/>
        </w:rPr>
        <w:t xml:space="preserve"> </w:t>
      </w:r>
      <w:r w:rsidR="00250DF4"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Pr="00646807">
        <w:rPr>
          <w:rFonts w:ascii="Browallia New" w:hAnsi="Browallia New" w:cs="Browallia New"/>
          <w:sz w:val="28"/>
          <w:szCs w:val="28"/>
          <w:cs/>
        </w:rPr>
        <w:t>บริษัทมีภาระผูกพัน ดังต่อไปนี้</w:t>
      </w:r>
    </w:p>
    <w:p w14:paraId="25EF97D3" w14:textId="77777777" w:rsidR="00137163" w:rsidRPr="00646807" w:rsidRDefault="00137163" w:rsidP="00A2356B">
      <w:pPr>
        <w:tabs>
          <w:tab w:val="clear" w:pos="227"/>
          <w:tab w:val="clear" w:pos="454"/>
          <w:tab w:val="clear" w:pos="680"/>
        </w:tabs>
        <w:spacing w:line="240" w:lineRule="auto"/>
        <w:ind w:left="378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21" w14:textId="77777777" w:rsidR="00AA23AC" w:rsidRPr="00646807" w:rsidRDefault="00AA23AC" w:rsidP="00250DF4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999"/>
          <w:tab w:val="left" w:pos="1080"/>
          <w:tab w:val="left" w:pos="1341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 New" w:hAnsi="Browallia New" w:cs="Browallia New"/>
          <w:vanish/>
          <w:sz w:val="28"/>
          <w:szCs w:val="28"/>
          <w:lang w:eastAsia="zh-CN"/>
        </w:rPr>
      </w:pPr>
    </w:p>
    <w:p w14:paraId="64B4E222" w14:textId="39BD60F1" w:rsidR="00517174" w:rsidRPr="00646807" w:rsidRDefault="00AA23AC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646807">
        <w:rPr>
          <w:rFonts w:ascii="Browallia New" w:hAnsi="Browallia New" w:cs="Browallia New"/>
          <w:sz w:val="28"/>
          <w:szCs w:val="28"/>
          <w:cs/>
        </w:rPr>
        <w:t>ภาระผูกพันเกี่ยวกับสัญญาเช่าและบริการ</w:t>
      </w:r>
      <w:r w:rsidR="00523393" w:rsidRPr="006468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E35C4">
        <w:rPr>
          <w:rFonts w:ascii="Browallia New" w:hAnsi="Browallia New" w:cs="Browallia New" w:hint="cs"/>
          <w:sz w:val="28"/>
          <w:szCs w:val="28"/>
          <w:cs/>
        </w:rPr>
        <w:t>สัญญาค่าก่อสร้าง</w:t>
      </w:r>
      <w:r w:rsidR="000E35C4" w:rsidRPr="006468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23393" w:rsidRPr="00646807">
        <w:rPr>
          <w:rFonts w:ascii="Browallia New" w:hAnsi="Browallia New" w:cs="Browallia New"/>
          <w:sz w:val="28"/>
          <w:szCs w:val="28"/>
          <w:cs/>
        </w:rPr>
        <w:t>และสัญญาที่ปรึกษาต่างๆ</w:t>
      </w:r>
      <w:r w:rsidR="004C5B18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646807">
        <w:rPr>
          <w:rFonts w:ascii="Browallia New" w:hAnsi="Browallia New" w:cs="Browallia New"/>
          <w:sz w:val="28"/>
          <w:szCs w:val="28"/>
          <w:cs/>
        </w:rPr>
        <w:t>จะต้องชำระ</w:t>
      </w:r>
      <w:r w:rsidR="00F4233B" w:rsidRPr="0064680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7174" w:rsidRPr="00646807">
        <w:rPr>
          <w:rFonts w:ascii="Browallia New" w:hAnsi="Browallia New" w:cs="Browallia New"/>
          <w:sz w:val="28"/>
          <w:szCs w:val="28"/>
          <w:cs/>
        </w:rPr>
        <w:t>ดังนี้</w:t>
      </w:r>
      <w:r w:rsidR="00517174" w:rsidRPr="00646807">
        <w:rPr>
          <w:rFonts w:ascii="Browallia New" w:hAnsi="Browallia New" w:cs="Browallia New"/>
          <w:sz w:val="28"/>
          <w:szCs w:val="28"/>
        </w:rPr>
        <w:t xml:space="preserve"> </w:t>
      </w:r>
    </w:p>
    <w:p w14:paraId="64B4E223" w14:textId="77777777" w:rsidR="00F11EB0" w:rsidRPr="00646807" w:rsidRDefault="00F11EB0" w:rsidP="00124879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9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43"/>
        <w:gridCol w:w="2624"/>
        <w:gridCol w:w="2624"/>
      </w:tblGrid>
      <w:tr w:rsidR="00613E5D" w:rsidRPr="00CD4FB0" w14:paraId="64B4E22A" w14:textId="77777777" w:rsidTr="00613E5D">
        <w:tc>
          <w:tcPr>
            <w:tcW w:w="3443" w:type="dxa"/>
            <w:shd w:val="clear" w:color="auto" w:fill="auto"/>
          </w:tcPr>
          <w:p w14:paraId="64B4E227" w14:textId="77777777" w:rsidR="00613E5D" w:rsidRPr="00CD4FB0" w:rsidRDefault="00613E5D" w:rsidP="0012487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5248" w:type="dxa"/>
            <w:gridSpan w:val="2"/>
            <w:tcBorders>
              <w:bottom w:val="single" w:sz="4" w:space="0" w:color="auto"/>
            </w:tcBorders>
          </w:tcPr>
          <w:p w14:paraId="64B4E229" w14:textId="6AA88324" w:rsidR="00613E5D" w:rsidRPr="00CD4FB0" w:rsidRDefault="00613E5D" w:rsidP="0012487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CD4FB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13E5D" w:rsidRPr="00CD4FB0" w14:paraId="1BD279C0" w14:textId="77777777" w:rsidTr="00B22E81">
        <w:tc>
          <w:tcPr>
            <w:tcW w:w="3443" w:type="dxa"/>
            <w:shd w:val="clear" w:color="auto" w:fill="auto"/>
          </w:tcPr>
          <w:p w14:paraId="663FEF41" w14:textId="77777777" w:rsidR="00613E5D" w:rsidRPr="00CD4FB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624" w:type="dxa"/>
            <w:tcBorders>
              <w:top w:val="single" w:sz="4" w:space="0" w:color="auto"/>
            </w:tcBorders>
            <w:vAlign w:val="bottom"/>
          </w:tcPr>
          <w:p w14:paraId="6B310369" w14:textId="53BE267F" w:rsidR="00613E5D" w:rsidRPr="00E457AA" w:rsidRDefault="00B22E81" w:rsidP="00B22E8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right="-108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6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A7AB6" w14:textId="2425C8FD" w:rsidR="00613E5D" w:rsidRPr="00CD4FB0" w:rsidRDefault="00B22E81" w:rsidP="00B22E81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613E5D" w:rsidRPr="00CD4FB0" w14:paraId="64B4E22D" w14:textId="77777777" w:rsidTr="00591A81">
        <w:tc>
          <w:tcPr>
            <w:tcW w:w="3443" w:type="dxa"/>
            <w:shd w:val="clear" w:color="auto" w:fill="auto"/>
          </w:tcPr>
          <w:p w14:paraId="64B4E22B" w14:textId="77777777" w:rsidR="00613E5D" w:rsidRPr="00CD4FB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24" w:type="dxa"/>
          </w:tcPr>
          <w:p w14:paraId="3ACE06DB" w14:textId="77777777" w:rsidR="00613E5D" w:rsidRPr="00CD4FB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B4E22C" w14:textId="5457791C" w:rsidR="00613E5D" w:rsidRPr="00CD4FB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13E5D" w:rsidRPr="00CD4FB0" w14:paraId="64B4E230" w14:textId="77777777" w:rsidTr="00A902FE">
        <w:tc>
          <w:tcPr>
            <w:tcW w:w="3443" w:type="dxa"/>
            <w:shd w:val="clear" w:color="auto" w:fill="auto"/>
            <w:hideMark/>
          </w:tcPr>
          <w:p w14:paraId="64B4E22E" w14:textId="77777777" w:rsidR="00613E5D" w:rsidRPr="00CD4FB0" w:rsidRDefault="00613E5D" w:rsidP="007F2D3C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624" w:type="dxa"/>
          </w:tcPr>
          <w:p w14:paraId="73CCF5EE" w14:textId="7348DBE7" w:rsidR="00613E5D" w:rsidRDefault="00A67388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2,194,633</w:t>
            </w:r>
          </w:p>
        </w:tc>
        <w:tc>
          <w:tcPr>
            <w:tcW w:w="2624" w:type="dxa"/>
            <w:shd w:val="clear" w:color="auto" w:fill="auto"/>
          </w:tcPr>
          <w:p w14:paraId="64B4E22F" w14:textId="67B70879" w:rsidR="00613E5D" w:rsidRPr="00CD4FB0" w:rsidRDefault="00613E5D" w:rsidP="007F2D3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2,132,340</w:t>
            </w:r>
          </w:p>
        </w:tc>
      </w:tr>
      <w:tr w:rsidR="004C5B18" w:rsidRPr="00CD4FB0" w14:paraId="64B4E233" w14:textId="77777777" w:rsidTr="00A902FE">
        <w:tc>
          <w:tcPr>
            <w:tcW w:w="3443" w:type="dxa"/>
            <w:shd w:val="clear" w:color="auto" w:fill="auto"/>
            <w:hideMark/>
          </w:tcPr>
          <w:p w14:paraId="64B4E231" w14:textId="77777777" w:rsidR="004C5B18" w:rsidRPr="00CD4FB0" w:rsidRDefault="004C5B18" w:rsidP="004C5B18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624" w:type="dxa"/>
          </w:tcPr>
          <w:p w14:paraId="40978BAF" w14:textId="2FE2866D" w:rsidR="004C5B18" w:rsidRDefault="004C5B18" w:rsidP="004C5B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1,505,433</w:t>
            </w:r>
          </w:p>
        </w:tc>
        <w:tc>
          <w:tcPr>
            <w:tcW w:w="2624" w:type="dxa"/>
            <w:shd w:val="clear" w:color="auto" w:fill="auto"/>
          </w:tcPr>
          <w:p w14:paraId="64B4E232" w14:textId="58E0BBF5" w:rsidR="004C5B18" w:rsidRPr="00CD4FB0" w:rsidRDefault="004C5B18" w:rsidP="004C5B1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1,505,433</w:t>
            </w:r>
          </w:p>
        </w:tc>
      </w:tr>
      <w:tr w:rsidR="004C5B18" w:rsidRPr="00CD4FB0" w14:paraId="64B4E236" w14:textId="77777777" w:rsidTr="00A902FE">
        <w:tc>
          <w:tcPr>
            <w:tcW w:w="3443" w:type="dxa"/>
            <w:shd w:val="clear" w:color="auto" w:fill="auto"/>
          </w:tcPr>
          <w:p w14:paraId="64B4E234" w14:textId="77777777" w:rsidR="004C5B18" w:rsidRPr="00CD4FB0" w:rsidRDefault="004C5B18" w:rsidP="004C5B18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624" w:type="dxa"/>
          </w:tcPr>
          <w:p w14:paraId="0EB88259" w14:textId="0FEA4119" w:rsidR="004C5B18" w:rsidRDefault="004C5B18" w:rsidP="00A902F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3,</w:t>
            </w:r>
            <w:r w:rsidR="00506780">
              <w:rPr>
                <w:rFonts w:ascii="BrowalliaUPC" w:hAnsi="BrowalliaUPC" w:cs="BrowalliaUPC"/>
                <w:sz w:val="28"/>
                <w:szCs w:val="28"/>
                <w:lang w:eastAsia="th-TH"/>
              </w:rPr>
              <w:t>700</w:t>
            </w: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,</w:t>
            </w:r>
            <w:r w:rsidR="00506780">
              <w:rPr>
                <w:rFonts w:ascii="BrowalliaUPC" w:hAnsi="BrowalliaUPC" w:cs="BrowalliaUPC"/>
                <w:sz w:val="28"/>
                <w:szCs w:val="28"/>
                <w:lang w:eastAsia="th-TH"/>
              </w:rPr>
              <w:t>066</w:t>
            </w:r>
          </w:p>
        </w:tc>
        <w:tc>
          <w:tcPr>
            <w:tcW w:w="2624" w:type="dxa"/>
            <w:shd w:val="clear" w:color="auto" w:fill="auto"/>
          </w:tcPr>
          <w:p w14:paraId="64B4E235" w14:textId="7D24FADA" w:rsidR="004C5B18" w:rsidRPr="00CD4FB0" w:rsidRDefault="004C5B18" w:rsidP="00A902F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th-TH"/>
              </w:rPr>
              <w:t>3,637,773</w:t>
            </w:r>
          </w:p>
        </w:tc>
      </w:tr>
    </w:tbl>
    <w:p w14:paraId="5DEA059F" w14:textId="77777777" w:rsidR="00646807" w:rsidRDefault="00646807" w:rsidP="00646807">
      <w:pPr>
        <w:pStyle w:val="BodyText2"/>
        <w:tabs>
          <w:tab w:val="left" w:pos="426"/>
        </w:tabs>
        <w:ind w:left="851" w:right="-22" w:firstLine="0"/>
        <w:jc w:val="thaiDistribute"/>
        <w:rPr>
          <w:rFonts w:ascii="Browallia New" w:hAnsi="Browallia New" w:cs="Browallia New"/>
          <w:sz w:val="28"/>
          <w:szCs w:val="28"/>
        </w:rPr>
      </w:pPr>
    </w:p>
    <w:p w14:paraId="64B4E238" w14:textId="77595C37" w:rsidR="00A616F8" w:rsidRPr="008065A6" w:rsidRDefault="00250DF4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กลุ่ม</w:t>
      </w:r>
      <w:r w:rsidR="00A616F8" w:rsidRPr="008065A6">
        <w:rPr>
          <w:rFonts w:ascii="Browallia New" w:hAnsi="Browallia New" w:cs="Browallia New"/>
          <w:sz w:val="28"/>
          <w:szCs w:val="28"/>
          <w:cs/>
        </w:rPr>
        <w:t>บริษัทมีวงเงินสินเชื่อและหนี้สินที่อาจเกิดขึ้นจากสถาบันการเงิน ดังนี้</w:t>
      </w:r>
    </w:p>
    <w:p w14:paraId="64B4E23A" w14:textId="77777777" w:rsidR="00A616F8" w:rsidRPr="007F2D3C" w:rsidRDefault="00A616F8" w:rsidP="00A2356B">
      <w:pPr>
        <w:pStyle w:val="Preformatted"/>
        <w:tabs>
          <w:tab w:val="clear" w:pos="0"/>
          <w:tab w:val="clear" w:pos="959"/>
        </w:tabs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611" w:type="dxa"/>
        <w:tblInd w:w="8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84"/>
        <w:gridCol w:w="1259"/>
        <w:gridCol w:w="1280"/>
        <w:gridCol w:w="1279"/>
      </w:tblGrid>
      <w:tr w:rsidR="00A616F8" w:rsidRPr="00CD4FB0" w14:paraId="64B4E242" w14:textId="77777777" w:rsidTr="00865C0B">
        <w:trPr>
          <w:trHeight w:val="20"/>
        </w:trPr>
        <w:tc>
          <w:tcPr>
            <w:tcW w:w="3609" w:type="dxa"/>
          </w:tcPr>
          <w:p w14:paraId="64B4E23F" w14:textId="77777777" w:rsidR="00A616F8" w:rsidRPr="00CD4FB0" w:rsidRDefault="00A616F8" w:rsidP="00124879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  <w:hideMark/>
          </w:tcPr>
          <w:p w14:paraId="64B4E240" w14:textId="77777777" w:rsidR="00A616F8" w:rsidRPr="00CD4FB0" w:rsidRDefault="00A616F8" w:rsidP="0012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hideMark/>
          </w:tcPr>
          <w:p w14:paraId="64B4E241" w14:textId="3D45F1F8" w:rsidR="00A616F8" w:rsidRPr="00CD4FB0" w:rsidRDefault="00964A96" w:rsidP="00124879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</w:tr>
      <w:tr w:rsidR="007F2D3C" w:rsidRPr="00CD4FB0" w14:paraId="0CD34C48" w14:textId="77777777" w:rsidTr="00865C0B">
        <w:trPr>
          <w:trHeight w:val="20"/>
        </w:trPr>
        <w:tc>
          <w:tcPr>
            <w:tcW w:w="3609" w:type="dxa"/>
          </w:tcPr>
          <w:p w14:paraId="42ED8AAC" w14:textId="77777777" w:rsidR="007F2D3C" w:rsidRPr="00CD4FB0" w:rsidRDefault="007F2D3C" w:rsidP="007F2D3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184" w:type="dxa"/>
          </w:tcPr>
          <w:p w14:paraId="2DEDC2D9" w14:textId="77777777" w:rsidR="007F2D3C" w:rsidRPr="00CD4FB0" w:rsidRDefault="007F2D3C" w:rsidP="007F2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818" w:type="dxa"/>
            <w:gridSpan w:val="3"/>
          </w:tcPr>
          <w:p w14:paraId="32ED4B36" w14:textId="77777777" w:rsidR="007F2D3C" w:rsidRPr="00E457AA" w:rsidRDefault="007F2D3C" w:rsidP="007F2D3C">
            <w:pPr>
              <w:tabs>
                <w:tab w:val="left" w:pos="3090"/>
                <w:tab w:val="left" w:pos="4860"/>
              </w:tabs>
              <w:spacing w:line="240" w:lineRule="auto"/>
              <w:ind w:left="-108" w:right="-39"/>
              <w:jc w:val="center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</w:p>
          <w:p w14:paraId="1558DAEC" w14:textId="546B16AE" w:rsidR="007F2D3C" w:rsidRPr="00CD4FB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457AA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7F2D3C" w:rsidRPr="00CD4FB0" w14:paraId="64B4E248" w14:textId="77777777" w:rsidTr="00865C0B">
        <w:trPr>
          <w:trHeight w:val="20"/>
        </w:trPr>
        <w:tc>
          <w:tcPr>
            <w:tcW w:w="3609" w:type="dxa"/>
          </w:tcPr>
          <w:p w14:paraId="64B4E243" w14:textId="77777777" w:rsidR="007F2D3C" w:rsidRPr="00CD4FB0" w:rsidRDefault="007F2D3C" w:rsidP="007F2D3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  <w:hideMark/>
          </w:tcPr>
          <w:p w14:paraId="64B4E244" w14:textId="659343C9" w:rsidR="007F2D3C" w:rsidRPr="00CD4FB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hideMark/>
          </w:tcPr>
          <w:p w14:paraId="64B4E245" w14:textId="77777777" w:rsidR="007F2D3C" w:rsidRPr="00CD4FB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80" w:type="dxa"/>
            <w:hideMark/>
          </w:tcPr>
          <w:p w14:paraId="64B4E246" w14:textId="77777777" w:rsidR="007F2D3C" w:rsidRPr="00CD4FB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9" w:type="dxa"/>
            <w:hideMark/>
          </w:tcPr>
          <w:p w14:paraId="64B4E247" w14:textId="77777777" w:rsidR="007F2D3C" w:rsidRPr="00CD4FB0" w:rsidRDefault="007F2D3C" w:rsidP="007F2D3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7F2D3C" w:rsidRPr="00CD4FB0" w14:paraId="64B4E24E" w14:textId="77777777" w:rsidTr="00865C0B">
        <w:trPr>
          <w:trHeight w:val="20"/>
        </w:trPr>
        <w:tc>
          <w:tcPr>
            <w:tcW w:w="3609" w:type="dxa"/>
            <w:hideMark/>
          </w:tcPr>
          <w:p w14:paraId="64B4E249" w14:textId="1F6679A6" w:rsidR="007F2D3C" w:rsidRPr="00CD4FB0" w:rsidRDefault="007F2D3C" w:rsidP="007F2D3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4" w:type="dxa"/>
          </w:tcPr>
          <w:p w14:paraId="64B4E24A" w14:textId="77777777" w:rsidR="007F2D3C" w:rsidRPr="00CD4FB0" w:rsidRDefault="007F2D3C" w:rsidP="007F2D3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64B4E24B" w14:textId="77777777" w:rsidR="007F2D3C" w:rsidRPr="00CD4FB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vAlign w:val="center"/>
          </w:tcPr>
          <w:p w14:paraId="64B4E24C" w14:textId="77777777" w:rsidR="007F2D3C" w:rsidRPr="00CD4FB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vAlign w:val="center"/>
          </w:tcPr>
          <w:p w14:paraId="64B4E24D" w14:textId="77777777" w:rsidR="007F2D3C" w:rsidRPr="00CD4FB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F2D3C" w:rsidRPr="00CD4FB0" w14:paraId="33B4EE4B" w14:textId="77777777" w:rsidTr="00865C0B">
        <w:trPr>
          <w:trHeight w:val="20"/>
        </w:trPr>
        <w:tc>
          <w:tcPr>
            <w:tcW w:w="3609" w:type="dxa"/>
          </w:tcPr>
          <w:p w14:paraId="029DFE17" w14:textId="39559538" w:rsidR="007F2D3C" w:rsidRPr="00CD4FB0" w:rsidRDefault="007F2D3C" w:rsidP="007F2D3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CD4FB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4" w:type="dxa"/>
          </w:tcPr>
          <w:p w14:paraId="02296072" w14:textId="77777777" w:rsidR="007F2D3C" w:rsidRPr="00CD4FB0" w:rsidRDefault="007F2D3C" w:rsidP="007F2D3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9" w:type="dxa"/>
            <w:vAlign w:val="center"/>
          </w:tcPr>
          <w:p w14:paraId="0865AFB7" w14:textId="77777777" w:rsidR="007F2D3C" w:rsidRPr="00CD4FB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vAlign w:val="center"/>
          </w:tcPr>
          <w:p w14:paraId="4012AFBB" w14:textId="77777777" w:rsidR="007F2D3C" w:rsidRPr="00CD4FB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vAlign w:val="center"/>
          </w:tcPr>
          <w:p w14:paraId="27EC6A40" w14:textId="77777777" w:rsidR="007F2D3C" w:rsidRPr="00CD4FB0" w:rsidRDefault="007F2D3C" w:rsidP="007F2D3C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7F2D3C" w:rsidRPr="00CD4FB0" w14:paraId="64B4E25A" w14:textId="77777777" w:rsidTr="0084570A">
        <w:trPr>
          <w:trHeight w:val="20"/>
        </w:trPr>
        <w:tc>
          <w:tcPr>
            <w:tcW w:w="3609" w:type="dxa"/>
            <w:hideMark/>
          </w:tcPr>
          <w:p w14:paraId="64B4E255" w14:textId="77777777" w:rsidR="007F2D3C" w:rsidRPr="00CD4FB0" w:rsidRDefault="007F2D3C" w:rsidP="007F2D3C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84" w:type="dxa"/>
            <w:hideMark/>
          </w:tcPr>
          <w:p w14:paraId="64B4E256" w14:textId="24C7C870" w:rsidR="007F2D3C" w:rsidRPr="00CD4FB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B4E257" w14:textId="264605C2" w:rsidR="007F2D3C" w:rsidRPr="00CD4FB0" w:rsidRDefault="009C605E" w:rsidP="007F2D3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181</w:t>
            </w:r>
            <w:r>
              <w:rPr>
                <w:rFonts w:ascii="BrowalliaUPC" w:hAnsi="BrowalliaUPC" w:cs="BrowalliaUPC"/>
                <w:sz w:val="28"/>
                <w:szCs w:val="28"/>
              </w:rPr>
              <w:t>,040,000</w:t>
            </w:r>
          </w:p>
        </w:tc>
        <w:tc>
          <w:tcPr>
            <w:tcW w:w="1280" w:type="dxa"/>
          </w:tcPr>
          <w:p w14:paraId="64B4E258" w14:textId="68F39D3D" w:rsidR="007F2D3C" w:rsidRPr="00CD4FB0" w:rsidRDefault="009C605E" w:rsidP="007F2D3C">
            <w:pPr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200,000</w:t>
            </w:r>
          </w:p>
        </w:tc>
        <w:tc>
          <w:tcPr>
            <w:tcW w:w="1279" w:type="dxa"/>
          </w:tcPr>
          <w:p w14:paraId="64B4E259" w14:textId="402F05EA" w:rsidR="007F2D3C" w:rsidRPr="00CD4FB0" w:rsidRDefault="009C605E" w:rsidP="007F2D3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180,840,000</w:t>
            </w:r>
          </w:p>
        </w:tc>
      </w:tr>
      <w:tr w:rsidR="007F2D3C" w:rsidRPr="00CD4FB0" w14:paraId="64B4E267" w14:textId="77777777" w:rsidTr="0084570A">
        <w:trPr>
          <w:trHeight w:val="20"/>
        </w:trPr>
        <w:tc>
          <w:tcPr>
            <w:tcW w:w="3609" w:type="dxa"/>
            <w:hideMark/>
          </w:tcPr>
          <w:p w14:paraId="64B4E262" w14:textId="77777777" w:rsidR="007F2D3C" w:rsidRPr="00CD4FB0" w:rsidRDefault="007F2D3C" w:rsidP="007F2D3C">
            <w:pPr>
              <w:spacing w:line="240" w:lineRule="auto"/>
              <w:ind w:firstLine="5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184" w:type="dxa"/>
            <w:hideMark/>
          </w:tcPr>
          <w:p w14:paraId="64B4E263" w14:textId="36A109E1" w:rsidR="007F2D3C" w:rsidRPr="00CD4FB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B4E264" w14:textId="77153935" w:rsidR="007F2D3C" w:rsidRPr="00CD4FB0" w:rsidRDefault="009C605E" w:rsidP="007F2D3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162,000,000</w:t>
            </w:r>
          </w:p>
        </w:tc>
        <w:tc>
          <w:tcPr>
            <w:tcW w:w="1280" w:type="dxa"/>
          </w:tcPr>
          <w:p w14:paraId="64B4E265" w14:textId="441746F9" w:rsidR="007F2D3C" w:rsidRPr="00CD4FB0" w:rsidRDefault="009C605E" w:rsidP="007F2D3C">
            <w:pPr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64,455,546</w:t>
            </w:r>
          </w:p>
        </w:tc>
        <w:tc>
          <w:tcPr>
            <w:tcW w:w="1279" w:type="dxa"/>
          </w:tcPr>
          <w:p w14:paraId="64B4E266" w14:textId="7C781E74" w:rsidR="007F2D3C" w:rsidRPr="00CD4FB0" w:rsidRDefault="009C605E" w:rsidP="007F2D3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97,544,454</w:t>
            </w:r>
          </w:p>
        </w:tc>
      </w:tr>
      <w:tr w:rsidR="007F2D3C" w:rsidRPr="00CD4FB0" w14:paraId="64B4E26D" w14:textId="77777777" w:rsidTr="0084570A">
        <w:trPr>
          <w:trHeight w:val="20"/>
        </w:trPr>
        <w:tc>
          <w:tcPr>
            <w:tcW w:w="3609" w:type="dxa"/>
            <w:hideMark/>
          </w:tcPr>
          <w:p w14:paraId="64B4E268" w14:textId="43E09632" w:rsidR="007F2D3C" w:rsidRPr="00CD4FB0" w:rsidRDefault="007F2D3C" w:rsidP="007F2D3C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เลต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CD4FB0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  <w:r w:rsidRPr="00CD4FB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</w:tc>
        <w:tc>
          <w:tcPr>
            <w:tcW w:w="1184" w:type="dxa"/>
            <w:vAlign w:val="bottom"/>
            <w:hideMark/>
          </w:tcPr>
          <w:p w14:paraId="64B4E269" w14:textId="675E17E3" w:rsidR="007F2D3C" w:rsidRPr="00CD4FB0" w:rsidRDefault="007F2D3C" w:rsidP="007F2D3C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B4E26A" w14:textId="1F3C86E3" w:rsidR="007F2D3C" w:rsidRPr="00CD4FB0" w:rsidRDefault="009C605E" w:rsidP="007F2D3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400,000,000</w:t>
            </w:r>
          </w:p>
        </w:tc>
        <w:tc>
          <w:tcPr>
            <w:tcW w:w="1280" w:type="dxa"/>
            <w:vAlign w:val="bottom"/>
          </w:tcPr>
          <w:p w14:paraId="64B4E26B" w14:textId="07E6F051" w:rsidR="007F2D3C" w:rsidRPr="00CD4FB0" w:rsidRDefault="00D61CA3" w:rsidP="007F2D3C">
            <w:pPr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r w:rsidR="009C605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1279" w:type="dxa"/>
            <w:vAlign w:val="bottom"/>
          </w:tcPr>
          <w:p w14:paraId="64B4E26C" w14:textId="7A9464F9" w:rsidR="007F2D3C" w:rsidRPr="00CD4FB0" w:rsidRDefault="009C605E" w:rsidP="007F2D3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400,000,000</w:t>
            </w:r>
          </w:p>
        </w:tc>
      </w:tr>
    </w:tbl>
    <w:p w14:paraId="70E2D0A1" w14:textId="77777777" w:rsidR="00552C1F" w:rsidRPr="00A36895" w:rsidRDefault="00552C1F" w:rsidP="007B47B1">
      <w:pPr>
        <w:pStyle w:val="Preformatted"/>
        <w:tabs>
          <w:tab w:val="clear" w:pos="0"/>
          <w:tab w:val="clear" w:pos="959"/>
        </w:tabs>
        <w:ind w:left="928"/>
        <w:jc w:val="thaiDistribute"/>
        <w:rPr>
          <w:rFonts w:ascii="Browallia New" w:hAnsi="Browallia New" w:cs="Browallia New"/>
          <w:sz w:val="28"/>
          <w:szCs w:val="28"/>
        </w:rPr>
      </w:pPr>
    </w:p>
    <w:p w14:paraId="464B3033" w14:textId="01C455F4" w:rsidR="005A6AB1" w:rsidRPr="00A36895" w:rsidRDefault="00166079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A36895">
        <w:rPr>
          <w:rFonts w:ascii="Browallia New" w:hAnsi="Browallia New" w:cs="Browallia New"/>
          <w:sz w:val="28"/>
          <w:szCs w:val="28"/>
          <w:cs/>
        </w:rPr>
        <w:t>ภาระผูกพันเกี่ยวกับการซื้อสินค้า</w:t>
      </w:r>
      <w:r w:rsidR="005A6AB1" w:rsidRPr="00A36895">
        <w:rPr>
          <w:rFonts w:ascii="Browallia New" w:hAnsi="Browallia New" w:cs="Browallia New"/>
          <w:sz w:val="28"/>
          <w:szCs w:val="28"/>
          <w:cs/>
        </w:rPr>
        <w:t xml:space="preserve"> จำนวน </w:t>
      </w:r>
      <w:r w:rsidR="006C1F4F">
        <w:rPr>
          <w:rFonts w:ascii="Browallia New" w:hAnsi="Browallia New" w:cs="Browallia New"/>
          <w:sz w:val="28"/>
          <w:szCs w:val="28"/>
        </w:rPr>
        <w:t>44.50</w:t>
      </w:r>
      <w:r w:rsidR="005A6AB1" w:rsidRPr="00A36895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</w:p>
    <w:p w14:paraId="7E3B0F04" w14:textId="77777777" w:rsidR="005A6AB1" w:rsidRPr="00A36895" w:rsidRDefault="005A6AB1" w:rsidP="008065A6">
      <w:pPr>
        <w:pStyle w:val="BodyText2"/>
        <w:tabs>
          <w:tab w:val="left" w:pos="426"/>
        </w:tabs>
        <w:ind w:left="851" w:right="-22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50EC520" w14:textId="7DE74AF7" w:rsidR="000564F8" w:rsidRPr="00A36895" w:rsidRDefault="009D35EE" w:rsidP="00250DF4">
      <w:pPr>
        <w:pStyle w:val="BodyText2"/>
        <w:numPr>
          <w:ilvl w:val="1"/>
          <w:numId w:val="29"/>
        </w:numPr>
        <w:tabs>
          <w:tab w:val="left" w:pos="426"/>
        </w:tabs>
        <w:ind w:left="851" w:right="-22" w:hanging="464"/>
        <w:jc w:val="thaiDistribute"/>
        <w:rPr>
          <w:rFonts w:ascii="Browallia New" w:hAnsi="Browallia New" w:cs="Browallia New"/>
          <w:sz w:val="28"/>
          <w:szCs w:val="28"/>
        </w:rPr>
      </w:pPr>
      <w:r w:rsidRPr="00A36895">
        <w:rPr>
          <w:rFonts w:ascii="Browallia New" w:hAnsi="Browallia New" w:cs="Browallia New"/>
          <w:sz w:val="28"/>
          <w:szCs w:val="28"/>
          <w:cs/>
        </w:rPr>
        <w:t>ภาระผูกพัน</w:t>
      </w:r>
      <w:r w:rsidR="002D21E8" w:rsidRPr="00A36895">
        <w:rPr>
          <w:rFonts w:ascii="Browallia New" w:hAnsi="Browallia New" w:cs="Browallia New"/>
          <w:sz w:val="28"/>
          <w:szCs w:val="28"/>
          <w:cs/>
        </w:rPr>
        <w:t>เกี่ยวกับการ</w:t>
      </w:r>
      <w:r w:rsidR="00474798" w:rsidRPr="00A36895">
        <w:rPr>
          <w:rFonts w:ascii="Browallia New" w:hAnsi="Browallia New" w:cs="Browallia New"/>
          <w:sz w:val="28"/>
          <w:szCs w:val="28"/>
          <w:cs/>
        </w:rPr>
        <w:t>ส่งมอบสินค้าให้กับลูกค้า</w:t>
      </w:r>
      <w:r w:rsidR="00786B07" w:rsidRPr="00A368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66079" w:rsidRPr="00A36895">
        <w:rPr>
          <w:rFonts w:ascii="Browallia New" w:hAnsi="Browallia New" w:cs="Browallia New"/>
          <w:sz w:val="28"/>
          <w:szCs w:val="28"/>
          <w:cs/>
        </w:rPr>
        <w:t>จำนวน</w:t>
      </w:r>
      <w:r w:rsidR="002D544C" w:rsidRPr="00A368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C1F4F">
        <w:rPr>
          <w:rFonts w:ascii="Browallia New" w:hAnsi="Browallia New" w:cs="Browallia New"/>
          <w:sz w:val="28"/>
          <w:szCs w:val="28"/>
        </w:rPr>
        <w:t>188.11</w:t>
      </w:r>
      <w:r w:rsidR="007E0C9A" w:rsidRPr="00A36895">
        <w:rPr>
          <w:rFonts w:ascii="Browallia New" w:hAnsi="Browallia New" w:cs="Browallia New"/>
          <w:sz w:val="28"/>
          <w:szCs w:val="28"/>
          <w:cs/>
        </w:rPr>
        <w:t xml:space="preserve"> ล้านบา</w:t>
      </w:r>
      <w:r w:rsidR="00857A59" w:rsidRPr="00A36895">
        <w:rPr>
          <w:rFonts w:ascii="Browallia New" w:hAnsi="Browallia New" w:cs="Browallia New"/>
          <w:sz w:val="28"/>
          <w:szCs w:val="28"/>
          <w:cs/>
        </w:rPr>
        <w:t>ท</w:t>
      </w:r>
    </w:p>
    <w:p w14:paraId="1A5470E8" w14:textId="2C4697C6" w:rsidR="00AA4713" w:rsidRPr="0048009F" w:rsidRDefault="0048009F" w:rsidP="004800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0E4E7A3" w14:textId="6EC236D7" w:rsidR="00AA4713" w:rsidRDefault="00AA4713" w:rsidP="003A73A2">
      <w:pPr>
        <w:pStyle w:val="ListParagraph"/>
        <w:numPr>
          <w:ilvl w:val="0"/>
          <w:numId w:val="16"/>
        </w:numPr>
        <w:tabs>
          <w:tab w:val="clear" w:pos="227"/>
          <w:tab w:val="clear" w:pos="360"/>
          <w:tab w:val="clear" w:pos="454"/>
          <w:tab w:val="left" w:pos="540"/>
          <w:tab w:val="num" w:pos="1440"/>
        </w:tabs>
        <w:ind w:left="378" w:hanging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36895">
        <w:rPr>
          <w:rFonts w:ascii="Browallia New" w:hAnsi="Browallia New" w:cs="Browalli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2DE5A8D6" w14:textId="77777777" w:rsidR="00245420" w:rsidRDefault="00245420" w:rsidP="00245420">
      <w:pPr>
        <w:pStyle w:val="ListParagraph"/>
        <w:tabs>
          <w:tab w:val="clear" w:pos="227"/>
          <w:tab w:val="clear" w:pos="454"/>
          <w:tab w:val="left" w:pos="540"/>
        </w:tabs>
        <w:ind w:left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C8529D6" w14:textId="6757E933" w:rsidR="009A02DE" w:rsidRDefault="00891278" w:rsidP="00A8522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509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89127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บริษัทซื้อหุ้นทุนคืนในระหว่างวันที่ </w:t>
      </w:r>
      <w:r w:rsidR="003E4C7A">
        <w:rPr>
          <w:rFonts w:ascii="Browallia New" w:hAnsi="Browallia New" w:cs="Browallia New"/>
          <w:sz w:val="28"/>
          <w:szCs w:val="28"/>
        </w:rPr>
        <w:t>1</w:t>
      </w:r>
      <w:r w:rsidRPr="0089127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มกราคม </w:t>
      </w:r>
      <w:r w:rsidR="003E4C7A">
        <w:rPr>
          <w:rFonts w:ascii="Browallia New" w:hAnsi="Browallia New" w:cs="Browallia New"/>
          <w:sz w:val="28"/>
          <w:szCs w:val="28"/>
        </w:rPr>
        <w:t>2567</w:t>
      </w:r>
      <w:r w:rsidRPr="003E4C7A">
        <w:rPr>
          <w:rFonts w:ascii="Browallia New" w:hAnsi="Browallia New" w:cs="Browallia New"/>
          <w:sz w:val="28"/>
          <w:szCs w:val="28"/>
          <w:cs/>
        </w:rPr>
        <w:t xml:space="preserve"> - </w:t>
      </w:r>
      <w:r w:rsidR="003E4C7A">
        <w:rPr>
          <w:rFonts w:ascii="Browallia New" w:hAnsi="Browallia New" w:cs="Browallia New"/>
          <w:sz w:val="28"/>
          <w:szCs w:val="28"/>
        </w:rPr>
        <w:t>28</w:t>
      </w:r>
      <w:r w:rsidRPr="0089127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กุมภาพันธ์ </w:t>
      </w:r>
      <w:r w:rsidR="003E4C7A">
        <w:rPr>
          <w:rFonts w:ascii="Browallia New" w:hAnsi="Browallia New" w:cs="Browallia New"/>
          <w:sz w:val="28"/>
          <w:szCs w:val="28"/>
        </w:rPr>
        <w:t>2567</w:t>
      </w:r>
      <w:r w:rsidRPr="0089127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จำนวน </w:t>
      </w:r>
      <w:r w:rsidR="003E4C7A">
        <w:rPr>
          <w:rFonts w:ascii="Browallia New" w:hAnsi="Browallia New" w:cs="Browallia New"/>
          <w:sz w:val="28"/>
          <w:szCs w:val="28"/>
        </w:rPr>
        <w:t>4.95</w:t>
      </w:r>
      <w:r w:rsidRPr="00891278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891278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ล้านหุ้น คิดเป็นจำนวนเงิน </w:t>
      </w:r>
      <w:r w:rsidR="003E4C7A">
        <w:rPr>
          <w:rFonts w:ascii="Browallia New" w:hAnsi="Browallia New" w:cs="Browallia New"/>
          <w:sz w:val="28"/>
          <w:szCs w:val="28"/>
        </w:rPr>
        <w:t>34.74</w:t>
      </w:r>
      <w:r w:rsidRPr="00891278">
        <w:rPr>
          <w:rFonts w:ascii="Browallia New" w:hAnsi="Browallia New" w:cs="Browallia New"/>
          <w:sz w:val="28"/>
          <w:szCs w:val="28"/>
          <w:lang w:val="th-TH" w:eastAsia="th-TH"/>
        </w:rPr>
        <w:t xml:space="preserve"> </w:t>
      </w:r>
      <w:r w:rsidRPr="00891278">
        <w:rPr>
          <w:rFonts w:ascii="Browallia New" w:hAnsi="Browallia New" w:cs="Browallia New"/>
          <w:sz w:val="28"/>
          <w:szCs w:val="28"/>
          <w:cs/>
          <w:lang w:val="th-TH" w:eastAsia="th-TH"/>
        </w:rPr>
        <w:t>ล้านบาท</w:t>
      </w:r>
    </w:p>
    <w:p w14:paraId="06EA131B" w14:textId="77777777" w:rsidR="00891278" w:rsidRPr="00891278" w:rsidRDefault="00891278" w:rsidP="008912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</w:p>
    <w:p w14:paraId="7D079C66" w14:textId="3F83E676" w:rsidR="00EF5488" w:rsidRDefault="00273976" w:rsidP="00A8522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right="-22" w:hanging="500"/>
        <w:jc w:val="thaiDistribute"/>
        <w:rPr>
          <w:rFonts w:ascii="Browallia New" w:hAnsi="Browallia New" w:cs="Browallia New"/>
          <w:sz w:val="28"/>
          <w:szCs w:val="28"/>
          <w:lang w:val="th-TH" w:eastAsia="th-TH"/>
        </w:rPr>
      </w:pP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ในการประชุมคณะกรรมการบริษัท ครั้งที่ </w:t>
      </w:r>
      <w:r w:rsidR="00D812A2">
        <w:rPr>
          <w:rFonts w:ascii="Browallia New" w:hAnsi="Browallia New" w:cs="Browallia New"/>
          <w:sz w:val="28"/>
          <w:szCs w:val="28"/>
        </w:rPr>
        <w:t>2</w:t>
      </w:r>
      <w:r w:rsidR="003E4C7A">
        <w:rPr>
          <w:rFonts w:ascii="Browallia New" w:hAnsi="Browallia New" w:cs="Browallia New"/>
          <w:sz w:val="28"/>
          <w:szCs w:val="28"/>
        </w:rPr>
        <w:t>/2567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เมื่อวันที่ </w:t>
      </w:r>
      <w:r w:rsidR="003E4C7A">
        <w:rPr>
          <w:rFonts w:ascii="Browallia New" w:hAnsi="Browallia New" w:cs="Browallia New"/>
          <w:sz w:val="28"/>
          <w:szCs w:val="28"/>
        </w:rPr>
        <w:t>2</w:t>
      </w:r>
      <w:r w:rsidR="0095410F">
        <w:rPr>
          <w:rFonts w:ascii="Browallia New" w:hAnsi="Browallia New" w:cs="Browallia New"/>
          <w:sz w:val="28"/>
          <w:szCs w:val="28"/>
        </w:rPr>
        <w:t>9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กุมภาพันธ์ </w:t>
      </w:r>
      <w:r w:rsidR="009A6A7E">
        <w:rPr>
          <w:rFonts w:ascii="Browallia New" w:hAnsi="Browallia New" w:cs="Browallia New"/>
          <w:sz w:val="28"/>
          <w:szCs w:val="28"/>
        </w:rPr>
        <w:t>2567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คณะกรรมการมีมติให้เสนอต่อที่ประชุมสามัญผู้ถือหุ้นประจำปี </w:t>
      </w:r>
      <w:r w:rsidR="009A6A7E">
        <w:rPr>
          <w:rFonts w:ascii="Browallia New" w:hAnsi="Browallia New" w:cs="Browallia New"/>
          <w:sz w:val="28"/>
          <w:szCs w:val="28"/>
        </w:rPr>
        <w:t>2567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เพื่อพิจารณาอนุมัติจ่ายเงินปันผลจากกำไรของผลการดำเนินงานสำหรับปีสิ้นสุดวันที่ </w:t>
      </w:r>
      <w:r w:rsidR="009A6A7E">
        <w:rPr>
          <w:rFonts w:ascii="Browallia New" w:hAnsi="Browallia New" w:cs="Browallia New"/>
          <w:sz w:val="28"/>
          <w:szCs w:val="28"/>
        </w:rPr>
        <w:t>31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ธันวาคม </w:t>
      </w:r>
      <w:r w:rsidR="009A6A7E">
        <w:rPr>
          <w:rFonts w:ascii="Browallia New" w:hAnsi="Browallia New" w:cs="Browallia New"/>
          <w:sz w:val="28"/>
          <w:szCs w:val="28"/>
        </w:rPr>
        <w:t>2566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ให้กับผู้ถือหุ้น ในอัตราหุ้นละ </w:t>
      </w:r>
      <w:r w:rsidR="009A6A7E">
        <w:rPr>
          <w:rFonts w:ascii="Browallia New" w:hAnsi="Browallia New" w:cs="Browallia New"/>
          <w:sz w:val="28"/>
          <w:szCs w:val="28"/>
        </w:rPr>
        <w:t>0.30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 อย่างไรก็ตาม บริษัทได้มีการจ่ายเงินปันผลระหว่างกาล (ตามที่กล่าวในหมายเหตุ </w:t>
      </w:r>
      <w:r w:rsidR="009A6A7E">
        <w:rPr>
          <w:rFonts w:ascii="Browallia New" w:hAnsi="Browallia New" w:cs="Browallia New"/>
          <w:sz w:val="28"/>
          <w:szCs w:val="28"/>
        </w:rPr>
        <w:t>21.2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) ในอัตราหุ้นละ </w:t>
      </w:r>
      <w:r w:rsidR="009A6A7E">
        <w:rPr>
          <w:rFonts w:ascii="Browallia New" w:hAnsi="Browallia New" w:cs="Browallia New"/>
          <w:sz w:val="28"/>
          <w:szCs w:val="28"/>
        </w:rPr>
        <w:t>0.15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 สำหรับ </w:t>
      </w:r>
      <w:r w:rsidR="009A6A7E">
        <w:rPr>
          <w:rFonts w:ascii="Browallia New" w:hAnsi="Browallia New" w:cs="Browallia New"/>
          <w:sz w:val="28"/>
          <w:szCs w:val="28"/>
        </w:rPr>
        <w:t>221.47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ล้านหุ้น คิดเป็นจำนวนเงิน </w:t>
      </w:r>
      <w:r w:rsidR="009A6A7E">
        <w:rPr>
          <w:rFonts w:ascii="Browallia New" w:hAnsi="Browallia New" w:cs="Browallia New"/>
          <w:sz w:val="28"/>
          <w:szCs w:val="28"/>
        </w:rPr>
        <w:t>33.22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ล้านบาทแล้วเมื่อวันที่ </w:t>
      </w:r>
      <w:r w:rsidR="009A6A7E">
        <w:rPr>
          <w:rFonts w:ascii="Browallia New" w:hAnsi="Browallia New" w:cs="Browallia New"/>
          <w:sz w:val="28"/>
          <w:szCs w:val="28"/>
        </w:rPr>
        <w:t>13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ธันวาคม </w:t>
      </w:r>
      <w:r w:rsidR="009A6A7E">
        <w:rPr>
          <w:rFonts w:ascii="Browallia New" w:hAnsi="Browallia New" w:cs="Browallia New"/>
          <w:sz w:val="28"/>
          <w:szCs w:val="28"/>
        </w:rPr>
        <w:t>2566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และมีเงินปันผลจ่ายคงเหลือในอัตราหุ้นละ </w:t>
      </w:r>
      <w:r w:rsidR="009A6A7E">
        <w:rPr>
          <w:rFonts w:ascii="Browallia New" w:hAnsi="Browallia New" w:cs="Browallia New"/>
          <w:sz w:val="28"/>
          <w:szCs w:val="28"/>
        </w:rPr>
        <w:t>0.15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บาท</w:t>
      </w:r>
      <w:r w:rsidR="00DD0CA6">
        <w:rPr>
          <w:rFonts w:ascii="Browallia New" w:hAnsi="Browallia New" w:cs="Browallia New" w:hint="cs"/>
          <w:sz w:val="28"/>
          <w:szCs w:val="28"/>
          <w:cs/>
          <w:lang w:val="th-TH" w:eastAsia="th-TH"/>
        </w:rPr>
        <w:t xml:space="preserve"> 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คิดเป็นจำนวนไม่เกิน </w:t>
      </w:r>
      <w:r w:rsidR="00CB08E8">
        <w:rPr>
          <w:rFonts w:ascii="Browallia New" w:hAnsi="Browallia New" w:cs="Browallia New"/>
          <w:sz w:val="28"/>
          <w:szCs w:val="28"/>
        </w:rPr>
        <w:t>31.42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 ล้านบาท โดยจะจ่ายเงินปันผลดังกล่าวในวันที่ </w:t>
      </w:r>
      <w:r w:rsidR="00CB08E8">
        <w:rPr>
          <w:rFonts w:ascii="Browallia New" w:hAnsi="Browallia New" w:cs="Browallia New"/>
          <w:sz w:val="28"/>
          <w:szCs w:val="28"/>
        </w:rPr>
        <w:t>8</w:t>
      </w:r>
      <w:r w:rsidRPr="00CB08E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3976">
        <w:rPr>
          <w:rFonts w:ascii="Browallia New" w:hAnsi="Browallia New" w:cs="Browallia New"/>
          <w:sz w:val="28"/>
          <w:szCs w:val="28"/>
          <w:cs/>
          <w:lang w:val="th-TH" w:eastAsia="th-TH"/>
        </w:rPr>
        <w:t xml:space="preserve">พฤษภาคม </w:t>
      </w:r>
      <w:r w:rsidR="00CB08E8">
        <w:rPr>
          <w:rFonts w:ascii="Browallia New" w:hAnsi="Browallia New" w:cs="Browallia New"/>
          <w:sz w:val="28"/>
          <w:szCs w:val="28"/>
        </w:rPr>
        <w:t>2567</w:t>
      </w:r>
    </w:p>
    <w:p w14:paraId="086EC279" w14:textId="77777777" w:rsidR="00273976" w:rsidRPr="00273976" w:rsidRDefault="00273976" w:rsidP="00273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2"/>
        <w:jc w:val="thaiDistribute"/>
        <w:rPr>
          <w:rFonts w:ascii="Browallia New" w:hAnsi="Browallia New" w:cs="Browallia New"/>
          <w:sz w:val="28"/>
          <w:szCs w:val="28"/>
          <w:cs/>
          <w:lang w:val="th-TH" w:eastAsia="th-TH"/>
        </w:rPr>
      </w:pPr>
    </w:p>
    <w:p w14:paraId="64B4E2B7" w14:textId="025AE8D7" w:rsidR="009F6D69" w:rsidRPr="00A36895" w:rsidRDefault="009F6D69" w:rsidP="00A44DBB">
      <w:pPr>
        <w:pStyle w:val="ListParagraph"/>
        <w:numPr>
          <w:ilvl w:val="0"/>
          <w:numId w:val="16"/>
        </w:numPr>
        <w:tabs>
          <w:tab w:val="clear" w:pos="227"/>
          <w:tab w:val="left" w:pos="540"/>
        </w:tabs>
        <w:ind w:left="378" w:hanging="378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36895">
        <w:rPr>
          <w:rFonts w:ascii="Browallia New" w:hAnsi="Browallia New" w:cs="Browallia New"/>
          <w:b/>
          <w:bCs/>
          <w:sz w:val="28"/>
          <w:szCs w:val="28"/>
          <w:cs/>
        </w:rPr>
        <w:t>การอนุมัติงบการเงิน</w:t>
      </w:r>
    </w:p>
    <w:p w14:paraId="64B4E2B8" w14:textId="77777777" w:rsidR="003432DD" w:rsidRPr="00A36895" w:rsidRDefault="003432DD" w:rsidP="00733A79">
      <w:pPr>
        <w:tabs>
          <w:tab w:val="clear" w:pos="227"/>
          <w:tab w:val="clear" w:pos="454"/>
        </w:tabs>
        <w:ind w:left="426" w:firstLine="6"/>
        <w:jc w:val="thaiDistribute"/>
        <w:textAlignment w:val="baseline"/>
        <w:rPr>
          <w:rFonts w:ascii="Browallia New" w:hAnsi="Browallia New" w:cs="Browallia New"/>
          <w:sz w:val="28"/>
          <w:szCs w:val="28"/>
          <w:lang w:eastAsia="zh-CN"/>
        </w:rPr>
      </w:pPr>
    </w:p>
    <w:p w14:paraId="64B4E2B9" w14:textId="2B35E032" w:rsidR="009F6D69" w:rsidRPr="00994A9C" w:rsidRDefault="009F6D69" w:rsidP="003A73A2">
      <w:pPr>
        <w:tabs>
          <w:tab w:val="clear" w:pos="227"/>
          <w:tab w:val="clear" w:pos="454"/>
        </w:tabs>
        <w:ind w:left="392" w:hanging="32"/>
        <w:jc w:val="thaiDistribute"/>
        <w:textAlignment w:val="baseline"/>
        <w:rPr>
          <w:rFonts w:ascii="BrowalliaUPC" w:hAnsi="BrowalliaUPC" w:cs="BrowalliaUPC"/>
          <w:sz w:val="28"/>
          <w:szCs w:val="28"/>
          <w:lang w:eastAsia="zh-CN"/>
        </w:rPr>
      </w:pPr>
      <w:r w:rsidRPr="00A36895">
        <w:rPr>
          <w:rFonts w:ascii="Browallia New" w:hAnsi="Browallia New" w:cs="Browallia New"/>
          <w:sz w:val="28"/>
          <w:szCs w:val="28"/>
          <w:cs/>
          <w:lang w:eastAsia="zh-CN"/>
        </w:rPr>
        <w:t>งบการเงินนี้ได้รับการอนุมัติ</w:t>
      </w:r>
      <w:r w:rsidRPr="00CD4FB0">
        <w:rPr>
          <w:rFonts w:ascii="BrowalliaUPC" w:hAnsi="BrowalliaUPC" w:cs="BrowalliaUPC"/>
          <w:sz w:val="28"/>
          <w:szCs w:val="28"/>
          <w:cs/>
          <w:lang w:eastAsia="zh-CN"/>
        </w:rPr>
        <w:t>จาก</w:t>
      </w:r>
      <w:r w:rsidR="00D25E65" w:rsidRPr="00CD4FB0">
        <w:rPr>
          <w:rFonts w:ascii="BrowalliaUPC" w:hAnsi="BrowalliaUPC" w:cs="BrowalliaUPC"/>
          <w:sz w:val="28"/>
          <w:szCs w:val="28"/>
          <w:cs/>
          <w:lang w:eastAsia="zh-CN"/>
        </w:rPr>
        <w:t>คณะกรรมการ</w:t>
      </w:r>
      <w:r w:rsidR="003345B0" w:rsidRPr="00CD4FB0">
        <w:rPr>
          <w:rFonts w:ascii="BrowalliaUPC" w:hAnsi="BrowalliaUPC" w:cs="BrowalliaUPC"/>
          <w:sz w:val="28"/>
          <w:szCs w:val="28"/>
          <w:cs/>
          <w:lang w:eastAsia="zh-CN"/>
        </w:rPr>
        <w:t>ของบริษัทแล้ว เมื่อวันที่</w:t>
      </w:r>
      <w:r w:rsidR="003459C0" w:rsidRPr="00CD4FB0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="00770720" w:rsidRPr="00C80EE8">
        <w:rPr>
          <w:rFonts w:ascii="BrowalliaUPC" w:hAnsi="BrowalliaUPC" w:cs="BrowalliaUPC"/>
          <w:sz w:val="28"/>
          <w:szCs w:val="28"/>
          <w:lang w:eastAsia="zh-CN"/>
        </w:rPr>
        <w:t>29</w:t>
      </w:r>
      <w:r w:rsidR="00C42F27" w:rsidRPr="00C80EE8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="00C42F27" w:rsidRPr="00C80EE8">
        <w:rPr>
          <w:rFonts w:ascii="BrowalliaUPC" w:hAnsi="BrowalliaUPC" w:cs="BrowalliaUPC"/>
          <w:sz w:val="28"/>
          <w:szCs w:val="28"/>
          <w:cs/>
          <w:lang w:eastAsia="zh-CN"/>
        </w:rPr>
        <w:t>กุมภาพันธ์</w:t>
      </w:r>
      <w:r w:rsidR="007928F8" w:rsidRPr="00C80EE8">
        <w:rPr>
          <w:rFonts w:ascii="BrowalliaUPC" w:hAnsi="BrowalliaUPC" w:cs="BrowalliaUPC"/>
          <w:sz w:val="28"/>
          <w:szCs w:val="28"/>
          <w:lang w:eastAsia="zh-CN"/>
        </w:rPr>
        <w:t xml:space="preserve"> 256</w:t>
      </w:r>
      <w:r w:rsidR="00A36895" w:rsidRPr="00C80EE8">
        <w:rPr>
          <w:rFonts w:ascii="BrowalliaUPC" w:hAnsi="BrowalliaUPC" w:cs="BrowalliaUPC"/>
          <w:sz w:val="28"/>
          <w:szCs w:val="28"/>
          <w:lang w:eastAsia="zh-CN"/>
        </w:rPr>
        <w:t>7</w:t>
      </w:r>
    </w:p>
    <w:sectPr w:rsidR="009F6D69" w:rsidRPr="00994A9C" w:rsidSect="00A9060D">
      <w:footerReference w:type="default" r:id="rId15"/>
      <w:footerReference w:type="first" r:id="rId16"/>
      <w:pgSz w:w="11909" w:h="16834" w:code="9"/>
      <w:pgMar w:top="1350" w:right="1136" w:bottom="1276" w:left="1440" w:header="482" w:footer="302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DA806" w14:textId="77777777" w:rsidR="00A9060D" w:rsidRDefault="00A9060D">
      <w:r>
        <w:separator/>
      </w:r>
    </w:p>
  </w:endnote>
  <w:endnote w:type="continuationSeparator" w:id="0">
    <w:p w14:paraId="5764E67E" w14:textId="77777777" w:rsidR="00A9060D" w:rsidRDefault="00A9060D">
      <w:r>
        <w:continuationSeparator/>
      </w:r>
    </w:p>
  </w:endnote>
  <w:endnote w:type="continuationNotice" w:id="1">
    <w:p w14:paraId="63960522" w14:textId="77777777" w:rsidR="00A9060D" w:rsidRDefault="00A906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C1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BE" w14:textId="01477FF0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BF" w14:textId="3ED9313C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0" w14:textId="2A74A458" w:rsidR="008A33FD" w:rsidRDefault="008A33FD" w:rsidP="00A57D9D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24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C5" w14:textId="77777777" w:rsidTr="0064289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C2" w14:textId="42D6DE51" w:rsidR="008A33FD" w:rsidRDefault="008A33FD" w:rsidP="00A57D9D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C3" w14:textId="5FDA3B65" w:rsidR="008A33FD" w:rsidRDefault="008A33FD" w:rsidP="00A57D9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C35331" w:rsidRPr="00C35331">
            <w:rPr>
              <w:rFonts w:ascii="Browallia New" w:hAnsi="Browallia New" w:cs="Browallia New"/>
              <w:sz w:val="28"/>
              <w:szCs w:val="28"/>
              <w:cs/>
            </w:rPr>
            <w:t xml:space="preserve">จา บุญประสิทธิ์ 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C4" w14:textId="77777777" w:rsidR="008A33FD" w:rsidRDefault="008A33FD" w:rsidP="00A57D9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C6" w14:textId="77777777" w:rsidR="008A33FD" w:rsidRDefault="008A33FD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85165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21BB8" w14:textId="19CF26DE" w:rsidR="008A33FD" w:rsidRDefault="008A33FD" w:rsidP="006C72B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>
          <w:rPr>
            <w:rFonts w:ascii="Browallia New" w:hAnsi="Browallia New" w:cs="Browallia New"/>
            <w:sz w:val="28"/>
            <w:szCs w:val="28"/>
          </w:rPr>
          <w:t xml:space="preserve">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_____________________________ </w:t>
        </w:r>
        <w:r>
          <w:rPr>
            <w:rFonts w:ascii="Browallia New" w:hAnsi="Browallia New" w:cs="Browallia New"/>
            <w:sz w:val="28"/>
            <w:szCs w:val="28"/>
            <w:cs/>
          </w:rPr>
          <w:t>กรรมการ</w:t>
        </w:r>
        <w:r>
          <w:rPr>
            <w:rFonts w:ascii="Browallia New" w:hAnsi="Browallia New" w:cs="Browallia New"/>
            <w:sz w:val="28"/>
            <w:szCs w:val="28"/>
          </w:rPr>
          <w:t xml:space="preserve">              </w:t>
        </w:r>
        <w:r w:rsidR="00C24D92">
          <w:rPr>
            <w:rFonts w:ascii="Browallia New" w:hAnsi="Browallia New" w:cs="Browallia New"/>
            <w:sz w:val="28"/>
            <w:szCs w:val="28"/>
          </w:rPr>
          <w:t>10</w:t>
        </w:r>
      </w:p>
      <w:p w14:paraId="5E78FF22" w14:textId="220CABBA" w:rsidR="008A33FD" w:rsidRDefault="008A33FD" w:rsidP="006C72BE">
        <w:pPr>
          <w:pStyle w:val="Footer"/>
        </w:pPr>
        <w:proofErr w:type="gramStart"/>
        <w:r>
          <w:rPr>
            <w:rFonts w:ascii="Browallia New" w:hAnsi="Browallia New" w:cs="Browallia New"/>
            <w:sz w:val="28"/>
            <w:szCs w:val="28"/>
          </w:rPr>
          <w:t xml:space="preserve">(  </w:t>
        </w:r>
        <w:proofErr w:type="gramEnd"/>
        <w:r>
          <w:rPr>
            <w:rFonts w:ascii="Browallia New" w:hAnsi="Browallia New" w:cs="Browallia New"/>
            <w:sz w:val="28"/>
            <w:szCs w:val="28"/>
          </w:rPr>
          <w:t xml:space="preserve">  </w:t>
        </w:r>
        <w:r>
          <w:rPr>
            <w:rFonts w:ascii="Browallia New" w:hAnsi="Browallia New" w:cs="Browallia New" w:hint="cs"/>
            <w:sz w:val="28"/>
            <w:szCs w:val="28"/>
            <w:cs/>
          </w:rPr>
          <w:t>นายวิโรจน์  วสุศุทธิกุลกานต์</w:t>
        </w:r>
        <w:r>
          <w:rPr>
            <w:rFonts w:ascii="Browallia New" w:hAnsi="Browallia New" w:cs="Browallia New"/>
            <w:sz w:val="28"/>
            <w:szCs w:val="28"/>
          </w:rPr>
          <w:t xml:space="preserve">    )                           (   </w:t>
        </w:r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นางสาวโสร</w:t>
        </w:r>
        <w:proofErr w:type="spellStart"/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ัจ</w:t>
        </w:r>
        <w:proofErr w:type="spellEnd"/>
        <w:r w:rsidR="00C35331" w:rsidRPr="00C35331">
          <w:rPr>
            <w:rFonts w:ascii="Browallia New" w:hAnsi="Browallia New" w:cs="Browallia New"/>
            <w:sz w:val="28"/>
            <w:szCs w:val="28"/>
            <w:cs/>
          </w:rPr>
          <w:t>จา บุญประสิทธิ์</w:t>
        </w:r>
        <w:r w:rsidR="00C35331">
          <w:rPr>
            <w:rFonts w:ascii="Browallia New" w:hAnsi="Browallia New" w:cs="Browallia New"/>
            <w:sz w:val="28"/>
            <w:szCs w:val="28"/>
          </w:rPr>
          <w:t xml:space="preserve">  </w:t>
        </w:r>
        <w:r>
          <w:rPr>
            <w:rFonts w:ascii="Browallia New" w:hAnsi="Browallia New" w:cs="Browallia New"/>
            <w:sz w:val="28"/>
            <w:szCs w:val="28"/>
          </w:rPr>
          <w:t>)</w:t>
        </w:r>
      </w:p>
    </w:sdtContent>
  </w:sdt>
  <w:p w14:paraId="64B4E2CF" w14:textId="4331899C" w:rsidR="008A33FD" w:rsidRPr="006C72BE" w:rsidRDefault="008A33FD">
    <w:pPr>
      <w:pStyle w:val="Footer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0" w:type="dxa"/>
      <w:tblInd w:w="142" w:type="dxa"/>
      <w:tblLook w:val="0000" w:firstRow="0" w:lastRow="0" w:firstColumn="0" w:lastColumn="0" w:noHBand="0" w:noVBand="0"/>
    </w:tblPr>
    <w:tblGrid>
      <w:gridCol w:w="7371"/>
      <w:gridCol w:w="5103"/>
      <w:gridCol w:w="2126"/>
    </w:tblGrid>
    <w:tr w:rsidR="008A33FD" w14:paraId="64B4E2D3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0" w14:textId="62DF3863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1" w14:textId="77777777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2" w14:textId="779F817D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28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D7" w14:textId="77777777" w:rsidTr="007A3858">
      <w:tc>
        <w:tcPr>
          <w:tcW w:w="7371" w:type="dxa"/>
          <w:tcBorders>
            <w:top w:val="nil"/>
            <w:left w:val="nil"/>
            <w:bottom w:val="nil"/>
          </w:tcBorders>
          <w:noWrap/>
          <w:vAlign w:val="center"/>
        </w:tcPr>
        <w:p w14:paraId="64B4E2D4" w14:textId="0AA6EA89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5103" w:type="dxa"/>
          <w:tcBorders>
            <w:top w:val="nil"/>
            <w:bottom w:val="nil"/>
          </w:tcBorders>
          <w:vAlign w:val="center"/>
        </w:tcPr>
        <w:p w14:paraId="64B4E2D5" w14:textId="022BF448" w:rsidR="008A33FD" w:rsidRDefault="008A33FD" w:rsidP="007841E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 xml:space="preserve">จา บุญประสิทธิ์ 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6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D8" w14:textId="77777777" w:rsidR="008A33FD" w:rsidRDefault="008A33FD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245" w:type="dxa"/>
      <w:tblInd w:w="392" w:type="dxa"/>
      <w:tblLook w:val="0000" w:firstRow="0" w:lastRow="0" w:firstColumn="0" w:lastColumn="0" w:noHBand="0" w:noVBand="0"/>
    </w:tblPr>
    <w:tblGrid>
      <w:gridCol w:w="7121"/>
      <w:gridCol w:w="6825"/>
      <w:gridCol w:w="299"/>
    </w:tblGrid>
    <w:tr w:rsidR="008A33FD" w14:paraId="64B4E2DC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9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A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B" w14:textId="1746E65B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25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0" w14:textId="77777777" w:rsidTr="00B0620A">
      <w:tc>
        <w:tcPr>
          <w:tcW w:w="7121" w:type="dxa"/>
          <w:tcBorders>
            <w:top w:val="nil"/>
            <w:left w:val="nil"/>
            <w:bottom w:val="nil"/>
          </w:tcBorders>
          <w:noWrap/>
          <w:vAlign w:val="center"/>
        </w:tcPr>
        <w:p w14:paraId="64B4E2DD" w14:textId="57621C09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6825" w:type="dxa"/>
          <w:tcBorders>
            <w:top w:val="nil"/>
            <w:bottom w:val="nil"/>
          </w:tcBorders>
          <w:vAlign w:val="center"/>
        </w:tcPr>
        <w:p w14:paraId="64B4E2DE" w14:textId="589C6B99" w:rsidR="008A33FD" w:rsidRDefault="008A33FD" w:rsidP="00222D55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B15610" w:rsidRPr="00B15610">
            <w:rPr>
              <w:rFonts w:ascii="Browallia New" w:hAnsi="Browallia New" w:cs="Browallia New"/>
              <w:sz w:val="28"/>
              <w:szCs w:val="28"/>
              <w:cs/>
            </w:rPr>
            <w:t>จา บุญประสิทธิ์</w:t>
          </w:r>
          <w:r w:rsidR="00B15610"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>
            <w:rPr>
              <w:rFonts w:ascii="Browallia New" w:hAnsi="Browallia New" w:cs="Browallia New"/>
              <w:sz w:val="28"/>
              <w:szCs w:val="28"/>
            </w:rPr>
            <w:t>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DF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1" w14:textId="77777777" w:rsidR="008A33FD" w:rsidRPr="00062F4B" w:rsidRDefault="008A33F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26" w:type="dxa"/>
      <w:tblInd w:w="98" w:type="dxa"/>
      <w:tblLook w:val="0000" w:firstRow="0" w:lastRow="0" w:firstColumn="0" w:lastColumn="0" w:noHBand="0" w:noVBand="0"/>
    </w:tblPr>
    <w:tblGrid>
      <w:gridCol w:w="4830"/>
      <w:gridCol w:w="4297"/>
      <w:gridCol w:w="299"/>
    </w:tblGrid>
    <w:tr w:rsidR="008A33FD" w14:paraId="64B4E2E5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2" w14:textId="77777777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3" w14:textId="77777777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4" w14:textId="4B80E9F0" w:rsidR="008A33FD" w:rsidRDefault="008A33FD" w:rsidP="00642891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41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E9" w14:textId="77777777" w:rsidTr="001178B6">
      <w:tc>
        <w:tcPr>
          <w:tcW w:w="4830" w:type="dxa"/>
          <w:tcBorders>
            <w:top w:val="nil"/>
            <w:left w:val="nil"/>
            <w:bottom w:val="nil"/>
          </w:tcBorders>
          <w:noWrap/>
          <w:vAlign w:val="center"/>
        </w:tcPr>
        <w:p w14:paraId="64B4E2E6" w14:textId="437F2DF2" w:rsidR="008A33FD" w:rsidRDefault="008A33FD" w:rsidP="000445D5">
          <w:pPr>
            <w:ind w:left="262"/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7" w14:textId="6DA4D381" w:rsidR="008A33FD" w:rsidRDefault="008A33FD" w:rsidP="00642891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8" w14:textId="77777777" w:rsidR="008A33FD" w:rsidRDefault="008A33FD" w:rsidP="0064289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EA" w14:textId="77777777" w:rsidR="008A33FD" w:rsidRDefault="008A33FD">
    <w:pPr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6" w:type="dxa"/>
      <w:tblInd w:w="98" w:type="dxa"/>
      <w:tblLook w:val="0000" w:firstRow="0" w:lastRow="0" w:firstColumn="0" w:lastColumn="0" w:noHBand="0" w:noVBand="0"/>
    </w:tblPr>
    <w:tblGrid>
      <w:gridCol w:w="4770"/>
      <w:gridCol w:w="4297"/>
      <w:gridCol w:w="299"/>
    </w:tblGrid>
    <w:tr w:rsidR="008A33FD" w14:paraId="64B4E2EE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B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EC" w14:textId="77777777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r>
            <w:rPr>
              <w:rFonts w:ascii="Browallia New" w:hAnsi="Browallia New" w:cs="Browallia New"/>
              <w:sz w:val="28"/>
              <w:szCs w:val="28"/>
            </w:rPr>
            <w:t xml:space="preserve">___________________________ </w:t>
          </w:r>
          <w:r>
            <w:rPr>
              <w:rFonts w:ascii="Browallia New" w:hAnsi="Browallia New" w:cs="Browallia New"/>
              <w:sz w:val="28"/>
              <w:szCs w:val="28"/>
              <w:cs/>
            </w:rPr>
            <w:t>กรรมการ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ED" w14:textId="4463F311" w:rsidR="008A33FD" w:rsidRDefault="008A33FD" w:rsidP="00903C44">
          <w:pPr>
            <w:tabs>
              <w:tab w:val="clear" w:pos="227"/>
            </w:tabs>
            <w:ind w:left="-1065" w:right="-76"/>
            <w:jc w:val="right"/>
            <w:rPr>
              <w:rFonts w:ascii="Browallia New" w:hAnsi="Browallia New" w:cs="Browallia New"/>
              <w:sz w:val="28"/>
              <w:szCs w:val="28"/>
              <w:lang w:eastAsia="en-US"/>
            </w:rPr>
          </w:pP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begin"/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instrText xml:space="preserve"> PAGE </w:instrTex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separate"/>
          </w:r>
          <w:r>
            <w:rPr>
              <w:rStyle w:val="PageNumber"/>
              <w:rFonts w:ascii="Browallia New" w:hAnsi="Browallia New" w:cs="Browallia New"/>
              <w:noProof/>
              <w:sz w:val="28"/>
              <w:szCs w:val="28"/>
            </w:rPr>
            <w:t>29</w:t>
          </w:r>
          <w:r>
            <w:rPr>
              <w:rStyle w:val="PageNumber"/>
              <w:rFonts w:ascii="Browallia New" w:hAnsi="Browallia New" w:cs="Browallia New"/>
              <w:sz w:val="28"/>
              <w:szCs w:val="28"/>
            </w:rPr>
            <w:fldChar w:fldCharType="end"/>
          </w:r>
        </w:p>
      </w:tc>
    </w:tr>
    <w:tr w:rsidR="008A33FD" w14:paraId="64B4E2F2" w14:textId="77777777" w:rsidTr="008176A1">
      <w:tc>
        <w:tcPr>
          <w:tcW w:w="4770" w:type="dxa"/>
          <w:tcBorders>
            <w:top w:val="nil"/>
            <w:left w:val="nil"/>
            <w:bottom w:val="nil"/>
          </w:tcBorders>
          <w:noWrap/>
          <w:vAlign w:val="center"/>
        </w:tcPr>
        <w:p w14:paraId="64B4E2EF" w14:textId="2484A298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</w:t>
          </w:r>
          <w:r>
            <w:rPr>
              <w:rFonts w:ascii="Browallia New" w:hAnsi="Browallia New" w:cs="Browallia New" w:hint="cs"/>
              <w:sz w:val="28"/>
              <w:szCs w:val="28"/>
              <w:cs/>
            </w:rPr>
            <w:t>นายวิโรจน์  วสุศุทธิกุลกานต์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4297" w:type="dxa"/>
          <w:tcBorders>
            <w:top w:val="nil"/>
            <w:bottom w:val="nil"/>
          </w:tcBorders>
          <w:vAlign w:val="center"/>
        </w:tcPr>
        <w:p w14:paraId="64B4E2F0" w14:textId="01538CC6" w:rsidR="008A33FD" w:rsidRDefault="008A33FD">
          <w:pPr>
            <w:rPr>
              <w:rFonts w:ascii="Browallia New" w:hAnsi="Browallia New" w:cs="Browallia New"/>
              <w:sz w:val="28"/>
              <w:szCs w:val="28"/>
            </w:rPr>
          </w:pPr>
          <w:proofErr w:type="gramStart"/>
          <w:r>
            <w:rPr>
              <w:rFonts w:ascii="Browallia New" w:hAnsi="Browallia New" w:cs="Browallia New"/>
              <w:sz w:val="28"/>
              <w:szCs w:val="28"/>
            </w:rPr>
            <w:t xml:space="preserve">(  </w:t>
          </w:r>
          <w:proofErr w:type="gramEnd"/>
          <w:r>
            <w:rPr>
              <w:rFonts w:ascii="Browallia New" w:hAnsi="Browallia New" w:cs="Browallia New"/>
              <w:sz w:val="28"/>
              <w:szCs w:val="28"/>
            </w:rPr>
            <w:t xml:space="preserve">  </w:t>
          </w:r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นางสาวโสร</w:t>
          </w:r>
          <w:proofErr w:type="spellStart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ัจ</w:t>
          </w:r>
          <w:proofErr w:type="spellEnd"/>
          <w:r w:rsidR="00FC050A" w:rsidRPr="00FC050A">
            <w:rPr>
              <w:rFonts w:ascii="Browallia New" w:hAnsi="Browallia New" w:cs="Browallia New"/>
              <w:sz w:val="28"/>
              <w:szCs w:val="28"/>
              <w:cs/>
            </w:rPr>
            <w:t>จา บุญประสิทธิ์</w:t>
          </w:r>
          <w:r>
            <w:rPr>
              <w:rFonts w:ascii="Browallia New" w:hAnsi="Browallia New" w:cs="Browallia New"/>
              <w:sz w:val="28"/>
              <w:szCs w:val="28"/>
            </w:rPr>
            <w:t xml:space="preserve">   )</w:t>
          </w:r>
        </w:p>
      </w:tc>
      <w:tc>
        <w:tcPr>
          <w:tcW w:w="29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4B4E2F1" w14:textId="77777777" w:rsidR="008A33FD" w:rsidRDefault="008A33F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rPr>
              <w:rFonts w:ascii="Browallia New" w:hAnsi="Browallia New" w:cs="Browallia New"/>
              <w:sz w:val="28"/>
              <w:szCs w:val="28"/>
              <w:lang w:eastAsia="en-US"/>
            </w:rPr>
          </w:pPr>
        </w:p>
      </w:tc>
    </w:tr>
  </w:tbl>
  <w:p w14:paraId="64B4E2F3" w14:textId="77777777" w:rsidR="008A33FD" w:rsidRPr="00062F4B" w:rsidRDefault="008A3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D6A1E" w14:textId="77777777" w:rsidR="00A9060D" w:rsidRDefault="00A9060D">
      <w:r>
        <w:separator/>
      </w:r>
    </w:p>
  </w:footnote>
  <w:footnote w:type="continuationSeparator" w:id="0">
    <w:p w14:paraId="3AE3CD8A" w14:textId="77777777" w:rsidR="00A9060D" w:rsidRDefault="00A9060D">
      <w:r>
        <w:continuationSeparator/>
      </w:r>
    </w:p>
  </w:footnote>
  <w:footnote w:type="continuationNotice" w:id="1">
    <w:p w14:paraId="4CD336D2" w14:textId="77777777" w:rsidR="00A9060D" w:rsidRDefault="00A9060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92"/>
        </w:tabs>
        <w:ind w:left="23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B686C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9C3A46"/>
    <w:multiLevelType w:val="hybridMultilevel"/>
    <w:tmpl w:val="B114C5F4"/>
    <w:lvl w:ilvl="0" w:tplc="88827FDE">
      <w:numFmt w:val="bullet"/>
      <w:lvlText w:val="•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08D1E6E"/>
    <w:multiLevelType w:val="multilevel"/>
    <w:tmpl w:val="4DB46236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928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1C611FF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13" w15:restartNumberingAfterBreak="0">
    <w:nsid w:val="18D7365F"/>
    <w:multiLevelType w:val="hybridMultilevel"/>
    <w:tmpl w:val="4008EABE"/>
    <w:lvl w:ilvl="0" w:tplc="BA1AF7A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D2661F6"/>
    <w:multiLevelType w:val="multilevel"/>
    <w:tmpl w:val="0598F4E2"/>
    <w:styleLink w:val="1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836"/>
        </w:tabs>
        <w:ind w:left="83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2"/>
        </w:tabs>
        <w:ind w:left="477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cs="Times New Roman" w:hint="default"/>
      </w:rPr>
    </w:lvl>
  </w:abstractNum>
  <w:abstractNum w:abstractNumId="15" w15:restartNumberingAfterBreak="0">
    <w:nsid w:val="20B860E3"/>
    <w:multiLevelType w:val="multilevel"/>
    <w:tmpl w:val="D688C4CC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4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16" w15:restartNumberingAfterBreak="0">
    <w:nsid w:val="25C540C4"/>
    <w:multiLevelType w:val="multilevel"/>
    <w:tmpl w:val="79DC7C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1530"/>
        </w:tabs>
        <w:ind w:left="1530" w:hanging="360"/>
      </w:pPr>
      <w:rPr>
        <w:rFonts w:cs="Times New Roman" w:hint="default"/>
        <w:b w:val="0"/>
        <w:bCs w:val="0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053549"/>
    <w:multiLevelType w:val="multilevel"/>
    <w:tmpl w:val="E65C0206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70" w:hanging="360"/>
      </w:pPr>
    </w:lvl>
    <w:lvl w:ilvl="2">
      <w:start w:val="1"/>
      <w:numFmt w:val="decimal"/>
      <w:lvlText w:val="%1.%2.%3"/>
      <w:lvlJc w:val="left"/>
      <w:pPr>
        <w:ind w:left="4320" w:hanging="720"/>
      </w:pPr>
    </w:lvl>
    <w:lvl w:ilvl="3">
      <w:start w:val="1"/>
      <w:numFmt w:val="decimal"/>
      <w:lvlText w:val="%1.%2.%3.%4"/>
      <w:lvlJc w:val="left"/>
      <w:pPr>
        <w:ind w:left="3150" w:hanging="720"/>
      </w:pPr>
    </w:lvl>
    <w:lvl w:ilvl="4">
      <w:start w:val="1"/>
      <w:numFmt w:val="decimal"/>
      <w:lvlText w:val="%1.%2.%3.%4.%5"/>
      <w:lvlJc w:val="left"/>
      <w:pPr>
        <w:ind w:left="3960" w:hanging="720"/>
      </w:pPr>
    </w:lvl>
    <w:lvl w:ilvl="5">
      <w:start w:val="1"/>
      <w:numFmt w:val="decimal"/>
      <w:lvlText w:val="%1.%2.%3.%4.%5.%6"/>
      <w:lvlJc w:val="left"/>
      <w:pPr>
        <w:ind w:left="5130" w:hanging="1080"/>
      </w:pPr>
    </w:lvl>
    <w:lvl w:ilvl="6">
      <w:start w:val="1"/>
      <w:numFmt w:val="decimal"/>
      <w:lvlText w:val="%1.%2.%3.%4.%5.%6.%7"/>
      <w:lvlJc w:val="left"/>
      <w:pPr>
        <w:ind w:left="5940" w:hanging="1080"/>
      </w:pPr>
    </w:lvl>
    <w:lvl w:ilvl="7">
      <w:start w:val="1"/>
      <w:numFmt w:val="decimal"/>
      <w:lvlText w:val="%1.%2.%3.%4.%5.%6.%7.%8"/>
      <w:lvlJc w:val="left"/>
      <w:pPr>
        <w:ind w:left="7110" w:hanging="1440"/>
      </w:pPr>
    </w:lvl>
    <w:lvl w:ilvl="8">
      <w:start w:val="1"/>
      <w:numFmt w:val="decimal"/>
      <w:lvlText w:val="%1.%2.%3.%4.%5.%6.%7.%8.%9"/>
      <w:lvlJc w:val="left"/>
      <w:pPr>
        <w:ind w:left="7920" w:hanging="1440"/>
      </w:pPr>
    </w:lvl>
  </w:abstractNum>
  <w:abstractNum w:abstractNumId="19" w15:restartNumberingAfterBreak="0">
    <w:nsid w:val="27EC4AD9"/>
    <w:multiLevelType w:val="multilevel"/>
    <w:tmpl w:val="128CE1D4"/>
    <w:lvl w:ilvl="0">
      <w:start w:val="1"/>
      <w:numFmt w:val="decimal"/>
      <w:lvlText w:val="2.%1"/>
      <w:lvlJc w:val="left"/>
      <w:pPr>
        <w:ind w:left="786" w:hanging="360"/>
      </w:pPr>
      <w:rPr>
        <w:rFonts w:cs="Times New Roman" w:hint="default"/>
        <w:b w:val="0"/>
        <w:bCs/>
        <w:u w:val="none"/>
      </w:rPr>
    </w:lvl>
    <w:lvl w:ilvl="1">
      <w:start w:val="1"/>
      <w:numFmt w:val="decimal"/>
      <w:lvlText w:val="3.1.%2"/>
      <w:lvlJc w:val="left"/>
      <w:pPr>
        <w:ind w:left="1440" w:hanging="360"/>
      </w:pPr>
      <w:rPr>
        <w:rFonts w:cs="Times New Roman" w:hint="default"/>
        <w:sz w:val="28"/>
        <w:szCs w:val="28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9D755BD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B0D55D7"/>
    <w:multiLevelType w:val="multilevel"/>
    <w:tmpl w:val="67CA2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8"/>
        <w:szCs w:val="28"/>
      </w:rPr>
    </w:lvl>
    <w:lvl w:ilvl="1">
      <w:start w:val="1"/>
      <w:numFmt w:val="decimal"/>
      <w:lvlText w:val="22.%2"/>
      <w:lvlJc w:val="left"/>
      <w:pPr>
        <w:ind w:left="928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3981"/>
        </w:tabs>
        <w:ind w:left="398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22" w15:restartNumberingAfterBreak="0">
    <w:nsid w:val="2E2628B6"/>
    <w:multiLevelType w:val="multilevel"/>
    <w:tmpl w:val="B8564A26"/>
    <w:lvl w:ilvl="0">
      <w:start w:val="1"/>
      <w:numFmt w:val="decimal"/>
      <w:lvlText w:val="33.%1"/>
      <w:lvlJc w:val="left"/>
      <w:pPr>
        <w:ind w:left="928" w:hanging="360"/>
      </w:pPr>
      <w:rPr>
        <w:rFonts w:hint="default"/>
        <w:b w:val="0"/>
        <w:bCs w:val="0"/>
        <w:u w:val="none"/>
      </w:rPr>
    </w:lvl>
    <w:lvl w:ilvl="1">
      <w:start w:val="1"/>
      <w:numFmt w:val="lowerLetter"/>
      <w:lvlText w:val="%2."/>
      <w:lvlJc w:val="left"/>
      <w:pPr>
        <w:ind w:left="16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8" w:hanging="180"/>
      </w:pPr>
      <w:rPr>
        <w:rFonts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C36B39"/>
    <w:multiLevelType w:val="hybridMultilevel"/>
    <w:tmpl w:val="410CE304"/>
    <w:lvl w:ilvl="0" w:tplc="5F5A71E8">
      <w:numFmt w:val="bullet"/>
      <w:lvlText w:val="-"/>
      <w:lvlJc w:val="left"/>
      <w:pPr>
        <w:ind w:left="720" w:hanging="360"/>
      </w:pPr>
      <w:rPr>
        <w:rFonts w:ascii="Browallia New" w:eastAsia="SimSun" w:hAnsi="Browallia Ne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Times New Roman" w:hint="default"/>
      </w:rPr>
    </w:lvl>
  </w:abstractNum>
  <w:abstractNum w:abstractNumId="28" w15:restartNumberingAfterBreak="0">
    <w:nsid w:val="44DA27B6"/>
    <w:multiLevelType w:val="multilevel"/>
    <w:tmpl w:val="95D21940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9" w15:restartNumberingAfterBreak="0">
    <w:nsid w:val="47AB395E"/>
    <w:multiLevelType w:val="multilevel"/>
    <w:tmpl w:val="177C3008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0" w15:restartNumberingAfterBreak="0">
    <w:nsid w:val="4A9909B5"/>
    <w:multiLevelType w:val="hybridMultilevel"/>
    <w:tmpl w:val="96386310"/>
    <w:lvl w:ilvl="0" w:tplc="B4884D5E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2" w15:restartNumberingAfterBreak="0">
    <w:nsid w:val="5756467E"/>
    <w:multiLevelType w:val="hybridMultilevel"/>
    <w:tmpl w:val="1534CE98"/>
    <w:lvl w:ilvl="0" w:tplc="56C2E28A">
      <w:start w:val="1"/>
      <w:numFmt w:val="bullet"/>
      <w:lvlText w:val="•"/>
      <w:lvlJc w:val="left"/>
      <w:pPr>
        <w:ind w:left="2160" w:hanging="360"/>
      </w:pPr>
      <w:rPr>
        <w:rFonts w:ascii="Browallia New" w:eastAsiaTheme="minorHAns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5E4E1232"/>
    <w:multiLevelType w:val="multilevel"/>
    <w:tmpl w:val="B0A40AB2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4" w15:restartNumberingAfterBreak="0">
    <w:nsid w:val="658A224F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6" w15:restartNumberingAfterBreak="0">
    <w:nsid w:val="68A8352B"/>
    <w:multiLevelType w:val="multilevel"/>
    <w:tmpl w:val="D61CB25A"/>
    <w:lvl w:ilvl="0">
      <w:start w:val="1"/>
      <w:numFmt w:val="decimal"/>
      <w:lvlText w:val="14.%1"/>
      <w:lvlJc w:val="left"/>
      <w:pPr>
        <w:ind w:left="720" w:hanging="360"/>
      </w:pPr>
      <w:rPr>
        <w:rFonts w:cs="Times New Roman" w:hint="default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440"/>
      </w:pPr>
      <w:rPr>
        <w:rFonts w:hint="default"/>
      </w:rPr>
    </w:lvl>
  </w:abstractNum>
  <w:abstractNum w:abstractNumId="37" w15:restartNumberingAfterBreak="0">
    <w:nsid w:val="6E951807"/>
    <w:multiLevelType w:val="multilevel"/>
    <w:tmpl w:val="6CBA919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en-GB"/>
      </w:rPr>
    </w:lvl>
    <w:lvl w:ilvl="2">
      <w:start w:val="1"/>
      <w:numFmt w:val="decimal"/>
      <w:lvlText w:val="5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2736D34"/>
    <w:multiLevelType w:val="multilevel"/>
    <w:tmpl w:val="DECA9E1A"/>
    <w:lvl w:ilvl="0">
      <w:start w:val="1"/>
      <w:numFmt w:val="decimal"/>
      <w:lvlText w:val="2.%1"/>
      <w:lvlJc w:val="left"/>
      <w:pPr>
        <w:ind w:left="786" w:hanging="360"/>
      </w:pPr>
      <w:rPr>
        <w:rFonts w:cs="Times New Roman" w:hint="default"/>
        <w:b w:val="0"/>
        <w:bCs/>
        <w:u w:val="none"/>
      </w:rPr>
    </w:lvl>
    <w:lvl w:ilvl="1">
      <w:start w:val="1"/>
      <w:numFmt w:val="decimal"/>
      <w:lvlText w:val="3.2.%2"/>
      <w:lvlJc w:val="left"/>
      <w:pPr>
        <w:ind w:left="1440" w:hanging="360"/>
      </w:pPr>
      <w:rPr>
        <w:rFonts w:cs="Times New Roman" w:hint="default"/>
        <w:sz w:val="28"/>
        <w:szCs w:val="28"/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92E333A"/>
    <w:multiLevelType w:val="multilevel"/>
    <w:tmpl w:val="9D740FC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1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1440"/>
      </w:pPr>
      <w:rPr>
        <w:rFonts w:hint="default"/>
      </w:rPr>
    </w:lvl>
  </w:abstractNum>
  <w:abstractNum w:abstractNumId="40" w15:restartNumberingAfterBreak="0">
    <w:nsid w:val="7EB527E0"/>
    <w:multiLevelType w:val="multilevel"/>
    <w:tmpl w:val="791EE2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872160041">
    <w:abstractNumId w:val="9"/>
  </w:num>
  <w:num w:numId="2" w16cid:durableId="1132015948">
    <w:abstractNumId w:val="7"/>
  </w:num>
  <w:num w:numId="3" w16cid:durableId="294680364">
    <w:abstractNumId w:val="6"/>
  </w:num>
  <w:num w:numId="4" w16cid:durableId="2074503611">
    <w:abstractNumId w:val="5"/>
  </w:num>
  <w:num w:numId="5" w16cid:durableId="4676043">
    <w:abstractNumId w:val="8"/>
  </w:num>
  <w:num w:numId="6" w16cid:durableId="624696609">
    <w:abstractNumId w:val="3"/>
  </w:num>
  <w:num w:numId="7" w16cid:durableId="172302829">
    <w:abstractNumId w:val="2"/>
  </w:num>
  <w:num w:numId="8" w16cid:durableId="1699820356">
    <w:abstractNumId w:val="0"/>
  </w:num>
  <w:num w:numId="9" w16cid:durableId="1932931708">
    <w:abstractNumId w:val="1"/>
  </w:num>
  <w:num w:numId="10" w16cid:durableId="1886330646">
    <w:abstractNumId w:val="4"/>
  </w:num>
  <w:num w:numId="11" w16cid:durableId="489517682">
    <w:abstractNumId w:val="26"/>
  </w:num>
  <w:num w:numId="12" w16cid:durableId="1216888583">
    <w:abstractNumId w:val="17"/>
  </w:num>
  <w:num w:numId="13" w16cid:durableId="884484591">
    <w:abstractNumId w:val="35"/>
  </w:num>
  <w:num w:numId="14" w16cid:durableId="744373703">
    <w:abstractNumId w:val="23"/>
  </w:num>
  <w:num w:numId="15" w16cid:durableId="151794089">
    <w:abstractNumId w:val="27"/>
  </w:num>
  <w:num w:numId="16" w16cid:durableId="1967619222">
    <w:abstractNumId w:val="21"/>
  </w:num>
  <w:num w:numId="17" w16cid:durableId="1437016255">
    <w:abstractNumId w:val="14"/>
  </w:num>
  <w:num w:numId="18" w16cid:durableId="1169170772">
    <w:abstractNumId w:val="24"/>
  </w:num>
  <w:num w:numId="19" w16cid:durableId="1341423477">
    <w:abstractNumId w:val="32"/>
  </w:num>
  <w:num w:numId="20" w16cid:durableId="1865636314">
    <w:abstractNumId w:val="18"/>
  </w:num>
  <w:num w:numId="21" w16cid:durableId="610207723">
    <w:abstractNumId w:val="34"/>
  </w:num>
  <w:num w:numId="22" w16cid:durableId="1083651198">
    <w:abstractNumId w:val="20"/>
  </w:num>
  <w:num w:numId="23" w16cid:durableId="383984845">
    <w:abstractNumId w:val="40"/>
  </w:num>
  <w:num w:numId="24" w16cid:durableId="1818692377">
    <w:abstractNumId w:val="31"/>
  </w:num>
  <w:num w:numId="25" w16cid:durableId="607616136">
    <w:abstractNumId w:val="11"/>
  </w:num>
  <w:num w:numId="26" w16cid:durableId="596787491">
    <w:abstractNumId w:val="16"/>
  </w:num>
  <w:num w:numId="27" w16cid:durableId="351229401">
    <w:abstractNumId w:val="33"/>
  </w:num>
  <w:num w:numId="28" w16cid:durableId="1980377963">
    <w:abstractNumId w:val="36"/>
  </w:num>
  <w:num w:numId="29" w16cid:durableId="311107966">
    <w:abstractNumId w:val="28"/>
  </w:num>
  <w:num w:numId="30" w16cid:durableId="518129942">
    <w:abstractNumId w:val="39"/>
  </w:num>
  <w:num w:numId="31" w16cid:durableId="900602648">
    <w:abstractNumId w:val="25"/>
  </w:num>
  <w:num w:numId="32" w16cid:durableId="255283633">
    <w:abstractNumId w:val="30"/>
  </w:num>
  <w:num w:numId="33" w16cid:durableId="163397643">
    <w:abstractNumId w:val="13"/>
  </w:num>
  <w:num w:numId="34" w16cid:durableId="1591428026">
    <w:abstractNumId w:val="10"/>
  </w:num>
  <w:num w:numId="35" w16cid:durableId="177164937">
    <w:abstractNumId w:val="12"/>
  </w:num>
  <w:num w:numId="36" w16cid:durableId="795105943">
    <w:abstractNumId w:val="19"/>
  </w:num>
  <w:num w:numId="37" w16cid:durableId="599264324">
    <w:abstractNumId w:val="38"/>
  </w:num>
  <w:num w:numId="38" w16cid:durableId="257518223">
    <w:abstractNumId w:val="29"/>
  </w:num>
  <w:num w:numId="39" w16cid:durableId="2006856561">
    <w:abstractNumId w:val="37"/>
  </w:num>
  <w:num w:numId="40" w16cid:durableId="163010352">
    <w:abstractNumId w:val="22"/>
  </w:num>
  <w:num w:numId="41" w16cid:durableId="1013412268">
    <w:abstractNumId w:val="1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D6A"/>
    <w:rsid w:val="00000002"/>
    <w:rsid w:val="000005F0"/>
    <w:rsid w:val="000008A1"/>
    <w:rsid w:val="0000090A"/>
    <w:rsid w:val="0000091C"/>
    <w:rsid w:val="000009B4"/>
    <w:rsid w:val="00000A8B"/>
    <w:rsid w:val="00000B28"/>
    <w:rsid w:val="000018AC"/>
    <w:rsid w:val="000018EB"/>
    <w:rsid w:val="00001A0E"/>
    <w:rsid w:val="00001AA7"/>
    <w:rsid w:val="00001C6D"/>
    <w:rsid w:val="00001CAA"/>
    <w:rsid w:val="00001D53"/>
    <w:rsid w:val="00001D7D"/>
    <w:rsid w:val="0000223E"/>
    <w:rsid w:val="000022BE"/>
    <w:rsid w:val="00002370"/>
    <w:rsid w:val="0000247A"/>
    <w:rsid w:val="00002A8F"/>
    <w:rsid w:val="00002AF7"/>
    <w:rsid w:val="00002C60"/>
    <w:rsid w:val="00002ED3"/>
    <w:rsid w:val="00003358"/>
    <w:rsid w:val="00003777"/>
    <w:rsid w:val="00003A0E"/>
    <w:rsid w:val="00003A63"/>
    <w:rsid w:val="00003CD5"/>
    <w:rsid w:val="00003EAB"/>
    <w:rsid w:val="00003F67"/>
    <w:rsid w:val="000041AC"/>
    <w:rsid w:val="000041F9"/>
    <w:rsid w:val="000044A1"/>
    <w:rsid w:val="000046A0"/>
    <w:rsid w:val="000047EE"/>
    <w:rsid w:val="00004854"/>
    <w:rsid w:val="00004AAE"/>
    <w:rsid w:val="00004B71"/>
    <w:rsid w:val="00004E4D"/>
    <w:rsid w:val="00005889"/>
    <w:rsid w:val="000065AD"/>
    <w:rsid w:val="00006716"/>
    <w:rsid w:val="000071A2"/>
    <w:rsid w:val="00007637"/>
    <w:rsid w:val="000101CB"/>
    <w:rsid w:val="000103D8"/>
    <w:rsid w:val="0001085F"/>
    <w:rsid w:val="00010FF9"/>
    <w:rsid w:val="00011494"/>
    <w:rsid w:val="00011891"/>
    <w:rsid w:val="00011ABE"/>
    <w:rsid w:val="00011AD6"/>
    <w:rsid w:val="00011B70"/>
    <w:rsid w:val="00011C0E"/>
    <w:rsid w:val="000122EF"/>
    <w:rsid w:val="000124F6"/>
    <w:rsid w:val="0001288E"/>
    <w:rsid w:val="00012C23"/>
    <w:rsid w:val="00012C50"/>
    <w:rsid w:val="00013267"/>
    <w:rsid w:val="000135B1"/>
    <w:rsid w:val="00013916"/>
    <w:rsid w:val="00014053"/>
    <w:rsid w:val="000140B8"/>
    <w:rsid w:val="000142D8"/>
    <w:rsid w:val="00014478"/>
    <w:rsid w:val="00014962"/>
    <w:rsid w:val="000149D1"/>
    <w:rsid w:val="00014A56"/>
    <w:rsid w:val="00014AA8"/>
    <w:rsid w:val="00014AD5"/>
    <w:rsid w:val="00014C1A"/>
    <w:rsid w:val="00014E00"/>
    <w:rsid w:val="00014ED7"/>
    <w:rsid w:val="00014FC1"/>
    <w:rsid w:val="000150FF"/>
    <w:rsid w:val="000153AE"/>
    <w:rsid w:val="0001586D"/>
    <w:rsid w:val="0001586E"/>
    <w:rsid w:val="000158DE"/>
    <w:rsid w:val="00015B62"/>
    <w:rsid w:val="00015D2A"/>
    <w:rsid w:val="00016025"/>
    <w:rsid w:val="000163C5"/>
    <w:rsid w:val="00016E05"/>
    <w:rsid w:val="00016F1C"/>
    <w:rsid w:val="00017430"/>
    <w:rsid w:val="000177E2"/>
    <w:rsid w:val="00017ED4"/>
    <w:rsid w:val="00017FCA"/>
    <w:rsid w:val="000200F6"/>
    <w:rsid w:val="000204A5"/>
    <w:rsid w:val="00020932"/>
    <w:rsid w:val="00020ABA"/>
    <w:rsid w:val="00021235"/>
    <w:rsid w:val="000215D3"/>
    <w:rsid w:val="00021BC3"/>
    <w:rsid w:val="00022017"/>
    <w:rsid w:val="00022182"/>
    <w:rsid w:val="000222F2"/>
    <w:rsid w:val="00022955"/>
    <w:rsid w:val="00022B3F"/>
    <w:rsid w:val="00022CEA"/>
    <w:rsid w:val="00022FA1"/>
    <w:rsid w:val="00023130"/>
    <w:rsid w:val="000232E6"/>
    <w:rsid w:val="0002344F"/>
    <w:rsid w:val="000234BA"/>
    <w:rsid w:val="00023566"/>
    <w:rsid w:val="00023629"/>
    <w:rsid w:val="000236A4"/>
    <w:rsid w:val="00023BF3"/>
    <w:rsid w:val="00023C99"/>
    <w:rsid w:val="0002409D"/>
    <w:rsid w:val="00024125"/>
    <w:rsid w:val="00024393"/>
    <w:rsid w:val="0002457E"/>
    <w:rsid w:val="000245E3"/>
    <w:rsid w:val="0002483F"/>
    <w:rsid w:val="00024C62"/>
    <w:rsid w:val="00024DFB"/>
    <w:rsid w:val="00024F7C"/>
    <w:rsid w:val="00024F9B"/>
    <w:rsid w:val="000258EC"/>
    <w:rsid w:val="00025AF2"/>
    <w:rsid w:val="00025DA1"/>
    <w:rsid w:val="00025F8D"/>
    <w:rsid w:val="000267B9"/>
    <w:rsid w:val="000268D5"/>
    <w:rsid w:val="00026C15"/>
    <w:rsid w:val="00027665"/>
    <w:rsid w:val="00027AA2"/>
    <w:rsid w:val="00027C9A"/>
    <w:rsid w:val="0003003F"/>
    <w:rsid w:val="00030059"/>
    <w:rsid w:val="00030C80"/>
    <w:rsid w:val="00030E8B"/>
    <w:rsid w:val="0003104B"/>
    <w:rsid w:val="0003115D"/>
    <w:rsid w:val="00031EB6"/>
    <w:rsid w:val="00031EBE"/>
    <w:rsid w:val="00032363"/>
    <w:rsid w:val="0003237C"/>
    <w:rsid w:val="00032591"/>
    <w:rsid w:val="000325E2"/>
    <w:rsid w:val="000328CC"/>
    <w:rsid w:val="0003290D"/>
    <w:rsid w:val="00032999"/>
    <w:rsid w:val="00032F28"/>
    <w:rsid w:val="000330D4"/>
    <w:rsid w:val="00033263"/>
    <w:rsid w:val="00033347"/>
    <w:rsid w:val="0003372F"/>
    <w:rsid w:val="00033959"/>
    <w:rsid w:val="00033D67"/>
    <w:rsid w:val="00033F24"/>
    <w:rsid w:val="00034100"/>
    <w:rsid w:val="00034345"/>
    <w:rsid w:val="00034619"/>
    <w:rsid w:val="0003487E"/>
    <w:rsid w:val="00034919"/>
    <w:rsid w:val="00034983"/>
    <w:rsid w:val="00034D17"/>
    <w:rsid w:val="000353CD"/>
    <w:rsid w:val="0003568C"/>
    <w:rsid w:val="000359D8"/>
    <w:rsid w:val="00036064"/>
    <w:rsid w:val="00036127"/>
    <w:rsid w:val="000363DB"/>
    <w:rsid w:val="000366D7"/>
    <w:rsid w:val="0003692C"/>
    <w:rsid w:val="00036B6E"/>
    <w:rsid w:val="00036BB8"/>
    <w:rsid w:val="00037075"/>
    <w:rsid w:val="000373B6"/>
    <w:rsid w:val="000375B6"/>
    <w:rsid w:val="0003794E"/>
    <w:rsid w:val="00037D50"/>
    <w:rsid w:val="00037F30"/>
    <w:rsid w:val="000400CA"/>
    <w:rsid w:val="000402AC"/>
    <w:rsid w:val="00040522"/>
    <w:rsid w:val="00040527"/>
    <w:rsid w:val="00040D45"/>
    <w:rsid w:val="00040FE4"/>
    <w:rsid w:val="000414EA"/>
    <w:rsid w:val="000418D8"/>
    <w:rsid w:val="000419D9"/>
    <w:rsid w:val="00041A1D"/>
    <w:rsid w:val="00041BAB"/>
    <w:rsid w:val="00041C98"/>
    <w:rsid w:val="0004232E"/>
    <w:rsid w:val="00042714"/>
    <w:rsid w:val="00042E6B"/>
    <w:rsid w:val="0004325A"/>
    <w:rsid w:val="00043595"/>
    <w:rsid w:val="00043A5C"/>
    <w:rsid w:val="00043BC7"/>
    <w:rsid w:val="00043EFC"/>
    <w:rsid w:val="000441B7"/>
    <w:rsid w:val="000443EC"/>
    <w:rsid w:val="00044590"/>
    <w:rsid w:val="000445A3"/>
    <w:rsid w:val="000445D5"/>
    <w:rsid w:val="000449A3"/>
    <w:rsid w:val="000449EC"/>
    <w:rsid w:val="00044A24"/>
    <w:rsid w:val="00045161"/>
    <w:rsid w:val="0004522F"/>
    <w:rsid w:val="00045286"/>
    <w:rsid w:val="00045983"/>
    <w:rsid w:val="00045EF3"/>
    <w:rsid w:val="0004605C"/>
    <w:rsid w:val="00046160"/>
    <w:rsid w:val="00046299"/>
    <w:rsid w:val="00046363"/>
    <w:rsid w:val="00046957"/>
    <w:rsid w:val="00046C05"/>
    <w:rsid w:val="00046D40"/>
    <w:rsid w:val="0004723A"/>
    <w:rsid w:val="0004737C"/>
    <w:rsid w:val="00047563"/>
    <w:rsid w:val="000475A8"/>
    <w:rsid w:val="00047695"/>
    <w:rsid w:val="00050285"/>
    <w:rsid w:val="000502B3"/>
    <w:rsid w:val="000509F7"/>
    <w:rsid w:val="00051261"/>
    <w:rsid w:val="00051643"/>
    <w:rsid w:val="00051751"/>
    <w:rsid w:val="000518B8"/>
    <w:rsid w:val="00051CE9"/>
    <w:rsid w:val="00051D69"/>
    <w:rsid w:val="00051E6A"/>
    <w:rsid w:val="00051EBA"/>
    <w:rsid w:val="00052057"/>
    <w:rsid w:val="00052AC2"/>
    <w:rsid w:val="00052AEE"/>
    <w:rsid w:val="00052DF3"/>
    <w:rsid w:val="00053D03"/>
    <w:rsid w:val="00053F79"/>
    <w:rsid w:val="00054043"/>
    <w:rsid w:val="00054614"/>
    <w:rsid w:val="000548A9"/>
    <w:rsid w:val="0005513A"/>
    <w:rsid w:val="0005538D"/>
    <w:rsid w:val="000553BC"/>
    <w:rsid w:val="0005545B"/>
    <w:rsid w:val="0005554B"/>
    <w:rsid w:val="00055612"/>
    <w:rsid w:val="000559AB"/>
    <w:rsid w:val="000560CA"/>
    <w:rsid w:val="000564F8"/>
    <w:rsid w:val="00056DB8"/>
    <w:rsid w:val="00057169"/>
    <w:rsid w:val="000577D3"/>
    <w:rsid w:val="00057BA1"/>
    <w:rsid w:val="00057CF1"/>
    <w:rsid w:val="00057D2E"/>
    <w:rsid w:val="00060122"/>
    <w:rsid w:val="00060409"/>
    <w:rsid w:val="0006068F"/>
    <w:rsid w:val="00060818"/>
    <w:rsid w:val="000608C4"/>
    <w:rsid w:val="00060A92"/>
    <w:rsid w:val="00060D50"/>
    <w:rsid w:val="00060DEC"/>
    <w:rsid w:val="00060F5F"/>
    <w:rsid w:val="000614A3"/>
    <w:rsid w:val="000615CB"/>
    <w:rsid w:val="00061736"/>
    <w:rsid w:val="00061D25"/>
    <w:rsid w:val="00061DE4"/>
    <w:rsid w:val="00061DEB"/>
    <w:rsid w:val="00061DF4"/>
    <w:rsid w:val="00061F22"/>
    <w:rsid w:val="00061F82"/>
    <w:rsid w:val="000623B4"/>
    <w:rsid w:val="000625B3"/>
    <w:rsid w:val="00062731"/>
    <w:rsid w:val="000628AE"/>
    <w:rsid w:val="00062BA1"/>
    <w:rsid w:val="00062F3C"/>
    <w:rsid w:val="00062F4B"/>
    <w:rsid w:val="0006306A"/>
    <w:rsid w:val="00063274"/>
    <w:rsid w:val="00063522"/>
    <w:rsid w:val="00063A2E"/>
    <w:rsid w:val="00063B08"/>
    <w:rsid w:val="00063B2E"/>
    <w:rsid w:val="000640A2"/>
    <w:rsid w:val="000640E2"/>
    <w:rsid w:val="0006440C"/>
    <w:rsid w:val="0006457C"/>
    <w:rsid w:val="000645EC"/>
    <w:rsid w:val="00064890"/>
    <w:rsid w:val="00064EA6"/>
    <w:rsid w:val="0006534A"/>
    <w:rsid w:val="00065508"/>
    <w:rsid w:val="000658E6"/>
    <w:rsid w:val="00065A29"/>
    <w:rsid w:val="00065A9D"/>
    <w:rsid w:val="00065D1B"/>
    <w:rsid w:val="00065EE9"/>
    <w:rsid w:val="00066251"/>
    <w:rsid w:val="000663A5"/>
    <w:rsid w:val="0006652B"/>
    <w:rsid w:val="0006662F"/>
    <w:rsid w:val="00066DFE"/>
    <w:rsid w:val="00066F14"/>
    <w:rsid w:val="00067286"/>
    <w:rsid w:val="00067310"/>
    <w:rsid w:val="000675E9"/>
    <w:rsid w:val="00067696"/>
    <w:rsid w:val="000677DA"/>
    <w:rsid w:val="00067BE5"/>
    <w:rsid w:val="00067DAE"/>
    <w:rsid w:val="00067F5E"/>
    <w:rsid w:val="000703F0"/>
    <w:rsid w:val="0007078B"/>
    <w:rsid w:val="000708DE"/>
    <w:rsid w:val="000709C7"/>
    <w:rsid w:val="00070B5B"/>
    <w:rsid w:val="00070C0C"/>
    <w:rsid w:val="00070CBA"/>
    <w:rsid w:val="00070EC3"/>
    <w:rsid w:val="00070F1B"/>
    <w:rsid w:val="00071013"/>
    <w:rsid w:val="00071042"/>
    <w:rsid w:val="000712C7"/>
    <w:rsid w:val="00071527"/>
    <w:rsid w:val="0007165A"/>
    <w:rsid w:val="00071930"/>
    <w:rsid w:val="00071A56"/>
    <w:rsid w:val="00071CCB"/>
    <w:rsid w:val="00071D67"/>
    <w:rsid w:val="000725A1"/>
    <w:rsid w:val="00072DA2"/>
    <w:rsid w:val="00072EFF"/>
    <w:rsid w:val="00073322"/>
    <w:rsid w:val="00073609"/>
    <w:rsid w:val="00073A26"/>
    <w:rsid w:val="00073CF7"/>
    <w:rsid w:val="00073E92"/>
    <w:rsid w:val="00074012"/>
    <w:rsid w:val="00074744"/>
    <w:rsid w:val="000747FF"/>
    <w:rsid w:val="00074C53"/>
    <w:rsid w:val="00074C90"/>
    <w:rsid w:val="00074FBF"/>
    <w:rsid w:val="000750EC"/>
    <w:rsid w:val="000752E9"/>
    <w:rsid w:val="00075479"/>
    <w:rsid w:val="00075617"/>
    <w:rsid w:val="00075676"/>
    <w:rsid w:val="0007589C"/>
    <w:rsid w:val="00075A7E"/>
    <w:rsid w:val="00075C01"/>
    <w:rsid w:val="00075C6A"/>
    <w:rsid w:val="00075DCE"/>
    <w:rsid w:val="00076033"/>
    <w:rsid w:val="00076152"/>
    <w:rsid w:val="000764D3"/>
    <w:rsid w:val="000764FF"/>
    <w:rsid w:val="00076688"/>
    <w:rsid w:val="000771AB"/>
    <w:rsid w:val="000773E6"/>
    <w:rsid w:val="000775DE"/>
    <w:rsid w:val="00077970"/>
    <w:rsid w:val="00077A1B"/>
    <w:rsid w:val="00077B1B"/>
    <w:rsid w:val="00077B6D"/>
    <w:rsid w:val="00077C11"/>
    <w:rsid w:val="00077D9B"/>
    <w:rsid w:val="000800C8"/>
    <w:rsid w:val="000802EB"/>
    <w:rsid w:val="000808A7"/>
    <w:rsid w:val="000808B6"/>
    <w:rsid w:val="00080E90"/>
    <w:rsid w:val="00080EFA"/>
    <w:rsid w:val="000813DD"/>
    <w:rsid w:val="00081409"/>
    <w:rsid w:val="0008145F"/>
    <w:rsid w:val="000816D3"/>
    <w:rsid w:val="00081717"/>
    <w:rsid w:val="00081BD2"/>
    <w:rsid w:val="00081F04"/>
    <w:rsid w:val="00081F40"/>
    <w:rsid w:val="0008227F"/>
    <w:rsid w:val="000824F0"/>
    <w:rsid w:val="000824F1"/>
    <w:rsid w:val="00082652"/>
    <w:rsid w:val="0008333F"/>
    <w:rsid w:val="0008335E"/>
    <w:rsid w:val="000835FF"/>
    <w:rsid w:val="0008370B"/>
    <w:rsid w:val="00083A9F"/>
    <w:rsid w:val="00083B27"/>
    <w:rsid w:val="00083DD6"/>
    <w:rsid w:val="00084240"/>
    <w:rsid w:val="0008458F"/>
    <w:rsid w:val="000848AD"/>
    <w:rsid w:val="00084E57"/>
    <w:rsid w:val="00084E63"/>
    <w:rsid w:val="00085567"/>
    <w:rsid w:val="000855D1"/>
    <w:rsid w:val="000856DE"/>
    <w:rsid w:val="000857ED"/>
    <w:rsid w:val="00085C20"/>
    <w:rsid w:val="00085F78"/>
    <w:rsid w:val="000861C0"/>
    <w:rsid w:val="000866B6"/>
    <w:rsid w:val="00086A4B"/>
    <w:rsid w:val="00086E99"/>
    <w:rsid w:val="00087002"/>
    <w:rsid w:val="000874AF"/>
    <w:rsid w:val="00087924"/>
    <w:rsid w:val="00087B89"/>
    <w:rsid w:val="0009024B"/>
    <w:rsid w:val="00090635"/>
    <w:rsid w:val="00090B73"/>
    <w:rsid w:val="00090C31"/>
    <w:rsid w:val="00091016"/>
    <w:rsid w:val="00091443"/>
    <w:rsid w:val="00091AAC"/>
    <w:rsid w:val="00091B68"/>
    <w:rsid w:val="00091E1B"/>
    <w:rsid w:val="00091F1A"/>
    <w:rsid w:val="000921D3"/>
    <w:rsid w:val="0009226D"/>
    <w:rsid w:val="00092D4A"/>
    <w:rsid w:val="00092F27"/>
    <w:rsid w:val="00093183"/>
    <w:rsid w:val="000931DF"/>
    <w:rsid w:val="00093536"/>
    <w:rsid w:val="000938AB"/>
    <w:rsid w:val="00093ABE"/>
    <w:rsid w:val="00093C6C"/>
    <w:rsid w:val="00093C97"/>
    <w:rsid w:val="00093CCB"/>
    <w:rsid w:val="0009432D"/>
    <w:rsid w:val="0009487E"/>
    <w:rsid w:val="00094909"/>
    <w:rsid w:val="00094AD0"/>
    <w:rsid w:val="00094C56"/>
    <w:rsid w:val="00094EE5"/>
    <w:rsid w:val="0009519A"/>
    <w:rsid w:val="000953F2"/>
    <w:rsid w:val="000957AB"/>
    <w:rsid w:val="000958FA"/>
    <w:rsid w:val="00095AA0"/>
    <w:rsid w:val="00095BB2"/>
    <w:rsid w:val="00096040"/>
    <w:rsid w:val="000960F7"/>
    <w:rsid w:val="00096397"/>
    <w:rsid w:val="00096900"/>
    <w:rsid w:val="00096EC8"/>
    <w:rsid w:val="00096FDD"/>
    <w:rsid w:val="00097027"/>
    <w:rsid w:val="00097147"/>
    <w:rsid w:val="0009729B"/>
    <w:rsid w:val="000973D7"/>
    <w:rsid w:val="00097E89"/>
    <w:rsid w:val="00097F33"/>
    <w:rsid w:val="00097F65"/>
    <w:rsid w:val="00097FA6"/>
    <w:rsid w:val="000A001E"/>
    <w:rsid w:val="000A0314"/>
    <w:rsid w:val="000A0587"/>
    <w:rsid w:val="000A0649"/>
    <w:rsid w:val="000A0A3B"/>
    <w:rsid w:val="000A0C21"/>
    <w:rsid w:val="000A0FBA"/>
    <w:rsid w:val="000A1226"/>
    <w:rsid w:val="000A1277"/>
    <w:rsid w:val="000A1B18"/>
    <w:rsid w:val="000A1FF1"/>
    <w:rsid w:val="000A20ED"/>
    <w:rsid w:val="000A21E3"/>
    <w:rsid w:val="000A2593"/>
    <w:rsid w:val="000A2723"/>
    <w:rsid w:val="000A273D"/>
    <w:rsid w:val="000A288E"/>
    <w:rsid w:val="000A2ADD"/>
    <w:rsid w:val="000A2BD0"/>
    <w:rsid w:val="000A2CD7"/>
    <w:rsid w:val="000A3294"/>
    <w:rsid w:val="000A3636"/>
    <w:rsid w:val="000A3770"/>
    <w:rsid w:val="000A38AF"/>
    <w:rsid w:val="000A39E5"/>
    <w:rsid w:val="000A3DB5"/>
    <w:rsid w:val="000A3F69"/>
    <w:rsid w:val="000A45CE"/>
    <w:rsid w:val="000A46DC"/>
    <w:rsid w:val="000A4B71"/>
    <w:rsid w:val="000A5042"/>
    <w:rsid w:val="000A53C0"/>
    <w:rsid w:val="000A5518"/>
    <w:rsid w:val="000A5666"/>
    <w:rsid w:val="000A56A4"/>
    <w:rsid w:val="000A573F"/>
    <w:rsid w:val="000A57FC"/>
    <w:rsid w:val="000A5ABC"/>
    <w:rsid w:val="000A5AEF"/>
    <w:rsid w:val="000A5D6E"/>
    <w:rsid w:val="000A5F00"/>
    <w:rsid w:val="000A6444"/>
    <w:rsid w:val="000A664F"/>
    <w:rsid w:val="000A6718"/>
    <w:rsid w:val="000A6792"/>
    <w:rsid w:val="000A68C0"/>
    <w:rsid w:val="000A6915"/>
    <w:rsid w:val="000A696A"/>
    <w:rsid w:val="000A6A9C"/>
    <w:rsid w:val="000A6B0B"/>
    <w:rsid w:val="000A6F54"/>
    <w:rsid w:val="000A726D"/>
    <w:rsid w:val="000A75D5"/>
    <w:rsid w:val="000A780E"/>
    <w:rsid w:val="000A79B0"/>
    <w:rsid w:val="000A7A70"/>
    <w:rsid w:val="000A7C24"/>
    <w:rsid w:val="000A7D95"/>
    <w:rsid w:val="000A7F29"/>
    <w:rsid w:val="000B00C1"/>
    <w:rsid w:val="000B04C9"/>
    <w:rsid w:val="000B0573"/>
    <w:rsid w:val="000B0608"/>
    <w:rsid w:val="000B0693"/>
    <w:rsid w:val="000B07CF"/>
    <w:rsid w:val="000B086C"/>
    <w:rsid w:val="000B0893"/>
    <w:rsid w:val="000B08DF"/>
    <w:rsid w:val="000B0A81"/>
    <w:rsid w:val="000B0A83"/>
    <w:rsid w:val="000B0CAC"/>
    <w:rsid w:val="000B0DEA"/>
    <w:rsid w:val="000B0E0D"/>
    <w:rsid w:val="000B10EB"/>
    <w:rsid w:val="000B1270"/>
    <w:rsid w:val="000B128D"/>
    <w:rsid w:val="000B1406"/>
    <w:rsid w:val="000B15B8"/>
    <w:rsid w:val="000B1696"/>
    <w:rsid w:val="000B1DF8"/>
    <w:rsid w:val="000B2012"/>
    <w:rsid w:val="000B23DE"/>
    <w:rsid w:val="000B2AD5"/>
    <w:rsid w:val="000B2C0B"/>
    <w:rsid w:val="000B2D23"/>
    <w:rsid w:val="000B32A3"/>
    <w:rsid w:val="000B37E3"/>
    <w:rsid w:val="000B3F3C"/>
    <w:rsid w:val="000B4757"/>
    <w:rsid w:val="000B4825"/>
    <w:rsid w:val="000B4911"/>
    <w:rsid w:val="000B4ADE"/>
    <w:rsid w:val="000B5071"/>
    <w:rsid w:val="000B5363"/>
    <w:rsid w:val="000B5514"/>
    <w:rsid w:val="000B5524"/>
    <w:rsid w:val="000B5587"/>
    <w:rsid w:val="000B591F"/>
    <w:rsid w:val="000B5F4C"/>
    <w:rsid w:val="000B6150"/>
    <w:rsid w:val="000B61FC"/>
    <w:rsid w:val="000B6351"/>
    <w:rsid w:val="000B6B00"/>
    <w:rsid w:val="000B6D01"/>
    <w:rsid w:val="000B6DD5"/>
    <w:rsid w:val="000B6E49"/>
    <w:rsid w:val="000B6EC2"/>
    <w:rsid w:val="000B73CB"/>
    <w:rsid w:val="000B73F1"/>
    <w:rsid w:val="000B748C"/>
    <w:rsid w:val="000B7612"/>
    <w:rsid w:val="000B767F"/>
    <w:rsid w:val="000B7A52"/>
    <w:rsid w:val="000B7AF3"/>
    <w:rsid w:val="000C01CF"/>
    <w:rsid w:val="000C02D9"/>
    <w:rsid w:val="000C04F4"/>
    <w:rsid w:val="000C112B"/>
    <w:rsid w:val="000C1441"/>
    <w:rsid w:val="000C15AD"/>
    <w:rsid w:val="000C189A"/>
    <w:rsid w:val="000C1A67"/>
    <w:rsid w:val="000C1B2D"/>
    <w:rsid w:val="000C1BE0"/>
    <w:rsid w:val="000C1D26"/>
    <w:rsid w:val="000C1D69"/>
    <w:rsid w:val="000C1EE1"/>
    <w:rsid w:val="000C1F84"/>
    <w:rsid w:val="000C1FDA"/>
    <w:rsid w:val="000C2576"/>
    <w:rsid w:val="000C2827"/>
    <w:rsid w:val="000C2C1E"/>
    <w:rsid w:val="000C2C22"/>
    <w:rsid w:val="000C2CED"/>
    <w:rsid w:val="000C336C"/>
    <w:rsid w:val="000C3465"/>
    <w:rsid w:val="000C3E35"/>
    <w:rsid w:val="000C3EB1"/>
    <w:rsid w:val="000C3F76"/>
    <w:rsid w:val="000C4147"/>
    <w:rsid w:val="000C430C"/>
    <w:rsid w:val="000C4384"/>
    <w:rsid w:val="000C4444"/>
    <w:rsid w:val="000C45DE"/>
    <w:rsid w:val="000C46FC"/>
    <w:rsid w:val="000C4915"/>
    <w:rsid w:val="000C4984"/>
    <w:rsid w:val="000C4987"/>
    <w:rsid w:val="000C4DC8"/>
    <w:rsid w:val="000C5022"/>
    <w:rsid w:val="000C5D1B"/>
    <w:rsid w:val="000C5EB0"/>
    <w:rsid w:val="000C6951"/>
    <w:rsid w:val="000C6A35"/>
    <w:rsid w:val="000C6F02"/>
    <w:rsid w:val="000C72EF"/>
    <w:rsid w:val="000C7363"/>
    <w:rsid w:val="000C757D"/>
    <w:rsid w:val="000C7C30"/>
    <w:rsid w:val="000C7E1C"/>
    <w:rsid w:val="000C7EEE"/>
    <w:rsid w:val="000D0764"/>
    <w:rsid w:val="000D0765"/>
    <w:rsid w:val="000D0770"/>
    <w:rsid w:val="000D09DB"/>
    <w:rsid w:val="000D0B68"/>
    <w:rsid w:val="000D0DD5"/>
    <w:rsid w:val="000D0DF5"/>
    <w:rsid w:val="000D0DFC"/>
    <w:rsid w:val="000D0E3D"/>
    <w:rsid w:val="000D117F"/>
    <w:rsid w:val="000D14DD"/>
    <w:rsid w:val="000D166C"/>
    <w:rsid w:val="000D1A8A"/>
    <w:rsid w:val="000D1A96"/>
    <w:rsid w:val="000D1D47"/>
    <w:rsid w:val="000D21AF"/>
    <w:rsid w:val="000D21CF"/>
    <w:rsid w:val="000D28A6"/>
    <w:rsid w:val="000D2B7B"/>
    <w:rsid w:val="000D2C2A"/>
    <w:rsid w:val="000D3314"/>
    <w:rsid w:val="000D3636"/>
    <w:rsid w:val="000D363B"/>
    <w:rsid w:val="000D371F"/>
    <w:rsid w:val="000D373E"/>
    <w:rsid w:val="000D3B42"/>
    <w:rsid w:val="000D3C24"/>
    <w:rsid w:val="000D4044"/>
    <w:rsid w:val="000D42C7"/>
    <w:rsid w:val="000D445B"/>
    <w:rsid w:val="000D4666"/>
    <w:rsid w:val="000D478D"/>
    <w:rsid w:val="000D4837"/>
    <w:rsid w:val="000D49FA"/>
    <w:rsid w:val="000D4CDD"/>
    <w:rsid w:val="000D5314"/>
    <w:rsid w:val="000D537B"/>
    <w:rsid w:val="000D5557"/>
    <w:rsid w:val="000D5946"/>
    <w:rsid w:val="000D5A58"/>
    <w:rsid w:val="000D5EA6"/>
    <w:rsid w:val="000D60F7"/>
    <w:rsid w:val="000D612F"/>
    <w:rsid w:val="000D61BE"/>
    <w:rsid w:val="000D68EB"/>
    <w:rsid w:val="000D6A95"/>
    <w:rsid w:val="000D6D50"/>
    <w:rsid w:val="000D754A"/>
    <w:rsid w:val="000D7568"/>
    <w:rsid w:val="000D7A2B"/>
    <w:rsid w:val="000D7FBA"/>
    <w:rsid w:val="000E02F4"/>
    <w:rsid w:val="000E071D"/>
    <w:rsid w:val="000E0877"/>
    <w:rsid w:val="000E091F"/>
    <w:rsid w:val="000E0B95"/>
    <w:rsid w:val="000E0CBC"/>
    <w:rsid w:val="000E0D60"/>
    <w:rsid w:val="000E1146"/>
    <w:rsid w:val="000E187E"/>
    <w:rsid w:val="000E18C0"/>
    <w:rsid w:val="000E1B15"/>
    <w:rsid w:val="000E1B9C"/>
    <w:rsid w:val="000E1C44"/>
    <w:rsid w:val="000E1D0A"/>
    <w:rsid w:val="000E2511"/>
    <w:rsid w:val="000E2B8B"/>
    <w:rsid w:val="000E2C99"/>
    <w:rsid w:val="000E33D2"/>
    <w:rsid w:val="000E35C4"/>
    <w:rsid w:val="000E4176"/>
    <w:rsid w:val="000E41CE"/>
    <w:rsid w:val="000E42EB"/>
    <w:rsid w:val="000E440C"/>
    <w:rsid w:val="000E4564"/>
    <w:rsid w:val="000E4850"/>
    <w:rsid w:val="000E4C37"/>
    <w:rsid w:val="000E4C84"/>
    <w:rsid w:val="000E4CA9"/>
    <w:rsid w:val="000E4CF6"/>
    <w:rsid w:val="000E4E56"/>
    <w:rsid w:val="000E53F9"/>
    <w:rsid w:val="000E5500"/>
    <w:rsid w:val="000E5A15"/>
    <w:rsid w:val="000E5D5D"/>
    <w:rsid w:val="000E5F6A"/>
    <w:rsid w:val="000E62B6"/>
    <w:rsid w:val="000E6D72"/>
    <w:rsid w:val="000E739A"/>
    <w:rsid w:val="000E746F"/>
    <w:rsid w:val="000E74E5"/>
    <w:rsid w:val="000E7D98"/>
    <w:rsid w:val="000E7E50"/>
    <w:rsid w:val="000E7F18"/>
    <w:rsid w:val="000F0078"/>
    <w:rsid w:val="000F0231"/>
    <w:rsid w:val="000F05DD"/>
    <w:rsid w:val="000F0976"/>
    <w:rsid w:val="000F09B2"/>
    <w:rsid w:val="000F0A64"/>
    <w:rsid w:val="000F0D43"/>
    <w:rsid w:val="000F0D7F"/>
    <w:rsid w:val="000F0D9B"/>
    <w:rsid w:val="000F13EF"/>
    <w:rsid w:val="000F13F1"/>
    <w:rsid w:val="000F14D6"/>
    <w:rsid w:val="000F15A0"/>
    <w:rsid w:val="000F1608"/>
    <w:rsid w:val="000F1A1D"/>
    <w:rsid w:val="000F1B7B"/>
    <w:rsid w:val="000F1F61"/>
    <w:rsid w:val="000F1FBC"/>
    <w:rsid w:val="000F20E4"/>
    <w:rsid w:val="000F218B"/>
    <w:rsid w:val="000F238A"/>
    <w:rsid w:val="000F30A0"/>
    <w:rsid w:val="000F350C"/>
    <w:rsid w:val="000F35AF"/>
    <w:rsid w:val="000F3624"/>
    <w:rsid w:val="000F370C"/>
    <w:rsid w:val="000F394F"/>
    <w:rsid w:val="000F3BF9"/>
    <w:rsid w:val="000F3FCE"/>
    <w:rsid w:val="000F4007"/>
    <w:rsid w:val="000F431B"/>
    <w:rsid w:val="000F4994"/>
    <w:rsid w:val="000F4A36"/>
    <w:rsid w:val="000F4C3C"/>
    <w:rsid w:val="000F4ECB"/>
    <w:rsid w:val="000F5A06"/>
    <w:rsid w:val="000F5B4E"/>
    <w:rsid w:val="000F5D76"/>
    <w:rsid w:val="000F603D"/>
    <w:rsid w:val="000F667C"/>
    <w:rsid w:val="000F685B"/>
    <w:rsid w:val="000F6B88"/>
    <w:rsid w:val="000F6BD2"/>
    <w:rsid w:val="000F7191"/>
    <w:rsid w:val="000F71EA"/>
    <w:rsid w:val="000F7BD5"/>
    <w:rsid w:val="000F7F19"/>
    <w:rsid w:val="001000DE"/>
    <w:rsid w:val="0010027B"/>
    <w:rsid w:val="001004EE"/>
    <w:rsid w:val="00100516"/>
    <w:rsid w:val="001006C0"/>
    <w:rsid w:val="0010073F"/>
    <w:rsid w:val="00100900"/>
    <w:rsid w:val="00100989"/>
    <w:rsid w:val="00100C65"/>
    <w:rsid w:val="00100DFB"/>
    <w:rsid w:val="0010109D"/>
    <w:rsid w:val="001012A3"/>
    <w:rsid w:val="00101370"/>
    <w:rsid w:val="0010144E"/>
    <w:rsid w:val="001015B7"/>
    <w:rsid w:val="00101616"/>
    <w:rsid w:val="00101671"/>
    <w:rsid w:val="00101753"/>
    <w:rsid w:val="00101810"/>
    <w:rsid w:val="00101959"/>
    <w:rsid w:val="00102158"/>
    <w:rsid w:val="0010244A"/>
    <w:rsid w:val="001028DE"/>
    <w:rsid w:val="00103238"/>
    <w:rsid w:val="0010325A"/>
    <w:rsid w:val="001032FF"/>
    <w:rsid w:val="00103506"/>
    <w:rsid w:val="0010368F"/>
    <w:rsid w:val="00103BAB"/>
    <w:rsid w:val="00103CB7"/>
    <w:rsid w:val="00104348"/>
    <w:rsid w:val="00104B40"/>
    <w:rsid w:val="00104FC7"/>
    <w:rsid w:val="00105308"/>
    <w:rsid w:val="00105793"/>
    <w:rsid w:val="001058C9"/>
    <w:rsid w:val="00105A1B"/>
    <w:rsid w:val="00105E3E"/>
    <w:rsid w:val="00105F7E"/>
    <w:rsid w:val="001060EA"/>
    <w:rsid w:val="00106306"/>
    <w:rsid w:val="001064E7"/>
    <w:rsid w:val="00106696"/>
    <w:rsid w:val="0010682A"/>
    <w:rsid w:val="00106EF9"/>
    <w:rsid w:val="0010725A"/>
    <w:rsid w:val="00107672"/>
    <w:rsid w:val="001076CC"/>
    <w:rsid w:val="001078D2"/>
    <w:rsid w:val="00107E5B"/>
    <w:rsid w:val="00110173"/>
    <w:rsid w:val="001103D1"/>
    <w:rsid w:val="001105A7"/>
    <w:rsid w:val="001105E4"/>
    <w:rsid w:val="00110940"/>
    <w:rsid w:val="00110A2A"/>
    <w:rsid w:val="00110C41"/>
    <w:rsid w:val="00110F90"/>
    <w:rsid w:val="00110FF3"/>
    <w:rsid w:val="00110FFE"/>
    <w:rsid w:val="00111079"/>
    <w:rsid w:val="0011140D"/>
    <w:rsid w:val="001114C9"/>
    <w:rsid w:val="00111771"/>
    <w:rsid w:val="00111A8D"/>
    <w:rsid w:val="001123EF"/>
    <w:rsid w:val="00112437"/>
    <w:rsid w:val="00112E65"/>
    <w:rsid w:val="00112F68"/>
    <w:rsid w:val="00113039"/>
    <w:rsid w:val="00113254"/>
    <w:rsid w:val="0011386F"/>
    <w:rsid w:val="001139EB"/>
    <w:rsid w:val="00113F4C"/>
    <w:rsid w:val="00113F91"/>
    <w:rsid w:val="001142F5"/>
    <w:rsid w:val="001144BC"/>
    <w:rsid w:val="00114767"/>
    <w:rsid w:val="00114E2A"/>
    <w:rsid w:val="00114FBA"/>
    <w:rsid w:val="001151FF"/>
    <w:rsid w:val="001155C6"/>
    <w:rsid w:val="00115679"/>
    <w:rsid w:val="001157D2"/>
    <w:rsid w:val="00115C40"/>
    <w:rsid w:val="00115CAA"/>
    <w:rsid w:val="00115D54"/>
    <w:rsid w:val="00116345"/>
    <w:rsid w:val="00116F40"/>
    <w:rsid w:val="00117292"/>
    <w:rsid w:val="00117531"/>
    <w:rsid w:val="00117602"/>
    <w:rsid w:val="00117661"/>
    <w:rsid w:val="00117668"/>
    <w:rsid w:val="001178A2"/>
    <w:rsid w:val="001178B6"/>
    <w:rsid w:val="00117938"/>
    <w:rsid w:val="0012040C"/>
    <w:rsid w:val="00120A02"/>
    <w:rsid w:val="00120C82"/>
    <w:rsid w:val="00120D1D"/>
    <w:rsid w:val="001213FC"/>
    <w:rsid w:val="001215B6"/>
    <w:rsid w:val="001218D6"/>
    <w:rsid w:val="00121ABD"/>
    <w:rsid w:val="00121E9F"/>
    <w:rsid w:val="00122040"/>
    <w:rsid w:val="00122229"/>
    <w:rsid w:val="0012232E"/>
    <w:rsid w:val="00122A8D"/>
    <w:rsid w:val="00122C05"/>
    <w:rsid w:val="00122D50"/>
    <w:rsid w:val="00122FCA"/>
    <w:rsid w:val="001231FA"/>
    <w:rsid w:val="001232AB"/>
    <w:rsid w:val="0012349B"/>
    <w:rsid w:val="00123500"/>
    <w:rsid w:val="0012388E"/>
    <w:rsid w:val="00123C04"/>
    <w:rsid w:val="00123E7C"/>
    <w:rsid w:val="00123FEF"/>
    <w:rsid w:val="0012419E"/>
    <w:rsid w:val="0012446E"/>
    <w:rsid w:val="00124624"/>
    <w:rsid w:val="00124879"/>
    <w:rsid w:val="001248BC"/>
    <w:rsid w:val="00124D0A"/>
    <w:rsid w:val="00124F7A"/>
    <w:rsid w:val="001258BC"/>
    <w:rsid w:val="001261B1"/>
    <w:rsid w:val="00126998"/>
    <w:rsid w:val="00126BC3"/>
    <w:rsid w:val="00126C07"/>
    <w:rsid w:val="00126F0F"/>
    <w:rsid w:val="00127271"/>
    <w:rsid w:val="001273B9"/>
    <w:rsid w:val="001275F6"/>
    <w:rsid w:val="00127E85"/>
    <w:rsid w:val="0013004E"/>
    <w:rsid w:val="0013018A"/>
    <w:rsid w:val="001302D6"/>
    <w:rsid w:val="001303A3"/>
    <w:rsid w:val="00130402"/>
    <w:rsid w:val="001305B9"/>
    <w:rsid w:val="001307D4"/>
    <w:rsid w:val="00130868"/>
    <w:rsid w:val="00130AF6"/>
    <w:rsid w:val="00130B86"/>
    <w:rsid w:val="00130E3D"/>
    <w:rsid w:val="00130E93"/>
    <w:rsid w:val="00130F58"/>
    <w:rsid w:val="00130F80"/>
    <w:rsid w:val="0013108A"/>
    <w:rsid w:val="0013154D"/>
    <w:rsid w:val="00131AE0"/>
    <w:rsid w:val="00131B63"/>
    <w:rsid w:val="00131C9E"/>
    <w:rsid w:val="00131FD3"/>
    <w:rsid w:val="001320AD"/>
    <w:rsid w:val="001323A7"/>
    <w:rsid w:val="00132435"/>
    <w:rsid w:val="0013247D"/>
    <w:rsid w:val="001324A3"/>
    <w:rsid w:val="00132658"/>
    <w:rsid w:val="001327BA"/>
    <w:rsid w:val="001328CA"/>
    <w:rsid w:val="001329B0"/>
    <w:rsid w:val="00133069"/>
    <w:rsid w:val="001333CC"/>
    <w:rsid w:val="0013355A"/>
    <w:rsid w:val="001335C8"/>
    <w:rsid w:val="0013363E"/>
    <w:rsid w:val="00133822"/>
    <w:rsid w:val="0013397E"/>
    <w:rsid w:val="00133B77"/>
    <w:rsid w:val="00133C89"/>
    <w:rsid w:val="00133C9B"/>
    <w:rsid w:val="00134190"/>
    <w:rsid w:val="001341CE"/>
    <w:rsid w:val="00134360"/>
    <w:rsid w:val="001345A8"/>
    <w:rsid w:val="00134A9B"/>
    <w:rsid w:val="001350FD"/>
    <w:rsid w:val="0013523F"/>
    <w:rsid w:val="0013527E"/>
    <w:rsid w:val="00135347"/>
    <w:rsid w:val="0013539B"/>
    <w:rsid w:val="001356D7"/>
    <w:rsid w:val="001357BA"/>
    <w:rsid w:val="00135C90"/>
    <w:rsid w:val="0013612B"/>
    <w:rsid w:val="001361C2"/>
    <w:rsid w:val="001361C7"/>
    <w:rsid w:val="0013627A"/>
    <w:rsid w:val="0013643B"/>
    <w:rsid w:val="001364C0"/>
    <w:rsid w:val="001364C7"/>
    <w:rsid w:val="001367E5"/>
    <w:rsid w:val="00136C41"/>
    <w:rsid w:val="00137163"/>
    <w:rsid w:val="00137709"/>
    <w:rsid w:val="00137773"/>
    <w:rsid w:val="00137ADF"/>
    <w:rsid w:val="00137B4F"/>
    <w:rsid w:val="00137BAC"/>
    <w:rsid w:val="00137DCE"/>
    <w:rsid w:val="00137E6D"/>
    <w:rsid w:val="00137FE0"/>
    <w:rsid w:val="001401B0"/>
    <w:rsid w:val="0014065F"/>
    <w:rsid w:val="00140716"/>
    <w:rsid w:val="001407ED"/>
    <w:rsid w:val="00140B2B"/>
    <w:rsid w:val="00140B35"/>
    <w:rsid w:val="00140BF2"/>
    <w:rsid w:val="00141051"/>
    <w:rsid w:val="00141424"/>
    <w:rsid w:val="001419B6"/>
    <w:rsid w:val="00141B18"/>
    <w:rsid w:val="00141BD8"/>
    <w:rsid w:val="00141C4D"/>
    <w:rsid w:val="00141E20"/>
    <w:rsid w:val="00141F24"/>
    <w:rsid w:val="00141F7B"/>
    <w:rsid w:val="00142324"/>
    <w:rsid w:val="0014258A"/>
    <w:rsid w:val="0014295F"/>
    <w:rsid w:val="001429E0"/>
    <w:rsid w:val="00142B5F"/>
    <w:rsid w:val="00142C2B"/>
    <w:rsid w:val="00142CE0"/>
    <w:rsid w:val="00143271"/>
    <w:rsid w:val="00143350"/>
    <w:rsid w:val="0014356B"/>
    <w:rsid w:val="00143843"/>
    <w:rsid w:val="00143929"/>
    <w:rsid w:val="00143C29"/>
    <w:rsid w:val="00143D39"/>
    <w:rsid w:val="00143EA8"/>
    <w:rsid w:val="00143F9E"/>
    <w:rsid w:val="00144250"/>
    <w:rsid w:val="0014495D"/>
    <w:rsid w:val="0014496B"/>
    <w:rsid w:val="0014498D"/>
    <w:rsid w:val="00144D77"/>
    <w:rsid w:val="00144F0C"/>
    <w:rsid w:val="00145B00"/>
    <w:rsid w:val="00145E62"/>
    <w:rsid w:val="00145F88"/>
    <w:rsid w:val="00145FA3"/>
    <w:rsid w:val="00146691"/>
    <w:rsid w:val="00146757"/>
    <w:rsid w:val="00146971"/>
    <w:rsid w:val="00146AFA"/>
    <w:rsid w:val="00146C72"/>
    <w:rsid w:val="00147130"/>
    <w:rsid w:val="00147C5B"/>
    <w:rsid w:val="00147F66"/>
    <w:rsid w:val="00147F90"/>
    <w:rsid w:val="001502CA"/>
    <w:rsid w:val="00150DDF"/>
    <w:rsid w:val="001513E4"/>
    <w:rsid w:val="00151516"/>
    <w:rsid w:val="00151605"/>
    <w:rsid w:val="001518C4"/>
    <w:rsid w:val="00151D09"/>
    <w:rsid w:val="00151DED"/>
    <w:rsid w:val="00151FB4"/>
    <w:rsid w:val="00152298"/>
    <w:rsid w:val="001524B0"/>
    <w:rsid w:val="0015266F"/>
    <w:rsid w:val="001527D6"/>
    <w:rsid w:val="00152AE3"/>
    <w:rsid w:val="00152CDB"/>
    <w:rsid w:val="00152DF8"/>
    <w:rsid w:val="00152F9B"/>
    <w:rsid w:val="00153035"/>
    <w:rsid w:val="00153134"/>
    <w:rsid w:val="00153513"/>
    <w:rsid w:val="0015379D"/>
    <w:rsid w:val="001538EA"/>
    <w:rsid w:val="001538FE"/>
    <w:rsid w:val="0015395F"/>
    <w:rsid w:val="00153E36"/>
    <w:rsid w:val="00154066"/>
    <w:rsid w:val="00154133"/>
    <w:rsid w:val="001547DC"/>
    <w:rsid w:val="0015485D"/>
    <w:rsid w:val="001548CE"/>
    <w:rsid w:val="00154B00"/>
    <w:rsid w:val="001550EF"/>
    <w:rsid w:val="0015596E"/>
    <w:rsid w:val="00155B74"/>
    <w:rsid w:val="00155F3B"/>
    <w:rsid w:val="00155F63"/>
    <w:rsid w:val="00156858"/>
    <w:rsid w:val="00156C84"/>
    <w:rsid w:val="00156E05"/>
    <w:rsid w:val="00156FC7"/>
    <w:rsid w:val="00157311"/>
    <w:rsid w:val="0015794B"/>
    <w:rsid w:val="00157BFC"/>
    <w:rsid w:val="00157CCE"/>
    <w:rsid w:val="001600AA"/>
    <w:rsid w:val="0016035C"/>
    <w:rsid w:val="001606D4"/>
    <w:rsid w:val="00160BCA"/>
    <w:rsid w:val="00160C55"/>
    <w:rsid w:val="00161169"/>
    <w:rsid w:val="00161339"/>
    <w:rsid w:val="0016147F"/>
    <w:rsid w:val="00161DCC"/>
    <w:rsid w:val="00162379"/>
    <w:rsid w:val="001623A8"/>
    <w:rsid w:val="0016248D"/>
    <w:rsid w:val="001624CB"/>
    <w:rsid w:val="00162814"/>
    <w:rsid w:val="00162DD4"/>
    <w:rsid w:val="00163007"/>
    <w:rsid w:val="0016311B"/>
    <w:rsid w:val="00163EF4"/>
    <w:rsid w:val="0016430F"/>
    <w:rsid w:val="001643EC"/>
    <w:rsid w:val="0016440A"/>
    <w:rsid w:val="001644D3"/>
    <w:rsid w:val="00164617"/>
    <w:rsid w:val="00164986"/>
    <w:rsid w:val="00164C24"/>
    <w:rsid w:val="00164D0D"/>
    <w:rsid w:val="00164F57"/>
    <w:rsid w:val="00165195"/>
    <w:rsid w:val="001651E0"/>
    <w:rsid w:val="0016538C"/>
    <w:rsid w:val="0016557C"/>
    <w:rsid w:val="00165A41"/>
    <w:rsid w:val="00165BD3"/>
    <w:rsid w:val="00166079"/>
    <w:rsid w:val="0016617D"/>
    <w:rsid w:val="00166468"/>
    <w:rsid w:val="001666A0"/>
    <w:rsid w:val="001666B3"/>
    <w:rsid w:val="00166953"/>
    <w:rsid w:val="00166BE0"/>
    <w:rsid w:val="00166C3A"/>
    <w:rsid w:val="00167566"/>
    <w:rsid w:val="0016774D"/>
    <w:rsid w:val="001677A6"/>
    <w:rsid w:val="00167885"/>
    <w:rsid w:val="00167B2D"/>
    <w:rsid w:val="00167D41"/>
    <w:rsid w:val="00170122"/>
    <w:rsid w:val="001701BF"/>
    <w:rsid w:val="001704BB"/>
    <w:rsid w:val="001704CB"/>
    <w:rsid w:val="00170D71"/>
    <w:rsid w:val="00170E3C"/>
    <w:rsid w:val="001712E3"/>
    <w:rsid w:val="001717F9"/>
    <w:rsid w:val="00171906"/>
    <w:rsid w:val="0017196F"/>
    <w:rsid w:val="0017208A"/>
    <w:rsid w:val="0017232F"/>
    <w:rsid w:val="00172660"/>
    <w:rsid w:val="0017290D"/>
    <w:rsid w:val="00172B98"/>
    <w:rsid w:val="001733BD"/>
    <w:rsid w:val="001735CF"/>
    <w:rsid w:val="0017397F"/>
    <w:rsid w:val="00173ABF"/>
    <w:rsid w:val="00173E54"/>
    <w:rsid w:val="00173F4A"/>
    <w:rsid w:val="001740F8"/>
    <w:rsid w:val="00174143"/>
    <w:rsid w:val="001743CE"/>
    <w:rsid w:val="0017468E"/>
    <w:rsid w:val="001746F2"/>
    <w:rsid w:val="001747C8"/>
    <w:rsid w:val="00174AE7"/>
    <w:rsid w:val="00174C0F"/>
    <w:rsid w:val="00174D57"/>
    <w:rsid w:val="00174FD5"/>
    <w:rsid w:val="0017508A"/>
    <w:rsid w:val="001751D4"/>
    <w:rsid w:val="001753B2"/>
    <w:rsid w:val="0017566D"/>
    <w:rsid w:val="00175810"/>
    <w:rsid w:val="00175A30"/>
    <w:rsid w:val="00175A80"/>
    <w:rsid w:val="00175AB8"/>
    <w:rsid w:val="00175C33"/>
    <w:rsid w:val="00175C55"/>
    <w:rsid w:val="00175D67"/>
    <w:rsid w:val="0017629E"/>
    <w:rsid w:val="001763E6"/>
    <w:rsid w:val="0017655D"/>
    <w:rsid w:val="0017660E"/>
    <w:rsid w:val="001766D5"/>
    <w:rsid w:val="001766DC"/>
    <w:rsid w:val="00176C10"/>
    <w:rsid w:val="00176D13"/>
    <w:rsid w:val="00176EE5"/>
    <w:rsid w:val="00176FF5"/>
    <w:rsid w:val="00177494"/>
    <w:rsid w:val="00177638"/>
    <w:rsid w:val="00177C08"/>
    <w:rsid w:val="00177E20"/>
    <w:rsid w:val="001800E1"/>
    <w:rsid w:val="00180142"/>
    <w:rsid w:val="00180579"/>
    <w:rsid w:val="0018096A"/>
    <w:rsid w:val="00181325"/>
    <w:rsid w:val="0018138E"/>
    <w:rsid w:val="00181530"/>
    <w:rsid w:val="00181569"/>
    <w:rsid w:val="001815A9"/>
    <w:rsid w:val="0018176C"/>
    <w:rsid w:val="0018190B"/>
    <w:rsid w:val="00181991"/>
    <w:rsid w:val="001819D5"/>
    <w:rsid w:val="00181A26"/>
    <w:rsid w:val="00181E8D"/>
    <w:rsid w:val="001821A0"/>
    <w:rsid w:val="0018228E"/>
    <w:rsid w:val="0018231F"/>
    <w:rsid w:val="001828C2"/>
    <w:rsid w:val="00182A64"/>
    <w:rsid w:val="00182B1A"/>
    <w:rsid w:val="00182BBC"/>
    <w:rsid w:val="00182CE4"/>
    <w:rsid w:val="00182D21"/>
    <w:rsid w:val="00183002"/>
    <w:rsid w:val="0018316E"/>
    <w:rsid w:val="00183383"/>
    <w:rsid w:val="00183544"/>
    <w:rsid w:val="001835BB"/>
    <w:rsid w:val="00183B19"/>
    <w:rsid w:val="00183BAD"/>
    <w:rsid w:val="00183CF7"/>
    <w:rsid w:val="00183E9D"/>
    <w:rsid w:val="001841BF"/>
    <w:rsid w:val="001841CA"/>
    <w:rsid w:val="00184342"/>
    <w:rsid w:val="00184473"/>
    <w:rsid w:val="00184C97"/>
    <w:rsid w:val="00184EEE"/>
    <w:rsid w:val="00184F8F"/>
    <w:rsid w:val="001855C1"/>
    <w:rsid w:val="00185BD0"/>
    <w:rsid w:val="00186784"/>
    <w:rsid w:val="001867DD"/>
    <w:rsid w:val="00186C06"/>
    <w:rsid w:val="00186C95"/>
    <w:rsid w:val="001878F0"/>
    <w:rsid w:val="00187D0B"/>
    <w:rsid w:val="00187D7D"/>
    <w:rsid w:val="0019048D"/>
    <w:rsid w:val="00190515"/>
    <w:rsid w:val="00190642"/>
    <w:rsid w:val="001907FC"/>
    <w:rsid w:val="00190B99"/>
    <w:rsid w:val="00190D90"/>
    <w:rsid w:val="00191016"/>
    <w:rsid w:val="001915C4"/>
    <w:rsid w:val="0019172A"/>
    <w:rsid w:val="0019182D"/>
    <w:rsid w:val="001919D9"/>
    <w:rsid w:val="00191CCA"/>
    <w:rsid w:val="00191DF3"/>
    <w:rsid w:val="00192060"/>
    <w:rsid w:val="001921BA"/>
    <w:rsid w:val="001922CE"/>
    <w:rsid w:val="00192317"/>
    <w:rsid w:val="00192337"/>
    <w:rsid w:val="001923D7"/>
    <w:rsid w:val="00192AB6"/>
    <w:rsid w:val="00192F70"/>
    <w:rsid w:val="001931E1"/>
    <w:rsid w:val="001935B5"/>
    <w:rsid w:val="00193AC7"/>
    <w:rsid w:val="00193B1D"/>
    <w:rsid w:val="001943C5"/>
    <w:rsid w:val="001948F2"/>
    <w:rsid w:val="001949D3"/>
    <w:rsid w:val="00194C4C"/>
    <w:rsid w:val="00194DAA"/>
    <w:rsid w:val="00194F76"/>
    <w:rsid w:val="00195052"/>
    <w:rsid w:val="00195406"/>
    <w:rsid w:val="001954E4"/>
    <w:rsid w:val="00195D8C"/>
    <w:rsid w:val="00195DCA"/>
    <w:rsid w:val="00195E94"/>
    <w:rsid w:val="0019611B"/>
    <w:rsid w:val="00196298"/>
    <w:rsid w:val="00196B20"/>
    <w:rsid w:val="00196F3B"/>
    <w:rsid w:val="0019741B"/>
    <w:rsid w:val="001977D0"/>
    <w:rsid w:val="00197A5F"/>
    <w:rsid w:val="00197C17"/>
    <w:rsid w:val="00197DA8"/>
    <w:rsid w:val="001A0046"/>
    <w:rsid w:val="001A005A"/>
    <w:rsid w:val="001A00AD"/>
    <w:rsid w:val="001A0391"/>
    <w:rsid w:val="001A0682"/>
    <w:rsid w:val="001A0FAC"/>
    <w:rsid w:val="001A1177"/>
    <w:rsid w:val="001A121B"/>
    <w:rsid w:val="001A142F"/>
    <w:rsid w:val="001A1A11"/>
    <w:rsid w:val="001A1B13"/>
    <w:rsid w:val="001A27F8"/>
    <w:rsid w:val="001A285F"/>
    <w:rsid w:val="001A2BEF"/>
    <w:rsid w:val="001A2F4B"/>
    <w:rsid w:val="001A35C9"/>
    <w:rsid w:val="001A3693"/>
    <w:rsid w:val="001A3886"/>
    <w:rsid w:val="001A39A0"/>
    <w:rsid w:val="001A4030"/>
    <w:rsid w:val="001A42B2"/>
    <w:rsid w:val="001A4356"/>
    <w:rsid w:val="001A43BD"/>
    <w:rsid w:val="001A4736"/>
    <w:rsid w:val="001A48AF"/>
    <w:rsid w:val="001A5BB6"/>
    <w:rsid w:val="001A5F04"/>
    <w:rsid w:val="001A5FFB"/>
    <w:rsid w:val="001A611B"/>
    <w:rsid w:val="001A64D2"/>
    <w:rsid w:val="001A6515"/>
    <w:rsid w:val="001A6577"/>
    <w:rsid w:val="001A65BB"/>
    <w:rsid w:val="001A676D"/>
    <w:rsid w:val="001A67A8"/>
    <w:rsid w:val="001A6A79"/>
    <w:rsid w:val="001A6B89"/>
    <w:rsid w:val="001A6D36"/>
    <w:rsid w:val="001A7385"/>
    <w:rsid w:val="001A7C36"/>
    <w:rsid w:val="001A7FC0"/>
    <w:rsid w:val="001A7FF3"/>
    <w:rsid w:val="001B0109"/>
    <w:rsid w:val="001B01FC"/>
    <w:rsid w:val="001B037C"/>
    <w:rsid w:val="001B0409"/>
    <w:rsid w:val="001B0593"/>
    <w:rsid w:val="001B0E7E"/>
    <w:rsid w:val="001B0F72"/>
    <w:rsid w:val="001B10FA"/>
    <w:rsid w:val="001B113A"/>
    <w:rsid w:val="001B1562"/>
    <w:rsid w:val="001B193A"/>
    <w:rsid w:val="001B1AAC"/>
    <w:rsid w:val="001B1D67"/>
    <w:rsid w:val="001B1EB0"/>
    <w:rsid w:val="001B1FF1"/>
    <w:rsid w:val="001B20FE"/>
    <w:rsid w:val="001B2644"/>
    <w:rsid w:val="001B26A4"/>
    <w:rsid w:val="001B2C9C"/>
    <w:rsid w:val="001B2CF9"/>
    <w:rsid w:val="001B3425"/>
    <w:rsid w:val="001B3524"/>
    <w:rsid w:val="001B3713"/>
    <w:rsid w:val="001B3791"/>
    <w:rsid w:val="001B3994"/>
    <w:rsid w:val="001B3D26"/>
    <w:rsid w:val="001B3E5A"/>
    <w:rsid w:val="001B40D4"/>
    <w:rsid w:val="001B437B"/>
    <w:rsid w:val="001B4932"/>
    <w:rsid w:val="001B4BE6"/>
    <w:rsid w:val="001B4CE2"/>
    <w:rsid w:val="001B516A"/>
    <w:rsid w:val="001B5226"/>
    <w:rsid w:val="001B55F7"/>
    <w:rsid w:val="001B564C"/>
    <w:rsid w:val="001B5D40"/>
    <w:rsid w:val="001B64B5"/>
    <w:rsid w:val="001B65BB"/>
    <w:rsid w:val="001B67AF"/>
    <w:rsid w:val="001B6A3D"/>
    <w:rsid w:val="001B6CA3"/>
    <w:rsid w:val="001B70C0"/>
    <w:rsid w:val="001B7156"/>
    <w:rsid w:val="001B73B2"/>
    <w:rsid w:val="001B783F"/>
    <w:rsid w:val="001B7AC4"/>
    <w:rsid w:val="001B7BD6"/>
    <w:rsid w:val="001B7C41"/>
    <w:rsid w:val="001B7EF1"/>
    <w:rsid w:val="001C00DA"/>
    <w:rsid w:val="001C024C"/>
    <w:rsid w:val="001C0292"/>
    <w:rsid w:val="001C02FF"/>
    <w:rsid w:val="001C0326"/>
    <w:rsid w:val="001C0426"/>
    <w:rsid w:val="001C0582"/>
    <w:rsid w:val="001C0813"/>
    <w:rsid w:val="001C11C3"/>
    <w:rsid w:val="001C1515"/>
    <w:rsid w:val="001C172D"/>
    <w:rsid w:val="001C17A1"/>
    <w:rsid w:val="001C1A00"/>
    <w:rsid w:val="001C1BD3"/>
    <w:rsid w:val="001C1E46"/>
    <w:rsid w:val="001C1E7C"/>
    <w:rsid w:val="001C1F00"/>
    <w:rsid w:val="001C1FF0"/>
    <w:rsid w:val="001C257C"/>
    <w:rsid w:val="001C285C"/>
    <w:rsid w:val="001C28C7"/>
    <w:rsid w:val="001C2A0C"/>
    <w:rsid w:val="001C2BE7"/>
    <w:rsid w:val="001C2D6A"/>
    <w:rsid w:val="001C31A5"/>
    <w:rsid w:val="001C31D5"/>
    <w:rsid w:val="001C32E3"/>
    <w:rsid w:val="001C3339"/>
    <w:rsid w:val="001C363B"/>
    <w:rsid w:val="001C37C3"/>
    <w:rsid w:val="001C3A70"/>
    <w:rsid w:val="001C3B67"/>
    <w:rsid w:val="001C3BEA"/>
    <w:rsid w:val="001C3CBE"/>
    <w:rsid w:val="001C3E81"/>
    <w:rsid w:val="001C3EAC"/>
    <w:rsid w:val="001C3F82"/>
    <w:rsid w:val="001C4427"/>
    <w:rsid w:val="001C45CB"/>
    <w:rsid w:val="001C4C64"/>
    <w:rsid w:val="001C4E53"/>
    <w:rsid w:val="001C4E6A"/>
    <w:rsid w:val="001C529B"/>
    <w:rsid w:val="001C5724"/>
    <w:rsid w:val="001C5835"/>
    <w:rsid w:val="001C5C51"/>
    <w:rsid w:val="001C5E1D"/>
    <w:rsid w:val="001C6252"/>
    <w:rsid w:val="001C65C8"/>
    <w:rsid w:val="001C68F9"/>
    <w:rsid w:val="001C699D"/>
    <w:rsid w:val="001C6A9B"/>
    <w:rsid w:val="001C6C1A"/>
    <w:rsid w:val="001C74B3"/>
    <w:rsid w:val="001D0142"/>
    <w:rsid w:val="001D01A0"/>
    <w:rsid w:val="001D033B"/>
    <w:rsid w:val="001D07BD"/>
    <w:rsid w:val="001D07E1"/>
    <w:rsid w:val="001D09AD"/>
    <w:rsid w:val="001D0A52"/>
    <w:rsid w:val="001D0DFE"/>
    <w:rsid w:val="001D145E"/>
    <w:rsid w:val="001D18D6"/>
    <w:rsid w:val="001D1A2E"/>
    <w:rsid w:val="001D25B6"/>
    <w:rsid w:val="001D28BD"/>
    <w:rsid w:val="001D28E8"/>
    <w:rsid w:val="001D2AC6"/>
    <w:rsid w:val="001D2E23"/>
    <w:rsid w:val="001D2F84"/>
    <w:rsid w:val="001D30E3"/>
    <w:rsid w:val="001D3516"/>
    <w:rsid w:val="001D3790"/>
    <w:rsid w:val="001D3840"/>
    <w:rsid w:val="001D3A53"/>
    <w:rsid w:val="001D3D49"/>
    <w:rsid w:val="001D3D50"/>
    <w:rsid w:val="001D4181"/>
    <w:rsid w:val="001D477C"/>
    <w:rsid w:val="001D4ABF"/>
    <w:rsid w:val="001D4CF1"/>
    <w:rsid w:val="001D4FEB"/>
    <w:rsid w:val="001D5020"/>
    <w:rsid w:val="001D555F"/>
    <w:rsid w:val="001D58C5"/>
    <w:rsid w:val="001D5A0A"/>
    <w:rsid w:val="001D5A71"/>
    <w:rsid w:val="001D5B17"/>
    <w:rsid w:val="001D5BF1"/>
    <w:rsid w:val="001D5D2D"/>
    <w:rsid w:val="001D640E"/>
    <w:rsid w:val="001D64A7"/>
    <w:rsid w:val="001D6519"/>
    <w:rsid w:val="001D6633"/>
    <w:rsid w:val="001D66D4"/>
    <w:rsid w:val="001D68D1"/>
    <w:rsid w:val="001D6A04"/>
    <w:rsid w:val="001D6DC7"/>
    <w:rsid w:val="001D6E81"/>
    <w:rsid w:val="001D6F9F"/>
    <w:rsid w:val="001D7088"/>
    <w:rsid w:val="001D70AA"/>
    <w:rsid w:val="001D73B6"/>
    <w:rsid w:val="001D76B5"/>
    <w:rsid w:val="001D7A8E"/>
    <w:rsid w:val="001D7E6A"/>
    <w:rsid w:val="001D7E7F"/>
    <w:rsid w:val="001E0405"/>
    <w:rsid w:val="001E04DC"/>
    <w:rsid w:val="001E0905"/>
    <w:rsid w:val="001E096D"/>
    <w:rsid w:val="001E0C56"/>
    <w:rsid w:val="001E11E6"/>
    <w:rsid w:val="001E142D"/>
    <w:rsid w:val="001E15F0"/>
    <w:rsid w:val="001E1E5C"/>
    <w:rsid w:val="001E2153"/>
    <w:rsid w:val="001E219C"/>
    <w:rsid w:val="001E231B"/>
    <w:rsid w:val="001E237E"/>
    <w:rsid w:val="001E28B2"/>
    <w:rsid w:val="001E2D49"/>
    <w:rsid w:val="001E36D8"/>
    <w:rsid w:val="001E389A"/>
    <w:rsid w:val="001E3CA1"/>
    <w:rsid w:val="001E4B54"/>
    <w:rsid w:val="001E4E12"/>
    <w:rsid w:val="001E4F06"/>
    <w:rsid w:val="001E54B1"/>
    <w:rsid w:val="001E5884"/>
    <w:rsid w:val="001E5A4E"/>
    <w:rsid w:val="001E5FF7"/>
    <w:rsid w:val="001E604F"/>
    <w:rsid w:val="001E617A"/>
    <w:rsid w:val="001E6238"/>
    <w:rsid w:val="001E67F6"/>
    <w:rsid w:val="001E6A2D"/>
    <w:rsid w:val="001E6A90"/>
    <w:rsid w:val="001E6C6F"/>
    <w:rsid w:val="001E6E9A"/>
    <w:rsid w:val="001E6EF8"/>
    <w:rsid w:val="001E6FF8"/>
    <w:rsid w:val="001E78FD"/>
    <w:rsid w:val="001E7926"/>
    <w:rsid w:val="001E7CEE"/>
    <w:rsid w:val="001F0526"/>
    <w:rsid w:val="001F0570"/>
    <w:rsid w:val="001F05C4"/>
    <w:rsid w:val="001F0895"/>
    <w:rsid w:val="001F0A86"/>
    <w:rsid w:val="001F1345"/>
    <w:rsid w:val="001F1632"/>
    <w:rsid w:val="001F1E45"/>
    <w:rsid w:val="001F2098"/>
    <w:rsid w:val="001F20B6"/>
    <w:rsid w:val="001F2514"/>
    <w:rsid w:val="001F2C4C"/>
    <w:rsid w:val="001F2D91"/>
    <w:rsid w:val="001F30DF"/>
    <w:rsid w:val="001F34BD"/>
    <w:rsid w:val="001F3525"/>
    <w:rsid w:val="001F35F3"/>
    <w:rsid w:val="001F3E78"/>
    <w:rsid w:val="001F4221"/>
    <w:rsid w:val="001F47B6"/>
    <w:rsid w:val="001F4ACB"/>
    <w:rsid w:val="001F4BC2"/>
    <w:rsid w:val="001F4F5D"/>
    <w:rsid w:val="001F5786"/>
    <w:rsid w:val="001F5B03"/>
    <w:rsid w:val="001F5CFC"/>
    <w:rsid w:val="001F5D7C"/>
    <w:rsid w:val="001F5DBA"/>
    <w:rsid w:val="001F5EF5"/>
    <w:rsid w:val="001F5F87"/>
    <w:rsid w:val="001F68A0"/>
    <w:rsid w:val="001F7267"/>
    <w:rsid w:val="001F779A"/>
    <w:rsid w:val="001F7AD3"/>
    <w:rsid w:val="00200539"/>
    <w:rsid w:val="00200B73"/>
    <w:rsid w:val="00200BD2"/>
    <w:rsid w:val="00200CE5"/>
    <w:rsid w:val="00200E08"/>
    <w:rsid w:val="0020102A"/>
    <w:rsid w:val="002011B9"/>
    <w:rsid w:val="002012B4"/>
    <w:rsid w:val="002014E5"/>
    <w:rsid w:val="00201690"/>
    <w:rsid w:val="00201714"/>
    <w:rsid w:val="00201B3A"/>
    <w:rsid w:val="00201BE5"/>
    <w:rsid w:val="00201DC0"/>
    <w:rsid w:val="002020C2"/>
    <w:rsid w:val="00202347"/>
    <w:rsid w:val="00202513"/>
    <w:rsid w:val="0020291E"/>
    <w:rsid w:val="00203104"/>
    <w:rsid w:val="00203273"/>
    <w:rsid w:val="00203311"/>
    <w:rsid w:val="00203556"/>
    <w:rsid w:val="0020393C"/>
    <w:rsid w:val="00203956"/>
    <w:rsid w:val="0020395C"/>
    <w:rsid w:val="002039F4"/>
    <w:rsid w:val="00203A90"/>
    <w:rsid w:val="00203ED1"/>
    <w:rsid w:val="002041A7"/>
    <w:rsid w:val="002043EC"/>
    <w:rsid w:val="00204769"/>
    <w:rsid w:val="0020491E"/>
    <w:rsid w:val="002049C8"/>
    <w:rsid w:val="00204DF8"/>
    <w:rsid w:val="00204F8F"/>
    <w:rsid w:val="00204FF9"/>
    <w:rsid w:val="002051FB"/>
    <w:rsid w:val="0020522F"/>
    <w:rsid w:val="0020549E"/>
    <w:rsid w:val="002054E4"/>
    <w:rsid w:val="00205962"/>
    <w:rsid w:val="00205978"/>
    <w:rsid w:val="00205B8D"/>
    <w:rsid w:val="00205D26"/>
    <w:rsid w:val="00205DDB"/>
    <w:rsid w:val="00205E14"/>
    <w:rsid w:val="00205FF4"/>
    <w:rsid w:val="002062CC"/>
    <w:rsid w:val="00206445"/>
    <w:rsid w:val="00206943"/>
    <w:rsid w:val="00206A6A"/>
    <w:rsid w:val="00206F4C"/>
    <w:rsid w:val="00206FA9"/>
    <w:rsid w:val="0020772B"/>
    <w:rsid w:val="0020778F"/>
    <w:rsid w:val="00207966"/>
    <w:rsid w:val="0021010D"/>
    <w:rsid w:val="0021014F"/>
    <w:rsid w:val="00210387"/>
    <w:rsid w:val="0021080E"/>
    <w:rsid w:val="00210A36"/>
    <w:rsid w:val="00210A52"/>
    <w:rsid w:val="0021108F"/>
    <w:rsid w:val="0021117E"/>
    <w:rsid w:val="00211516"/>
    <w:rsid w:val="002115FC"/>
    <w:rsid w:val="0021185C"/>
    <w:rsid w:val="002119E9"/>
    <w:rsid w:val="00211A0B"/>
    <w:rsid w:val="00211ABD"/>
    <w:rsid w:val="00211DC2"/>
    <w:rsid w:val="00211FF3"/>
    <w:rsid w:val="00212158"/>
    <w:rsid w:val="00212659"/>
    <w:rsid w:val="0021287A"/>
    <w:rsid w:val="00212936"/>
    <w:rsid w:val="00212FF6"/>
    <w:rsid w:val="0021362F"/>
    <w:rsid w:val="00213959"/>
    <w:rsid w:val="002141E7"/>
    <w:rsid w:val="00214264"/>
    <w:rsid w:val="00214471"/>
    <w:rsid w:val="002145D4"/>
    <w:rsid w:val="002146BE"/>
    <w:rsid w:val="00214743"/>
    <w:rsid w:val="00214A47"/>
    <w:rsid w:val="00214B50"/>
    <w:rsid w:val="00214B60"/>
    <w:rsid w:val="00214CE9"/>
    <w:rsid w:val="00214D29"/>
    <w:rsid w:val="00214FCA"/>
    <w:rsid w:val="00214FFC"/>
    <w:rsid w:val="002150DB"/>
    <w:rsid w:val="00215345"/>
    <w:rsid w:val="0021539F"/>
    <w:rsid w:val="00215478"/>
    <w:rsid w:val="00215715"/>
    <w:rsid w:val="00215840"/>
    <w:rsid w:val="0021596E"/>
    <w:rsid w:val="002159F9"/>
    <w:rsid w:val="00215ADF"/>
    <w:rsid w:val="002165C2"/>
    <w:rsid w:val="002167FA"/>
    <w:rsid w:val="00216A1A"/>
    <w:rsid w:val="00216B8A"/>
    <w:rsid w:val="00216C66"/>
    <w:rsid w:val="00216CEA"/>
    <w:rsid w:val="00216E6F"/>
    <w:rsid w:val="00217102"/>
    <w:rsid w:val="002171FD"/>
    <w:rsid w:val="00217225"/>
    <w:rsid w:val="002172A3"/>
    <w:rsid w:val="0021770B"/>
    <w:rsid w:val="00217B9F"/>
    <w:rsid w:val="00217C22"/>
    <w:rsid w:val="00221591"/>
    <w:rsid w:val="00221761"/>
    <w:rsid w:val="002219FB"/>
    <w:rsid w:val="00221B80"/>
    <w:rsid w:val="00221B87"/>
    <w:rsid w:val="00221F2B"/>
    <w:rsid w:val="00222434"/>
    <w:rsid w:val="002227EF"/>
    <w:rsid w:val="00222857"/>
    <w:rsid w:val="002228B1"/>
    <w:rsid w:val="00222A7D"/>
    <w:rsid w:val="00222D55"/>
    <w:rsid w:val="00223052"/>
    <w:rsid w:val="002237E7"/>
    <w:rsid w:val="002238FB"/>
    <w:rsid w:val="00223BCE"/>
    <w:rsid w:val="00223EBD"/>
    <w:rsid w:val="002240BD"/>
    <w:rsid w:val="002242E1"/>
    <w:rsid w:val="002244DE"/>
    <w:rsid w:val="002249EE"/>
    <w:rsid w:val="00224C73"/>
    <w:rsid w:val="00224D07"/>
    <w:rsid w:val="00224F19"/>
    <w:rsid w:val="00225268"/>
    <w:rsid w:val="00225DD4"/>
    <w:rsid w:val="00225DD7"/>
    <w:rsid w:val="00226252"/>
    <w:rsid w:val="002262F0"/>
    <w:rsid w:val="00227144"/>
    <w:rsid w:val="00227256"/>
    <w:rsid w:val="0022747A"/>
    <w:rsid w:val="00227546"/>
    <w:rsid w:val="00227876"/>
    <w:rsid w:val="002300DC"/>
    <w:rsid w:val="0023041D"/>
    <w:rsid w:val="002309DF"/>
    <w:rsid w:val="00230F48"/>
    <w:rsid w:val="00230F9D"/>
    <w:rsid w:val="00231017"/>
    <w:rsid w:val="00231100"/>
    <w:rsid w:val="002316EE"/>
    <w:rsid w:val="002316FA"/>
    <w:rsid w:val="0023192A"/>
    <w:rsid w:val="00231C44"/>
    <w:rsid w:val="00232099"/>
    <w:rsid w:val="0023225A"/>
    <w:rsid w:val="00232352"/>
    <w:rsid w:val="0023257B"/>
    <w:rsid w:val="00232E3D"/>
    <w:rsid w:val="00232F79"/>
    <w:rsid w:val="0023318E"/>
    <w:rsid w:val="002339C9"/>
    <w:rsid w:val="00233E23"/>
    <w:rsid w:val="00233F44"/>
    <w:rsid w:val="0023459B"/>
    <w:rsid w:val="00234974"/>
    <w:rsid w:val="00234EF1"/>
    <w:rsid w:val="00235068"/>
    <w:rsid w:val="00235097"/>
    <w:rsid w:val="0023534D"/>
    <w:rsid w:val="00236993"/>
    <w:rsid w:val="00236A17"/>
    <w:rsid w:val="00236DBF"/>
    <w:rsid w:val="002372B5"/>
    <w:rsid w:val="002373C8"/>
    <w:rsid w:val="0023759F"/>
    <w:rsid w:val="002378E0"/>
    <w:rsid w:val="00240476"/>
    <w:rsid w:val="0024098D"/>
    <w:rsid w:val="002409F1"/>
    <w:rsid w:val="00240CA7"/>
    <w:rsid w:val="00240EB0"/>
    <w:rsid w:val="002414E5"/>
    <w:rsid w:val="0024159E"/>
    <w:rsid w:val="00241713"/>
    <w:rsid w:val="00242092"/>
    <w:rsid w:val="0024225C"/>
    <w:rsid w:val="00242911"/>
    <w:rsid w:val="00242B64"/>
    <w:rsid w:val="00242C07"/>
    <w:rsid w:val="002434E0"/>
    <w:rsid w:val="002436F9"/>
    <w:rsid w:val="0024373E"/>
    <w:rsid w:val="00243CDA"/>
    <w:rsid w:val="002440AC"/>
    <w:rsid w:val="002441D3"/>
    <w:rsid w:val="00244358"/>
    <w:rsid w:val="0024461B"/>
    <w:rsid w:val="00244F14"/>
    <w:rsid w:val="002452DC"/>
    <w:rsid w:val="002453FA"/>
    <w:rsid w:val="00245420"/>
    <w:rsid w:val="00245742"/>
    <w:rsid w:val="00245764"/>
    <w:rsid w:val="00245BDA"/>
    <w:rsid w:val="002460F5"/>
    <w:rsid w:val="00246224"/>
    <w:rsid w:val="002462DB"/>
    <w:rsid w:val="00246360"/>
    <w:rsid w:val="00246746"/>
    <w:rsid w:val="002468EA"/>
    <w:rsid w:val="00246A44"/>
    <w:rsid w:val="00246A99"/>
    <w:rsid w:val="00246DA4"/>
    <w:rsid w:val="002476B2"/>
    <w:rsid w:val="0024789B"/>
    <w:rsid w:val="00247A80"/>
    <w:rsid w:val="0025007E"/>
    <w:rsid w:val="0025088A"/>
    <w:rsid w:val="0025094B"/>
    <w:rsid w:val="00250A19"/>
    <w:rsid w:val="00250BC6"/>
    <w:rsid w:val="00250DF4"/>
    <w:rsid w:val="00250F91"/>
    <w:rsid w:val="002513F6"/>
    <w:rsid w:val="00251729"/>
    <w:rsid w:val="00251986"/>
    <w:rsid w:val="00251DDD"/>
    <w:rsid w:val="0025217A"/>
    <w:rsid w:val="0025267E"/>
    <w:rsid w:val="00252758"/>
    <w:rsid w:val="0025294A"/>
    <w:rsid w:val="00252E22"/>
    <w:rsid w:val="00252F1D"/>
    <w:rsid w:val="00253542"/>
    <w:rsid w:val="00253A82"/>
    <w:rsid w:val="002542E8"/>
    <w:rsid w:val="002543A3"/>
    <w:rsid w:val="002545A1"/>
    <w:rsid w:val="002548E5"/>
    <w:rsid w:val="002549EF"/>
    <w:rsid w:val="00254B73"/>
    <w:rsid w:val="00254D8F"/>
    <w:rsid w:val="002552BE"/>
    <w:rsid w:val="00255439"/>
    <w:rsid w:val="00255453"/>
    <w:rsid w:val="002554AF"/>
    <w:rsid w:val="00255598"/>
    <w:rsid w:val="002564E5"/>
    <w:rsid w:val="0025667E"/>
    <w:rsid w:val="00256BE6"/>
    <w:rsid w:val="00257303"/>
    <w:rsid w:val="002573E3"/>
    <w:rsid w:val="002575AE"/>
    <w:rsid w:val="002576E1"/>
    <w:rsid w:val="00257AA4"/>
    <w:rsid w:val="00257CAF"/>
    <w:rsid w:val="00257FB7"/>
    <w:rsid w:val="002604B0"/>
    <w:rsid w:val="0026124C"/>
    <w:rsid w:val="00261A8A"/>
    <w:rsid w:val="00261CE1"/>
    <w:rsid w:val="00261D33"/>
    <w:rsid w:val="00261DB9"/>
    <w:rsid w:val="00261E1E"/>
    <w:rsid w:val="00261E5E"/>
    <w:rsid w:val="0026273F"/>
    <w:rsid w:val="00262941"/>
    <w:rsid w:val="00262A42"/>
    <w:rsid w:val="00262BBF"/>
    <w:rsid w:val="00262D03"/>
    <w:rsid w:val="002631F6"/>
    <w:rsid w:val="0026321F"/>
    <w:rsid w:val="00263409"/>
    <w:rsid w:val="0026343C"/>
    <w:rsid w:val="00263669"/>
    <w:rsid w:val="00263EC2"/>
    <w:rsid w:val="00263F50"/>
    <w:rsid w:val="0026415A"/>
    <w:rsid w:val="00264485"/>
    <w:rsid w:val="002644E7"/>
    <w:rsid w:val="002646A7"/>
    <w:rsid w:val="0026498C"/>
    <w:rsid w:val="00264AA8"/>
    <w:rsid w:val="002650E6"/>
    <w:rsid w:val="002651E3"/>
    <w:rsid w:val="0026524F"/>
    <w:rsid w:val="002655F5"/>
    <w:rsid w:val="002656F3"/>
    <w:rsid w:val="00265C4F"/>
    <w:rsid w:val="00265D59"/>
    <w:rsid w:val="00265D89"/>
    <w:rsid w:val="00265E48"/>
    <w:rsid w:val="00266534"/>
    <w:rsid w:val="00266613"/>
    <w:rsid w:val="00266BAD"/>
    <w:rsid w:val="00266C24"/>
    <w:rsid w:val="00266E18"/>
    <w:rsid w:val="002671FA"/>
    <w:rsid w:val="00267322"/>
    <w:rsid w:val="002674BE"/>
    <w:rsid w:val="002678A8"/>
    <w:rsid w:val="00267F6A"/>
    <w:rsid w:val="002700A7"/>
    <w:rsid w:val="002702B1"/>
    <w:rsid w:val="002705B9"/>
    <w:rsid w:val="00270825"/>
    <w:rsid w:val="002709C0"/>
    <w:rsid w:val="00270B89"/>
    <w:rsid w:val="00270D90"/>
    <w:rsid w:val="00270EE4"/>
    <w:rsid w:val="00270FA7"/>
    <w:rsid w:val="00271434"/>
    <w:rsid w:val="002714E0"/>
    <w:rsid w:val="002715C2"/>
    <w:rsid w:val="002717E6"/>
    <w:rsid w:val="00271AC7"/>
    <w:rsid w:val="00271C8F"/>
    <w:rsid w:val="00271DB2"/>
    <w:rsid w:val="00271EE0"/>
    <w:rsid w:val="0027205B"/>
    <w:rsid w:val="002720AB"/>
    <w:rsid w:val="00272195"/>
    <w:rsid w:val="00272643"/>
    <w:rsid w:val="00272A02"/>
    <w:rsid w:val="00272ABD"/>
    <w:rsid w:val="00272E19"/>
    <w:rsid w:val="0027302D"/>
    <w:rsid w:val="00273745"/>
    <w:rsid w:val="00273976"/>
    <w:rsid w:val="00273EE6"/>
    <w:rsid w:val="0027403A"/>
    <w:rsid w:val="00274300"/>
    <w:rsid w:val="00274793"/>
    <w:rsid w:val="002747D9"/>
    <w:rsid w:val="002747F0"/>
    <w:rsid w:val="00274A7A"/>
    <w:rsid w:val="00274FF9"/>
    <w:rsid w:val="0027544F"/>
    <w:rsid w:val="00275882"/>
    <w:rsid w:val="00275DF7"/>
    <w:rsid w:val="00276015"/>
    <w:rsid w:val="002760A2"/>
    <w:rsid w:val="00276428"/>
    <w:rsid w:val="002769D4"/>
    <w:rsid w:val="00276F84"/>
    <w:rsid w:val="00277334"/>
    <w:rsid w:val="00277485"/>
    <w:rsid w:val="0027765C"/>
    <w:rsid w:val="00277953"/>
    <w:rsid w:val="00277CCB"/>
    <w:rsid w:val="002805A1"/>
    <w:rsid w:val="00280636"/>
    <w:rsid w:val="00280A5D"/>
    <w:rsid w:val="00280D5C"/>
    <w:rsid w:val="002810EE"/>
    <w:rsid w:val="00281151"/>
    <w:rsid w:val="002811C4"/>
    <w:rsid w:val="00281282"/>
    <w:rsid w:val="002817BC"/>
    <w:rsid w:val="00281893"/>
    <w:rsid w:val="00281958"/>
    <w:rsid w:val="00281961"/>
    <w:rsid w:val="00281BB0"/>
    <w:rsid w:val="00281C2C"/>
    <w:rsid w:val="00281C54"/>
    <w:rsid w:val="00281C61"/>
    <w:rsid w:val="00281D1B"/>
    <w:rsid w:val="00281DBD"/>
    <w:rsid w:val="00282270"/>
    <w:rsid w:val="0028272A"/>
    <w:rsid w:val="00282CE1"/>
    <w:rsid w:val="00282D0F"/>
    <w:rsid w:val="00283084"/>
    <w:rsid w:val="002831D5"/>
    <w:rsid w:val="0028320B"/>
    <w:rsid w:val="00283271"/>
    <w:rsid w:val="00283364"/>
    <w:rsid w:val="002833FF"/>
    <w:rsid w:val="002839CE"/>
    <w:rsid w:val="00283C56"/>
    <w:rsid w:val="00283D0E"/>
    <w:rsid w:val="00284301"/>
    <w:rsid w:val="00284BA0"/>
    <w:rsid w:val="00284C44"/>
    <w:rsid w:val="002853C9"/>
    <w:rsid w:val="002857AC"/>
    <w:rsid w:val="00285C6D"/>
    <w:rsid w:val="00285CFD"/>
    <w:rsid w:val="002861B6"/>
    <w:rsid w:val="002861F5"/>
    <w:rsid w:val="002862E5"/>
    <w:rsid w:val="002864D3"/>
    <w:rsid w:val="00286C52"/>
    <w:rsid w:val="00286D06"/>
    <w:rsid w:val="00287236"/>
    <w:rsid w:val="00287340"/>
    <w:rsid w:val="002875D1"/>
    <w:rsid w:val="002877E1"/>
    <w:rsid w:val="00287AE6"/>
    <w:rsid w:val="00287BAC"/>
    <w:rsid w:val="00287E4F"/>
    <w:rsid w:val="00290157"/>
    <w:rsid w:val="0029025A"/>
    <w:rsid w:val="00290275"/>
    <w:rsid w:val="00290832"/>
    <w:rsid w:val="00290CDF"/>
    <w:rsid w:val="00290D44"/>
    <w:rsid w:val="00290D4C"/>
    <w:rsid w:val="00290ED9"/>
    <w:rsid w:val="00290FFE"/>
    <w:rsid w:val="002912E7"/>
    <w:rsid w:val="0029151D"/>
    <w:rsid w:val="00291821"/>
    <w:rsid w:val="00291D7B"/>
    <w:rsid w:val="00291E0E"/>
    <w:rsid w:val="00291F7E"/>
    <w:rsid w:val="002920F6"/>
    <w:rsid w:val="002924BF"/>
    <w:rsid w:val="0029269B"/>
    <w:rsid w:val="002928C9"/>
    <w:rsid w:val="00292A26"/>
    <w:rsid w:val="00292CD7"/>
    <w:rsid w:val="00292E30"/>
    <w:rsid w:val="0029302A"/>
    <w:rsid w:val="0029305B"/>
    <w:rsid w:val="00293149"/>
    <w:rsid w:val="00293271"/>
    <w:rsid w:val="0029328C"/>
    <w:rsid w:val="00293415"/>
    <w:rsid w:val="002934F0"/>
    <w:rsid w:val="0029397F"/>
    <w:rsid w:val="00293B47"/>
    <w:rsid w:val="00293D95"/>
    <w:rsid w:val="00294016"/>
    <w:rsid w:val="0029401A"/>
    <w:rsid w:val="00294238"/>
    <w:rsid w:val="00294523"/>
    <w:rsid w:val="00294604"/>
    <w:rsid w:val="00295057"/>
    <w:rsid w:val="00295367"/>
    <w:rsid w:val="0029561D"/>
    <w:rsid w:val="00295653"/>
    <w:rsid w:val="00295B58"/>
    <w:rsid w:val="00295B9A"/>
    <w:rsid w:val="00295BC2"/>
    <w:rsid w:val="0029633E"/>
    <w:rsid w:val="00296431"/>
    <w:rsid w:val="0029646C"/>
    <w:rsid w:val="0029657D"/>
    <w:rsid w:val="0029685B"/>
    <w:rsid w:val="00296A98"/>
    <w:rsid w:val="00296B2F"/>
    <w:rsid w:val="0029700E"/>
    <w:rsid w:val="002970BD"/>
    <w:rsid w:val="0029715C"/>
    <w:rsid w:val="0029787F"/>
    <w:rsid w:val="00297AF4"/>
    <w:rsid w:val="00297BF0"/>
    <w:rsid w:val="002A0110"/>
    <w:rsid w:val="002A0427"/>
    <w:rsid w:val="002A0610"/>
    <w:rsid w:val="002A0C2B"/>
    <w:rsid w:val="002A0E24"/>
    <w:rsid w:val="002A102F"/>
    <w:rsid w:val="002A1030"/>
    <w:rsid w:val="002A1486"/>
    <w:rsid w:val="002A15C3"/>
    <w:rsid w:val="002A1B7E"/>
    <w:rsid w:val="002A1CBB"/>
    <w:rsid w:val="002A1CCA"/>
    <w:rsid w:val="002A1F97"/>
    <w:rsid w:val="002A2068"/>
    <w:rsid w:val="002A21BB"/>
    <w:rsid w:val="002A21BE"/>
    <w:rsid w:val="002A224D"/>
    <w:rsid w:val="002A281E"/>
    <w:rsid w:val="002A2864"/>
    <w:rsid w:val="002A2BCF"/>
    <w:rsid w:val="002A33B9"/>
    <w:rsid w:val="002A36CF"/>
    <w:rsid w:val="002A374F"/>
    <w:rsid w:val="002A3A9B"/>
    <w:rsid w:val="002A3BB6"/>
    <w:rsid w:val="002A3E3F"/>
    <w:rsid w:val="002A3E48"/>
    <w:rsid w:val="002A3F01"/>
    <w:rsid w:val="002A4527"/>
    <w:rsid w:val="002A4701"/>
    <w:rsid w:val="002A4A3C"/>
    <w:rsid w:val="002A4C3C"/>
    <w:rsid w:val="002A4C6A"/>
    <w:rsid w:val="002A54B4"/>
    <w:rsid w:val="002A56EF"/>
    <w:rsid w:val="002A58B9"/>
    <w:rsid w:val="002A5B5B"/>
    <w:rsid w:val="002A5B98"/>
    <w:rsid w:val="002A63B0"/>
    <w:rsid w:val="002A644F"/>
    <w:rsid w:val="002A6456"/>
    <w:rsid w:val="002A6802"/>
    <w:rsid w:val="002A6813"/>
    <w:rsid w:val="002A6838"/>
    <w:rsid w:val="002A7355"/>
    <w:rsid w:val="002A755A"/>
    <w:rsid w:val="002A79D8"/>
    <w:rsid w:val="002A7A20"/>
    <w:rsid w:val="002A7EBA"/>
    <w:rsid w:val="002B000B"/>
    <w:rsid w:val="002B02F7"/>
    <w:rsid w:val="002B032E"/>
    <w:rsid w:val="002B043F"/>
    <w:rsid w:val="002B0563"/>
    <w:rsid w:val="002B0F22"/>
    <w:rsid w:val="002B1015"/>
    <w:rsid w:val="002B161A"/>
    <w:rsid w:val="002B1830"/>
    <w:rsid w:val="002B1831"/>
    <w:rsid w:val="002B1C62"/>
    <w:rsid w:val="002B1F45"/>
    <w:rsid w:val="002B22F0"/>
    <w:rsid w:val="002B231F"/>
    <w:rsid w:val="002B2835"/>
    <w:rsid w:val="002B2C2A"/>
    <w:rsid w:val="002B2C7D"/>
    <w:rsid w:val="002B3108"/>
    <w:rsid w:val="002B3218"/>
    <w:rsid w:val="002B364E"/>
    <w:rsid w:val="002B3A87"/>
    <w:rsid w:val="002B3B81"/>
    <w:rsid w:val="002B3EAF"/>
    <w:rsid w:val="002B3F17"/>
    <w:rsid w:val="002B4280"/>
    <w:rsid w:val="002B450D"/>
    <w:rsid w:val="002B4603"/>
    <w:rsid w:val="002B4FF9"/>
    <w:rsid w:val="002B5407"/>
    <w:rsid w:val="002B5558"/>
    <w:rsid w:val="002B57AE"/>
    <w:rsid w:val="002B58C5"/>
    <w:rsid w:val="002B5CE0"/>
    <w:rsid w:val="002B60C6"/>
    <w:rsid w:val="002B64AF"/>
    <w:rsid w:val="002B66AB"/>
    <w:rsid w:val="002B6794"/>
    <w:rsid w:val="002B6941"/>
    <w:rsid w:val="002B6B86"/>
    <w:rsid w:val="002B6BFB"/>
    <w:rsid w:val="002B6EE0"/>
    <w:rsid w:val="002B700B"/>
    <w:rsid w:val="002B7417"/>
    <w:rsid w:val="002B78E8"/>
    <w:rsid w:val="002B79DA"/>
    <w:rsid w:val="002B7BD6"/>
    <w:rsid w:val="002B7E7C"/>
    <w:rsid w:val="002C0077"/>
    <w:rsid w:val="002C01E1"/>
    <w:rsid w:val="002C0229"/>
    <w:rsid w:val="002C02BE"/>
    <w:rsid w:val="002C02CD"/>
    <w:rsid w:val="002C0C1D"/>
    <w:rsid w:val="002C0C64"/>
    <w:rsid w:val="002C118E"/>
    <w:rsid w:val="002C1246"/>
    <w:rsid w:val="002C135C"/>
    <w:rsid w:val="002C1739"/>
    <w:rsid w:val="002C1AF0"/>
    <w:rsid w:val="002C237E"/>
    <w:rsid w:val="002C24A6"/>
    <w:rsid w:val="002C26CA"/>
    <w:rsid w:val="002C2D5A"/>
    <w:rsid w:val="002C2D91"/>
    <w:rsid w:val="002C2EAA"/>
    <w:rsid w:val="002C3091"/>
    <w:rsid w:val="002C3F71"/>
    <w:rsid w:val="002C3FD1"/>
    <w:rsid w:val="002C4260"/>
    <w:rsid w:val="002C42E9"/>
    <w:rsid w:val="002C4C3F"/>
    <w:rsid w:val="002C5097"/>
    <w:rsid w:val="002C5108"/>
    <w:rsid w:val="002C5176"/>
    <w:rsid w:val="002C522A"/>
    <w:rsid w:val="002C5612"/>
    <w:rsid w:val="002C57FC"/>
    <w:rsid w:val="002C58B4"/>
    <w:rsid w:val="002C5AD4"/>
    <w:rsid w:val="002C5C3A"/>
    <w:rsid w:val="002C5FB4"/>
    <w:rsid w:val="002C6016"/>
    <w:rsid w:val="002C61B3"/>
    <w:rsid w:val="002C6396"/>
    <w:rsid w:val="002C70D9"/>
    <w:rsid w:val="002C7192"/>
    <w:rsid w:val="002C72A8"/>
    <w:rsid w:val="002C72AD"/>
    <w:rsid w:val="002C75CE"/>
    <w:rsid w:val="002C7AEB"/>
    <w:rsid w:val="002C7D2D"/>
    <w:rsid w:val="002C7F3B"/>
    <w:rsid w:val="002D0111"/>
    <w:rsid w:val="002D05FD"/>
    <w:rsid w:val="002D08B7"/>
    <w:rsid w:val="002D08D5"/>
    <w:rsid w:val="002D0984"/>
    <w:rsid w:val="002D0C60"/>
    <w:rsid w:val="002D0D23"/>
    <w:rsid w:val="002D0EC2"/>
    <w:rsid w:val="002D0EDB"/>
    <w:rsid w:val="002D10BC"/>
    <w:rsid w:val="002D129B"/>
    <w:rsid w:val="002D1482"/>
    <w:rsid w:val="002D1752"/>
    <w:rsid w:val="002D17D0"/>
    <w:rsid w:val="002D17F1"/>
    <w:rsid w:val="002D1D80"/>
    <w:rsid w:val="002D1E61"/>
    <w:rsid w:val="002D1EF6"/>
    <w:rsid w:val="002D21E8"/>
    <w:rsid w:val="002D25D6"/>
    <w:rsid w:val="002D2C8E"/>
    <w:rsid w:val="002D2EB4"/>
    <w:rsid w:val="002D2F18"/>
    <w:rsid w:val="002D351B"/>
    <w:rsid w:val="002D35BB"/>
    <w:rsid w:val="002D376E"/>
    <w:rsid w:val="002D3B92"/>
    <w:rsid w:val="002D3CDC"/>
    <w:rsid w:val="002D3D41"/>
    <w:rsid w:val="002D3E3E"/>
    <w:rsid w:val="002D407C"/>
    <w:rsid w:val="002D410A"/>
    <w:rsid w:val="002D42E9"/>
    <w:rsid w:val="002D48C9"/>
    <w:rsid w:val="002D494B"/>
    <w:rsid w:val="002D4CE7"/>
    <w:rsid w:val="002D4D18"/>
    <w:rsid w:val="002D4E59"/>
    <w:rsid w:val="002D5297"/>
    <w:rsid w:val="002D5369"/>
    <w:rsid w:val="002D544C"/>
    <w:rsid w:val="002D547F"/>
    <w:rsid w:val="002D562A"/>
    <w:rsid w:val="002D58E0"/>
    <w:rsid w:val="002D5AEB"/>
    <w:rsid w:val="002D5F33"/>
    <w:rsid w:val="002D601A"/>
    <w:rsid w:val="002D6059"/>
    <w:rsid w:val="002D6134"/>
    <w:rsid w:val="002D62D3"/>
    <w:rsid w:val="002D65D9"/>
    <w:rsid w:val="002D6745"/>
    <w:rsid w:val="002D6877"/>
    <w:rsid w:val="002D6A06"/>
    <w:rsid w:val="002D6D97"/>
    <w:rsid w:val="002D6EA5"/>
    <w:rsid w:val="002D6EFB"/>
    <w:rsid w:val="002D746D"/>
    <w:rsid w:val="002D7932"/>
    <w:rsid w:val="002D7B94"/>
    <w:rsid w:val="002D7B9B"/>
    <w:rsid w:val="002D7E4B"/>
    <w:rsid w:val="002E00AD"/>
    <w:rsid w:val="002E00F9"/>
    <w:rsid w:val="002E045C"/>
    <w:rsid w:val="002E0BF7"/>
    <w:rsid w:val="002E1586"/>
    <w:rsid w:val="002E1923"/>
    <w:rsid w:val="002E1C3C"/>
    <w:rsid w:val="002E1E1B"/>
    <w:rsid w:val="002E1FBE"/>
    <w:rsid w:val="002E201B"/>
    <w:rsid w:val="002E2A92"/>
    <w:rsid w:val="002E2AB0"/>
    <w:rsid w:val="002E2E83"/>
    <w:rsid w:val="002E2E97"/>
    <w:rsid w:val="002E31F2"/>
    <w:rsid w:val="002E3262"/>
    <w:rsid w:val="002E3331"/>
    <w:rsid w:val="002E3C61"/>
    <w:rsid w:val="002E3E0D"/>
    <w:rsid w:val="002E3E51"/>
    <w:rsid w:val="002E3F73"/>
    <w:rsid w:val="002E44AB"/>
    <w:rsid w:val="002E44FE"/>
    <w:rsid w:val="002E46AC"/>
    <w:rsid w:val="002E47B5"/>
    <w:rsid w:val="002E4DEC"/>
    <w:rsid w:val="002E4E02"/>
    <w:rsid w:val="002E5201"/>
    <w:rsid w:val="002E5556"/>
    <w:rsid w:val="002E5860"/>
    <w:rsid w:val="002E5863"/>
    <w:rsid w:val="002E58E6"/>
    <w:rsid w:val="002E5C79"/>
    <w:rsid w:val="002E608F"/>
    <w:rsid w:val="002E612A"/>
    <w:rsid w:val="002E6716"/>
    <w:rsid w:val="002E673E"/>
    <w:rsid w:val="002E6771"/>
    <w:rsid w:val="002E7034"/>
    <w:rsid w:val="002E767F"/>
    <w:rsid w:val="002E79B8"/>
    <w:rsid w:val="002E7A6F"/>
    <w:rsid w:val="002E7BB8"/>
    <w:rsid w:val="002E7C7F"/>
    <w:rsid w:val="002F0373"/>
    <w:rsid w:val="002F04A6"/>
    <w:rsid w:val="002F050F"/>
    <w:rsid w:val="002F051F"/>
    <w:rsid w:val="002F08B2"/>
    <w:rsid w:val="002F08C7"/>
    <w:rsid w:val="002F09A9"/>
    <w:rsid w:val="002F0BFD"/>
    <w:rsid w:val="002F12B3"/>
    <w:rsid w:val="002F1300"/>
    <w:rsid w:val="002F1A1C"/>
    <w:rsid w:val="002F1A31"/>
    <w:rsid w:val="002F1B7B"/>
    <w:rsid w:val="002F1BE7"/>
    <w:rsid w:val="002F2086"/>
    <w:rsid w:val="002F2355"/>
    <w:rsid w:val="002F25BC"/>
    <w:rsid w:val="002F293D"/>
    <w:rsid w:val="002F2AE4"/>
    <w:rsid w:val="002F2B08"/>
    <w:rsid w:val="002F2C70"/>
    <w:rsid w:val="002F2DE4"/>
    <w:rsid w:val="002F30F3"/>
    <w:rsid w:val="002F32A8"/>
    <w:rsid w:val="002F3329"/>
    <w:rsid w:val="002F36E2"/>
    <w:rsid w:val="002F37C1"/>
    <w:rsid w:val="002F396E"/>
    <w:rsid w:val="002F44C5"/>
    <w:rsid w:val="002F496A"/>
    <w:rsid w:val="002F4A48"/>
    <w:rsid w:val="002F4D55"/>
    <w:rsid w:val="002F4F1E"/>
    <w:rsid w:val="002F516C"/>
    <w:rsid w:val="002F5602"/>
    <w:rsid w:val="002F577F"/>
    <w:rsid w:val="002F5A69"/>
    <w:rsid w:val="002F5E78"/>
    <w:rsid w:val="002F60AC"/>
    <w:rsid w:val="002F62D3"/>
    <w:rsid w:val="002F6641"/>
    <w:rsid w:val="002F66A9"/>
    <w:rsid w:val="002F696B"/>
    <w:rsid w:val="002F6EFB"/>
    <w:rsid w:val="002F72B9"/>
    <w:rsid w:val="002F7910"/>
    <w:rsid w:val="002F7A86"/>
    <w:rsid w:val="002F7AB8"/>
    <w:rsid w:val="002F7B6F"/>
    <w:rsid w:val="002F7D96"/>
    <w:rsid w:val="002F7DCB"/>
    <w:rsid w:val="003002DB"/>
    <w:rsid w:val="003006BB"/>
    <w:rsid w:val="00300857"/>
    <w:rsid w:val="003008D6"/>
    <w:rsid w:val="00300CE1"/>
    <w:rsid w:val="00300F4F"/>
    <w:rsid w:val="0030136A"/>
    <w:rsid w:val="00301798"/>
    <w:rsid w:val="00301862"/>
    <w:rsid w:val="003020D9"/>
    <w:rsid w:val="0030211A"/>
    <w:rsid w:val="00302243"/>
    <w:rsid w:val="0030246A"/>
    <w:rsid w:val="0030281D"/>
    <w:rsid w:val="00302E24"/>
    <w:rsid w:val="00302E69"/>
    <w:rsid w:val="0030340C"/>
    <w:rsid w:val="00303517"/>
    <w:rsid w:val="00303767"/>
    <w:rsid w:val="003043A9"/>
    <w:rsid w:val="00304637"/>
    <w:rsid w:val="00304CB4"/>
    <w:rsid w:val="00304DDD"/>
    <w:rsid w:val="00304EF4"/>
    <w:rsid w:val="00305534"/>
    <w:rsid w:val="003055A2"/>
    <w:rsid w:val="0030562B"/>
    <w:rsid w:val="00305735"/>
    <w:rsid w:val="003059FD"/>
    <w:rsid w:val="00305D04"/>
    <w:rsid w:val="00305F9A"/>
    <w:rsid w:val="003063E4"/>
    <w:rsid w:val="00306467"/>
    <w:rsid w:val="0030660C"/>
    <w:rsid w:val="003069D9"/>
    <w:rsid w:val="00307005"/>
    <w:rsid w:val="00307203"/>
    <w:rsid w:val="00307BCB"/>
    <w:rsid w:val="00307C0F"/>
    <w:rsid w:val="00307FA3"/>
    <w:rsid w:val="0031046E"/>
    <w:rsid w:val="0031099F"/>
    <w:rsid w:val="00310A3E"/>
    <w:rsid w:val="00310AC3"/>
    <w:rsid w:val="00310B83"/>
    <w:rsid w:val="00310E1A"/>
    <w:rsid w:val="00310F90"/>
    <w:rsid w:val="003114FF"/>
    <w:rsid w:val="0031185A"/>
    <w:rsid w:val="00311BEB"/>
    <w:rsid w:val="003124CB"/>
    <w:rsid w:val="00312534"/>
    <w:rsid w:val="00312ADD"/>
    <w:rsid w:val="00312F3A"/>
    <w:rsid w:val="0031303B"/>
    <w:rsid w:val="00313A6D"/>
    <w:rsid w:val="00313AA2"/>
    <w:rsid w:val="00313ADA"/>
    <w:rsid w:val="00313FF8"/>
    <w:rsid w:val="003141A2"/>
    <w:rsid w:val="00314A42"/>
    <w:rsid w:val="00314B74"/>
    <w:rsid w:val="00314E0A"/>
    <w:rsid w:val="0031553D"/>
    <w:rsid w:val="00315EDC"/>
    <w:rsid w:val="00315FAC"/>
    <w:rsid w:val="0031643C"/>
    <w:rsid w:val="0031649D"/>
    <w:rsid w:val="0031660C"/>
    <w:rsid w:val="00316652"/>
    <w:rsid w:val="00316791"/>
    <w:rsid w:val="00316890"/>
    <w:rsid w:val="0031689F"/>
    <w:rsid w:val="0031692A"/>
    <w:rsid w:val="003169A1"/>
    <w:rsid w:val="003169CB"/>
    <w:rsid w:val="00316BF1"/>
    <w:rsid w:val="00316C50"/>
    <w:rsid w:val="003178A9"/>
    <w:rsid w:val="003179A3"/>
    <w:rsid w:val="00317B68"/>
    <w:rsid w:val="00320785"/>
    <w:rsid w:val="0032084B"/>
    <w:rsid w:val="00320877"/>
    <w:rsid w:val="00320B19"/>
    <w:rsid w:val="00320BC6"/>
    <w:rsid w:val="00320BFD"/>
    <w:rsid w:val="00320C4B"/>
    <w:rsid w:val="00321066"/>
    <w:rsid w:val="00321803"/>
    <w:rsid w:val="00321ACF"/>
    <w:rsid w:val="00321AF6"/>
    <w:rsid w:val="00321D60"/>
    <w:rsid w:val="00321DAE"/>
    <w:rsid w:val="00322262"/>
    <w:rsid w:val="00322416"/>
    <w:rsid w:val="00322A26"/>
    <w:rsid w:val="00322AE6"/>
    <w:rsid w:val="00323150"/>
    <w:rsid w:val="00323190"/>
    <w:rsid w:val="00323869"/>
    <w:rsid w:val="003238FD"/>
    <w:rsid w:val="003239B4"/>
    <w:rsid w:val="00323DFB"/>
    <w:rsid w:val="003249E4"/>
    <w:rsid w:val="00324DC8"/>
    <w:rsid w:val="003250D2"/>
    <w:rsid w:val="00325565"/>
    <w:rsid w:val="003256C1"/>
    <w:rsid w:val="003257ED"/>
    <w:rsid w:val="00325933"/>
    <w:rsid w:val="00325A26"/>
    <w:rsid w:val="00325C46"/>
    <w:rsid w:val="003261CD"/>
    <w:rsid w:val="003261CE"/>
    <w:rsid w:val="00327311"/>
    <w:rsid w:val="00327DF2"/>
    <w:rsid w:val="00327FC2"/>
    <w:rsid w:val="003300E4"/>
    <w:rsid w:val="0033049C"/>
    <w:rsid w:val="003304E4"/>
    <w:rsid w:val="00330889"/>
    <w:rsid w:val="00330DED"/>
    <w:rsid w:val="00330E6B"/>
    <w:rsid w:val="00331050"/>
    <w:rsid w:val="00331638"/>
    <w:rsid w:val="003317C5"/>
    <w:rsid w:val="00331FD2"/>
    <w:rsid w:val="0033216D"/>
    <w:rsid w:val="00332230"/>
    <w:rsid w:val="003325C1"/>
    <w:rsid w:val="00332697"/>
    <w:rsid w:val="0033295A"/>
    <w:rsid w:val="00332972"/>
    <w:rsid w:val="00332A34"/>
    <w:rsid w:val="00332A57"/>
    <w:rsid w:val="00332DB3"/>
    <w:rsid w:val="003330C3"/>
    <w:rsid w:val="0033322F"/>
    <w:rsid w:val="00333399"/>
    <w:rsid w:val="00333644"/>
    <w:rsid w:val="00333A0B"/>
    <w:rsid w:val="00333B70"/>
    <w:rsid w:val="00333DA8"/>
    <w:rsid w:val="003341AB"/>
    <w:rsid w:val="00334298"/>
    <w:rsid w:val="00334349"/>
    <w:rsid w:val="003345B0"/>
    <w:rsid w:val="00334869"/>
    <w:rsid w:val="00334993"/>
    <w:rsid w:val="00334A99"/>
    <w:rsid w:val="00334AEF"/>
    <w:rsid w:val="00334DFE"/>
    <w:rsid w:val="00334EEA"/>
    <w:rsid w:val="003352DE"/>
    <w:rsid w:val="003356CA"/>
    <w:rsid w:val="00335773"/>
    <w:rsid w:val="00335E8F"/>
    <w:rsid w:val="00335ED8"/>
    <w:rsid w:val="003362B1"/>
    <w:rsid w:val="00336601"/>
    <w:rsid w:val="00336676"/>
    <w:rsid w:val="00336B6A"/>
    <w:rsid w:val="00336CDC"/>
    <w:rsid w:val="00336D5A"/>
    <w:rsid w:val="003378F7"/>
    <w:rsid w:val="00337AA6"/>
    <w:rsid w:val="00337CE7"/>
    <w:rsid w:val="00337D2D"/>
    <w:rsid w:val="0034017E"/>
    <w:rsid w:val="0034040D"/>
    <w:rsid w:val="00340869"/>
    <w:rsid w:val="00340A80"/>
    <w:rsid w:val="00340BF0"/>
    <w:rsid w:val="00340F71"/>
    <w:rsid w:val="00340F90"/>
    <w:rsid w:val="003410B5"/>
    <w:rsid w:val="003410F3"/>
    <w:rsid w:val="00341100"/>
    <w:rsid w:val="0034122D"/>
    <w:rsid w:val="0034124A"/>
    <w:rsid w:val="003417C5"/>
    <w:rsid w:val="003419F0"/>
    <w:rsid w:val="00341B2B"/>
    <w:rsid w:val="00341C2E"/>
    <w:rsid w:val="00342180"/>
    <w:rsid w:val="0034220C"/>
    <w:rsid w:val="003425ED"/>
    <w:rsid w:val="003425FB"/>
    <w:rsid w:val="00342C0A"/>
    <w:rsid w:val="00342EBC"/>
    <w:rsid w:val="00342F33"/>
    <w:rsid w:val="00342F3B"/>
    <w:rsid w:val="003432DD"/>
    <w:rsid w:val="0034330B"/>
    <w:rsid w:val="00343328"/>
    <w:rsid w:val="003434FB"/>
    <w:rsid w:val="00343629"/>
    <w:rsid w:val="003436C7"/>
    <w:rsid w:val="003436CE"/>
    <w:rsid w:val="00343A68"/>
    <w:rsid w:val="00343C72"/>
    <w:rsid w:val="00343E25"/>
    <w:rsid w:val="00343F4E"/>
    <w:rsid w:val="00344360"/>
    <w:rsid w:val="00344453"/>
    <w:rsid w:val="00344AE5"/>
    <w:rsid w:val="00344B5B"/>
    <w:rsid w:val="00344E17"/>
    <w:rsid w:val="00344F29"/>
    <w:rsid w:val="0034526C"/>
    <w:rsid w:val="0034542F"/>
    <w:rsid w:val="003458E1"/>
    <w:rsid w:val="003459C0"/>
    <w:rsid w:val="00346166"/>
    <w:rsid w:val="00346477"/>
    <w:rsid w:val="0034647A"/>
    <w:rsid w:val="00346684"/>
    <w:rsid w:val="00346805"/>
    <w:rsid w:val="0034680A"/>
    <w:rsid w:val="00346A6E"/>
    <w:rsid w:val="00346E06"/>
    <w:rsid w:val="00346F9E"/>
    <w:rsid w:val="003473F0"/>
    <w:rsid w:val="003476E7"/>
    <w:rsid w:val="00347819"/>
    <w:rsid w:val="00350060"/>
    <w:rsid w:val="0035060E"/>
    <w:rsid w:val="00350778"/>
    <w:rsid w:val="0035077A"/>
    <w:rsid w:val="003507C8"/>
    <w:rsid w:val="00350848"/>
    <w:rsid w:val="00350884"/>
    <w:rsid w:val="00350A26"/>
    <w:rsid w:val="00350A52"/>
    <w:rsid w:val="00351300"/>
    <w:rsid w:val="00351CA4"/>
    <w:rsid w:val="00351E11"/>
    <w:rsid w:val="00351FCC"/>
    <w:rsid w:val="003522FC"/>
    <w:rsid w:val="003524E9"/>
    <w:rsid w:val="003524F0"/>
    <w:rsid w:val="003528E4"/>
    <w:rsid w:val="00352D73"/>
    <w:rsid w:val="003535CF"/>
    <w:rsid w:val="0035378C"/>
    <w:rsid w:val="0035389A"/>
    <w:rsid w:val="00353AF5"/>
    <w:rsid w:val="00353B4D"/>
    <w:rsid w:val="00353B6B"/>
    <w:rsid w:val="00353DE5"/>
    <w:rsid w:val="00353F58"/>
    <w:rsid w:val="00354514"/>
    <w:rsid w:val="00354BA7"/>
    <w:rsid w:val="00354C74"/>
    <w:rsid w:val="003553C3"/>
    <w:rsid w:val="003557DB"/>
    <w:rsid w:val="00356010"/>
    <w:rsid w:val="0035624B"/>
    <w:rsid w:val="0035624D"/>
    <w:rsid w:val="00356288"/>
    <w:rsid w:val="003568E0"/>
    <w:rsid w:val="00356A5D"/>
    <w:rsid w:val="00356B83"/>
    <w:rsid w:val="00356BD8"/>
    <w:rsid w:val="00357168"/>
    <w:rsid w:val="00357186"/>
    <w:rsid w:val="003575A8"/>
    <w:rsid w:val="0035772D"/>
    <w:rsid w:val="00357750"/>
    <w:rsid w:val="003577CA"/>
    <w:rsid w:val="00357945"/>
    <w:rsid w:val="00357AD8"/>
    <w:rsid w:val="00357DE9"/>
    <w:rsid w:val="00357FAF"/>
    <w:rsid w:val="00360005"/>
    <w:rsid w:val="0036013E"/>
    <w:rsid w:val="003604A4"/>
    <w:rsid w:val="0036050C"/>
    <w:rsid w:val="0036057B"/>
    <w:rsid w:val="003605AF"/>
    <w:rsid w:val="00360F7F"/>
    <w:rsid w:val="0036143C"/>
    <w:rsid w:val="0036191F"/>
    <w:rsid w:val="00361BD1"/>
    <w:rsid w:val="00361DF3"/>
    <w:rsid w:val="00361E7E"/>
    <w:rsid w:val="00361F87"/>
    <w:rsid w:val="003625EE"/>
    <w:rsid w:val="003626F2"/>
    <w:rsid w:val="00362883"/>
    <w:rsid w:val="00362D25"/>
    <w:rsid w:val="0036336F"/>
    <w:rsid w:val="003633AD"/>
    <w:rsid w:val="0036341D"/>
    <w:rsid w:val="0036434B"/>
    <w:rsid w:val="003646CE"/>
    <w:rsid w:val="00364735"/>
    <w:rsid w:val="00365100"/>
    <w:rsid w:val="00365146"/>
    <w:rsid w:val="003652E4"/>
    <w:rsid w:val="003652FA"/>
    <w:rsid w:val="003656D1"/>
    <w:rsid w:val="00365B5C"/>
    <w:rsid w:val="00365BFD"/>
    <w:rsid w:val="00365F11"/>
    <w:rsid w:val="00366786"/>
    <w:rsid w:val="00366A04"/>
    <w:rsid w:val="00366E25"/>
    <w:rsid w:val="00366E34"/>
    <w:rsid w:val="00366E3C"/>
    <w:rsid w:val="0036799B"/>
    <w:rsid w:val="00367A28"/>
    <w:rsid w:val="00367A76"/>
    <w:rsid w:val="00367A99"/>
    <w:rsid w:val="00367BAB"/>
    <w:rsid w:val="00370023"/>
    <w:rsid w:val="00370212"/>
    <w:rsid w:val="0037033A"/>
    <w:rsid w:val="0037049E"/>
    <w:rsid w:val="00370500"/>
    <w:rsid w:val="0037057E"/>
    <w:rsid w:val="003705FB"/>
    <w:rsid w:val="00370A04"/>
    <w:rsid w:val="00370B6D"/>
    <w:rsid w:val="00370BB3"/>
    <w:rsid w:val="00370D47"/>
    <w:rsid w:val="00370D50"/>
    <w:rsid w:val="00370DC4"/>
    <w:rsid w:val="00371300"/>
    <w:rsid w:val="00371401"/>
    <w:rsid w:val="003718BA"/>
    <w:rsid w:val="00371AD4"/>
    <w:rsid w:val="00371AEC"/>
    <w:rsid w:val="00371F83"/>
    <w:rsid w:val="003723B5"/>
    <w:rsid w:val="003725F8"/>
    <w:rsid w:val="003726A6"/>
    <w:rsid w:val="003727F3"/>
    <w:rsid w:val="003728C6"/>
    <w:rsid w:val="00372B2B"/>
    <w:rsid w:val="00373417"/>
    <w:rsid w:val="003737A1"/>
    <w:rsid w:val="0037387A"/>
    <w:rsid w:val="003741E5"/>
    <w:rsid w:val="00374334"/>
    <w:rsid w:val="00374F25"/>
    <w:rsid w:val="00375340"/>
    <w:rsid w:val="003753BC"/>
    <w:rsid w:val="003758CF"/>
    <w:rsid w:val="0037596F"/>
    <w:rsid w:val="00375B7F"/>
    <w:rsid w:val="00375D26"/>
    <w:rsid w:val="00375F75"/>
    <w:rsid w:val="003766C6"/>
    <w:rsid w:val="003768E1"/>
    <w:rsid w:val="00376BF5"/>
    <w:rsid w:val="00376D34"/>
    <w:rsid w:val="00376D97"/>
    <w:rsid w:val="0037711F"/>
    <w:rsid w:val="00377232"/>
    <w:rsid w:val="00377385"/>
    <w:rsid w:val="003773CC"/>
    <w:rsid w:val="003773FB"/>
    <w:rsid w:val="003779C7"/>
    <w:rsid w:val="00377BE5"/>
    <w:rsid w:val="00377CE0"/>
    <w:rsid w:val="003800D8"/>
    <w:rsid w:val="003801D3"/>
    <w:rsid w:val="003801F8"/>
    <w:rsid w:val="00380572"/>
    <w:rsid w:val="00380593"/>
    <w:rsid w:val="003806AD"/>
    <w:rsid w:val="003809DA"/>
    <w:rsid w:val="00380B53"/>
    <w:rsid w:val="00380C7E"/>
    <w:rsid w:val="00381FFB"/>
    <w:rsid w:val="0038264F"/>
    <w:rsid w:val="00382B34"/>
    <w:rsid w:val="00382F3C"/>
    <w:rsid w:val="003830F5"/>
    <w:rsid w:val="003833BA"/>
    <w:rsid w:val="0038348D"/>
    <w:rsid w:val="003834BC"/>
    <w:rsid w:val="003835DB"/>
    <w:rsid w:val="00383917"/>
    <w:rsid w:val="003839E3"/>
    <w:rsid w:val="00383A55"/>
    <w:rsid w:val="00383B54"/>
    <w:rsid w:val="00383B7C"/>
    <w:rsid w:val="00384489"/>
    <w:rsid w:val="003844DB"/>
    <w:rsid w:val="0038469F"/>
    <w:rsid w:val="00384928"/>
    <w:rsid w:val="00384B96"/>
    <w:rsid w:val="00384F86"/>
    <w:rsid w:val="0038577E"/>
    <w:rsid w:val="0038588F"/>
    <w:rsid w:val="00385B9D"/>
    <w:rsid w:val="00385D93"/>
    <w:rsid w:val="00385FD1"/>
    <w:rsid w:val="0038617E"/>
    <w:rsid w:val="003863FC"/>
    <w:rsid w:val="00386417"/>
    <w:rsid w:val="003865C2"/>
    <w:rsid w:val="003865CA"/>
    <w:rsid w:val="00386FE6"/>
    <w:rsid w:val="00387018"/>
    <w:rsid w:val="003879E4"/>
    <w:rsid w:val="00387E50"/>
    <w:rsid w:val="00387E8F"/>
    <w:rsid w:val="00387EA2"/>
    <w:rsid w:val="00387FF7"/>
    <w:rsid w:val="00390311"/>
    <w:rsid w:val="0039078C"/>
    <w:rsid w:val="00390AA6"/>
    <w:rsid w:val="00390C2D"/>
    <w:rsid w:val="0039102B"/>
    <w:rsid w:val="00391300"/>
    <w:rsid w:val="0039154A"/>
    <w:rsid w:val="0039197F"/>
    <w:rsid w:val="00391C1B"/>
    <w:rsid w:val="00391F62"/>
    <w:rsid w:val="0039219F"/>
    <w:rsid w:val="003923A9"/>
    <w:rsid w:val="00392550"/>
    <w:rsid w:val="003925F9"/>
    <w:rsid w:val="0039282D"/>
    <w:rsid w:val="00392C19"/>
    <w:rsid w:val="00392CA7"/>
    <w:rsid w:val="00392F08"/>
    <w:rsid w:val="00393266"/>
    <w:rsid w:val="0039332D"/>
    <w:rsid w:val="00393991"/>
    <w:rsid w:val="003939C6"/>
    <w:rsid w:val="00393B21"/>
    <w:rsid w:val="00393C68"/>
    <w:rsid w:val="00393E29"/>
    <w:rsid w:val="003948C6"/>
    <w:rsid w:val="003949F8"/>
    <w:rsid w:val="003949F9"/>
    <w:rsid w:val="00394A9D"/>
    <w:rsid w:val="00394F9C"/>
    <w:rsid w:val="0039516E"/>
    <w:rsid w:val="00395900"/>
    <w:rsid w:val="00395B78"/>
    <w:rsid w:val="00395D9D"/>
    <w:rsid w:val="00395FEE"/>
    <w:rsid w:val="003963AF"/>
    <w:rsid w:val="003966C6"/>
    <w:rsid w:val="003966D9"/>
    <w:rsid w:val="00396C36"/>
    <w:rsid w:val="00396CBD"/>
    <w:rsid w:val="0039723D"/>
    <w:rsid w:val="003974AB"/>
    <w:rsid w:val="0039778E"/>
    <w:rsid w:val="00397C72"/>
    <w:rsid w:val="00397CE3"/>
    <w:rsid w:val="00397EDF"/>
    <w:rsid w:val="003A005B"/>
    <w:rsid w:val="003A023D"/>
    <w:rsid w:val="003A02D3"/>
    <w:rsid w:val="003A05AD"/>
    <w:rsid w:val="003A0E36"/>
    <w:rsid w:val="003A0F73"/>
    <w:rsid w:val="003A0F9A"/>
    <w:rsid w:val="003A10D9"/>
    <w:rsid w:val="003A14F8"/>
    <w:rsid w:val="003A1505"/>
    <w:rsid w:val="003A166C"/>
    <w:rsid w:val="003A16F2"/>
    <w:rsid w:val="003A1929"/>
    <w:rsid w:val="003A1BD0"/>
    <w:rsid w:val="003A1E1D"/>
    <w:rsid w:val="003A2935"/>
    <w:rsid w:val="003A2D31"/>
    <w:rsid w:val="003A31BF"/>
    <w:rsid w:val="003A3207"/>
    <w:rsid w:val="003A335F"/>
    <w:rsid w:val="003A3397"/>
    <w:rsid w:val="003A33E6"/>
    <w:rsid w:val="003A3631"/>
    <w:rsid w:val="003A36E0"/>
    <w:rsid w:val="003A37D7"/>
    <w:rsid w:val="003A3823"/>
    <w:rsid w:val="003A42A9"/>
    <w:rsid w:val="003A42CD"/>
    <w:rsid w:val="003A4540"/>
    <w:rsid w:val="003A508D"/>
    <w:rsid w:val="003A557F"/>
    <w:rsid w:val="003A5C77"/>
    <w:rsid w:val="003A5CD4"/>
    <w:rsid w:val="003A5DED"/>
    <w:rsid w:val="003A62F4"/>
    <w:rsid w:val="003A6BF8"/>
    <w:rsid w:val="003A6F79"/>
    <w:rsid w:val="003A70C7"/>
    <w:rsid w:val="003A73A2"/>
    <w:rsid w:val="003A73BC"/>
    <w:rsid w:val="003A7416"/>
    <w:rsid w:val="003A7612"/>
    <w:rsid w:val="003A77B9"/>
    <w:rsid w:val="003A7D24"/>
    <w:rsid w:val="003B033B"/>
    <w:rsid w:val="003B0347"/>
    <w:rsid w:val="003B04A9"/>
    <w:rsid w:val="003B06E0"/>
    <w:rsid w:val="003B0840"/>
    <w:rsid w:val="003B0C73"/>
    <w:rsid w:val="003B0CE7"/>
    <w:rsid w:val="003B0D21"/>
    <w:rsid w:val="003B0D5E"/>
    <w:rsid w:val="003B0E77"/>
    <w:rsid w:val="003B0EC8"/>
    <w:rsid w:val="003B1011"/>
    <w:rsid w:val="003B138D"/>
    <w:rsid w:val="003B16C2"/>
    <w:rsid w:val="003B186E"/>
    <w:rsid w:val="003B1B52"/>
    <w:rsid w:val="003B1D51"/>
    <w:rsid w:val="003B1D88"/>
    <w:rsid w:val="003B22B3"/>
    <w:rsid w:val="003B2E40"/>
    <w:rsid w:val="003B3B4D"/>
    <w:rsid w:val="003B3CBB"/>
    <w:rsid w:val="003B3F59"/>
    <w:rsid w:val="003B423E"/>
    <w:rsid w:val="003B4290"/>
    <w:rsid w:val="003B449E"/>
    <w:rsid w:val="003B44DD"/>
    <w:rsid w:val="003B4600"/>
    <w:rsid w:val="003B48B3"/>
    <w:rsid w:val="003B49FE"/>
    <w:rsid w:val="003B4AD8"/>
    <w:rsid w:val="003B4B8C"/>
    <w:rsid w:val="003B521A"/>
    <w:rsid w:val="003B5331"/>
    <w:rsid w:val="003B546F"/>
    <w:rsid w:val="003B573E"/>
    <w:rsid w:val="003B582A"/>
    <w:rsid w:val="003B5A46"/>
    <w:rsid w:val="003B5A81"/>
    <w:rsid w:val="003B5CAE"/>
    <w:rsid w:val="003B5D61"/>
    <w:rsid w:val="003B5DD6"/>
    <w:rsid w:val="003B6175"/>
    <w:rsid w:val="003B66E9"/>
    <w:rsid w:val="003B7B8D"/>
    <w:rsid w:val="003B7D65"/>
    <w:rsid w:val="003C0177"/>
    <w:rsid w:val="003C039B"/>
    <w:rsid w:val="003C0699"/>
    <w:rsid w:val="003C06BB"/>
    <w:rsid w:val="003C08D2"/>
    <w:rsid w:val="003C0A27"/>
    <w:rsid w:val="003C0A55"/>
    <w:rsid w:val="003C0EDA"/>
    <w:rsid w:val="003C0FCA"/>
    <w:rsid w:val="003C1197"/>
    <w:rsid w:val="003C164B"/>
    <w:rsid w:val="003C181D"/>
    <w:rsid w:val="003C19B4"/>
    <w:rsid w:val="003C1C12"/>
    <w:rsid w:val="003C1CB2"/>
    <w:rsid w:val="003C21C8"/>
    <w:rsid w:val="003C228E"/>
    <w:rsid w:val="003C26F7"/>
    <w:rsid w:val="003C2C6B"/>
    <w:rsid w:val="003C31D5"/>
    <w:rsid w:val="003C3860"/>
    <w:rsid w:val="003C3B90"/>
    <w:rsid w:val="003C3C33"/>
    <w:rsid w:val="003C43AD"/>
    <w:rsid w:val="003C47D8"/>
    <w:rsid w:val="003C48ED"/>
    <w:rsid w:val="003C49DC"/>
    <w:rsid w:val="003C49E3"/>
    <w:rsid w:val="003C4EE9"/>
    <w:rsid w:val="003C4F7B"/>
    <w:rsid w:val="003C4FE2"/>
    <w:rsid w:val="003C5008"/>
    <w:rsid w:val="003C51F0"/>
    <w:rsid w:val="003C5845"/>
    <w:rsid w:val="003C58A9"/>
    <w:rsid w:val="003C5C33"/>
    <w:rsid w:val="003C656F"/>
    <w:rsid w:val="003C668D"/>
    <w:rsid w:val="003C66FE"/>
    <w:rsid w:val="003C6998"/>
    <w:rsid w:val="003C6B51"/>
    <w:rsid w:val="003C7495"/>
    <w:rsid w:val="003C7AD0"/>
    <w:rsid w:val="003C7DCB"/>
    <w:rsid w:val="003D0612"/>
    <w:rsid w:val="003D066F"/>
    <w:rsid w:val="003D074E"/>
    <w:rsid w:val="003D0AE8"/>
    <w:rsid w:val="003D0E42"/>
    <w:rsid w:val="003D0EBB"/>
    <w:rsid w:val="003D1134"/>
    <w:rsid w:val="003D12F0"/>
    <w:rsid w:val="003D15D8"/>
    <w:rsid w:val="003D15EF"/>
    <w:rsid w:val="003D1AD3"/>
    <w:rsid w:val="003D2029"/>
    <w:rsid w:val="003D27C8"/>
    <w:rsid w:val="003D299F"/>
    <w:rsid w:val="003D2C0E"/>
    <w:rsid w:val="003D2C83"/>
    <w:rsid w:val="003D2F0D"/>
    <w:rsid w:val="003D2F7E"/>
    <w:rsid w:val="003D3188"/>
    <w:rsid w:val="003D33C1"/>
    <w:rsid w:val="003D34A3"/>
    <w:rsid w:val="003D3B8D"/>
    <w:rsid w:val="003D3DE9"/>
    <w:rsid w:val="003D4104"/>
    <w:rsid w:val="003D43AC"/>
    <w:rsid w:val="003D51AA"/>
    <w:rsid w:val="003D51D0"/>
    <w:rsid w:val="003D5644"/>
    <w:rsid w:val="003D57D0"/>
    <w:rsid w:val="003D57F3"/>
    <w:rsid w:val="003D6059"/>
    <w:rsid w:val="003D6766"/>
    <w:rsid w:val="003D689C"/>
    <w:rsid w:val="003D6A16"/>
    <w:rsid w:val="003D6E50"/>
    <w:rsid w:val="003D7164"/>
    <w:rsid w:val="003D72A2"/>
    <w:rsid w:val="003D78C9"/>
    <w:rsid w:val="003D7C10"/>
    <w:rsid w:val="003D7EFC"/>
    <w:rsid w:val="003D7F87"/>
    <w:rsid w:val="003E019A"/>
    <w:rsid w:val="003E05AD"/>
    <w:rsid w:val="003E0AF3"/>
    <w:rsid w:val="003E0E8E"/>
    <w:rsid w:val="003E0F58"/>
    <w:rsid w:val="003E0F67"/>
    <w:rsid w:val="003E11D4"/>
    <w:rsid w:val="003E14D3"/>
    <w:rsid w:val="003E17CA"/>
    <w:rsid w:val="003E1D06"/>
    <w:rsid w:val="003E1DBD"/>
    <w:rsid w:val="003E1E59"/>
    <w:rsid w:val="003E1FDA"/>
    <w:rsid w:val="003E2536"/>
    <w:rsid w:val="003E2742"/>
    <w:rsid w:val="003E29ED"/>
    <w:rsid w:val="003E2A36"/>
    <w:rsid w:val="003E2B23"/>
    <w:rsid w:val="003E2BE6"/>
    <w:rsid w:val="003E3018"/>
    <w:rsid w:val="003E3091"/>
    <w:rsid w:val="003E35E4"/>
    <w:rsid w:val="003E37DE"/>
    <w:rsid w:val="003E3B12"/>
    <w:rsid w:val="003E4198"/>
    <w:rsid w:val="003E41C3"/>
    <w:rsid w:val="003E47D7"/>
    <w:rsid w:val="003E48A4"/>
    <w:rsid w:val="003E49F7"/>
    <w:rsid w:val="003E4C48"/>
    <w:rsid w:val="003E4C7A"/>
    <w:rsid w:val="003E4DB5"/>
    <w:rsid w:val="003E4E30"/>
    <w:rsid w:val="003E4EEC"/>
    <w:rsid w:val="003E4FDA"/>
    <w:rsid w:val="003E57E8"/>
    <w:rsid w:val="003E5C6A"/>
    <w:rsid w:val="003E5DE9"/>
    <w:rsid w:val="003E5E56"/>
    <w:rsid w:val="003E6291"/>
    <w:rsid w:val="003E62AD"/>
    <w:rsid w:val="003E63FF"/>
    <w:rsid w:val="003E6501"/>
    <w:rsid w:val="003E6CA0"/>
    <w:rsid w:val="003E6DB3"/>
    <w:rsid w:val="003E773C"/>
    <w:rsid w:val="003E7B7B"/>
    <w:rsid w:val="003E7E6B"/>
    <w:rsid w:val="003E7F00"/>
    <w:rsid w:val="003E7F5F"/>
    <w:rsid w:val="003F02AD"/>
    <w:rsid w:val="003F04A8"/>
    <w:rsid w:val="003F0D43"/>
    <w:rsid w:val="003F15CF"/>
    <w:rsid w:val="003F1823"/>
    <w:rsid w:val="003F223A"/>
    <w:rsid w:val="003F2261"/>
    <w:rsid w:val="003F22EE"/>
    <w:rsid w:val="003F2603"/>
    <w:rsid w:val="003F2915"/>
    <w:rsid w:val="003F3865"/>
    <w:rsid w:val="003F38C0"/>
    <w:rsid w:val="003F38E1"/>
    <w:rsid w:val="003F3901"/>
    <w:rsid w:val="003F3B13"/>
    <w:rsid w:val="003F3F99"/>
    <w:rsid w:val="003F4209"/>
    <w:rsid w:val="003F4357"/>
    <w:rsid w:val="003F43B7"/>
    <w:rsid w:val="003F47B5"/>
    <w:rsid w:val="003F4A0E"/>
    <w:rsid w:val="003F4EE1"/>
    <w:rsid w:val="003F5220"/>
    <w:rsid w:val="003F52F6"/>
    <w:rsid w:val="003F5517"/>
    <w:rsid w:val="003F694A"/>
    <w:rsid w:val="003F6EA3"/>
    <w:rsid w:val="003F6F43"/>
    <w:rsid w:val="003F724E"/>
    <w:rsid w:val="003F730A"/>
    <w:rsid w:val="003F75CE"/>
    <w:rsid w:val="003F7DB1"/>
    <w:rsid w:val="003F7E3F"/>
    <w:rsid w:val="003F7E6B"/>
    <w:rsid w:val="004002A2"/>
    <w:rsid w:val="004005D1"/>
    <w:rsid w:val="004007C0"/>
    <w:rsid w:val="004009F3"/>
    <w:rsid w:val="00400B60"/>
    <w:rsid w:val="00400DC0"/>
    <w:rsid w:val="00400F3D"/>
    <w:rsid w:val="00401BFB"/>
    <w:rsid w:val="004022A6"/>
    <w:rsid w:val="004023E9"/>
    <w:rsid w:val="004024D8"/>
    <w:rsid w:val="00402675"/>
    <w:rsid w:val="004036B9"/>
    <w:rsid w:val="00403A11"/>
    <w:rsid w:val="00403FB6"/>
    <w:rsid w:val="0040415E"/>
    <w:rsid w:val="0040458F"/>
    <w:rsid w:val="0040466B"/>
    <w:rsid w:val="00404D0A"/>
    <w:rsid w:val="00404F8E"/>
    <w:rsid w:val="00405464"/>
    <w:rsid w:val="00405B05"/>
    <w:rsid w:val="00405F1E"/>
    <w:rsid w:val="004062AF"/>
    <w:rsid w:val="0040635A"/>
    <w:rsid w:val="004065C6"/>
    <w:rsid w:val="00406734"/>
    <w:rsid w:val="00406891"/>
    <w:rsid w:val="00406ABA"/>
    <w:rsid w:val="00406C42"/>
    <w:rsid w:val="00406DE4"/>
    <w:rsid w:val="00406EC1"/>
    <w:rsid w:val="00406ECA"/>
    <w:rsid w:val="00407185"/>
    <w:rsid w:val="00407351"/>
    <w:rsid w:val="004078DD"/>
    <w:rsid w:val="00407976"/>
    <w:rsid w:val="004079A9"/>
    <w:rsid w:val="00407BC2"/>
    <w:rsid w:val="00407F83"/>
    <w:rsid w:val="00410A9A"/>
    <w:rsid w:val="00410BCC"/>
    <w:rsid w:val="00410DB9"/>
    <w:rsid w:val="004110C1"/>
    <w:rsid w:val="00411371"/>
    <w:rsid w:val="004114B1"/>
    <w:rsid w:val="004115F3"/>
    <w:rsid w:val="0041191E"/>
    <w:rsid w:val="00411A46"/>
    <w:rsid w:val="00411A7D"/>
    <w:rsid w:val="00411D05"/>
    <w:rsid w:val="00411E36"/>
    <w:rsid w:val="00411F29"/>
    <w:rsid w:val="0041201A"/>
    <w:rsid w:val="004120E0"/>
    <w:rsid w:val="0041226B"/>
    <w:rsid w:val="004122F5"/>
    <w:rsid w:val="00412529"/>
    <w:rsid w:val="00412630"/>
    <w:rsid w:val="00412A3F"/>
    <w:rsid w:val="00412AB6"/>
    <w:rsid w:val="00412C1B"/>
    <w:rsid w:val="00412DAD"/>
    <w:rsid w:val="00413128"/>
    <w:rsid w:val="004132B0"/>
    <w:rsid w:val="004132D7"/>
    <w:rsid w:val="0041333F"/>
    <w:rsid w:val="0041334A"/>
    <w:rsid w:val="00413455"/>
    <w:rsid w:val="00413650"/>
    <w:rsid w:val="00413EF6"/>
    <w:rsid w:val="00414198"/>
    <w:rsid w:val="004148CF"/>
    <w:rsid w:val="00414FD3"/>
    <w:rsid w:val="00415577"/>
    <w:rsid w:val="0041597F"/>
    <w:rsid w:val="00415C07"/>
    <w:rsid w:val="00415D0B"/>
    <w:rsid w:val="00415D8D"/>
    <w:rsid w:val="00415E23"/>
    <w:rsid w:val="00416092"/>
    <w:rsid w:val="004165CA"/>
    <w:rsid w:val="004165E6"/>
    <w:rsid w:val="00416ED1"/>
    <w:rsid w:val="00416FF0"/>
    <w:rsid w:val="004171DF"/>
    <w:rsid w:val="0041732E"/>
    <w:rsid w:val="00417349"/>
    <w:rsid w:val="004176C2"/>
    <w:rsid w:val="0041791C"/>
    <w:rsid w:val="00417A9B"/>
    <w:rsid w:val="00417D0E"/>
    <w:rsid w:val="00417F2B"/>
    <w:rsid w:val="004200CD"/>
    <w:rsid w:val="0042026C"/>
    <w:rsid w:val="00420A15"/>
    <w:rsid w:val="00420ACC"/>
    <w:rsid w:val="00421629"/>
    <w:rsid w:val="00421798"/>
    <w:rsid w:val="00421B01"/>
    <w:rsid w:val="00421B9B"/>
    <w:rsid w:val="00421C61"/>
    <w:rsid w:val="00421E9A"/>
    <w:rsid w:val="004221FC"/>
    <w:rsid w:val="0042256E"/>
    <w:rsid w:val="004225EA"/>
    <w:rsid w:val="00422783"/>
    <w:rsid w:val="00422963"/>
    <w:rsid w:val="00422E06"/>
    <w:rsid w:val="004232E3"/>
    <w:rsid w:val="004232EE"/>
    <w:rsid w:val="004236D5"/>
    <w:rsid w:val="004236EC"/>
    <w:rsid w:val="00423A0D"/>
    <w:rsid w:val="00423CFF"/>
    <w:rsid w:val="00424005"/>
    <w:rsid w:val="004241DB"/>
    <w:rsid w:val="0042458F"/>
    <w:rsid w:val="0042495D"/>
    <w:rsid w:val="00424B5E"/>
    <w:rsid w:val="00424C4D"/>
    <w:rsid w:val="00424D4E"/>
    <w:rsid w:val="00424D56"/>
    <w:rsid w:val="0042512B"/>
    <w:rsid w:val="00425164"/>
    <w:rsid w:val="00425981"/>
    <w:rsid w:val="00425C5E"/>
    <w:rsid w:val="00425CBF"/>
    <w:rsid w:val="00426180"/>
    <w:rsid w:val="004269F9"/>
    <w:rsid w:val="00426B28"/>
    <w:rsid w:val="00426D51"/>
    <w:rsid w:val="00426ED1"/>
    <w:rsid w:val="00427492"/>
    <w:rsid w:val="00427524"/>
    <w:rsid w:val="00427A7E"/>
    <w:rsid w:val="00427F05"/>
    <w:rsid w:val="004308D7"/>
    <w:rsid w:val="00430BF1"/>
    <w:rsid w:val="00431009"/>
    <w:rsid w:val="00431202"/>
    <w:rsid w:val="004312FC"/>
    <w:rsid w:val="004313F5"/>
    <w:rsid w:val="00431654"/>
    <w:rsid w:val="00431AB4"/>
    <w:rsid w:val="00431B5E"/>
    <w:rsid w:val="00431B7A"/>
    <w:rsid w:val="00431C8C"/>
    <w:rsid w:val="00431F40"/>
    <w:rsid w:val="00431FA9"/>
    <w:rsid w:val="004322B2"/>
    <w:rsid w:val="00432403"/>
    <w:rsid w:val="0043262F"/>
    <w:rsid w:val="00432632"/>
    <w:rsid w:val="00432794"/>
    <w:rsid w:val="004327A8"/>
    <w:rsid w:val="00432970"/>
    <w:rsid w:val="004330C5"/>
    <w:rsid w:val="0043326A"/>
    <w:rsid w:val="004334F0"/>
    <w:rsid w:val="00433635"/>
    <w:rsid w:val="00433F9F"/>
    <w:rsid w:val="0043404F"/>
    <w:rsid w:val="004342A0"/>
    <w:rsid w:val="00434486"/>
    <w:rsid w:val="00434610"/>
    <w:rsid w:val="00434655"/>
    <w:rsid w:val="00434A54"/>
    <w:rsid w:val="00434D0B"/>
    <w:rsid w:val="004352F1"/>
    <w:rsid w:val="00435666"/>
    <w:rsid w:val="004357BB"/>
    <w:rsid w:val="00435A03"/>
    <w:rsid w:val="00435A81"/>
    <w:rsid w:val="00435A88"/>
    <w:rsid w:val="00435ADF"/>
    <w:rsid w:val="00435B5C"/>
    <w:rsid w:val="00435FF9"/>
    <w:rsid w:val="00436084"/>
    <w:rsid w:val="004362FE"/>
    <w:rsid w:val="004368C8"/>
    <w:rsid w:val="00436932"/>
    <w:rsid w:val="004369F0"/>
    <w:rsid w:val="00436D8B"/>
    <w:rsid w:val="00436DB8"/>
    <w:rsid w:val="0043715F"/>
    <w:rsid w:val="004371CF"/>
    <w:rsid w:val="0043721E"/>
    <w:rsid w:val="00437569"/>
    <w:rsid w:val="0043766E"/>
    <w:rsid w:val="00437837"/>
    <w:rsid w:val="00437B90"/>
    <w:rsid w:val="00440149"/>
    <w:rsid w:val="0044030A"/>
    <w:rsid w:val="004403F7"/>
    <w:rsid w:val="0044051F"/>
    <w:rsid w:val="00440530"/>
    <w:rsid w:val="00440683"/>
    <w:rsid w:val="00440773"/>
    <w:rsid w:val="004408A1"/>
    <w:rsid w:val="00440A1F"/>
    <w:rsid w:val="00440A6F"/>
    <w:rsid w:val="00440BD7"/>
    <w:rsid w:val="00440CC0"/>
    <w:rsid w:val="004412FF"/>
    <w:rsid w:val="00441415"/>
    <w:rsid w:val="00441551"/>
    <w:rsid w:val="0044158C"/>
    <w:rsid w:val="004415F1"/>
    <w:rsid w:val="004415F7"/>
    <w:rsid w:val="004416AD"/>
    <w:rsid w:val="00441820"/>
    <w:rsid w:val="004418C9"/>
    <w:rsid w:val="00441B7B"/>
    <w:rsid w:val="00441B87"/>
    <w:rsid w:val="0044255F"/>
    <w:rsid w:val="0044274A"/>
    <w:rsid w:val="004429A0"/>
    <w:rsid w:val="004429B1"/>
    <w:rsid w:val="00442CCE"/>
    <w:rsid w:val="00442EC9"/>
    <w:rsid w:val="004430EA"/>
    <w:rsid w:val="004430ED"/>
    <w:rsid w:val="0044341E"/>
    <w:rsid w:val="00444957"/>
    <w:rsid w:val="004454B9"/>
    <w:rsid w:val="00445523"/>
    <w:rsid w:val="00445BA9"/>
    <w:rsid w:val="00445C69"/>
    <w:rsid w:val="00445D31"/>
    <w:rsid w:val="00445E72"/>
    <w:rsid w:val="00445FA2"/>
    <w:rsid w:val="004463A1"/>
    <w:rsid w:val="004466B1"/>
    <w:rsid w:val="00446904"/>
    <w:rsid w:val="00446980"/>
    <w:rsid w:val="00446A8A"/>
    <w:rsid w:val="00446BAB"/>
    <w:rsid w:val="00446E7A"/>
    <w:rsid w:val="004479E2"/>
    <w:rsid w:val="00447C23"/>
    <w:rsid w:val="00447C7A"/>
    <w:rsid w:val="00447D58"/>
    <w:rsid w:val="00447D64"/>
    <w:rsid w:val="004501D2"/>
    <w:rsid w:val="00450552"/>
    <w:rsid w:val="004506B6"/>
    <w:rsid w:val="004509B5"/>
    <w:rsid w:val="00450B8A"/>
    <w:rsid w:val="00450B9A"/>
    <w:rsid w:val="00450EF8"/>
    <w:rsid w:val="00451267"/>
    <w:rsid w:val="00451273"/>
    <w:rsid w:val="0045137C"/>
    <w:rsid w:val="00451557"/>
    <w:rsid w:val="0045161A"/>
    <w:rsid w:val="00451854"/>
    <w:rsid w:val="004520E4"/>
    <w:rsid w:val="00452117"/>
    <w:rsid w:val="0045259D"/>
    <w:rsid w:val="00452806"/>
    <w:rsid w:val="0045290D"/>
    <w:rsid w:val="0045291E"/>
    <w:rsid w:val="0045296A"/>
    <w:rsid w:val="0045299A"/>
    <w:rsid w:val="00452A9D"/>
    <w:rsid w:val="00452CAE"/>
    <w:rsid w:val="00452E76"/>
    <w:rsid w:val="00452FC3"/>
    <w:rsid w:val="00453230"/>
    <w:rsid w:val="00453315"/>
    <w:rsid w:val="00453CEB"/>
    <w:rsid w:val="00453D17"/>
    <w:rsid w:val="00453EA8"/>
    <w:rsid w:val="004541A9"/>
    <w:rsid w:val="00454234"/>
    <w:rsid w:val="004544F4"/>
    <w:rsid w:val="00454541"/>
    <w:rsid w:val="004546A1"/>
    <w:rsid w:val="004549AD"/>
    <w:rsid w:val="00454D2B"/>
    <w:rsid w:val="004552C2"/>
    <w:rsid w:val="004553A4"/>
    <w:rsid w:val="00455580"/>
    <w:rsid w:val="0045595B"/>
    <w:rsid w:val="004562FE"/>
    <w:rsid w:val="00456811"/>
    <w:rsid w:val="00456B4C"/>
    <w:rsid w:val="00456BD1"/>
    <w:rsid w:val="00456DD8"/>
    <w:rsid w:val="004574D3"/>
    <w:rsid w:val="00457671"/>
    <w:rsid w:val="00457981"/>
    <w:rsid w:val="00457B92"/>
    <w:rsid w:val="00457BD1"/>
    <w:rsid w:val="00457BEA"/>
    <w:rsid w:val="00457D66"/>
    <w:rsid w:val="00460009"/>
    <w:rsid w:val="00460DD1"/>
    <w:rsid w:val="0046105E"/>
    <w:rsid w:val="0046150B"/>
    <w:rsid w:val="004618E3"/>
    <w:rsid w:val="00461906"/>
    <w:rsid w:val="00461917"/>
    <w:rsid w:val="00461D22"/>
    <w:rsid w:val="0046272C"/>
    <w:rsid w:val="00462BCD"/>
    <w:rsid w:val="0046312C"/>
    <w:rsid w:val="00463217"/>
    <w:rsid w:val="0046329B"/>
    <w:rsid w:val="0046383D"/>
    <w:rsid w:val="004641F1"/>
    <w:rsid w:val="00464478"/>
    <w:rsid w:val="004644B8"/>
    <w:rsid w:val="004644FF"/>
    <w:rsid w:val="00464768"/>
    <w:rsid w:val="00464D43"/>
    <w:rsid w:val="00464FDB"/>
    <w:rsid w:val="0046564D"/>
    <w:rsid w:val="00465871"/>
    <w:rsid w:val="004659CE"/>
    <w:rsid w:val="00465B2F"/>
    <w:rsid w:val="00465D25"/>
    <w:rsid w:val="00466306"/>
    <w:rsid w:val="0046655E"/>
    <w:rsid w:val="00466D4D"/>
    <w:rsid w:val="00467380"/>
    <w:rsid w:val="0046746F"/>
    <w:rsid w:val="00467BD2"/>
    <w:rsid w:val="00467CFF"/>
    <w:rsid w:val="004705AE"/>
    <w:rsid w:val="00470C26"/>
    <w:rsid w:val="00470C62"/>
    <w:rsid w:val="00471020"/>
    <w:rsid w:val="0047137A"/>
    <w:rsid w:val="00471586"/>
    <w:rsid w:val="004719BE"/>
    <w:rsid w:val="00471D17"/>
    <w:rsid w:val="00471DA8"/>
    <w:rsid w:val="00471F4C"/>
    <w:rsid w:val="00472027"/>
    <w:rsid w:val="0047219E"/>
    <w:rsid w:val="0047252B"/>
    <w:rsid w:val="004726AF"/>
    <w:rsid w:val="004726BB"/>
    <w:rsid w:val="00472A80"/>
    <w:rsid w:val="0047324E"/>
    <w:rsid w:val="004732C9"/>
    <w:rsid w:val="0047339F"/>
    <w:rsid w:val="004735C4"/>
    <w:rsid w:val="00473748"/>
    <w:rsid w:val="004739AE"/>
    <w:rsid w:val="00473A74"/>
    <w:rsid w:val="00473AD8"/>
    <w:rsid w:val="00473FA2"/>
    <w:rsid w:val="0047421C"/>
    <w:rsid w:val="00474605"/>
    <w:rsid w:val="00474704"/>
    <w:rsid w:val="00474798"/>
    <w:rsid w:val="0047535B"/>
    <w:rsid w:val="0047552B"/>
    <w:rsid w:val="00475A91"/>
    <w:rsid w:val="00475E25"/>
    <w:rsid w:val="00476031"/>
    <w:rsid w:val="0047641D"/>
    <w:rsid w:val="004768D5"/>
    <w:rsid w:val="00476E5E"/>
    <w:rsid w:val="0047739C"/>
    <w:rsid w:val="004773D5"/>
    <w:rsid w:val="004774D2"/>
    <w:rsid w:val="004778D1"/>
    <w:rsid w:val="0047795D"/>
    <w:rsid w:val="00477BAA"/>
    <w:rsid w:val="00477BE6"/>
    <w:rsid w:val="00477C37"/>
    <w:rsid w:val="00477EAB"/>
    <w:rsid w:val="00477EB6"/>
    <w:rsid w:val="0048008F"/>
    <w:rsid w:val="0048009F"/>
    <w:rsid w:val="00480330"/>
    <w:rsid w:val="00480342"/>
    <w:rsid w:val="004804F5"/>
    <w:rsid w:val="00480518"/>
    <w:rsid w:val="0048081D"/>
    <w:rsid w:val="00480A84"/>
    <w:rsid w:val="00480BF6"/>
    <w:rsid w:val="0048158D"/>
    <w:rsid w:val="00481696"/>
    <w:rsid w:val="00481E69"/>
    <w:rsid w:val="00482459"/>
    <w:rsid w:val="004825A0"/>
    <w:rsid w:val="00482750"/>
    <w:rsid w:val="00482A02"/>
    <w:rsid w:val="00482A5D"/>
    <w:rsid w:val="00482B08"/>
    <w:rsid w:val="00482D05"/>
    <w:rsid w:val="0048355A"/>
    <w:rsid w:val="0048356D"/>
    <w:rsid w:val="0048366E"/>
    <w:rsid w:val="0048376C"/>
    <w:rsid w:val="00483A4E"/>
    <w:rsid w:val="00483A8B"/>
    <w:rsid w:val="00483D02"/>
    <w:rsid w:val="00483D0C"/>
    <w:rsid w:val="00484141"/>
    <w:rsid w:val="0048452A"/>
    <w:rsid w:val="004846E5"/>
    <w:rsid w:val="00484A5B"/>
    <w:rsid w:val="00484B70"/>
    <w:rsid w:val="00484FC2"/>
    <w:rsid w:val="00484FEA"/>
    <w:rsid w:val="00485010"/>
    <w:rsid w:val="004858BF"/>
    <w:rsid w:val="00485995"/>
    <w:rsid w:val="00485A2B"/>
    <w:rsid w:val="0048602A"/>
    <w:rsid w:val="0048610A"/>
    <w:rsid w:val="0048654A"/>
    <w:rsid w:val="00486B04"/>
    <w:rsid w:val="00486CBE"/>
    <w:rsid w:val="00486D2E"/>
    <w:rsid w:val="00486DA2"/>
    <w:rsid w:val="00486FB0"/>
    <w:rsid w:val="004870A8"/>
    <w:rsid w:val="00487361"/>
    <w:rsid w:val="0048757B"/>
    <w:rsid w:val="00487737"/>
    <w:rsid w:val="00487895"/>
    <w:rsid w:val="00487B97"/>
    <w:rsid w:val="00487DC7"/>
    <w:rsid w:val="00487EBE"/>
    <w:rsid w:val="004902CE"/>
    <w:rsid w:val="0049061B"/>
    <w:rsid w:val="00490655"/>
    <w:rsid w:val="0049085A"/>
    <w:rsid w:val="004909D3"/>
    <w:rsid w:val="00490A60"/>
    <w:rsid w:val="00490AE6"/>
    <w:rsid w:val="00491205"/>
    <w:rsid w:val="00491410"/>
    <w:rsid w:val="004917C2"/>
    <w:rsid w:val="0049199A"/>
    <w:rsid w:val="00491AE3"/>
    <w:rsid w:val="00491B55"/>
    <w:rsid w:val="00491B60"/>
    <w:rsid w:val="00491E0D"/>
    <w:rsid w:val="00492013"/>
    <w:rsid w:val="00492228"/>
    <w:rsid w:val="0049230A"/>
    <w:rsid w:val="00492380"/>
    <w:rsid w:val="004924AB"/>
    <w:rsid w:val="004924F1"/>
    <w:rsid w:val="00492507"/>
    <w:rsid w:val="00492647"/>
    <w:rsid w:val="00492DFE"/>
    <w:rsid w:val="00493195"/>
    <w:rsid w:val="00493449"/>
    <w:rsid w:val="00493487"/>
    <w:rsid w:val="004938E8"/>
    <w:rsid w:val="00493BF8"/>
    <w:rsid w:val="00493D3C"/>
    <w:rsid w:val="0049463F"/>
    <w:rsid w:val="00494671"/>
    <w:rsid w:val="00494856"/>
    <w:rsid w:val="00494AC3"/>
    <w:rsid w:val="00494F05"/>
    <w:rsid w:val="004951AE"/>
    <w:rsid w:val="004951E9"/>
    <w:rsid w:val="0049591F"/>
    <w:rsid w:val="00495DBC"/>
    <w:rsid w:val="00495E7B"/>
    <w:rsid w:val="00495EBD"/>
    <w:rsid w:val="0049649B"/>
    <w:rsid w:val="0049674A"/>
    <w:rsid w:val="00496BD8"/>
    <w:rsid w:val="00496BF3"/>
    <w:rsid w:val="00497086"/>
    <w:rsid w:val="004970D5"/>
    <w:rsid w:val="00497207"/>
    <w:rsid w:val="00497282"/>
    <w:rsid w:val="0049761A"/>
    <w:rsid w:val="0049784E"/>
    <w:rsid w:val="00497D6D"/>
    <w:rsid w:val="00497E57"/>
    <w:rsid w:val="004A01E8"/>
    <w:rsid w:val="004A053C"/>
    <w:rsid w:val="004A06A5"/>
    <w:rsid w:val="004A0708"/>
    <w:rsid w:val="004A07E5"/>
    <w:rsid w:val="004A0857"/>
    <w:rsid w:val="004A0947"/>
    <w:rsid w:val="004A0B9A"/>
    <w:rsid w:val="004A0E35"/>
    <w:rsid w:val="004A1033"/>
    <w:rsid w:val="004A13D7"/>
    <w:rsid w:val="004A1C32"/>
    <w:rsid w:val="004A1E1F"/>
    <w:rsid w:val="004A1E22"/>
    <w:rsid w:val="004A1E50"/>
    <w:rsid w:val="004A2032"/>
    <w:rsid w:val="004A2056"/>
    <w:rsid w:val="004A206B"/>
    <w:rsid w:val="004A21E9"/>
    <w:rsid w:val="004A228B"/>
    <w:rsid w:val="004A26B5"/>
    <w:rsid w:val="004A277A"/>
    <w:rsid w:val="004A29A7"/>
    <w:rsid w:val="004A2DCE"/>
    <w:rsid w:val="004A3D4E"/>
    <w:rsid w:val="004A3D6E"/>
    <w:rsid w:val="004A3DD6"/>
    <w:rsid w:val="004A49A1"/>
    <w:rsid w:val="004A4A76"/>
    <w:rsid w:val="004A4D39"/>
    <w:rsid w:val="004A4D96"/>
    <w:rsid w:val="004A4DE1"/>
    <w:rsid w:val="004A53EC"/>
    <w:rsid w:val="004A556B"/>
    <w:rsid w:val="004A559E"/>
    <w:rsid w:val="004A58E4"/>
    <w:rsid w:val="004A5D73"/>
    <w:rsid w:val="004A5DC1"/>
    <w:rsid w:val="004A6105"/>
    <w:rsid w:val="004A67FC"/>
    <w:rsid w:val="004A6CA6"/>
    <w:rsid w:val="004A7194"/>
    <w:rsid w:val="004A7403"/>
    <w:rsid w:val="004A75A6"/>
    <w:rsid w:val="004A7EFE"/>
    <w:rsid w:val="004B0A97"/>
    <w:rsid w:val="004B0CDC"/>
    <w:rsid w:val="004B0DBB"/>
    <w:rsid w:val="004B11BB"/>
    <w:rsid w:val="004B121B"/>
    <w:rsid w:val="004B1839"/>
    <w:rsid w:val="004B1E67"/>
    <w:rsid w:val="004B2110"/>
    <w:rsid w:val="004B2A8B"/>
    <w:rsid w:val="004B2B01"/>
    <w:rsid w:val="004B2DF5"/>
    <w:rsid w:val="004B33CA"/>
    <w:rsid w:val="004B33E7"/>
    <w:rsid w:val="004B35D0"/>
    <w:rsid w:val="004B3957"/>
    <w:rsid w:val="004B3B11"/>
    <w:rsid w:val="004B3BCC"/>
    <w:rsid w:val="004B3C2B"/>
    <w:rsid w:val="004B3D3D"/>
    <w:rsid w:val="004B3F56"/>
    <w:rsid w:val="004B3FAD"/>
    <w:rsid w:val="004B4077"/>
    <w:rsid w:val="004B4196"/>
    <w:rsid w:val="004B41C4"/>
    <w:rsid w:val="004B4635"/>
    <w:rsid w:val="004B46F9"/>
    <w:rsid w:val="004B483F"/>
    <w:rsid w:val="004B4AD4"/>
    <w:rsid w:val="004B4B88"/>
    <w:rsid w:val="004B4BC6"/>
    <w:rsid w:val="004B4DC0"/>
    <w:rsid w:val="004B4DD4"/>
    <w:rsid w:val="004B5610"/>
    <w:rsid w:val="004B572F"/>
    <w:rsid w:val="004B5925"/>
    <w:rsid w:val="004B5DDD"/>
    <w:rsid w:val="004B601D"/>
    <w:rsid w:val="004B64D9"/>
    <w:rsid w:val="004B672A"/>
    <w:rsid w:val="004B681E"/>
    <w:rsid w:val="004B6997"/>
    <w:rsid w:val="004B69F0"/>
    <w:rsid w:val="004B6B86"/>
    <w:rsid w:val="004B6DBC"/>
    <w:rsid w:val="004B72F8"/>
    <w:rsid w:val="004B746E"/>
    <w:rsid w:val="004B7600"/>
    <w:rsid w:val="004B7B15"/>
    <w:rsid w:val="004B7FB2"/>
    <w:rsid w:val="004C040E"/>
    <w:rsid w:val="004C0513"/>
    <w:rsid w:val="004C05EF"/>
    <w:rsid w:val="004C093F"/>
    <w:rsid w:val="004C0994"/>
    <w:rsid w:val="004C0C4D"/>
    <w:rsid w:val="004C0C8D"/>
    <w:rsid w:val="004C0E24"/>
    <w:rsid w:val="004C0FF9"/>
    <w:rsid w:val="004C146D"/>
    <w:rsid w:val="004C1770"/>
    <w:rsid w:val="004C18E7"/>
    <w:rsid w:val="004C272F"/>
    <w:rsid w:val="004C2829"/>
    <w:rsid w:val="004C2F46"/>
    <w:rsid w:val="004C2F85"/>
    <w:rsid w:val="004C3275"/>
    <w:rsid w:val="004C32A8"/>
    <w:rsid w:val="004C35E5"/>
    <w:rsid w:val="004C3695"/>
    <w:rsid w:val="004C3A20"/>
    <w:rsid w:val="004C3AA7"/>
    <w:rsid w:val="004C3CA4"/>
    <w:rsid w:val="004C419F"/>
    <w:rsid w:val="004C41D2"/>
    <w:rsid w:val="004C42AE"/>
    <w:rsid w:val="004C48EC"/>
    <w:rsid w:val="004C4D67"/>
    <w:rsid w:val="004C4D69"/>
    <w:rsid w:val="004C4EA9"/>
    <w:rsid w:val="004C505D"/>
    <w:rsid w:val="004C51D8"/>
    <w:rsid w:val="004C53F0"/>
    <w:rsid w:val="004C54B9"/>
    <w:rsid w:val="004C5855"/>
    <w:rsid w:val="004C586B"/>
    <w:rsid w:val="004C5993"/>
    <w:rsid w:val="004C5B18"/>
    <w:rsid w:val="004C5BAD"/>
    <w:rsid w:val="004C5CCF"/>
    <w:rsid w:val="004C5FB3"/>
    <w:rsid w:val="004C61CA"/>
    <w:rsid w:val="004C64D8"/>
    <w:rsid w:val="004C64E8"/>
    <w:rsid w:val="004C6940"/>
    <w:rsid w:val="004C6CF6"/>
    <w:rsid w:val="004C6F2F"/>
    <w:rsid w:val="004C73D5"/>
    <w:rsid w:val="004C73E6"/>
    <w:rsid w:val="004C7658"/>
    <w:rsid w:val="004C7748"/>
    <w:rsid w:val="004C7B88"/>
    <w:rsid w:val="004D0056"/>
    <w:rsid w:val="004D0195"/>
    <w:rsid w:val="004D0335"/>
    <w:rsid w:val="004D0569"/>
    <w:rsid w:val="004D0C5B"/>
    <w:rsid w:val="004D0CB7"/>
    <w:rsid w:val="004D0EEF"/>
    <w:rsid w:val="004D1012"/>
    <w:rsid w:val="004D1252"/>
    <w:rsid w:val="004D1842"/>
    <w:rsid w:val="004D1FA4"/>
    <w:rsid w:val="004D2405"/>
    <w:rsid w:val="004D26DB"/>
    <w:rsid w:val="004D28CF"/>
    <w:rsid w:val="004D29BA"/>
    <w:rsid w:val="004D2B0F"/>
    <w:rsid w:val="004D2BD5"/>
    <w:rsid w:val="004D2E9A"/>
    <w:rsid w:val="004D2F90"/>
    <w:rsid w:val="004D3022"/>
    <w:rsid w:val="004D31C2"/>
    <w:rsid w:val="004D3363"/>
    <w:rsid w:val="004D3AB8"/>
    <w:rsid w:val="004D3ABA"/>
    <w:rsid w:val="004D3AE7"/>
    <w:rsid w:val="004D3F96"/>
    <w:rsid w:val="004D470E"/>
    <w:rsid w:val="004D48B3"/>
    <w:rsid w:val="004D4B57"/>
    <w:rsid w:val="004D4C6D"/>
    <w:rsid w:val="004D5136"/>
    <w:rsid w:val="004D559B"/>
    <w:rsid w:val="004D56CA"/>
    <w:rsid w:val="004D575D"/>
    <w:rsid w:val="004D5795"/>
    <w:rsid w:val="004D59CC"/>
    <w:rsid w:val="004D5CCE"/>
    <w:rsid w:val="004D6280"/>
    <w:rsid w:val="004D6293"/>
    <w:rsid w:val="004D6508"/>
    <w:rsid w:val="004D65C4"/>
    <w:rsid w:val="004D6637"/>
    <w:rsid w:val="004D676F"/>
    <w:rsid w:val="004D67E0"/>
    <w:rsid w:val="004D689A"/>
    <w:rsid w:val="004D6EAB"/>
    <w:rsid w:val="004D71BB"/>
    <w:rsid w:val="004D768B"/>
    <w:rsid w:val="004D78BB"/>
    <w:rsid w:val="004D7F7D"/>
    <w:rsid w:val="004E06EF"/>
    <w:rsid w:val="004E0880"/>
    <w:rsid w:val="004E08C8"/>
    <w:rsid w:val="004E0BEC"/>
    <w:rsid w:val="004E0EDE"/>
    <w:rsid w:val="004E14E5"/>
    <w:rsid w:val="004E167D"/>
    <w:rsid w:val="004E1A97"/>
    <w:rsid w:val="004E2186"/>
    <w:rsid w:val="004E21C0"/>
    <w:rsid w:val="004E2326"/>
    <w:rsid w:val="004E2960"/>
    <w:rsid w:val="004E2B60"/>
    <w:rsid w:val="004E2B7F"/>
    <w:rsid w:val="004E2D75"/>
    <w:rsid w:val="004E2D7C"/>
    <w:rsid w:val="004E32B0"/>
    <w:rsid w:val="004E3319"/>
    <w:rsid w:val="004E360F"/>
    <w:rsid w:val="004E3AC0"/>
    <w:rsid w:val="004E3E7A"/>
    <w:rsid w:val="004E4113"/>
    <w:rsid w:val="004E4554"/>
    <w:rsid w:val="004E45B0"/>
    <w:rsid w:val="004E4AE1"/>
    <w:rsid w:val="004E4F24"/>
    <w:rsid w:val="004E52B1"/>
    <w:rsid w:val="004E531E"/>
    <w:rsid w:val="004E58C9"/>
    <w:rsid w:val="004E5ECA"/>
    <w:rsid w:val="004E6095"/>
    <w:rsid w:val="004E615D"/>
    <w:rsid w:val="004E623D"/>
    <w:rsid w:val="004E6426"/>
    <w:rsid w:val="004E6545"/>
    <w:rsid w:val="004E7932"/>
    <w:rsid w:val="004E7971"/>
    <w:rsid w:val="004E7A28"/>
    <w:rsid w:val="004E7BFD"/>
    <w:rsid w:val="004E7DD5"/>
    <w:rsid w:val="004F003E"/>
    <w:rsid w:val="004F044F"/>
    <w:rsid w:val="004F06A5"/>
    <w:rsid w:val="004F094A"/>
    <w:rsid w:val="004F0CE4"/>
    <w:rsid w:val="004F1018"/>
    <w:rsid w:val="004F10E9"/>
    <w:rsid w:val="004F14B8"/>
    <w:rsid w:val="004F1A1B"/>
    <w:rsid w:val="004F1EBF"/>
    <w:rsid w:val="004F1F9C"/>
    <w:rsid w:val="004F222C"/>
    <w:rsid w:val="004F24DF"/>
    <w:rsid w:val="004F295F"/>
    <w:rsid w:val="004F3964"/>
    <w:rsid w:val="004F3C8B"/>
    <w:rsid w:val="004F3F6C"/>
    <w:rsid w:val="004F461A"/>
    <w:rsid w:val="004F46FE"/>
    <w:rsid w:val="004F4756"/>
    <w:rsid w:val="004F4902"/>
    <w:rsid w:val="004F4C70"/>
    <w:rsid w:val="004F4CA0"/>
    <w:rsid w:val="004F4E5A"/>
    <w:rsid w:val="004F4EC5"/>
    <w:rsid w:val="004F4F43"/>
    <w:rsid w:val="004F5537"/>
    <w:rsid w:val="004F57A9"/>
    <w:rsid w:val="004F59DE"/>
    <w:rsid w:val="004F5A1D"/>
    <w:rsid w:val="004F5A36"/>
    <w:rsid w:val="004F66B3"/>
    <w:rsid w:val="004F6D2A"/>
    <w:rsid w:val="004F6FDB"/>
    <w:rsid w:val="004F70F8"/>
    <w:rsid w:val="004F729C"/>
    <w:rsid w:val="004F75D0"/>
    <w:rsid w:val="004F783C"/>
    <w:rsid w:val="004F7841"/>
    <w:rsid w:val="004F7AAE"/>
    <w:rsid w:val="004F7AC8"/>
    <w:rsid w:val="004F7E88"/>
    <w:rsid w:val="005001C7"/>
    <w:rsid w:val="00500959"/>
    <w:rsid w:val="00500962"/>
    <w:rsid w:val="00500BC9"/>
    <w:rsid w:val="00501069"/>
    <w:rsid w:val="00501697"/>
    <w:rsid w:val="00501785"/>
    <w:rsid w:val="005017A6"/>
    <w:rsid w:val="0050185E"/>
    <w:rsid w:val="00501BD3"/>
    <w:rsid w:val="00501C35"/>
    <w:rsid w:val="00502087"/>
    <w:rsid w:val="00502098"/>
    <w:rsid w:val="00502106"/>
    <w:rsid w:val="005023D6"/>
    <w:rsid w:val="0050295D"/>
    <w:rsid w:val="00502D9C"/>
    <w:rsid w:val="00502F72"/>
    <w:rsid w:val="005032D2"/>
    <w:rsid w:val="005033F3"/>
    <w:rsid w:val="00503484"/>
    <w:rsid w:val="00503539"/>
    <w:rsid w:val="00503664"/>
    <w:rsid w:val="005036C4"/>
    <w:rsid w:val="005038F1"/>
    <w:rsid w:val="005039FF"/>
    <w:rsid w:val="00503B28"/>
    <w:rsid w:val="00503FEE"/>
    <w:rsid w:val="005042BB"/>
    <w:rsid w:val="00504680"/>
    <w:rsid w:val="005048DB"/>
    <w:rsid w:val="005048F3"/>
    <w:rsid w:val="005049AE"/>
    <w:rsid w:val="005049B7"/>
    <w:rsid w:val="00504B5E"/>
    <w:rsid w:val="00504CE8"/>
    <w:rsid w:val="00505622"/>
    <w:rsid w:val="00505CF6"/>
    <w:rsid w:val="0050616B"/>
    <w:rsid w:val="00506340"/>
    <w:rsid w:val="0050662B"/>
    <w:rsid w:val="00506780"/>
    <w:rsid w:val="00506A9A"/>
    <w:rsid w:val="00506EB9"/>
    <w:rsid w:val="00507090"/>
    <w:rsid w:val="005070BC"/>
    <w:rsid w:val="00507178"/>
    <w:rsid w:val="00507221"/>
    <w:rsid w:val="005073AD"/>
    <w:rsid w:val="005073CB"/>
    <w:rsid w:val="0050741B"/>
    <w:rsid w:val="0050752A"/>
    <w:rsid w:val="005075C1"/>
    <w:rsid w:val="00507783"/>
    <w:rsid w:val="005077BB"/>
    <w:rsid w:val="00507C9B"/>
    <w:rsid w:val="00507CCA"/>
    <w:rsid w:val="00507DB4"/>
    <w:rsid w:val="00510217"/>
    <w:rsid w:val="0051040B"/>
    <w:rsid w:val="005104B5"/>
    <w:rsid w:val="0051065F"/>
    <w:rsid w:val="005106F7"/>
    <w:rsid w:val="00510719"/>
    <w:rsid w:val="00510908"/>
    <w:rsid w:val="00510BD3"/>
    <w:rsid w:val="00510C70"/>
    <w:rsid w:val="00510CBD"/>
    <w:rsid w:val="00511379"/>
    <w:rsid w:val="00511C82"/>
    <w:rsid w:val="00511D86"/>
    <w:rsid w:val="00511D90"/>
    <w:rsid w:val="00511EE4"/>
    <w:rsid w:val="00512265"/>
    <w:rsid w:val="005123E0"/>
    <w:rsid w:val="0051255C"/>
    <w:rsid w:val="00512897"/>
    <w:rsid w:val="00512B95"/>
    <w:rsid w:val="00512E7D"/>
    <w:rsid w:val="00512F05"/>
    <w:rsid w:val="00512F39"/>
    <w:rsid w:val="005130B7"/>
    <w:rsid w:val="00513108"/>
    <w:rsid w:val="0051312D"/>
    <w:rsid w:val="00513213"/>
    <w:rsid w:val="00513AD4"/>
    <w:rsid w:val="0051401E"/>
    <w:rsid w:val="005142DB"/>
    <w:rsid w:val="00514645"/>
    <w:rsid w:val="0051479D"/>
    <w:rsid w:val="00514DF1"/>
    <w:rsid w:val="00515974"/>
    <w:rsid w:val="00515A5D"/>
    <w:rsid w:val="00515C99"/>
    <w:rsid w:val="00515E65"/>
    <w:rsid w:val="0051621D"/>
    <w:rsid w:val="00516993"/>
    <w:rsid w:val="00516F85"/>
    <w:rsid w:val="00516FBD"/>
    <w:rsid w:val="00517174"/>
    <w:rsid w:val="00517533"/>
    <w:rsid w:val="0051770A"/>
    <w:rsid w:val="005201E9"/>
    <w:rsid w:val="00520322"/>
    <w:rsid w:val="00520365"/>
    <w:rsid w:val="0052050C"/>
    <w:rsid w:val="005207F2"/>
    <w:rsid w:val="00520C9B"/>
    <w:rsid w:val="00520EA2"/>
    <w:rsid w:val="00520FCE"/>
    <w:rsid w:val="00520FFA"/>
    <w:rsid w:val="005211B1"/>
    <w:rsid w:val="0052124F"/>
    <w:rsid w:val="00521644"/>
    <w:rsid w:val="0052187E"/>
    <w:rsid w:val="00521A2B"/>
    <w:rsid w:val="00521A99"/>
    <w:rsid w:val="00521BB1"/>
    <w:rsid w:val="005226ED"/>
    <w:rsid w:val="00522959"/>
    <w:rsid w:val="00522EF4"/>
    <w:rsid w:val="00522F76"/>
    <w:rsid w:val="00522F81"/>
    <w:rsid w:val="00523062"/>
    <w:rsid w:val="005231E5"/>
    <w:rsid w:val="005231EB"/>
    <w:rsid w:val="00523393"/>
    <w:rsid w:val="005234DF"/>
    <w:rsid w:val="0052395B"/>
    <w:rsid w:val="00523AE0"/>
    <w:rsid w:val="00523E78"/>
    <w:rsid w:val="005245DD"/>
    <w:rsid w:val="00524A79"/>
    <w:rsid w:val="00524C61"/>
    <w:rsid w:val="0052524C"/>
    <w:rsid w:val="0052554C"/>
    <w:rsid w:val="005255CA"/>
    <w:rsid w:val="00525792"/>
    <w:rsid w:val="005257FD"/>
    <w:rsid w:val="0052583B"/>
    <w:rsid w:val="0052591E"/>
    <w:rsid w:val="00525CA8"/>
    <w:rsid w:val="00525CCD"/>
    <w:rsid w:val="00527254"/>
    <w:rsid w:val="0052740E"/>
    <w:rsid w:val="00527462"/>
    <w:rsid w:val="00527588"/>
    <w:rsid w:val="0053082B"/>
    <w:rsid w:val="00530E80"/>
    <w:rsid w:val="0053168C"/>
    <w:rsid w:val="005317AE"/>
    <w:rsid w:val="00531BEE"/>
    <w:rsid w:val="00531CCF"/>
    <w:rsid w:val="005320FA"/>
    <w:rsid w:val="00532204"/>
    <w:rsid w:val="00532279"/>
    <w:rsid w:val="005327E2"/>
    <w:rsid w:val="005327E5"/>
    <w:rsid w:val="005329D5"/>
    <w:rsid w:val="00532CCF"/>
    <w:rsid w:val="00532DFE"/>
    <w:rsid w:val="00533345"/>
    <w:rsid w:val="005339FF"/>
    <w:rsid w:val="00533BC9"/>
    <w:rsid w:val="00534046"/>
    <w:rsid w:val="005340E8"/>
    <w:rsid w:val="00534AC5"/>
    <w:rsid w:val="00534B7C"/>
    <w:rsid w:val="00534C3A"/>
    <w:rsid w:val="00534C97"/>
    <w:rsid w:val="00534DB8"/>
    <w:rsid w:val="00534E09"/>
    <w:rsid w:val="005350A0"/>
    <w:rsid w:val="005350FE"/>
    <w:rsid w:val="005351D5"/>
    <w:rsid w:val="00535425"/>
    <w:rsid w:val="00535834"/>
    <w:rsid w:val="00535E56"/>
    <w:rsid w:val="00536507"/>
    <w:rsid w:val="00536512"/>
    <w:rsid w:val="0053696E"/>
    <w:rsid w:val="00536AC9"/>
    <w:rsid w:val="00536E3C"/>
    <w:rsid w:val="005373E1"/>
    <w:rsid w:val="00537400"/>
    <w:rsid w:val="00537552"/>
    <w:rsid w:val="005375C4"/>
    <w:rsid w:val="00537786"/>
    <w:rsid w:val="0053782E"/>
    <w:rsid w:val="0053799F"/>
    <w:rsid w:val="005379A7"/>
    <w:rsid w:val="00537A90"/>
    <w:rsid w:val="00537BFF"/>
    <w:rsid w:val="00540461"/>
    <w:rsid w:val="005404E3"/>
    <w:rsid w:val="00540671"/>
    <w:rsid w:val="005412F3"/>
    <w:rsid w:val="005414AC"/>
    <w:rsid w:val="00541633"/>
    <w:rsid w:val="00541700"/>
    <w:rsid w:val="00541B72"/>
    <w:rsid w:val="00541F0D"/>
    <w:rsid w:val="00541F6F"/>
    <w:rsid w:val="00541F8A"/>
    <w:rsid w:val="00542042"/>
    <w:rsid w:val="005420BC"/>
    <w:rsid w:val="0054231C"/>
    <w:rsid w:val="0054255E"/>
    <w:rsid w:val="005427BB"/>
    <w:rsid w:val="00542821"/>
    <w:rsid w:val="005428C7"/>
    <w:rsid w:val="00542BB3"/>
    <w:rsid w:val="00542FA9"/>
    <w:rsid w:val="00543034"/>
    <w:rsid w:val="005434EA"/>
    <w:rsid w:val="00543505"/>
    <w:rsid w:val="0054364B"/>
    <w:rsid w:val="00543C7B"/>
    <w:rsid w:val="00543EF1"/>
    <w:rsid w:val="00544051"/>
    <w:rsid w:val="005442A6"/>
    <w:rsid w:val="0054435C"/>
    <w:rsid w:val="0054435E"/>
    <w:rsid w:val="0054481B"/>
    <w:rsid w:val="00544973"/>
    <w:rsid w:val="00544BE7"/>
    <w:rsid w:val="00544CE5"/>
    <w:rsid w:val="00544F9B"/>
    <w:rsid w:val="00545060"/>
    <w:rsid w:val="0054516D"/>
    <w:rsid w:val="00545368"/>
    <w:rsid w:val="00545475"/>
    <w:rsid w:val="00545794"/>
    <w:rsid w:val="0054579E"/>
    <w:rsid w:val="005460C0"/>
    <w:rsid w:val="005466F4"/>
    <w:rsid w:val="00546704"/>
    <w:rsid w:val="00546BF8"/>
    <w:rsid w:val="00546C74"/>
    <w:rsid w:val="00546D3A"/>
    <w:rsid w:val="005476AF"/>
    <w:rsid w:val="005476F1"/>
    <w:rsid w:val="00547904"/>
    <w:rsid w:val="0054799A"/>
    <w:rsid w:val="00547F3C"/>
    <w:rsid w:val="00550050"/>
    <w:rsid w:val="0055046C"/>
    <w:rsid w:val="005504D7"/>
    <w:rsid w:val="005508A3"/>
    <w:rsid w:val="00550BEF"/>
    <w:rsid w:val="00550C63"/>
    <w:rsid w:val="00550EB8"/>
    <w:rsid w:val="00550F29"/>
    <w:rsid w:val="00550F2F"/>
    <w:rsid w:val="00551486"/>
    <w:rsid w:val="00551723"/>
    <w:rsid w:val="005517AB"/>
    <w:rsid w:val="00551870"/>
    <w:rsid w:val="005518D6"/>
    <w:rsid w:val="00551DCF"/>
    <w:rsid w:val="00551F2E"/>
    <w:rsid w:val="00551FE4"/>
    <w:rsid w:val="005525EB"/>
    <w:rsid w:val="00552625"/>
    <w:rsid w:val="0055271B"/>
    <w:rsid w:val="00552944"/>
    <w:rsid w:val="00552C1F"/>
    <w:rsid w:val="00552D60"/>
    <w:rsid w:val="0055309E"/>
    <w:rsid w:val="00553939"/>
    <w:rsid w:val="00553A74"/>
    <w:rsid w:val="00553B43"/>
    <w:rsid w:val="00553CA6"/>
    <w:rsid w:val="00553F28"/>
    <w:rsid w:val="00554001"/>
    <w:rsid w:val="005540B0"/>
    <w:rsid w:val="00554BC2"/>
    <w:rsid w:val="00554C04"/>
    <w:rsid w:val="005557EA"/>
    <w:rsid w:val="00555BE2"/>
    <w:rsid w:val="00555D48"/>
    <w:rsid w:val="00555DE8"/>
    <w:rsid w:val="00555E1A"/>
    <w:rsid w:val="00555E49"/>
    <w:rsid w:val="00556066"/>
    <w:rsid w:val="005560D2"/>
    <w:rsid w:val="00556385"/>
    <w:rsid w:val="00556647"/>
    <w:rsid w:val="00556A55"/>
    <w:rsid w:val="00556B2B"/>
    <w:rsid w:val="00556D98"/>
    <w:rsid w:val="00556F97"/>
    <w:rsid w:val="00557077"/>
    <w:rsid w:val="0055707A"/>
    <w:rsid w:val="005572FC"/>
    <w:rsid w:val="00557421"/>
    <w:rsid w:val="00557758"/>
    <w:rsid w:val="00557809"/>
    <w:rsid w:val="00557970"/>
    <w:rsid w:val="00557F71"/>
    <w:rsid w:val="00560194"/>
    <w:rsid w:val="005603D0"/>
    <w:rsid w:val="005604F7"/>
    <w:rsid w:val="00560658"/>
    <w:rsid w:val="00560819"/>
    <w:rsid w:val="00560E49"/>
    <w:rsid w:val="005613D9"/>
    <w:rsid w:val="005613E3"/>
    <w:rsid w:val="005614AC"/>
    <w:rsid w:val="005615E0"/>
    <w:rsid w:val="0056192A"/>
    <w:rsid w:val="00561A66"/>
    <w:rsid w:val="00561ACF"/>
    <w:rsid w:val="00561B83"/>
    <w:rsid w:val="00562086"/>
    <w:rsid w:val="00562245"/>
    <w:rsid w:val="00562B0F"/>
    <w:rsid w:val="00562C18"/>
    <w:rsid w:val="00563189"/>
    <w:rsid w:val="0056334C"/>
    <w:rsid w:val="005633C5"/>
    <w:rsid w:val="005633FB"/>
    <w:rsid w:val="00563AEE"/>
    <w:rsid w:val="00563D7A"/>
    <w:rsid w:val="00563D80"/>
    <w:rsid w:val="00563F3E"/>
    <w:rsid w:val="00563F81"/>
    <w:rsid w:val="00564761"/>
    <w:rsid w:val="00564AFB"/>
    <w:rsid w:val="00564DA8"/>
    <w:rsid w:val="00564F04"/>
    <w:rsid w:val="00565168"/>
    <w:rsid w:val="0056519B"/>
    <w:rsid w:val="00565399"/>
    <w:rsid w:val="005654B3"/>
    <w:rsid w:val="00565768"/>
    <w:rsid w:val="005658A1"/>
    <w:rsid w:val="00565B27"/>
    <w:rsid w:val="00566069"/>
    <w:rsid w:val="00566496"/>
    <w:rsid w:val="0056680F"/>
    <w:rsid w:val="00566A02"/>
    <w:rsid w:val="0056711A"/>
    <w:rsid w:val="005673D4"/>
    <w:rsid w:val="0056757E"/>
    <w:rsid w:val="00567609"/>
    <w:rsid w:val="0056764A"/>
    <w:rsid w:val="00567667"/>
    <w:rsid w:val="00567A4D"/>
    <w:rsid w:val="00567AA0"/>
    <w:rsid w:val="0057015F"/>
    <w:rsid w:val="0057019D"/>
    <w:rsid w:val="005701B4"/>
    <w:rsid w:val="0057054D"/>
    <w:rsid w:val="00570667"/>
    <w:rsid w:val="00570810"/>
    <w:rsid w:val="00571561"/>
    <w:rsid w:val="00571876"/>
    <w:rsid w:val="0057191D"/>
    <w:rsid w:val="00571A49"/>
    <w:rsid w:val="00571C75"/>
    <w:rsid w:val="00571CFC"/>
    <w:rsid w:val="00571D6C"/>
    <w:rsid w:val="00571EF0"/>
    <w:rsid w:val="00572804"/>
    <w:rsid w:val="00572BC1"/>
    <w:rsid w:val="00572F2F"/>
    <w:rsid w:val="00572F58"/>
    <w:rsid w:val="00573055"/>
    <w:rsid w:val="00573229"/>
    <w:rsid w:val="005733E9"/>
    <w:rsid w:val="00573546"/>
    <w:rsid w:val="005736BF"/>
    <w:rsid w:val="00573CEF"/>
    <w:rsid w:val="00573F7D"/>
    <w:rsid w:val="00574025"/>
    <w:rsid w:val="00574181"/>
    <w:rsid w:val="005742E9"/>
    <w:rsid w:val="005745A3"/>
    <w:rsid w:val="005748C0"/>
    <w:rsid w:val="00574B55"/>
    <w:rsid w:val="00575092"/>
    <w:rsid w:val="005750E3"/>
    <w:rsid w:val="0057515B"/>
    <w:rsid w:val="0057527C"/>
    <w:rsid w:val="005752C1"/>
    <w:rsid w:val="00575540"/>
    <w:rsid w:val="00575B3E"/>
    <w:rsid w:val="00575D3D"/>
    <w:rsid w:val="00576050"/>
    <w:rsid w:val="00576204"/>
    <w:rsid w:val="005762BF"/>
    <w:rsid w:val="00576504"/>
    <w:rsid w:val="00576739"/>
    <w:rsid w:val="00576964"/>
    <w:rsid w:val="00576B10"/>
    <w:rsid w:val="00576D58"/>
    <w:rsid w:val="00576DE4"/>
    <w:rsid w:val="005771C4"/>
    <w:rsid w:val="005771E5"/>
    <w:rsid w:val="00577777"/>
    <w:rsid w:val="00577D44"/>
    <w:rsid w:val="00577E5B"/>
    <w:rsid w:val="00580196"/>
    <w:rsid w:val="005804C4"/>
    <w:rsid w:val="00580AEB"/>
    <w:rsid w:val="005814CC"/>
    <w:rsid w:val="005814D9"/>
    <w:rsid w:val="00581577"/>
    <w:rsid w:val="005817DB"/>
    <w:rsid w:val="00581A1F"/>
    <w:rsid w:val="00581ADE"/>
    <w:rsid w:val="00581F86"/>
    <w:rsid w:val="00582196"/>
    <w:rsid w:val="005826E6"/>
    <w:rsid w:val="00582838"/>
    <w:rsid w:val="005828AF"/>
    <w:rsid w:val="00582915"/>
    <w:rsid w:val="00582E69"/>
    <w:rsid w:val="005837B7"/>
    <w:rsid w:val="00583C7C"/>
    <w:rsid w:val="00584177"/>
    <w:rsid w:val="005846C6"/>
    <w:rsid w:val="0058478E"/>
    <w:rsid w:val="00584979"/>
    <w:rsid w:val="00584A3B"/>
    <w:rsid w:val="00584B17"/>
    <w:rsid w:val="00584BDD"/>
    <w:rsid w:val="00584C17"/>
    <w:rsid w:val="00584CBD"/>
    <w:rsid w:val="0058541E"/>
    <w:rsid w:val="00585FFC"/>
    <w:rsid w:val="0058610D"/>
    <w:rsid w:val="00586660"/>
    <w:rsid w:val="0058697A"/>
    <w:rsid w:val="00586C37"/>
    <w:rsid w:val="00586C91"/>
    <w:rsid w:val="005873EC"/>
    <w:rsid w:val="00587443"/>
    <w:rsid w:val="00587865"/>
    <w:rsid w:val="0058790E"/>
    <w:rsid w:val="00587B11"/>
    <w:rsid w:val="00587DE4"/>
    <w:rsid w:val="0059003D"/>
    <w:rsid w:val="005902A6"/>
    <w:rsid w:val="005909C0"/>
    <w:rsid w:val="00590B05"/>
    <w:rsid w:val="00590E30"/>
    <w:rsid w:val="00590F9D"/>
    <w:rsid w:val="00591056"/>
    <w:rsid w:val="0059107B"/>
    <w:rsid w:val="005910B9"/>
    <w:rsid w:val="00591290"/>
    <w:rsid w:val="00591835"/>
    <w:rsid w:val="00591A81"/>
    <w:rsid w:val="00591EC1"/>
    <w:rsid w:val="005921A7"/>
    <w:rsid w:val="0059249D"/>
    <w:rsid w:val="00592733"/>
    <w:rsid w:val="00592929"/>
    <w:rsid w:val="00592D4A"/>
    <w:rsid w:val="00593744"/>
    <w:rsid w:val="00593952"/>
    <w:rsid w:val="00593B2D"/>
    <w:rsid w:val="00593B4D"/>
    <w:rsid w:val="00593F87"/>
    <w:rsid w:val="00594389"/>
    <w:rsid w:val="005944B7"/>
    <w:rsid w:val="005947D1"/>
    <w:rsid w:val="00594B16"/>
    <w:rsid w:val="00594C66"/>
    <w:rsid w:val="00595906"/>
    <w:rsid w:val="00595EF7"/>
    <w:rsid w:val="00596116"/>
    <w:rsid w:val="005961BF"/>
    <w:rsid w:val="005961FA"/>
    <w:rsid w:val="005966C4"/>
    <w:rsid w:val="005966F8"/>
    <w:rsid w:val="005967FB"/>
    <w:rsid w:val="00596995"/>
    <w:rsid w:val="005969C4"/>
    <w:rsid w:val="00596EA7"/>
    <w:rsid w:val="00597646"/>
    <w:rsid w:val="005977BA"/>
    <w:rsid w:val="00597A25"/>
    <w:rsid w:val="005A013B"/>
    <w:rsid w:val="005A0467"/>
    <w:rsid w:val="005A0B7D"/>
    <w:rsid w:val="005A0D27"/>
    <w:rsid w:val="005A100B"/>
    <w:rsid w:val="005A132F"/>
    <w:rsid w:val="005A141C"/>
    <w:rsid w:val="005A14C4"/>
    <w:rsid w:val="005A16C4"/>
    <w:rsid w:val="005A1779"/>
    <w:rsid w:val="005A191A"/>
    <w:rsid w:val="005A19C9"/>
    <w:rsid w:val="005A1A04"/>
    <w:rsid w:val="005A1D2E"/>
    <w:rsid w:val="005A1F90"/>
    <w:rsid w:val="005A2129"/>
    <w:rsid w:val="005A258A"/>
    <w:rsid w:val="005A27BC"/>
    <w:rsid w:val="005A35F5"/>
    <w:rsid w:val="005A381D"/>
    <w:rsid w:val="005A3A4A"/>
    <w:rsid w:val="005A3B67"/>
    <w:rsid w:val="005A3C48"/>
    <w:rsid w:val="005A3E85"/>
    <w:rsid w:val="005A4137"/>
    <w:rsid w:val="005A4254"/>
    <w:rsid w:val="005A46AB"/>
    <w:rsid w:val="005A4947"/>
    <w:rsid w:val="005A49CF"/>
    <w:rsid w:val="005A4B87"/>
    <w:rsid w:val="005A4FCD"/>
    <w:rsid w:val="005A51EE"/>
    <w:rsid w:val="005A5306"/>
    <w:rsid w:val="005A56B4"/>
    <w:rsid w:val="005A56D7"/>
    <w:rsid w:val="005A56DF"/>
    <w:rsid w:val="005A5BED"/>
    <w:rsid w:val="005A5E9C"/>
    <w:rsid w:val="005A616C"/>
    <w:rsid w:val="005A6262"/>
    <w:rsid w:val="005A6382"/>
    <w:rsid w:val="005A6AB1"/>
    <w:rsid w:val="005A6F4A"/>
    <w:rsid w:val="005A7592"/>
    <w:rsid w:val="005A7C8E"/>
    <w:rsid w:val="005A7CAB"/>
    <w:rsid w:val="005A7DD1"/>
    <w:rsid w:val="005A7EFC"/>
    <w:rsid w:val="005A7F97"/>
    <w:rsid w:val="005B0019"/>
    <w:rsid w:val="005B034A"/>
    <w:rsid w:val="005B0501"/>
    <w:rsid w:val="005B0792"/>
    <w:rsid w:val="005B08C3"/>
    <w:rsid w:val="005B0974"/>
    <w:rsid w:val="005B0BA6"/>
    <w:rsid w:val="005B108F"/>
    <w:rsid w:val="005B187A"/>
    <w:rsid w:val="005B1C68"/>
    <w:rsid w:val="005B1E63"/>
    <w:rsid w:val="005B1FB2"/>
    <w:rsid w:val="005B1FD4"/>
    <w:rsid w:val="005B20D9"/>
    <w:rsid w:val="005B2155"/>
    <w:rsid w:val="005B24BB"/>
    <w:rsid w:val="005B25B1"/>
    <w:rsid w:val="005B2CA5"/>
    <w:rsid w:val="005B2EF3"/>
    <w:rsid w:val="005B3324"/>
    <w:rsid w:val="005B34CA"/>
    <w:rsid w:val="005B3B11"/>
    <w:rsid w:val="005B3B71"/>
    <w:rsid w:val="005B40EB"/>
    <w:rsid w:val="005B425A"/>
    <w:rsid w:val="005B44F6"/>
    <w:rsid w:val="005B464B"/>
    <w:rsid w:val="005B48BD"/>
    <w:rsid w:val="005B510B"/>
    <w:rsid w:val="005B51A9"/>
    <w:rsid w:val="005B5B79"/>
    <w:rsid w:val="005B5D27"/>
    <w:rsid w:val="005B5E57"/>
    <w:rsid w:val="005B640D"/>
    <w:rsid w:val="005B66AF"/>
    <w:rsid w:val="005B6837"/>
    <w:rsid w:val="005B6B04"/>
    <w:rsid w:val="005B6B1A"/>
    <w:rsid w:val="005B6C4A"/>
    <w:rsid w:val="005B7333"/>
    <w:rsid w:val="005B76D1"/>
    <w:rsid w:val="005B778D"/>
    <w:rsid w:val="005B7A02"/>
    <w:rsid w:val="005B7C9E"/>
    <w:rsid w:val="005C002A"/>
    <w:rsid w:val="005C019E"/>
    <w:rsid w:val="005C02A3"/>
    <w:rsid w:val="005C038E"/>
    <w:rsid w:val="005C0499"/>
    <w:rsid w:val="005C06E1"/>
    <w:rsid w:val="005C078B"/>
    <w:rsid w:val="005C07A7"/>
    <w:rsid w:val="005C0891"/>
    <w:rsid w:val="005C0971"/>
    <w:rsid w:val="005C0DC2"/>
    <w:rsid w:val="005C0F92"/>
    <w:rsid w:val="005C1602"/>
    <w:rsid w:val="005C176A"/>
    <w:rsid w:val="005C1813"/>
    <w:rsid w:val="005C1CB6"/>
    <w:rsid w:val="005C222B"/>
    <w:rsid w:val="005C288F"/>
    <w:rsid w:val="005C2C44"/>
    <w:rsid w:val="005C3031"/>
    <w:rsid w:val="005C375C"/>
    <w:rsid w:val="005C4076"/>
    <w:rsid w:val="005C40B9"/>
    <w:rsid w:val="005C4235"/>
    <w:rsid w:val="005C45E8"/>
    <w:rsid w:val="005C4D00"/>
    <w:rsid w:val="005C4D45"/>
    <w:rsid w:val="005C4F26"/>
    <w:rsid w:val="005C50E7"/>
    <w:rsid w:val="005C57D9"/>
    <w:rsid w:val="005C5C08"/>
    <w:rsid w:val="005C5C0D"/>
    <w:rsid w:val="005C5F7B"/>
    <w:rsid w:val="005C6234"/>
    <w:rsid w:val="005C63C9"/>
    <w:rsid w:val="005C6517"/>
    <w:rsid w:val="005C6919"/>
    <w:rsid w:val="005C6B90"/>
    <w:rsid w:val="005C6DFF"/>
    <w:rsid w:val="005C6E80"/>
    <w:rsid w:val="005C74B7"/>
    <w:rsid w:val="005C7D4D"/>
    <w:rsid w:val="005C7E92"/>
    <w:rsid w:val="005D03C1"/>
    <w:rsid w:val="005D03D1"/>
    <w:rsid w:val="005D057A"/>
    <w:rsid w:val="005D0925"/>
    <w:rsid w:val="005D10D5"/>
    <w:rsid w:val="005D1955"/>
    <w:rsid w:val="005D19E5"/>
    <w:rsid w:val="005D1B05"/>
    <w:rsid w:val="005D1C06"/>
    <w:rsid w:val="005D1E45"/>
    <w:rsid w:val="005D1E9A"/>
    <w:rsid w:val="005D1FDD"/>
    <w:rsid w:val="005D2289"/>
    <w:rsid w:val="005D2436"/>
    <w:rsid w:val="005D25B0"/>
    <w:rsid w:val="005D271B"/>
    <w:rsid w:val="005D2B8B"/>
    <w:rsid w:val="005D2C50"/>
    <w:rsid w:val="005D2DB4"/>
    <w:rsid w:val="005D2E83"/>
    <w:rsid w:val="005D31CF"/>
    <w:rsid w:val="005D3420"/>
    <w:rsid w:val="005D3457"/>
    <w:rsid w:val="005D3EA7"/>
    <w:rsid w:val="005D3EE3"/>
    <w:rsid w:val="005D3F29"/>
    <w:rsid w:val="005D463C"/>
    <w:rsid w:val="005D472A"/>
    <w:rsid w:val="005D48AA"/>
    <w:rsid w:val="005D4978"/>
    <w:rsid w:val="005D5DF6"/>
    <w:rsid w:val="005D5F1C"/>
    <w:rsid w:val="005D63F9"/>
    <w:rsid w:val="005D6550"/>
    <w:rsid w:val="005D6692"/>
    <w:rsid w:val="005D683C"/>
    <w:rsid w:val="005D6E8E"/>
    <w:rsid w:val="005D72FF"/>
    <w:rsid w:val="005D7A53"/>
    <w:rsid w:val="005D7A64"/>
    <w:rsid w:val="005D7AB0"/>
    <w:rsid w:val="005D7B09"/>
    <w:rsid w:val="005D7C37"/>
    <w:rsid w:val="005E09AD"/>
    <w:rsid w:val="005E10CB"/>
    <w:rsid w:val="005E1147"/>
    <w:rsid w:val="005E1191"/>
    <w:rsid w:val="005E11F9"/>
    <w:rsid w:val="005E12A5"/>
    <w:rsid w:val="005E137C"/>
    <w:rsid w:val="005E13E2"/>
    <w:rsid w:val="005E1B38"/>
    <w:rsid w:val="005E216A"/>
    <w:rsid w:val="005E238B"/>
    <w:rsid w:val="005E2403"/>
    <w:rsid w:val="005E2449"/>
    <w:rsid w:val="005E275E"/>
    <w:rsid w:val="005E28F1"/>
    <w:rsid w:val="005E2A1C"/>
    <w:rsid w:val="005E2A6F"/>
    <w:rsid w:val="005E2C6A"/>
    <w:rsid w:val="005E2EFC"/>
    <w:rsid w:val="005E2F59"/>
    <w:rsid w:val="005E35A6"/>
    <w:rsid w:val="005E35A8"/>
    <w:rsid w:val="005E39A4"/>
    <w:rsid w:val="005E39D8"/>
    <w:rsid w:val="005E3B18"/>
    <w:rsid w:val="005E3B68"/>
    <w:rsid w:val="005E3C16"/>
    <w:rsid w:val="005E3CC2"/>
    <w:rsid w:val="005E3D1E"/>
    <w:rsid w:val="005E3D27"/>
    <w:rsid w:val="005E40A5"/>
    <w:rsid w:val="005E46B5"/>
    <w:rsid w:val="005E4774"/>
    <w:rsid w:val="005E49B3"/>
    <w:rsid w:val="005E4A25"/>
    <w:rsid w:val="005E4FEC"/>
    <w:rsid w:val="005E51BA"/>
    <w:rsid w:val="005E52FE"/>
    <w:rsid w:val="005E53C0"/>
    <w:rsid w:val="005E53C5"/>
    <w:rsid w:val="005E540A"/>
    <w:rsid w:val="005E55D6"/>
    <w:rsid w:val="005E57AC"/>
    <w:rsid w:val="005E67B2"/>
    <w:rsid w:val="005E6DA1"/>
    <w:rsid w:val="005E7E9E"/>
    <w:rsid w:val="005E7F7B"/>
    <w:rsid w:val="005F0179"/>
    <w:rsid w:val="005F019B"/>
    <w:rsid w:val="005F01A1"/>
    <w:rsid w:val="005F051B"/>
    <w:rsid w:val="005F0929"/>
    <w:rsid w:val="005F094E"/>
    <w:rsid w:val="005F0B93"/>
    <w:rsid w:val="005F1063"/>
    <w:rsid w:val="005F167F"/>
    <w:rsid w:val="005F1792"/>
    <w:rsid w:val="005F181F"/>
    <w:rsid w:val="005F19AE"/>
    <w:rsid w:val="005F280B"/>
    <w:rsid w:val="005F2938"/>
    <w:rsid w:val="005F2AA2"/>
    <w:rsid w:val="005F2B75"/>
    <w:rsid w:val="005F2BA6"/>
    <w:rsid w:val="005F2DA2"/>
    <w:rsid w:val="005F3679"/>
    <w:rsid w:val="005F37A3"/>
    <w:rsid w:val="005F3A6A"/>
    <w:rsid w:val="005F3C39"/>
    <w:rsid w:val="005F3F23"/>
    <w:rsid w:val="005F3F7A"/>
    <w:rsid w:val="005F41CB"/>
    <w:rsid w:val="005F42EC"/>
    <w:rsid w:val="005F484A"/>
    <w:rsid w:val="005F49DC"/>
    <w:rsid w:val="005F4B96"/>
    <w:rsid w:val="005F4C9B"/>
    <w:rsid w:val="005F4D14"/>
    <w:rsid w:val="005F52AA"/>
    <w:rsid w:val="005F56C3"/>
    <w:rsid w:val="005F5890"/>
    <w:rsid w:val="005F5C2C"/>
    <w:rsid w:val="005F5D0E"/>
    <w:rsid w:val="005F608E"/>
    <w:rsid w:val="005F6472"/>
    <w:rsid w:val="005F6593"/>
    <w:rsid w:val="005F6EC8"/>
    <w:rsid w:val="005F6FD1"/>
    <w:rsid w:val="005F6FE2"/>
    <w:rsid w:val="005F73CF"/>
    <w:rsid w:val="005F74AF"/>
    <w:rsid w:val="005F76D9"/>
    <w:rsid w:val="005F778D"/>
    <w:rsid w:val="005F7B21"/>
    <w:rsid w:val="005F7E7B"/>
    <w:rsid w:val="0060036D"/>
    <w:rsid w:val="006003BD"/>
    <w:rsid w:val="006006DA"/>
    <w:rsid w:val="00600936"/>
    <w:rsid w:val="006009F8"/>
    <w:rsid w:val="00600ED9"/>
    <w:rsid w:val="006012DC"/>
    <w:rsid w:val="0060137E"/>
    <w:rsid w:val="006019C5"/>
    <w:rsid w:val="00601A63"/>
    <w:rsid w:val="00601DD6"/>
    <w:rsid w:val="00601DDF"/>
    <w:rsid w:val="00602597"/>
    <w:rsid w:val="0060277D"/>
    <w:rsid w:val="00602C56"/>
    <w:rsid w:val="00602D10"/>
    <w:rsid w:val="00602FDE"/>
    <w:rsid w:val="006032AC"/>
    <w:rsid w:val="006032C8"/>
    <w:rsid w:val="0060367C"/>
    <w:rsid w:val="00603AF5"/>
    <w:rsid w:val="00603B48"/>
    <w:rsid w:val="00603BCC"/>
    <w:rsid w:val="00603CA9"/>
    <w:rsid w:val="006042AB"/>
    <w:rsid w:val="006042D4"/>
    <w:rsid w:val="0060436E"/>
    <w:rsid w:val="00604394"/>
    <w:rsid w:val="00604435"/>
    <w:rsid w:val="00605004"/>
    <w:rsid w:val="006058B0"/>
    <w:rsid w:val="00605DDD"/>
    <w:rsid w:val="006062D2"/>
    <w:rsid w:val="0060644E"/>
    <w:rsid w:val="006069F2"/>
    <w:rsid w:val="00606CB5"/>
    <w:rsid w:val="00606DE8"/>
    <w:rsid w:val="00606DF4"/>
    <w:rsid w:val="00607031"/>
    <w:rsid w:val="00607076"/>
    <w:rsid w:val="006072A3"/>
    <w:rsid w:val="0060756A"/>
    <w:rsid w:val="006076B1"/>
    <w:rsid w:val="00607A6C"/>
    <w:rsid w:val="00607A83"/>
    <w:rsid w:val="00607EDC"/>
    <w:rsid w:val="00607EFC"/>
    <w:rsid w:val="00610016"/>
    <w:rsid w:val="0061035E"/>
    <w:rsid w:val="006104DC"/>
    <w:rsid w:val="0061065D"/>
    <w:rsid w:val="0061067F"/>
    <w:rsid w:val="006106CC"/>
    <w:rsid w:val="006107AE"/>
    <w:rsid w:val="00610B44"/>
    <w:rsid w:val="00610B62"/>
    <w:rsid w:val="00610DCE"/>
    <w:rsid w:val="00611058"/>
    <w:rsid w:val="006110D5"/>
    <w:rsid w:val="00611C01"/>
    <w:rsid w:val="00611CAA"/>
    <w:rsid w:val="006125FE"/>
    <w:rsid w:val="0061269F"/>
    <w:rsid w:val="0061298D"/>
    <w:rsid w:val="006129D6"/>
    <w:rsid w:val="00612B39"/>
    <w:rsid w:val="00613333"/>
    <w:rsid w:val="00613667"/>
    <w:rsid w:val="00613755"/>
    <w:rsid w:val="006138E0"/>
    <w:rsid w:val="00613A99"/>
    <w:rsid w:val="00613B1D"/>
    <w:rsid w:val="00613E5D"/>
    <w:rsid w:val="00613F72"/>
    <w:rsid w:val="0061403D"/>
    <w:rsid w:val="0061410E"/>
    <w:rsid w:val="006141A9"/>
    <w:rsid w:val="006142BD"/>
    <w:rsid w:val="006142C9"/>
    <w:rsid w:val="006143D4"/>
    <w:rsid w:val="0061468C"/>
    <w:rsid w:val="00614723"/>
    <w:rsid w:val="00614808"/>
    <w:rsid w:val="00614F26"/>
    <w:rsid w:val="00615296"/>
    <w:rsid w:val="006152A8"/>
    <w:rsid w:val="0061573D"/>
    <w:rsid w:val="006157A1"/>
    <w:rsid w:val="0061582B"/>
    <w:rsid w:val="00615B29"/>
    <w:rsid w:val="00616169"/>
    <w:rsid w:val="006161FC"/>
    <w:rsid w:val="0061632A"/>
    <w:rsid w:val="006168A9"/>
    <w:rsid w:val="00616BB4"/>
    <w:rsid w:val="00616BB6"/>
    <w:rsid w:val="00617090"/>
    <w:rsid w:val="006170C4"/>
    <w:rsid w:val="00617368"/>
    <w:rsid w:val="006175B5"/>
    <w:rsid w:val="00617715"/>
    <w:rsid w:val="00617A62"/>
    <w:rsid w:val="00617D8A"/>
    <w:rsid w:val="00617F66"/>
    <w:rsid w:val="0062017F"/>
    <w:rsid w:val="00620393"/>
    <w:rsid w:val="0062052C"/>
    <w:rsid w:val="0062066F"/>
    <w:rsid w:val="006211C5"/>
    <w:rsid w:val="0062126D"/>
    <w:rsid w:val="00621475"/>
    <w:rsid w:val="00621554"/>
    <w:rsid w:val="0062163B"/>
    <w:rsid w:val="00621755"/>
    <w:rsid w:val="00621839"/>
    <w:rsid w:val="00621A3D"/>
    <w:rsid w:val="00621E58"/>
    <w:rsid w:val="00621E97"/>
    <w:rsid w:val="006220FE"/>
    <w:rsid w:val="00622185"/>
    <w:rsid w:val="00622868"/>
    <w:rsid w:val="00622D27"/>
    <w:rsid w:val="006230FB"/>
    <w:rsid w:val="0062324D"/>
    <w:rsid w:val="00624106"/>
    <w:rsid w:val="0062412D"/>
    <w:rsid w:val="00624343"/>
    <w:rsid w:val="0062435D"/>
    <w:rsid w:val="006243B0"/>
    <w:rsid w:val="00624D03"/>
    <w:rsid w:val="00624F97"/>
    <w:rsid w:val="006252DC"/>
    <w:rsid w:val="006253FA"/>
    <w:rsid w:val="00625511"/>
    <w:rsid w:val="00625644"/>
    <w:rsid w:val="0062579B"/>
    <w:rsid w:val="00625A4A"/>
    <w:rsid w:val="00625CB3"/>
    <w:rsid w:val="0062618E"/>
    <w:rsid w:val="006261AB"/>
    <w:rsid w:val="0062674B"/>
    <w:rsid w:val="00626B77"/>
    <w:rsid w:val="00627A8D"/>
    <w:rsid w:val="00627B1D"/>
    <w:rsid w:val="00627C0D"/>
    <w:rsid w:val="00627CFB"/>
    <w:rsid w:val="00627D7A"/>
    <w:rsid w:val="006300D2"/>
    <w:rsid w:val="006301F7"/>
    <w:rsid w:val="00630379"/>
    <w:rsid w:val="00630525"/>
    <w:rsid w:val="00630940"/>
    <w:rsid w:val="00630F1E"/>
    <w:rsid w:val="00630F3D"/>
    <w:rsid w:val="006319D9"/>
    <w:rsid w:val="00631A7A"/>
    <w:rsid w:val="00631D0C"/>
    <w:rsid w:val="00631E06"/>
    <w:rsid w:val="00632360"/>
    <w:rsid w:val="006323E2"/>
    <w:rsid w:val="00632744"/>
    <w:rsid w:val="00633579"/>
    <w:rsid w:val="006337CF"/>
    <w:rsid w:val="00633B82"/>
    <w:rsid w:val="00633DC8"/>
    <w:rsid w:val="00633DCD"/>
    <w:rsid w:val="00634263"/>
    <w:rsid w:val="0063485B"/>
    <w:rsid w:val="00634B69"/>
    <w:rsid w:val="00634E3E"/>
    <w:rsid w:val="0063510E"/>
    <w:rsid w:val="00635111"/>
    <w:rsid w:val="00635266"/>
    <w:rsid w:val="0063541C"/>
    <w:rsid w:val="00636652"/>
    <w:rsid w:val="006366A6"/>
    <w:rsid w:val="0063680D"/>
    <w:rsid w:val="00636BEE"/>
    <w:rsid w:val="00636CA6"/>
    <w:rsid w:val="00636CBB"/>
    <w:rsid w:val="00636E36"/>
    <w:rsid w:val="00636ECF"/>
    <w:rsid w:val="00636FB5"/>
    <w:rsid w:val="00636FB6"/>
    <w:rsid w:val="0063722E"/>
    <w:rsid w:val="00637327"/>
    <w:rsid w:val="0063782F"/>
    <w:rsid w:val="0063798A"/>
    <w:rsid w:val="00637BFF"/>
    <w:rsid w:val="00637C5A"/>
    <w:rsid w:val="00637EF0"/>
    <w:rsid w:val="006408A2"/>
    <w:rsid w:val="00640973"/>
    <w:rsid w:val="00640CE4"/>
    <w:rsid w:val="00640ED1"/>
    <w:rsid w:val="006418CC"/>
    <w:rsid w:val="00641AD8"/>
    <w:rsid w:val="006420A4"/>
    <w:rsid w:val="0064242C"/>
    <w:rsid w:val="00642719"/>
    <w:rsid w:val="00642817"/>
    <w:rsid w:val="00642891"/>
    <w:rsid w:val="0064297D"/>
    <w:rsid w:val="006429B2"/>
    <w:rsid w:val="00642A47"/>
    <w:rsid w:val="00642ADF"/>
    <w:rsid w:val="006437DA"/>
    <w:rsid w:val="00643E47"/>
    <w:rsid w:val="00644263"/>
    <w:rsid w:val="0064445B"/>
    <w:rsid w:val="006447E1"/>
    <w:rsid w:val="00644A69"/>
    <w:rsid w:val="00644CB9"/>
    <w:rsid w:val="00644D6D"/>
    <w:rsid w:val="00644DFD"/>
    <w:rsid w:val="00645132"/>
    <w:rsid w:val="00645349"/>
    <w:rsid w:val="00645634"/>
    <w:rsid w:val="006458AF"/>
    <w:rsid w:val="00645939"/>
    <w:rsid w:val="00645B2B"/>
    <w:rsid w:val="00645C1B"/>
    <w:rsid w:val="00646807"/>
    <w:rsid w:val="006468F4"/>
    <w:rsid w:val="00646907"/>
    <w:rsid w:val="006472FD"/>
    <w:rsid w:val="00647449"/>
    <w:rsid w:val="00647750"/>
    <w:rsid w:val="00647EC8"/>
    <w:rsid w:val="0065019D"/>
    <w:rsid w:val="00650220"/>
    <w:rsid w:val="006502E0"/>
    <w:rsid w:val="00650635"/>
    <w:rsid w:val="0065066C"/>
    <w:rsid w:val="006509DC"/>
    <w:rsid w:val="00650D2A"/>
    <w:rsid w:val="00650E4F"/>
    <w:rsid w:val="006511A6"/>
    <w:rsid w:val="00651AC0"/>
    <w:rsid w:val="00651EC7"/>
    <w:rsid w:val="006520AF"/>
    <w:rsid w:val="0065228A"/>
    <w:rsid w:val="006525F5"/>
    <w:rsid w:val="00652CA4"/>
    <w:rsid w:val="00652F9C"/>
    <w:rsid w:val="0065321E"/>
    <w:rsid w:val="00653425"/>
    <w:rsid w:val="00653909"/>
    <w:rsid w:val="00653BDA"/>
    <w:rsid w:val="00653D00"/>
    <w:rsid w:val="00654138"/>
    <w:rsid w:val="006545FC"/>
    <w:rsid w:val="00654645"/>
    <w:rsid w:val="00654C12"/>
    <w:rsid w:val="00654CD9"/>
    <w:rsid w:val="00654E5D"/>
    <w:rsid w:val="00655B86"/>
    <w:rsid w:val="00655BB3"/>
    <w:rsid w:val="00655C21"/>
    <w:rsid w:val="00655C57"/>
    <w:rsid w:val="00655CD0"/>
    <w:rsid w:val="00655FFD"/>
    <w:rsid w:val="00656089"/>
    <w:rsid w:val="00656622"/>
    <w:rsid w:val="00656664"/>
    <w:rsid w:val="00656712"/>
    <w:rsid w:val="006568D6"/>
    <w:rsid w:val="00657091"/>
    <w:rsid w:val="0065724F"/>
    <w:rsid w:val="006572AC"/>
    <w:rsid w:val="0065750B"/>
    <w:rsid w:val="0065759C"/>
    <w:rsid w:val="006577FB"/>
    <w:rsid w:val="00657960"/>
    <w:rsid w:val="00657C20"/>
    <w:rsid w:val="00657DF6"/>
    <w:rsid w:val="006600FE"/>
    <w:rsid w:val="006603E2"/>
    <w:rsid w:val="0066048D"/>
    <w:rsid w:val="0066061A"/>
    <w:rsid w:val="00660CBB"/>
    <w:rsid w:val="00660CD5"/>
    <w:rsid w:val="00660FD8"/>
    <w:rsid w:val="0066102F"/>
    <w:rsid w:val="00661079"/>
    <w:rsid w:val="00661449"/>
    <w:rsid w:val="00661906"/>
    <w:rsid w:val="00661932"/>
    <w:rsid w:val="0066244A"/>
    <w:rsid w:val="006625DA"/>
    <w:rsid w:val="006625F1"/>
    <w:rsid w:val="00662CE1"/>
    <w:rsid w:val="00662EB3"/>
    <w:rsid w:val="006632DA"/>
    <w:rsid w:val="00663314"/>
    <w:rsid w:val="006637DD"/>
    <w:rsid w:val="00663925"/>
    <w:rsid w:val="00663DC5"/>
    <w:rsid w:val="00664211"/>
    <w:rsid w:val="006643FF"/>
    <w:rsid w:val="00664784"/>
    <w:rsid w:val="0066479D"/>
    <w:rsid w:val="0066482A"/>
    <w:rsid w:val="0066491C"/>
    <w:rsid w:val="00664ACE"/>
    <w:rsid w:val="00664DC9"/>
    <w:rsid w:val="00664DD4"/>
    <w:rsid w:val="00664EFF"/>
    <w:rsid w:val="00664F60"/>
    <w:rsid w:val="0066509E"/>
    <w:rsid w:val="00665194"/>
    <w:rsid w:val="006652BF"/>
    <w:rsid w:val="00665419"/>
    <w:rsid w:val="00666483"/>
    <w:rsid w:val="006667DB"/>
    <w:rsid w:val="00666953"/>
    <w:rsid w:val="006669DA"/>
    <w:rsid w:val="00666A82"/>
    <w:rsid w:val="00666AEB"/>
    <w:rsid w:val="00666C03"/>
    <w:rsid w:val="00666E83"/>
    <w:rsid w:val="00666F36"/>
    <w:rsid w:val="00666FDB"/>
    <w:rsid w:val="00667066"/>
    <w:rsid w:val="00667A36"/>
    <w:rsid w:val="00667CF8"/>
    <w:rsid w:val="00670010"/>
    <w:rsid w:val="0067001F"/>
    <w:rsid w:val="006700F3"/>
    <w:rsid w:val="0067013C"/>
    <w:rsid w:val="0067038D"/>
    <w:rsid w:val="006704BA"/>
    <w:rsid w:val="006707C8"/>
    <w:rsid w:val="0067080A"/>
    <w:rsid w:val="0067089C"/>
    <w:rsid w:val="006708C2"/>
    <w:rsid w:val="00670DC9"/>
    <w:rsid w:val="00670E31"/>
    <w:rsid w:val="00670F8B"/>
    <w:rsid w:val="00671336"/>
    <w:rsid w:val="006714F3"/>
    <w:rsid w:val="00671536"/>
    <w:rsid w:val="0067153D"/>
    <w:rsid w:val="006715D5"/>
    <w:rsid w:val="00671685"/>
    <w:rsid w:val="0067287D"/>
    <w:rsid w:val="00672A09"/>
    <w:rsid w:val="00672B64"/>
    <w:rsid w:val="00672BB4"/>
    <w:rsid w:val="00672CD9"/>
    <w:rsid w:val="00672E42"/>
    <w:rsid w:val="00672E6D"/>
    <w:rsid w:val="006730F7"/>
    <w:rsid w:val="00673252"/>
    <w:rsid w:val="0067326B"/>
    <w:rsid w:val="006734BC"/>
    <w:rsid w:val="006736DC"/>
    <w:rsid w:val="006737BC"/>
    <w:rsid w:val="00673E56"/>
    <w:rsid w:val="0067403E"/>
    <w:rsid w:val="0067414F"/>
    <w:rsid w:val="00674458"/>
    <w:rsid w:val="00674A3A"/>
    <w:rsid w:val="00674D54"/>
    <w:rsid w:val="00674D70"/>
    <w:rsid w:val="00674DF3"/>
    <w:rsid w:val="00674E31"/>
    <w:rsid w:val="00674FE4"/>
    <w:rsid w:val="00675271"/>
    <w:rsid w:val="0067545F"/>
    <w:rsid w:val="006755E5"/>
    <w:rsid w:val="006755EB"/>
    <w:rsid w:val="0067590B"/>
    <w:rsid w:val="00675A9D"/>
    <w:rsid w:val="00675CFD"/>
    <w:rsid w:val="00676090"/>
    <w:rsid w:val="00676366"/>
    <w:rsid w:val="0067640E"/>
    <w:rsid w:val="00676960"/>
    <w:rsid w:val="00676B7C"/>
    <w:rsid w:val="00676EF6"/>
    <w:rsid w:val="00676F3A"/>
    <w:rsid w:val="0067750C"/>
    <w:rsid w:val="00677AA3"/>
    <w:rsid w:val="00677AA6"/>
    <w:rsid w:val="00677B0F"/>
    <w:rsid w:val="00677D1D"/>
    <w:rsid w:val="00677F28"/>
    <w:rsid w:val="006801AD"/>
    <w:rsid w:val="006802F7"/>
    <w:rsid w:val="00680696"/>
    <w:rsid w:val="006811AF"/>
    <w:rsid w:val="00681631"/>
    <w:rsid w:val="00681734"/>
    <w:rsid w:val="00681B8B"/>
    <w:rsid w:val="00681DA7"/>
    <w:rsid w:val="006821CF"/>
    <w:rsid w:val="006825C2"/>
    <w:rsid w:val="00682D76"/>
    <w:rsid w:val="00683C27"/>
    <w:rsid w:val="00683C2D"/>
    <w:rsid w:val="00683DDD"/>
    <w:rsid w:val="0068400A"/>
    <w:rsid w:val="0068442B"/>
    <w:rsid w:val="0068466D"/>
    <w:rsid w:val="00684B94"/>
    <w:rsid w:val="00684C3B"/>
    <w:rsid w:val="00684FDB"/>
    <w:rsid w:val="00685202"/>
    <w:rsid w:val="006852A2"/>
    <w:rsid w:val="0068544D"/>
    <w:rsid w:val="006854CB"/>
    <w:rsid w:val="0068583B"/>
    <w:rsid w:val="006858F1"/>
    <w:rsid w:val="00685929"/>
    <w:rsid w:val="00685AFF"/>
    <w:rsid w:val="00685EA1"/>
    <w:rsid w:val="00686326"/>
    <w:rsid w:val="00686F56"/>
    <w:rsid w:val="00687169"/>
    <w:rsid w:val="006873B8"/>
    <w:rsid w:val="006873F5"/>
    <w:rsid w:val="006874E4"/>
    <w:rsid w:val="0068752C"/>
    <w:rsid w:val="006877FE"/>
    <w:rsid w:val="0068782F"/>
    <w:rsid w:val="006878E4"/>
    <w:rsid w:val="00687A43"/>
    <w:rsid w:val="00687AA5"/>
    <w:rsid w:val="00687ADA"/>
    <w:rsid w:val="00687BDE"/>
    <w:rsid w:val="00687FFD"/>
    <w:rsid w:val="00690202"/>
    <w:rsid w:val="006908B2"/>
    <w:rsid w:val="00690FF8"/>
    <w:rsid w:val="00691288"/>
    <w:rsid w:val="006913DD"/>
    <w:rsid w:val="0069148D"/>
    <w:rsid w:val="00691B39"/>
    <w:rsid w:val="00691D34"/>
    <w:rsid w:val="00691E19"/>
    <w:rsid w:val="00692000"/>
    <w:rsid w:val="00692318"/>
    <w:rsid w:val="006927BE"/>
    <w:rsid w:val="0069285D"/>
    <w:rsid w:val="0069288E"/>
    <w:rsid w:val="0069328A"/>
    <w:rsid w:val="0069377A"/>
    <w:rsid w:val="00693A78"/>
    <w:rsid w:val="00693BA5"/>
    <w:rsid w:val="00693D46"/>
    <w:rsid w:val="0069402E"/>
    <w:rsid w:val="006940C1"/>
    <w:rsid w:val="006940D6"/>
    <w:rsid w:val="006947C9"/>
    <w:rsid w:val="00694A98"/>
    <w:rsid w:val="00694F76"/>
    <w:rsid w:val="00695151"/>
    <w:rsid w:val="006951CF"/>
    <w:rsid w:val="006959B3"/>
    <w:rsid w:val="00695A10"/>
    <w:rsid w:val="00695CF8"/>
    <w:rsid w:val="00695E00"/>
    <w:rsid w:val="00695E9B"/>
    <w:rsid w:val="0069611E"/>
    <w:rsid w:val="00696159"/>
    <w:rsid w:val="00696164"/>
    <w:rsid w:val="00696192"/>
    <w:rsid w:val="006961A7"/>
    <w:rsid w:val="006962F5"/>
    <w:rsid w:val="00696465"/>
    <w:rsid w:val="00696748"/>
    <w:rsid w:val="00696907"/>
    <w:rsid w:val="006969D7"/>
    <w:rsid w:val="00696FA6"/>
    <w:rsid w:val="006973A5"/>
    <w:rsid w:val="006974B9"/>
    <w:rsid w:val="00697536"/>
    <w:rsid w:val="00697E5C"/>
    <w:rsid w:val="00697F94"/>
    <w:rsid w:val="00697FAE"/>
    <w:rsid w:val="006A0116"/>
    <w:rsid w:val="006A05D6"/>
    <w:rsid w:val="006A0893"/>
    <w:rsid w:val="006A09D0"/>
    <w:rsid w:val="006A0A85"/>
    <w:rsid w:val="006A0C0F"/>
    <w:rsid w:val="006A0E1E"/>
    <w:rsid w:val="006A110E"/>
    <w:rsid w:val="006A14F2"/>
    <w:rsid w:val="006A151E"/>
    <w:rsid w:val="006A1997"/>
    <w:rsid w:val="006A2441"/>
    <w:rsid w:val="006A2637"/>
    <w:rsid w:val="006A2695"/>
    <w:rsid w:val="006A2B59"/>
    <w:rsid w:val="006A2BE0"/>
    <w:rsid w:val="006A2CFE"/>
    <w:rsid w:val="006A2F8C"/>
    <w:rsid w:val="006A2FFC"/>
    <w:rsid w:val="006A3008"/>
    <w:rsid w:val="006A331A"/>
    <w:rsid w:val="006A3489"/>
    <w:rsid w:val="006A38DB"/>
    <w:rsid w:val="006A39DD"/>
    <w:rsid w:val="006A3C03"/>
    <w:rsid w:val="006A3EC9"/>
    <w:rsid w:val="006A412F"/>
    <w:rsid w:val="006A4177"/>
    <w:rsid w:val="006A45D2"/>
    <w:rsid w:val="006A46C3"/>
    <w:rsid w:val="006A4968"/>
    <w:rsid w:val="006A4F69"/>
    <w:rsid w:val="006A527B"/>
    <w:rsid w:val="006A539B"/>
    <w:rsid w:val="006A5689"/>
    <w:rsid w:val="006A57B2"/>
    <w:rsid w:val="006A59A4"/>
    <w:rsid w:val="006A5AB9"/>
    <w:rsid w:val="006A5E9E"/>
    <w:rsid w:val="006A6127"/>
    <w:rsid w:val="006A67E7"/>
    <w:rsid w:val="006A67F4"/>
    <w:rsid w:val="006A693C"/>
    <w:rsid w:val="006A69CF"/>
    <w:rsid w:val="006A6C48"/>
    <w:rsid w:val="006A7096"/>
    <w:rsid w:val="006A7417"/>
    <w:rsid w:val="006A76EA"/>
    <w:rsid w:val="006A7BA4"/>
    <w:rsid w:val="006A7E8C"/>
    <w:rsid w:val="006A7F00"/>
    <w:rsid w:val="006B050A"/>
    <w:rsid w:val="006B06FB"/>
    <w:rsid w:val="006B0B4A"/>
    <w:rsid w:val="006B0B7F"/>
    <w:rsid w:val="006B0CD2"/>
    <w:rsid w:val="006B0E6A"/>
    <w:rsid w:val="006B12AF"/>
    <w:rsid w:val="006B1883"/>
    <w:rsid w:val="006B1B52"/>
    <w:rsid w:val="006B1C19"/>
    <w:rsid w:val="006B1D16"/>
    <w:rsid w:val="006B1E23"/>
    <w:rsid w:val="006B1E5D"/>
    <w:rsid w:val="006B1FFB"/>
    <w:rsid w:val="006B2103"/>
    <w:rsid w:val="006B2175"/>
    <w:rsid w:val="006B230B"/>
    <w:rsid w:val="006B251B"/>
    <w:rsid w:val="006B2809"/>
    <w:rsid w:val="006B2ACC"/>
    <w:rsid w:val="006B2B07"/>
    <w:rsid w:val="006B2C02"/>
    <w:rsid w:val="006B2E1A"/>
    <w:rsid w:val="006B33BF"/>
    <w:rsid w:val="006B373D"/>
    <w:rsid w:val="006B3948"/>
    <w:rsid w:val="006B3D7D"/>
    <w:rsid w:val="006B3E1E"/>
    <w:rsid w:val="006B42C9"/>
    <w:rsid w:val="006B49E8"/>
    <w:rsid w:val="006B4A35"/>
    <w:rsid w:val="006B4AFE"/>
    <w:rsid w:val="006B4BA4"/>
    <w:rsid w:val="006B4E3D"/>
    <w:rsid w:val="006B5829"/>
    <w:rsid w:val="006B5840"/>
    <w:rsid w:val="006B5AB9"/>
    <w:rsid w:val="006B5BC7"/>
    <w:rsid w:val="006B621B"/>
    <w:rsid w:val="006B63D7"/>
    <w:rsid w:val="006B644D"/>
    <w:rsid w:val="006B64D5"/>
    <w:rsid w:val="006B6777"/>
    <w:rsid w:val="006B6A26"/>
    <w:rsid w:val="006B6A2E"/>
    <w:rsid w:val="006B6C94"/>
    <w:rsid w:val="006B71D9"/>
    <w:rsid w:val="006B73CE"/>
    <w:rsid w:val="006B749E"/>
    <w:rsid w:val="006B7910"/>
    <w:rsid w:val="006B7BCA"/>
    <w:rsid w:val="006B7C7E"/>
    <w:rsid w:val="006C0130"/>
    <w:rsid w:val="006C0C81"/>
    <w:rsid w:val="006C0F58"/>
    <w:rsid w:val="006C1377"/>
    <w:rsid w:val="006C1426"/>
    <w:rsid w:val="006C144B"/>
    <w:rsid w:val="006C1717"/>
    <w:rsid w:val="006C1764"/>
    <w:rsid w:val="006C180A"/>
    <w:rsid w:val="006C190E"/>
    <w:rsid w:val="006C1B88"/>
    <w:rsid w:val="006C1F4F"/>
    <w:rsid w:val="006C2037"/>
    <w:rsid w:val="006C2316"/>
    <w:rsid w:val="006C2361"/>
    <w:rsid w:val="006C241B"/>
    <w:rsid w:val="006C2530"/>
    <w:rsid w:val="006C270D"/>
    <w:rsid w:val="006C2846"/>
    <w:rsid w:val="006C28B6"/>
    <w:rsid w:val="006C28D5"/>
    <w:rsid w:val="006C2949"/>
    <w:rsid w:val="006C2A09"/>
    <w:rsid w:val="006C341E"/>
    <w:rsid w:val="006C364E"/>
    <w:rsid w:val="006C3D4D"/>
    <w:rsid w:val="006C3E13"/>
    <w:rsid w:val="006C3F41"/>
    <w:rsid w:val="006C3FCC"/>
    <w:rsid w:val="006C3FF0"/>
    <w:rsid w:val="006C4B94"/>
    <w:rsid w:val="006C5202"/>
    <w:rsid w:val="006C53F0"/>
    <w:rsid w:val="006C5E30"/>
    <w:rsid w:val="006C5F45"/>
    <w:rsid w:val="006C6089"/>
    <w:rsid w:val="006C6630"/>
    <w:rsid w:val="006C69BC"/>
    <w:rsid w:val="006C69F6"/>
    <w:rsid w:val="006C6B4D"/>
    <w:rsid w:val="006C6D86"/>
    <w:rsid w:val="006C6D98"/>
    <w:rsid w:val="006C6F84"/>
    <w:rsid w:val="006C7021"/>
    <w:rsid w:val="006C72BE"/>
    <w:rsid w:val="006D0384"/>
    <w:rsid w:val="006D050F"/>
    <w:rsid w:val="006D07A3"/>
    <w:rsid w:val="006D08B5"/>
    <w:rsid w:val="006D0C1D"/>
    <w:rsid w:val="006D0CC8"/>
    <w:rsid w:val="006D0D16"/>
    <w:rsid w:val="006D0E19"/>
    <w:rsid w:val="006D12B5"/>
    <w:rsid w:val="006D1988"/>
    <w:rsid w:val="006D1B0E"/>
    <w:rsid w:val="006D2172"/>
    <w:rsid w:val="006D2660"/>
    <w:rsid w:val="006D26DA"/>
    <w:rsid w:val="006D2851"/>
    <w:rsid w:val="006D2AB4"/>
    <w:rsid w:val="006D2CDA"/>
    <w:rsid w:val="006D2F4C"/>
    <w:rsid w:val="006D2FAB"/>
    <w:rsid w:val="006D3036"/>
    <w:rsid w:val="006D3083"/>
    <w:rsid w:val="006D387C"/>
    <w:rsid w:val="006D3B4D"/>
    <w:rsid w:val="006D3D51"/>
    <w:rsid w:val="006D3E36"/>
    <w:rsid w:val="006D4352"/>
    <w:rsid w:val="006D43C0"/>
    <w:rsid w:val="006D45A2"/>
    <w:rsid w:val="006D4718"/>
    <w:rsid w:val="006D4904"/>
    <w:rsid w:val="006D4B23"/>
    <w:rsid w:val="006D4E68"/>
    <w:rsid w:val="006D4FB2"/>
    <w:rsid w:val="006D5219"/>
    <w:rsid w:val="006D53E6"/>
    <w:rsid w:val="006D550C"/>
    <w:rsid w:val="006D55ED"/>
    <w:rsid w:val="006D5DD7"/>
    <w:rsid w:val="006D60A3"/>
    <w:rsid w:val="006D616A"/>
    <w:rsid w:val="006D61CC"/>
    <w:rsid w:val="006D649B"/>
    <w:rsid w:val="006D692F"/>
    <w:rsid w:val="006D6DE0"/>
    <w:rsid w:val="006D6F0D"/>
    <w:rsid w:val="006D701C"/>
    <w:rsid w:val="006D703B"/>
    <w:rsid w:val="006D7188"/>
    <w:rsid w:val="006D77BC"/>
    <w:rsid w:val="006D77D1"/>
    <w:rsid w:val="006D787D"/>
    <w:rsid w:val="006D7B8A"/>
    <w:rsid w:val="006E0205"/>
    <w:rsid w:val="006E0553"/>
    <w:rsid w:val="006E0586"/>
    <w:rsid w:val="006E06D4"/>
    <w:rsid w:val="006E0B0D"/>
    <w:rsid w:val="006E0EB9"/>
    <w:rsid w:val="006E14C0"/>
    <w:rsid w:val="006E1896"/>
    <w:rsid w:val="006E1903"/>
    <w:rsid w:val="006E1A00"/>
    <w:rsid w:val="006E1DEC"/>
    <w:rsid w:val="006E1E8E"/>
    <w:rsid w:val="006E211D"/>
    <w:rsid w:val="006E2903"/>
    <w:rsid w:val="006E2F2A"/>
    <w:rsid w:val="006E2FA2"/>
    <w:rsid w:val="006E355D"/>
    <w:rsid w:val="006E38DB"/>
    <w:rsid w:val="006E3E39"/>
    <w:rsid w:val="006E4489"/>
    <w:rsid w:val="006E46D4"/>
    <w:rsid w:val="006E4783"/>
    <w:rsid w:val="006E4789"/>
    <w:rsid w:val="006E5019"/>
    <w:rsid w:val="006E51FF"/>
    <w:rsid w:val="006E5A32"/>
    <w:rsid w:val="006E5CAC"/>
    <w:rsid w:val="006E6339"/>
    <w:rsid w:val="006E6B40"/>
    <w:rsid w:val="006E6BA2"/>
    <w:rsid w:val="006E6DF6"/>
    <w:rsid w:val="006E72D6"/>
    <w:rsid w:val="006E75BB"/>
    <w:rsid w:val="006E7783"/>
    <w:rsid w:val="006E77A2"/>
    <w:rsid w:val="006E783B"/>
    <w:rsid w:val="006F0244"/>
    <w:rsid w:val="006F0258"/>
    <w:rsid w:val="006F0873"/>
    <w:rsid w:val="006F0CB1"/>
    <w:rsid w:val="006F13EB"/>
    <w:rsid w:val="006F1682"/>
    <w:rsid w:val="006F16F9"/>
    <w:rsid w:val="006F1BBE"/>
    <w:rsid w:val="006F1DB5"/>
    <w:rsid w:val="006F2187"/>
    <w:rsid w:val="006F2395"/>
    <w:rsid w:val="006F2847"/>
    <w:rsid w:val="006F2EEE"/>
    <w:rsid w:val="006F31FB"/>
    <w:rsid w:val="006F3367"/>
    <w:rsid w:val="006F3831"/>
    <w:rsid w:val="006F383E"/>
    <w:rsid w:val="006F3925"/>
    <w:rsid w:val="006F3A9C"/>
    <w:rsid w:val="006F3E3C"/>
    <w:rsid w:val="006F4020"/>
    <w:rsid w:val="006F446E"/>
    <w:rsid w:val="006F458F"/>
    <w:rsid w:val="006F5073"/>
    <w:rsid w:val="006F52B9"/>
    <w:rsid w:val="006F53E2"/>
    <w:rsid w:val="006F547B"/>
    <w:rsid w:val="006F5581"/>
    <w:rsid w:val="006F5696"/>
    <w:rsid w:val="006F56C6"/>
    <w:rsid w:val="006F56FD"/>
    <w:rsid w:val="006F5729"/>
    <w:rsid w:val="006F5763"/>
    <w:rsid w:val="006F6000"/>
    <w:rsid w:val="006F6887"/>
    <w:rsid w:val="006F6B95"/>
    <w:rsid w:val="006F75D2"/>
    <w:rsid w:val="006F7A1C"/>
    <w:rsid w:val="006F7D9C"/>
    <w:rsid w:val="006F7FE0"/>
    <w:rsid w:val="00700070"/>
    <w:rsid w:val="007008CD"/>
    <w:rsid w:val="007009C4"/>
    <w:rsid w:val="00700F5F"/>
    <w:rsid w:val="007011C0"/>
    <w:rsid w:val="00701230"/>
    <w:rsid w:val="007012F3"/>
    <w:rsid w:val="00701644"/>
    <w:rsid w:val="0070164C"/>
    <w:rsid w:val="00701803"/>
    <w:rsid w:val="00701A8D"/>
    <w:rsid w:val="00701E51"/>
    <w:rsid w:val="00701FCA"/>
    <w:rsid w:val="00702042"/>
    <w:rsid w:val="00702087"/>
    <w:rsid w:val="0070262A"/>
    <w:rsid w:val="007028B7"/>
    <w:rsid w:val="007028F4"/>
    <w:rsid w:val="0070291A"/>
    <w:rsid w:val="007029F0"/>
    <w:rsid w:val="00702AC8"/>
    <w:rsid w:val="0070366C"/>
    <w:rsid w:val="007037C4"/>
    <w:rsid w:val="0070395B"/>
    <w:rsid w:val="00703A36"/>
    <w:rsid w:val="00703A7C"/>
    <w:rsid w:val="00703CBE"/>
    <w:rsid w:val="00703FBE"/>
    <w:rsid w:val="007042BA"/>
    <w:rsid w:val="0070468A"/>
    <w:rsid w:val="00704709"/>
    <w:rsid w:val="007048E2"/>
    <w:rsid w:val="00704CC4"/>
    <w:rsid w:val="00704CED"/>
    <w:rsid w:val="00704D2E"/>
    <w:rsid w:val="00704E23"/>
    <w:rsid w:val="00704E7E"/>
    <w:rsid w:val="00705085"/>
    <w:rsid w:val="00705218"/>
    <w:rsid w:val="00705618"/>
    <w:rsid w:val="00705629"/>
    <w:rsid w:val="00705737"/>
    <w:rsid w:val="00705B7A"/>
    <w:rsid w:val="00705DEC"/>
    <w:rsid w:val="00705F05"/>
    <w:rsid w:val="0070755D"/>
    <w:rsid w:val="00707A78"/>
    <w:rsid w:val="00707A7E"/>
    <w:rsid w:val="00707BBF"/>
    <w:rsid w:val="00707FFE"/>
    <w:rsid w:val="00710597"/>
    <w:rsid w:val="0071076E"/>
    <w:rsid w:val="007109B7"/>
    <w:rsid w:val="00710D54"/>
    <w:rsid w:val="00710D6A"/>
    <w:rsid w:val="007115E6"/>
    <w:rsid w:val="00711616"/>
    <w:rsid w:val="00711D72"/>
    <w:rsid w:val="00711DD6"/>
    <w:rsid w:val="0071204A"/>
    <w:rsid w:val="00712102"/>
    <w:rsid w:val="00712139"/>
    <w:rsid w:val="00712470"/>
    <w:rsid w:val="00712668"/>
    <w:rsid w:val="00712AC0"/>
    <w:rsid w:val="00712BE7"/>
    <w:rsid w:val="00712C43"/>
    <w:rsid w:val="00712FE9"/>
    <w:rsid w:val="00713C55"/>
    <w:rsid w:val="00713D4E"/>
    <w:rsid w:val="00713DF4"/>
    <w:rsid w:val="0071413C"/>
    <w:rsid w:val="007144D0"/>
    <w:rsid w:val="00714864"/>
    <w:rsid w:val="00714949"/>
    <w:rsid w:val="00714D12"/>
    <w:rsid w:val="00714D97"/>
    <w:rsid w:val="007152D2"/>
    <w:rsid w:val="00715382"/>
    <w:rsid w:val="0071589D"/>
    <w:rsid w:val="00715FB4"/>
    <w:rsid w:val="0071617F"/>
    <w:rsid w:val="00716336"/>
    <w:rsid w:val="007165A8"/>
    <w:rsid w:val="007166C7"/>
    <w:rsid w:val="00716781"/>
    <w:rsid w:val="007168C1"/>
    <w:rsid w:val="00716CC8"/>
    <w:rsid w:val="00716D9B"/>
    <w:rsid w:val="00717016"/>
    <w:rsid w:val="007172E2"/>
    <w:rsid w:val="00717394"/>
    <w:rsid w:val="00717D7D"/>
    <w:rsid w:val="00720136"/>
    <w:rsid w:val="00720421"/>
    <w:rsid w:val="00720699"/>
    <w:rsid w:val="00720A1F"/>
    <w:rsid w:val="00720E51"/>
    <w:rsid w:val="00720E93"/>
    <w:rsid w:val="007211BA"/>
    <w:rsid w:val="007211FF"/>
    <w:rsid w:val="007215CA"/>
    <w:rsid w:val="00721665"/>
    <w:rsid w:val="0072174B"/>
    <w:rsid w:val="007218EA"/>
    <w:rsid w:val="0072218F"/>
    <w:rsid w:val="00722C07"/>
    <w:rsid w:val="00722D6A"/>
    <w:rsid w:val="00722E7A"/>
    <w:rsid w:val="0072322C"/>
    <w:rsid w:val="0072358B"/>
    <w:rsid w:val="007236EF"/>
    <w:rsid w:val="007237AA"/>
    <w:rsid w:val="00723857"/>
    <w:rsid w:val="007238AA"/>
    <w:rsid w:val="00723C26"/>
    <w:rsid w:val="00724248"/>
    <w:rsid w:val="00724358"/>
    <w:rsid w:val="00724498"/>
    <w:rsid w:val="0072486D"/>
    <w:rsid w:val="007248DD"/>
    <w:rsid w:val="00724912"/>
    <w:rsid w:val="00724A1A"/>
    <w:rsid w:val="00724BAD"/>
    <w:rsid w:val="00725452"/>
    <w:rsid w:val="0072589F"/>
    <w:rsid w:val="00725999"/>
    <w:rsid w:val="00725A5D"/>
    <w:rsid w:val="00725BBE"/>
    <w:rsid w:val="00725F8F"/>
    <w:rsid w:val="007260CA"/>
    <w:rsid w:val="007260CC"/>
    <w:rsid w:val="00726172"/>
    <w:rsid w:val="0072636F"/>
    <w:rsid w:val="00726B46"/>
    <w:rsid w:val="00726DD7"/>
    <w:rsid w:val="00727161"/>
    <w:rsid w:val="00727162"/>
    <w:rsid w:val="0072735E"/>
    <w:rsid w:val="00727361"/>
    <w:rsid w:val="007274D5"/>
    <w:rsid w:val="00727724"/>
    <w:rsid w:val="007279F3"/>
    <w:rsid w:val="00727A39"/>
    <w:rsid w:val="00727F36"/>
    <w:rsid w:val="00730535"/>
    <w:rsid w:val="00730965"/>
    <w:rsid w:val="00730DF7"/>
    <w:rsid w:val="00730E17"/>
    <w:rsid w:val="00730E7C"/>
    <w:rsid w:val="007311A2"/>
    <w:rsid w:val="007311FA"/>
    <w:rsid w:val="007313C6"/>
    <w:rsid w:val="00731758"/>
    <w:rsid w:val="007319C9"/>
    <w:rsid w:val="007319EB"/>
    <w:rsid w:val="00732012"/>
    <w:rsid w:val="00732027"/>
    <w:rsid w:val="00732094"/>
    <w:rsid w:val="00732360"/>
    <w:rsid w:val="00732478"/>
    <w:rsid w:val="00732539"/>
    <w:rsid w:val="00732545"/>
    <w:rsid w:val="0073274D"/>
    <w:rsid w:val="00732B08"/>
    <w:rsid w:val="00732B87"/>
    <w:rsid w:val="00732E3D"/>
    <w:rsid w:val="00732FD8"/>
    <w:rsid w:val="00733179"/>
    <w:rsid w:val="007333F3"/>
    <w:rsid w:val="00733615"/>
    <w:rsid w:val="007338E9"/>
    <w:rsid w:val="00733A79"/>
    <w:rsid w:val="00733FD4"/>
    <w:rsid w:val="00733FE3"/>
    <w:rsid w:val="0073408C"/>
    <w:rsid w:val="00734737"/>
    <w:rsid w:val="0073475A"/>
    <w:rsid w:val="007348CB"/>
    <w:rsid w:val="00734AB4"/>
    <w:rsid w:val="00734C69"/>
    <w:rsid w:val="00734ED9"/>
    <w:rsid w:val="00735043"/>
    <w:rsid w:val="0073521F"/>
    <w:rsid w:val="00735354"/>
    <w:rsid w:val="00735494"/>
    <w:rsid w:val="0073557A"/>
    <w:rsid w:val="007355D9"/>
    <w:rsid w:val="00735B14"/>
    <w:rsid w:val="00735C00"/>
    <w:rsid w:val="00735C0E"/>
    <w:rsid w:val="00735E37"/>
    <w:rsid w:val="007360A5"/>
    <w:rsid w:val="0073620D"/>
    <w:rsid w:val="007363E5"/>
    <w:rsid w:val="00736434"/>
    <w:rsid w:val="00736528"/>
    <w:rsid w:val="0073658A"/>
    <w:rsid w:val="00736772"/>
    <w:rsid w:val="00736805"/>
    <w:rsid w:val="0073685D"/>
    <w:rsid w:val="00736B12"/>
    <w:rsid w:val="0073730D"/>
    <w:rsid w:val="00737AB1"/>
    <w:rsid w:val="00737F3E"/>
    <w:rsid w:val="007400C0"/>
    <w:rsid w:val="007402E4"/>
    <w:rsid w:val="0074043D"/>
    <w:rsid w:val="00740631"/>
    <w:rsid w:val="007406F5"/>
    <w:rsid w:val="007408AD"/>
    <w:rsid w:val="00740B15"/>
    <w:rsid w:val="00740B5A"/>
    <w:rsid w:val="00740DE2"/>
    <w:rsid w:val="007413DF"/>
    <w:rsid w:val="007414FF"/>
    <w:rsid w:val="0074171B"/>
    <w:rsid w:val="007418D9"/>
    <w:rsid w:val="007418F1"/>
    <w:rsid w:val="0074206A"/>
    <w:rsid w:val="00742407"/>
    <w:rsid w:val="00742479"/>
    <w:rsid w:val="007425D9"/>
    <w:rsid w:val="007426CE"/>
    <w:rsid w:val="0074290B"/>
    <w:rsid w:val="00742A95"/>
    <w:rsid w:val="00743319"/>
    <w:rsid w:val="0074332B"/>
    <w:rsid w:val="0074333D"/>
    <w:rsid w:val="00743466"/>
    <w:rsid w:val="00743631"/>
    <w:rsid w:val="007436E0"/>
    <w:rsid w:val="00743805"/>
    <w:rsid w:val="00743CBF"/>
    <w:rsid w:val="00743F36"/>
    <w:rsid w:val="00743F7F"/>
    <w:rsid w:val="00743FD0"/>
    <w:rsid w:val="00744313"/>
    <w:rsid w:val="007445B3"/>
    <w:rsid w:val="00744EAA"/>
    <w:rsid w:val="00744F49"/>
    <w:rsid w:val="0074518F"/>
    <w:rsid w:val="00745255"/>
    <w:rsid w:val="007452FD"/>
    <w:rsid w:val="007454AD"/>
    <w:rsid w:val="007455DB"/>
    <w:rsid w:val="007458C6"/>
    <w:rsid w:val="007459A8"/>
    <w:rsid w:val="007459FF"/>
    <w:rsid w:val="00745A93"/>
    <w:rsid w:val="00745EBD"/>
    <w:rsid w:val="00745FDA"/>
    <w:rsid w:val="007460A2"/>
    <w:rsid w:val="007462C9"/>
    <w:rsid w:val="00746718"/>
    <w:rsid w:val="0074693A"/>
    <w:rsid w:val="007469E3"/>
    <w:rsid w:val="00746BDE"/>
    <w:rsid w:val="00746E56"/>
    <w:rsid w:val="00747009"/>
    <w:rsid w:val="0074743D"/>
    <w:rsid w:val="00747494"/>
    <w:rsid w:val="00747528"/>
    <w:rsid w:val="0075002C"/>
    <w:rsid w:val="0075023F"/>
    <w:rsid w:val="007503B8"/>
    <w:rsid w:val="007503CD"/>
    <w:rsid w:val="007504F4"/>
    <w:rsid w:val="0075050F"/>
    <w:rsid w:val="007507B9"/>
    <w:rsid w:val="0075083E"/>
    <w:rsid w:val="00750964"/>
    <w:rsid w:val="007509BA"/>
    <w:rsid w:val="00750AB6"/>
    <w:rsid w:val="00750E56"/>
    <w:rsid w:val="00751057"/>
    <w:rsid w:val="00751127"/>
    <w:rsid w:val="00751432"/>
    <w:rsid w:val="00751562"/>
    <w:rsid w:val="00751777"/>
    <w:rsid w:val="00751F67"/>
    <w:rsid w:val="00752046"/>
    <w:rsid w:val="00752296"/>
    <w:rsid w:val="007522EA"/>
    <w:rsid w:val="00752A69"/>
    <w:rsid w:val="00752BFB"/>
    <w:rsid w:val="00752DDB"/>
    <w:rsid w:val="00752E18"/>
    <w:rsid w:val="00752ECE"/>
    <w:rsid w:val="00752F42"/>
    <w:rsid w:val="00752FC7"/>
    <w:rsid w:val="00753F52"/>
    <w:rsid w:val="007540CC"/>
    <w:rsid w:val="00754258"/>
    <w:rsid w:val="0075469D"/>
    <w:rsid w:val="00754746"/>
    <w:rsid w:val="00754A18"/>
    <w:rsid w:val="00754C44"/>
    <w:rsid w:val="00754D27"/>
    <w:rsid w:val="00754F46"/>
    <w:rsid w:val="00755055"/>
    <w:rsid w:val="007556EF"/>
    <w:rsid w:val="0075599C"/>
    <w:rsid w:val="00755D01"/>
    <w:rsid w:val="00755D3C"/>
    <w:rsid w:val="00756158"/>
    <w:rsid w:val="00756216"/>
    <w:rsid w:val="0075645F"/>
    <w:rsid w:val="007564CC"/>
    <w:rsid w:val="0075680C"/>
    <w:rsid w:val="00756A31"/>
    <w:rsid w:val="00756C6B"/>
    <w:rsid w:val="00756C9A"/>
    <w:rsid w:val="00756E55"/>
    <w:rsid w:val="007571F2"/>
    <w:rsid w:val="00757243"/>
    <w:rsid w:val="00757255"/>
    <w:rsid w:val="00757496"/>
    <w:rsid w:val="007574CA"/>
    <w:rsid w:val="00757A07"/>
    <w:rsid w:val="00757A29"/>
    <w:rsid w:val="00757AE0"/>
    <w:rsid w:val="00757FE3"/>
    <w:rsid w:val="00760162"/>
    <w:rsid w:val="0076021A"/>
    <w:rsid w:val="00760582"/>
    <w:rsid w:val="00760B0B"/>
    <w:rsid w:val="00760D30"/>
    <w:rsid w:val="00760E1A"/>
    <w:rsid w:val="00760F2C"/>
    <w:rsid w:val="00761494"/>
    <w:rsid w:val="00761754"/>
    <w:rsid w:val="0076177E"/>
    <w:rsid w:val="00761B13"/>
    <w:rsid w:val="00761F73"/>
    <w:rsid w:val="00762066"/>
    <w:rsid w:val="007627F2"/>
    <w:rsid w:val="007628B2"/>
    <w:rsid w:val="00762E60"/>
    <w:rsid w:val="00762F71"/>
    <w:rsid w:val="007638D3"/>
    <w:rsid w:val="00763990"/>
    <w:rsid w:val="00763B75"/>
    <w:rsid w:val="00763F54"/>
    <w:rsid w:val="00764554"/>
    <w:rsid w:val="00764665"/>
    <w:rsid w:val="00764B70"/>
    <w:rsid w:val="00764C2E"/>
    <w:rsid w:val="00764CA2"/>
    <w:rsid w:val="00764E25"/>
    <w:rsid w:val="00764EB1"/>
    <w:rsid w:val="00765004"/>
    <w:rsid w:val="0076502C"/>
    <w:rsid w:val="00765583"/>
    <w:rsid w:val="007656E2"/>
    <w:rsid w:val="00765859"/>
    <w:rsid w:val="00765A2F"/>
    <w:rsid w:val="00765BFB"/>
    <w:rsid w:val="00765EB5"/>
    <w:rsid w:val="007661F5"/>
    <w:rsid w:val="00766560"/>
    <w:rsid w:val="007665D2"/>
    <w:rsid w:val="007665F5"/>
    <w:rsid w:val="0076673A"/>
    <w:rsid w:val="007669B6"/>
    <w:rsid w:val="00767408"/>
    <w:rsid w:val="00767439"/>
    <w:rsid w:val="00767BA8"/>
    <w:rsid w:val="00767C84"/>
    <w:rsid w:val="00770043"/>
    <w:rsid w:val="007706DE"/>
    <w:rsid w:val="00770720"/>
    <w:rsid w:val="007707B9"/>
    <w:rsid w:val="00770894"/>
    <w:rsid w:val="00770A8D"/>
    <w:rsid w:val="00770DBA"/>
    <w:rsid w:val="00770DC7"/>
    <w:rsid w:val="007712C2"/>
    <w:rsid w:val="007713B1"/>
    <w:rsid w:val="0077186C"/>
    <w:rsid w:val="007719C0"/>
    <w:rsid w:val="00771C11"/>
    <w:rsid w:val="00771F19"/>
    <w:rsid w:val="00772317"/>
    <w:rsid w:val="007726D8"/>
    <w:rsid w:val="00772721"/>
    <w:rsid w:val="0077281B"/>
    <w:rsid w:val="00772B83"/>
    <w:rsid w:val="00772BDD"/>
    <w:rsid w:val="00772C9B"/>
    <w:rsid w:val="00772E0B"/>
    <w:rsid w:val="00772F34"/>
    <w:rsid w:val="0077371A"/>
    <w:rsid w:val="00773A5A"/>
    <w:rsid w:val="00773B42"/>
    <w:rsid w:val="00774B22"/>
    <w:rsid w:val="00774F8B"/>
    <w:rsid w:val="00775203"/>
    <w:rsid w:val="00775600"/>
    <w:rsid w:val="00775A4B"/>
    <w:rsid w:val="00775C09"/>
    <w:rsid w:val="00775D11"/>
    <w:rsid w:val="00775D95"/>
    <w:rsid w:val="00775FBF"/>
    <w:rsid w:val="00776018"/>
    <w:rsid w:val="0077642D"/>
    <w:rsid w:val="00776BB5"/>
    <w:rsid w:val="00777732"/>
    <w:rsid w:val="007778EF"/>
    <w:rsid w:val="00777AB3"/>
    <w:rsid w:val="00777EF2"/>
    <w:rsid w:val="0078012F"/>
    <w:rsid w:val="007804CB"/>
    <w:rsid w:val="0078070A"/>
    <w:rsid w:val="00780E43"/>
    <w:rsid w:val="0078144C"/>
    <w:rsid w:val="007814E3"/>
    <w:rsid w:val="007815CF"/>
    <w:rsid w:val="00781B22"/>
    <w:rsid w:val="00781B6C"/>
    <w:rsid w:val="00781C80"/>
    <w:rsid w:val="0078208B"/>
    <w:rsid w:val="007822D0"/>
    <w:rsid w:val="00782603"/>
    <w:rsid w:val="00782652"/>
    <w:rsid w:val="00782A27"/>
    <w:rsid w:val="00782A83"/>
    <w:rsid w:val="00782FE7"/>
    <w:rsid w:val="0078338C"/>
    <w:rsid w:val="007833CF"/>
    <w:rsid w:val="00783660"/>
    <w:rsid w:val="007839ED"/>
    <w:rsid w:val="00783AB3"/>
    <w:rsid w:val="00783FC3"/>
    <w:rsid w:val="007841E5"/>
    <w:rsid w:val="00784259"/>
    <w:rsid w:val="00784AA8"/>
    <w:rsid w:val="00784C38"/>
    <w:rsid w:val="00784D41"/>
    <w:rsid w:val="00784E92"/>
    <w:rsid w:val="00784EA8"/>
    <w:rsid w:val="00784EBD"/>
    <w:rsid w:val="007850CE"/>
    <w:rsid w:val="00785238"/>
    <w:rsid w:val="0078523B"/>
    <w:rsid w:val="00785CB0"/>
    <w:rsid w:val="007865EE"/>
    <w:rsid w:val="00786794"/>
    <w:rsid w:val="00786841"/>
    <w:rsid w:val="007869E2"/>
    <w:rsid w:val="00786B07"/>
    <w:rsid w:val="00786E57"/>
    <w:rsid w:val="00786E9B"/>
    <w:rsid w:val="00786F4E"/>
    <w:rsid w:val="007870F9"/>
    <w:rsid w:val="007872E0"/>
    <w:rsid w:val="0078760F"/>
    <w:rsid w:val="00787764"/>
    <w:rsid w:val="00787824"/>
    <w:rsid w:val="00787BBD"/>
    <w:rsid w:val="00787EB6"/>
    <w:rsid w:val="007900A2"/>
    <w:rsid w:val="00790235"/>
    <w:rsid w:val="00790652"/>
    <w:rsid w:val="007907F6"/>
    <w:rsid w:val="007908D9"/>
    <w:rsid w:val="007910EC"/>
    <w:rsid w:val="007911DD"/>
    <w:rsid w:val="0079186F"/>
    <w:rsid w:val="00791BF4"/>
    <w:rsid w:val="00791D48"/>
    <w:rsid w:val="00791E48"/>
    <w:rsid w:val="00792217"/>
    <w:rsid w:val="0079240A"/>
    <w:rsid w:val="007928F8"/>
    <w:rsid w:val="00792F76"/>
    <w:rsid w:val="0079336E"/>
    <w:rsid w:val="00793642"/>
    <w:rsid w:val="00793B9A"/>
    <w:rsid w:val="00793C97"/>
    <w:rsid w:val="00793C9F"/>
    <w:rsid w:val="00793FA2"/>
    <w:rsid w:val="007940C8"/>
    <w:rsid w:val="0079411E"/>
    <w:rsid w:val="00795020"/>
    <w:rsid w:val="00795304"/>
    <w:rsid w:val="00795391"/>
    <w:rsid w:val="00795671"/>
    <w:rsid w:val="00795682"/>
    <w:rsid w:val="00795E98"/>
    <w:rsid w:val="00796011"/>
    <w:rsid w:val="007961FC"/>
    <w:rsid w:val="0079674C"/>
    <w:rsid w:val="00797038"/>
    <w:rsid w:val="0079717A"/>
    <w:rsid w:val="007974E5"/>
    <w:rsid w:val="0079795C"/>
    <w:rsid w:val="007979B7"/>
    <w:rsid w:val="007A01D9"/>
    <w:rsid w:val="007A0374"/>
    <w:rsid w:val="007A03A5"/>
    <w:rsid w:val="007A0582"/>
    <w:rsid w:val="007A07C8"/>
    <w:rsid w:val="007A0822"/>
    <w:rsid w:val="007A110F"/>
    <w:rsid w:val="007A1258"/>
    <w:rsid w:val="007A144E"/>
    <w:rsid w:val="007A1A27"/>
    <w:rsid w:val="007A1BB7"/>
    <w:rsid w:val="007A1E4E"/>
    <w:rsid w:val="007A2044"/>
    <w:rsid w:val="007A278E"/>
    <w:rsid w:val="007A2901"/>
    <w:rsid w:val="007A2DA2"/>
    <w:rsid w:val="007A2F3E"/>
    <w:rsid w:val="007A3064"/>
    <w:rsid w:val="007A3119"/>
    <w:rsid w:val="007A34D9"/>
    <w:rsid w:val="007A3798"/>
    <w:rsid w:val="007A37C7"/>
    <w:rsid w:val="007A3858"/>
    <w:rsid w:val="007A3B4D"/>
    <w:rsid w:val="007A3C35"/>
    <w:rsid w:val="007A3C55"/>
    <w:rsid w:val="007A3CB4"/>
    <w:rsid w:val="007A42E7"/>
    <w:rsid w:val="007A4439"/>
    <w:rsid w:val="007A4450"/>
    <w:rsid w:val="007A4804"/>
    <w:rsid w:val="007A4B56"/>
    <w:rsid w:val="007A4F24"/>
    <w:rsid w:val="007A4FE8"/>
    <w:rsid w:val="007A524E"/>
    <w:rsid w:val="007A577E"/>
    <w:rsid w:val="007A57A7"/>
    <w:rsid w:val="007A57D2"/>
    <w:rsid w:val="007A597D"/>
    <w:rsid w:val="007A5B6A"/>
    <w:rsid w:val="007A5D3E"/>
    <w:rsid w:val="007A5FCE"/>
    <w:rsid w:val="007A60BD"/>
    <w:rsid w:val="007A6477"/>
    <w:rsid w:val="007A6855"/>
    <w:rsid w:val="007A68EC"/>
    <w:rsid w:val="007A69C3"/>
    <w:rsid w:val="007A6B1F"/>
    <w:rsid w:val="007A6DAB"/>
    <w:rsid w:val="007A6FE4"/>
    <w:rsid w:val="007A70CC"/>
    <w:rsid w:val="007A7ADB"/>
    <w:rsid w:val="007A7EAA"/>
    <w:rsid w:val="007A7EEF"/>
    <w:rsid w:val="007A7F7E"/>
    <w:rsid w:val="007B0914"/>
    <w:rsid w:val="007B0A4A"/>
    <w:rsid w:val="007B0BAA"/>
    <w:rsid w:val="007B0F25"/>
    <w:rsid w:val="007B11D2"/>
    <w:rsid w:val="007B11FB"/>
    <w:rsid w:val="007B1472"/>
    <w:rsid w:val="007B1939"/>
    <w:rsid w:val="007B1C7D"/>
    <w:rsid w:val="007B1F17"/>
    <w:rsid w:val="007B1F73"/>
    <w:rsid w:val="007B2173"/>
    <w:rsid w:val="007B218C"/>
    <w:rsid w:val="007B220D"/>
    <w:rsid w:val="007B2293"/>
    <w:rsid w:val="007B2737"/>
    <w:rsid w:val="007B280F"/>
    <w:rsid w:val="007B2A56"/>
    <w:rsid w:val="007B2D46"/>
    <w:rsid w:val="007B2F73"/>
    <w:rsid w:val="007B3002"/>
    <w:rsid w:val="007B3321"/>
    <w:rsid w:val="007B360F"/>
    <w:rsid w:val="007B373D"/>
    <w:rsid w:val="007B3847"/>
    <w:rsid w:val="007B39BD"/>
    <w:rsid w:val="007B3B4C"/>
    <w:rsid w:val="007B3E19"/>
    <w:rsid w:val="007B4016"/>
    <w:rsid w:val="007B47B1"/>
    <w:rsid w:val="007B4C8D"/>
    <w:rsid w:val="007B4F0D"/>
    <w:rsid w:val="007B5221"/>
    <w:rsid w:val="007B58E2"/>
    <w:rsid w:val="007B5D75"/>
    <w:rsid w:val="007B5E9F"/>
    <w:rsid w:val="007B5FF0"/>
    <w:rsid w:val="007B61A3"/>
    <w:rsid w:val="007B6479"/>
    <w:rsid w:val="007B68AF"/>
    <w:rsid w:val="007B6A35"/>
    <w:rsid w:val="007B71B0"/>
    <w:rsid w:val="007B71FE"/>
    <w:rsid w:val="007B7239"/>
    <w:rsid w:val="007B76B6"/>
    <w:rsid w:val="007B798F"/>
    <w:rsid w:val="007B79D7"/>
    <w:rsid w:val="007B7AAB"/>
    <w:rsid w:val="007B7B1F"/>
    <w:rsid w:val="007C0254"/>
    <w:rsid w:val="007C08AD"/>
    <w:rsid w:val="007C098C"/>
    <w:rsid w:val="007C0CFF"/>
    <w:rsid w:val="007C11D1"/>
    <w:rsid w:val="007C1201"/>
    <w:rsid w:val="007C1665"/>
    <w:rsid w:val="007C18B1"/>
    <w:rsid w:val="007C1C5E"/>
    <w:rsid w:val="007C1D18"/>
    <w:rsid w:val="007C1D44"/>
    <w:rsid w:val="007C1E53"/>
    <w:rsid w:val="007C2E4C"/>
    <w:rsid w:val="007C2FA6"/>
    <w:rsid w:val="007C3069"/>
    <w:rsid w:val="007C320D"/>
    <w:rsid w:val="007C329A"/>
    <w:rsid w:val="007C3469"/>
    <w:rsid w:val="007C3761"/>
    <w:rsid w:val="007C393B"/>
    <w:rsid w:val="007C3A06"/>
    <w:rsid w:val="007C3A20"/>
    <w:rsid w:val="007C3A32"/>
    <w:rsid w:val="007C3B5F"/>
    <w:rsid w:val="007C3B72"/>
    <w:rsid w:val="007C3CCC"/>
    <w:rsid w:val="007C45F4"/>
    <w:rsid w:val="007C479D"/>
    <w:rsid w:val="007C4E32"/>
    <w:rsid w:val="007C5086"/>
    <w:rsid w:val="007C590F"/>
    <w:rsid w:val="007C5AD7"/>
    <w:rsid w:val="007C5B39"/>
    <w:rsid w:val="007C5C15"/>
    <w:rsid w:val="007C5CEA"/>
    <w:rsid w:val="007C5EC3"/>
    <w:rsid w:val="007C6374"/>
    <w:rsid w:val="007C6678"/>
    <w:rsid w:val="007C6770"/>
    <w:rsid w:val="007C68A1"/>
    <w:rsid w:val="007C6BB3"/>
    <w:rsid w:val="007C6D8D"/>
    <w:rsid w:val="007C6F98"/>
    <w:rsid w:val="007C7296"/>
    <w:rsid w:val="007C7498"/>
    <w:rsid w:val="007C75C9"/>
    <w:rsid w:val="007C78BC"/>
    <w:rsid w:val="007C7E4D"/>
    <w:rsid w:val="007D0BF6"/>
    <w:rsid w:val="007D0CFB"/>
    <w:rsid w:val="007D0E26"/>
    <w:rsid w:val="007D0ECA"/>
    <w:rsid w:val="007D13E1"/>
    <w:rsid w:val="007D1A8B"/>
    <w:rsid w:val="007D1D2F"/>
    <w:rsid w:val="007D1E92"/>
    <w:rsid w:val="007D21FD"/>
    <w:rsid w:val="007D2233"/>
    <w:rsid w:val="007D2286"/>
    <w:rsid w:val="007D237E"/>
    <w:rsid w:val="007D290F"/>
    <w:rsid w:val="007D2979"/>
    <w:rsid w:val="007D2A68"/>
    <w:rsid w:val="007D2AA2"/>
    <w:rsid w:val="007D2BCB"/>
    <w:rsid w:val="007D308D"/>
    <w:rsid w:val="007D331A"/>
    <w:rsid w:val="007D347D"/>
    <w:rsid w:val="007D362C"/>
    <w:rsid w:val="007D367C"/>
    <w:rsid w:val="007D3B12"/>
    <w:rsid w:val="007D4289"/>
    <w:rsid w:val="007D4865"/>
    <w:rsid w:val="007D4887"/>
    <w:rsid w:val="007D4BB4"/>
    <w:rsid w:val="007D4E25"/>
    <w:rsid w:val="007D4E73"/>
    <w:rsid w:val="007D4EFD"/>
    <w:rsid w:val="007D50D1"/>
    <w:rsid w:val="007D50F0"/>
    <w:rsid w:val="007D51F8"/>
    <w:rsid w:val="007D5386"/>
    <w:rsid w:val="007D552F"/>
    <w:rsid w:val="007D57D7"/>
    <w:rsid w:val="007D5AD9"/>
    <w:rsid w:val="007D5C47"/>
    <w:rsid w:val="007D5FAC"/>
    <w:rsid w:val="007D5FD0"/>
    <w:rsid w:val="007D600F"/>
    <w:rsid w:val="007D6051"/>
    <w:rsid w:val="007D60EF"/>
    <w:rsid w:val="007D628E"/>
    <w:rsid w:val="007D63DD"/>
    <w:rsid w:val="007D6A8C"/>
    <w:rsid w:val="007D6DD0"/>
    <w:rsid w:val="007D6F60"/>
    <w:rsid w:val="007D701C"/>
    <w:rsid w:val="007D72CA"/>
    <w:rsid w:val="007D7420"/>
    <w:rsid w:val="007D7C58"/>
    <w:rsid w:val="007E02AB"/>
    <w:rsid w:val="007E083F"/>
    <w:rsid w:val="007E0B88"/>
    <w:rsid w:val="007E0C9A"/>
    <w:rsid w:val="007E0CFF"/>
    <w:rsid w:val="007E0D71"/>
    <w:rsid w:val="007E0DED"/>
    <w:rsid w:val="007E120D"/>
    <w:rsid w:val="007E1293"/>
    <w:rsid w:val="007E162F"/>
    <w:rsid w:val="007E1987"/>
    <w:rsid w:val="007E1A13"/>
    <w:rsid w:val="007E1B9B"/>
    <w:rsid w:val="007E1BB1"/>
    <w:rsid w:val="007E1E53"/>
    <w:rsid w:val="007E1F13"/>
    <w:rsid w:val="007E2714"/>
    <w:rsid w:val="007E2F64"/>
    <w:rsid w:val="007E3042"/>
    <w:rsid w:val="007E3B1D"/>
    <w:rsid w:val="007E42A7"/>
    <w:rsid w:val="007E44D4"/>
    <w:rsid w:val="007E477E"/>
    <w:rsid w:val="007E482D"/>
    <w:rsid w:val="007E491D"/>
    <w:rsid w:val="007E49DA"/>
    <w:rsid w:val="007E4FC8"/>
    <w:rsid w:val="007E527B"/>
    <w:rsid w:val="007E52A6"/>
    <w:rsid w:val="007E57B1"/>
    <w:rsid w:val="007E583F"/>
    <w:rsid w:val="007E58C5"/>
    <w:rsid w:val="007E5A00"/>
    <w:rsid w:val="007E5AEE"/>
    <w:rsid w:val="007E5B9D"/>
    <w:rsid w:val="007E5CED"/>
    <w:rsid w:val="007E5ED1"/>
    <w:rsid w:val="007E60B4"/>
    <w:rsid w:val="007E61B1"/>
    <w:rsid w:val="007E61E3"/>
    <w:rsid w:val="007E6276"/>
    <w:rsid w:val="007E6447"/>
    <w:rsid w:val="007E665C"/>
    <w:rsid w:val="007E6725"/>
    <w:rsid w:val="007E6D1C"/>
    <w:rsid w:val="007E6FA5"/>
    <w:rsid w:val="007E7322"/>
    <w:rsid w:val="007E7396"/>
    <w:rsid w:val="007E7465"/>
    <w:rsid w:val="007E761E"/>
    <w:rsid w:val="007E77DD"/>
    <w:rsid w:val="007E7D24"/>
    <w:rsid w:val="007E7E17"/>
    <w:rsid w:val="007E7FD2"/>
    <w:rsid w:val="007F01C0"/>
    <w:rsid w:val="007F01E5"/>
    <w:rsid w:val="007F04A3"/>
    <w:rsid w:val="007F0509"/>
    <w:rsid w:val="007F063D"/>
    <w:rsid w:val="007F0775"/>
    <w:rsid w:val="007F0927"/>
    <w:rsid w:val="007F0A49"/>
    <w:rsid w:val="007F0CC5"/>
    <w:rsid w:val="007F1108"/>
    <w:rsid w:val="007F1146"/>
    <w:rsid w:val="007F11A9"/>
    <w:rsid w:val="007F1217"/>
    <w:rsid w:val="007F129E"/>
    <w:rsid w:val="007F17A5"/>
    <w:rsid w:val="007F1CFE"/>
    <w:rsid w:val="007F1FF3"/>
    <w:rsid w:val="007F200A"/>
    <w:rsid w:val="007F203A"/>
    <w:rsid w:val="007F206D"/>
    <w:rsid w:val="007F22D2"/>
    <w:rsid w:val="007F23FD"/>
    <w:rsid w:val="007F247B"/>
    <w:rsid w:val="007F247E"/>
    <w:rsid w:val="007F2B86"/>
    <w:rsid w:val="007F2D3C"/>
    <w:rsid w:val="007F2D65"/>
    <w:rsid w:val="007F2DA6"/>
    <w:rsid w:val="007F326D"/>
    <w:rsid w:val="007F34FE"/>
    <w:rsid w:val="007F355D"/>
    <w:rsid w:val="007F3647"/>
    <w:rsid w:val="007F36C2"/>
    <w:rsid w:val="007F3937"/>
    <w:rsid w:val="007F3BA9"/>
    <w:rsid w:val="007F3C11"/>
    <w:rsid w:val="007F3DB8"/>
    <w:rsid w:val="007F4133"/>
    <w:rsid w:val="007F446E"/>
    <w:rsid w:val="007F4471"/>
    <w:rsid w:val="007F4636"/>
    <w:rsid w:val="007F4694"/>
    <w:rsid w:val="007F479B"/>
    <w:rsid w:val="007F4ADA"/>
    <w:rsid w:val="007F5282"/>
    <w:rsid w:val="007F5320"/>
    <w:rsid w:val="007F567E"/>
    <w:rsid w:val="007F5A86"/>
    <w:rsid w:val="007F5AC7"/>
    <w:rsid w:val="007F5C2F"/>
    <w:rsid w:val="007F5DFD"/>
    <w:rsid w:val="007F63C9"/>
    <w:rsid w:val="007F6414"/>
    <w:rsid w:val="007F6639"/>
    <w:rsid w:val="007F67B0"/>
    <w:rsid w:val="007F6964"/>
    <w:rsid w:val="007F6A29"/>
    <w:rsid w:val="007F6F62"/>
    <w:rsid w:val="007F7253"/>
    <w:rsid w:val="007F73A6"/>
    <w:rsid w:val="007F7663"/>
    <w:rsid w:val="007F7960"/>
    <w:rsid w:val="007F7A28"/>
    <w:rsid w:val="007F7F53"/>
    <w:rsid w:val="00800218"/>
    <w:rsid w:val="0080030A"/>
    <w:rsid w:val="00800334"/>
    <w:rsid w:val="008003C4"/>
    <w:rsid w:val="00800425"/>
    <w:rsid w:val="0080095C"/>
    <w:rsid w:val="00800AD5"/>
    <w:rsid w:val="00800B0A"/>
    <w:rsid w:val="00800B24"/>
    <w:rsid w:val="00800F55"/>
    <w:rsid w:val="008010EF"/>
    <w:rsid w:val="00801124"/>
    <w:rsid w:val="008012F5"/>
    <w:rsid w:val="008017DE"/>
    <w:rsid w:val="008017EA"/>
    <w:rsid w:val="00801CBC"/>
    <w:rsid w:val="00801D81"/>
    <w:rsid w:val="0080233C"/>
    <w:rsid w:val="00802364"/>
    <w:rsid w:val="008023F6"/>
    <w:rsid w:val="00802A21"/>
    <w:rsid w:val="00802C1C"/>
    <w:rsid w:val="00803452"/>
    <w:rsid w:val="008035E1"/>
    <w:rsid w:val="008037A1"/>
    <w:rsid w:val="008038F3"/>
    <w:rsid w:val="00803AE6"/>
    <w:rsid w:val="00803B32"/>
    <w:rsid w:val="008046BD"/>
    <w:rsid w:val="00804774"/>
    <w:rsid w:val="0080485E"/>
    <w:rsid w:val="00804944"/>
    <w:rsid w:val="00804BAD"/>
    <w:rsid w:val="008050F4"/>
    <w:rsid w:val="0080547F"/>
    <w:rsid w:val="008057CB"/>
    <w:rsid w:val="008058C5"/>
    <w:rsid w:val="0080593D"/>
    <w:rsid w:val="008060E7"/>
    <w:rsid w:val="008065A6"/>
    <w:rsid w:val="008065E2"/>
    <w:rsid w:val="00806886"/>
    <w:rsid w:val="00806F74"/>
    <w:rsid w:val="00807073"/>
    <w:rsid w:val="00807354"/>
    <w:rsid w:val="0080753B"/>
    <w:rsid w:val="00807641"/>
    <w:rsid w:val="008076DB"/>
    <w:rsid w:val="00807C75"/>
    <w:rsid w:val="00807CF2"/>
    <w:rsid w:val="008102CC"/>
    <w:rsid w:val="00810400"/>
    <w:rsid w:val="008104F7"/>
    <w:rsid w:val="00810658"/>
    <w:rsid w:val="008107A2"/>
    <w:rsid w:val="008108AB"/>
    <w:rsid w:val="00810B4C"/>
    <w:rsid w:val="00810DB5"/>
    <w:rsid w:val="00810F03"/>
    <w:rsid w:val="008112F7"/>
    <w:rsid w:val="0081151D"/>
    <w:rsid w:val="0081183C"/>
    <w:rsid w:val="00811D26"/>
    <w:rsid w:val="00811FCD"/>
    <w:rsid w:val="008121C7"/>
    <w:rsid w:val="0081239C"/>
    <w:rsid w:val="008125AC"/>
    <w:rsid w:val="008127B2"/>
    <w:rsid w:val="008127F5"/>
    <w:rsid w:val="00812802"/>
    <w:rsid w:val="00812A77"/>
    <w:rsid w:val="00812A91"/>
    <w:rsid w:val="00812BD1"/>
    <w:rsid w:val="008132D0"/>
    <w:rsid w:val="008133A8"/>
    <w:rsid w:val="0081366A"/>
    <w:rsid w:val="0081391F"/>
    <w:rsid w:val="0081396C"/>
    <w:rsid w:val="00813A23"/>
    <w:rsid w:val="00813AED"/>
    <w:rsid w:val="00813B27"/>
    <w:rsid w:val="00813DD4"/>
    <w:rsid w:val="00813F98"/>
    <w:rsid w:val="00814317"/>
    <w:rsid w:val="008149D9"/>
    <w:rsid w:val="00814ACA"/>
    <w:rsid w:val="00814B3E"/>
    <w:rsid w:val="00814D85"/>
    <w:rsid w:val="00814DF8"/>
    <w:rsid w:val="00814E27"/>
    <w:rsid w:val="00814ED4"/>
    <w:rsid w:val="00814F00"/>
    <w:rsid w:val="00814F9B"/>
    <w:rsid w:val="00815314"/>
    <w:rsid w:val="0081558C"/>
    <w:rsid w:val="00815654"/>
    <w:rsid w:val="00815981"/>
    <w:rsid w:val="00815A2A"/>
    <w:rsid w:val="00815B05"/>
    <w:rsid w:val="00815C40"/>
    <w:rsid w:val="008165C6"/>
    <w:rsid w:val="008166E0"/>
    <w:rsid w:val="00816A5E"/>
    <w:rsid w:val="00816A7C"/>
    <w:rsid w:val="00817198"/>
    <w:rsid w:val="008176A1"/>
    <w:rsid w:val="008176F7"/>
    <w:rsid w:val="00817700"/>
    <w:rsid w:val="00817F44"/>
    <w:rsid w:val="00817F8C"/>
    <w:rsid w:val="00820445"/>
    <w:rsid w:val="00820DBC"/>
    <w:rsid w:val="00820E22"/>
    <w:rsid w:val="0082108E"/>
    <w:rsid w:val="008211A7"/>
    <w:rsid w:val="008211CC"/>
    <w:rsid w:val="0082127E"/>
    <w:rsid w:val="00821A1F"/>
    <w:rsid w:val="00821BB5"/>
    <w:rsid w:val="00821F75"/>
    <w:rsid w:val="008221DD"/>
    <w:rsid w:val="008224C3"/>
    <w:rsid w:val="00822736"/>
    <w:rsid w:val="00822793"/>
    <w:rsid w:val="0082282D"/>
    <w:rsid w:val="0082327A"/>
    <w:rsid w:val="0082335B"/>
    <w:rsid w:val="008233FB"/>
    <w:rsid w:val="00823A4C"/>
    <w:rsid w:val="00823E25"/>
    <w:rsid w:val="00823EF8"/>
    <w:rsid w:val="00823F8C"/>
    <w:rsid w:val="0082418D"/>
    <w:rsid w:val="008241A2"/>
    <w:rsid w:val="008248AD"/>
    <w:rsid w:val="008249C1"/>
    <w:rsid w:val="00824CE0"/>
    <w:rsid w:val="00824FCE"/>
    <w:rsid w:val="008256DF"/>
    <w:rsid w:val="00825BC1"/>
    <w:rsid w:val="00826304"/>
    <w:rsid w:val="008265AF"/>
    <w:rsid w:val="00826785"/>
    <w:rsid w:val="00826B45"/>
    <w:rsid w:val="00826C92"/>
    <w:rsid w:val="0082728D"/>
    <w:rsid w:val="008272AA"/>
    <w:rsid w:val="00827605"/>
    <w:rsid w:val="0082785B"/>
    <w:rsid w:val="00827A34"/>
    <w:rsid w:val="00827A89"/>
    <w:rsid w:val="00827B10"/>
    <w:rsid w:val="00827CD8"/>
    <w:rsid w:val="00830199"/>
    <w:rsid w:val="00830519"/>
    <w:rsid w:val="0083057C"/>
    <w:rsid w:val="00830D8A"/>
    <w:rsid w:val="0083110B"/>
    <w:rsid w:val="00831207"/>
    <w:rsid w:val="008313E6"/>
    <w:rsid w:val="0083154B"/>
    <w:rsid w:val="008315D8"/>
    <w:rsid w:val="00831C72"/>
    <w:rsid w:val="00831DFC"/>
    <w:rsid w:val="00831E5A"/>
    <w:rsid w:val="00831F54"/>
    <w:rsid w:val="00832121"/>
    <w:rsid w:val="00832138"/>
    <w:rsid w:val="00832284"/>
    <w:rsid w:val="008322BB"/>
    <w:rsid w:val="0083254F"/>
    <w:rsid w:val="008325E9"/>
    <w:rsid w:val="008326A5"/>
    <w:rsid w:val="008327B5"/>
    <w:rsid w:val="008328CE"/>
    <w:rsid w:val="0083296C"/>
    <w:rsid w:val="00832E88"/>
    <w:rsid w:val="0083304A"/>
    <w:rsid w:val="00833324"/>
    <w:rsid w:val="0083333B"/>
    <w:rsid w:val="00834138"/>
    <w:rsid w:val="008343D1"/>
    <w:rsid w:val="00834431"/>
    <w:rsid w:val="008347EB"/>
    <w:rsid w:val="008348B3"/>
    <w:rsid w:val="00834A27"/>
    <w:rsid w:val="00835046"/>
    <w:rsid w:val="0083563E"/>
    <w:rsid w:val="0083592C"/>
    <w:rsid w:val="0083598D"/>
    <w:rsid w:val="008359D3"/>
    <w:rsid w:val="00835BA4"/>
    <w:rsid w:val="00835CEA"/>
    <w:rsid w:val="00835D95"/>
    <w:rsid w:val="00836139"/>
    <w:rsid w:val="0083613F"/>
    <w:rsid w:val="0083626F"/>
    <w:rsid w:val="008364E0"/>
    <w:rsid w:val="008367D1"/>
    <w:rsid w:val="008377B3"/>
    <w:rsid w:val="00837AC9"/>
    <w:rsid w:val="00837C61"/>
    <w:rsid w:val="0084096F"/>
    <w:rsid w:val="00840D0E"/>
    <w:rsid w:val="00840DD5"/>
    <w:rsid w:val="00841429"/>
    <w:rsid w:val="00841BFB"/>
    <w:rsid w:val="00841DE7"/>
    <w:rsid w:val="0084276E"/>
    <w:rsid w:val="00842C70"/>
    <w:rsid w:val="00842D05"/>
    <w:rsid w:val="00842E1C"/>
    <w:rsid w:val="00843010"/>
    <w:rsid w:val="008432BF"/>
    <w:rsid w:val="00843C06"/>
    <w:rsid w:val="00843DE2"/>
    <w:rsid w:val="00844338"/>
    <w:rsid w:val="00844342"/>
    <w:rsid w:val="008444E6"/>
    <w:rsid w:val="008447B7"/>
    <w:rsid w:val="00844D49"/>
    <w:rsid w:val="00844E91"/>
    <w:rsid w:val="00845061"/>
    <w:rsid w:val="00845451"/>
    <w:rsid w:val="008454A6"/>
    <w:rsid w:val="0084570A"/>
    <w:rsid w:val="00845A7B"/>
    <w:rsid w:val="00845B3F"/>
    <w:rsid w:val="00845D8F"/>
    <w:rsid w:val="00846485"/>
    <w:rsid w:val="008467D7"/>
    <w:rsid w:val="00846938"/>
    <w:rsid w:val="00846C1F"/>
    <w:rsid w:val="00846F49"/>
    <w:rsid w:val="00846F83"/>
    <w:rsid w:val="00847118"/>
    <w:rsid w:val="0084744C"/>
    <w:rsid w:val="00847A20"/>
    <w:rsid w:val="00847B90"/>
    <w:rsid w:val="00847DCE"/>
    <w:rsid w:val="00847F67"/>
    <w:rsid w:val="00850027"/>
    <w:rsid w:val="008500E2"/>
    <w:rsid w:val="008501B2"/>
    <w:rsid w:val="008502FA"/>
    <w:rsid w:val="00850BEA"/>
    <w:rsid w:val="00850D24"/>
    <w:rsid w:val="00851017"/>
    <w:rsid w:val="00851836"/>
    <w:rsid w:val="008518E6"/>
    <w:rsid w:val="0085192B"/>
    <w:rsid w:val="00851BE6"/>
    <w:rsid w:val="00851BEC"/>
    <w:rsid w:val="00851CDD"/>
    <w:rsid w:val="00852248"/>
    <w:rsid w:val="008523A0"/>
    <w:rsid w:val="008523F3"/>
    <w:rsid w:val="008524D8"/>
    <w:rsid w:val="00852832"/>
    <w:rsid w:val="0085296E"/>
    <w:rsid w:val="00852C5F"/>
    <w:rsid w:val="0085345B"/>
    <w:rsid w:val="00853767"/>
    <w:rsid w:val="00853792"/>
    <w:rsid w:val="008537A2"/>
    <w:rsid w:val="008539A8"/>
    <w:rsid w:val="00853C5A"/>
    <w:rsid w:val="00853CDD"/>
    <w:rsid w:val="00853CF0"/>
    <w:rsid w:val="00853DB8"/>
    <w:rsid w:val="00853FC1"/>
    <w:rsid w:val="0085401C"/>
    <w:rsid w:val="008545F6"/>
    <w:rsid w:val="008547DB"/>
    <w:rsid w:val="0085481A"/>
    <w:rsid w:val="00854832"/>
    <w:rsid w:val="00854A9A"/>
    <w:rsid w:val="00854BCF"/>
    <w:rsid w:val="00855123"/>
    <w:rsid w:val="008555FE"/>
    <w:rsid w:val="0085563F"/>
    <w:rsid w:val="00855C84"/>
    <w:rsid w:val="00855ED4"/>
    <w:rsid w:val="00856710"/>
    <w:rsid w:val="00856950"/>
    <w:rsid w:val="00857320"/>
    <w:rsid w:val="0085739F"/>
    <w:rsid w:val="0085756A"/>
    <w:rsid w:val="0085790D"/>
    <w:rsid w:val="00857A59"/>
    <w:rsid w:val="00857A83"/>
    <w:rsid w:val="00857D5B"/>
    <w:rsid w:val="00857E4B"/>
    <w:rsid w:val="00860154"/>
    <w:rsid w:val="00860411"/>
    <w:rsid w:val="0086072D"/>
    <w:rsid w:val="008608C4"/>
    <w:rsid w:val="00860A8E"/>
    <w:rsid w:val="0086101B"/>
    <w:rsid w:val="008610D9"/>
    <w:rsid w:val="00861397"/>
    <w:rsid w:val="00861652"/>
    <w:rsid w:val="008616DD"/>
    <w:rsid w:val="008617E4"/>
    <w:rsid w:val="0086237A"/>
    <w:rsid w:val="00862AED"/>
    <w:rsid w:val="00863206"/>
    <w:rsid w:val="00863727"/>
    <w:rsid w:val="00863A03"/>
    <w:rsid w:val="00863AB9"/>
    <w:rsid w:val="00863AD6"/>
    <w:rsid w:val="00863F05"/>
    <w:rsid w:val="00863F2B"/>
    <w:rsid w:val="00863FB8"/>
    <w:rsid w:val="00863FC2"/>
    <w:rsid w:val="00864137"/>
    <w:rsid w:val="008643E9"/>
    <w:rsid w:val="0086444C"/>
    <w:rsid w:val="008647C3"/>
    <w:rsid w:val="00864A9A"/>
    <w:rsid w:val="00864D1B"/>
    <w:rsid w:val="00865010"/>
    <w:rsid w:val="008651F9"/>
    <w:rsid w:val="008656E0"/>
    <w:rsid w:val="008656E5"/>
    <w:rsid w:val="008657A4"/>
    <w:rsid w:val="0086581B"/>
    <w:rsid w:val="008658C1"/>
    <w:rsid w:val="00865AED"/>
    <w:rsid w:val="00865BB9"/>
    <w:rsid w:val="00865C0B"/>
    <w:rsid w:val="00865DA5"/>
    <w:rsid w:val="00866181"/>
    <w:rsid w:val="00866348"/>
    <w:rsid w:val="00866526"/>
    <w:rsid w:val="00866757"/>
    <w:rsid w:val="008668B4"/>
    <w:rsid w:val="00866AEB"/>
    <w:rsid w:val="008671FA"/>
    <w:rsid w:val="00867214"/>
    <w:rsid w:val="00867313"/>
    <w:rsid w:val="00867428"/>
    <w:rsid w:val="00867556"/>
    <w:rsid w:val="00867A20"/>
    <w:rsid w:val="00870041"/>
    <w:rsid w:val="0087013E"/>
    <w:rsid w:val="00870635"/>
    <w:rsid w:val="00870889"/>
    <w:rsid w:val="00870D0C"/>
    <w:rsid w:val="00870F55"/>
    <w:rsid w:val="00871029"/>
    <w:rsid w:val="0087102C"/>
    <w:rsid w:val="0087124D"/>
    <w:rsid w:val="008713E5"/>
    <w:rsid w:val="00871646"/>
    <w:rsid w:val="00871764"/>
    <w:rsid w:val="008719AD"/>
    <w:rsid w:val="00871B4D"/>
    <w:rsid w:val="00871EAA"/>
    <w:rsid w:val="008721CC"/>
    <w:rsid w:val="008722BC"/>
    <w:rsid w:val="008724D8"/>
    <w:rsid w:val="008724D9"/>
    <w:rsid w:val="008725CD"/>
    <w:rsid w:val="00872613"/>
    <w:rsid w:val="00872A68"/>
    <w:rsid w:val="00872D90"/>
    <w:rsid w:val="00872EB7"/>
    <w:rsid w:val="00873105"/>
    <w:rsid w:val="008731EC"/>
    <w:rsid w:val="00873592"/>
    <w:rsid w:val="00873673"/>
    <w:rsid w:val="0087381D"/>
    <w:rsid w:val="00873AF4"/>
    <w:rsid w:val="00873CA5"/>
    <w:rsid w:val="00873D42"/>
    <w:rsid w:val="00874222"/>
    <w:rsid w:val="0087478F"/>
    <w:rsid w:val="008747C5"/>
    <w:rsid w:val="00874911"/>
    <w:rsid w:val="00874DC0"/>
    <w:rsid w:val="008758E7"/>
    <w:rsid w:val="00875C35"/>
    <w:rsid w:val="00875D46"/>
    <w:rsid w:val="008760F0"/>
    <w:rsid w:val="008764D0"/>
    <w:rsid w:val="00876639"/>
    <w:rsid w:val="00876714"/>
    <w:rsid w:val="00876A1C"/>
    <w:rsid w:val="00876D51"/>
    <w:rsid w:val="00876F90"/>
    <w:rsid w:val="00877185"/>
    <w:rsid w:val="00877229"/>
    <w:rsid w:val="00877355"/>
    <w:rsid w:val="00877446"/>
    <w:rsid w:val="0087778F"/>
    <w:rsid w:val="0087780D"/>
    <w:rsid w:val="0087783C"/>
    <w:rsid w:val="0087790A"/>
    <w:rsid w:val="00877E6B"/>
    <w:rsid w:val="008800C9"/>
    <w:rsid w:val="00880102"/>
    <w:rsid w:val="008806F1"/>
    <w:rsid w:val="00880C50"/>
    <w:rsid w:val="0088108B"/>
    <w:rsid w:val="0088126B"/>
    <w:rsid w:val="00881284"/>
    <w:rsid w:val="008813BA"/>
    <w:rsid w:val="008817C4"/>
    <w:rsid w:val="008819C1"/>
    <w:rsid w:val="00881A31"/>
    <w:rsid w:val="00881B38"/>
    <w:rsid w:val="00881B4A"/>
    <w:rsid w:val="00881EF7"/>
    <w:rsid w:val="00882099"/>
    <w:rsid w:val="0088217E"/>
    <w:rsid w:val="00882B2B"/>
    <w:rsid w:val="00882D47"/>
    <w:rsid w:val="00882DFF"/>
    <w:rsid w:val="00882E46"/>
    <w:rsid w:val="00882F6C"/>
    <w:rsid w:val="008834C4"/>
    <w:rsid w:val="00883730"/>
    <w:rsid w:val="00883814"/>
    <w:rsid w:val="008838BA"/>
    <w:rsid w:val="00883B77"/>
    <w:rsid w:val="00883D65"/>
    <w:rsid w:val="00884022"/>
    <w:rsid w:val="008841EA"/>
    <w:rsid w:val="008844FC"/>
    <w:rsid w:val="008845A3"/>
    <w:rsid w:val="00884706"/>
    <w:rsid w:val="008848F2"/>
    <w:rsid w:val="00884DFF"/>
    <w:rsid w:val="00885489"/>
    <w:rsid w:val="008854D2"/>
    <w:rsid w:val="008856A4"/>
    <w:rsid w:val="00885828"/>
    <w:rsid w:val="00885B91"/>
    <w:rsid w:val="00885DAD"/>
    <w:rsid w:val="00886396"/>
    <w:rsid w:val="00886651"/>
    <w:rsid w:val="008867E7"/>
    <w:rsid w:val="00886802"/>
    <w:rsid w:val="00886B17"/>
    <w:rsid w:val="0088704E"/>
    <w:rsid w:val="00887193"/>
    <w:rsid w:val="00887833"/>
    <w:rsid w:val="008878E8"/>
    <w:rsid w:val="0088790D"/>
    <w:rsid w:val="00887B20"/>
    <w:rsid w:val="00887C81"/>
    <w:rsid w:val="00887E4F"/>
    <w:rsid w:val="00887EE9"/>
    <w:rsid w:val="00887F86"/>
    <w:rsid w:val="00890342"/>
    <w:rsid w:val="00890513"/>
    <w:rsid w:val="008906F2"/>
    <w:rsid w:val="00891063"/>
    <w:rsid w:val="00891278"/>
    <w:rsid w:val="008915DB"/>
    <w:rsid w:val="00891B3B"/>
    <w:rsid w:val="00891BD4"/>
    <w:rsid w:val="00891BEC"/>
    <w:rsid w:val="0089202F"/>
    <w:rsid w:val="008922AC"/>
    <w:rsid w:val="008924E7"/>
    <w:rsid w:val="00892591"/>
    <w:rsid w:val="00892710"/>
    <w:rsid w:val="00892746"/>
    <w:rsid w:val="008929AC"/>
    <w:rsid w:val="00892B75"/>
    <w:rsid w:val="00892D5E"/>
    <w:rsid w:val="00892EC3"/>
    <w:rsid w:val="0089319A"/>
    <w:rsid w:val="00893B41"/>
    <w:rsid w:val="008941D9"/>
    <w:rsid w:val="00894216"/>
    <w:rsid w:val="008943E3"/>
    <w:rsid w:val="008945A1"/>
    <w:rsid w:val="00894602"/>
    <w:rsid w:val="00894D14"/>
    <w:rsid w:val="00894D49"/>
    <w:rsid w:val="0089511C"/>
    <w:rsid w:val="00895161"/>
    <w:rsid w:val="008951BE"/>
    <w:rsid w:val="0089589E"/>
    <w:rsid w:val="00896225"/>
    <w:rsid w:val="008964E2"/>
    <w:rsid w:val="008964F9"/>
    <w:rsid w:val="00896E58"/>
    <w:rsid w:val="00897032"/>
    <w:rsid w:val="008973F2"/>
    <w:rsid w:val="008976E1"/>
    <w:rsid w:val="00897747"/>
    <w:rsid w:val="0089776A"/>
    <w:rsid w:val="00897C1E"/>
    <w:rsid w:val="00897D3A"/>
    <w:rsid w:val="00897D84"/>
    <w:rsid w:val="00897FD5"/>
    <w:rsid w:val="008A0044"/>
    <w:rsid w:val="008A01D6"/>
    <w:rsid w:val="008A0782"/>
    <w:rsid w:val="008A0813"/>
    <w:rsid w:val="008A0B35"/>
    <w:rsid w:val="008A0FC7"/>
    <w:rsid w:val="008A110D"/>
    <w:rsid w:val="008A1624"/>
    <w:rsid w:val="008A18AB"/>
    <w:rsid w:val="008A1C06"/>
    <w:rsid w:val="008A1C1A"/>
    <w:rsid w:val="008A2009"/>
    <w:rsid w:val="008A2028"/>
    <w:rsid w:val="008A2B12"/>
    <w:rsid w:val="008A2D9E"/>
    <w:rsid w:val="008A2E09"/>
    <w:rsid w:val="008A3184"/>
    <w:rsid w:val="008A33FD"/>
    <w:rsid w:val="008A345F"/>
    <w:rsid w:val="008A39E9"/>
    <w:rsid w:val="008A3C16"/>
    <w:rsid w:val="008A4669"/>
    <w:rsid w:val="008A4961"/>
    <w:rsid w:val="008A502C"/>
    <w:rsid w:val="008A5074"/>
    <w:rsid w:val="008A50F8"/>
    <w:rsid w:val="008A52B6"/>
    <w:rsid w:val="008A582E"/>
    <w:rsid w:val="008A591A"/>
    <w:rsid w:val="008A5DD3"/>
    <w:rsid w:val="008A5E0B"/>
    <w:rsid w:val="008A5ECB"/>
    <w:rsid w:val="008A5F19"/>
    <w:rsid w:val="008A6A0E"/>
    <w:rsid w:val="008A6E3F"/>
    <w:rsid w:val="008A6EBB"/>
    <w:rsid w:val="008A71D2"/>
    <w:rsid w:val="008A7867"/>
    <w:rsid w:val="008A79B9"/>
    <w:rsid w:val="008A7A32"/>
    <w:rsid w:val="008A7A4D"/>
    <w:rsid w:val="008B0125"/>
    <w:rsid w:val="008B04D9"/>
    <w:rsid w:val="008B05C3"/>
    <w:rsid w:val="008B1105"/>
    <w:rsid w:val="008B1202"/>
    <w:rsid w:val="008B1A50"/>
    <w:rsid w:val="008B1B46"/>
    <w:rsid w:val="008B1F25"/>
    <w:rsid w:val="008B203D"/>
    <w:rsid w:val="008B206D"/>
    <w:rsid w:val="008B28B8"/>
    <w:rsid w:val="008B2A82"/>
    <w:rsid w:val="008B2B22"/>
    <w:rsid w:val="008B2BC5"/>
    <w:rsid w:val="008B36FD"/>
    <w:rsid w:val="008B3D6B"/>
    <w:rsid w:val="008B3F5E"/>
    <w:rsid w:val="008B3F92"/>
    <w:rsid w:val="008B44C8"/>
    <w:rsid w:val="008B4808"/>
    <w:rsid w:val="008B4C3F"/>
    <w:rsid w:val="008B528A"/>
    <w:rsid w:val="008B53B2"/>
    <w:rsid w:val="008B59E3"/>
    <w:rsid w:val="008B5C66"/>
    <w:rsid w:val="008B5D42"/>
    <w:rsid w:val="008B5ED9"/>
    <w:rsid w:val="008B6788"/>
    <w:rsid w:val="008B7033"/>
    <w:rsid w:val="008B70A6"/>
    <w:rsid w:val="008B70D6"/>
    <w:rsid w:val="008B70E9"/>
    <w:rsid w:val="008B748A"/>
    <w:rsid w:val="008B7819"/>
    <w:rsid w:val="008B78EC"/>
    <w:rsid w:val="008B7AD5"/>
    <w:rsid w:val="008C00C3"/>
    <w:rsid w:val="008C03FE"/>
    <w:rsid w:val="008C0832"/>
    <w:rsid w:val="008C0AF8"/>
    <w:rsid w:val="008C0C90"/>
    <w:rsid w:val="008C0E7D"/>
    <w:rsid w:val="008C0FCF"/>
    <w:rsid w:val="008C1265"/>
    <w:rsid w:val="008C155D"/>
    <w:rsid w:val="008C16FC"/>
    <w:rsid w:val="008C1E4A"/>
    <w:rsid w:val="008C1FCE"/>
    <w:rsid w:val="008C20BB"/>
    <w:rsid w:val="008C237F"/>
    <w:rsid w:val="008C27FF"/>
    <w:rsid w:val="008C3049"/>
    <w:rsid w:val="008C3340"/>
    <w:rsid w:val="008C368C"/>
    <w:rsid w:val="008C36BD"/>
    <w:rsid w:val="008C36D0"/>
    <w:rsid w:val="008C37B9"/>
    <w:rsid w:val="008C3B32"/>
    <w:rsid w:val="008C3E59"/>
    <w:rsid w:val="008C4A04"/>
    <w:rsid w:val="008C4ABE"/>
    <w:rsid w:val="008C4BB0"/>
    <w:rsid w:val="008C50C3"/>
    <w:rsid w:val="008C5962"/>
    <w:rsid w:val="008C5C82"/>
    <w:rsid w:val="008C6064"/>
    <w:rsid w:val="008C6074"/>
    <w:rsid w:val="008C6124"/>
    <w:rsid w:val="008C61EA"/>
    <w:rsid w:val="008C624F"/>
    <w:rsid w:val="008C63DF"/>
    <w:rsid w:val="008C640E"/>
    <w:rsid w:val="008C6691"/>
    <w:rsid w:val="008C6CDD"/>
    <w:rsid w:val="008C6EF2"/>
    <w:rsid w:val="008C735D"/>
    <w:rsid w:val="008C7870"/>
    <w:rsid w:val="008C78F5"/>
    <w:rsid w:val="008C7A6A"/>
    <w:rsid w:val="008C7D07"/>
    <w:rsid w:val="008C7D2C"/>
    <w:rsid w:val="008D00CC"/>
    <w:rsid w:val="008D09CD"/>
    <w:rsid w:val="008D0AC2"/>
    <w:rsid w:val="008D0BCB"/>
    <w:rsid w:val="008D0C77"/>
    <w:rsid w:val="008D11AD"/>
    <w:rsid w:val="008D1548"/>
    <w:rsid w:val="008D165A"/>
    <w:rsid w:val="008D2816"/>
    <w:rsid w:val="008D2B86"/>
    <w:rsid w:val="008D308A"/>
    <w:rsid w:val="008D31BC"/>
    <w:rsid w:val="008D3664"/>
    <w:rsid w:val="008D39B5"/>
    <w:rsid w:val="008D3A8E"/>
    <w:rsid w:val="008D3AB0"/>
    <w:rsid w:val="008D3CF6"/>
    <w:rsid w:val="008D404A"/>
    <w:rsid w:val="008D41B2"/>
    <w:rsid w:val="008D4450"/>
    <w:rsid w:val="008D4534"/>
    <w:rsid w:val="008D4A5E"/>
    <w:rsid w:val="008D4AC6"/>
    <w:rsid w:val="008D4C7D"/>
    <w:rsid w:val="008D52A2"/>
    <w:rsid w:val="008D57E7"/>
    <w:rsid w:val="008D5BD5"/>
    <w:rsid w:val="008D6546"/>
    <w:rsid w:val="008D6DEB"/>
    <w:rsid w:val="008D6EAC"/>
    <w:rsid w:val="008D75B5"/>
    <w:rsid w:val="008D796D"/>
    <w:rsid w:val="008D7981"/>
    <w:rsid w:val="008D79F7"/>
    <w:rsid w:val="008D7BA5"/>
    <w:rsid w:val="008D7D80"/>
    <w:rsid w:val="008D7FA2"/>
    <w:rsid w:val="008E03E2"/>
    <w:rsid w:val="008E06A2"/>
    <w:rsid w:val="008E07D7"/>
    <w:rsid w:val="008E138A"/>
    <w:rsid w:val="008E202E"/>
    <w:rsid w:val="008E2408"/>
    <w:rsid w:val="008E2585"/>
    <w:rsid w:val="008E2614"/>
    <w:rsid w:val="008E2D8B"/>
    <w:rsid w:val="008E371C"/>
    <w:rsid w:val="008E37DD"/>
    <w:rsid w:val="008E38D2"/>
    <w:rsid w:val="008E3B46"/>
    <w:rsid w:val="008E3C06"/>
    <w:rsid w:val="008E4A9F"/>
    <w:rsid w:val="008E4D8C"/>
    <w:rsid w:val="008E583F"/>
    <w:rsid w:val="008E5857"/>
    <w:rsid w:val="008E5BE9"/>
    <w:rsid w:val="008E5D2D"/>
    <w:rsid w:val="008E5F14"/>
    <w:rsid w:val="008E5F26"/>
    <w:rsid w:val="008E5F9F"/>
    <w:rsid w:val="008E654B"/>
    <w:rsid w:val="008E6585"/>
    <w:rsid w:val="008E67B1"/>
    <w:rsid w:val="008E6BC2"/>
    <w:rsid w:val="008E728C"/>
    <w:rsid w:val="008E72A7"/>
    <w:rsid w:val="008E74F1"/>
    <w:rsid w:val="008E778F"/>
    <w:rsid w:val="008F03F7"/>
    <w:rsid w:val="008F0B3A"/>
    <w:rsid w:val="008F1142"/>
    <w:rsid w:val="008F11D1"/>
    <w:rsid w:val="008F15F8"/>
    <w:rsid w:val="008F18C9"/>
    <w:rsid w:val="008F1B2C"/>
    <w:rsid w:val="008F1F33"/>
    <w:rsid w:val="008F2193"/>
    <w:rsid w:val="008F2411"/>
    <w:rsid w:val="008F248C"/>
    <w:rsid w:val="008F2657"/>
    <w:rsid w:val="008F26CA"/>
    <w:rsid w:val="008F276B"/>
    <w:rsid w:val="008F281C"/>
    <w:rsid w:val="008F29BA"/>
    <w:rsid w:val="008F2B7D"/>
    <w:rsid w:val="008F2FF7"/>
    <w:rsid w:val="008F3A3D"/>
    <w:rsid w:val="008F3CAE"/>
    <w:rsid w:val="008F40F0"/>
    <w:rsid w:val="008F427A"/>
    <w:rsid w:val="008F4B69"/>
    <w:rsid w:val="008F4D25"/>
    <w:rsid w:val="008F4EB9"/>
    <w:rsid w:val="008F4EC5"/>
    <w:rsid w:val="008F4F2B"/>
    <w:rsid w:val="008F4F69"/>
    <w:rsid w:val="008F5113"/>
    <w:rsid w:val="008F51CB"/>
    <w:rsid w:val="008F5574"/>
    <w:rsid w:val="008F5749"/>
    <w:rsid w:val="008F587B"/>
    <w:rsid w:val="008F5BB8"/>
    <w:rsid w:val="008F5E88"/>
    <w:rsid w:val="008F604B"/>
    <w:rsid w:val="008F66C0"/>
    <w:rsid w:val="008F677D"/>
    <w:rsid w:val="008F6B42"/>
    <w:rsid w:val="008F6DF4"/>
    <w:rsid w:val="008F7033"/>
    <w:rsid w:val="008F706A"/>
    <w:rsid w:val="008F714A"/>
    <w:rsid w:val="008F7CBA"/>
    <w:rsid w:val="008F7F05"/>
    <w:rsid w:val="008F7F07"/>
    <w:rsid w:val="0090029A"/>
    <w:rsid w:val="00900452"/>
    <w:rsid w:val="0090085D"/>
    <w:rsid w:val="00900BF5"/>
    <w:rsid w:val="00900E12"/>
    <w:rsid w:val="00901015"/>
    <w:rsid w:val="009016FB"/>
    <w:rsid w:val="009018E7"/>
    <w:rsid w:val="00901A30"/>
    <w:rsid w:val="009028A3"/>
    <w:rsid w:val="00902A19"/>
    <w:rsid w:val="00902B53"/>
    <w:rsid w:val="0090302A"/>
    <w:rsid w:val="00903170"/>
    <w:rsid w:val="009035C3"/>
    <w:rsid w:val="0090365A"/>
    <w:rsid w:val="009036AF"/>
    <w:rsid w:val="00903C44"/>
    <w:rsid w:val="00903CAE"/>
    <w:rsid w:val="00903D49"/>
    <w:rsid w:val="00903DC9"/>
    <w:rsid w:val="009044A0"/>
    <w:rsid w:val="00904A74"/>
    <w:rsid w:val="00904A8D"/>
    <w:rsid w:val="00904A9A"/>
    <w:rsid w:val="00904FD0"/>
    <w:rsid w:val="009051A3"/>
    <w:rsid w:val="0090520F"/>
    <w:rsid w:val="0090538B"/>
    <w:rsid w:val="0090564E"/>
    <w:rsid w:val="00905A40"/>
    <w:rsid w:val="00905D06"/>
    <w:rsid w:val="00906161"/>
    <w:rsid w:val="009068CF"/>
    <w:rsid w:val="00906C8D"/>
    <w:rsid w:val="00907194"/>
    <w:rsid w:val="0090741D"/>
    <w:rsid w:val="009074CC"/>
    <w:rsid w:val="00907BC1"/>
    <w:rsid w:val="00907C82"/>
    <w:rsid w:val="00907F07"/>
    <w:rsid w:val="00907FEC"/>
    <w:rsid w:val="00910406"/>
    <w:rsid w:val="00910775"/>
    <w:rsid w:val="0091087E"/>
    <w:rsid w:val="009109C9"/>
    <w:rsid w:val="00910C3C"/>
    <w:rsid w:val="009110D1"/>
    <w:rsid w:val="00911572"/>
    <w:rsid w:val="009118B9"/>
    <w:rsid w:val="00911D45"/>
    <w:rsid w:val="00912006"/>
    <w:rsid w:val="0091223D"/>
    <w:rsid w:val="00912351"/>
    <w:rsid w:val="00912397"/>
    <w:rsid w:val="009123C1"/>
    <w:rsid w:val="009126A4"/>
    <w:rsid w:val="009127B4"/>
    <w:rsid w:val="00912F0E"/>
    <w:rsid w:val="00913375"/>
    <w:rsid w:val="00913AE9"/>
    <w:rsid w:val="00913DF8"/>
    <w:rsid w:val="00914194"/>
    <w:rsid w:val="009143A7"/>
    <w:rsid w:val="00914C05"/>
    <w:rsid w:val="00914DC3"/>
    <w:rsid w:val="00915028"/>
    <w:rsid w:val="0091574A"/>
    <w:rsid w:val="0091577B"/>
    <w:rsid w:val="00915793"/>
    <w:rsid w:val="00915973"/>
    <w:rsid w:val="00915C43"/>
    <w:rsid w:val="00915DF1"/>
    <w:rsid w:val="00916315"/>
    <w:rsid w:val="00916353"/>
    <w:rsid w:val="0091660D"/>
    <w:rsid w:val="009166A2"/>
    <w:rsid w:val="009166FF"/>
    <w:rsid w:val="00916807"/>
    <w:rsid w:val="00916AE1"/>
    <w:rsid w:val="00916DB5"/>
    <w:rsid w:val="00916E47"/>
    <w:rsid w:val="00916E4E"/>
    <w:rsid w:val="009177D5"/>
    <w:rsid w:val="009177F1"/>
    <w:rsid w:val="00917849"/>
    <w:rsid w:val="00917EFD"/>
    <w:rsid w:val="00917F92"/>
    <w:rsid w:val="009200F2"/>
    <w:rsid w:val="00920122"/>
    <w:rsid w:val="00920748"/>
    <w:rsid w:val="00920832"/>
    <w:rsid w:val="00920844"/>
    <w:rsid w:val="00920A1E"/>
    <w:rsid w:val="00920B71"/>
    <w:rsid w:val="00920D59"/>
    <w:rsid w:val="00920DD6"/>
    <w:rsid w:val="009219BA"/>
    <w:rsid w:val="00921E7B"/>
    <w:rsid w:val="00921F7F"/>
    <w:rsid w:val="0092203D"/>
    <w:rsid w:val="00922151"/>
    <w:rsid w:val="009223FD"/>
    <w:rsid w:val="009227F6"/>
    <w:rsid w:val="00922DC4"/>
    <w:rsid w:val="00922FEE"/>
    <w:rsid w:val="00923143"/>
    <w:rsid w:val="00923369"/>
    <w:rsid w:val="00923BDB"/>
    <w:rsid w:val="00923DE7"/>
    <w:rsid w:val="00923F68"/>
    <w:rsid w:val="00923F93"/>
    <w:rsid w:val="0092409B"/>
    <w:rsid w:val="009242E5"/>
    <w:rsid w:val="00924625"/>
    <w:rsid w:val="00924794"/>
    <w:rsid w:val="0092483D"/>
    <w:rsid w:val="00924A43"/>
    <w:rsid w:val="00924BB3"/>
    <w:rsid w:val="00924C74"/>
    <w:rsid w:val="00924D2A"/>
    <w:rsid w:val="00924D3D"/>
    <w:rsid w:val="00924D56"/>
    <w:rsid w:val="00924E7F"/>
    <w:rsid w:val="0092554B"/>
    <w:rsid w:val="009256AD"/>
    <w:rsid w:val="0092593B"/>
    <w:rsid w:val="00925AC0"/>
    <w:rsid w:val="00926411"/>
    <w:rsid w:val="0092641E"/>
    <w:rsid w:val="0092661C"/>
    <w:rsid w:val="00926738"/>
    <w:rsid w:val="00926742"/>
    <w:rsid w:val="00926CF1"/>
    <w:rsid w:val="009273FB"/>
    <w:rsid w:val="00927AFC"/>
    <w:rsid w:val="00927C10"/>
    <w:rsid w:val="00927CF4"/>
    <w:rsid w:val="00930142"/>
    <w:rsid w:val="009306FB"/>
    <w:rsid w:val="00930878"/>
    <w:rsid w:val="009309C7"/>
    <w:rsid w:val="00930FCF"/>
    <w:rsid w:val="009311CA"/>
    <w:rsid w:val="00931683"/>
    <w:rsid w:val="00931A23"/>
    <w:rsid w:val="00931A32"/>
    <w:rsid w:val="009321FF"/>
    <w:rsid w:val="0093243A"/>
    <w:rsid w:val="00932B57"/>
    <w:rsid w:val="00932DDB"/>
    <w:rsid w:val="00932EFE"/>
    <w:rsid w:val="009330DF"/>
    <w:rsid w:val="009331B1"/>
    <w:rsid w:val="00933213"/>
    <w:rsid w:val="009333C4"/>
    <w:rsid w:val="00933644"/>
    <w:rsid w:val="0093389C"/>
    <w:rsid w:val="00933A1E"/>
    <w:rsid w:val="00933A35"/>
    <w:rsid w:val="00933B5A"/>
    <w:rsid w:val="00933CF0"/>
    <w:rsid w:val="00933D8E"/>
    <w:rsid w:val="009343D0"/>
    <w:rsid w:val="00934A24"/>
    <w:rsid w:val="00934DD0"/>
    <w:rsid w:val="0093500F"/>
    <w:rsid w:val="00935051"/>
    <w:rsid w:val="00935185"/>
    <w:rsid w:val="009351AD"/>
    <w:rsid w:val="00935C34"/>
    <w:rsid w:val="00936090"/>
    <w:rsid w:val="00936242"/>
    <w:rsid w:val="00936662"/>
    <w:rsid w:val="009367A1"/>
    <w:rsid w:val="00936953"/>
    <w:rsid w:val="00936EB7"/>
    <w:rsid w:val="0093722F"/>
    <w:rsid w:val="009373FE"/>
    <w:rsid w:val="00937B90"/>
    <w:rsid w:val="00937C12"/>
    <w:rsid w:val="00937D58"/>
    <w:rsid w:val="009400A4"/>
    <w:rsid w:val="00940608"/>
    <w:rsid w:val="00940B8B"/>
    <w:rsid w:val="00940EBA"/>
    <w:rsid w:val="009412EB"/>
    <w:rsid w:val="00941326"/>
    <w:rsid w:val="0094138A"/>
    <w:rsid w:val="0094164B"/>
    <w:rsid w:val="0094210B"/>
    <w:rsid w:val="009430C3"/>
    <w:rsid w:val="009433B3"/>
    <w:rsid w:val="00943866"/>
    <w:rsid w:val="00943874"/>
    <w:rsid w:val="009439F8"/>
    <w:rsid w:val="00943A2D"/>
    <w:rsid w:val="00943A8C"/>
    <w:rsid w:val="00943AE8"/>
    <w:rsid w:val="0094401D"/>
    <w:rsid w:val="00944368"/>
    <w:rsid w:val="009446AC"/>
    <w:rsid w:val="00945286"/>
    <w:rsid w:val="00945549"/>
    <w:rsid w:val="00945750"/>
    <w:rsid w:val="0094590B"/>
    <w:rsid w:val="00945A14"/>
    <w:rsid w:val="00945CA6"/>
    <w:rsid w:val="00946AB0"/>
    <w:rsid w:val="00946B00"/>
    <w:rsid w:val="00946D3F"/>
    <w:rsid w:val="00946F3D"/>
    <w:rsid w:val="00946F9D"/>
    <w:rsid w:val="0094749C"/>
    <w:rsid w:val="00947A81"/>
    <w:rsid w:val="00947C28"/>
    <w:rsid w:val="00947E07"/>
    <w:rsid w:val="0095029C"/>
    <w:rsid w:val="00950859"/>
    <w:rsid w:val="00950A0D"/>
    <w:rsid w:val="00950BBC"/>
    <w:rsid w:val="00950DE4"/>
    <w:rsid w:val="00950FAE"/>
    <w:rsid w:val="0095136F"/>
    <w:rsid w:val="00951620"/>
    <w:rsid w:val="00951805"/>
    <w:rsid w:val="00952019"/>
    <w:rsid w:val="0095202A"/>
    <w:rsid w:val="009523F9"/>
    <w:rsid w:val="00952425"/>
    <w:rsid w:val="00952700"/>
    <w:rsid w:val="0095277A"/>
    <w:rsid w:val="00952AE2"/>
    <w:rsid w:val="00952C68"/>
    <w:rsid w:val="00952E6F"/>
    <w:rsid w:val="00952E96"/>
    <w:rsid w:val="00952EFF"/>
    <w:rsid w:val="0095310D"/>
    <w:rsid w:val="00953185"/>
    <w:rsid w:val="009536E6"/>
    <w:rsid w:val="00953A08"/>
    <w:rsid w:val="00953BF3"/>
    <w:rsid w:val="00953CBB"/>
    <w:rsid w:val="00953FA5"/>
    <w:rsid w:val="0095410F"/>
    <w:rsid w:val="00954136"/>
    <w:rsid w:val="00954170"/>
    <w:rsid w:val="00954224"/>
    <w:rsid w:val="00954684"/>
    <w:rsid w:val="00954970"/>
    <w:rsid w:val="00954F94"/>
    <w:rsid w:val="00954FEF"/>
    <w:rsid w:val="009554A8"/>
    <w:rsid w:val="00955E29"/>
    <w:rsid w:val="009567BF"/>
    <w:rsid w:val="00956805"/>
    <w:rsid w:val="00956D71"/>
    <w:rsid w:val="00957137"/>
    <w:rsid w:val="00957345"/>
    <w:rsid w:val="00957465"/>
    <w:rsid w:val="009576FD"/>
    <w:rsid w:val="00957744"/>
    <w:rsid w:val="009577C3"/>
    <w:rsid w:val="0095781C"/>
    <w:rsid w:val="0095782C"/>
    <w:rsid w:val="00957863"/>
    <w:rsid w:val="0095791D"/>
    <w:rsid w:val="00957A80"/>
    <w:rsid w:val="00957EF5"/>
    <w:rsid w:val="00960044"/>
    <w:rsid w:val="00960583"/>
    <w:rsid w:val="0096069C"/>
    <w:rsid w:val="00960A87"/>
    <w:rsid w:val="00960A94"/>
    <w:rsid w:val="00960C2C"/>
    <w:rsid w:val="00960C4C"/>
    <w:rsid w:val="00961006"/>
    <w:rsid w:val="009611E0"/>
    <w:rsid w:val="009612A0"/>
    <w:rsid w:val="00961428"/>
    <w:rsid w:val="00961853"/>
    <w:rsid w:val="00961877"/>
    <w:rsid w:val="00961910"/>
    <w:rsid w:val="00961A65"/>
    <w:rsid w:val="00962076"/>
    <w:rsid w:val="00962336"/>
    <w:rsid w:val="00962449"/>
    <w:rsid w:val="009626AA"/>
    <w:rsid w:val="00962757"/>
    <w:rsid w:val="009627CE"/>
    <w:rsid w:val="009627D8"/>
    <w:rsid w:val="009629B0"/>
    <w:rsid w:val="00962B5F"/>
    <w:rsid w:val="00962C8D"/>
    <w:rsid w:val="009630C5"/>
    <w:rsid w:val="009634A5"/>
    <w:rsid w:val="009639B4"/>
    <w:rsid w:val="0096469B"/>
    <w:rsid w:val="009648C5"/>
    <w:rsid w:val="0096498F"/>
    <w:rsid w:val="00964A96"/>
    <w:rsid w:val="00964BB3"/>
    <w:rsid w:val="00964CAB"/>
    <w:rsid w:val="00965158"/>
    <w:rsid w:val="0096526D"/>
    <w:rsid w:val="00965577"/>
    <w:rsid w:val="00965993"/>
    <w:rsid w:val="009661BC"/>
    <w:rsid w:val="009662D8"/>
    <w:rsid w:val="00966584"/>
    <w:rsid w:val="009666D2"/>
    <w:rsid w:val="00966DA4"/>
    <w:rsid w:val="00967425"/>
    <w:rsid w:val="00967582"/>
    <w:rsid w:val="00967806"/>
    <w:rsid w:val="00967872"/>
    <w:rsid w:val="00967DE2"/>
    <w:rsid w:val="00967DEF"/>
    <w:rsid w:val="009703A1"/>
    <w:rsid w:val="0097047D"/>
    <w:rsid w:val="009705F3"/>
    <w:rsid w:val="0097065C"/>
    <w:rsid w:val="009708F4"/>
    <w:rsid w:val="009709A6"/>
    <w:rsid w:val="00970B93"/>
    <w:rsid w:val="00970D3A"/>
    <w:rsid w:val="00970F92"/>
    <w:rsid w:val="00971018"/>
    <w:rsid w:val="009712A0"/>
    <w:rsid w:val="0097130B"/>
    <w:rsid w:val="009715CC"/>
    <w:rsid w:val="0097163F"/>
    <w:rsid w:val="00971C4C"/>
    <w:rsid w:val="00971E0A"/>
    <w:rsid w:val="00971EAC"/>
    <w:rsid w:val="00971F58"/>
    <w:rsid w:val="009721C4"/>
    <w:rsid w:val="0097238B"/>
    <w:rsid w:val="0097241D"/>
    <w:rsid w:val="00972A35"/>
    <w:rsid w:val="00972A36"/>
    <w:rsid w:val="00972B38"/>
    <w:rsid w:val="00972CBC"/>
    <w:rsid w:val="00972D84"/>
    <w:rsid w:val="00973074"/>
    <w:rsid w:val="009731B1"/>
    <w:rsid w:val="0097338C"/>
    <w:rsid w:val="00973A40"/>
    <w:rsid w:val="00973E0E"/>
    <w:rsid w:val="00973E70"/>
    <w:rsid w:val="0097407B"/>
    <w:rsid w:val="009744BE"/>
    <w:rsid w:val="0097455F"/>
    <w:rsid w:val="00974919"/>
    <w:rsid w:val="00974A02"/>
    <w:rsid w:val="00974A77"/>
    <w:rsid w:val="00974CA2"/>
    <w:rsid w:val="00974F11"/>
    <w:rsid w:val="009753C9"/>
    <w:rsid w:val="009755EC"/>
    <w:rsid w:val="0097570E"/>
    <w:rsid w:val="0097580C"/>
    <w:rsid w:val="00975A0B"/>
    <w:rsid w:val="00975E33"/>
    <w:rsid w:val="00976746"/>
    <w:rsid w:val="00976936"/>
    <w:rsid w:val="00976B9D"/>
    <w:rsid w:val="00977000"/>
    <w:rsid w:val="00977418"/>
    <w:rsid w:val="009774CD"/>
    <w:rsid w:val="00977867"/>
    <w:rsid w:val="00977941"/>
    <w:rsid w:val="00977B6C"/>
    <w:rsid w:val="00977CCA"/>
    <w:rsid w:val="00977D86"/>
    <w:rsid w:val="00980298"/>
    <w:rsid w:val="00980304"/>
    <w:rsid w:val="00980BC8"/>
    <w:rsid w:val="00981032"/>
    <w:rsid w:val="00981118"/>
    <w:rsid w:val="00981510"/>
    <w:rsid w:val="0098175A"/>
    <w:rsid w:val="0098240A"/>
    <w:rsid w:val="00982708"/>
    <w:rsid w:val="0098297A"/>
    <w:rsid w:val="00982F4C"/>
    <w:rsid w:val="00982F81"/>
    <w:rsid w:val="009836EE"/>
    <w:rsid w:val="009838FA"/>
    <w:rsid w:val="00983928"/>
    <w:rsid w:val="00983ECE"/>
    <w:rsid w:val="00984582"/>
    <w:rsid w:val="009846E8"/>
    <w:rsid w:val="0098478E"/>
    <w:rsid w:val="00984796"/>
    <w:rsid w:val="009847DC"/>
    <w:rsid w:val="00985237"/>
    <w:rsid w:val="00985564"/>
    <w:rsid w:val="0098560D"/>
    <w:rsid w:val="00985ACC"/>
    <w:rsid w:val="00985C34"/>
    <w:rsid w:val="00985E9B"/>
    <w:rsid w:val="00985EB9"/>
    <w:rsid w:val="0098611D"/>
    <w:rsid w:val="0098684C"/>
    <w:rsid w:val="009868AB"/>
    <w:rsid w:val="00986CD2"/>
    <w:rsid w:val="00986D30"/>
    <w:rsid w:val="009873EC"/>
    <w:rsid w:val="0098777C"/>
    <w:rsid w:val="00987918"/>
    <w:rsid w:val="00987A5A"/>
    <w:rsid w:val="0099024E"/>
    <w:rsid w:val="00990800"/>
    <w:rsid w:val="00990C3C"/>
    <w:rsid w:val="00990D72"/>
    <w:rsid w:val="00990F26"/>
    <w:rsid w:val="0099102E"/>
    <w:rsid w:val="009910F4"/>
    <w:rsid w:val="009912A5"/>
    <w:rsid w:val="009915A2"/>
    <w:rsid w:val="009915FF"/>
    <w:rsid w:val="009921C3"/>
    <w:rsid w:val="00992223"/>
    <w:rsid w:val="0099231C"/>
    <w:rsid w:val="009923D2"/>
    <w:rsid w:val="00992A9E"/>
    <w:rsid w:val="00992AF6"/>
    <w:rsid w:val="00992DAF"/>
    <w:rsid w:val="00992E56"/>
    <w:rsid w:val="009932DF"/>
    <w:rsid w:val="0099332F"/>
    <w:rsid w:val="0099351A"/>
    <w:rsid w:val="00993BA6"/>
    <w:rsid w:val="00993D14"/>
    <w:rsid w:val="009940CD"/>
    <w:rsid w:val="0099436E"/>
    <w:rsid w:val="009947EF"/>
    <w:rsid w:val="00994836"/>
    <w:rsid w:val="00994893"/>
    <w:rsid w:val="009948B2"/>
    <w:rsid w:val="00994A9C"/>
    <w:rsid w:val="00994C9F"/>
    <w:rsid w:val="00994D43"/>
    <w:rsid w:val="00994D9F"/>
    <w:rsid w:val="00994DA8"/>
    <w:rsid w:val="00994DED"/>
    <w:rsid w:val="00994F8F"/>
    <w:rsid w:val="00994FBE"/>
    <w:rsid w:val="009953AE"/>
    <w:rsid w:val="009954BB"/>
    <w:rsid w:val="009955B5"/>
    <w:rsid w:val="00995633"/>
    <w:rsid w:val="00995A46"/>
    <w:rsid w:val="00995A9E"/>
    <w:rsid w:val="00995BE3"/>
    <w:rsid w:val="0099622C"/>
    <w:rsid w:val="009965A9"/>
    <w:rsid w:val="00996E39"/>
    <w:rsid w:val="0099702B"/>
    <w:rsid w:val="0099721F"/>
    <w:rsid w:val="009973B9"/>
    <w:rsid w:val="0099745E"/>
    <w:rsid w:val="00997991"/>
    <w:rsid w:val="00997A0F"/>
    <w:rsid w:val="00997B3E"/>
    <w:rsid w:val="00997D23"/>
    <w:rsid w:val="00997D82"/>
    <w:rsid w:val="009A02DE"/>
    <w:rsid w:val="009A048E"/>
    <w:rsid w:val="009A0A24"/>
    <w:rsid w:val="009A0A6A"/>
    <w:rsid w:val="009A0BCA"/>
    <w:rsid w:val="009A0CD3"/>
    <w:rsid w:val="009A0FB7"/>
    <w:rsid w:val="009A13B3"/>
    <w:rsid w:val="009A143B"/>
    <w:rsid w:val="009A16D6"/>
    <w:rsid w:val="009A1963"/>
    <w:rsid w:val="009A1ACC"/>
    <w:rsid w:val="009A1C57"/>
    <w:rsid w:val="009A23A7"/>
    <w:rsid w:val="009A257F"/>
    <w:rsid w:val="009A3F99"/>
    <w:rsid w:val="009A4249"/>
    <w:rsid w:val="009A485A"/>
    <w:rsid w:val="009A4A3F"/>
    <w:rsid w:val="009A4A8C"/>
    <w:rsid w:val="009A4B24"/>
    <w:rsid w:val="009A4ECB"/>
    <w:rsid w:val="009A4F01"/>
    <w:rsid w:val="009A5B33"/>
    <w:rsid w:val="009A5E8A"/>
    <w:rsid w:val="009A604B"/>
    <w:rsid w:val="009A6490"/>
    <w:rsid w:val="009A67C2"/>
    <w:rsid w:val="009A6A7E"/>
    <w:rsid w:val="009A6D44"/>
    <w:rsid w:val="009A753B"/>
    <w:rsid w:val="009A7AE2"/>
    <w:rsid w:val="009A7B0E"/>
    <w:rsid w:val="009A7C82"/>
    <w:rsid w:val="009A7FF8"/>
    <w:rsid w:val="009B04F6"/>
    <w:rsid w:val="009B05A8"/>
    <w:rsid w:val="009B081B"/>
    <w:rsid w:val="009B08C2"/>
    <w:rsid w:val="009B0B8E"/>
    <w:rsid w:val="009B0BE0"/>
    <w:rsid w:val="009B0EE5"/>
    <w:rsid w:val="009B0F9F"/>
    <w:rsid w:val="009B16ED"/>
    <w:rsid w:val="009B1F85"/>
    <w:rsid w:val="009B20C2"/>
    <w:rsid w:val="009B2C55"/>
    <w:rsid w:val="009B2DC7"/>
    <w:rsid w:val="009B2E2C"/>
    <w:rsid w:val="009B33F0"/>
    <w:rsid w:val="009B3468"/>
    <w:rsid w:val="009B35C8"/>
    <w:rsid w:val="009B37D6"/>
    <w:rsid w:val="009B3A22"/>
    <w:rsid w:val="009B3C50"/>
    <w:rsid w:val="009B3D78"/>
    <w:rsid w:val="009B419F"/>
    <w:rsid w:val="009B4AE6"/>
    <w:rsid w:val="009B4E34"/>
    <w:rsid w:val="009B51E8"/>
    <w:rsid w:val="009B5D52"/>
    <w:rsid w:val="009B62E5"/>
    <w:rsid w:val="009B644D"/>
    <w:rsid w:val="009B6ED8"/>
    <w:rsid w:val="009B6F92"/>
    <w:rsid w:val="009B7089"/>
    <w:rsid w:val="009B717C"/>
    <w:rsid w:val="009B725F"/>
    <w:rsid w:val="009B7F03"/>
    <w:rsid w:val="009B7F50"/>
    <w:rsid w:val="009C065E"/>
    <w:rsid w:val="009C09C9"/>
    <w:rsid w:val="009C0C20"/>
    <w:rsid w:val="009C1018"/>
    <w:rsid w:val="009C12A0"/>
    <w:rsid w:val="009C1322"/>
    <w:rsid w:val="009C1349"/>
    <w:rsid w:val="009C1414"/>
    <w:rsid w:val="009C1446"/>
    <w:rsid w:val="009C1461"/>
    <w:rsid w:val="009C160B"/>
    <w:rsid w:val="009C1790"/>
    <w:rsid w:val="009C1830"/>
    <w:rsid w:val="009C18B7"/>
    <w:rsid w:val="009C1E05"/>
    <w:rsid w:val="009C23DB"/>
    <w:rsid w:val="009C2691"/>
    <w:rsid w:val="009C26B3"/>
    <w:rsid w:val="009C2776"/>
    <w:rsid w:val="009C2843"/>
    <w:rsid w:val="009C28D9"/>
    <w:rsid w:val="009C2BDC"/>
    <w:rsid w:val="009C2C2E"/>
    <w:rsid w:val="009C2DD8"/>
    <w:rsid w:val="009C329C"/>
    <w:rsid w:val="009C332F"/>
    <w:rsid w:val="009C372C"/>
    <w:rsid w:val="009C39FA"/>
    <w:rsid w:val="009C3A92"/>
    <w:rsid w:val="009C3D2D"/>
    <w:rsid w:val="009C3E82"/>
    <w:rsid w:val="009C4143"/>
    <w:rsid w:val="009C4401"/>
    <w:rsid w:val="009C45E7"/>
    <w:rsid w:val="009C4CCE"/>
    <w:rsid w:val="009C4D4E"/>
    <w:rsid w:val="009C52CF"/>
    <w:rsid w:val="009C5305"/>
    <w:rsid w:val="009C54BB"/>
    <w:rsid w:val="009C562C"/>
    <w:rsid w:val="009C58F2"/>
    <w:rsid w:val="009C59B7"/>
    <w:rsid w:val="009C5A35"/>
    <w:rsid w:val="009C605E"/>
    <w:rsid w:val="009C6819"/>
    <w:rsid w:val="009C6BF1"/>
    <w:rsid w:val="009C6EC0"/>
    <w:rsid w:val="009C720F"/>
    <w:rsid w:val="009C7DD9"/>
    <w:rsid w:val="009D0327"/>
    <w:rsid w:val="009D099D"/>
    <w:rsid w:val="009D0B84"/>
    <w:rsid w:val="009D0EF6"/>
    <w:rsid w:val="009D0FA6"/>
    <w:rsid w:val="009D160F"/>
    <w:rsid w:val="009D16A6"/>
    <w:rsid w:val="009D16F2"/>
    <w:rsid w:val="009D18E6"/>
    <w:rsid w:val="009D19B5"/>
    <w:rsid w:val="009D1A97"/>
    <w:rsid w:val="009D1AEB"/>
    <w:rsid w:val="009D1B6B"/>
    <w:rsid w:val="009D2075"/>
    <w:rsid w:val="009D2262"/>
    <w:rsid w:val="009D22D4"/>
    <w:rsid w:val="009D2481"/>
    <w:rsid w:val="009D2549"/>
    <w:rsid w:val="009D2812"/>
    <w:rsid w:val="009D2943"/>
    <w:rsid w:val="009D2B6F"/>
    <w:rsid w:val="009D2B75"/>
    <w:rsid w:val="009D318F"/>
    <w:rsid w:val="009D3305"/>
    <w:rsid w:val="009D340E"/>
    <w:rsid w:val="009D35EE"/>
    <w:rsid w:val="009D3874"/>
    <w:rsid w:val="009D40C8"/>
    <w:rsid w:val="009D4114"/>
    <w:rsid w:val="009D4337"/>
    <w:rsid w:val="009D465A"/>
    <w:rsid w:val="009D4693"/>
    <w:rsid w:val="009D4701"/>
    <w:rsid w:val="009D4B13"/>
    <w:rsid w:val="009D4C84"/>
    <w:rsid w:val="009D4D4A"/>
    <w:rsid w:val="009D5304"/>
    <w:rsid w:val="009D54C0"/>
    <w:rsid w:val="009D5749"/>
    <w:rsid w:val="009D58B8"/>
    <w:rsid w:val="009D58E3"/>
    <w:rsid w:val="009D5B5E"/>
    <w:rsid w:val="009D5CBC"/>
    <w:rsid w:val="009D60C1"/>
    <w:rsid w:val="009D60FC"/>
    <w:rsid w:val="009D6129"/>
    <w:rsid w:val="009D62D2"/>
    <w:rsid w:val="009D6516"/>
    <w:rsid w:val="009D6A63"/>
    <w:rsid w:val="009D7058"/>
    <w:rsid w:val="009D71D1"/>
    <w:rsid w:val="009D7236"/>
    <w:rsid w:val="009D753C"/>
    <w:rsid w:val="009D785C"/>
    <w:rsid w:val="009E015D"/>
    <w:rsid w:val="009E024F"/>
    <w:rsid w:val="009E0395"/>
    <w:rsid w:val="009E03B9"/>
    <w:rsid w:val="009E08D6"/>
    <w:rsid w:val="009E12F5"/>
    <w:rsid w:val="009E1319"/>
    <w:rsid w:val="009E1814"/>
    <w:rsid w:val="009E1A92"/>
    <w:rsid w:val="009E268E"/>
    <w:rsid w:val="009E29F5"/>
    <w:rsid w:val="009E2AFD"/>
    <w:rsid w:val="009E3067"/>
    <w:rsid w:val="009E30FA"/>
    <w:rsid w:val="009E3963"/>
    <w:rsid w:val="009E418F"/>
    <w:rsid w:val="009E45B9"/>
    <w:rsid w:val="009E4B01"/>
    <w:rsid w:val="009E4B1E"/>
    <w:rsid w:val="009E4E41"/>
    <w:rsid w:val="009E4F23"/>
    <w:rsid w:val="009E4FFF"/>
    <w:rsid w:val="009E509C"/>
    <w:rsid w:val="009E5404"/>
    <w:rsid w:val="009E5732"/>
    <w:rsid w:val="009E5810"/>
    <w:rsid w:val="009E5958"/>
    <w:rsid w:val="009E5BFC"/>
    <w:rsid w:val="009E5DEE"/>
    <w:rsid w:val="009E5E38"/>
    <w:rsid w:val="009E6774"/>
    <w:rsid w:val="009E6D9F"/>
    <w:rsid w:val="009E6E7C"/>
    <w:rsid w:val="009E724C"/>
    <w:rsid w:val="009E7482"/>
    <w:rsid w:val="009E7B04"/>
    <w:rsid w:val="009E7C75"/>
    <w:rsid w:val="009E7E6C"/>
    <w:rsid w:val="009F0412"/>
    <w:rsid w:val="009F0432"/>
    <w:rsid w:val="009F0660"/>
    <w:rsid w:val="009F0AED"/>
    <w:rsid w:val="009F0CBA"/>
    <w:rsid w:val="009F1437"/>
    <w:rsid w:val="009F1560"/>
    <w:rsid w:val="009F1B1F"/>
    <w:rsid w:val="009F1C86"/>
    <w:rsid w:val="009F1DFC"/>
    <w:rsid w:val="009F1E26"/>
    <w:rsid w:val="009F1F1B"/>
    <w:rsid w:val="009F23AF"/>
    <w:rsid w:val="009F245E"/>
    <w:rsid w:val="009F281C"/>
    <w:rsid w:val="009F2A14"/>
    <w:rsid w:val="009F32EE"/>
    <w:rsid w:val="009F3590"/>
    <w:rsid w:val="009F3669"/>
    <w:rsid w:val="009F383D"/>
    <w:rsid w:val="009F3CE8"/>
    <w:rsid w:val="009F3F97"/>
    <w:rsid w:val="009F46A9"/>
    <w:rsid w:val="009F483A"/>
    <w:rsid w:val="009F4D89"/>
    <w:rsid w:val="009F4EA2"/>
    <w:rsid w:val="009F513F"/>
    <w:rsid w:val="009F548F"/>
    <w:rsid w:val="009F56F8"/>
    <w:rsid w:val="009F587C"/>
    <w:rsid w:val="009F5985"/>
    <w:rsid w:val="009F5E0E"/>
    <w:rsid w:val="009F5FCB"/>
    <w:rsid w:val="009F601C"/>
    <w:rsid w:val="009F61D5"/>
    <w:rsid w:val="009F6787"/>
    <w:rsid w:val="009F6802"/>
    <w:rsid w:val="009F696F"/>
    <w:rsid w:val="009F6B8F"/>
    <w:rsid w:val="009F6D69"/>
    <w:rsid w:val="009F6E35"/>
    <w:rsid w:val="009F6ED5"/>
    <w:rsid w:val="009F71F5"/>
    <w:rsid w:val="009F7256"/>
    <w:rsid w:val="009F732F"/>
    <w:rsid w:val="009F7532"/>
    <w:rsid w:val="009F759E"/>
    <w:rsid w:val="009F76CE"/>
    <w:rsid w:val="009F76F7"/>
    <w:rsid w:val="009F7873"/>
    <w:rsid w:val="009F7C16"/>
    <w:rsid w:val="009F7C20"/>
    <w:rsid w:val="009F7D6F"/>
    <w:rsid w:val="00A00136"/>
    <w:rsid w:val="00A0018B"/>
    <w:rsid w:val="00A00515"/>
    <w:rsid w:val="00A00C26"/>
    <w:rsid w:val="00A00CEE"/>
    <w:rsid w:val="00A00EBA"/>
    <w:rsid w:val="00A00FA3"/>
    <w:rsid w:val="00A00FCB"/>
    <w:rsid w:val="00A0114D"/>
    <w:rsid w:val="00A01233"/>
    <w:rsid w:val="00A012BC"/>
    <w:rsid w:val="00A01320"/>
    <w:rsid w:val="00A01425"/>
    <w:rsid w:val="00A017DD"/>
    <w:rsid w:val="00A0187E"/>
    <w:rsid w:val="00A018A0"/>
    <w:rsid w:val="00A01BAD"/>
    <w:rsid w:val="00A01D91"/>
    <w:rsid w:val="00A021EB"/>
    <w:rsid w:val="00A026C5"/>
    <w:rsid w:val="00A02958"/>
    <w:rsid w:val="00A02BCB"/>
    <w:rsid w:val="00A02F97"/>
    <w:rsid w:val="00A0377E"/>
    <w:rsid w:val="00A03AF0"/>
    <w:rsid w:val="00A03EF3"/>
    <w:rsid w:val="00A0426E"/>
    <w:rsid w:val="00A04318"/>
    <w:rsid w:val="00A04505"/>
    <w:rsid w:val="00A04A66"/>
    <w:rsid w:val="00A04C4B"/>
    <w:rsid w:val="00A04CA6"/>
    <w:rsid w:val="00A04F04"/>
    <w:rsid w:val="00A05036"/>
    <w:rsid w:val="00A053B4"/>
    <w:rsid w:val="00A05462"/>
    <w:rsid w:val="00A0553D"/>
    <w:rsid w:val="00A0579C"/>
    <w:rsid w:val="00A06A4F"/>
    <w:rsid w:val="00A06CFF"/>
    <w:rsid w:val="00A06DA9"/>
    <w:rsid w:val="00A06F9C"/>
    <w:rsid w:val="00A07064"/>
    <w:rsid w:val="00A07572"/>
    <w:rsid w:val="00A07611"/>
    <w:rsid w:val="00A0796B"/>
    <w:rsid w:val="00A07DB8"/>
    <w:rsid w:val="00A07E51"/>
    <w:rsid w:val="00A07F86"/>
    <w:rsid w:val="00A10159"/>
    <w:rsid w:val="00A10566"/>
    <w:rsid w:val="00A10B24"/>
    <w:rsid w:val="00A10E6C"/>
    <w:rsid w:val="00A10F03"/>
    <w:rsid w:val="00A11249"/>
    <w:rsid w:val="00A11321"/>
    <w:rsid w:val="00A11389"/>
    <w:rsid w:val="00A113C5"/>
    <w:rsid w:val="00A1147D"/>
    <w:rsid w:val="00A115AB"/>
    <w:rsid w:val="00A1171F"/>
    <w:rsid w:val="00A11931"/>
    <w:rsid w:val="00A11A0A"/>
    <w:rsid w:val="00A11AAC"/>
    <w:rsid w:val="00A11B92"/>
    <w:rsid w:val="00A11D32"/>
    <w:rsid w:val="00A11F2C"/>
    <w:rsid w:val="00A12023"/>
    <w:rsid w:val="00A12117"/>
    <w:rsid w:val="00A1240B"/>
    <w:rsid w:val="00A12B71"/>
    <w:rsid w:val="00A12B7A"/>
    <w:rsid w:val="00A12B92"/>
    <w:rsid w:val="00A12D0A"/>
    <w:rsid w:val="00A12E06"/>
    <w:rsid w:val="00A13012"/>
    <w:rsid w:val="00A132A0"/>
    <w:rsid w:val="00A1389D"/>
    <w:rsid w:val="00A138D2"/>
    <w:rsid w:val="00A13B11"/>
    <w:rsid w:val="00A13B51"/>
    <w:rsid w:val="00A13D38"/>
    <w:rsid w:val="00A13D57"/>
    <w:rsid w:val="00A147CB"/>
    <w:rsid w:val="00A14BDB"/>
    <w:rsid w:val="00A14D7E"/>
    <w:rsid w:val="00A14EFF"/>
    <w:rsid w:val="00A150E5"/>
    <w:rsid w:val="00A15496"/>
    <w:rsid w:val="00A160FD"/>
    <w:rsid w:val="00A162E8"/>
    <w:rsid w:val="00A1684E"/>
    <w:rsid w:val="00A169D9"/>
    <w:rsid w:val="00A16BC8"/>
    <w:rsid w:val="00A16E1A"/>
    <w:rsid w:val="00A1767B"/>
    <w:rsid w:val="00A17738"/>
    <w:rsid w:val="00A1793A"/>
    <w:rsid w:val="00A179BA"/>
    <w:rsid w:val="00A17FAE"/>
    <w:rsid w:val="00A20249"/>
    <w:rsid w:val="00A20623"/>
    <w:rsid w:val="00A20725"/>
    <w:rsid w:val="00A20DF7"/>
    <w:rsid w:val="00A20FB9"/>
    <w:rsid w:val="00A21576"/>
    <w:rsid w:val="00A2177D"/>
    <w:rsid w:val="00A22B5F"/>
    <w:rsid w:val="00A22C7B"/>
    <w:rsid w:val="00A22CFA"/>
    <w:rsid w:val="00A22F54"/>
    <w:rsid w:val="00A23031"/>
    <w:rsid w:val="00A2356B"/>
    <w:rsid w:val="00A2358A"/>
    <w:rsid w:val="00A23714"/>
    <w:rsid w:val="00A237FF"/>
    <w:rsid w:val="00A23808"/>
    <w:rsid w:val="00A23C5D"/>
    <w:rsid w:val="00A240F6"/>
    <w:rsid w:val="00A2411C"/>
    <w:rsid w:val="00A242EC"/>
    <w:rsid w:val="00A24536"/>
    <w:rsid w:val="00A245F2"/>
    <w:rsid w:val="00A24A78"/>
    <w:rsid w:val="00A24B8B"/>
    <w:rsid w:val="00A24D41"/>
    <w:rsid w:val="00A24E9B"/>
    <w:rsid w:val="00A259EF"/>
    <w:rsid w:val="00A25CB6"/>
    <w:rsid w:val="00A25EBD"/>
    <w:rsid w:val="00A2624B"/>
    <w:rsid w:val="00A2627D"/>
    <w:rsid w:val="00A26564"/>
    <w:rsid w:val="00A26AD8"/>
    <w:rsid w:val="00A26D15"/>
    <w:rsid w:val="00A2727E"/>
    <w:rsid w:val="00A272A9"/>
    <w:rsid w:val="00A27929"/>
    <w:rsid w:val="00A27D08"/>
    <w:rsid w:val="00A3026E"/>
    <w:rsid w:val="00A30689"/>
    <w:rsid w:val="00A308DC"/>
    <w:rsid w:val="00A30A9F"/>
    <w:rsid w:val="00A31092"/>
    <w:rsid w:val="00A310EB"/>
    <w:rsid w:val="00A313BF"/>
    <w:rsid w:val="00A314E1"/>
    <w:rsid w:val="00A31942"/>
    <w:rsid w:val="00A3195A"/>
    <w:rsid w:val="00A31A26"/>
    <w:rsid w:val="00A31C08"/>
    <w:rsid w:val="00A31F5F"/>
    <w:rsid w:val="00A31F95"/>
    <w:rsid w:val="00A3228D"/>
    <w:rsid w:val="00A328D8"/>
    <w:rsid w:val="00A32ED3"/>
    <w:rsid w:val="00A33A80"/>
    <w:rsid w:val="00A33B82"/>
    <w:rsid w:val="00A33E40"/>
    <w:rsid w:val="00A33EFB"/>
    <w:rsid w:val="00A33F37"/>
    <w:rsid w:val="00A34005"/>
    <w:rsid w:val="00A340B8"/>
    <w:rsid w:val="00A344EE"/>
    <w:rsid w:val="00A34549"/>
    <w:rsid w:val="00A34732"/>
    <w:rsid w:val="00A34862"/>
    <w:rsid w:val="00A34AFC"/>
    <w:rsid w:val="00A34DCD"/>
    <w:rsid w:val="00A34F2F"/>
    <w:rsid w:val="00A350EB"/>
    <w:rsid w:val="00A351CA"/>
    <w:rsid w:val="00A352F4"/>
    <w:rsid w:val="00A3576F"/>
    <w:rsid w:val="00A35800"/>
    <w:rsid w:val="00A3585C"/>
    <w:rsid w:val="00A359C5"/>
    <w:rsid w:val="00A3607A"/>
    <w:rsid w:val="00A36180"/>
    <w:rsid w:val="00A36276"/>
    <w:rsid w:val="00A363A6"/>
    <w:rsid w:val="00A363D1"/>
    <w:rsid w:val="00A363FC"/>
    <w:rsid w:val="00A36895"/>
    <w:rsid w:val="00A36B20"/>
    <w:rsid w:val="00A36E65"/>
    <w:rsid w:val="00A36F8F"/>
    <w:rsid w:val="00A370EA"/>
    <w:rsid w:val="00A37183"/>
    <w:rsid w:val="00A3727D"/>
    <w:rsid w:val="00A374D0"/>
    <w:rsid w:val="00A377E8"/>
    <w:rsid w:val="00A37B48"/>
    <w:rsid w:val="00A37D32"/>
    <w:rsid w:val="00A37F75"/>
    <w:rsid w:val="00A4006A"/>
    <w:rsid w:val="00A40322"/>
    <w:rsid w:val="00A4040D"/>
    <w:rsid w:val="00A4055A"/>
    <w:rsid w:val="00A4067F"/>
    <w:rsid w:val="00A40C39"/>
    <w:rsid w:val="00A40E6D"/>
    <w:rsid w:val="00A40F9C"/>
    <w:rsid w:val="00A413A7"/>
    <w:rsid w:val="00A413C2"/>
    <w:rsid w:val="00A414A4"/>
    <w:rsid w:val="00A41CA5"/>
    <w:rsid w:val="00A421EB"/>
    <w:rsid w:val="00A423A5"/>
    <w:rsid w:val="00A425E0"/>
    <w:rsid w:val="00A429BA"/>
    <w:rsid w:val="00A42A1E"/>
    <w:rsid w:val="00A42E3B"/>
    <w:rsid w:val="00A42F75"/>
    <w:rsid w:val="00A4303C"/>
    <w:rsid w:val="00A43381"/>
    <w:rsid w:val="00A434F5"/>
    <w:rsid w:val="00A43618"/>
    <w:rsid w:val="00A43BB5"/>
    <w:rsid w:val="00A43C85"/>
    <w:rsid w:val="00A441A1"/>
    <w:rsid w:val="00A443B7"/>
    <w:rsid w:val="00A44DBB"/>
    <w:rsid w:val="00A452C5"/>
    <w:rsid w:val="00A4586A"/>
    <w:rsid w:val="00A45BAB"/>
    <w:rsid w:val="00A45BFD"/>
    <w:rsid w:val="00A4669C"/>
    <w:rsid w:val="00A4686C"/>
    <w:rsid w:val="00A46882"/>
    <w:rsid w:val="00A46A09"/>
    <w:rsid w:val="00A46E2F"/>
    <w:rsid w:val="00A46F4D"/>
    <w:rsid w:val="00A47454"/>
    <w:rsid w:val="00A47573"/>
    <w:rsid w:val="00A47B34"/>
    <w:rsid w:val="00A50061"/>
    <w:rsid w:val="00A5018D"/>
    <w:rsid w:val="00A5074C"/>
    <w:rsid w:val="00A5100F"/>
    <w:rsid w:val="00A51769"/>
    <w:rsid w:val="00A523DC"/>
    <w:rsid w:val="00A52412"/>
    <w:rsid w:val="00A52574"/>
    <w:rsid w:val="00A5258F"/>
    <w:rsid w:val="00A528E0"/>
    <w:rsid w:val="00A52CC6"/>
    <w:rsid w:val="00A52EF1"/>
    <w:rsid w:val="00A532D8"/>
    <w:rsid w:val="00A53A36"/>
    <w:rsid w:val="00A53B9B"/>
    <w:rsid w:val="00A53D0C"/>
    <w:rsid w:val="00A53D6D"/>
    <w:rsid w:val="00A53EB8"/>
    <w:rsid w:val="00A540CB"/>
    <w:rsid w:val="00A54199"/>
    <w:rsid w:val="00A541AF"/>
    <w:rsid w:val="00A54249"/>
    <w:rsid w:val="00A54580"/>
    <w:rsid w:val="00A54699"/>
    <w:rsid w:val="00A54D04"/>
    <w:rsid w:val="00A5542E"/>
    <w:rsid w:val="00A5554A"/>
    <w:rsid w:val="00A55573"/>
    <w:rsid w:val="00A55591"/>
    <w:rsid w:val="00A55759"/>
    <w:rsid w:val="00A55908"/>
    <w:rsid w:val="00A559F6"/>
    <w:rsid w:val="00A55C53"/>
    <w:rsid w:val="00A55C5E"/>
    <w:rsid w:val="00A55E55"/>
    <w:rsid w:val="00A55ED8"/>
    <w:rsid w:val="00A55F1E"/>
    <w:rsid w:val="00A55FD6"/>
    <w:rsid w:val="00A56183"/>
    <w:rsid w:val="00A562C8"/>
    <w:rsid w:val="00A56489"/>
    <w:rsid w:val="00A56608"/>
    <w:rsid w:val="00A56699"/>
    <w:rsid w:val="00A568E7"/>
    <w:rsid w:val="00A569DA"/>
    <w:rsid w:val="00A56FCC"/>
    <w:rsid w:val="00A5745F"/>
    <w:rsid w:val="00A5774B"/>
    <w:rsid w:val="00A5792A"/>
    <w:rsid w:val="00A57D9D"/>
    <w:rsid w:val="00A60147"/>
    <w:rsid w:val="00A60236"/>
    <w:rsid w:val="00A603E6"/>
    <w:rsid w:val="00A603F7"/>
    <w:rsid w:val="00A60587"/>
    <w:rsid w:val="00A60597"/>
    <w:rsid w:val="00A6094A"/>
    <w:rsid w:val="00A60D35"/>
    <w:rsid w:val="00A60E45"/>
    <w:rsid w:val="00A60ED3"/>
    <w:rsid w:val="00A60FF1"/>
    <w:rsid w:val="00A61465"/>
    <w:rsid w:val="00A61520"/>
    <w:rsid w:val="00A616F8"/>
    <w:rsid w:val="00A61D02"/>
    <w:rsid w:val="00A61DB1"/>
    <w:rsid w:val="00A6268B"/>
    <w:rsid w:val="00A62F5D"/>
    <w:rsid w:val="00A630C3"/>
    <w:rsid w:val="00A63155"/>
    <w:rsid w:val="00A63248"/>
    <w:rsid w:val="00A639A0"/>
    <w:rsid w:val="00A63CA4"/>
    <w:rsid w:val="00A63E2B"/>
    <w:rsid w:val="00A641E8"/>
    <w:rsid w:val="00A64542"/>
    <w:rsid w:val="00A6456B"/>
    <w:rsid w:val="00A646C2"/>
    <w:rsid w:val="00A64758"/>
    <w:rsid w:val="00A65619"/>
    <w:rsid w:val="00A657C4"/>
    <w:rsid w:val="00A65813"/>
    <w:rsid w:val="00A658EF"/>
    <w:rsid w:val="00A65AD4"/>
    <w:rsid w:val="00A662E8"/>
    <w:rsid w:val="00A6660B"/>
    <w:rsid w:val="00A66B91"/>
    <w:rsid w:val="00A66E5C"/>
    <w:rsid w:val="00A66F67"/>
    <w:rsid w:val="00A67228"/>
    <w:rsid w:val="00A6723A"/>
    <w:rsid w:val="00A672FC"/>
    <w:rsid w:val="00A67388"/>
    <w:rsid w:val="00A67410"/>
    <w:rsid w:val="00A6748E"/>
    <w:rsid w:val="00A675C3"/>
    <w:rsid w:val="00A677BE"/>
    <w:rsid w:val="00A67F00"/>
    <w:rsid w:val="00A702D5"/>
    <w:rsid w:val="00A705ED"/>
    <w:rsid w:val="00A7080E"/>
    <w:rsid w:val="00A70965"/>
    <w:rsid w:val="00A70C18"/>
    <w:rsid w:val="00A70CD6"/>
    <w:rsid w:val="00A70CF0"/>
    <w:rsid w:val="00A71223"/>
    <w:rsid w:val="00A71344"/>
    <w:rsid w:val="00A71537"/>
    <w:rsid w:val="00A71BA4"/>
    <w:rsid w:val="00A71EE6"/>
    <w:rsid w:val="00A72001"/>
    <w:rsid w:val="00A72039"/>
    <w:rsid w:val="00A721BB"/>
    <w:rsid w:val="00A723B9"/>
    <w:rsid w:val="00A723FD"/>
    <w:rsid w:val="00A724D4"/>
    <w:rsid w:val="00A7265C"/>
    <w:rsid w:val="00A72B70"/>
    <w:rsid w:val="00A72C43"/>
    <w:rsid w:val="00A72EBA"/>
    <w:rsid w:val="00A73846"/>
    <w:rsid w:val="00A73C48"/>
    <w:rsid w:val="00A74016"/>
    <w:rsid w:val="00A740B0"/>
    <w:rsid w:val="00A74754"/>
    <w:rsid w:val="00A74A9D"/>
    <w:rsid w:val="00A74B7F"/>
    <w:rsid w:val="00A75070"/>
    <w:rsid w:val="00A75398"/>
    <w:rsid w:val="00A7566D"/>
    <w:rsid w:val="00A75717"/>
    <w:rsid w:val="00A759C3"/>
    <w:rsid w:val="00A75C3F"/>
    <w:rsid w:val="00A76095"/>
    <w:rsid w:val="00A760AE"/>
    <w:rsid w:val="00A76557"/>
    <w:rsid w:val="00A76572"/>
    <w:rsid w:val="00A769FF"/>
    <w:rsid w:val="00A76A3C"/>
    <w:rsid w:val="00A76E6B"/>
    <w:rsid w:val="00A76F7F"/>
    <w:rsid w:val="00A77177"/>
    <w:rsid w:val="00A771AB"/>
    <w:rsid w:val="00A77301"/>
    <w:rsid w:val="00A7760B"/>
    <w:rsid w:val="00A77636"/>
    <w:rsid w:val="00A77C4B"/>
    <w:rsid w:val="00A77CCA"/>
    <w:rsid w:val="00A77E2A"/>
    <w:rsid w:val="00A801D3"/>
    <w:rsid w:val="00A80270"/>
    <w:rsid w:val="00A802BC"/>
    <w:rsid w:val="00A802D7"/>
    <w:rsid w:val="00A803AF"/>
    <w:rsid w:val="00A804D2"/>
    <w:rsid w:val="00A809A9"/>
    <w:rsid w:val="00A80BDD"/>
    <w:rsid w:val="00A80BE2"/>
    <w:rsid w:val="00A80D7C"/>
    <w:rsid w:val="00A8124E"/>
    <w:rsid w:val="00A81422"/>
    <w:rsid w:val="00A81472"/>
    <w:rsid w:val="00A814D9"/>
    <w:rsid w:val="00A81CC4"/>
    <w:rsid w:val="00A81CD1"/>
    <w:rsid w:val="00A81D1F"/>
    <w:rsid w:val="00A81FF6"/>
    <w:rsid w:val="00A82027"/>
    <w:rsid w:val="00A8232A"/>
    <w:rsid w:val="00A823F5"/>
    <w:rsid w:val="00A82670"/>
    <w:rsid w:val="00A8299B"/>
    <w:rsid w:val="00A829B5"/>
    <w:rsid w:val="00A82A90"/>
    <w:rsid w:val="00A82C85"/>
    <w:rsid w:val="00A8304E"/>
    <w:rsid w:val="00A832C2"/>
    <w:rsid w:val="00A83871"/>
    <w:rsid w:val="00A838CD"/>
    <w:rsid w:val="00A838F0"/>
    <w:rsid w:val="00A83A26"/>
    <w:rsid w:val="00A83D64"/>
    <w:rsid w:val="00A83E78"/>
    <w:rsid w:val="00A84630"/>
    <w:rsid w:val="00A84A7C"/>
    <w:rsid w:val="00A85150"/>
    <w:rsid w:val="00A85227"/>
    <w:rsid w:val="00A85675"/>
    <w:rsid w:val="00A8589B"/>
    <w:rsid w:val="00A85B52"/>
    <w:rsid w:val="00A86023"/>
    <w:rsid w:val="00A8605C"/>
    <w:rsid w:val="00A862EA"/>
    <w:rsid w:val="00A86D9E"/>
    <w:rsid w:val="00A86DB2"/>
    <w:rsid w:val="00A872D5"/>
    <w:rsid w:val="00A876B5"/>
    <w:rsid w:val="00A87787"/>
    <w:rsid w:val="00A877A3"/>
    <w:rsid w:val="00A87A07"/>
    <w:rsid w:val="00A87B4C"/>
    <w:rsid w:val="00A87CBB"/>
    <w:rsid w:val="00A87D5E"/>
    <w:rsid w:val="00A9013B"/>
    <w:rsid w:val="00A90228"/>
    <w:rsid w:val="00A9023D"/>
    <w:rsid w:val="00A902FE"/>
    <w:rsid w:val="00A9060D"/>
    <w:rsid w:val="00A9093B"/>
    <w:rsid w:val="00A90FAF"/>
    <w:rsid w:val="00A919CA"/>
    <w:rsid w:val="00A91C95"/>
    <w:rsid w:val="00A92620"/>
    <w:rsid w:val="00A92899"/>
    <w:rsid w:val="00A9296C"/>
    <w:rsid w:val="00A92AAC"/>
    <w:rsid w:val="00A92BD5"/>
    <w:rsid w:val="00A92F35"/>
    <w:rsid w:val="00A934C9"/>
    <w:rsid w:val="00A9352E"/>
    <w:rsid w:val="00A93566"/>
    <w:rsid w:val="00A938A4"/>
    <w:rsid w:val="00A93BE7"/>
    <w:rsid w:val="00A93C0D"/>
    <w:rsid w:val="00A93FDF"/>
    <w:rsid w:val="00A94221"/>
    <w:rsid w:val="00A943F2"/>
    <w:rsid w:val="00A9457D"/>
    <w:rsid w:val="00A945DC"/>
    <w:rsid w:val="00A94605"/>
    <w:rsid w:val="00A94809"/>
    <w:rsid w:val="00A94AA2"/>
    <w:rsid w:val="00A95212"/>
    <w:rsid w:val="00A95885"/>
    <w:rsid w:val="00A95DEC"/>
    <w:rsid w:val="00A9654D"/>
    <w:rsid w:val="00A965BC"/>
    <w:rsid w:val="00A965F9"/>
    <w:rsid w:val="00A967AD"/>
    <w:rsid w:val="00A96935"/>
    <w:rsid w:val="00A9694B"/>
    <w:rsid w:val="00A96C03"/>
    <w:rsid w:val="00A9727D"/>
    <w:rsid w:val="00A978B2"/>
    <w:rsid w:val="00A978C7"/>
    <w:rsid w:val="00A97EF7"/>
    <w:rsid w:val="00AA00E2"/>
    <w:rsid w:val="00AA0239"/>
    <w:rsid w:val="00AA02A8"/>
    <w:rsid w:val="00AA043B"/>
    <w:rsid w:val="00AA05A1"/>
    <w:rsid w:val="00AA06C3"/>
    <w:rsid w:val="00AA088D"/>
    <w:rsid w:val="00AA0CD0"/>
    <w:rsid w:val="00AA122C"/>
    <w:rsid w:val="00AA1272"/>
    <w:rsid w:val="00AA17E9"/>
    <w:rsid w:val="00AA187C"/>
    <w:rsid w:val="00AA1B33"/>
    <w:rsid w:val="00AA1B9E"/>
    <w:rsid w:val="00AA211C"/>
    <w:rsid w:val="00AA23AC"/>
    <w:rsid w:val="00AA2671"/>
    <w:rsid w:val="00AA26EF"/>
    <w:rsid w:val="00AA29C2"/>
    <w:rsid w:val="00AA2E4A"/>
    <w:rsid w:val="00AA2FE9"/>
    <w:rsid w:val="00AA30FE"/>
    <w:rsid w:val="00AA37E3"/>
    <w:rsid w:val="00AA3BEA"/>
    <w:rsid w:val="00AA3CEE"/>
    <w:rsid w:val="00AA3DE8"/>
    <w:rsid w:val="00AA4314"/>
    <w:rsid w:val="00AA439B"/>
    <w:rsid w:val="00AA4713"/>
    <w:rsid w:val="00AA4AA6"/>
    <w:rsid w:val="00AA4BD4"/>
    <w:rsid w:val="00AA5014"/>
    <w:rsid w:val="00AA5326"/>
    <w:rsid w:val="00AA5388"/>
    <w:rsid w:val="00AA5A2F"/>
    <w:rsid w:val="00AA5C54"/>
    <w:rsid w:val="00AA5DF5"/>
    <w:rsid w:val="00AA60E2"/>
    <w:rsid w:val="00AA6644"/>
    <w:rsid w:val="00AA68E0"/>
    <w:rsid w:val="00AA71A6"/>
    <w:rsid w:val="00AA7542"/>
    <w:rsid w:val="00AA7732"/>
    <w:rsid w:val="00AA775A"/>
    <w:rsid w:val="00AA7BC0"/>
    <w:rsid w:val="00AB061E"/>
    <w:rsid w:val="00AB0661"/>
    <w:rsid w:val="00AB06D5"/>
    <w:rsid w:val="00AB0D73"/>
    <w:rsid w:val="00AB0E3B"/>
    <w:rsid w:val="00AB0EB5"/>
    <w:rsid w:val="00AB0FE9"/>
    <w:rsid w:val="00AB10DE"/>
    <w:rsid w:val="00AB12AD"/>
    <w:rsid w:val="00AB1412"/>
    <w:rsid w:val="00AB14DF"/>
    <w:rsid w:val="00AB15E5"/>
    <w:rsid w:val="00AB186A"/>
    <w:rsid w:val="00AB1983"/>
    <w:rsid w:val="00AB19A0"/>
    <w:rsid w:val="00AB19A3"/>
    <w:rsid w:val="00AB1CB3"/>
    <w:rsid w:val="00AB232E"/>
    <w:rsid w:val="00AB283D"/>
    <w:rsid w:val="00AB2A27"/>
    <w:rsid w:val="00AB2B4D"/>
    <w:rsid w:val="00AB2BB3"/>
    <w:rsid w:val="00AB2DD9"/>
    <w:rsid w:val="00AB2F16"/>
    <w:rsid w:val="00AB2FAC"/>
    <w:rsid w:val="00AB32B0"/>
    <w:rsid w:val="00AB3338"/>
    <w:rsid w:val="00AB35FE"/>
    <w:rsid w:val="00AB360C"/>
    <w:rsid w:val="00AB3A02"/>
    <w:rsid w:val="00AB3A59"/>
    <w:rsid w:val="00AB3E21"/>
    <w:rsid w:val="00AB3EDD"/>
    <w:rsid w:val="00AB420B"/>
    <w:rsid w:val="00AB44B9"/>
    <w:rsid w:val="00AB457D"/>
    <w:rsid w:val="00AB476D"/>
    <w:rsid w:val="00AB4814"/>
    <w:rsid w:val="00AB483E"/>
    <w:rsid w:val="00AB4974"/>
    <w:rsid w:val="00AB4B22"/>
    <w:rsid w:val="00AB4E6D"/>
    <w:rsid w:val="00AB4F77"/>
    <w:rsid w:val="00AB5294"/>
    <w:rsid w:val="00AB5679"/>
    <w:rsid w:val="00AB58BC"/>
    <w:rsid w:val="00AB593F"/>
    <w:rsid w:val="00AB5A28"/>
    <w:rsid w:val="00AB5E19"/>
    <w:rsid w:val="00AB5FA2"/>
    <w:rsid w:val="00AB5FE7"/>
    <w:rsid w:val="00AB629A"/>
    <w:rsid w:val="00AB64F1"/>
    <w:rsid w:val="00AB6566"/>
    <w:rsid w:val="00AB663D"/>
    <w:rsid w:val="00AB6786"/>
    <w:rsid w:val="00AB6CF5"/>
    <w:rsid w:val="00AB6DE5"/>
    <w:rsid w:val="00AB70E8"/>
    <w:rsid w:val="00AB78ED"/>
    <w:rsid w:val="00AB7DE7"/>
    <w:rsid w:val="00AB7E3F"/>
    <w:rsid w:val="00AC0027"/>
    <w:rsid w:val="00AC010D"/>
    <w:rsid w:val="00AC028F"/>
    <w:rsid w:val="00AC0751"/>
    <w:rsid w:val="00AC0819"/>
    <w:rsid w:val="00AC0E24"/>
    <w:rsid w:val="00AC0EEE"/>
    <w:rsid w:val="00AC1550"/>
    <w:rsid w:val="00AC1911"/>
    <w:rsid w:val="00AC1FBD"/>
    <w:rsid w:val="00AC21FA"/>
    <w:rsid w:val="00AC24A3"/>
    <w:rsid w:val="00AC2593"/>
    <w:rsid w:val="00AC2B88"/>
    <w:rsid w:val="00AC2E13"/>
    <w:rsid w:val="00AC2ED7"/>
    <w:rsid w:val="00AC359B"/>
    <w:rsid w:val="00AC38C4"/>
    <w:rsid w:val="00AC39F8"/>
    <w:rsid w:val="00AC3C89"/>
    <w:rsid w:val="00AC40D9"/>
    <w:rsid w:val="00AC461B"/>
    <w:rsid w:val="00AC4702"/>
    <w:rsid w:val="00AC471F"/>
    <w:rsid w:val="00AC4828"/>
    <w:rsid w:val="00AC4867"/>
    <w:rsid w:val="00AC4D8C"/>
    <w:rsid w:val="00AC4F64"/>
    <w:rsid w:val="00AC4F66"/>
    <w:rsid w:val="00AC5055"/>
    <w:rsid w:val="00AC5095"/>
    <w:rsid w:val="00AC518E"/>
    <w:rsid w:val="00AC5308"/>
    <w:rsid w:val="00AC538A"/>
    <w:rsid w:val="00AC540F"/>
    <w:rsid w:val="00AC558C"/>
    <w:rsid w:val="00AC5606"/>
    <w:rsid w:val="00AC6907"/>
    <w:rsid w:val="00AC6ACA"/>
    <w:rsid w:val="00AC6ACF"/>
    <w:rsid w:val="00AC6B9B"/>
    <w:rsid w:val="00AC6F07"/>
    <w:rsid w:val="00AC7172"/>
    <w:rsid w:val="00AC7219"/>
    <w:rsid w:val="00AC7445"/>
    <w:rsid w:val="00AC7A6D"/>
    <w:rsid w:val="00AC7F5D"/>
    <w:rsid w:val="00AD1083"/>
    <w:rsid w:val="00AD137A"/>
    <w:rsid w:val="00AD1388"/>
    <w:rsid w:val="00AD143B"/>
    <w:rsid w:val="00AD16EC"/>
    <w:rsid w:val="00AD17FB"/>
    <w:rsid w:val="00AD19CC"/>
    <w:rsid w:val="00AD1B49"/>
    <w:rsid w:val="00AD1DF4"/>
    <w:rsid w:val="00AD2561"/>
    <w:rsid w:val="00AD26BD"/>
    <w:rsid w:val="00AD2A81"/>
    <w:rsid w:val="00AD2AFA"/>
    <w:rsid w:val="00AD2E02"/>
    <w:rsid w:val="00AD2E1D"/>
    <w:rsid w:val="00AD2E8F"/>
    <w:rsid w:val="00AD2FD0"/>
    <w:rsid w:val="00AD37BD"/>
    <w:rsid w:val="00AD3AFC"/>
    <w:rsid w:val="00AD3CDD"/>
    <w:rsid w:val="00AD3D56"/>
    <w:rsid w:val="00AD402B"/>
    <w:rsid w:val="00AD41DF"/>
    <w:rsid w:val="00AD4236"/>
    <w:rsid w:val="00AD42D5"/>
    <w:rsid w:val="00AD4426"/>
    <w:rsid w:val="00AD44C0"/>
    <w:rsid w:val="00AD471D"/>
    <w:rsid w:val="00AD4C5A"/>
    <w:rsid w:val="00AD4F14"/>
    <w:rsid w:val="00AD5141"/>
    <w:rsid w:val="00AD52C5"/>
    <w:rsid w:val="00AD572F"/>
    <w:rsid w:val="00AD587B"/>
    <w:rsid w:val="00AD58B6"/>
    <w:rsid w:val="00AD5B2C"/>
    <w:rsid w:val="00AD6156"/>
    <w:rsid w:val="00AD61AB"/>
    <w:rsid w:val="00AD61FE"/>
    <w:rsid w:val="00AD64B3"/>
    <w:rsid w:val="00AD6604"/>
    <w:rsid w:val="00AD66B6"/>
    <w:rsid w:val="00AD6848"/>
    <w:rsid w:val="00AD685D"/>
    <w:rsid w:val="00AD6A19"/>
    <w:rsid w:val="00AD7390"/>
    <w:rsid w:val="00AD74A9"/>
    <w:rsid w:val="00AD7534"/>
    <w:rsid w:val="00AD79DB"/>
    <w:rsid w:val="00AD7DB5"/>
    <w:rsid w:val="00AE02A8"/>
    <w:rsid w:val="00AE0980"/>
    <w:rsid w:val="00AE0C01"/>
    <w:rsid w:val="00AE0CA6"/>
    <w:rsid w:val="00AE0D1A"/>
    <w:rsid w:val="00AE0F09"/>
    <w:rsid w:val="00AE1054"/>
    <w:rsid w:val="00AE109B"/>
    <w:rsid w:val="00AE1234"/>
    <w:rsid w:val="00AE1B36"/>
    <w:rsid w:val="00AE1B8A"/>
    <w:rsid w:val="00AE1E24"/>
    <w:rsid w:val="00AE1E45"/>
    <w:rsid w:val="00AE1FC1"/>
    <w:rsid w:val="00AE1FF0"/>
    <w:rsid w:val="00AE21F7"/>
    <w:rsid w:val="00AE2849"/>
    <w:rsid w:val="00AE2C07"/>
    <w:rsid w:val="00AE301A"/>
    <w:rsid w:val="00AE30C8"/>
    <w:rsid w:val="00AE314A"/>
    <w:rsid w:val="00AE31B4"/>
    <w:rsid w:val="00AE3341"/>
    <w:rsid w:val="00AE37FE"/>
    <w:rsid w:val="00AE3C0F"/>
    <w:rsid w:val="00AE3F6D"/>
    <w:rsid w:val="00AE4764"/>
    <w:rsid w:val="00AE4769"/>
    <w:rsid w:val="00AE4928"/>
    <w:rsid w:val="00AE4BE3"/>
    <w:rsid w:val="00AE50C9"/>
    <w:rsid w:val="00AE51FD"/>
    <w:rsid w:val="00AE5455"/>
    <w:rsid w:val="00AE56CF"/>
    <w:rsid w:val="00AE5904"/>
    <w:rsid w:val="00AE5A50"/>
    <w:rsid w:val="00AE5CEE"/>
    <w:rsid w:val="00AE5E63"/>
    <w:rsid w:val="00AE60A8"/>
    <w:rsid w:val="00AE6407"/>
    <w:rsid w:val="00AE644B"/>
    <w:rsid w:val="00AE67BF"/>
    <w:rsid w:val="00AE6802"/>
    <w:rsid w:val="00AE6B45"/>
    <w:rsid w:val="00AE6C65"/>
    <w:rsid w:val="00AE6DDD"/>
    <w:rsid w:val="00AE73D5"/>
    <w:rsid w:val="00AE7474"/>
    <w:rsid w:val="00AE78C3"/>
    <w:rsid w:val="00AE7946"/>
    <w:rsid w:val="00AE7BA7"/>
    <w:rsid w:val="00AE7C9A"/>
    <w:rsid w:val="00AE7CDF"/>
    <w:rsid w:val="00AE7FB5"/>
    <w:rsid w:val="00AF03B5"/>
    <w:rsid w:val="00AF04AD"/>
    <w:rsid w:val="00AF0608"/>
    <w:rsid w:val="00AF06F2"/>
    <w:rsid w:val="00AF0A2E"/>
    <w:rsid w:val="00AF0B02"/>
    <w:rsid w:val="00AF0C55"/>
    <w:rsid w:val="00AF0C9D"/>
    <w:rsid w:val="00AF0CBB"/>
    <w:rsid w:val="00AF1096"/>
    <w:rsid w:val="00AF10A0"/>
    <w:rsid w:val="00AF10B3"/>
    <w:rsid w:val="00AF1790"/>
    <w:rsid w:val="00AF1B81"/>
    <w:rsid w:val="00AF2066"/>
    <w:rsid w:val="00AF20DE"/>
    <w:rsid w:val="00AF2A6F"/>
    <w:rsid w:val="00AF2AB5"/>
    <w:rsid w:val="00AF2CD6"/>
    <w:rsid w:val="00AF320F"/>
    <w:rsid w:val="00AF333E"/>
    <w:rsid w:val="00AF36CE"/>
    <w:rsid w:val="00AF3B0D"/>
    <w:rsid w:val="00AF4481"/>
    <w:rsid w:val="00AF4855"/>
    <w:rsid w:val="00AF4A0F"/>
    <w:rsid w:val="00AF4A9C"/>
    <w:rsid w:val="00AF4AC2"/>
    <w:rsid w:val="00AF4D63"/>
    <w:rsid w:val="00AF51A2"/>
    <w:rsid w:val="00AF55CD"/>
    <w:rsid w:val="00AF5824"/>
    <w:rsid w:val="00AF5881"/>
    <w:rsid w:val="00AF5A83"/>
    <w:rsid w:val="00AF5B51"/>
    <w:rsid w:val="00AF5C46"/>
    <w:rsid w:val="00AF602A"/>
    <w:rsid w:val="00AF656B"/>
    <w:rsid w:val="00AF659B"/>
    <w:rsid w:val="00AF6B28"/>
    <w:rsid w:val="00AF7000"/>
    <w:rsid w:val="00AF711A"/>
    <w:rsid w:val="00AF744D"/>
    <w:rsid w:val="00AF762C"/>
    <w:rsid w:val="00AF769F"/>
    <w:rsid w:val="00AF7A4F"/>
    <w:rsid w:val="00AF7BD5"/>
    <w:rsid w:val="00AF7EAC"/>
    <w:rsid w:val="00B00449"/>
    <w:rsid w:val="00B0071F"/>
    <w:rsid w:val="00B0095B"/>
    <w:rsid w:val="00B00D4C"/>
    <w:rsid w:val="00B01202"/>
    <w:rsid w:val="00B01487"/>
    <w:rsid w:val="00B01A3A"/>
    <w:rsid w:val="00B01AE3"/>
    <w:rsid w:val="00B01D23"/>
    <w:rsid w:val="00B01E6D"/>
    <w:rsid w:val="00B01E8B"/>
    <w:rsid w:val="00B01F83"/>
    <w:rsid w:val="00B01FF3"/>
    <w:rsid w:val="00B02277"/>
    <w:rsid w:val="00B02AE0"/>
    <w:rsid w:val="00B02C9E"/>
    <w:rsid w:val="00B02EB1"/>
    <w:rsid w:val="00B035BA"/>
    <w:rsid w:val="00B042EA"/>
    <w:rsid w:val="00B0453A"/>
    <w:rsid w:val="00B04599"/>
    <w:rsid w:val="00B047E8"/>
    <w:rsid w:val="00B04A4E"/>
    <w:rsid w:val="00B052E7"/>
    <w:rsid w:val="00B05315"/>
    <w:rsid w:val="00B05346"/>
    <w:rsid w:val="00B05B56"/>
    <w:rsid w:val="00B05FF2"/>
    <w:rsid w:val="00B0620A"/>
    <w:rsid w:val="00B067D0"/>
    <w:rsid w:val="00B069BB"/>
    <w:rsid w:val="00B069C5"/>
    <w:rsid w:val="00B06A1E"/>
    <w:rsid w:val="00B06BD8"/>
    <w:rsid w:val="00B070B9"/>
    <w:rsid w:val="00B07256"/>
    <w:rsid w:val="00B075A2"/>
    <w:rsid w:val="00B07722"/>
    <w:rsid w:val="00B07813"/>
    <w:rsid w:val="00B0797C"/>
    <w:rsid w:val="00B079C8"/>
    <w:rsid w:val="00B07BCA"/>
    <w:rsid w:val="00B07CF8"/>
    <w:rsid w:val="00B07E01"/>
    <w:rsid w:val="00B10305"/>
    <w:rsid w:val="00B1051A"/>
    <w:rsid w:val="00B10BEA"/>
    <w:rsid w:val="00B111FB"/>
    <w:rsid w:val="00B1135B"/>
    <w:rsid w:val="00B117B2"/>
    <w:rsid w:val="00B11CCF"/>
    <w:rsid w:val="00B11F7E"/>
    <w:rsid w:val="00B12585"/>
    <w:rsid w:val="00B125A2"/>
    <w:rsid w:val="00B125D4"/>
    <w:rsid w:val="00B126C6"/>
    <w:rsid w:val="00B12783"/>
    <w:rsid w:val="00B1290E"/>
    <w:rsid w:val="00B12A45"/>
    <w:rsid w:val="00B13B5A"/>
    <w:rsid w:val="00B13D07"/>
    <w:rsid w:val="00B13D93"/>
    <w:rsid w:val="00B13E8D"/>
    <w:rsid w:val="00B13ECA"/>
    <w:rsid w:val="00B14E28"/>
    <w:rsid w:val="00B14ED4"/>
    <w:rsid w:val="00B150CF"/>
    <w:rsid w:val="00B15209"/>
    <w:rsid w:val="00B15517"/>
    <w:rsid w:val="00B15610"/>
    <w:rsid w:val="00B15C06"/>
    <w:rsid w:val="00B15EEB"/>
    <w:rsid w:val="00B16142"/>
    <w:rsid w:val="00B16341"/>
    <w:rsid w:val="00B163EE"/>
    <w:rsid w:val="00B16471"/>
    <w:rsid w:val="00B165E0"/>
    <w:rsid w:val="00B1691B"/>
    <w:rsid w:val="00B169C1"/>
    <w:rsid w:val="00B16A36"/>
    <w:rsid w:val="00B16B69"/>
    <w:rsid w:val="00B16D15"/>
    <w:rsid w:val="00B16D95"/>
    <w:rsid w:val="00B16EBB"/>
    <w:rsid w:val="00B173A9"/>
    <w:rsid w:val="00B173C1"/>
    <w:rsid w:val="00B1794D"/>
    <w:rsid w:val="00B17B44"/>
    <w:rsid w:val="00B17CFA"/>
    <w:rsid w:val="00B17D6C"/>
    <w:rsid w:val="00B17D87"/>
    <w:rsid w:val="00B205B2"/>
    <w:rsid w:val="00B20F65"/>
    <w:rsid w:val="00B21600"/>
    <w:rsid w:val="00B216DC"/>
    <w:rsid w:val="00B216EC"/>
    <w:rsid w:val="00B21E9A"/>
    <w:rsid w:val="00B21F05"/>
    <w:rsid w:val="00B220E7"/>
    <w:rsid w:val="00B22127"/>
    <w:rsid w:val="00B22277"/>
    <w:rsid w:val="00B22490"/>
    <w:rsid w:val="00B224E8"/>
    <w:rsid w:val="00B22C2E"/>
    <w:rsid w:val="00B22E1D"/>
    <w:rsid w:val="00B22E81"/>
    <w:rsid w:val="00B2311F"/>
    <w:rsid w:val="00B2322C"/>
    <w:rsid w:val="00B234FF"/>
    <w:rsid w:val="00B23582"/>
    <w:rsid w:val="00B23681"/>
    <w:rsid w:val="00B23764"/>
    <w:rsid w:val="00B23887"/>
    <w:rsid w:val="00B23C68"/>
    <w:rsid w:val="00B23CCD"/>
    <w:rsid w:val="00B23CEC"/>
    <w:rsid w:val="00B23DD2"/>
    <w:rsid w:val="00B2488E"/>
    <w:rsid w:val="00B24AB6"/>
    <w:rsid w:val="00B24DEE"/>
    <w:rsid w:val="00B25022"/>
    <w:rsid w:val="00B2513D"/>
    <w:rsid w:val="00B25CD3"/>
    <w:rsid w:val="00B26312"/>
    <w:rsid w:val="00B26402"/>
    <w:rsid w:val="00B2668A"/>
    <w:rsid w:val="00B26693"/>
    <w:rsid w:val="00B2681C"/>
    <w:rsid w:val="00B26868"/>
    <w:rsid w:val="00B26995"/>
    <w:rsid w:val="00B26ADC"/>
    <w:rsid w:val="00B26B47"/>
    <w:rsid w:val="00B26B5E"/>
    <w:rsid w:val="00B26B61"/>
    <w:rsid w:val="00B26C5B"/>
    <w:rsid w:val="00B27141"/>
    <w:rsid w:val="00B2739F"/>
    <w:rsid w:val="00B27618"/>
    <w:rsid w:val="00B27B12"/>
    <w:rsid w:val="00B27BB4"/>
    <w:rsid w:val="00B27D0F"/>
    <w:rsid w:val="00B300D7"/>
    <w:rsid w:val="00B305FE"/>
    <w:rsid w:val="00B30AFC"/>
    <w:rsid w:val="00B30C3E"/>
    <w:rsid w:val="00B30D62"/>
    <w:rsid w:val="00B31080"/>
    <w:rsid w:val="00B312B3"/>
    <w:rsid w:val="00B312F2"/>
    <w:rsid w:val="00B31352"/>
    <w:rsid w:val="00B31855"/>
    <w:rsid w:val="00B31D18"/>
    <w:rsid w:val="00B31D9F"/>
    <w:rsid w:val="00B3202F"/>
    <w:rsid w:val="00B320F9"/>
    <w:rsid w:val="00B32368"/>
    <w:rsid w:val="00B323A6"/>
    <w:rsid w:val="00B32486"/>
    <w:rsid w:val="00B32567"/>
    <w:rsid w:val="00B32793"/>
    <w:rsid w:val="00B32D94"/>
    <w:rsid w:val="00B32E0B"/>
    <w:rsid w:val="00B33138"/>
    <w:rsid w:val="00B33179"/>
    <w:rsid w:val="00B3321D"/>
    <w:rsid w:val="00B33240"/>
    <w:rsid w:val="00B33844"/>
    <w:rsid w:val="00B33A72"/>
    <w:rsid w:val="00B33B0E"/>
    <w:rsid w:val="00B33D11"/>
    <w:rsid w:val="00B3409D"/>
    <w:rsid w:val="00B34164"/>
    <w:rsid w:val="00B34366"/>
    <w:rsid w:val="00B34670"/>
    <w:rsid w:val="00B34845"/>
    <w:rsid w:val="00B34CB5"/>
    <w:rsid w:val="00B35136"/>
    <w:rsid w:val="00B3552A"/>
    <w:rsid w:val="00B35544"/>
    <w:rsid w:val="00B358C5"/>
    <w:rsid w:val="00B358FF"/>
    <w:rsid w:val="00B3601E"/>
    <w:rsid w:val="00B36050"/>
    <w:rsid w:val="00B36438"/>
    <w:rsid w:val="00B365F5"/>
    <w:rsid w:val="00B36A6F"/>
    <w:rsid w:val="00B36D74"/>
    <w:rsid w:val="00B36F67"/>
    <w:rsid w:val="00B36FAC"/>
    <w:rsid w:val="00B37077"/>
    <w:rsid w:val="00B37117"/>
    <w:rsid w:val="00B3776A"/>
    <w:rsid w:val="00B379A0"/>
    <w:rsid w:val="00B37A3E"/>
    <w:rsid w:val="00B37B43"/>
    <w:rsid w:val="00B37CEA"/>
    <w:rsid w:val="00B37D99"/>
    <w:rsid w:val="00B400AE"/>
    <w:rsid w:val="00B404E0"/>
    <w:rsid w:val="00B40D6A"/>
    <w:rsid w:val="00B40F52"/>
    <w:rsid w:val="00B41137"/>
    <w:rsid w:val="00B411D6"/>
    <w:rsid w:val="00B413A8"/>
    <w:rsid w:val="00B41703"/>
    <w:rsid w:val="00B41C20"/>
    <w:rsid w:val="00B422BE"/>
    <w:rsid w:val="00B42A7C"/>
    <w:rsid w:val="00B42E36"/>
    <w:rsid w:val="00B431D5"/>
    <w:rsid w:val="00B4330A"/>
    <w:rsid w:val="00B43312"/>
    <w:rsid w:val="00B4337A"/>
    <w:rsid w:val="00B4337B"/>
    <w:rsid w:val="00B435C1"/>
    <w:rsid w:val="00B43720"/>
    <w:rsid w:val="00B437BF"/>
    <w:rsid w:val="00B438BF"/>
    <w:rsid w:val="00B439A9"/>
    <w:rsid w:val="00B43A05"/>
    <w:rsid w:val="00B43A8A"/>
    <w:rsid w:val="00B43C5C"/>
    <w:rsid w:val="00B43F1E"/>
    <w:rsid w:val="00B44363"/>
    <w:rsid w:val="00B443BF"/>
    <w:rsid w:val="00B443C6"/>
    <w:rsid w:val="00B44987"/>
    <w:rsid w:val="00B4498E"/>
    <w:rsid w:val="00B44998"/>
    <w:rsid w:val="00B4573C"/>
    <w:rsid w:val="00B459B6"/>
    <w:rsid w:val="00B459C7"/>
    <w:rsid w:val="00B46189"/>
    <w:rsid w:val="00B4654E"/>
    <w:rsid w:val="00B46AF3"/>
    <w:rsid w:val="00B46B9D"/>
    <w:rsid w:val="00B46E78"/>
    <w:rsid w:val="00B46EA9"/>
    <w:rsid w:val="00B47586"/>
    <w:rsid w:val="00B47692"/>
    <w:rsid w:val="00B47DDA"/>
    <w:rsid w:val="00B5040C"/>
    <w:rsid w:val="00B50436"/>
    <w:rsid w:val="00B506D2"/>
    <w:rsid w:val="00B5095D"/>
    <w:rsid w:val="00B50FF9"/>
    <w:rsid w:val="00B510E2"/>
    <w:rsid w:val="00B512F2"/>
    <w:rsid w:val="00B517D0"/>
    <w:rsid w:val="00B51B29"/>
    <w:rsid w:val="00B51F4C"/>
    <w:rsid w:val="00B51FB8"/>
    <w:rsid w:val="00B52932"/>
    <w:rsid w:val="00B52C1F"/>
    <w:rsid w:val="00B532F5"/>
    <w:rsid w:val="00B53696"/>
    <w:rsid w:val="00B539C6"/>
    <w:rsid w:val="00B53B15"/>
    <w:rsid w:val="00B54220"/>
    <w:rsid w:val="00B5455B"/>
    <w:rsid w:val="00B545B6"/>
    <w:rsid w:val="00B54963"/>
    <w:rsid w:val="00B54AAD"/>
    <w:rsid w:val="00B54B7E"/>
    <w:rsid w:val="00B54C4B"/>
    <w:rsid w:val="00B54DAC"/>
    <w:rsid w:val="00B5503E"/>
    <w:rsid w:val="00B552D0"/>
    <w:rsid w:val="00B5571F"/>
    <w:rsid w:val="00B55CBE"/>
    <w:rsid w:val="00B55D99"/>
    <w:rsid w:val="00B55F94"/>
    <w:rsid w:val="00B5603C"/>
    <w:rsid w:val="00B561AD"/>
    <w:rsid w:val="00B562DC"/>
    <w:rsid w:val="00B563B6"/>
    <w:rsid w:val="00B5698F"/>
    <w:rsid w:val="00B57D0C"/>
    <w:rsid w:val="00B60023"/>
    <w:rsid w:val="00B6039C"/>
    <w:rsid w:val="00B606D2"/>
    <w:rsid w:val="00B60FF4"/>
    <w:rsid w:val="00B611CF"/>
    <w:rsid w:val="00B612D2"/>
    <w:rsid w:val="00B615B4"/>
    <w:rsid w:val="00B616D6"/>
    <w:rsid w:val="00B61888"/>
    <w:rsid w:val="00B61B50"/>
    <w:rsid w:val="00B61FFD"/>
    <w:rsid w:val="00B623C2"/>
    <w:rsid w:val="00B62937"/>
    <w:rsid w:val="00B62A48"/>
    <w:rsid w:val="00B62E73"/>
    <w:rsid w:val="00B62F04"/>
    <w:rsid w:val="00B62F4B"/>
    <w:rsid w:val="00B62FF4"/>
    <w:rsid w:val="00B635C9"/>
    <w:rsid w:val="00B6385C"/>
    <w:rsid w:val="00B63871"/>
    <w:rsid w:val="00B63905"/>
    <w:rsid w:val="00B63F74"/>
    <w:rsid w:val="00B63F8D"/>
    <w:rsid w:val="00B642AA"/>
    <w:rsid w:val="00B642FA"/>
    <w:rsid w:val="00B64AE3"/>
    <w:rsid w:val="00B64CF0"/>
    <w:rsid w:val="00B64DB2"/>
    <w:rsid w:val="00B65495"/>
    <w:rsid w:val="00B65617"/>
    <w:rsid w:val="00B6588D"/>
    <w:rsid w:val="00B658A9"/>
    <w:rsid w:val="00B658AF"/>
    <w:rsid w:val="00B65983"/>
    <w:rsid w:val="00B65A1E"/>
    <w:rsid w:val="00B65AC7"/>
    <w:rsid w:val="00B65B38"/>
    <w:rsid w:val="00B65BB7"/>
    <w:rsid w:val="00B65C1C"/>
    <w:rsid w:val="00B65EF8"/>
    <w:rsid w:val="00B66302"/>
    <w:rsid w:val="00B666F3"/>
    <w:rsid w:val="00B66734"/>
    <w:rsid w:val="00B66C42"/>
    <w:rsid w:val="00B66C4B"/>
    <w:rsid w:val="00B671CC"/>
    <w:rsid w:val="00B67203"/>
    <w:rsid w:val="00B6770B"/>
    <w:rsid w:val="00B6798B"/>
    <w:rsid w:val="00B70033"/>
    <w:rsid w:val="00B702BB"/>
    <w:rsid w:val="00B70376"/>
    <w:rsid w:val="00B7038D"/>
    <w:rsid w:val="00B70469"/>
    <w:rsid w:val="00B706BF"/>
    <w:rsid w:val="00B706E1"/>
    <w:rsid w:val="00B70AD8"/>
    <w:rsid w:val="00B70EA8"/>
    <w:rsid w:val="00B71891"/>
    <w:rsid w:val="00B718E3"/>
    <w:rsid w:val="00B71B76"/>
    <w:rsid w:val="00B71BB9"/>
    <w:rsid w:val="00B71BF7"/>
    <w:rsid w:val="00B71D34"/>
    <w:rsid w:val="00B71DC4"/>
    <w:rsid w:val="00B71F1B"/>
    <w:rsid w:val="00B71F75"/>
    <w:rsid w:val="00B72011"/>
    <w:rsid w:val="00B720D6"/>
    <w:rsid w:val="00B72271"/>
    <w:rsid w:val="00B72794"/>
    <w:rsid w:val="00B727FF"/>
    <w:rsid w:val="00B72CF1"/>
    <w:rsid w:val="00B72DAB"/>
    <w:rsid w:val="00B72E0B"/>
    <w:rsid w:val="00B735E5"/>
    <w:rsid w:val="00B73610"/>
    <w:rsid w:val="00B7362A"/>
    <w:rsid w:val="00B738E7"/>
    <w:rsid w:val="00B74062"/>
    <w:rsid w:val="00B7458D"/>
    <w:rsid w:val="00B747B0"/>
    <w:rsid w:val="00B7487D"/>
    <w:rsid w:val="00B74AA3"/>
    <w:rsid w:val="00B74AAC"/>
    <w:rsid w:val="00B75521"/>
    <w:rsid w:val="00B75592"/>
    <w:rsid w:val="00B758BE"/>
    <w:rsid w:val="00B75946"/>
    <w:rsid w:val="00B75A48"/>
    <w:rsid w:val="00B75CA8"/>
    <w:rsid w:val="00B760E1"/>
    <w:rsid w:val="00B760F2"/>
    <w:rsid w:val="00B76576"/>
    <w:rsid w:val="00B7658A"/>
    <w:rsid w:val="00B76962"/>
    <w:rsid w:val="00B76AF7"/>
    <w:rsid w:val="00B76BB4"/>
    <w:rsid w:val="00B771FC"/>
    <w:rsid w:val="00B77609"/>
    <w:rsid w:val="00B778BF"/>
    <w:rsid w:val="00B7799E"/>
    <w:rsid w:val="00B77D5E"/>
    <w:rsid w:val="00B77D98"/>
    <w:rsid w:val="00B77DB6"/>
    <w:rsid w:val="00B801AD"/>
    <w:rsid w:val="00B801DB"/>
    <w:rsid w:val="00B8023B"/>
    <w:rsid w:val="00B8066A"/>
    <w:rsid w:val="00B80A7A"/>
    <w:rsid w:val="00B80D81"/>
    <w:rsid w:val="00B80E46"/>
    <w:rsid w:val="00B8126D"/>
    <w:rsid w:val="00B81359"/>
    <w:rsid w:val="00B816C9"/>
    <w:rsid w:val="00B816FC"/>
    <w:rsid w:val="00B819B6"/>
    <w:rsid w:val="00B81D14"/>
    <w:rsid w:val="00B81DC8"/>
    <w:rsid w:val="00B81E14"/>
    <w:rsid w:val="00B81FE8"/>
    <w:rsid w:val="00B820BF"/>
    <w:rsid w:val="00B821CA"/>
    <w:rsid w:val="00B8228B"/>
    <w:rsid w:val="00B82518"/>
    <w:rsid w:val="00B827BB"/>
    <w:rsid w:val="00B82D0F"/>
    <w:rsid w:val="00B82EFA"/>
    <w:rsid w:val="00B82F24"/>
    <w:rsid w:val="00B8302D"/>
    <w:rsid w:val="00B831CB"/>
    <w:rsid w:val="00B83452"/>
    <w:rsid w:val="00B83497"/>
    <w:rsid w:val="00B834EC"/>
    <w:rsid w:val="00B83636"/>
    <w:rsid w:val="00B83AB6"/>
    <w:rsid w:val="00B83C24"/>
    <w:rsid w:val="00B8487B"/>
    <w:rsid w:val="00B848E6"/>
    <w:rsid w:val="00B848F1"/>
    <w:rsid w:val="00B849A2"/>
    <w:rsid w:val="00B84AC7"/>
    <w:rsid w:val="00B84CC6"/>
    <w:rsid w:val="00B84E15"/>
    <w:rsid w:val="00B84E2D"/>
    <w:rsid w:val="00B84EE7"/>
    <w:rsid w:val="00B85878"/>
    <w:rsid w:val="00B8598C"/>
    <w:rsid w:val="00B85EEA"/>
    <w:rsid w:val="00B85F36"/>
    <w:rsid w:val="00B86007"/>
    <w:rsid w:val="00B863F8"/>
    <w:rsid w:val="00B868A2"/>
    <w:rsid w:val="00B869D6"/>
    <w:rsid w:val="00B8721A"/>
    <w:rsid w:val="00B873D3"/>
    <w:rsid w:val="00B873F7"/>
    <w:rsid w:val="00B87E00"/>
    <w:rsid w:val="00B90639"/>
    <w:rsid w:val="00B90A8E"/>
    <w:rsid w:val="00B90B59"/>
    <w:rsid w:val="00B90BDB"/>
    <w:rsid w:val="00B90CDB"/>
    <w:rsid w:val="00B90E01"/>
    <w:rsid w:val="00B90F4C"/>
    <w:rsid w:val="00B911AD"/>
    <w:rsid w:val="00B911C7"/>
    <w:rsid w:val="00B9120A"/>
    <w:rsid w:val="00B91218"/>
    <w:rsid w:val="00B915E3"/>
    <w:rsid w:val="00B916FD"/>
    <w:rsid w:val="00B91921"/>
    <w:rsid w:val="00B91D00"/>
    <w:rsid w:val="00B91D86"/>
    <w:rsid w:val="00B91ED1"/>
    <w:rsid w:val="00B9233E"/>
    <w:rsid w:val="00B924F5"/>
    <w:rsid w:val="00B928CE"/>
    <w:rsid w:val="00B92933"/>
    <w:rsid w:val="00B929CB"/>
    <w:rsid w:val="00B92C66"/>
    <w:rsid w:val="00B92CB2"/>
    <w:rsid w:val="00B92D34"/>
    <w:rsid w:val="00B92D97"/>
    <w:rsid w:val="00B931CD"/>
    <w:rsid w:val="00B93279"/>
    <w:rsid w:val="00B9380E"/>
    <w:rsid w:val="00B938A7"/>
    <w:rsid w:val="00B93FD7"/>
    <w:rsid w:val="00B94151"/>
    <w:rsid w:val="00B94522"/>
    <w:rsid w:val="00B9477A"/>
    <w:rsid w:val="00B94956"/>
    <w:rsid w:val="00B94FE6"/>
    <w:rsid w:val="00B9519C"/>
    <w:rsid w:val="00B951A6"/>
    <w:rsid w:val="00B951AE"/>
    <w:rsid w:val="00B9546B"/>
    <w:rsid w:val="00B9560D"/>
    <w:rsid w:val="00B95920"/>
    <w:rsid w:val="00B95D29"/>
    <w:rsid w:val="00B95FCF"/>
    <w:rsid w:val="00B9614A"/>
    <w:rsid w:val="00B9630C"/>
    <w:rsid w:val="00B971C0"/>
    <w:rsid w:val="00B97259"/>
    <w:rsid w:val="00B973B4"/>
    <w:rsid w:val="00B97978"/>
    <w:rsid w:val="00B97D9C"/>
    <w:rsid w:val="00B97DB7"/>
    <w:rsid w:val="00BA0303"/>
    <w:rsid w:val="00BA0499"/>
    <w:rsid w:val="00BA049C"/>
    <w:rsid w:val="00BA0637"/>
    <w:rsid w:val="00BA09DB"/>
    <w:rsid w:val="00BA0DEE"/>
    <w:rsid w:val="00BA154D"/>
    <w:rsid w:val="00BA1895"/>
    <w:rsid w:val="00BA1973"/>
    <w:rsid w:val="00BA1EE2"/>
    <w:rsid w:val="00BA2274"/>
    <w:rsid w:val="00BA23A4"/>
    <w:rsid w:val="00BA23A5"/>
    <w:rsid w:val="00BA2513"/>
    <w:rsid w:val="00BA2553"/>
    <w:rsid w:val="00BA26C9"/>
    <w:rsid w:val="00BA27C1"/>
    <w:rsid w:val="00BA2803"/>
    <w:rsid w:val="00BA2A92"/>
    <w:rsid w:val="00BA2CCF"/>
    <w:rsid w:val="00BA2D4B"/>
    <w:rsid w:val="00BA2D6D"/>
    <w:rsid w:val="00BA32AB"/>
    <w:rsid w:val="00BA3424"/>
    <w:rsid w:val="00BA345E"/>
    <w:rsid w:val="00BA3505"/>
    <w:rsid w:val="00BA35B4"/>
    <w:rsid w:val="00BA364D"/>
    <w:rsid w:val="00BA3722"/>
    <w:rsid w:val="00BA3849"/>
    <w:rsid w:val="00BA3A38"/>
    <w:rsid w:val="00BA3A92"/>
    <w:rsid w:val="00BA3F6D"/>
    <w:rsid w:val="00BA42D4"/>
    <w:rsid w:val="00BA497D"/>
    <w:rsid w:val="00BA4A6D"/>
    <w:rsid w:val="00BA5B09"/>
    <w:rsid w:val="00BA5E25"/>
    <w:rsid w:val="00BA5F17"/>
    <w:rsid w:val="00BA621C"/>
    <w:rsid w:val="00BA6505"/>
    <w:rsid w:val="00BA6591"/>
    <w:rsid w:val="00BA67A2"/>
    <w:rsid w:val="00BA6A5B"/>
    <w:rsid w:val="00BA71D2"/>
    <w:rsid w:val="00BA7488"/>
    <w:rsid w:val="00BA76A5"/>
    <w:rsid w:val="00BA7954"/>
    <w:rsid w:val="00BA79BF"/>
    <w:rsid w:val="00BA7D5A"/>
    <w:rsid w:val="00BA7D5B"/>
    <w:rsid w:val="00BB020A"/>
    <w:rsid w:val="00BB02D4"/>
    <w:rsid w:val="00BB0DAE"/>
    <w:rsid w:val="00BB0FA8"/>
    <w:rsid w:val="00BB1109"/>
    <w:rsid w:val="00BB13B6"/>
    <w:rsid w:val="00BB1723"/>
    <w:rsid w:val="00BB179F"/>
    <w:rsid w:val="00BB17DC"/>
    <w:rsid w:val="00BB1D7E"/>
    <w:rsid w:val="00BB1EDC"/>
    <w:rsid w:val="00BB2019"/>
    <w:rsid w:val="00BB26DC"/>
    <w:rsid w:val="00BB276F"/>
    <w:rsid w:val="00BB2A41"/>
    <w:rsid w:val="00BB2D1E"/>
    <w:rsid w:val="00BB2EB1"/>
    <w:rsid w:val="00BB32ED"/>
    <w:rsid w:val="00BB36C3"/>
    <w:rsid w:val="00BB36F6"/>
    <w:rsid w:val="00BB37DA"/>
    <w:rsid w:val="00BB385D"/>
    <w:rsid w:val="00BB392E"/>
    <w:rsid w:val="00BB39CA"/>
    <w:rsid w:val="00BB3CAE"/>
    <w:rsid w:val="00BB3CD2"/>
    <w:rsid w:val="00BB3D62"/>
    <w:rsid w:val="00BB3F07"/>
    <w:rsid w:val="00BB4246"/>
    <w:rsid w:val="00BB425A"/>
    <w:rsid w:val="00BB42C5"/>
    <w:rsid w:val="00BB44D6"/>
    <w:rsid w:val="00BB4A7F"/>
    <w:rsid w:val="00BB4C86"/>
    <w:rsid w:val="00BB5312"/>
    <w:rsid w:val="00BB580C"/>
    <w:rsid w:val="00BB5D13"/>
    <w:rsid w:val="00BB5D97"/>
    <w:rsid w:val="00BB618A"/>
    <w:rsid w:val="00BB6317"/>
    <w:rsid w:val="00BB6852"/>
    <w:rsid w:val="00BB6924"/>
    <w:rsid w:val="00BB69D2"/>
    <w:rsid w:val="00BB6C16"/>
    <w:rsid w:val="00BB6D15"/>
    <w:rsid w:val="00BB70B0"/>
    <w:rsid w:val="00BB7223"/>
    <w:rsid w:val="00BB7623"/>
    <w:rsid w:val="00BB7ABD"/>
    <w:rsid w:val="00BB7ECB"/>
    <w:rsid w:val="00BB7EDA"/>
    <w:rsid w:val="00BC00AB"/>
    <w:rsid w:val="00BC0188"/>
    <w:rsid w:val="00BC045B"/>
    <w:rsid w:val="00BC04AA"/>
    <w:rsid w:val="00BC0B68"/>
    <w:rsid w:val="00BC0B76"/>
    <w:rsid w:val="00BC0C9B"/>
    <w:rsid w:val="00BC125B"/>
    <w:rsid w:val="00BC133A"/>
    <w:rsid w:val="00BC155A"/>
    <w:rsid w:val="00BC1770"/>
    <w:rsid w:val="00BC19AA"/>
    <w:rsid w:val="00BC20C4"/>
    <w:rsid w:val="00BC20F1"/>
    <w:rsid w:val="00BC21FF"/>
    <w:rsid w:val="00BC2435"/>
    <w:rsid w:val="00BC2496"/>
    <w:rsid w:val="00BC24B4"/>
    <w:rsid w:val="00BC24B5"/>
    <w:rsid w:val="00BC24EE"/>
    <w:rsid w:val="00BC2521"/>
    <w:rsid w:val="00BC2A02"/>
    <w:rsid w:val="00BC2C82"/>
    <w:rsid w:val="00BC3317"/>
    <w:rsid w:val="00BC3CAF"/>
    <w:rsid w:val="00BC42A8"/>
    <w:rsid w:val="00BC43FF"/>
    <w:rsid w:val="00BC4B8A"/>
    <w:rsid w:val="00BC4BBA"/>
    <w:rsid w:val="00BC4D26"/>
    <w:rsid w:val="00BC4FBF"/>
    <w:rsid w:val="00BC5210"/>
    <w:rsid w:val="00BC5289"/>
    <w:rsid w:val="00BC5A8A"/>
    <w:rsid w:val="00BC5B73"/>
    <w:rsid w:val="00BC5B80"/>
    <w:rsid w:val="00BC5D4B"/>
    <w:rsid w:val="00BC5DB5"/>
    <w:rsid w:val="00BC670F"/>
    <w:rsid w:val="00BC67EA"/>
    <w:rsid w:val="00BC6F01"/>
    <w:rsid w:val="00BC7078"/>
    <w:rsid w:val="00BC70F7"/>
    <w:rsid w:val="00BC713A"/>
    <w:rsid w:val="00BC734A"/>
    <w:rsid w:val="00BC76A0"/>
    <w:rsid w:val="00BC771F"/>
    <w:rsid w:val="00BC78A8"/>
    <w:rsid w:val="00BC794A"/>
    <w:rsid w:val="00BC7980"/>
    <w:rsid w:val="00BD03DC"/>
    <w:rsid w:val="00BD0513"/>
    <w:rsid w:val="00BD0EA9"/>
    <w:rsid w:val="00BD11F5"/>
    <w:rsid w:val="00BD1449"/>
    <w:rsid w:val="00BD16C0"/>
    <w:rsid w:val="00BD19F1"/>
    <w:rsid w:val="00BD1A62"/>
    <w:rsid w:val="00BD1C37"/>
    <w:rsid w:val="00BD1DA1"/>
    <w:rsid w:val="00BD2107"/>
    <w:rsid w:val="00BD2553"/>
    <w:rsid w:val="00BD27A9"/>
    <w:rsid w:val="00BD28EF"/>
    <w:rsid w:val="00BD2B96"/>
    <w:rsid w:val="00BD2E8C"/>
    <w:rsid w:val="00BD2F7B"/>
    <w:rsid w:val="00BD30B5"/>
    <w:rsid w:val="00BD31A3"/>
    <w:rsid w:val="00BD3250"/>
    <w:rsid w:val="00BD32E4"/>
    <w:rsid w:val="00BD3342"/>
    <w:rsid w:val="00BD34F9"/>
    <w:rsid w:val="00BD3554"/>
    <w:rsid w:val="00BD36B7"/>
    <w:rsid w:val="00BD37DA"/>
    <w:rsid w:val="00BD3A18"/>
    <w:rsid w:val="00BD3BF6"/>
    <w:rsid w:val="00BD3FB9"/>
    <w:rsid w:val="00BD4416"/>
    <w:rsid w:val="00BD4E15"/>
    <w:rsid w:val="00BD4E86"/>
    <w:rsid w:val="00BD5784"/>
    <w:rsid w:val="00BD5B9B"/>
    <w:rsid w:val="00BD610C"/>
    <w:rsid w:val="00BD64E7"/>
    <w:rsid w:val="00BD6576"/>
    <w:rsid w:val="00BD6939"/>
    <w:rsid w:val="00BD6A3D"/>
    <w:rsid w:val="00BD6AD0"/>
    <w:rsid w:val="00BD6DB3"/>
    <w:rsid w:val="00BD72D8"/>
    <w:rsid w:val="00BD73E5"/>
    <w:rsid w:val="00BD76A8"/>
    <w:rsid w:val="00BD78BE"/>
    <w:rsid w:val="00BD7AA3"/>
    <w:rsid w:val="00BD7C8F"/>
    <w:rsid w:val="00BD7CAF"/>
    <w:rsid w:val="00BD7E3B"/>
    <w:rsid w:val="00BE02BD"/>
    <w:rsid w:val="00BE083E"/>
    <w:rsid w:val="00BE0AFA"/>
    <w:rsid w:val="00BE0D3D"/>
    <w:rsid w:val="00BE0E43"/>
    <w:rsid w:val="00BE12B4"/>
    <w:rsid w:val="00BE1484"/>
    <w:rsid w:val="00BE1A25"/>
    <w:rsid w:val="00BE1B1E"/>
    <w:rsid w:val="00BE2227"/>
    <w:rsid w:val="00BE22B4"/>
    <w:rsid w:val="00BE280B"/>
    <w:rsid w:val="00BE29B2"/>
    <w:rsid w:val="00BE2C3A"/>
    <w:rsid w:val="00BE2F57"/>
    <w:rsid w:val="00BE32E3"/>
    <w:rsid w:val="00BE33CC"/>
    <w:rsid w:val="00BE35F7"/>
    <w:rsid w:val="00BE369C"/>
    <w:rsid w:val="00BE382E"/>
    <w:rsid w:val="00BE39A0"/>
    <w:rsid w:val="00BE3A68"/>
    <w:rsid w:val="00BE3DF3"/>
    <w:rsid w:val="00BE422D"/>
    <w:rsid w:val="00BE428E"/>
    <w:rsid w:val="00BE4603"/>
    <w:rsid w:val="00BE48AE"/>
    <w:rsid w:val="00BE4B2E"/>
    <w:rsid w:val="00BE4C46"/>
    <w:rsid w:val="00BE5204"/>
    <w:rsid w:val="00BE57DB"/>
    <w:rsid w:val="00BE596B"/>
    <w:rsid w:val="00BE5A55"/>
    <w:rsid w:val="00BE5B67"/>
    <w:rsid w:val="00BE5F17"/>
    <w:rsid w:val="00BE5FD9"/>
    <w:rsid w:val="00BE682D"/>
    <w:rsid w:val="00BE6964"/>
    <w:rsid w:val="00BE6A9D"/>
    <w:rsid w:val="00BE6E70"/>
    <w:rsid w:val="00BE705E"/>
    <w:rsid w:val="00BE70E9"/>
    <w:rsid w:val="00BE75F9"/>
    <w:rsid w:val="00BE77FD"/>
    <w:rsid w:val="00BE79CF"/>
    <w:rsid w:val="00BE79D7"/>
    <w:rsid w:val="00BE7C10"/>
    <w:rsid w:val="00BE7D39"/>
    <w:rsid w:val="00BE7FF8"/>
    <w:rsid w:val="00BF0174"/>
    <w:rsid w:val="00BF06F8"/>
    <w:rsid w:val="00BF0D8F"/>
    <w:rsid w:val="00BF180F"/>
    <w:rsid w:val="00BF1914"/>
    <w:rsid w:val="00BF1977"/>
    <w:rsid w:val="00BF1EEA"/>
    <w:rsid w:val="00BF2558"/>
    <w:rsid w:val="00BF256C"/>
    <w:rsid w:val="00BF25E8"/>
    <w:rsid w:val="00BF29C1"/>
    <w:rsid w:val="00BF2DB4"/>
    <w:rsid w:val="00BF2F8E"/>
    <w:rsid w:val="00BF30BD"/>
    <w:rsid w:val="00BF313F"/>
    <w:rsid w:val="00BF3294"/>
    <w:rsid w:val="00BF356F"/>
    <w:rsid w:val="00BF35BF"/>
    <w:rsid w:val="00BF406F"/>
    <w:rsid w:val="00BF4147"/>
    <w:rsid w:val="00BF44B6"/>
    <w:rsid w:val="00BF46B4"/>
    <w:rsid w:val="00BF47F3"/>
    <w:rsid w:val="00BF4B16"/>
    <w:rsid w:val="00BF4D88"/>
    <w:rsid w:val="00BF51DC"/>
    <w:rsid w:val="00BF54CD"/>
    <w:rsid w:val="00BF5614"/>
    <w:rsid w:val="00BF5681"/>
    <w:rsid w:val="00BF5747"/>
    <w:rsid w:val="00BF5834"/>
    <w:rsid w:val="00BF58C5"/>
    <w:rsid w:val="00BF58CF"/>
    <w:rsid w:val="00BF5CBA"/>
    <w:rsid w:val="00BF5CC6"/>
    <w:rsid w:val="00BF6238"/>
    <w:rsid w:val="00BF656C"/>
    <w:rsid w:val="00BF663A"/>
    <w:rsid w:val="00BF667D"/>
    <w:rsid w:val="00BF66FC"/>
    <w:rsid w:val="00BF6AD4"/>
    <w:rsid w:val="00BF6AF5"/>
    <w:rsid w:val="00BF6B60"/>
    <w:rsid w:val="00BF6BFC"/>
    <w:rsid w:val="00BF6C8F"/>
    <w:rsid w:val="00BF6D23"/>
    <w:rsid w:val="00BF73BC"/>
    <w:rsid w:val="00BF7A60"/>
    <w:rsid w:val="00BF7E8C"/>
    <w:rsid w:val="00C0015A"/>
    <w:rsid w:val="00C001ED"/>
    <w:rsid w:val="00C0032A"/>
    <w:rsid w:val="00C005A8"/>
    <w:rsid w:val="00C006F2"/>
    <w:rsid w:val="00C007B7"/>
    <w:rsid w:val="00C00E4F"/>
    <w:rsid w:val="00C01217"/>
    <w:rsid w:val="00C0138B"/>
    <w:rsid w:val="00C014B5"/>
    <w:rsid w:val="00C01C97"/>
    <w:rsid w:val="00C01CC6"/>
    <w:rsid w:val="00C02207"/>
    <w:rsid w:val="00C02395"/>
    <w:rsid w:val="00C024D7"/>
    <w:rsid w:val="00C026BC"/>
    <w:rsid w:val="00C028FD"/>
    <w:rsid w:val="00C02925"/>
    <w:rsid w:val="00C02A12"/>
    <w:rsid w:val="00C039DF"/>
    <w:rsid w:val="00C039EC"/>
    <w:rsid w:val="00C03BE5"/>
    <w:rsid w:val="00C04151"/>
    <w:rsid w:val="00C04353"/>
    <w:rsid w:val="00C043E0"/>
    <w:rsid w:val="00C04891"/>
    <w:rsid w:val="00C04895"/>
    <w:rsid w:val="00C04B9B"/>
    <w:rsid w:val="00C04B9F"/>
    <w:rsid w:val="00C050B2"/>
    <w:rsid w:val="00C050FE"/>
    <w:rsid w:val="00C0582E"/>
    <w:rsid w:val="00C05C4D"/>
    <w:rsid w:val="00C05F0E"/>
    <w:rsid w:val="00C06000"/>
    <w:rsid w:val="00C06819"/>
    <w:rsid w:val="00C06A0D"/>
    <w:rsid w:val="00C06A34"/>
    <w:rsid w:val="00C06AA4"/>
    <w:rsid w:val="00C06BAD"/>
    <w:rsid w:val="00C06D87"/>
    <w:rsid w:val="00C0709E"/>
    <w:rsid w:val="00C0712E"/>
    <w:rsid w:val="00C072DB"/>
    <w:rsid w:val="00C07687"/>
    <w:rsid w:val="00C07C27"/>
    <w:rsid w:val="00C07D32"/>
    <w:rsid w:val="00C1052B"/>
    <w:rsid w:val="00C11074"/>
    <w:rsid w:val="00C11AE6"/>
    <w:rsid w:val="00C11D26"/>
    <w:rsid w:val="00C11D56"/>
    <w:rsid w:val="00C120E1"/>
    <w:rsid w:val="00C122A9"/>
    <w:rsid w:val="00C12EE4"/>
    <w:rsid w:val="00C12F47"/>
    <w:rsid w:val="00C1310D"/>
    <w:rsid w:val="00C133B8"/>
    <w:rsid w:val="00C13976"/>
    <w:rsid w:val="00C13AE9"/>
    <w:rsid w:val="00C13C01"/>
    <w:rsid w:val="00C13C1B"/>
    <w:rsid w:val="00C13F8D"/>
    <w:rsid w:val="00C142BD"/>
    <w:rsid w:val="00C142D2"/>
    <w:rsid w:val="00C14C20"/>
    <w:rsid w:val="00C14DBF"/>
    <w:rsid w:val="00C14F6F"/>
    <w:rsid w:val="00C15281"/>
    <w:rsid w:val="00C15833"/>
    <w:rsid w:val="00C15864"/>
    <w:rsid w:val="00C1586E"/>
    <w:rsid w:val="00C15C4C"/>
    <w:rsid w:val="00C15D6C"/>
    <w:rsid w:val="00C15EE8"/>
    <w:rsid w:val="00C168DC"/>
    <w:rsid w:val="00C1699F"/>
    <w:rsid w:val="00C16B82"/>
    <w:rsid w:val="00C16C95"/>
    <w:rsid w:val="00C16E2D"/>
    <w:rsid w:val="00C1720E"/>
    <w:rsid w:val="00C172F5"/>
    <w:rsid w:val="00C17492"/>
    <w:rsid w:val="00C17618"/>
    <w:rsid w:val="00C17A58"/>
    <w:rsid w:val="00C17B6D"/>
    <w:rsid w:val="00C17E52"/>
    <w:rsid w:val="00C20236"/>
    <w:rsid w:val="00C206AE"/>
    <w:rsid w:val="00C2102C"/>
    <w:rsid w:val="00C211B9"/>
    <w:rsid w:val="00C21946"/>
    <w:rsid w:val="00C21B87"/>
    <w:rsid w:val="00C21C21"/>
    <w:rsid w:val="00C21C8D"/>
    <w:rsid w:val="00C21DF9"/>
    <w:rsid w:val="00C21ED8"/>
    <w:rsid w:val="00C2249B"/>
    <w:rsid w:val="00C22558"/>
    <w:rsid w:val="00C227F5"/>
    <w:rsid w:val="00C22C52"/>
    <w:rsid w:val="00C22D5E"/>
    <w:rsid w:val="00C230FF"/>
    <w:rsid w:val="00C233F3"/>
    <w:rsid w:val="00C23431"/>
    <w:rsid w:val="00C23890"/>
    <w:rsid w:val="00C23B40"/>
    <w:rsid w:val="00C23B5E"/>
    <w:rsid w:val="00C23E71"/>
    <w:rsid w:val="00C2435C"/>
    <w:rsid w:val="00C243AD"/>
    <w:rsid w:val="00C24D92"/>
    <w:rsid w:val="00C2505D"/>
    <w:rsid w:val="00C25073"/>
    <w:rsid w:val="00C250B4"/>
    <w:rsid w:val="00C2526B"/>
    <w:rsid w:val="00C252CC"/>
    <w:rsid w:val="00C25654"/>
    <w:rsid w:val="00C25765"/>
    <w:rsid w:val="00C2589C"/>
    <w:rsid w:val="00C25AC9"/>
    <w:rsid w:val="00C25E7C"/>
    <w:rsid w:val="00C26069"/>
    <w:rsid w:val="00C2615D"/>
    <w:rsid w:val="00C2619D"/>
    <w:rsid w:val="00C264A6"/>
    <w:rsid w:val="00C26560"/>
    <w:rsid w:val="00C266DD"/>
    <w:rsid w:val="00C26923"/>
    <w:rsid w:val="00C26D97"/>
    <w:rsid w:val="00C26E93"/>
    <w:rsid w:val="00C2703E"/>
    <w:rsid w:val="00C27F32"/>
    <w:rsid w:val="00C30242"/>
    <w:rsid w:val="00C303BE"/>
    <w:rsid w:val="00C30409"/>
    <w:rsid w:val="00C3086B"/>
    <w:rsid w:val="00C30D48"/>
    <w:rsid w:val="00C30FF7"/>
    <w:rsid w:val="00C310EA"/>
    <w:rsid w:val="00C31A8D"/>
    <w:rsid w:val="00C31AC4"/>
    <w:rsid w:val="00C32186"/>
    <w:rsid w:val="00C325FB"/>
    <w:rsid w:val="00C3270B"/>
    <w:rsid w:val="00C327E9"/>
    <w:rsid w:val="00C32D2F"/>
    <w:rsid w:val="00C32F27"/>
    <w:rsid w:val="00C3309C"/>
    <w:rsid w:val="00C33135"/>
    <w:rsid w:val="00C33656"/>
    <w:rsid w:val="00C337EA"/>
    <w:rsid w:val="00C33855"/>
    <w:rsid w:val="00C3393A"/>
    <w:rsid w:val="00C33D34"/>
    <w:rsid w:val="00C34146"/>
    <w:rsid w:val="00C341E4"/>
    <w:rsid w:val="00C3460B"/>
    <w:rsid w:val="00C346D1"/>
    <w:rsid w:val="00C3484A"/>
    <w:rsid w:val="00C348D5"/>
    <w:rsid w:val="00C34DC3"/>
    <w:rsid w:val="00C3501E"/>
    <w:rsid w:val="00C35331"/>
    <w:rsid w:val="00C3580E"/>
    <w:rsid w:val="00C35A53"/>
    <w:rsid w:val="00C35B4A"/>
    <w:rsid w:val="00C35C60"/>
    <w:rsid w:val="00C35FAF"/>
    <w:rsid w:val="00C363B6"/>
    <w:rsid w:val="00C36900"/>
    <w:rsid w:val="00C36A92"/>
    <w:rsid w:val="00C36BCF"/>
    <w:rsid w:val="00C36C22"/>
    <w:rsid w:val="00C37078"/>
    <w:rsid w:val="00C378E0"/>
    <w:rsid w:val="00C379FE"/>
    <w:rsid w:val="00C37E96"/>
    <w:rsid w:val="00C37EF2"/>
    <w:rsid w:val="00C40583"/>
    <w:rsid w:val="00C40755"/>
    <w:rsid w:val="00C4092A"/>
    <w:rsid w:val="00C40A44"/>
    <w:rsid w:val="00C40E6A"/>
    <w:rsid w:val="00C41661"/>
    <w:rsid w:val="00C4175F"/>
    <w:rsid w:val="00C417F7"/>
    <w:rsid w:val="00C41800"/>
    <w:rsid w:val="00C4190E"/>
    <w:rsid w:val="00C4194F"/>
    <w:rsid w:val="00C41A5D"/>
    <w:rsid w:val="00C41D42"/>
    <w:rsid w:val="00C41DBE"/>
    <w:rsid w:val="00C42502"/>
    <w:rsid w:val="00C42555"/>
    <w:rsid w:val="00C426BD"/>
    <w:rsid w:val="00C42F27"/>
    <w:rsid w:val="00C43323"/>
    <w:rsid w:val="00C4372F"/>
    <w:rsid w:val="00C437BA"/>
    <w:rsid w:val="00C43E85"/>
    <w:rsid w:val="00C43F56"/>
    <w:rsid w:val="00C44008"/>
    <w:rsid w:val="00C445A4"/>
    <w:rsid w:val="00C44994"/>
    <w:rsid w:val="00C44AB0"/>
    <w:rsid w:val="00C44D6F"/>
    <w:rsid w:val="00C45015"/>
    <w:rsid w:val="00C450A7"/>
    <w:rsid w:val="00C4541D"/>
    <w:rsid w:val="00C458A8"/>
    <w:rsid w:val="00C45910"/>
    <w:rsid w:val="00C459CB"/>
    <w:rsid w:val="00C45CCA"/>
    <w:rsid w:val="00C45CDB"/>
    <w:rsid w:val="00C45DB0"/>
    <w:rsid w:val="00C45E8E"/>
    <w:rsid w:val="00C45EA9"/>
    <w:rsid w:val="00C462E7"/>
    <w:rsid w:val="00C46584"/>
    <w:rsid w:val="00C465A4"/>
    <w:rsid w:val="00C4669D"/>
    <w:rsid w:val="00C46803"/>
    <w:rsid w:val="00C46DD9"/>
    <w:rsid w:val="00C470E6"/>
    <w:rsid w:val="00C47341"/>
    <w:rsid w:val="00C4737F"/>
    <w:rsid w:val="00C477E3"/>
    <w:rsid w:val="00C47D46"/>
    <w:rsid w:val="00C47F27"/>
    <w:rsid w:val="00C5078C"/>
    <w:rsid w:val="00C50E28"/>
    <w:rsid w:val="00C510BE"/>
    <w:rsid w:val="00C51123"/>
    <w:rsid w:val="00C5116C"/>
    <w:rsid w:val="00C5130B"/>
    <w:rsid w:val="00C5176C"/>
    <w:rsid w:val="00C51A63"/>
    <w:rsid w:val="00C51BBB"/>
    <w:rsid w:val="00C51DE2"/>
    <w:rsid w:val="00C5293F"/>
    <w:rsid w:val="00C52D65"/>
    <w:rsid w:val="00C532C2"/>
    <w:rsid w:val="00C53326"/>
    <w:rsid w:val="00C53460"/>
    <w:rsid w:val="00C53618"/>
    <w:rsid w:val="00C53662"/>
    <w:rsid w:val="00C53892"/>
    <w:rsid w:val="00C53AB4"/>
    <w:rsid w:val="00C53C69"/>
    <w:rsid w:val="00C53F59"/>
    <w:rsid w:val="00C53FAD"/>
    <w:rsid w:val="00C54036"/>
    <w:rsid w:val="00C547CB"/>
    <w:rsid w:val="00C54BB7"/>
    <w:rsid w:val="00C54C01"/>
    <w:rsid w:val="00C54CAE"/>
    <w:rsid w:val="00C55100"/>
    <w:rsid w:val="00C555AF"/>
    <w:rsid w:val="00C5562B"/>
    <w:rsid w:val="00C55753"/>
    <w:rsid w:val="00C5583A"/>
    <w:rsid w:val="00C55947"/>
    <w:rsid w:val="00C55A19"/>
    <w:rsid w:val="00C55E54"/>
    <w:rsid w:val="00C55E6D"/>
    <w:rsid w:val="00C5643E"/>
    <w:rsid w:val="00C5644A"/>
    <w:rsid w:val="00C56547"/>
    <w:rsid w:val="00C56B01"/>
    <w:rsid w:val="00C579E4"/>
    <w:rsid w:val="00C57B02"/>
    <w:rsid w:val="00C57B0B"/>
    <w:rsid w:val="00C60020"/>
    <w:rsid w:val="00C602D2"/>
    <w:rsid w:val="00C60402"/>
    <w:rsid w:val="00C6062D"/>
    <w:rsid w:val="00C608E1"/>
    <w:rsid w:val="00C60A21"/>
    <w:rsid w:val="00C60AD0"/>
    <w:rsid w:val="00C60CEC"/>
    <w:rsid w:val="00C61532"/>
    <w:rsid w:val="00C61A9A"/>
    <w:rsid w:val="00C61C2E"/>
    <w:rsid w:val="00C61E91"/>
    <w:rsid w:val="00C62024"/>
    <w:rsid w:val="00C624B4"/>
    <w:rsid w:val="00C62D9B"/>
    <w:rsid w:val="00C6305A"/>
    <w:rsid w:val="00C634AD"/>
    <w:rsid w:val="00C63511"/>
    <w:rsid w:val="00C6357A"/>
    <w:rsid w:val="00C63640"/>
    <w:rsid w:val="00C63797"/>
    <w:rsid w:val="00C63CCF"/>
    <w:rsid w:val="00C63EB1"/>
    <w:rsid w:val="00C63EF4"/>
    <w:rsid w:val="00C63FA7"/>
    <w:rsid w:val="00C641DD"/>
    <w:rsid w:val="00C64A56"/>
    <w:rsid w:val="00C64D13"/>
    <w:rsid w:val="00C64F0A"/>
    <w:rsid w:val="00C651BF"/>
    <w:rsid w:val="00C65399"/>
    <w:rsid w:val="00C65511"/>
    <w:rsid w:val="00C6560B"/>
    <w:rsid w:val="00C65612"/>
    <w:rsid w:val="00C65883"/>
    <w:rsid w:val="00C65895"/>
    <w:rsid w:val="00C65EC0"/>
    <w:rsid w:val="00C65FD9"/>
    <w:rsid w:val="00C66497"/>
    <w:rsid w:val="00C66CEB"/>
    <w:rsid w:val="00C67071"/>
    <w:rsid w:val="00C67477"/>
    <w:rsid w:val="00C676CC"/>
    <w:rsid w:val="00C67A4B"/>
    <w:rsid w:val="00C67AD1"/>
    <w:rsid w:val="00C67C8C"/>
    <w:rsid w:val="00C67EAC"/>
    <w:rsid w:val="00C70337"/>
    <w:rsid w:val="00C70819"/>
    <w:rsid w:val="00C70961"/>
    <w:rsid w:val="00C709A1"/>
    <w:rsid w:val="00C70A33"/>
    <w:rsid w:val="00C70B57"/>
    <w:rsid w:val="00C70BBD"/>
    <w:rsid w:val="00C70D90"/>
    <w:rsid w:val="00C71903"/>
    <w:rsid w:val="00C71A49"/>
    <w:rsid w:val="00C71A54"/>
    <w:rsid w:val="00C72880"/>
    <w:rsid w:val="00C72947"/>
    <w:rsid w:val="00C72A4A"/>
    <w:rsid w:val="00C72A94"/>
    <w:rsid w:val="00C72ADA"/>
    <w:rsid w:val="00C72F51"/>
    <w:rsid w:val="00C73193"/>
    <w:rsid w:val="00C7324F"/>
    <w:rsid w:val="00C73688"/>
    <w:rsid w:val="00C73A8F"/>
    <w:rsid w:val="00C73C59"/>
    <w:rsid w:val="00C73EB8"/>
    <w:rsid w:val="00C7407C"/>
    <w:rsid w:val="00C7416B"/>
    <w:rsid w:val="00C74913"/>
    <w:rsid w:val="00C74B23"/>
    <w:rsid w:val="00C74B24"/>
    <w:rsid w:val="00C74BC5"/>
    <w:rsid w:val="00C752D9"/>
    <w:rsid w:val="00C75478"/>
    <w:rsid w:val="00C75643"/>
    <w:rsid w:val="00C75D30"/>
    <w:rsid w:val="00C75F0E"/>
    <w:rsid w:val="00C76039"/>
    <w:rsid w:val="00C763B2"/>
    <w:rsid w:val="00C76481"/>
    <w:rsid w:val="00C76862"/>
    <w:rsid w:val="00C76DD9"/>
    <w:rsid w:val="00C76FFB"/>
    <w:rsid w:val="00C7711A"/>
    <w:rsid w:val="00C772F3"/>
    <w:rsid w:val="00C77326"/>
    <w:rsid w:val="00C77669"/>
    <w:rsid w:val="00C77820"/>
    <w:rsid w:val="00C77875"/>
    <w:rsid w:val="00C7790C"/>
    <w:rsid w:val="00C77A78"/>
    <w:rsid w:val="00C77EB6"/>
    <w:rsid w:val="00C803E2"/>
    <w:rsid w:val="00C804B2"/>
    <w:rsid w:val="00C80592"/>
    <w:rsid w:val="00C8060E"/>
    <w:rsid w:val="00C80765"/>
    <w:rsid w:val="00C80923"/>
    <w:rsid w:val="00C80B37"/>
    <w:rsid w:val="00C80D7D"/>
    <w:rsid w:val="00C80E82"/>
    <w:rsid w:val="00C80EE8"/>
    <w:rsid w:val="00C81670"/>
    <w:rsid w:val="00C81778"/>
    <w:rsid w:val="00C819EC"/>
    <w:rsid w:val="00C81C1D"/>
    <w:rsid w:val="00C824E3"/>
    <w:rsid w:val="00C826AA"/>
    <w:rsid w:val="00C82770"/>
    <w:rsid w:val="00C82781"/>
    <w:rsid w:val="00C8281F"/>
    <w:rsid w:val="00C82922"/>
    <w:rsid w:val="00C82A4C"/>
    <w:rsid w:val="00C82AC6"/>
    <w:rsid w:val="00C82BCD"/>
    <w:rsid w:val="00C833D9"/>
    <w:rsid w:val="00C83491"/>
    <w:rsid w:val="00C839AA"/>
    <w:rsid w:val="00C83F62"/>
    <w:rsid w:val="00C84072"/>
    <w:rsid w:val="00C842A6"/>
    <w:rsid w:val="00C84408"/>
    <w:rsid w:val="00C8474D"/>
    <w:rsid w:val="00C84761"/>
    <w:rsid w:val="00C8496A"/>
    <w:rsid w:val="00C84CB7"/>
    <w:rsid w:val="00C84F23"/>
    <w:rsid w:val="00C85181"/>
    <w:rsid w:val="00C85784"/>
    <w:rsid w:val="00C85B4F"/>
    <w:rsid w:val="00C860A2"/>
    <w:rsid w:val="00C8613E"/>
    <w:rsid w:val="00C863ED"/>
    <w:rsid w:val="00C8657E"/>
    <w:rsid w:val="00C86726"/>
    <w:rsid w:val="00C86809"/>
    <w:rsid w:val="00C869A7"/>
    <w:rsid w:val="00C871EB"/>
    <w:rsid w:val="00C871EC"/>
    <w:rsid w:val="00C87233"/>
    <w:rsid w:val="00C87930"/>
    <w:rsid w:val="00C87C8D"/>
    <w:rsid w:val="00C87CB2"/>
    <w:rsid w:val="00C90002"/>
    <w:rsid w:val="00C90097"/>
    <w:rsid w:val="00C90400"/>
    <w:rsid w:val="00C904E2"/>
    <w:rsid w:val="00C90846"/>
    <w:rsid w:val="00C90F25"/>
    <w:rsid w:val="00C9117E"/>
    <w:rsid w:val="00C91858"/>
    <w:rsid w:val="00C91994"/>
    <w:rsid w:val="00C91B99"/>
    <w:rsid w:val="00C91D35"/>
    <w:rsid w:val="00C91EF6"/>
    <w:rsid w:val="00C9212E"/>
    <w:rsid w:val="00C923CB"/>
    <w:rsid w:val="00C924F5"/>
    <w:rsid w:val="00C927FE"/>
    <w:rsid w:val="00C92830"/>
    <w:rsid w:val="00C92AE8"/>
    <w:rsid w:val="00C92B7A"/>
    <w:rsid w:val="00C92C57"/>
    <w:rsid w:val="00C92CE8"/>
    <w:rsid w:val="00C92D12"/>
    <w:rsid w:val="00C92E8C"/>
    <w:rsid w:val="00C93044"/>
    <w:rsid w:val="00C93248"/>
    <w:rsid w:val="00C93256"/>
    <w:rsid w:val="00C934DF"/>
    <w:rsid w:val="00C9355D"/>
    <w:rsid w:val="00C93A68"/>
    <w:rsid w:val="00C93F53"/>
    <w:rsid w:val="00C94094"/>
    <w:rsid w:val="00C940D0"/>
    <w:rsid w:val="00C940EC"/>
    <w:rsid w:val="00C941DE"/>
    <w:rsid w:val="00C942AB"/>
    <w:rsid w:val="00C947E2"/>
    <w:rsid w:val="00C94A86"/>
    <w:rsid w:val="00C94BBD"/>
    <w:rsid w:val="00C94F59"/>
    <w:rsid w:val="00C950DE"/>
    <w:rsid w:val="00C950FC"/>
    <w:rsid w:val="00C952A7"/>
    <w:rsid w:val="00C95603"/>
    <w:rsid w:val="00C95915"/>
    <w:rsid w:val="00C95B7A"/>
    <w:rsid w:val="00C95BE6"/>
    <w:rsid w:val="00C95E63"/>
    <w:rsid w:val="00C963AC"/>
    <w:rsid w:val="00C9652E"/>
    <w:rsid w:val="00C967AF"/>
    <w:rsid w:val="00C9695D"/>
    <w:rsid w:val="00C96CE2"/>
    <w:rsid w:val="00C97041"/>
    <w:rsid w:val="00C97642"/>
    <w:rsid w:val="00C979F7"/>
    <w:rsid w:val="00C97B1E"/>
    <w:rsid w:val="00CA00C4"/>
    <w:rsid w:val="00CA0695"/>
    <w:rsid w:val="00CA077C"/>
    <w:rsid w:val="00CA07F9"/>
    <w:rsid w:val="00CA12AC"/>
    <w:rsid w:val="00CA12B2"/>
    <w:rsid w:val="00CA1395"/>
    <w:rsid w:val="00CA1451"/>
    <w:rsid w:val="00CA1539"/>
    <w:rsid w:val="00CA1586"/>
    <w:rsid w:val="00CA162C"/>
    <w:rsid w:val="00CA1AE4"/>
    <w:rsid w:val="00CA1E01"/>
    <w:rsid w:val="00CA23A2"/>
    <w:rsid w:val="00CA305B"/>
    <w:rsid w:val="00CA359B"/>
    <w:rsid w:val="00CA3C34"/>
    <w:rsid w:val="00CA48F0"/>
    <w:rsid w:val="00CA4B8C"/>
    <w:rsid w:val="00CA4D06"/>
    <w:rsid w:val="00CA4D80"/>
    <w:rsid w:val="00CA540B"/>
    <w:rsid w:val="00CA5A6D"/>
    <w:rsid w:val="00CA5CAA"/>
    <w:rsid w:val="00CA5EE9"/>
    <w:rsid w:val="00CA5EFA"/>
    <w:rsid w:val="00CA5F1D"/>
    <w:rsid w:val="00CA62C2"/>
    <w:rsid w:val="00CA62EC"/>
    <w:rsid w:val="00CA6A6F"/>
    <w:rsid w:val="00CA6A8B"/>
    <w:rsid w:val="00CA6ACA"/>
    <w:rsid w:val="00CA6E2B"/>
    <w:rsid w:val="00CA6F61"/>
    <w:rsid w:val="00CA702E"/>
    <w:rsid w:val="00CA7513"/>
    <w:rsid w:val="00CA7A86"/>
    <w:rsid w:val="00CB036C"/>
    <w:rsid w:val="00CB03BD"/>
    <w:rsid w:val="00CB0424"/>
    <w:rsid w:val="00CB04C7"/>
    <w:rsid w:val="00CB059F"/>
    <w:rsid w:val="00CB08CE"/>
    <w:rsid w:val="00CB08E8"/>
    <w:rsid w:val="00CB09A1"/>
    <w:rsid w:val="00CB0A22"/>
    <w:rsid w:val="00CB0C61"/>
    <w:rsid w:val="00CB0F69"/>
    <w:rsid w:val="00CB1041"/>
    <w:rsid w:val="00CB10D4"/>
    <w:rsid w:val="00CB126E"/>
    <w:rsid w:val="00CB12EF"/>
    <w:rsid w:val="00CB1539"/>
    <w:rsid w:val="00CB1596"/>
    <w:rsid w:val="00CB1620"/>
    <w:rsid w:val="00CB1717"/>
    <w:rsid w:val="00CB198F"/>
    <w:rsid w:val="00CB19D6"/>
    <w:rsid w:val="00CB1D80"/>
    <w:rsid w:val="00CB1ED7"/>
    <w:rsid w:val="00CB1F77"/>
    <w:rsid w:val="00CB214B"/>
    <w:rsid w:val="00CB2310"/>
    <w:rsid w:val="00CB2391"/>
    <w:rsid w:val="00CB2731"/>
    <w:rsid w:val="00CB2D59"/>
    <w:rsid w:val="00CB306C"/>
    <w:rsid w:val="00CB33AA"/>
    <w:rsid w:val="00CB341A"/>
    <w:rsid w:val="00CB3A72"/>
    <w:rsid w:val="00CB3C3E"/>
    <w:rsid w:val="00CB3F2A"/>
    <w:rsid w:val="00CB44F7"/>
    <w:rsid w:val="00CB48F0"/>
    <w:rsid w:val="00CB4D4F"/>
    <w:rsid w:val="00CB4E26"/>
    <w:rsid w:val="00CB5284"/>
    <w:rsid w:val="00CB535B"/>
    <w:rsid w:val="00CB5371"/>
    <w:rsid w:val="00CB53A9"/>
    <w:rsid w:val="00CB5902"/>
    <w:rsid w:val="00CB5C86"/>
    <w:rsid w:val="00CB5C8B"/>
    <w:rsid w:val="00CB6503"/>
    <w:rsid w:val="00CB663C"/>
    <w:rsid w:val="00CB686D"/>
    <w:rsid w:val="00CB6B45"/>
    <w:rsid w:val="00CB6B64"/>
    <w:rsid w:val="00CB7020"/>
    <w:rsid w:val="00CB7379"/>
    <w:rsid w:val="00CB752A"/>
    <w:rsid w:val="00CB7764"/>
    <w:rsid w:val="00CB79DA"/>
    <w:rsid w:val="00CB7D2F"/>
    <w:rsid w:val="00CC00E7"/>
    <w:rsid w:val="00CC0521"/>
    <w:rsid w:val="00CC0624"/>
    <w:rsid w:val="00CC080A"/>
    <w:rsid w:val="00CC0DC9"/>
    <w:rsid w:val="00CC0F3D"/>
    <w:rsid w:val="00CC1471"/>
    <w:rsid w:val="00CC15E3"/>
    <w:rsid w:val="00CC18D7"/>
    <w:rsid w:val="00CC1C89"/>
    <w:rsid w:val="00CC20B8"/>
    <w:rsid w:val="00CC2181"/>
    <w:rsid w:val="00CC23C1"/>
    <w:rsid w:val="00CC2675"/>
    <w:rsid w:val="00CC26C8"/>
    <w:rsid w:val="00CC27FC"/>
    <w:rsid w:val="00CC307A"/>
    <w:rsid w:val="00CC34E0"/>
    <w:rsid w:val="00CC39E9"/>
    <w:rsid w:val="00CC40D1"/>
    <w:rsid w:val="00CC4495"/>
    <w:rsid w:val="00CC4513"/>
    <w:rsid w:val="00CC49E3"/>
    <w:rsid w:val="00CC4BB7"/>
    <w:rsid w:val="00CC4FF2"/>
    <w:rsid w:val="00CC5390"/>
    <w:rsid w:val="00CC574D"/>
    <w:rsid w:val="00CC57A7"/>
    <w:rsid w:val="00CC57C7"/>
    <w:rsid w:val="00CC5AB0"/>
    <w:rsid w:val="00CC5ACA"/>
    <w:rsid w:val="00CC5C10"/>
    <w:rsid w:val="00CC5C7E"/>
    <w:rsid w:val="00CC5CEF"/>
    <w:rsid w:val="00CC613C"/>
    <w:rsid w:val="00CC62C9"/>
    <w:rsid w:val="00CC681A"/>
    <w:rsid w:val="00CC6836"/>
    <w:rsid w:val="00CC6A6F"/>
    <w:rsid w:val="00CC6B98"/>
    <w:rsid w:val="00CC6DC0"/>
    <w:rsid w:val="00CC6FE9"/>
    <w:rsid w:val="00CC7085"/>
    <w:rsid w:val="00CC7099"/>
    <w:rsid w:val="00CC7584"/>
    <w:rsid w:val="00CC7692"/>
    <w:rsid w:val="00CC76CB"/>
    <w:rsid w:val="00CC7A54"/>
    <w:rsid w:val="00CC7EBF"/>
    <w:rsid w:val="00CC7F53"/>
    <w:rsid w:val="00CD03F0"/>
    <w:rsid w:val="00CD085F"/>
    <w:rsid w:val="00CD08D6"/>
    <w:rsid w:val="00CD09A5"/>
    <w:rsid w:val="00CD0CF4"/>
    <w:rsid w:val="00CD0EBD"/>
    <w:rsid w:val="00CD172E"/>
    <w:rsid w:val="00CD1820"/>
    <w:rsid w:val="00CD19AE"/>
    <w:rsid w:val="00CD1B6D"/>
    <w:rsid w:val="00CD1C98"/>
    <w:rsid w:val="00CD2141"/>
    <w:rsid w:val="00CD2432"/>
    <w:rsid w:val="00CD250C"/>
    <w:rsid w:val="00CD2869"/>
    <w:rsid w:val="00CD290C"/>
    <w:rsid w:val="00CD2917"/>
    <w:rsid w:val="00CD2AFA"/>
    <w:rsid w:val="00CD2B53"/>
    <w:rsid w:val="00CD2E85"/>
    <w:rsid w:val="00CD3379"/>
    <w:rsid w:val="00CD37FB"/>
    <w:rsid w:val="00CD4008"/>
    <w:rsid w:val="00CD40D7"/>
    <w:rsid w:val="00CD4419"/>
    <w:rsid w:val="00CD449F"/>
    <w:rsid w:val="00CD4545"/>
    <w:rsid w:val="00CD471D"/>
    <w:rsid w:val="00CD4A42"/>
    <w:rsid w:val="00CD4C53"/>
    <w:rsid w:val="00CD4FB0"/>
    <w:rsid w:val="00CD5219"/>
    <w:rsid w:val="00CD53B7"/>
    <w:rsid w:val="00CD5980"/>
    <w:rsid w:val="00CD5DFF"/>
    <w:rsid w:val="00CD6006"/>
    <w:rsid w:val="00CD63DE"/>
    <w:rsid w:val="00CD646A"/>
    <w:rsid w:val="00CD6498"/>
    <w:rsid w:val="00CD64DC"/>
    <w:rsid w:val="00CD6750"/>
    <w:rsid w:val="00CD688D"/>
    <w:rsid w:val="00CD6B77"/>
    <w:rsid w:val="00CD6C3B"/>
    <w:rsid w:val="00CD6F75"/>
    <w:rsid w:val="00CD7221"/>
    <w:rsid w:val="00CD73F3"/>
    <w:rsid w:val="00CD762A"/>
    <w:rsid w:val="00CD767B"/>
    <w:rsid w:val="00CD7946"/>
    <w:rsid w:val="00CD7A4B"/>
    <w:rsid w:val="00CE0A0E"/>
    <w:rsid w:val="00CE0AED"/>
    <w:rsid w:val="00CE12EC"/>
    <w:rsid w:val="00CE159F"/>
    <w:rsid w:val="00CE1F48"/>
    <w:rsid w:val="00CE24DF"/>
    <w:rsid w:val="00CE2633"/>
    <w:rsid w:val="00CE2920"/>
    <w:rsid w:val="00CE2A15"/>
    <w:rsid w:val="00CE2B58"/>
    <w:rsid w:val="00CE3261"/>
    <w:rsid w:val="00CE32B5"/>
    <w:rsid w:val="00CE3448"/>
    <w:rsid w:val="00CE35DF"/>
    <w:rsid w:val="00CE39F5"/>
    <w:rsid w:val="00CE3B20"/>
    <w:rsid w:val="00CE3C45"/>
    <w:rsid w:val="00CE3EBB"/>
    <w:rsid w:val="00CE49A0"/>
    <w:rsid w:val="00CE4A80"/>
    <w:rsid w:val="00CE5086"/>
    <w:rsid w:val="00CE5456"/>
    <w:rsid w:val="00CE54BC"/>
    <w:rsid w:val="00CE5793"/>
    <w:rsid w:val="00CE5AC1"/>
    <w:rsid w:val="00CE5F3C"/>
    <w:rsid w:val="00CE63E6"/>
    <w:rsid w:val="00CE646C"/>
    <w:rsid w:val="00CE64E4"/>
    <w:rsid w:val="00CE6626"/>
    <w:rsid w:val="00CE68FA"/>
    <w:rsid w:val="00CE69E5"/>
    <w:rsid w:val="00CE6C1E"/>
    <w:rsid w:val="00CE6EA1"/>
    <w:rsid w:val="00CE7419"/>
    <w:rsid w:val="00CE7757"/>
    <w:rsid w:val="00CE7949"/>
    <w:rsid w:val="00CE7A64"/>
    <w:rsid w:val="00CE7CC3"/>
    <w:rsid w:val="00CE7DE5"/>
    <w:rsid w:val="00CF0198"/>
    <w:rsid w:val="00CF01AD"/>
    <w:rsid w:val="00CF026B"/>
    <w:rsid w:val="00CF0B54"/>
    <w:rsid w:val="00CF0B94"/>
    <w:rsid w:val="00CF1830"/>
    <w:rsid w:val="00CF1A73"/>
    <w:rsid w:val="00CF1AC1"/>
    <w:rsid w:val="00CF246F"/>
    <w:rsid w:val="00CF25BB"/>
    <w:rsid w:val="00CF2943"/>
    <w:rsid w:val="00CF2BF5"/>
    <w:rsid w:val="00CF304B"/>
    <w:rsid w:val="00CF3124"/>
    <w:rsid w:val="00CF3D22"/>
    <w:rsid w:val="00CF3E9F"/>
    <w:rsid w:val="00CF3EF4"/>
    <w:rsid w:val="00CF41AF"/>
    <w:rsid w:val="00CF41DE"/>
    <w:rsid w:val="00CF4377"/>
    <w:rsid w:val="00CF4702"/>
    <w:rsid w:val="00CF4B0E"/>
    <w:rsid w:val="00CF4CAC"/>
    <w:rsid w:val="00CF4CBE"/>
    <w:rsid w:val="00CF5734"/>
    <w:rsid w:val="00CF59A2"/>
    <w:rsid w:val="00CF5E33"/>
    <w:rsid w:val="00CF5EC8"/>
    <w:rsid w:val="00CF5F05"/>
    <w:rsid w:val="00CF6350"/>
    <w:rsid w:val="00CF6565"/>
    <w:rsid w:val="00CF66DA"/>
    <w:rsid w:val="00CF6832"/>
    <w:rsid w:val="00CF6839"/>
    <w:rsid w:val="00CF69E3"/>
    <w:rsid w:val="00CF6A90"/>
    <w:rsid w:val="00CF6C47"/>
    <w:rsid w:val="00CF6E8B"/>
    <w:rsid w:val="00CF7C34"/>
    <w:rsid w:val="00CF7E13"/>
    <w:rsid w:val="00D00347"/>
    <w:rsid w:val="00D003E6"/>
    <w:rsid w:val="00D00741"/>
    <w:rsid w:val="00D00778"/>
    <w:rsid w:val="00D00AB0"/>
    <w:rsid w:val="00D00ACD"/>
    <w:rsid w:val="00D00BAC"/>
    <w:rsid w:val="00D00BB0"/>
    <w:rsid w:val="00D00C60"/>
    <w:rsid w:val="00D00D1D"/>
    <w:rsid w:val="00D00D65"/>
    <w:rsid w:val="00D016CA"/>
    <w:rsid w:val="00D019A1"/>
    <w:rsid w:val="00D019A6"/>
    <w:rsid w:val="00D01FA7"/>
    <w:rsid w:val="00D0222B"/>
    <w:rsid w:val="00D022FF"/>
    <w:rsid w:val="00D024E0"/>
    <w:rsid w:val="00D0258F"/>
    <w:rsid w:val="00D0266B"/>
    <w:rsid w:val="00D027B3"/>
    <w:rsid w:val="00D02846"/>
    <w:rsid w:val="00D02EAD"/>
    <w:rsid w:val="00D02F06"/>
    <w:rsid w:val="00D0351B"/>
    <w:rsid w:val="00D036D3"/>
    <w:rsid w:val="00D03965"/>
    <w:rsid w:val="00D03E48"/>
    <w:rsid w:val="00D040A1"/>
    <w:rsid w:val="00D04102"/>
    <w:rsid w:val="00D04585"/>
    <w:rsid w:val="00D04898"/>
    <w:rsid w:val="00D04CC4"/>
    <w:rsid w:val="00D04CC8"/>
    <w:rsid w:val="00D05066"/>
    <w:rsid w:val="00D052FD"/>
    <w:rsid w:val="00D0533D"/>
    <w:rsid w:val="00D05581"/>
    <w:rsid w:val="00D05650"/>
    <w:rsid w:val="00D059D7"/>
    <w:rsid w:val="00D05BD3"/>
    <w:rsid w:val="00D05DD6"/>
    <w:rsid w:val="00D05E0F"/>
    <w:rsid w:val="00D06974"/>
    <w:rsid w:val="00D0715A"/>
    <w:rsid w:val="00D07439"/>
    <w:rsid w:val="00D0774A"/>
    <w:rsid w:val="00D07781"/>
    <w:rsid w:val="00D07F1C"/>
    <w:rsid w:val="00D10079"/>
    <w:rsid w:val="00D102A7"/>
    <w:rsid w:val="00D10EED"/>
    <w:rsid w:val="00D111E7"/>
    <w:rsid w:val="00D11566"/>
    <w:rsid w:val="00D11A7B"/>
    <w:rsid w:val="00D11AA1"/>
    <w:rsid w:val="00D11D7F"/>
    <w:rsid w:val="00D1226D"/>
    <w:rsid w:val="00D12379"/>
    <w:rsid w:val="00D1287A"/>
    <w:rsid w:val="00D128D2"/>
    <w:rsid w:val="00D12BE8"/>
    <w:rsid w:val="00D12E4C"/>
    <w:rsid w:val="00D13011"/>
    <w:rsid w:val="00D13025"/>
    <w:rsid w:val="00D131DD"/>
    <w:rsid w:val="00D1328B"/>
    <w:rsid w:val="00D1328D"/>
    <w:rsid w:val="00D1341C"/>
    <w:rsid w:val="00D13BDD"/>
    <w:rsid w:val="00D13EC0"/>
    <w:rsid w:val="00D13EE7"/>
    <w:rsid w:val="00D142BE"/>
    <w:rsid w:val="00D143E2"/>
    <w:rsid w:val="00D146D2"/>
    <w:rsid w:val="00D1488F"/>
    <w:rsid w:val="00D14969"/>
    <w:rsid w:val="00D151EE"/>
    <w:rsid w:val="00D15235"/>
    <w:rsid w:val="00D152CA"/>
    <w:rsid w:val="00D1531C"/>
    <w:rsid w:val="00D154D7"/>
    <w:rsid w:val="00D15E1A"/>
    <w:rsid w:val="00D15EC0"/>
    <w:rsid w:val="00D1641B"/>
    <w:rsid w:val="00D164A3"/>
    <w:rsid w:val="00D16855"/>
    <w:rsid w:val="00D16861"/>
    <w:rsid w:val="00D16A32"/>
    <w:rsid w:val="00D16B7D"/>
    <w:rsid w:val="00D16EB6"/>
    <w:rsid w:val="00D170C9"/>
    <w:rsid w:val="00D17401"/>
    <w:rsid w:val="00D17594"/>
    <w:rsid w:val="00D17658"/>
    <w:rsid w:val="00D1773E"/>
    <w:rsid w:val="00D17C53"/>
    <w:rsid w:val="00D17C76"/>
    <w:rsid w:val="00D17E63"/>
    <w:rsid w:val="00D209A5"/>
    <w:rsid w:val="00D20BF1"/>
    <w:rsid w:val="00D20C5D"/>
    <w:rsid w:val="00D20C7C"/>
    <w:rsid w:val="00D20D6F"/>
    <w:rsid w:val="00D20D74"/>
    <w:rsid w:val="00D20FBF"/>
    <w:rsid w:val="00D21036"/>
    <w:rsid w:val="00D2105E"/>
    <w:rsid w:val="00D211EF"/>
    <w:rsid w:val="00D21C5D"/>
    <w:rsid w:val="00D21DD7"/>
    <w:rsid w:val="00D22047"/>
    <w:rsid w:val="00D2237E"/>
    <w:rsid w:val="00D22500"/>
    <w:rsid w:val="00D2254F"/>
    <w:rsid w:val="00D22A18"/>
    <w:rsid w:val="00D22A8C"/>
    <w:rsid w:val="00D22B52"/>
    <w:rsid w:val="00D22BFE"/>
    <w:rsid w:val="00D22E5C"/>
    <w:rsid w:val="00D22E9E"/>
    <w:rsid w:val="00D23098"/>
    <w:rsid w:val="00D235F9"/>
    <w:rsid w:val="00D23B86"/>
    <w:rsid w:val="00D24580"/>
    <w:rsid w:val="00D2467B"/>
    <w:rsid w:val="00D249BB"/>
    <w:rsid w:val="00D24E78"/>
    <w:rsid w:val="00D250BF"/>
    <w:rsid w:val="00D252D0"/>
    <w:rsid w:val="00D2541C"/>
    <w:rsid w:val="00D25B29"/>
    <w:rsid w:val="00D25B69"/>
    <w:rsid w:val="00D25E65"/>
    <w:rsid w:val="00D25F10"/>
    <w:rsid w:val="00D25F74"/>
    <w:rsid w:val="00D260B7"/>
    <w:rsid w:val="00D2632A"/>
    <w:rsid w:val="00D2676D"/>
    <w:rsid w:val="00D26B5E"/>
    <w:rsid w:val="00D26E5F"/>
    <w:rsid w:val="00D2704D"/>
    <w:rsid w:val="00D27420"/>
    <w:rsid w:val="00D27982"/>
    <w:rsid w:val="00D27B40"/>
    <w:rsid w:val="00D302D5"/>
    <w:rsid w:val="00D305C4"/>
    <w:rsid w:val="00D30845"/>
    <w:rsid w:val="00D30934"/>
    <w:rsid w:val="00D309BB"/>
    <w:rsid w:val="00D30AFD"/>
    <w:rsid w:val="00D30B55"/>
    <w:rsid w:val="00D317A4"/>
    <w:rsid w:val="00D31DA5"/>
    <w:rsid w:val="00D31E1A"/>
    <w:rsid w:val="00D321BF"/>
    <w:rsid w:val="00D32228"/>
    <w:rsid w:val="00D32330"/>
    <w:rsid w:val="00D32810"/>
    <w:rsid w:val="00D32B07"/>
    <w:rsid w:val="00D32CC6"/>
    <w:rsid w:val="00D32EE7"/>
    <w:rsid w:val="00D32FBA"/>
    <w:rsid w:val="00D32FCA"/>
    <w:rsid w:val="00D330CF"/>
    <w:rsid w:val="00D33889"/>
    <w:rsid w:val="00D33A03"/>
    <w:rsid w:val="00D33AB9"/>
    <w:rsid w:val="00D33B84"/>
    <w:rsid w:val="00D33C66"/>
    <w:rsid w:val="00D33C9D"/>
    <w:rsid w:val="00D33DC3"/>
    <w:rsid w:val="00D3464E"/>
    <w:rsid w:val="00D348DB"/>
    <w:rsid w:val="00D34A5C"/>
    <w:rsid w:val="00D34AC8"/>
    <w:rsid w:val="00D3512F"/>
    <w:rsid w:val="00D3518E"/>
    <w:rsid w:val="00D3539E"/>
    <w:rsid w:val="00D353FA"/>
    <w:rsid w:val="00D356D7"/>
    <w:rsid w:val="00D359C8"/>
    <w:rsid w:val="00D36305"/>
    <w:rsid w:val="00D3645F"/>
    <w:rsid w:val="00D36E82"/>
    <w:rsid w:val="00D372BD"/>
    <w:rsid w:val="00D37B8B"/>
    <w:rsid w:val="00D37D79"/>
    <w:rsid w:val="00D37E96"/>
    <w:rsid w:val="00D37F84"/>
    <w:rsid w:val="00D4008B"/>
    <w:rsid w:val="00D401E4"/>
    <w:rsid w:val="00D40258"/>
    <w:rsid w:val="00D40830"/>
    <w:rsid w:val="00D40E20"/>
    <w:rsid w:val="00D40F9A"/>
    <w:rsid w:val="00D414DA"/>
    <w:rsid w:val="00D416E9"/>
    <w:rsid w:val="00D42530"/>
    <w:rsid w:val="00D4260A"/>
    <w:rsid w:val="00D42836"/>
    <w:rsid w:val="00D42873"/>
    <w:rsid w:val="00D428CB"/>
    <w:rsid w:val="00D42999"/>
    <w:rsid w:val="00D42B05"/>
    <w:rsid w:val="00D431AC"/>
    <w:rsid w:val="00D432C2"/>
    <w:rsid w:val="00D434BE"/>
    <w:rsid w:val="00D436BE"/>
    <w:rsid w:val="00D4372F"/>
    <w:rsid w:val="00D4381E"/>
    <w:rsid w:val="00D43915"/>
    <w:rsid w:val="00D43B74"/>
    <w:rsid w:val="00D44558"/>
    <w:rsid w:val="00D447A5"/>
    <w:rsid w:val="00D44831"/>
    <w:rsid w:val="00D448E9"/>
    <w:rsid w:val="00D4499D"/>
    <w:rsid w:val="00D449CE"/>
    <w:rsid w:val="00D44B17"/>
    <w:rsid w:val="00D44ED0"/>
    <w:rsid w:val="00D4506F"/>
    <w:rsid w:val="00D4516E"/>
    <w:rsid w:val="00D4546E"/>
    <w:rsid w:val="00D454CE"/>
    <w:rsid w:val="00D45A62"/>
    <w:rsid w:val="00D45B49"/>
    <w:rsid w:val="00D45CE0"/>
    <w:rsid w:val="00D45F98"/>
    <w:rsid w:val="00D46994"/>
    <w:rsid w:val="00D46B91"/>
    <w:rsid w:val="00D46DE8"/>
    <w:rsid w:val="00D46E54"/>
    <w:rsid w:val="00D47235"/>
    <w:rsid w:val="00D475E7"/>
    <w:rsid w:val="00D477DC"/>
    <w:rsid w:val="00D479F3"/>
    <w:rsid w:val="00D47A06"/>
    <w:rsid w:val="00D47B96"/>
    <w:rsid w:val="00D47C89"/>
    <w:rsid w:val="00D47D7A"/>
    <w:rsid w:val="00D50267"/>
    <w:rsid w:val="00D5032D"/>
    <w:rsid w:val="00D50463"/>
    <w:rsid w:val="00D505DE"/>
    <w:rsid w:val="00D50831"/>
    <w:rsid w:val="00D50CA1"/>
    <w:rsid w:val="00D50E20"/>
    <w:rsid w:val="00D50E8E"/>
    <w:rsid w:val="00D50EBB"/>
    <w:rsid w:val="00D5126D"/>
    <w:rsid w:val="00D51288"/>
    <w:rsid w:val="00D517A2"/>
    <w:rsid w:val="00D51903"/>
    <w:rsid w:val="00D51C50"/>
    <w:rsid w:val="00D51E61"/>
    <w:rsid w:val="00D51E7E"/>
    <w:rsid w:val="00D5201D"/>
    <w:rsid w:val="00D52195"/>
    <w:rsid w:val="00D52301"/>
    <w:rsid w:val="00D523B0"/>
    <w:rsid w:val="00D52BB0"/>
    <w:rsid w:val="00D531D3"/>
    <w:rsid w:val="00D538A9"/>
    <w:rsid w:val="00D53905"/>
    <w:rsid w:val="00D539D0"/>
    <w:rsid w:val="00D53F65"/>
    <w:rsid w:val="00D542C7"/>
    <w:rsid w:val="00D54761"/>
    <w:rsid w:val="00D54817"/>
    <w:rsid w:val="00D54A91"/>
    <w:rsid w:val="00D54B1E"/>
    <w:rsid w:val="00D54D64"/>
    <w:rsid w:val="00D5507D"/>
    <w:rsid w:val="00D553FC"/>
    <w:rsid w:val="00D55822"/>
    <w:rsid w:val="00D55D9F"/>
    <w:rsid w:val="00D55E69"/>
    <w:rsid w:val="00D5614E"/>
    <w:rsid w:val="00D5699F"/>
    <w:rsid w:val="00D56B29"/>
    <w:rsid w:val="00D56C3D"/>
    <w:rsid w:val="00D56FFE"/>
    <w:rsid w:val="00D5726B"/>
    <w:rsid w:val="00D572E3"/>
    <w:rsid w:val="00D5766B"/>
    <w:rsid w:val="00D5774F"/>
    <w:rsid w:val="00D577CA"/>
    <w:rsid w:val="00D578BE"/>
    <w:rsid w:val="00D57AFA"/>
    <w:rsid w:val="00D57BC7"/>
    <w:rsid w:val="00D57D51"/>
    <w:rsid w:val="00D57FA3"/>
    <w:rsid w:val="00D57FA9"/>
    <w:rsid w:val="00D57FE3"/>
    <w:rsid w:val="00D604F3"/>
    <w:rsid w:val="00D605B1"/>
    <w:rsid w:val="00D605FD"/>
    <w:rsid w:val="00D608F1"/>
    <w:rsid w:val="00D60C63"/>
    <w:rsid w:val="00D60C7F"/>
    <w:rsid w:val="00D60F43"/>
    <w:rsid w:val="00D61171"/>
    <w:rsid w:val="00D6133F"/>
    <w:rsid w:val="00D61AC2"/>
    <w:rsid w:val="00D61CA3"/>
    <w:rsid w:val="00D61F06"/>
    <w:rsid w:val="00D6264A"/>
    <w:rsid w:val="00D6275C"/>
    <w:rsid w:val="00D629F4"/>
    <w:rsid w:val="00D62A0F"/>
    <w:rsid w:val="00D62E60"/>
    <w:rsid w:val="00D62EC8"/>
    <w:rsid w:val="00D62EFC"/>
    <w:rsid w:val="00D631F7"/>
    <w:rsid w:val="00D63EFB"/>
    <w:rsid w:val="00D63FE7"/>
    <w:rsid w:val="00D640F6"/>
    <w:rsid w:val="00D64239"/>
    <w:rsid w:val="00D642DE"/>
    <w:rsid w:val="00D642ED"/>
    <w:rsid w:val="00D6462F"/>
    <w:rsid w:val="00D647EC"/>
    <w:rsid w:val="00D64ECA"/>
    <w:rsid w:val="00D654AB"/>
    <w:rsid w:val="00D65BB6"/>
    <w:rsid w:val="00D65D1A"/>
    <w:rsid w:val="00D65E08"/>
    <w:rsid w:val="00D65E31"/>
    <w:rsid w:val="00D65E9A"/>
    <w:rsid w:val="00D66591"/>
    <w:rsid w:val="00D66624"/>
    <w:rsid w:val="00D667D2"/>
    <w:rsid w:val="00D66A7B"/>
    <w:rsid w:val="00D66E36"/>
    <w:rsid w:val="00D67704"/>
    <w:rsid w:val="00D677D0"/>
    <w:rsid w:val="00D7018C"/>
    <w:rsid w:val="00D70329"/>
    <w:rsid w:val="00D7040A"/>
    <w:rsid w:val="00D70473"/>
    <w:rsid w:val="00D706B5"/>
    <w:rsid w:val="00D70CD2"/>
    <w:rsid w:val="00D70F44"/>
    <w:rsid w:val="00D70F78"/>
    <w:rsid w:val="00D71281"/>
    <w:rsid w:val="00D71474"/>
    <w:rsid w:val="00D71871"/>
    <w:rsid w:val="00D71A04"/>
    <w:rsid w:val="00D71DDB"/>
    <w:rsid w:val="00D7209D"/>
    <w:rsid w:val="00D720BF"/>
    <w:rsid w:val="00D7230F"/>
    <w:rsid w:val="00D7248A"/>
    <w:rsid w:val="00D731DD"/>
    <w:rsid w:val="00D7341C"/>
    <w:rsid w:val="00D73599"/>
    <w:rsid w:val="00D73B67"/>
    <w:rsid w:val="00D73F80"/>
    <w:rsid w:val="00D74556"/>
    <w:rsid w:val="00D74B76"/>
    <w:rsid w:val="00D74CAD"/>
    <w:rsid w:val="00D74CAE"/>
    <w:rsid w:val="00D74F24"/>
    <w:rsid w:val="00D75150"/>
    <w:rsid w:val="00D755CF"/>
    <w:rsid w:val="00D758DA"/>
    <w:rsid w:val="00D7597E"/>
    <w:rsid w:val="00D75B3D"/>
    <w:rsid w:val="00D75EFD"/>
    <w:rsid w:val="00D76289"/>
    <w:rsid w:val="00D7669F"/>
    <w:rsid w:val="00D7670C"/>
    <w:rsid w:val="00D76779"/>
    <w:rsid w:val="00D76B1B"/>
    <w:rsid w:val="00D76B99"/>
    <w:rsid w:val="00D772D5"/>
    <w:rsid w:val="00D77464"/>
    <w:rsid w:val="00D777EB"/>
    <w:rsid w:val="00D77916"/>
    <w:rsid w:val="00D7793F"/>
    <w:rsid w:val="00D779FC"/>
    <w:rsid w:val="00D77BCD"/>
    <w:rsid w:val="00D77CEB"/>
    <w:rsid w:val="00D80169"/>
    <w:rsid w:val="00D80221"/>
    <w:rsid w:val="00D806F1"/>
    <w:rsid w:val="00D80822"/>
    <w:rsid w:val="00D8086D"/>
    <w:rsid w:val="00D80D91"/>
    <w:rsid w:val="00D812A2"/>
    <w:rsid w:val="00D81411"/>
    <w:rsid w:val="00D81636"/>
    <w:rsid w:val="00D8190C"/>
    <w:rsid w:val="00D81E1F"/>
    <w:rsid w:val="00D821DC"/>
    <w:rsid w:val="00D823F6"/>
    <w:rsid w:val="00D823FF"/>
    <w:rsid w:val="00D82D33"/>
    <w:rsid w:val="00D83096"/>
    <w:rsid w:val="00D83120"/>
    <w:rsid w:val="00D832E3"/>
    <w:rsid w:val="00D837AD"/>
    <w:rsid w:val="00D83949"/>
    <w:rsid w:val="00D8396C"/>
    <w:rsid w:val="00D83B88"/>
    <w:rsid w:val="00D83D20"/>
    <w:rsid w:val="00D83ED6"/>
    <w:rsid w:val="00D8413F"/>
    <w:rsid w:val="00D8445B"/>
    <w:rsid w:val="00D844AD"/>
    <w:rsid w:val="00D84BA5"/>
    <w:rsid w:val="00D851D8"/>
    <w:rsid w:val="00D85294"/>
    <w:rsid w:val="00D85392"/>
    <w:rsid w:val="00D854A5"/>
    <w:rsid w:val="00D85557"/>
    <w:rsid w:val="00D85E45"/>
    <w:rsid w:val="00D86126"/>
    <w:rsid w:val="00D8683C"/>
    <w:rsid w:val="00D86E86"/>
    <w:rsid w:val="00D86F89"/>
    <w:rsid w:val="00D8711A"/>
    <w:rsid w:val="00D87159"/>
    <w:rsid w:val="00D87464"/>
    <w:rsid w:val="00D87781"/>
    <w:rsid w:val="00D87B2A"/>
    <w:rsid w:val="00D87BB9"/>
    <w:rsid w:val="00D87F03"/>
    <w:rsid w:val="00D902C5"/>
    <w:rsid w:val="00D904C4"/>
    <w:rsid w:val="00D9092B"/>
    <w:rsid w:val="00D91045"/>
    <w:rsid w:val="00D912B6"/>
    <w:rsid w:val="00D91439"/>
    <w:rsid w:val="00D914E9"/>
    <w:rsid w:val="00D918ED"/>
    <w:rsid w:val="00D91CDC"/>
    <w:rsid w:val="00D91F0B"/>
    <w:rsid w:val="00D92071"/>
    <w:rsid w:val="00D92409"/>
    <w:rsid w:val="00D92519"/>
    <w:rsid w:val="00D928F5"/>
    <w:rsid w:val="00D933B0"/>
    <w:rsid w:val="00D93973"/>
    <w:rsid w:val="00D93DAB"/>
    <w:rsid w:val="00D944E2"/>
    <w:rsid w:val="00D947C0"/>
    <w:rsid w:val="00D94B83"/>
    <w:rsid w:val="00D94C2B"/>
    <w:rsid w:val="00D94EE8"/>
    <w:rsid w:val="00D94F15"/>
    <w:rsid w:val="00D95267"/>
    <w:rsid w:val="00D952FF"/>
    <w:rsid w:val="00D9568A"/>
    <w:rsid w:val="00D956A4"/>
    <w:rsid w:val="00D957E8"/>
    <w:rsid w:val="00D95BA0"/>
    <w:rsid w:val="00D95CAD"/>
    <w:rsid w:val="00D9622E"/>
    <w:rsid w:val="00D9644A"/>
    <w:rsid w:val="00D966DF"/>
    <w:rsid w:val="00D96E86"/>
    <w:rsid w:val="00D970BC"/>
    <w:rsid w:val="00D97372"/>
    <w:rsid w:val="00D97667"/>
    <w:rsid w:val="00D976CC"/>
    <w:rsid w:val="00D97935"/>
    <w:rsid w:val="00D97A26"/>
    <w:rsid w:val="00D97C03"/>
    <w:rsid w:val="00DA00D2"/>
    <w:rsid w:val="00DA02A6"/>
    <w:rsid w:val="00DA0414"/>
    <w:rsid w:val="00DA0751"/>
    <w:rsid w:val="00DA08E1"/>
    <w:rsid w:val="00DA10C7"/>
    <w:rsid w:val="00DA1227"/>
    <w:rsid w:val="00DA1912"/>
    <w:rsid w:val="00DA221D"/>
    <w:rsid w:val="00DA230E"/>
    <w:rsid w:val="00DA2478"/>
    <w:rsid w:val="00DA265B"/>
    <w:rsid w:val="00DA2672"/>
    <w:rsid w:val="00DA2836"/>
    <w:rsid w:val="00DA2CAA"/>
    <w:rsid w:val="00DA2D49"/>
    <w:rsid w:val="00DA32FC"/>
    <w:rsid w:val="00DA33C2"/>
    <w:rsid w:val="00DA3444"/>
    <w:rsid w:val="00DA36EF"/>
    <w:rsid w:val="00DA39FC"/>
    <w:rsid w:val="00DA4022"/>
    <w:rsid w:val="00DA44D8"/>
    <w:rsid w:val="00DA56B3"/>
    <w:rsid w:val="00DA5A21"/>
    <w:rsid w:val="00DA6256"/>
    <w:rsid w:val="00DA655E"/>
    <w:rsid w:val="00DA69DD"/>
    <w:rsid w:val="00DA69F6"/>
    <w:rsid w:val="00DA6A11"/>
    <w:rsid w:val="00DA6A21"/>
    <w:rsid w:val="00DA6A49"/>
    <w:rsid w:val="00DA6B0F"/>
    <w:rsid w:val="00DA6CB1"/>
    <w:rsid w:val="00DA7032"/>
    <w:rsid w:val="00DA71FB"/>
    <w:rsid w:val="00DA7A07"/>
    <w:rsid w:val="00DA7C16"/>
    <w:rsid w:val="00DA7C2B"/>
    <w:rsid w:val="00DA7E04"/>
    <w:rsid w:val="00DB061B"/>
    <w:rsid w:val="00DB09CA"/>
    <w:rsid w:val="00DB0B35"/>
    <w:rsid w:val="00DB0B5A"/>
    <w:rsid w:val="00DB0BF4"/>
    <w:rsid w:val="00DB10B1"/>
    <w:rsid w:val="00DB1A04"/>
    <w:rsid w:val="00DB1CC1"/>
    <w:rsid w:val="00DB1D3E"/>
    <w:rsid w:val="00DB21EE"/>
    <w:rsid w:val="00DB26D4"/>
    <w:rsid w:val="00DB2792"/>
    <w:rsid w:val="00DB2904"/>
    <w:rsid w:val="00DB292F"/>
    <w:rsid w:val="00DB293F"/>
    <w:rsid w:val="00DB2997"/>
    <w:rsid w:val="00DB2CB9"/>
    <w:rsid w:val="00DB2EBB"/>
    <w:rsid w:val="00DB3046"/>
    <w:rsid w:val="00DB3115"/>
    <w:rsid w:val="00DB32DC"/>
    <w:rsid w:val="00DB3785"/>
    <w:rsid w:val="00DB3A53"/>
    <w:rsid w:val="00DB3A74"/>
    <w:rsid w:val="00DB3D1C"/>
    <w:rsid w:val="00DB4088"/>
    <w:rsid w:val="00DB459F"/>
    <w:rsid w:val="00DB45CC"/>
    <w:rsid w:val="00DB45FB"/>
    <w:rsid w:val="00DB47CD"/>
    <w:rsid w:val="00DB4941"/>
    <w:rsid w:val="00DB4AC7"/>
    <w:rsid w:val="00DB4C4A"/>
    <w:rsid w:val="00DB4C6D"/>
    <w:rsid w:val="00DB505C"/>
    <w:rsid w:val="00DB519B"/>
    <w:rsid w:val="00DB5368"/>
    <w:rsid w:val="00DB552E"/>
    <w:rsid w:val="00DB5CBA"/>
    <w:rsid w:val="00DB5DE8"/>
    <w:rsid w:val="00DB5DFE"/>
    <w:rsid w:val="00DB6298"/>
    <w:rsid w:val="00DB661C"/>
    <w:rsid w:val="00DB69CF"/>
    <w:rsid w:val="00DB6B78"/>
    <w:rsid w:val="00DB6BFE"/>
    <w:rsid w:val="00DB6E20"/>
    <w:rsid w:val="00DB7468"/>
    <w:rsid w:val="00DB7A12"/>
    <w:rsid w:val="00DB7A69"/>
    <w:rsid w:val="00DB7AB3"/>
    <w:rsid w:val="00DB7BE1"/>
    <w:rsid w:val="00DB7E8A"/>
    <w:rsid w:val="00DC01CE"/>
    <w:rsid w:val="00DC0544"/>
    <w:rsid w:val="00DC0830"/>
    <w:rsid w:val="00DC0E1A"/>
    <w:rsid w:val="00DC0FA2"/>
    <w:rsid w:val="00DC11F5"/>
    <w:rsid w:val="00DC1304"/>
    <w:rsid w:val="00DC1474"/>
    <w:rsid w:val="00DC17BE"/>
    <w:rsid w:val="00DC1A47"/>
    <w:rsid w:val="00DC1C01"/>
    <w:rsid w:val="00DC1C27"/>
    <w:rsid w:val="00DC1DE6"/>
    <w:rsid w:val="00DC1E96"/>
    <w:rsid w:val="00DC24F4"/>
    <w:rsid w:val="00DC266A"/>
    <w:rsid w:val="00DC29E5"/>
    <w:rsid w:val="00DC2B1D"/>
    <w:rsid w:val="00DC2F06"/>
    <w:rsid w:val="00DC2F64"/>
    <w:rsid w:val="00DC3352"/>
    <w:rsid w:val="00DC3A57"/>
    <w:rsid w:val="00DC3A7C"/>
    <w:rsid w:val="00DC3CD3"/>
    <w:rsid w:val="00DC3DDD"/>
    <w:rsid w:val="00DC4232"/>
    <w:rsid w:val="00DC4619"/>
    <w:rsid w:val="00DC4714"/>
    <w:rsid w:val="00DC4AD6"/>
    <w:rsid w:val="00DC4D8A"/>
    <w:rsid w:val="00DC5975"/>
    <w:rsid w:val="00DC60EE"/>
    <w:rsid w:val="00DC629E"/>
    <w:rsid w:val="00DC6448"/>
    <w:rsid w:val="00DC6B21"/>
    <w:rsid w:val="00DC71CD"/>
    <w:rsid w:val="00DC734A"/>
    <w:rsid w:val="00DC73BD"/>
    <w:rsid w:val="00DC78BB"/>
    <w:rsid w:val="00DC7B3A"/>
    <w:rsid w:val="00DD075E"/>
    <w:rsid w:val="00DD076E"/>
    <w:rsid w:val="00DD0C6C"/>
    <w:rsid w:val="00DD0CA6"/>
    <w:rsid w:val="00DD1034"/>
    <w:rsid w:val="00DD118C"/>
    <w:rsid w:val="00DD136B"/>
    <w:rsid w:val="00DD1855"/>
    <w:rsid w:val="00DD192D"/>
    <w:rsid w:val="00DD1EDF"/>
    <w:rsid w:val="00DD22BD"/>
    <w:rsid w:val="00DD2C06"/>
    <w:rsid w:val="00DD2C3D"/>
    <w:rsid w:val="00DD3337"/>
    <w:rsid w:val="00DD333A"/>
    <w:rsid w:val="00DD33F5"/>
    <w:rsid w:val="00DD3429"/>
    <w:rsid w:val="00DD346E"/>
    <w:rsid w:val="00DD3755"/>
    <w:rsid w:val="00DD3790"/>
    <w:rsid w:val="00DD3B41"/>
    <w:rsid w:val="00DD3C68"/>
    <w:rsid w:val="00DD4337"/>
    <w:rsid w:val="00DD4546"/>
    <w:rsid w:val="00DD4930"/>
    <w:rsid w:val="00DD4BDF"/>
    <w:rsid w:val="00DD4EBE"/>
    <w:rsid w:val="00DD4F92"/>
    <w:rsid w:val="00DD5163"/>
    <w:rsid w:val="00DD525A"/>
    <w:rsid w:val="00DD52E2"/>
    <w:rsid w:val="00DD545E"/>
    <w:rsid w:val="00DD5466"/>
    <w:rsid w:val="00DD56D0"/>
    <w:rsid w:val="00DD57B6"/>
    <w:rsid w:val="00DD5FC5"/>
    <w:rsid w:val="00DD601D"/>
    <w:rsid w:val="00DD68FD"/>
    <w:rsid w:val="00DD6A1D"/>
    <w:rsid w:val="00DD6BF2"/>
    <w:rsid w:val="00DD6E98"/>
    <w:rsid w:val="00DD751E"/>
    <w:rsid w:val="00DD769A"/>
    <w:rsid w:val="00DD7CFC"/>
    <w:rsid w:val="00DD7F1C"/>
    <w:rsid w:val="00DE0193"/>
    <w:rsid w:val="00DE0B54"/>
    <w:rsid w:val="00DE0C34"/>
    <w:rsid w:val="00DE0D71"/>
    <w:rsid w:val="00DE0EA1"/>
    <w:rsid w:val="00DE1041"/>
    <w:rsid w:val="00DE10B1"/>
    <w:rsid w:val="00DE12C2"/>
    <w:rsid w:val="00DE1550"/>
    <w:rsid w:val="00DE1C4B"/>
    <w:rsid w:val="00DE1C8E"/>
    <w:rsid w:val="00DE1DBE"/>
    <w:rsid w:val="00DE1F01"/>
    <w:rsid w:val="00DE21D3"/>
    <w:rsid w:val="00DE2478"/>
    <w:rsid w:val="00DE2962"/>
    <w:rsid w:val="00DE2BFB"/>
    <w:rsid w:val="00DE2FC3"/>
    <w:rsid w:val="00DE31BA"/>
    <w:rsid w:val="00DE33AA"/>
    <w:rsid w:val="00DE389D"/>
    <w:rsid w:val="00DE3A17"/>
    <w:rsid w:val="00DE3B9B"/>
    <w:rsid w:val="00DE3EC1"/>
    <w:rsid w:val="00DE3EE3"/>
    <w:rsid w:val="00DE4229"/>
    <w:rsid w:val="00DE42B9"/>
    <w:rsid w:val="00DE42E9"/>
    <w:rsid w:val="00DE47EB"/>
    <w:rsid w:val="00DE4BD8"/>
    <w:rsid w:val="00DE4C09"/>
    <w:rsid w:val="00DE54D4"/>
    <w:rsid w:val="00DE560D"/>
    <w:rsid w:val="00DE57EA"/>
    <w:rsid w:val="00DE5864"/>
    <w:rsid w:val="00DE59CD"/>
    <w:rsid w:val="00DE5D59"/>
    <w:rsid w:val="00DE5F1C"/>
    <w:rsid w:val="00DE5F67"/>
    <w:rsid w:val="00DE6202"/>
    <w:rsid w:val="00DE6808"/>
    <w:rsid w:val="00DE6A24"/>
    <w:rsid w:val="00DE7147"/>
    <w:rsid w:val="00DE74F0"/>
    <w:rsid w:val="00DE79B6"/>
    <w:rsid w:val="00DE7B70"/>
    <w:rsid w:val="00DE7BDA"/>
    <w:rsid w:val="00DE7C22"/>
    <w:rsid w:val="00DE7C31"/>
    <w:rsid w:val="00DE7F2E"/>
    <w:rsid w:val="00DF002A"/>
    <w:rsid w:val="00DF034F"/>
    <w:rsid w:val="00DF03FA"/>
    <w:rsid w:val="00DF0527"/>
    <w:rsid w:val="00DF0999"/>
    <w:rsid w:val="00DF0BF5"/>
    <w:rsid w:val="00DF0C96"/>
    <w:rsid w:val="00DF12CF"/>
    <w:rsid w:val="00DF14ED"/>
    <w:rsid w:val="00DF150A"/>
    <w:rsid w:val="00DF16A4"/>
    <w:rsid w:val="00DF1840"/>
    <w:rsid w:val="00DF1BF5"/>
    <w:rsid w:val="00DF1E20"/>
    <w:rsid w:val="00DF1FDD"/>
    <w:rsid w:val="00DF20D5"/>
    <w:rsid w:val="00DF2456"/>
    <w:rsid w:val="00DF24A6"/>
    <w:rsid w:val="00DF259A"/>
    <w:rsid w:val="00DF2850"/>
    <w:rsid w:val="00DF2CAB"/>
    <w:rsid w:val="00DF2D4A"/>
    <w:rsid w:val="00DF2E0B"/>
    <w:rsid w:val="00DF2EE2"/>
    <w:rsid w:val="00DF3242"/>
    <w:rsid w:val="00DF3899"/>
    <w:rsid w:val="00DF38FE"/>
    <w:rsid w:val="00DF3B34"/>
    <w:rsid w:val="00DF3DAB"/>
    <w:rsid w:val="00DF3F67"/>
    <w:rsid w:val="00DF4409"/>
    <w:rsid w:val="00DF4427"/>
    <w:rsid w:val="00DF4B10"/>
    <w:rsid w:val="00DF5349"/>
    <w:rsid w:val="00DF540D"/>
    <w:rsid w:val="00DF5437"/>
    <w:rsid w:val="00DF5ACC"/>
    <w:rsid w:val="00DF5B58"/>
    <w:rsid w:val="00DF616D"/>
    <w:rsid w:val="00DF6C1E"/>
    <w:rsid w:val="00DF7179"/>
    <w:rsid w:val="00DF73F7"/>
    <w:rsid w:val="00DF7D0A"/>
    <w:rsid w:val="00DF7D65"/>
    <w:rsid w:val="00DF7DBA"/>
    <w:rsid w:val="00E0001F"/>
    <w:rsid w:val="00E001C7"/>
    <w:rsid w:val="00E001F0"/>
    <w:rsid w:val="00E00286"/>
    <w:rsid w:val="00E00761"/>
    <w:rsid w:val="00E007E2"/>
    <w:rsid w:val="00E00ABC"/>
    <w:rsid w:val="00E00AF0"/>
    <w:rsid w:val="00E00B6F"/>
    <w:rsid w:val="00E00E8D"/>
    <w:rsid w:val="00E00F70"/>
    <w:rsid w:val="00E01006"/>
    <w:rsid w:val="00E0100C"/>
    <w:rsid w:val="00E01028"/>
    <w:rsid w:val="00E0122F"/>
    <w:rsid w:val="00E01716"/>
    <w:rsid w:val="00E0197A"/>
    <w:rsid w:val="00E01A4D"/>
    <w:rsid w:val="00E01EE8"/>
    <w:rsid w:val="00E020B3"/>
    <w:rsid w:val="00E0219E"/>
    <w:rsid w:val="00E021CE"/>
    <w:rsid w:val="00E021D0"/>
    <w:rsid w:val="00E023CC"/>
    <w:rsid w:val="00E024B4"/>
    <w:rsid w:val="00E024C4"/>
    <w:rsid w:val="00E027C0"/>
    <w:rsid w:val="00E02B3B"/>
    <w:rsid w:val="00E02B41"/>
    <w:rsid w:val="00E03498"/>
    <w:rsid w:val="00E03909"/>
    <w:rsid w:val="00E03D53"/>
    <w:rsid w:val="00E03DFF"/>
    <w:rsid w:val="00E03E38"/>
    <w:rsid w:val="00E045AE"/>
    <w:rsid w:val="00E0481D"/>
    <w:rsid w:val="00E04A59"/>
    <w:rsid w:val="00E04BD2"/>
    <w:rsid w:val="00E04EB3"/>
    <w:rsid w:val="00E05160"/>
    <w:rsid w:val="00E052CA"/>
    <w:rsid w:val="00E05309"/>
    <w:rsid w:val="00E055FC"/>
    <w:rsid w:val="00E05601"/>
    <w:rsid w:val="00E056C7"/>
    <w:rsid w:val="00E05E87"/>
    <w:rsid w:val="00E062D4"/>
    <w:rsid w:val="00E06393"/>
    <w:rsid w:val="00E0651B"/>
    <w:rsid w:val="00E0679B"/>
    <w:rsid w:val="00E067AC"/>
    <w:rsid w:val="00E06942"/>
    <w:rsid w:val="00E07243"/>
    <w:rsid w:val="00E07254"/>
    <w:rsid w:val="00E07497"/>
    <w:rsid w:val="00E076C7"/>
    <w:rsid w:val="00E079B2"/>
    <w:rsid w:val="00E07BCB"/>
    <w:rsid w:val="00E07ED5"/>
    <w:rsid w:val="00E1009A"/>
    <w:rsid w:val="00E105E0"/>
    <w:rsid w:val="00E109FE"/>
    <w:rsid w:val="00E10E62"/>
    <w:rsid w:val="00E10F44"/>
    <w:rsid w:val="00E1118B"/>
    <w:rsid w:val="00E111C4"/>
    <w:rsid w:val="00E1120C"/>
    <w:rsid w:val="00E11550"/>
    <w:rsid w:val="00E11882"/>
    <w:rsid w:val="00E11A07"/>
    <w:rsid w:val="00E11E0E"/>
    <w:rsid w:val="00E11FA8"/>
    <w:rsid w:val="00E12291"/>
    <w:rsid w:val="00E12666"/>
    <w:rsid w:val="00E12931"/>
    <w:rsid w:val="00E1321F"/>
    <w:rsid w:val="00E1359B"/>
    <w:rsid w:val="00E137E6"/>
    <w:rsid w:val="00E138A8"/>
    <w:rsid w:val="00E13BD6"/>
    <w:rsid w:val="00E13C6F"/>
    <w:rsid w:val="00E13DC0"/>
    <w:rsid w:val="00E14661"/>
    <w:rsid w:val="00E14672"/>
    <w:rsid w:val="00E150CC"/>
    <w:rsid w:val="00E1563D"/>
    <w:rsid w:val="00E15940"/>
    <w:rsid w:val="00E15B01"/>
    <w:rsid w:val="00E15B80"/>
    <w:rsid w:val="00E15BCA"/>
    <w:rsid w:val="00E15D65"/>
    <w:rsid w:val="00E15E87"/>
    <w:rsid w:val="00E15F5A"/>
    <w:rsid w:val="00E16927"/>
    <w:rsid w:val="00E16965"/>
    <w:rsid w:val="00E169EF"/>
    <w:rsid w:val="00E16A10"/>
    <w:rsid w:val="00E16E75"/>
    <w:rsid w:val="00E1740E"/>
    <w:rsid w:val="00E17675"/>
    <w:rsid w:val="00E176B4"/>
    <w:rsid w:val="00E17719"/>
    <w:rsid w:val="00E17B8F"/>
    <w:rsid w:val="00E2032C"/>
    <w:rsid w:val="00E20393"/>
    <w:rsid w:val="00E2048F"/>
    <w:rsid w:val="00E20B94"/>
    <w:rsid w:val="00E20C54"/>
    <w:rsid w:val="00E20E7C"/>
    <w:rsid w:val="00E20E92"/>
    <w:rsid w:val="00E20FA6"/>
    <w:rsid w:val="00E20FEF"/>
    <w:rsid w:val="00E21013"/>
    <w:rsid w:val="00E21821"/>
    <w:rsid w:val="00E2189F"/>
    <w:rsid w:val="00E21962"/>
    <w:rsid w:val="00E21969"/>
    <w:rsid w:val="00E21AE3"/>
    <w:rsid w:val="00E21DA6"/>
    <w:rsid w:val="00E22090"/>
    <w:rsid w:val="00E22167"/>
    <w:rsid w:val="00E22200"/>
    <w:rsid w:val="00E224D5"/>
    <w:rsid w:val="00E2258F"/>
    <w:rsid w:val="00E22781"/>
    <w:rsid w:val="00E22BB2"/>
    <w:rsid w:val="00E22C49"/>
    <w:rsid w:val="00E22CB9"/>
    <w:rsid w:val="00E23A29"/>
    <w:rsid w:val="00E23DC2"/>
    <w:rsid w:val="00E24258"/>
    <w:rsid w:val="00E244C2"/>
    <w:rsid w:val="00E24597"/>
    <w:rsid w:val="00E2468F"/>
    <w:rsid w:val="00E24A4D"/>
    <w:rsid w:val="00E24AF5"/>
    <w:rsid w:val="00E24CA4"/>
    <w:rsid w:val="00E25723"/>
    <w:rsid w:val="00E2634A"/>
    <w:rsid w:val="00E264FE"/>
    <w:rsid w:val="00E26A1A"/>
    <w:rsid w:val="00E26B83"/>
    <w:rsid w:val="00E26B88"/>
    <w:rsid w:val="00E26E27"/>
    <w:rsid w:val="00E26F61"/>
    <w:rsid w:val="00E27420"/>
    <w:rsid w:val="00E278AB"/>
    <w:rsid w:val="00E27DD8"/>
    <w:rsid w:val="00E3001F"/>
    <w:rsid w:val="00E30105"/>
    <w:rsid w:val="00E303CE"/>
    <w:rsid w:val="00E304D4"/>
    <w:rsid w:val="00E3063E"/>
    <w:rsid w:val="00E30FA7"/>
    <w:rsid w:val="00E31140"/>
    <w:rsid w:val="00E31146"/>
    <w:rsid w:val="00E31926"/>
    <w:rsid w:val="00E31AA6"/>
    <w:rsid w:val="00E3230A"/>
    <w:rsid w:val="00E32425"/>
    <w:rsid w:val="00E324B5"/>
    <w:rsid w:val="00E32750"/>
    <w:rsid w:val="00E32898"/>
    <w:rsid w:val="00E32968"/>
    <w:rsid w:val="00E32A81"/>
    <w:rsid w:val="00E32B8E"/>
    <w:rsid w:val="00E33135"/>
    <w:rsid w:val="00E33907"/>
    <w:rsid w:val="00E3409D"/>
    <w:rsid w:val="00E340CE"/>
    <w:rsid w:val="00E34111"/>
    <w:rsid w:val="00E34555"/>
    <w:rsid w:val="00E34DA1"/>
    <w:rsid w:val="00E359CD"/>
    <w:rsid w:val="00E35ECD"/>
    <w:rsid w:val="00E361F6"/>
    <w:rsid w:val="00E36651"/>
    <w:rsid w:val="00E36FB0"/>
    <w:rsid w:val="00E370E3"/>
    <w:rsid w:val="00E37153"/>
    <w:rsid w:val="00E37258"/>
    <w:rsid w:val="00E37652"/>
    <w:rsid w:val="00E37CE2"/>
    <w:rsid w:val="00E37F87"/>
    <w:rsid w:val="00E40171"/>
    <w:rsid w:val="00E4024E"/>
    <w:rsid w:val="00E406A8"/>
    <w:rsid w:val="00E406D4"/>
    <w:rsid w:val="00E40822"/>
    <w:rsid w:val="00E40E3F"/>
    <w:rsid w:val="00E40F6B"/>
    <w:rsid w:val="00E419B4"/>
    <w:rsid w:val="00E41F9A"/>
    <w:rsid w:val="00E424ED"/>
    <w:rsid w:val="00E42671"/>
    <w:rsid w:val="00E42829"/>
    <w:rsid w:val="00E42AEC"/>
    <w:rsid w:val="00E42AF9"/>
    <w:rsid w:val="00E42D0C"/>
    <w:rsid w:val="00E42DE4"/>
    <w:rsid w:val="00E433D6"/>
    <w:rsid w:val="00E43515"/>
    <w:rsid w:val="00E436DC"/>
    <w:rsid w:val="00E444E3"/>
    <w:rsid w:val="00E446C9"/>
    <w:rsid w:val="00E447F3"/>
    <w:rsid w:val="00E44947"/>
    <w:rsid w:val="00E44ABF"/>
    <w:rsid w:val="00E4508E"/>
    <w:rsid w:val="00E45813"/>
    <w:rsid w:val="00E4598A"/>
    <w:rsid w:val="00E4613B"/>
    <w:rsid w:val="00E4616B"/>
    <w:rsid w:val="00E46261"/>
    <w:rsid w:val="00E46336"/>
    <w:rsid w:val="00E4654B"/>
    <w:rsid w:val="00E46632"/>
    <w:rsid w:val="00E46782"/>
    <w:rsid w:val="00E467FF"/>
    <w:rsid w:val="00E46BD5"/>
    <w:rsid w:val="00E46CEA"/>
    <w:rsid w:val="00E46E29"/>
    <w:rsid w:val="00E47093"/>
    <w:rsid w:val="00E47198"/>
    <w:rsid w:val="00E475E4"/>
    <w:rsid w:val="00E47C0D"/>
    <w:rsid w:val="00E47C57"/>
    <w:rsid w:val="00E47C5A"/>
    <w:rsid w:val="00E47E2F"/>
    <w:rsid w:val="00E5017C"/>
    <w:rsid w:val="00E50390"/>
    <w:rsid w:val="00E504A2"/>
    <w:rsid w:val="00E504F2"/>
    <w:rsid w:val="00E5090E"/>
    <w:rsid w:val="00E51285"/>
    <w:rsid w:val="00E5140A"/>
    <w:rsid w:val="00E5155F"/>
    <w:rsid w:val="00E515CF"/>
    <w:rsid w:val="00E51A93"/>
    <w:rsid w:val="00E51B1D"/>
    <w:rsid w:val="00E51B22"/>
    <w:rsid w:val="00E51B26"/>
    <w:rsid w:val="00E51B42"/>
    <w:rsid w:val="00E51D10"/>
    <w:rsid w:val="00E520AB"/>
    <w:rsid w:val="00E52735"/>
    <w:rsid w:val="00E5294F"/>
    <w:rsid w:val="00E52A1A"/>
    <w:rsid w:val="00E52BE6"/>
    <w:rsid w:val="00E52F51"/>
    <w:rsid w:val="00E53043"/>
    <w:rsid w:val="00E53776"/>
    <w:rsid w:val="00E53AE6"/>
    <w:rsid w:val="00E53B39"/>
    <w:rsid w:val="00E53D73"/>
    <w:rsid w:val="00E53F85"/>
    <w:rsid w:val="00E540C6"/>
    <w:rsid w:val="00E544C0"/>
    <w:rsid w:val="00E545A3"/>
    <w:rsid w:val="00E545C0"/>
    <w:rsid w:val="00E54725"/>
    <w:rsid w:val="00E5476C"/>
    <w:rsid w:val="00E54927"/>
    <w:rsid w:val="00E54A28"/>
    <w:rsid w:val="00E54A8A"/>
    <w:rsid w:val="00E54BFE"/>
    <w:rsid w:val="00E54DBA"/>
    <w:rsid w:val="00E5559C"/>
    <w:rsid w:val="00E55695"/>
    <w:rsid w:val="00E558D5"/>
    <w:rsid w:val="00E55928"/>
    <w:rsid w:val="00E55BDB"/>
    <w:rsid w:val="00E55F2F"/>
    <w:rsid w:val="00E5624D"/>
    <w:rsid w:val="00E56754"/>
    <w:rsid w:val="00E567C2"/>
    <w:rsid w:val="00E569E3"/>
    <w:rsid w:val="00E57009"/>
    <w:rsid w:val="00E57534"/>
    <w:rsid w:val="00E57BCF"/>
    <w:rsid w:val="00E60784"/>
    <w:rsid w:val="00E60894"/>
    <w:rsid w:val="00E60D6C"/>
    <w:rsid w:val="00E60F6D"/>
    <w:rsid w:val="00E60FCF"/>
    <w:rsid w:val="00E613CC"/>
    <w:rsid w:val="00E614FD"/>
    <w:rsid w:val="00E61594"/>
    <w:rsid w:val="00E61914"/>
    <w:rsid w:val="00E61926"/>
    <w:rsid w:val="00E61FAC"/>
    <w:rsid w:val="00E61FE9"/>
    <w:rsid w:val="00E62A94"/>
    <w:rsid w:val="00E62B28"/>
    <w:rsid w:val="00E62BC1"/>
    <w:rsid w:val="00E62BCA"/>
    <w:rsid w:val="00E63316"/>
    <w:rsid w:val="00E636C2"/>
    <w:rsid w:val="00E6377E"/>
    <w:rsid w:val="00E63B0E"/>
    <w:rsid w:val="00E63BB4"/>
    <w:rsid w:val="00E63C3E"/>
    <w:rsid w:val="00E63D92"/>
    <w:rsid w:val="00E63DC8"/>
    <w:rsid w:val="00E63F10"/>
    <w:rsid w:val="00E63FE0"/>
    <w:rsid w:val="00E64501"/>
    <w:rsid w:val="00E6478A"/>
    <w:rsid w:val="00E6489F"/>
    <w:rsid w:val="00E64CA3"/>
    <w:rsid w:val="00E65186"/>
    <w:rsid w:val="00E6537F"/>
    <w:rsid w:val="00E659AD"/>
    <w:rsid w:val="00E65AF3"/>
    <w:rsid w:val="00E65CAF"/>
    <w:rsid w:val="00E65CC6"/>
    <w:rsid w:val="00E65D7C"/>
    <w:rsid w:val="00E661BE"/>
    <w:rsid w:val="00E66531"/>
    <w:rsid w:val="00E665A5"/>
    <w:rsid w:val="00E66710"/>
    <w:rsid w:val="00E66A2F"/>
    <w:rsid w:val="00E66A7C"/>
    <w:rsid w:val="00E66D2F"/>
    <w:rsid w:val="00E66D7C"/>
    <w:rsid w:val="00E66E2C"/>
    <w:rsid w:val="00E66ECD"/>
    <w:rsid w:val="00E66F75"/>
    <w:rsid w:val="00E67267"/>
    <w:rsid w:val="00E67332"/>
    <w:rsid w:val="00E67361"/>
    <w:rsid w:val="00E6752A"/>
    <w:rsid w:val="00E678F1"/>
    <w:rsid w:val="00E67EA1"/>
    <w:rsid w:val="00E701C0"/>
    <w:rsid w:val="00E70218"/>
    <w:rsid w:val="00E70365"/>
    <w:rsid w:val="00E70499"/>
    <w:rsid w:val="00E705A1"/>
    <w:rsid w:val="00E70EA6"/>
    <w:rsid w:val="00E70ED8"/>
    <w:rsid w:val="00E70F18"/>
    <w:rsid w:val="00E71092"/>
    <w:rsid w:val="00E710F8"/>
    <w:rsid w:val="00E71191"/>
    <w:rsid w:val="00E711A3"/>
    <w:rsid w:val="00E72888"/>
    <w:rsid w:val="00E72C4D"/>
    <w:rsid w:val="00E72EAC"/>
    <w:rsid w:val="00E72F23"/>
    <w:rsid w:val="00E731E1"/>
    <w:rsid w:val="00E732A6"/>
    <w:rsid w:val="00E735CE"/>
    <w:rsid w:val="00E735D3"/>
    <w:rsid w:val="00E73858"/>
    <w:rsid w:val="00E7387E"/>
    <w:rsid w:val="00E73C49"/>
    <w:rsid w:val="00E73C7D"/>
    <w:rsid w:val="00E74142"/>
    <w:rsid w:val="00E742D4"/>
    <w:rsid w:val="00E74562"/>
    <w:rsid w:val="00E74B5C"/>
    <w:rsid w:val="00E74F20"/>
    <w:rsid w:val="00E74F43"/>
    <w:rsid w:val="00E750D0"/>
    <w:rsid w:val="00E75282"/>
    <w:rsid w:val="00E75454"/>
    <w:rsid w:val="00E758F6"/>
    <w:rsid w:val="00E76078"/>
    <w:rsid w:val="00E7663E"/>
    <w:rsid w:val="00E76FDA"/>
    <w:rsid w:val="00E77063"/>
    <w:rsid w:val="00E7752E"/>
    <w:rsid w:val="00E776BA"/>
    <w:rsid w:val="00E77827"/>
    <w:rsid w:val="00E77D6A"/>
    <w:rsid w:val="00E80054"/>
    <w:rsid w:val="00E805FA"/>
    <w:rsid w:val="00E808EC"/>
    <w:rsid w:val="00E8092D"/>
    <w:rsid w:val="00E80C15"/>
    <w:rsid w:val="00E80CB3"/>
    <w:rsid w:val="00E819C6"/>
    <w:rsid w:val="00E81AAD"/>
    <w:rsid w:val="00E81C7A"/>
    <w:rsid w:val="00E81DB9"/>
    <w:rsid w:val="00E81E28"/>
    <w:rsid w:val="00E821B0"/>
    <w:rsid w:val="00E82829"/>
    <w:rsid w:val="00E82D16"/>
    <w:rsid w:val="00E82FB8"/>
    <w:rsid w:val="00E83217"/>
    <w:rsid w:val="00E83849"/>
    <w:rsid w:val="00E84055"/>
    <w:rsid w:val="00E841F2"/>
    <w:rsid w:val="00E842EE"/>
    <w:rsid w:val="00E84647"/>
    <w:rsid w:val="00E84A17"/>
    <w:rsid w:val="00E84BFB"/>
    <w:rsid w:val="00E84C36"/>
    <w:rsid w:val="00E84C67"/>
    <w:rsid w:val="00E84D2E"/>
    <w:rsid w:val="00E85085"/>
    <w:rsid w:val="00E85922"/>
    <w:rsid w:val="00E85D42"/>
    <w:rsid w:val="00E85F2F"/>
    <w:rsid w:val="00E85FD5"/>
    <w:rsid w:val="00E86DCA"/>
    <w:rsid w:val="00E870EC"/>
    <w:rsid w:val="00E87449"/>
    <w:rsid w:val="00E8766D"/>
    <w:rsid w:val="00E87936"/>
    <w:rsid w:val="00E8797A"/>
    <w:rsid w:val="00E87BF6"/>
    <w:rsid w:val="00E87CC0"/>
    <w:rsid w:val="00E90096"/>
    <w:rsid w:val="00E90696"/>
    <w:rsid w:val="00E9079D"/>
    <w:rsid w:val="00E908A7"/>
    <w:rsid w:val="00E9090A"/>
    <w:rsid w:val="00E90D28"/>
    <w:rsid w:val="00E90F0D"/>
    <w:rsid w:val="00E9102A"/>
    <w:rsid w:val="00E9137D"/>
    <w:rsid w:val="00E9145C"/>
    <w:rsid w:val="00E91513"/>
    <w:rsid w:val="00E9160A"/>
    <w:rsid w:val="00E916A8"/>
    <w:rsid w:val="00E91B92"/>
    <w:rsid w:val="00E921F5"/>
    <w:rsid w:val="00E92449"/>
    <w:rsid w:val="00E9250B"/>
    <w:rsid w:val="00E926BC"/>
    <w:rsid w:val="00E92721"/>
    <w:rsid w:val="00E927D3"/>
    <w:rsid w:val="00E928DE"/>
    <w:rsid w:val="00E92996"/>
    <w:rsid w:val="00E92A59"/>
    <w:rsid w:val="00E92D38"/>
    <w:rsid w:val="00E92EA9"/>
    <w:rsid w:val="00E9348B"/>
    <w:rsid w:val="00E93531"/>
    <w:rsid w:val="00E9395D"/>
    <w:rsid w:val="00E93A3E"/>
    <w:rsid w:val="00E93B5D"/>
    <w:rsid w:val="00E946D2"/>
    <w:rsid w:val="00E94726"/>
    <w:rsid w:val="00E94927"/>
    <w:rsid w:val="00E94A6A"/>
    <w:rsid w:val="00E94ADE"/>
    <w:rsid w:val="00E94B5E"/>
    <w:rsid w:val="00E94BC6"/>
    <w:rsid w:val="00E950C8"/>
    <w:rsid w:val="00E951B3"/>
    <w:rsid w:val="00E9529F"/>
    <w:rsid w:val="00E95310"/>
    <w:rsid w:val="00E955F1"/>
    <w:rsid w:val="00E956CC"/>
    <w:rsid w:val="00E95A44"/>
    <w:rsid w:val="00E9626B"/>
    <w:rsid w:val="00E962C4"/>
    <w:rsid w:val="00E96378"/>
    <w:rsid w:val="00E965A2"/>
    <w:rsid w:val="00E965D8"/>
    <w:rsid w:val="00E9681C"/>
    <w:rsid w:val="00E96E12"/>
    <w:rsid w:val="00E9715E"/>
    <w:rsid w:val="00E977BC"/>
    <w:rsid w:val="00E97BDE"/>
    <w:rsid w:val="00E97D06"/>
    <w:rsid w:val="00E97DE4"/>
    <w:rsid w:val="00EA0656"/>
    <w:rsid w:val="00EA085C"/>
    <w:rsid w:val="00EA0DC1"/>
    <w:rsid w:val="00EA16F0"/>
    <w:rsid w:val="00EA189B"/>
    <w:rsid w:val="00EA18A4"/>
    <w:rsid w:val="00EA1990"/>
    <w:rsid w:val="00EA1B2C"/>
    <w:rsid w:val="00EA1BD7"/>
    <w:rsid w:val="00EA1D3A"/>
    <w:rsid w:val="00EA1F46"/>
    <w:rsid w:val="00EA22CA"/>
    <w:rsid w:val="00EA2478"/>
    <w:rsid w:val="00EA2A7A"/>
    <w:rsid w:val="00EA2E84"/>
    <w:rsid w:val="00EA2F09"/>
    <w:rsid w:val="00EA2F27"/>
    <w:rsid w:val="00EA2F49"/>
    <w:rsid w:val="00EA31ED"/>
    <w:rsid w:val="00EA3457"/>
    <w:rsid w:val="00EA38DF"/>
    <w:rsid w:val="00EA394D"/>
    <w:rsid w:val="00EA3C62"/>
    <w:rsid w:val="00EA3C93"/>
    <w:rsid w:val="00EA3E28"/>
    <w:rsid w:val="00EA44A3"/>
    <w:rsid w:val="00EA451D"/>
    <w:rsid w:val="00EA4770"/>
    <w:rsid w:val="00EA4B93"/>
    <w:rsid w:val="00EA4BB0"/>
    <w:rsid w:val="00EA4BF0"/>
    <w:rsid w:val="00EA4C68"/>
    <w:rsid w:val="00EA4D53"/>
    <w:rsid w:val="00EA4F84"/>
    <w:rsid w:val="00EA508A"/>
    <w:rsid w:val="00EA5209"/>
    <w:rsid w:val="00EA521B"/>
    <w:rsid w:val="00EA52F5"/>
    <w:rsid w:val="00EA5436"/>
    <w:rsid w:val="00EA58D7"/>
    <w:rsid w:val="00EA5B0B"/>
    <w:rsid w:val="00EA5D80"/>
    <w:rsid w:val="00EA5F7F"/>
    <w:rsid w:val="00EA6001"/>
    <w:rsid w:val="00EA63B5"/>
    <w:rsid w:val="00EA6407"/>
    <w:rsid w:val="00EA6410"/>
    <w:rsid w:val="00EA690F"/>
    <w:rsid w:val="00EA6C50"/>
    <w:rsid w:val="00EA6CFF"/>
    <w:rsid w:val="00EA721B"/>
    <w:rsid w:val="00EA7537"/>
    <w:rsid w:val="00EA75D0"/>
    <w:rsid w:val="00EA7DA7"/>
    <w:rsid w:val="00EA7E9B"/>
    <w:rsid w:val="00EB010C"/>
    <w:rsid w:val="00EB01BD"/>
    <w:rsid w:val="00EB03E2"/>
    <w:rsid w:val="00EB07F3"/>
    <w:rsid w:val="00EB0912"/>
    <w:rsid w:val="00EB0B4B"/>
    <w:rsid w:val="00EB0BAE"/>
    <w:rsid w:val="00EB0E7F"/>
    <w:rsid w:val="00EB0FB1"/>
    <w:rsid w:val="00EB13D2"/>
    <w:rsid w:val="00EB1891"/>
    <w:rsid w:val="00EB1B07"/>
    <w:rsid w:val="00EB1FA7"/>
    <w:rsid w:val="00EB2EC1"/>
    <w:rsid w:val="00EB324F"/>
    <w:rsid w:val="00EB356A"/>
    <w:rsid w:val="00EB3A26"/>
    <w:rsid w:val="00EB3E89"/>
    <w:rsid w:val="00EB4503"/>
    <w:rsid w:val="00EB4670"/>
    <w:rsid w:val="00EB485D"/>
    <w:rsid w:val="00EB49CF"/>
    <w:rsid w:val="00EB4CB3"/>
    <w:rsid w:val="00EB5013"/>
    <w:rsid w:val="00EB50F3"/>
    <w:rsid w:val="00EB5406"/>
    <w:rsid w:val="00EB54B4"/>
    <w:rsid w:val="00EB59E4"/>
    <w:rsid w:val="00EB5CA0"/>
    <w:rsid w:val="00EB5FEA"/>
    <w:rsid w:val="00EB6366"/>
    <w:rsid w:val="00EB65A8"/>
    <w:rsid w:val="00EB6752"/>
    <w:rsid w:val="00EB6D4E"/>
    <w:rsid w:val="00EB72E7"/>
    <w:rsid w:val="00EB745F"/>
    <w:rsid w:val="00EB77AB"/>
    <w:rsid w:val="00EB77B8"/>
    <w:rsid w:val="00EB77BF"/>
    <w:rsid w:val="00EB7BF2"/>
    <w:rsid w:val="00EB7C5F"/>
    <w:rsid w:val="00EB7C63"/>
    <w:rsid w:val="00EC018B"/>
    <w:rsid w:val="00EC0614"/>
    <w:rsid w:val="00EC0857"/>
    <w:rsid w:val="00EC090F"/>
    <w:rsid w:val="00EC0B0A"/>
    <w:rsid w:val="00EC10B0"/>
    <w:rsid w:val="00EC1AC6"/>
    <w:rsid w:val="00EC20A7"/>
    <w:rsid w:val="00EC2171"/>
    <w:rsid w:val="00EC2886"/>
    <w:rsid w:val="00EC2F9A"/>
    <w:rsid w:val="00EC3212"/>
    <w:rsid w:val="00EC33C3"/>
    <w:rsid w:val="00EC3465"/>
    <w:rsid w:val="00EC3679"/>
    <w:rsid w:val="00EC393B"/>
    <w:rsid w:val="00EC3972"/>
    <w:rsid w:val="00EC3C6B"/>
    <w:rsid w:val="00EC3F03"/>
    <w:rsid w:val="00EC4116"/>
    <w:rsid w:val="00EC420E"/>
    <w:rsid w:val="00EC435F"/>
    <w:rsid w:val="00EC4418"/>
    <w:rsid w:val="00EC441A"/>
    <w:rsid w:val="00EC44E1"/>
    <w:rsid w:val="00EC4515"/>
    <w:rsid w:val="00EC4657"/>
    <w:rsid w:val="00EC46A5"/>
    <w:rsid w:val="00EC49A7"/>
    <w:rsid w:val="00EC4A38"/>
    <w:rsid w:val="00EC4C53"/>
    <w:rsid w:val="00EC5060"/>
    <w:rsid w:val="00EC52D5"/>
    <w:rsid w:val="00EC55AF"/>
    <w:rsid w:val="00EC5BE0"/>
    <w:rsid w:val="00EC5C81"/>
    <w:rsid w:val="00EC688A"/>
    <w:rsid w:val="00EC6BB3"/>
    <w:rsid w:val="00EC6C5B"/>
    <w:rsid w:val="00EC6C5E"/>
    <w:rsid w:val="00EC6C86"/>
    <w:rsid w:val="00EC6E87"/>
    <w:rsid w:val="00EC72CD"/>
    <w:rsid w:val="00EC72EF"/>
    <w:rsid w:val="00EC73F5"/>
    <w:rsid w:val="00EC7919"/>
    <w:rsid w:val="00EC7CB4"/>
    <w:rsid w:val="00EC7E58"/>
    <w:rsid w:val="00EC7EB3"/>
    <w:rsid w:val="00EC7FFB"/>
    <w:rsid w:val="00ED0300"/>
    <w:rsid w:val="00ED062E"/>
    <w:rsid w:val="00ED0CAC"/>
    <w:rsid w:val="00ED0D77"/>
    <w:rsid w:val="00ED1139"/>
    <w:rsid w:val="00ED12C6"/>
    <w:rsid w:val="00ED1300"/>
    <w:rsid w:val="00ED14FF"/>
    <w:rsid w:val="00ED18B5"/>
    <w:rsid w:val="00ED210B"/>
    <w:rsid w:val="00ED2399"/>
    <w:rsid w:val="00ED26F1"/>
    <w:rsid w:val="00ED27CD"/>
    <w:rsid w:val="00ED2A02"/>
    <w:rsid w:val="00ED2B7E"/>
    <w:rsid w:val="00ED2C25"/>
    <w:rsid w:val="00ED2D3F"/>
    <w:rsid w:val="00ED2D5D"/>
    <w:rsid w:val="00ED2E03"/>
    <w:rsid w:val="00ED2E51"/>
    <w:rsid w:val="00ED2FC5"/>
    <w:rsid w:val="00ED30BE"/>
    <w:rsid w:val="00ED32B2"/>
    <w:rsid w:val="00ED3526"/>
    <w:rsid w:val="00ED382F"/>
    <w:rsid w:val="00ED39A8"/>
    <w:rsid w:val="00ED39C3"/>
    <w:rsid w:val="00ED3B97"/>
    <w:rsid w:val="00ED3EA4"/>
    <w:rsid w:val="00ED3F6A"/>
    <w:rsid w:val="00ED4510"/>
    <w:rsid w:val="00ED4657"/>
    <w:rsid w:val="00ED4674"/>
    <w:rsid w:val="00ED4B0C"/>
    <w:rsid w:val="00ED4C1E"/>
    <w:rsid w:val="00ED4DBE"/>
    <w:rsid w:val="00ED5053"/>
    <w:rsid w:val="00ED5081"/>
    <w:rsid w:val="00ED5312"/>
    <w:rsid w:val="00ED5381"/>
    <w:rsid w:val="00ED5837"/>
    <w:rsid w:val="00ED5890"/>
    <w:rsid w:val="00ED5D00"/>
    <w:rsid w:val="00ED5DDB"/>
    <w:rsid w:val="00ED5E7D"/>
    <w:rsid w:val="00ED6877"/>
    <w:rsid w:val="00ED69DD"/>
    <w:rsid w:val="00ED6B1F"/>
    <w:rsid w:val="00ED6BE5"/>
    <w:rsid w:val="00ED6F8A"/>
    <w:rsid w:val="00ED715B"/>
    <w:rsid w:val="00ED71B1"/>
    <w:rsid w:val="00ED72BA"/>
    <w:rsid w:val="00ED739D"/>
    <w:rsid w:val="00ED762F"/>
    <w:rsid w:val="00ED7869"/>
    <w:rsid w:val="00ED78EA"/>
    <w:rsid w:val="00ED791B"/>
    <w:rsid w:val="00ED7BA0"/>
    <w:rsid w:val="00EE04C8"/>
    <w:rsid w:val="00EE0599"/>
    <w:rsid w:val="00EE084D"/>
    <w:rsid w:val="00EE0B09"/>
    <w:rsid w:val="00EE0CF4"/>
    <w:rsid w:val="00EE0F86"/>
    <w:rsid w:val="00EE10F3"/>
    <w:rsid w:val="00EE151B"/>
    <w:rsid w:val="00EE1871"/>
    <w:rsid w:val="00EE1A68"/>
    <w:rsid w:val="00EE1ACC"/>
    <w:rsid w:val="00EE1B4D"/>
    <w:rsid w:val="00EE1BC6"/>
    <w:rsid w:val="00EE1D3D"/>
    <w:rsid w:val="00EE2080"/>
    <w:rsid w:val="00EE2180"/>
    <w:rsid w:val="00EE2204"/>
    <w:rsid w:val="00EE2366"/>
    <w:rsid w:val="00EE2931"/>
    <w:rsid w:val="00EE2D37"/>
    <w:rsid w:val="00EE30C0"/>
    <w:rsid w:val="00EE3553"/>
    <w:rsid w:val="00EE3666"/>
    <w:rsid w:val="00EE3798"/>
    <w:rsid w:val="00EE3C3E"/>
    <w:rsid w:val="00EE3D7D"/>
    <w:rsid w:val="00EE3E18"/>
    <w:rsid w:val="00EE3FB8"/>
    <w:rsid w:val="00EE4938"/>
    <w:rsid w:val="00EE4FEE"/>
    <w:rsid w:val="00EE51E8"/>
    <w:rsid w:val="00EE528C"/>
    <w:rsid w:val="00EE57E2"/>
    <w:rsid w:val="00EE57F4"/>
    <w:rsid w:val="00EE5BC3"/>
    <w:rsid w:val="00EE5F7F"/>
    <w:rsid w:val="00EE6469"/>
    <w:rsid w:val="00EE6677"/>
    <w:rsid w:val="00EE6BAD"/>
    <w:rsid w:val="00EE6C22"/>
    <w:rsid w:val="00EE6E51"/>
    <w:rsid w:val="00EE706D"/>
    <w:rsid w:val="00EE7298"/>
    <w:rsid w:val="00EE73B7"/>
    <w:rsid w:val="00EE7410"/>
    <w:rsid w:val="00EE7766"/>
    <w:rsid w:val="00EE7C1F"/>
    <w:rsid w:val="00EF0064"/>
    <w:rsid w:val="00EF03FB"/>
    <w:rsid w:val="00EF0788"/>
    <w:rsid w:val="00EF09D0"/>
    <w:rsid w:val="00EF0A12"/>
    <w:rsid w:val="00EF0C55"/>
    <w:rsid w:val="00EF0E2C"/>
    <w:rsid w:val="00EF131A"/>
    <w:rsid w:val="00EF1466"/>
    <w:rsid w:val="00EF18FF"/>
    <w:rsid w:val="00EF1908"/>
    <w:rsid w:val="00EF1B29"/>
    <w:rsid w:val="00EF1B90"/>
    <w:rsid w:val="00EF1DF3"/>
    <w:rsid w:val="00EF2218"/>
    <w:rsid w:val="00EF234D"/>
    <w:rsid w:val="00EF2838"/>
    <w:rsid w:val="00EF2941"/>
    <w:rsid w:val="00EF2B12"/>
    <w:rsid w:val="00EF2E77"/>
    <w:rsid w:val="00EF2F2A"/>
    <w:rsid w:val="00EF2FC9"/>
    <w:rsid w:val="00EF31F1"/>
    <w:rsid w:val="00EF3846"/>
    <w:rsid w:val="00EF3985"/>
    <w:rsid w:val="00EF3B94"/>
    <w:rsid w:val="00EF3D46"/>
    <w:rsid w:val="00EF3DA5"/>
    <w:rsid w:val="00EF435A"/>
    <w:rsid w:val="00EF4493"/>
    <w:rsid w:val="00EF48AD"/>
    <w:rsid w:val="00EF4DAE"/>
    <w:rsid w:val="00EF4FD2"/>
    <w:rsid w:val="00EF5484"/>
    <w:rsid w:val="00EF5488"/>
    <w:rsid w:val="00EF5B0E"/>
    <w:rsid w:val="00EF5BA3"/>
    <w:rsid w:val="00EF66DC"/>
    <w:rsid w:val="00EF672D"/>
    <w:rsid w:val="00EF6DC5"/>
    <w:rsid w:val="00EF7879"/>
    <w:rsid w:val="00EF7A42"/>
    <w:rsid w:val="00EF7C4A"/>
    <w:rsid w:val="00EF7E2C"/>
    <w:rsid w:val="00F0020C"/>
    <w:rsid w:val="00F0038B"/>
    <w:rsid w:val="00F004AF"/>
    <w:rsid w:val="00F00765"/>
    <w:rsid w:val="00F00AFE"/>
    <w:rsid w:val="00F00ED4"/>
    <w:rsid w:val="00F018C5"/>
    <w:rsid w:val="00F01B08"/>
    <w:rsid w:val="00F01EC7"/>
    <w:rsid w:val="00F0226E"/>
    <w:rsid w:val="00F02295"/>
    <w:rsid w:val="00F02672"/>
    <w:rsid w:val="00F02876"/>
    <w:rsid w:val="00F02D8D"/>
    <w:rsid w:val="00F03178"/>
    <w:rsid w:val="00F03250"/>
    <w:rsid w:val="00F036A4"/>
    <w:rsid w:val="00F038F0"/>
    <w:rsid w:val="00F03969"/>
    <w:rsid w:val="00F03B18"/>
    <w:rsid w:val="00F043A3"/>
    <w:rsid w:val="00F04740"/>
    <w:rsid w:val="00F04C11"/>
    <w:rsid w:val="00F04C48"/>
    <w:rsid w:val="00F05168"/>
    <w:rsid w:val="00F054B1"/>
    <w:rsid w:val="00F05BBD"/>
    <w:rsid w:val="00F060C2"/>
    <w:rsid w:val="00F066FD"/>
    <w:rsid w:val="00F06B2B"/>
    <w:rsid w:val="00F07321"/>
    <w:rsid w:val="00F0789E"/>
    <w:rsid w:val="00F07F69"/>
    <w:rsid w:val="00F07F81"/>
    <w:rsid w:val="00F10275"/>
    <w:rsid w:val="00F10277"/>
    <w:rsid w:val="00F103FE"/>
    <w:rsid w:val="00F10512"/>
    <w:rsid w:val="00F1074A"/>
    <w:rsid w:val="00F10DAC"/>
    <w:rsid w:val="00F10DFC"/>
    <w:rsid w:val="00F10F47"/>
    <w:rsid w:val="00F10FC4"/>
    <w:rsid w:val="00F1106B"/>
    <w:rsid w:val="00F11279"/>
    <w:rsid w:val="00F112E8"/>
    <w:rsid w:val="00F11311"/>
    <w:rsid w:val="00F11522"/>
    <w:rsid w:val="00F117AF"/>
    <w:rsid w:val="00F1187E"/>
    <w:rsid w:val="00F11B26"/>
    <w:rsid w:val="00F11B9F"/>
    <w:rsid w:val="00F11CC2"/>
    <w:rsid w:val="00F11EB0"/>
    <w:rsid w:val="00F120AE"/>
    <w:rsid w:val="00F122AD"/>
    <w:rsid w:val="00F1245B"/>
    <w:rsid w:val="00F1280B"/>
    <w:rsid w:val="00F12865"/>
    <w:rsid w:val="00F12AB2"/>
    <w:rsid w:val="00F1322F"/>
    <w:rsid w:val="00F13344"/>
    <w:rsid w:val="00F13AF0"/>
    <w:rsid w:val="00F13BC2"/>
    <w:rsid w:val="00F13E13"/>
    <w:rsid w:val="00F13EBD"/>
    <w:rsid w:val="00F14179"/>
    <w:rsid w:val="00F14213"/>
    <w:rsid w:val="00F1434D"/>
    <w:rsid w:val="00F14C63"/>
    <w:rsid w:val="00F14F30"/>
    <w:rsid w:val="00F15151"/>
    <w:rsid w:val="00F15353"/>
    <w:rsid w:val="00F15B36"/>
    <w:rsid w:val="00F15BB7"/>
    <w:rsid w:val="00F15D03"/>
    <w:rsid w:val="00F16204"/>
    <w:rsid w:val="00F1652E"/>
    <w:rsid w:val="00F169DF"/>
    <w:rsid w:val="00F16DC4"/>
    <w:rsid w:val="00F16EF2"/>
    <w:rsid w:val="00F16F48"/>
    <w:rsid w:val="00F170FB"/>
    <w:rsid w:val="00F17340"/>
    <w:rsid w:val="00F17560"/>
    <w:rsid w:val="00F17629"/>
    <w:rsid w:val="00F176CA"/>
    <w:rsid w:val="00F17B5C"/>
    <w:rsid w:val="00F17C05"/>
    <w:rsid w:val="00F17EEB"/>
    <w:rsid w:val="00F17FD1"/>
    <w:rsid w:val="00F2074B"/>
    <w:rsid w:val="00F20ACE"/>
    <w:rsid w:val="00F20EF7"/>
    <w:rsid w:val="00F2130A"/>
    <w:rsid w:val="00F213E7"/>
    <w:rsid w:val="00F217BA"/>
    <w:rsid w:val="00F21BC0"/>
    <w:rsid w:val="00F21F9A"/>
    <w:rsid w:val="00F22200"/>
    <w:rsid w:val="00F2269A"/>
    <w:rsid w:val="00F22C66"/>
    <w:rsid w:val="00F22FD9"/>
    <w:rsid w:val="00F23011"/>
    <w:rsid w:val="00F2332E"/>
    <w:rsid w:val="00F2337F"/>
    <w:rsid w:val="00F237A6"/>
    <w:rsid w:val="00F239FC"/>
    <w:rsid w:val="00F23AFE"/>
    <w:rsid w:val="00F23C5B"/>
    <w:rsid w:val="00F23C7D"/>
    <w:rsid w:val="00F23DD6"/>
    <w:rsid w:val="00F240B3"/>
    <w:rsid w:val="00F24785"/>
    <w:rsid w:val="00F247AE"/>
    <w:rsid w:val="00F24D5D"/>
    <w:rsid w:val="00F255D2"/>
    <w:rsid w:val="00F25648"/>
    <w:rsid w:val="00F2571A"/>
    <w:rsid w:val="00F25B4C"/>
    <w:rsid w:val="00F25E7A"/>
    <w:rsid w:val="00F25EAC"/>
    <w:rsid w:val="00F25FBF"/>
    <w:rsid w:val="00F26118"/>
    <w:rsid w:val="00F26537"/>
    <w:rsid w:val="00F26636"/>
    <w:rsid w:val="00F270FA"/>
    <w:rsid w:val="00F27478"/>
    <w:rsid w:val="00F2763D"/>
    <w:rsid w:val="00F27CE5"/>
    <w:rsid w:val="00F3026F"/>
    <w:rsid w:val="00F302CA"/>
    <w:rsid w:val="00F303DB"/>
    <w:rsid w:val="00F30D4F"/>
    <w:rsid w:val="00F30DE3"/>
    <w:rsid w:val="00F30F5C"/>
    <w:rsid w:val="00F318AB"/>
    <w:rsid w:val="00F318FF"/>
    <w:rsid w:val="00F31F7A"/>
    <w:rsid w:val="00F31FDD"/>
    <w:rsid w:val="00F3213C"/>
    <w:rsid w:val="00F32817"/>
    <w:rsid w:val="00F32A7C"/>
    <w:rsid w:val="00F32BC5"/>
    <w:rsid w:val="00F33560"/>
    <w:rsid w:val="00F34151"/>
    <w:rsid w:val="00F34AB1"/>
    <w:rsid w:val="00F34D10"/>
    <w:rsid w:val="00F34EF6"/>
    <w:rsid w:val="00F353F0"/>
    <w:rsid w:val="00F35404"/>
    <w:rsid w:val="00F356AD"/>
    <w:rsid w:val="00F358AC"/>
    <w:rsid w:val="00F35923"/>
    <w:rsid w:val="00F35E87"/>
    <w:rsid w:val="00F35F5F"/>
    <w:rsid w:val="00F364E7"/>
    <w:rsid w:val="00F36A18"/>
    <w:rsid w:val="00F36A44"/>
    <w:rsid w:val="00F36B96"/>
    <w:rsid w:val="00F36BCA"/>
    <w:rsid w:val="00F36C3D"/>
    <w:rsid w:val="00F377CC"/>
    <w:rsid w:val="00F378B2"/>
    <w:rsid w:val="00F37AB1"/>
    <w:rsid w:val="00F37ABE"/>
    <w:rsid w:val="00F37C7D"/>
    <w:rsid w:val="00F37CC5"/>
    <w:rsid w:val="00F37E78"/>
    <w:rsid w:val="00F37FBB"/>
    <w:rsid w:val="00F4011D"/>
    <w:rsid w:val="00F4017F"/>
    <w:rsid w:val="00F40437"/>
    <w:rsid w:val="00F406A3"/>
    <w:rsid w:val="00F409DF"/>
    <w:rsid w:val="00F40CF8"/>
    <w:rsid w:val="00F40E89"/>
    <w:rsid w:val="00F41267"/>
    <w:rsid w:val="00F4169A"/>
    <w:rsid w:val="00F4182D"/>
    <w:rsid w:val="00F41B5B"/>
    <w:rsid w:val="00F41C3B"/>
    <w:rsid w:val="00F41D73"/>
    <w:rsid w:val="00F41E3D"/>
    <w:rsid w:val="00F4233B"/>
    <w:rsid w:val="00F42389"/>
    <w:rsid w:val="00F42CFA"/>
    <w:rsid w:val="00F42D00"/>
    <w:rsid w:val="00F43130"/>
    <w:rsid w:val="00F4317D"/>
    <w:rsid w:val="00F431E2"/>
    <w:rsid w:val="00F435F7"/>
    <w:rsid w:val="00F437FB"/>
    <w:rsid w:val="00F43F56"/>
    <w:rsid w:val="00F4406D"/>
    <w:rsid w:val="00F44203"/>
    <w:rsid w:val="00F4423E"/>
    <w:rsid w:val="00F44664"/>
    <w:rsid w:val="00F45311"/>
    <w:rsid w:val="00F4561C"/>
    <w:rsid w:val="00F457F3"/>
    <w:rsid w:val="00F45E9F"/>
    <w:rsid w:val="00F45F43"/>
    <w:rsid w:val="00F461D5"/>
    <w:rsid w:val="00F462EF"/>
    <w:rsid w:val="00F46549"/>
    <w:rsid w:val="00F46795"/>
    <w:rsid w:val="00F4692E"/>
    <w:rsid w:val="00F46A45"/>
    <w:rsid w:val="00F46D06"/>
    <w:rsid w:val="00F46D5E"/>
    <w:rsid w:val="00F472BF"/>
    <w:rsid w:val="00F47352"/>
    <w:rsid w:val="00F47475"/>
    <w:rsid w:val="00F47A17"/>
    <w:rsid w:val="00F5006E"/>
    <w:rsid w:val="00F503F0"/>
    <w:rsid w:val="00F50CA7"/>
    <w:rsid w:val="00F511EE"/>
    <w:rsid w:val="00F51555"/>
    <w:rsid w:val="00F51A17"/>
    <w:rsid w:val="00F51B30"/>
    <w:rsid w:val="00F51BB4"/>
    <w:rsid w:val="00F52215"/>
    <w:rsid w:val="00F52316"/>
    <w:rsid w:val="00F5293D"/>
    <w:rsid w:val="00F532FE"/>
    <w:rsid w:val="00F53A12"/>
    <w:rsid w:val="00F53E80"/>
    <w:rsid w:val="00F5410B"/>
    <w:rsid w:val="00F54384"/>
    <w:rsid w:val="00F54BA9"/>
    <w:rsid w:val="00F5526F"/>
    <w:rsid w:val="00F5591A"/>
    <w:rsid w:val="00F55957"/>
    <w:rsid w:val="00F564D5"/>
    <w:rsid w:val="00F5650E"/>
    <w:rsid w:val="00F56B0D"/>
    <w:rsid w:val="00F56B4B"/>
    <w:rsid w:val="00F56DF0"/>
    <w:rsid w:val="00F56FEA"/>
    <w:rsid w:val="00F57321"/>
    <w:rsid w:val="00F57331"/>
    <w:rsid w:val="00F576DA"/>
    <w:rsid w:val="00F5794A"/>
    <w:rsid w:val="00F57989"/>
    <w:rsid w:val="00F579A3"/>
    <w:rsid w:val="00F57AE5"/>
    <w:rsid w:val="00F60125"/>
    <w:rsid w:val="00F602C8"/>
    <w:rsid w:val="00F60312"/>
    <w:rsid w:val="00F6035B"/>
    <w:rsid w:val="00F60599"/>
    <w:rsid w:val="00F6064A"/>
    <w:rsid w:val="00F60912"/>
    <w:rsid w:val="00F60CF8"/>
    <w:rsid w:val="00F6110C"/>
    <w:rsid w:val="00F6134F"/>
    <w:rsid w:val="00F6164F"/>
    <w:rsid w:val="00F617AB"/>
    <w:rsid w:val="00F618B6"/>
    <w:rsid w:val="00F61F75"/>
    <w:rsid w:val="00F62BB1"/>
    <w:rsid w:val="00F62C53"/>
    <w:rsid w:val="00F62D2F"/>
    <w:rsid w:val="00F62E35"/>
    <w:rsid w:val="00F62FED"/>
    <w:rsid w:val="00F63355"/>
    <w:rsid w:val="00F6349A"/>
    <w:rsid w:val="00F63637"/>
    <w:rsid w:val="00F6363A"/>
    <w:rsid w:val="00F639D0"/>
    <w:rsid w:val="00F63D00"/>
    <w:rsid w:val="00F63D3B"/>
    <w:rsid w:val="00F64527"/>
    <w:rsid w:val="00F64A80"/>
    <w:rsid w:val="00F64CAA"/>
    <w:rsid w:val="00F64EEE"/>
    <w:rsid w:val="00F655E4"/>
    <w:rsid w:val="00F65761"/>
    <w:rsid w:val="00F65A6F"/>
    <w:rsid w:val="00F65BB4"/>
    <w:rsid w:val="00F65BCB"/>
    <w:rsid w:val="00F65C04"/>
    <w:rsid w:val="00F65D9A"/>
    <w:rsid w:val="00F664FB"/>
    <w:rsid w:val="00F66579"/>
    <w:rsid w:val="00F66763"/>
    <w:rsid w:val="00F66A62"/>
    <w:rsid w:val="00F66D18"/>
    <w:rsid w:val="00F67086"/>
    <w:rsid w:val="00F6714A"/>
    <w:rsid w:val="00F6757A"/>
    <w:rsid w:val="00F67669"/>
    <w:rsid w:val="00F67C2D"/>
    <w:rsid w:val="00F67DF2"/>
    <w:rsid w:val="00F7017E"/>
    <w:rsid w:val="00F70327"/>
    <w:rsid w:val="00F703A4"/>
    <w:rsid w:val="00F70F9D"/>
    <w:rsid w:val="00F71284"/>
    <w:rsid w:val="00F715FC"/>
    <w:rsid w:val="00F7182A"/>
    <w:rsid w:val="00F71999"/>
    <w:rsid w:val="00F71D2F"/>
    <w:rsid w:val="00F720DF"/>
    <w:rsid w:val="00F7218E"/>
    <w:rsid w:val="00F723E7"/>
    <w:rsid w:val="00F72920"/>
    <w:rsid w:val="00F72A20"/>
    <w:rsid w:val="00F72DD1"/>
    <w:rsid w:val="00F72E3C"/>
    <w:rsid w:val="00F72F13"/>
    <w:rsid w:val="00F737DE"/>
    <w:rsid w:val="00F73D24"/>
    <w:rsid w:val="00F741E7"/>
    <w:rsid w:val="00F746F8"/>
    <w:rsid w:val="00F7477E"/>
    <w:rsid w:val="00F7479F"/>
    <w:rsid w:val="00F74CAF"/>
    <w:rsid w:val="00F74D50"/>
    <w:rsid w:val="00F74D5C"/>
    <w:rsid w:val="00F74F73"/>
    <w:rsid w:val="00F7516D"/>
    <w:rsid w:val="00F75533"/>
    <w:rsid w:val="00F755E8"/>
    <w:rsid w:val="00F756FA"/>
    <w:rsid w:val="00F75965"/>
    <w:rsid w:val="00F75A83"/>
    <w:rsid w:val="00F75AE2"/>
    <w:rsid w:val="00F75B13"/>
    <w:rsid w:val="00F75B40"/>
    <w:rsid w:val="00F75DAB"/>
    <w:rsid w:val="00F75DC7"/>
    <w:rsid w:val="00F75E13"/>
    <w:rsid w:val="00F75E29"/>
    <w:rsid w:val="00F760B9"/>
    <w:rsid w:val="00F7687C"/>
    <w:rsid w:val="00F76911"/>
    <w:rsid w:val="00F76929"/>
    <w:rsid w:val="00F76A03"/>
    <w:rsid w:val="00F771A6"/>
    <w:rsid w:val="00F775A9"/>
    <w:rsid w:val="00F77B66"/>
    <w:rsid w:val="00F80224"/>
    <w:rsid w:val="00F8037A"/>
    <w:rsid w:val="00F80434"/>
    <w:rsid w:val="00F80480"/>
    <w:rsid w:val="00F804EF"/>
    <w:rsid w:val="00F806F2"/>
    <w:rsid w:val="00F80774"/>
    <w:rsid w:val="00F807EF"/>
    <w:rsid w:val="00F808CD"/>
    <w:rsid w:val="00F814F0"/>
    <w:rsid w:val="00F8155C"/>
    <w:rsid w:val="00F81B07"/>
    <w:rsid w:val="00F82186"/>
    <w:rsid w:val="00F82431"/>
    <w:rsid w:val="00F824E9"/>
    <w:rsid w:val="00F82999"/>
    <w:rsid w:val="00F82D31"/>
    <w:rsid w:val="00F8381C"/>
    <w:rsid w:val="00F83DAA"/>
    <w:rsid w:val="00F83E30"/>
    <w:rsid w:val="00F8453F"/>
    <w:rsid w:val="00F849B6"/>
    <w:rsid w:val="00F854CA"/>
    <w:rsid w:val="00F85968"/>
    <w:rsid w:val="00F85AAC"/>
    <w:rsid w:val="00F85D14"/>
    <w:rsid w:val="00F861A1"/>
    <w:rsid w:val="00F86219"/>
    <w:rsid w:val="00F866DE"/>
    <w:rsid w:val="00F87394"/>
    <w:rsid w:val="00F87441"/>
    <w:rsid w:val="00F875F1"/>
    <w:rsid w:val="00F8790F"/>
    <w:rsid w:val="00F87C3D"/>
    <w:rsid w:val="00F87EA7"/>
    <w:rsid w:val="00F90060"/>
    <w:rsid w:val="00F90883"/>
    <w:rsid w:val="00F919E3"/>
    <w:rsid w:val="00F91BEE"/>
    <w:rsid w:val="00F92034"/>
    <w:rsid w:val="00F92084"/>
    <w:rsid w:val="00F920A5"/>
    <w:rsid w:val="00F92487"/>
    <w:rsid w:val="00F9274E"/>
    <w:rsid w:val="00F92B75"/>
    <w:rsid w:val="00F92BD8"/>
    <w:rsid w:val="00F92F64"/>
    <w:rsid w:val="00F9332A"/>
    <w:rsid w:val="00F936A2"/>
    <w:rsid w:val="00F9389E"/>
    <w:rsid w:val="00F93D3E"/>
    <w:rsid w:val="00F93F8C"/>
    <w:rsid w:val="00F93FE7"/>
    <w:rsid w:val="00F94026"/>
    <w:rsid w:val="00F940FC"/>
    <w:rsid w:val="00F9419F"/>
    <w:rsid w:val="00F94759"/>
    <w:rsid w:val="00F94996"/>
    <w:rsid w:val="00F949F9"/>
    <w:rsid w:val="00F94A13"/>
    <w:rsid w:val="00F94A1F"/>
    <w:rsid w:val="00F94B30"/>
    <w:rsid w:val="00F94E60"/>
    <w:rsid w:val="00F94E7D"/>
    <w:rsid w:val="00F95097"/>
    <w:rsid w:val="00F95290"/>
    <w:rsid w:val="00F95611"/>
    <w:rsid w:val="00F958E3"/>
    <w:rsid w:val="00F95A43"/>
    <w:rsid w:val="00F95B8A"/>
    <w:rsid w:val="00F95C36"/>
    <w:rsid w:val="00F95D55"/>
    <w:rsid w:val="00F95EFC"/>
    <w:rsid w:val="00F95F54"/>
    <w:rsid w:val="00F95F7D"/>
    <w:rsid w:val="00F961B8"/>
    <w:rsid w:val="00F9645E"/>
    <w:rsid w:val="00F9654D"/>
    <w:rsid w:val="00F96CE5"/>
    <w:rsid w:val="00F96FE0"/>
    <w:rsid w:val="00F975CB"/>
    <w:rsid w:val="00F97A63"/>
    <w:rsid w:val="00F97C6F"/>
    <w:rsid w:val="00FA020C"/>
    <w:rsid w:val="00FA02C7"/>
    <w:rsid w:val="00FA0672"/>
    <w:rsid w:val="00FA0753"/>
    <w:rsid w:val="00FA0762"/>
    <w:rsid w:val="00FA091B"/>
    <w:rsid w:val="00FA09BD"/>
    <w:rsid w:val="00FA0D80"/>
    <w:rsid w:val="00FA0EF1"/>
    <w:rsid w:val="00FA1350"/>
    <w:rsid w:val="00FA13BA"/>
    <w:rsid w:val="00FA182F"/>
    <w:rsid w:val="00FA1B3C"/>
    <w:rsid w:val="00FA1DA4"/>
    <w:rsid w:val="00FA2261"/>
    <w:rsid w:val="00FA2408"/>
    <w:rsid w:val="00FA251B"/>
    <w:rsid w:val="00FA2603"/>
    <w:rsid w:val="00FA2AD6"/>
    <w:rsid w:val="00FA2B8E"/>
    <w:rsid w:val="00FA2C6F"/>
    <w:rsid w:val="00FA2CB1"/>
    <w:rsid w:val="00FA2D7E"/>
    <w:rsid w:val="00FA2E4D"/>
    <w:rsid w:val="00FA30E4"/>
    <w:rsid w:val="00FA32D9"/>
    <w:rsid w:val="00FA3471"/>
    <w:rsid w:val="00FA3622"/>
    <w:rsid w:val="00FA37BD"/>
    <w:rsid w:val="00FA3922"/>
    <w:rsid w:val="00FA45D2"/>
    <w:rsid w:val="00FA49DF"/>
    <w:rsid w:val="00FA4B2E"/>
    <w:rsid w:val="00FA4F7A"/>
    <w:rsid w:val="00FA5241"/>
    <w:rsid w:val="00FA5462"/>
    <w:rsid w:val="00FA5803"/>
    <w:rsid w:val="00FA590E"/>
    <w:rsid w:val="00FA591E"/>
    <w:rsid w:val="00FA5966"/>
    <w:rsid w:val="00FA5A13"/>
    <w:rsid w:val="00FA5A61"/>
    <w:rsid w:val="00FA5CFD"/>
    <w:rsid w:val="00FA5E2D"/>
    <w:rsid w:val="00FA6100"/>
    <w:rsid w:val="00FA64C6"/>
    <w:rsid w:val="00FA669B"/>
    <w:rsid w:val="00FA6C8D"/>
    <w:rsid w:val="00FA7010"/>
    <w:rsid w:val="00FA7296"/>
    <w:rsid w:val="00FA7615"/>
    <w:rsid w:val="00FA7AD9"/>
    <w:rsid w:val="00FB0689"/>
    <w:rsid w:val="00FB085B"/>
    <w:rsid w:val="00FB0BE5"/>
    <w:rsid w:val="00FB0D16"/>
    <w:rsid w:val="00FB12D6"/>
    <w:rsid w:val="00FB133C"/>
    <w:rsid w:val="00FB14D3"/>
    <w:rsid w:val="00FB167E"/>
    <w:rsid w:val="00FB1C78"/>
    <w:rsid w:val="00FB200F"/>
    <w:rsid w:val="00FB26D5"/>
    <w:rsid w:val="00FB2A30"/>
    <w:rsid w:val="00FB2AAB"/>
    <w:rsid w:val="00FB2AB1"/>
    <w:rsid w:val="00FB2FF2"/>
    <w:rsid w:val="00FB326D"/>
    <w:rsid w:val="00FB32AB"/>
    <w:rsid w:val="00FB380F"/>
    <w:rsid w:val="00FB3B6F"/>
    <w:rsid w:val="00FB3B96"/>
    <w:rsid w:val="00FB3E61"/>
    <w:rsid w:val="00FB4036"/>
    <w:rsid w:val="00FB4B0C"/>
    <w:rsid w:val="00FB4D15"/>
    <w:rsid w:val="00FB52FF"/>
    <w:rsid w:val="00FB5363"/>
    <w:rsid w:val="00FB5A49"/>
    <w:rsid w:val="00FB5AC7"/>
    <w:rsid w:val="00FB5C90"/>
    <w:rsid w:val="00FB5D9D"/>
    <w:rsid w:val="00FB5EBA"/>
    <w:rsid w:val="00FB63FB"/>
    <w:rsid w:val="00FB6788"/>
    <w:rsid w:val="00FB69A5"/>
    <w:rsid w:val="00FB69E3"/>
    <w:rsid w:val="00FB712D"/>
    <w:rsid w:val="00FB76A8"/>
    <w:rsid w:val="00FB7DF8"/>
    <w:rsid w:val="00FC00A9"/>
    <w:rsid w:val="00FC0143"/>
    <w:rsid w:val="00FC0251"/>
    <w:rsid w:val="00FC048B"/>
    <w:rsid w:val="00FC050A"/>
    <w:rsid w:val="00FC0717"/>
    <w:rsid w:val="00FC08BA"/>
    <w:rsid w:val="00FC09A5"/>
    <w:rsid w:val="00FC0A72"/>
    <w:rsid w:val="00FC0FB3"/>
    <w:rsid w:val="00FC1065"/>
    <w:rsid w:val="00FC1102"/>
    <w:rsid w:val="00FC15B5"/>
    <w:rsid w:val="00FC2052"/>
    <w:rsid w:val="00FC23FA"/>
    <w:rsid w:val="00FC277F"/>
    <w:rsid w:val="00FC27CB"/>
    <w:rsid w:val="00FC2A43"/>
    <w:rsid w:val="00FC2B3F"/>
    <w:rsid w:val="00FC34F4"/>
    <w:rsid w:val="00FC3B4E"/>
    <w:rsid w:val="00FC3D81"/>
    <w:rsid w:val="00FC3E92"/>
    <w:rsid w:val="00FC483F"/>
    <w:rsid w:val="00FC4AE6"/>
    <w:rsid w:val="00FC4E6A"/>
    <w:rsid w:val="00FC4E98"/>
    <w:rsid w:val="00FC4ED7"/>
    <w:rsid w:val="00FC5082"/>
    <w:rsid w:val="00FC54A8"/>
    <w:rsid w:val="00FC554D"/>
    <w:rsid w:val="00FC55E5"/>
    <w:rsid w:val="00FC584A"/>
    <w:rsid w:val="00FC5AC2"/>
    <w:rsid w:val="00FC5B32"/>
    <w:rsid w:val="00FC5C92"/>
    <w:rsid w:val="00FC6352"/>
    <w:rsid w:val="00FC656E"/>
    <w:rsid w:val="00FC695A"/>
    <w:rsid w:val="00FC6A6C"/>
    <w:rsid w:val="00FC6C03"/>
    <w:rsid w:val="00FC7ECB"/>
    <w:rsid w:val="00FD001C"/>
    <w:rsid w:val="00FD0336"/>
    <w:rsid w:val="00FD0570"/>
    <w:rsid w:val="00FD0797"/>
    <w:rsid w:val="00FD0923"/>
    <w:rsid w:val="00FD0AB4"/>
    <w:rsid w:val="00FD0BBB"/>
    <w:rsid w:val="00FD0E79"/>
    <w:rsid w:val="00FD0E9F"/>
    <w:rsid w:val="00FD12F1"/>
    <w:rsid w:val="00FD14B2"/>
    <w:rsid w:val="00FD1570"/>
    <w:rsid w:val="00FD17D7"/>
    <w:rsid w:val="00FD1938"/>
    <w:rsid w:val="00FD1B21"/>
    <w:rsid w:val="00FD1B98"/>
    <w:rsid w:val="00FD1C1C"/>
    <w:rsid w:val="00FD1D67"/>
    <w:rsid w:val="00FD22A4"/>
    <w:rsid w:val="00FD2892"/>
    <w:rsid w:val="00FD2AA7"/>
    <w:rsid w:val="00FD30D0"/>
    <w:rsid w:val="00FD30ED"/>
    <w:rsid w:val="00FD32D8"/>
    <w:rsid w:val="00FD3831"/>
    <w:rsid w:val="00FD3F2D"/>
    <w:rsid w:val="00FD3FD9"/>
    <w:rsid w:val="00FD3FE8"/>
    <w:rsid w:val="00FD42DC"/>
    <w:rsid w:val="00FD4328"/>
    <w:rsid w:val="00FD44EB"/>
    <w:rsid w:val="00FD4662"/>
    <w:rsid w:val="00FD4781"/>
    <w:rsid w:val="00FD49AA"/>
    <w:rsid w:val="00FD4AFA"/>
    <w:rsid w:val="00FD50FF"/>
    <w:rsid w:val="00FD5616"/>
    <w:rsid w:val="00FD5BF3"/>
    <w:rsid w:val="00FD5D39"/>
    <w:rsid w:val="00FD6342"/>
    <w:rsid w:val="00FD64AE"/>
    <w:rsid w:val="00FD660C"/>
    <w:rsid w:val="00FD6823"/>
    <w:rsid w:val="00FD692A"/>
    <w:rsid w:val="00FD6B69"/>
    <w:rsid w:val="00FD72DB"/>
    <w:rsid w:val="00FD743A"/>
    <w:rsid w:val="00FD7731"/>
    <w:rsid w:val="00FD7A3C"/>
    <w:rsid w:val="00FD7FB9"/>
    <w:rsid w:val="00FE0310"/>
    <w:rsid w:val="00FE0585"/>
    <w:rsid w:val="00FE0702"/>
    <w:rsid w:val="00FE08D8"/>
    <w:rsid w:val="00FE0A58"/>
    <w:rsid w:val="00FE0F24"/>
    <w:rsid w:val="00FE0F4A"/>
    <w:rsid w:val="00FE0FC3"/>
    <w:rsid w:val="00FE103D"/>
    <w:rsid w:val="00FE155A"/>
    <w:rsid w:val="00FE1AB2"/>
    <w:rsid w:val="00FE1C76"/>
    <w:rsid w:val="00FE1C99"/>
    <w:rsid w:val="00FE1F71"/>
    <w:rsid w:val="00FE26A0"/>
    <w:rsid w:val="00FE2943"/>
    <w:rsid w:val="00FE2CDC"/>
    <w:rsid w:val="00FE2DD0"/>
    <w:rsid w:val="00FE2FD0"/>
    <w:rsid w:val="00FE3127"/>
    <w:rsid w:val="00FE3173"/>
    <w:rsid w:val="00FE32B1"/>
    <w:rsid w:val="00FE334F"/>
    <w:rsid w:val="00FE351D"/>
    <w:rsid w:val="00FE3A24"/>
    <w:rsid w:val="00FE3FB3"/>
    <w:rsid w:val="00FE432A"/>
    <w:rsid w:val="00FE4AAF"/>
    <w:rsid w:val="00FE4CC9"/>
    <w:rsid w:val="00FE4D1D"/>
    <w:rsid w:val="00FE4FE7"/>
    <w:rsid w:val="00FE5112"/>
    <w:rsid w:val="00FE5208"/>
    <w:rsid w:val="00FE535D"/>
    <w:rsid w:val="00FE542F"/>
    <w:rsid w:val="00FE5496"/>
    <w:rsid w:val="00FE5691"/>
    <w:rsid w:val="00FE56B5"/>
    <w:rsid w:val="00FE5870"/>
    <w:rsid w:val="00FE58F7"/>
    <w:rsid w:val="00FE59A2"/>
    <w:rsid w:val="00FE5B49"/>
    <w:rsid w:val="00FE5BAB"/>
    <w:rsid w:val="00FE5DE2"/>
    <w:rsid w:val="00FE5E3D"/>
    <w:rsid w:val="00FE5F75"/>
    <w:rsid w:val="00FE616E"/>
    <w:rsid w:val="00FE6296"/>
    <w:rsid w:val="00FE64BA"/>
    <w:rsid w:val="00FE6934"/>
    <w:rsid w:val="00FE6AB7"/>
    <w:rsid w:val="00FE6BD1"/>
    <w:rsid w:val="00FE7134"/>
    <w:rsid w:val="00FE77F5"/>
    <w:rsid w:val="00FE7A9B"/>
    <w:rsid w:val="00FE7ACB"/>
    <w:rsid w:val="00FE7E65"/>
    <w:rsid w:val="00FE7E93"/>
    <w:rsid w:val="00FF0130"/>
    <w:rsid w:val="00FF01B0"/>
    <w:rsid w:val="00FF02F2"/>
    <w:rsid w:val="00FF067F"/>
    <w:rsid w:val="00FF0870"/>
    <w:rsid w:val="00FF0BF7"/>
    <w:rsid w:val="00FF0E30"/>
    <w:rsid w:val="00FF0F5A"/>
    <w:rsid w:val="00FF127B"/>
    <w:rsid w:val="00FF1287"/>
    <w:rsid w:val="00FF14DC"/>
    <w:rsid w:val="00FF15C4"/>
    <w:rsid w:val="00FF164B"/>
    <w:rsid w:val="00FF16E8"/>
    <w:rsid w:val="00FF1F77"/>
    <w:rsid w:val="00FF2127"/>
    <w:rsid w:val="00FF214A"/>
    <w:rsid w:val="00FF232B"/>
    <w:rsid w:val="00FF2446"/>
    <w:rsid w:val="00FF25AC"/>
    <w:rsid w:val="00FF27C7"/>
    <w:rsid w:val="00FF2AE9"/>
    <w:rsid w:val="00FF2C73"/>
    <w:rsid w:val="00FF2D39"/>
    <w:rsid w:val="00FF31ED"/>
    <w:rsid w:val="00FF32F3"/>
    <w:rsid w:val="00FF377D"/>
    <w:rsid w:val="00FF3C9C"/>
    <w:rsid w:val="00FF3E92"/>
    <w:rsid w:val="00FF3FC1"/>
    <w:rsid w:val="00FF4DC7"/>
    <w:rsid w:val="00FF528E"/>
    <w:rsid w:val="00FF529E"/>
    <w:rsid w:val="00FF531C"/>
    <w:rsid w:val="00FF5326"/>
    <w:rsid w:val="00FF5453"/>
    <w:rsid w:val="00FF5789"/>
    <w:rsid w:val="00FF5BC7"/>
    <w:rsid w:val="00FF6039"/>
    <w:rsid w:val="00FF6366"/>
    <w:rsid w:val="00FF6646"/>
    <w:rsid w:val="00FF6663"/>
    <w:rsid w:val="00FF6A6A"/>
    <w:rsid w:val="00FF6D9F"/>
    <w:rsid w:val="00FF6E69"/>
    <w:rsid w:val="00FF6FC0"/>
    <w:rsid w:val="00FF70DD"/>
    <w:rsid w:val="00FF74BA"/>
    <w:rsid w:val="00FF752E"/>
    <w:rsid w:val="00FF77F7"/>
    <w:rsid w:val="00FF79FA"/>
    <w:rsid w:val="00FF7C1E"/>
    <w:rsid w:val="00FF7CDC"/>
    <w:rsid w:val="0AF1337B"/>
    <w:rsid w:val="3EA5C5D7"/>
    <w:rsid w:val="42D022FC"/>
    <w:rsid w:val="73E3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B4CFF2"/>
  <w15:docId w15:val="{39E79C29-5696-41E9-8BA1-739F19EAF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42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42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42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42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142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132D7"/>
    <w:rPr>
      <w:rFonts w:ascii="Arial" w:hAnsi="Arial"/>
      <w:b/>
      <w:bCs/>
      <w:sz w:val="18"/>
      <w:szCs w:val="18"/>
      <w:u w:val="single"/>
      <w:shd w:val="solid" w:color="FFFFFF" w:fill="FFFFFF"/>
      <w:lang w:eastAsia="en-GB"/>
    </w:rPr>
  </w:style>
  <w:style w:type="character" w:customStyle="1" w:styleId="Heading2Char">
    <w:name w:val="Heading 2 Char"/>
    <w:link w:val="Heading2"/>
    <w:uiPriority w:val="99"/>
    <w:semiHidden/>
    <w:locked/>
    <w:rsid w:val="004132D7"/>
    <w:rPr>
      <w:rFonts w:ascii="Cambria" w:hAnsi="Cambria" w:cs="Times New Roman"/>
      <w:b/>
      <w:i/>
      <w:sz w:val="35"/>
      <w:lang w:eastAsia="en-GB"/>
    </w:rPr>
  </w:style>
  <w:style w:type="character" w:customStyle="1" w:styleId="Heading3Char">
    <w:name w:val="Heading 3 Char"/>
    <w:link w:val="Heading3"/>
    <w:uiPriority w:val="99"/>
    <w:semiHidden/>
    <w:locked/>
    <w:rsid w:val="004132D7"/>
    <w:rPr>
      <w:rFonts w:ascii="Cambria" w:hAnsi="Cambria" w:cs="Times New Roman"/>
      <w:b/>
      <w:sz w:val="33"/>
      <w:lang w:eastAsia="en-GB"/>
    </w:rPr>
  </w:style>
  <w:style w:type="character" w:customStyle="1" w:styleId="Heading4Char">
    <w:name w:val="Heading 4 Char"/>
    <w:link w:val="Heading4"/>
    <w:uiPriority w:val="99"/>
    <w:semiHidden/>
    <w:locked/>
    <w:rsid w:val="004132D7"/>
    <w:rPr>
      <w:rFonts w:ascii="Calibri" w:hAnsi="Calibri" w:cs="Times New Roman"/>
      <w:b/>
      <w:sz w:val="35"/>
      <w:lang w:eastAsia="en-GB"/>
    </w:rPr>
  </w:style>
  <w:style w:type="character" w:customStyle="1" w:styleId="Heading5Char">
    <w:name w:val="Heading 5 Char"/>
    <w:link w:val="Heading5"/>
    <w:uiPriority w:val="99"/>
    <w:semiHidden/>
    <w:locked/>
    <w:rsid w:val="004132D7"/>
    <w:rPr>
      <w:rFonts w:ascii="Calibri" w:hAnsi="Calibri" w:cs="Times New Roman"/>
      <w:b/>
      <w:i/>
      <w:sz w:val="33"/>
      <w:lang w:eastAsia="en-GB"/>
    </w:rPr>
  </w:style>
  <w:style w:type="character" w:customStyle="1" w:styleId="Heading6Char">
    <w:name w:val="Heading 6 Char"/>
    <w:link w:val="Heading6"/>
    <w:uiPriority w:val="99"/>
    <w:locked/>
    <w:rsid w:val="004132D7"/>
    <w:rPr>
      <w:rFonts w:ascii="Calibri" w:hAnsi="Calibri" w:cs="Times New Roman"/>
      <w:b/>
      <w:lang w:eastAsia="en-GB"/>
    </w:rPr>
  </w:style>
  <w:style w:type="character" w:customStyle="1" w:styleId="Heading7Char">
    <w:name w:val="Heading 7 Char"/>
    <w:link w:val="Heading7"/>
    <w:uiPriority w:val="99"/>
    <w:semiHidden/>
    <w:locked/>
    <w:rsid w:val="004132D7"/>
    <w:rPr>
      <w:rFonts w:ascii="Calibri" w:hAnsi="Calibri" w:cs="Times New Roman"/>
      <w:sz w:val="30"/>
      <w:lang w:eastAsia="en-GB"/>
    </w:rPr>
  </w:style>
  <w:style w:type="character" w:customStyle="1" w:styleId="Heading8Char">
    <w:name w:val="Heading 8 Char"/>
    <w:link w:val="Heading8"/>
    <w:uiPriority w:val="99"/>
    <w:semiHidden/>
    <w:locked/>
    <w:rsid w:val="004132D7"/>
    <w:rPr>
      <w:rFonts w:ascii="Calibri" w:hAnsi="Calibri" w:cs="Times New Roman"/>
      <w:i/>
      <w:sz w:val="30"/>
      <w:lang w:eastAsia="en-GB"/>
    </w:rPr>
  </w:style>
  <w:style w:type="character" w:customStyle="1" w:styleId="Heading9Char">
    <w:name w:val="Heading 9 Char"/>
    <w:link w:val="Heading9"/>
    <w:uiPriority w:val="99"/>
    <w:semiHidden/>
    <w:locked/>
    <w:rsid w:val="004132D7"/>
    <w:rPr>
      <w:rFonts w:ascii="Cambria" w:hAnsi="Cambria" w:cs="Times New Roman"/>
      <w:lang w:eastAsia="en-GB"/>
    </w:rPr>
  </w:style>
  <w:style w:type="paragraph" w:styleId="Header">
    <w:name w:val="header"/>
    <w:basedOn w:val="Normal"/>
    <w:link w:val="Head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customStyle="1" w:styleId="AAAddress">
    <w:name w:val="AA Address"/>
    <w:uiPriority w:val="99"/>
    <w:rsid w:val="005142DB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142DB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142D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styleId="Caption">
    <w:name w:val="caption"/>
    <w:basedOn w:val="Normal"/>
    <w:next w:val="Normal"/>
    <w:uiPriority w:val="99"/>
    <w:qFormat/>
    <w:rsid w:val="005142DB"/>
    <w:rPr>
      <w:b/>
      <w:bCs/>
    </w:rPr>
  </w:style>
  <w:style w:type="paragraph" w:styleId="ListBullet">
    <w:name w:val="List Bullet"/>
    <w:basedOn w:val="Normal"/>
    <w:uiPriority w:val="99"/>
    <w:rsid w:val="005142DB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142DB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142DB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142DB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142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142DB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142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142DB"/>
    <w:pPr>
      <w:ind w:left="284"/>
    </w:pPr>
  </w:style>
  <w:style w:type="paragraph" w:customStyle="1" w:styleId="AAFrameAddress">
    <w:name w:val="AA Frame Address"/>
    <w:basedOn w:val="Heading1"/>
    <w:uiPriority w:val="99"/>
    <w:rsid w:val="005142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142D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142DB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142D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142D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142D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142D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142D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142D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142D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142D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142D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142D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142D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142D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142D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142D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142D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142D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142DB"/>
    <w:pPr>
      <w:ind w:left="567" w:hanging="567"/>
    </w:pPr>
  </w:style>
  <w:style w:type="paragraph" w:styleId="ListBullet5">
    <w:name w:val="List Bullet 5"/>
    <w:basedOn w:val="Normal"/>
    <w:uiPriority w:val="99"/>
    <w:rsid w:val="005142DB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uiPriority w:val="99"/>
    <w:rsid w:val="005142DB"/>
    <w:pPr>
      <w:spacing w:after="120"/>
    </w:pPr>
    <w:rPr>
      <w:sz w:val="22"/>
      <w:szCs w:val="22"/>
    </w:rPr>
  </w:style>
  <w:style w:type="character" w:customStyle="1" w:styleId="BodyTextChar">
    <w:name w:val="Body Text Char"/>
    <w:link w:val="BodyTex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5142DB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Indent">
    <w:name w:val="Body Text Indent"/>
    <w:basedOn w:val="Normal"/>
    <w:link w:val="BodyTextIndentChar"/>
    <w:uiPriority w:val="99"/>
    <w:rsid w:val="005142DB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link w:val="BodyTextIndent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142D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character" w:styleId="Strong">
    <w:name w:val="Strong"/>
    <w:uiPriority w:val="99"/>
    <w:qFormat/>
    <w:rsid w:val="005142DB"/>
    <w:rPr>
      <w:rFonts w:cs="Times New Roman"/>
      <w:b/>
    </w:rPr>
  </w:style>
  <w:style w:type="paragraph" w:customStyle="1" w:styleId="AA1stlevelbullet">
    <w:name w:val="AA 1st level bullet"/>
    <w:basedOn w:val="Normal"/>
    <w:uiPriority w:val="99"/>
    <w:rsid w:val="005142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142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142DB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uiPriority w:val="99"/>
    <w:rsid w:val="005142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5142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142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142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142DB"/>
    <w:pPr>
      <w:framePr w:h="1054" w:wrap="around" w:y="5920"/>
    </w:pPr>
    <w:rPr>
      <w:b w:val="0"/>
      <w:bCs w:val="0"/>
    </w:rPr>
  </w:style>
  <w:style w:type="paragraph" w:customStyle="1" w:styleId="ReportHeading3">
    <w:name w:val="ReportHeading3"/>
    <w:basedOn w:val="ReportHeading2"/>
    <w:uiPriority w:val="99"/>
    <w:rsid w:val="005142D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rowalliaUPC" w:hAnsi="BrowalliaUPC" w:cs="BrowalliaUPC"/>
      <w:sz w:val="30"/>
      <w:szCs w:val="30"/>
    </w:rPr>
  </w:style>
  <w:style w:type="paragraph" w:customStyle="1" w:styleId="ParagraphNumbering">
    <w:name w:val="Paragraph Numbering"/>
    <w:basedOn w:val="Header"/>
    <w:uiPriority w:val="99"/>
    <w:rsid w:val="005142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142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142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142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142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142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rsid w:val="005142DB"/>
    <w:rPr>
      <w:rFonts w:cs="Times New Roman"/>
    </w:rPr>
  </w:style>
  <w:style w:type="paragraph" w:customStyle="1" w:styleId="3">
    <w:name w:val="µÒÃÒ§3ªèÍ§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132D7"/>
    <w:rPr>
      <w:rFonts w:ascii="Arial" w:hAnsi="Arial" w:cs="Times New Roman"/>
      <w:sz w:val="22"/>
      <w:lang w:eastAsia="en-GB"/>
    </w:rPr>
  </w:style>
  <w:style w:type="paragraph" w:customStyle="1" w:styleId="a1">
    <w:name w:val="Åº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rowalliaUPC" w:hAnsi="BrowalliaUPC" w:cs="BrowalliaUPC"/>
      <w:sz w:val="28"/>
      <w:szCs w:val="28"/>
    </w:rPr>
  </w:style>
  <w:style w:type="paragraph" w:customStyle="1" w:styleId="E">
    <w:name w:val="ª×èÍºÃÔÉÑ·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E0">
    <w:name w:val="»¡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</w:rPr>
  </w:style>
  <w:style w:type="paragraph" w:customStyle="1" w:styleId="5">
    <w:name w:val="5"/>
    <w:basedOn w:val="E0"/>
    <w:uiPriority w:val="99"/>
    <w:rsid w:val="005142DB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10">
    <w:name w:val="10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rowalliaUPC" w:hAnsi="BrowalliaUPC" w:cs="BrowalliaUPC"/>
      <w:sz w:val="20"/>
      <w:szCs w:val="20"/>
    </w:rPr>
  </w:style>
  <w:style w:type="paragraph" w:customStyle="1" w:styleId="a2">
    <w:name w:val="???????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hanging="54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locked/>
    <w:rsid w:val="004132D7"/>
    <w:rPr>
      <w:rFonts w:ascii="Arial" w:hAnsi="Arial" w:cs="Times New Roman"/>
      <w:sz w:val="20"/>
      <w:lang w:eastAsia="en-GB"/>
    </w:rPr>
  </w:style>
  <w:style w:type="paragraph" w:styleId="HTMLPreformatted">
    <w:name w:val="HTML Preformatted"/>
    <w:basedOn w:val="Normal"/>
    <w:link w:val="HTMLPreformattedChar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4132D7"/>
    <w:rPr>
      <w:rFonts w:ascii="Courier New" w:hAnsi="Courier New" w:cs="Times New Roman"/>
      <w:sz w:val="25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5142DB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4132D7"/>
    <w:rPr>
      <w:rFonts w:cs="Times New Roman"/>
      <w:sz w:val="2"/>
      <w:lang w:eastAsia="en-GB"/>
    </w:rPr>
  </w:style>
  <w:style w:type="paragraph" w:styleId="BodyTextIndent2">
    <w:name w:val="Body Text Indent 2"/>
    <w:basedOn w:val="Normal"/>
    <w:link w:val="BodyTextIndent2Char"/>
    <w:uiPriority w:val="99"/>
    <w:rsid w:val="005142DB"/>
    <w:pPr>
      <w:spacing w:after="120" w:line="480" w:lineRule="auto"/>
      <w:ind w:left="283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4132D7"/>
    <w:rPr>
      <w:rFonts w:ascii="Arial" w:hAnsi="Arial" w:cs="Times New Roman"/>
      <w:sz w:val="22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rsid w:val="005142DB"/>
    <w:rPr>
      <w:sz w:val="25"/>
      <w:szCs w:val="25"/>
    </w:rPr>
  </w:style>
  <w:style w:type="character" w:customStyle="1" w:styleId="FootnoteTextChar">
    <w:name w:val="Footnote Text Char"/>
    <w:link w:val="FootnoteText"/>
    <w:uiPriority w:val="99"/>
    <w:semiHidden/>
    <w:locked/>
    <w:rsid w:val="004132D7"/>
    <w:rPr>
      <w:rFonts w:ascii="Arial" w:hAnsi="Arial" w:cs="Times New Roman"/>
      <w:sz w:val="25"/>
      <w:lang w:eastAsia="en-GB"/>
    </w:rPr>
  </w:style>
  <w:style w:type="character" w:styleId="FootnoteReference">
    <w:name w:val="footnote reference"/>
    <w:uiPriority w:val="99"/>
    <w:semiHidden/>
    <w:rsid w:val="005142DB"/>
    <w:rPr>
      <w:rFonts w:cs="Times New Roman"/>
      <w:vertAlign w:val="superscript"/>
    </w:rPr>
  </w:style>
  <w:style w:type="paragraph" w:styleId="BlockText">
    <w:name w:val="Block Text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 w:eastAsia="en-US"/>
    </w:rPr>
  </w:style>
  <w:style w:type="paragraph" w:styleId="PlainText">
    <w:name w:val="Plain Text"/>
    <w:basedOn w:val="Normal"/>
    <w:link w:val="PlainTextChar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locked/>
    <w:rsid w:val="004132D7"/>
    <w:rPr>
      <w:rFonts w:ascii="Courier New" w:hAnsi="Courier New" w:cs="Times New Roman"/>
      <w:sz w:val="25"/>
      <w:lang w:eastAsia="en-GB"/>
    </w:rPr>
  </w:style>
  <w:style w:type="table" w:styleId="TableGrid">
    <w:name w:val="Table Grid"/>
    <w:basedOn w:val="TableNormal"/>
    <w:uiPriority w:val="39"/>
    <w:rsid w:val="00514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1Char">
    <w:name w:val="Char Char Char Char Char1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3">
    <w:name w:val="???????????"/>
    <w:basedOn w:val="Normal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AngsanaUPC" w:hAnsi="AngsanaUPC" w:cs="Times New Roman"/>
      <w:color w:val="000080"/>
      <w:sz w:val="28"/>
      <w:szCs w:val="20"/>
      <w:lang w:val="th-TH" w:eastAsia="en-US"/>
    </w:rPr>
  </w:style>
  <w:style w:type="paragraph" w:customStyle="1" w:styleId="CharCharCharCharCharCharCharChar1">
    <w:name w:val="Char Char Char Char Char Char Char Char1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Char">
    <w:name w:val="Char Char Char Char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1CharCharChar1CharCharCharCharCharCharCharCharChar">
    <w:name w:val="Char Char1 Char Char Char1 Char Char Char Char Char Char Char Char อักขระ Char"/>
    <w:basedOn w:val="Normal"/>
    <w:uiPriority w:val="99"/>
    <w:rsid w:val="005142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CharCharCharCharCharCharChar1Char">
    <w:name w:val="อักขระ อักขระ Char Char Char Char Char Char Char Char Char1 Char"/>
    <w:basedOn w:val="Normal"/>
    <w:uiPriority w:val="99"/>
    <w:rsid w:val="00882F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CharChar1CharCharCharCharCharCharCharCharChar">
    <w:name w:val="Char Char1 Char Char Char Char Char Char Char อักขระ Char Char"/>
    <w:basedOn w:val="Normal"/>
    <w:uiPriority w:val="99"/>
    <w:rsid w:val="00F862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6345"/>
    <w:pPr>
      <w:ind w:left="720"/>
      <w:contextualSpacing/>
    </w:pPr>
    <w:rPr>
      <w:szCs w:val="22"/>
    </w:rPr>
  </w:style>
  <w:style w:type="numbering" w:customStyle="1" w:styleId="1">
    <w:name w:val="ลักษณะ1"/>
    <w:rsid w:val="00F94902"/>
    <w:pPr>
      <w:numPr>
        <w:numId w:val="17"/>
      </w:numPr>
    </w:pPr>
  </w:style>
  <w:style w:type="paragraph" w:customStyle="1" w:styleId="a4">
    <w:name w:val="à¹×éÍàÃ×èÍ§"/>
    <w:basedOn w:val="Normal"/>
    <w:rsid w:val="009115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 w:eastAsia="en-US"/>
    </w:rPr>
  </w:style>
  <w:style w:type="paragraph" w:customStyle="1" w:styleId="CordiaNew">
    <w:name w:val="Cordia New"/>
    <w:basedOn w:val="Normal"/>
    <w:rsid w:val="00A07D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block">
    <w:name w:val="block"/>
    <w:aliases w:val="b"/>
    <w:basedOn w:val="BodyText"/>
    <w:rsid w:val="00044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Cs w:val="20"/>
      <w:lang w:val="en-GB" w:eastAsia="en-US" w:bidi="ar-SA"/>
    </w:rPr>
  </w:style>
  <w:style w:type="character" w:customStyle="1" w:styleId="hps">
    <w:name w:val="hps"/>
    <w:basedOn w:val="DefaultParagraphFont"/>
    <w:rsid w:val="00272ABD"/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23F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eastAsia="en-US" w:bidi="ar-SA"/>
    </w:rPr>
  </w:style>
  <w:style w:type="paragraph" w:customStyle="1" w:styleId="11">
    <w:name w:val="เนื้อเรื่อง1"/>
    <w:basedOn w:val="Normal"/>
    <w:rsid w:val="008C7D0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eastAsia="en-US"/>
    </w:rPr>
  </w:style>
  <w:style w:type="paragraph" w:customStyle="1" w:styleId="a5">
    <w:name w:val="ข้อความ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Preformatted">
    <w:name w:val="Preformatted"/>
    <w:basedOn w:val="Normal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BA0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eastAsia="en-US" w:bidi="ar-SA"/>
    </w:rPr>
  </w:style>
  <w:style w:type="paragraph" w:customStyle="1" w:styleId="a6">
    <w:name w:val="??????????? ????????"/>
    <w:basedOn w:val="NormalIndent"/>
    <w:rsid w:val="00910C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DC3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locked/>
    <w:rsid w:val="00F65D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F65D9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9A"/>
    <w:rPr>
      <w:rFonts w:ascii="Arial" w:hAnsi="Arial"/>
      <w:szCs w:val="25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65D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D9A"/>
    <w:rPr>
      <w:rFonts w:ascii="Arial" w:hAnsi="Arial"/>
      <w:b/>
      <w:bCs/>
      <w:szCs w:val="25"/>
      <w:lang w:eastAsia="en-GB"/>
    </w:rPr>
  </w:style>
  <w:style w:type="character" w:customStyle="1" w:styleId="normaltextrun">
    <w:name w:val="normaltextrun"/>
    <w:basedOn w:val="DefaultParagraphFont"/>
    <w:rsid w:val="00982F81"/>
  </w:style>
  <w:style w:type="paragraph" w:customStyle="1" w:styleId="paragraph">
    <w:name w:val="paragraph"/>
    <w:basedOn w:val="Normal"/>
    <w:rsid w:val="00C778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C77875"/>
  </w:style>
  <w:style w:type="paragraph" w:styleId="Revision">
    <w:name w:val="Revision"/>
    <w:hidden/>
    <w:uiPriority w:val="99"/>
    <w:semiHidden/>
    <w:rsid w:val="005F7B21"/>
    <w:rPr>
      <w:rFonts w:ascii="Arial" w:hAnsi="Arial"/>
      <w:sz w:val="18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9348B"/>
    <w:rPr>
      <w:rFonts w:ascii="Arial" w:hAnsi="Arial"/>
      <w:sz w:val="18"/>
      <w:szCs w:val="22"/>
      <w:lang w:eastAsia="en-GB"/>
    </w:rPr>
  </w:style>
  <w:style w:type="table" w:customStyle="1" w:styleId="TableGrid5">
    <w:name w:val="Table Grid5"/>
    <w:basedOn w:val="TableNormal"/>
    <w:next w:val="TableGrid"/>
    <w:uiPriority w:val="59"/>
    <w:rsid w:val="004924AB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1693923720144214152ydp9fcb67femsonormal">
    <w:name w:val="m_-1693923720144214152ydp9fcb67femsonormal"/>
    <w:basedOn w:val="Normal"/>
    <w:rsid w:val="00BE5A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5F6FE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F6FE2"/>
    <w:rPr>
      <w:rFonts w:asciiTheme="majorHAnsi" w:eastAsiaTheme="majorEastAsia" w:hAnsiTheme="majorHAnsi" w:cstheme="majorBidi"/>
      <w:spacing w:val="-10"/>
      <w:kern w:val="28"/>
      <w:sz w:val="56"/>
      <w:szCs w:val="7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0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05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0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26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87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5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36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63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63971d-084a-498e-8a3c-0679b09b6236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14" ma:contentTypeDescription="Create a new document." ma:contentTypeScope="" ma:versionID="816f6602e52eb1bc9c19f257e7876376">
  <xsd:schema xmlns:xsd="http://www.w3.org/2001/XMLSchema" xmlns:xs="http://www.w3.org/2001/XMLSchema" xmlns:p="http://schemas.microsoft.com/office/2006/metadata/properties" xmlns:ns2="c663971d-084a-498e-8a3c-0679b09b6236" xmlns:ns3="9c46a28d-acc8-4027-86ce-a8901ee39950" targetNamespace="http://schemas.microsoft.com/office/2006/metadata/properties" ma:root="true" ma:fieldsID="ed620756dac3d75972cbb6fd46ecc279" ns2:_="" ns3:_="">
    <xsd:import namespace="c663971d-084a-498e-8a3c-0679b09b623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6310B-2FDA-4830-978D-7B0F9CA96D61}">
  <ds:schemaRefs>
    <ds:schemaRef ds:uri="http://schemas.microsoft.com/office/2006/metadata/properties"/>
    <ds:schemaRef ds:uri="http://schemas.microsoft.com/office/infopath/2007/PartnerControls"/>
    <ds:schemaRef ds:uri="c663971d-084a-498e-8a3c-0679b09b6236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C8E38B86-4927-47E4-828A-1C25AC386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6A0935-7EFE-426E-A63D-0D46690FD1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17C1C-FBF2-4B8F-B35F-94EA4C9FBE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4689</TotalTime>
  <Pages>51</Pages>
  <Words>14459</Words>
  <Characters>64955</Characters>
  <Application>Microsoft Office Word</Application>
  <DocSecurity>0</DocSecurity>
  <Lines>541</Lines>
  <Paragraphs>158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ศรีวรา เรียล เอสเตท กรุ๊ป จำกัด (มหาชน)</vt:lpstr>
      <vt:lpstr>บริษัท ศรีวรา เรียล เอสเตท กรุ๊ป จำกัด (มหาชน)</vt:lpstr>
    </vt:vector>
  </TitlesOfParts>
  <Company>Grant Thornton Thailand</Company>
  <LinksUpToDate>false</LinksUpToDate>
  <CharactersWithSpaces>79256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ศรีวรา เรียล เอสเตท กรุ๊ป จำกัด (มหาชน)</dc:title>
  <dc:subject/>
  <dc:creator>Smith (MOL)</dc:creator>
  <cp:keywords/>
  <cp:lastModifiedBy>Nawaporn Unkham</cp:lastModifiedBy>
  <cp:revision>1305</cp:revision>
  <cp:lastPrinted>2024-02-28T07:11:00Z</cp:lastPrinted>
  <dcterms:created xsi:type="dcterms:W3CDTF">2023-02-17T20:28:00Z</dcterms:created>
  <dcterms:modified xsi:type="dcterms:W3CDTF">2024-02-29T11:40:00Z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0x01010006AA2F6B05A10948B98C08DB04F195CA</vt:lpwstr>
  </property>
  <property fmtid="{D5CDD505-2E9C-101B-9397-08002B2CF9AE}" pid="3" name="MediaServiceImageTags">
    <vt:lpwstr/>
  </property>
  <property fmtid="{D5CDD505-2E9C-101B-9397-08002B2CF9AE}" pid="4" name="Order">
    <vt:r8>36300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_ExtendedDescription">
    <vt:lpwstr/>
  </property>
</Properties>
</file>