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392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1F91ADFF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2CCD505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715024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C06038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DC193A2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4955A3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6ABCF6EE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 w:hint="cs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F525BD">
        <w:rPr>
          <w:rFonts w:asciiTheme="majorBidi" w:hAnsiTheme="majorBidi" w:cstheme="majorBidi"/>
          <w:sz w:val="44"/>
          <w:szCs w:val="44"/>
        </w:rPr>
        <w:t xml:space="preserve"> </w:t>
      </w:r>
      <w:r w:rsidR="00F525BD">
        <w:rPr>
          <w:rFonts w:asciiTheme="majorBidi" w:hAnsiTheme="majorBidi" w:cstheme="majorBidi" w:hint="cs"/>
          <w:sz w:val="44"/>
          <w:szCs w:val="44"/>
          <w:cs/>
        </w:rPr>
        <w:t>ซีแพนเนล</w:t>
      </w:r>
      <w:r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1DF27F8F" w14:textId="77777777" w:rsidR="00F525BD" w:rsidRDefault="00F525B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</w:p>
    <w:p w14:paraId="7F8BFA70" w14:textId="46EA19F4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0E3C8BFD" w:rsidR="005704CD" w:rsidRDefault="005704CD" w:rsidP="005704CD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11734">
        <w:rPr>
          <w:rFonts w:ascii="Angsana New" w:hAnsi="Angsana New" w:cs="Angsana New"/>
          <w:sz w:val="32"/>
          <w:szCs w:val="32"/>
        </w:rPr>
        <w:t>256</w:t>
      </w:r>
      <w:r w:rsidR="00861E33">
        <w:rPr>
          <w:rFonts w:ascii="Angsana New" w:hAnsi="Angsana New" w:cs="Angsana New"/>
          <w:sz w:val="32"/>
          <w:szCs w:val="32"/>
        </w:rPr>
        <w:t>6</w:t>
      </w:r>
    </w:p>
    <w:p w14:paraId="002A5147" w14:textId="01C3DA47" w:rsidR="00086FDB" w:rsidRPr="005704CD" w:rsidRDefault="005704CD" w:rsidP="005704CD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5F526B" w:rsidRDefault="001E7F91" w:rsidP="001E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EE5028" w:rsidRDefault="00086FDB" w:rsidP="00086FDB">
      <w:pPr>
        <w:rPr>
          <w:rFonts w:cstheme="minorBidi"/>
          <w:sz w:val="20"/>
          <w:szCs w:val="20"/>
        </w:rPr>
        <w:sectPr w:rsidR="00086FDB" w:rsidRPr="00EE5028" w:rsidSect="00C934A3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paperSrc w:first="15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5704CD" w:rsidRDefault="00B235A7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Pr="005704CD" w:rsidRDefault="00401FE8" w:rsidP="0057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5142F6" w14:textId="77777777" w:rsidR="005704CD" w:rsidRPr="005704CD" w:rsidRDefault="005704CD" w:rsidP="005704CD">
      <w:pPr>
        <w:pStyle w:val="Heading5"/>
        <w:rPr>
          <w:rFonts w:ascii="Angsana New" w:hAnsi="Angsana New" w:cs="Angsana New"/>
          <w:sz w:val="26"/>
          <w:szCs w:val="26"/>
        </w:rPr>
      </w:pPr>
      <w:r w:rsidRPr="005704CD">
        <w:rPr>
          <w:rFonts w:ascii="Angsana New" w:hAnsi="Angsana New" w:cs="Angsana New"/>
          <w:sz w:val="26"/>
          <w:szCs w:val="26"/>
          <w:cs/>
        </w:rPr>
        <w:t>รายงานของผู้สอบบัญชีรับอนุญาต</w:t>
      </w:r>
    </w:p>
    <w:p w14:paraId="3782AA63" w14:textId="77777777" w:rsidR="005704CD" w:rsidRPr="005704CD" w:rsidRDefault="005704CD" w:rsidP="005704CD">
      <w:pPr>
        <w:rPr>
          <w:rFonts w:ascii="Angsana New" w:hAnsi="Angsana New"/>
          <w:sz w:val="26"/>
          <w:szCs w:val="26"/>
        </w:rPr>
      </w:pPr>
    </w:p>
    <w:p w14:paraId="2ACF7BB2" w14:textId="1B1CE888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เสนอ ผู้ถือหุ้นบริษัท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  <w:cs/>
        </w:rPr>
        <w:t xml:space="preserve"> จำกัด (มหาชน)</w:t>
      </w:r>
    </w:p>
    <w:p w14:paraId="74C92C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4BA972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6546BF76" w14:textId="2187D7D2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ข้าพเจ้าได้ตรวจสอบงบการเงินของบริษัท </w:t>
      </w:r>
      <w:r w:rsidR="00F525BD" w:rsidRPr="00A36B61">
        <w:rPr>
          <w:rFonts w:ascii="Angsana New" w:hAnsi="Angsana New" w:hint="cs"/>
          <w:sz w:val="26"/>
          <w:szCs w:val="26"/>
          <w:cs/>
        </w:rPr>
        <w:t>ซีแพนเนล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>จำกัด (มหาชน) (“บริษัท”) ซึ่งประกอบด้วยงบแสดงฐานะการเงิน  ณ วันที่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="003411FD">
        <w:rPr>
          <w:rFonts w:ascii="Angsana New" w:hAnsi="Angsana New"/>
          <w:sz w:val="26"/>
          <w:szCs w:val="26"/>
        </w:rPr>
        <w:t xml:space="preserve">            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861E33">
        <w:rPr>
          <w:rFonts w:ascii="Angsana New" w:hAnsi="Angsana New"/>
          <w:sz w:val="26"/>
          <w:szCs w:val="26"/>
        </w:rPr>
        <w:t>6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 </w:t>
      </w:r>
    </w:p>
    <w:p w14:paraId="662C067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42008242" w14:textId="13C327C9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5704CD">
        <w:rPr>
          <w:rFonts w:ascii="Angsana New" w:hAnsi="Angsana New"/>
          <w:sz w:val="26"/>
          <w:szCs w:val="26"/>
        </w:rPr>
        <w:t xml:space="preserve">31 </w:t>
      </w:r>
      <w:r w:rsidRPr="005704CD">
        <w:rPr>
          <w:rFonts w:ascii="Angsana New" w:hAnsi="Angsana New"/>
          <w:sz w:val="26"/>
          <w:szCs w:val="26"/>
          <w:cs/>
        </w:rPr>
        <w:t xml:space="preserve">ธันวาคม </w:t>
      </w:r>
      <w:r w:rsidR="00F11734">
        <w:rPr>
          <w:rFonts w:ascii="Angsana New" w:hAnsi="Angsana New"/>
          <w:sz w:val="26"/>
          <w:szCs w:val="26"/>
        </w:rPr>
        <w:t>256</w:t>
      </w:r>
      <w:r w:rsidR="00861E33">
        <w:rPr>
          <w:rFonts w:ascii="Angsana New" w:hAnsi="Angsana New"/>
          <w:sz w:val="26"/>
          <w:szCs w:val="26"/>
        </w:rPr>
        <w:t>6</w:t>
      </w:r>
      <w:r w:rsidRPr="005704CD">
        <w:rPr>
          <w:rFonts w:ascii="Angsana New" w:hAnsi="Angsana New"/>
          <w:sz w:val="26"/>
          <w:szCs w:val="26"/>
        </w:rPr>
        <w:t xml:space="preserve"> </w:t>
      </w:r>
      <w:r w:rsidRPr="005704CD">
        <w:rPr>
          <w:rFonts w:ascii="Angsana New" w:hAnsi="Angsana New"/>
          <w:sz w:val="26"/>
          <w:szCs w:val="26"/>
          <w:cs/>
        </w:rPr>
        <w:t xml:space="preserve"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2891E9F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0C916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3D71E733" w14:textId="2FF992B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F856A9">
        <w:rPr>
          <w:rFonts w:ascii="Angsana New" w:hAnsi="Angsana New" w:hint="cs"/>
          <w:sz w:val="26"/>
          <w:szCs w:val="26"/>
          <w:cs/>
        </w:rPr>
        <w:t>ประมวล</w:t>
      </w:r>
      <w:r w:rsidRPr="005704CD">
        <w:rPr>
          <w:rFonts w:ascii="Angsana New" w:hAnsi="Angsana New"/>
          <w:sz w:val="26"/>
          <w:szCs w:val="26"/>
          <w:cs/>
        </w:rPr>
        <w:t>จรรยาบรรณของผู้ประกอบวิชาชีพบัญชี</w:t>
      </w:r>
      <w:r w:rsidR="00F856A9">
        <w:rPr>
          <w:rFonts w:ascii="Angsana New" w:hAnsi="Angsana New" w:hint="cs"/>
          <w:sz w:val="26"/>
          <w:szCs w:val="26"/>
          <w:cs/>
        </w:rPr>
        <w:t xml:space="preserve"> รวมถึง มาตรฐานเรื่องความเป็นอิสระ </w:t>
      </w:r>
      <w:r w:rsidRPr="005704CD">
        <w:rPr>
          <w:rFonts w:ascii="Angsana New" w:hAnsi="Angsana New"/>
          <w:sz w:val="26"/>
          <w:szCs w:val="26"/>
          <w:cs/>
        </w:rPr>
        <w:t xml:space="preserve">ที่กำหนดโดยสภาวิชาชีพบัญชี </w:t>
      </w:r>
      <w:r w:rsidR="00F856A9">
        <w:rPr>
          <w:rFonts w:ascii="Angsana New" w:hAnsi="Angsana New" w:hint="cs"/>
          <w:sz w:val="26"/>
          <w:szCs w:val="26"/>
          <w:cs/>
        </w:rPr>
        <w:t>(ประมวลจรรยาบรรณของผู้ประกอบวิชาชีพบัญชี)</w:t>
      </w:r>
      <w:r w:rsidR="003C77E8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F856A9">
        <w:rPr>
          <w:rFonts w:ascii="Angsana New" w:hAnsi="Angsana New" w:hint="cs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5704CD">
        <w:rPr>
          <w:rFonts w:ascii="Angsana New" w:hAnsi="Angsana New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55BF652C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2A991F8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4F5B500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D197859" w14:textId="20423AEB" w:rsidR="00F525BD" w:rsidRDefault="00F52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7DB126E" w14:textId="77777777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4667"/>
        <w:gridCol w:w="4640"/>
      </w:tblGrid>
      <w:tr w:rsidR="00F525BD" w:rsidRPr="009C7F8C" w14:paraId="187F6888" w14:textId="77777777" w:rsidTr="00F525BD">
        <w:tc>
          <w:tcPr>
            <w:tcW w:w="4667" w:type="dxa"/>
          </w:tcPr>
          <w:p w14:paraId="285F4138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40" w:type="dxa"/>
          </w:tcPr>
          <w:p w14:paraId="6955B7F7" w14:textId="77777777" w:rsidR="00F525BD" w:rsidRPr="009C7F8C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F525BD" w:rsidRPr="009C7F8C" w14:paraId="2E138384" w14:textId="77777777" w:rsidTr="00F525BD">
        <w:trPr>
          <w:trHeight w:val="449"/>
        </w:trPr>
        <w:tc>
          <w:tcPr>
            <w:tcW w:w="4667" w:type="dxa"/>
          </w:tcPr>
          <w:p w14:paraId="6AD9EF2A" w14:textId="77777777" w:rsidR="00F525BD" w:rsidRPr="002930F2" w:rsidRDefault="00F525BD" w:rsidP="009F7042">
            <w:pPr>
              <w:pStyle w:val="Default"/>
              <w:spacing w:before="160" w:line="240" w:lineRule="atLeast"/>
              <w:rPr>
                <w:rFonts w:ascii="Angsana New" w:hAnsi="Angsana New" w:cs="Angsan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การรับรู้รายได้จากสัญญาที่ทำกับลูกค้า</w:t>
            </w:r>
          </w:p>
          <w:p w14:paraId="45B8FC38" w14:textId="77777777" w:rsidR="00F525BD" w:rsidRPr="002930F2" w:rsidRDefault="00F525BD" w:rsidP="009F7042">
            <w:pPr>
              <w:rPr>
                <w:rFonts w:ascii="Angsana New" w:eastAsia="Calibri" w:hAnsi="Angsana New" w:cs="Angsana New"/>
                <w:spacing w:val="-4"/>
                <w:sz w:val="16"/>
                <w:szCs w:val="16"/>
              </w:rPr>
            </w:pPr>
          </w:p>
          <w:p w14:paraId="64B0C1CA" w14:textId="041CB4E5" w:rsidR="00F525BD" w:rsidRPr="002930F2" w:rsidRDefault="00F525BD" w:rsidP="009F7042">
            <w:pPr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รายได้จากสัญญาที่ทำกับลูกค้าส่วนใหญ่ คือ รายได้จากการขายสินค้าซึ่งถือเป็นรายการบัญชีที่มีมูลค่าที่เป็นสาระสำคัญใน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        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งบการเงินและเป็นรายการที่ส่งผลกระทบโดยตรงต่อผลการดำเนินงานของบริษัท บริษัทรับรู้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รายได้จากการขายสินค้า ณ เวลาใดเวลาหนึ่ง เมื่อลูกค้ามีอำนาจควบคุมในสินค้าซึ่งโดยทั่วไปเกิดขึ้นเมื่อมีการส่งมอบสินค้าให้กับลูกค้า 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ดังนั้น ข้าพเจ้าจึงให้ความสำคัญเรื่องนี้ในการตรวจสอบ</w:t>
            </w:r>
          </w:p>
          <w:p w14:paraId="6C074D3A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640" w:type="dxa"/>
          </w:tcPr>
          <w:p w14:paraId="6F2AAB05" w14:textId="77777777" w:rsidR="00F525BD" w:rsidRPr="002930F2" w:rsidRDefault="00F525BD" w:rsidP="009F7042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FCFE2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506EEB0" w14:textId="77777777" w:rsidR="00F525BD" w:rsidRPr="002930F2" w:rsidRDefault="00F525BD" w:rsidP="009F7042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การตรวจสอบของข้าพเจ้าได้รวมถึง</w:t>
            </w:r>
          </w:p>
          <w:p w14:paraId="05FFAAC3" w14:textId="2E0FB11A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ตรวจสอบการรับรู้รายได้ โดยการประเมินและทดสอบระบบสารสนเทศและระบบการควบคุมภายในของบริษัทที่เกี่ยวข้องกับวงจรรายได้ โดยการสอบถามผู้รับผิดชอบ</w:t>
            </w:r>
            <w:r w:rsidR="00AA1E46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ทำความเข้าใจและเลือกตัวอย่างมาสุ่มทดสอบการปฏิบัติตามการควบคุมที่บริษัทออกแบบไว้ </w:t>
            </w:r>
          </w:p>
          <w:p w14:paraId="3C469FA1" w14:textId="5741A418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เพื่อตรวจสอบการรับรู้รายได้ว่าเป็นไปตามเงื่อนไขที่ระบุไว้และสอดคล้องกับนโยบายการรับรู้รายได้ของบริษัท รวมถึงการตรวจสอบ</w:t>
            </w:r>
            <w:r w:rsidR="00AA1E46">
              <w:rPr>
                <w:rFonts w:ascii="Angsana New" w:eastAsia="Calibri" w:hAnsi="Angsana New" w:cs="Angsana New"/>
                <w:spacing w:val="-4"/>
                <w:sz w:val="26"/>
                <w:szCs w:val="26"/>
              </w:rPr>
              <w:t xml:space="preserve"> 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ใบลดหนี้ที่ออกภายหลังวันสิ้นรอบระยะเวลาบัญชี</w:t>
            </w:r>
          </w:p>
          <w:p w14:paraId="7C66C471" w14:textId="77777777" w:rsidR="00F525BD" w:rsidRPr="002930F2" w:rsidRDefault="00F525BD" w:rsidP="00F525B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before="160"/>
              <w:ind w:left="331" w:hanging="33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วิเคราะห์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ข้อมูลบัญชีรายได้เพื่อตรวจสอบความ</w:t>
            </w:r>
            <w:r w:rsidRPr="002930F2">
              <w:rPr>
                <w:rFonts w:ascii="Angsana New" w:hAnsi="Angsana New" w:cs="Angsana New" w:hint="cs"/>
                <w:sz w:val="26"/>
                <w:szCs w:val="26"/>
                <w:cs/>
              </w:rPr>
              <w:t>ผิดปกติ</w:t>
            </w:r>
            <w:r w:rsidRPr="002930F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ที่อาจเกิดขึ้นของรายได้ตลอดรอบระยะเวลาบัญชี  </w:t>
            </w:r>
            <w:r w:rsidRPr="002930F2">
              <w:rPr>
                <w:rFonts w:ascii="Angsana New" w:eastAsia="Calibri" w:hAnsi="Angsana New" w:cs="Angsana New" w:hint="cs"/>
                <w:spacing w:val="-4"/>
                <w:sz w:val="26"/>
                <w:szCs w:val="26"/>
                <w:cs/>
              </w:rPr>
              <w:t>โดยเฉพาะรายการบัญชีที่ทำผ่านใบสำคัญทั่วไป</w:t>
            </w:r>
          </w:p>
          <w:p w14:paraId="0D8B24E8" w14:textId="77777777" w:rsidR="00F525BD" w:rsidRPr="002930F2" w:rsidRDefault="00F525BD" w:rsidP="009F7042">
            <w:pPr>
              <w:tabs>
                <w:tab w:val="left" w:pos="720"/>
                <w:tab w:val="left" w:pos="4484"/>
              </w:tabs>
              <w:autoSpaceDE w:val="0"/>
              <w:autoSpaceDN w:val="0"/>
              <w:adjustRightInd w:val="0"/>
              <w:ind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</w:tc>
      </w:tr>
    </w:tbl>
    <w:p w14:paraId="6306D587" w14:textId="4328B1DC" w:rsid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C43590" w14:textId="77777777" w:rsidR="00F51E3A" w:rsidRPr="00B854B0" w:rsidRDefault="00F51E3A" w:rsidP="00F51E3A">
      <w:pPr>
        <w:tabs>
          <w:tab w:val="left" w:pos="360"/>
        </w:tabs>
        <w:ind w:left="360" w:right="170" w:hanging="360"/>
        <w:jc w:val="thaiDistribute"/>
        <w:rPr>
          <w:rFonts w:ascii="Angsana New" w:hAnsi="Angsana New"/>
          <w:sz w:val="24"/>
          <w:szCs w:val="24"/>
        </w:rPr>
      </w:pPr>
      <w:r w:rsidRPr="00B854B0">
        <w:rPr>
          <w:rFonts w:ascii="Angsana New" w:hAnsi="Angsana New" w:hint="cs"/>
          <w:b/>
          <w:bCs/>
          <w:i/>
          <w:iCs/>
          <w:sz w:val="24"/>
          <w:szCs w:val="24"/>
          <w:cs/>
        </w:rPr>
        <w:t>เรื่องอื่น</w:t>
      </w:r>
    </w:p>
    <w:p w14:paraId="0547B35A" w14:textId="4652CCAE" w:rsidR="00F51E3A" w:rsidRPr="002E1FCE" w:rsidRDefault="00F51E3A" w:rsidP="002E1F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2E1FCE">
        <w:rPr>
          <w:rFonts w:ascii="Angsana New" w:hAnsi="Angsana New"/>
          <w:sz w:val="26"/>
          <w:szCs w:val="26"/>
          <w:cs/>
        </w:rPr>
        <w:t xml:space="preserve">งบการเงินของบริษัท </w:t>
      </w:r>
      <w:r w:rsidRPr="002E1FCE">
        <w:rPr>
          <w:rFonts w:ascii="Angsana New" w:hAnsi="Angsana New" w:hint="cs"/>
          <w:sz w:val="26"/>
          <w:szCs w:val="26"/>
          <w:cs/>
        </w:rPr>
        <w:t>ซีแพนเนล</w:t>
      </w:r>
      <w:r w:rsidRPr="002E1FCE">
        <w:rPr>
          <w:rFonts w:ascii="Angsana New" w:hAnsi="Angsana New"/>
          <w:sz w:val="26"/>
          <w:szCs w:val="26"/>
        </w:rPr>
        <w:t xml:space="preserve"> </w:t>
      </w:r>
      <w:r w:rsidRPr="002E1FCE">
        <w:rPr>
          <w:rFonts w:ascii="Angsana New" w:hAnsi="Angsana New"/>
          <w:sz w:val="26"/>
          <w:szCs w:val="26"/>
          <w:cs/>
        </w:rPr>
        <w:t>จำกัด (มหาชน)</w:t>
      </w:r>
      <w:r w:rsidRPr="002E1FCE">
        <w:rPr>
          <w:rFonts w:ascii="Angsana New" w:hAnsi="Angsana New"/>
          <w:sz w:val="26"/>
          <w:szCs w:val="26"/>
        </w:rPr>
        <w:t xml:space="preserve"> </w:t>
      </w:r>
      <w:r w:rsidRPr="002E1FCE">
        <w:rPr>
          <w:rFonts w:ascii="Angsana New" w:hAnsi="Angsana New"/>
          <w:sz w:val="26"/>
          <w:szCs w:val="26"/>
          <w:cs/>
        </w:rPr>
        <w:t xml:space="preserve">สำหรับปีสิ้นสุดวันที่ </w:t>
      </w:r>
      <w:r w:rsidRPr="002E1FCE">
        <w:rPr>
          <w:rFonts w:ascii="Angsana New" w:hAnsi="Angsana New"/>
          <w:sz w:val="26"/>
          <w:szCs w:val="26"/>
        </w:rPr>
        <w:t>31</w:t>
      </w:r>
      <w:r w:rsidRPr="002E1FC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E1FCE">
        <w:rPr>
          <w:rFonts w:ascii="Angsana New" w:hAnsi="Angsana New"/>
          <w:sz w:val="26"/>
          <w:szCs w:val="26"/>
        </w:rPr>
        <w:t>2565</w:t>
      </w:r>
      <w:r w:rsidRPr="002E1FCE">
        <w:rPr>
          <w:rFonts w:ascii="Angsana New" w:hAnsi="Angsana New"/>
          <w:sz w:val="26"/>
          <w:szCs w:val="26"/>
          <w:cs/>
        </w:rPr>
        <w:t xml:space="preserve"> 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Pr="002E1FCE">
        <w:rPr>
          <w:rFonts w:ascii="Angsana New" w:hAnsi="Angsana New"/>
          <w:sz w:val="26"/>
          <w:szCs w:val="26"/>
        </w:rPr>
        <w:t xml:space="preserve">28 </w:t>
      </w:r>
      <w:r w:rsidRPr="002E1FCE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E1FCE">
        <w:rPr>
          <w:rFonts w:ascii="Angsana New" w:hAnsi="Angsana New"/>
          <w:sz w:val="26"/>
          <w:szCs w:val="26"/>
        </w:rPr>
        <w:t xml:space="preserve">2566 </w:t>
      </w:r>
    </w:p>
    <w:p w14:paraId="504AC714" w14:textId="77777777" w:rsidR="00F51E3A" w:rsidRPr="005704CD" w:rsidRDefault="00F51E3A" w:rsidP="005704CD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83A77E8" w14:textId="0B3C134D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1616CD4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03CE205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5BC8E7E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B331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E721D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AEA6F8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6EC6B3B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57EA3DF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37A2836" w14:textId="77777777" w:rsidR="00642CEE" w:rsidRDefault="00642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058F524" w14:textId="6DEEF6AC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7FC144E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47E8361" w14:textId="77777777" w:rsidR="005704CD" w:rsidRPr="00AE753E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482F22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5E8FF0A5" w14:textId="77777777" w:rsidR="005704CD" w:rsidRPr="00AE753E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30FD22A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0FE8880" w14:textId="77777777" w:rsidR="005704CD" w:rsidRPr="00AE753E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C757E9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704C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7D84756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5D9A23D3" w14:textId="77777777" w:rsidR="005704CD" w:rsidRPr="00AE753E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D5D4345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DEAA44D" w14:textId="33F266F6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 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591D5C">
        <w:rPr>
          <w:rFonts w:ascii="Angsana New" w:hAnsi="Angsana New"/>
          <w:sz w:val="26"/>
          <w:szCs w:val="26"/>
        </w:rPr>
        <w:t xml:space="preserve">  </w:t>
      </w:r>
      <w:r w:rsidRPr="005704CD">
        <w:rPr>
          <w:rFonts w:ascii="Angsana New" w:hAnsi="Angsana New"/>
          <w:sz w:val="26"/>
          <w:szCs w:val="26"/>
          <w:cs/>
        </w:rPr>
        <w:t xml:space="preserve"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DAE1017" w14:textId="522AB670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="002D3941">
        <w:rPr>
          <w:rFonts w:ascii="Angsana New" w:hAnsi="Angsana New"/>
          <w:sz w:val="26"/>
          <w:szCs w:val="26"/>
        </w:rPr>
        <w:t xml:space="preserve">   </w:t>
      </w:r>
      <w:r w:rsidRPr="005704CD">
        <w:rPr>
          <w:rFonts w:ascii="Angsana New" w:hAnsi="Angsana New"/>
          <w:sz w:val="26"/>
          <w:szCs w:val="26"/>
          <w:cs/>
        </w:rPr>
        <w:t xml:space="preserve">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09AC0E69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28B193A2" w14:textId="77777777" w:rsidR="005704CD" w:rsidRPr="005704CD" w:rsidRDefault="005704CD" w:rsidP="00F1173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 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32ED3345" w14:textId="4F695B56" w:rsidR="005704CD" w:rsidRDefault="005704CD" w:rsidP="00B9707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before="120" w:after="120"/>
        <w:ind w:left="36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lastRenderedPageBreak/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887B188" w14:textId="77777777" w:rsidR="00CB44D4" w:rsidRPr="00B9707D" w:rsidRDefault="00CB44D4" w:rsidP="00CB44D4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6"/>
          <w:szCs w:val="26"/>
        </w:rPr>
      </w:pPr>
    </w:p>
    <w:p w14:paraId="50D4A59F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08E2B08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B9A4CB4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697DA1A7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13AF8512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5704CD">
        <w:rPr>
          <w:rFonts w:ascii="Angsana New" w:hAnsi="Angsana New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90D19D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31330A33" w14:textId="77777777" w:rsidR="005704CD" w:rsidRPr="005704CD" w:rsidRDefault="005704CD" w:rsidP="005704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303AF17A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604EA4D1" w14:textId="77777777" w:rsidR="00861E33" w:rsidRPr="0057296D" w:rsidRDefault="00861E33" w:rsidP="00861E33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4415DB6A" w14:textId="77777777" w:rsidR="00861E33" w:rsidRPr="00511CCF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บริษัท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เบเคอร์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ทิลลี่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ออดิท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แอนด์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แอ็ดไวเซอร์รี่</w:t>
      </w:r>
      <w:r w:rsidRPr="00511CCF">
        <w:rPr>
          <w:rFonts w:ascii="Angsana New" w:hAnsi="Angsana New"/>
          <w:sz w:val="26"/>
          <w:szCs w:val="26"/>
          <w:cs/>
        </w:rPr>
        <w:t xml:space="preserve"> </w:t>
      </w:r>
      <w:r w:rsidRPr="00511CCF">
        <w:rPr>
          <w:rFonts w:ascii="Angsana New" w:hAnsi="Angsana New" w:hint="cs"/>
          <w:sz w:val="26"/>
          <w:szCs w:val="26"/>
          <w:cs/>
        </w:rPr>
        <w:t>เซอร์วิสเซส</w:t>
      </w:r>
      <w:r w:rsidRPr="00511CCF">
        <w:rPr>
          <w:rFonts w:ascii="Angsana New" w:hAnsi="Angsana New"/>
          <w:sz w:val="26"/>
          <w:szCs w:val="26"/>
          <w:cs/>
        </w:rPr>
        <w:t xml:space="preserve"> (</w:t>
      </w:r>
      <w:r w:rsidRPr="00511CCF">
        <w:rPr>
          <w:rFonts w:ascii="Angsana New" w:hAnsi="Angsana New" w:hint="cs"/>
          <w:sz w:val="26"/>
          <w:szCs w:val="26"/>
          <w:cs/>
        </w:rPr>
        <w:t>ประเทศไทย</w:t>
      </w:r>
      <w:r w:rsidRPr="00511CCF">
        <w:rPr>
          <w:rFonts w:ascii="Angsana New" w:hAnsi="Angsana New"/>
          <w:sz w:val="26"/>
          <w:szCs w:val="26"/>
          <w:cs/>
        </w:rPr>
        <w:t xml:space="preserve">) </w:t>
      </w:r>
      <w:r w:rsidRPr="00511CCF">
        <w:rPr>
          <w:rFonts w:ascii="Angsana New" w:hAnsi="Angsana New" w:hint="cs"/>
          <w:sz w:val="26"/>
          <w:szCs w:val="26"/>
          <w:cs/>
        </w:rPr>
        <w:t>จำกัด</w:t>
      </w:r>
    </w:p>
    <w:p w14:paraId="158F4428" w14:textId="77777777" w:rsidR="00861E33" w:rsidRPr="001E6D68" w:rsidRDefault="00861E33" w:rsidP="00861E3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hint="cs"/>
          <w:sz w:val="26"/>
          <w:szCs w:val="26"/>
          <w:cs/>
        </w:rPr>
        <w:t>กรุงเทพมหานคร</w:t>
      </w:r>
    </w:p>
    <w:p w14:paraId="357831C5" w14:textId="26289068" w:rsidR="00F525BD" w:rsidRPr="001D720C" w:rsidRDefault="00F525BD" w:rsidP="00F525BD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B96B4F">
        <w:rPr>
          <w:rFonts w:ascii="Angsana New" w:hAnsi="Angsana New"/>
          <w:sz w:val="26"/>
          <w:szCs w:val="26"/>
          <w:cs/>
        </w:rPr>
        <w:t xml:space="preserve">วันที่ </w:t>
      </w:r>
      <w:r w:rsidR="00B96B4F" w:rsidRPr="00B96B4F">
        <w:rPr>
          <w:rFonts w:ascii="Angsana New" w:hAnsi="Angsana New"/>
          <w:sz w:val="26"/>
          <w:szCs w:val="26"/>
        </w:rPr>
        <w:t>15</w:t>
      </w:r>
      <w:r w:rsidRPr="00B96B4F">
        <w:rPr>
          <w:rFonts w:ascii="Angsana New" w:hAnsi="Angsana New"/>
          <w:sz w:val="26"/>
          <w:szCs w:val="26"/>
        </w:rPr>
        <w:t xml:space="preserve"> </w:t>
      </w:r>
      <w:r w:rsidRPr="00B96B4F">
        <w:rPr>
          <w:rFonts w:ascii="Angsana New" w:hAnsi="Angsana New" w:hint="cs"/>
          <w:sz w:val="26"/>
          <w:szCs w:val="26"/>
          <w:cs/>
        </w:rPr>
        <w:t>กุมภาพันธ์</w:t>
      </w:r>
      <w:r w:rsidRPr="00B96B4F">
        <w:rPr>
          <w:rFonts w:ascii="Angsana New" w:hAnsi="Angsana New"/>
          <w:sz w:val="26"/>
          <w:szCs w:val="26"/>
          <w:cs/>
        </w:rPr>
        <w:t xml:space="preserve"> </w:t>
      </w:r>
      <w:r w:rsidRPr="00B96B4F">
        <w:rPr>
          <w:rFonts w:ascii="Angsana New" w:hAnsi="Angsana New"/>
          <w:sz w:val="26"/>
          <w:szCs w:val="26"/>
        </w:rPr>
        <w:t>256</w:t>
      </w:r>
      <w:r w:rsidR="00861E33" w:rsidRPr="00B96B4F">
        <w:rPr>
          <w:rFonts w:ascii="Angsana New" w:hAnsi="Angsana New"/>
          <w:sz w:val="26"/>
          <w:szCs w:val="26"/>
        </w:rPr>
        <w:t>7</w:t>
      </w:r>
    </w:p>
    <w:p w14:paraId="28A2903C" w14:textId="108287C1" w:rsidR="00401FE8" w:rsidRPr="005704CD" w:rsidRDefault="00401FE8" w:rsidP="00F525BD">
      <w:pPr>
        <w:pStyle w:val="T"/>
        <w:spacing w:line="240" w:lineRule="atLeast"/>
        <w:ind w:left="0"/>
        <w:jc w:val="both"/>
        <w:rPr>
          <w:rFonts w:ascii="Angsana New" w:hAnsi="Angsana New"/>
          <w:b/>
          <w:bCs/>
          <w:sz w:val="26"/>
          <w:szCs w:val="26"/>
        </w:rPr>
      </w:pPr>
    </w:p>
    <w:sectPr w:rsidR="00401FE8" w:rsidRPr="005704CD" w:rsidSect="00C934A3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5989" w14:textId="77777777" w:rsidR="00C934A3" w:rsidRDefault="00C934A3" w:rsidP="00CE1E36">
      <w:r>
        <w:separator/>
      </w:r>
    </w:p>
  </w:endnote>
  <w:endnote w:type="continuationSeparator" w:id="0">
    <w:p w14:paraId="75391541" w14:textId="77777777" w:rsidR="00C934A3" w:rsidRDefault="00C934A3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97FC" w14:textId="77777777" w:rsidR="00C934A3" w:rsidRDefault="00C934A3" w:rsidP="00CE1E36">
      <w:r>
        <w:separator/>
      </w:r>
    </w:p>
  </w:footnote>
  <w:footnote w:type="continuationSeparator" w:id="0">
    <w:p w14:paraId="303A2EEB" w14:textId="77777777" w:rsidR="00C934A3" w:rsidRDefault="00C934A3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  <w:shd w:val="clear" w:color="auto" w:fill="auto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702B33"/>
    <w:multiLevelType w:val="hybridMultilevel"/>
    <w:tmpl w:val="A3CC699E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687524">
    <w:abstractNumId w:val="6"/>
  </w:num>
  <w:num w:numId="2" w16cid:durableId="1496916758">
    <w:abstractNumId w:val="5"/>
  </w:num>
  <w:num w:numId="3" w16cid:durableId="1035233432">
    <w:abstractNumId w:val="9"/>
  </w:num>
  <w:num w:numId="4" w16cid:durableId="1293440866">
    <w:abstractNumId w:val="7"/>
  </w:num>
  <w:num w:numId="5" w16cid:durableId="1285580270">
    <w:abstractNumId w:val="8"/>
  </w:num>
  <w:num w:numId="6" w16cid:durableId="1672947197">
    <w:abstractNumId w:val="3"/>
  </w:num>
  <w:num w:numId="7" w16cid:durableId="1419907922">
    <w:abstractNumId w:val="2"/>
  </w:num>
  <w:num w:numId="8" w16cid:durableId="931472536">
    <w:abstractNumId w:val="0"/>
  </w:num>
  <w:num w:numId="9" w16cid:durableId="1202091388">
    <w:abstractNumId w:val="1"/>
  </w:num>
  <w:num w:numId="10" w16cid:durableId="1244992243">
    <w:abstractNumId w:val="4"/>
  </w:num>
  <w:num w:numId="11" w16cid:durableId="1505121380">
    <w:abstractNumId w:val="16"/>
  </w:num>
  <w:num w:numId="12" w16cid:durableId="1946768586">
    <w:abstractNumId w:val="13"/>
  </w:num>
  <w:num w:numId="13" w16cid:durableId="1662075650">
    <w:abstractNumId w:val="20"/>
  </w:num>
  <w:num w:numId="14" w16cid:durableId="1482695560">
    <w:abstractNumId w:val="15"/>
  </w:num>
  <w:num w:numId="15" w16cid:durableId="1403062415">
    <w:abstractNumId w:val="17"/>
  </w:num>
  <w:num w:numId="16" w16cid:durableId="669606628">
    <w:abstractNumId w:val="10"/>
  </w:num>
  <w:num w:numId="17" w16cid:durableId="1762752817">
    <w:abstractNumId w:val="19"/>
  </w:num>
  <w:num w:numId="18" w16cid:durableId="18512699">
    <w:abstractNumId w:val="18"/>
  </w:num>
  <w:num w:numId="19" w16cid:durableId="330958808">
    <w:abstractNumId w:val="11"/>
  </w:num>
  <w:num w:numId="20" w16cid:durableId="434642432">
    <w:abstractNumId w:val="12"/>
  </w:num>
  <w:num w:numId="21" w16cid:durableId="734544080">
    <w:abstractNumId w:val="21"/>
  </w:num>
  <w:num w:numId="22" w16cid:durableId="1665573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5B9B"/>
    <w:rsid w:val="000173F5"/>
    <w:rsid w:val="00020660"/>
    <w:rsid w:val="0003431D"/>
    <w:rsid w:val="00034990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7B40"/>
    <w:rsid w:val="00100258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6D6F"/>
    <w:rsid w:val="00142A5F"/>
    <w:rsid w:val="0015071F"/>
    <w:rsid w:val="00151B4F"/>
    <w:rsid w:val="00153E94"/>
    <w:rsid w:val="00162C5A"/>
    <w:rsid w:val="00165D39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573"/>
    <w:rsid w:val="00220A83"/>
    <w:rsid w:val="00220F65"/>
    <w:rsid w:val="00221FC5"/>
    <w:rsid w:val="002236D9"/>
    <w:rsid w:val="00230668"/>
    <w:rsid w:val="00232943"/>
    <w:rsid w:val="00232C87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C20A4"/>
    <w:rsid w:val="002C5F4C"/>
    <w:rsid w:val="002C7F59"/>
    <w:rsid w:val="002D16CC"/>
    <w:rsid w:val="002D3941"/>
    <w:rsid w:val="002D7007"/>
    <w:rsid w:val="002E1FCE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01DA"/>
    <w:rsid w:val="00303B45"/>
    <w:rsid w:val="0030587D"/>
    <w:rsid w:val="00305F68"/>
    <w:rsid w:val="00310E2B"/>
    <w:rsid w:val="00316EDB"/>
    <w:rsid w:val="0032033F"/>
    <w:rsid w:val="00326E3E"/>
    <w:rsid w:val="003400D9"/>
    <w:rsid w:val="003411FD"/>
    <w:rsid w:val="00343EA6"/>
    <w:rsid w:val="003507B3"/>
    <w:rsid w:val="003526A2"/>
    <w:rsid w:val="0035354F"/>
    <w:rsid w:val="003539BB"/>
    <w:rsid w:val="00361BE2"/>
    <w:rsid w:val="00363EB2"/>
    <w:rsid w:val="0036494F"/>
    <w:rsid w:val="00365B14"/>
    <w:rsid w:val="00377EF1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A0BD6"/>
    <w:rsid w:val="003C088C"/>
    <w:rsid w:val="003C1C4F"/>
    <w:rsid w:val="003C77E8"/>
    <w:rsid w:val="003D4849"/>
    <w:rsid w:val="003D5AC4"/>
    <w:rsid w:val="003F035F"/>
    <w:rsid w:val="003F44AB"/>
    <w:rsid w:val="00401FE8"/>
    <w:rsid w:val="00403272"/>
    <w:rsid w:val="004069BC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0BF6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909DE"/>
    <w:rsid w:val="00490C5C"/>
    <w:rsid w:val="00494FA0"/>
    <w:rsid w:val="00497A8F"/>
    <w:rsid w:val="004A3EEA"/>
    <w:rsid w:val="004B14F3"/>
    <w:rsid w:val="004B29D1"/>
    <w:rsid w:val="004B6277"/>
    <w:rsid w:val="004B6BE1"/>
    <w:rsid w:val="004B6CEB"/>
    <w:rsid w:val="004C4B8C"/>
    <w:rsid w:val="004C6746"/>
    <w:rsid w:val="004C7A47"/>
    <w:rsid w:val="004D1998"/>
    <w:rsid w:val="004D3D79"/>
    <w:rsid w:val="004E0EAA"/>
    <w:rsid w:val="004E3BDE"/>
    <w:rsid w:val="004F2AA8"/>
    <w:rsid w:val="004F470E"/>
    <w:rsid w:val="00503F23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3FF4"/>
    <w:rsid w:val="005544C3"/>
    <w:rsid w:val="0055765F"/>
    <w:rsid w:val="0056494E"/>
    <w:rsid w:val="005672C3"/>
    <w:rsid w:val="005704CD"/>
    <w:rsid w:val="0057193A"/>
    <w:rsid w:val="00582CBA"/>
    <w:rsid w:val="00591D5C"/>
    <w:rsid w:val="005953C5"/>
    <w:rsid w:val="0059553B"/>
    <w:rsid w:val="005B298A"/>
    <w:rsid w:val="005B5137"/>
    <w:rsid w:val="005C199B"/>
    <w:rsid w:val="005C45FB"/>
    <w:rsid w:val="005D1F42"/>
    <w:rsid w:val="005D4459"/>
    <w:rsid w:val="005D5C01"/>
    <w:rsid w:val="005E43FF"/>
    <w:rsid w:val="005F526B"/>
    <w:rsid w:val="006002E2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2CEE"/>
    <w:rsid w:val="00643D57"/>
    <w:rsid w:val="00645F6C"/>
    <w:rsid w:val="0064693D"/>
    <w:rsid w:val="00652140"/>
    <w:rsid w:val="00653FEE"/>
    <w:rsid w:val="00665937"/>
    <w:rsid w:val="00671097"/>
    <w:rsid w:val="0067308D"/>
    <w:rsid w:val="00674D94"/>
    <w:rsid w:val="00682EA0"/>
    <w:rsid w:val="00690022"/>
    <w:rsid w:val="00694A2D"/>
    <w:rsid w:val="00696129"/>
    <w:rsid w:val="006A01DD"/>
    <w:rsid w:val="006A6C5E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7715"/>
    <w:rsid w:val="00700983"/>
    <w:rsid w:val="0070116B"/>
    <w:rsid w:val="007058B2"/>
    <w:rsid w:val="007106B3"/>
    <w:rsid w:val="00711CCE"/>
    <w:rsid w:val="00712EF2"/>
    <w:rsid w:val="007158D9"/>
    <w:rsid w:val="00721177"/>
    <w:rsid w:val="00723ADA"/>
    <w:rsid w:val="00731C3D"/>
    <w:rsid w:val="007355FE"/>
    <w:rsid w:val="007362C1"/>
    <w:rsid w:val="007366A3"/>
    <w:rsid w:val="00736D6F"/>
    <w:rsid w:val="00747F39"/>
    <w:rsid w:val="0075155F"/>
    <w:rsid w:val="007538D6"/>
    <w:rsid w:val="007549CE"/>
    <w:rsid w:val="00756035"/>
    <w:rsid w:val="00764B66"/>
    <w:rsid w:val="00766EBB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4E4C"/>
    <w:rsid w:val="00806396"/>
    <w:rsid w:val="00807A19"/>
    <w:rsid w:val="00807D51"/>
    <w:rsid w:val="00811A90"/>
    <w:rsid w:val="00811D0A"/>
    <w:rsid w:val="008123CA"/>
    <w:rsid w:val="008134A1"/>
    <w:rsid w:val="0082165E"/>
    <w:rsid w:val="0082336A"/>
    <w:rsid w:val="00823E98"/>
    <w:rsid w:val="008255D7"/>
    <w:rsid w:val="008274C4"/>
    <w:rsid w:val="008278EA"/>
    <w:rsid w:val="00833F29"/>
    <w:rsid w:val="00835511"/>
    <w:rsid w:val="0083757B"/>
    <w:rsid w:val="00840205"/>
    <w:rsid w:val="0084398C"/>
    <w:rsid w:val="00850D6A"/>
    <w:rsid w:val="008577A2"/>
    <w:rsid w:val="00857EAB"/>
    <w:rsid w:val="00860E0A"/>
    <w:rsid w:val="00861051"/>
    <w:rsid w:val="00861E33"/>
    <w:rsid w:val="008653C6"/>
    <w:rsid w:val="008668A9"/>
    <w:rsid w:val="0087048A"/>
    <w:rsid w:val="008732E8"/>
    <w:rsid w:val="00873E45"/>
    <w:rsid w:val="00874227"/>
    <w:rsid w:val="0087429C"/>
    <w:rsid w:val="008747C1"/>
    <w:rsid w:val="008774F8"/>
    <w:rsid w:val="008775F2"/>
    <w:rsid w:val="00882271"/>
    <w:rsid w:val="00882421"/>
    <w:rsid w:val="00883425"/>
    <w:rsid w:val="00883657"/>
    <w:rsid w:val="008855C5"/>
    <w:rsid w:val="008867F7"/>
    <w:rsid w:val="008955AF"/>
    <w:rsid w:val="008A490D"/>
    <w:rsid w:val="008B03E7"/>
    <w:rsid w:val="008B0533"/>
    <w:rsid w:val="008B3643"/>
    <w:rsid w:val="008C0EC0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2A9D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1FFC"/>
    <w:rsid w:val="009A34E1"/>
    <w:rsid w:val="009A42DD"/>
    <w:rsid w:val="009A5F7D"/>
    <w:rsid w:val="009B396F"/>
    <w:rsid w:val="009B68C0"/>
    <w:rsid w:val="009B6B56"/>
    <w:rsid w:val="009B6CFF"/>
    <w:rsid w:val="009C0C50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53D8"/>
    <w:rsid w:val="00A467AD"/>
    <w:rsid w:val="00A4685E"/>
    <w:rsid w:val="00A46FB7"/>
    <w:rsid w:val="00A4701B"/>
    <w:rsid w:val="00A5192E"/>
    <w:rsid w:val="00A55806"/>
    <w:rsid w:val="00A61C99"/>
    <w:rsid w:val="00A6495A"/>
    <w:rsid w:val="00A72553"/>
    <w:rsid w:val="00A77B22"/>
    <w:rsid w:val="00A80A1F"/>
    <w:rsid w:val="00A82BEE"/>
    <w:rsid w:val="00A917AF"/>
    <w:rsid w:val="00A930E5"/>
    <w:rsid w:val="00A97203"/>
    <w:rsid w:val="00AA0581"/>
    <w:rsid w:val="00AA1C35"/>
    <w:rsid w:val="00AA1E46"/>
    <w:rsid w:val="00AA41B9"/>
    <w:rsid w:val="00AB2E97"/>
    <w:rsid w:val="00AC32A1"/>
    <w:rsid w:val="00AC38A3"/>
    <w:rsid w:val="00AC4D95"/>
    <w:rsid w:val="00AD288A"/>
    <w:rsid w:val="00AD4508"/>
    <w:rsid w:val="00AD77B7"/>
    <w:rsid w:val="00AE753E"/>
    <w:rsid w:val="00AF0B2E"/>
    <w:rsid w:val="00AF3A4C"/>
    <w:rsid w:val="00B0079D"/>
    <w:rsid w:val="00B02849"/>
    <w:rsid w:val="00B02921"/>
    <w:rsid w:val="00B02E25"/>
    <w:rsid w:val="00B03122"/>
    <w:rsid w:val="00B03F35"/>
    <w:rsid w:val="00B058FC"/>
    <w:rsid w:val="00B05B33"/>
    <w:rsid w:val="00B05DE2"/>
    <w:rsid w:val="00B11331"/>
    <w:rsid w:val="00B17660"/>
    <w:rsid w:val="00B218C6"/>
    <w:rsid w:val="00B235A7"/>
    <w:rsid w:val="00B24C01"/>
    <w:rsid w:val="00B31966"/>
    <w:rsid w:val="00B32647"/>
    <w:rsid w:val="00B33C6B"/>
    <w:rsid w:val="00B410C5"/>
    <w:rsid w:val="00B44AE8"/>
    <w:rsid w:val="00B45518"/>
    <w:rsid w:val="00B461E5"/>
    <w:rsid w:val="00B5309B"/>
    <w:rsid w:val="00B53433"/>
    <w:rsid w:val="00B539B2"/>
    <w:rsid w:val="00B544FE"/>
    <w:rsid w:val="00B54BEF"/>
    <w:rsid w:val="00B62086"/>
    <w:rsid w:val="00B62515"/>
    <w:rsid w:val="00B7000B"/>
    <w:rsid w:val="00B72B87"/>
    <w:rsid w:val="00B734A3"/>
    <w:rsid w:val="00B75132"/>
    <w:rsid w:val="00B76812"/>
    <w:rsid w:val="00B76A5E"/>
    <w:rsid w:val="00B77ADB"/>
    <w:rsid w:val="00B815FC"/>
    <w:rsid w:val="00B8343C"/>
    <w:rsid w:val="00B84253"/>
    <w:rsid w:val="00B86FB3"/>
    <w:rsid w:val="00B92AF8"/>
    <w:rsid w:val="00B96B4F"/>
    <w:rsid w:val="00B96B88"/>
    <w:rsid w:val="00B9707D"/>
    <w:rsid w:val="00BA6254"/>
    <w:rsid w:val="00BB20AB"/>
    <w:rsid w:val="00BB6973"/>
    <w:rsid w:val="00BC1E56"/>
    <w:rsid w:val="00BC2E9C"/>
    <w:rsid w:val="00BC7665"/>
    <w:rsid w:val="00BC7D2C"/>
    <w:rsid w:val="00BD0E00"/>
    <w:rsid w:val="00BD285C"/>
    <w:rsid w:val="00BE3B1D"/>
    <w:rsid w:val="00BE461D"/>
    <w:rsid w:val="00BE46EF"/>
    <w:rsid w:val="00BE50A7"/>
    <w:rsid w:val="00BF46C9"/>
    <w:rsid w:val="00BF6E9E"/>
    <w:rsid w:val="00BF7EC9"/>
    <w:rsid w:val="00C00C63"/>
    <w:rsid w:val="00C00FFD"/>
    <w:rsid w:val="00C0138A"/>
    <w:rsid w:val="00C014F1"/>
    <w:rsid w:val="00C022F3"/>
    <w:rsid w:val="00C03021"/>
    <w:rsid w:val="00C0406F"/>
    <w:rsid w:val="00C11517"/>
    <w:rsid w:val="00C11886"/>
    <w:rsid w:val="00C21861"/>
    <w:rsid w:val="00C21E0B"/>
    <w:rsid w:val="00C24333"/>
    <w:rsid w:val="00C257EC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2605"/>
    <w:rsid w:val="00C87675"/>
    <w:rsid w:val="00C907FD"/>
    <w:rsid w:val="00C92689"/>
    <w:rsid w:val="00C934A3"/>
    <w:rsid w:val="00C93525"/>
    <w:rsid w:val="00C94952"/>
    <w:rsid w:val="00C94CA3"/>
    <w:rsid w:val="00C97EDB"/>
    <w:rsid w:val="00CB2295"/>
    <w:rsid w:val="00CB44D4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D00188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56ED7"/>
    <w:rsid w:val="00D6059D"/>
    <w:rsid w:val="00D64570"/>
    <w:rsid w:val="00D64E91"/>
    <w:rsid w:val="00D71428"/>
    <w:rsid w:val="00D75817"/>
    <w:rsid w:val="00D7680E"/>
    <w:rsid w:val="00D83FBF"/>
    <w:rsid w:val="00D84E8C"/>
    <w:rsid w:val="00D8774B"/>
    <w:rsid w:val="00D92B3F"/>
    <w:rsid w:val="00D94007"/>
    <w:rsid w:val="00D96F38"/>
    <w:rsid w:val="00DA6685"/>
    <w:rsid w:val="00DA6C3F"/>
    <w:rsid w:val="00DB003F"/>
    <w:rsid w:val="00DB0EB2"/>
    <w:rsid w:val="00DB34F3"/>
    <w:rsid w:val="00DB4836"/>
    <w:rsid w:val="00DC0285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10E11"/>
    <w:rsid w:val="00E13D64"/>
    <w:rsid w:val="00E2781E"/>
    <w:rsid w:val="00E33B86"/>
    <w:rsid w:val="00E40014"/>
    <w:rsid w:val="00E40E69"/>
    <w:rsid w:val="00E43546"/>
    <w:rsid w:val="00E43A60"/>
    <w:rsid w:val="00E443B4"/>
    <w:rsid w:val="00E45FC4"/>
    <w:rsid w:val="00E52E2A"/>
    <w:rsid w:val="00E618D3"/>
    <w:rsid w:val="00E650A1"/>
    <w:rsid w:val="00E765A3"/>
    <w:rsid w:val="00E7707B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B3CC7"/>
    <w:rsid w:val="00EB65C9"/>
    <w:rsid w:val="00EC0B2A"/>
    <w:rsid w:val="00EC12E6"/>
    <w:rsid w:val="00EC38E8"/>
    <w:rsid w:val="00EC4E6F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A1C"/>
    <w:rsid w:val="00F00792"/>
    <w:rsid w:val="00F0269E"/>
    <w:rsid w:val="00F04B06"/>
    <w:rsid w:val="00F10097"/>
    <w:rsid w:val="00F1053A"/>
    <w:rsid w:val="00F115B3"/>
    <w:rsid w:val="00F11734"/>
    <w:rsid w:val="00F11A0A"/>
    <w:rsid w:val="00F11B4F"/>
    <w:rsid w:val="00F15115"/>
    <w:rsid w:val="00F15562"/>
    <w:rsid w:val="00F20979"/>
    <w:rsid w:val="00F21597"/>
    <w:rsid w:val="00F22440"/>
    <w:rsid w:val="00F25410"/>
    <w:rsid w:val="00F26043"/>
    <w:rsid w:val="00F3418E"/>
    <w:rsid w:val="00F40499"/>
    <w:rsid w:val="00F411F3"/>
    <w:rsid w:val="00F449C3"/>
    <w:rsid w:val="00F461A9"/>
    <w:rsid w:val="00F47DE2"/>
    <w:rsid w:val="00F50A0D"/>
    <w:rsid w:val="00F514B8"/>
    <w:rsid w:val="00F51E3A"/>
    <w:rsid w:val="00F525BD"/>
    <w:rsid w:val="00F531F2"/>
    <w:rsid w:val="00F6403D"/>
    <w:rsid w:val="00F6673A"/>
    <w:rsid w:val="00F71499"/>
    <w:rsid w:val="00F72474"/>
    <w:rsid w:val="00F7276D"/>
    <w:rsid w:val="00F744E9"/>
    <w:rsid w:val="00F7654D"/>
    <w:rsid w:val="00F77FF2"/>
    <w:rsid w:val="00F856A9"/>
    <w:rsid w:val="00F8595A"/>
    <w:rsid w:val="00F8667B"/>
    <w:rsid w:val="00F87A6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F856A9"/>
    <w:rPr>
      <w:rFonts w:ascii="Arial" w:hAnsi="Arial"/>
      <w:sz w:val="18"/>
      <w:szCs w:val="22"/>
    </w:rPr>
  </w:style>
  <w:style w:type="paragraph" w:customStyle="1" w:styleId="Default">
    <w:name w:val="Default"/>
    <w:rsid w:val="00F525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F525B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40</TotalTime>
  <Pages>5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Dollaporn Kitlapcharoenkul</cp:lastModifiedBy>
  <cp:revision>29</cp:revision>
  <cp:lastPrinted>2023-02-07T03:08:00Z</cp:lastPrinted>
  <dcterms:created xsi:type="dcterms:W3CDTF">2022-11-21T04:03:00Z</dcterms:created>
  <dcterms:modified xsi:type="dcterms:W3CDTF">2024-02-15T09:07:00Z</dcterms:modified>
</cp:coreProperties>
</file>