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70"/>
        <w:gridCol w:w="8190"/>
      </w:tblGrid>
      <w:tr w:rsidR="00A1742E" w:rsidRPr="00CC6D18" w14:paraId="7E72BB16" w14:textId="77777777" w:rsidTr="009451FE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AF0DC89" w14:textId="77777777" w:rsidR="00A1742E" w:rsidRPr="00CC6D18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492AD7" w14:textId="77777777" w:rsidR="00A1742E" w:rsidRPr="00CC6D18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90" w:type="dxa"/>
            <w:tcBorders>
              <w:top w:val="nil"/>
              <w:left w:val="nil"/>
              <w:bottom w:val="nil"/>
              <w:right w:val="nil"/>
            </w:tcBorders>
          </w:tcPr>
          <w:p w14:paraId="72FD6759" w14:textId="77777777" w:rsidR="00A1742E" w:rsidRPr="00CC6D18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A1742E" w:rsidRPr="00CC6D18" w14:paraId="0D0CCEE9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28041A4" w14:textId="77777777" w:rsidR="00A1742E" w:rsidRPr="00CC6D18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D62F3CA" w14:textId="77777777" w:rsidR="00A1742E" w:rsidRPr="00CC6D18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190" w:type="dxa"/>
          </w:tcPr>
          <w:p w14:paraId="382F639A" w14:textId="77777777" w:rsidR="00A1742E" w:rsidRPr="00CC6D18" w:rsidRDefault="00A1742E" w:rsidP="00CE187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center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A1742E" w:rsidRPr="00CC6D18" w14:paraId="3E124E0D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3F6A6A74" w14:textId="72F2790A" w:rsidR="00A1742E" w:rsidRPr="00CC6D18" w:rsidRDefault="005317DD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6D1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082CB9D" w14:textId="77777777" w:rsidR="00A1742E" w:rsidRPr="00CC6D18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4CA4051" w14:textId="77777777" w:rsidR="00A1742E" w:rsidRPr="00CC6D18" w:rsidRDefault="003943D9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A1742E"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A1742E" w:rsidRPr="00CC6D18" w14:paraId="1B1B21DF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F490E68" w14:textId="77777777" w:rsidR="00A1742E" w:rsidRPr="00CC6D18" w:rsidRDefault="00AC1883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0BA82C7" w14:textId="77777777" w:rsidR="00A1742E" w:rsidRPr="00CC6D18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5E37BB59" w14:textId="77777777" w:rsidR="00A1742E" w:rsidRPr="00CC6D18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1D5A84" w:rsidRPr="00CC6D18" w14:paraId="26D329C7" w14:textId="77777777" w:rsidTr="001D5A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4D1329F" w14:textId="0BDC9C42" w:rsidR="001D5A84" w:rsidRPr="00CC6D18" w:rsidRDefault="001D5A8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88FBF9F" w14:textId="77777777" w:rsidR="001D5A84" w:rsidRPr="00CC6D18" w:rsidRDefault="001D5A8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DB72A00" w14:textId="77777777" w:rsidR="001D5A84" w:rsidRPr="00CC6D18" w:rsidRDefault="001D5A8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287399" w:rsidRPr="00CC6D18" w14:paraId="06D23770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56F4C0B" w14:textId="637DE403" w:rsidR="00287399" w:rsidRPr="00CC6D18" w:rsidRDefault="001D5A84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9C530D0" w14:textId="77777777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CEE8E35" w14:textId="6E20D757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bookmarkStart w:id="0" w:name="_Hlk158041389"/>
            <w:r w:rsidRPr="00CC6D18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การซื้อธุรกิจรวมถึงการซื้อธุรกิจภายใต้การควบคุมเดียวกัน</w:t>
            </w:r>
            <w:bookmarkEnd w:id="0"/>
          </w:p>
        </w:tc>
      </w:tr>
      <w:tr w:rsidR="00287399" w:rsidRPr="00CC6D18" w14:paraId="35249EC6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AEF27FF" w14:textId="757C102A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3DE667C" w14:textId="77777777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60E7ED6" w14:textId="50FAF927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87399" w:rsidRPr="00CC6D18" w14:paraId="5664D517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D31728B" w14:textId="12C66346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D03EAA1" w14:textId="77777777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5A4CFBCD" w14:textId="5B93DB81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287399" w:rsidRPr="00CC6D18" w14:paraId="3C2912CD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8EBF343" w14:textId="7873BFF9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EE0294E" w14:textId="77777777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289D789E" w14:textId="319AB241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287399" w:rsidRPr="00CC6D18" w14:paraId="3B4CB365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EC30E4E" w14:textId="79DE26D5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C0872EA" w14:textId="77777777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B2D7E23" w14:textId="3FA5F2F4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287399" w:rsidRPr="00CC6D18" w14:paraId="68B352AC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7715D9C" w14:textId="321AEC14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320D700" w14:textId="77777777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DE51715" w14:textId="14F42F67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287399" w:rsidRPr="00CC6D18" w14:paraId="321053F6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2363BC5C" w14:textId="15651E9D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443DCB4C" w14:textId="77777777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1ACED17" w14:textId="2F7C4044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87399" w:rsidRPr="00CC6D18" w14:paraId="18A8235F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2EF63FD0" w14:textId="2DFCECED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1</w:t>
            </w: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7FAE69B" w14:textId="77777777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2F6D8C32" w14:textId="2E306CF8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287399" w:rsidRPr="00CC6D18" w14:paraId="47B86699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561B8C0" w14:textId="11CC9019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10F94AEF" w14:textId="77777777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6BC7A9B" w14:textId="5CCF1F69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287399" w:rsidRPr="00CC6D18" w14:paraId="4E9954FB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44FFF9F" w14:textId="51BB10B2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3C0E62E2" w14:textId="77777777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0EF45624" w14:textId="7BDCFB8D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6D18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287399" w:rsidRPr="00CC6D18" w14:paraId="4183CF9D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C8C1BAF" w14:textId="10623E42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760EC603" w14:textId="77777777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2FCF5F32" w14:textId="67AB4C3A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287399" w:rsidRPr="00CC6D18" w14:paraId="5AE56FE1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B5DF9F9" w14:textId="74BF7023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0F4BA8AA" w14:textId="77777777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492481D" w14:textId="31983E96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287399" w:rsidRPr="00CC6D18" w14:paraId="07412A0E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2F01E16F" w14:textId="32EA22D0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763218DE" w14:textId="77777777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7AF0E9AA" w14:textId="38A5E173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287399" w:rsidRPr="00CC6D18" w14:paraId="01FC625A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9F701F9" w14:textId="34BE4FFD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441391B6" w14:textId="77777777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3DC9CE4E" w14:textId="706159E8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ใบสำคัญแสดงสิทธิที่จะซื้อหุ้น</w:t>
            </w:r>
          </w:p>
        </w:tc>
      </w:tr>
      <w:tr w:rsidR="00287399" w:rsidRPr="00CC6D18" w14:paraId="61DBCC6F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A55CC45" w14:textId="5F8DBDF5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588A4809" w14:textId="77777777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BFA715D" w14:textId="11716BB2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</w:tr>
      <w:tr w:rsidR="00287399" w:rsidRPr="00CC6D18" w14:paraId="33D63635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ABE962A" w14:textId="05D3DFF9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7C93B514" w14:textId="77777777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996A8CA" w14:textId="473D3E64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Pr="00CC6D18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287399" w:rsidRPr="00CC6D18" w14:paraId="16B67D24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83E9B63" w14:textId="4704A4EE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24DBEF5F" w14:textId="77777777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247AD127" w14:textId="138F5B0C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287399" w:rsidRPr="00CC6D18" w14:paraId="02AC8A7F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1EB9BDA" w14:textId="3ACF963B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76C6E8DD" w14:textId="77777777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7E04B10" w14:textId="7DA4913B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287399" w:rsidRPr="00CC6D18" w14:paraId="21344AA3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3049C9E8" w14:textId="03C2990D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19D3A3BA" w14:textId="77777777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673CC3E6" w14:textId="55D104FC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</w:t>
            </w:r>
            <w:r w:rsidR="000646C5" w:rsidRPr="00CC6D18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="000646C5"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0646C5" w:rsidRPr="00CC6D18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="000646C5"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) </w:t>
            </w: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287399" w:rsidRPr="00CC6D18" w14:paraId="44702387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E202142" w14:textId="647BC629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61A8DD35" w14:textId="77777777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263B1A64" w14:textId="01F3ED8D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287399" w:rsidRPr="00CC6D18" w14:paraId="26AD235E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D0FCA89" w14:textId="44506C43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01D9B11B" w14:textId="77777777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76C094A" w14:textId="05ECFC03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87399" w:rsidRPr="00CC6D18" w14:paraId="40181E89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9FB94E6" w14:textId="6CD2F0C3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538C1684" w14:textId="77777777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048B36C" w14:textId="6F8CC4FF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287399" w:rsidRPr="00CC6D18" w14:paraId="6C90AA93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B32A291" w14:textId="7A19E335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40937136" w14:textId="77777777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736B0AF7" w14:textId="066E6D88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87399" w:rsidRPr="00CC6D18" w14:paraId="19FCB7F1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47BC66E" w14:textId="62C98083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5B7843B9" w14:textId="77777777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2FCB0146" w14:textId="17FC57FD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287399" w:rsidRPr="00CC6D18" w14:paraId="04CF3B2C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C14771C" w14:textId="1DA4C855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682A534C" w14:textId="77777777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3ACA7AA1" w14:textId="4E1042D7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287399" w:rsidRPr="00CC6D18" w14:paraId="3079ACE8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BE6C3C7" w14:textId="60B64495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7EF17531" w14:textId="77777777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029D915" w14:textId="6636B252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287399" w:rsidRPr="00CC6D18" w14:paraId="03C47BF9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1083940" w14:textId="77777777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89366C" w14:textId="77777777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21F9B5E9" w14:textId="77777777" w:rsidR="00287399" w:rsidRPr="00CC6D18" w:rsidRDefault="00287399" w:rsidP="002873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195541ED" w14:textId="3F62C55A" w:rsidR="00A1742E" w:rsidRPr="00CC6D18" w:rsidRDefault="00E6228A" w:rsidP="0064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/>
          <w:sz w:val="32"/>
          <w:szCs w:val="32"/>
          <w:cs/>
        </w:rPr>
        <w:br w:type="page"/>
      </w:r>
      <w:r w:rsidR="00A1742E" w:rsidRPr="00CC6D18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6CEDC10" w14:textId="77777777" w:rsidR="00A1742E" w:rsidRPr="00CC6D18" w:rsidRDefault="00A1742E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78DD5023" w14:textId="04206849" w:rsidR="002B1411" w:rsidRPr="00CC6D18" w:rsidRDefault="002B1411" w:rsidP="00195C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0F40B1" w:rsidRPr="00CC6D18">
        <w:rPr>
          <w:rFonts w:asciiTheme="majorBidi" w:hAnsiTheme="majorBidi" w:cstheme="majorBidi" w:hint="cs"/>
          <w:sz w:val="30"/>
          <w:szCs w:val="30"/>
          <w:cs/>
        </w:rPr>
        <w:t>คณะ</w:t>
      </w:r>
      <w:r w:rsidR="003269C2" w:rsidRPr="00CC6D18">
        <w:rPr>
          <w:rFonts w:asciiTheme="majorBidi" w:hAnsiTheme="majorBidi" w:cstheme="majorBidi"/>
          <w:sz w:val="30"/>
          <w:szCs w:val="30"/>
          <w:cs/>
        </w:rPr>
        <w:t>กรรมการ</w:t>
      </w:r>
      <w:r w:rsidRPr="00CC6D18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522469" w:rsidRPr="00CC6D18">
        <w:rPr>
          <w:rFonts w:asciiTheme="majorBidi" w:hAnsiTheme="majorBidi" w:cstheme="majorBidi"/>
          <w:sz w:val="30"/>
          <w:szCs w:val="30"/>
        </w:rPr>
        <w:t xml:space="preserve"> 29 </w:t>
      </w:r>
      <w:r w:rsidR="00C630DA" w:rsidRPr="00CC6D18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69593F" w:rsidRPr="00CC6D18">
        <w:rPr>
          <w:rFonts w:asciiTheme="majorBidi" w:hAnsiTheme="majorBidi" w:cstheme="majorBidi"/>
          <w:sz w:val="30"/>
          <w:szCs w:val="30"/>
        </w:rPr>
        <w:t>256</w:t>
      </w:r>
      <w:r w:rsidR="00287399" w:rsidRPr="00CC6D18">
        <w:rPr>
          <w:rFonts w:asciiTheme="majorBidi" w:hAnsiTheme="majorBidi" w:cstheme="majorBidi"/>
          <w:sz w:val="30"/>
          <w:szCs w:val="30"/>
        </w:rPr>
        <w:t>7</w:t>
      </w:r>
    </w:p>
    <w:p w14:paraId="5D585882" w14:textId="77777777" w:rsidR="00200B9A" w:rsidRPr="00CC6D18" w:rsidRDefault="00200B9A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21484E91" w14:textId="77777777" w:rsidR="00A1742E" w:rsidRPr="00CC6D18" w:rsidRDefault="00AC1883" w:rsidP="00F23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C6D18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A1742E" w:rsidRPr="00CC6D18">
        <w:rPr>
          <w:rFonts w:asciiTheme="majorBidi" w:hAnsiTheme="majorBidi" w:cstheme="majorBidi"/>
          <w:b/>
          <w:bCs/>
          <w:sz w:val="30"/>
          <w:szCs w:val="30"/>
        </w:rPr>
        <w:tab/>
      </w:r>
      <w:r w:rsidR="003943D9" w:rsidRPr="00CC6D18">
        <w:rPr>
          <w:rFonts w:asciiTheme="majorBidi" w:hAnsiTheme="majorBidi" w:cstheme="majorBidi"/>
          <w:b/>
          <w:bCs/>
          <w:sz w:val="30"/>
          <w:szCs w:val="30"/>
          <w:cs/>
        </w:rPr>
        <w:t>ข้อมูล</w:t>
      </w:r>
      <w:r w:rsidR="00A1742E" w:rsidRPr="00CC6D1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ทั่วไป</w:t>
      </w:r>
    </w:p>
    <w:p w14:paraId="6DFAD442" w14:textId="77777777" w:rsidR="00A1742E" w:rsidRPr="00CC6D18" w:rsidRDefault="00A1742E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4AADE209" w14:textId="30636C08" w:rsidR="00174409" w:rsidRPr="00CC6D18" w:rsidRDefault="00A1742E" w:rsidP="00F23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both"/>
        <w:rPr>
          <w:rFonts w:asciiTheme="majorBidi" w:hAnsiTheme="majorBidi" w:cstheme="majorBidi"/>
          <w:sz w:val="30"/>
          <w:szCs w:val="30"/>
          <w:cs/>
        </w:rPr>
      </w:pPr>
      <w:r w:rsidRPr="00CC6D1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B302C" w:rsidRPr="00CC6D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269C2" w:rsidRPr="00CC6D18">
        <w:rPr>
          <w:rFonts w:asciiTheme="majorBidi" w:hAnsiTheme="majorBidi" w:cstheme="majorBidi"/>
          <w:sz w:val="30"/>
          <w:szCs w:val="30"/>
          <w:cs/>
        </w:rPr>
        <w:t xml:space="preserve">โรงงานเภสัชอุตสาหกรรม เจเอสพี </w:t>
      </w:r>
      <w:r w:rsidR="003269C2" w:rsidRPr="00CC6D18">
        <w:rPr>
          <w:rFonts w:asciiTheme="majorBidi" w:hAnsiTheme="majorBidi" w:cstheme="majorBidi"/>
          <w:sz w:val="30"/>
          <w:szCs w:val="30"/>
        </w:rPr>
        <w:t>(</w:t>
      </w:r>
      <w:r w:rsidR="003269C2" w:rsidRPr="00CC6D18">
        <w:rPr>
          <w:rFonts w:asciiTheme="majorBidi" w:hAnsiTheme="majorBidi" w:cstheme="majorBidi"/>
          <w:sz w:val="30"/>
          <w:szCs w:val="30"/>
          <w:cs/>
        </w:rPr>
        <w:t>ประเทศไทย</w:t>
      </w:r>
      <w:r w:rsidR="003269C2" w:rsidRPr="00CC6D18">
        <w:rPr>
          <w:rFonts w:asciiTheme="majorBidi" w:hAnsiTheme="majorBidi" w:cstheme="majorBidi"/>
          <w:sz w:val="30"/>
          <w:szCs w:val="30"/>
        </w:rPr>
        <w:t xml:space="preserve">) </w:t>
      </w:r>
      <w:r w:rsidRPr="00CC6D18">
        <w:rPr>
          <w:rFonts w:asciiTheme="majorBidi" w:hAnsiTheme="majorBidi" w:cstheme="majorBidi"/>
          <w:sz w:val="30"/>
          <w:szCs w:val="30"/>
          <w:cs/>
        </w:rPr>
        <w:t>จำกัด</w:t>
      </w:r>
      <w:r w:rsidR="00C630DA" w:rsidRPr="00CC6D18">
        <w:rPr>
          <w:rFonts w:asciiTheme="majorBidi" w:hAnsiTheme="majorBidi" w:cstheme="majorBidi" w:hint="cs"/>
          <w:sz w:val="30"/>
          <w:szCs w:val="30"/>
          <w:cs/>
        </w:rPr>
        <w:t xml:space="preserve"> (มหาชน)</w:t>
      </w:r>
      <w:r w:rsidR="003B302C" w:rsidRPr="00CC6D18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  <w:cs/>
          <w:lang w:val="th-TH"/>
        </w:rPr>
        <w:t>“บริษัท”</w:t>
      </w:r>
      <w:r w:rsidR="003B302C" w:rsidRPr="00CC6D18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  <w:cs/>
          <w:lang w:val="th-TH"/>
        </w:rPr>
        <w:t>เป็นนิติบุคคลที่จัดตั้งขึ้นในประเทศไทย</w:t>
      </w:r>
      <w:r w:rsidR="003B302C" w:rsidRPr="00CC6D18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F13D1F" w:rsidRPr="00CC6D18">
        <w:rPr>
          <w:rFonts w:asciiTheme="majorBidi" w:hAnsiTheme="majorBidi"/>
          <w:sz w:val="30"/>
          <w:szCs w:val="30"/>
          <w:cs/>
          <w:lang w:val="th-TH"/>
        </w:rPr>
        <w:t>และจดทะเบียนกับตลาดหลักทรัพย์แห่งประเทศไทยเมื่อเดือน</w:t>
      </w:r>
      <w:r w:rsidR="00F13D1F" w:rsidRPr="00CC6D18">
        <w:rPr>
          <w:rFonts w:asciiTheme="majorBidi" w:hAnsiTheme="majorBidi" w:hint="cs"/>
          <w:sz w:val="30"/>
          <w:szCs w:val="30"/>
          <w:cs/>
          <w:lang w:val="th-TH"/>
        </w:rPr>
        <w:t xml:space="preserve">พฤศจิกายน </w:t>
      </w:r>
      <w:r w:rsidR="00F13D1F" w:rsidRPr="00CC6D18">
        <w:rPr>
          <w:rFonts w:asciiTheme="majorBidi" w:hAnsiTheme="majorBidi"/>
          <w:sz w:val="30"/>
          <w:szCs w:val="30"/>
          <w:lang w:val="en-GB"/>
        </w:rPr>
        <w:t>2564</w:t>
      </w:r>
      <w:r w:rsidR="00F13D1F" w:rsidRPr="00CC6D18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0F7671" w:rsidRPr="00CC6D18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FF3FE8" w:rsidRPr="00CC6D18">
        <w:rPr>
          <w:rFonts w:asciiTheme="majorBidi" w:hAnsiTheme="majorBidi" w:cstheme="majorBidi"/>
          <w:sz w:val="30"/>
          <w:szCs w:val="30"/>
          <w:cs/>
        </w:rPr>
        <w:t>มีที่อยู่จดทะเบียน</w:t>
      </w:r>
      <w:r w:rsidR="00731F42" w:rsidRPr="00CC6D18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0BC54911" w14:textId="77777777" w:rsidR="00A1742E" w:rsidRPr="00CC6D18" w:rsidRDefault="00A1742E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2A90C3D4" w14:textId="77777777" w:rsidR="00731F42" w:rsidRPr="00CC6D18" w:rsidRDefault="00731F42" w:rsidP="00731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/>
          <w:sz w:val="30"/>
          <w:szCs w:val="30"/>
          <w:cs/>
        </w:rPr>
        <w:t>สำนักงานใหญ่</w:t>
      </w:r>
      <w:r w:rsidRPr="00CC6D18">
        <w:rPr>
          <w:rFonts w:asciiTheme="majorBidi" w:hAnsiTheme="majorBidi" w:cstheme="majorBidi"/>
          <w:sz w:val="30"/>
          <w:szCs w:val="30"/>
          <w:cs/>
        </w:rPr>
        <w:tab/>
      </w:r>
      <w:r w:rsidRPr="00CC6D18">
        <w:rPr>
          <w:rFonts w:asciiTheme="majorBidi" w:hAnsiTheme="majorBidi" w:cstheme="majorBidi"/>
          <w:sz w:val="30"/>
          <w:szCs w:val="30"/>
        </w:rPr>
        <w:t>:</w:t>
      </w:r>
      <w:r w:rsidRPr="00CC6D18">
        <w:rPr>
          <w:rFonts w:asciiTheme="majorBidi" w:hAnsiTheme="majorBidi" w:cstheme="majorBidi"/>
          <w:sz w:val="30"/>
          <w:szCs w:val="30"/>
        </w:rPr>
        <w:tab/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เลขที่ </w:t>
      </w:r>
      <w:r w:rsidRPr="00CC6D18">
        <w:rPr>
          <w:rFonts w:asciiTheme="majorBidi" w:hAnsiTheme="majorBidi" w:cstheme="majorBidi"/>
          <w:sz w:val="30"/>
          <w:szCs w:val="30"/>
        </w:rPr>
        <w:t xml:space="preserve">255, 257 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ซอยสาธุประดิษฐ์ </w:t>
      </w:r>
      <w:r w:rsidRPr="00CC6D18">
        <w:rPr>
          <w:rFonts w:asciiTheme="majorBidi" w:hAnsiTheme="majorBidi" w:cstheme="majorBidi"/>
          <w:sz w:val="30"/>
          <w:szCs w:val="30"/>
        </w:rPr>
        <w:t xml:space="preserve">58 </w:t>
      </w:r>
      <w:r w:rsidRPr="00CC6D18">
        <w:rPr>
          <w:rFonts w:asciiTheme="majorBidi" w:hAnsiTheme="majorBidi" w:cstheme="majorBidi"/>
          <w:sz w:val="30"/>
          <w:szCs w:val="30"/>
          <w:cs/>
        </w:rPr>
        <w:t>แขวงบางโพงพาง เขตยานนาวา กรุงเทพมหานคร</w:t>
      </w:r>
    </w:p>
    <w:p w14:paraId="069F1591" w14:textId="77777777" w:rsidR="006538CB" w:rsidRPr="00CC6D18" w:rsidRDefault="006538CB" w:rsidP="00653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/>
          <w:sz w:val="30"/>
          <w:szCs w:val="30"/>
          <w:cs/>
        </w:rPr>
        <w:t>สาขา</w:t>
      </w:r>
      <w:r w:rsidRPr="00CC6D18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ที่ </w:t>
      </w:r>
      <w:r w:rsidRPr="00CC6D18">
        <w:rPr>
          <w:rFonts w:asciiTheme="majorBidi" w:hAnsiTheme="majorBidi" w:cstheme="majorBidi"/>
          <w:sz w:val="30"/>
          <w:szCs w:val="30"/>
          <w:lang w:val="en-GB"/>
        </w:rPr>
        <w:t>1</w:t>
      </w:r>
      <w:r w:rsidRPr="00CC6D18">
        <w:rPr>
          <w:rFonts w:asciiTheme="majorBidi" w:hAnsiTheme="majorBidi" w:cstheme="majorBidi"/>
          <w:sz w:val="30"/>
          <w:szCs w:val="30"/>
          <w:cs/>
        </w:rPr>
        <w:tab/>
      </w:r>
      <w:r w:rsidRPr="00CC6D18">
        <w:rPr>
          <w:rFonts w:asciiTheme="majorBidi" w:hAnsiTheme="majorBidi" w:cstheme="majorBidi"/>
          <w:sz w:val="30"/>
          <w:szCs w:val="30"/>
        </w:rPr>
        <w:t>:</w:t>
      </w:r>
      <w:r w:rsidRPr="00CC6D18">
        <w:rPr>
          <w:rFonts w:asciiTheme="majorBidi" w:hAnsiTheme="majorBidi" w:cstheme="majorBidi"/>
          <w:sz w:val="30"/>
          <w:szCs w:val="30"/>
        </w:rPr>
        <w:tab/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เลขที่ </w:t>
      </w:r>
      <w:r w:rsidRPr="00CC6D18">
        <w:rPr>
          <w:rFonts w:asciiTheme="majorBidi" w:hAnsiTheme="majorBidi" w:cstheme="majorBidi"/>
          <w:sz w:val="30"/>
          <w:szCs w:val="30"/>
        </w:rPr>
        <w:t xml:space="preserve">260 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หมู่ </w:t>
      </w:r>
      <w:r w:rsidRPr="00CC6D18">
        <w:rPr>
          <w:rFonts w:asciiTheme="majorBidi" w:hAnsiTheme="majorBidi" w:cstheme="majorBidi"/>
          <w:sz w:val="30"/>
          <w:szCs w:val="30"/>
        </w:rPr>
        <w:t xml:space="preserve">4 </w:t>
      </w:r>
      <w:r w:rsidRPr="00CC6D18">
        <w:rPr>
          <w:rFonts w:asciiTheme="majorBidi" w:hAnsiTheme="majorBidi" w:cstheme="majorBidi"/>
          <w:sz w:val="30"/>
          <w:szCs w:val="30"/>
          <w:cs/>
        </w:rPr>
        <w:t>ตำบลศรีบัวบาน อำเภอเมืองลำพูน จังหวัดลำพูน</w:t>
      </w:r>
    </w:p>
    <w:p w14:paraId="200B1E84" w14:textId="77777777" w:rsidR="006538CB" w:rsidRPr="00CC6D18" w:rsidRDefault="006538CB" w:rsidP="00653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CC6D18">
        <w:rPr>
          <w:rFonts w:asciiTheme="majorBidi" w:hAnsiTheme="majorBidi" w:cstheme="majorBidi" w:hint="cs"/>
          <w:sz w:val="30"/>
          <w:szCs w:val="30"/>
          <w:cs/>
        </w:rPr>
        <w:t xml:space="preserve">สาขาที่ </w:t>
      </w:r>
      <w:r w:rsidRPr="00CC6D18">
        <w:rPr>
          <w:rFonts w:asciiTheme="majorBidi" w:hAnsiTheme="majorBidi" w:cstheme="majorBidi"/>
          <w:sz w:val="30"/>
          <w:szCs w:val="30"/>
          <w:lang w:val="en-GB"/>
        </w:rPr>
        <w:t>2</w:t>
      </w:r>
      <w:r w:rsidRPr="00CC6D18">
        <w:rPr>
          <w:rFonts w:asciiTheme="majorBidi" w:hAnsiTheme="majorBidi" w:cstheme="majorBidi"/>
          <w:sz w:val="30"/>
          <w:szCs w:val="30"/>
          <w:lang w:val="en-GB"/>
        </w:rPr>
        <w:tab/>
        <w:t>:</w:t>
      </w:r>
      <w:r w:rsidRPr="00CC6D18">
        <w:rPr>
          <w:rFonts w:asciiTheme="majorBidi" w:hAnsiTheme="majorBidi" w:cstheme="majorBidi"/>
          <w:sz w:val="30"/>
          <w:szCs w:val="30"/>
          <w:lang w:val="en-GB"/>
        </w:rPr>
        <w:tab/>
      </w:r>
      <w:r w:rsidRPr="00CC6D18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เลขที่ </w:t>
      </w:r>
      <w:r w:rsidRPr="00CC6D18">
        <w:rPr>
          <w:rFonts w:asciiTheme="majorBidi" w:hAnsiTheme="majorBidi" w:cstheme="majorBidi"/>
          <w:sz w:val="30"/>
          <w:szCs w:val="30"/>
          <w:lang w:val="en-GB"/>
        </w:rPr>
        <w:t xml:space="preserve">88, 88/1-3 </w:t>
      </w:r>
      <w:r w:rsidRPr="00CC6D18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หมู่ </w:t>
      </w:r>
      <w:r w:rsidRPr="00CC6D18">
        <w:rPr>
          <w:rFonts w:asciiTheme="majorBidi" w:hAnsiTheme="majorBidi" w:cstheme="majorBidi"/>
          <w:sz w:val="30"/>
          <w:szCs w:val="30"/>
          <w:lang w:val="en-GB"/>
        </w:rPr>
        <w:t xml:space="preserve">11 </w:t>
      </w:r>
      <w:r w:rsidRPr="00CC6D18">
        <w:rPr>
          <w:rFonts w:asciiTheme="majorBidi" w:hAnsiTheme="majorBidi" w:cstheme="majorBidi" w:hint="cs"/>
          <w:sz w:val="30"/>
          <w:szCs w:val="30"/>
          <w:cs/>
          <w:lang w:val="en-GB"/>
        </w:rPr>
        <w:t>ตำบลบางโฉลง อำเภอบางพลี จังหวัดสมุทรปราการ</w:t>
      </w:r>
    </w:p>
    <w:p w14:paraId="659E6253" w14:textId="77777777" w:rsidR="006538CB" w:rsidRPr="00CC6D18" w:rsidRDefault="006538CB" w:rsidP="00653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CC6D18">
        <w:rPr>
          <w:rFonts w:asciiTheme="majorBidi" w:hAnsiTheme="majorBidi" w:cstheme="majorBidi" w:hint="cs"/>
          <w:sz w:val="30"/>
          <w:szCs w:val="30"/>
          <w:cs/>
        </w:rPr>
        <w:t xml:space="preserve">สาขาที่ </w:t>
      </w:r>
      <w:r w:rsidRPr="00CC6D18">
        <w:rPr>
          <w:rFonts w:asciiTheme="majorBidi" w:hAnsiTheme="majorBidi" w:cstheme="majorBidi"/>
          <w:sz w:val="30"/>
          <w:szCs w:val="30"/>
          <w:lang w:val="en-GB"/>
        </w:rPr>
        <w:t>3</w:t>
      </w:r>
      <w:r w:rsidRPr="00CC6D18">
        <w:rPr>
          <w:rFonts w:asciiTheme="majorBidi" w:hAnsiTheme="majorBidi" w:cstheme="majorBidi"/>
          <w:sz w:val="30"/>
          <w:szCs w:val="30"/>
          <w:lang w:val="en-GB"/>
        </w:rPr>
        <w:tab/>
        <w:t>:</w:t>
      </w:r>
      <w:r w:rsidRPr="00CC6D18">
        <w:rPr>
          <w:rFonts w:asciiTheme="majorBidi" w:hAnsiTheme="majorBidi" w:cstheme="majorBidi"/>
          <w:sz w:val="30"/>
          <w:szCs w:val="30"/>
          <w:lang w:val="en-GB"/>
        </w:rPr>
        <w:tab/>
      </w:r>
      <w:r w:rsidRPr="00CC6D18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เลขที่ </w:t>
      </w:r>
      <w:r w:rsidRPr="00CC6D18">
        <w:rPr>
          <w:rFonts w:asciiTheme="majorBidi" w:hAnsiTheme="majorBidi" w:cstheme="majorBidi"/>
          <w:sz w:val="30"/>
          <w:szCs w:val="30"/>
          <w:lang w:val="en-GB"/>
        </w:rPr>
        <w:t xml:space="preserve">88/5-6 </w:t>
      </w:r>
      <w:r w:rsidRPr="00CC6D18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หมู่ </w:t>
      </w:r>
      <w:r w:rsidRPr="00CC6D18">
        <w:rPr>
          <w:rFonts w:asciiTheme="majorBidi" w:hAnsiTheme="majorBidi" w:cstheme="majorBidi"/>
          <w:sz w:val="30"/>
          <w:szCs w:val="30"/>
          <w:lang w:val="en-GB"/>
        </w:rPr>
        <w:t xml:space="preserve">11 </w:t>
      </w:r>
      <w:r w:rsidRPr="00CC6D18">
        <w:rPr>
          <w:rFonts w:asciiTheme="majorBidi" w:hAnsiTheme="majorBidi" w:cstheme="majorBidi" w:hint="cs"/>
          <w:sz w:val="30"/>
          <w:szCs w:val="30"/>
          <w:cs/>
          <w:lang w:val="en-GB"/>
        </w:rPr>
        <w:t>ตำบลบางโฉลง อำเภอบางพลี จังหวัดสมุทรปราการ</w:t>
      </w:r>
    </w:p>
    <w:p w14:paraId="541F33EE" w14:textId="77777777" w:rsidR="006538CB" w:rsidRPr="00CC6D18" w:rsidRDefault="006538CB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5292EDD7" w14:textId="456C61D8" w:rsidR="006538CB" w:rsidRPr="00CC6D18" w:rsidRDefault="006538CB" w:rsidP="00456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/>
          <w:sz w:val="30"/>
          <w:szCs w:val="30"/>
          <w:cs/>
        </w:rPr>
        <w:t>ผู้ถือหุ้น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>ราย</w:t>
      </w:r>
      <w:r w:rsidRPr="00CC6D18">
        <w:rPr>
          <w:rFonts w:asciiTheme="majorBidi" w:hAnsiTheme="majorBidi" w:cstheme="majorBidi"/>
          <w:sz w:val="30"/>
          <w:szCs w:val="30"/>
          <w:cs/>
        </w:rPr>
        <w:t>ใหญ่ในระหว่าง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ได้แก่ </w:t>
      </w:r>
      <w:bookmarkStart w:id="1" w:name="_Hlk94802025"/>
      <w:r w:rsidR="00C61DED" w:rsidRPr="00CC6D18">
        <w:rPr>
          <w:rFonts w:asciiTheme="majorBidi" w:hAnsiTheme="majorBidi" w:cstheme="majorBidi" w:hint="cs"/>
          <w:sz w:val="30"/>
          <w:szCs w:val="30"/>
          <w:cs/>
        </w:rPr>
        <w:t xml:space="preserve">บริษัท สุภาพ กรุ๊ป จำกัด 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C61DED" w:rsidRPr="00CC6D18">
        <w:rPr>
          <w:rFonts w:asciiTheme="majorBidi" w:hAnsiTheme="majorBidi" w:cstheme="majorBidi" w:hint="cs"/>
          <w:sz w:val="30"/>
          <w:szCs w:val="30"/>
          <w:cs/>
        </w:rPr>
        <w:t xml:space="preserve">ตระกูลแดงประเสริฐ </w:t>
      </w:r>
      <w:r w:rsidRPr="00CC6D18">
        <w:rPr>
          <w:rFonts w:asciiTheme="majorBidi" w:hAnsiTheme="majorBidi" w:cstheme="majorBidi"/>
          <w:sz w:val="30"/>
          <w:szCs w:val="30"/>
          <w:cs/>
        </w:rPr>
        <w:t>ถือหุ้น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CC6D18">
        <w:rPr>
          <w:rFonts w:asciiTheme="majorBidi" w:hAnsiTheme="majorBidi" w:cstheme="majorBidi"/>
          <w:sz w:val="30"/>
          <w:szCs w:val="30"/>
          <w:cs/>
        </w:rPr>
        <w:t>ร้อยละ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61DED" w:rsidRPr="00CC6D18">
        <w:rPr>
          <w:rFonts w:asciiTheme="majorBidi" w:hAnsiTheme="majorBidi" w:cstheme="majorBidi"/>
          <w:sz w:val="30"/>
          <w:szCs w:val="30"/>
        </w:rPr>
        <w:t>33.29</w:t>
      </w:r>
      <w:r w:rsidR="00C61DED" w:rsidRPr="00CC6D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 xml:space="preserve">และร้อยละ </w:t>
      </w:r>
      <w:r w:rsidR="00C61DED" w:rsidRPr="00CC6D18">
        <w:rPr>
          <w:rFonts w:asciiTheme="majorBidi" w:hAnsiTheme="majorBidi" w:cstheme="majorBidi"/>
          <w:sz w:val="30"/>
          <w:szCs w:val="30"/>
        </w:rPr>
        <w:t xml:space="preserve">31.78 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bookmarkEnd w:id="1"/>
      <w:r w:rsidRPr="00CC6D18">
        <w:rPr>
          <w:rFonts w:asciiTheme="majorBidi" w:hAnsiTheme="majorBidi" w:cstheme="majorBidi"/>
          <w:sz w:val="30"/>
          <w:szCs w:val="30"/>
        </w:rPr>
        <w:t xml:space="preserve"> </w:t>
      </w:r>
      <w:r w:rsidRPr="00CC6D18">
        <w:rPr>
          <w:rFonts w:asciiTheme="majorBidi" w:hAnsiTheme="majorBidi" w:cstheme="majorBidi"/>
          <w:i/>
          <w:iCs/>
          <w:sz w:val="30"/>
          <w:szCs w:val="30"/>
        </w:rPr>
        <w:t>(25</w:t>
      </w:r>
      <w:r w:rsidRPr="00CC6D18">
        <w:rPr>
          <w:rFonts w:asciiTheme="majorBidi" w:hAnsiTheme="majorBidi" w:cstheme="majorBidi" w:hint="cs"/>
          <w:i/>
          <w:iCs/>
          <w:sz w:val="30"/>
          <w:szCs w:val="30"/>
          <w:cs/>
        </w:rPr>
        <w:t>6</w:t>
      </w:r>
      <w:r w:rsidR="00287399" w:rsidRPr="00CC6D18">
        <w:rPr>
          <w:rFonts w:asciiTheme="majorBidi" w:hAnsiTheme="majorBidi" w:cstheme="majorBidi"/>
          <w:i/>
          <w:iCs/>
          <w:sz w:val="30"/>
          <w:szCs w:val="30"/>
        </w:rPr>
        <w:t xml:space="preserve">5 </w:t>
      </w:r>
      <w:r w:rsidRPr="00CC6D1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13D1F" w:rsidRPr="00CC6D18">
        <w:rPr>
          <w:rFonts w:asciiTheme="majorBidi" w:hAnsiTheme="majorBidi"/>
          <w:i/>
          <w:iCs/>
          <w:sz w:val="30"/>
          <w:szCs w:val="30"/>
          <w:cs/>
        </w:rPr>
        <w:t>ตระกูลแดงประเสริฐ และบริษัท สุภาพ กรุ๊ป จำกัด ถือหุ้นของบริษัท</w:t>
      </w:r>
      <w:r w:rsidR="00F13D1F" w:rsidRPr="00CC6D18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0549B9" w:rsidRPr="00CC6D18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F13D1F" w:rsidRPr="00CC6D18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F13D1F" w:rsidRPr="00CC6D18">
        <w:rPr>
          <w:rFonts w:asciiTheme="majorBidi" w:hAnsiTheme="majorBidi"/>
          <w:i/>
          <w:iCs/>
          <w:sz w:val="30"/>
          <w:szCs w:val="30"/>
          <w:cs/>
        </w:rPr>
        <w:t xml:space="preserve">ร้อยละ </w:t>
      </w:r>
      <w:r w:rsidR="000549B9" w:rsidRPr="00CC6D18">
        <w:rPr>
          <w:rFonts w:asciiTheme="majorBidi" w:hAnsiTheme="majorBidi"/>
          <w:i/>
          <w:iCs/>
          <w:sz w:val="30"/>
          <w:szCs w:val="30"/>
        </w:rPr>
        <w:t>3</w:t>
      </w:r>
      <w:r w:rsidR="00287399" w:rsidRPr="00CC6D18">
        <w:rPr>
          <w:rFonts w:asciiTheme="majorBidi" w:hAnsiTheme="majorBidi"/>
          <w:i/>
          <w:iCs/>
          <w:sz w:val="30"/>
          <w:szCs w:val="30"/>
        </w:rPr>
        <w:t>7</w:t>
      </w:r>
      <w:r w:rsidR="000549B9" w:rsidRPr="00CC6D18">
        <w:rPr>
          <w:rFonts w:asciiTheme="majorBidi" w:hAnsiTheme="majorBidi"/>
          <w:i/>
          <w:iCs/>
          <w:sz w:val="30"/>
          <w:szCs w:val="30"/>
        </w:rPr>
        <w:t>.56</w:t>
      </w:r>
      <w:r w:rsidR="00F13D1F" w:rsidRPr="00CC6D18">
        <w:rPr>
          <w:rFonts w:asciiTheme="majorBidi" w:hAnsiTheme="majorBidi"/>
          <w:i/>
          <w:iCs/>
          <w:sz w:val="30"/>
          <w:szCs w:val="30"/>
          <w:cs/>
        </w:rPr>
        <w:t xml:space="preserve"> และร้อยละ </w:t>
      </w:r>
      <w:r w:rsidR="000549B9" w:rsidRPr="00CC6D18">
        <w:rPr>
          <w:rFonts w:asciiTheme="majorBidi" w:hAnsiTheme="majorBidi"/>
          <w:i/>
          <w:iCs/>
          <w:sz w:val="30"/>
          <w:szCs w:val="30"/>
        </w:rPr>
        <w:t>3</w:t>
      </w:r>
      <w:r w:rsidR="00287399" w:rsidRPr="00CC6D18">
        <w:rPr>
          <w:rFonts w:asciiTheme="majorBidi" w:hAnsiTheme="majorBidi"/>
          <w:i/>
          <w:iCs/>
          <w:sz w:val="30"/>
          <w:szCs w:val="30"/>
        </w:rPr>
        <w:t>4.73</w:t>
      </w:r>
      <w:r w:rsidR="00F13D1F" w:rsidRPr="00CC6D18">
        <w:rPr>
          <w:rFonts w:asciiTheme="majorBidi" w:hAnsiTheme="majorBidi"/>
          <w:i/>
          <w:iCs/>
          <w:sz w:val="30"/>
          <w:szCs w:val="30"/>
          <w:cs/>
        </w:rPr>
        <w:t xml:space="preserve"> ตามลำดับ</w:t>
      </w:r>
      <w:r w:rsidRPr="00CC6D18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671ACAFA" w14:textId="77777777" w:rsidR="005714DB" w:rsidRPr="00CC6D18" w:rsidRDefault="005714DB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9E9C7A5" w14:textId="2B6B0E43" w:rsidR="00630430" w:rsidRPr="00CC6D18" w:rsidRDefault="00664F03" w:rsidP="00371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/>
          <w:sz w:val="30"/>
          <w:szCs w:val="30"/>
          <w:cs/>
          <w:lang w:val="th-TH"/>
        </w:rPr>
        <w:t>บริษัทดำเนินธุรกิจ</w:t>
      </w:r>
      <w:r w:rsidR="00241914" w:rsidRPr="00CC6D18">
        <w:rPr>
          <w:rFonts w:asciiTheme="majorBidi" w:hAnsiTheme="majorBidi" w:cstheme="majorBidi"/>
          <w:sz w:val="30"/>
          <w:szCs w:val="30"/>
          <w:cs/>
          <w:lang w:val="th-TH"/>
        </w:rPr>
        <w:t>หลักเกี่ยวกับการ</w:t>
      </w:r>
      <w:r w:rsidR="0033531F" w:rsidRPr="00CC6D18">
        <w:rPr>
          <w:rFonts w:asciiTheme="majorBidi" w:hAnsiTheme="majorBidi" w:cstheme="majorBidi"/>
          <w:sz w:val="30"/>
          <w:szCs w:val="30"/>
          <w:cs/>
        </w:rPr>
        <w:t>ผลิต</w:t>
      </w:r>
      <w:r w:rsidR="00DD66D7" w:rsidRPr="00CC6D18">
        <w:rPr>
          <w:rFonts w:asciiTheme="majorBidi" w:hAnsiTheme="majorBidi" w:cstheme="majorBidi" w:hint="cs"/>
          <w:sz w:val="30"/>
          <w:szCs w:val="30"/>
          <w:cs/>
        </w:rPr>
        <w:t>และจำหน่าย</w:t>
      </w:r>
      <w:r w:rsidR="00630430" w:rsidRPr="00CC6D18">
        <w:rPr>
          <w:rFonts w:asciiTheme="majorBidi" w:hAnsiTheme="majorBidi" w:cstheme="majorBidi" w:hint="cs"/>
          <w:sz w:val="30"/>
          <w:szCs w:val="30"/>
          <w:cs/>
        </w:rPr>
        <w:t>เวช</w:t>
      </w:r>
      <w:r w:rsidR="0033531F" w:rsidRPr="00CC6D18">
        <w:rPr>
          <w:rFonts w:asciiTheme="majorBidi" w:hAnsiTheme="majorBidi" w:cstheme="majorBidi"/>
          <w:sz w:val="30"/>
          <w:szCs w:val="30"/>
          <w:cs/>
        </w:rPr>
        <w:t>ภัณฑ์ที่ใช้รักษาโรค</w:t>
      </w:r>
      <w:r w:rsidR="00630430" w:rsidRPr="00CC6D18">
        <w:rPr>
          <w:rFonts w:asciiTheme="majorBidi" w:hAnsiTheme="majorBidi" w:cstheme="majorBidi" w:hint="cs"/>
          <w:sz w:val="30"/>
          <w:szCs w:val="30"/>
          <w:cs/>
        </w:rPr>
        <w:t xml:space="preserve"> ผลิตภัณฑ์</w:t>
      </w:r>
      <w:r w:rsidR="00371C2C" w:rsidRPr="00CC6D18">
        <w:rPr>
          <w:rFonts w:asciiTheme="majorBidi" w:hAnsiTheme="majorBidi" w:cstheme="majorBidi" w:hint="cs"/>
          <w:sz w:val="30"/>
          <w:szCs w:val="30"/>
          <w:cs/>
        </w:rPr>
        <w:t>เสริม</w:t>
      </w:r>
      <w:r w:rsidR="00C55202" w:rsidRPr="00CC6D18">
        <w:rPr>
          <w:rFonts w:asciiTheme="majorBidi" w:hAnsiTheme="majorBidi" w:cstheme="majorBidi" w:hint="cs"/>
          <w:sz w:val="30"/>
          <w:szCs w:val="30"/>
          <w:cs/>
        </w:rPr>
        <w:t>อาหาร</w:t>
      </w:r>
      <w:r w:rsidR="00DD66D7" w:rsidRPr="00CC6D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30430" w:rsidRPr="00CC6D18">
        <w:rPr>
          <w:rFonts w:asciiTheme="majorBidi" w:hAnsiTheme="majorBidi" w:cstheme="majorBidi" w:hint="cs"/>
          <w:sz w:val="30"/>
          <w:szCs w:val="30"/>
          <w:cs/>
        </w:rPr>
        <w:t>ผลิตภัณฑ์</w:t>
      </w:r>
      <w:r w:rsidR="00371C2C" w:rsidRPr="00CC6D18">
        <w:rPr>
          <w:rFonts w:asciiTheme="majorBidi" w:hAnsiTheme="majorBidi" w:cstheme="majorBidi" w:hint="cs"/>
          <w:sz w:val="30"/>
          <w:szCs w:val="30"/>
          <w:cs/>
        </w:rPr>
        <w:t>ยาแผนโบราณ</w:t>
      </w:r>
      <w:r w:rsidR="00F13D1F" w:rsidRPr="00CC6D18">
        <w:rPr>
          <w:rFonts w:asciiTheme="majorBidi" w:hAnsiTheme="majorBidi" w:cstheme="majorBidi"/>
          <w:sz w:val="30"/>
          <w:szCs w:val="30"/>
        </w:rPr>
        <w:t xml:space="preserve"> </w:t>
      </w:r>
      <w:r w:rsidR="00F13D1F" w:rsidRPr="00CC6D18">
        <w:rPr>
          <w:rFonts w:asciiTheme="majorBidi" w:hAnsiTheme="majorBidi" w:cstheme="majorBidi" w:hint="cs"/>
          <w:sz w:val="30"/>
          <w:szCs w:val="30"/>
          <w:cs/>
        </w:rPr>
        <w:t>และผลิตภัณฑ์สมุนไพร</w:t>
      </w:r>
      <w:r w:rsidR="000549B9" w:rsidRPr="00CC6D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55F77" w:rsidRPr="00CC6D18">
        <w:rPr>
          <w:rFonts w:asciiTheme="majorBidi" w:hAnsiTheme="majorBidi" w:cstheme="majorBidi" w:hint="cs"/>
          <w:sz w:val="30"/>
          <w:szCs w:val="30"/>
          <w:cs/>
        </w:rPr>
        <w:t>บริษ</w:t>
      </w:r>
      <w:r w:rsidR="0011487E" w:rsidRPr="00CC6D18">
        <w:rPr>
          <w:rFonts w:asciiTheme="majorBidi" w:hAnsiTheme="majorBidi" w:cstheme="majorBidi" w:hint="cs"/>
          <w:sz w:val="30"/>
          <w:szCs w:val="30"/>
          <w:cs/>
        </w:rPr>
        <w:t>ั</w:t>
      </w:r>
      <w:r w:rsidR="00C55F77" w:rsidRPr="00CC6D18">
        <w:rPr>
          <w:rFonts w:asciiTheme="majorBidi" w:hAnsiTheme="majorBidi" w:cstheme="majorBidi" w:hint="cs"/>
          <w:sz w:val="30"/>
          <w:szCs w:val="30"/>
          <w:cs/>
        </w:rPr>
        <w:t xml:space="preserve">ทย่อย </w:t>
      </w:r>
      <w:r w:rsidR="00C55F77" w:rsidRPr="00CC6D18">
        <w:rPr>
          <w:rFonts w:asciiTheme="majorBidi" w:hAnsiTheme="majorBidi" w:cstheme="majorBidi"/>
          <w:sz w:val="30"/>
          <w:szCs w:val="30"/>
        </w:rPr>
        <w:t>(</w:t>
      </w:r>
      <w:r w:rsidR="00C55F77" w:rsidRPr="00CC6D18">
        <w:rPr>
          <w:rFonts w:asciiTheme="majorBidi" w:hAnsiTheme="majorBidi" w:cstheme="majorBidi" w:hint="cs"/>
          <w:sz w:val="30"/>
          <w:szCs w:val="30"/>
          <w:cs/>
        </w:rPr>
        <w:t xml:space="preserve">รวมกันกับบริษัทเรียกว่า </w:t>
      </w:r>
      <w:r w:rsidR="00C55F77" w:rsidRPr="00CC6D18">
        <w:rPr>
          <w:rFonts w:asciiTheme="majorBidi" w:hAnsiTheme="majorBidi" w:cstheme="majorBidi"/>
          <w:sz w:val="30"/>
          <w:szCs w:val="30"/>
        </w:rPr>
        <w:t>“</w:t>
      </w:r>
      <w:r w:rsidR="00C55F77" w:rsidRPr="00CC6D1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C55F77" w:rsidRPr="00CC6D18">
        <w:rPr>
          <w:rFonts w:asciiTheme="majorBidi" w:hAnsiTheme="majorBidi" w:cstheme="majorBidi"/>
          <w:sz w:val="30"/>
          <w:szCs w:val="30"/>
        </w:rPr>
        <w:t>”)</w:t>
      </w:r>
      <w:r w:rsidR="00C55F77" w:rsidRPr="00CC6D18">
        <w:rPr>
          <w:rFonts w:asciiTheme="majorBidi" w:hAnsiTheme="majorBidi" w:cstheme="majorBidi" w:hint="cs"/>
          <w:sz w:val="30"/>
          <w:szCs w:val="30"/>
          <w:cs/>
        </w:rPr>
        <w:t xml:space="preserve"> ประกอบกิจการวิจัยพัฒนาผลิตภัณฑ์ </w:t>
      </w:r>
      <w:r w:rsidR="00CF030F" w:rsidRPr="00CC6D18">
        <w:rPr>
          <w:rFonts w:asciiTheme="majorBidi" w:hAnsiTheme="majorBidi" w:cstheme="majorBidi" w:hint="cs"/>
          <w:sz w:val="30"/>
          <w:szCs w:val="30"/>
          <w:cs/>
        </w:rPr>
        <w:t>ผลิตและจำหน่าย</w:t>
      </w:r>
      <w:r w:rsidR="00C55F77" w:rsidRPr="00CC6D18">
        <w:rPr>
          <w:rFonts w:asciiTheme="majorBidi" w:hAnsiTheme="majorBidi" w:cstheme="majorBidi" w:hint="cs"/>
          <w:sz w:val="30"/>
          <w:szCs w:val="30"/>
          <w:cs/>
        </w:rPr>
        <w:t>ผล</w:t>
      </w:r>
      <w:r w:rsidR="0011487E" w:rsidRPr="00CC6D18">
        <w:rPr>
          <w:rFonts w:asciiTheme="majorBidi" w:hAnsiTheme="majorBidi" w:cstheme="majorBidi" w:hint="cs"/>
          <w:sz w:val="30"/>
          <w:szCs w:val="30"/>
          <w:cs/>
        </w:rPr>
        <w:t>ิ</w:t>
      </w:r>
      <w:r w:rsidR="00C55F77" w:rsidRPr="00CC6D18">
        <w:rPr>
          <w:rFonts w:asciiTheme="majorBidi" w:hAnsiTheme="majorBidi" w:cstheme="majorBidi" w:hint="cs"/>
          <w:sz w:val="30"/>
          <w:szCs w:val="30"/>
          <w:cs/>
        </w:rPr>
        <w:t>ตภัณฑ์เสริมอาหาร</w:t>
      </w:r>
      <w:r w:rsidR="0011487E" w:rsidRPr="00CC6D18">
        <w:rPr>
          <w:rFonts w:asciiTheme="majorBidi" w:hAnsiTheme="majorBidi" w:cstheme="majorBidi" w:hint="cs"/>
          <w:sz w:val="30"/>
          <w:szCs w:val="30"/>
          <w:cs/>
        </w:rPr>
        <w:t>และเครื่องสำอาง</w:t>
      </w:r>
      <w:r w:rsidR="00CF030F" w:rsidRPr="00CC6D18">
        <w:rPr>
          <w:rFonts w:asciiTheme="majorBidi" w:hAnsiTheme="majorBidi" w:cstheme="majorBidi" w:hint="cs"/>
          <w:sz w:val="30"/>
          <w:szCs w:val="30"/>
          <w:cs/>
        </w:rPr>
        <w:t xml:space="preserve"> ผลิตและจำหน่ายผลิตภัณฑ์และอุปกรณ์ที่เกี่ยวกับการฟอกไต</w:t>
      </w:r>
      <w:r w:rsidR="0011487E" w:rsidRPr="00CC6D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646C5" w:rsidRPr="00CC6D18">
        <w:rPr>
          <w:rFonts w:asciiTheme="majorBidi" w:hAnsiTheme="majorBidi" w:cstheme="majorBidi" w:hint="cs"/>
          <w:sz w:val="30"/>
          <w:szCs w:val="30"/>
          <w:cs/>
        </w:rPr>
        <w:t xml:space="preserve">ผลิตและจำหน่ายระบบน้ำบริสุทธิ์เพื่อใช้ในอุตสาหกรรม </w:t>
      </w:r>
      <w:r w:rsidR="000646C5" w:rsidRPr="00CC6D18">
        <w:rPr>
          <w:rFonts w:asciiTheme="majorBidi" w:hAnsiTheme="majorBidi"/>
          <w:sz w:val="30"/>
          <w:szCs w:val="30"/>
          <w:cs/>
        </w:rPr>
        <w:t>รับจ้างวิจัยเชิงวิชาการใน</w:t>
      </w:r>
      <w:r w:rsidR="000646C5" w:rsidRPr="00CC6D18">
        <w:rPr>
          <w:rFonts w:asciiTheme="majorBidi" w:hAnsiTheme="majorBidi"/>
          <w:spacing w:val="-2"/>
          <w:sz w:val="30"/>
          <w:szCs w:val="30"/>
          <w:cs/>
        </w:rPr>
        <w:t>ห้องปฏิบัติการ รับจ้างทดสอบและวิเคราะห์ผลทางวิทยาศาสตร์ ส่วนงานฝึกอบรมและสัมมนา และส่วนงานให้คำปรึกษายื่นขอทุนวิจัย</w:t>
      </w:r>
      <w:r w:rsidR="000646C5" w:rsidRPr="00CC6D18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0549B9" w:rsidRPr="00CC6D1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รายละเอียดของบริษัทย่อย ณ วันที่ </w:t>
      </w:r>
      <w:r w:rsidR="000549B9" w:rsidRPr="00CC6D18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00549B9" w:rsidRPr="00CC6D1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ธันวาคม </w:t>
      </w:r>
      <w:r w:rsidR="000549B9" w:rsidRPr="00CC6D18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287399" w:rsidRPr="00CC6D18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0549B9" w:rsidRPr="00CC6D1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412DD" w:rsidRPr="00CC6D18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="008412DD" w:rsidRPr="00CC6D18">
        <w:rPr>
          <w:rFonts w:asciiTheme="majorBidi" w:hAnsiTheme="majorBidi" w:cstheme="majorBidi"/>
          <w:spacing w:val="-2"/>
          <w:sz w:val="30"/>
          <w:szCs w:val="30"/>
        </w:rPr>
        <w:t xml:space="preserve"> 2565 </w:t>
      </w:r>
      <w:r w:rsidR="000549B9" w:rsidRPr="00CC6D1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ได้เปิดเผยไว้ในหมายเหตุข้อ </w:t>
      </w:r>
      <w:r w:rsidR="00287399" w:rsidRPr="00CC6D18">
        <w:rPr>
          <w:rFonts w:asciiTheme="majorBidi" w:hAnsiTheme="majorBidi" w:cstheme="majorBidi"/>
          <w:spacing w:val="-2"/>
          <w:sz w:val="30"/>
          <w:szCs w:val="30"/>
        </w:rPr>
        <w:t>10</w:t>
      </w:r>
      <w:r w:rsidR="000549B9" w:rsidRPr="00CC6D18">
        <w:rPr>
          <w:rFonts w:asciiTheme="majorBidi" w:hAnsiTheme="majorBidi" w:cstheme="majorBidi"/>
          <w:sz w:val="30"/>
          <w:szCs w:val="30"/>
        </w:rPr>
        <w:t xml:space="preserve"> </w:t>
      </w:r>
    </w:p>
    <w:p w14:paraId="774904AA" w14:textId="58F0D1B5" w:rsidR="000646C5" w:rsidRPr="00CC6D18" w:rsidRDefault="00064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CC6D1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D5369F3" w14:textId="49810FD4" w:rsidR="00A1742E" w:rsidRPr="00CC6D18" w:rsidRDefault="00F44102" w:rsidP="00371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C6D18"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A1742E" w:rsidRPr="00CC6D18">
        <w:rPr>
          <w:rFonts w:asciiTheme="majorBidi" w:hAnsiTheme="majorBidi" w:cstheme="majorBidi"/>
          <w:b/>
          <w:bCs/>
          <w:sz w:val="30"/>
          <w:szCs w:val="30"/>
          <w:cs/>
        </w:rPr>
        <w:tab/>
        <w:t>เกณฑ์การจัดทำงบการเงิน</w:t>
      </w:r>
      <w:r w:rsidR="00D77282" w:rsidRPr="00CC6D18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</w:p>
    <w:p w14:paraId="31A1A544" w14:textId="77777777" w:rsidR="00A1742E" w:rsidRPr="00CC6D18" w:rsidRDefault="00A1742E" w:rsidP="006B1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E0A1DE1" w14:textId="1FD5F6F6" w:rsidR="005A3AE5" w:rsidRPr="00CC6D18" w:rsidRDefault="00A92F34" w:rsidP="002A2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CC6D18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0549B9" w:rsidRPr="00CC6D18">
        <w:rPr>
          <w:rFonts w:asciiTheme="majorBidi" w:hAnsiTheme="majorBidi" w:cstheme="majorBidi"/>
          <w:sz w:val="30"/>
          <w:szCs w:val="30"/>
        </w:rPr>
        <w:t xml:space="preserve">       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สภาวิชาชีพบัญชีฯ </w:t>
      </w:r>
      <w:r w:rsidR="002E4020" w:rsidRPr="00CC6D18">
        <w:rPr>
          <w:rFonts w:asciiTheme="majorBidi" w:hAnsiTheme="majorBidi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0549B9" w:rsidRPr="00CC6D18">
        <w:rPr>
          <w:rFonts w:asciiTheme="majorBidi" w:hAnsiTheme="majorBidi"/>
          <w:sz w:val="30"/>
          <w:szCs w:val="30"/>
        </w:rPr>
        <w:t xml:space="preserve">           </w:t>
      </w:r>
      <w:r w:rsidR="002E4020" w:rsidRPr="00CC6D18">
        <w:rPr>
          <w:rFonts w:asciiTheme="majorBidi" w:hAnsi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665B6D" w:rsidRPr="00CC6D18">
        <w:rPr>
          <w:rFonts w:asciiTheme="majorBidi" w:hAnsiTheme="majorBidi"/>
          <w:sz w:val="30"/>
          <w:szCs w:val="30"/>
        </w:rPr>
        <w:t xml:space="preserve"> </w:t>
      </w:r>
      <w:r w:rsidR="002A2ABC" w:rsidRPr="00CC6D18">
        <w:rPr>
          <w:rFonts w:asciiTheme="majorBidi" w:hAnsiTheme="majorBidi"/>
          <w:sz w:val="30"/>
          <w:szCs w:val="30"/>
          <w:cs/>
        </w:rPr>
        <w:t>และมีการปัดเศษในหมายเหตุประกอบงบการเงินเพื่อให้แสดงเป็นหลัก</w:t>
      </w:r>
      <w:r w:rsidR="002A2ABC" w:rsidRPr="00CC6D18">
        <w:rPr>
          <w:rFonts w:asciiTheme="majorBidi" w:hAnsiTheme="majorBidi" w:hint="cs"/>
          <w:sz w:val="30"/>
          <w:szCs w:val="30"/>
          <w:cs/>
        </w:rPr>
        <w:t>พัน</w:t>
      </w:r>
      <w:r w:rsidR="002A2ABC" w:rsidRPr="00CC6D18">
        <w:rPr>
          <w:rFonts w:asciiTheme="majorBidi" w:hAnsiTheme="majorBidi"/>
          <w:sz w:val="30"/>
          <w:szCs w:val="30"/>
          <w:cs/>
        </w:rPr>
        <w:t>บาท ยกเว้นที่ระบุไว้เป็นอย่างอื่น</w:t>
      </w:r>
      <w:r w:rsidR="002A2ABC" w:rsidRPr="00CC6D18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0C5B5A" w:rsidRPr="00CC6D18">
        <w:rPr>
          <w:rFonts w:asciiTheme="majorBidi" w:hAnsiTheme="majorBidi" w:hint="cs"/>
          <w:sz w:val="30"/>
          <w:szCs w:val="30"/>
          <w:cs/>
        </w:rPr>
        <w:t>นโยบายการบัญชีที่เปิดเผยใน</w:t>
      </w:r>
      <w:r w:rsidR="000B7436" w:rsidRPr="00CC6D18">
        <w:rPr>
          <w:rFonts w:asciiTheme="majorBidi" w:hAnsiTheme="majorBidi"/>
          <w:sz w:val="30"/>
          <w:szCs w:val="30"/>
        </w:rPr>
        <w:br/>
      </w:r>
      <w:r w:rsidR="000C5B5A" w:rsidRPr="00CC6D18">
        <w:rPr>
          <w:rFonts w:asciiTheme="majorBidi" w:hAnsiTheme="majorBidi" w:hint="cs"/>
          <w:sz w:val="30"/>
          <w:szCs w:val="30"/>
          <w:cs/>
        </w:rPr>
        <w:t>หมายเหตุข้อ</w:t>
      </w:r>
      <w:r w:rsidR="006B1F6A" w:rsidRPr="00CC6D18">
        <w:rPr>
          <w:rFonts w:asciiTheme="majorBidi" w:hAnsiTheme="majorBidi" w:hint="cs"/>
          <w:sz w:val="30"/>
          <w:szCs w:val="30"/>
          <w:cs/>
        </w:rPr>
        <w:t xml:space="preserve"> </w:t>
      </w:r>
      <w:r w:rsidR="006B1F6A" w:rsidRPr="00CC6D18">
        <w:rPr>
          <w:rFonts w:asciiTheme="majorBidi" w:hAnsiTheme="majorBidi"/>
          <w:sz w:val="30"/>
          <w:szCs w:val="30"/>
        </w:rPr>
        <w:t xml:space="preserve">3 </w:t>
      </w:r>
      <w:r w:rsidR="000C5B5A" w:rsidRPr="00CC6D18">
        <w:rPr>
          <w:rFonts w:asciiTheme="majorBidi" w:hAnsiTheme="majorBidi" w:hint="cs"/>
          <w:sz w:val="30"/>
          <w:szCs w:val="30"/>
          <w:cs/>
        </w:rPr>
        <w:t xml:space="preserve">ได้ถือปฏิบัติโดยสม่ำเสมอสำหรับงบการเงินทุกรอบระยะเวลารายงาน </w:t>
      </w:r>
    </w:p>
    <w:p w14:paraId="6E6FFAAE" w14:textId="77777777" w:rsidR="000646C5" w:rsidRPr="00CC6D18" w:rsidRDefault="000646C5" w:rsidP="002A2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9C99378" w14:textId="2D3DE30C" w:rsidR="005A3AE5" w:rsidRPr="00CC6D18" w:rsidRDefault="005A3AE5" w:rsidP="00610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</w:t>
      </w:r>
      <w:r w:rsidR="003B6B06" w:rsidRPr="00CC6D18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CC6D18">
        <w:rPr>
          <w:rFonts w:asciiTheme="majorBidi" w:hAnsiTheme="majorBidi" w:cstheme="majorBidi"/>
          <w:sz w:val="30"/>
          <w:szCs w:val="30"/>
          <w:cs/>
        </w:rPr>
        <w:t>และข้อสมมติหลายประการ ซึ่งมีผลกระทบต่อการ</w:t>
      </w:r>
      <w:r w:rsidR="003B6B06" w:rsidRPr="00CC6D18">
        <w:rPr>
          <w:rFonts w:asciiTheme="majorBidi" w:hAnsiTheme="majorBidi" w:cstheme="majorBidi" w:hint="cs"/>
          <w:sz w:val="30"/>
          <w:szCs w:val="30"/>
          <w:cs/>
        </w:rPr>
        <w:t>ปฏิบัติตาม</w:t>
      </w:r>
      <w:r w:rsidRPr="00CC6D18">
        <w:rPr>
          <w:rFonts w:asciiTheme="majorBidi" w:hAnsiTheme="majorBidi" w:cstheme="majorBidi"/>
          <w:sz w:val="30"/>
          <w:szCs w:val="30"/>
          <w:cs/>
        </w:rPr>
        <w:t>นโยบายการบัญชี</w:t>
      </w:r>
      <w:r w:rsidR="003B6B06" w:rsidRPr="00CC6D18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D25011" w:rsidRPr="00CC6D18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B6B06" w:rsidRPr="00CC6D18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B6B06" w:rsidRPr="00CC6D18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CC6D18">
        <w:rPr>
          <w:rFonts w:asciiTheme="majorBidi" w:hAnsiTheme="majorBidi" w:cstheme="majorBidi"/>
          <w:sz w:val="30"/>
          <w:szCs w:val="30"/>
          <w:cs/>
        </w:rPr>
        <w:t>ผลที่เกิดขึ้นจริงอาจแตกต่างจากที่ประมาณ</w:t>
      </w:r>
      <w:r w:rsidR="003B6B06" w:rsidRPr="00CC6D18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CC6D18">
        <w:rPr>
          <w:rFonts w:asciiTheme="majorBidi" w:hAnsiTheme="majorBidi" w:cstheme="majorBidi"/>
          <w:sz w:val="30"/>
          <w:szCs w:val="30"/>
          <w:cs/>
        </w:rPr>
        <w:t>ไว้</w:t>
      </w:r>
      <w:r w:rsidR="006105F5" w:rsidRPr="00CC6D18">
        <w:rPr>
          <w:rFonts w:asciiTheme="majorBidi" w:hAnsiTheme="majorBidi" w:cstheme="majorBidi" w:hint="cs"/>
          <w:sz w:val="30"/>
          <w:szCs w:val="30"/>
          <w:cs/>
        </w:rPr>
        <w:t xml:space="preserve"> ป</w:t>
      </w:r>
      <w:r w:rsidRPr="00CC6D18">
        <w:rPr>
          <w:rFonts w:asciiTheme="majorBidi" w:hAnsiTheme="majorBidi" w:cstheme="majorBidi"/>
          <w:sz w:val="30"/>
          <w:szCs w:val="30"/>
          <w:cs/>
        </w:rPr>
        <w:t>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62E10101" w14:textId="77777777" w:rsidR="00A82BAE" w:rsidRPr="00CC6D18" w:rsidRDefault="00A82BAE" w:rsidP="00610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6C5604D8" w14:textId="5DD252F0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C6D18">
        <w:rPr>
          <w:rFonts w:asciiTheme="majorBidi" w:hAnsiTheme="majorBidi" w:cstheme="majorBidi"/>
          <w:b/>
          <w:bCs/>
          <w:sz w:val="30"/>
          <w:szCs w:val="30"/>
        </w:rPr>
        <w:t>3</w:t>
      </w:r>
      <w:r w:rsidRPr="00CC6D18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CC6D18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นโยบายการบัญชีที่สำคัญ</w:t>
      </w:r>
    </w:p>
    <w:p w14:paraId="3B04D18C" w14:textId="77777777" w:rsidR="00A82BAE" w:rsidRPr="00CC6D18" w:rsidRDefault="00A82BAE" w:rsidP="00A82BAE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</w:p>
    <w:p w14:paraId="42E7C419" w14:textId="77777777" w:rsidR="00A82BAE" w:rsidRPr="00CC6D18" w:rsidRDefault="00A82BAE" w:rsidP="00A82BAE">
      <w:pPr>
        <w:pStyle w:val="ListParagraph"/>
        <w:numPr>
          <w:ilvl w:val="0"/>
          <w:numId w:val="16"/>
        </w:numPr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C6D1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505ABD8F" w14:textId="77777777" w:rsidR="00A82BAE" w:rsidRPr="00CC6D18" w:rsidRDefault="00A82BAE" w:rsidP="00A82BAE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</w:p>
    <w:p w14:paraId="442705EB" w14:textId="77777777" w:rsidR="00A82BAE" w:rsidRPr="00CC6D18" w:rsidRDefault="00A82BAE" w:rsidP="00A82BAE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  <w:r w:rsidRPr="00CC6D18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 “กลุ่มบริษัท”)</w:t>
      </w:r>
      <w:r w:rsidRPr="00CC6D18">
        <w:rPr>
          <w:rFonts w:ascii="Angsana New" w:hAnsi="Angsana New"/>
          <w:sz w:val="30"/>
          <w:szCs w:val="30"/>
        </w:rPr>
        <w:t xml:space="preserve"> </w:t>
      </w:r>
      <w:r w:rsidRPr="00CC6D18">
        <w:rPr>
          <w:rFonts w:ascii="Angsana New" w:hAnsi="Angsana New"/>
          <w:sz w:val="30"/>
          <w:szCs w:val="30"/>
          <w:cs/>
        </w:rPr>
        <w:t>และส่วนได้เสียของกลุ่มบริษัทในบริษัทร่วม</w:t>
      </w:r>
    </w:p>
    <w:p w14:paraId="281AE296" w14:textId="1645BC71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A7362A5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C6D18">
        <w:rPr>
          <w:rFonts w:asciiTheme="majorBidi" w:hAnsiTheme="majorBidi"/>
          <w:sz w:val="30"/>
          <w:szCs w:val="30"/>
          <w:cs/>
        </w:rPr>
        <w:t xml:space="preserve"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</w:p>
    <w:p w14:paraId="422EEBA1" w14:textId="77777777" w:rsidR="00A82BAE" w:rsidRPr="00CC6D18" w:rsidRDefault="00A82BAE" w:rsidP="00A82BAE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</w:p>
    <w:p w14:paraId="1D125788" w14:textId="77777777" w:rsidR="00A82BAE" w:rsidRPr="00CC6D18" w:rsidRDefault="00A82BAE" w:rsidP="00A82BAE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  <w:r w:rsidRPr="00CC6D18">
        <w:rPr>
          <w:rFonts w:ascii="Angsana New" w:hAnsi="Angsana New"/>
          <w:sz w:val="30"/>
          <w:szCs w:val="30"/>
          <w:cs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</w:t>
      </w:r>
    </w:p>
    <w:p w14:paraId="63B4C04A" w14:textId="77777777" w:rsidR="00A82BAE" w:rsidRPr="00CC6D18" w:rsidRDefault="00A82BAE" w:rsidP="00A82BAE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</w:p>
    <w:p w14:paraId="2841C674" w14:textId="2C4FFE44" w:rsidR="00A82BAE" w:rsidRPr="00CC6D18" w:rsidRDefault="00A82BAE" w:rsidP="00A82BAE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  <w:r w:rsidRPr="00CC6D18">
        <w:rPr>
          <w:rFonts w:ascii="Angsana New" w:hAnsi="Angsana New"/>
          <w:sz w:val="30"/>
          <w:szCs w:val="30"/>
          <w:cs/>
        </w:rPr>
        <w:t>กลุ่มบริษัทรับรู้เงินลงทุนในบริษัทร่วมในงบการเงินรวมด้วยวิธีส่วนได้เสีย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</w:t>
      </w:r>
      <w:r w:rsidR="000646C5" w:rsidRPr="00CC6D18">
        <w:rPr>
          <w:rFonts w:ascii="Angsana New" w:hAnsi="Angsana New" w:hint="cs"/>
          <w:sz w:val="30"/>
          <w:szCs w:val="30"/>
          <w:cs/>
        </w:rPr>
        <w:t xml:space="preserve"> </w:t>
      </w:r>
      <w:r w:rsidRPr="00CC6D18">
        <w:rPr>
          <w:rFonts w:ascii="Angsana New" w:hAnsi="Angsana New"/>
          <w:sz w:val="30"/>
          <w:szCs w:val="30"/>
          <w:cs/>
        </w:rPr>
        <w:t>จะถูกบันทึกในงบการเงินรวมจนถึงวันที่ความมีอิทธิพลอย่างมีนัยสำคัญสิ้นสุดลง</w:t>
      </w:r>
    </w:p>
    <w:p w14:paraId="2D2838B5" w14:textId="09B8035E" w:rsidR="00D07E87" w:rsidRPr="00CC6D18" w:rsidRDefault="00D07E87" w:rsidP="00D07E87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  <w:r w:rsidRPr="00CC6D18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ถูกตัดรายการในการจัดทำงบการเงินรวม </w:t>
      </w:r>
    </w:p>
    <w:p w14:paraId="7E67155F" w14:textId="13DA53B1" w:rsidR="00AC56EB" w:rsidRPr="00CC6D18" w:rsidRDefault="00AC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3ABD76B" w14:textId="77777777" w:rsidR="00A82BAE" w:rsidRPr="00CC6D18" w:rsidRDefault="00A82BAE" w:rsidP="00A82BAE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CC6D18">
        <w:rPr>
          <w:rFonts w:ascii="Angsana New" w:hAnsi="Angsana New"/>
          <w:i/>
          <w:iCs/>
          <w:sz w:val="30"/>
          <w:szCs w:val="30"/>
          <w:cs/>
        </w:rPr>
        <w:t>การรวมธุรกิจ</w:t>
      </w:r>
    </w:p>
    <w:p w14:paraId="02741218" w14:textId="77777777" w:rsidR="00A82BAE" w:rsidRPr="00CC6D18" w:rsidRDefault="00A82BAE" w:rsidP="00A82BAE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</w:p>
    <w:p w14:paraId="39E6DD9D" w14:textId="77777777" w:rsidR="00A82BAE" w:rsidRPr="00CC6D18" w:rsidRDefault="00A82BAE" w:rsidP="00A82BAE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  <w:r w:rsidRPr="00CC6D18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68D0A108" w14:textId="77777777" w:rsidR="00A82BAE" w:rsidRPr="00CC6D18" w:rsidRDefault="00A82BAE" w:rsidP="00A82BAE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</w:p>
    <w:p w14:paraId="26BEAE50" w14:textId="77777777" w:rsidR="00A82BAE" w:rsidRPr="00CC6D18" w:rsidRDefault="00A82BAE" w:rsidP="00A82BAE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  <w:r w:rsidRPr="00CC6D18">
        <w:rPr>
          <w:rFonts w:ascii="Angsana New" w:hAnsi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7C31F6F2" w14:textId="77777777" w:rsidR="00A82BAE" w:rsidRPr="00CC6D18" w:rsidRDefault="00A82BAE" w:rsidP="00A82BAE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</w:p>
    <w:p w14:paraId="23DB917C" w14:textId="77777777" w:rsidR="00A82BAE" w:rsidRPr="00CC6D18" w:rsidRDefault="00A82BAE" w:rsidP="00A82BAE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  <w:r w:rsidRPr="00CC6D18">
        <w:rPr>
          <w:rFonts w:ascii="Angsana New" w:hAnsi="Angsana New"/>
          <w:sz w:val="30"/>
          <w:szCs w:val="30"/>
          <w:cs/>
        </w:rPr>
        <w:t>สิ่งตอบแทนที่โอนให้รวมถึงสินทรัพย์ที่โอนไป หนี้สินที่กลุ่มบริษัทก่อขึ้นเพื่อจ่ายชำระให้แก่เจ้าของเดิม หนี้สินที่อาจเกิดขึ้น และส่วนได้เสียในส่วนของเจ้าของที่ออกโดยกลุ่มบริษัท</w:t>
      </w:r>
    </w:p>
    <w:p w14:paraId="3969075B" w14:textId="43CBFC30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D4C0893" w14:textId="77777777" w:rsidR="00A82BAE" w:rsidRPr="00CC6D18" w:rsidRDefault="00A82BAE" w:rsidP="00A82BAE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  <w:r w:rsidRPr="00CC6D18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การเปลี่ยนแปลงในมุลค่ายุติธรรมรับรู้ในกำไรหรือขาดทุน</w:t>
      </w:r>
    </w:p>
    <w:p w14:paraId="38F1B310" w14:textId="77777777" w:rsidR="00A82BAE" w:rsidRPr="00CC6D18" w:rsidRDefault="00A82BAE" w:rsidP="00A82BAE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</w:p>
    <w:p w14:paraId="2B6F477A" w14:textId="77777777" w:rsidR="00A82BAE" w:rsidRPr="00CC6D18" w:rsidRDefault="00A82BAE" w:rsidP="00A82BAE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  <w:r w:rsidRPr="00CC6D18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6715E4EA" w14:textId="77777777" w:rsidR="00A82BAE" w:rsidRPr="00CC6D18" w:rsidRDefault="00A82BAE" w:rsidP="00A82BAE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</w:p>
    <w:p w14:paraId="52788717" w14:textId="46DA3275" w:rsidR="00A82BAE" w:rsidRPr="00CC6D18" w:rsidRDefault="00A82BAE" w:rsidP="00694FDC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  <w:r w:rsidRPr="00CC6D18">
        <w:rPr>
          <w:rFonts w:ascii="Angsana New" w:hAnsi="Angsana New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 ๆ ที่เคยรับรู้ไว้ ณ วันที่ซื้อ</w:t>
      </w:r>
    </w:p>
    <w:p w14:paraId="74E36F18" w14:textId="03969BED" w:rsidR="00AC56EB" w:rsidRPr="00CC6D18" w:rsidRDefault="00AC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C6D18">
        <w:rPr>
          <w:rFonts w:ascii="Angsana New" w:hAnsi="Angsana New"/>
          <w:sz w:val="30"/>
          <w:szCs w:val="30"/>
        </w:rPr>
        <w:br w:type="page"/>
      </w:r>
    </w:p>
    <w:p w14:paraId="5429E194" w14:textId="77777777" w:rsidR="00A82BAE" w:rsidRPr="00CC6D18" w:rsidRDefault="00A82BAE" w:rsidP="00A82BAE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  <w:r w:rsidRPr="00CC6D18">
        <w:rPr>
          <w:rFonts w:ascii="Angsana New" w:hAnsi="Angsana New"/>
          <w:sz w:val="30"/>
          <w:szCs w:val="30"/>
          <w:cs/>
        </w:rPr>
        <w:lastRenderedPageBreak/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65BFE053" w14:textId="77777777" w:rsidR="00A82BAE" w:rsidRPr="00CC6D18" w:rsidRDefault="00A82BAE" w:rsidP="00A82BAE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</w:p>
    <w:p w14:paraId="0D0DD022" w14:textId="66A49137" w:rsidR="00A82BAE" w:rsidRPr="00CC6D18" w:rsidRDefault="00A82BAE" w:rsidP="00A82BAE">
      <w:pPr>
        <w:pStyle w:val="ListParagraph"/>
        <w:numPr>
          <w:ilvl w:val="0"/>
          <w:numId w:val="16"/>
        </w:numPr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C6D1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เงินลงทุนในบริษัทย่อย</w:t>
      </w:r>
      <w:r w:rsidR="00694FDC" w:rsidRPr="00CC6D1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และบริษัทร่วม</w:t>
      </w:r>
    </w:p>
    <w:p w14:paraId="65F6651E" w14:textId="77777777" w:rsidR="00A82BAE" w:rsidRPr="00CC6D18" w:rsidRDefault="00A82BAE" w:rsidP="00A82BAE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</w:p>
    <w:p w14:paraId="389215A7" w14:textId="69BA4DAA" w:rsidR="00A82BAE" w:rsidRPr="00CC6D18" w:rsidRDefault="00A82BAE" w:rsidP="00A82BAE">
      <w:pPr>
        <w:pStyle w:val="BodyText2"/>
        <w:tabs>
          <w:tab w:val="left" w:pos="540"/>
        </w:tabs>
        <w:spacing w:line="240" w:lineRule="atLeast"/>
        <w:ind w:left="540" w:right="18" w:firstLine="0"/>
        <w:jc w:val="thaiDistribute"/>
        <w:rPr>
          <w:rFonts w:ascii="Angsana New" w:hAnsi="Angsana New"/>
          <w:sz w:val="30"/>
          <w:szCs w:val="30"/>
        </w:rPr>
      </w:pPr>
      <w:r w:rsidRPr="00CC6D18">
        <w:rPr>
          <w:rFonts w:ascii="Angsana New" w:hAnsi="Angsana New"/>
          <w:spacing w:val="-2"/>
          <w:sz w:val="30"/>
          <w:szCs w:val="30"/>
          <w:cs/>
        </w:rPr>
        <w:t>เงินลงทุนในบริษัทย่อย</w:t>
      </w:r>
      <w:r w:rsidR="00694FDC" w:rsidRPr="00CC6D18">
        <w:rPr>
          <w:rFonts w:ascii="Angsana New" w:hAnsi="Angsana New" w:hint="cs"/>
          <w:spacing w:val="-2"/>
          <w:sz w:val="30"/>
          <w:szCs w:val="30"/>
          <w:cs/>
        </w:rPr>
        <w:t>และบริษัทร่วม</w:t>
      </w:r>
      <w:r w:rsidRPr="00CC6D18">
        <w:rPr>
          <w:rFonts w:ascii="Angsana New" w:hAnsi="Angsana New"/>
          <w:spacing w:val="-2"/>
          <w:sz w:val="30"/>
          <w:szCs w:val="30"/>
          <w:cs/>
        </w:rPr>
        <w:t xml:space="preserve">ในงบการเงินเฉพาะกิจการวัดมูลค่าด้วยราคาทุนหักค่าเผื่อการด้อยค่า </w:t>
      </w:r>
      <w:r w:rsidR="008B0399" w:rsidRPr="00CC6D18">
        <w:rPr>
          <w:rFonts w:ascii="Angsana New" w:hAnsi="Angsana New"/>
          <w:spacing w:val="-2"/>
          <w:sz w:val="30"/>
          <w:szCs w:val="30"/>
        </w:rPr>
        <w:br/>
      </w:r>
      <w:r w:rsidRPr="00CC6D18">
        <w:rPr>
          <w:rFonts w:ascii="Angsana New" w:hAnsi="Angsana New"/>
          <w:spacing w:val="-2"/>
          <w:sz w:val="30"/>
          <w:szCs w:val="30"/>
          <w:cs/>
        </w:rPr>
        <w:t>เงินปันผลรับ</w:t>
      </w:r>
      <w:r w:rsidRPr="00CC6D18">
        <w:rPr>
          <w:rFonts w:ascii="Angsana New" w:hAnsi="Angsana New"/>
          <w:sz w:val="30"/>
          <w:szCs w:val="30"/>
          <w:cs/>
        </w:rPr>
        <w:t>บันทึกในกำไรหรือขาดทุนในวันที่</w:t>
      </w:r>
      <w:r w:rsidR="00D07E87" w:rsidRPr="00CC6D18">
        <w:rPr>
          <w:rFonts w:ascii="Angsana New" w:hAnsi="Angsana New" w:hint="cs"/>
          <w:sz w:val="30"/>
          <w:szCs w:val="30"/>
          <w:cs/>
        </w:rPr>
        <w:t>กลุ่ม</w:t>
      </w:r>
      <w:r w:rsidRPr="00CC6D18">
        <w:rPr>
          <w:rFonts w:ascii="Angsana New" w:hAnsi="Angsana New" w:hint="cs"/>
          <w:sz w:val="30"/>
          <w:szCs w:val="30"/>
          <w:cs/>
        </w:rPr>
        <w:t>บริษัท</w:t>
      </w:r>
      <w:r w:rsidRPr="00CC6D18">
        <w:rPr>
          <w:rFonts w:ascii="Angsana New" w:hAnsi="Angsana New"/>
          <w:sz w:val="30"/>
          <w:szCs w:val="30"/>
          <w:cs/>
        </w:rPr>
        <w:t>มีสิทธิได้รับเงินปันผล กรณีที่บริษัทจำหน่ายเงินลงทุนบางส่วน</w:t>
      </w:r>
      <w:r w:rsidRPr="00CC6D18">
        <w:rPr>
          <w:rFonts w:ascii="Angsana New" w:hAnsi="Angsana New" w:hint="cs"/>
          <w:sz w:val="30"/>
          <w:szCs w:val="30"/>
          <w:cs/>
        </w:rPr>
        <w:t>ต้นทุนเงินลงทุน</w:t>
      </w:r>
      <w:r w:rsidRPr="00CC6D18">
        <w:rPr>
          <w:rFonts w:ascii="Angsana New" w:hAnsi="Angsana New"/>
          <w:sz w:val="30"/>
          <w:szCs w:val="30"/>
          <w:cs/>
        </w:rPr>
        <w:t>คำนวณโดยวิธีถัวเฉลี่ยถ่วงน้ำหนัก กำไร</w:t>
      </w:r>
      <w:r w:rsidR="00694FDC" w:rsidRPr="00CC6D18">
        <w:rPr>
          <w:rFonts w:ascii="Angsana New" w:hAnsi="Angsana New" w:hint="cs"/>
          <w:sz w:val="30"/>
          <w:szCs w:val="30"/>
          <w:cs/>
        </w:rPr>
        <w:t>หรือ</w:t>
      </w:r>
      <w:r w:rsidRPr="00CC6D18">
        <w:rPr>
          <w:rFonts w:ascii="Angsana New" w:hAnsi="Angsana New"/>
          <w:sz w:val="30"/>
          <w:szCs w:val="30"/>
          <w:cs/>
        </w:rPr>
        <w:t>ขาดทุนจากการขายเงินลงทุนบันทึกในกำไรหรือขาดทุน</w:t>
      </w:r>
    </w:p>
    <w:p w14:paraId="368FF875" w14:textId="77777777" w:rsidR="00694FDC" w:rsidRPr="00CC6D18" w:rsidRDefault="00694FDC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046D7FE3" w14:textId="77777777" w:rsidR="00A82BAE" w:rsidRPr="00CC6D18" w:rsidRDefault="00A82BAE" w:rsidP="00A82BAE">
      <w:pPr>
        <w:pStyle w:val="ListParagraph"/>
        <w:numPr>
          <w:ilvl w:val="0"/>
          <w:numId w:val="16"/>
        </w:numPr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C6D1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0EAF5341" w14:textId="77777777" w:rsidR="00A82BAE" w:rsidRPr="00CC6D18" w:rsidRDefault="00A82BAE" w:rsidP="00694FDC">
      <w:pPr>
        <w:pStyle w:val="BodyText2"/>
        <w:tabs>
          <w:tab w:val="left" w:pos="540"/>
        </w:tabs>
        <w:spacing w:line="240" w:lineRule="atLeast"/>
        <w:ind w:left="0" w:right="65" w:firstLine="0"/>
        <w:jc w:val="thaiDistribute"/>
        <w:rPr>
          <w:rFonts w:ascii="Angsana New" w:hAnsi="Angsana New"/>
          <w:sz w:val="30"/>
          <w:szCs w:val="30"/>
        </w:rPr>
      </w:pPr>
    </w:p>
    <w:p w14:paraId="272C0C3C" w14:textId="45DF653D" w:rsidR="00A82BAE" w:rsidRPr="00CC6D18" w:rsidRDefault="00A82BAE" w:rsidP="00694F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C6D18">
        <w:rPr>
          <w:rFonts w:asciiTheme="majorBidi" w:hAnsiTheme="majorBidi"/>
          <w:sz w:val="30"/>
          <w:szCs w:val="30"/>
          <w:cs/>
        </w:rPr>
        <w:t>รายการบัญชีที่เป็นเงินตราต่างประเทศ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="008B0399" w:rsidRPr="00CC6D18">
        <w:rPr>
          <w:rFonts w:asciiTheme="majorBidi" w:hAnsiTheme="majorBidi" w:cstheme="majorBidi"/>
          <w:sz w:val="30"/>
          <w:szCs w:val="30"/>
        </w:rPr>
        <w:t xml:space="preserve"> </w:t>
      </w:r>
      <w:r w:rsidR="008B0399" w:rsidRPr="00CC6D18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CC6D18">
        <w:rPr>
          <w:rFonts w:asciiTheme="majorBidi" w:hAnsiTheme="majorBidi" w:cstheme="majorBidi"/>
          <w:spacing w:val="-2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สินทรัพย์และหนี้สินที่เป็นตัวเงินและเป็นเงินตราต่างประเทศแปลงค่าโดยใช้อัตราแลกเปลี่ยน ณ วัน</w:t>
      </w:r>
      <w:r w:rsidRPr="00CC6D18">
        <w:rPr>
          <w:rFonts w:asciiTheme="majorBidi" w:hAnsiTheme="majorBidi" w:cstheme="majorBidi" w:hint="cs"/>
          <w:spacing w:val="-2"/>
          <w:sz w:val="30"/>
          <w:szCs w:val="30"/>
          <w:cs/>
        </w:rPr>
        <w:t>ที่</w:t>
      </w:r>
      <w:r w:rsidRPr="00CC6D18">
        <w:rPr>
          <w:rFonts w:asciiTheme="majorBidi" w:hAnsiTheme="majorBidi" w:hint="cs"/>
          <w:sz w:val="30"/>
          <w:szCs w:val="30"/>
          <w:cs/>
        </w:rPr>
        <w:t>รายงาน</w:t>
      </w:r>
      <w:r w:rsidR="008B0399" w:rsidRPr="00CC6D18">
        <w:rPr>
          <w:rFonts w:asciiTheme="majorBidi" w:hAnsiTheme="majorBidi"/>
          <w:sz w:val="30"/>
          <w:szCs w:val="30"/>
        </w:rPr>
        <w:t xml:space="preserve"> </w:t>
      </w:r>
      <w:r w:rsidR="00AC0484" w:rsidRPr="00CC6D18">
        <w:rPr>
          <w:rFonts w:asciiTheme="majorBidi" w:hAnsiTheme="majorBidi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5FDE294B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68E317BB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 w:hint="cs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6B1259F1" w14:textId="4AC763D7" w:rsidR="00AC56EB" w:rsidRPr="00CC6D18" w:rsidRDefault="00AC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/>
          <w:sz w:val="30"/>
          <w:szCs w:val="30"/>
        </w:rPr>
        <w:br w:type="page"/>
      </w:r>
    </w:p>
    <w:p w14:paraId="3A1159CD" w14:textId="77777777" w:rsidR="00A82BAE" w:rsidRPr="00CC6D18" w:rsidRDefault="00A82BAE" w:rsidP="00A82BAE">
      <w:pPr>
        <w:pStyle w:val="ListParagraph"/>
        <w:numPr>
          <w:ilvl w:val="0"/>
          <w:numId w:val="16"/>
        </w:numPr>
        <w:tabs>
          <w:tab w:val="left" w:pos="540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C6D1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เครื่องมือทางการเงิน</w:t>
      </w:r>
    </w:p>
    <w:p w14:paraId="46AEF300" w14:textId="77777777" w:rsidR="00A82BAE" w:rsidRPr="00CC6D18" w:rsidRDefault="00A82BAE" w:rsidP="00A82BA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AD258F" w14:textId="120B94D4" w:rsidR="00A82BAE" w:rsidRPr="00CC6D18" w:rsidRDefault="00A82BAE" w:rsidP="00A82BA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C6D18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8647E7" w:rsidRPr="00CC6D18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CC6D18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.1) </w:t>
      </w:r>
      <w:r w:rsidRPr="00CC6D1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</w:t>
      </w:r>
      <w:r w:rsidRPr="00CC6D18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จัดประเภทและการวัดมูลค่า</w:t>
      </w:r>
    </w:p>
    <w:p w14:paraId="4D86C1A1" w14:textId="77777777" w:rsidR="00A82BAE" w:rsidRPr="00CC6D18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</w:p>
    <w:p w14:paraId="45BF1FCB" w14:textId="18AA60B2" w:rsidR="00A82BAE" w:rsidRPr="00CC6D18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  <w:r w:rsidRPr="00CC6D18">
        <w:rPr>
          <w:rFonts w:asciiTheme="majorBidi" w:hAnsiTheme="majorBidi"/>
          <w:sz w:val="30"/>
          <w:szCs w:val="30"/>
          <w:cs/>
        </w:rPr>
        <w:t xml:space="preserve">สินทรัพย์ทางการเงินและหนี้สินทางการเงิน (นอกเหนือจากลูกหนี้การค้า (ดูหมายเหตุข้อ </w:t>
      </w:r>
      <w:r w:rsidRPr="00CC6D18">
        <w:rPr>
          <w:rFonts w:asciiTheme="majorBidi" w:hAnsiTheme="majorBidi"/>
          <w:sz w:val="30"/>
          <w:szCs w:val="30"/>
        </w:rPr>
        <w:t>3</w:t>
      </w:r>
      <w:r w:rsidRPr="00CC6D18">
        <w:rPr>
          <w:rFonts w:asciiTheme="majorBidi" w:hAnsiTheme="majorBidi" w:hint="cs"/>
          <w:sz w:val="30"/>
          <w:szCs w:val="30"/>
          <w:cs/>
        </w:rPr>
        <w:t>(ฉ)</w:t>
      </w:r>
      <w:r w:rsidRPr="00CC6D18">
        <w:rPr>
          <w:rFonts w:asciiTheme="majorBidi" w:hAnsiTheme="majorBidi"/>
          <w:sz w:val="30"/>
          <w:szCs w:val="30"/>
        </w:rPr>
        <w:t xml:space="preserve">) </w:t>
      </w:r>
      <w:r w:rsidRPr="00CC6D18">
        <w:rPr>
          <w:rFonts w:asciiTheme="majorBidi" w:hAnsiTheme="majorBidi"/>
          <w:sz w:val="30"/>
          <w:szCs w:val="30"/>
          <w:cs/>
        </w:rPr>
        <w:t>รับรู้รายการเมื่อเริ่มแรกเมื่อ</w:t>
      </w:r>
      <w:r w:rsidRPr="00CC6D18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CC6D18">
        <w:rPr>
          <w:rFonts w:asciiTheme="majorBidi" w:hAnsiTheme="majorBidi"/>
          <w:sz w:val="30"/>
          <w:szCs w:val="30"/>
          <w:cs/>
        </w:rPr>
        <w:t>เป็นคู่สัญญาตามข้อกำหนดของเครื่องมือทางการเงินนั้น และวัดมูลค่า</w:t>
      </w:r>
      <w:r w:rsidRPr="00CC6D18">
        <w:rPr>
          <w:rFonts w:asciiTheme="majorBidi" w:hAnsiTheme="majorBidi" w:hint="cs"/>
          <w:sz w:val="30"/>
          <w:szCs w:val="30"/>
          <w:cs/>
        </w:rPr>
        <w:t>เมื่อเริ่มแรก</w:t>
      </w:r>
      <w:r w:rsidRPr="00CC6D18">
        <w:rPr>
          <w:rFonts w:asciiTheme="majorBidi" w:hAnsiTheme="majorBidi"/>
          <w:sz w:val="30"/>
          <w:szCs w:val="30"/>
          <w:cs/>
        </w:rPr>
        <w:t>ด้วยมูลค่ายุติธรรม</w:t>
      </w:r>
      <w:r w:rsidRPr="00CC6D18">
        <w:rPr>
          <w:rFonts w:asciiTheme="majorBidi" w:hAnsiTheme="majorBidi" w:hint="cs"/>
          <w:sz w:val="30"/>
          <w:szCs w:val="30"/>
          <w:cs/>
        </w:rPr>
        <w:t xml:space="preserve"> 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</w:t>
      </w:r>
      <w:r w:rsidR="008647E7" w:rsidRPr="00CC6D18">
        <w:rPr>
          <w:rFonts w:asciiTheme="majorBidi" w:hAnsiTheme="majorBidi" w:hint="cs"/>
          <w:sz w:val="30"/>
          <w:szCs w:val="30"/>
          <w:cs/>
        </w:rPr>
        <w:t>ด้วย</w:t>
      </w:r>
      <w:r w:rsidRPr="00CC6D18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50339493" w14:textId="77777777" w:rsidR="00A82BAE" w:rsidRPr="00CC6D18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</w:p>
    <w:p w14:paraId="65D79F78" w14:textId="77777777" w:rsidR="00A82BAE" w:rsidRPr="00CC6D18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  <w:r w:rsidRPr="00CC6D18">
        <w:rPr>
          <w:rFonts w:asciiTheme="majorBidi" w:hAnsi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CC6D18">
        <w:rPr>
          <w:rFonts w:asciiTheme="majorBidi" w:hAnsiTheme="majorBidi" w:hint="cs"/>
          <w:sz w:val="30"/>
          <w:szCs w:val="30"/>
          <w:cs/>
        </w:rPr>
        <w:t>กลุ่ม</w:t>
      </w:r>
      <w:r w:rsidRPr="00CC6D18">
        <w:rPr>
          <w:rFonts w:asciiTheme="majorBidi" w:hAnsiTheme="majorBidi"/>
          <w:sz w:val="30"/>
          <w:szCs w:val="30"/>
          <w:cs/>
        </w:rPr>
        <w:t>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1C0DB728" w14:textId="77777777" w:rsidR="00A82BAE" w:rsidRPr="00CC6D18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</w:p>
    <w:p w14:paraId="553836F9" w14:textId="77777777" w:rsidR="00A82BAE" w:rsidRPr="00CC6D18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  <w:r w:rsidRPr="00CC6D18">
        <w:rPr>
          <w:rFonts w:asciiTheme="majorBidi" w:hAnsi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68A1C632" w14:textId="77777777" w:rsidR="00A82BAE" w:rsidRPr="00CC6D18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</w:p>
    <w:p w14:paraId="213D60E8" w14:textId="77777777" w:rsidR="00A82BAE" w:rsidRPr="00CC6D18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  <w:r w:rsidRPr="00CC6D18">
        <w:rPr>
          <w:rFonts w:asciiTheme="majorBidi" w:hAnsiTheme="majorBidi"/>
          <w:sz w:val="30"/>
          <w:szCs w:val="30"/>
          <w:cs/>
        </w:rPr>
        <w:t xml:space="preserve"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 </w:t>
      </w:r>
    </w:p>
    <w:p w14:paraId="4ABB579B" w14:textId="77777777" w:rsidR="00A82BAE" w:rsidRPr="00CC6D18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</w:p>
    <w:p w14:paraId="101CBF69" w14:textId="37A35D3F" w:rsidR="00A82BAE" w:rsidRPr="00CC6D18" w:rsidRDefault="00A82BAE" w:rsidP="00A82BAE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C6D18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8647E7" w:rsidRPr="00CC6D18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CC6D18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.2) </w:t>
      </w:r>
      <w:r w:rsidRPr="00CC6D1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  <w:r w:rsidRPr="00CC6D18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และการหักกลบ</w:t>
      </w:r>
    </w:p>
    <w:p w14:paraId="39E7DA6A" w14:textId="77777777" w:rsidR="00A82BAE" w:rsidRPr="00CC6D18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</w:p>
    <w:p w14:paraId="0EB2E1FD" w14:textId="77777777" w:rsidR="00A82BAE" w:rsidRPr="00CC6D18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  <w:r w:rsidRPr="00CC6D18">
        <w:rPr>
          <w:rFonts w:asciiTheme="majorBidi" w:hAnsiTheme="majorBidi" w:hint="cs"/>
          <w:sz w:val="30"/>
          <w:szCs w:val="30"/>
          <w:cs/>
        </w:rPr>
        <w:t>กลุ่มบริษัทตั</w:t>
      </w:r>
      <w:r w:rsidRPr="00CC6D18">
        <w:rPr>
          <w:rFonts w:asciiTheme="majorBidi" w:hAnsiTheme="majorBidi"/>
          <w:sz w:val="30"/>
          <w:szCs w:val="30"/>
          <w:cs/>
        </w:rPr>
        <w:t>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</w:t>
      </w:r>
      <w:r w:rsidRPr="00CC6D18">
        <w:rPr>
          <w:rFonts w:asciiTheme="majorBidi" w:hAnsiTheme="majorBidi" w:hint="cs"/>
          <w:sz w:val="30"/>
          <w:szCs w:val="30"/>
          <w:cs/>
        </w:rPr>
        <w:t>ที่กลุ่มบริษัท</w:t>
      </w:r>
      <w:r w:rsidRPr="00CC6D18">
        <w:rPr>
          <w:rFonts w:asciiTheme="majorBidi" w:hAnsiTheme="majorBidi"/>
          <w:sz w:val="30"/>
          <w:szCs w:val="30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784E25CA" w14:textId="77777777" w:rsidR="00A82BAE" w:rsidRPr="00CC6D18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  <w:r w:rsidRPr="00CC6D18">
        <w:rPr>
          <w:rFonts w:asciiTheme="majorBidi" w:hAnsiTheme="majorBidi" w:hint="cs"/>
          <w:sz w:val="30"/>
          <w:szCs w:val="30"/>
          <w:cs/>
        </w:rPr>
        <w:lastRenderedPageBreak/>
        <w:t>กลุ่มบริษัทตัด</w:t>
      </w:r>
      <w:r w:rsidRPr="00CC6D18">
        <w:rPr>
          <w:rFonts w:asciiTheme="majorBidi" w:hAnsiTheme="majorBidi"/>
          <w:sz w:val="30"/>
          <w:szCs w:val="30"/>
          <w:cs/>
        </w:rPr>
        <w:t xml:space="preserve">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CC6D18">
        <w:rPr>
          <w:rFonts w:asciiTheme="majorBidi" w:hAnsiTheme="majorBidi" w:hint="cs"/>
          <w:sz w:val="30"/>
          <w:szCs w:val="30"/>
          <w:cs/>
        </w:rPr>
        <w:t>กลุ่มบริษัทตัด</w:t>
      </w:r>
      <w:r w:rsidRPr="00CC6D18">
        <w:rPr>
          <w:rFonts w:asciiTheme="majorBidi" w:hAnsiTheme="majorBidi"/>
          <w:sz w:val="30"/>
          <w:szCs w:val="30"/>
          <w:cs/>
        </w:rPr>
        <w:t>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CC6D18">
        <w:rPr>
          <w:rFonts w:asciiTheme="majorBidi" w:hAnsiTheme="majorBidi"/>
          <w:sz w:val="30"/>
          <w:szCs w:val="30"/>
        </w:rPr>
        <w:t xml:space="preserve"> </w:t>
      </w:r>
    </w:p>
    <w:p w14:paraId="690CB9E1" w14:textId="77777777" w:rsidR="00A82BAE" w:rsidRPr="00CC6D18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</w:p>
    <w:p w14:paraId="2843E48D" w14:textId="77777777" w:rsidR="00A82BAE" w:rsidRPr="00CC6D18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  <w:r w:rsidRPr="00CC6D18">
        <w:rPr>
          <w:rFonts w:asciiTheme="majorBidi" w:hAnsiTheme="majorBidi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ผลต่างระหว่างมูลค่าตามบัญชีที่ตัดรายการและสิ่งตอบแทนที่ต้องจ่าย รับรู้ในกำไรหรือขาดทุน </w:t>
      </w:r>
    </w:p>
    <w:p w14:paraId="4FA3B9B5" w14:textId="77777777" w:rsidR="00A82BAE" w:rsidRPr="00CC6D18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</w:p>
    <w:p w14:paraId="57182F57" w14:textId="77777777" w:rsidR="00A82BAE" w:rsidRPr="00CC6D18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  <w:r w:rsidRPr="00CC6D18">
        <w:rPr>
          <w:rFonts w:asciiTheme="majorBidi" w:hAnsi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</w:t>
      </w:r>
      <w:r w:rsidRPr="00CC6D18">
        <w:rPr>
          <w:rFonts w:asciiTheme="majorBidi" w:hAnsiTheme="majorBidi" w:hint="cs"/>
          <w:sz w:val="30"/>
          <w:szCs w:val="30"/>
          <w:cs/>
        </w:rPr>
        <w:t>เมื่อกลุ่มบริษัท</w:t>
      </w:r>
      <w:r w:rsidRPr="00CC6D18">
        <w:rPr>
          <w:rFonts w:asciiTheme="majorBidi" w:hAnsiTheme="majorBidi"/>
          <w:sz w:val="30"/>
          <w:szCs w:val="30"/>
          <w:cs/>
        </w:rPr>
        <w:t>มีสิทธิบังคับใช้ตามกฎหมายในการหักกลบจำนวนเงินที่รับรู้</w:t>
      </w:r>
      <w:r w:rsidRPr="00CC6D18">
        <w:rPr>
          <w:rFonts w:asciiTheme="majorBidi" w:hAnsiTheme="majorBidi" w:hint="cs"/>
          <w:sz w:val="30"/>
          <w:szCs w:val="30"/>
          <w:cs/>
        </w:rPr>
        <w:t>และกลุ่มบริษัท</w:t>
      </w:r>
      <w:r w:rsidRPr="00CC6D18">
        <w:rPr>
          <w:rFonts w:asciiTheme="majorBidi" w:hAnsiTheme="majorBidi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CC6D18">
        <w:rPr>
          <w:rFonts w:asciiTheme="majorBidi" w:hAnsiTheme="majorBidi"/>
          <w:sz w:val="30"/>
          <w:szCs w:val="30"/>
        </w:rPr>
        <w:t xml:space="preserve"> </w:t>
      </w:r>
    </w:p>
    <w:p w14:paraId="55DD0D99" w14:textId="77777777" w:rsidR="00A82BAE" w:rsidRPr="00CC6D18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</w:p>
    <w:p w14:paraId="1C5F7D20" w14:textId="70192D81" w:rsidR="00A82BAE" w:rsidRPr="00CC6D18" w:rsidRDefault="00A82BAE" w:rsidP="00A82BAE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CC6D18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8647E7" w:rsidRPr="00CC6D18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CC6D18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.3) </w:t>
      </w:r>
      <w:r w:rsidRPr="00CC6D18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อนุพันธ์</w:t>
      </w:r>
    </w:p>
    <w:p w14:paraId="16500699" w14:textId="77777777" w:rsidR="00A82BAE" w:rsidRPr="00CC6D18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</w:p>
    <w:p w14:paraId="1719EA7C" w14:textId="78063446" w:rsidR="00A82BAE" w:rsidRPr="00CC6D18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  <w:r w:rsidRPr="00CC6D18">
        <w:rPr>
          <w:rFonts w:asciiTheme="majorBidi" w:hAnsiTheme="majorBidi" w:hint="cs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 กรณีดังกล่าวการรับรู้ผลกำไรหรือขาดทุนจะขึ้นอยู่กับลักษณะของรายการที่มีการป้องกันความเสี่ยง</w:t>
      </w:r>
    </w:p>
    <w:p w14:paraId="584554C9" w14:textId="0FE7AB50" w:rsidR="00A82BAE" w:rsidRPr="00CC6D18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</w:p>
    <w:p w14:paraId="37B41A70" w14:textId="77777777" w:rsidR="00C86C2E" w:rsidRPr="00CC6D18" w:rsidRDefault="00C86C2E" w:rsidP="00C86C2E">
      <w:pPr>
        <w:pStyle w:val="BodyText"/>
        <w:numPr>
          <w:ilvl w:val="0"/>
          <w:numId w:val="25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CC6D18">
        <w:rPr>
          <w:rFonts w:asciiTheme="majorBidi" w:hAnsi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45A3CB1E" w14:textId="0A6AD167" w:rsidR="00C86C2E" w:rsidRPr="00CC6D18" w:rsidRDefault="00C86C2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</w:p>
    <w:p w14:paraId="3EF0039B" w14:textId="00709D71" w:rsidR="00C86C2E" w:rsidRPr="00CC6D18" w:rsidRDefault="00C86C2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  <w:r w:rsidRPr="00CC6D18">
        <w:rPr>
          <w:rFonts w:asciiTheme="majorBidi" w:hAnsiTheme="majorBidi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="006573D0" w:rsidRPr="00CC6D18">
        <w:rPr>
          <w:rFonts w:asciiTheme="majorBidi" w:hAnsiTheme="majorBidi"/>
          <w:sz w:val="30"/>
          <w:szCs w:val="30"/>
        </w:rPr>
        <w:t xml:space="preserve"> </w:t>
      </w:r>
      <w:r w:rsidR="006573D0" w:rsidRPr="00CC6D18">
        <w:rPr>
          <w:rFonts w:asciiTheme="majorBidi" w:hAnsiTheme="majorBidi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</w:t>
      </w:r>
      <w:r w:rsidR="006573D0" w:rsidRPr="00CC6D18">
        <w:rPr>
          <w:rFonts w:asciiTheme="majorBidi" w:hAnsiTheme="majorBidi" w:hint="cs"/>
          <w:sz w:val="30"/>
          <w:szCs w:val="30"/>
          <w:cs/>
        </w:rPr>
        <w:t xml:space="preserve">น </w:t>
      </w:r>
      <w:r w:rsidRPr="00CC6D18">
        <w:rPr>
          <w:rFonts w:asciiTheme="majorBidi" w:hAnsiTheme="majorBidi"/>
          <w:sz w:val="30"/>
          <w:szCs w:val="30"/>
          <w:cs/>
        </w:rPr>
        <w:t>ลูกหนี้สัญญาเช่า</w:t>
      </w:r>
      <w:r w:rsidR="006573D0" w:rsidRPr="00CC6D18">
        <w:rPr>
          <w:rFonts w:asciiTheme="majorBidi" w:hAnsiTheme="majorBidi"/>
          <w:sz w:val="30"/>
          <w:szCs w:val="30"/>
          <w:cs/>
        </w:rPr>
        <w:t>และวงเงินให้สินเชื่อที่อนุมัติ</w:t>
      </w:r>
      <w:r w:rsidRPr="00CC6D18">
        <w:rPr>
          <w:rFonts w:asciiTheme="majorBidi" w:hAnsiTheme="majorBidi" w:hint="cs"/>
          <w:sz w:val="30"/>
          <w:szCs w:val="30"/>
          <w:cs/>
        </w:rPr>
        <w:t>ซึ่</w:t>
      </w:r>
      <w:r w:rsidRPr="00CC6D18">
        <w:rPr>
          <w:rFonts w:asciiTheme="majorBidi" w:hAnsiTheme="majorBidi"/>
          <w:sz w:val="30"/>
          <w:szCs w:val="30"/>
          <w:cs/>
        </w:rPr>
        <w:t>งไม่ได้วัดมูลค่าด้วยมูลค่ายุติธรรมผ่านกำไรหรือขาดทุน</w:t>
      </w:r>
    </w:p>
    <w:p w14:paraId="2BCC429B" w14:textId="07815DDA" w:rsidR="00C86C2E" w:rsidRPr="00CC6D18" w:rsidRDefault="00C86C2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</w:p>
    <w:p w14:paraId="59697BA6" w14:textId="0B05FF05" w:rsidR="00C86C2E" w:rsidRPr="00CC6D18" w:rsidRDefault="00C86C2E" w:rsidP="00C86C2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  <w:r w:rsidRPr="00CC6D18">
        <w:rPr>
          <w:rFonts w:asciiTheme="majorBidi" w:hAnsiTheme="majorBidi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CC6D18">
        <w:rPr>
          <w:rFonts w:asciiTheme="majorBidi" w:hAnsiTheme="majorBidi"/>
          <w:sz w:val="30"/>
          <w:szCs w:val="30"/>
        </w:rPr>
        <w:t>12</w:t>
      </w:r>
      <w:r w:rsidRPr="00CC6D18">
        <w:rPr>
          <w:rFonts w:asciiTheme="majorBidi" w:hAnsi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</w:t>
      </w:r>
      <w:r w:rsidRPr="00CC6D18">
        <w:rPr>
          <w:rFonts w:asciiTheme="majorBidi" w:hAnsiTheme="majorBidi"/>
          <w:sz w:val="30"/>
          <w:szCs w:val="30"/>
        </w:rPr>
        <w:br/>
      </w:r>
      <w:r w:rsidRPr="00CC6D18">
        <w:rPr>
          <w:rFonts w:asciiTheme="majorBidi" w:hAnsiTheme="majorBidi"/>
          <w:sz w:val="30"/>
          <w:szCs w:val="30"/>
          <w:cs/>
        </w:rPr>
        <w:t>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</w:t>
      </w:r>
      <w:r w:rsidRPr="00CC6D18">
        <w:rPr>
          <w:rFonts w:asciiTheme="majorBidi" w:hAnsiTheme="majorBidi"/>
          <w:sz w:val="30"/>
          <w:szCs w:val="30"/>
        </w:rPr>
        <w:br/>
      </w:r>
      <w:r w:rsidRPr="00CC6D18">
        <w:rPr>
          <w:rFonts w:asciiTheme="majorBidi" w:hAnsiTheme="majorBidi"/>
          <w:sz w:val="30"/>
          <w:szCs w:val="30"/>
          <w:cs/>
        </w:rPr>
        <w:t xml:space="preserve">ค่าเผื่อผลขาดทุนด้วยผลขาดทุนด้านเครดิตที่คาดว่าจะเกิดขึ้นตลอดอายุของสัญญา </w:t>
      </w:r>
    </w:p>
    <w:p w14:paraId="3EB97834" w14:textId="77777777" w:rsidR="00C86C2E" w:rsidRPr="00CC6D18" w:rsidRDefault="00C86C2E" w:rsidP="00C86C2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</w:p>
    <w:p w14:paraId="6C45481E" w14:textId="001512ED" w:rsidR="00C86C2E" w:rsidRPr="00CC6D18" w:rsidRDefault="00C86C2E" w:rsidP="00C86C2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  <w:r w:rsidRPr="00CC6D18">
        <w:rPr>
          <w:rFonts w:asciiTheme="majorBidi" w:hAnsiTheme="majorBidi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38EC8FF3" w14:textId="4383B2BD" w:rsidR="00C86C2E" w:rsidRPr="00CC6D18" w:rsidRDefault="00C86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 w:rsidRPr="00CC6D18">
        <w:rPr>
          <w:rFonts w:asciiTheme="majorBidi" w:hAnsiTheme="majorBidi"/>
          <w:sz w:val="30"/>
          <w:szCs w:val="30"/>
        </w:rPr>
        <w:br w:type="page"/>
      </w:r>
    </w:p>
    <w:p w14:paraId="2936D43C" w14:textId="606939DE" w:rsidR="00C86C2E" w:rsidRPr="00CC6D18" w:rsidRDefault="00C86C2E" w:rsidP="00C86C2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  <w:r w:rsidRPr="00CC6D18">
        <w:rPr>
          <w:rFonts w:asciiTheme="majorBidi" w:hAnsiTheme="majorBidi"/>
          <w:sz w:val="30"/>
          <w:szCs w:val="30"/>
          <w:cs/>
        </w:rPr>
        <w:lastRenderedPageBreak/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CC6D18">
        <w:rPr>
          <w:rFonts w:asciiTheme="majorBidi" w:hAnsiTheme="majorBidi"/>
          <w:sz w:val="30"/>
          <w:szCs w:val="30"/>
        </w:rPr>
        <w:t>30</w:t>
      </w:r>
      <w:r w:rsidRPr="00CC6D18">
        <w:rPr>
          <w:rFonts w:asciiTheme="majorBidi" w:hAnsi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778DC50" w14:textId="77777777" w:rsidR="00C86C2E" w:rsidRPr="00CC6D18" w:rsidRDefault="00C86C2E" w:rsidP="00C86C2E">
      <w:pPr>
        <w:pStyle w:val="BodyText2"/>
        <w:ind w:left="900" w:right="18"/>
        <w:jc w:val="thaiDistribute"/>
        <w:rPr>
          <w:rFonts w:asciiTheme="majorBidi" w:hAnsiTheme="majorBidi"/>
          <w:sz w:val="30"/>
          <w:szCs w:val="30"/>
        </w:rPr>
      </w:pPr>
    </w:p>
    <w:p w14:paraId="32A8ACB9" w14:textId="07B6DFD6" w:rsidR="00C86C2E" w:rsidRPr="00CC6D18" w:rsidRDefault="00C86C2E" w:rsidP="00C86C2E">
      <w:pPr>
        <w:pStyle w:val="BodyText2"/>
        <w:ind w:right="18"/>
        <w:jc w:val="thaiDistribute"/>
        <w:rPr>
          <w:rFonts w:asciiTheme="majorBidi" w:hAnsiTheme="majorBidi"/>
          <w:sz w:val="30"/>
          <w:szCs w:val="30"/>
        </w:rPr>
      </w:pPr>
      <w:r w:rsidRPr="00CC6D18">
        <w:rPr>
          <w:rFonts w:asciiTheme="majorBidi" w:hAnsiTheme="majorBidi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0BF70FE0" w14:textId="1EE407A8" w:rsidR="00C86C2E" w:rsidRPr="00CC6D18" w:rsidRDefault="00C86C2E" w:rsidP="00C86C2E">
      <w:pPr>
        <w:pStyle w:val="BodyText2"/>
        <w:ind w:left="1440" w:right="18" w:hanging="540"/>
        <w:jc w:val="thaiDistribute"/>
        <w:rPr>
          <w:rFonts w:asciiTheme="majorBidi" w:hAnsiTheme="majorBidi"/>
          <w:sz w:val="30"/>
          <w:szCs w:val="30"/>
        </w:rPr>
      </w:pPr>
      <w:r w:rsidRPr="00CC6D18">
        <w:rPr>
          <w:rFonts w:asciiTheme="majorBidi" w:hAnsiTheme="majorBidi"/>
          <w:sz w:val="30"/>
          <w:szCs w:val="30"/>
        </w:rPr>
        <w:t>-</w:t>
      </w:r>
      <w:r w:rsidRPr="00CC6D18">
        <w:rPr>
          <w:rFonts w:asciiTheme="majorBidi" w:hAnsiTheme="majorBidi"/>
          <w:sz w:val="30"/>
          <w:szCs w:val="30"/>
        </w:rPr>
        <w:tab/>
      </w:r>
      <w:r w:rsidRPr="00CC6D18">
        <w:rPr>
          <w:rFonts w:asciiTheme="majorBidi" w:hAnsiTheme="majorBidi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08FA1B63" w14:textId="2028AF9C" w:rsidR="00C86C2E" w:rsidRPr="00CC6D18" w:rsidRDefault="00C86C2E" w:rsidP="00C86C2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  <w:r w:rsidRPr="00CC6D18">
        <w:rPr>
          <w:rFonts w:asciiTheme="majorBidi" w:hAnsiTheme="majorBidi"/>
          <w:sz w:val="30"/>
          <w:szCs w:val="30"/>
        </w:rPr>
        <w:t>-</w:t>
      </w:r>
      <w:r w:rsidRPr="00CC6D18">
        <w:rPr>
          <w:rFonts w:asciiTheme="majorBidi" w:hAnsiTheme="majorBidi"/>
          <w:sz w:val="30"/>
          <w:szCs w:val="30"/>
        </w:rPr>
        <w:tab/>
      </w:r>
      <w:r w:rsidRPr="00CC6D18">
        <w:rPr>
          <w:rFonts w:asciiTheme="majorBidi" w:hAnsiTheme="majorBidi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CC6D18">
        <w:rPr>
          <w:rFonts w:asciiTheme="majorBidi" w:hAnsiTheme="majorBidi"/>
          <w:sz w:val="30"/>
          <w:szCs w:val="30"/>
        </w:rPr>
        <w:t>90</w:t>
      </w:r>
      <w:r w:rsidRPr="00CC6D18">
        <w:rPr>
          <w:rFonts w:asciiTheme="majorBidi" w:hAnsiTheme="majorBidi"/>
          <w:sz w:val="30"/>
          <w:szCs w:val="30"/>
          <w:cs/>
        </w:rPr>
        <w:t xml:space="preserve"> วัน</w:t>
      </w:r>
    </w:p>
    <w:p w14:paraId="61BFD8DA" w14:textId="77777777" w:rsidR="00C86C2E" w:rsidRPr="00CC6D18" w:rsidRDefault="00C86C2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  <w:cs/>
        </w:rPr>
      </w:pPr>
    </w:p>
    <w:p w14:paraId="76D296A2" w14:textId="1720BE59" w:rsidR="00A82BAE" w:rsidRPr="00CC6D18" w:rsidRDefault="00A82BAE" w:rsidP="00C86C2E">
      <w:pPr>
        <w:pStyle w:val="BodyText"/>
        <w:numPr>
          <w:ilvl w:val="0"/>
          <w:numId w:val="25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C6D1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</w:t>
      </w:r>
      <w:r w:rsidRPr="00CC6D18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จำหน่าย</w:t>
      </w:r>
    </w:p>
    <w:p w14:paraId="07E9A91C" w14:textId="77777777" w:rsidR="00A82BAE" w:rsidRPr="00CC6D18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</w:p>
    <w:p w14:paraId="2A094C26" w14:textId="77777777" w:rsidR="00A82BAE" w:rsidRPr="00CC6D18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  <w:r w:rsidRPr="00CC6D18">
        <w:rPr>
          <w:rFonts w:asciiTheme="majorBidi" w:hAnsi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</w:t>
      </w:r>
      <w:r w:rsidRPr="00CC6D18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CC6D18">
        <w:rPr>
          <w:rFonts w:asciiTheme="majorBidi" w:hAnsiTheme="majorBidi"/>
          <w:sz w:val="30"/>
          <w:szCs w:val="30"/>
          <w:cs/>
        </w:rPr>
        <w:t>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1BB1164" w14:textId="77777777" w:rsidR="00A82BAE" w:rsidRPr="00CC6D18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</w:p>
    <w:p w14:paraId="4096FD06" w14:textId="23203996" w:rsidR="00A82BAE" w:rsidRPr="00CC6D18" w:rsidRDefault="00A82BAE" w:rsidP="00C86C2E">
      <w:pPr>
        <w:pStyle w:val="BodyText"/>
        <w:numPr>
          <w:ilvl w:val="0"/>
          <w:numId w:val="25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C6D18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ดอกเบี้ย</w:t>
      </w:r>
    </w:p>
    <w:p w14:paraId="7B75A4E5" w14:textId="77777777" w:rsidR="00A82BAE" w:rsidRPr="00CC6D18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</w:p>
    <w:p w14:paraId="6B43DD99" w14:textId="77777777" w:rsidR="00A82BAE" w:rsidRPr="00CC6D18" w:rsidRDefault="00A82BAE" w:rsidP="00A82BAE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  <w:r w:rsidRPr="00CC6D18">
        <w:rPr>
          <w:rFonts w:asciiTheme="majorBidi" w:hAnsi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259932E4" w14:textId="1C460FF3" w:rsidR="00AC56EB" w:rsidRPr="00CC6D18" w:rsidRDefault="00AC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0142157F" w14:textId="77777777" w:rsidR="00A82BAE" w:rsidRPr="00CC6D18" w:rsidRDefault="00A82BAE" w:rsidP="00A82BAE">
      <w:pPr>
        <w:pStyle w:val="ListParagraph"/>
        <w:numPr>
          <w:ilvl w:val="0"/>
          <w:numId w:val="16"/>
        </w:numPr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C6D1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5F3F533F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B6974E0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>ในงบกระแสเงินสด</w:t>
      </w:r>
      <w:r w:rsidRPr="00CC6D18">
        <w:rPr>
          <w:rFonts w:asciiTheme="majorBidi" w:hAnsiTheme="majorBidi" w:cstheme="majorBidi"/>
          <w:sz w:val="30"/>
          <w:szCs w:val="30"/>
          <w:cs/>
        </w:rPr>
        <w:t>ประกอบด้วย ยอดเงินสด ยอดเงินฝากธนาคา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 และเงินลงทุนระยะสั้นที่มีสภาพคล่องสูง</w:t>
      </w:r>
      <w:r w:rsidRPr="00CC6D18">
        <w:rPr>
          <w:rFonts w:asciiTheme="majorBidi" w:hAnsiTheme="majorBidi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37B58446" w14:textId="46DE9360" w:rsidR="00BE375D" w:rsidRPr="00CC6D18" w:rsidRDefault="00BE3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CC6D1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9A05589" w14:textId="77777777" w:rsidR="00A82BAE" w:rsidRPr="00CC6D18" w:rsidRDefault="00A82BAE" w:rsidP="00A82BAE">
      <w:pPr>
        <w:pStyle w:val="ListParagraph"/>
        <w:numPr>
          <w:ilvl w:val="0"/>
          <w:numId w:val="16"/>
        </w:numPr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C6D18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lastRenderedPageBreak/>
        <w:t>ลูกหนี้การค้า</w:t>
      </w:r>
      <w:r w:rsidRPr="00CC6D18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และ</w:t>
      </w:r>
      <w:r w:rsidRPr="00CC6D18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ลูกหนี้อื่น</w:t>
      </w:r>
    </w:p>
    <w:p w14:paraId="26FE3606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016B4213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C6D18">
        <w:rPr>
          <w:rFonts w:asciiTheme="majorBidi" w:hAnsiTheme="majorBidi"/>
          <w:sz w:val="30"/>
          <w:szCs w:val="30"/>
          <w:cs/>
        </w:rPr>
        <w:t>ลูกหนี้รับรู้เมื่อ</w:t>
      </w:r>
      <w:r w:rsidRPr="00CC6D18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CC6D18">
        <w:rPr>
          <w:rFonts w:asciiTheme="majorBidi" w:hAnsiTheme="majorBidi"/>
          <w:sz w:val="30"/>
          <w:szCs w:val="30"/>
          <w:cs/>
        </w:rPr>
        <w:t>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0AD287BB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49ADC695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C6D18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CC6D18">
        <w:rPr>
          <w:rFonts w:asciiTheme="majorBidi" w:hAnsiTheme="majorBidi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6A1C6BE9" w14:textId="77777777" w:rsidR="0099497E" w:rsidRPr="00CC6D18" w:rsidRDefault="0099497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104F8355" w14:textId="77777777" w:rsidR="00A82BAE" w:rsidRPr="00CC6D18" w:rsidRDefault="00A82BAE" w:rsidP="00A82BAE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C6D1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สินค้าคงเหลือ</w:t>
      </w:r>
    </w:p>
    <w:p w14:paraId="556E1DAF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7C759930" w14:textId="1DC9A4FC" w:rsidR="00A82BAE" w:rsidRPr="00CC6D18" w:rsidRDefault="00A82BAE" w:rsidP="00A82BAE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>วัดมูลค่า</w:t>
      </w:r>
      <w:r w:rsidRPr="00CC6D18">
        <w:rPr>
          <w:rFonts w:asciiTheme="majorBidi" w:hAnsiTheme="majorBidi" w:cstheme="majorBidi"/>
          <w:sz w:val="30"/>
          <w:szCs w:val="30"/>
          <w:cs/>
        </w:rPr>
        <w:t>ด้วยราคาทุนหรือมูลค่าสุทธิที่จะได้รับแล้วแต่มูลค่าใดจะต่ำกว่า</w:t>
      </w:r>
      <w:r w:rsidRPr="00CC6D18">
        <w:rPr>
          <w:rFonts w:asciiTheme="majorBidi" w:hAnsiTheme="majorBidi" w:cstheme="majorBidi"/>
          <w:sz w:val="30"/>
          <w:szCs w:val="30"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ต้นทุนของสินค้าคำนวณโดยใช้วิธีเข้าก่อนออกก่อน </w:t>
      </w:r>
      <w:r w:rsidRPr="00CC6D18">
        <w:rPr>
          <w:rFonts w:asciiTheme="majorBidi" w:hAnsi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</w:t>
      </w:r>
      <w:r w:rsidR="00E67984" w:rsidRPr="00CC6D18">
        <w:rPr>
          <w:rFonts w:asciiTheme="majorBidi" w:hAnsiTheme="majorBidi"/>
          <w:sz w:val="30"/>
          <w:szCs w:val="30"/>
          <w:cs/>
        </w:rPr>
        <w:t>ประมาณการต้นทุนในการผลิตสินค้าให้เสร็จและ</w:t>
      </w:r>
      <w:r w:rsidRPr="00CC6D18">
        <w:rPr>
          <w:rFonts w:asciiTheme="majorBidi" w:hAnsiTheme="majorBidi"/>
          <w:sz w:val="30"/>
          <w:szCs w:val="30"/>
          <w:cs/>
        </w:rPr>
        <w:t>ค่าใช้จ่ายที่จำเป็นโดยประมาณในการขาย</w:t>
      </w:r>
    </w:p>
    <w:p w14:paraId="4682C5BE" w14:textId="24122B96" w:rsidR="002B2CBD" w:rsidRPr="00CC6D18" w:rsidRDefault="002B2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E9A5D62" w14:textId="0CC76450" w:rsidR="00C55B04" w:rsidRPr="00CC6D18" w:rsidRDefault="00C55B04" w:rsidP="00A82BAE">
      <w:pPr>
        <w:pStyle w:val="ListParagraph"/>
        <w:numPr>
          <w:ilvl w:val="0"/>
          <w:numId w:val="16"/>
        </w:numPr>
        <w:tabs>
          <w:tab w:val="left" w:pos="540"/>
        </w:tabs>
        <w:spacing w:after="0"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C6D18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</w:t>
      </w:r>
      <w:r w:rsidRPr="00CC6D18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ขาย</w:t>
      </w:r>
    </w:p>
    <w:p w14:paraId="585FFA92" w14:textId="60E376B6" w:rsidR="00C55B04" w:rsidRPr="00CC6D18" w:rsidRDefault="00C55B04" w:rsidP="00C55B04">
      <w:p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B7B3C7F" w14:textId="028F6ED4" w:rsidR="00C55B04" w:rsidRPr="00CC6D18" w:rsidRDefault="00C55B04" w:rsidP="00C55B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C6D18">
        <w:rPr>
          <w:rFonts w:ascii="Angsana New" w:hAnsi="Angsana New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 สินทรัพย์วัดมูลค่าด้วยจำนวนที่ต่ำกว่าระหว่างมูลค่าตามบัญชีกับมูลค่ายุติธรรมหักต้นทุนในการขาย</w:t>
      </w:r>
      <w:r w:rsidRPr="00CC6D18">
        <w:rPr>
          <w:rFonts w:ascii="Angsana New" w:hAnsi="Angsana New" w:hint="cs"/>
          <w:sz w:val="30"/>
          <w:szCs w:val="30"/>
          <w:cs/>
        </w:rPr>
        <w:t xml:space="preserve"> </w:t>
      </w:r>
      <w:r w:rsidRPr="00CC6D18">
        <w:rPr>
          <w:rFonts w:ascii="Angsana New" w:hAnsi="Angsana New"/>
          <w:sz w:val="30"/>
          <w:szCs w:val="30"/>
          <w:cs/>
        </w:rPr>
        <w:t xml:space="preserve">ขาดทุนจากการด้อยค่าสำหรับการจัดประเภทเป็นสินทรัพย์ที่ถือไว้เพื่อขายในครั้งแรกและผลกำไรและขาดทุนจากการวัดมูลค่าในภายหลังรับรู้ในกำไรหรือขาดทุน  </w:t>
      </w:r>
    </w:p>
    <w:p w14:paraId="19582F15" w14:textId="681ECE77" w:rsidR="00BE375D" w:rsidRPr="00CC6D18" w:rsidRDefault="00BE3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C6D1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21E8D4E1" w14:textId="6DB5B2D4" w:rsidR="00A82BAE" w:rsidRPr="00CC6D18" w:rsidRDefault="00A82BAE" w:rsidP="00A82BAE">
      <w:pPr>
        <w:pStyle w:val="ListParagraph"/>
        <w:numPr>
          <w:ilvl w:val="0"/>
          <w:numId w:val="16"/>
        </w:numPr>
        <w:tabs>
          <w:tab w:val="left" w:pos="540"/>
        </w:tabs>
        <w:spacing w:after="0"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C6D1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ที่ดิน อาคารและอุปกรณ์ </w:t>
      </w:r>
    </w:p>
    <w:p w14:paraId="7C3B80D2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779EDF31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อาคารและอุปกรณ์แสดงด้วยราคาทุนหักด้วยค่าเสื่อมราคาสะสมและขาดทุนจากการด้อยค่า</w:t>
      </w:r>
    </w:p>
    <w:p w14:paraId="24E55935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D9C0A38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ต้นทุนของการก่อสร้างสินทรัพย์ที่กิจการก่อสร้างเองรวมถึงต้นทุน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>การกู้ยืม และ</w:t>
      </w:r>
      <w:r w:rsidRPr="00CC6D18">
        <w:rPr>
          <w:rFonts w:asciiTheme="majorBidi" w:hAnsiTheme="majorBidi" w:cstheme="majorBidi"/>
          <w:sz w:val="30"/>
          <w:szCs w:val="30"/>
          <w:cs/>
        </w:rPr>
        <w:t>ต้นทุนในการรื้อถอน</w:t>
      </w:r>
      <w:r w:rsidRPr="00CC6D18">
        <w:rPr>
          <w:rFonts w:asciiTheme="majorBidi" w:hAnsiTheme="majorBidi" w:cstheme="majorBidi"/>
          <w:sz w:val="30"/>
          <w:szCs w:val="30"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CC6D18">
        <w:rPr>
          <w:rFonts w:asciiTheme="majorBidi" w:hAnsiTheme="majorBidi" w:cstheme="majorBidi"/>
          <w:sz w:val="30"/>
          <w:szCs w:val="30"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640B028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6AB2AFA4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640920DC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4D3E828B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C6D18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7222FA8A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42F27D7D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/>
          <w:sz w:val="30"/>
          <w:szCs w:val="30"/>
          <w:cs/>
        </w:rPr>
        <w:t xml:space="preserve"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>เมื่อกลุ่มบริษัท</w:t>
      </w:r>
      <w:r w:rsidRPr="00CC6D18">
        <w:rPr>
          <w:rFonts w:asciiTheme="majorBidi" w:hAnsiTheme="majorBidi" w:cstheme="majorBidi"/>
          <w:sz w:val="30"/>
          <w:szCs w:val="30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>เป็นประจำ</w:t>
      </w:r>
      <w:r w:rsidRPr="00CC6D18">
        <w:rPr>
          <w:rFonts w:asciiTheme="majorBidi" w:hAnsiTheme="majorBidi" w:cstheme="majorBidi"/>
          <w:sz w:val="30"/>
          <w:szCs w:val="30"/>
          <w:cs/>
        </w:rPr>
        <w:t>ในการซ่อมบำรุงที่ดิน</w:t>
      </w:r>
      <w:r w:rsidRPr="00CC6D18">
        <w:rPr>
          <w:rFonts w:asciiTheme="majorBidi" w:hAnsiTheme="majorBidi" w:cstheme="majorBidi"/>
          <w:sz w:val="30"/>
          <w:szCs w:val="30"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  <w:cs/>
        </w:rPr>
        <w:t>อาคารและอุปกรณ์จะรับรู้ในกำไร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CC6D18">
        <w:rPr>
          <w:rFonts w:asciiTheme="majorBidi" w:hAnsiTheme="majorBidi" w:cstheme="majorBidi"/>
          <w:sz w:val="30"/>
          <w:szCs w:val="30"/>
          <w:cs/>
        </w:rPr>
        <w:t>ขาดทุนเมื่อเกิดขึ้น</w:t>
      </w:r>
    </w:p>
    <w:p w14:paraId="6BC4F9E7" w14:textId="35DED968" w:rsidR="002B2CBD" w:rsidRPr="00CC6D18" w:rsidRDefault="002B2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EB3F66B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C6D18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59016F77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71E072B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CC6D18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</w:t>
      </w:r>
      <w:r w:rsidRPr="00CC6D18">
        <w:rPr>
          <w:rFonts w:asciiTheme="majorBidi" w:hAnsiTheme="majorBidi" w:cstheme="majorBidi"/>
          <w:spacing w:val="4"/>
          <w:sz w:val="30"/>
          <w:szCs w:val="30"/>
          <w:cs/>
        </w:rPr>
        <w:t>โดยประมาณของส่วนประกอบของสินทรัพย์</w:t>
      </w:r>
      <w:r w:rsidRPr="00CC6D18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และรับรู้</w:t>
      </w:r>
      <w:r w:rsidRPr="00CC6D18">
        <w:rPr>
          <w:rFonts w:asciiTheme="majorBidi" w:hAnsiTheme="majorBidi" w:cstheme="majorBidi"/>
          <w:sz w:val="30"/>
          <w:szCs w:val="30"/>
          <w:cs/>
        </w:rPr>
        <w:t>ในกำไร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CC6D18">
        <w:rPr>
          <w:rFonts w:asciiTheme="majorBidi" w:hAnsiTheme="majorBidi" w:cstheme="majorBidi"/>
          <w:sz w:val="30"/>
          <w:szCs w:val="30"/>
          <w:cs/>
        </w:rPr>
        <w:t>ขาดทุน</w:t>
      </w:r>
      <w:r w:rsidRPr="00CC6D18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CC6D18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ทั้งนี้ </w:t>
      </w:r>
      <w:r w:rsidRPr="00CC6D18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CC6D18">
        <w:rPr>
          <w:rFonts w:asciiTheme="majorBidi" w:hAnsiTheme="majorBidi" w:cstheme="majorBidi"/>
          <w:sz w:val="30"/>
          <w:szCs w:val="30"/>
          <w:cs/>
        </w:rPr>
        <w:t>ไม่คิดค่าเสื่อมราคาสำหรับที่ดิน และสินทรัพย์ที่อยู่ระหว่างการก่อสร้างและติดตั้ง</w:t>
      </w:r>
    </w:p>
    <w:p w14:paraId="4605B56B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62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640D9792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C6D18">
        <w:rPr>
          <w:rFonts w:asciiTheme="majorBidi" w:hAnsiTheme="majorBidi" w:cstheme="majorBidi"/>
          <w:spacing w:val="4"/>
          <w:sz w:val="30"/>
          <w:szCs w:val="30"/>
          <w:cs/>
        </w:rPr>
        <w:t>ประมาณการอายุการให้ประโยชน์ของสินทรัพย์</w:t>
      </w:r>
      <w:r w:rsidRPr="00CC6D18">
        <w:rPr>
          <w:rFonts w:asciiTheme="majorBidi" w:hAnsiTheme="majorBidi" w:cstheme="majorBidi"/>
          <w:sz w:val="30"/>
          <w:szCs w:val="30"/>
          <w:cs/>
        </w:rPr>
        <w:t>แสดงได้ดังนี้</w:t>
      </w:r>
    </w:p>
    <w:p w14:paraId="787CA3BD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7578"/>
        <w:gridCol w:w="1505"/>
      </w:tblGrid>
      <w:tr w:rsidR="00A82BAE" w:rsidRPr="00CC6D18" w14:paraId="7C4FC660" w14:textId="77777777">
        <w:tc>
          <w:tcPr>
            <w:tcW w:w="7578" w:type="dxa"/>
          </w:tcPr>
          <w:p w14:paraId="60A2727C" w14:textId="77777777" w:rsidR="00A82BAE" w:rsidRPr="00CC6D18" w:rsidRDefault="00A8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505" w:type="dxa"/>
          </w:tcPr>
          <w:p w14:paraId="530EDD61" w14:textId="77777777" w:rsidR="00A82BAE" w:rsidRPr="00CC6D18" w:rsidRDefault="00A8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5 - </w:t>
            </w:r>
            <w:r w:rsidRPr="00CC6D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A82BAE" w:rsidRPr="00CC6D18" w14:paraId="4C4C0F08" w14:textId="77777777">
        <w:tc>
          <w:tcPr>
            <w:tcW w:w="7578" w:type="dxa"/>
          </w:tcPr>
          <w:p w14:paraId="1B7A3F8C" w14:textId="77777777" w:rsidR="00A82BAE" w:rsidRPr="00CC6D18" w:rsidRDefault="00A8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05" w:type="dxa"/>
          </w:tcPr>
          <w:p w14:paraId="3BE49C46" w14:textId="77777777" w:rsidR="00A82BAE" w:rsidRPr="00CC6D18" w:rsidRDefault="00A8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 5 - 10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A82BAE" w:rsidRPr="00CC6D18" w14:paraId="29E363C9" w14:textId="77777777">
        <w:tc>
          <w:tcPr>
            <w:tcW w:w="7578" w:type="dxa"/>
          </w:tcPr>
          <w:p w14:paraId="1CE98B70" w14:textId="77777777" w:rsidR="00A82BAE" w:rsidRPr="00CC6D18" w:rsidRDefault="00A8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05" w:type="dxa"/>
          </w:tcPr>
          <w:p w14:paraId="4696FFE2" w14:textId="77777777" w:rsidR="00A82BAE" w:rsidRPr="00CC6D18" w:rsidRDefault="00A8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     5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A82BAE" w:rsidRPr="00CC6D18" w14:paraId="0C7A423D" w14:textId="77777777">
        <w:tc>
          <w:tcPr>
            <w:tcW w:w="7578" w:type="dxa"/>
          </w:tcPr>
          <w:p w14:paraId="1377D1F7" w14:textId="77777777" w:rsidR="00A82BAE" w:rsidRPr="00CC6D18" w:rsidRDefault="00A8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505" w:type="dxa"/>
          </w:tcPr>
          <w:p w14:paraId="76BEB031" w14:textId="77777777" w:rsidR="00A82BAE" w:rsidRPr="00CC6D18" w:rsidRDefault="00A8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 3 - 5 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67D9701D" w14:textId="77777777" w:rsidR="002B2CBD" w:rsidRPr="00CC6D18" w:rsidRDefault="002B2CBD" w:rsidP="002B2CBD">
      <w:pPr>
        <w:pStyle w:val="ListParagraph"/>
        <w:tabs>
          <w:tab w:val="left" w:pos="562"/>
        </w:tabs>
        <w:spacing w:after="0"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2" w:name="_Hlk33030987"/>
    </w:p>
    <w:p w14:paraId="7B96B8D1" w14:textId="7082E007" w:rsidR="00A82BAE" w:rsidRPr="00CC6D18" w:rsidRDefault="00A82BAE" w:rsidP="00A82BAE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C6D1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สินทรัพย์ต้นทุนของสัญญา</w:t>
      </w:r>
      <w:bookmarkEnd w:id="2"/>
    </w:p>
    <w:p w14:paraId="603D1FC9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23F95796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/>
          <w:sz w:val="30"/>
          <w:szCs w:val="30"/>
          <w:cs/>
        </w:rPr>
        <w:t>สินทรัพย์ต้นทุนของสัญญาเป็นต้นทุนส่วนเพิ่มที่เกิดขึ้นจากการทำสัญญากับลูกค้า โดย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บริษัทคาดว่าจะสามารถเรียกเก็บต้นทุนดังกล่าวได้ </w:t>
      </w:r>
    </w:p>
    <w:p w14:paraId="2FA1C8BF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6C9F0427" w14:textId="73FB0831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/>
          <w:sz w:val="30"/>
          <w:szCs w:val="30"/>
          <w:cs/>
        </w:rPr>
        <w:t>สินทรัพย์ต้นทุนของสัญญาวัดมูลค่าด้วยราคาทุนหักค่าตัดจำหน่ายสะสมและขาดทุนจากการด้อยค่า ค่าตัดจำหน่ายบันทึกเป็นค่าใช้จ่ายในกำไรหรือขาดทุน คำนวณตามเกณฑ์อย่างเป็นระบบตลอดอายุของสัญญาที่เกี่ยวข้องซึ่งสอดคล้องกับการรับรู้รายได้ของสัญญานั้น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0762C4D" w14:textId="77777777" w:rsidR="00546EDF" w:rsidRPr="00CC6D18" w:rsidRDefault="00546EDF" w:rsidP="00546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62"/>
        <w:jc w:val="thaiDistribute"/>
        <w:rPr>
          <w:rFonts w:asciiTheme="majorBidi" w:hAnsiTheme="majorBidi"/>
          <w:sz w:val="30"/>
          <w:szCs w:val="30"/>
        </w:rPr>
      </w:pPr>
    </w:p>
    <w:p w14:paraId="35C5D0D8" w14:textId="77777777" w:rsidR="00546EDF" w:rsidRPr="00CC6D18" w:rsidRDefault="00546EDF" w:rsidP="00546EDF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C6D18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ค่าความ</w:t>
      </w:r>
      <w:r w:rsidRPr="00CC6D18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นิยม</w:t>
      </w:r>
    </w:p>
    <w:p w14:paraId="00E9CA09" w14:textId="77777777" w:rsidR="00546EDF" w:rsidRPr="00CC6D18" w:rsidRDefault="00546EDF" w:rsidP="00546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62"/>
        <w:jc w:val="thaiDistribute"/>
        <w:rPr>
          <w:rFonts w:asciiTheme="majorBidi" w:hAnsiTheme="majorBidi"/>
          <w:sz w:val="30"/>
          <w:szCs w:val="30"/>
        </w:rPr>
      </w:pPr>
    </w:p>
    <w:p w14:paraId="23F86D66" w14:textId="77777777" w:rsidR="00546EDF" w:rsidRPr="00CC6D18" w:rsidRDefault="00546EDF" w:rsidP="00546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/>
          <w:sz w:val="30"/>
          <w:szCs w:val="30"/>
        </w:rPr>
      </w:pPr>
      <w:r w:rsidRPr="00CC6D18">
        <w:rPr>
          <w:rFonts w:asciiTheme="majorBidi" w:hAnsiTheme="majorBidi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</w:p>
    <w:p w14:paraId="28D10404" w14:textId="77777777" w:rsidR="00546EDF" w:rsidRPr="00CC6D18" w:rsidRDefault="00546EDF" w:rsidP="00546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62"/>
        <w:jc w:val="thaiDistribute"/>
        <w:rPr>
          <w:rFonts w:asciiTheme="majorBidi" w:hAnsiTheme="majorBidi"/>
          <w:sz w:val="30"/>
          <w:szCs w:val="30"/>
        </w:rPr>
      </w:pPr>
    </w:p>
    <w:p w14:paraId="63DAF7FC" w14:textId="40236470" w:rsidR="00A82BAE" w:rsidRPr="00CC6D18" w:rsidRDefault="00A82BAE" w:rsidP="00A82BAE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C6D1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สินทรัพย์ไม่มีตัวตน </w:t>
      </w:r>
    </w:p>
    <w:p w14:paraId="626862CD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14607626" w14:textId="77777777" w:rsidR="00A2121F" w:rsidRPr="00CC6D18" w:rsidRDefault="00A82BAE" w:rsidP="009949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 w:hint="cs"/>
          <w:sz w:val="30"/>
          <w:szCs w:val="30"/>
          <w:cs/>
        </w:rPr>
        <w:t>สินทรัพย์ไม่มีตัวตน</w:t>
      </w:r>
      <w:r w:rsidRPr="00CC6D18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วัดมูลค่าด้วยราคาทุนหักค่าตัดจำหน่ายสะสมและขาดทุนจากการ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 xml:space="preserve">ด้อยค่า </w:t>
      </w:r>
      <w:r w:rsidRPr="00CC6D18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  <w:cs/>
        </w:rPr>
        <w:t>ค่าตัดจำหน่าย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>คำนวณ</w:t>
      </w:r>
      <w:r w:rsidRPr="00CC6D18">
        <w:rPr>
          <w:rFonts w:asciiTheme="majorBidi" w:hAnsiTheme="majorBidi" w:cstheme="majorBidi"/>
          <w:sz w:val="30"/>
          <w:szCs w:val="30"/>
          <w:cs/>
        </w:rPr>
        <w:t>โดยวิธีเส้นตรงตามระยะเวลาที่คาดว่าจะได้รับประโยชน์จากสินทรัพย์ไม่มีตัวตน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>และรับรู้ในกำไรหรือขาดทุน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DF7E34E" w14:textId="77777777" w:rsidR="00A2121F" w:rsidRPr="00CC6D18" w:rsidRDefault="00A2121F" w:rsidP="009949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0F4CD9B9" w14:textId="53A14C45" w:rsidR="00A82BAE" w:rsidRPr="00CC6D18" w:rsidRDefault="00A82BAE" w:rsidP="009949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 w:hint="cs"/>
          <w:sz w:val="30"/>
          <w:szCs w:val="30"/>
          <w:cs/>
        </w:rPr>
        <w:t>ประมาณการ</w:t>
      </w:r>
      <w:r w:rsidRPr="00CC6D18">
        <w:rPr>
          <w:rFonts w:asciiTheme="majorBidi" w:hAnsiTheme="majorBidi" w:cstheme="majorBidi"/>
          <w:sz w:val="30"/>
          <w:szCs w:val="30"/>
          <w:cs/>
        </w:rPr>
        <w:t>ระยะเวลาที่คาดว่าจะได้รับประโยชน์แสดงได้ดังนี้</w:t>
      </w:r>
    </w:p>
    <w:p w14:paraId="12493CD1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7578"/>
        <w:gridCol w:w="1505"/>
      </w:tblGrid>
      <w:tr w:rsidR="00A82BAE" w:rsidRPr="00CC6D18" w14:paraId="6DC8DED6" w14:textId="77777777">
        <w:tc>
          <w:tcPr>
            <w:tcW w:w="7578" w:type="dxa"/>
          </w:tcPr>
          <w:p w14:paraId="1EAED0A8" w14:textId="77777777" w:rsidR="00A82BAE" w:rsidRPr="00CC6D18" w:rsidRDefault="00A8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ค่าทะเบียนผลิตภัณฑ์</w:t>
            </w:r>
          </w:p>
        </w:tc>
        <w:tc>
          <w:tcPr>
            <w:tcW w:w="1505" w:type="dxa"/>
          </w:tcPr>
          <w:p w14:paraId="33876F62" w14:textId="77777777" w:rsidR="00A82BAE" w:rsidRPr="00CC6D18" w:rsidRDefault="00A8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 5 - 9 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A82BAE" w:rsidRPr="00CC6D18" w14:paraId="4E049809" w14:textId="77777777">
        <w:tc>
          <w:tcPr>
            <w:tcW w:w="7578" w:type="dxa"/>
          </w:tcPr>
          <w:p w14:paraId="4E19A895" w14:textId="77777777" w:rsidR="00A82BAE" w:rsidRPr="00CC6D18" w:rsidRDefault="00A8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505" w:type="dxa"/>
          </w:tcPr>
          <w:p w14:paraId="49654B3F" w14:textId="77777777" w:rsidR="00A82BAE" w:rsidRPr="00CC6D18" w:rsidRDefault="00A8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</w:tbl>
    <w:p w14:paraId="21497D8B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62"/>
        <w:jc w:val="thaiDistribute"/>
        <w:rPr>
          <w:rFonts w:asciiTheme="majorBidi" w:hAnsiTheme="majorBidi"/>
          <w:sz w:val="30"/>
          <w:szCs w:val="30"/>
        </w:rPr>
      </w:pPr>
    </w:p>
    <w:p w14:paraId="5FFA38A8" w14:textId="072AB25A" w:rsidR="0099497E" w:rsidRPr="00CC6D18" w:rsidRDefault="00A82BAE" w:rsidP="009949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CC6D18">
        <w:rPr>
          <w:rFonts w:asciiTheme="majorBidi" w:hAnsiTheme="majorBidi" w:cstheme="majorBidi"/>
          <w:sz w:val="30"/>
          <w:szCs w:val="30"/>
          <w:cs/>
        </w:rPr>
        <w:t>ไม่คิดค่า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>ตัดจำหน่าย</w:t>
      </w:r>
      <w:r w:rsidRPr="00CC6D18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>โปรแกรมระหว่างพัฒนา</w:t>
      </w:r>
    </w:p>
    <w:p w14:paraId="6D0F6217" w14:textId="77777777" w:rsidR="00461636" w:rsidRPr="00CC6D18" w:rsidRDefault="00461636" w:rsidP="0046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62"/>
        <w:jc w:val="thaiDistribute"/>
        <w:rPr>
          <w:rFonts w:asciiTheme="majorBidi" w:hAnsiTheme="majorBidi"/>
          <w:sz w:val="30"/>
          <w:szCs w:val="30"/>
        </w:rPr>
      </w:pPr>
    </w:p>
    <w:p w14:paraId="1BB34508" w14:textId="49AA3189" w:rsidR="00A82BAE" w:rsidRPr="00CC6D18" w:rsidRDefault="00A82BAE" w:rsidP="00A82BAE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C6D1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3E1E9639" w14:textId="77777777" w:rsidR="00461636" w:rsidRPr="00CC6D18" w:rsidRDefault="00461636" w:rsidP="009949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1448F8EA" w14:textId="337C2EDD" w:rsidR="00A82BAE" w:rsidRPr="00CC6D18" w:rsidRDefault="00A82BAE" w:rsidP="009949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 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C6D18">
        <w:rPr>
          <w:rFonts w:asciiTheme="majorBidi" w:hAnsiTheme="majorBidi" w:cstheme="majorBidi"/>
          <w:sz w:val="30"/>
          <w:szCs w:val="30"/>
          <w:cs/>
        </w:rPr>
        <w:t>จะประเมินว่าสัญญาเป็นสัญญาเช่าหรือประกอบด้วยสัญญาเช่า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4E81E3FA" w14:textId="0E6DE5F5" w:rsidR="00BE375D" w:rsidRPr="00CC6D18" w:rsidRDefault="00BE3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/>
          <w:sz w:val="30"/>
          <w:szCs w:val="30"/>
        </w:rPr>
        <w:br w:type="page"/>
      </w:r>
    </w:p>
    <w:p w14:paraId="6813C5C9" w14:textId="77777777" w:rsidR="00A82BAE" w:rsidRPr="00CC6D18" w:rsidRDefault="00A82BAE" w:rsidP="00A82BAE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C6D1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ในฐานะผู้เช่า</w:t>
      </w:r>
    </w:p>
    <w:p w14:paraId="5997934C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FABE4D" w14:textId="65414B08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C6D18">
        <w:rPr>
          <w:rFonts w:asciiTheme="majorBidi" w:hAnsiTheme="majorBidi" w:cstheme="majorBidi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C6D18">
        <w:rPr>
          <w:rFonts w:asciiTheme="majorBidi" w:hAnsiTheme="majorBidi" w:cstheme="majorBidi"/>
          <w:sz w:val="30"/>
          <w:szCs w:val="30"/>
          <w:cs/>
        </w:rPr>
        <w:t>จะปันส่วนสิ่งตอบแทนที่ต้องจ่ายตามสัญญาให้กับแต่ละส่วนประกอบของสัญญาเช่าตามราคาเอกเทศ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>ของแต่ละส่วนประกอบ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 สำหรับสัญญาเช่าอสังหาริมทรัพย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>์ กลุ่มบริษัทเลือก</w:t>
      </w:r>
      <w:r w:rsidRPr="00CC6D18">
        <w:rPr>
          <w:rFonts w:asciiTheme="majorBidi" w:hAnsiTheme="majorBidi" w:cstheme="majorBidi"/>
          <w:sz w:val="30"/>
          <w:szCs w:val="30"/>
          <w:cs/>
        </w:rPr>
        <w:t>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>ทั้งหมด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C6354D4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A2D5FF3" w14:textId="7F8C1AFE" w:rsidR="00AC56EB" w:rsidRPr="00CC6D18" w:rsidRDefault="00A82BAE" w:rsidP="00FE2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 w:hint="cs"/>
          <w:sz w:val="30"/>
          <w:szCs w:val="30"/>
          <w:cs/>
        </w:rPr>
        <w:t>กลุ่มบริษัทรับ</w:t>
      </w:r>
      <w:r w:rsidRPr="00CC6D18">
        <w:rPr>
          <w:rFonts w:asciiTheme="majorBidi" w:hAnsiTheme="majorBidi" w:cstheme="majorBidi"/>
          <w:sz w:val="30"/>
          <w:szCs w:val="30"/>
          <w:cs/>
        </w:rPr>
        <w:t>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46D5171" w14:textId="77777777" w:rsidR="00FE2421" w:rsidRPr="00CC6D18" w:rsidRDefault="00FE2421" w:rsidP="00FE2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C6D3A1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>จ่ายล่วงหน้า</w:t>
      </w:r>
      <w:r w:rsidRPr="00CC6D18">
        <w:rPr>
          <w:rFonts w:asciiTheme="majorBidi" w:hAnsiTheme="majorBidi" w:cstheme="majorBidi"/>
          <w:sz w:val="30"/>
          <w:szCs w:val="30"/>
          <w:cs/>
        </w:rPr>
        <w:t>รวมกับต้นทุนทางตรงเริ่มแร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 xml:space="preserve">ก และประมาณการต้นทุนในการบูรณะ </w:t>
      </w:r>
      <w:r w:rsidRPr="00CC6D18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  <w:cs/>
        </w:rPr>
        <w:t>เว้นแต่สัญญาเช่า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CC6D18">
        <w:rPr>
          <w:rFonts w:asciiTheme="majorBidi" w:hAnsiTheme="majorBidi" w:cstheme="majorBidi"/>
          <w:sz w:val="30"/>
          <w:szCs w:val="30"/>
          <w:cs/>
        </w:rPr>
        <w:t>โอนกรรมสิทธิ์ในสินทรัพย์ที่เช่าให้กับ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C6D18">
        <w:rPr>
          <w:rFonts w:asciiTheme="majorBidi" w:hAnsiTheme="majorBidi" w:cstheme="majorBidi"/>
          <w:sz w:val="30"/>
          <w:szCs w:val="30"/>
          <w:cs/>
        </w:rPr>
        <w:t>เมื่อสิ้นสุดสัญญาเช่า หรือ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6BB1A5F8" w14:textId="23596D29" w:rsidR="002B2CBD" w:rsidRPr="00CC6D18" w:rsidRDefault="002B2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9391D2C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>ที่ต้องจ่ายทั้งหมดตามสัญญา ทั้งนี้กลุ่มบริษัท</w:t>
      </w:r>
      <w:r w:rsidRPr="00CC6D18">
        <w:rPr>
          <w:rFonts w:asciiTheme="majorBidi" w:hAnsiTheme="majorBidi" w:cstheme="majorBidi"/>
          <w:sz w:val="30"/>
          <w:szCs w:val="30"/>
          <w:cs/>
        </w:rPr>
        <w:t>ใช้อัตราดอกเบี้ยเงินกู้ยืมส่วนเพิ่มของ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>กลุ่มบริษัทในการคิดลดเป็นมูลค่าปัจจุบัน กลุ่มบริษัท</w:t>
      </w:r>
      <w:r w:rsidRPr="00CC6D18">
        <w:rPr>
          <w:rFonts w:asciiTheme="majorBidi" w:hAnsiTheme="majorBidi" w:cstheme="majorBidi"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F20E10C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666ECF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 xml:space="preserve"> หรือมีการเปลี่ยนแปลงการประเมินการเลือกใช้สิทธิที่ระบุในสัญญาเช่า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 เมื่อมีการวัดมูลค่าหนี้สินตามสัญญาเช่าใหม่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จะปรับปรุงกับมูลค่าตามบัญชีของสินทรัพย์สิทธิการใช้ หรือรับรู้ในกำไรหรือขาดทุนหากมูลค่าตามบัญชีของสินทรัพย์สิทธิการใช้ได้ถูกลดมูลค่าลงจนเป็นศูนย์แล้ว </w:t>
      </w:r>
    </w:p>
    <w:p w14:paraId="7AF8F1DD" w14:textId="38BD7797" w:rsidR="00BE375D" w:rsidRPr="00CC6D18" w:rsidRDefault="00BE3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/>
          <w:sz w:val="30"/>
          <w:szCs w:val="30"/>
        </w:rPr>
        <w:br w:type="page"/>
      </w:r>
    </w:p>
    <w:p w14:paraId="0724340C" w14:textId="77777777" w:rsidR="00A82BAE" w:rsidRPr="00CC6D18" w:rsidRDefault="00A82BAE" w:rsidP="00A82BAE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C6D1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การด้อยค่า</w:t>
      </w:r>
      <w:r w:rsidRPr="00CC6D18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สินทรัพย์ที่ไม่ใช่สินทรัพย์ทางการเงิน</w:t>
      </w:r>
    </w:p>
    <w:p w14:paraId="12ED72E6" w14:textId="77777777" w:rsidR="00A82BAE" w:rsidRPr="00CC6D18" w:rsidRDefault="00A82BAE" w:rsidP="00A82B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4371ADC" w14:textId="77777777" w:rsidR="00C01110" w:rsidRPr="00CC6D18" w:rsidRDefault="00A82BAE" w:rsidP="00A82B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C6D18">
        <w:rPr>
          <w:rFonts w:ascii="Angsana New" w:hAnsi="Angsana New"/>
          <w:sz w:val="30"/>
          <w:szCs w:val="30"/>
          <w:cs/>
        </w:rPr>
        <w:t>ยอดสินทรัพย์ตามบัญชีของ</w:t>
      </w:r>
      <w:r w:rsidRPr="00CC6D18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CC6D18">
        <w:rPr>
          <w:rFonts w:ascii="Angsana New" w:hAnsi="Angsana New" w:hint="cs"/>
          <w:sz w:val="30"/>
          <w:szCs w:val="30"/>
          <w:cs/>
        </w:rPr>
        <w:t>ไ</w:t>
      </w:r>
      <w:r w:rsidRPr="00CC6D18">
        <w:rPr>
          <w:rFonts w:ascii="Angsana New" w:hAnsi="Angsana New"/>
          <w:sz w:val="30"/>
          <w:szCs w:val="30"/>
          <w:cs/>
        </w:rPr>
        <w:t>ด้รับการทบทวน ณ ทุกวันที่</w:t>
      </w:r>
      <w:r w:rsidRPr="00CC6D18">
        <w:rPr>
          <w:rFonts w:ascii="Angsana New" w:hAnsi="Angsana New" w:hint="cs"/>
          <w:sz w:val="30"/>
          <w:szCs w:val="30"/>
          <w:cs/>
        </w:rPr>
        <w:t>รายงาน</w:t>
      </w:r>
      <w:r w:rsidRPr="00CC6D18">
        <w:rPr>
          <w:rFonts w:ascii="Angsana New" w:hAnsi="Angsana New"/>
          <w:sz w:val="30"/>
          <w:szCs w:val="30"/>
          <w:cs/>
        </w:rPr>
        <w:t>ว่ามีข้อบ่งชี้เรื่องการด้อยค่าหรือไม่</w:t>
      </w:r>
      <w:r w:rsidRPr="00CC6D18">
        <w:rPr>
          <w:rFonts w:ascii="Angsana New" w:hAnsi="Angsana New"/>
          <w:sz w:val="30"/>
          <w:szCs w:val="30"/>
        </w:rPr>
        <w:t xml:space="preserve"> </w:t>
      </w:r>
      <w:r w:rsidRPr="00CC6D18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2B2CBD" w:rsidRPr="00CC6D18">
        <w:rPr>
          <w:rFonts w:ascii="Angsana New" w:hAnsi="Angsana New"/>
          <w:sz w:val="30"/>
          <w:szCs w:val="30"/>
        </w:rPr>
        <w:t xml:space="preserve"> </w:t>
      </w:r>
      <w:r w:rsidR="00293231" w:rsidRPr="00CC6D18">
        <w:rPr>
          <w:rFonts w:ascii="Angsana New" w:hAnsi="Angsana New" w:hint="cs"/>
          <w:sz w:val="30"/>
          <w:szCs w:val="30"/>
          <w:cs/>
        </w:rPr>
        <w:t>สำหรับค่าความนิยมจะประมาณมูลค่าที่</w:t>
      </w:r>
      <w:r w:rsidR="002B2CBD" w:rsidRPr="00CC6D18">
        <w:rPr>
          <w:rFonts w:ascii="Angsana New" w:hAnsi="Angsana New"/>
          <w:sz w:val="30"/>
          <w:szCs w:val="30"/>
        </w:rPr>
        <w:br/>
      </w:r>
      <w:r w:rsidR="00293231" w:rsidRPr="00CC6D18">
        <w:rPr>
          <w:rFonts w:ascii="Angsana New" w:hAnsi="Angsana New" w:hint="cs"/>
          <w:sz w:val="30"/>
          <w:szCs w:val="30"/>
          <w:cs/>
        </w:rPr>
        <w:t>คาดว่าจะได้รับคืนทุกปีในช่วงเวลาเดียวกัน</w:t>
      </w:r>
      <w:r w:rsidRPr="00CC6D18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AC34797" w14:textId="77777777" w:rsidR="00C01110" w:rsidRPr="00CC6D18" w:rsidRDefault="00C01110" w:rsidP="00A82B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A5DA06C" w14:textId="410E403D" w:rsidR="00A82BAE" w:rsidRPr="00CC6D18" w:rsidRDefault="00A82BAE" w:rsidP="00A82B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C6D18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CC6D18">
        <w:rPr>
          <w:rFonts w:ascii="Angsana New" w:hAnsi="Angsana New" w:hint="cs"/>
          <w:sz w:val="30"/>
          <w:szCs w:val="30"/>
          <w:cs/>
        </w:rPr>
        <w:t>รับรู้ในกำไรหรือขาดทุนเมื่อ</w:t>
      </w:r>
      <w:r w:rsidRPr="00CC6D18">
        <w:rPr>
          <w:rFonts w:ascii="Angsana New" w:hAnsi="Angsana New"/>
          <w:sz w:val="30"/>
          <w:szCs w:val="30"/>
          <w:cs/>
        </w:rPr>
        <w:t>มูลค่าตามบัญชีของสินทรัพย์</w:t>
      </w:r>
      <w:r w:rsidRPr="00CC6D18">
        <w:rPr>
          <w:rFonts w:ascii="Angsana New" w:hAnsi="Angsana New" w:hint="cs"/>
          <w:sz w:val="30"/>
          <w:szCs w:val="30"/>
          <w:cs/>
        </w:rPr>
        <w:t>หรือมูลค่าตามบัญชีของหน่วยสินทรัพย์ที่ก่อให้เกิดเงินสด</w:t>
      </w:r>
      <w:r w:rsidRPr="00CC6D18">
        <w:rPr>
          <w:rFonts w:ascii="Angsana New" w:hAnsi="Angsana New"/>
          <w:sz w:val="30"/>
          <w:szCs w:val="30"/>
          <w:cs/>
        </w:rPr>
        <w:t xml:space="preserve">สูงกว่ามูลค่าที่จะได้รับคืน </w:t>
      </w:r>
    </w:p>
    <w:p w14:paraId="34E011EC" w14:textId="77777777" w:rsidR="00A82BAE" w:rsidRPr="00CC6D18" w:rsidRDefault="00A82BAE" w:rsidP="00A82B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31C578A" w14:textId="77777777" w:rsidR="00A82BAE" w:rsidRPr="00CC6D18" w:rsidRDefault="00A82BAE" w:rsidP="00A82B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C6D18">
        <w:rPr>
          <w:rFonts w:ascii="Angsana New" w:hAnsi="Angsana New"/>
          <w:sz w:val="30"/>
          <w:szCs w:val="30"/>
          <w:cs/>
        </w:rPr>
        <w:t>มูลค่าที่คาดว่าจะได้รับคืน</w:t>
      </w:r>
      <w:r w:rsidRPr="00CC6D18">
        <w:rPr>
          <w:rFonts w:ascii="Angsana New" w:hAnsi="Angsana New" w:hint="cs"/>
          <w:sz w:val="30"/>
          <w:szCs w:val="30"/>
          <w:cs/>
        </w:rPr>
        <w:t xml:space="preserve">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</w:t>
      </w:r>
      <w:r w:rsidRPr="00CC6D18">
        <w:rPr>
          <w:rFonts w:ascii="Angsana New" w:hAnsi="Angsana New"/>
          <w:sz w:val="30"/>
          <w:szCs w:val="30"/>
          <w:cs/>
        </w:rPr>
        <w:t>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  <w:r w:rsidRPr="00CC6D18">
        <w:rPr>
          <w:rFonts w:ascii="Angsana New" w:hAnsi="Angsana New" w:hint="cs"/>
          <w:sz w:val="30"/>
          <w:szCs w:val="30"/>
          <w:cs/>
        </w:rPr>
        <w:t xml:space="preserve">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1570394" w14:textId="77777777" w:rsidR="00A82BAE" w:rsidRPr="00CC6D18" w:rsidRDefault="00A82BAE" w:rsidP="00A82B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2311251" w14:textId="1A4FF999" w:rsidR="00A82BAE" w:rsidRPr="00CC6D18" w:rsidRDefault="00A82BAE" w:rsidP="00A82B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C6D18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CC6D18">
        <w:rPr>
          <w:rFonts w:ascii="Angsana New" w:hAnsi="Angsana New" w:hint="cs"/>
          <w:sz w:val="30"/>
          <w:szCs w:val="30"/>
          <w:cs/>
        </w:rPr>
        <w:t>ที่เคยรับรู้ในงวดก่อนจะถูกกลับรายการ</w:t>
      </w:r>
      <w:r w:rsidRPr="00CC6D18">
        <w:rPr>
          <w:rFonts w:ascii="Angsana New" w:hAnsi="Angsana New"/>
          <w:sz w:val="30"/>
          <w:szCs w:val="30"/>
          <w:cs/>
        </w:rPr>
        <w:t>หากมีการเปลี่ยนแปลงประมาณการที่ใช้ในการคำนวณมูลค่าที่คาดว่าจะได้รับคืน</w:t>
      </w:r>
      <w:r w:rsidR="002B2CBD" w:rsidRPr="00CC6D18">
        <w:rPr>
          <w:rFonts w:ascii="Angsana New" w:hAnsi="Angsana New"/>
          <w:sz w:val="30"/>
          <w:szCs w:val="30"/>
        </w:rPr>
        <w:t xml:space="preserve"> </w:t>
      </w:r>
      <w:r w:rsidR="005C1BA1" w:rsidRPr="00CC6D18">
        <w:rPr>
          <w:rFonts w:ascii="Angsana New" w:hAnsi="Angsana New" w:hint="cs"/>
          <w:sz w:val="30"/>
          <w:szCs w:val="30"/>
          <w:cs/>
        </w:rPr>
        <w:t>ยกเว้นขาดทุนจากการด้อยค่าของค่าความนิยมจะไม่มีการปรับปรุง</w:t>
      </w:r>
      <w:r w:rsidR="00841087" w:rsidRPr="00CC6D18">
        <w:rPr>
          <w:rFonts w:ascii="Angsana New" w:hAnsi="Angsana New" w:hint="cs"/>
          <w:sz w:val="30"/>
          <w:szCs w:val="30"/>
          <w:cs/>
        </w:rPr>
        <w:t>กลับ</w:t>
      </w:r>
      <w:r w:rsidR="005C1BA1" w:rsidRPr="00CC6D18">
        <w:rPr>
          <w:rFonts w:ascii="Angsana New" w:hAnsi="Angsana New" w:hint="cs"/>
          <w:sz w:val="30"/>
          <w:szCs w:val="30"/>
          <w:cs/>
        </w:rPr>
        <w:t>รายการ</w:t>
      </w:r>
      <w:r w:rsidRPr="00CC6D18">
        <w:rPr>
          <w:rFonts w:ascii="Angsana New" w:hAnsi="Angsana New" w:hint="cs"/>
          <w:sz w:val="30"/>
          <w:szCs w:val="30"/>
          <w:cs/>
        </w:rPr>
        <w:t xml:space="preserve"> ขาดทุนจากการด้อยค่าจะถูกกลับรายการเพียงเท่าที่มูลค่าตามบัญชีของสินทรัพย์แต่ไม่เกินกว่า</w:t>
      </w:r>
      <w:r w:rsidRPr="00CC6D18">
        <w:rPr>
          <w:rFonts w:ascii="Angsana New" w:hAnsi="Angsana New"/>
          <w:sz w:val="30"/>
          <w:szCs w:val="30"/>
          <w:cs/>
        </w:rPr>
        <w:t>มูลค่าตามบัญชี</w:t>
      </w:r>
      <w:r w:rsidRPr="00CC6D18">
        <w:rPr>
          <w:rFonts w:ascii="Angsana New" w:hAnsi="Angsana New" w:hint="cs"/>
          <w:sz w:val="30"/>
          <w:szCs w:val="30"/>
          <w:cs/>
        </w:rPr>
        <w:t>ภาย</w:t>
      </w:r>
      <w:r w:rsidRPr="00CC6D18">
        <w:rPr>
          <w:rFonts w:ascii="Angsana New" w:hAnsi="Angsana New"/>
          <w:sz w:val="30"/>
          <w:szCs w:val="30"/>
          <w:cs/>
        </w:rPr>
        <w:t xml:space="preserve">หลังหักค่าเสื่อมราคาหรือค่าตัดจำหน่าย </w:t>
      </w:r>
      <w:r w:rsidRPr="00CC6D18">
        <w:rPr>
          <w:rFonts w:ascii="Angsana New" w:hAnsi="Angsana New" w:hint="cs"/>
          <w:sz w:val="30"/>
          <w:szCs w:val="30"/>
          <w:cs/>
        </w:rPr>
        <w:t>เสมือนหนึ่ง</w:t>
      </w:r>
      <w:r w:rsidRPr="00CC6D18">
        <w:rPr>
          <w:rFonts w:ascii="Angsana New" w:hAnsi="Angsana New"/>
          <w:sz w:val="30"/>
          <w:szCs w:val="30"/>
          <w:cs/>
        </w:rPr>
        <w:t>ไม่เคยมีการบันทึกขาดทุนจากการด้อยค่ามาก่อน</w:t>
      </w:r>
    </w:p>
    <w:p w14:paraId="6F988730" w14:textId="70FB0863" w:rsidR="002B2CBD" w:rsidRPr="00CC6D18" w:rsidRDefault="002B2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9872D81" w14:textId="77777777" w:rsidR="00A82BAE" w:rsidRPr="00CC6D18" w:rsidRDefault="00A82BAE" w:rsidP="00A82BAE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C6D1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หนี้สินที่เกิดจากสัญญา</w:t>
      </w:r>
    </w:p>
    <w:p w14:paraId="61E98B72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7978F98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C6D18">
        <w:rPr>
          <w:rFonts w:asciiTheme="majorBidi" w:hAnsiTheme="majorBidi" w:cstheme="majorBidi"/>
          <w:sz w:val="30"/>
          <w:szCs w:val="30"/>
          <w:cs/>
        </w:rPr>
        <w:t>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C6D18">
        <w:rPr>
          <w:rFonts w:asciiTheme="majorBidi" w:hAnsiTheme="majorBidi" w:cstheme="majorBidi"/>
          <w:sz w:val="30"/>
          <w:szCs w:val="30"/>
          <w:cs/>
        </w:rPr>
        <w:t>รับรู้รายได้ที่เกี่ยวข้อง</w:t>
      </w:r>
    </w:p>
    <w:p w14:paraId="6C6CABBC" w14:textId="697DAB48" w:rsidR="00BE375D" w:rsidRPr="00CC6D18" w:rsidRDefault="00BE3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/>
          <w:sz w:val="30"/>
          <w:szCs w:val="30"/>
        </w:rPr>
        <w:br w:type="page"/>
      </w:r>
    </w:p>
    <w:p w14:paraId="20052C42" w14:textId="77777777" w:rsidR="00A82BAE" w:rsidRPr="00CC6D18" w:rsidRDefault="00A82BAE" w:rsidP="00A82BAE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C6D1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ผลประโยชน์ของพนักงาน</w:t>
      </w:r>
    </w:p>
    <w:p w14:paraId="017F9541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168D97B6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CC6D18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5101E454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0A14D3C" w14:textId="13ECB991" w:rsidR="00A82BAE" w:rsidRPr="00CC6D18" w:rsidRDefault="00A82BAE" w:rsidP="00A82B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CC6D18">
        <w:rPr>
          <w:rFonts w:asciiTheme="majorBidi" w:hAnsiTheme="majorBidi" w:cstheme="majorBidi"/>
          <w:i/>
          <w:sz w:val="30"/>
          <w:szCs w:val="30"/>
          <w:cs/>
        </w:rPr>
        <w:t>ภาระผูกพัน</w:t>
      </w:r>
      <w:r w:rsidR="00C01110" w:rsidRPr="00CC6D18">
        <w:rPr>
          <w:rFonts w:asciiTheme="majorBidi" w:hAnsiTheme="majorBidi" w:cstheme="majorBidi" w:hint="cs"/>
          <w:i/>
          <w:sz w:val="30"/>
          <w:szCs w:val="30"/>
          <w:cs/>
        </w:rPr>
        <w:t>สุทธิ</w:t>
      </w:r>
      <w:r w:rsidRPr="00CC6D18">
        <w:rPr>
          <w:rFonts w:asciiTheme="majorBidi" w:hAnsiTheme="majorBidi" w:cstheme="majorBidi"/>
          <w:i/>
          <w:sz w:val="30"/>
          <w:szCs w:val="30"/>
          <w:cs/>
        </w:rPr>
        <w:t>ในการสมทบ</w:t>
      </w:r>
      <w:r w:rsidRPr="00CC6D18">
        <w:rPr>
          <w:rFonts w:asciiTheme="majorBidi" w:hAnsiTheme="majorBidi"/>
          <w:i/>
          <w:sz w:val="30"/>
          <w:szCs w:val="30"/>
          <w:cs/>
        </w:rPr>
        <w:t>เข้ากองทุนสำรองเลี้ยงชีพสำหรับพนักงานของ</w:t>
      </w:r>
      <w:r w:rsidRPr="00CC6D18">
        <w:rPr>
          <w:rFonts w:asciiTheme="majorBidi" w:hAnsiTheme="majorBidi" w:cstheme="majorBidi" w:hint="cs"/>
          <w:i/>
          <w:sz w:val="30"/>
          <w:szCs w:val="30"/>
          <w:cs/>
        </w:rPr>
        <w:t>กลุ่มบริษัท</w:t>
      </w:r>
      <w:r w:rsidRPr="00CC6D18">
        <w:rPr>
          <w:rFonts w:asciiTheme="majorBidi" w:hAnsiTheme="majorBidi" w:cstheme="majorBidi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571CC95E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0665FB6F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Theme="majorBidi" w:hAnsiTheme="majorBidi" w:cstheme="majorBidi"/>
          <w:iCs/>
          <w:sz w:val="30"/>
          <w:szCs w:val="30"/>
        </w:rPr>
      </w:pPr>
      <w:r w:rsidRPr="00CC6D18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116B9477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672B431D" w14:textId="7910137B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CC6D18">
        <w:rPr>
          <w:rFonts w:asciiTheme="majorBidi" w:hAnsiTheme="majorBidi" w:cstheme="majorBidi"/>
          <w:i/>
          <w:sz w:val="30"/>
          <w:szCs w:val="30"/>
          <w:cs/>
        </w:rPr>
        <w:t>ภาระผูกพัน</w:t>
      </w:r>
      <w:r w:rsidR="009667AC" w:rsidRPr="00CC6D18">
        <w:rPr>
          <w:rFonts w:asciiTheme="majorBidi" w:hAnsiTheme="majorBidi" w:cstheme="majorBidi" w:hint="cs"/>
          <w:i/>
          <w:sz w:val="30"/>
          <w:szCs w:val="30"/>
          <w:cs/>
        </w:rPr>
        <w:t>สุทธิ</w:t>
      </w:r>
      <w:r w:rsidRPr="00CC6D18">
        <w:rPr>
          <w:rFonts w:asciiTheme="majorBidi" w:hAnsiTheme="majorBidi" w:cstheme="majorBidi"/>
          <w:i/>
          <w:sz w:val="30"/>
          <w:szCs w:val="30"/>
          <w:cs/>
        </w:rPr>
        <w:t>ของ</w:t>
      </w:r>
      <w:r w:rsidRPr="00CC6D18">
        <w:rPr>
          <w:rFonts w:asciiTheme="majorBidi" w:hAnsiTheme="majorBidi" w:cstheme="majorBidi" w:hint="cs"/>
          <w:i/>
          <w:sz w:val="30"/>
          <w:szCs w:val="30"/>
          <w:cs/>
        </w:rPr>
        <w:t>กลุ่มบริษัท</w:t>
      </w:r>
      <w:r w:rsidRPr="00CC6D18">
        <w:rPr>
          <w:rFonts w:asciiTheme="majorBidi" w:hAnsiTheme="majorBidi" w:cstheme="majorBidi"/>
          <w:i/>
          <w:sz w:val="30"/>
          <w:szCs w:val="30"/>
          <w:cs/>
        </w:rPr>
        <w:t>จากโครงการผลประโยชน์ที่กำหนดไว้ถูกคำนวณ</w:t>
      </w:r>
      <w:r w:rsidRPr="00CC6D18">
        <w:rPr>
          <w:rFonts w:asciiTheme="majorBidi" w:hAnsiTheme="majorBidi"/>
          <w:i/>
          <w:sz w:val="30"/>
          <w:szCs w:val="30"/>
          <w:cs/>
        </w:rPr>
        <w:t>จากการประมาณผลประโยชน์ในอนาคตที่เกิดจากการทำงานของพนักงานในงวดปัจจุบันและงวดก่อน</w:t>
      </w:r>
      <w:r w:rsidRPr="00CC6D18">
        <w:rPr>
          <w:rFonts w:asciiTheme="majorBidi" w:hAnsiTheme="majorBidi" w:hint="cs"/>
          <w:i/>
          <w:sz w:val="30"/>
          <w:szCs w:val="30"/>
          <w:cs/>
        </w:rPr>
        <w:t xml:space="preserve"> </w:t>
      </w:r>
      <w:r w:rsidRPr="00CC6D18">
        <w:rPr>
          <w:rFonts w:asciiTheme="majorBidi" w:hAnsiTheme="majorBidi"/>
          <w:i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</w:t>
      </w:r>
      <w:r w:rsidR="00C01110" w:rsidRPr="00CC6D18">
        <w:rPr>
          <w:rFonts w:asciiTheme="majorBidi" w:hAnsiTheme="majorBidi" w:hint="cs"/>
          <w:i/>
          <w:sz w:val="30"/>
          <w:szCs w:val="30"/>
          <w:cs/>
        </w:rPr>
        <w:t>เป็นประจำทุกปี</w:t>
      </w:r>
      <w:r w:rsidRPr="00CC6D18">
        <w:rPr>
          <w:rFonts w:asciiTheme="majorBidi" w:hAnsiTheme="majorBidi"/>
          <w:i/>
          <w:sz w:val="30"/>
          <w:szCs w:val="30"/>
          <w:cs/>
        </w:rPr>
        <w:t xml:space="preserve"> โดยวิธีคิดลดแต่ละหน่วยที่ประมาณการไว้</w:t>
      </w:r>
    </w:p>
    <w:p w14:paraId="01BA9DFC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6F4B75FB" w14:textId="715561F7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CC6D18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</w:t>
      </w:r>
      <w:r w:rsidRPr="00CC6D18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CC6D18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</w:t>
      </w:r>
      <w:r w:rsidRPr="00CC6D18">
        <w:rPr>
          <w:rFonts w:asciiTheme="majorBidi" w:hAnsiTheme="majorBidi" w:cstheme="majorBidi" w:hint="cs"/>
          <w:i/>
          <w:sz w:val="30"/>
          <w:szCs w:val="30"/>
          <w:cs/>
        </w:rPr>
        <w:t>เบ็ดเสร็จอื่น</w:t>
      </w:r>
      <w:r w:rsidRPr="00CC6D18">
        <w:rPr>
          <w:rFonts w:asciiTheme="majorBidi" w:hAnsiTheme="majorBidi" w:cstheme="majorBidi"/>
          <w:i/>
          <w:sz w:val="30"/>
          <w:szCs w:val="30"/>
          <w:cs/>
        </w:rPr>
        <w:t xml:space="preserve">ทันที </w:t>
      </w:r>
      <w:r w:rsidRPr="00CC6D18">
        <w:rPr>
          <w:rFonts w:asciiTheme="majorBidi" w:hAnsiTheme="majorBidi" w:cstheme="majorBidi" w:hint="cs"/>
          <w:i/>
          <w:sz w:val="30"/>
          <w:szCs w:val="30"/>
          <w:cs/>
        </w:rPr>
        <w:t>กลุ่มบริษัท</w:t>
      </w:r>
      <w:r w:rsidRPr="00CC6D18">
        <w:rPr>
          <w:rFonts w:asciiTheme="majorBidi" w:hAnsiTheme="majorBidi" w:cstheme="majorBidi"/>
          <w:i/>
          <w:sz w:val="30"/>
          <w:szCs w:val="30"/>
          <w:cs/>
        </w:rPr>
        <w:t>กำหนดดอกเบี้ยจ่ายของหนี้สินผลประโยชน์ที่กำหนดไว้</w:t>
      </w:r>
      <w:r w:rsidR="00744089" w:rsidRPr="00CC6D18">
        <w:rPr>
          <w:rFonts w:asciiTheme="majorBidi" w:hAnsiTheme="majorBidi" w:cstheme="majorBidi" w:hint="cs"/>
          <w:i/>
          <w:sz w:val="30"/>
          <w:szCs w:val="30"/>
          <w:cs/>
        </w:rPr>
        <w:t>สุทธิ</w:t>
      </w:r>
      <w:r w:rsidRPr="00CC6D18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CC6D18">
        <w:rPr>
          <w:rFonts w:asciiTheme="majorBidi" w:hAnsiTheme="majorBidi" w:cstheme="majorBidi"/>
          <w:i/>
          <w:sz w:val="30"/>
          <w:szCs w:val="30"/>
          <w:cs/>
        </w:rPr>
        <w:t>โดยใช้อัตราคิดลดที่ใช้วัดมูลค่าภาระผูกพันตามโครงการผลประโยชน์ ณ ต้น</w:t>
      </w:r>
      <w:r w:rsidRPr="00CC6D18">
        <w:rPr>
          <w:rFonts w:asciiTheme="majorBidi" w:hAnsiTheme="majorBidi" w:cstheme="majorBidi" w:hint="cs"/>
          <w:i/>
          <w:sz w:val="30"/>
          <w:szCs w:val="30"/>
          <w:cs/>
        </w:rPr>
        <w:t>ปี</w:t>
      </w:r>
      <w:r w:rsidRPr="00CC6D18">
        <w:rPr>
          <w:rFonts w:asciiTheme="majorBidi" w:hAnsiTheme="majorBidi" w:cstheme="majorBidi"/>
          <w:i/>
          <w:sz w:val="30"/>
          <w:szCs w:val="30"/>
          <w:cs/>
        </w:rPr>
        <w:t xml:space="preserve"> โดยคำนึงถึงการเปลี่ยนแปลงใด</w:t>
      </w:r>
      <w:r w:rsidRPr="00CC6D18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CC6D18">
        <w:rPr>
          <w:rFonts w:asciiTheme="majorBidi" w:hAnsiTheme="majorBidi" w:cstheme="majorBidi"/>
          <w:i/>
          <w:sz w:val="30"/>
          <w:szCs w:val="30"/>
          <w:cs/>
        </w:rPr>
        <w:t>ๆ ในหนี้สินผลประโยชน์ที่กำหนดไว้</w:t>
      </w:r>
      <w:r w:rsidR="00C01110" w:rsidRPr="00CC6D18">
        <w:rPr>
          <w:rFonts w:asciiTheme="majorBidi" w:hAnsiTheme="majorBidi" w:cstheme="majorBidi" w:hint="cs"/>
          <w:i/>
          <w:sz w:val="30"/>
          <w:szCs w:val="30"/>
          <w:cs/>
        </w:rPr>
        <w:t>สุทธิ</w:t>
      </w:r>
      <w:r w:rsidRPr="00CC6D18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CC6D18">
        <w:rPr>
          <w:rFonts w:asciiTheme="majorBidi" w:hAnsiTheme="majorBidi" w:cstheme="majorBidi"/>
          <w:i/>
          <w:sz w:val="30"/>
          <w:szCs w:val="30"/>
          <w:cs/>
        </w:rPr>
        <w:t>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Pr="00CC6D18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CC6D18">
        <w:rPr>
          <w:rFonts w:asciiTheme="majorBidi" w:hAnsiTheme="majorBidi" w:cstheme="majorBidi"/>
          <w:i/>
          <w:sz w:val="30"/>
          <w:szCs w:val="30"/>
          <w:cs/>
        </w:rPr>
        <w:t>ๆ ที่เกี่ยวข้องกับโครงการผลประโยชน์รับรู้ในกำไร</w:t>
      </w:r>
      <w:r w:rsidRPr="00CC6D18">
        <w:rPr>
          <w:rFonts w:asciiTheme="majorBidi" w:hAnsiTheme="majorBidi" w:cstheme="majorBidi" w:hint="cs"/>
          <w:i/>
          <w:sz w:val="30"/>
          <w:szCs w:val="30"/>
          <w:cs/>
        </w:rPr>
        <w:t>หรือ</w:t>
      </w:r>
      <w:r w:rsidRPr="00CC6D18">
        <w:rPr>
          <w:rFonts w:asciiTheme="majorBidi" w:hAnsiTheme="majorBidi" w:cstheme="majorBidi"/>
          <w:i/>
          <w:sz w:val="30"/>
          <w:szCs w:val="30"/>
          <w:cs/>
        </w:rPr>
        <w:t>ขาดทุน</w:t>
      </w:r>
    </w:p>
    <w:p w14:paraId="3CFA092F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5F3F2950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CC6D18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</w:t>
      </w:r>
      <w:r w:rsidRPr="00CC6D18">
        <w:rPr>
          <w:rFonts w:asciiTheme="majorBidi" w:hAnsiTheme="majorBidi" w:cstheme="majorBidi" w:hint="cs"/>
          <w:i/>
          <w:sz w:val="30"/>
          <w:szCs w:val="30"/>
          <w:cs/>
        </w:rPr>
        <w:t xml:space="preserve">        </w:t>
      </w:r>
      <w:r w:rsidRPr="00CC6D18">
        <w:rPr>
          <w:rFonts w:asciiTheme="majorBidi" w:hAnsiTheme="majorBidi" w:cstheme="majorBidi"/>
          <w:i/>
          <w:sz w:val="30"/>
          <w:szCs w:val="30"/>
          <w:cs/>
        </w:rPr>
        <w:t>ที่เกี่ยวข้องกับการบริการในอดีต หรือ กำไรหรือขาดทุนจากการลดขนาดโครงการต้องรับรู้ในกำไร</w:t>
      </w:r>
      <w:r w:rsidRPr="00CC6D18">
        <w:rPr>
          <w:rFonts w:asciiTheme="majorBidi" w:hAnsiTheme="majorBidi" w:cstheme="majorBidi" w:hint="cs"/>
          <w:i/>
          <w:sz w:val="30"/>
          <w:szCs w:val="30"/>
          <w:cs/>
        </w:rPr>
        <w:t>หรือ</w:t>
      </w:r>
      <w:r w:rsidRPr="00CC6D18">
        <w:rPr>
          <w:rFonts w:asciiTheme="majorBidi" w:hAnsiTheme="majorBidi" w:cstheme="majorBidi"/>
          <w:i/>
          <w:sz w:val="30"/>
          <w:szCs w:val="30"/>
          <w:cs/>
        </w:rPr>
        <w:t xml:space="preserve">ขาดทุนทันที </w:t>
      </w:r>
      <w:r w:rsidRPr="00CC6D18">
        <w:rPr>
          <w:rFonts w:asciiTheme="majorBidi" w:hAnsiTheme="majorBidi" w:cstheme="majorBidi" w:hint="cs"/>
          <w:i/>
          <w:sz w:val="30"/>
          <w:szCs w:val="30"/>
          <w:cs/>
        </w:rPr>
        <w:t>กลุ่มบริษัท</w:t>
      </w:r>
      <w:r w:rsidRPr="00CC6D18">
        <w:rPr>
          <w:rFonts w:asciiTheme="majorBidi" w:hAnsiTheme="majorBidi" w:cstheme="majorBidi"/>
          <w:i/>
          <w:sz w:val="30"/>
          <w:szCs w:val="30"/>
          <w:cs/>
        </w:rPr>
        <w:t>รับรู้กำไรและขาดทุนจากการจ่ายชำระผลประโยชน์พนักงานเมื่อเกิดขึ้น</w:t>
      </w:r>
    </w:p>
    <w:p w14:paraId="1520C8B8" w14:textId="4D97258B" w:rsidR="002B2CBD" w:rsidRPr="00CC6D18" w:rsidRDefault="002B2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30"/>
          <w:szCs w:val="30"/>
        </w:rPr>
      </w:pPr>
    </w:p>
    <w:p w14:paraId="25C0E87A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firstLine="7"/>
        <w:jc w:val="both"/>
        <w:rPr>
          <w:rFonts w:asciiTheme="majorBidi" w:hAnsiTheme="majorBidi" w:cstheme="majorBidi"/>
          <w:iCs/>
          <w:sz w:val="30"/>
          <w:szCs w:val="30"/>
        </w:rPr>
      </w:pPr>
      <w:r w:rsidRPr="00CC6D18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74A35B8C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39FBF1C9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CC6D18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CC6D18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CC6D18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CC6D18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CC6D18">
        <w:rPr>
          <w:rFonts w:asciiTheme="majorBidi" w:hAnsiTheme="majorBidi" w:cstheme="majorBidi"/>
          <w:i/>
          <w:sz w:val="30"/>
          <w:szCs w:val="30"/>
          <w:cs/>
        </w:rPr>
        <w:t>หาก</w:t>
      </w:r>
      <w:r w:rsidRPr="00CC6D18">
        <w:rPr>
          <w:rFonts w:asciiTheme="majorBidi" w:hAnsiTheme="majorBidi" w:cstheme="majorBidi" w:hint="cs"/>
          <w:i/>
          <w:sz w:val="30"/>
          <w:szCs w:val="30"/>
          <w:cs/>
        </w:rPr>
        <w:t>กลุ่มบริษัท</w:t>
      </w:r>
      <w:r w:rsidRPr="00CC6D18">
        <w:rPr>
          <w:rFonts w:asciiTheme="majorBidi" w:hAnsiTheme="majorBidi" w:cstheme="majorBidi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CC6D18">
        <w:rPr>
          <w:rFonts w:asciiTheme="majorBidi" w:hAnsiTheme="majorBidi" w:cstheme="majorBidi"/>
          <w:i/>
          <w:sz w:val="30"/>
          <w:szCs w:val="30"/>
        </w:rPr>
        <w:t xml:space="preserve"> </w:t>
      </w:r>
    </w:p>
    <w:p w14:paraId="11778377" w14:textId="3A8812D3" w:rsidR="006A2F67" w:rsidRPr="00CC6D18" w:rsidRDefault="006A2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</w:rPr>
      </w:pPr>
      <w:r w:rsidRPr="00CC6D18">
        <w:rPr>
          <w:rFonts w:asciiTheme="majorBidi" w:hAnsiTheme="majorBidi" w:cstheme="majorBidi"/>
          <w:iCs/>
          <w:sz w:val="30"/>
          <w:szCs w:val="30"/>
        </w:rPr>
        <w:br w:type="page"/>
      </w:r>
    </w:p>
    <w:p w14:paraId="30FB1EBC" w14:textId="77777777" w:rsidR="00A82BAE" w:rsidRPr="00CC6D18" w:rsidRDefault="00A82BAE" w:rsidP="00A82BAE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C6D1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ประมาณการหนี้สิน</w:t>
      </w:r>
    </w:p>
    <w:p w14:paraId="2CD6D61C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48E0B269" w14:textId="5C19AED2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CC6D18">
        <w:rPr>
          <w:rFonts w:asciiTheme="majorBidi" w:hAnsiTheme="majorBidi" w:cstheme="majorBidi"/>
          <w:i/>
          <w:sz w:val="30"/>
          <w:szCs w:val="30"/>
          <w:cs/>
        </w:rPr>
        <w:t>ประมาณการหนี้สินจะรับรู้ก็ต่อเมื่อ</w:t>
      </w:r>
      <w:r w:rsidRPr="00CC6D18">
        <w:rPr>
          <w:rFonts w:asciiTheme="majorBidi" w:hAnsiTheme="majorBidi" w:cstheme="majorBidi" w:hint="cs"/>
          <w:i/>
          <w:sz w:val="30"/>
          <w:szCs w:val="30"/>
          <w:cs/>
        </w:rPr>
        <w:t>กลุ่ม</w:t>
      </w:r>
      <w:r w:rsidRPr="00CC6D18">
        <w:rPr>
          <w:rFonts w:asciiTheme="majorBidi" w:hAnsiTheme="majorBidi" w:cstheme="majorBidi"/>
          <w:i/>
          <w:sz w:val="30"/>
          <w:szCs w:val="30"/>
          <w:cs/>
        </w:rPr>
        <w:t xml:space="preserve">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</w:t>
      </w:r>
      <w:r w:rsidRPr="00CC6D18">
        <w:rPr>
          <w:rFonts w:asciiTheme="majorBidi" w:hAnsiTheme="majorBidi" w:cstheme="majorBidi" w:hint="cs"/>
          <w:i/>
          <w:sz w:val="30"/>
          <w:szCs w:val="30"/>
          <w:cs/>
        </w:rPr>
        <w:t xml:space="preserve">             </w:t>
      </w:r>
      <w:r w:rsidRPr="00CC6D18">
        <w:rPr>
          <w:rFonts w:asciiTheme="majorBidi" w:hAnsiTheme="majorBidi" w:cstheme="majorBidi"/>
          <w:i/>
          <w:sz w:val="30"/>
          <w:szCs w:val="30"/>
          <w:cs/>
        </w:rPr>
        <w:t xml:space="preserve">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</w:t>
      </w:r>
      <w:r w:rsidRPr="00CC6D18">
        <w:rPr>
          <w:rFonts w:asciiTheme="majorBidi" w:hAnsiTheme="majorBidi" w:cstheme="majorBidi"/>
          <w:i/>
          <w:sz w:val="30"/>
          <w:szCs w:val="30"/>
        </w:rPr>
        <w:t xml:space="preserve">        </w:t>
      </w:r>
      <w:r w:rsidRPr="00CC6D18">
        <w:rPr>
          <w:rFonts w:asciiTheme="majorBidi" w:hAnsiTheme="majorBidi" w:cstheme="majorBidi"/>
          <w:i/>
          <w:sz w:val="30"/>
          <w:szCs w:val="30"/>
          <w:cs/>
        </w:rPr>
        <w:t xml:space="preserve"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60549623" w14:textId="77777777" w:rsidR="002B2CBD" w:rsidRPr="00CC6D18" w:rsidRDefault="002B2CBD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6F292F7F" w14:textId="77777777" w:rsidR="00A82BAE" w:rsidRPr="00CC6D18" w:rsidRDefault="00A82BAE" w:rsidP="00A82BAE">
      <w:pPr>
        <w:pStyle w:val="ListParagraph"/>
        <w:numPr>
          <w:ilvl w:val="0"/>
          <w:numId w:val="16"/>
        </w:numPr>
        <w:tabs>
          <w:tab w:val="left" w:pos="540"/>
        </w:tabs>
        <w:spacing w:after="0"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C6D18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1A1014AC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F5D5EF" w14:textId="60336D7F" w:rsidR="00A82BAE" w:rsidRPr="00CC6D18" w:rsidRDefault="00A82BAE" w:rsidP="00A82BAE">
      <w:pPr>
        <w:pStyle w:val="block"/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CC6D1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Pr="00CC6D18">
        <w:rPr>
          <w:rFonts w:asciiTheme="majorBidi" w:hAnsiTheme="majorBidi" w:cs="Angsana New"/>
          <w:sz w:val="30"/>
          <w:szCs w:val="30"/>
          <w:cs/>
          <w:lang w:val="en-US" w:bidi="th-TH"/>
        </w:rPr>
        <w:br w:type="textWrapping" w:clear="all"/>
        <w:t>ที่</w:t>
      </w:r>
      <w:r w:rsidRPr="00CC6D1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กลุ่ม</w:t>
      </w:r>
      <w:r w:rsidRPr="00CC6D18">
        <w:rPr>
          <w:rFonts w:asciiTheme="majorBidi" w:hAnsiTheme="majorBidi" w:cs="Angsana New"/>
          <w:sz w:val="30"/>
          <w:szCs w:val="30"/>
          <w:cs/>
          <w:lang w:val="en-US" w:bidi="th-TH"/>
        </w:rPr>
        <w:t>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2FFC88EA" w14:textId="77777777" w:rsidR="0099497E" w:rsidRPr="00CC6D18" w:rsidRDefault="0099497E" w:rsidP="00A82BAE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31D2EA7" w14:textId="0F7F7B18" w:rsidR="00A82BAE" w:rsidRPr="00CC6D18" w:rsidRDefault="00A82BAE" w:rsidP="00A82BAE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วัดมูลค่ายุติธรรมของสินทรัพย์หรือหนี้สิน 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CC6D18">
        <w:rPr>
          <w:rFonts w:asciiTheme="majorBidi" w:hAnsiTheme="majorBidi" w:cstheme="majorBidi"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CC6D18">
        <w:rPr>
          <w:rFonts w:asciiTheme="majorBidi" w:hAnsiTheme="majorBidi" w:cstheme="majorBidi"/>
          <w:sz w:val="30"/>
          <w:szCs w:val="30"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4193AE2F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8E221B" w14:textId="77777777" w:rsidR="00A82BAE" w:rsidRPr="00CC6D18" w:rsidRDefault="00A82BAE" w:rsidP="002562F5">
      <w:pPr>
        <w:pStyle w:val="block"/>
        <w:numPr>
          <w:ilvl w:val="0"/>
          <w:numId w:val="17"/>
        </w:numPr>
        <w:spacing w:after="0" w:line="240" w:lineRule="atLeast"/>
        <w:ind w:left="900" w:right="18"/>
        <w:rPr>
          <w:rFonts w:asciiTheme="majorBidi" w:hAnsiTheme="majorBidi" w:cstheme="majorBidi"/>
          <w:sz w:val="30"/>
          <w:szCs w:val="30"/>
          <w:lang w:bidi="th-TH"/>
        </w:rPr>
      </w:pPr>
      <w:r w:rsidRPr="00CC6D1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CC6D18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CC6D1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CBF4844" w14:textId="30A59891" w:rsidR="00A82BAE" w:rsidRPr="00CC6D18" w:rsidRDefault="00A82BAE" w:rsidP="002562F5">
      <w:pPr>
        <w:pStyle w:val="block"/>
        <w:numPr>
          <w:ilvl w:val="0"/>
          <w:numId w:val="17"/>
        </w:numPr>
        <w:spacing w:after="0" w:line="240" w:lineRule="atLeast"/>
        <w:ind w:left="900" w:right="-72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C6D1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CC6D18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CC6D18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2562F5" w:rsidRPr="00CC6D1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น </w:t>
      </w:r>
      <w:r w:rsidRPr="00CC6D1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นอกเหนือจากราคาเสนอซื้อขายซึ่งรวมอยู่ในข้อมูลระดับ </w:t>
      </w:r>
      <w:r w:rsidRPr="00CC6D18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1144261B" w14:textId="77777777" w:rsidR="00A82BAE" w:rsidRPr="00CC6D18" w:rsidRDefault="00A82BAE" w:rsidP="002562F5">
      <w:pPr>
        <w:pStyle w:val="block"/>
        <w:numPr>
          <w:ilvl w:val="0"/>
          <w:numId w:val="17"/>
        </w:numPr>
        <w:tabs>
          <w:tab w:val="left" w:pos="1440"/>
        </w:tabs>
        <w:spacing w:after="0" w:line="240" w:lineRule="atLeast"/>
        <w:ind w:left="900" w:right="-7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CC6D18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CC6D18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ข้อมูลที่ใช้เป็นข้อมูลที่ไม่สามารถสังเกตได้</w:t>
      </w:r>
      <w:r w:rsidRPr="00CC6D18">
        <w:rPr>
          <w:rFonts w:asciiTheme="majorBidi" w:hAnsiTheme="majorBidi" w:cstheme="majorBidi"/>
          <w:sz w:val="30"/>
          <w:szCs w:val="30"/>
          <w:cs/>
          <w:lang w:bidi="th-TH"/>
        </w:rPr>
        <w:t>สำหรับสินทรัพย์หรือหนี้สิน</w:t>
      </w:r>
      <w:r w:rsidRPr="00CC6D18">
        <w:rPr>
          <w:rFonts w:asciiTheme="majorBidi" w:hAnsiTheme="majorBidi" w:cstheme="majorBidi" w:hint="cs"/>
          <w:sz w:val="30"/>
          <w:szCs w:val="30"/>
          <w:cs/>
          <w:lang w:bidi="th-TH"/>
        </w:rPr>
        <w:t>นั้น</w:t>
      </w:r>
      <w:r w:rsidRPr="00CC6D18">
        <w:rPr>
          <w:rFonts w:asciiTheme="majorBidi" w:hAnsiTheme="majorBidi" w:cstheme="majorBidi"/>
          <w:sz w:val="30"/>
          <w:szCs w:val="30"/>
        </w:rPr>
        <w:t xml:space="preserve"> </w:t>
      </w:r>
    </w:p>
    <w:p w14:paraId="116B222B" w14:textId="77777777" w:rsidR="008D5DC1" w:rsidRPr="00CC6D18" w:rsidRDefault="008D5DC1" w:rsidP="008D5DC1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8BD312A" w14:textId="73D01965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CC6D18">
        <w:rPr>
          <w:rFonts w:asciiTheme="majorBidi" w:hAnsiTheme="majorBidi" w:cstheme="majorBidi"/>
          <w:sz w:val="30"/>
          <w:szCs w:val="30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D13CEBA" w14:textId="77777777" w:rsidR="00A82BAE" w:rsidRPr="00CC6D18" w:rsidRDefault="00A82BAE" w:rsidP="008D5DC1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BEEB7CB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CC6D18">
        <w:rPr>
          <w:rFonts w:asciiTheme="majorBidi" w:hAnsiTheme="majorBidi" w:hint="cs"/>
          <w:sz w:val="30"/>
          <w:szCs w:val="30"/>
          <w:cs/>
        </w:rPr>
        <w:t xml:space="preserve"> กลุ่ม</w:t>
      </w:r>
      <w:r w:rsidRPr="00CC6D18">
        <w:rPr>
          <w:rFonts w:asciiTheme="majorBidi" w:hAnsiTheme="majorBidi"/>
          <w:sz w:val="30"/>
          <w:szCs w:val="30"/>
          <w:cs/>
        </w:rPr>
        <w:t>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100DDB43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A15E32" w14:textId="78B76CF4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C6D18">
        <w:rPr>
          <w:rFonts w:asciiTheme="majorBidi" w:hAnsi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520A85AF" w14:textId="190BE853" w:rsidR="001B072C" w:rsidRPr="00CC6D18" w:rsidRDefault="001B072C" w:rsidP="001B072C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C6D1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ทุนเรือนหุ้น</w:t>
      </w:r>
    </w:p>
    <w:p w14:paraId="0FA7A199" w14:textId="39847964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7EA233C" w14:textId="39B5175E" w:rsidR="001B072C" w:rsidRPr="00CC6D18" w:rsidRDefault="001B072C" w:rsidP="001B0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CC6D18">
        <w:rPr>
          <w:rFonts w:asciiTheme="majorBidi" w:hAnsiTheme="majorBidi"/>
          <w:i/>
          <w:iCs/>
          <w:sz w:val="30"/>
          <w:szCs w:val="30"/>
          <w:cs/>
        </w:rPr>
        <w:t>หุ้นสามัญ</w:t>
      </w:r>
    </w:p>
    <w:p w14:paraId="734E5493" w14:textId="77777777" w:rsidR="001B072C" w:rsidRPr="00CC6D18" w:rsidRDefault="001B072C" w:rsidP="001B0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2A31C4A6" w14:textId="7C5695E7" w:rsidR="001B072C" w:rsidRPr="00CC6D18" w:rsidRDefault="001B072C" w:rsidP="001B0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CC6D18">
        <w:rPr>
          <w:rFonts w:asciiTheme="majorBidi" w:hAnsiTheme="majorBidi"/>
          <w:sz w:val="30"/>
          <w:szCs w:val="30"/>
          <w:cs/>
          <w:lang w:val="th-TH"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</w:t>
      </w:r>
    </w:p>
    <w:p w14:paraId="2C12D426" w14:textId="77777777" w:rsidR="001B072C" w:rsidRPr="00CC6D18" w:rsidRDefault="001B072C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CEF20C2" w14:textId="77777777" w:rsidR="00A82BAE" w:rsidRPr="00CC6D18" w:rsidRDefault="00A82BAE" w:rsidP="00A82BAE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C6D1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</w:p>
    <w:p w14:paraId="6CC87277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lang w:val="th-TH"/>
        </w:rPr>
      </w:pPr>
    </w:p>
    <w:p w14:paraId="60DC1DB7" w14:textId="4A799A8E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CC6D18">
        <w:rPr>
          <w:rFonts w:asciiTheme="majorBidi" w:hAnsiTheme="majorBidi"/>
          <w:sz w:val="30"/>
          <w:szCs w:val="30"/>
          <w:cs/>
          <w:lang w:val="th-TH"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Pr="00CC6D18">
        <w:rPr>
          <w:rFonts w:asciiTheme="majorBidi" w:hAnsiTheme="majorBidi" w:hint="cs"/>
          <w:sz w:val="30"/>
          <w:szCs w:val="30"/>
          <w:cs/>
          <w:lang w:val="th-TH"/>
        </w:rPr>
        <w:t>กลุ่ม</w:t>
      </w:r>
      <w:r w:rsidRPr="00CC6D18">
        <w:rPr>
          <w:rFonts w:asciiTheme="majorBidi" w:hAnsiTheme="majorBidi"/>
          <w:sz w:val="30"/>
          <w:szCs w:val="30"/>
          <w:cs/>
          <w:lang w:val="th-TH"/>
        </w:rPr>
        <w:t xml:space="preserve">บริษัทคาดว่าจะมีสิทธิได้รับซึ่งไม่รวมจำนวนเงินที่เก็บแทนบุคคลที่สาม </w:t>
      </w:r>
      <w:r w:rsidRPr="00CC6D18">
        <w:rPr>
          <w:rFonts w:asciiTheme="majorBidi" w:hAnsiTheme="majorBidi" w:hint="cs"/>
          <w:sz w:val="30"/>
          <w:szCs w:val="30"/>
          <w:cs/>
          <w:lang w:val="th-TH"/>
        </w:rPr>
        <w:t>รายได้ที่รับรู้ไม่รวม</w:t>
      </w:r>
      <w:r w:rsidRPr="00CC6D18">
        <w:rPr>
          <w:rFonts w:asciiTheme="majorBidi" w:hAnsiTheme="majorBidi"/>
          <w:sz w:val="30"/>
          <w:szCs w:val="30"/>
          <w:cs/>
          <w:lang w:val="th-TH"/>
        </w:rPr>
        <w:t>ภาษีมูลค่าเพิ่</w:t>
      </w:r>
      <w:r w:rsidRPr="00CC6D18">
        <w:rPr>
          <w:rFonts w:asciiTheme="majorBidi" w:hAnsiTheme="majorBidi" w:hint="cs"/>
          <w:sz w:val="30"/>
          <w:szCs w:val="30"/>
          <w:cs/>
          <w:lang w:val="th-TH"/>
        </w:rPr>
        <w:t>มหรือภาษีขายอื่น</w:t>
      </w:r>
      <w:r w:rsidR="0099497E" w:rsidRPr="00CC6D18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CC6D18">
        <w:rPr>
          <w:rFonts w:asciiTheme="majorBidi" w:hAnsiTheme="majorBidi" w:hint="cs"/>
          <w:sz w:val="30"/>
          <w:szCs w:val="30"/>
          <w:cs/>
          <w:lang w:val="th-TH"/>
        </w:rPr>
        <w:t>ๆ</w:t>
      </w:r>
      <w:r w:rsidRPr="00CC6D18">
        <w:rPr>
          <w:rFonts w:asciiTheme="majorBidi" w:hAnsiTheme="majorBidi"/>
          <w:sz w:val="30"/>
          <w:szCs w:val="30"/>
          <w:cs/>
          <w:lang w:val="th-TH"/>
        </w:rPr>
        <w:t xml:space="preserve"> และแสดงสุทธิจากส่วนลดการค้าและส่วนลดตามปริมาณ</w:t>
      </w:r>
    </w:p>
    <w:p w14:paraId="7230FB8C" w14:textId="5C2F2976" w:rsidR="00FE2421" w:rsidRPr="00CC6D18" w:rsidRDefault="00FE2421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</w:p>
    <w:p w14:paraId="24A50B1A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6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CC6D1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การขายสินค้า</w:t>
      </w:r>
      <w:r w:rsidRPr="00CC6D18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และบริการ</w:t>
      </w:r>
    </w:p>
    <w:p w14:paraId="6AA79F69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6"/>
        <w:jc w:val="thaiDistribute"/>
        <w:rPr>
          <w:rFonts w:asciiTheme="majorBidi" w:hAnsiTheme="majorBidi" w:cstheme="majorBidi"/>
          <w:sz w:val="30"/>
          <w:szCs w:val="30"/>
        </w:rPr>
      </w:pPr>
    </w:p>
    <w:p w14:paraId="3B9B7D79" w14:textId="2FF976D8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/>
          <w:sz w:val="30"/>
          <w:szCs w:val="30"/>
          <w:cs/>
        </w:rPr>
        <w:t xml:space="preserve">รายได้จากการขายสินค้ารับรู้ ณ วันที่มีการส่งมอบสินค้าให้กับลูกค้า สำหรับการขายที่ให้สิทธิลูกค้าในการคืนสินค้า </w:t>
      </w:r>
      <w:r w:rsidRPr="00CC6D18">
        <w:rPr>
          <w:rFonts w:asciiTheme="majorBidi" w:hAnsiTheme="majorBidi" w:hint="cs"/>
          <w:sz w:val="30"/>
          <w:szCs w:val="30"/>
          <w:cs/>
        </w:rPr>
        <w:t>กลุ่ม</w:t>
      </w:r>
      <w:r w:rsidRPr="00CC6D18">
        <w:rPr>
          <w:rFonts w:asciiTheme="majorBidi" w:hAnsiTheme="majorBidi"/>
          <w:sz w:val="30"/>
          <w:szCs w:val="30"/>
          <w:cs/>
        </w:rPr>
        <w:t>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Pr="00CC6D18">
        <w:rPr>
          <w:rFonts w:asciiTheme="majorBidi" w:hAnsiTheme="majorBidi" w:hint="cs"/>
          <w:sz w:val="30"/>
          <w:szCs w:val="30"/>
          <w:cs/>
        </w:rPr>
        <w:t>และต้นทุนขายสำหรับ</w:t>
      </w:r>
      <w:r w:rsidR="008D5DC1" w:rsidRPr="00CC6D18">
        <w:rPr>
          <w:rFonts w:asciiTheme="majorBidi" w:hAnsiTheme="majorBidi" w:hint="cs"/>
          <w:sz w:val="30"/>
          <w:szCs w:val="30"/>
          <w:cs/>
        </w:rPr>
        <w:t>สินค้า</w:t>
      </w:r>
      <w:r w:rsidRPr="00CC6D18">
        <w:rPr>
          <w:rFonts w:asciiTheme="majorBidi" w:hAnsiTheme="majorBidi" w:hint="cs"/>
          <w:sz w:val="30"/>
          <w:szCs w:val="30"/>
          <w:cs/>
        </w:rPr>
        <w:t>ที่คาดว่าจะได้รับคืน</w:t>
      </w:r>
    </w:p>
    <w:p w14:paraId="57296E3C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6"/>
        <w:jc w:val="thaiDistribute"/>
        <w:rPr>
          <w:rFonts w:asciiTheme="majorBidi" w:hAnsiTheme="majorBidi" w:cstheme="majorBidi"/>
          <w:sz w:val="30"/>
          <w:szCs w:val="30"/>
        </w:rPr>
      </w:pPr>
    </w:p>
    <w:p w14:paraId="6B76E77C" w14:textId="77777777" w:rsidR="00A82BAE" w:rsidRPr="00CC6D18" w:rsidRDefault="00A82BAE" w:rsidP="00A82BAE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th-TH"/>
        </w:rPr>
      </w:pPr>
      <w:r w:rsidRPr="00CC6D18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รายได้จากการให้บริการรับรู้ตลอดช่วงเวลาหนึ่</w:t>
      </w:r>
      <w:r w:rsidRPr="00CC6D18">
        <w:rPr>
          <w:rFonts w:asciiTheme="majorBidi" w:eastAsia="Times New Roman" w:hAnsiTheme="majorBidi" w:cstheme="majorBidi" w:hint="cs"/>
          <w:sz w:val="30"/>
          <w:szCs w:val="30"/>
          <w:cs/>
          <w:lang w:val="th-TH"/>
        </w:rPr>
        <w:t>ง</w:t>
      </w:r>
      <w:r w:rsidRPr="00CC6D18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เมื่อได้ให้บริการ</w:t>
      </w:r>
      <w:r w:rsidRPr="00CC6D18">
        <w:rPr>
          <w:rFonts w:asciiTheme="majorBidi" w:eastAsia="Times New Roman" w:hAnsiTheme="majorBidi" w:cstheme="majorBidi" w:hint="cs"/>
          <w:sz w:val="30"/>
          <w:szCs w:val="30"/>
          <w:cs/>
          <w:lang w:val="th-TH"/>
        </w:rPr>
        <w:t xml:space="preserve"> </w:t>
      </w:r>
      <w:r w:rsidRPr="00CC6D18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ต้นทุนที่เกี่ยวข้องรับรู้ในกำไรหรือขาดทุนเมื่อเกิดขึ้น</w:t>
      </w:r>
    </w:p>
    <w:p w14:paraId="6B5B764E" w14:textId="3A5354E6" w:rsidR="00E95A27" w:rsidRPr="00CC6D18" w:rsidRDefault="00E95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</w:p>
    <w:p w14:paraId="246F0D36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6"/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CC6D18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รายได้อื่น</w:t>
      </w:r>
    </w:p>
    <w:p w14:paraId="535A8D9C" w14:textId="77777777" w:rsidR="00A82BAE" w:rsidRPr="00CC6D18" w:rsidRDefault="00A82BAE" w:rsidP="00A82B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F76DF7" w14:textId="228C86D8" w:rsidR="00A82BAE" w:rsidRPr="00CC6D18" w:rsidRDefault="00A82BAE" w:rsidP="00A82B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/>
          <w:sz w:val="30"/>
          <w:szCs w:val="30"/>
          <w:cs/>
        </w:rPr>
        <w:t>รายได้อื่น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 xml:space="preserve">บันทึกในกำไรหรือขาดทุนตามเกณฑ์คงค้าง </w:t>
      </w:r>
    </w:p>
    <w:p w14:paraId="041DCD5D" w14:textId="77777777" w:rsidR="006A2F67" w:rsidRPr="00CC6D18" w:rsidRDefault="006A2F67" w:rsidP="00A82B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C859D2" w14:textId="77777777" w:rsidR="00A82BAE" w:rsidRPr="00CC6D18" w:rsidRDefault="00A82BAE" w:rsidP="00A82BAE">
      <w:pPr>
        <w:pStyle w:val="ListParagraph"/>
        <w:numPr>
          <w:ilvl w:val="0"/>
          <w:numId w:val="16"/>
        </w:numPr>
        <w:tabs>
          <w:tab w:val="left" w:pos="540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C6D1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312AA628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4C351057" w14:textId="4010BAAC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C6D18">
        <w:rPr>
          <w:rFonts w:asciiTheme="majorBidi" w:hAnsiTheme="majorBidi"/>
          <w:sz w:val="30"/>
          <w:szCs w:val="30"/>
          <w:cs/>
        </w:rPr>
        <w:t>ค่าใช้จ่ายภาษีเงินได้สำหรับปีประกอบด้วย</w:t>
      </w:r>
      <w:r w:rsidRPr="00CC6D18">
        <w:rPr>
          <w:rFonts w:asciiTheme="majorBidi" w:hAnsiTheme="majorBidi"/>
          <w:sz w:val="30"/>
          <w:szCs w:val="30"/>
        </w:rPr>
        <w:t xml:space="preserve"> </w:t>
      </w:r>
      <w:r w:rsidRPr="00CC6D18">
        <w:rPr>
          <w:rFonts w:asciiTheme="majorBidi" w:hAnsiTheme="majorBidi"/>
          <w:sz w:val="30"/>
          <w:szCs w:val="30"/>
          <w:cs/>
        </w:rPr>
        <w:t>ภาษีเงินได้ของงวดปัจจุบันและภาษีเงินได้รอการตัดบัญชี ซึ่งรับรู้ในกำไรหรือขาดทุนเว้นแต่</w:t>
      </w:r>
      <w:r w:rsidR="008D5DC1" w:rsidRPr="00CC6D18">
        <w:rPr>
          <w:rFonts w:asciiTheme="majorBidi" w:hAnsiTheme="majorBidi" w:hint="cs"/>
          <w:sz w:val="30"/>
          <w:szCs w:val="30"/>
          <w:cs/>
        </w:rPr>
        <w:t>รายการที่เกี่ยวข้องในการรวมธุรกิจ หรือ</w:t>
      </w:r>
      <w:r w:rsidRPr="00CC6D18">
        <w:rPr>
          <w:rFonts w:asciiTheme="majorBidi" w:hAnsiTheme="majorBidi"/>
          <w:sz w:val="30"/>
          <w:szCs w:val="30"/>
          <w:cs/>
        </w:rPr>
        <w:t>รายการที่รับรู้โดยตรงในส่วนของผู้ถือหุ้นหรือกำไรขาดทุนเบ็ดเสร็จอื่น</w:t>
      </w:r>
    </w:p>
    <w:p w14:paraId="118F8959" w14:textId="77777777" w:rsidR="008D5DC1" w:rsidRPr="00CC6D18" w:rsidRDefault="008D5DC1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FE7349C" w14:textId="10511496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C6D18">
        <w:rPr>
          <w:rFonts w:asciiTheme="majorBidi" w:hAnsiTheme="majorBidi"/>
          <w:sz w:val="30"/>
          <w:szCs w:val="30"/>
          <w:cs/>
        </w:rPr>
        <w:lastRenderedPageBreak/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Pr="00CC6D18">
        <w:rPr>
          <w:rFonts w:asciiTheme="majorBidi" w:hAnsiTheme="majorBidi"/>
          <w:sz w:val="30"/>
          <w:szCs w:val="30"/>
        </w:rPr>
        <w:t xml:space="preserve"> </w:t>
      </w:r>
      <w:r w:rsidRPr="00CC6D18">
        <w:rPr>
          <w:rFonts w:asciiTheme="majorBidi" w:hAnsiTheme="majorBidi"/>
          <w:sz w:val="30"/>
          <w:szCs w:val="30"/>
          <w:cs/>
        </w:rPr>
        <w:t>ๆ</w:t>
      </w:r>
    </w:p>
    <w:p w14:paraId="23DA17D8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0D184C7" w14:textId="54FA1258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C6D18">
        <w:rPr>
          <w:rFonts w:asciiTheme="majorBidi" w:hAnsi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="00512082" w:rsidRPr="00CC6D18">
        <w:rPr>
          <w:rFonts w:asciiTheme="majorBidi" w:hAnsiTheme="majorBidi" w:hint="cs"/>
          <w:sz w:val="30"/>
          <w:szCs w:val="30"/>
          <w:cs/>
        </w:rPr>
        <w:t xml:space="preserve"> ภาษีเงินได้รอตัดบัญชีจะไม่ถูกรับรู้เมื่อเกิดจากผลแตกต่างชั่วคราวสำหรับ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</w:t>
      </w:r>
      <w:r w:rsidR="004B46D0" w:rsidRPr="00CC6D18">
        <w:rPr>
          <w:rFonts w:asciiTheme="majorBidi" w:hAnsiTheme="majorBidi" w:hint="cs"/>
          <w:sz w:val="30"/>
          <w:szCs w:val="30"/>
          <w:cs/>
        </w:rPr>
        <w:t>ะ</w:t>
      </w:r>
      <w:r w:rsidR="00512082" w:rsidRPr="00CC6D18">
        <w:rPr>
          <w:rFonts w:asciiTheme="majorBidi" w:hAnsiTheme="majorBidi" w:hint="cs"/>
          <w:sz w:val="30"/>
          <w:szCs w:val="30"/>
          <w:cs/>
        </w:rPr>
        <w:t>รายการนั้นไม่มีผลกระทบต่อกำไรขาดทุนทางบัญชีหรือทางภาษี</w:t>
      </w:r>
    </w:p>
    <w:p w14:paraId="00DF6877" w14:textId="211C4422" w:rsidR="006F1D4A" w:rsidRPr="00CC6D18" w:rsidRDefault="006F1D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15B74A1E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C6D18">
        <w:rPr>
          <w:rFonts w:asciiTheme="majorBidi" w:hAnsi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CC6D18">
        <w:rPr>
          <w:rFonts w:asciiTheme="majorBidi" w:hAnsiTheme="majorBidi" w:hint="cs"/>
          <w:sz w:val="30"/>
          <w:szCs w:val="30"/>
          <w:cs/>
        </w:rPr>
        <w:t>กลุ่ม</w:t>
      </w:r>
      <w:r w:rsidRPr="00CC6D18">
        <w:rPr>
          <w:rFonts w:asciiTheme="majorBidi" w:hAnsiTheme="majorBidi"/>
          <w:sz w:val="30"/>
          <w:szCs w:val="30"/>
          <w:cs/>
        </w:rPr>
        <w:t>บริษัทคาดว่าจะได้รับผลประโยชน์จากสินทรัพย์หรือจะจ่ายชำระหนี้สินตามมูลค่าตามบัญชี ณ วัน</w:t>
      </w:r>
      <w:r w:rsidRPr="00CC6D18">
        <w:rPr>
          <w:rFonts w:asciiTheme="majorBidi" w:hAnsiTheme="majorBidi" w:hint="cs"/>
          <w:sz w:val="30"/>
          <w:szCs w:val="30"/>
          <w:cs/>
        </w:rPr>
        <w:t>ที่</w:t>
      </w:r>
      <w:r w:rsidRPr="00CC6D18">
        <w:rPr>
          <w:rFonts w:asciiTheme="majorBidi" w:hAnsiTheme="majorBidi"/>
          <w:sz w:val="30"/>
          <w:szCs w:val="30"/>
          <w:cs/>
        </w:rPr>
        <w:t>สิ้นรอบระยะเวลา</w:t>
      </w:r>
      <w:r w:rsidRPr="00CC6D18">
        <w:rPr>
          <w:rFonts w:asciiTheme="majorBidi" w:hAnsiTheme="majorBidi" w:hint="cs"/>
          <w:sz w:val="30"/>
          <w:szCs w:val="30"/>
          <w:cs/>
        </w:rPr>
        <w:t>ที่</w:t>
      </w:r>
      <w:r w:rsidRPr="00CC6D18">
        <w:rPr>
          <w:rFonts w:asciiTheme="majorBidi" w:hAnsiTheme="majorBidi"/>
          <w:sz w:val="30"/>
          <w:szCs w:val="30"/>
          <w:cs/>
        </w:rPr>
        <w:t>รายงาน</w:t>
      </w:r>
      <w:r w:rsidRPr="00CC6D18">
        <w:rPr>
          <w:rFonts w:asciiTheme="majorBidi" w:hAnsiTheme="majorBidi"/>
          <w:sz w:val="30"/>
          <w:szCs w:val="30"/>
        </w:rPr>
        <w:t xml:space="preserve"> </w:t>
      </w:r>
      <w:r w:rsidRPr="00CC6D18">
        <w:rPr>
          <w:rFonts w:asciiTheme="majorBidi" w:hAnsiTheme="majorBidi"/>
          <w:sz w:val="30"/>
          <w:szCs w:val="30"/>
          <w:cs/>
        </w:rPr>
        <w:t>โดยใช้อัตราภาษีที่ประกาศใช้ หรือที่คาดว่ามีผลบังคับใช้ ณ วัน</w:t>
      </w:r>
      <w:r w:rsidRPr="00CC6D18">
        <w:rPr>
          <w:rFonts w:asciiTheme="majorBidi" w:hAnsiTheme="majorBidi" w:hint="cs"/>
          <w:sz w:val="30"/>
          <w:szCs w:val="30"/>
          <w:cs/>
        </w:rPr>
        <w:t>ที่</w:t>
      </w:r>
      <w:r w:rsidRPr="00CC6D18">
        <w:rPr>
          <w:rFonts w:asciiTheme="majorBidi" w:hAnsiTheme="majorBidi"/>
          <w:sz w:val="30"/>
          <w:szCs w:val="30"/>
          <w:cs/>
        </w:rPr>
        <w:t>รายงาน</w:t>
      </w:r>
      <w:r w:rsidRPr="00CC6D18">
        <w:rPr>
          <w:rFonts w:asciiTheme="majorBidi" w:hAnsiTheme="majorBidi" w:hint="cs"/>
          <w:sz w:val="30"/>
          <w:szCs w:val="30"/>
          <w:cs/>
        </w:rPr>
        <w:t xml:space="preserve"> </w:t>
      </w:r>
      <w:r w:rsidRPr="00CC6D18">
        <w:rPr>
          <w:rFonts w:asciiTheme="majorBidi" w:hAnsiTheme="majorBidi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</w:t>
      </w:r>
      <w:r w:rsidRPr="00CC6D18">
        <w:rPr>
          <w:rFonts w:asciiTheme="majorBidi" w:hAnsiTheme="majorBidi" w:hint="cs"/>
          <w:sz w:val="30"/>
          <w:szCs w:val="30"/>
          <w:cs/>
        </w:rPr>
        <w:t>เฉพาะกิจการ</w:t>
      </w:r>
    </w:p>
    <w:p w14:paraId="33A3184F" w14:textId="77777777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2E84AC2" w14:textId="58974A56" w:rsidR="00A82BAE" w:rsidRPr="00CC6D18" w:rsidRDefault="00A82BAE" w:rsidP="00A8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C6D18">
        <w:rPr>
          <w:rFonts w:asciiTheme="majorBidi" w:hAnsi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CC6D18">
        <w:rPr>
          <w:rFonts w:asciiTheme="majorBidi" w:hAnsiTheme="majorBidi" w:hint="cs"/>
          <w:sz w:val="30"/>
          <w:szCs w:val="30"/>
          <w:cs/>
        </w:rPr>
        <w:t xml:space="preserve"> </w:t>
      </w:r>
      <w:r w:rsidRPr="00CC6D18">
        <w:rPr>
          <w:rFonts w:asciiTheme="majorBidi" w:hAnsiTheme="majorBidi"/>
          <w:sz w:val="30"/>
          <w:szCs w:val="30"/>
          <w:cs/>
        </w:rPr>
        <w:t>สินทรัพย์ภาษีเงินได้รอการตัดบัญชีจะถูกทบทวน ณ ทุกวัน</w:t>
      </w:r>
      <w:r w:rsidRPr="00CC6D18">
        <w:rPr>
          <w:rFonts w:asciiTheme="majorBidi" w:hAnsiTheme="majorBidi" w:hint="cs"/>
          <w:sz w:val="30"/>
          <w:szCs w:val="30"/>
          <w:cs/>
        </w:rPr>
        <w:t>ที่</w:t>
      </w:r>
      <w:r w:rsidRPr="00CC6D18">
        <w:rPr>
          <w:rFonts w:asciiTheme="majorBidi" w:hAnsiTheme="majorBidi"/>
          <w:sz w:val="30"/>
          <w:szCs w:val="30"/>
          <w:cs/>
        </w:rPr>
        <w:t>รายงานและจะถูกปรับลดลงเท่าที่ประโยชน์ทางภาษีจะมีโอกาสถูกใช้จริง</w:t>
      </w:r>
    </w:p>
    <w:p w14:paraId="3F0BB749" w14:textId="29ECD924" w:rsidR="00E95A27" w:rsidRPr="00CC6D18" w:rsidRDefault="00E95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7488AB35" w14:textId="77777777" w:rsidR="00A82BAE" w:rsidRPr="00CC6D18" w:rsidRDefault="00A82BAE" w:rsidP="00A82BAE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C6D1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กำไรต่อหุ้น</w:t>
      </w:r>
    </w:p>
    <w:p w14:paraId="3A1D17B0" w14:textId="77777777" w:rsidR="00A82BAE" w:rsidRPr="00CC6D18" w:rsidRDefault="00A82BAE" w:rsidP="00A82BAE">
      <w:pPr>
        <w:pStyle w:val="ListParagraph"/>
        <w:tabs>
          <w:tab w:val="left" w:pos="562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228DBD" w14:textId="77777777" w:rsidR="00A82BAE" w:rsidRPr="00CC6D18" w:rsidRDefault="00A82BAE" w:rsidP="00A82BAE">
      <w:pPr>
        <w:pStyle w:val="ListParagraph"/>
        <w:tabs>
          <w:tab w:val="left" w:pos="562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C6D18">
        <w:rPr>
          <w:rFonts w:asciiTheme="majorBidi" w:hAnsiTheme="majorBidi" w:cs="Angsana New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ด้วยจำนวนหุ้นสามัญ</w:t>
      </w:r>
      <w:r w:rsidRPr="00CC6D18">
        <w:rPr>
          <w:rFonts w:asciiTheme="majorBidi" w:hAnsiTheme="majorBidi" w:cs="Angsana New"/>
          <w:b/>
          <w:sz w:val="30"/>
          <w:szCs w:val="30"/>
          <w:cs/>
        </w:rPr>
        <w:br w:type="textWrapping" w:clear="all"/>
        <w:t>ถัวเฉลี่ยถ่วงน้ำหนักที่ออกจำหน่ายระหว่างปี</w:t>
      </w:r>
      <w:r w:rsidRPr="00CC6D18">
        <w:rPr>
          <w:rFonts w:asciiTheme="majorBidi" w:hAnsiTheme="majorBidi" w:cs="Angsana New" w:hint="cs"/>
          <w:b/>
          <w:sz w:val="30"/>
          <w:szCs w:val="30"/>
          <w:cs/>
        </w:rPr>
        <w:t xml:space="preserve"> </w:t>
      </w:r>
      <w:r w:rsidRPr="00CC6D18">
        <w:rPr>
          <w:rFonts w:asciiTheme="majorBidi" w:hAnsiTheme="majorBidi" w:cs="Angsana New"/>
          <w:b/>
          <w:sz w:val="30"/>
          <w:szCs w:val="30"/>
          <w:cs/>
        </w:rPr>
        <w:t>กำไรต่อหุ้นปรับลดสำหรับหุ้นสามัญ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</w:t>
      </w:r>
      <w:r w:rsidRPr="00CC6D18">
        <w:rPr>
          <w:rFonts w:asciiTheme="majorBidi" w:hAnsiTheme="majorBidi" w:cs="Angsana New" w:hint="cs"/>
          <w:b/>
          <w:sz w:val="30"/>
          <w:szCs w:val="30"/>
          <w:cs/>
        </w:rPr>
        <w:t xml:space="preserve"> </w:t>
      </w:r>
      <w:r w:rsidRPr="00CC6D18">
        <w:rPr>
          <w:rFonts w:asciiTheme="majorBidi" w:hAnsiTheme="majorBidi" w:cs="Angsana New"/>
          <w:b/>
          <w:sz w:val="30"/>
          <w:szCs w:val="30"/>
          <w:cs/>
        </w:rPr>
        <w:t>และผลกระทบของตราสารที่อาจเปลี่ยนเป็นหุ้นสามัญปรับลดทั้งหมด</w:t>
      </w:r>
    </w:p>
    <w:p w14:paraId="0DA43420" w14:textId="20A7C1DC" w:rsidR="001B072C" w:rsidRPr="00CC6D18" w:rsidRDefault="001B0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</w:p>
    <w:p w14:paraId="6F706665" w14:textId="77777777" w:rsidR="00A82BAE" w:rsidRPr="00CC6D18" w:rsidRDefault="00A82BAE" w:rsidP="00A82BAE">
      <w:pPr>
        <w:pStyle w:val="ListParagraph"/>
        <w:numPr>
          <w:ilvl w:val="0"/>
          <w:numId w:val="16"/>
        </w:numPr>
        <w:tabs>
          <w:tab w:val="left" w:pos="540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C6D1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4615286D" w14:textId="77777777" w:rsidR="00A82BAE" w:rsidRPr="00CC6D18" w:rsidRDefault="00A82BAE" w:rsidP="00A82BAE">
      <w:pPr>
        <w:pStyle w:val="ListParagraph"/>
        <w:tabs>
          <w:tab w:val="left" w:pos="562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5D03C5" w14:textId="314F5A34" w:rsidR="00AC56EB" w:rsidRPr="00CC6D18" w:rsidRDefault="00A82BAE" w:rsidP="00F5627D">
      <w:pPr>
        <w:pStyle w:val="ListParagraph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Pr="00CC6D18">
        <w:rPr>
          <w:rFonts w:asciiTheme="majorBidi" w:hAnsiTheme="majorBidi" w:cstheme="majorBidi"/>
          <w:sz w:val="30"/>
          <w:szCs w:val="30"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21136167" w14:textId="77777777" w:rsidR="00F5627D" w:rsidRPr="00CC6D18" w:rsidRDefault="00F5627D" w:rsidP="00F5627D">
      <w:pPr>
        <w:pStyle w:val="ListParagraph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6684F1" w14:textId="737C80DC" w:rsidR="00A82BAE" w:rsidRPr="00CC6D18" w:rsidRDefault="00572D21" w:rsidP="00A82BAE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C6D1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ส่วนงานดำเนินงาน</w:t>
      </w:r>
    </w:p>
    <w:p w14:paraId="7F06EC5C" w14:textId="77777777" w:rsidR="00A82BAE" w:rsidRPr="00CC6D18" w:rsidRDefault="00A82BAE" w:rsidP="00A82BAE">
      <w:pPr>
        <w:pStyle w:val="ListParagraph"/>
        <w:tabs>
          <w:tab w:val="left" w:pos="562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5DF353" w14:textId="37F1C3E3" w:rsidR="003C7423" w:rsidRPr="00CC6D18" w:rsidRDefault="00A82BAE" w:rsidP="003C7423">
      <w:pPr>
        <w:pStyle w:val="ListParagraph"/>
        <w:tabs>
          <w:tab w:val="left" w:pos="562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</w:t>
      </w:r>
      <w:r w:rsidR="00D10862" w:rsidRPr="00CC6D18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127217BC" w14:textId="77777777" w:rsidR="00E95A27" w:rsidRPr="00CC6D18" w:rsidRDefault="00E95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</w:p>
    <w:p w14:paraId="5BC112B6" w14:textId="0197357F" w:rsidR="004D2275" w:rsidRPr="00CC6D18" w:rsidRDefault="00694FDC" w:rsidP="004D2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C6D18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4D2275" w:rsidRPr="00CC6D18">
        <w:rPr>
          <w:rFonts w:asciiTheme="majorBidi" w:hAnsiTheme="majorBidi" w:cstheme="majorBidi"/>
          <w:b/>
          <w:bCs/>
          <w:sz w:val="30"/>
          <w:szCs w:val="30"/>
        </w:rPr>
        <w:tab/>
      </w:r>
      <w:r w:rsidR="004D2275" w:rsidRPr="00CC6D18">
        <w:rPr>
          <w:rFonts w:asciiTheme="majorBidi" w:hAnsiTheme="majorBidi"/>
          <w:b/>
          <w:bCs/>
          <w:sz w:val="30"/>
          <w:szCs w:val="30"/>
          <w:cs/>
        </w:rPr>
        <w:t>การซื้อธุรกิจรวมถึงการซื้อธุรกิจภายใต้การควบคุมเดียวกัน</w:t>
      </w:r>
    </w:p>
    <w:p w14:paraId="5EAA99C9" w14:textId="77777777" w:rsidR="004D2275" w:rsidRPr="00CC6D18" w:rsidRDefault="004D2275" w:rsidP="00610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66CE0E7F" w14:textId="77777777" w:rsidR="004D2275" w:rsidRPr="00CC6D18" w:rsidRDefault="004D2275" w:rsidP="0019550D">
      <w:pPr>
        <w:pStyle w:val="FSContent"/>
        <w:numPr>
          <w:ilvl w:val="0"/>
          <w:numId w:val="19"/>
        </w:numPr>
        <w:ind w:left="539" w:hanging="539"/>
        <w:rPr>
          <w:rFonts w:asciiTheme="majorBidi" w:hAnsiTheme="majorBidi" w:cstheme="majorBidi"/>
          <w:i/>
          <w:iCs/>
          <w:cs/>
          <w:lang w:val="en-US"/>
        </w:rPr>
      </w:pPr>
      <w:r w:rsidRPr="00CC6D18">
        <w:rPr>
          <w:rFonts w:asciiTheme="majorBidi" w:hAnsiTheme="majorBidi" w:cstheme="majorBidi"/>
          <w:i/>
          <w:iCs/>
          <w:cs/>
          <w:lang w:val="en-US"/>
        </w:rPr>
        <w:t>บริษัท เกรซ วอเทอร์ เมด จำกัด</w:t>
      </w:r>
    </w:p>
    <w:p w14:paraId="0A0F12CE" w14:textId="77777777" w:rsidR="004D2275" w:rsidRPr="00CC6D18" w:rsidRDefault="004D2275" w:rsidP="00CF0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7F511531" w14:textId="77777777" w:rsidR="004D2275" w:rsidRPr="00CC6D18" w:rsidRDefault="004D2275" w:rsidP="00CF0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CC6D18">
        <w:rPr>
          <w:rFonts w:asciiTheme="majorBidi" w:hAnsiTheme="majorBidi" w:cstheme="majorBidi"/>
          <w:sz w:val="30"/>
          <w:szCs w:val="30"/>
        </w:rPr>
        <w:t xml:space="preserve">23 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CC6D18">
        <w:rPr>
          <w:rFonts w:asciiTheme="majorBidi" w:hAnsiTheme="majorBidi" w:cstheme="majorBidi"/>
          <w:sz w:val="30"/>
          <w:szCs w:val="30"/>
        </w:rPr>
        <w:t>2566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กลุ่มบริษัทได้มาซึ่งอำนาจควบคุมในบริษัท เกรซ วอเทอร์ เมด</w:t>
      </w:r>
      <w:r w:rsidRPr="00CC6D18">
        <w:rPr>
          <w:rFonts w:asciiTheme="majorBidi" w:hAnsiTheme="majorBidi" w:cstheme="majorBidi"/>
          <w:sz w:val="30"/>
          <w:szCs w:val="30"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  <w:cs/>
        </w:rPr>
        <w:t>จำกัด ซึ่งเป็นผู้ผลิตและจำหน่ายน้ำยาและอุปกรณ์ที่เกี่ยวกับการฟอกไต โดยบริษัทซื้อหุ้นสามัญจำนวน</w:t>
      </w:r>
      <w:r w:rsidRPr="00CC6D18">
        <w:rPr>
          <w:rFonts w:asciiTheme="majorBidi" w:hAnsiTheme="majorBidi" w:cstheme="majorBidi"/>
          <w:sz w:val="30"/>
          <w:szCs w:val="30"/>
        </w:rPr>
        <w:t xml:space="preserve"> 21,118 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หุ้นในราคาหุ้นละ </w:t>
      </w:r>
      <w:r w:rsidRPr="00CC6D18">
        <w:rPr>
          <w:rFonts w:asciiTheme="majorBidi" w:hAnsiTheme="majorBidi" w:cstheme="majorBidi"/>
          <w:sz w:val="30"/>
          <w:szCs w:val="30"/>
        </w:rPr>
        <w:t xml:space="preserve">2,078.8 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บาท เป็นจำนวน </w:t>
      </w:r>
      <w:r w:rsidRPr="00CC6D18">
        <w:rPr>
          <w:rFonts w:asciiTheme="majorBidi" w:hAnsiTheme="majorBidi" w:cstheme="majorBidi"/>
          <w:sz w:val="30"/>
          <w:szCs w:val="30"/>
        </w:rPr>
        <w:t xml:space="preserve">43.9 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ล้านบาท คิดเป็นอัตราการถือหุ้นร้อยละ </w:t>
      </w:r>
      <w:r w:rsidRPr="00CC6D18">
        <w:rPr>
          <w:rFonts w:asciiTheme="majorBidi" w:hAnsiTheme="majorBidi" w:cstheme="majorBidi"/>
          <w:sz w:val="30"/>
          <w:szCs w:val="30"/>
        </w:rPr>
        <w:t>52.8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 ของหุ้นสามัญทั้งหมด</w:t>
      </w:r>
    </w:p>
    <w:p w14:paraId="64A6E705" w14:textId="7E530EE5" w:rsidR="00E95A27" w:rsidRPr="00CC6D18" w:rsidRDefault="00E95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1F98C25" w14:textId="3D4A96C7" w:rsidR="004D2275" w:rsidRPr="00CC6D18" w:rsidRDefault="004D2275" w:rsidP="00CF0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C6D18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="00BB0E05" w:rsidRPr="00CC6D18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นับตั้งแต่วันที่ซื้อกิจการจนถึงวันที่ </w:t>
      </w:r>
      <w:r w:rsidRPr="00CC6D18">
        <w:rPr>
          <w:rFonts w:asciiTheme="majorBidi" w:hAnsiTheme="majorBidi" w:cstheme="majorBidi"/>
          <w:sz w:val="30"/>
          <w:szCs w:val="30"/>
        </w:rPr>
        <w:t xml:space="preserve">31 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</w:rPr>
        <w:t>2566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 บริษัท เกรซ วอเทอร์ เมด</w:t>
      </w:r>
      <w:r w:rsidRPr="00CC6D18">
        <w:rPr>
          <w:rFonts w:asciiTheme="majorBidi" w:hAnsiTheme="majorBidi" w:cstheme="majorBidi"/>
          <w:sz w:val="30"/>
          <w:szCs w:val="30"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CC6D18">
        <w:rPr>
          <w:rFonts w:asciiTheme="majorBidi" w:hAnsiTheme="majorBidi" w:cstheme="majorBidi"/>
          <w:sz w:val="30"/>
          <w:szCs w:val="30"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มีรายได้และกำไรสุทธิเป็นจำนวนเงิน </w:t>
      </w:r>
      <w:r w:rsidRPr="00CC6D18">
        <w:rPr>
          <w:rFonts w:asciiTheme="majorBidi" w:hAnsiTheme="majorBidi" w:cstheme="majorBidi"/>
          <w:sz w:val="30"/>
          <w:szCs w:val="30"/>
        </w:rPr>
        <w:t>70.</w:t>
      </w:r>
      <w:r w:rsidR="00CD482F" w:rsidRPr="00CC6D18">
        <w:rPr>
          <w:rFonts w:asciiTheme="majorBidi" w:hAnsiTheme="majorBidi" w:cstheme="majorBidi"/>
          <w:sz w:val="30"/>
          <w:szCs w:val="30"/>
        </w:rPr>
        <w:t>7</w:t>
      </w:r>
      <w:r w:rsidRPr="00CC6D18">
        <w:rPr>
          <w:rFonts w:asciiTheme="majorBidi" w:hAnsiTheme="majorBidi" w:cstheme="majorBidi"/>
          <w:sz w:val="30"/>
          <w:szCs w:val="30"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6E503D" w:rsidRPr="00CC6D18">
        <w:rPr>
          <w:rFonts w:asciiTheme="majorBidi" w:hAnsiTheme="majorBidi" w:cstheme="majorBidi"/>
          <w:sz w:val="30"/>
          <w:szCs w:val="30"/>
        </w:rPr>
        <w:t>0.8</w:t>
      </w:r>
      <w:r w:rsidRPr="00CC6D18">
        <w:rPr>
          <w:rFonts w:asciiTheme="majorBidi" w:hAnsiTheme="majorBidi" w:cstheme="majorBidi"/>
          <w:sz w:val="30"/>
          <w:szCs w:val="30"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Pr="00CC6D18">
        <w:rPr>
          <w:rFonts w:asciiTheme="majorBidi" w:hAnsiTheme="majorBidi" w:cstheme="majorBidi"/>
          <w:sz w:val="30"/>
          <w:szCs w:val="30"/>
        </w:rPr>
        <w:t>1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CC6D18">
        <w:rPr>
          <w:rFonts w:asciiTheme="majorBidi" w:hAnsiTheme="majorBidi" w:cstheme="majorBidi"/>
          <w:sz w:val="30"/>
          <w:szCs w:val="30"/>
        </w:rPr>
        <w:t>2566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 จะมีรายได้รวมเพิ่มขึ้นจำนวนเงิน </w:t>
      </w:r>
      <w:r w:rsidRPr="00CC6D18">
        <w:rPr>
          <w:rFonts w:asciiTheme="majorBidi" w:hAnsiTheme="majorBidi" w:cstheme="majorBidi"/>
          <w:sz w:val="30"/>
          <w:szCs w:val="30"/>
        </w:rPr>
        <w:t>131.</w:t>
      </w:r>
      <w:r w:rsidR="00CD482F" w:rsidRPr="00CC6D18">
        <w:rPr>
          <w:rFonts w:asciiTheme="majorBidi" w:hAnsiTheme="majorBidi" w:cstheme="majorBidi"/>
          <w:sz w:val="30"/>
          <w:szCs w:val="30"/>
        </w:rPr>
        <w:t>3</w:t>
      </w:r>
      <w:r w:rsidRPr="00CC6D18">
        <w:rPr>
          <w:rFonts w:asciiTheme="majorBidi" w:hAnsiTheme="majorBidi" w:cstheme="majorBidi"/>
          <w:sz w:val="30"/>
          <w:szCs w:val="30"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CC6D18">
        <w:rPr>
          <w:rFonts w:asciiTheme="majorBidi" w:hAnsiTheme="majorBidi" w:cstheme="majorBidi"/>
          <w:sz w:val="30"/>
          <w:szCs w:val="30"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  <w:cs/>
        </w:rPr>
        <w:t>และกำไรรวมสำหรับ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CC6D18">
        <w:rPr>
          <w:rFonts w:asciiTheme="majorBidi" w:hAnsiTheme="majorBidi" w:cstheme="majorBidi"/>
          <w:sz w:val="30"/>
          <w:szCs w:val="30"/>
        </w:rPr>
        <w:t>31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</w:rPr>
        <w:t>2566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55BF9" w:rsidRPr="00CC6D18">
        <w:rPr>
          <w:rFonts w:asciiTheme="majorBidi" w:hAnsiTheme="majorBidi" w:cstheme="majorBidi" w:hint="cs"/>
          <w:sz w:val="30"/>
          <w:szCs w:val="30"/>
          <w:cs/>
        </w:rPr>
        <w:t>เพิ่มขึ้น</w:t>
      </w:r>
      <w:r w:rsidRPr="00CC6D18">
        <w:rPr>
          <w:rFonts w:asciiTheme="majorBidi" w:hAnsiTheme="majorBidi" w:cstheme="majorBidi"/>
          <w:sz w:val="30"/>
          <w:szCs w:val="30"/>
          <w:cs/>
        </w:rPr>
        <w:t>จำนวนเงิน</w:t>
      </w:r>
      <w:r w:rsidR="00C12C6F" w:rsidRPr="00CC6D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</w:rPr>
        <w:t xml:space="preserve">1.1 </w:t>
      </w:r>
      <w:r w:rsidR="00C12C6F" w:rsidRPr="00CC6D18">
        <w:rPr>
          <w:rFonts w:asciiTheme="majorBidi" w:hAnsiTheme="majorBidi" w:cstheme="majorBidi"/>
          <w:sz w:val="30"/>
          <w:szCs w:val="30"/>
          <w:cs/>
        </w:rPr>
        <w:br/>
      </w:r>
      <w:r w:rsidRPr="00CC6D1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CC6D18">
        <w:rPr>
          <w:rFonts w:asciiTheme="majorBidi" w:hAnsiTheme="majorBidi" w:cstheme="majorBidi"/>
          <w:sz w:val="30"/>
          <w:szCs w:val="30"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  <w:cs/>
        </w:rPr>
        <w:t>ในการกำหนดมูลค่าดังกล่าว ฝ่ายบริหารใช้ข้อสมมติในการปรับปรุงมูลค่ายุติธรรม โดยถือเสมือนว่า</w:t>
      </w:r>
      <w:r w:rsidR="00E1692A" w:rsidRPr="00CC6D18">
        <w:rPr>
          <w:rFonts w:asciiTheme="majorBidi" w:hAnsiTheme="majorBidi" w:cstheme="majorBidi"/>
          <w:sz w:val="30"/>
          <w:szCs w:val="30"/>
          <w:cs/>
        </w:rPr>
        <w:br/>
      </w:r>
      <w:r w:rsidRPr="00CC6D18">
        <w:rPr>
          <w:rFonts w:asciiTheme="majorBidi" w:hAnsiTheme="majorBidi" w:cstheme="majorBidi"/>
          <w:sz w:val="30"/>
          <w:szCs w:val="30"/>
          <w:cs/>
        </w:rPr>
        <w:t>การรวมกิจการที่เกิดขึ้นในระหว่าง</w:t>
      </w:r>
      <w:r w:rsidR="00C12C6F" w:rsidRPr="00CC6D18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CC6D18">
        <w:rPr>
          <w:rFonts w:asciiTheme="majorBidi" w:hAnsiTheme="majorBidi" w:cstheme="majorBidi"/>
          <w:sz w:val="30"/>
          <w:szCs w:val="30"/>
          <w:cs/>
        </w:rPr>
        <w:t>นั้นได้เกิดขึ้นตั้งแต่</w:t>
      </w:r>
      <w:r w:rsidRPr="00CC6D18">
        <w:rPr>
          <w:rFonts w:asciiTheme="majorBidi" w:hAnsiTheme="majorBidi" w:cstheme="majorBidi"/>
          <w:sz w:val="30"/>
          <w:szCs w:val="30"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CC6D18">
        <w:rPr>
          <w:rFonts w:asciiTheme="majorBidi" w:hAnsiTheme="majorBidi" w:cstheme="majorBidi"/>
          <w:sz w:val="30"/>
          <w:szCs w:val="30"/>
        </w:rPr>
        <w:t>1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CC6D18">
        <w:rPr>
          <w:rFonts w:asciiTheme="majorBidi" w:hAnsiTheme="majorBidi" w:cstheme="majorBidi"/>
          <w:sz w:val="30"/>
          <w:szCs w:val="30"/>
        </w:rPr>
        <w:t>2566</w:t>
      </w:r>
    </w:p>
    <w:p w14:paraId="34D5501D" w14:textId="12D47B2B" w:rsidR="00A400C5" w:rsidRPr="00CC6D18" w:rsidRDefault="00A40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/>
          <w:sz w:val="30"/>
          <w:szCs w:val="30"/>
        </w:rPr>
        <w:br w:type="page"/>
      </w:r>
    </w:p>
    <w:p w14:paraId="5E8719FF" w14:textId="5248258C" w:rsidR="004D2275" w:rsidRPr="00CC6D18" w:rsidRDefault="004D2275" w:rsidP="00CF0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/>
          <w:sz w:val="30"/>
          <w:szCs w:val="30"/>
          <w:cs/>
        </w:rPr>
        <w:lastRenderedPageBreak/>
        <w:t xml:space="preserve">ข้อมูลของสิ่งตอบแทนทั้งหมดที่โอนให้และมูลค่าที่รับรู้ ณ วันที่ </w:t>
      </w:r>
      <w:r w:rsidRPr="00CC6D18">
        <w:rPr>
          <w:rFonts w:asciiTheme="majorBidi" w:hAnsiTheme="majorBidi" w:cstheme="majorBidi"/>
          <w:sz w:val="30"/>
          <w:szCs w:val="30"/>
        </w:rPr>
        <w:t xml:space="preserve">23 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CC6D18">
        <w:rPr>
          <w:rFonts w:asciiTheme="majorBidi" w:hAnsiTheme="majorBidi" w:cstheme="majorBidi"/>
          <w:sz w:val="30"/>
          <w:szCs w:val="30"/>
        </w:rPr>
        <w:t>2566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 สำหรับสินทรัพย์ที่ได้มาและหนี้สินที่รับมาแต่ละประเภทที่สำคัญ</w:t>
      </w:r>
      <w:r w:rsidRPr="00CC6D18">
        <w:rPr>
          <w:rFonts w:asciiTheme="majorBidi" w:hAnsiTheme="majorBidi" w:cstheme="majorBidi"/>
          <w:sz w:val="30"/>
          <w:szCs w:val="30"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FFD26E5" w14:textId="2F850A33" w:rsidR="001B072C" w:rsidRPr="00CC6D18" w:rsidRDefault="001B0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8960" w:type="dxa"/>
        <w:tblInd w:w="450" w:type="dxa"/>
        <w:tblLook w:val="01E0" w:firstRow="1" w:lastRow="1" w:firstColumn="1" w:lastColumn="1" w:noHBand="0" w:noVBand="0"/>
      </w:tblPr>
      <w:tblGrid>
        <w:gridCol w:w="6070"/>
        <w:gridCol w:w="1013"/>
        <w:gridCol w:w="275"/>
        <w:gridCol w:w="1602"/>
      </w:tblGrid>
      <w:tr w:rsidR="00D0464F" w:rsidRPr="00CC6D18" w14:paraId="180C8674" w14:textId="77777777">
        <w:trPr>
          <w:trHeight w:val="409"/>
          <w:tblHeader/>
        </w:trPr>
        <w:tc>
          <w:tcPr>
            <w:tcW w:w="6070" w:type="dxa"/>
          </w:tcPr>
          <w:p w14:paraId="2DCA2889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1013" w:type="dxa"/>
          </w:tcPr>
          <w:p w14:paraId="3F81E7A9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75A11AB4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</w:tcPr>
          <w:p w14:paraId="408A6334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D0464F" w:rsidRPr="00CC6D18" w14:paraId="660D3BB2" w14:textId="77777777">
        <w:trPr>
          <w:trHeight w:val="409"/>
          <w:tblHeader/>
        </w:trPr>
        <w:tc>
          <w:tcPr>
            <w:tcW w:w="6070" w:type="dxa"/>
          </w:tcPr>
          <w:p w14:paraId="338ECB56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081B68C1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5" w:type="dxa"/>
            <w:vAlign w:val="bottom"/>
          </w:tcPr>
          <w:p w14:paraId="1E8E64AB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  <w:vAlign w:val="bottom"/>
          </w:tcPr>
          <w:p w14:paraId="57B8C292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0464F" w:rsidRPr="00CC6D18" w14:paraId="58B2EDF1" w14:textId="77777777">
        <w:trPr>
          <w:trHeight w:val="384"/>
          <w:tblHeader/>
        </w:trPr>
        <w:tc>
          <w:tcPr>
            <w:tcW w:w="6070" w:type="dxa"/>
          </w:tcPr>
          <w:p w14:paraId="24B801A5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223D296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73528E72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</w:tcPr>
          <w:p w14:paraId="412F8FF8" w14:textId="77777777" w:rsidR="004D2275" w:rsidRPr="00CC6D18" w:rsidRDefault="004D2275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0464F" w:rsidRPr="00CC6D18" w14:paraId="7DE4B77D" w14:textId="77777777">
        <w:trPr>
          <w:trHeight w:val="75"/>
        </w:trPr>
        <w:tc>
          <w:tcPr>
            <w:tcW w:w="6070" w:type="dxa"/>
          </w:tcPr>
          <w:p w14:paraId="635F1003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13" w:type="dxa"/>
          </w:tcPr>
          <w:p w14:paraId="50F63EA5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11CE2DF0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</w:tcPr>
          <w:p w14:paraId="2DC51C8A" w14:textId="77777777" w:rsidR="004D2275" w:rsidRPr="00CC6D18" w:rsidRDefault="004D2275" w:rsidP="00E45705">
            <w:pPr>
              <w:tabs>
                <w:tab w:val="decimal" w:pos="13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2,307</w:t>
            </w:r>
          </w:p>
        </w:tc>
      </w:tr>
      <w:tr w:rsidR="00D0464F" w:rsidRPr="00CC6D18" w14:paraId="38920755" w14:textId="77777777">
        <w:trPr>
          <w:trHeight w:val="396"/>
        </w:trPr>
        <w:tc>
          <w:tcPr>
            <w:tcW w:w="6070" w:type="dxa"/>
          </w:tcPr>
          <w:p w14:paraId="4A60430D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13" w:type="dxa"/>
          </w:tcPr>
          <w:p w14:paraId="69F92150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157FE0DE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</w:tcPr>
          <w:p w14:paraId="65E26037" w14:textId="77777777" w:rsidR="004D2275" w:rsidRPr="00CC6D18" w:rsidRDefault="004D2275" w:rsidP="00CF030F">
            <w:pPr>
              <w:tabs>
                <w:tab w:val="decimal" w:pos="13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38,756</w:t>
            </w:r>
          </w:p>
        </w:tc>
      </w:tr>
      <w:tr w:rsidR="00D0464F" w:rsidRPr="00CC6D18" w14:paraId="3BE8B40D" w14:textId="77777777">
        <w:trPr>
          <w:trHeight w:val="384"/>
        </w:trPr>
        <w:tc>
          <w:tcPr>
            <w:tcW w:w="6070" w:type="dxa"/>
          </w:tcPr>
          <w:p w14:paraId="55300A31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13" w:type="dxa"/>
          </w:tcPr>
          <w:p w14:paraId="2F03CA20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3F6DFCAD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</w:tcPr>
          <w:p w14:paraId="79834486" w14:textId="77777777" w:rsidR="004D2275" w:rsidRPr="00CC6D18" w:rsidRDefault="004D2275" w:rsidP="00CF030F">
            <w:pPr>
              <w:tabs>
                <w:tab w:val="decimal" w:pos="13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4,500</w:t>
            </w:r>
          </w:p>
        </w:tc>
      </w:tr>
      <w:tr w:rsidR="00D0464F" w:rsidRPr="00CC6D18" w14:paraId="1A94159D" w14:textId="77777777">
        <w:trPr>
          <w:trHeight w:val="384"/>
        </w:trPr>
        <w:tc>
          <w:tcPr>
            <w:tcW w:w="6070" w:type="dxa"/>
          </w:tcPr>
          <w:p w14:paraId="69503BCC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13" w:type="dxa"/>
          </w:tcPr>
          <w:p w14:paraId="46130296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62570989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</w:tcPr>
          <w:p w14:paraId="4015ACD4" w14:textId="77777777" w:rsidR="004D2275" w:rsidRPr="00CC6D18" w:rsidRDefault="004D2275" w:rsidP="00CF030F">
            <w:pPr>
              <w:tabs>
                <w:tab w:val="decimal" w:pos="13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5,721</w:t>
            </w:r>
          </w:p>
        </w:tc>
      </w:tr>
      <w:tr w:rsidR="00D0464F" w:rsidRPr="00CC6D18" w14:paraId="4C155A4D" w14:textId="77777777">
        <w:trPr>
          <w:trHeight w:val="384"/>
        </w:trPr>
        <w:tc>
          <w:tcPr>
            <w:tcW w:w="6070" w:type="dxa"/>
          </w:tcPr>
          <w:p w14:paraId="3E0DDE49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13" w:type="dxa"/>
          </w:tcPr>
          <w:p w14:paraId="35155D7A" w14:textId="7169374F" w:rsidR="004D2275" w:rsidRPr="00CC6D18" w:rsidRDefault="00CF030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275" w:type="dxa"/>
          </w:tcPr>
          <w:p w14:paraId="0FAFEBB0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</w:tcPr>
          <w:p w14:paraId="6AF174A9" w14:textId="77777777" w:rsidR="004D2275" w:rsidRPr="00CC6D18" w:rsidRDefault="004D2275" w:rsidP="00CF030F">
            <w:pPr>
              <w:tabs>
                <w:tab w:val="decimal" w:pos="13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48,219</w:t>
            </w:r>
          </w:p>
        </w:tc>
      </w:tr>
      <w:tr w:rsidR="00D0464F" w:rsidRPr="00CC6D18" w14:paraId="1FDDD93C" w14:textId="77777777">
        <w:trPr>
          <w:trHeight w:val="396"/>
        </w:trPr>
        <w:tc>
          <w:tcPr>
            <w:tcW w:w="6070" w:type="dxa"/>
          </w:tcPr>
          <w:p w14:paraId="6A360CD1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13" w:type="dxa"/>
          </w:tcPr>
          <w:p w14:paraId="3696ADC1" w14:textId="3D9F25F6" w:rsidR="004D2275" w:rsidRPr="00CC6D18" w:rsidRDefault="00701FF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21</w:t>
            </w:r>
          </w:p>
        </w:tc>
        <w:tc>
          <w:tcPr>
            <w:tcW w:w="275" w:type="dxa"/>
          </w:tcPr>
          <w:p w14:paraId="4D949A4E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</w:tcPr>
          <w:p w14:paraId="58F09054" w14:textId="77777777" w:rsidR="004D2275" w:rsidRPr="00CC6D18" w:rsidRDefault="004D2275" w:rsidP="00CF030F">
            <w:pPr>
              <w:tabs>
                <w:tab w:val="decimal" w:pos="13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1,523</w:t>
            </w:r>
          </w:p>
        </w:tc>
      </w:tr>
      <w:tr w:rsidR="00D0464F" w:rsidRPr="00CC6D18" w14:paraId="7462A230" w14:textId="77777777">
        <w:trPr>
          <w:trHeight w:val="384"/>
        </w:trPr>
        <w:tc>
          <w:tcPr>
            <w:tcW w:w="6070" w:type="dxa"/>
          </w:tcPr>
          <w:p w14:paraId="1CE389CC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สินทรัพย์ไม่หมุนวียนอื่น</w:t>
            </w:r>
          </w:p>
        </w:tc>
        <w:tc>
          <w:tcPr>
            <w:tcW w:w="1013" w:type="dxa"/>
          </w:tcPr>
          <w:p w14:paraId="602A1706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49C218B2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</w:tcPr>
          <w:p w14:paraId="363A4480" w14:textId="77777777" w:rsidR="004D2275" w:rsidRPr="00CC6D18" w:rsidRDefault="004D2275" w:rsidP="00CF030F">
            <w:pPr>
              <w:tabs>
                <w:tab w:val="decimal" w:pos="13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</w:tr>
      <w:tr w:rsidR="00D0464F" w:rsidRPr="00CC6D18" w14:paraId="09194F68" w14:textId="77777777">
        <w:trPr>
          <w:trHeight w:val="384"/>
        </w:trPr>
        <w:tc>
          <w:tcPr>
            <w:tcW w:w="6070" w:type="dxa"/>
          </w:tcPr>
          <w:p w14:paraId="06F4F46A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13" w:type="dxa"/>
          </w:tcPr>
          <w:p w14:paraId="7E514C6A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0FED6A68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</w:tcPr>
          <w:p w14:paraId="2217E0D7" w14:textId="77777777" w:rsidR="004D2275" w:rsidRPr="00CC6D18" w:rsidRDefault="004D2275" w:rsidP="006E503D">
            <w:pPr>
              <w:tabs>
                <w:tab w:val="decimal" w:pos="1320"/>
              </w:tabs>
              <w:ind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(18,077)</w:t>
            </w:r>
          </w:p>
        </w:tc>
      </w:tr>
      <w:tr w:rsidR="00D0464F" w:rsidRPr="00CC6D18" w14:paraId="7DF08E0B" w14:textId="77777777">
        <w:trPr>
          <w:trHeight w:val="396"/>
        </w:trPr>
        <w:tc>
          <w:tcPr>
            <w:tcW w:w="6070" w:type="dxa"/>
          </w:tcPr>
          <w:p w14:paraId="2B07FE35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13" w:type="dxa"/>
          </w:tcPr>
          <w:p w14:paraId="6CAFFE49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36BB17DA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</w:tcPr>
          <w:p w14:paraId="428EDE3C" w14:textId="77777777" w:rsidR="004D2275" w:rsidRPr="00CC6D18" w:rsidRDefault="004D2275" w:rsidP="006E503D">
            <w:pPr>
              <w:tabs>
                <w:tab w:val="decimal" w:pos="1320"/>
              </w:tabs>
              <w:ind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(2,745)</w:t>
            </w:r>
          </w:p>
        </w:tc>
      </w:tr>
      <w:tr w:rsidR="00D0464F" w:rsidRPr="00CC6D18" w14:paraId="4BD5859F" w14:textId="77777777">
        <w:trPr>
          <w:trHeight w:val="384"/>
        </w:trPr>
        <w:tc>
          <w:tcPr>
            <w:tcW w:w="6070" w:type="dxa"/>
          </w:tcPr>
          <w:p w14:paraId="10862B91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013" w:type="dxa"/>
          </w:tcPr>
          <w:p w14:paraId="06421EFD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31AB8410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</w:tcPr>
          <w:p w14:paraId="1BF61D7A" w14:textId="77777777" w:rsidR="004D2275" w:rsidRPr="00CC6D18" w:rsidRDefault="004D2275" w:rsidP="006E503D">
            <w:pPr>
              <w:tabs>
                <w:tab w:val="decimal" w:pos="1320"/>
              </w:tabs>
              <w:ind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(20,000)</w:t>
            </w:r>
          </w:p>
        </w:tc>
      </w:tr>
      <w:tr w:rsidR="00D0464F" w:rsidRPr="00CC6D18" w14:paraId="0A9A95D7" w14:textId="77777777">
        <w:trPr>
          <w:trHeight w:val="384"/>
        </w:trPr>
        <w:tc>
          <w:tcPr>
            <w:tcW w:w="6070" w:type="dxa"/>
          </w:tcPr>
          <w:p w14:paraId="5973F65B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13" w:type="dxa"/>
          </w:tcPr>
          <w:p w14:paraId="50BEF9D8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4983A5D1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</w:tcPr>
          <w:p w14:paraId="5A7D0E4D" w14:textId="77777777" w:rsidR="004D2275" w:rsidRPr="00CC6D18" w:rsidRDefault="004D2275" w:rsidP="006E503D">
            <w:pPr>
              <w:tabs>
                <w:tab w:val="decimal" w:pos="1320"/>
              </w:tabs>
              <w:ind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(21,491)</w:t>
            </w:r>
          </w:p>
        </w:tc>
      </w:tr>
      <w:tr w:rsidR="00D0464F" w:rsidRPr="00CC6D18" w14:paraId="00993995" w14:textId="77777777">
        <w:trPr>
          <w:trHeight w:val="155"/>
        </w:trPr>
        <w:tc>
          <w:tcPr>
            <w:tcW w:w="6070" w:type="dxa"/>
          </w:tcPr>
          <w:p w14:paraId="677301DD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13" w:type="dxa"/>
          </w:tcPr>
          <w:p w14:paraId="421B744B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32494880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406F1584" w14:textId="77777777" w:rsidR="004D2275" w:rsidRPr="00CC6D18" w:rsidRDefault="004D2275" w:rsidP="006E503D">
            <w:pPr>
              <w:tabs>
                <w:tab w:val="decimal" w:pos="1320"/>
              </w:tabs>
              <w:ind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(492)</w:t>
            </w:r>
          </w:p>
        </w:tc>
      </w:tr>
      <w:tr w:rsidR="00D0464F" w:rsidRPr="00CC6D18" w14:paraId="3F5DA799" w14:textId="77777777">
        <w:trPr>
          <w:trHeight w:val="396"/>
        </w:trPr>
        <w:tc>
          <w:tcPr>
            <w:tcW w:w="6070" w:type="dxa"/>
          </w:tcPr>
          <w:p w14:paraId="1142A754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013" w:type="dxa"/>
          </w:tcPr>
          <w:p w14:paraId="4519FCB6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1100A421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60A5453A" w14:textId="77777777" w:rsidR="004D2275" w:rsidRPr="00CC6D18" w:rsidRDefault="004D2275" w:rsidP="00CF030F">
            <w:pPr>
              <w:tabs>
                <w:tab w:val="decimal" w:pos="13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38,526</w:t>
            </w:r>
          </w:p>
        </w:tc>
      </w:tr>
      <w:tr w:rsidR="00D0464F" w:rsidRPr="00CC6D18" w14:paraId="05332D1F" w14:textId="77777777">
        <w:trPr>
          <w:trHeight w:val="384"/>
        </w:trPr>
        <w:tc>
          <w:tcPr>
            <w:tcW w:w="6070" w:type="dxa"/>
          </w:tcPr>
          <w:p w14:paraId="06F37725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ส่วนได้เสียที่ไม่มีอำนาจควบคุม (ร้อยละ 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47.2)</w:t>
            </w:r>
          </w:p>
        </w:tc>
        <w:tc>
          <w:tcPr>
            <w:tcW w:w="1013" w:type="dxa"/>
          </w:tcPr>
          <w:p w14:paraId="452E82C2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245B2EC9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591E947C" w14:textId="77777777" w:rsidR="004D2275" w:rsidRPr="00CC6D18" w:rsidRDefault="004D2275" w:rsidP="00AC56EB">
            <w:pPr>
              <w:tabs>
                <w:tab w:val="decimal" w:pos="1320"/>
              </w:tabs>
              <w:ind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(18,187)</w:t>
            </w:r>
          </w:p>
        </w:tc>
      </w:tr>
      <w:tr w:rsidR="00D0464F" w:rsidRPr="00CC6D18" w14:paraId="39AB853C" w14:textId="77777777">
        <w:trPr>
          <w:trHeight w:val="396"/>
        </w:trPr>
        <w:tc>
          <w:tcPr>
            <w:tcW w:w="6070" w:type="dxa"/>
          </w:tcPr>
          <w:p w14:paraId="1756AA19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013" w:type="dxa"/>
          </w:tcPr>
          <w:p w14:paraId="72C83E85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0713726D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101967B0" w14:textId="77777777" w:rsidR="004D2275" w:rsidRPr="00CC6D18" w:rsidRDefault="004D2275" w:rsidP="00CF030F">
            <w:pPr>
              <w:tabs>
                <w:tab w:val="decimal" w:pos="13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20,339</w:t>
            </w:r>
          </w:p>
        </w:tc>
      </w:tr>
      <w:tr w:rsidR="00D0464F" w:rsidRPr="00CC6D18" w14:paraId="445B9DA0" w14:textId="77777777">
        <w:trPr>
          <w:trHeight w:val="396"/>
        </w:trPr>
        <w:tc>
          <w:tcPr>
            <w:tcW w:w="6070" w:type="dxa"/>
          </w:tcPr>
          <w:p w14:paraId="04230E6A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1013" w:type="dxa"/>
          </w:tcPr>
          <w:p w14:paraId="4FECB426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46C8061F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029FB7D2" w14:textId="77777777" w:rsidR="004D2275" w:rsidRPr="00CC6D18" w:rsidRDefault="004D2275" w:rsidP="00CF030F">
            <w:pPr>
              <w:tabs>
                <w:tab w:val="decimal" w:pos="13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23,561</w:t>
            </w:r>
          </w:p>
        </w:tc>
      </w:tr>
      <w:tr w:rsidR="00D0464F" w:rsidRPr="00CC6D18" w14:paraId="05AD9420" w14:textId="77777777">
        <w:trPr>
          <w:trHeight w:val="396"/>
        </w:trPr>
        <w:tc>
          <w:tcPr>
            <w:tcW w:w="6070" w:type="dxa"/>
          </w:tcPr>
          <w:p w14:paraId="09BACEA9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013" w:type="dxa"/>
          </w:tcPr>
          <w:p w14:paraId="5E96D11B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5AE0DCFD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14:paraId="7F8AAA20" w14:textId="77777777" w:rsidR="004D2275" w:rsidRPr="00CC6D18" w:rsidRDefault="004D2275" w:rsidP="00CF030F">
            <w:pPr>
              <w:tabs>
                <w:tab w:val="decimal" w:pos="13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43,900</w:t>
            </w:r>
          </w:p>
        </w:tc>
      </w:tr>
      <w:tr w:rsidR="00C12C6F" w:rsidRPr="00CC6D18" w14:paraId="6FE2A440" w14:textId="77777777">
        <w:trPr>
          <w:trHeight w:val="384"/>
        </w:trPr>
        <w:tc>
          <w:tcPr>
            <w:tcW w:w="6070" w:type="dxa"/>
          </w:tcPr>
          <w:p w14:paraId="5A76C291" w14:textId="77777777" w:rsidR="00C12C6F" w:rsidRPr="00CC6D18" w:rsidRDefault="00C12C6F" w:rsidP="00C12C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14:paraId="19132632" w14:textId="77777777" w:rsidR="00C12C6F" w:rsidRPr="00CC6D18" w:rsidRDefault="00C12C6F" w:rsidP="00C12C6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0EAD06C3" w14:textId="77777777" w:rsidR="00C12C6F" w:rsidRPr="00CC6D18" w:rsidRDefault="00C12C6F" w:rsidP="00C12C6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</w:tcPr>
          <w:p w14:paraId="1EE91BF7" w14:textId="5D5416B6" w:rsidR="00C12C6F" w:rsidRPr="00CC6D18" w:rsidRDefault="00C12C6F" w:rsidP="00C12C6F">
            <w:pPr>
              <w:tabs>
                <w:tab w:val="decimal" w:pos="13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464F" w:rsidRPr="00CC6D18" w14:paraId="47270DA1" w14:textId="77777777">
        <w:trPr>
          <w:trHeight w:val="384"/>
        </w:trPr>
        <w:tc>
          <w:tcPr>
            <w:tcW w:w="6070" w:type="dxa"/>
          </w:tcPr>
          <w:p w14:paraId="0DF4123D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1013" w:type="dxa"/>
          </w:tcPr>
          <w:p w14:paraId="676C683A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44E77082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</w:tcPr>
          <w:p w14:paraId="7DD3F33B" w14:textId="77777777" w:rsidR="004D2275" w:rsidRPr="00CC6D18" w:rsidRDefault="004D2275" w:rsidP="00CF030F">
            <w:pPr>
              <w:tabs>
                <w:tab w:val="decimal" w:pos="13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2,307</w:t>
            </w:r>
          </w:p>
        </w:tc>
      </w:tr>
      <w:tr w:rsidR="00D0464F" w:rsidRPr="00CC6D18" w14:paraId="7A2FB224" w14:textId="77777777">
        <w:trPr>
          <w:trHeight w:val="384"/>
        </w:trPr>
        <w:tc>
          <w:tcPr>
            <w:tcW w:w="6070" w:type="dxa"/>
          </w:tcPr>
          <w:p w14:paraId="4042A23E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1013" w:type="dxa"/>
          </w:tcPr>
          <w:p w14:paraId="57570CAC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418E0EC2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01D8EE04" w14:textId="77777777" w:rsidR="004D2275" w:rsidRPr="00CC6D18" w:rsidRDefault="004D2275" w:rsidP="006E503D">
            <w:pPr>
              <w:tabs>
                <w:tab w:val="decimal" w:pos="1320"/>
              </w:tabs>
              <w:ind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(43,900)</w:t>
            </w:r>
          </w:p>
        </w:tc>
      </w:tr>
      <w:tr w:rsidR="00D0464F" w:rsidRPr="00CC6D18" w14:paraId="18D426D4" w14:textId="77777777">
        <w:trPr>
          <w:trHeight w:val="409"/>
        </w:trPr>
        <w:tc>
          <w:tcPr>
            <w:tcW w:w="6070" w:type="dxa"/>
          </w:tcPr>
          <w:p w14:paraId="12D2131B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013" w:type="dxa"/>
          </w:tcPr>
          <w:p w14:paraId="2033BF50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7C3F24FE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14:paraId="1D7B28AD" w14:textId="77777777" w:rsidR="004D2275" w:rsidRPr="00CC6D18" w:rsidRDefault="004D2275" w:rsidP="006E503D">
            <w:pPr>
              <w:tabs>
                <w:tab w:val="decimal" w:pos="1320"/>
              </w:tabs>
              <w:ind w:right="-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(41,593)</w:t>
            </w:r>
          </w:p>
        </w:tc>
      </w:tr>
    </w:tbl>
    <w:p w14:paraId="1DE24C6A" w14:textId="77777777" w:rsidR="004D2275" w:rsidRPr="00CC6D18" w:rsidRDefault="004D2275" w:rsidP="00CF0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7045992A" w14:textId="77777777" w:rsidR="004D2275" w:rsidRPr="00CC6D18" w:rsidRDefault="004D2275" w:rsidP="00CF0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/>
          <w:sz w:val="30"/>
          <w:szCs w:val="30"/>
          <w:cs/>
        </w:rPr>
        <w:t>ค่าความนิยมส่วนใหญ่เนื่องมาจากทักษะและความสามารถทางเทคนิคในการทำงานของบริษัท เกรซ วอเทอร์ เมด</w:t>
      </w:r>
      <w:r w:rsidRPr="00CC6D18">
        <w:rPr>
          <w:rFonts w:asciiTheme="majorBidi" w:hAnsiTheme="majorBidi" w:cstheme="majorBidi"/>
          <w:sz w:val="30"/>
          <w:szCs w:val="30"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CC6D18">
        <w:rPr>
          <w:rFonts w:asciiTheme="majorBidi" w:hAnsiTheme="majorBidi" w:cstheme="majorBidi"/>
          <w:sz w:val="30"/>
          <w:szCs w:val="30"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  <w:cs/>
        </w:rPr>
        <w:t>ในธุรกิจผลิตและจำหน่ายน้ำยาและอุปกรณ์ที่เกี่ยวกับการฟอกไต ทั้งนี้ไม่มีค่าความนิยมที่คาดว่าจะนำมาหักเป็นค่าใช้จ่ายทางภาษีเงินได้</w:t>
      </w:r>
    </w:p>
    <w:p w14:paraId="3911CC15" w14:textId="164F5728" w:rsidR="001B072C" w:rsidRPr="00CC6D18" w:rsidRDefault="001B0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ACF03CA" w14:textId="06909C2F" w:rsidR="004D2275" w:rsidRPr="00CC6D18" w:rsidRDefault="004D2275" w:rsidP="00CF0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C6D18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ารซื้อธุรกิจดังกล่าวข้างต้นกลุ่มบริษัทจ้างผู้ประเมินราคาอิสระเพื่อประเมินมูลค่ายุติธรรมของสินทรัพย์และหนี้สินที่ได้รับมา ณ วันที่ซื้อธุรกิจ </w:t>
      </w:r>
      <w:r w:rsidR="00E33054" w:rsidRPr="00CC6D18">
        <w:rPr>
          <w:rFonts w:asciiTheme="majorBidi" w:hAnsiTheme="majorBidi"/>
          <w:sz w:val="30"/>
          <w:szCs w:val="30"/>
          <w:cs/>
        </w:rPr>
        <w:t>อย่างไรก็ดี ณ วันที่งบการเงินรวมนี้ได้รับการอนุมัติ</w:t>
      </w:r>
      <w:r w:rsidR="00E33054" w:rsidRPr="00CC6D18">
        <w:rPr>
          <w:rFonts w:asciiTheme="majorBidi" w:hAnsiTheme="majorBidi" w:hint="cs"/>
          <w:sz w:val="30"/>
          <w:szCs w:val="30"/>
          <w:cs/>
        </w:rPr>
        <w:t xml:space="preserve"> </w:t>
      </w:r>
      <w:r w:rsidR="00E33054" w:rsidRPr="00CC6D18">
        <w:rPr>
          <w:rFonts w:asciiTheme="majorBidi" w:hAnsiTheme="majorBidi"/>
          <w:sz w:val="30"/>
          <w:szCs w:val="30"/>
          <w:cs/>
        </w:rPr>
        <w:t xml:space="preserve">รายงานของผู้ประเมินราคาอิสระยังไม่เสร็จสมบูรณ์ ดังนั้นมูลค่ายุติธรรมของสินทรัพย์ที่ได้มาและหนี้สินที่รับมาเป็นมูลค่าประมาณการ ณ วันที่ซื้อธุรกิจ </w:t>
      </w:r>
      <w:r w:rsidRPr="00CC6D18">
        <w:rPr>
          <w:rFonts w:asciiTheme="majorBidi" w:hAnsiTheme="majorBidi" w:cstheme="majorBidi"/>
          <w:sz w:val="30"/>
          <w:szCs w:val="30"/>
          <w:cs/>
        </w:rPr>
        <w:t>อย่างไรก็ตาม กลุ่มบริษัทจะมีการทบทวนอย่างต่อเนื่องในระหว่างช่วงเวลาที่วัดมูลค่า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หลังในหนึ่งปีนับจากวันที่มีการซื้อธุรกิจและรับทราบข้อเท็จจ</w:t>
      </w:r>
      <w:r w:rsidR="00C12C6F" w:rsidRPr="00CC6D18">
        <w:rPr>
          <w:rFonts w:asciiTheme="majorBidi" w:hAnsiTheme="majorBidi" w:cstheme="majorBidi" w:hint="cs"/>
          <w:sz w:val="30"/>
          <w:szCs w:val="30"/>
          <w:cs/>
        </w:rPr>
        <w:t>ริ</w:t>
      </w:r>
      <w:r w:rsidRPr="00CC6D18">
        <w:rPr>
          <w:rFonts w:asciiTheme="majorBidi" w:hAnsiTheme="majorBidi" w:cstheme="majorBidi"/>
          <w:sz w:val="30"/>
          <w:szCs w:val="30"/>
          <w:cs/>
        </w:rPr>
        <w:t>งที่สะท้อนเหตุการณ์แวดล้อมที่มีอยู่ ณ วันที่ซื้อธุรกิจ จะทำการปรับปรุงมูลค่ายุติธรรมดังกล่าว</w:t>
      </w:r>
    </w:p>
    <w:p w14:paraId="72D14521" w14:textId="535C8A70" w:rsidR="002B2CBD" w:rsidRPr="00CC6D18" w:rsidRDefault="002B2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15600CB" w14:textId="77777777" w:rsidR="004D2275" w:rsidRPr="00CC6D18" w:rsidRDefault="004D2275" w:rsidP="0019550D">
      <w:pPr>
        <w:pStyle w:val="FSContent"/>
        <w:numPr>
          <w:ilvl w:val="0"/>
          <w:numId w:val="19"/>
        </w:numPr>
        <w:ind w:left="539" w:hanging="539"/>
        <w:rPr>
          <w:rFonts w:asciiTheme="majorBidi" w:hAnsiTheme="majorBidi" w:cstheme="majorBidi"/>
          <w:i/>
          <w:iCs/>
          <w:cs/>
          <w:lang w:val="en-US"/>
        </w:rPr>
      </w:pPr>
      <w:r w:rsidRPr="00CC6D18">
        <w:rPr>
          <w:rFonts w:asciiTheme="majorBidi" w:hAnsiTheme="majorBidi" w:cstheme="majorBidi"/>
          <w:i/>
          <w:iCs/>
          <w:cs/>
          <w:lang w:val="en-US"/>
        </w:rPr>
        <w:t>บริษัท วารี เมดิคอล จำกัด</w:t>
      </w:r>
    </w:p>
    <w:p w14:paraId="3B6944B0" w14:textId="77777777" w:rsidR="004D2275" w:rsidRPr="00CC6D18" w:rsidRDefault="004D2275" w:rsidP="00CF0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507CDEB7" w14:textId="77777777" w:rsidR="004D2275" w:rsidRPr="00CC6D18" w:rsidRDefault="004D2275" w:rsidP="00CF0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bookmarkStart w:id="3" w:name="_Hlk149318028"/>
      <w:r w:rsidRPr="00CC6D1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CC6D18">
        <w:rPr>
          <w:rFonts w:asciiTheme="majorBidi" w:hAnsiTheme="majorBidi" w:cstheme="majorBidi"/>
          <w:sz w:val="30"/>
          <w:szCs w:val="30"/>
        </w:rPr>
        <w:t xml:space="preserve">23 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CC6D18">
        <w:rPr>
          <w:rFonts w:asciiTheme="majorBidi" w:hAnsiTheme="majorBidi" w:cstheme="majorBidi"/>
          <w:sz w:val="30"/>
          <w:szCs w:val="30"/>
        </w:rPr>
        <w:t>2566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 บริษัท เกรซ วอเทอร์ เมด จำกัด ซึ่งเป็นบริษัทย่อยของบริษัท ได้ดำเนินการซื้อหุ้นสามัญของบริษัท วารี เมดิคอล</w:t>
      </w:r>
      <w:r w:rsidRPr="00CC6D18">
        <w:rPr>
          <w:rFonts w:asciiTheme="majorBidi" w:hAnsiTheme="majorBidi" w:cstheme="majorBidi"/>
          <w:sz w:val="30"/>
          <w:szCs w:val="30"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  <w:cs/>
        </w:rPr>
        <w:t>จำกัด ซึ่งเป็นผู้ผลิตและจำหน่ายระบบน้ำบริสุทธิ์เพื่อใช้ในอุตสาหกรรม</w:t>
      </w:r>
      <w:r w:rsidRPr="00CC6D18">
        <w:rPr>
          <w:rFonts w:asciiTheme="majorBidi" w:hAnsiTheme="majorBidi" w:cstheme="majorBidi"/>
          <w:sz w:val="30"/>
          <w:szCs w:val="30"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CC6D18">
        <w:rPr>
          <w:rFonts w:asciiTheme="majorBidi" w:hAnsiTheme="majorBidi" w:cstheme="majorBidi"/>
          <w:sz w:val="30"/>
          <w:szCs w:val="30"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  <w:cs/>
        </w:rPr>
        <w:t>4</w:t>
      </w:r>
      <w:r w:rsidRPr="00CC6D18">
        <w:rPr>
          <w:rFonts w:asciiTheme="majorBidi" w:hAnsiTheme="majorBidi" w:cstheme="majorBidi"/>
          <w:sz w:val="30"/>
          <w:szCs w:val="30"/>
        </w:rPr>
        <w:t xml:space="preserve">,999 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หุ้นในราคาหุ้นละ </w:t>
      </w:r>
      <w:r w:rsidRPr="00CC6D18">
        <w:rPr>
          <w:rFonts w:asciiTheme="majorBidi" w:hAnsiTheme="majorBidi" w:cstheme="majorBidi"/>
          <w:sz w:val="30"/>
          <w:szCs w:val="30"/>
        </w:rPr>
        <w:t xml:space="preserve">3,760.8 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บาท เป็นจำนวน </w:t>
      </w:r>
      <w:r w:rsidRPr="00CC6D18">
        <w:rPr>
          <w:rFonts w:asciiTheme="majorBidi" w:hAnsiTheme="majorBidi" w:cstheme="majorBidi"/>
          <w:sz w:val="30"/>
          <w:szCs w:val="30"/>
        </w:rPr>
        <w:t xml:space="preserve">18.8 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ล้านบาท คิดเป็นอัตราการถือหุ้นร้อยละ </w:t>
      </w:r>
      <w:r w:rsidRPr="00CC6D18">
        <w:rPr>
          <w:rFonts w:asciiTheme="majorBidi" w:hAnsiTheme="majorBidi" w:cstheme="majorBidi"/>
          <w:sz w:val="30"/>
          <w:szCs w:val="30"/>
        </w:rPr>
        <w:t>99.9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 ของหุ้นสามัญทั้งหมด </w:t>
      </w:r>
    </w:p>
    <w:bookmarkEnd w:id="3"/>
    <w:p w14:paraId="6178F6F5" w14:textId="77777777" w:rsidR="004D2275" w:rsidRPr="00CC6D18" w:rsidRDefault="004D2275" w:rsidP="00CF0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78A70518" w14:textId="6CBB4A02" w:rsidR="004D2275" w:rsidRPr="00CC6D18" w:rsidRDefault="004D2275" w:rsidP="00CF0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="00C12C6F" w:rsidRPr="00CC6D18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นับตั้งแต่วันที่ซื้อกิจการจนถึงวันที่ </w:t>
      </w:r>
      <w:r w:rsidR="00CF030F" w:rsidRPr="00CC6D18">
        <w:rPr>
          <w:rFonts w:asciiTheme="majorBidi" w:hAnsiTheme="majorBidi" w:cstheme="majorBidi"/>
          <w:sz w:val="30"/>
          <w:szCs w:val="30"/>
        </w:rPr>
        <w:t>31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F030F" w:rsidRPr="00CC6D18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</w:rPr>
        <w:t>2566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 บริษัท วารี เมดิคอล</w:t>
      </w:r>
      <w:r w:rsidRPr="00CC6D18">
        <w:rPr>
          <w:rFonts w:asciiTheme="majorBidi" w:hAnsiTheme="majorBidi" w:cstheme="majorBidi"/>
          <w:sz w:val="30"/>
          <w:szCs w:val="30"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CC6D18">
        <w:rPr>
          <w:rFonts w:asciiTheme="majorBidi" w:hAnsiTheme="majorBidi" w:cstheme="majorBidi"/>
          <w:sz w:val="30"/>
          <w:szCs w:val="30"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  <w:cs/>
        </w:rPr>
        <w:t>มีรายได้และ</w:t>
      </w:r>
      <w:r w:rsidR="00055BF9" w:rsidRPr="00CC6D18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สุทธิเป็นจำนวนเงิน </w:t>
      </w:r>
      <w:r w:rsidR="00CF030F" w:rsidRPr="00CC6D18">
        <w:rPr>
          <w:rFonts w:asciiTheme="majorBidi" w:hAnsiTheme="majorBidi" w:cstheme="majorBidi"/>
          <w:sz w:val="30"/>
          <w:szCs w:val="30"/>
        </w:rPr>
        <w:t>10.9</w:t>
      </w:r>
      <w:r w:rsidRPr="00CC6D18">
        <w:rPr>
          <w:rFonts w:asciiTheme="majorBidi" w:hAnsiTheme="majorBidi" w:cstheme="majorBidi"/>
          <w:sz w:val="30"/>
          <w:szCs w:val="30"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6E503D" w:rsidRPr="00CC6D18">
        <w:rPr>
          <w:rFonts w:asciiTheme="majorBidi" w:hAnsiTheme="majorBidi" w:cstheme="majorBidi"/>
          <w:sz w:val="30"/>
          <w:szCs w:val="30"/>
        </w:rPr>
        <w:t>1</w:t>
      </w:r>
      <w:r w:rsidRPr="00CC6D18">
        <w:rPr>
          <w:rFonts w:asciiTheme="majorBidi" w:hAnsiTheme="majorBidi" w:cstheme="majorBidi"/>
          <w:sz w:val="30"/>
          <w:szCs w:val="30"/>
        </w:rPr>
        <w:t>.</w:t>
      </w:r>
      <w:r w:rsidR="006E503D" w:rsidRPr="00CC6D18">
        <w:rPr>
          <w:rFonts w:asciiTheme="majorBidi" w:hAnsiTheme="majorBidi" w:cstheme="majorBidi"/>
          <w:sz w:val="30"/>
          <w:szCs w:val="30"/>
        </w:rPr>
        <w:t>0</w:t>
      </w:r>
      <w:r w:rsidRPr="00CC6D18">
        <w:rPr>
          <w:rFonts w:asciiTheme="majorBidi" w:hAnsiTheme="majorBidi" w:cstheme="majorBidi"/>
          <w:sz w:val="30"/>
          <w:szCs w:val="30"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Pr="00CC6D18">
        <w:rPr>
          <w:rFonts w:asciiTheme="majorBidi" w:hAnsiTheme="majorBidi" w:cstheme="majorBidi"/>
          <w:sz w:val="30"/>
          <w:szCs w:val="30"/>
        </w:rPr>
        <w:t>1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CC6D18">
        <w:rPr>
          <w:rFonts w:asciiTheme="majorBidi" w:hAnsiTheme="majorBidi" w:cstheme="majorBidi"/>
          <w:sz w:val="30"/>
          <w:szCs w:val="30"/>
        </w:rPr>
        <w:t>2566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 จะมีรายได้รวมเพิ่มขึ้นจำนวนเงิน </w:t>
      </w:r>
      <w:r w:rsidRPr="00CC6D18">
        <w:rPr>
          <w:rFonts w:asciiTheme="majorBidi" w:hAnsiTheme="majorBidi" w:cstheme="majorBidi"/>
          <w:sz w:val="30"/>
          <w:szCs w:val="30"/>
        </w:rPr>
        <w:t>1</w:t>
      </w:r>
      <w:r w:rsidR="00CF030F" w:rsidRPr="00CC6D18">
        <w:rPr>
          <w:rFonts w:asciiTheme="majorBidi" w:hAnsiTheme="majorBidi" w:cstheme="majorBidi"/>
          <w:sz w:val="30"/>
          <w:szCs w:val="30"/>
        </w:rPr>
        <w:t>5.</w:t>
      </w:r>
      <w:r w:rsidR="00102FA1" w:rsidRPr="00CC6D18">
        <w:rPr>
          <w:rFonts w:asciiTheme="majorBidi" w:hAnsiTheme="majorBidi" w:cstheme="majorBidi"/>
          <w:sz w:val="30"/>
          <w:szCs w:val="30"/>
        </w:rPr>
        <w:t>5</w:t>
      </w:r>
      <w:r w:rsidRPr="00CC6D18">
        <w:rPr>
          <w:rFonts w:asciiTheme="majorBidi" w:hAnsiTheme="majorBidi" w:cstheme="majorBidi"/>
          <w:sz w:val="30"/>
          <w:szCs w:val="30"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CC6D18">
        <w:rPr>
          <w:rFonts w:asciiTheme="majorBidi" w:hAnsiTheme="majorBidi" w:cstheme="majorBidi"/>
          <w:sz w:val="30"/>
          <w:szCs w:val="30"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  <w:cs/>
        </w:rPr>
        <w:t>และกำไ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CC6D18">
        <w:rPr>
          <w:rFonts w:asciiTheme="majorBidi" w:hAnsiTheme="majorBidi" w:cstheme="majorBidi"/>
          <w:sz w:val="30"/>
          <w:szCs w:val="30"/>
          <w:cs/>
        </w:rPr>
        <w:t>รวมสำหรับ</w:t>
      </w:r>
      <w:r w:rsidR="00CF030F" w:rsidRPr="00CC6D18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CF030F" w:rsidRPr="00CC6D18">
        <w:rPr>
          <w:rFonts w:asciiTheme="majorBidi" w:hAnsiTheme="majorBidi" w:cstheme="majorBidi"/>
          <w:sz w:val="30"/>
          <w:szCs w:val="30"/>
        </w:rPr>
        <w:t xml:space="preserve">31 </w:t>
      </w:r>
      <w:r w:rsidR="00CF030F" w:rsidRPr="00CC6D18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</w:rPr>
        <w:t>2566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55BF9" w:rsidRPr="00CC6D18">
        <w:rPr>
          <w:rFonts w:asciiTheme="majorBidi" w:hAnsiTheme="majorBidi" w:cstheme="majorBidi" w:hint="cs"/>
          <w:sz w:val="30"/>
          <w:szCs w:val="30"/>
          <w:cs/>
        </w:rPr>
        <w:t>ลดลง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จำนวนเงิน </w:t>
      </w:r>
      <w:r w:rsidRPr="00CC6D18">
        <w:rPr>
          <w:rFonts w:asciiTheme="majorBidi" w:hAnsiTheme="majorBidi" w:cstheme="majorBidi"/>
          <w:sz w:val="30"/>
          <w:szCs w:val="30"/>
        </w:rPr>
        <w:t>0.</w:t>
      </w:r>
      <w:r w:rsidR="006E503D" w:rsidRPr="00CC6D18">
        <w:rPr>
          <w:rFonts w:asciiTheme="majorBidi" w:hAnsiTheme="majorBidi" w:cstheme="majorBidi"/>
          <w:sz w:val="30"/>
          <w:szCs w:val="30"/>
        </w:rPr>
        <w:t>1</w:t>
      </w:r>
      <w:r w:rsidRPr="00CC6D18">
        <w:rPr>
          <w:rFonts w:asciiTheme="majorBidi" w:hAnsiTheme="majorBidi" w:cstheme="majorBidi"/>
          <w:sz w:val="30"/>
          <w:szCs w:val="30"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CC6D18">
        <w:rPr>
          <w:rFonts w:asciiTheme="majorBidi" w:hAnsiTheme="majorBidi" w:cstheme="majorBidi"/>
          <w:sz w:val="30"/>
          <w:szCs w:val="30"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  <w:cs/>
        </w:rPr>
        <w:t>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</w:t>
      </w:r>
      <w:r w:rsidR="00C12C6F" w:rsidRPr="00CC6D18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นั้นได้เกิดขึ้นตั้งแต่วันที่ </w:t>
      </w:r>
      <w:r w:rsidRPr="00CC6D18">
        <w:rPr>
          <w:rFonts w:asciiTheme="majorBidi" w:hAnsiTheme="majorBidi" w:cstheme="majorBidi"/>
          <w:sz w:val="30"/>
          <w:szCs w:val="30"/>
        </w:rPr>
        <w:t>1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CC6D18">
        <w:rPr>
          <w:rFonts w:asciiTheme="majorBidi" w:hAnsiTheme="majorBidi" w:cstheme="majorBidi"/>
          <w:sz w:val="30"/>
          <w:szCs w:val="30"/>
        </w:rPr>
        <w:t>2566</w:t>
      </w:r>
    </w:p>
    <w:p w14:paraId="564A03AB" w14:textId="01846BE7" w:rsidR="00A400C5" w:rsidRPr="00CC6D18" w:rsidRDefault="00A40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/>
          <w:sz w:val="30"/>
          <w:szCs w:val="30"/>
        </w:rPr>
        <w:br w:type="page"/>
      </w:r>
    </w:p>
    <w:p w14:paraId="3A7B5FBB" w14:textId="77777777" w:rsidR="004D2275" w:rsidRPr="00CC6D18" w:rsidRDefault="004D2275" w:rsidP="00CF0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/>
          <w:sz w:val="30"/>
          <w:szCs w:val="30"/>
          <w:cs/>
        </w:rPr>
        <w:lastRenderedPageBreak/>
        <w:t xml:space="preserve">ข้อมูลของสิ่งตอบแทนทั้งหมดที่โอนให้และมูลค่าที่รับรู้ ณ วันที่ </w:t>
      </w:r>
      <w:r w:rsidRPr="00CC6D18">
        <w:rPr>
          <w:rFonts w:asciiTheme="majorBidi" w:hAnsiTheme="majorBidi" w:cstheme="majorBidi"/>
          <w:sz w:val="30"/>
          <w:szCs w:val="30"/>
        </w:rPr>
        <w:t xml:space="preserve">23 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CC6D18">
        <w:rPr>
          <w:rFonts w:asciiTheme="majorBidi" w:hAnsiTheme="majorBidi" w:cstheme="majorBidi"/>
          <w:sz w:val="30"/>
          <w:szCs w:val="30"/>
        </w:rPr>
        <w:t>2566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 สำหรับสินทรัพย์ที่ได้มาและหนี้สินที่รับมาแต่ละประเภทที่สำคัญ</w:t>
      </w:r>
      <w:r w:rsidRPr="00CC6D18">
        <w:rPr>
          <w:rFonts w:asciiTheme="majorBidi" w:hAnsiTheme="majorBidi" w:cstheme="majorBidi"/>
          <w:sz w:val="30"/>
          <w:szCs w:val="30"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A146612" w14:textId="77777777" w:rsidR="004D2275" w:rsidRPr="00CC6D18" w:rsidRDefault="004D2275" w:rsidP="00CF0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46" w:type="dxa"/>
        <w:tblInd w:w="450" w:type="dxa"/>
        <w:tblLook w:val="01E0" w:firstRow="1" w:lastRow="1" w:firstColumn="1" w:lastColumn="1" w:noHBand="0" w:noVBand="0"/>
      </w:tblPr>
      <w:tblGrid>
        <w:gridCol w:w="6055"/>
        <w:gridCol w:w="994"/>
        <w:gridCol w:w="271"/>
        <w:gridCol w:w="1626"/>
      </w:tblGrid>
      <w:tr w:rsidR="00D0464F" w:rsidRPr="00CC6D18" w14:paraId="133597F5" w14:textId="77777777" w:rsidTr="006E503D">
        <w:trPr>
          <w:trHeight w:val="417"/>
          <w:tblHeader/>
        </w:trPr>
        <w:tc>
          <w:tcPr>
            <w:tcW w:w="6055" w:type="dxa"/>
          </w:tcPr>
          <w:p w14:paraId="6B9C91E9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994" w:type="dxa"/>
          </w:tcPr>
          <w:p w14:paraId="70967B85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580DA276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1E1E8088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D0464F" w:rsidRPr="00CC6D18" w14:paraId="2B497966" w14:textId="77777777" w:rsidTr="006E503D">
        <w:trPr>
          <w:trHeight w:val="404"/>
          <w:tblHeader/>
        </w:trPr>
        <w:tc>
          <w:tcPr>
            <w:tcW w:w="6055" w:type="dxa"/>
          </w:tcPr>
          <w:p w14:paraId="0A134E7A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21B641D7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1" w:type="dxa"/>
            <w:vAlign w:val="bottom"/>
          </w:tcPr>
          <w:p w14:paraId="68088C53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  <w:vAlign w:val="bottom"/>
          </w:tcPr>
          <w:p w14:paraId="2AFC4756" w14:textId="77777777" w:rsidR="004D2275" w:rsidRPr="00CC6D18" w:rsidRDefault="004D2275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0464F" w:rsidRPr="00CC6D18" w14:paraId="555922C8" w14:textId="77777777" w:rsidTr="006E503D">
        <w:trPr>
          <w:trHeight w:val="404"/>
          <w:tblHeader/>
        </w:trPr>
        <w:tc>
          <w:tcPr>
            <w:tcW w:w="6055" w:type="dxa"/>
          </w:tcPr>
          <w:p w14:paraId="3CC2F8A6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1EC9D3CB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3FCEE445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7F17F684" w14:textId="77777777" w:rsidR="004D2275" w:rsidRPr="00CC6D18" w:rsidRDefault="004D2275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0464F" w:rsidRPr="00CC6D18" w14:paraId="436193FC" w14:textId="77777777" w:rsidTr="006E503D">
        <w:trPr>
          <w:trHeight w:val="78"/>
        </w:trPr>
        <w:tc>
          <w:tcPr>
            <w:tcW w:w="6055" w:type="dxa"/>
          </w:tcPr>
          <w:p w14:paraId="5798442C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4" w:type="dxa"/>
          </w:tcPr>
          <w:p w14:paraId="077C2CF2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1D4F50A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21C95228" w14:textId="77777777" w:rsidR="004D2275" w:rsidRPr="00CC6D18" w:rsidRDefault="004D2275" w:rsidP="00F63C6F">
            <w:pPr>
              <w:tabs>
                <w:tab w:val="decimal" w:pos="132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1,507</w:t>
            </w:r>
          </w:p>
        </w:tc>
      </w:tr>
      <w:tr w:rsidR="00D0464F" w:rsidRPr="00CC6D18" w14:paraId="20DCDCEB" w14:textId="77777777" w:rsidTr="006E503D">
        <w:trPr>
          <w:trHeight w:val="392"/>
        </w:trPr>
        <w:tc>
          <w:tcPr>
            <w:tcW w:w="6055" w:type="dxa"/>
          </w:tcPr>
          <w:p w14:paraId="11770104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4" w:type="dxa"/>
          </w:tcPr>
          <w:p w14:paraId="1D6EC175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D007886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561C9069" w14:textId="77777777" w:rsidR="004D2275" w:rsidRPr="00CC6D18" w:rsidRDefault="004D2275" w:rsidP="00CF030F">
            <w:pPr>
              <w:tabs>
                <w:tab w:val="decimal" w:pos="132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1,593</w:t>
            </w:r>
          </w:p>
        </w:tc>
      </w:tr>
      <w:tr w:rsidR="00D0464F" w:rsidRPr="00CC6D18" w14:paraId="17B44FA0" w14:textId="77777777" w:rsidTr="006E503D">
        <w:trPr>
          <w:trHeight w:val="404"/>
        </w:trPr>
        <w:tc>
          <w:tcPr>
            <w:tcW w:w="6055" w:type="dxa"/>
          </w:tcPr>
          <w:p w14:paraId="5413F5DE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94" w:type="dxa"/>
          </w:tcPr>
          <w:p w14:paraId="1CCC1EF7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DCCB0FC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10AEA9C9" w14:textId="77777777" w:rsidR="004D2275" w:rsidRPr="00CC6D18" w:rsidRDefault="004D2275" w:rsidP="00CF030F">
            <w:pPr>
              <w:tabs>
                <w:tab w:val="decimal" w:pos="132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1,020</w:t>
            </w:r>
          </w:p>
        </w:tc>
      </w:tr>
      <w:tr w:rsidR="00D0464F" w:rsidRPr="00CC6D18" w14:paraId="1E2D2B7F" w14:textId="77777777" w:rsidTr="006E503D">
        <w:trPr>
          <w:trHeight w:val="392"/>
        </w:trPr>
        <w:tc>
          <w:tcPr>
            <w:tcW w:w="6055" w:type="dxa"/>
          </w:tcPr>
          <w:p w14:paraId="7B5F6B2A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4" w:type="dxa"/>
          </w:tcPr>
          <w:p w14:paraId="169F1363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FB76A72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6A7B7B11" w14:textId="77777777" w:rsidR="004D2275" w:rsidRPr="00CC6D18" w:rsidRDefault="004D2275" w:rsidP="00CF030F">
            <w:pPr>
              <w:tabs>
                <w:tab w:val="decimal" w:pos="132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3,936</w:t>
            </w:r>
          </w:p>
        </w:tc>
      </w:tr>
      <w:tr w:rsidR="00D0464F" w:rsidRPr="00CC6D18" w14:paraId="0D15C1A5" w14:textId="77777777" w:rsidTr="006E503D">
        <w:trPr>
          <w:trHeight w:val="392"/>
        </w:trPr>
        <w:tc>
          <w:tcPr>
            <w:tcW w:w="6055" w:type="dxa"/>
          </w:tcPr>
          <w:p w14:paraId="45EA6554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4" w:type="dxa"/>
          </w:tcPr>
          <w:p w14:paraId="4C3E1837" w14:textId="72DB0EBE" w:rsidR="004D2275" w:rsidRPr="00CC6D18" w:rsidRDefault="00CF030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271" w:type="dxa"/>
          </w:tcPr>
          <w:p w14:paraId="0533C183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2D9375AA" w14:textId="77777777" w:rsidR="004D2275" w:rsidRPr="00CC6D18" w:rsidRDefault="004D2275" w:rsidP="00CF030F">
            <w:pPr>
              <w:tabs>
                <w:tab w:val="decimal" w:pos="132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1,091</w:t>
            </w:r>
          </w:p>
        </w:tc>
      </w:tr>
      <w:tr w:rsidR="00D0464F" w:rsidRPr="00CC6D18" w14:paraId="4EA00352" w14:textId="77777777" w:rsidTr="006E503D">
        <w:trPr>
          <w:trHeight w:val="404"/>
        </w:trPr>
        <w:tc>
          <w:tcPr>
            <w:tcW w:w="6055" w:type="dxa"/>
          </w:tcPr>
          <w:p w14:paraId="16B283FA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4" w:type="dxa"/>
          </w:tcPr>
          <w:p w14:paraId="597DC7AA" w14:textId="449F36DC" w:rsidR="004D2275" w:rsidRPr="00CC6D18" w:rsidRDefault="00A716F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21</w:t>
            </w:r>
          </w:p>
        </w:tc>
        <w:tc>
          <w:tcPr>
            <w:tcW w:w="271" w:type="dxa"/>
          </w:tcPr>
          <w:p w14:paraId="4961A74A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425B9641" w14:textId="77777777" w:rsidR="004D2275" w:rsidRPr="00CC6D18" w:rsidRDefault="004D2275" w:rsidP="00CF030F">
            <w:pPr>
              <w:tabs>
                <w:tab w:val="decimal" w:pos="132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</w:tr>
      <w:tr w:rsidR="00D0464F" w:rsidRPr="00CC6D18" w14:paraId="3DC42C14" w14:textId="77777777" w:rsidTr="006E503D">
        <w:trPr>
          <w:trHeight w:val="392"/>
        </w:trPr>
        <w:tc>
          <w:tcPr>
            <w:tcW w:w="6055" w:type="dxa"/>
          </w:tcPr>
          <w:p w14:paraId="6BAC341B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4" w:type="dxa"/>
          </w:tcPr>
          <w:p w14:paraId="4857EF69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708875DE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3E1EC6FA" w14:textId="77777777" w:rsidR="004D2275" w:rsidRPr="00CC6D18" w:rsidRDefault="004D2275" w:rsidP="006E503D">
            <w:pPr>
              <w:tabs>
                <w:tab w:val="decimal" w:pos="1329"/>
              </w:tabs>
              <w:ind w:right="-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(763)</w:t>
            </w:r>
          </w:p>
        </w:tc>
      </w:tr>
      <w:tr w:rsidR="00D0464F" w:rsidRPr="00CC6D18" w14:paraId="06DB42AB" w14:textId="77777777" w:rsidTr="006E503D">
        <w:trPr>
          <w:trHeight w:val="392"/>
        </w:trPr>
        <w:tc>
          <w:tcPr>
            <w:tcW w:w="6055" w:type="dxa"/>
          </w:tcPr>
          <w:p w14:paraId="29DBCB24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4" w:type="dxa"/>
          </w:tcPr>
          <w:p w14:paraId="700CEFAE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B53CA9E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1890D22A" w14:textId="77777777" w:rsidR="004D2275" w:rsidRPr="00CC6D18" w:rsidRDefault="004D2275" w:rsidP="006E503D">
            <w:pPr>
              <w:tabs>
                <w:tab w:val="decimal" w:pos="1329"/>
              </w:tabs>
              <w:ind w:right="-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(813)</w:t>
            </w:r>
          </w:p>
        </w:tc>
      </w:tr>
      <w:tr w:rsidR="00D0464F" w:rsidRPr="00CC6D18" w14:paraId="03352FA3" w14:textId="77777777" w:rsidTr="006E503D">
        <w:trPr>
          <w:trHeight w:val="404"/>
        </w:trPr>
        <w:tc>
          <w:tcPr>
            <w:tcW w:w="6055" w:type="dxa"/>
          </w:tcPr>
          <w:p w14:paraId="24995072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994" w:type="dxa"/>
          </w:tcPr>
          <w:p w14:paraId="28AFF357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011726DA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703A2F4A" w14:textId="77777777" w:rsidR="004D2275" w:rsidRPr="00CC6D18" w:rsidRDefault="004D2275" w:rsidP="006E503D">
            <w:pPr>
              <w:tabs>
                <w:tab w:val="decimal" w:pos="1329"/>
              </w:tabs>
              <w:ind w:right="-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(2,109)</w:t>
            </w:r>
          </w:p>
        </w:tc>
      </w:tr>
      <w:tr w:rsidR="00D0464F" w:rsidRPr="00CC6D18" w14:paraId="40D2CD14" w14:textId="77777777" w:rsidTr="006E503D">
        <w:trPr>
          <w:trHeight w:val="404"/>
        </w:trPr>
        <w:tc>
          <w:tcPr>
            <w:tcW w:w="6055" w:type="dxa"/>
          </w:tcPr>
          <w:p w14:paraId="2A7121B6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994" w:type="dxa"/>
          </w:tcPr>
          <w:p w14:paraId="5126FE03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5FEBA117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</w:tcPr>
          <w:p w14:paraId="6D8FCDB0" w14:textId="77777777" w:rsidR="004D2275" w:rsidRPr="00CC6D18" w:rsidRDefault="004D2275" w:rsidP="00CF030F">
            <w:pPr>
              <w:tabs>
                <w:tab w:val="decimal" w:pos="132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5,543</w:t>
            </w:r>
          </w:p>
        </w:tc>
      </w:tr>
      <w:tr w:rsidR="00D0464F" w:rsidRPr="00CC6D18" w14:paraId="53FBD9EA" w14:textId="77777777" w:rsidTr="006E503D">
        <w:trPr>
          <w:trHeight w:val="392"/>
        </w:trPr>
        <w:tc>
          <w:tcPr>
            <w:tcW w:w="6055" w:type="dxa"/>
          </w:tcPr>
          <w:p w14:paraId="721240B8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ส่วนได้เสียที่ไม่มีอำนาจควบคุม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(ร้อยละ 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0.02)</w:t>
            </w:r>
          </w:p>
        </w:tc>
        <w:tc>
          <w:tcPr>
            <w:tcW w:w="994" w:type="dxa"/>
          </w:tcPr>
          <w:p w14:paraId="4149C57C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4629FC97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53CBFED3" w14:textId="77777777" w:rsidR="004D2275" w:rsidRPr="00CC6D18" w:rsidRDefault="004D2275" w:rsidP="006E503D">
            <w:pPr>
              <w:tabs>
                <w:tab w:val="decimal" w:pos="1329"/>
              </w:tabs>
              <w:ind w:right="-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D0464F" w:rsidRPr="00CC6D18" w14:paraId="656DE94D" w14:textId="77777777" w:rsidTr="006E503D">
        <w:trPr>
          <w:trHeight w:val="404"/>
        </w:trPr>
        <w:tc>
          <w:tcPr>
            <w:tcW w:w="6055" w:type="dxa"/>
          </w:tcPr>
          <w:p w14:paraId="7FE3CA1C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994" w:type="dxa"/>
          </w:tcPr>
          <w:p w14:paraId="60CD87C9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47DF0E59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</w:tcPr>
          <w:p w14:paraId="53364E7D" w14:textId="77777777" w:rsidR="004D2275" w:rsidRPr="00CC6D18" w:rsidRDefault="004D2275" w:rsidP="00CF030F">
            <w:pPr>
              <w:tabs>
                <w:tab w:val="decimal" w:pos="132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5,542</w:t>
            </w:r>
          </w:p>
        </w:tc>
      </w:tr>
      <w:tr w:rsidR="00D0464F" w:rsidRPr="00CC6D18" w14:paraId="47FEF3B0" w14:textId="77777777" w:rsidTr="006E503D">
        <w:trPr>
          <w:trHeight w:val="404"/>
        </w:trPr>
        <w:tc>
          <w:tcPr>
            <w:tcW w:w="6055" w:type="dxa"/>
          </w:tcPr>
          <w:p w14:paraId="449C0B49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994" w:type="dxa"/>
          </w:tcPr>
          <w:p w14:paraId="3169C0F8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411CAE94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  <w:tcBorders>
              <w:bottom w:val="single" w:sz="4" w:space="0" w:color="auto"/>
            </w:tcBorders>
          </w:tcPr>
          <w:p w14:paraId="04623E5C" w14:textId="77777777" w:rsidR="004D2275" w:rsidRPr="00CC6D18" w:rsidRDefault="004D2275" w:rsidP="00CF030F">
            <w:pPr>
              <w:tabs>
                <w:tab w:val="decimal" w:pos="132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13,258</w:t>
            </w:r>
          </w:p>
        </w:tc>
      </w:tr>
      <w:tr w:rsidR="00D0464F" w:rsidRPr="00CC6D18" w14:paraId="3FCF7DED" w14:textId="77777777" w:rsidTr="006E503D">
        <w:trPr>
          <w:trHeight w:val="392"/>
        </w:trPr>
        <w:tc>
          <w:tcPr>
            <w:tcW w:w="6055" w:type="dxa"/>
          </w:tcPr>
          <w:p w14:paraId="1AD77D7B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994" w:type="dxa"/>
          </w:tcPr>
          <w:p w14:paraId="57F5A9A7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067A60EF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double" w:sz="4" w:space="0" w:color="auto"/>
            </w:tcBorders>
          </w:tcPr>
          <w:p w14:paraId="1FE56E91" w14:textId="77777777" w:rsidR="004D2275" w:rsidRPr="00CC6D18" w:rsidRDefault="004D2275" w:rsidP="00CF030F">
            <w:pPr>
              <w:tabs>
                <w:tab w:val="decimal" w:pos="132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18,800</w:t>
            </w:r>
          </w:p>
        </w:tc>
      </w:tr>
      <w:tr w:rsidR="00D0464F" w:rsidRPr="00CC6D18" w14:paraId="00D438EE" w14:textId="77777777" w:rsidTr="006E503D">
        <w:trPr>
          <w:trHeight w:val="20"/>
        </w:trPr>
        <w:tc>
          <w:tcPr>
            <w:tcW w:w="6055" w:type="dxa"/>
          </w:tcPr>
          <w:p w14:paraId="161ED15B" w14:textId="77777777" w:rsidR="004D2275" w:rsidRPr="00CC6D18" w:rsidRDefault="004D2275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4" w:type="dxa"/>
          </w:tcPr>
          <w:p w14:paraId="375244E2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71" w:type="dxa"/>
          </w:tcPr>
          <w:p w14:paraId="6A296E1C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626" w:type="dxa"/>
          </w:tcPr>
          <w:p w14:paraId="52722A79" w14:textId="77777777" w:rsidR="004D2275" w:rsidRPr="00CC6D18" w:rsidRDefault="004D2275" w:rsidP="00CF030F">
            <w:pPr>
              <w:tabs>
                <w:tab w:val="decimal" w:pos="1329"/>
              </w:tabs>
              <w:jc w:val="right"/>
              <w:rPr>
                <w:rFonts w:asciiTheme="majorBidi" w:hAnsiTheme="majorBidi" w:cstheme="majorBidi"/>
              </w:rPr>
            </w:pPr>
          </w:p>
        </w:tc>
      </w:tr>
      <w:tr w:rsidR="00D0464F" w:rsidRPr="00CC6D18" w14:paraId="52014737" w14:textId="77777777" w:rsidTr="006E503D">
        <w:trPr>
          <w:trHeight w:val="392"/>
        </w:trPr>
        <w:tc>
          <w:tcPr>
            <w:tcW w:w="6055" w:type="dxa"/>
          </w:tcPr>
          <w:p w14:paraId="6898B52F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994" w:type="dxa"/>
          </w:tcPr>
          <w:p w14:paraId="456BCB27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535D7EDE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44D8F379" w14:textId="77777777" w:rsidR="004D2275" w:rsidRPr="00CC6D18" w:rsidRDefault="004D2275" w:rsidP="00CF030F">
            <w:pPr>
              <w:tabs>
                <w:tab w:val="decimal" w:pos="132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1,507</w:t>
            </w:r>
          </w:p>
        </w:tc>
      </w:tr>
      <w:tr w:rsidR="00D0464F" w:rsidRPr="00CC6D18" w14:paraId="17CE0759" w14:textId="77777777" w:rsidTr="006E503D">
        <w:trPr>
          <w:trHeight w:val="404"/>
        </w:trPr>
        <w:tc>
          <w:tcPr>
            <w:tcW w:w="6055" w:type="dxa"/>
          </w:tcPr>
          <w:p w14:paraId="1615F627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994" w:type="dxa"/>
          </w:tcPr>
          <w:p w14:paraId="63910298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4D1D658C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  <w:tcBorders>
              <w:bottom w:val="single" w:sz="4" w:space="0" w:color="auto"/>
            </w:tcBorders>
          </w:tcPr>
          <w:p w14:paraId="7BCD8E03" w14:textId="77777777" w:rsidR="004D2275" w:rsidRPr="00CC6D18" w:rsidRDefault="004D2275" w:rsidP="006E503D">
            <w:pPr>
              <w:tabs>
                <w:tab w:val="decimal" w:pos="1329"/>
              </w:tabs>
              <w:ind w:right="-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(18,800)</w:t>
            </w:r>
          </w:p>
        </w:tc>
      </w:tr>
      <w:tr w:rsidR="00D0464F" w:rsidRPr="00CC6D18" w14:paraId="3E25AF3D" w14:textId="77777777" w:rsidTr="006E503D">
        <w:trPr>
          <w:trHeight w:val="404"/>
        </w:trPr>
        <w:tc>
          <w:tcPr>
            <w:tcW w:w="6055" w:type="dxa"/>
          </w:tcPr>
          <w:p w14:paraId="55FC975B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994" w:type="dxa"/>
          </w:tcPr>
          <w:p w14:paraId="56475679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09CD46B0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double" w:sz="4" w:space="0" w:color="auto"/>
            </w:tcBorders>
          </w:tcPr>
          <w:p w14:paraId="231D828A" w14:textId="77777777" w:rsidR="004D2275" w:rsidRPr="00CC6D18" w:rsidRDefault="004D2275" w:rsidP="006E503D">
            <w:pPr>
              <w:tabs>
                <w:tab w:val="decimal" w:pos="1329"/>
              </w:tabs>
              <w:ind w:right="-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(17,293)</w:t>
            </w:r>
          </w:p>
        </w:tc>
      </w:tr>
    </w:tbl>
    <w:p w14:paraId="46C09F76" w14:textId="77777777" w:rsidR="004D2275" w:rsidRPr="00CC6D18" w:rsidRDefault="004D2275" w:rsidP="00CF0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6E6BEC57" w14:textId="77777777" w:rsidR="002B2CBD" w:rsidRPr="00CC6D18" w:rsidRDefault="004D2275" w:rsidP="002B2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/>
          <w:sz w:val="30"/>
          <w:szCs w:val="30"/>
          <w:cs/>
        </w:rPr>
        <w:t>ค่าความนิยมส่วนใหญ่เนื่องมาจากทักษะและความสามารถทางเทคนิคในการทำงานของบริษัท วารี เมดิคอล จำกัด ในธุรกิจผลิตและจำหน่ายระบบน้ำบริสุทธิ์เพื่อใช้ในอุตสาหกรรม</w:t>
      </w:r>
      <w:r w:rsidRPr="00CC6D18">
        <w:rPr>
          <w:rFonts w:asciiTheme="majorBidi" w:hAnsiTheme="majorBidi" w:cstheme="majorBidi"/>
          <w:sz w:val="30"/>
          <w:szCs w:val="30"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  <w:cs/>
        </w:rPr>
        <w:t>ทั้งนี้ไม่มีค่าความนิยมที่คาดว่าจะนำมาหักเป็นค่าใช้จ่ายทางภาษีเงินได้</w:t>
      </w:r>
    </w:p>
    <w:p w14:paraId="410714F4" w14:textId="71871C7E" w:rsidR="00E1692A" w:rsidRPr="00CC6D18" w:rsidRDefault="00E169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CC6D1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B36A2F2" w14:textId="74C45C50" w:rsidR="004D2275" w:rsidRPr="00CC6D18" w:rsidRDefault="004D2275" w:rsidP="002B2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C6D18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ารซื้อธุรกิจดังกล่าวข้างต้นกลุ่มบริษัทจ้างผู้ประเมินราคาอิสระเพื่อประเมินมูลค่ายุติธรรมของสินทรัพย์และหนี้สินที่ได้รับมา ณ วันที่ซื้อธุรกิจ </w:t>
      </w:r>
      <w:r w:rsidR="00E33054" w:rsidRPr="00CC6D18">
        <w:rPr>
          <w:rFonts w:asciiTheme="majorBidi" w:hAnsiTheme="majorBidi" w:cstheme="majorBidi" w:hint="cs"/>
          <w:sz w:val="30"/>
          <w:szCs w:val="30"/>
          <w:cs/>
        </w:rPr>
        <w:t xml:space="preserve">อย่างไรก็ดี ณ วันที่งบการเงินรวมนี้ได้รับการอนุมัติ รายงานของผู้ประเมินราคาอิสระยังไม่เสร็จสมบูรณ์ ดังนั้นมูลค่ายุติธรรมของสินทรัพย์ที่ได้มาและหนี้สินที่รับมาเป็นมูลค่าประมาณการ ณ วันที่ซื้อธุรกิจ </w:t>
      </w:r>
      <w:r w:rsidRPr="00CC6D18">
        <w:rPr>
          <w:rFonts w:asciiTheme="majorBidi" w:hAnsiTheme="majorBidi" w:cstheme="majorBidi"/>
          <w:sz w:val="30"/>
          <w:szCs w:val="30"/>
          <w:cs/>
        </w:rPr>
        <w:t>อย่างไรก็ตาม กลุ่มบริษัทจะมีการทบทวนอย่างต่อเนื่องในระหว่างช่วงเวลาที่วัดมูลค่า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หลังในหนึ่งปีนับจากวันที่มีการซื้อธุรกิจและรับทราบข้อเท็จ</w:t>
      </w:r>
      <w:r w:rsidR="00E1692A" w:rsidRPr="00CC6D18">
        <w:rPr>
          <w:rFonts w:asciiTheme="majorBidi" w:hAnsiTheme="majorBidi" w:cstheme="majorBidi" w:hint="cs"/>
          <w:sz w:val="30"/>
          <w:szCs w:val="30"/>
          <w:cs/>
        </w:rPr>
        <w:t>จริง</w:t>
      </w:r>
      <w:r w:rsidRPr="00CC6D18">
        <w:rPr>
          <w:rFonts w:asciiTheme="majorBidi" w:hAnsiTheme="majorBidi" w:cstheme="majorBidi"/>
          <w:sz w:val="30"/>
          <w:szCs w:val="30"/>
          <w:cs/>
        </w:rPr>
        <w:t>ที่สะท้อนเหตุการณ์แวดล้อมที่มีอยู่ ณ วันที่ซื้อธุรกิจ จะทำการปรับปรุงมูลค่ายุติธรรมดังกล่าว</w:t>
      </w:r>
    </w:p>
    <w:p w14:paraId="2A160F22" w14:textId="77777777" w:rsidR="004D2275" w:rsidRPr="00CC6D18" w:rsidRDefault="004D2275" w:rsidP="00CF0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2B4F5083" w14:textId="77777777" w:rsidR="004D2275" w:rsidRPr="00CC6D18" w:rsidRDefault="004D2275" w:rsidP="00CF0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C6D18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ต้นทุนที่เกี่ยวข้องกับการซื้อ</w:t>
      </w:r>
    </w:p>
    <w:p w14:paraId="1CD07E2B" w14:textId="77777777" w:rsidR="004D2275" w:rsidRPr="00CC6D18" w:rsidRDefault="004D2275" w:rsidP="00CF0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05850387" w14:textId="77777777" w:rsidR="004D2275" w:rsidRPr="00CC6D18" w:rsidRDefault="004D2275" w:rsidP="00CF0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/>
          <w:sz w:val="30"/>
          <w:szCs w:val="30"/>
          <w:cs/>
        </w:rPr>
        <w:t>กลุ่มบริษัทมีค่าใช้จ่ายที่เกี่ยวข้องกับการซื้อบริษัท เกรซ วอเทอร์ เมด</w:t>
      </w:r>
      <w:r w:rsidRPr="00CC6D18">
        <w:rPr>
          <w:rFonts w:asciiTheme="majorBidi" w:hAnsiTheme="majorBidi" w:cstheme="majorBidi"/>
          <w:sz w:val="30"/>
          <w:szCs w:val="30"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CC6D18">
        <w:rPr>
          <w:rFonts w:asciiTheme="majorBidi" w:hAnsiTheme="majorBidi" w:cstheme="majorBidi"/>
          <w:sz w:val="30"/>
          <w:szCs w:val="30"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และบริษัท วารี เมดิคอล จำกัด เป็นจำนวนเงิน </w:t>
      </w:r>
      <w:r w:rsidRPr="00CC6D18">
        <w:rPr>
          <w:rFonts w:asciiTheme="majorBidi" w:hAnsiTheme="majorBidi" w:cstheme="majorBidi"/>
          <w:sz w:val="30"/>
          <w:szCs w:val="30"/>
        </w:rPr>
        <w:t xml:space="preserve">3.1 </w:t>
      </w:r>
      <w:r w:rsidRPr="00CC6D18">
        <w:rPr>
          <w:rFonts w:asciiTheme="majorBidi" w:hAnsiTheme="majorBidi" w:cstheme="majorBidi"/>
          <w:sz w:val="30"/>
          <w:szCs w:val="30"/>
          <w:cs/>
        </w:rPr>
        <w:t>ล้านบาท โดยได้ถูกรวมอยู่ในต้นทุนที่เกี่ยวข้องกับการซื้อบริษัทย่อยในงบกำไรขาดทุนเบ็ดเสร็จรวมของกลุ่มบริษัท</w:t>
      </w:r>
    </w:p>
    <w:p w14:paraId="5AE50598" w14:textId="765E7377" w:rsidR="001B072C" w:rsidRPr="00CC6D18" w:rsidRDefault="001B0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F1470DC" w14:textId="77777777" w:rsidR="004D2275" w:rsidRPr="00CC6D18" w:rsidRDefault="004D2275" w:rsidP="00CF0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C6D1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การรวมธุรกิจภายใต้การควบคุมเดียวกัน</w:t>
      </w:r>
    </w:p>
    <w:p w14:paraId="6E3A7D30" w14:textId="77777777" w:rsidR="004D2275" w:rsidRPr="00CC6D18" w:rsidRDefault="004D2275" w:rsidP="00CF0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54E18F66" w14:textId="77777777" w:rsidR="004D2275" w:rsidRPr="00CC6D18" w:rsidRDefault="004D2275" w:rsidP="0019550D">
      <w:pPr>
        <w:pStyle w:val="FSContent"/>
        <w:numPr>
          <w:ilvl w:val="0"/>
          <w:numId w:val="19"/>
        </w:numPr>
        <w:ind w:left="539" w:hanging="539"/>
        <w:rPr>
          <w:rFonts w:asciiTheme="majorBidi" w:hAnsiTheme="majorBidi" w:cstheme="majorBidi"/>
          <w:i/>
          <w:iCs/>
          <w:cs/>
          <w:lang w:val="en-US"/>
        </w:rPr>
      </w:pPr>
      <w:r w:rsidRPr="00CC6D18">
        <w:rPr>
          <w:rFonts w:asciiTheme="majorBidi" w:hAnsiTheme="majorBidi" w:cstheme="majorBidi"/>
          <w:i/>
          <w:iCs/>
          <w:cs/>
          <w:lang w:val="en-US"/>
        </w:rPr>
        <w:t>บริษัท ซีดีไอพี (ประเทศไทย) จำกัด (มหาชน) (“ซีดีไอพี”)</w:t>
      </w:r>
    </w:p>
    <w:p w14:paraId="6C472AB9" w14:textId="77777777" w:rsidR="004D2275" w:rsidRPr="00CC6D18" w:rsidRDefault="004D2275" w:rsidP="00CF0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013EDFEA" w14:textId="2B08638D" w:rsidR="004D2275" w:rsidRPr="00CC6D18" w:rsidRDefault="004D2275" w:rsidP="00CF0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CC6D18">
        <w:rPr>
          <w:rFonts w:asciiTheme="majorBidi" w:hAnsiTheme="majorBidi" w:cstheme="majorBidi"/>
          <w:sz w:val="30"/>
          <w:szCs w:val="30"/>
        </w:rPr>
        <w:t xml:space="preserve">24 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CC6D18">
        <w:rPr>
          <w:rFonts w:asciiTheme="majorBidi" w:hAnsiTheme="majorBidi" w:cstheme="majorBidi"/>
          <w:sz w:val="30"/>
          <w:szCs w:val="30"/>
        </w:rPr>
        <w:t xml:space="preserve">2566 </w:t>
      </w:r>
      <w:r w:rsidRPr="00CC6D18">
        <w:rPr>
          <w:rFonts w:asciiTheme="majorBidi" w:hAnsiTheme="majorBidi" w:cstheme="majorBidi"/>
          <w:sz w:val="30"/>
          <w:szCs w:val="30"/>
          <w:cs/>
        </w:rPr>
        <w:t>บริษัท เจเอสพี ฟาร์มา โฮลดิ้ง</w:t>
      </w:r>
      <w:r w:rsidRPr="00CC6D18">
        <w:rPr>
          <w:rFonts w:asciiTheme="majorBidi" w:hAnsiTheme="majorBidi" w:cstheme="majorBidi"/>
          <w:sz w:val="30"/>
          <w:szCs w:val="30"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CC6D18">
        <w:rPr>
          <w:rFonts w:asciiTheme="majorBidi" w:hAnsiTheme="majorBidi" w:cstheme="majorBidi"/>
          <w:sz w:val="30"/>
          <w:szCs w:val="30"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  <w:cs/>
        </w:rPr>
        <w:t>ซึ่งเป็นบริษัทย่อยของบริษัท ได้ดำเนินการซื้อ</w:t>
      </w:r>
      <w:r w:rsidR="00A716FA" w:rsidRPr="00CC6D18">
        <w:rPr>
          <w:rFonts w:asciiTheme="majorBidi" w:hAnsiTheme="majorBidi" w:cstheme="majorBidi"/>
          <w:sz w:val="30"/>
          <w:szCs w:val="30"/>
        </w:rPr>
        <w:br/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หุ้นสามัญของบริษัท ซีดีไอพี (ประเทศไทย) จำกัด (มหาชน) ซึ่งดำเนินธุรกิจเกี่ยวกับการรับจ้างวิจัยเชิงวิชาการในห้องปฏิบัติการ รับจ้างทดสอบและวิเคราะห์ผลทางวิทยาศาสตร์ ส่วนงานฝึกอบรมและสัมมนา และส่วนงานให้คำปรึกษายื่นขอทุนวิจัยจากผู้ถือหุ้นรายใหญ่ของบริษัทใหญ่ในลำดับสูงสุด จำนวน </w:t>
      </w:r>
      <w:r w:rsidRPr="00CC6D18">
        <w:rPr>
          <w:rFonts w:asciiTheme="majorBidi" w:hAnsiTheme="majorBidi" w:cstheme="majorBidi"/>
          <w:sz w:val="30"/>
          <w:szCs w:val="30"/>
        </w:rPr>
        <w:t xml:space="preserve">156.0 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ล้านหุ้นในราคาหุ้นละ </w:t>
      </w:r>
      <w:r w:rsidRPr="00CC6D18">
        <w:rPr>
          <w:rFonts w:asciiTheme="majorBidi" w:hAnsiTheme="majorBidi" w:cstheme="majorBidi"/>
          <w:sz w:val="30"/>
          <w:szCs w:val="30"/>
        </w:rPr>
        <w:t xml:space="preserve">1.3 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บาท เป็นจำนวน </w:t>
      </w:r>
      <w:r w:rsidRPr="00CC6D18">
        <w:rPr>
          <w:rFonts w:asciiTheme="majorBidi" w:hAnsiTheme="majorBidi" w:cstheme="majorBidi"/>
          <w:sz w:val="30"/>
          <w:szCs w:val="30"/>
        </w:rPr>
        <w:t xml:space="preserve">200.0 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ล้านบาท คิดเป็นอัตราการถือหุ้นร้อยละ </w:t>
      </w:r>
      <w:r w:rsidRPr="00CC6D18">
        <w:rPr>
          <w:rFonts w:asciiTheme="majorBidi" w:hAnsiTheme="majorBidi" w:cstheme="majorBidi"/>
          <w:sz w:val="30"/>
          <w:szCs w:val="30"/>
        </w:rPr>
        <w:t xml:space="preserve">65.0 </w:t>
      </w:r>
      <w:r w:rsidRPr="00CC6D18">
        <w:rPr>
          <w:rFonts w:asciiTheme="majorBidi" w:hAnsiTheme="majorBidi" w:cstheme="majorBidi"/>
          <w:sz w:val="30"/>
          <w:szCs w:val="30"/>
          <w:cs/>
        </w:rPr>
        <w:t>ของหุ้นสามัญทั้งหมด</w:t>
      </w:r>
    </w:p>
    <w:p w14:paraId="6420CC47" w14:textId="77777777" w:rsidR="004D2275" w:rsidRPr="00CC6D18" w:rsidRDefault="004D2275" w:rsidP="00CF0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79F63DB2" w14:textId="54B557B1" w:rsidR="004D2275" w:rsidRPr="00CC6D18" w:rsidRDefault="004D2275" w:rsidP="00CF0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/>
          <w:sz w:val="30"/>
          <w:szCs w:val="30"/>
          <w:cs/>
        </w:rPr>
        <w:t>กลุ่มบริษัทและซีดีไอพีอยู่ภายใต้การควบคุมของผู้ถือหุ้นในลำดับสูงสุดเดียวกัน ดังนั้นกลุ่มบริษัทได้มาซึ่งอำนาจควบคุมในซีดีไอพี</w:t>
      </w:r>
      <w:r w:rsidRPr="00CC6D18">
        <w:rPr>
          <w:rFonts w:asciiTheme="majorBidi" w:hAnsiTheme="majorBidi" w:cstheme="majorBidi"/>
          <w:sz w:val="30"/>
          <w:szCs w:val="30"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ณ วันที่ซื้อธุรกิจ และงบการเงินรวมได้ถูกจัดทำขึ้นตามเกณฑ์การรวมธุรกิจของกิจการภายใต้การควบคุมเดียวกัน ในการนี้กลุ่มบริษัทได้จัดทำงบการเงินรวมตามวิธีเสมือนว่าเป็นวิธีการรวมส่วนได้เสียโดยรวมงบการเงินของซีดีไอพีตั้งแต่ก่อนวันที่ </w:t>
      </w:r>
      <w:r w:rsidRPr="00CC6D18">
        <w:rPr>
          <w:rFonts w:asciiTheme="majorBidi" w:hAnsiTheme="majorBidi" w:cstheme="majorBidi"/>
          <w:sz w:val="30"/>
          <w:szCs w:val="30"/>
        </w:rPr>
        <w:t>1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CC6D18">
        <w:rPr>
          <w:rFonts w:asciiTheme="majorBidi" w:hAnsiTheme="majorBidi" w:cstheme="majorBidi"/>
          <w:sz w:val="30"/>
          <w:szCs w:val="30"/>
        </w:rPr>
        <w:t>2565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 ซึ่งการนำเสนอข้อมูลดังกล่าวจะสะท้อนเนื้อหาทางเศรษฐกิจของซีดีไอพีเสมือนว่าบริษัทในกลุ่มได้ดำเนินธุรกิจเป็นหน่วยเศรษฐกิจเดียวกันตั้งแต่ก่อนวันที่ </w:t>
      </w:r>
      <w:r w:rsidRPr="00CC6D18">
        <w:rPr>
          <w:rFonts w:asciiTheme="majorBidi" w:hAnsiTheme="majorBidi" w:cstheme="majorBidi"/>
          <w:sz w:val="30"/>
          <w:szCs w:val="30"/>
        </w:rPr>
        <w:t>1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CC6D18">
        <w:rPr>
          <w:rFonts w:asciiTheme="majorBidi" w:hAnsiTheme="majorBidi" w:cstheme="majorBidi"/>
          <w:sz w:val="30"/>
          <w:szCs w:val="30"/>
        </w:rPr>
        <w:t>2565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 ถึงแม้ว่าความสัมพันธ์ของกลุ่มบริษัทกับซีดีไอพีทางกฎหมายจะเกิดขึ้นในภายหลัง</w:t>
      </w:r>
    </w:p>
    <w:p w14:paraId="4BF20F4C" w14:textId="27FABEE2" w:rsidR="00A24E40" w:rsidRPr="00CC6D18" w:rsidRDefault="00A24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CC6D1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6A9DA36" w14:textId="77777777" w:rsidR="004D2275" w:rsidRPr="00CC6D18" w:rsidRDefault="004D2275" w:rsidP="00CF0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/>
          <w:sz w:val="30"/>
          <w:szCs w:val="30"/>
          <w:cs/>
        </w:rPr>
        <w:lastRenderedPageBreak/>
        <w:t>ข้อมูลของมูลค่าตามบัญชีของสินทรัพย์ที่ได้มาและหนี้สินที่รับมาแต่ละประเภทที่สำคัญที่รับรู้ ณ วันที่รวมธุรกิจภายใต้การควบคุมเดียวกัน มีดังนี้</w:t>
      </w:r>
    </w:p>
    <w:p w14:paraId="6D252FE4" w14:textId="77777777" w:rsidR="004D2275" w:rsidRPr="00CC6D18" w:rsidRDefault="004D2275" w:rsidP="00CF0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46" w:type="dxa"/>
        <w:tblInd w:w="450" w:type="dxa"/>
        <w:tblLook w:val="01E0" w:firstRow="1" w:lastRow="1" w:firstColumn="1" w:lastColumn="1" w:noHBand="0" w:noVBand="0"/>
      </w:tblPr>
      <w:tblGrid>
        <w:gridCol w:w="6055"/>
        <w:gridCol w:w="994"/>
        <w:gridCol w:w="271"/>
        <w:gridCol w:w="1626"/>
      </w:tblGrid>
      <w:tr w:rsidR="00D0464F" w:rsidRPr="00CC6D18" w14:paraId="798A3E5C" w14:textId="77777777">
        <w:trPr>
          <w:trHeight w:val="417"/>
          <w:tblHeader/>
        </w:trPr>
        <w:tc>
          <w:tcPr>
            <w:tcW w:w="6055" w:type="dxa"/>
          </w:tcPr>
          <w:p w14:paraId="46AB3BC8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994" w:type="dxa"/>
          </w:tcPr>
          <w:p w14:paraId="32214E89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42CEA04E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0BE8B591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D0464F" w:rsidRPr="00CC6D18" w14:paraId="3CCF9E65" w14:textId="77777777">
        <w:trPr>
          <w:trHeight w:val="404"/>
          <w:tblHeader/>
        </w:trPr>
        <w:tc>
          <w:tcPr>
            <w:tcW w:w="6055" w:type="dxa"/>
          </w:tcPr>
          <w:p w14:paraId="47874296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2B125560" w14:textId="309AA062" w:rsidR="004D2275" w:rsidRPr="00CC6D18" w:rsidRDefault="004D227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" w:type="dxa"/>
            <w:vAlign w:val="bottom"/>
          </w:tcPr>
          <w:p w14:paraId="79621864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  <w:vAlign w:val="bottom"/>
          </w:tcPr>
          <w:p w14:paraId="434EB056" w14:textId="77777777" w:rsidR="004D2275" w:rsidRPr="00CC6D18" w:rsidRDefault="004D2275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</w:tr>
      <w:tr w:rsidR="00D0464F" w:rsidRPr="00CC6D18" w14:paraId="37B563C9" w14:textId="77777777">
        <w:trPr>
          <w:trHeight w:val="404"/>
          <w:tblHeader/>
        </w:trPr>
        <w:tc>
          <w:tcPr>
            <w:tcW w:w="6055" w:type="dxa"/>
          </w:tcPr>
          <w:p w14:paraId="03FC69A7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056DE0CC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63559D44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667F2B84" w14:textId="77777777" w:rsidR="004D2275" w:rsidRPr="00CC6D18" w:rsidRDefault="004D2275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0464F" w:rsidRPr="00CC6D18" w14:paraId="33441266" w14:textId="77777777">
        <w:trPr>
          <w:trHeight w:val="78"/>
        </w:trPr>
        <w:tc>
          <w:tcPr>
            <w:tcW w:w="6055" w:type="dxa"/>
          </w:tcPr>
          <w:p w14:paraId="44C1E106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4" w:type="dxa"/>
          </w:tcPr>
          <w:p w14:paraId="5CE27633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76DD6641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26A8C2C0" w14:textId="77777777" w:rsidR="004D2275" w:rsidRPr="00CC6D18" w:rsidRDefault="004D2275" w:rsidP="00F63C6F">
            <w:pPr>
              <w:tabs>
                <w:tab w:val="decimal" w:pos="132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3,146</w:t>
            </w:r>
          </w:p>
        </w:tc>
      </w:tr>
      <w:tr w:rsidR="00D0464F" w:rsidRPr="00CC6D18" w14:paraId="6B7B72DA" w14:textId="77777777">
        <w:trPr>
          <w:trHeight w:val="392"/>
        </w:trPr>
        <w:tc>
          <w:tcPr>
            <w:tcW w:w="6055" w:type="dxa"/>
          </w:tcPr>
          <w:p w14:paraId="558293F1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4" w:type="dxa"/>
          </w:tcPr>
          <w:p w14:paraId="0D7269EF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7956A015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0B48308E" w14:textId="77777777" w:rsidR="004D2275" w:rsidRPr="00CC6D18" w:rsidRDefault="004D2275" w:rsidP="00CF030F">
            <w:pPr>
              <w:tabs>
                <w:tab w:val="decimal" w:pos="132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</w:tr>
      <w:tr w:rsidR="00D0464F" w:rsidRPr="00CC6D18" w14:paraId="34880B62" w14:textId="77777777">
        <w:trPr>
          <w:trHeight w:val="392"/>
        </w:trPr>
        <w:tc>
          <w:tcPr>
            <w:tcW w:w="6055" w:type="dxa"/>
          </w:tcPr>
          <w:p w14:paraId="79F20908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hint="cs"/>
                <w:sz w:val="30"/>
                <w:szCs w:val="30"/>
                <w:cs/>
              </w:rPr>
              <w:t>ลูกหนี้ตามสัญญาเช่าการเงิน</w:t>
            </w:r>
            <w:r w:rsidRPr="00CC6D18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CC6D18">
              <w:rPr>
                <w:rFonts w:asciiTheme="majorBidi" w:hAnsiTheme="majorBidi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994" w:type="dxa"/>
          </w:tcPr>
          <w:p w14:paraId="55517137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07127D1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001158CB" w14:textId="77777777" w:rsidR="004D2275" w:rsidRPr="00CC6D18" w:rsidRDefault="004D2275" w:rsidP="00CF030F">
            <w:pPr>
              <w:tabs>
                <w:tab w:val="decimal" w:pos="132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2,498</w:t>
            </w:r>
          </w:p>
        </w:tc>
      </w:tr>
      <w:tr w:rsidR="00D0464F" w:rsidRPr="00CC6D18" w14:paraId="5B490A89" w14:textId="77777777">
        <w:trPr>
          <w:trHeight w:val="404"/>
        </w:trPr>
        <w:tc>
          <w:tcPr>
            <w:tcW w:w="6055" w:type="dxa"/>
          </w:tcPr>
          <w:p w14:paraId="62298BD0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94" w:type="dxa"/>
          </w:tcPr>
          <w:p w14:paraId="6EE5908A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77E6E023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6F318F08" w14:textId="77777777" w:rsidR="004D2275" w:rsidRPr="00CC6D18" w:rsidRDefault="004D2275" w:rsidP="00CF030F">
            <w:pPr>
              <w:tabs>
                <w:tab w:val="decimal" w:pos="132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2,097</w:t>
            </w:r>
          </w:p>
        </w:tc>
      </w:tr>
      <w:tr w:rsidR="00D0464F" w:rsidRPr="00CC6D18" w14:paraId="0EBC5699" w14:textId="77777777">
        <w:trPr>
          <w:trHeight w:val="392"/>
        </w:trPr>
        <w:tc>
          <w:tcPr>
            <w:tcW w:w="6055" w:type="dxa"/>
          </w:tcPr>
          <w:p w14:paraId="1C260183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4" w:type="dxa"/>
          </w:tcPr>
          <w:p w14:paraId="7914CCF6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2E07F96C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02F8680C" w14:textId="77777777" w:rsidR="004D2275" w:rsidRPr="00CC6D18" w:rsidRDefault="004D2275" w:rsidP="00CF030F">
            <w:pPr>
              <w:tabs>
                <w:tab w:val="decimal" w:pos="132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</w:tr>
      <w:tr w:rsidR="00D0464F" w:rsidRPr="00CC6D18" w14:paraId="1B1548F2" w14:textId="77777777">
        <w:trPr>
          <w:trHeight w:val="392"/>
        </w:trPr>
        <w:tc>
          <w:tcPr>
            <w:tcW w:w="6055" w:type="dxa"/>
          </w:tcPr>
          <w:p w14:paraId="6A52F4F0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สินทรัพย์ไม่หมุนเวียนที่จัดประเภทเป็นสินทรัพย์ที่ถือไว้เพื่อขาย</w:t>
            </w:r>
          </w:p>
        </w:tc>
        <w:tc>
          <w:tcPr>
            <w:tcW w:w="994" w:type="dxa"/>
          </w:tcPr>
          <w:p w14:paraId="0B8B855D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02880307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36E8C689" w14:textId="77777777" w:rsidR="004D2275" w:rsidRPr="00CC6D18" w:rsidRDefault="004D2275" w:rsidP="00CF030F">
            <w:pPr>
              <w:tabs>
                <w:tab w:val="decimal" w:pos="132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</w:tr>
      <w:tr w:rsidR="00D0464F" w:rsidRPr="00CC6D18" w14:paraId="15EFFBC7" w14:textId="77777777">
        <w:trPr>
          <w:trHeight w:val="392"/>
        </w:trPr>
        <w:tc>
          <w:tcPr>
            <w:tcW w:w="6055" w:type="dxa"/>
          </w:tcPr>
          <w:p w14:paraId="1A9C27DC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4" w:type="dxa"/>
          </w:tcPr>
          <w:p w14:paraId="73B1E262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0A46C40A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57DB5F9D" w14:textId="77777777" w:rsidR="004D2275" w:rsidRPr="00CC6D18" w:rsidRDefault="004D2275" w:rsidP="00CF030F">
            <w:pPr>
              <w:tabs>
                <w:tab w:val="decimal" w:pos="132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5,989</w:t>
            </w:r>
          </w:p>
        </w:tc>
      </w:tr>
      <w:tr w:rsidR="00D0464F" w:rsidRPr="00CC6D18" w14:paraId="517AAA67" w14:textId="77777777">
        <w:trPr>
          <w:trHeight w:val="392"/>
        </w:trPr>
        <w:tc>
          <w:tcPr>
            <w:tcW w:w="6055" w:type="dxa"/>
          </w:tcPr>
          <w:p w14:paraId="329AD0CB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994" w:type="dxa"/>
          </w:tcPr>
          <w:p w14:paraId="7848CADE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B9B9FA9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3C48D75C" w14:textId="77777777" w:rsidR="004D2275" w:rsidRPr="00CC6D18" w:rsidRDefault="004D2275" w:rsidP="00CF030F">
            <w:pPr>
              <w:tabs>
                <w:tab w:val="decimal" w:pos="132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132,144</w:t>
            </w:r>
          </w:p>
        </w:tc>
      </w:tr>
      <w:tr w:rsidR="00D0464F" w:rsidRPr="00CC6D18" w14:paraId="52660AD3" w14:textId="77777777">
        <w:trPr>
          <w:trHeight w:val="392"/>
        </w:trPr>
        <w:tc>
          <w:tcPr>
            <w:tcW w:w="6055" w:type="dxa"/>
          </w:tcPr>
          <w:p w14:paraId="69E82448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ลูกหนี้ตามสัญญาเช่าการเงิน 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994" w:type="dxa"/>
          </w:tcPr>
          <w:p w14:paraId="09C4C975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D71452D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5D77A79D" w14:textId="77777777" w:rsidR="004D2275" w:rsidRPr="00CC6D18" w:rsidRDefault="004D2275" w:rsidP="00CF030F">
            <w:pPr>
              <w:tabs>
                <w:tab w:val="decimal" w:pos="132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6,329</w:t>
            </w:r>
          </w:p>
        </w:tc>
      </w:tr>
      <w:tr w:rsidR="00D0464F" w:rsidRPr="00CC6D18" w14:paraId="1335CAB1" w14:textId="77777777">
        <w:trPr>
          <w:trHeight w:val="392"/>
        </w:trPr>
        <w:tc>
          <w:tcPr>
            <w:tcW w:w="6055" w:type="dxa"/>
          </w:tcPr>
          <w:p w14:paraId="2FBA23DC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เงินให้กู้ยืมระยะยาวแก่บุคคลและกิจการที่</w:t>
            </w: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994" w:type="dxa"/>
          </w:tcPr>
          <w:p w14:paraId="12FE7548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6E61423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039F5969" w14:textId="77777777" w:rsidR="004D2275" w:rsidRPr="00CC6D18" w:rsidRDefault="004D2275" w:rsidP="00CF030F">
            <w:pPr>
              <w:tabs>
                <w:tab w:val="decimal" w:pos="132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  <w:tr w:rsidR="00D0464F" w:rsidRPr="00CC6D18" w14:paraId="0DF4EBA1" w14:textId="77777777">
        <w:trPr>
          <w:trHeight w:val="392"/>
        </w:trPr>
        <w:tc>
          <w:tcPr>
            <w:tcW w:w="6055" w:type="dxa"/>
          </w:tcPr>
          <w:p w14:paraId="11ADAEF6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เงินให้กู้ยืมระยะยาวแก่บุคคลและกิจการที่เกี่ยวข้องกัน</w:t>
            </w:r>
          </w:p>
        </w:tc>
        <w:tc>
          <w:tcPr>
            <w:tcW w:w="994" w:type="dxa"/>
          </w:tcPr>
          <w:p w14:paraId="4F1DD1DB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608AB21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5599F265" w14:textId="77777777" w:rsidR="004D2275" w:rsidRPr="00CC6D18" w:rsidRDefault="004D2275" w:rsidP="00CF030F">
            <w:pPr>
              <w:tabs>
                <w:tab w:val="decimal" w:pos="132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8,372</w:t>
            </w:r>
          </w:p>
        </w:tc>
      </w:tr>
      <w:tr w:rsidR="00D0464F" w:rsidRPr="00CC6D18" w14:paraId="15FB068D" w14:textId="77777777">
        <w:trPr>
          <w:trHeight w:val="392"/>
        </w:trPr>
        <w:tc>
          <w:tcPr>
            <w:tcW w:w="6055" w:type="dxa"/>
          </w:tcPr>
          <w:p w14:paraId="0800384A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4" w:type="dxa"/>
          </w:tcPr>
          <w:p w14:paraId="0B7C1639" w14:textId="50037B36" w:rsidR="004D2275" w:rsidRPr="00CC6D18" w:rsidRDefault="004D227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26D4A0C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25BE70D3" w14:textId="77777777" w:rsidR="004D2275" w:rsidRPr="00CC6D18" w:rsidRDefault="004D2275" w:rsidP="00CF030F">
            <w:pPr>
              <w:tabs>
                <w:tab w:val="decimal" w:pos="132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1,461</w:t>
            </w:r>
          </w:p>
        </w:tc>
      </w:tr>
      <w:tr w:rsidR="00D0464F" w:rsidRPr="00CC6D18" w14:paraId="0F4C9530" w14:textId="77777777">
        <w:trPr>
          <w:trHeight w:val="404"/>
        </w:trPr>
        <w:tc>
          <w:tcPr>
            <w:tcW w:w="6055" w:type="dxa"/>
          </w:tcPr>
          <w:p w14:paraId="5A371607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4" w:type="dxa"/>
          </w:tcPr>
          <w:p w14:paraId="0E54FD56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D878A35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03CDF56A" w14:textId="77777777" w:rsidR="004D2275" w:rsidRPr="00CC6D18" w:rsidRDefault="004D2275" w:rsidP="00CF030F">
            <w:pPr>
              <w:tabs>
                <w:tab w:val="decimal" w:pos="132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1,311</w:t>
            </w:r>
          </w:p>
        </w:tc>
      </w:tr>
      <w:tr w:rsidR="00D0464F" w:rsidRPr="00CC6D18" w14:paraId="17D686A0" w14:textId="77777777">
        <w:trPr>
          <w:trHeight w:val="404"/>
        </w:trPr>
        <w:tc>
          <w:tcPr>
            <w:tcW w:w="6055" w:type="dxa"/>
          </w:tcPr>
          <w:p w14:paraId="08041654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994" w:type="dxa"/>
          </w:tcPr>
          <w:p w14:paraId="1FD9375C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B2D89A7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4D06C593" w14:textId="77777777" w:rsidR="004D2275" w:rsidRPr="00CC6D18" w:rsidRDefault="004D2275" w:rsidP="00CF030F">
            <w:pPr>
              <w:tabs>
                <w:tab w:val="decimal" w:pos="132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</w:tr>
      <w:tr w:rsidR="00D0464F" w:rsidRPr="00CC6D18" w14:paraId="3B9456F5" w14:textId="77777777">
        <w:trPr>
          <w:trHeight w:val="404"/>
        </w:trPr>
        <w:tc>
          <w:tcPr>
            <w:tcW w:w="6055" w:type="dxa"/>
          </w:tcPr>
          <w:p w14:paraId="1BF76305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994" w:type="dxa"/>
          </w:tcPr>
          <w:p w14:paraId="7C9E87CF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8CD1DF6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200359AF" w14:textId="77777777" w:rsidR="004D2275" w:rsidRPr="00CC6D18" w:rsidRDefault="004D2275" w:rsidP="00CB53F7">
            <w:pPr>
              <w:tabs>
                <w:tab w:val="decimal" w:pos="1329"/>
              </w:tabs>
              <w:ind w:right="-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(18,668)</w:t>
            </w:r>
          </w:p>
        </w:tc>
      </w:tr>
      <w:tr w:rsidR="00D0464F" w:rsidRPr="00CC6D18" w14:paraId="7F679215" w14:textId="77777777">
        <w:trPr>
          <w:trHeight w:val="392"/>
        </w:trPr>
        <w:tc>
          <w:tcPr>
            <w:tcW w:w="6055" w:type="dxa"/>
          </w:tcPr>
          <w:p w14:paraId="44D8BA50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4" w:type="dxa"/>
          </w:tcPr>
          <w:p w14:paraId="49706993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788F166C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245C2E43" w14:textId="77777777" w:rsidR="004D2275" w:rsidRPr="00CC6D18" w:rsidRDefault="004D2275" w:rsidP="00CB53F7">
            <w:pPr>
              <w:tabs>
                <w:tab w:val="decimal" w:pos="1329"/>
              </w:tabs>
              <w:ind w:right="-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(405)</w:t>
            </w:r>
          </w:p>
        </w:tc>
      </w:tr>
      <w:tr w:rsidR="00D0464F" w:rsidRPr="00CC6D18" w14:paraId="5A37E019" w14:textId="77777777">
        <w:trPr>
          <w:trHeight w:val="392"/>
        </w:trPr>
        <w:tc>
          <w:tcPr>
            <w:tcW w:w="6055" w:type="dxa"/>
          </w:tcPr>
          <w:p w14:paraId="435C365A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4" w:type="dxa"/>
          </w:tcPr>
          <w:p w14:paraId="439DE4F3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B651858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1063A82F" w14:textId="77777777" w:rsidR="004D2275" w:rsidRPr="00CC6D18" w:rsidRDefault="004D2275" w:rsidP="00CB53F7">
            <w:pPr>
              <w:tabs>
                <w:tab w:val="decimal" w:pos="1329"/>
              </w:tabs>
              <w:ind w:right="-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(16,480)</w:t>
            </w:r>
          </w:p>
        </w:tc>
      </w:tr>
      <w:tr w:rsidR="00D0464F" w:rsidRPr="00CC6D18" w14:paraId="09DB70A4" w14:textId="77777777">
        <w:trPr>
          <w:trHeight w:val="392"/>
        </w:trPr>
        <w:tc>
          <w:tcPr>
            <w:tcW w:w="6055" w:type="dxa"/>
          </w:tcPr>
          <w:p w14:paraId="2C9D14CC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ภาษีเงินได้นิติบุคคลค้างจ่าย</w:t>
            </w:r>
          </w:p>
        </w:tc>
        <w:tc>
          <w:tcPr>
            <w:tcW w:w="994" w:type="dxa"/>
          </w:tcPr>
          <w:p w14:paraId="2133974D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340197F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5D1F03A3" w14:textId="77777777" w:rsidR="004D2275" w:rsidRPr="00CC6D18" w:rsidRDefault="004D2275" w:rsidP="00CB53F7">
            <w:pPr>
              <w:tabs>
                <w:tab w:val="decimal" w:pos="1329"/>
              </w:tabs>
              <w:ind w:right="-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(2,738)</w:t>
            </w:r>
          </w:p>
        </w:tc>
      </w:tr>
      <w:tr w:rsidR="00D0464F" w:rsidRPr="00CC6D18" w14:paraId="351920C4" w14:textId="77777777">
        <w:trPr>
          <w:trHeight w:val="392"/>
        </w:trPr>
        <w:tc>
          <w:tcPr>
            <w:tcW w:w="6055" w:type="dxa"/>
          </w:tcPr>
          <w:p w14:paraId="427CF0AF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994" w:type="dxa"/>
          </w:tcPr>
          <w:p w14:paraId="4E2A50C0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868B429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73D45DA3" w14:textId="77777777" w:rsidR="004D2275" w:rsidRPr="00CC6D18" w:rsidRDefault="004D2275" w:rsidP="00CB53F7">
            <w:pPr>
              <w:tabs>
                <w:tab w:val="decimal" w:pos="1329"/>
              </w:tabs>
              <w:ind w:right="-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(745)</w:t>
            </w:r>
          </w:p>
        </w:tc>
      </w:tr>
      <w:tr w:rsidR="00D0464F" w:rsidRPr="00CC6D18" w14:paraId="033410D8" w14:textId="77777777">
        <w:trPr>
          <w:trHeight w:val="392"/>
        </w:trPr>
        <w:tc>
          <w:tcPr>
            <w:tcW w:w="6055" w:type="dxa"/>
          </w:tcPr>
          <w:p w14:paraId="200ABE12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4" w:type="dxa"/>
          </w:tcPr>
          <w:p w14:paraId="572A7B39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3C62CE0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34B447D2" w14:textId="77777777" w:rsidR="004D2275" w:rsidRPr="00CC6D18" w:rsidRDefault="004D2275" w:rsidP="00CB53F7">
            <w:pPr>
              <w:tabs>
                <w:tab w:val="decimal" w:pos="1329"/>
              </w:tabs>
              <w:ind w:right="-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(5,305)</w:t>
            </w:r>
          </w:p>
        </w:tc>
      </w:tr>
      <w:tr w:rsidR="00D0464F" w:rsidRPr="00CC6D18" w14:paraId="245B4856" w14:textId="77777777">
        <w:trPr>
          <w:trHeight w:val="404"/>
        </w:trPr>
        <w:tc>
          <w:tcPr>
            <w:tcW w:w="6055" w:type="dxa"/>
          </w:tcPr>
          <w:p w14:paraId="7F76E1DE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994" w:type="dxa"/>
          </w:tcPr>
          <w:p w14:paraId="0EC3F2B9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0E434AFF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46A0DD6C" w14:textId="77777777" w:rsidR="004D2275" w:rsidRPr="00CC6D18" w:rsidRDefault="004D2275" w:rsidP="00CB53F7">
            <w:pPr>
              <w:tabs>
                <w:tab w:val="decimal" w:pos="1329"/>
              </w:tabs>
              <w:ind w:right="-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(546)</w:t>
            </w:r>
          </w:p>
        </w:tc>
      </w:tr>
      <w:tr w:rsidR="00D0464F" w:rsidRPr="00CC6D18" w14:paraId="6E28EAC1" w14:textId="77777777">
        <w:trPr>
          <w:trHeight w:val="404"/>
        </w:trPr>
        <w:tc>
          <w:tcPr>
            <w:tcW w:w="6055" w:type="dxa"/>
          </w:tcPr>
          <w:p w14:paraId="5CF2C563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994" w:type="dxa"/>
          </w:tcPr>
          <w:p w14:paraId="688B3F01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40FCF39D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</w:tcPr>
          <w:p w14:paraId="431A973E" w14:textId="77777777" w:rsidR="004D2275" w:rsidRPr="00CC6D18" w:rsidRDefault="004D2275" w:rsidP="00CF030F">
            <w:pPr>
              <w:tabs>
                <w:tab w:val="decimal" w:pos="132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124,908</w:t>
            </w:r>
          </w:p>
        </w:tc>
      </w:tr>
      <w:tr w:rsidR="00D0464F" w:rsidRPr="00CC6D18" w14:paraId="6086DAC6" w14:textId="77777777">
        <w:trPr>
          <w:trHeight w:val="392"/>
        </w:trPr>
        <w:tc>
          <w:tcPr>
            <w:tcW w:w="6055" w:type="dxa"/>
          </w:tcPr>
          <w:p w14:paraId="32C2E806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ส่วนได้เสียที่ไม่มีอำนาจควบคุม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(ร้อยละ 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35.0)</w:t>
            </w:r>
          </w:p>
        </w:tc>
        <w:tc>
          <w:tcPr>
            <w:tcW w:w="994" w:type="dxa"/>
          </w:tcPr>
          <w:p w14:paraId="7A4BF608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4F2A9887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302A4431" w14:textId="77777777" w:rsidR="004D2275" w:rsidRPr="00CC6D18" w:rsidRDefault="004D2275" w:rsidP="00CB53F7">
            <w:pPr>
              <w:tabs>
                <w:tab w:val="decimal" w:pos="1329"/>
              </w:tabs>
              <w:ind w:right="-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(43,718)</w:t>
            </w:r>
          </w:p>
        </w:tc>
      </w:tr>
      <w:tr w:rsidR="00D0464F" w:rsidRPr="00CC6D18" w14:paraId="026F1867" w14:textId="77777777">
        <w:trPr>
          <w:trHeight w:val="404"/>
        </w:trPr>
        <w:tc>
          <w:tcPr>
            <w:tcW w:w="6055" w:type="dxa"/>
          </w:tcPr>
          <w:p w14:paraId="3083C901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รวมสินทรัพย์สุทธิที่ได้รับ</w:t>
            </w:r>
          </w:p>
        </w:tc>
        <w:tc>
          <w:tcPr>
            <w:tcW w:w="994" w:type="dxa"/>
          </w:tcPr>
          <w:p w14:paraId="4AC2F47E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342A6A67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</w:tcPr>
          <w:p w14:paraId="5A40C915" w14:textId="77777777" w:rsidR="004D2275" w:rsidRPr="00CC6D18" w:rsidRDefault="004D2275" w:rsidP="00CF030F">
            <w:pPr>
              <w:tabs>
                <w:tab w:val="decimal" w:pos="132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81,190</w:t>
            </w:r>
          </w:p>
        </w:tc>
      </w:tr>
      <w:tr w:rsidR="00D0464F" w:rsidRPr="00CC6D18" w14:paraId="1FB09985" w14:textId="77777777">
        <w:trPr>
          <w:trHeight w:val="404"/>
        </w:trPr>
        <w:tc>
          <w:tcPr>
            <w:tcW w:w="6055" w:type="dxa"/>
          </w:tcPr>
          <w:p w14:paraId="7B07DEDD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จากการรวมธุรกิจภายใต้การควบคุมเดียวกัน</w:t>
            </w:r>
          </w:p>
        </w:tc>
        <w:tc>
          <w:tcPr>
            <w:tcW w:w="994" w:type="dxa"/>
          </w:tcPr>
          <w:p w14:paraId="77FDAE02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5A097EE2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  <w:tcBorders>
              <w:bottom w:val="single" w:sz="4" w:space="0" w:color="auto"/>
            </w:tcBorders>
          </w:tcPr>
          <w:p w14:paraId="39557D31" w14:textId="77777777" w:rsidR="004D2275" w:rsidRPr="00CC6D18" w:rsidRDefault="004D2275" w:rsidP="00CF030F">
            <w:pPr>
              <w:tabs>
                <w:tab w:val="decimal" w:pos="132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118,810</w:t>
            </w:r>
          </w:p>
        </w:tc>
      </w:tr>
      <w:tr w:rsidR="00D0464F" w:rsidRPr="00CC6D18" w14:paraId="66E5A33C" w14:textId="77777777">
        <w:trPr>
          <w:trHeight w:val="392"/>
        </w:trPr>
        <w:tc>
          <w:tcPr>
            <w:tcW w:w="6055" w:type="dxa"/>
          </w:tcPr>
          <w:p w14:paraId="54FE3930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994" w:type="dxa"/>
          </w:tcPr>
          <w:p w14:paraId="37E4D748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6123ADC3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double" w:sz="4" w:space="0" w:color="auto"/>
            </w:tcBorders>
          </w:tcPr>
          <w:p w14:paraId="30CDEC0E" w14:textId="77777777" w:rsidR="004D2275" w:rsidRPr="00CC6D18" w:rsidRDefault="004D2275" w:rsidP="00CF030F">
            <w:pPr>
              <w:tabs>
                <w:tab w:val="decimal" w:pos="132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200,000</w:t>
            </w:r>
          </w:p>
        </w:tc>
      </w:tr>
      <w:tr w:rsidR="00D0464F" w:rsidRPr="00CC6D18" w14:paraId="08D90EC0" w14:textId="77777777">
        <w:trPr>
          <w:trHeight w:val="392"/>
        </w:trPr>
        <w:tc>
          <w:tcPr>
            <w:tcW w:w="6055" w:type="dxa"/>
          </w:tcPr>
          <w:p w14:paraId="41489761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เงินสดสุทธิที่ได้มาจากการรวมธุรกิจภายใต้การควบคุมเดียวกัน</w:t>
            </w:r>
          </w:p>
        </w:tc>
        <w:tc>
          <w:tcPr>
            <w:tcW w:w="994" w:type="dxa"/>
          </w:tcPr>
          <w:p w14:paraId="18E43CE2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07005903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33637054" w14:textId="77777777" w:rsidR="004D2275" w:rsidRPr="00CC6D18" w:rsidRDefault="004D2275" w:rsidP="00D0464F">
            <w:pPr>
              <w:tabs>
                <w:tab w:val="decimal" w:pos="132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3,146</w:t>
            </w:r>
          </w:p>
        </w:tc>
      </w:tr>
      <w:tr w:rsidR="00D0464F" w:rsidRPr="00CC6D18" w14:paraId="251C523D" w14:textId="77777777">
        <w:trPr>
          <w:trHeight w:val="404"/>
        </w:trPr>
        <w:tc>
          <w:tcPr>
            <w:tcW w:w="6055" w:type="dxa"/>
          </w:tcPr>
          <w:p w14:paraId="0A179320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994" w:type="dxa"/>
          </w:tcPr>
          <w:p w14:paraId="4573EF04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0BA555BB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  <w:tcBorders>
              <w:bottom w:val="single" w:sz="4" w:space="0" w:color="auto"/>
            </w:tcBorders>
          </w:tcPr>
          <w:p w14:paraId="60D6A246" w14:textId="77777777" w:rsidR="004D2275" w:rsidRPr="00CC6D18" w:rsidRDefault="004D2275" w:rsidP="00CB53F7">
            <w:pPr>
              <w:tabs>
                <w:tab w:val="decimal" w:pos="1329"/>
              </w:tabs>
              <w:ind w:right="-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(200,000)</w:t>
            </w:r>
          </w:p>
        </w:tc>
      </w:tr>
      <w:tr w:rsidR="00D0464F" w:rsidRPr="00CC6D18" w14:paraId="5E4D3CB7" w14:textId="77777777">
        <w:trPr>
          <w:trHeight w:val="404"/>
        </w:trPr>
        <w:tc>
          <w:tcPr>
            <w:tcW w:w="6055" w:type="dxa"/>
          </w:tcPr>
          <w:p w14:paraId="4A8BBCD6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994" w:type="dxa"/>
          </w:tcPr>
          <w:p w14:paraId="6DD82CF0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1940F32B" w14:textId="77777777" w:rsidR="004D2275" w:rsidRPr="00CC6D18" w:rsidRDefault="004D227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double" w:sz="4" w:space="0" w:color="auto"/>
            </w:tcBorders>
          </w:tcPr>
          <w:p w14:paraId="6BBD7563" w14:textId="77777777" w:rsidR="004D2275" w:rsidRPr="00CC6D18" w:rsidRDefault="004D2275" w:rsidP="00CB53F7">
            <w:pPr>
              <w:tabs>
                <w:tab w:val="decimal" w:pos="1329"/>
              </w:tabs>
              <w:ind w:right="-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(196,854)</w:t>
            </w:r>
          </w:p>
        </w:tc>
      </w:tr>
    </w:tbl>
    <w:p w14:paraId="541F2C18" w14:textId="77777777" w:rsidR="004D2275" w:rsidRPr="00CC6D18" w:rsidRDefault="004D2275" w:rsidP="00D04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4AEB78F9" w14:textId="46626A9C" w:rsidR="004D2275" w:rsidRPr="00CC6D18" w:rsidRDefault="004D2275" w:rsidP="00D04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/>
          <w:sz w:val="30"/>
          <w:szCs w:val="30"/>
          <w:cs/>
        </w:rPr>
        <w:t>ผลกระทบของการปรับปรุงใหม่ต่องบแสดงฐานะการเงินรวม ณ</w:t>
      </w:r>
      <w:r w:rsidRPr="00CC6D18">
        <w:rPr>
          <w:rFonts w:asciiTheme="majorBidi" w:hAnsiTheme="majorBidi" w:cstheme="majorBidi"/>
          <w:sz w:val="30"/>
          <w:szCs w:val="30"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CC6D18">
        <w:rPr>
          <w:rFonts w:asciiTheme="majorBidi" w:hAnsiTheme="majorBidi" w:cstheme="majorBidi"/>
          <w:sz w:val="30"/>
          <w:szCs w:val="30"/>
        </w:rPr>
        <w:t>31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CC6D18">
        <w:rPr>
          <w:rFonts w:asciiTheme="majorBidi" w:hAnsiTheme="majorBidi" w:cstheme="majorBidi"/>
          <w:sz w:val="30"/>
          <w:szCs w:val="30"/>
        </w:rPr>
        <w:t>2565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 และ งบกำไรขาดทุนเบ็ดเสร็จสำหรับ</w:t>
      </w:r>
      <w:r w:rsidR="00D0464F" w:rsidRPr="00CC6D18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D0464F" w:rsidRPr="00CC6D18">
        <w:rPr>
          <w:rFonts w:asciiTheme="majorBidi" w:hAnsiTheme="majorBidi" w:cstheme="majorBidi"/>
          <w:sz w:val="30"/>
          <w:szCs w:val="30"/>
        </w:rPr>
        <w:t xml:space="preserve">31 </w:t>
      </w:r>
      <w:r w:rsidR="00D0464F" w:rsidRPr="00CC6D18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</w:rPr>
        <w:t>2565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 ของกลุ่มบริษัทมีดังนี้</w:t>
      </w:r>
    </w:p>
    <w:p w14:paraId="468CC3A5" w14:textId="77777777" w:rsidR="004D2275" w:rsidRPr="00CC6D18" w:rsidRDefault="004D2275" w:rsidP="00D04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"/>
        <w:gridCol w:w="3420"/>
        <w:gridCol w:w="270"/>
        <w:gridCol w:w="1530"/>
        <w:gridCol w:w="270"/>
        <w:gridCol w:w="1530"/>
        <w:gridCol w:w="270"/>
        <w:gridCol w:w="1350"/>
      </w:tblGrid>
      <w:tr w:rsidR="004D2275" w:rsidRPr="00CC6D18" w14:paraId="7F3459AD" w14:textId="77777777" w:rsidTr="001C41E0">
        <w:trPr>
          <w:trHeight w:val="460"/>
          <w:tblHeader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A6CF5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2A894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A0ABD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AA763" w14:textId="77777777" w:rsidR="004D2275" w:rsidRPr="00CC6D18" w:rsidRDefault="004D227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D2275" w:rsidRPr="00CC6D18" w14:paraId="26351E3C" w14:textId="77777777" w:rsidTr="001C41E0">
        <w:trPr>
          <w:trHeight w:val="430"/>
          <w:tblHeader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14473" w14:textId="77777777" w:rsidR="004D2275" w:rsidRPr="00CC6D18" w:rsidRDefault="004D2275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BBA55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81E75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</w:tr>
      <w:tr w:rsidR="004D2275" w:rsidRPr="00CC6D18" w14:paraId="249E6E5B" w14:textId="77777777" w:rsidTr="001C41E0">
        <w:trPr>
          <w:trHeight w:val="460"/>
          <w:tblHeader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5B252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6DB6A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C535D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6F92B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ที่รายงานไว้เดิม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1AD0D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8C209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8A5EA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1E942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ปรับปรุงใหม่</w:t>
            </w:r>
          </w:p>
        </w:tc>
      </w:tr>
      <w:tr w:rsidR="004D2275" w:rsidRPr="00CC6D18" w14:paraId="4B6795FA" w14:textId="77777777" w:rsidTr="001C41E0">
        <w:trPr>
          <w:trHeight w:val="460"/>
          <w:tblHeader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C69AE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F2323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3B0FD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98107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D2275" w:rsidRPr="00CC6D18" w14:paraId="0C296E19" w14:textId="77777777" w:rsidTr="001C41E0">
        <w:trPr>
          <w:trHeight w:val="46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F166A5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BA514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8C1A4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D2275" w:rsidRPr="00CC6D18" w14:paraId="3BFFAA02" w14:textId="77777777" w:rsidTr="001C41E0">
        <w:trPr>
          <w:trHeight w:val="44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16D6E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FDF38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31B0B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15B94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2E36D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BC250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A3854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2275" w:rsidRPr="00CC6D18" w14:paraId="1CA00189" w14:textId="77777777" w:rsidTr="001C41E0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9F11B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3859B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95B43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95,800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EC58C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D6C24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4,396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A8A94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32004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100,196 </w:t>
            </w:r>
          </w:p>
        </w:tc>
      </w:tr>
      <w:tr w:rsidR="004D2275" w:rsidRPr="00CC6D18" w14:paraId="3B107082" w14:textId="77777777" w:rsidTr="001C41E0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7B492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709AC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AF402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71,648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FD97A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6F49D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6,115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2F5F6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2D0C8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77,763 </w:t>
            </w:r>
          </w:p>
        </w:tc>
      </w:tr>
      <w:tr w:rsidR="004D2275" w:rsidRPr="00CC6D18" w14:paraId="479771F2" w14:textId="77777777" w:rsidTr="001C41E0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8FBA1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ลูกหนี้ตามสัญญาเช่าการเงิน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9FF24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DF600" w14:textId="77777777" w:rsidR="004D2275" w:rsidRPr="00CC6D18" w:rsidRDefault="004D2275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32ED9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9144C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1,748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C7CCD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CB278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1,748 </w:t>
            </w:r>
          </w:p>
        </w:tc>
      </w:tr>
      <w:tr w:rsidR="004D2275" w:rsidRPr="00CC6D18" w14:paraId="11D463F3" w14:textId="77777777" w:rsidTr="001C41E0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B2E47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B19B6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60C46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26,195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192E6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D679C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1,694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CA55C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0A485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27,889 </w:t>
            </w:r>
          </w:p>
        </w:tc>
      </w:tr>
      <w:tr w:rsidR="004D2275" w:rsidRPr="00CC6D18" w14:paraId="19FFD48F" w14:textId="77777777" w:rsidTr="001C41E0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B2EC1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D74E8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ADD78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99,121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F21BB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DD44F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246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69837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A54B0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99,367 </w:t>
            </w:r>
          </w:p>
        </w:tc>
      </w:tr>
      <w:tr w:rsidR="004D2275" w:rsidRPr="00CC6D18" w14:paraId="1180E91F" w14:textId="77777777" w:rsidTr="001C41E0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A25A7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สินทรัพย์ต้นทุนของสัญญา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337E1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3A621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249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90F56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E3DCB" w14:textId="77777777" w:rsidR="004D2275" w:rsidRPr="00CC6D18" w:rsidRDefault="004D2275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56FA2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8805A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249 </w:t>
            </w:r>
          </w:p>
        </w:tc>
      </w:tr>
      <w:tr w:rsidR="004D2275" w:rsidRPr="00CC6D18" w14:paraId="6BB7C664" w14:textId="77777777" w:rsidTr="001C41E0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BF75F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DB853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52690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209,812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5370F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DFEA2" w14:textId="77777777" w:rsidR="004D2275" w:rsidRPr="00CC6D18" w:rsidRDefault="004D2275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E71ED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592A5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209,812 </w:t>
            </w:r>
          </w:p>
        </w:tc>
      </w:tr>
      <w:tr w:rsidR="004D2275" w:rsidRPr="00CC6D18" w14:paraId="0700B2B6" w14:textId="77777777" w:rsidTr="001C41E0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2CD50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สินทรัพย์ไม่หมุนเวียนที่จัดประเภทเป็น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สินทรัพย์ที่ถือไว้เพื่อขาย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B2798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AA82B" w14:textId="77777777" w:rsidR="004D2275" w:rsidRPr="00CC6D18" w:rsidRDefault="004D2275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24B11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6B606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1,000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1DEC5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BF631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1,000 </w:t>
            </w:r>
          </w:p>
        </w:tc>
      </w:tr>
      <w:tr w:rsidR="004D2275" w:rsidRPr="00CC6D18" w14:paraId="6F7F40DF" w14:textId="77777777" w:rsidTr="001C41E0">
        <w:trPr>
          <w:trHeight w:val="44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49BCD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รวมสินทรัพย์หมุนเวียน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9DD57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5D3296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502,825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A987B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68876A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15,199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FDA74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0C7206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518,024 </w:t>
            </w:r>
          </w:p>
        </w:tc>
      </w:tr>
      <w:tr w:rsidR="001C41E0" w:rsidRPr="00CC6D18" w14:paraId="44E0156A" w14:textId="77777777" w:rsidTr="00515C11">
        <w:trPr>
          <w:trHeight w:val="307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97FA4F" w14:textId="77777777" w:rsidR="001C41E0" w:rsidRPr="00CC6D18" w:rsidRDefault="001C41E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A9126" w14:textId="77777777" w:rsidR="001C41E0" w:rsidRPr="00CC6D18" w:rsidRDefault="001C41E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F40BD" w14:textId="77777777" w:rsidR="001C41E0" w:rsidRPr="00CC6D18" w:rsidRDefault="001C41E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355A5" w14:textId="77777777" w:rsidR="001C41E0" w:rsidRPr="00CC6D18" w:rsidRDefault="001C41E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9839D" w14:textId="77777777" w:rsidR="001C41E0" w:rsidRPr="00CC6D18" w:rsidRDefault="001C41E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2B14CD" w14:textId="77777777" w:rsidR="001C41E0" w:rsidRPr="00CC6D18" w:rsidRDefault="001C41E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9AC34" w14:textId="77777777" w:rsidR="001C41E0" w:rsidRPr="00CC6D18" w:rsidRDefault="001C41E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4E40" w:rsidRPr="00CC6D18" w14:paraId="7CCDFBA7" w14:textId="77777777" w:rsidTr="001C41E0">
        <w:trPr>
          <w:trHeight w:val="44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3779C" w14:textId="77777777" w:rsidR="00A24E40" w:rsidRPr="00CC6D18" w:rsidRDefault="00A24E4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A05CDC" w14:textId="77777777" w:rsidR="00A24E40" w:rsidRPr="00CC6D18" w:rsidRDefault="00A24E4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73ED0" w14:textId="77777777" w:rsidR="00A24E40" w:rsidRPr="00CC6D18" w:rsidRDefault="00A24E4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171B4" w14:textId="77777777" w:rsidR="00A24E40" w:rsidRPr="00CC6D18" w:rsidRDefault="00A24E4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3CC73" w14:textId="77777777" w:rsidR="00A24E40" w:rsidRPr="00CC6D18" w:rsidRDefault="00A24E4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C74240" w14:textId="77777777" w:rsidR="00A24E40" w:rsidRPr="00CC6D18" w:rsidRDefault="00A24E4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56F5C" w14:textId="77777777" w:rsidR="00A24E40" w:rsidRPr="00CC6D18" w:rsidRDefault="00A24E4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4E40" w:rsidRPr="00CC6D18" w14:paraId="4B34DCEC" w14:textId="77777777" w:rsidTr="001C41E0">
        <w:trPr>
          <w:trHeight w:val="44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C30B4" w14:textId="77777777" w:rsidR="00A24E40" w:rsidRPr="00CC6D18" w:rsidRDefault="00A24E4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526C1" w14:textId="77777777" w:rsidR="00A24E40" w:rsidRPr="00CC6D18" w:rsidRDefault="00A24E4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CB140" w14:textId="77777777" w:rsidR="00A24E40" w:rsidRPr="00CC6D18" w:rsidRDefault="00A24E4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8B6E5" w14:textId="77777777" w:rsidR="00A24E40" w:rsidRPr="00CC6D18" w:rsidRDefault="00A24E4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D5671" w14:textId="77777777" w:rsidR="00A24E40" w:rsidRPr="00CC6D18" w:rsidRDefault="00A24E4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A126F" w14:textId="77777777" w:rsidR="00A24E40" w:rsidRPr="00CC6D18" w:rsidRDefault="00A24E4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1D6A9" w14:textId="77777777" w:rsidR="00A24E40" w:rsidRPr="00CC6D18" w:rsidRDefault="00A24E4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4E40" w:rsidRPr="00CC6D18" w14:paraId="3F5FA184" w14:textId="77777777" w:rsidTr="001C41E0">
        <w:trPr>
          <w:trHeight w:val="44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C272B" w14:textId="77777777" w:rsidR="00A24E40" w:rsidRPr="00CC6D18" w:rsidRDefault="00A24E4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789DD" w14:textId="77777777" w:rsidR="00A24E40" w:rsidRPr="00CC6D18" w:rsidRDefault="00A24E4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0DD0B" w14:textId="77777777" w:rsidR="00A24E40" w:rsidRPr="00CC6D18" w:rsidRDefault="00A24E4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CCF35" w14:textId="77777777" w:rsidR="00A24E40" w:rsidRPr="00CC6D18" w:rsidRDefault="00A24E4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5E06B" w14:textId="77777777" w:rsidR="00A24E40" w:rsidRPr="00CC6D18" w:rsidRDefault="00A24E4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F639B" w14:textId="77777777" w:rsidR="00A24E40" w:rsidRPr="00CC6D18" w:rsidRDefault="00A24E4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CF92B" w14:textId="77777777" w:rsidR="00A24E40" w:rsidRPr="00CC6D18" w:rsidRDefault="00A24E4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2275" w:rsidRPr="00CC6D18" w14:paraId="209D07FB" w14:textId="77777777" w:rsidTr="001C41E0">
        <w:trPr>
          <w:trHeight w:val="44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F9DA2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สินทรัพย์ไม่หมุนเวียน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F5706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A4EBC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B35B3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7DEBB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88972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DA845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2275" w:rsidRPr="00CC6D18" w14:paraId="42EA6E1C" w14:textId="77777777" w:rsidTr="001C41E0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7E267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5686E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403BA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8,946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FC026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B59E1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5,989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3F21F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C3999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14,935 </w:t>
            </w:r>
          </w:p>
        </w:tc>
      </w:tr>
      <w:tr w:rsidR="004D2275" w:rsidRPr="00CC6D18" w14:paraId="04C070B5" w14:textId="77777777" w:rsidTr="001C41E0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F059C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ลูกหนี้ตามสัญญาเช่าการเงิน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6F88E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A32FA" w14:textId="77777777" w:rsidR="004D2275" w:rsidRPr="00CC6D18" w:rsidRDefault="004D2275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2A765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C89DB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7,297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1914B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FB21A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7,297 </w:t>
            </w:r>
          </w:p>
        </w:tc>
      </w:tr>
      <w:tr w:rsidR="004D2275" w:rsidRPr="00CC6D18" w14:paraId="21307166" w14:textId="77777777" w:rsidTr="001C41E0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07A63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สินทรัพย์ต้นทุนของสัญญา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40F5E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E561A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677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9EBD4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8E953" w14:textId="77777777" w:rsidR="004D2275" w:rsidRPr="00CC6D18" w:rsidRDefault="004D2275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BEFAA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636C7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677 </w:t>
            </w:r>
          </w:p>
        </w:tc>
      </w:tr>
      <w:tr w:rsidR="004D2275" w:rsidRPr="00CC6D18" w14:paraId="18FE1EDF" w14:textId="77777777" w:rsidTr="001C41E0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B0855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เงินให้กู้ยืมระยะยาวแก่บุคคลและกิจการที่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ไม่เกี่ยวข้องกัน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B7A26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9D268" w14:textId="77777777" w:rsidR="004D2275" w:rsidRPr="00CC6D18" w:rsidRDefault="004D2275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9A803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F58D3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3,000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F7968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1740F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3,000 </w:t>
            </w:r>
          </w:p>
        </w:tc>
      </w:tr>
      <w:tr w:rsidR="004D2275" w:rsidRPr="00CC6D18" w14:paraId="584CFCC8" w14:textId="77777777" w:rsidTr="001C41E0">
        <w:trPr>
          <w:trHeight w:val="44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3060F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เงินให้กู้ยืมระยะยาวแก่บุคคลและกิจการ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C5E5D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D0BB9" w14:textId="77777777" w:rsidR="004D2275" w:rsidRPr="00CC6D18" w:rsidRDefault="004D2275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78E74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0AE3D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100,686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9398C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16C1A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100,686 </w:t>
            </w:r>
          </w:p>
        </w:tc>
      </w:tr>
      <w:tr w:rsidR="004D2275" w:rsidRPr="00CC6D18" w14:paraId="0869A97F" w14:textId="77777777" w:rsidTr="001C41E0">
        <w:trPr>
          <w:trHeight w:val="44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A6E9B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20402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07014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669,080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8A7AE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56DCB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1,150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1C556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C3DBE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670,230 </w:t>
            </w:r>
          </w:p>
        </w:tc>
      </w:tr>
      <w:tr w:rsidR="004D2275" w:rsidRPr="00CC6D18" w14:paraId="00B7CD5F" w14:textId="77777777" w:rsidTr="001C41E0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83032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DDDCE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31A67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5,380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8B0D7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516A0" w14:textId="77777777" w:rsidR="004D2275" w:rsidRPr="00CC6D18" w:rsidRDefault="004D2275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1CEE4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AE7B4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5,380 </w:t>
            </w:r>
          </w:p>
        </w:tc>
      </w:tr>
      <w:tr w:rsidR="004D2275" w:rsidRPr="00CC6D18" w14:paraId="60F275DB" w14:textId="77777777" w:rsidTr="001C41E0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E550F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1E5FC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0C91A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20,062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FD6C1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E865B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10,178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4F52E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E87F5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30,240 </w:t>
            </w:r>
          </w:p>
        </w:tc>
      </w:tr>
      <w:tr w:rsidR="004D2275" w:rsidRPr="00CC6D18" w14:paraId="34064B2A" w14:textId="77777777" w:rsidTr="001C41E0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037B6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62333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12C74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15,426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31835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4A0B1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617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56E4E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59588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16,043 </w:t>
            </w:r>
          </w:p>
        </w:tc>
      </w:tr>
      <w:tr w:rsidR="004D2275" w:rsidRPr="00CC6D18" w14:paraId="4C70891F" w14:textId="77777777" w:rsidTr="001C41E0">
        <w:trPr>
          <w:trHeight w:val="44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E4C0B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รวมสินทรัพย์ไม่หมุนเวียน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82E45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53D2AC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719,571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606DF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02728D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128,917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16762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180479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848,488 </w:t>
            </w:r>
          </w:p>
        </w:tc>
      </w:tr>
      <w:tr w:rsidR="004D2275" w:rsidRPr="00CC6D18" w14:paraId="66B84862" w14:textId="77777777" w:rsidTr="001C41E0">
        <w:trPr>
          <w:trHeight w:val="45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94B26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49EF6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E31903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1,222,396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3532C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DA729D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144,116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BAA47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705D4D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1,366,512 </w:t>
            </w:r>
          </w:p>
        </w:tc>
      </w:tr>
      <w:tr w:rsidR="004D2275" w:rsidRPr="00CC6D18" w14:paraId="09394D22" w14:textId="77777777" w:rsidTr="00D83B4A">
        <w:trPr>
          <w:trHeight w:val="56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DC9B8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063D1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32502D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3A7C95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CA1661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C94E33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C9AE87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67E92" w:rsidRPr="00CC6D18" w14:paraId="413B0909" w14:textId="77777777" w:rsidTr="001C41E0">
        <w:trPr>
          <w:trHeight w:val="44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F39AF" w14:textId="3FB16763" w:rsidR="00467E92" w:rsidRPr="00CC6D18" w:rsidRDefault="00467E9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</w:t>
            </w:r>
            <w:r w:rsidRPr="00CC6D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  <w:r w:rsidRPr="00CC6D1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4F72A" w14:textId="77777777" w:rsidR="00467E92" w:rsidRPr="00CC6D18" w:rsidRDefault="00467E9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B0B8E" w14:textId="77777777" w:rsidR="00467E92" w:rsidRPr="00CC6D18" w:rsidRDefault="00467E9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725D1" w14:textId="77777777" w:rsidR="00467E92" w:rsidRPr="00CC6D18" w:rsidRDefault="00467E9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2BDF5" w14:textId="77777777" w:rsidR="00467E92" w:rsidRPr="00CC6D18" w:rsidRDefault="00467E9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9E43BC" w14:textId="77777777" w:rsidR="00467E92" w:rsidRPr="00CC6D18" w:rsidRDefault="00467E9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95412" w14:textId="77777777" w:rsidR="00467E92" w:rsidRPr="00CC6D18" w:rsidRDefault="00467E9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2275" w:rsidRPr="00CC6D18" w14:paraId="10FBC7B3" w14:textId="77777777" w:rsidTr="001C41E0">
        <w:trPr>
          <w:trHeight w:val="44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0CDE4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79B0B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3A82B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77C25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28177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D8CF9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5DEA9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2275" w:rsidRPr="00CC6D18" w14:paraId="229F0072" w14:textId="77777777" w:rsidTr="001C41E0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8CA63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เงินเบิกเกินบัญชีและเงินกู้ยืมระยะสั้นจาก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8FFD3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AFC8C" w14:textId="77777777" w:rsidR="004D2275" w:rsidRPr="00CC6D18" w:rsidRDefault="004D2275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757DB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253F6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19,391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BD151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9FF2C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19,391 </w:t>
            </w:r>
          </w:p>
        </w:tc>
      </w:tr>
      <w:tr w:rsidR="004D2275" w:rsidRPr="00CC6D18" w14:paraId="554FBC1D" w14:textId="77777777" w:rsidTr="001C41E0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0D780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82B47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14491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46,161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05F98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019CC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46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A56D6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244A2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46,207 </w:t>
            </w:r>
          </w:p>
        </w:tc>
      </w:tr>
      <w:tr w:rsidR="004D2275" w:rsidRPr="00CC6D18" w14:paraId="50E41ED9" w14:textId="77777777" w:rsidTr="001C41E0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08664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หนี้สินที่เกิดจากสัญญา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08CB6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2E8A0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26,781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3190A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48973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106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9BB26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D6764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26,887 </w:t>
            </w:r>
          </w:p>
        </w:tc>
      </w:tr>
      <w:tr w:rsidR="004D2275" w:rsidRPr="00CC6D18" w14:paraId="2B53E937" w14:textId="77777777" w:rsidTr="001C41E0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05B86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404B7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59C93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24,375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480CD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E2AAB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4,185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78EB3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A6C28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28,560 </w:t>
            </w:r>
          </w:p>
        </w:tc>
      </w:tr>
      <w:tr w:rsidR="004D2275" w:rsidRPr="00CC6D18" w14:paraId="641DB09F" w14:textId="77777777" w:rsidTr="001C41E0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69CAD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เงินกู้ยืมระยะยาวจากสถาบันการเงินที่ถึง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56D71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464AA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6,592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694B8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40AD8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3,464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0DC8F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A167D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10,056 </w:t>
            </w:r>
          </w:p>
        </w:tc>
      </w:tr>
      <w:tr w:rsidR="004D2275" w:rsidRPr="00CC6D18" w14:paraId="74F1F426" w14:textId="77777777" w:rsidTr="001C41E0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D9D39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ส่วนของหนี้สินตามสัญญาเช่าที่ถึงกำหนด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ชำระภายในหนึ่งปี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58F44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5EB55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6,454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20E97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6BA94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1,609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0A631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48B55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8,063 </w:t>
            </w:r>
          </w:p>
        </w:tc>
      </w:tr>
      <w:tr w:rsidR="00A24E40" w:rsidRPr="00CC6D18" w14:paraId="08C6A4F3" w14:textId="77777777" w:rsidTr="001C41E0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DA421" w14:textId="77777777" w:rsidR="00A24E40" w:rsidRPr="00CC6D18" w:rsidRDefault="00A24E4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E7DF4" w14:textId="77777777" w:rsidR="00A24E40" w:rsidRPr="00CC6D18" w:rsidRDefault="00A24E4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2A5C7" w14:textId="77777777" w:rsidR="00A24E40" w:rsidRPr="00CC6D18" w:rsidRDefault="00A24E40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E763E" w14:textId="77777777" w:rsidR="00A24E40" w:rsidRPr="00CC6D18" w:rsidRDefault="00A24E4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B1625" w14:textId="77777777" w:rsidR="00A24E40" w:rsidRPr="00CC6D18" w:rsidRDefault="00A24E4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D5950" w14:textId="77777777" w:rsidR="00A24E40" w:rsidRPr="00CC6D18" w:rsidRDefault="00A24E4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84408" w14:textId="77777777" w:rsidR="00A24E40" w:rsidRPr="00CC6D18" w:rsidRDefault="00A24E4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2275" w:rsidRPr="00CC6D18" w14:paraId="31613F1E" w14:textId="77777777" w:rsidTr="001C41E0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03F75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ประมาณการหนี้สินหมุนเวียนสำหรับ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F2EDE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5B972" w14:textId="77777777" w:rsidR="004D2275" w:rsidRPr="00CC6D18" w:rsidRDefault="004D2275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7EB46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995A4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100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E860F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9EEF6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100 </w:t>
            </w:r>
          </w:p>
        </w:tc>
      </w:tr>
      <w:tr w:rsidR="004D2275" w:rsidRPr="00CC6D18" w14:paraId="49BADE54" w14:textId="77777777" w:rsidTr="001C41E0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F1D03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ภาษีเงินได้นิติบุคคลค้างจ่าย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9085C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2661A" w14:textId="77777777" w:rsidR="004D2275" w:rsidRPr="00CC6D18" w:rsidRDefault="004D2275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39B28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431B6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2,738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3E76A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18E40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2,738 </w:t>
            </w:r>
          </w:p>
        </w:tc>
      </w:tr>
      <w:tr w:rsidR="004D2275" w:rsidRPr="00CC6D18" w14:paraId="153C4FE0" w14:textId="77777777" w:rsidTr="001C41E0">
        <w:trPr>
          <w:trHeight w:val="44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01562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รวมหนี้สินหมุนเวียน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1146A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28E8BE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110,363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5B0BF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0A3C32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31,639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41577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A86520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142,002 </w:t>
            </w:r>
          </w:p>
        </w:tc>
      </w:tr>
      <w:tr w:rsidR="004D2275" w:rsidRPr="00CC6D18" w14:paraId="0A0054D7" w14:textId="77777777" w:rsidTr="00A24E40">
        <w:trPr>
          <w:trHeight w:val="460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0F048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EE4ED" w14:textId="52BE3DDD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15215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6BE61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26567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91C47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E8D03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46EED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2275" w:rsidRPr="00CC6D18" w14:paraId="61DCD3EF" w14:textId="77777777" w:rsidTr="001C41E0">
        <w:trPr>
          <w:trHeight w:val="44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36E4F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B9AFF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621B8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87E10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90D12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73C8A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A3B2C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2275" w:rsidRPr="00CC6D18" w14:paraId="77FD0EE0" w14:textId="77777777" w:rsidTr="001C41E0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B6691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AB45A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594EC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37,622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EEC5D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E8254" w14:textId="77777777" w:rsidR="004D2275" w:rsidRPr="00CC6D18" w:rsidRDefault="004D2275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AA27C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8644F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37,622 </w:t>
            </w:r>
          </w:p>
        </w:tc>
      </w:tr>
      <w:tr w:rsidR="004D2275" w:rsidRPr="00CC6D18" w14:paraId="4C0CEF50" w14:textId="77777777" w:rsidTr="001C41E0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0A1F5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21423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B5E47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109,426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CA249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A91D9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4,562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A2F0A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B5A1E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113,988 </w:t>
            </w:r>
          </w:p>
        </w:tc>
      </w:tr>
      <w:tr w:rsidR="004D2275" w:rsidRPr="00CC6D18" w14:paraId="7547BC8D" w14:textId="77777777" w:rsidTr="001C41E0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5B5AB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หนี้สินที่เกิดจากสัญญา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72049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E6F15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9,952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834F2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40A39" w14:textId="77777777" w:rsidR="004D2275" w:rsidRPr="00CC6D18" w:rsidRDefault="004D2275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8F7A2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0F444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9,952 </w:t>
            </w:r>
          </w:p>
        </w:tc>
      </w:tr>
      <w:tr w:rsidR="004D2275" w:rsidRPr="00CC6D18" w14:paraId="0BCAA7E9" w14:textId="77777777" w:rsidTr="001C41E0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96422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35061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F85E2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13,008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0177B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17E21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369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0BDE2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177B8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13,377 </w:t>
            </w:r>
          </w:p>
        </w:tc>
      </w:tr>
      <w:tr w:rsidR="004D2275" w:rsidRPr="00CC6D18" w14:paraId="1BE792F4" w14:textId="77777777" w:rsidTr="001C41E0">
        <w:trPr>
          <w:trHeight w:val="44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855DB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รวมหนี้สินไม่หมุนเวียน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2A5F4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452AA0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170,008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123AE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427EBC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4,931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4D8CC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FDF689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174,939 </w:t>
            </w:r>
          </w:p>
        </w:tc>
      </w:tr>
      <w:tr w:rsidR="004D2275" w:rsidRPr="00CC6D18" w14:paraId="50B7363B" w14:textId="77777777" w:rsidTr="001C41E0">
        <w:trPr>
          <w:trHeight w:val="44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D626D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5A387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4F20CB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280,371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A1923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932444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36,570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3024C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DBDCED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316,941 </w:t>
            </w:r>
          </w:p>
        </w:tc>
      </w:tr>
      <w:tr w:rsidR="00467E92" w:rsidRPr="00CC6D18" w14:paraId="3E7CE666" w14:textId="77777777" w:rsidTr="001C41E0">
        <w:trPr>
          <w:trHeight w:val="44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84831" w14:textId="77777777" w:rsidR="00467E92" w:rsidRPr="00CC6D18" w:rsidRDefault="00467E9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63D64" w14:textId="77777777" w:rsidR="00467E92" w:rsidRPr="00CC6D18" w:rsidRDefault="00467E9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E0B02" w14:textId="77777777" w:rsidR="00467E92" w:rsidRPr="00CC6D18" w:rsidRDefault="00467E9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911EF" w14:textId="77777777" w:rsidR="00467E92" w:rsidRPr="00CC6D18" w:rsidRDefault="00467E9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1DF3B" w14:textId="77777777" w:rsidR="00467E92" w:rsidRPr="00CC6D18" w:rsidRDefault="00467E9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DB95E" w14:textId="77777777" w:rsidR="00467E92" w:rsidRPr="00CC6D18" w:rsidRDefault="00467E9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D2A4E" w14:textId="77777777" w:rsidR="00467E92" w:rsidRPr="00CC6D18" w:rsidRDefault="00467E9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2275" w:rsidRPr="00CC6D18" w14:paraId="4ABBBC6D" w14:textId="77777777" w:rsidTr="001C41E0">
        <w:trPr>
          <w:trHeight w:val="44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88B88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ส่วนของผู้ถือหุ้น</w:t>
            </w: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DCD47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8F3C8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D3B6F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E143A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AB523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3BECF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2275" w:rsidRPr="00CC6D18" w14:paraId="3944992A" w14:textId="77777777" w:rsidTr="001C41E0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88867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ทุนเรือนหุ้น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592FC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4B6E5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957DE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CAFF8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7B283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7F0FB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2275" w:rsidRPr="00CC6D18" w14:paraId="6B6B8C59" w14:textId="77777777" w:rsidTr="001C41E0">
        <w:trPr>
          <w:trHeight w:val="440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4B1C8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5111D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E35A3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9C9F95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341,250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2EA25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FD9788" w14:textId="77777777" w:rsidR="004D2275" w:rsidRPr="00CC6D18" w:rsidRDefault="004D2275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B339F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E80DF1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341,250 </w:t>
            </w:r>
          </w:p>
        </w:tc>
      </w:tr>
      <w:tr w:rsidR="004D2275" w:rsidRPr="00CC6D18" w14:paraId="27702920" w14:textId="77777777" w:rsidTr="001C41E0">
        <w:trPr>
          <w:trHeight w:val="440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41C35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AEA0F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ทุนที่ออกและชำระแล้ว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1FBE4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94DBE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227,500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84BDD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32EF5" w14:textId="77777777" w:rsidR="004D2275" w:rsidRPr="00CC6D18" w:rsidRDefault="004D2275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D4665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25EEC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227,500 </w:t>
            </w:r>
          </w:p>
        </w:tc>
      </w:tr>
      <w:tr w:rsidR="004D2275" w:rsidRPr="00CC6D18" w14:paraId="1150690D" w14:textId="77777777" w:rsidTr="001C41E0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67C9B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ส่วนเกินมูลค่าหุ้น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70F36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F80B4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733,463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95D6B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1BE84" w14:textId="77777777" w:rsidR="004D2275" w:rsidRPr="00CC6D18" w:rsidRDefault="004D2275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6B653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D8F55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733,463 </w:t>
            </w:r>
          </w:p>
        </w:tc>
      </w:tr>
      <w:tr w:rsidR="004D2275" w:rsidRPr="00CC6D18" w14:paraId="70A54149" w14:textId="77777777" w:rsidTr="001C41E0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AE1E7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ผลต่างจากการรวมธุรกิจภายใต้การควบคุม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เดียวกัน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92E03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713CA" w14:textId="77777777" w:rsidR="004D2275" w:rsidRPr="00CC6D18" w:rsidRDefault="004D2275" w:rsidP="00243F14">
            <w:pPr>
              <w:tabs>
                <w:tab w:val="decimal" w:pos="1329"/>
              </w:tabs>
              <w:ind w:right="-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(11,539)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EF909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4A125" w14:textId="77777777" w:rsidR="004D2275" w:rsidRPr="00CC6D18" w:rsidRDefault="004D2275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6B7DF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8BF07" w14:textId="77777777" w:rsidR="004D2275" w:rsidRPr="00CC6D18" w:rsidRDefault="004D2275" w:rsidP="00243F14">
            <w:pPr>
              <w:tabs>
                <w:tab w:val="decimal" w:pos="1329"/>
              </w:tabs>
              <w:ind w:right="-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(11,539)</w:t>
            </w:r>
          </w:p>
        </w:tc>
      </w:tr>
      <w:tr w:rsidR="004D2275" w:rsidRPr="00CC6D18" w14:paraId="5934D7F0" w14:textId="77777777" w:rsidTr="001C41E0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6943E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ขาดทุน) สะสม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1D8C6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6245B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D9DC9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B02FB" w14:textId="77777777" w:rsidR="004D2275" w:rsidRPr="00CC6D18" w:rsidRDefault="004D2275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E44A8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CA2F7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2275" w:rsidRPr="00CC6D18" w14:paraId="262A8BB7" w14:textId="77777777" w:rsidTr="001C41E0">
        <w:trPr>
          <w:trHeight w:val="430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CF5D7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02946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จัดสรรแล้ว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C390B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55A4D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606D4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0B81A" w14:textId="77777777" w:rsidR="004D2275" w:rsidRPr="00CC6D18" w:rsidRDefault="004D2275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3830E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7801D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2275" w:rsidRPr="00CC6D18" w14:paraId="28DA8E86" w14:textId="77777777" w:rsidTr="001C41E0">
        <w:trPr>
          <w:trHeight w:val="430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EA147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E0AAC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ทุนสำรองตามกฎหมาย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C0ED9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274AD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3,862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2D329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B9C38" w14:textId="77777777" w:rsidR="004D2275" w:rsidRPr="00CC6D18" w:rsidRDefault="004D2275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4DF65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AF15E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3,862 </w:t>
            </w:r>
          </w:p>
        </w:tc>
      </w:tr>
      <w:tr w:rsidR="004D2275" w:rsidRPr="00CC6D18" w14:paraId="2BE86142" w14:textId="77777777" w:rsidTr="001C41E0">
        <w:trPr>
          <w:trHeight w:val="430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A6965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A22CE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ขาดทุนสะสม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60DE2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6F50CC" w14:textId="77777777" w:rsidR="004D2275" w:rsidRPr="00CC6D18" w:rsidRDefault="004D2275" w:rsidP="00CB53F7">
            <w:pPr>
              <w:tabs>
                <w:tab w:val="decimal" w:pos="1329"/>
              </w:tabs>
              <w:ind w:right="-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(11,261)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B76B5" w14:textId="77777777" w:rsidR="004D2275" w:rsidRPr="00CC6D18" w:rsidRDefault="004D2275" w:rsidP="00CB53F7">
            <w:pPr>
              <w:tabs>
                <w:tab w:val="decimal" w:pos="1329"/>
              </w:tabs>
              <w:ind w:right="-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5B402" w14:textId="77777777" w:rsidR="004D2275" w:rsidRPr="00CC6D18" w:rsidRDefault="004D2275" w:rsidP="00DD3535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75152" w14:textId="77777777" w:rsidR="004D2275" w:rsidRPr="00CC6D18" w:rsidRDefault="004D2275" w:rsidP="00CB53F7">
            <w:pPr>
              <w:tabs>
                <w:tab w:val="decimal" w:pos="1329"/>
              </w:tabs>
              <w:ind w:right="-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D79128" w14:textId="77777777" w:rsidR="004D2275" w:rsidRPr="00CC6D18" w:rsidRDefault="004D2275" w:rsidP="00CB53F7">
            <w:pPr>
              <w:tabs>
                <w:tab w:val="decimal" w:pos="1329"/>
              </w:tabs>
              <w:ind w:right="-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(11,261)</w:t>
            </w:r>
          </w:p>
        </w:tc>
      </w:tr>
      <w:tr w:rsidR="004D2275" w:rsidRPr="00CC6D18" w14:paraId="3BED229E" w14:textId="77777777" w:rsidTr="001C41E0">
        <w:trPr>
          <w:trHeight w:val="44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7DD86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รวมส่วนของผู้ถือหุ้นของบริษัท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A082A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80CBA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942,025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CEA66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9390D" w14:textId="77777777" w:rsidR="004D2275" w:rsidRPr="00CC6D18" w:rsidRDefault="004D2275">
            <w:pPr>
              <w:ind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E7414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7DA43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942,025 </w:t>
            </w:r>
          </w:p>
        </w:tc>
      </w:tr>
      <w:tr w:rsidR="004D2275" w:rsidRPr="00CC6D18" w14:paraId="3D1789CB" w14:textId="77777777" w:rsidTr="001C41E0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5DEEB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ส่วนของผู้ถือหุ้นของบริษัทอื่นในกลุ่มก่อน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การจัดโครงสร้างธุรกิจ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596D7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89C28" w14:textId="77777777" w:rsidR="004D2275" w:rsidRPr="00CC6D18" w:rsidRDefault="004D2275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B9381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6A810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107,546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A2C61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5526B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107,546 </w:t>
            </w:r>
          </w:p>
        </w:tc>
      </w:tr>
      <w:tr w:rsidR="004D2275" w:rsidRPr="00CC6D18" w14:paraId="79A227C3" w14:textId="77777777" w:rsidTr="001C41E0">
        <w:trPr>
          <w:trHeight w:val="44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E100E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รวมส่วนของผู้ถือหุ้น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AC4B8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A9CCAA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942,025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D7F7B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B076D7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107,546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BD1F8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431C52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1,049,571 </w:t>
            </w:r>
          </w:p>
        </w:tc>
      </w:tr>
      <w:tr w:rsidR="004D2275" w:rsidRPr="00CC6D18" w14:paraId="6363A48A" w14:textId="77777777" w:rsidTr="001C41E0">
        <w:trPr>
          <w:trHeight w:val="45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C69F6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รวมหนี้สินและส่วนของผู้ถือหุ้น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9E19B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B0A59D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1,222,396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E5B9E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9D7F3C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144,116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6FB89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8C8F56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1,366,512 </w:t>
            </w:r>
          </w:p>
        </w:tc>
      </w:tr>
    </w:tbl>
    <w:p w14:paraId="00AC3B39" w14:textId="149DC9C7" w:rsidR="00515C11" w:rsidRPr="00CC6D18" w:rsidRDefault="00515C11" w:rsidP="00A039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4846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3941"/>
        <w:gridCol w:w="276"/>
        <w:gridCol w:w="1560"/>
        <w:gridCol w:w="276"/>
        <w:gridCol w:w="1558"/>
        <w:gridCol w:w="276"/>
        <w:gridCol w:w="1377"/>
      </w:tblGrid>
      <w:tr w:rsidR="004D2275" w:rsidRPr="00CC6D18" w14:paraId="66E6A258" w14:textId="77777777" w:rsidTr="000F2419">
        <w:trPr>
          <w:trHeight w:val="257"/>
          <w:tblHeader/>
        </w:trPr>
        <w:tc>
          <w:tcPr>
            <w:tcW w:w="2127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89B33" w14:textId="43CC4124" w:rsidR="004D2275" w:rsidRPr="00CC6D18" w:rsidRDefault="004D227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งบกำไรขาดทุนเบ็ดเสร็จสำหรับ</w:t>
            </w:r>
            <w:r w:rsidR="00021D48" w:rsidRPr="00CC6D1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021D48"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21D48" w:rsidRPr="00CC6D1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49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6D4C9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DFF7B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ที่รายงานไว้เดิม</w:t>
            </w:r>
          </w:p>
        </w:tc>
        <w:tc>
          <w:tcPr>
            <w:tcW w:w="149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EF112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2FBC7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202FE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3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9B44D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ปรับปรุงใหม่</w:t>
            </w:r>
          </w:p>
        </w:tc>
      </w:tr>
      <w:tr w:rsidR="004D2275" w:rsidRPr="00CC6D18" w14:paraId="4C31EF1A" w14:textId="77777777" w:rsidTr="000F2419">
        <w:trPr>
          <w:trHeight w:val="256"/>
          <w:tblHeader/>
        </w:trPr>
        <w:tc>
          <w:tcPr>
            <w:tcW w:w="2127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F08E6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352DDB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CFD48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D7B03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50359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149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E3E7A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3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FC3A9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D2275" w:rsidRPr="00CC6D18" w14:paraId="6D30A9C6" w14:textId="77777777" w:rsidTr="000F2419">
        <w:trPr>
          <w:trHeight w:val="410"/>
          <w:tblHeader/>
        </w:trPr>
        <w:tc>
          <w:tcPr>
            <w:tcW w:w="2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EA7F1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D86D0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9D798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D2275" w:rsidRPr="00CC6D18" w14:paraId="70996E67" w14:textId="77777777" w:rsidTr="000F2419">
        <w:trPr>
          <w:trHeight w:val="410"/>
        </w:trPr>
        <w:tc>
          <w:tcPr>
            <w:tcW w:w="2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DFCAC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  <w:r w:rsidRPr="00CC6D18"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35A7C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2EE3D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A4D8F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E5804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36EF6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4C794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2275" w:rsidRPr="00CC6D18" w14:paraId="54560125" w14:textId="77777777" w:rsidTr="000F2419">
        <w:trPr>
          <w:trHeight w:val="410"/>
        </w:trPr>
        <w:tc>
          <w:tcPr>
            <w:tcW w:w="2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D4600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34D15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10BB9" w14:textId="64856B9A" w:rsidR="004D2275" w:rsidRPr="00CC6D18" w:rsidRDefault="00021D4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428,458</w:t>
            </w:r>
            <w:r w:rsidR="004D2275"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BA407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08912" w14:textId="29469E32" w:rsidR="004D2275" w:rsidRPr="00CC6D18" w:rsidRDefault="00A039B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430</w:t>
            </w:r>
            <w:r w:rsidR="004D2275"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73A01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8F043" w14:textId="479E5A2F" w:rsidR="004D2275" w:rsidRPr="00CC6D18" w:rsidRDefault="00A039B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428,888</w:t>
            </w:r>
            <w:r w:rsidR="004D2275"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4D2275" w:rsidRPr="00CC6D18" w14:paraId="642EF4E0" w14:textId="77777777" w:rsidTr="000F2419">
        <w:trPr>
          <w:trHeight w:val="410"/>
        </w:trPr>
        <w:tc>
          <w:tcPr>
            <w:tcW w:w="2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6DB3C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54AC4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1FD00" w14:textId="77777777" w:rsidR="004D2275" w:rsidRPr="00CC6D18" w:rsidRDefault="004D2275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3B187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E81A7" w14:textId="55FB21E1" w:rsidR="004D2275" w:rsidRPr="00CC6D18" w:rsidRDefault="00A039B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29,</w:t>
            </w:r>
            <w:r w:rsidR="0095598E" w:rsidRPr="00CC6D18">
              <w:rPr>
                <w:rFonts w:asciiTheme="majorBidi" w:hAnsiTheme="majorBidi" w:cstheme="majorBidi"/>
                <w:sz w:val="30"/>
                <w:szCs w:val="30"/>
              </w:rPr>
              <w:t>187</w:t>
            </w:r>
            <w:r w:rsidR="004D2275"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0B604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382D5" w14:textId="05A5FDA2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039B4" w:rsidRPr="00CC6D1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5598E" w:rsidRPr="00CC6D18">
              <w:rPr>
                <w:rFonts w:asciiTheme="majorBidi" w:hAnsiTheme="majorBidi" w:cstheme="majorBidi"/>
                <w:sz w:val="30"/>
                <w:szCs w:val="30"/>
              </w:rPr>
              <w:t>187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4D2275" w:rsidRPr="00CC6D18" w14:paraId="3FBAE973" w14:textId="77777777" w:rsidTr="000F2419">
        <w:trPr>
          <w:trHeight w:val="410"/>
        </w:trPr>
        <w:tc>
          <w:tcPr>
            <w:tcW w:w="2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52ADC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A32EE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0BBCA" w14:textId="6E50A7B5" w:rsidR="004D2275" w:rsidRPr="00CC6D18" w:rsidRDefault="00021D4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7,996</w:t>
            </w:r>
            <w:r w:rsidR="004D2275"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0FA5F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1B4A7" w14:textId="0AE77049" w:rsidR="004D2275" w:rsidRPr="00CC6D18" w:rsidRDefault="00F4707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734</w:t>
            </w:r>
            <w:r w:rsidR="00A039B4"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C2F9B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B04FB" w14:textId="6AD648E4" w:rsidR="004D2275" w:rsidRPr="00CC6D18" w:rsidRDefault="00A039B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F47074" w:rsidRPr="00CC6D18">
              <w:rPr>
                <w:rFonts w:asciiTheme="majorBidi" w:hAnsiTheme="majorBidi" w:cstheme="majorBidi"/>
                <w:sz w:val="30"/>
                <w:szCs w:val="30"/>
              </w:rPr>
              <w:t>730</w:t>
            </w:r>
            <w:r w:rsidR="004D2275"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4D2275" w:rsidRPr="00CC6D18" w14:paraId="1E8060D9" w14:textId="77777777" w:rsidTr="000F2419">
        <w:trPr>
          <w:trHeight w:val="410"/>
        </w:trPr>
        <w:tc>
          <w:tcPr>
            <w:tcW w:w="2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AB992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DD2E1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1FEE76" w14:textId="616085BC" w:rsidR="004D2275" w:rsidRPr="00CC6D18" w:rsidRDefault="00021D4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436,454</w:t>
            </w:r>
            <w:r w:rsidR="004D2275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BF950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6840BC" w14:textId="42A73850" w:rsidR="004D2275" w:rsidRPr="00CC6D18" w:rsidRDefault="00A039B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5598E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5598E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351</w:t>
            </w:r>
            <w:r w:rsidR="004D2275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861DB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1F0E9D" w14:textId="52107BD6" w:rsidR="004D2275" w:rsidRPr="00CC6D18" w:rsidRDefault="00A039B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  <w:r w:rsidR="0095598E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5598E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805</w:t>
            </w:r>
            <w:r w:rsidR="004D2275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4D2275" w:rsidRPr="00CC6D18" w14:paraId="7D9EEF03" w14:textId="77777777" w:rsidTr="000F2419">
        <w:trPr>
          <w:trHeight w:val="110"/>
        </w:trPr>
        <w:tc>
          <w:tcPr>
            <w:tcW w:w="2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02712" w14:textId="77777777" w:rsidR="004D2275" w:rsidRPr="00CC6D18" w:rsidRDefault="004D22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7A6E6" w14:textId="77777777" w:rsidR="004D2275" w:rsidRPr="00CC6D18" w:rsidRDefault="004D227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A725C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22516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5ABF5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2D694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EE048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D2275" w:rsidRPr="00CC6D18" w14:paraId="2FA098B7" w14:textId="77777777" w:rsidTr="000F2419">
        <w:trPr>
          <w:trHeight w:val="410"/>
        </w:trPr>
        <w:tc>
          <w:tcPr>
            <w:tcW w:w="2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44385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F21DB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28E8D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36F58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35EAE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41FA3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E95AC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2275" w:rsidRPr="00CC6D18" w14:paraId="336EDB5A" w14:textId="77777777" w:rsidTr="000F2419">
        <w:trPr>
          <w:trHeight w:val="410"/>
        </w:trPr>
        <w:tc>
          <w:tcPr>
            <w:tcW w:w="2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F64EB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F6D4D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10C53" w14:textId="4A219BFB" w:rsidR="004D2275" w:rsidRPr="00CC6D18" w:rsidRDefault="00021D4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305,843</w:t>
            </w:r>
            <w:r w:rsidR="004D2275"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28E77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03B8E" w14:textId="4307FC89" w:rsidR="004D2275" w:rsidRPr="00CC6D18" w:rsidRDefault="00A039B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374</w:t>
            </w:r>
            <w:r w:rsidR="004D2275"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985A2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889E4" w14:textId="66E0ACFF" w:rsidR="004D2275" w:rsidRPr="00CC6D18" w:rsidRDefault="00A039B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306,217</w:t>
            </w:r>
            <w:r w:rsidR="004D2275"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4D2275" w:rsidRPr="00CC6D18" w14:paraId="07F6B942" w14:textId="77777777" w:rsidTr="000F2419">
        <w:trPr>
          <w:trHeight w:val="410"/>
        </w:trPr>
        <w:tc>
          <w:tcPr>
            <w:tcW w:w="2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1D846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2C154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FB3CB" w14:textId="77777777" w:rsidR="004D2275" w:rsidRPr="00CC6D18" w:rsidRDefault="004D2275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14B62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5EA3D" w14:textId="2EB5CE96" w:rsidR="004D2275" w:rsidRPr="00CC6D18" w:rsidRDefault="00A039B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6,896</w:t>
            </w:r>
            <w:r w:rsidR="004D2275"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7CE66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5E749" w14:textId="30A48515" w:rsidR="004D2275" w:rsidRPr="00CC6D18" w:rsidRDefault="00A039B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6,896</w:t>
            </w:r>
            <w:r w:rsidR="004D2275"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4D2275" w:rsidRPr="00CC6D18" w14:paraId="3D1320C5" w14:textId="77777777" w:rsidTr="000F2419">
        <w:trPr>
          <w:trHeight w:val="410"/>
        </w:trPr>
        <w:tc>
          <w:tcPr>
            <w:tcW w:w="2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DD55F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F606C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2F0F1" w14:textId="6B3102B1" w:rsidR="004D2275" w:rsidRPr="00CC6D18" w:rsidRDefault="00021D4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73,263</w:t>
            </w:r>
            <w:r w:rsidR="004D2275"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221FF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F0250" w14:textId="454C708A" w:rsidR="004D2275" w:rsidRPr="00CC6D18" w:rsidRDefault="0095598E" w:rsidP="00243F14">
            <w:pPr>
              <w:tabs>
                <w:tab w:val="decimal" w:pos="1329"/>
              </w:tabs>
              <w:ind w:right="-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(5</w:t>
            </w:r>
            <w:r w:rsidR="007A65D0" w:rsidRPr="00CC6D1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A039B4"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88642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391F4" w14:textId="596B8E20" w:rsidR="004D2275" w:rsidRPr="00CC6D18" w:rsidRDefault="00A039B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73,</w:t>
            </w:r>
            <w:r w:rsidR="0095598E" w:rsidRPr="00CC6D18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7A65D0" w:rsidRPr="00CC6D1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D2275"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4D2275" w:rsidRPr="00CC6D18" w14:paraId="4E9E9FB6" w14:textId="77777777" w:rsidTr="000F2419">
        <w:trPr>
          <w:trHeight w:val="410"/>
        </w:trPr>
        <w:tc>
          <w:tcPr>
            <w:tcW w:w="2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D0B52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815E4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CA226" w14:textId="46D92124" w:rsidR="004D2275" w:rsidRPr="00CC6D18" w:rsidRDefault="00021D4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72,404</w:t>
            </w:r>
            <w:r w:rsidR="004D2275"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548E0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96E47" w14:textId="306513AD" w:rsidR="004D2275" w:rsidRPr="00CC6D18" w:rsidRDefault="00A039B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8,988</w:t>
            </w:r>
            <w:r w:rsidR="004D2275"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85668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D7D1F7" w14:textId="2B83E4D8" w:rsidR="004D2275" w:rsidRPr="00CC6D18" w:rsidRDefault="00A039B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81,392</w:t>
            </w:r>
            <w:r w:rsidR="004D2275"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4D2275" w:rsidRPr="00CC6D18" w14:paraId="0603E5E4" w14:textId="77777777" w:rsidTr="000F2419">
        <w:trPr>
          <w:trHeight w:val="410"/>
        </w:trPr>
        <w:tc>
          <w:tcPr>
            <w:tcW w:w="2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1DEB0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8CA0C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5C0C78" w14:textId="300BABF1" w:rsidR="004D2275" w:rsidRPr="00CC6D18" w:rsidRDefault="00021D4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451,510</w:t>
            </w:r>
            <w:r w:rsidR="004D2275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736D4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DF37AF" w14:textId="215632FD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039B4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5598E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7A65D0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81827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73795E" w14:textId="1D4CF3AC" w:rsidR="004D2275" w:rsidRPr="00CC6D18" w:rsidRDefault="00A039B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  <w:r w:rsidR="0095598E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4D2275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5598E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  <w:r w:rsidR="007A65D0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4D2275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19550D" w:rsidRPr="00CC6D18" w14:paraId="14CB2096" w14:textId="77777777" w:rsidTr="000F2419">
        <w:trPr>
          <w:trHeight w:val="40"/>
        </w:trPr>
        <w:tc>
          <w:tcPr>
            <w:tcW w:w="2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403B7" w14:textId="77777777" w:rsidR="0019550D" w:rsidRPr="00CC6D18" w:rsidRDefault="0019550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F4471" w14:textId="77777777" w:rsidR="0019550D" w:rsidRPr="00CC6D18" w:rsidRDefault="0019550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18F66" w14:textId="77777777" w:rsidR="0019550D" w:rsidRPr="00CC6D18" w:rsidRDefault="0019550D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708B5" w14:textId="77777777" w:rsidR="0019550D" w:rsidRPr="00CC6D18" w:rsidRDefault="0019550D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5DA9F" w14:textId="77777777" w:rsidR="0019550D" w:rsidRPr="00CC6D18" w:rsidRDefault="0019550D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D101EC" w14:textId="77777777" w:rsidR="0019550D" w:rsidRPr="00CC6D18" w:rsidRDefault="0019550D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36D75" w14:textId="77777777" w:rsidR="0019550D" w:rsidRPr="00CC6D18" w:rsidRDefault="0019550D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4D2275" w:rsidRPr="00CC6D18" w14:paraId="6303051C" w14:textId="77777777" w:rsidTr="000F2419">
        <w:trPr>
          <w:trHeight w:val="410"/>
        </w:trPr>
        <w:tc>
          <w:tcPr>
            <w:tcW w:w="2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70E07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ขาดทุนจากกิจกรรมดำเนินงาน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21734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11EFA" w14:textId="4CD779F7" w:rsidR="004D2275" w:rsidRPr="00CC6D18" w:rsidRDefault="004D2275" w:rsidP="00243F14">
            <w:pPr>
              <w:tabs>
                <w:tab w:val="decimal" w:pos="1329"/>
              </w:tabs>
              <w:ind w:right="-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21D48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15,056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E24AD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1E21C" w14:textId="50D30DEA" w:rsidR="004D2275" w:rsidRPr="00CC6D18" w:rsidRDefault="00A039B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47074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47074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7A65D0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47074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BF6CE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8243D" w14:textId="126024D8" w:rsidR="004D2275" w:rsidRPr="00CC6D18" w:rsidRDefault="004D2275" w:rsidP="00243F14">
            <w:pPr>
              <w:tabs>
                <w:tab w:val="decimal" w:pos="1329"/>
              </w:tabs>
              <w:ind w:right="-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5598E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  <w:r w:rsidR="007A65D0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4D2275" w:rsidRPr="00CC6D18" w14:paraId="0A4B8522" w14:textId="77777777" w:rsidTr="000F2419">
        <w:trPr>
          <w:trHeight w:val="410"/>
        </w:trPr>
        <w:tc>
          <w:tcPr>
            <w:tcW w:w="2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7F1EB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889AE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6B2B9" w14:textId="172CA0A1" w:rsidR="004D2275" w:rsidRPr="00CC6D18" w:rsidRDefault="004D2275" w:rsidP="00243F14">
            <w:pPr>
              <w:tabs>
                <w:tab w:val="decimal" w:pos="1329"/>
              </w:tabs>
              <w:ind w:right="-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1D48" w:rsidRPr="00CC6D18">
              <w:rPr>
                <w:rFonts w:asciiTheme="majorBidi" w:hAnsiTheme="majorBidi" w:cstheme="majorBidi"/>
                <w:sz w:val="30"/>
                <w:szCs w:val="30"/>
              </w:rPr>
              <w:t>7,302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34D3A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6AB18" w14:textId="28ECCAF0" w:rsidR="004D2275" w:rsidRPr="00CC6D18" w:rsidRDefault="004D2275" w:rsidP="00243F14">
            <w:pPr>
              <w:tabs>
                <w:tab w:val="decimal" w:pos="1329"/>
              </w:tabs>
              <w:ind w:right="-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039B4" w:rsidRPr="00CC6D18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F47074" w:rsidRPr="00CC6D18">
              <w:rPr>
                <w:rFonts w:asciiTheme="majorBidi" w:hAnsiTheme="majorBidi" w:cstheme="majorBidi"/>
                <w:sz w:val="30"/>
                <w:szCs w:val="30"/>
              </w:rPr>
              <w:t>886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EAFD3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C385F" w14:textId="5314FB25" w:rsidR="004D2275" w:rsidRPr="00CC6D18" w:rsidRDefault="004D2275" w:rsidP="00243F14">
            <w:pPr>
              <w:tabs>
                <w:tab w:val="decimal" w:pos="1329"/>
              </w:tabs>
              <w:ind w:right="-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039B4" w:rsidRPr="00CC6D18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95598E" w:rsidRPr="00CC6D18">
              <w:rPr>
                <w:rFonts w:asciiTheme="majorBidi" w:hAnsiTheme="majorBidi" w:cstheme="majorBidi"/>
                <w:sz w:val="30"/>
                <w:szCs w:val="30"/>
              </w:rPr>
              <w:t>188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D2275" w:rsidRPr="00CC6D18" w14:paraId="0941AA91" w14:textId="77777777" w:rsidTr="000F2419">
        <w:trPr>
          <w:trHeight w:val="410"/>
        </w:trPr>
        <w:tc>
          <w:tcPr>
            <w:tcW w:w="2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F1D21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ผลกำไรจากการวัดมูลค่าสินทรัพย์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D422C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05AE3" w14:textId="513A2817" w:rsidR="004D2275" w:rsidRPr="00CC6D18" w:rsidRDefault="00021D4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312</w:t>
            </w:r>
            <w:r w:rsidR="004D2275"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BAC8E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78141" w14:textId="42767802" w:rsidR="004D2275" w:rsidRPr="00CC6D18" w:rsidRDefault="00A039B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8,579</w:t>
            </w:r>
            <w:r w:rsidR="004D2275"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660E5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01991" w14:textId="724C68D2" w:rsidR="004D2275" w:rsidRPr="00CC6D18" w:rsidRDefault="00A039B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4D2275" w:rsidRPr="00CC6D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891</w:t>
            </w:r>
            <w:r w:rsidR="004D2275"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4D2275" w:rsidRPr="00CC6D18" w14:paraId="6756519C" w14:textId="77777777" w:rsidTr="000F2419">
        <w:trPr>
          <w:trHeight w:val="410"/>
        </w:trPr>
        <w:tc>
          <w:tcPr>
            <w:tcW w:w="2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93CD1" w14:textId="7B84E47F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  <w:r w:rsidR="0095598E"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5598E"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(ขาดทุน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="0095598E"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จากการด้อยค่า)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ซึ่งเป็นไปตาม 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TFRS 9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EE3FC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DD0E04" w14:textId="13E8EAE2" w:rsidR="004D2275" w:rsidRPr="00CC6D18" w:rsidRDefault="00021D4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608</w:t>
            </w:r>
            <w:r w:rsidR="004D2275"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F96A1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F27CE6" w14:textId="0487F5EC" w:rsidR="004D2275" w:rsidRPr="00CC6D18" w:rsidRDefault="0095598E" w:rsidP="00243F14">
            <w:pPr>
              <w:tabs>
                <w:tab w:val="decimal" w:pos="1329"/>
              </w:tabs>
              <w:ind w:right="-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039B4" w:rsidRPr="00CC6D18">
              <w:rPr>
                <w:rFonts w:asciiTheme="majorBidi" w:hAnsiTheme="majorBidi" w:cstheme="majorBidi"/>
                <w:sz w:val="30"/>
                <w:szCs w:val="30"/>
              </w:rPr>
              <w:t>777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A039B4"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E584C" w14:textId="77777777" w:rsidR="004D2275" w:rsidRPr="00CC6D18" w:rsidRDefault="004D2275" w:rsidP="00243F14">
            <w:pPr>
              <w:tabs>
                <w:tab w:val="decimal" w:pos="1329"/>
              </w:tabs>
              <w:ind w:right="-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7E4628" w14:textId="5969A0E8" w:rsidR="004D2275" w:rsidRPr="00CC6D18" w:rsidRDefault="0095598E" w:rsidP="00243F14">
            <w:pPr>
              <w:tabs>
                <w:tab w:val="decimal" w:pos="1329"/>
              </w:tabs>
              <w:ind w:right="-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(169)</w:t>
            </w:r>
            <w:r w:rsidR="004D2275"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4D2275" w:rsidRPr="00CC6D18" w14:paraId="2BCF80A5" w14:textId="77777777" w:rsidTr="000F2419">
        <w:trPr>
          <w:trHeight w:val="410"/>
        </w:trPr>
        <w:tc>
          <w:tcPr>
            <w:tcW w:w="2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5A8C8" w14:textId="5FFB9433" w:rsidR="004D2275" w:rsidRPr="00CC6D18" w:rsidRDefault="004D22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ขาดทุนก่อนภาษีเงินได้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8FC11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AD1F3" w14:textId="43BF95C3" w:rsidR="004D2275" w:rsidRPr="00CC6D18" w:rsidRDefault="004D2275" w:rsidP="00243F14">
            <w:pPr>
              <w:tabs>
                <w:tab w:val="decimal" w:pos="1329"/>
              </w:tabs>
              <w:ind w:right="-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21D48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21,438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50C79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C7CD0" w14:textId="6DF2F46C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95598E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5598E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</w:t>
            </w:r>
            <w:r w:rsidR="007A65D0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CFEF8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E4DE7" w14:textId="049D83C9" w:rsidR="004D2275" w:rsidRPr="00CC6D18" w:rsidRDefault="0095598E" w:rsidP="00243F14">
            <w:pPr>
              <w:tabs>
                <w:tab w:val="decimal" w:pos="1329"/>
              </w:tabs>
              <w:ind w:right="-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(1,37</w:t>
            </w:r>
            <w:r w:rsidR="007A65D0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4D2275" w:rsidRPr="00CC6D18" w14:paraId="62BDE7B8" w14:textId="77777777" w:rsidTr="000F2419">
        <w:trPr>
          <w:trHeight w:val="410"/>
        </w:trPr>
        <w:tc>
          <w:tcPr>
            <w:tcW w:w="2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6F8BB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รายได้ (ค่าใช้จ่าย)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10004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A6A61" w14:textId="04D8A9A7" w:rsidR="004D2275" w:rsidRPr="00CC6D18" w:rsidRDefault="00021D4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3,95</w:t>
            </w:r>
            <w:r w:rsidR="00F241AF" w:rsidRPr="00CC6D1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D2275"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FC550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138C6" w14:textId="0DFD9C78" w:rsidR="004D2275" w:rsidRPr="00CC6D18" w:rsidRDefault="004D2275" w:rsidP="00243F14">
            <w:pPr>
              <w:tabs>
                <w:tab w:val="decimal" w:pos="1329"/>
              </w:tabs>
              <w:ind w:right="-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039B4" w:rsidRPr="00CC6D18">
              <w:rPr>
                <w:rFonts w:asciiTheme="majorBidi" w:hAnsiTheme="majorBidi" w:cstheme="majorBidi"/>
                <w:sz w:val="30"/>
                <w:szCs w:val="30"/>
              </w:rPr>
              <w:t>5,65</w:t>
            </w:r>
            <w:r w:rsidR="00F241AF" w:rsidRPr="00CC6D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BCBF1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B8A86" w14:textId="181D52E6" w:rsidR="004D2275" w:rsidRPr="00CC6D18" w:rsidRDefault="00811C38" w:rsidP="00243F14">
            <w:pPr>
              <w:tabs>
                <w:tab w:val="decimal" w:pos="1329"/>
              </w:tabs>
              <w:ind w:right="-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(1,696)</w:t>
            </w:r>
            <w:r w:rsidR="004D2275"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4D2275" w:rsidRPr="00CC6D18" w14:paraId="2F9F3B14" w14:textId="77777777" w:rsidTr="000F2419">
        <w:trPr>
          <w:trHeight w:val="410"/>
        </w:trPr>
        <w:tc>
          <w:tcPr>
            <w:tcW w:w="2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F6668" w14:textId="5D81F508" w:rsidR="004D2275" w:rsidRPr="00CC6D18" w:rsidRDefault="004D22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ขาดทุนสำหรับ</w:t>
            </w:r>
            <w:r w:rsidR="00DF72C3" w:rsidRPr="00CC6D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87CCD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986FDB" w14:textId="6A394C23" w:rsidR="004D2275" w:rsidRPr="00CC6D18" w:rsidRDefault="004D2275" w:rsidP="00243F14">
            <w:pPr>
              <w:tabs>
                <w:tab w:val="decimal" w:pos="1329"/>
              </w:tabs>
              <w:ind w:right="-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21D48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17,48</w:t>
            </w:r>
            <w:r w:rsidR="00F241AF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804EB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B1757A" w14:textId="2074A7F6" w:rsidR="004D2275" w:rsidRPr="00CC6D18" w:rsidRDefault="00A039B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5598E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5598E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="00F241AF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4D2275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49574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16253C" w14:textId="16B7603A" w:rsidR="004D2275" w:rsidRPr="00CC6D18" w:rsidRDefault="004D2275" w:rsidP="00243F14">
            <w:pPr>
              <w:tabs>
                <w:tab w:val="decimal" w:pos="1329"/>
              </w:tabs>
              <w:ind w:right="-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5598E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5598E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</w:t>
            </w:r>
            <w:r w:rsidR="007A65D0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4D2275" w:rsidRPr="00CC6D18" w14:paraId="0E4CC0CC" w14:textId="77777777" w:rsidTr="000F2419">
        <w:trPr>
          <w:trHeight w:val="410"/>
        </w:trPr>
        <w:tc>
          <w:tcPr>
            <w:tcW w:w="2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A354D" w14:textId="5AD527C3" w:rsidR="004D2275" w:rsidRPr="00CC6D18" w:rsidRDefault="004D22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เบ็ดเสร็จอื่นสำหรับ</w:t>
            </w:r>
            <w:r w:rsidR="00A24E40" w:rsidRPr="00CC6D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ปี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  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สุทธิจากภาษี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B85F1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DE4685" w14:textId="1CC8BCE9" w:rsidR="004D2275" w:rsidRPr="00CC6D18" w:rsidRDefault="00021D48" w:rsidP="00243F14">
            <w:pPr>
              <w:tabs>
                <w:tab w:val="decimal" w:pos="1329"/>
              </w:tabs>
              <w:ind w:right="-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(913)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4193D" w14:textId="77777777" w:rsidR="004D2275" w:rsidRPr="00CC6D18" w:rsidRDefault="004D2275">
            <w:pPr>
              <w:ind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88E01F" w14:textId="77939547" w:rsidR="004D2275" w:rsidRPr="00CC6D18" w:rsidRDefault="00A039B4" w:rsidP="00243F14">
            <w:pPr>
              <w:tabs>
                <w:tab w:val="decimal" w:pos="1329"/>
              </w:tabs>
              <w:ind w:right="-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</w:t>
            </w:r>
            <w:r w:rsidR="007A65D0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AF07C" w14:textId="77777777" w:rsidR="004D2275" w:rsidRPr="00CC6D18" w:rsidRDefault="004D2275">
            <w:pPr>
              <w:ind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B89C30" w14:textId="75CE33F9" w:rsidR="004D2275" w:rsidRPr="00CC6D18" w:rsidRDefault="0095598E" w:rsidP="00243F14">
            <w:pPr>
              <w:tabs>
                <w:tab w:val="decimal" w:pos="1329"/>
              </w:tabs>
              <w:ind w:right="-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(1,04</w:t>
            </w:r>
            <w:r w:rsidR="007A65D0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="004D2275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4D2275" w:rsidRPr="00CC6D18" w14:paraId="0DB2F067" w14:textId="77777777" w:rsidTr="000F2419">
        <w:trPr>
          <w:trHeight w:val="410"/>
        </w:trPr>
        <w:tc>
          <w:tcPr>
            <w:tcW w:w="2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D000B" w14:textId="4DAE88D6" w:rsidR="004D2275" w:rsidRPr="00CC6D18" w:rsidRDefault="004D22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เบ็ดเสร็จรวมสำหรับ</w:t>
            </w:r>
            <w:r w:rsidR="00A24E40" w:rsidRPr="00CC6D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766BD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3D11BE" w14:textId="0F225498" w:rsidR="004D2275" w:rsidRPr="00CC6D18" w:rsidRDefault="004D2275" w:rsidP="00243F14">
            <w:pPr>
              <w:tabs>
                <w:tab w:val="decimal" w:pos="1329"/>
              </w:tabs>
              <w:ind w:right="-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21D48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18,39</w:t>
            </w:r>
            <w:r w:rsidR="00F241AF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E5887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F6F6DA" w14:textId="24D63988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5598E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A039B4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5598E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 w:rsidR="00F241AF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8F1CC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10E876" w14:textId="34F2964C" w:rsidR="004D2275" w:rsidRPr="00CC6D18" w:rsidRDefault="004D2275" w:rsidP="00243F14">
            <w:pPr>
              <w:tabs>
                <w:tab w:val="decimal" w:pos="1329"/>
              </w:tabs>
              <w:ind w:right="-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19550D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4,11</w:t>
            </w:r>
            <w:r w:rsidR="007A65D0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0F2419" w:rsidRPr="00CC6D18" w14:paraId="2ACC9DD5" w14:textId="77777777" w:rsidTr="000F2419">
        <w:trPr>
          <w:trHeight w:val="410"/>
        </w:trPr>
        <w:tc>
          <w:tcPr>
            <w:tcW w:w="2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737A2" w14:textId="77777777" w:rsidR="000F2419" w:rsidRPr="00CC6D18" w:rsidRDefault="000F241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E2415" w14:textId="77777777" w:rsidR="000F2419" w:rsidRPr="00CC6D18" w:rsidRDefault="000F241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B187D" w14:textId="77777777" w:rsidR="000F2419" w:rsidRPr="00CC6D18" w:rsidRDefault="000F241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74B9A" w14:textId="77777777" w:rsidR="000F2419" w:rsidRPr="00CC6D18" w:rsidRDefault="000F241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C24C5" w14:textId="77777777" w:rsidR="000F2419" w:rsidRPr="00CC6D18" w:rsidRDefault="000F241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B5A88" w14:textId="77777777" w:rsidR="000F2419" w:rsidRPr="00CC6D18" w:rsidRDefault="000F241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CD963" w14:textId="77777777" w:rsidR="000F2419" w:rsidRPr="00CC6D18" w:rsidRDefault="000F241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2275" w:rsidRPr="00CC6D18" w14:paraId="65B78456" w14:textId="77777777" w:rsidTr="000F2419">
        <w:trPr>
          <w:trHeight w:val="410"/>
        </w:trPr>
        <w:tc>
          <w:tcPr>
            <w:tcW w:w="2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95DC0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การแบ่งปันกำไร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ขาดทุน)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E5EA0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0EBBB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022F9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A9396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C8EFA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5CA1D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2275" w:rsidRPr="00CC6D18" w14:paraId="2367FC37" w14:textId="77777777" w:rsidTr="000F2419">
        <w:trPr>
          <w:trHeight w:val="410"/>
        </w:trPr>
        <w:tc>
          <w:tcPr>
            <w:tcW w:w="2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CD439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667A6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31615" w14:textId="20C8811B" w:rsidR="004D2275" w:rsidRPr="00CC6D18" w:rsidRDefault="004D2275" w:rsidP="00243F14">
            <w:pPr>
              <w:tabs>
                <w:tab w:val="decimal" w:pos="1329"/>
              </w:tabs>
              <w:ind w:right="-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1D48" w:rsidRPr="00CC6D18">
              <w:rPr>
                <w:rFonts w:asciiTheme="majorBidi" w:hAnsiTheme="majorBidi" w:cstheme="majorBidi"/>
                <w:sz w:val="30"/>
                <w:szCs w:val="30"/>
              </w:rPr>
              <w:t>17,48</w:t>
            </w:r>
            <w:r w:rsidR="007A65D0" w:rsidRPr="00CC6D1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3081C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AE3E8" w14:textId="77777777" w:rsidR="004D2275" w:rsidRPr="00CC6D18" w:rsidRDefault="004D2275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5E490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E6BBD" w14:textId="751C758B" w:rsidR="004D2275" w:rsidRPr="00CC6D18" w:rsidRDefault="004D2275" w:rsidP="00243F14">
            <w:pPr>
              <w:tabs>
                <w:tab w:val="decimal" w:pos="1329"/>
              </w:tabs>
              <w:ind w:right="-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9550D" w:rsidRPr="00CC6D18">
              <w:rPr>
                <w:rFonts w:asciiTheme="majorBidi" w:hAnsiTheme="majorBidi" w:cstheme="majorBidi"/>
                <w:sz w:val="30"/>
                <w:szCs w:val="30"/>
              </w:rPr>
              <w:t>17,48</w:t>
            </w:r>
            <w:r w:rsidR="007A65D0" w:rsidRPr="00CC6D1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D2275" w:rsidRPr="00CC6D18" w14:paraId="11A6E12C" w14:textId="77777777" w:rsidTr="000F2419">
        <w:trPr>
          <w:trHeight w:val="410"/>
        </w:trPr>
        <w:tc>
          <w:tcPr>
            <w:tcW w:w="2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3998D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ส่วนที่เป็นของบริษัทอื่นในกลุ่มก่อน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    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การจัดโครงสร้างธุรกิจ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6B2AE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18BBD" w14:textId="77777777" w:rsidR="004D2275" w:rsidRPr="00CC6D18" w:rsidRDefault="004D2275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A92EC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34998" w14:textId="3C4689EA" w:rsidR="004D2275" w:rsidRPr="00CC6D18" w:rsidRDefault="0095598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14,41</w:t>
            </w:r>
            <w:r w:rsidR="007A65D0" w:rsidRPr="00CC6D1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D2275"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B083D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7D298" w14:textId="2A3E19F4" w:rsidR="004D2275" w:rsidRPr="00CC6D18" w:rsidRDefault="0019550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14,41</w:t>
            </w:r>
            <w:r w:rsidR="007A65D0" w:rsidRPr="00CC6D1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D2275"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4D2275" w:rsidRPr="00CC6D18" w14:paraId="57A9C38B" w14:textId="77777777" w:rsidTr="000F2419">
        <w:trPr>
          <w:trHeight w:val="410"/>
        </w:trPr>
        <w:tc>
          <w:tcPr>
            <w:tcW w:w="2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90131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F9516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173021" w14:textId="7BE2E4E7" w:rsidR="004D2275" w:rsidRPr="00CC6D18" w:rsidRDefault="004D2275" w:rsidP="00243F14">
            <w:pPr>
              <w:tabs>
                <w:tab w:val="decimal" w:pos="1329"/>
              </w:tabs>
              <w:ind w:right="-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21D48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17,48</w:t>
            </w:r>
            <w:r w:rsidR="007A65D0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E323D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FA163F" w14:textId="33962380" w:rsidR="004D2275" w:rsidRPr="00CC6D18" w:rsidRDefault="0095598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14,41</w:t>
            </w:r>
            <w:r w:rsidR="007A65D0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4D2275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41853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95ECCA" w14:textId="7ECCCEB3" w:rsidR="004D2275" w:rsidRPr="00CC6D18" w:rsidRDefault="004D2275" w:rsidP="00243F14">
            <w:pPr>
              <w:tabs>
                <w:tab w:val="decimal" w:pos="1329"/>
              </w:tabs>
              <w:ind w:right="-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19550D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3,068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0F2419" w:rsidRPr="00CC6D18" w14:paraId="745F2144" w14:textId="77777777" w:rsidTr="000F2419">
        <w:trPr>
          <w:trHeight w:val="410"/>
        </w:trPr>
        <w:tc>
          <w:tcPr>
            <w:tcW w:w="2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39F12" w14:textId="77777777" w:rsidR="000F2419" w:rsidRPr="00CC6D18" w:rsidRDefault="000F241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A347B" w14:textId="77777777" w:rsidR="000F2419" w:rsidRPr="00CC6D18" w:rsidRDefault="000F241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C1C57" w14:textId="77777777" w:rsidR="000F2419" w:rsidRPr="00CC6D18" w:rsidRDefault="000F241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7FE4A" w14:textId="77777777" w:rsidR="000F2419" w:rsidRPr="00CC6D18" w:rsidRDefault="000F241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317B4" w14:textId="77777777" w:rsidR="000F2419" w:rsidRPr="00CC6D18" w:rsidRDefault="000F241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11E6B" w14:textId="77777777" w:rsidR="000F2419" w:rsidRPr="00CC6D18" w:rsidRDefault="000F241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8DA64" w14:textId="77777777" w:rsidR="000F2419" w:rsidRPr="00CC6D18" w:rsidRDefault="000F241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2275" w:rsidRPr="00CC6D18" w14:paraId="6BFB1328" w14:textId="77777777" w:rsidTr="000F2419">
        <w:trPr>
          <w:trHeight w:val="410"/>
        </w:trPr>
        <w:tc>
          <w:tcPr>
            <w:tcW w:w="2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F943F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การแบ่งปันกำไร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ขาดทุน) เบ็ดเสร็จรวม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70C2E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B0BA5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A5EA2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D2E56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79001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C4C62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2275" w:rsidRPr="00CC6D18" w14:paraId="2F7F0201" w14:textId="77777777" w:rsidTr="000F2419">
        <w:trPr>
          <w:trHeight w:val="410"/>
        </w:trPr>
        <w:tc>
          <w:tcPr>
            <w:tcW w:w="2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AD148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B726D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18D13" w14:textId="6E6AF0EC" w:rsidR="004D2275" w:rsidRPr="00CC6D18" w:rsidRDefault="004D2275" w:rsidP="00243F14">
            <w:pPr>
              <w:tabs>
                <w:tab w:val="decimal" w:pos="1329"/>
              </w:tabs>
              <w:ind w:right="-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1D48" w:rsidRPr="00CC6D18">
              <w:rPr>
                <w:rFonts w:asciiTheme="majorBidi" w:hAnsiTheme="majorBidi" w:cstheme="majorBidi"/>
                <w:sz w:val="30"/>
                <w:szCs w:val="30"/>
              </w:rPr>
              <w:t>18,395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DE4B2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B75D9" w14:textId="77777777" w:rsidR="004D2275" w:rsidRPr="00CC6D18" w:rsidRDefault="004D2275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50956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3D354" w14:textId="70BDDC01" w:rsidR="004D2275" w:rsidRPr="00CC6D18" w:rsidRDefault="004D2275" w:rsidP="00243F14">
            <w:pPr>
              <w:tabs>
                <w:tab w:val="decimal" w:pos="1329"/>
              </w:tabs>
              <w:ind w:right="-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9550D" w:rsidRPr="00CC6D18">
              <w:rPr>
                <w:rFonts w:asciiTheme="majorBidi" w:hAnsiTheme="majorBidi" w:cstheme="majorBidi"/>
                <w:sz w:val="30"/>
                <w:szCs w:val="30"/>
              </w:rPr>
              <w:t>18,395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D2275" w:rsidRPr="00CC6D18" w14:paraId="10B3A78A" w14:textId="77777777" w:rsidTr="000F2419">
        <w:trPr>
          <w:trHeight w:val="410"/>
        </w:trPr>
        <w:tc>
          <w:tcPr>
            <w:tcW w:w="2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CAB98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ส่วนที่เป็นของบริษัทอื่นในกลุ่มก่อน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    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การจัดโครงสร้างธุรกิจ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FA7C7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47B06" w14:textId="77777777" w:rsidR="004D2275" w:rsidRPr="00CC6D18" w:rsidRDefault="004D2275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06714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F3231" w14:textId="71E30EA4" w:rsidR="004D2275" w:rsidRPr="00CC6D18" w:rsidRDefault="00F4707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5598E" w:rsidRPr="00CC6D18">
              <w:rPr>
                <w:rFonts w:asciiTheme="majorBidi" w:hAnsiTheme="majorBidi" w:cstheme="majorBidi"/>
                <w:sz w:val="30"/>
                <w:szCs w:val="30"/>
              </w:rPr>
              <w:t>4,28</w:t>
            </w:r>
            <w:r w:rsidR="007A65D0" w:rsidRPr="00CC6D1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D2275"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59065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11948" w14:textId="6E6453C9" w:rsidR="004D2275" w:rsidRPr="00CC6D18" w:rsidRDefault="0019550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14,28</w:t>
            </w:r>
            <w:r w:rsidR="007A65D0" w:rsidRPr="00CC6D1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D2275"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4D2275" w:rsidRPr="00CC6D18" w14:paraId="1EDBBE4F" w14:textId="77777777" w:rsidTr="000F2419">
        <w:trPr>
          <w:trHeight w:val="410"/>
        </w:trPr>
        <w:tc>
          <w:tcPr>
            <w:tcW w:w="2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F1E71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FAF90" w14:textId="77777777" w:rsidR="004D2275" w:rsidRPr="00CC6D18" w:rsidRDefault="004D22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EF1155" w14:textId="700B000C" w:rsidR="004D2275" w:rsidRPr="00CC6D18" w:rsidRDefault="004D2275" w:rsidP="00243F14">
            <w:pPr>
              <w:tabs>
                <w:tab w:val="decimal" w:pos="1329"/>
              </w:tabs>
              <w:ind w:right="-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21D48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18,395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8EAE9" w14:textId="77777777" w:rsidR="004D2275" w:rsidRPr="00CC6D18" w:rsidRDefault="004D2275" w:rsidP="00243F14">
            <w:pPr>
              <w:tabs>
                <w:tab w:val="decimal" w:pos="1329"/>
              </w:tabs>
              <w:ind w:right="-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D89807" w14:textId="09C394E5" w:rsidR="004D2275" w:rsidRPr="00CC6D18" w:rsidRDefault="00F47074" w:rsidP="00243F1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5598E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4,28</w:t>
            </w:r>
            <w:r w:rsidR="007A65D0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4D2275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D24E7" w14:textId="77777777" w:rsidR="004D2275" w:rsidRPr="00CC6D18" w:rsidRDefault="004D2275" w:rsidP="00243F14">
            <w:pPr>
              <w:tabs>
                <w:tab w:val="decimal" w:pos="1329"/>
              </w:tabs>
              <w:ind w:right="-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8D7C06" w14:textId="08FBC630" w:rsidR="004D2275" w:rsidRPr="00CC6D18" w:rsidRDefault="004D2275" w:rsidP="00243F14">
            <w:pPr>
              <w:tabs>
                <w:tab w:val="decimal" w:pos="1329"/>
              </w:tabs>
              <w:ind w:right="-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19550D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4,11</w:t>
            </w:r>
            <w:r w:rsidR="007A65D0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4D2275" w:rsidRPr="00CC6D18" w14:paraId="67D1F645" w14:textId="77777777" w:rsidTr="000F2419">
        <w:trPr>
          <w:trHeight w:val="500"/>
        </w:trPr>
        <w:tc>
          <w:tcPr>
            <w:tcW w:w="2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0A527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ขาดทุนต่อหุ้นขั้นพื้นฐาน</w:t>
            </w: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CBBCF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6DCABE" w14:textId="3609691E" w:rsidR="004D2275" w:rsidRPr="00CC6D18" w:rsidRDefault="004D2275" w:rsidP="00243F14">
            <w:pPr>
              <w:tabs>
                <w:tab w:val="decimal" w:pos="1329"/>
              </w:tabs>
              <w:ind w:right="-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 w:rsidR="00021D48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7ACFE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848189" w14:textId="77777777" w:rsidR="004D2275" w:rsidRPr="00CC6D18" w:rsidRDefault="004D2275">
            <w:pPr>
              <w:ind w:right="2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A48F3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7D667F" w14:textId="53C286BB" w:rsidR="004D2275" w:rsidRPr="00CC6D18" w:rsidRDefault="004D2275" w:rsidP="00243F14">
            <w:pPr>
              <w:tabs>
                <w:tab w:val="decimal" w:pos="1329"/>
              </w:tabs>
              <w:ind w:right="-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 w:rsidR="0095598E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4D2275" w:rsidRPr="00CC6D18" w14:paraId="4E8FBBE8" w14:textId="77777777" w:rsidTr="000F2419">
        <w:trPr>
          <w:trHeight w:val="470"/>
        </w:trPr>
        <w:tc>
          <w:tcPr>
            <w:tcW w:w="2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190A0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ขาดทุนต่อหุ้นปรับลด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648FA" w14:textId="77777777" w:rsidR="004D2275" w:rsidRPr="00CC6D18" w:rsidRDefault="004D22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DA8C96" w14:textId="383566F0" w:rsidR="004D2275" w:rsidRPr="00CC6D18" w:rsidRDefault="004D2275" w:rsidP="00243F14">
            <w:pPr>
              <w:tabs>
                <w:tab w:val="decimal" w:pos="1329"/>
              </w:tabs>
              <w:ind w:right="-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 w:rsidR="00021D48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05ABD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B5F56D" w14:textId="77777777" w:rsidR="004D2275" w:rsidRPr="00CC6D18" w:rsidRDefault="004D2275">
            <w:pPr>
              <w:ind w:right="2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53EAD" w14:textId="77777777" w:rsidR="004D2275" w:rsidRPr="00CC6D18" w:rsidRDefault="004D22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9231DD" w14:textId="636AE640" w:rsidR="004D2275" w:rsidRPr="00CC6D18" w:rsidRDefault="004D2275" w:rsidP="00243F14">
            <w:pPr>
              <w:tabs>
                <w:tab w:val="decimal" w:pos="1329"/>
              </w:tabs>
              <w:ind w:right="-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 w:rsidR="0095598E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626A64D9" w14:textId="77777777" w:rsidR="002568ED" w:rsidRPr="00CC6D18" w:rsidRDefault="002568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4"/>
          <w:szCs w:val="24"/>
          <w:cs/>
        </w:rPr>
      </w:pPr>
      <w:r w:rsidRPr="00CC6D18">
        <w:rPr>
          <w:rFonts w:asciiTheme="majorBidi" w:eastAsia="Calibri" w:hAnsiTheme="majorBidi" w:cstheme="majorBidi"/>
          <w:sz w:val="24"/>
          <w:szCs w:val="24"/>
          <w:cs/>
        </w:rPr>
        <w:br w:type="page"/>
      </w:r>
    </w:p>
    <w:p w14:paraId="15EF35EA" w14:textId="29BF0C51" w:rsidR="00B80112" w:rsidRPr="00CC6D18" w:rsidRDefault="00D22D68" w:rsidP="00907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CC6D18">
        <w:rPr>
          <w:rFonts w:asciiTheme="majorBidi" w:hAnsiTheme="majorBidi" w:cstheme="majorBidi"/>
          <w:b/>
          <w:bCs/>
          <w:sz w:val="30"/>
          <w:szCs w:val="30"/>
        </w:rPr>
        <w:lastRenderedPageBreak/>
        <w:t>5</w:t>
      </w:r>
      <w:r w:rsidR="003C4B54" w:rsidRPr="00CC6D18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2B43CC" w:rsidRPr="00CC6D18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14F41213" w14:textId="77777777" w:rsidR="00EB6E48" w:rsidRPr="00CC6D18" w:rsidRDefault="00EB6E48" w:rsidP="009101C3">
      <w:pPr>
        <w:pStyle w:val="ListParagraph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A6DB5B" w14:textId="5F450B46" w:rsidR="009101C3" w:rsidRPr="00CC6D18" w:rsidRDefault="009101C3" w:rsidP="009101C3">
      <w:pPr>
        <w:pStyle w:val="ListParagraph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/>
          <w:sz w:val="30"/>
          <w:szCs w:val="30"/>
          <w:cs/>
        </w:rPr>
        <w:t xml:space="preserve">ความสัมพันธ์ที่มีกับบริษัทใหญ่ บริษัทใหญ่ในลำดับสูงสุด บริษัทย่อย 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CC6D18">
        <w:rPr>
          <w:rFonts w:asciiTheme="majorBidi" w:hAnsiTheme="majorBidi" w:cstheme="majorBidi"/>
          <w:sz w:val="30"/>
          <w:szCs w:val="30"/>
          <w:cs/>
        </w:rPr>
        <w:t>บริษัทร่วม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ได้เปิดเผยในหมายเหตุข้อ </w:t>
      </w:r>
      <w:r w:rsidRPr="00CC6D18">
        <w:rPr>
          <w:rFonts w:asciiTheme="majorBidi" w:hAnsiTheme="majorBidi" w:cstheme="majorBidi"/>
          <w:sz w:val="30"/>
          <w:szCs w:val="30"/>
        </w:rPr>
        <w:t>1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</w:rPr>
        <w:t>9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CC6D18">
        <w:rPr>
          <w:rFonts w:asciiTheme="majorBidi" w:hAnsiTheme="majorBidi" w:cstheme="majorBidi"/>
          <w:sz w:val="30"/>
          <w:szCs w:val="30"/>
        </w:rPr>
        <w:t>10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 สำหรับ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7AF36E3F" w14:textId="77777777" w:rsidR="00B23610" w:rsidRPr="00CC6D18" w:rsidRDefault="00B23610" w:rsidP="009101C3">
      <w:pPr>
        <w:pStyle w:val="ListParagraph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4140"/>
      </w:tblGrid>
      <w:tr w:rsidR="002C4FD1" w:rsidRPr="00CC6D18" w14:paraId="4530721E" w14:textId="77777777" w:rsidTr="00595A96">
        <w:trPr>
          <w:cantSplit/>
          <w:trHeight w:val="20"/>
          <w:tblHeader/>
        </w:trPr>
        <w:tc>
          <w:tcPr>
            <w:tcW w:w="3870" w:type="dxa"/>
          </w:tcPr>
          <w:p w14:paraId="47BCB628" w14:textId="77777777" w:rsidR="00C978F9" w:rsidRPr="00CC6D18" w:rsidRDefault="00C978F9" w:rsidP="00595A96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EF66AFA" w14:textId="5AF6C3A7" w:rsidR="002C4FD1" w:rsidRPr="00CC6D18" w:rsidRDefault="002C4FD1" w:rsidP="00AF2C47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6D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60" w:type="dxa"/>
          </w:tcPr>
          <w:p w14:paraId="6E72BB81" w14:textId="77777777" w:rsidR="002C4FD1" w:rsidRPr="00CC6D18" w:rsidRDefault="002C4FD1" w:rsidP="00AF2C4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6D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42903707" w14:textId="77777777" w:rsidR="002C4FD1" w:rsidRPr="00CC6D18" w:rsidRDefault="002C4FD1" w:rsidP="00AF2C47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C6D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140" w:type="dxa"/>
          </w:tcPr>
          <w:p w14:paraId="092C4931" w14:textId="77777777" w:rsidR="00C978F9" w:rsidRPr="00CC6D18" w:rsidRDefault="00C978F9" w:rsidP="00595A96">
            <w:pPr>
              <w:tabs>
                <w:tab w:val="clear" w:pos="227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19BE86D" w14:textId="4902BD7D" w:rsidR="002C4FD1" w:rsidRPr="00CC6D18" w:rsidRDefault="002C4FD1" w:rsidP="00AF2C47">
            <w:pPr>
              <w:tabs>
                <w:tab w:val="clear" w:pos="227"/>
              </w:tabs>
              <w:spacing w:line="240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6D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C4FD1" w:rsidRPr="00CC6D18" w14:paraId="6C5DE5AD" w14:textId="77777777" w:rsidTr="00595A96">
        <w:trPr>
          <w:cantSplit/>
          <w:trHeight w:val="20"/>
        </w:trPr>
        <w:tc>
          <w:tcPr>
            <w:tcW w:w="3870" w:type="dxa"/>
          </w:tcPr>
          <w:p w14:paraId="6E96BE8A" w14:textId="21869445" w:rsidR="002C4FD1" w:rsidRPr="00CC6D18" w:rsidRDefault="002C4FD1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บริษัท </w:t>
            </w:r>
            <w:r w:rsidR="009101C3" w:rsidRPr="00CC6D1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เซเว่นเดย์ ไดอะลิซิส</w:t>
            </w:r>
            <w:r w:rsidRPr="00CC6D1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จำกัด</w:t>
            </w:r>
          </w:p>
        </w:tc>
        <w:tc>
          <w:tcPr>
            <w:tcW w:w="1260" w:type="dxa"/>
          </w:tcPr>
          <w:p w14:paraId="2818A593" w14:textId="77777777" w:rsidR="002C4FD1" w:rsidRPr="00CC6D18" w:rsidRDefault="002C4FD1" w:rsidP="002F23AC">
            <w:pPr>
              <w:tabs>
                <w:tab w:val="clear" w:pos="454"/>
                <w:tab w:val="left" w:pos="343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5494D28A" w14:textId="28CCC7A0" w:rsidR="002C4FD1" w:rsidRPr="00CC6D18" w:rsidRDefault="009101C3" w:rsidP="002F23AC">
            <w:pPr>
              <w:tabs>
                <w:tab w:val="clear" w:pos="227"/>
              </w:tabs>
              <w:spacing w:line="240" w:lineRule="auto"/>
              <w:ind w:left="135" w:right="-18" w:hanging="13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855D53" w:rsidRPr="00CC6D18" w14:paraId="17B2EA36" w14:textId="77777777" w:rsidTr="00595A96">
        <w:trPr>
          <w:cantSplit/>
          <w:trHeight w:val="20"/>
        </w:trPr>
        <w:tc>
          <w:tcPr>
            <w:tcW w:w="3870" w:type="dxa"/>
          </w:tcPr>
          <w:p w14:paraId="034B1538" w14:textId="77777777" w:rsidR="00855D53" w:rsidRPr="00CC6D18" w:rsidRDefault="00855D53" w:rsidP="0085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7279AF9A" w14:textId="77777777" w:rsidR="00855D53" w:rsidRPr="00CC6D18" w:rsidRDefault="00855D53" w:rsidP="0085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415291DF" w14:textId="5E21BCEB" w:rsidR="00855D53" w:rsidRPr="00CC6D18" w:rsidRDefault="00855D53" w:rsidP="00855D53">
            <w:pPr>
              <w:tabs>
                <w:tab w:val="clear" w:pos="227"/>
              </w:tabs>
              <w:spacing w:line="240" w:lineRule="auto"/>
              <w:ind w:left="135" w:right="-18" w:hanging="13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</w:t>
            </w:r>
            <w:r w:rsidRPr="00CC6D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C6D18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CC6D18">
              <w:rPr>
                <w:rFonts w:ascii="Angsana New" w:hAnsi="Angsana New"/>
                <w:sz w:val="30"/>
                <w:szCs w:val="30"/>
                <w:cs/>
              </w:rPr>
              <w:t xml:space="preserve">ไม่ว่าทางตรงหรือทางอ้อม ทั้งนี้ รวมถึงกรรมการ (ไม่ว่าจะทำหน้าที่ในระดับบริหารหรือไม่) </w:t>
            </w:r>
            <w:r w:rsidR="000E0DDC" w:rsidRPr="00CC6D18">
              <w:rPr>
                <w:rFonts w:ascii="Angsana New" w:hAnsi="Angsana New"/>
                <w:sz w:val="30"/>
                <w:szCs w:val="30"/>
                <w:cs/>
              </w:rPr>
              <w:br w:type="textWrapping" w:clear="all"/>
            </w:r>
            <w:r w:rsidRPr="00CC6D18">
              <w:rPr>
                <w:rFonts w:ascii="Angsana New" w:hAnsi="Angsana New"/>
                <w:sz w:val="30"/>
                <w:szCs w:val="30"/>
                <w:cs/>
              </w:rPr>
              <w:t>ของบริษัท</w:t>
            </w:r>
          </w:p>
        </w:tc>
      </w:tr>
    </w:tbl>
    <w:p w14:paraId="59B0954A" w14:textId="26ABD42A" w:rsidR="00B23610" w:rsidRPr="00CC6D18" w:rsidRDefault="00B236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</w:p>
    <w:tbl>
      <w:tblPr>
        <w:tblW w:w="90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1"/>
        <w:gridCol w:w="1083"/>
        <w:gridCol w:w="269"/>
        <w:gridCol w:w="991"/>
        <w:gridCol w:w="269"/>
        <w:gridCol w:w="985"/>
      </w:tblGrid>
      <w:tr w:rsidR="009101C3" w:rsidRPr="00CC6D18" w14:paraId="364462ED" w14:textId="77777777">
        <w:trPr>
          <w:tblHeader/>
        </w:trPr>
        <w:tc>
          <w:tcPr>
            <w:tcW w:w="2278" w:type="pct"/>
          </w:tcPr>
          <w:p w14:paraId="32D2894B" w14:textId="77777777" w:rsidR="009101C3" w:rsidRPr="00CC6D18" w:rsidRDefault="009101C3" w:rsidP="00910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39" w:type="pct"/>
            <w:gridSpan w:val="3"/>
            <w:vAlign w:val="bottom"/>
          </w:tcPr>
          <w:p w14:paraId="51E9CE5F" w14:textId="77777777" w:rsidR="009101C3" w:rsidRPr="00CC6D18" w:rsidRDefault="009101C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19F0155" w14:textId="77777777" w:rsidR="009101C3" w:rsidRPr="00CC6D18" w:rsidRDefault="009101C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pct"/>
            <w:gridSpan w:val="3"/>
            <w:vAlign w:val="bottom"/>
          </w:tcPr>
          <w:p w14:paraId="1C02E629" w14:textId="77777777" w:rsidR="009101C3" w:rsidRPr="00CC6D18" w:rsidRDefault="009101C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01C3" w:rsidRPr="00CC6D18" w14:paraId="2837BB5A" w14:textId="77777777">
        <w:trPr>
          <w:tblHeader/>
        </w:trPr>
        <w:tc>
          <w:tcPr>
            <w:tcW w:w="2278" w:type="pct"/>
          </w:tcPr>
          <w:p w14:paraId="7893E221" w14:textId="6B71B763" w:rsidR="009101C3" w:rsidRPr="00CC6D18" w:rsidRDefault="009101C3" w:rsidP="00910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CC6D1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CC6D1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C6D1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4" w:type="pct"/>
          </w:tcPr>
          <w:p w14:paraId="5C57097E" w14:textId="77777777" w:rsidR="009101C3" w:rsidRPr="00CC6D18" w:rsidRDefault="009101C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9" w:type="pct"/>
          </w:tcPr>
          <w:p w14:paraId="12140A35" w14:textId="77777777" w:rsidR="009101C3" w:rsidRPr="00CC6D18" w:rsidRDefault="009101C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5D84828" w14:textId="77777777" w:rsidR="009101C3" w:rsidRPr="00CC6D18" w:rsidRDefault="009101C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7554E325" w14:textId="77777777" w:rsidR="009101C3" w:rsidRPr="00CC6D18" w:rsidRDefault="009101C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549B009F" w14:textId="77777777" w:rsidR="009101C3" w:rsidRPr="00CC6D18" w:rsidRDefault="009101C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8" w:type="pct"/>
          </w:tcPr>
          <w:p w14:paraId="5973A91B" w14:textId="77777777" w:rsidR="009101C3" w:rsidRPr="00CC6D18" w:rsidRDefault="009101C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452B4660" w14:textId="77777777" w:rsidR="009101C3" w:rsidRPr="00CC6D18" w:rsidRDefault="009101C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101C3" w:rsidRPr="00CC6D18" w14:paraId="1CEB5397" w14:textId="77777777">
        <w:trPr>
          <w:tblHeader/>
        </w:trPr>
        <w:tc>
          <w:tcPr>
            <w:tcW w:w="2278" w:type="pct"/>
          </w:tcPr>
          <w:p w14:paraId="7D1B2370" w14:textId="77777777" w:rsidR="009101C3" w:rsidRPr="00CC6D18" w:rsidRDefault="009101C3" w:rsidP="00910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152B854A" w14:textId="77777777" w:rsidR="009101C3" w:rsidRPr="00CC6D18" w:rsidRDefault="009101C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pct"/>
            <w:gridSpan w:val="3"/>
          </w:tcPr>
          <w:p w14:paraId="41A51643" w14:textId="77777777" w:rsidR="009101C3" w:rsidRPr="00CC6D18" w:rsidRDefault="009101C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545" w:type="pct"/>
          </w:tcPr>
          <w:p w14:paraId="7553F2E3" w14:textId="77777777" w:rsidR="009101C3" w:rsidRPr="00CC6D18" w:rsidRDefault="009101C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099D38B" w14:textId="77777777" w:rsidR="009101C3" w:rsidRPr="00CC6D18" w:rsidRDefault="009101C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185556B0" w14:textId="77777777" w:rsidR="009101C3" w:rsidRPr="00CC6D18" w:rsidRDefault="009101C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01C3" w:rsidRPr="00CC6D18" w14:paraId="3063B88D" w14:textId="77777777">
        <w:trPr>
          <w:tblHeader/>
        </w:trPr>
        <w:tc>
          <w:tcPr>
            <w:tcW w:w="2278" w:type="pct"/>
          </w:tcPr>
          <w:p w14:paraId="0AF27D6F" w14:textId="77777777" w:rsidR="009101C3" w:rsidRPr="00CC6D18" w:rsidRDefault="009101C3" w:rsidP="00910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2" w:type="pct"/>
            <w:gridSpan w:val="7"/>
          </w:tcPr>
          <w:p w14:paraId="13C2B9EF" w14:textId="77777777" w:rsidR="009101C3" w:rsidRPr="00CC6D18" w:rsidRDefault="009101C3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01C3" w:rsidRPr="00CC6D18" w14:paraId="2E634AAD" w14:textId="77777777">
        <w:tc>
          <w:tcPr>
            <w:tcW w:w="2278" w:type="pct"/>
          </w:tcPr>
          <w:p w14:paraId="7CABD1EF" w14:textId="77777777" w:rsidR="009101C3" w:rsidRPr="00CC6D18" w:rsidRDefault="009101C3" w:rsidP="00910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594" w:type="pct"/>
          </w:tcPr>
          <w:p w14:paraId="66A1C06C" w14:textId="77777777" w:rsidR="009101C3" w:rsidRPr="00CC6D18" w:rsidRDefault="009101C3" w:rsidP="00EB1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65FE026" w14:textId="77777777" w:rsidR="009101C3" w:rsidRPr="00CC6D18" w:rsidRDefault="009101C3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72707BF" w14:textId="77777777" w:rsidR="009101C3" w:rsidRPr="00CC6D18" w:rsidRDefault="009101C3" w:rsidP="00240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F60DA1D" w14:textId="77777777" w:rsidR="009101C3" w:rsidRPr="00CC6D18" w:rsidRDefault="009101C3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19C7F6C" w14:textId="77777777" w:rsidR="009101C3" w:rsidRPr="00CC6D18" w:rsidRDefault="009101C3" w:rsidP="00EB1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BD139DD" w14:textId="77777777" w:rsidR="009101C3" w:rsidRPr="00CC6D18" w:rsidRDefault="009101C3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14A58EC8" w14:textId="77777777" w:rsidR="009101C3" w:rsidRPr="00CC6D18" w:rsidRDefault="009101C3" w:rsidP="00EB1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01C3" w:rsidRPr="00CC6D18" w14:paraId="3EB0DD79" w14:textId="77777777">
        <w:tc>
          <w:tcPr>
            <w:tcW w:w="2278" w:type="pct"/>
          </w:tcPr>
          <w:p w14:paraId="32349548" w14:textId="77777777" w:rsidR="009101C3" w:rsidRPr="00CC6D18" w:rsidRDefault="009101C3" w:rsidP="00910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594" w:type="pct"/>
          </w:tcPr>
          <w:p w14:paraId="264FBB1B" w14:textId="09141C70" w:rsidR="009101C3" w:rsidRPr="00CC6D18" w:rsidRDefault="00134BB7" w:rsidP="00EB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1,185</w:t>
            </w:r>
          </w:p>
        </w:tc>
        <w:tc>
          <w:tcPr>
            <w:tcW w:w="149" w:type="pct"/>
          </w:tcPr>
          <w:p w14:paraId="5BC9CD61" w14:textId="77777777" w:rsidR="009101C3" w:rsidRPr="00CC6D18" w:rsidRDefault="009101C3">
            <w:pPr>
              <w:pStyle w:val="BodyText"/>
              <w:tabs>
                <w:tab w:val="clear" w:pos="680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67D8E285" w14:textId="6EF85BFB" w:rsidR="009101C3" w:rsidRPr="00CC6D18" w:rsidRDefault="009101C3" w:rsidP="00240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1,208</w:t>
            </w:r>
          </w:p>
        </w:tc>
        <w:tc>
          <w:tcPr>
            <w:tcW w:w="148" w:type="pct"/>
          </w:tcPr>
          <w:p w14:paraId="0676F1D2" w14:textId="77777777" w:rsidR="009101C3" w:rsidRPr="00CC6D18" w:rsidRDefault="009101C3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1C27AF2D" w14:textId="4EEEB697" w:rsidR="009101C3" w:rsidRPr="00CC6D18" w:rsidRDefault="00EB1FBF" w:rsidP="00EB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1,185</w:t>
            </w:r>
          </w:p>
        </w:tc>
        <w:tc>
          <w:tcPr>
            <w:tcW w:w="148" w:type="pct"/>
          </w:tcPr>
          <w:p w14:paraId="3978196E" w14:textId="77777777" w:rsidR="009101C3" w:rsidRPr="00CC6D18" w:rsidRDefault="009101C3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4F7460C2" w14:textId="6A25E16F" w:rsidR="009101C3" w:rsidRPr="00CC6D18" w:rsidRDefault="00EB1FBF" w:rsidP="00EB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1,208</w:t>
            </w:r>
          </w:p>
        </w:tc>
      </w:tr>
      <w:tr w:rsidR="009101C3" w:rsidRPr="00CC6D18" w14:paraId="4127ECE1" w14:textId="77777777">
        <w:tc>
          <w:tcPr>
            <w:tcW w:w="2278" w:type="pct"/>
          </w:tcPr>
          <w:p w14:paraId="222D537C" w14:textId="77777777" w:rsidR="009101C3" w:rsidRPr="00CC6D18" w:rsidRDefault="009101C3" w:rsidP="00910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3FE87E6F" w14:textId="77777777" w:rsidR="009101C3" w:rsidRPr="00CC6D18" w:rsidRDefault="009101C3" w:rsidP="00EB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55473F9D" w14:textId="77777777" w:rsidR="009101C3" w:rsidRPr="00CC6D18" w:rsidRDefault="009101C3">
            <w:pPr>
              <w:pStyle w:val="BodyText"/>
              <w:tabs>
                <w:tab w:val="clear" w:pos="680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9605B54" w14:textId="77777777" w:rsidR="009101C3" w:rsidRPr="00CC6D18" w:rsidRDefault="009101C3" w:rsidP="00240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09C7191" w14:textId="77777777" w:rsidR="009101C3" w:rsidRPr="00CC6D18" w:rsidRDefault="009101C3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3CBDAF87" w14:textId="77777777" w:rsidR="009101C3" w:rsidRPr="00CC6D18" w:rsidRDefault="009101C3" w:rsidP="00EB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4039E97" w14:textId="77777777" w:rsidR="009101C3" w:rsidRPr="00CC6D18" w:rsidRDefault="009101C3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29E7EAD0" w14:textId="77777777" w:rsidR="009101C3" w:rsidRPr="00CC6D18" w:rsidRDefault="009101C3" w:rsidP="00EB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101C3" w:rsidRPr="00CC6D18" w14:paraId="7ACB59BF" w14:textId="77777777">
        <w:tc>
          <w:tcPr>
            <w:tcW w:w="2278" w:type="pct"/>
          </w:tcPr>
          <w:p w14:paraId="33B739DF" w14:textId="77777777" w:rsidR="009101C3" w:rsidRPr="00CC6D18" w:rsidRDefault="009101C3" w:rsidP="00910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</w:tcPr>
          <w:p w14:paraId="1733FA74" w14:textId="77777777" w:rsidR="009101C3" w:rsidRPr="00CC6D18" w:rsidRDefault="009101C3" w:rsidP="00EB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01BF0D5" w14:textId="77777777" w:rsidR="009101C3" w:rsidRPr="00CC6D18" w:rsidRDefault="009101C3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AF2FA2B" w14:textId="77777777" w:rsidR="009101C3" w:rsidRPr="00CC6D18" w:rsidRDefault="009101C3" w:rsidP="00240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673EE7B" w14:textId="77777777" w:rsidR="009101C3" w:rsidRPr="00CC6D18" w:rsidRDefault="009101C3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890BAA0" w14:textId="77777777" w:rsidR="009101C3" w:rsidRPr="00CC6D18" w:rsidRDefault="009101C3" w:rsidP="00EB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3547313" w14:textId="77777777" w:rsidR="009101C3" w:rsidRPr="00CC6D18" w:rsidRDefault="009101C3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09CF8FC6" w14:textId="77777777" w:rsidR="009101C3" w:rsidRPr="00CC6D18" w:rsidRDefault="009101C3" w:rsidP="00EB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01C3" w:rsidRPr="00CC6D18" w14:paraId="053601F1" w14:textId="77777777">
        <w:tc>
          <w:tcPr>
            <w:tcW w:w="2278" w:type="pct"/>
          </w:tcPr>
          <w:p w14:paraId="663EE4C7" w14:textId="77777777" w:rsidR="009101C3" w:rsidRPr="00CC6D18" w:rsidRDefault="009101C3" w:rsidP="00910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" w:type="pct"/>
          </w:tcPr>
          <w:p w14:paraId="15DB91D1" w14:textId="2FCEEB08" w:rsidR="009101C3" w:rsidRPr="00CC6D18" w:rsidRDefault="0028024D" w:rsidP="00EB1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375CB81" w14:textId="77777777" w:rsidR="009101C3" w:rsidRPr="00CC6D18" w:rsidRDefault="009101C3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90CDFC3" w14:textId="77777777" w:rsidR="009101C3" w:rsidRPr="00CC6D18" w:rsidRDefault="009101C3" w:rsidP="0028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DF13C1D" w14:textId="77777777" w:rsidR="009101C3" w:rsidRPr="00CC6D18" w:rsidRDefault="009101C3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2A9C238A" w14:textId="14F22E4E" w:rsidR="009101C3" w:rsidRPr="00CC6D18" w:rsidRDefault="00134BB7" w:rsidP="00EB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F3E8C" w:rsidRPr="00CC6D18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48" w:type="pct"/>
          </w:tcPr>
          <w:p w14:paraId="430C3A7A" w14:textId="77777777" w:rsidR="009101C3" w:rsidRPr="00CC6D18" w:rsidRDefault="009101C3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472C2FE3" w14:textId="2966DD4F" w:rsidR="009101C3" w:rsidRPr="00CC6D18" w:rsidRDefault="00D64016" w:rsidP="00D64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01C3" w:rsidRPr="00CC6D18" w14:paraId="2AEA76B0" w14:textId="77777777">
        <w:tc>
          <w:tcPr>
            <w:tcW w:w="2278" w:type="pct"/>
          </w:tcPr>
          <w:p w14:paraId="03F5324D" w14:textId="77777777" w:rsidR="009101C3" w:rsidRPr="00CC6D18" w:rsidRDefault="009101C3" w:rsidP="00910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4" w:type="pct"/>
          </w:tcPr>
          <w:p w14:paraId="70976CD7" w14:textId="301B5784" w:rsidR="009101C3" w:rsidRPr="00CC6D18" w:rsidRDefault="0028024D" w:rsidP="00EB1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C376F22" w14:textId="77777777" w:rsidR="009101C3" w:rsidRPr="00CC6D18" w:rsidRDefault="009101C3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5AF7571" w14:textId="77777777" w:rsidR="009101C3" w:rsidRPr="00CC6D18" w:rsidRDefault="009101C3" w:rsidP="0028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7396742" w14:textId="77777777" w:rsidR="009101C3" w:rsidRPr="00CC6D18" w:rsidRDefault="009101C3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203B4EE2" w14:textId="75204EA2" w:rsidR="009101C3" w:rsidRPr="00CC6D18" w:rsidRDefault="00EB1FBF" w:rsidP="00EB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35689F" w:rsidRPr="00CC6D18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1E4DE9E7" w14:textId="77777777" w:rsidR="009101C3" w:rsidRPr="00CC6D18" w:rsidRDefault="009101C3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2E13066E" w14:textId="6DEC145E" w:rsidR="009101C3" w:rsidRPr="00CC6D18" w:rsidRDefault="00EB1FBF" w:rsidP="00EB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</w:tr>
      <w:tr w:rsidR="009101C3" w:rsidRPr="00CC6D18" w14:paraId="7C5A20E2" w14:textId="77777777">
        <w:tc>
          <w:tcPr>
            <w:tcW w:w="2278" w:type="pct"/>
          </w:tcPr>
          <w:p w14:paraId="7FD817C6" w14:textId="77777777" w:rsidR="009101C3" w:rsidRPr="00CC6D18" w:rsidRDefault="009101C3" w:rsidP="00910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4" w:type="pct"/>
          </w:tcPr>
          <w:p w14:paraId="2014FEF8" w14:textId="23F932FB" w:rsidR="009101C3" w:rsidRPr="00CC6D18" w:rsidRDefault="0028024D" w:rsidP="00EB1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0862345" w14:textId="77777777" w:rsidR="009101C3" w:rsidRPr="00CC6D18" w:rsidRDefault="009101C3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1503EA3B" w14:textId="77777777" w:rsidR="009101C3" w:rsidRPr="00CC6D18" w:rsidRDefault="009101C3" w:rsidP="0028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523D9CF1" w14:textId="77777777" w:rsidR="009101C3" w:rsidRPr="00CC6D18" w:rsidRDefault="009101C3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20BABCA5" w14:textId="69124FF2" w:rsidR="009101C3" w:rsidRPr="00CC6D18" w:rsidRDefault="00D64016" w:rsidP="00EB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148" w:type="pct"/>
          </w:tcPr>
          <w:p w14:paraId="36E3B96B" w14:textId="77777777" w:rsidR="009101C3" w:rsidRPr="00CC6D18" w:rsidRDefault="009101C3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94D0F8B" w14:textId="77777777" w:rsidR="009101C3" w:rsidRPr="00CC6D18" w:rsidRDefault="009101C3" w:rsidP="00D64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134BB7" w:rsidRPr="00CC6D18" w14:paraId="7B0B7A73" w14:textId="77777777">
        <w:tc>
          <w:tcPr>
            <w:tcW w:w="2278" w:type="pct"/>
          </w:tcPr>
          <w:p w14:paraId="17EF5A2E" w14:textId="5F0E5B1B" w:rsidR="00134BB7" w:rsidRPr="00CC6D18" w:rsidRDefault="00134BB7" w:rsidP="00910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4" w:type="pct"/>
          </w:tcPr>
          <w:p w14:paraId="546358DF" w14:textId="44C9FC97" w:rsidR="00134BB7" w:rsidRPr="00CC6D18" w:rsidRDefault="00134BB7" w:rsidP="00EB1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2554BC4" w14:textId="77777777" w:rsidR="00134BB7" w:rsidRPr="00CC6D18" w:rsidRDefault="00134BB7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1D484F22" w14:textId="13EC0845" w:rsidR="00134BB7" w:rsidRPr="00CC6D18" w:rsidRDefault="00134BB7" w:rsidP="0028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A109647" w14:textId="77777777" w:rsidR="00134BB7" w:rsidRPr="00CC6D18" w:rsidRDefault="00134BB7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69622B36" w14:textId="569FACAF" w:rsidR="00134BB7" w:rsidRPr="00CC6D18" w:rsidRDefault="00134BB7" w:rsidP="00EB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148" w:type="pct"/>
          </w:tcPr>
          <w:p w14:paraId="7620958C" w14:textId="77777777" w:rsidR="00134BB7" w:rsidRPr="00CC6D18" w:rsidRDefault="00134BB7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B162161" w14:textId="2BCF0C65" w:rsidR="00134BB7" w:rsidRPr="00CC6D18" w:rsidRDefault="00134BB7" w:rsidP="00EB1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01C3" w:rsidRPr="00CC6D18" w14:paraId="2709D085" w14:textId="77777777">
        <w:tc>
          <w:tcPr>
            <w:tcW w:w="2278" w:type="pct"/>
          </w:tcPr>
          <w:p w14:paraId="28AC72B1" w14:textId="77777777" w:rsidR="009101C3" w:rsidRPr="00CC6D18" w:rsidRDefault="009101C3" w:rsidP="00910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4" w:type="pct"/>
          </w:tcPr>
          <w:p w14:paraId="7AB8BC0D" w14:textId="2A257A5C" w:rsidR="009101C3" w:rsidRPr="00CC6D18" w:rsidRDefault="0028024D" w:rsidP="00EB1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C133111" w14:textId="77777777" w:rsidR="009101C3" w:rsidRPr="00CC6D18" w:rsidRDefault="009101C3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274E13D9" w14:textId="77777777" w:rsidR="009101C3" w:rsidRPr="00CC6D18" w:rsidRDefault="009101C3" w:rsidP="0028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95C27EC" w14:textId="77777777" w:rsidR="009101C3" w:rsidRPr="00CC6D18" w:rsidRDefault="009101C3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5F747C7F" w14:textId="1437D87B" w:rsidR="009101C3" w:rsidRPr="00CC6D18" w:rsidRDefault="000A5A68" w:rsidP="00EB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134BB7" w:rsidRPr="00CC6D1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12D90668" w14:textId="77777777" w:rsidR="009101C3" w:rsidRPr="00CC6D18" w:rsidRDefault="009101C3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2AD77755" w14:textId="7283D8A8" w:rsidR="009101C3" w:rsidRPr="00CC6D18" w:rsidRDefault="00E33ECA" w:rsidP="00E33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0F4B" w:rsidRPr="00CC6D18" w14:paraId="51DC0952" w14:textId="77777777">
        <w:tc>
          <w:tcPr>
            <w:tcW w:w="2278" w:type="pct"/>
          </w:tcPr>
          <w:p w14:paraId="21D594A7" w14:textId="77777777" w:rsidR="00740F4B" w:rsidRPr="00CC6D18" w:rsidRDefault="00740F4B" w:rsidP="00910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19B49C58" w14:textId="77777777" w:rsidR="00740F4B" w:rsidRPr="00CC6D18" w:rsidRDefault="00740F4B" w:rsidP="00EB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40DE8EFF" w14:textId="77777777" w:rsidR="00740F4B" w:rsidRPr="00CC6D18" w:rsidRDefault="00740F4B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35209ADD" w14:textId="77777777" w:rsidR="00740F4B" w:rsidRPr="00CC6D18" w:rsidRDefault="00740F4B" w:rsidP="00240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3EE1DC0A" w14:textId="77777777" w:rsidR="00740F4B" w:rsidRPr="00CC6D18" w:rsidRDefault="00740F4B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79C3379B" w14:textId="77777777" w:rsidR="00740F4B" w:rsidRPr="00CC6D18" w:rsidRDefault="00740F4B" w:rsidP="00EB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1393C8E" w14:textId="77777777" w:rsidR="00740F4B" w:rsidRPr="00CC6D18" w:rsidRDefault="00740F4B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1BD4E82F" w14:textId="77777777" w:rsidR="00740F4B" w:rsidRPr="00CC6D18" w:rsidRDefault="00740F4B" w:rsidP="00EB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101C3" w:rsidRPr="00CC6D18" w14:paraId="2F9B2960" w14:textId="77777777">
        <w:tc>
          <w:tcPr>
            <w:tcW w:w="2278" w:type="pct"/>
          </w:tcPr>
          <w:p w14:paraId="4F12B77C" w14:textId="77777777" w:rsidR="009101C3" w:rsidRPr="00CC6D18" w:rsidRDefault="009101C3" w:rsidP="00910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4" w:type="pct"/>
          </w:tcPr>
          <w:p w14:paraId="1C15ED1C" w14:textId="77777777" w:rsidR="009101C3" w:rsidRPr="00CC6D18" w:rsidRDefault="009101C3" w:rsidP="00EB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10361594" w14:textId="77777777" w:rsidR="009101C3" w:rsidRPr="00CC6D18" w:rsidRDefault="009101C3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05E69068" w14:textId="77777777" w:rsidR="009101C3" w:rsidRPr="00CC6D18" w:rsidRDefault="009101C3" w:rsidP="00240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793E9DC0" w14:textId="77777777" w:rsidR="009101C3" w:rsidRPr="00CC6D18" w:rsidRDefault="009101C3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7236C2E3" w14:textId="77777777" w:rsidR="009101C3" w:rsidRPr="00CC6D18" w:rsidRDefault="009101C3" w:rsidP="00EB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9DF6D49" w14:textId="77777777" w:rsidR="009101C3" w:rsidRPr="00CC6D18" w:rsidRDefault="009101C3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4B7055DF" w14:textId="77777777" w:rsidR="009101C3" w:rsidRPr="00CC6D18" w:rsidRDefault="009101C3" w:rsidP="00EB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101C3" w:rsidRPr="00CC6D18" w14:paraId="27335177" w14:textId="77777777" w:rsidTr="000705D7">
        <w:tc>
          <w:tcPr>
            <w:tcW w:w="2278" w:type="pct"/>
          </w:tcPr>
          <w:p w14:paraId="6E8F07C9" w14:textId="77777777" w:rsidR="009101C3" w:rsidRPr="00CC6D18" w:rsidRDefault="009101C3" w:rsidP="00910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4" w:type="pct"/>
            <w:shd w:val="clear" w:color="auto" w:fill="auto"/>
          </w:tcPr>
          <w:p w14:paraId="002AA7E7" w14:textId="55D63852" w:rsidR="009101C3" w:rsidRPr="00CC6D18" w:rsidRDefault="000705D7" w:rsidP="00EB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645</w:t>
            </w:r>
          </w:p>
        </w:tc>
        <w:tc>
          <w:tcPr>
            <w:tcW w:w="149" w:type="pct"/>
          </w:tcPr>
          <w:p w14:paraId="7F780262" w14:textId="77777777" w:rsidR="009101C3" w:rsidRPr="00CC6D18" w:rsidRDefault="009101C3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3A007605" w14:textId="77777777" w:rsidR="009101C3" w:rsidRPr="00CC6D18" w:rsidRDefault="009101C3" w:rsidP="00134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EBC6ED0" w14:textId="77777777" w:rsidR="009101C3" w:rsidRPr="00CC6D18" w:rsidRDefault="009101C3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5DF408F6" w14:textId="6EBCF92E" w:rsidR="009101C3" w:rsidRPr="00CC6D18" w:rsidRDefault="00134BB7" w:rsidP="00134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608B8AE" w14:textId="77777777" w:rsidR="009101C3" w:rsidRPr="00CC6D18" w:rsidRDefault="009101C3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47A1D9F4" w14:textId="77777777" w:rsidR="009101C3" w:rsidRPr="00CC6D18" w:rsidRDefault="009101C3" w:rsidP="00134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C5F78" w:rsidRPr="00CC6D18" w14:paraId="63B89189" w14:textId="77777777" w:rsidTr="000705D7">
        <w:tc>
          <w:tcPr>
            <w:tcW w:w="2278" w:type="pct"/>
          </w:tcPr>
          <w:p w14:paraId="68F6783B" w14:textId="5A85BB8C" w:rsidR="002C5F78" w:rsidRPr="00CC6D18" w:rsidRDefault="002C5F78" w:rsidP="00910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4" w:type="pct"/>
            <w:shd w:val="clear" w:color="auto" w:fill="auto"/>
          </w:tcPr>
          <w:p w14:paraId="526F558F" w14:textId="25D4DF36" w:rsidR="002C5F78" w:rsidRPr="00CC6D18" w:rsidRDefault="002F09DD" w:rsidP="00EB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C5F78" w:rsidRPr="00CC6D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33ECA" w:rsidRPr="00CC6D18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49" w:type="pct"/>
          </w:tcPr>
          <w:p w14:paraId="14323EE5" w14:textId="77777777" w:rsidR="002C5F78" w:rsidRPr="00CC6D18" w:rsidRDefault="002C5F78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66A398E7" w14:textId="3323CEEB" w:rsidR="002C5F78" w:rsidRPr="00CC6D18" w:rsidRDefault="002C5F78" w:rsidP="00134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D2DBB39" w14:textId="77777777" w:rsidR="002C5F78" w:rsidRPr="00CC6D18" w:rsidRDefault="002C5F78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E74435C" w14:textId="7FC5CE2E" w:rsidR="002C5F78" w:rsidRPr="00CC6D18" w:rsidRDefault="002C5F78" w:rsidP="00134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D490F77" w14:textId="77777777" w:rsidR="002C5F78" w:rsidRPr="00CC6D18" w:rsidRDefault="002C5F78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6E32969" w14:textId="6283BF7B" w:rsidR="002C5F78" w:rsidRPr="00CC6D18" w:rsidRDefault="002C5F78" w:rsidP="00134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01C3" w:rsidRPr="00CC6D18" w14:paraId="2AEB55A4" w14:textId="77777777">
        <w:tc>
          <w:tcPr>
            <w:tcW w:w="2278" w:type="pct"/>
            <w:shd w:val="clear" w:color="auto" w:fill="FFFFFF"/>
          </w:tcPr>
          <w:p w14:paraId="45BDD417" w14:textId="77777777" w:rsidR="009101C3" w:rsidRPr="00CC6D18" w:rsidRDefault="009101C3" w:rsidP="00910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บุคคลและกิจการอื่นที่เกี่ยวข้องกัน</w:t>
            </w:r>
          </w:p>
        </w:tc>
        <w:tc>
          <w:tcPr>
            <w:tcW w:w="594" w:type="pct"/>
          </w:tcPr>
          <w:p w14:paraId="1E7E41D0" w14:textId="77777777" w:rsidR="009101C3" w:rsidRPr="00CC6D18" w:rsidRDefault="009101C3" w:rsidP="00EB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CAF78AA" w14:textId="77777777" w:rsidR="009101C3" w:rsidRPr="00CC6D18" w:rsidRDefault="009101C3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2B50320" w14:textId="77777777" w:rsidR="009101C3" w:rsidRPr="00CC6D18" w:rsidRDefault="009101C3" w:rsidP="00240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545B5B9" w14:textId="77777777" w:rsidR="009101C3" w:rsidRPr="00CC6D18" w:rsidRDefault="009101C3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2E593E8B" w14:textId="77777777" w:rsidR="009101C3" w:rsidRPr="00CC6D18" w:rsidRDefault="009101C3" w:rsidP="00EB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0C12726" w14:textId="77777777" w:rsidR="009101C3" w:rsidRPr="00CC6D18" w:rsidRDefault="009101C3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7D07AFAC" w14:textId="77777777" w:rsidR="009101C3" w:rsidRPr="00CC6D18" w:rsidRDefault="009101C3" w:rsidP="00EB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50888" w:rsidRPr="00CC6D18" w14:paraId="441B127A" w14:textId="77777777">
        <w:tc>
          <w:tcPr>
            <w:tcW w:w="2278" w:type="pct"/>
            <w:shd w:val="clear" w:color="auto" w:fill="FFFFFF"/>
          </w:tcPr>
          <w:p w14:paraId="21414DAC" w14:textId="77777777" w:rsidR="00D50888" w:rsidRPr="00CC6D18" w:rsidRDefault="00D50888" w:rsidP="00D5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" w:type="pct"/>
          </w:tcPr>
          <w:p w14:paraId="614D71D6" w14:textId="5AB92915" w:rsidR="00D50888" w:rsidRPr="00CC6D18" w:rsidRDefault="00D50888" w:rsidP="00D5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14,199</w:t>
            </w:r>
          </w:p>
        </w:tc>
        <w:tc>
          <w:tcPr>
            <w:tcW w:w="149" w:type="pct"/>
          </w:tcPr>
          <w:p w14:paraId="7314FAFA" w14:textId="77777777" w:rsidR="00D50888" w:rsidRPr="00CC6D18" w:rsidRDefault="00D50888" w:rsidP="00D50888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6ED39AB" w14:textId="734DA976" w:rsidR="00D50888" w:rsidRPr="00CC6D18" w:rsidRDefault="00D50888" w:rsidP="00D50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5C9F783" w14:textId="77777777" w:rsidR="00D50888" w:rsidRPr="00CC6D18" w:rsidRDefault="00D50888" w:rsidP="00D50888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02944BE" w14:textId="7D062F7D" w:rsidR="00D50888" w:rsidRPr="00CC6D18" w:rsidRDefault="00D50888" w:rsidP="00D50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A3EF2EF" w14:textId="77777777" w:rsidR="00D50888" w:rsidRPr="00CC6D18" w:rsidRDefault="00D50888" w:rsidP="00D50888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2BFA805C" w14:textId="5B8A8124" w:rsidR="00D50888" w:rsidRPr="00CC6D18" w:rsidRDefault="00D50888" w:rsidP="00D50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D50888" w:rsidRPr="00CC6D18" w14:paraId="7B62D3C9" w14:textId="77777777">
        <w:tc>
          <w:tcPr>
            <w:tcW w:w="2278" w:type="pct"/>
            <w:shd w:val="clear" w:color="auto" w:fill="FFFFFF"/>
          </w:tcPr>
          <w:p w14:paraId="5DA0AFFB" w14:textId="77777777" w:rsidR="00D50888" w:rsidRPr="00CC6D18" w:rsidRDefault="00D50888" w:rsidP="00D5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4" w:type="pct"/>
          </w:tcPr>
          <w:p w14:paraId="788C0BF8" w14:textId="77C71B03" w:rsidR="00D50888" w:rsidRPr="00CC6D18" w:rsidRDefault="00D50888" w:rsidP="00D5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  <w:tc>
          <w:tcPr>
            <w:tcW w:w="149" w:type="pct"/>
          </w:tcPr>
          <w:p w14:paraId="2FB4167E" w14:textId="77777777" w:rsidR="00D50888" w:rsidRPr="00CC6D18" w:rsidRDefault="00D50888" w:rsidP="00D50888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ACF9ABE" w14:textId="77777777" w:rsidR="00D50888" w:rsidRPr="00CC6D18" w:rsidRDefault="00D50888" w:rsidP="00D50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97042FC" w14:textId="77777777" w:rsidR="00D50888" w:rsidRPr="00CC6D18" w:rsidRDefault="00D50888" w:rsidP="00D50888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62C6C730" w14:textId="4F16D7DB" w:rsidR="00D50888" w:rsidRPr="00CC6D18" w:rsidRDefault="00D50888" w:rsidP="00D50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ED47033" w14:textId="77777777" w:rsidR="00D50888" w:rsidRPr="00CC6D18" w:rsidRDefault="00D50888" w:rsidP="00D50888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6E146B8" w14:textId="00EEF121" w:rsidR="00D50888" w:rsidRPr="00CC6D18" w:rsidRDefault="00D50888" w:rsidP="00D50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0888" w:rsidRPr="00CC6D18" w14:paraId="29A4885C" w14:textId="77777777">
        <w:tc>
          <w:tcPr>
            <w:tcW w:w="2278" w:type="pct"/>
            <w:shd w:val="clear" w:color="auto" w:fill="FFFFFF"/>
          </w:tcPr>
          <w:p w14:paraId="135D72B4" w14:textId="54FC3EF7" w:rsidR="00D50888" w:rsidRPr="00CC6D18" w:rsidRDefault="00D50888" w:rsidP="00D5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4" w:type="pct"/>
          </w:tcPr>
          <w:p w14:paraId="03060EA1" w14:textId="42E48443" w:rsidR="00D50888" w:rsidRPr="00CC6D18" w:rsidRDefault="00D50888" w:rsidP="00D50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A6BE28C" w14:textId="77777777" w:rsidR="00D50888" w:rsidRPr="00CC6D18" w:rsidRDefault="00D50888" w:rsidP="00D50888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7DEE735" w14:textId="0E3FF980" w:rsidR="00D50888" w:rsidRPr="00CC6D18" w:rsidRDefault="00D50888" w:rsidP="00D50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D58BEA2" w14:textId="77777777" w:rsidR="00D50888" w:rsidRPr="00CC6D18" w:rsidRDefault="00D50888" w:rsidP="00D50888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509639A6" w14:textId="3F6D5F23" w:rsidR="00D50888" w:rsidRPr="00CC6D18" w:rsidRDefault="00D50888" w:rsidP="00D50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E2E6541" w14:textId="77777777" w:rsidR="00D50888" w:rsidRPr="00CC6D18" w:rsidRDefault="00D50888" w:rsidP="00D50888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44EF412F" w14:textId="1CE46EF8" w:rsidR="00D50888" w:rsidRPr="00CC6D18" w:rsidRDefault="00D50888" w:rsidP="00D50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/>
                <w:sz w:val="30"/>
                <w:szCs w:val="30"/>
                <w:cs/>
              </w:rPr>
              <w:t>331</w:t>
            </w:r>
          </w:p>
        </w:tc>
      </w:tr>
      <w:tr w:rsidR="00D50888" w:rsidRPr="00CC6D18" w14:paraId="6ED60AAF" w14:textId="77777777">
        <w:tc>
          <w:tcPr>
            <w:tcW w:w="2278" w:type="pct"/>
            <w:shd w:val="clear" w:color="auto" w:fill="FFFFFF"/>
          </w:tcPr>
          <w:p w14:paraId="35809C4C" w14:textId="77777777" w:rsidR="00D50888" w:rsidRPr="00CC6D18" w:rsidRDefault="00D50888" w:rsidP="00D5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21F8E5B4" w14:textId="77777777" w:rsidR="00D50888" w:rsidRPr="00CC6D18" w:rsidRDefault="00D50888" w:rsidP="00D5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490F8EA" w14:textId="77777777" w:rsidR="00D50888" w:rsidRPr="00CC6D18" w:rsidRDefault="00D50888" w:rsidP="00D50888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8AA10A3" w14:textId="77777777" w:rsidR="00D50888" w:rsidRPr="00CC6D18" w:rsidRDefault="00D50888" w:rsidP="00D5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F4CF8B6" w14:textId="77777777" w:rsidR="00D50888" w:rsidRPr="00CC6D18" w:rsidRDefault="00D50888" w:rsidP="00D50888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66EE1A22" w14:textId="77777777" w:rsidR="00D50888" w:rsidRPr="00CC6D18" w:rsidRDefault="00D50888" w:rsidP="00D5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76D7725" w14:textId="77777777" w:rsidR="00D50888" w:rsidRPr="00CC6D18" w:rsidRDefault="00D50888" w:rsidP="00D50888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1D80BCC1" w14:textId="77777777" w:rsidR="00D50888" w:rsidRPr="00CC6D18" w:rsidRDefault="00D50888" w:rsidP="00D5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0888" w:rsidRPr="00CC6D18" w14:paraId="1AD79585" w14:textId="77777777">
        <w:tc>
          <w:tcPr>
            <w:tcW w:w="2278" w:type="pct"/>
            <w:shd w:val="clear" w:color="auto" w:fill="FFFFFF"/>
          </w:tcPr>
          <w:p w14:paraId="2464BBDC" w14:textId="77777777" w:rsidR="00D50888" w:rsidRPr="00CC6D18" w:rsidRDefault="00D50888" w:rsidP="00D5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4" w:type="pct"/>
          </w:tcPr>
          <w:p w14:paraId="4787AA22" w14:textId="77777777" w:rsidR="00D50888" w:rsidRPr="00CC6D18" w:rsidRDefault="00D50888" w:rsidP="00D5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A96B192" w14:textId="77777777" w:rsidR="00D50888" w:rsidRPr="00CC6D18" w:rsidRDefault="00D50888" w:rsidP="00D50888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4226F200" w14:textId="77777777" w:rsidR="00D50888" w:rsidRPr="00CC6D18" w:rsidRDefault="00D50888" w:rsidP="00D5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B1EBA2C" w14:textId="77777777" w:rsidR="00D50888" w:rsidRPr="00CC6D18" w:rsidRDefault="00D50888" w:rsidP="00D50888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14D91177" w14:textId="77777777" w:rsidR="00D50888" w:rsidRPr="00CC6D18" w:rsidRDefault="00D50888" w:rsidP="00D5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67FAFDC" w14:textId="77777777" w:rsidR="00D50888" w:rsidRPr="00CC6D18" w:rsidRDefault="00D50888" w:rsidP="00D50888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4B8A7C83" w14:textId="77777777" w:rsidR="00D50888" w:rsidRPr="00CC6D18" w:rsidRDefault="00D50888" w:rsidP="00D5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0888" w:rsidRPr="00CC6D18" w14:paraId="0009C623" w14:textId="77777777">
        <w:tc>
          <w:tcPr>
            <w:tcW w:w="2278" w:type="pct"/>
            <w:shd w:val="clear" w:color="auto" w:fill="FFFFFF"/>
          </w:tcPr>
          <w:p w14:paraId="5B8FC051" w14:textId="77777777" w:rsidR="00D50888" w:rsidRPr="00CC6D18" w:rsidRDefault="00D50888" w:rsidP="00D5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594" w:type="pct"/>
          </w:tcPr>
          <w:p w14:paraId="34D1DBB0" w14:textId="511704D9" w:rsidR="00D50888" w:rsidRPr="00CC6D18" w:rsidRDefault="00D50888" w:rsidP="00D5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3,094</w:t>
            </w:r>
          </w:p>
        </w:tc>
        <w:tc>
          <w:tcPr>
            <w:tcW w:w="149" w:type="pct"/>
          </w:tcPr>
          <w:p w14:paraId="71E5B6DE" w14:textId="77777777" w:rsidR="00D50888" w:rsidRPr="00CC6D18" w:rsidRDefault="00D50888" w:rsidP="00D50888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14A54AE0" w14:textId="451BC1D8" w:rsidR="00D50888" w:rsidRPr="00CC6D18" w:rsidRDefault="00D50888" w:rsidP="00D5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3,156</w:t>
            </w:r>
          </w:p>
        </w:tc>
        <w:tc>
          <w:tcPr>
            <w:tcW w:w="148" w:type="pct"/>
          </w:tcPr>
          <w:p w14:paraId="24364054" w14:textId="77777777" w:rsidR="00D50888" w:rsidRPr="00CC6D18" w:rsidRDefault="00D50888" w:rsidP="00D50888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504E9EE5" w14:textId="49153A99" w:rsidR="00D50888" w:rsidRPr="00CC6D18" w:rsidRDefault="00D50888" w:rsidP="00D5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3,094</w:t>
            </w:r>
          </w:p>
        </w:tc>
        <w:tc>
          <w:tcPr>
            <w:tcW w:w="148" w:type="pct"/>
          </w:tcPr>
          <w:p w14:paraId="7332A2DC" w14:textId="77777777" w:rsidR="00D50888" w:rsidRPr="00CC6D18" w:rsidRDefault="00D50888" w:rsidP="00D50888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789ED2CC" w14:textId="19C0C628" w:rsidR="00D50888" w:rsidRPr="00CC6D18" w:rsidRDefault="00D50888" w:rsidP="00D5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3,156</w:t>
            </w:r>
          </w:p>
        </w:tc>
      </w:tr>
      <w:tr w:rsidR="00D50888" w:rsidRPr="00CC6D18" w14:paraId="1E8625DD" w14:textId="77777777">
        <w:tc>
          <w:tcPr>
            <w:tcW w:w="2278" w:type="pct"/>
            <w:shd w:val="clear" w:color="auto" w:fill="FFFFFF"/>
          </w:tcPr>
          <w:p w14:paraId="1202E118" w14:textId="77777777" w:rsidR="00D50888" w:rsidRPr="00CC6D18" w:rsidRDefault="00D50888" w:rsidP="00D5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4" w:type="pct"/>
          </w:tcPr>
          <w:p w14:paraId="138207ED" w14:textId="548A9762" w:rsidR="00D50888" w:rsidRPr="00CC6D18" w:rsidRDefault="00D50888" w:rsidP="00D5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  <w:tc>
          <w:tcPr>
            <w:tcW w:w="149" w:type="pct"/>
          </w:tcPr>
          <w:p w14:paraId="7E76C4B0" w14:textId="77777777" w:rsidR="00D50888" w:rsidRPr="00CC6D18" w:rsidRDefault="00D50888" w:rsidP="00D50888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D64876C" w14:textId="77777777" w:rsidR="00D50888" w:rsidRPr="00CC6D18" w:rsidRDefault="00D50888" w:rsidP="00D50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4AC08D7" w14:textId="77777777" w:rsidR="00D50888" w:rsidRPr="00CC6D18" w:rsidRDefault="00D50888" w:rsidP="00D50888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56DBC1F9" w14:textId="4E75C8C9" w:rsidR="00D50888" w:rsidRPr="00CC6D18" w:rsidRDefault="00D50888" w:rsidP="00D50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7AD4B31" w14:textId="77777777" w:rsidR="00D50888" w:rsidRPr="00CC6D18" w:rsidRDefault="00D50888" w:rsidP="00D50888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5E2A798E" w14:textId="1F6322DE" w:rsidR="00D50888" w:rsidRPr="00CC6D18" w:rsidRDefault="00D50888" w:rsidP="00D50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0888" w:rsidRPr="00CC6D18" w14:paraId="21D66134" w14:textId="77777777" w:rsidTr="002C5F78">
        <w:tc>
          <w:tcPr>
            <w:tcW w:w="2278" w:type="pct"/>
            <w:shd w:val="clear" w:color="auto" w:fill="FFFFFF"/>
          </w:tcPr>
          <w:p w14:paraId="1B674AA2" w14:textId="77777777" w:rsidR="00D50888" w:rsidRPr="00CC6D18" w:rsidRDefault="00D50888" w:rsidP="00D5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4" w:type="pct"/>
            <w:shd w:val="clear" w:color="auto" w:fill="auto"/>
          </w:tcPr>
          <w:p w14:paraId="64A6D6EE" w14:textId="77777777" w:rsidR="00D50888" w:rsidRPr="00CC6D18" w:rsidRDefault="00D50888" w:rsidP="00D5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F905D7F" w14:textId="77777777" w:rsidR="00D50888" w:rsidRPr="00CC6D18" w:rsidRDefault="00D50888" w:rsidP="00D50888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105FC6B4" w14:textId="77777777" w:rsidR="00D50888" w:rsidRPr="00CC6D18" w:rsidRDefault="00D50888" w:rsidP="00D5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5569AB7" w14:textId="77777777" w:rsidR="00D50888" w:rsidRPr="00CC6D18" w:rsidRDefault="00D50888" w:rsidP="00D50888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267A4895" w14:textId="77777777" w:rsidR="00D50888" w:rsidRPr="00CC6D18" w:rsidRDefault="00D50888" w:rsidP="00D5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C3F3766" w14:textId="77777777" w:rsidR="00D50888" w:rsidRPr="00CC6D18" w:rsidRDefault="00D50888" w:rsidP="00D50888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603D1187" w14:textId="77777777" w:rsidR="00D50888" w:rsidRPr="00CC6D18" w:rsidRDefault="00D50888" w:rsidP="00D5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0888" w:rsidRPr="00CC6D18" w14:paraId="07F48ED4" w14:textId="77777777" w:rsidTr="002C5F78">
        <w:tc>
          <w:tcPr>
            <w:tcW w:w="2278" w:type="pct"/>
            <w:shd w:val="clear" w:color="auto" w:fill="FFFFFF"/>
          </w:tcPr>
          <w:p w14:paraId="385BD6B7" w14:textId="77777777" w:rsidR="00D50888" w:rsidRPr="00CC6D18" w:rsidRDefault="00D50888" w:rsidP="00D5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4" w:type="pct"/>
            <w:shd w:val="clear" w:color="auto" w:fill="auto"/>
          </w:tcPr>
          <w:p w14:paraId="3649079E" w14:textId="27388E1C" w:rsidR="00D50888" w:rsidRPr="00CC6D18" w:rsidRDefault="00D50888" w:rsidP="00D5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23,413</w:t>
            </w:r>
          </w:p>
        </w:tc>
        <w:tc>
          <w:tcPr>
            <w:tcW w:w="149" w:type="pct"/>
          </w:tcPr>
          <w:p w14:paraId="2AB609C6" w14:textId="77777777" w:rsidR="00D50888" w:rsidRPr="00CC6D18" w:rsidRDefault="00D50888" w:rsidP="00D50888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4A1AE73" w14:textId="0B64A622" w:rsidR="00D50888" w:rsidRPr="00CC6D18" w:rsidRDefault="00D50888" w:rsidP="00D5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22,334</w:t>
            </w:r>
          </w:p>
        </w:tc>
        <w:tc>
          <w:tcPr>
            <w:tcW w:w="148" w:type="pct"/>
          </w:tcPr>
          <w:p w14:paraId="69AE2A1F" w14:textId="77777777" w:rsidR="00D50888" w:rsidRPr="00CC6D18" w:rsidRDefault="00D50888" w:rsidP="00D50888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5992D7E1" w14:textId="367BA54B" w:rsidR="00D50888" w:rsidRPr="00CC6D18" w:rsidRDefault="00D50888" w:rsidP="00D5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22,258</w:t>
            </w:r>
          </w:p>
        </w:tc>
        <w:tc>
          <w:tcPr>
            <w:tcW w:w="148" w:type="pct"/>
          </w:tcPr>
          <w:p w14:paraId="7170ACCD" w14:textId="77777777" w:rsidR="00D50888" w:rsidRPr="00CC6D18" w:rsidRDefault="00D50888" w:rsidP="00D50888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0AA21B0E" w14:textId="5C897A24" w:rsidR="00D50888" w:rsidRPr="00CC6D18" w:rsidRDefault="00D50888" w:rsidP="00D5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22,334</w:t>
            </w:r>
          </w:p>
        </w:tc>
      </w:tr>
      <w:tr w:rsidR="00D50888" w:rsidRPr="00CC6D18" w14:paraId="6826013E" w14:textId="77777777" w:rsidTr="002C5F78">
        <w:tc>
          <w:tcPr>
            <w:tcW w:w="2278" w:type="pct"/>
            <w:shd w:val="clear" w:color="auto" w:fill="FFFFFF"/>
          </w:tcPr>
          <w:p w14:paraId="4C180AF8" w14:textId="77777777" w:rsidR="00D50888" w:rsidRPr="00CC6D18" w:rsidRDefault="00D50888" w:rsidP="00D5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5169AF86" w14:textId="6538FACD" w:rsidR="00D50888" w:rsidRPr="00CC6D18" w:rsidRDefault="00D50888" w:rsidP="00D5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472</w:t>
            </w:r>
          </w:p>
        </w:tc>
        <w:tc>
          <w:tcPr>
            <w:tcW w:w="149" w:type="pct"/>
          </w:tcPr>
          <w:p w14:paraId="5E7F82F1" w14:textId="77777777" w:rsidR="00D50888" w:rsidRPr="00CC6D18" w:rsidRDefault="00D50888" w:rsidP="00D50888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5CCF3A88" w14:textId="6A89FECE" w:rsidR="00D50888" w:rsidRPr="00CC6D18" w:rsidRDefault="00D50888" w:rsidP="00D5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293</w:t>
            </w:r>
          </w:p>
        </w:tc>
        <w:tc>
          <w:tcPr>
            <w:tcW w:w="148" w:type="pct"/>
          </w:tcPr>
          <w:p w14:paraId="15054B3A" w14:textId="77777777" w:rsidR="00D50888" w:rsidRPr="00CC6D18" w:rsidRDefault="00D50888" w:rsidP="00D50888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</w:tcPr>
          <w:p w14:paraId="07239F0E" w14:textId="0E817F92" w:rsidR="00D50888" w:rsidRPr="00CC6D18" w:rsidRDefault="00D50888" w:rsidP="00D5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421</w:t>
            </w:r>
          </w:p>
        </w:tc>
        <w:tc>
          <w:tcPr>
            <w:tcW w:w="148" w:type="pct"/>
          </w:tcPr>
          <w:p w14:paraId="7C998B4A" w14:textId="77777777" w:rsidR="00D50888" w:rsidRPr="00CC6D18" w:rsidRDefault="00D50888" w:rsidP="00D50888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2981805C" w14:textId="77ACA5C6" w:rsidR="00D50888" w:rsidRPr="00CC6D18" w:rsidRDefault="00D50888" w:rsidP="00D5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293</w:t>
            </w:r>
          </w:p>
        </w:tc>
      </w:tr>
      <w:tr w:rsidR="00D50888" w:rsidRPr="00CC6D18" w14:paraId="7701B48D" w14:textId="77777777" w:rsidTr="002C5F78">
        <w:tc>
          <w:tcPr>
            <w:tcW w:w="2278" w:type="pct"/>
            <w:shd w:val="clear" w:color="auto" w:fill="FFFFFF"/>
          </w:tcPr>
          <w:p w14:paraId="150A8DBB" w14:textId="77777777" w:rsidR="00D50888" w:rsidRPr="00CC6D18" w:rsidRDefault="00D50888" w:rsidP="00D5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EBE91E" w14:textId="4782AB5A" w:rsidR="00D50888" w:rsidRPr="00CC6D18" w:rsidRDefault="00D50888" w:rsidP="00D5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30A77" w:rsidRPr="00CC6D1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,885</w:t>
            </w:r>
          </w:p>
        </w:tc>
        <w:tc>
          <w:tcPr>
            <w:tcW w:w="149" w:type="pct"/>
          </w:tcPr>
          <w:p w14:paraId="055B07DB" w14:textId="77777777" w:rsidR="00D50888" w:rsidRPr="00CC6D18" w:rsidRDefault="00D50888" w:rsidP="00D50888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10491BE0" w14:textId="4E8FD12B" w:rsidR="00D50888" w:rsidRPr="00CC6D18" w:rsidRDefault="00D50888" w:rsidP="00D5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22,627</w:t>
            </w:r>
          </w:p>
        </w:tc>
        <w:tc>
          <w:tcPr>
            <w:tcW w:w="148" w:type="pct"/>
          </w:tcPr>
          <w:p w14:paraId="5FBF2682" w14:textId="77777777" w:rsidR="00D50888" w:rsidRPr="00CC6D18" w:rsidRDefault="00D50888" w:rsidP="00D50888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3523AA" w14:textId="52DB2FD8" w:rsidR="00D50888" w:rsidRPr="00CC6D18" w:rsidRDefault="00D50888" w:rsidP="00D5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22,679</w:t>
            </w:r>
          </w:p>
        </w:tc>
        <w:tc>
          <w:tcPr>
            <w:tcW w:w="148" w:type="pct"/>
          </w:tcPr>
          <w:p w14:paraId="68A613D0" w14:textId="77777777" w:rsidR="00D50888" w:rsidRPr="00CC6D18" w:rsidRDefault="00D50888" w:rsidP="00D50888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4652F159" w14:textId="44E99D73" w:rsidR="00D50888" w:rsidRPr="00CC6D18" w:rsidRDefault="00D50888" w:rsidP="00D5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22,627</w:t>
            </w:r>
          </w:p>
        </w:tc>
      </w:tr>
    </w:tbl>
    <w:p w14:paraId="37085621" w14:textId="4D6F62D3" w:rsidR="002C4FD1" w:rsidRPr="00CC6D18" w:rsidRDefault="002C4FD1" w:rsidP="001E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X="450" w:tblpY="1"/>
        <w:tblOverlap w:val="never"/>
        <w:tblW w:w="9181" w:type="dxa"/>
        <w:tblLayout w:type="fixed"/>
        <w:tblLook w:val="0000" w:firstRow="0" w:lastRow="0" w:firstColumn="0" w:lastColumn="0" w:noHBand="0" w:noVBand="0"/>
      </w:tblPr>
      <w:tblGrid>
        <w:gridCol w:w="4138"/>
        <w:gridCol w:w="1081"/>
        <w:gridCol w:w="272"/>
        <w:gridCol w:w="1080"/>
        <w:gridCol w:w="275"/>
        <w:gridCol w:w="992"/>
        <w:gridCol w:w="272"/>
        <w:gridCol w:w="1071"/>
      </w:tblGrid>
      <w:tr w:rsidR="00101D6E" w:rsidRPr="00CC6D18" w14:paraId="0EF8891F" w14:textId="77777777">
        <w:trPr>
          <w:tblHeader/>
        </w:trPr>
        <w:tc>
          <w:tcPr>
            <w:tcW w:w="2254" w:type="pct"/>
          </w:tcPr>
          <w:p w14:paraId="7E847D37" w14:textId="3E69DE8F" w:rsidR="00101D6E" w:rsidRPr="00CC6D18" w:rsidRDefault="001E016F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25" w:type="pct"/>
            <w:gridSpan w:val="3"/>
            <w:vAlign w:val="bottom"/>
          </w:tcPr>
          <w:p w14:paraId="3BC4AA08" w14:textId="77777777" w:rsidR="00101D6E" w:rsidRPr="00CC6D18" w:rsidRDefault="00101D6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02BBC2E9" w14:textId="77777777" w:rsidR="00101D6E" w:rsidRPr="00CC6D18" w:rsidRDefault="00101D6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pct"/>
            <w:gridSpan w:val="3"/>
            <w:vAlign w:val="bottom"/>
          </w:tcPr>
          <w:p w14:paraId="78311B7D" w14:textId="77777777" w:rsidR="00101D6E" w:rsidRPr="00CC6D18" w:rsidRDefault="00101D6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1D6E" w:rsidRPr="00CC6D18" w14:paraId="758E4B1F" w14:textId="77777777">
        <w:trPr>
          <w:tblHeader/>
        </w:trPr>
        <w:tc>
          <w:tcPr>
            <w:tcW w:w="2254" w:type="pct"/>
          </w:tcPr>
          <w:p w14:paraId="600A0E15" w14:textId="3AADF3AC" w:rsidR="00101D6E" w:rsidRPr="00CC6D18" w:rsidRDefault="001E016F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89" w:type="pct"/>
          </w:tcPr>
          <w:p w14:paraId="7CCB2C65" w14:textId="77777777" w:rsidR="00101D6E" w:rsidRPr="00CC6D18" w:rsidRDefault="00101D6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8" w:type="pct"/>
          </w:tcPr>
          <w:p w14:paraId="197306B2" w14:textId="77777777" w:rsidR="00101D6E" w:rsidRPr="00CC6D18" w:rsidRDefault="00101D6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CD492A2" w14:textId="77777777" w:rsidR="00101D6E" w:rsidRPr="00CC6D18" w:rsidRDefault="00101D6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0" w:type="pct"/>
          </w:tcPr>
          <w:p w14:paraId="320A44FE" w14:textId="77777777" w:rsidR="00101D6E" w:rsidRPr="00CC6D18" w:rsidRDefault="00101D6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4F058CBA" w14:textId="77777777" w:rsidR="00101D6E" w:rsidRPr="00CC6D18" w:rsidRDefault="00101D6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8" w:type="pct"/>
          </w:tcPr>
          <w:p w14:paraId="22F4AE36" w14:textId="77777777" w:rsidR="00101D6E" w:rsidRPr="00CC6D18" w:rsidRDefault="00101D6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FCC2403" w14:textId="77777777" w:rsidR="00101D6E" w:rsidRPr="00CC6D18" w:rsidRDefault="00101D6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01D6E" w:rsidRPr="00CC6D18" w14:paraId="7FBD1C94" w14:textId="77777777">
        <w:trPr>
          <w:trHeight w:val="258"/>
          <w:tblHeader/>
        </w:trPr>
        <w:tc>
          <w:tcPr>
            <w:tcW w:w="2254" w:type="pct"/>
          </w:tcPr>
          <w:p w14:paraId="6EE4E1C4" w14:textId="77777777" w:rsidR="00101D6E" w:rsidRPr="00CC6D18" w:rsidRDefault="00101D6E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5DB5FFA2" w14:textId="77777777" w:rsidR="00101D6E" w:rsidRPr="00CC6D18" w:rsidRDefault="00101D6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pct"/>
            <w:gridSpan w:val="3"/>
          </w:tcPr>
          <w:p w14:paraId="2A1CC531" w14:textId="77777777" w:rsidR="00101D6E" w:rsidRPr="00CC6D18" w:rsidRDefault="00101D6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540" w:type="pct"/>
          </w:tcPr>
          <w:p w14:paraId="2CC5AC63" w14:textId="77777777" w:rsidR="00101D6E" w:rsidRPr="00CC6D18" w:rsidRDefault="00101D6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67325A9" w14:textId="77777777" w:rsidR="00101D6E" w:rsidRPr="00CC6D18" w:rsidRDefault="00101D6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A789A1C" w14:textId="77777777" w:rsidR="00101D6E" w:rsidRPr="00CC6D18" w:rsidRDefault="00101D6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1D6E" w:rsidRPr="00CC6D18" w14:paraId="2BB2A626" w14:textId="77777777">
        <w:trPr>
          <w:tblHeader/>
        </w:trPr>
        <w:tc>
          <w:tcPr>
            <w:tcW w:w="2254" w:type="pct"/>
          </w:tcPr>
          <w:p w14:paraId="14FE5613" w14:textId="77777777" w:rsidR="00101D6E" w:rsidRPr="00CC6D18" w:rsidRDefault="00101D6E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6" w:type="pct"/>
            <w:gridSpan w:val="7"/>
          </w:tcPr>
          <w:p w14:paraId="7C38D790" w14:textId="77777777" w:rsidR="00101D6E" w:rsidRPr="00CC6D18" w:rsidRDefault="00101D6E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1D6E" w:rsidRPr="00CC6D18" w14:paraId="52D3BC7A" w14:textId="77777777">
        <w:tc>
          <w:tcPr>
            <w:tcW w:w="2254" w:type="pct"/>
          </w:tcPr>
          <w:p w14:paraId="7F9CDCF0" w14:textId="77777777" w:rsidR="00101D6E" w:rsidRPr="00CC6D18" w:rsidRDefault="00101D6E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9" w:type="pct"/>
          </w:tcPr>
          <w:p w14:paraId="3FD4DAEC" w14:textId="77777777" w:rsidR="00101D6E" w:rsidRPr="00CC6D18" w:rsidRDefault="00101D6E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3DF73C3" w14:textId="77777777" w:rsidR="00101D6E" w:rsidRPr="00CC6D18" w:rsidRDefault="00101D6E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E68EC7D" w14:textId="77777777" w:rsidR="00101D6E" w:rsidRPr="00CC6D18" w:rsidRDefault="00101D6E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A45396B" w14:textId="77777777" w:rsidR="00101D6E" w:rsidRPr="00CC6D18" w:rsidRDefault="00101D6E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7CB8BF0B" w14:textId="77777777" w:rsidR="00101D6E" w:rsidRPr="00CC6D18" w:rsidRDefault="00101D6E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6860EE4" w14:textId="77777777" w:rsidR="00101D6E" w:rsidRPr="00CC6D18" w:rsidRDefault="00101D6E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FF63171" w14:textId="77777777" w:rsidR="00101D6E" w:rsidRPr="00CC6D18" w:rsidRDefault="00101D6E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1D6E" w:rsidRPr="00CC6D18" w14:paraId="34200970" w14:textId="77777777" w:rsidTr="008A3670">
        <w:tc>
          <w:tcPr>
            <w:tcW w:w="2254" w:type="pct"/>
          </w:tcPr>
          <w:p w14:paraId="1FF27B0D" w14:textId="77777777" w:rsidR="00101D6E" w:rsidRPr="00CC6D18" w:rsidRDefault="00101D6E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  <w:shd w:val="clear" w:color="auto" w:fill="auto"/>
          </w:tcPr>
          <w:p w14:paraId="34675653" w14:textId="77777777" w:rsidR="00101D6E" w:rsidRPr="00CC6D18" w:rsidRDefault="00101D6E" w:rsidP="001C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B677542" w14:textId="77777777" w:rsidR="00101D6E" w:rsidRPr="00CC6D18" w:rsidRDefault="00101D6E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4B0A4D47" w14:textId="77777777" w:rsidR="00101D6E" w:rsidRPr="00CC6D18" w:rsidRDefault="00101D6E" w:rsidP="001C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654370A3" w14:textId="77777777" w:rsidR="00101D6E" w:rsidRPr="00CC6D18" w:rsidRDefault="00101D6E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674500DE" w14:textId="6D6EADB0" w:rsidR="00101D6E" w:rsidRPr="00CC6D18" w:rsidRDefault="003F64C2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148" w:type="pct"/>
            <w:shd w:val="clear" w:color="auto" w:fill="auto"/>
          </w:tcPr>
          <w:p w14:paraId="5D3F34D1" w14:textId="77777777" w:rsidR="00101D6E" w:rsidRPr="00CC6D18" w:rsidRDefault="00101D6E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CDA0C8B" w14:textId="77777777" w:rsidR="00101D6E" w:rsidRPr="00CC6D18" w:rsidRDefault="00101D6E" w:rsidP="001C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01D6E" w:rsidRPr="00CC6D18" w14:paraId="51CADB0A" w14:textId="77777777" w:rsidTr="008A3670">
        <w:tc>
          <w:tcPr>
            <w:tcW w:w="2254" w:type="pct"/>
          </w:tcPr>
          <w:p w14:paraId="4C16D877" w14:textId="77777777" w:rsidR="00101D6E" w:rsidRPr="00CC6D18" w:rsidRDefault="00101D6E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589" w:type="pct"/>
            <w:shd w:val="clear" w:color="auto" w:fill="auto"/>
          </w:tcPr>
          <w:p w14:paraId="237B31B6" w14:textId="041172EF" w:rsidR="00101D6E" w:rsidRPr="00CC6D18" w:rsidRDefault="008A3670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3,681</w:t>
            </w:r>
          </w:p>
        </w:tc>
        <w:tc>
          <w:tcPr>
            <w:tcW w:w="148" w:type="pct"/>
            <w:shd w:val="clear" w:color="auto" w:fill="auto"/>
          </w:tcPr>
          <w:p w14:paraId="482EDCD9" w14:textId="77777777" w:rsidR="00101D6E" w:rsidRPr="00CC6D18" w:rsidRDefault="00101D6E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48DB407B" w14:textId="77777777" w:rsidR="00101D6E" w:rsidRPr="00CC6D18" w:rsidRDefault="00101D6E" w:rsidP="001C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1E458BBF" w14:textId="77777777" w:rsidR="00101D6E" w:rsidRPr="00CC6D18" w:rsidRDefault="00101D6E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6D0EE8CA" w14:textId="3B161282" w:rsidR="00101D6E" w:rsidRPr="00CC6D18" w:rsidRDefault="00863811" w:rsidP="00863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0057561" w14:textId="77777777" w:rsidR="00101D6E" w:rsidRPr="00CC6D18" w:rsidRDefault="00101D6E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C750EF0" w14:textId="77777777" w:rsidR="00101D6E" w:rsidRPr="00CC6D18" w:rsidRDefault="00101D6E" w:rsidP="001C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01D6E" w:rsidRPr="00CC6D18" w14:paraId="3305822A" w14:textId="77777777" w:rsidTr="008A3670">
        <w:tc>
          <w:tcPr>
            <w:tcW w:w="2254" w:type="pct"/>
          </w:tcPr>
          <w:p w14:paraId="6E41DDE8" w14:textId="77777777" w:rsidR="00101D6E" w:rsidRPr="00CC6D18" w:rsidRDefault="00101D6E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EAEDDC" w14:textId="14CE1233" w:rsidR="00101D6E" w:rsidRPr="00CC6D18" w:rsidRDefault="008A3670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3,681</w:t>
            </w:r>
          </w:p>
        </w:tc>
        <w:tc>
          <w:tcPr>
            <w:tcW w:w="148" w:type="pct"/>
            <w:shd w:val="clear" w:color="auto" w:fill="auto"/>
          </w:tcPr>
          <w:p w14:paraId="22B4165F" w14:textId="77777777" w:rsidR="00101D6E" w:rsidRPr="00CC6D18" w:rsidRDefault="00101D6E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CB0151" w14:textId="77777777" w:rsidR="00101D6E" w:rsidRPr="00CC6D18" w:rsidRDefault="00101D6E" w:rsidP="001C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13FE7338" w14:textId="77777777" w:rsidR="00101D6E" w:rsidRPr="00CC6D18" w:rsidRDefault="00101D6E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96E950" w14:textId="3769795D" w:rsidR="00101D6E" w:rsidRPr="00CC6D18" w:rsidRDefault="008F7D70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</w:t>
            </w:r>
          </w:p>
        </w:tc>
        <w:tc>
          <w:tcPr>
            <w:tcW w:w="148" w:type="pct"/>
            <w:shd w:val="clear" w:color="auto" w:fill="auto"/>
          </w:tcPr>
          <w:p w14:paraId="6F815DDA" w14:textId="77777777" w:rsidR="00101D6E" w:rsidRPr="00CC6D18" w:rsidRDefault="00101D6E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FA7273" w14:textId="77777777" w:rsidR="00101D6E" w:rsidRPr="00CC6D18" w:rsidRDefault="00101D6E" w:rsidP="001C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01D6E" w:rsidRPr="00CC6D18" w14:paraId="7D6FAD58" w14:textId="77777777" w:rsidTr="008A3670">
        <w:tc>
          <w:tcPr>
            <w:tcW w:w="2254" w:type="pct"/>
          </w:tcPr>
          <w:p w14:paraId="755F5DAC" w14:textId="19E6B4F9" w:rsidR="0099020F" w:rsidRPr="00CC6D18" w:rsidRDefault="0099020F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66997636" w14:textId="77777777" w:rsidR="00101D6E" w:rsidRPr="00CC6D18" w:rsidRDefault="00101D6E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2858D0A8" w14:textId="77777777" w:rsidR="00101D6E" w:rsidRPr="00CC6D18" w:rsidRDefault="00101D6E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2498B1B" w14:textId="77777777" w:rsidR="00101D6E" w:rsidRPr="00CC6D18" w:rsidRDefault="00101D6E" w:rsidP="001C4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0A6A6EFE" w14:textId="77777777" w:rsidR="00101D6E" w:rsidRPr="00CC6D18" w:rsidRDefault="00101D6E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3030B435" w14:textId="77777777" w:rsidR="00101D6E" w:rsidRPr="00CC6D18" w:rsidRDefault="00101D6E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577E15FE" w14:textId="77777777" w:rsidR="00101D6E" w:rsidRPr="00CC6D18" w:rsidRDefault="00101D6E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B1E88B8" w14:textId="77777777" w:rsidR="00101D6E" w:rsidRPr="00CC6D18" w:rsidRDefault="00101D6E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1D6E" w:rsidRPr="00CC6D18" w14:paraId="511A1916" w14:textId="77777777" w:rsidTr="00E01B4F">
        <w:tc>
          <w:tcPr>
            <w:tcW w:w="2254" w:type="pct"/>
          </w:tcPr>
          <w:p w14:paraId="4F4DECE8" w14:textId="77777777" w:rsidR="00101D6E" w:rsidRPr="00CC6D18" w:rsidRDefault="00101D6E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89" w:type="pct"/>
            <w:shd w:val="clear" w:color="auto" w:fill="auto"/>
          </w:tcPr>
          <w:p w14:paraId="7B865579" w14:textId="77777777" w:rsidR="00101D6E" w:rsidRPr="00CC6D18" w:rsidRDefault="00101D6E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6B89F0F3" w14:textId="77777777" w:rsidR="00101D6E" w:rsidRPr="00CC6D18" w:rsidRDefault="00101D6E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5ED8CFF" w14:textId="77777777" w:rsidR="00101D6E" w:rsidRPr="00CC6D18" w:rsidRDefault="00101D6E" w:rsidP="001C4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2546C9B6" w14:textId="77777777" w:rsidR="00101D6E" w:rsidRPr="00CC6D18" w:rsidRDefault="00101D6E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27B51200" w14:textId="77777777" w:rsidR="00101D6E" w:rsidRPr="00CC6D18" w:rsidRDefault="00101D6E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68805D65" w14:textId="77777777" w:rsidR="00101D6E" w:rsidRPr="00CC6D18" w:rsidRDefault="00101D6E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F8BCBE7" w14:textId="77777777" w:rsidR="00101D6E" w:rsidRPr="00CC6D18" w:rsidRDefault="00101D6E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1D6E" w:rsidRPr="00CC6D18" w14:paraId="41C4B804" w14:textId="77777777" w:rsidTr="00E01B4F">
        <w:tc>
          <w:tcPr>
            <w:tcW w:w="2254" w:type="pct"/>
          </w:tcPr>
          <w:p w14:paraId="7141355C" w14:textId="77777777" w:rsidR="00101D6E" w:rsidRPr="00CC6D18" w:rsidRDefault="00101D6E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  <w:shd w:val="clear" w:color="auto" w:fill="auto"/>
          </w:tcPr>
          <w:p w14:paraId="6DA8F87D" w14:textId="77777777" w:rsidR="00101D6E" w:rsidRPr="00CC6D18" w:rsidRDefault="00101D6E" w:rsidP="001C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651CD2C" w14:textId="77777777" w:rsidR="00101D6E" w:rsidRPr="00CC6D18" w:rsidRDefault="00101D6E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B38CAE8" w14:textId="77777777" w:rsidR="00101D6E" w:rsidRPr="00CC6D18" w:rsidRDefault="00101D6E" w:rsidP="001C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1CCCE96B" w14:textId="77777777" w:rsidR="00101D6E" w:rsidRPr="00CC6D18" w:rsidRDefault="00101D6E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7C237E1E" w14:textId="5EAB91E5" w:rsidR="00101D6E" w:rsidRPr="00CC6D18" w:rsidRDefault="00EE28F9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="00101D6E" w:rsidRPr="00CC6D18">
              <w:rPr>
                <w:rFonts w:asciiTheme="majorBidi" w:hAnsiTheme="majorBidi" w:cstheme="majorBidi"/>
                <w:sz w:val="30"/>
                <w:szCs w:val="30"/>
              </w:rPr>
              <w:t>,800</w:t>
            </w:r>
          </w:p>
        </w:tc>
        <w:tc>
          <w:tcPr>
            <w:tcW w:w="148" w:type="pct"/>
            <w:shd w:val="clear" w:color="auto" w:fill="auto"/>
          </w:tcPr>
          <w:p w14:paraId="78AA3357" w14:textId="77777777" w:rsidR="00101D6E" w:rsidRPr="00CC6D18" w:rsidRDefault="00101D6E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48086EB" w14:textId="77777777" w:rsidR="00101D6E" w:rsidRPr="00CC6D18" w:rsidRDefault="00101D6E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13,500</w:t>
            </w:r>
          </w:p>
        </w:tc>
      </w:tr>
      <w:tr w:rsidR="00101D6E" w:rsidRPr="00CC6D18" w14:paraId="501D1467" w14:textId="77777777" w:rsidTr="008A3670">
        <w:tc>
          <w:tcPr>
            <w:tcW w:w="2254" w:type="pct"/>
          </w:tcPr>
          <w:p w14:paraId="32D458B5" w14:textId="77777777" w:rsidR="00101D6E" w:rsidRPr="00CC6D18" w:rsidRDefault="00101D6E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5BD6C5" w14:textId="77777777" w:rsidR="00101D6E" w:rsidRPr="00CC6D18" w:rsidRDefault="00101D6E" w:rsidP="001C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94B1431" w14:textId="77777777" w:rsidR="00101D6E" w:rsidRPr="00CC6D18" w:rsidRDefault="00101D6E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52605D" w14:textId="77777777" w:rsidR="00101D6E" w:rsidRPr="00CC6D18" w:rsidRDefault="00101D6E" w:rsidP="001C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43478AFB" w14:textId="77777777" w:rsidR="00101D6E" w:rsidRPr="00CC6D18" w:rsidRDefault="00101D6E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AB85B1" w14:textId="03AB8D24" w:rsidR="00101D6E" w:rsidRPr="00CC6D18" w:rsidRDefault="008F7D70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  <w:r w:rsidR="00101D6E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,800</w:t>
            </w:r>
          </w:p>
        </w:tc>
        <w:tc>
          <w:tcPr>
            <w:tcW w:w="148" w:type="pct"/>
            <w:shd w:val="clear" w:color="auto" w:fill="auto"/>
          </w:tcPr>
          <w:p w14:paraId="1134AE39" w14:textId="77777777" w:rsidR="00101D6E" w:rsidRPr="00CC6D18" w:rsidRDefault="00101D6E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C68CC" w14:textId="77777777" w:rsidR="00101D6E" w:rsidRPr="00CC6D18" w:rsidRDefault="00101D6E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13,500</w:t>
            </w:r>
          </w:p>
        </w:tc>
      </w:tr>
      <w:tr w:rsidR="001C41E0" w:rsidRPr="00CC6D18" w14:paraId="5E3D72A8" w14:textId="77777777" w:rsidTr="008A3670">
        <w:tc>
          <w:tcPr>
            <w:tcW w:w="2254" w:type="pct"/>
          </w:tcPr>
          <w:p w14:paraId="3C749611" w14:textId="77777777" w:rsidR="001C41E0" w:rsidRPr="00CC6D18" w:rsidRDefault="001C41E0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5FADE12A" w14:textId="77777777" w:rsidR="001C41E0" w:rsidRPr="00CC6D18" w:rsidRDefault="001C41E0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2CA4040A" w14:textId="77777777" w:rsidR="001C41E0" w:rsidRPr="00CC6D18" w:rsidRDefault="001C41E0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B3BD02C" w14:textId="77777777" w:rsidR="001C41E0" w:rsidRPr="00CC6D18" w:rsidRDefault="001C41E0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30ADE7F9" w14:textId="77777777" w:rsidR="001C41E0" w:rsidRPr="00CC6D18" w:rsidRDefault="001C41E0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1AA919F2" w14:textId="77777777" w:rsidR="001C41E0" w:rsidRPr="00CC6D18" w:rsidRDefault="001C41E0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64550E43" w14:textId="77777777" w:rsidR="001C41E0" w:rsidRPr="00CC6D18" w:rsidRDefault="001C41E0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E1106C5" w14:textId="77777777" w:rsidR="001C41E0" w:rsidRPr="00CC6D18" w:rsidRDefault="001C41E0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002E" w:rsidRPr="00CC6D18" w14:paraId="1E063B43" w14:textId="77777777" w:rsidTr="008A3670">
        <w:tc>
          <w:tcPr>
            <w:tcW w:w="2254" w:type="pct"/>
          </w:tcPr>
          <w:p w14:paraId="6B51ECCF" w14:textId="77777777" w:rsidR="0008002E" w:rsidRPr="00CC6D18" w:rsidRDefault="0008002E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40F6AE85" w14:textId="77777777" w:rsidR="0008002E" w:rsidRPr="00CC6D18" w:rsidRDefault="0008002E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5291FEC1" w14:textId="77777777" w:rsidR="0008002E" w:rsidRPr="00CC6D18" w:rsidRDefault="0008002E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45E7152B" w14:textId="77777777" w:rsidR="0008002E" w:rsidRPr="00CC6D18" w:rsidRDefault="0008002E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4D23F168" w14:textId="77777777" w:rsidR="0008002E" w:rsidRPr="00CC6D18" w:rsidRDefault="0008002E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76F0F400" w14:textId="77777777" w:rsidR="0008002E" w:rsidRPr="00CC6D18" w:rsidRDefault="0008002E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14CDA04F" w14:textId="77777777" w:rsidR="0008002E" w:rsidRPr="00CC6D18" w:rsidRDefault="0008002E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F8BB75D" w14:textId="77777777" w:rsidR="0008002E" w:rsidRPr="00CC6D18" w:rsidRDefault="0008002E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1D6E" w:rsidRPr="00CC6D18" w14:paraId="54B49702" w14:textId="77777777" w:rsidTr="008A3670">
        <w:tc>
          <w:tcPr>
            <w:tcW w:w="2254" w:type="pct"/>
          </w:tcPr>
          <w:p w14:paraId="7DC67A1F" w14:textId="77777777" w:rsidR="00101D6E" w:rsidRPr="00CC6D18" w:rsidRDefault="00101D6E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เงินให้กู้ยืมระยะยาว</w:t>
            </w:r>
          </w:p>
        </w:tc>
        <w:tc>
          <w:tcPr>
            <w:tcW w:w="589" w:type="pct"/>
            <w:shd w:val="clear" w:color="auto" w:fill="auto"/>
          </w:tcPr>
          <w:p w14:paraId="4247E63B" w14:textId="77777777" w:rsidR="00101D6E" w:rsidRPr="00CC6D18" w:rsidRDefault="00101D6E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5B583FB9" w14:textId="77777777" w:rsidR="00101D6E" w:rsidRPr="00CC6D18" w:rsidRDefault="00101D6E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3917153" w14:textId="77777777" w:rsidR="00101D6E" w:rsidRPr="00CC6D18" w:rsidRDefault="00101D6E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5DB5642D" w14:textId="77777777" w:rsidR="00101D6E" w:rsidRPr="00CC6D18" w:rsidRDefault="00101D6E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12D10930" w14:textId="77777777" w:rsidR="00101D6E" w:rsidRPr="00CC6D18" w:rsidRDefault="00101D6E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785A2D0F" w14:textId="77777777" w:rsidR="00101D6E" w:rsidRPr="00CC6D18" w:rsidRDefault="00101D6E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67F8240" w14:textId="77777777" w:rsidR="00101D6E" w:rsidRPr="00CC6D18" w:rsidRDefault="00101D6E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1D6E" w:rsidRPr="00CC6D18" w14:paraId="100E7780" w14:textId="77777777" w:rsidTr="008A3670">
        <w:tc>
          <w:tcPr>
            <w:tcW w:w="2254" w:type="pct"/>
          </w:tcPr>
          <w:p w14:paraId="2F1205B0" w14:textId="77777777" w:rsidR="00101D6E" w:rsidRPr="00CC6D18" w:rsidRDefault="00101D6E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9" w:type="pct"/>
            <w:shd w:val="clear" w:color="auto" w:fill="auto"/>
          </w:tcPr>
          <w:p w14:paraId="6171023C" w14:textId="77777777" w:rsidR="00101D6E" w:rsidRPr="00CC6D18" w:rsidRDefault="00101D6E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148" w:type="pct"/>
            <w:shd w:val="clear" w:color="auto" w:fill="auto"/>
          </w:tcPr>
          <w:p w14:paraId="476F94B5" w14:textId="77777777" w:rsidR="00101D6E" w:rsidRPr="00CC6D18" w:rsidRDefault="00101D6E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EA8C696" w14:textId="77777777" w:rsidR="00101D6E" w:rsidRPr="00CC6D18" w:rsidRDefault="00101D6E" w:rsidP="001C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4BD7325F" w14:textId="77777777" w:rsidR="00101D6E" w:rsidRPr="00CC6D18" w:rsidRDefault="00101D6E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19B4441A" w14:textId="77777777" w:rsidR="00101D6E" w:rsidRPr="00CC6D18" w:rsidRDefault="00101D6E" w:rsidP="001C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3A547E7" w14:textId="77777777" w:rsidR="00101D6E" w:rsidRPr="00CC6D18" w:rsidRDefault="00101D6E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6C43412" w14:textId="77777777" w:rsidR="00101D6E" w:rsidRPr="00CC6D18" w:rsidRDefault="00101D6E" w:rsidP="008A3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01D6E" w:rsidRPr="00CC6D18" w14:paraId="1C60AD35" w14:textId="77777777" w:rsidTr="001C41E0">
        <w:tc>
          <w:tcPr>
            <w:tcW w:w="2254" w:type="pct"/>
          </w:tcPr>
          <w:p w14:paraId="160B1EA1" w14:textId="77777777" w:rsidR="00101D6E" w:rsidRPr="00CC6D18" w:rsidRDefault="00101D6E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43A2B1A6" w14:textId="77777777" w:rsidR="00101D6E" w:rsidRPr="00CC6D18" w:rsidRDefault="00101D6E" w:rsidP="001C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5385F8C2" w14:textId="77777777" w:rsidR="00101D6E" w:rsidRPr="00CC6D18" w:rsidRDefault="00101D6E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55A500F1" w14:textId="77777777" w:rsidR="00101D6E" w:rsidRPr="00CC6D18" w:rsidRDefault="00101D6E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100,686</w:t>
            </w:r>
          </w:p>
        </w:tc>
        <w:tc>
          <w:tcPr>
            <w:tcW w:w="150" w:type="pct"/>
            <w:shd w:val="clear" w:color="auto" w:fill="auto"/>
          </w:tcPr>
          <w:p w14:paraId="36220EEB" w14:textId="77777777" w:rsidR="00101D6E" w:rsidRPr="00CC6D18" w:rsidRDefault="00101D6E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53A32064" w14:textId="77777777" w:rsidR="00101D6E" w:rsidRPr="00CC6D18" w:rsidRDefault="00101D6E" w:rsidP="008A3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41E800F" w14:textId="77777777" w:rsidR="00101D6E" w:rsidRPr="00CC6D18" w:rsidRDefault="00101D6E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1123903A" w14:textId="77777777" w:rsidR="00101D6E" w:rsidRPr="00CC6D18" w:rsidRDefault="00101D6E" w:rsidP="008A3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101D6E" w:rsidRPr="00CC6D18" w14:paraId="11695686" w14:textId="77777777" w:rsidTr="001C41E0">
        <w:tc>
          <w:tcPr>
            <w:tcW w:w="2254" w:type="pct"/>
          </w:tcPr>
          <w:p w14:paraId="43E17D35" w14:textId="77777777" w:rsidR="00101D6E" w:rsidRPr="00CC6D18" w:rsidRDefault="00101D6E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8D2183" w14:textId="77777777" w:rsidR="00101D6E" w:rsidRPr="00CC6D18" w:rsidRDefault="00101D6E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5,000</w:t>
            </w:r>
          </w:p>
        </w:tc>
        <w:tc>
          <w:tcPr>
            <w:tcW w:w="148" w:type="pct"/>
            <w:shd w:val="clear" w:color="auto" w:fill="auto"/>
          </w:tcPr>
          <w:p w14:paraId="0D4B6E78" w14:textId="77777777" w:rsidR="00101D6E" w:rsidRPr="00CC6D18" w:rsidRDefault="00101D6E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D996D6" w14:textId="77777777" w:rsidR="00101D6E" w:rsidRPr="00CC6D18" w:rsidRDefault="00101D6E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100,686</w:t>
            </w:r>
          </w:p>
        </w:tc>
        <w:tc>
          <w:tcPr>
            <w:tcW w:w="150" w:type="pct"/>
            <w:shd w:val="clear" w:color="auto" w:fill="auto"/>
          </w:tcPr>
          <w:p w14:paraId="337C4DC9" w14:textId="77777777" w:rsidR="00101D6E" w:rsidRPr="00CC6D18" w:rsidRDefault="00101D6E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C0DAC8" w14:textId="77777777" w:rsidR="00101D6E" w:rsidRPr="00CC6D18" w:rsidRDefault="00101D6E" w:rsidP="008A3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B95FE6C" w14:textId="77777777" w:rsidR="00101D6E" w:rsidRPr="00CC6D18" w:rsidRDefault="00101D6E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4E7849" w14:textId="77777777" w:rsidR="00101D6E" w:rsidRPr="00CC6D18" w:rsidRDefault="00101D6E" w:rsidP="008A3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1C41E0" w:rsidRPr="00CC6D18" w14:paraId="62973AB0" w14:textId="77777777" w:rsidTr="001C41E0">
        <w:tc>
          <w:tcPr>
            <w:tcW w:w="2254" w:type="pct"/>
          </w:tcPr>
          <w:p w14:paraId="0615FABD" w14:textId="77777777" w:rsidR="001C41E0" w:rsidRPr="00CC6D18" w:rsidRDefault="001C41E0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shd w:val="clear" w:color="auto" w:fill="auto"/>
          </w:tcPr>
          <w:p w14:paraId="1440E34E" w14:textId="77777777" w:rsidR="001C41E0" w:rsidRPr="00CC6D18" w:rsidRDefault="001C41E0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185CD51F" w14:textId="77777777" w:rsidR="001C41E0" w:rsidRPr="00CC6D18" w:rsidRDefault="001C41E0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</w:tcPr>
          <w:p w14:paraId="3C68B910" w14:textId="77777777" w:rsidR="001C41E0" w:rsidRPr="00CC6D18" w:rsidRDefault="001C41E0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18907A80" w14:textId="77777777" w:rsidR="001C41E0" w:rsidRPr="00CC6D18" w:rsidRDefault="001C41E0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  <w:shd w:val="clear" w:color="auto" w:fill="auto"/>
          </w:tcPr>
          <w:p w14:paraId="79B83240" w14:textId="77777777" w:rsidR="001C41E0" w:rsidRPr="00CC6D18" w:rsidRDefault="001C41E0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2A6CB278" w14:textId="77777777" w:rsidR="001C41E0" w:rsidRPr="00CC6D18" w:rsidRDefault="001C41E0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27076AC1" w14:textId="77777777" w:rsidR="001C41E0" w:rsidRPr="00CC6D18" w:rsidRDefault="001C41E0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1D6E" w:rsidRPr="00CC6D18" w14:paraId="273A8003" w14:textId="77777777" w:rsidTr="002568ED">
        <w:tc>
          <w:tcPr>
            <w:tcW w:w="2254" w:type="pct"/>
          </w:tcPr>
          <w:p w14:paraId="22B29F42" w14:textId="77777777" w:rsidR="00101D6E" w:rsidRPr="00CC6D18" w:rsidRDefault="00101D6E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9" w:type="pct"/>
            <w:shd w:val="clear" w:color="auto" w:fill="auto"/>
          </w:tcPr>
          <w:p w14:paraId="39947A86" w14:textId="77777777" w:rsidR="00101D6E" w:rsidRPr="00CC6D18" w:rsidRDefault="00101D6E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102D2E77" w14:textId="77777777" w:rsidR="00101D6E" w:rsidRPr="00CC6D18" w:rsidRDefault="00101D6E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05C3F28" w14:textId="77777777" w:rsidR="00101D6E" w:rsidRPr="00CC6D18" w:rsidRDefault="00101D6E" w:rsidP="001C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5DEFB6A6" w14:textId="77777777" w:rsidR="00101D6E" w:rsidRPr="00CC6D18" w:rsidRDefault="00101D6E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503EE555" w14:textId="77777777" w:rsidR="00101D6E" w:rsidRPr="00CC6D18" w:rsidRDefault="00101D6E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17F0BE5B" w14:textId="77777777" w:rsidR="00101D6E" w:rsidRPr="00CC6D18" w:rsidRDefault="00101D6E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9C35FAF" w14:textId="77777777" w:rsidR="00101D6E" w:rsidRPr="00CC6D18" w:rsidRDefault="00101D6E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68ED" w:rsidRPr="00CC6D18" w14:paraId="22BB02EA" w14:textId="77777777" w:rsidTr="00D52518">
        <w:tc>
          <w:tcPr>
            <w:tcW w:w="2254" w:type="pct"/>
          </w:tcPr>
          <w:p w14:paraId="409FA790" w14:textId="0928AF47" w:rsidR="002568ED" w:rsidRPr="00CC6D18" w:rsidRDefault="002568ED" w:rsidP="00256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  <w:shd w:val="clear" w:color="auto" w:fill="auto"/>
          </w:tcPr>
          <w:p w14:paraId="47EC16E7" w14:textId="78D8D955" w:rsidR="002568ED" w:rsidRPr="00CC6D18" w:rsidRDefault="002568ED" w:rsidP="005232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73782B8" w14:textId="77777777" w:rsidR="002568ED" w:rsidRPr="00CC6D18" w:rsidRDefault="002568ED" w:rsidP="00256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79EAEC7" w14:textId="321687F8" w:rsidR="002568ED" w:rsidRPr="00CC6D18" w:rsidRDefault="002568ED" w:rsidP="00256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5DA3CB47" w14:textId="77777777" w:rsidR="002568ED" w:rsidRPr="00CC6D18" w:rsidRDefault="002568ED" w:rsidP="00256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6FBA4B77" w14:textId="430684B7" w:rsidR="002568ED" w:rsidRPr="00CC6D18" w:rsidRDefault="00C8322E" w:rsidP="00256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734</w:t>
            </w:r>
          </w:p>
        </w:tc>
        <w:tc>
          <w:tcPr>
            <w:tcW w:w="148" w:type="pct"/>
            <w:shd w:val="clear" w:color="auto" w:fill="auto"/>
          </w:tcPr>
          <w:p w14:paraId="58EE0AEA" w14:textId="77777777" w:rsidR="002568ED" w:rsidRPr="00CC6D18" w:rsidRDefault="002568ED" w:rsidP="00256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F25A86C" w14:textId="12EFE920" w:rsidR="002568ED" w:rsidRPr="00CC6D18" w:rsidRDefault="002568ED" w:rsidP="00256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</w:tr>
      <w:tr w:rsidR="00101D6E" w:rsidRPr="00CC6D18" w14:paraId="20B0F43B" w14:textId="77777777" w:rsidTr="00D52518">
        <w:tc>
          <w:tcPr>
            <w:tcW w:w="2254" w:type="pct"/>
          </w:tcPr>
          <w:p w14:paraId="0A4DB8DA" w14:textId="77777777" w:rsidR="00101D6E" w:rsidRPr="00CC6D18" w:rsidRDefault="00101D6E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9" w:type="pct"/>
            <w:shd w:val="clear" w:color="auto" w:fill="auto"/>
          </w:tcPr>
          <w:p w14:paraId="62B93ACA" w14:textId="4DBBE200" w:rsidR="00101D6E" w:rsidRPr="00CC6D18" w:rsidRDefault="002568ED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2,172</w:t>
            </w:r>
          </w:p>
        </w:tc>
        <w:tc>
          <w:tcPr>
            <w:tcW w:w="148" w:type="pct"/>
            <w:shd w:val="clear" w:color="auto" w:fill="auto"/>
          </w:tcPr>
          <w:p w14:paraId="77114F0A" w14:textId="77777777" w:rsidR="00101D6E" w:rsidRPr="00CC6D18" w:rsidRDefault="00101D6E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E1235E8" w14:textId="77777777" w:rsidR="00101D6E" w:rsidRPr="00CC6D18" w:rsidRDefault="00101D6E" w:rsidP="001C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4BAAE81C" w14:textId="77777777" w:rsidR="00101D6E" w:rsidRPr="00CC6D18" w:rsidRDefault="00101D6E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76976A7D" w14:textId="77777777" w:rsidR="00101D6E" w:rsidRPr="00CC6D18" w:rsidRDefault="00101D6E" w:rsidP="008A3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29DD21F7" w14:textId="77777777" w:rsidR="00101D6E" w:rsidRPr="00CC6D18" w:rsidRDefault="00101D6E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36CD195" w14:textId="77777777" w:rsidR="00101D6E" w:rsidRPr="00CC6D18" w:rsidRDefault="00101D6E" w:rsidP="008A3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568ED" w:rsidRPr="00CC6D18" w14:paraId="7C5FCDFB" w14:textId="77777777" w:rsidTr="008A3670">
        <w:tc>
          <w:tcPr>
            <w:tcW w:w="2254" w:type="pct"/>
          </w:tcPr>
          <w:p w14:paraId="3F9650A1" w14:textId="77777777" w:rsidR="002568ED" w:rsidRPr="00CC6D18" w:rsidRDefault="002568ED" w:rsidP="00256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9FF820" w14:textId="4B366582" w:rsidR="002568ED" w:rsidRPr="00CC6D18" w:rsidRDefault="002568ED" w:rsidP="00256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2,172</w:t>
            </w:r>
          </w:p>
        </w:tc>
        <w:tc>
          <w:tcPr>
            <w:tcW w:w="148" w:type="pct"/>
            <w:shd w:val="clear" w:color="auto" w:fill="auto"/>
          </w:tcPr>
          <w:p w14:paraId="07FE899E" w14:textId="77777777" w:rsidR="002568ED" w:rsidRPr="00CC6D18" w:rsidRDefault="002568ED" w:rsidP="00256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22965" w14:textId="77777777" w:rsidR="002568ED" w:rsidRPr="00CC6D18" w:rsidRDefault="002568ED" w:rsidP="00256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472AEDF8" w14:textId="77777777" w:rsidR="002568ED" w:rsidRPr="00CC6D18" w:rsidRDefault="002568ED" w:rsidP="00256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F81A9C" w14:textId="64E0977B" w:rsidR="002568ED" w:rsidRPr="00CC6D18" w:rsidRDefault="002568ED" w:rsidP="00256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734</w:t>
            </w:r>
          </w:p>
        </w:tc>
        <w:tc>
          <w:tcPr>
            <w:tcW w:w="148" w:type="pct"/>
            <w:shd w:val="clear" w:color="auto" w:fill="auto"/>
          </w:tcPr>
          <w:p w14:paraId="4D21B281" w14:textId="77777777" w:rsidR="002568ED" w:rsidRPr="00CC6D18" w:rsidRDefault="002568ED" w:rsidP="00256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C9E4EB" w14:textId="47A0961C" w:rsidR="002568ED" w:rsidRPr="00CC6D18" w:rsidRDefault="002568ED" w:rsidP="00256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</w:p>
        </w:tc>
      </w:tr>
      <w:tr w:rsidR="00101D6E" w:rsidRPr="00CC6D18" w14:paraId="011B1DB5" w14:textId="77777777" w:rsidTr="008A3670">
        <w:tc>
          <w:tcPr>
            <w:tcW w:w="2254" w:type="pct"/>
          </w:tcPr>
          <w:p w14:paraId="0FC5219E" w14:textId="77777777" w:rsidR="008A3670" w:rsidRPr="00CC6D18" w:rsidRDefault="008A3670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shd w:val="clear" w:color="auto" w:fill="auto"/>
          </w:tcPr>
          <w:p w14:paraId="18A75C01" w14:textId="77777777" w:rsidR="00101D6E" w:rsidRPr="00CC6D18" w:rsidRDefault="00101D6E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67814F47" w14:textId="77777777" w:rsidR="00101D6E" w:rsidRPr="00CC6D18" w:rsidRDefault="00101D6E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</w:tcPr>
          <w:p w14:paraId="66CB4A7B" w14:textId="77777777" w:rsidR="00101D6E" w:rsidRPr="00CC6D18" w:rsidRDefault="00101D6E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1FF53BE9" w14:textId="77777777" w:rsidR="00101D6E" w:rsidRPr="00CC6D18" w:rsidRDefault="00101D6E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  <w:shd w:val="clear" w:color="auto" w:fill="auto"/>
          </w:tcPr>
          <w:p w14:paraId="1E080A5A" w14:textId="77777777" w:rsidR="00101D6E" w:rsidRPr="00CC6D18" w:rsidRDefault="00101D6E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3581D4B8" w14:textId="77777777" w:rsidR="00101D6E" w:rsidRPr="00CC6D18" w:rsidRDefault="00101D6E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50CA6F42" w14:textId="77777777" w:rsidR="00101D6E" w:rsidRPr="00CC6D18" w:rsidRDefault="00101D6E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1D6E" w:rsidRPr="00CC6D18" w14:paraId="6CC46AF4" w14:textId="77777777" w:rsidTr="00CD17F3">
        <w:tc>
          <w:tcPr>
            <w:tcW w:w="2254" w:type="pct"/>
          </w:tcPr>
          <w:p w14:paraId="084F5D5B" w14:textId="77777777" w:rsidR="00101D6E" w:rsidRPr="00CC6D18" w:rsidRDefault="00101D6E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89" w:type="pct"/>
            <w:shd w:val="clear" w:color="auto" w:fill="auto"/>
          </w:tcPr>
          <w:p w14:paraId="67BD332A" w14:textId="77777777" w:rsidR="00101D6E" w:rsidRPr="00CC6D18" w:rsidRDefault="00101D6E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6060C60F" w14:textId="77777777" w:rsidR="00101D6E" w:rsidRPr="00CC6D18" w:rsidRDefault="00101D6E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B9B0FE7" w14:textId="77777777" w:rsidR="00101D6E" w:rsidRPr="00CC6D18" w:rsidRDefault="00101D6E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06BE04B0" w14:textId="77777777" w:rsidR="00101D6E" w:rsidRPr="00CC6D18" w:rsidRDefault="00101D6E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42C6797A" w14:textId="77777777" w:rsidR="00101D6E" w:rsidRPr="00CC6D18" w:rsidRDefault="00101D6E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532F173C" w14:textId="77777777" w:rsidR="00101D6E" w:rsidRPr="00CC6D18" w:rsidRDefault="00101D6E" w:rsidP="00101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09B3170" w14:textId="77777777" w:rsidR="00101D6E" w:rsidRPr="00CC6D18" w:rsidRDefault="00101D6E" w:rsidP="00101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17F3" w:rsidRPr="00CC6D18" w14:paraId="2D0BE472" w14:textId="77777777" w:rsidTr="00CD17F3">
        <w:tc>
          <w:tcPr>
            <w:tcW w:w="2254" w:type="pct"/>
          </w:tcPr>
          <w:p w14:paraId="169EA0E2" w14:textId="7DA9A47E" w:rsidR="00CD17F3" w:rsidRPr="00CC6D18" w:rsidRDefault="00CD17F3" w:rsidP="00CD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9" w:type="pct"/>
            <w:shd w:val="clear" w:color="auto" w:fill="auto"/>
          </w:tcPr>
          <w:p w14:paraId="5E8EC31C" w14:textId="7018803D" w:rsidR="00CD17F3" w:rsidRPr="00CC6D18" w:rsidRDefault="00CD17F3" w:rsidP="00CD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1,788</w:t>
            </w:r>
          </w:p>
        </w:tc>
        <w:tc>
          <w:tcPr>
            <w:tcW w:w="148" w:type="pct"/>
            <w:shd w:val="clear" w:color="auto" w:fill="auto"/>
          </w:tcPr>
          <w:p w14:paraId="25DFEE2D" w14:textId="77777777" w:rsidR="00CD17F3" w:rsidRPr="00CC6D18" w:rsidRDefault="00CD17F3" w:rsidP="00CD1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AC1087F" w14:textId="76FC97C6" w:rsidR="00CD17F3" w:rsidRPr="00CC6D18" w:rsidRDefault="00CD17F3" w:rsidP="00CD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1,556</w:t>
            </w:r>
          </w:p>
        </w:tc>
        <w:tc>
          <w:tcPr>
            <w:tcW w:w="150" w:type="pct"/>
            <w:shd w:val="clear" w:color="auto" w:fill="auto"/>
          </w:tcPr>
          <w:p w14:paraId="7A6FA2EF" w14:textId="77777777" w:rsidR="00CD17F3" w:rsidRPr="00CC6D18" w:rsidRDefault="00CD17F3" w:rsidP="00CD1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27CAB0DF" w14:textId="53576B42" w:rsidR="00CD17F3" w:rsidRPr="00CC6D18" w:rsidRDefault="00CD17F3" w:rsidP="00CD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1,600</w:t>
            </w:r>
          </w:p>
        </w:tc>
        <w:tc>
          <w:tcPr>
            <w:tcW w:w="148" w:type="pct"/>
            <w:shd w:val="clear" w:color="auto" w:fill="auto"/>
          </w:tcPr>
          <w:p w14:paraId="25F03334" w14:textId="77777777" w:rsidR="00CD17F3" w:rsidRPr="00CC6D18" w:rsidRDefault="00CD17F3" w:rsidP="00CD1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AE923B7" w14:textId="5BBAA535" w:rsidR="00CD17F3" w:rsidRPr="00CC6D18" w:rsidRDefault="00CD17F3" w:rsidP="00CD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1,556</w:t>
            </w:r>
          </w:p>
        </w:tc>
      </w:tr>
      <w:tr w:rsidR="00CD17F3" w:rsidRPr="00CC6D18" w14:paraId="2AFDE585" w14:textId="77777777" w:rsidTr="00CD17F3">
        <w:tc>
          <w:tcPr>
            <w:tcW w:w="2254" w:type="pct"/>
          </w:tcPr>
          <w:p w14:paraId="4648079B" w14:textId="68FBAA64" w:rsidR="00CD17F3" w:rsidRPr="00CC6D18" w:rsidRDefault="00CD17F3" w:rsidP="00CD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54588D9D" w14:textId="31591A94" w:rsidR="00CD17F3" w:rsidRPr="00CC6D18" w:rsidRDefault="00CD17F3" w:rsidP="00CD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48" w:type="pct"/>
            <w:shd w:val="clear" w:color="auto" w:fill="auto"/>
          </w:tcPr>
          <w:p w14:paraId="643DA4BD" w14:textId="77777777" w:rsidR="00CD17F3" w:rsidRPr="00CC6D18" w:rsidRDefault="00CD17F3" w:rsidP="00CD1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BE5C54C" w14:textId="74CA6646" w:rsidR="00CD17F3" w:rsidRPr="00CC6D18" w:rsidRDefault="00CD17F3" w:rsidP="00CD1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28CEB7E6" w14:textId="77777777" w:rsidR="00CD17F3" w:rsidRPr="00CC6D18" w:rsidRDefault="00CD17F3" w:rsidP="00CD1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1D71AA61" w14:textId="26F5744F" w:rsidR="00CD17F3" w:rsidRPr="00CC6D18" w:rsidRDefault="00CD17F3" w:rsidP="00CD1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2CA20B14" w14:textId="77777777" w:rsidR="00CD17F3" w:rsidRPr="00CC6D18" w:rsidRDefault="00CD17F3" w:rsidP="00CD1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F8FCED0" w14:textId="76AF62A3" w:rsidR="00CD17F3" w:rsidRPr="00CC6D18" w:rsidRDefault="00CD17F3" w:rsidP="00CD1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D17F3" w:rsidRPr="00CC6D18" w14:paraId="38ED724D" w14:textId="77777777" w:rsidTr="008A3670">
        <w:tc>
          <w:tcPr>
            <w:tcW w:w="2254" w:type="pct"/>
          </w:tcPr>
          <w:p w14:paraId="695ADEA1" w14:textId="77777777" w:rsidR="00CD17F3" w:rsidRPr="00CC6D18" w:rsidRDefault="00CD17F3" w:rsidP="00CD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1BB2FC" w14:textId="264ECBD5" w:rsidR="00CD17F3" w:rsidRPr="00CC6D18" w:rsidRDefault="00CD17F3" w:rsidP="00CD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1,807</w:t>
            </w:r>
          </w:p>
        </w:tc>
        <w:tc>
          <w:tcPr>
            <w:tcW w:w="148" w:type="pct"/>
            <w:shd w:val="clear" w:color="auto" w:fill="auto"/>
          </w:tcPr>
          <w:p w14:paraId="67AE47FC" w14:textId="77777777" w:rsidR="00CD17F3" w:rsidRPr="00CC6D18" w:rsidRDefault="00CD17F3" w:rsidP="00CD1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0C719B" w14:textId="77777777" w:rsidR="00CD17F3" w:rsidRPr="00CC6D18" w:rsidRDefault="00CD17F3" w:rsidP="00CD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1,556</w:t>
            </w:r>
          </w:p>
        </w:tc>
        <w:tc>
          <w:tcPr>
            <w:tcW w:w="150" w:type="pct"/>
            <w:shd w:val="clear" w:color="auto" w:fill="auto"/>
          </w:tcPr>
          <w:p w14:paraId="0C6EFFBC" w14:textId="77777777" w:rsidR="00CD17F3" w:rsidRPr="00CC6D18" w:rsidRDefault="00CD17F3" w:rsidP="00CD1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57A29" w14:textId="5D8D0609" w:rsidR="00CD17F3" w:rsidRPr="00CC6D18" w:rsidRDefault="00CD17F3" w:rsidP="00CD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1,600</w:t>
            </w:r>
          </w:p>
        </w:tc>
        <w:tc>
          <w:tcPr>
            <w:tcW w:w="148" w:type="pct"/>
            <w:shd w:val="clear" w:color="auto" w:fill="auto"/>
          </w:tcPr>
          <w:p w14:paraId="7F3C2678" w14:textId="77777777" w:rsidR="00CD17F3" w:rsidRPr="00CC6D18" w:rsidRDefault="00CD17F3" w:rsidP="00CD1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9CD6E9" w14:textId="77777777" w:rsidR="00CD17F3" w:rsidRPr="00CC6D18" w:rsidRDefault="00CD17F3" w:rsidP="00CD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1,556</w:t>
            </w:r>
          </w:p>
        </w:tc>
      </w:tr>
      <w:tr w:rsidR="00CD17F3" w:rsidRPr="00CC6D18" w14:paraId="52702489" w14:textId="77777777" w:rsidTr="008A3670">
        <w:tc>
          <w:tcPr>
            <w:tcW w:w="2254" w:type="pct"/>
          </w:tcPr>
          <w:p w14:paraId="0846BCA8" w14:textId="77777777" w:rsidR="00CD17F3" w:rsidRPr="00CC6D18" w:rsidRDefault="00CD17F3" w:rsidP="00CD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1CC033DA" w14:textId="77777777" w:rsidR="00CD17F3" w:rsidRPr="00CC6D18" w:rsidRDefault="00CD17F3" w:rsidP="00CD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1491FC3A" w14:textId="77777777" w:rsidR="00CD17F3" w:rsidRPr="00CC6D18" w:rsidRDefault="00CD17F3" w:rsidP="00CD1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F86023B" w14:textId="77777777" w:rsidR="00CD17F3" w:rsidRPr="00CC6D18" w:rsidRDefault="00CD17F3" w:rsidP="00CD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13105E03" w14:textId="77777777" w:rsidR="00CD17F3" w:rsidRPr="00CC6D18" w:rsidRDefault="00CD17F3" w:rsidP="00CD1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75F364FD" w14:textId="77777777" w:rsidR="00CD17F3" w:rsidRPr="00CC6D18" w:rsidRDefault="00CD17F3" w:rsidP="00CD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15763E31" w14:textId="77777777" w:rsidR="00CD17F3" w:rsidRPr="00CC6D18" w:rsidRDefault="00CD17F3" w:rsidP="00CD1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43C9013" w14:textId="77777777" w:rsidR="00CD17F3" w:rsidRPr="00CC6D18" w:rsidRDefault="00CD17F3" w:rsidP="00CD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17F3" w:rsidRPr="00CC6D18" w14:paraId="48106153" w14:textId="77777777" w:rsidTr="008A3670">
        <w:tc>
          <w:tcPr>
            <w:tcW w:w="2254" w:type="pct"/>
          </w:tcPr>
          <w:p w14:paraId="33366A85" w14:textId="77777777" w:rsidR="00CD17F3" w:rsidRPr="00CC6D18" w:rsidRDefault="00CD17F3" w:rsidP="00CD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589" w:type="pct"/>
            <w:shd w:val="clear" w:color="auto" w:fill="auto"/>
          </w:tcPr>
          <w:p w14:paraId="49A1467C" w14:textId="77777777" w:rsidR="00CD17F3" w:rsidRPr="00CC6D18" w:rsidRDefault="00CD17F3" w:rsidP="00CD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4B19D88A" w14:textId="77777777" w:rsidR="00CD17F3" w:rsidRPr="00CC6D18" w:rsidRDefault="00CD17F3" w:rsidP="00CD1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99509A3" w14:textId="77777777" w:rsidR="00CD17F3" w:rsidRPr="00CC6D18" w:rsidRDefault="00CD17F3" w:rsidP="00CD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259F9473" w14:textId="77777777" w:rsidR="00CD17F3" w:rsidRPr="00CC6D18" w:rsidRDefault="00CD17F3" w:rsidP="00CD1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760EB845" w14:textId="77777777" w:rsidR="00CD17F3" w:rsidRPr="00CC6D18" w:rsidRDefault="00CD17F3" w:rsidP="00CD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2DC02D9F" w14:textId="77777777" w:rsidR="00CD17F3" w:rsidRPr="00CC6D18" w:rsidRDefault="00CD17F3" w:rsidP="00CD1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0A2FEA9" w14:textId="77777777" w:rsidR="00CD17F3" w:rsidRPr="00CC6D18" w:rsidRDefault="00CD17F3" w:rsidP="00CD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17F3" w:rsidRPr="00CC6D18" w14:paraId="64F25359" w14:textId="77777777" w:rsidTr="008A3670">
        <w:tc>
          <w:tcPr>
            <w:tcW w:w="2254" w:type="pct"/>
          </w:tcPr>
          <w:p w14:paraId="37729561" w14:textId="77777777" w:rsidR="00CD17F3" w:rsidRPr="00CC6D18" w:rsidRDefault="00CD17F3" w:rsidP="00CD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9" w:type="pct"/>
            <w:shd w:val="clear" w:color="auto" w:fill="auto"/>
          </w:tcPr>
          <w:p w14:paraId="41D9771D" w14:textId="77777777" w:rsidR="00CD17F3" w:rsidRPr="00CC6D18" w:rsidRDefault="00CD17F3" w:rsidP="00CD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  <w:tc>
          <w:tcPr>
            <w:tcW w:w="148" w:type="pct"/>
            <w:shd w:val="clear" w:color="auto" w:fill="auto"/>
          </w:tcPr>
          <w:p w14:paraId="4EBB7B4F" w14:textId="77777777" w:rsidR="00CD17F3" w:rsidRPr="00CC6D18" w:rsidRDefault="00CD17F3" w:rsidP="00CD1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976757F" w14:textId="77777777" w:rsidR="00CD17F3" w:rsidRPr="00CC6D18" w:rsidRDefault="00CD17F3" w:rsidP="00CD1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20863CEA" w14:textId="77777777" w:rsidR="00CD17F3" w:rsidRPr="00CC6D18" w:rsidRDefault="00CD17F3" w:rsidP="00CD1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58DBA430" w14:textId="77777777" w:rsidR="00CD17F3" w:rsidRPr="00CC6D18" w:rsidRDefault="00CD17F3" w:rsidP="00CD1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D36B4B4" w14:textId="77777777" w:rsidR="00CD17F3" w:rsidRPr="00CC6D18" w:rsidRDefault="00CD17F3" w:rsidP="00CD1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6BF537A" w14:textId="77777777" w:rsidR="00CD17F3" w:rsidRPr="00CC6D18" w:rsidRDefault="00CD17F3" w:rsidP="00CD1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D17F3" w:rsidRPr="00CC6D18" w14:paraId="0524066E" w14:textId="77777777" w:rsidTr="008A3670">
        <w:tc>
          <w:tcPr>
            <w:tcW w:w="2254" w:type="pct"/>
          </w:tcPr>
          <w:p w14:paraId="3F7469FA" w14:textId="74FD69B5" w:rsidR="00CD17F3" w:rsidRPr="00CC6D18" w:rsidRDefault="00CD17F3" w:rsidP="00CD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70128431" w14:textId="77777777" w:rsidR="00CD17F3" w:rsidRPr="00CC6D18" w:rsidRDefault="00CD17F3" w:rsidP="00CD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  <w:tc>
          <w:tcPr>
            <w:tcW w:w="148" w:type="pct"/>
            <w:shd w:val="clear" w:color="auto" w:fill="auto"/>
          </w:tcPr>
          <w:p w14:paraId="11664CFB" w14:textId="77777777" w:rsidR="00CD17F3" w:rsidRPr="00CC6D18" w:rsidRDefault="00CD17F3" w:rsidP="00CD1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CA3F25B" w14:textId="77777777" w:rsidR="00CD17F3" w:rsidRPr="00CC6D18" w:rsidRDefault="00CD17F3" w:rsidP="00CD1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5895573D" w14:textId="77777777" w:rsidR="00CD17F3" w:rsidRPr="00CC6D18" w:rsidRDefault="00CD17F3" w:rsidP="00CD1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74409241" w14:textId="77777777" w:rsidR="00CD17F3" w:rsidRPr="00CC6D18" w:rsidRDefault="00CD17F3" w:rsidP="00CD1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6C37B24F" w14:textId="77777777" w:rsidR="00CD17F3" w:rsidRPr="00CC6D18" w:rsidRDefault="00CD17F3" w:rsidP="00CD1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FC073B7" w14:textId="77777777" w:rsidR="00CD17F3" w:rsidRPr="00CC6D18" w:rsidRDefault="00CD17F3" w:rsidP="00CD1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D17F3" w:rsidRPr="00CC6D18" w14:paraId="7C8BF424" w14:textId="77777777" w:rsidTr="008A3670">
        <w:tc>
          <w:tcPr>
            <w:tcW w:w="2254" w:type="pct"/>
          </w:tcPr>
          <w:p w14:paraId="5217605C" w14:textId="77777777" w:rsidR="00CD17F3" w:rsidRPr="00CC6D18" w:rsidRDefault="00CD17F3" w:rsidP="00CD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D87E50" w14:textId="77777777" w:rsidR="00CD17F3" w:rsidRPr="00CC6D18" w:rsidRDefault="00CD17F3" w:rsidP="00CD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148" w:type="pct"/>
            <w:shd w:val="clear" w:color="auto" w:fill="auto"/>
          </w:tcPr>
          <w:p w14:paraId="3D72BB8C" w14:textId="77777777" w:rsidR="00CD17F3" w:rsidRPr="00CC6D18" w:rsidRDefault="00CD17F3" w:rsidP="00CD1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91C6B1" w14:textId="77777777" w:rsidR="00CD17F3" w:rsidRPr="00CC6D18" w:rsidRDefault="00CD17F3" w:rsidP="00CD1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74807686" w14:textId="77777777" w:rsidR="00CD17F3" w:rsidRPr="00CC6D18" w:rsidRDefault="00CD17F3" w:rsidP="00CD1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4FE731" w14:textId="77777777" w:rsidR="00CD17F3" w:rsidRPr="00CC6D18" w:rsidRDefault="00CD17F3" w:rsidP="00CD1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7652E06" w14:textId="77777777" w:rsidR="00CD17F3" w:rsidRPr="00CC6D18" w:rsidRDefault="00CD17F3" w:rsidP="00CD1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A37352" w14:textId="77777777" w:rsidR="00CD17F3" w:rsidRPr="00CC6D18" w:rsidRDefault="00CD17F3" w:rsidP="00CD1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CD17F3" w:rsidRPr="00CC6D18" w14:paraId="51621D4A" w14:textId="77777777" w:rsidTr="008A3670">
        <w:trPr>
          <w:trHeight w:val="191"/>
        </w:trPr>
        <w:tc>
          <w:tcPr>
            <w:tcW w:w="2254" w:type="pct"/>
          </w:tcPr>
          <w:p w14:paraId="33A7E961" w14:textId="43910A00" w:rsidR="007677E8" w:rsidRPr="00CC6D18" w:rsidRDefault="007677E8" w:rsidP="00CD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4BB0ECF4" w14:textId="77777777" w:rsidR="00CD17F3" w:rsidRPr="00CC6D18" w:rsidRDefault="00CD17F3" w:rsidP="00CD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5D7F27C1" w14:textId="77777777" w:rsidR="00CD17F3" w:rsidRPr="00CC6D18" w:rsidRDefault="00CD17F3" w:rsidP="00CD1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224EC27" w14:textId="77777777" w:rsidR="00CD17F3" w:rsidRPr="00CC6D18" w:rsidRDefault="00CD17F3" w:rsidP="00CD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0D849A98" w14:textId="77777777" w:rsidR="00CD17F3" w:rsidRPr="00CC6D18" w:rsidRDefault="00CD17F3" w:rsidP="00CD1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332B679A" w14:textId="77777777" w:rsidR="00CD17F3" w:rsidRPr="00CC6D18" w:rsidRDefault="00CD17F3" w:rsidP="00CD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23324322" w14:textId="77777777" w:rsidR="00CD17F3" w:rsidRPr="00CC6D18" w:rsidRDefault="00CD17F3" w:rsidP="00CD1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A462E11" w14:textId="77777777" w:rsidR="00CD17F3" w:rsidRPr="00CC6D18" w:rsidRDefault="00CD17F3" w:rsidP="00CD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17F3" w:rsidRPr="00CC6D18" w14:paraId="0D1DCC6F" w14:textId="77777777" w:rsidTr="008A3670">
        <w:tc>
          <w:tcPr>
            <w:tcW w:w="2254" w:type="pct"/>
          </w:tcPr>
          <w:p w14:paraId="661DFFA5" w14:textId="77777777" w:rsidR="00CD17F3" w:rsidRPr="00CC6D18" w:rsidRDefault="00CD17F3" w:rsidP="00CD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89" w:type="pct"/>
            <w:shd w:val="clear" w:color="auto" w:fill="auto"/>
          </w:tcPr>
          <w:p w14:paraId="27E53FEC" w14:textId="77777777" w:rsidR="00CD17F3" w:rsidRPr="00CC6D18" w:rsidRDefault="00CD17F3" w:rsidP="00CD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20D2188D" w14:textId="77777777" w:rsidR="00CD17F3" w:rsidRPr="00CC6D18" w:rsidRDefault="00CD17F3" w:rsidP="00CD1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704AE91" w14:textId="77777777" w:rsidR="00CD17F3" w:rsidRPr="00CC6D18" w:rsidRDefault="00CD17F3" w:rsidP="00CD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49A9C63E" w14:textId="77777777" w:rsidR="00CD17F3" w:rsidRPr="00CC6D18" w:rsidRDefault="00CD17F3" w:rsidP="00CD1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11272300" w14:textId="77777777" w:rsidR="00CD17F3" w:rsidRPr="00CC6D18" w:rsidRDefault="00CD17F3" w:rsidP="00CD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25766EC0" w14:textId="77777777" w:rsidR="00CD17F3" w:rsidRPr="00CC6D18" w:rsidRDefault="00CD17F3" w:rsidP="00CD1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B83749F" w14:textId="77777777" w:rsidR="00CD17F3" w:rsidRPr="00CC6D18" w:rsidRDefault="00CD17F3" w:rsidP="00CD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17F3" w:rsidRPr="00CC6D18" w14:paraId="1DD568E7" w14:textId="77777777" w:rsidTr="008A3670">
        <w:tc>
          <w:tcPr>
            <w:tcW w:w="2254" w:type="pct"/>
          </w:tcPr>
          <w:p w14:paraId="4B387B8A" w14:textId="77777777" w:rsidR="00CD17F3" w:rsidRPr="00CC6D18" w:rsidRDefault="00CD17F3" w:rsidP="00CD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589" w:type="pct"/>
            <w:shd w:val="clear" w:color="auto" w:fill="auto"/>
          </w:tcPr>
          <w:p w14:paraId="50E84655" w14:textId="6456995A" w:rsidR="00CD17F3" w:rsidRPr="00CC6D18" w:rsidRDefault="00CD17F3" w:rsidP="00CD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26,363</w:t>
            </w:r>
          </w:p>
        </w:tc>
        <w:tc>
          <w:tcPr>
            <w:tcW w:w="148" w:type="pct"/>
            <w:shd w:val="clear" w:color="auto" w:fill="auto"/>
          </w:tcPr>
          <w:p w14:paraId="79DF059D" w14:textId="77777777" w:rsidR="00CD17F3" w:rsidRPr="00CC6D18" w:rsidRDefault="00CD17F3" w:rsidP="00CD1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BE756F6" w14:textId="77777777" w:rsidR="00CD17F3" w:rsidRPr="00CC6D18" w:rsidRDefault="00CD17F3" w:rsidP="00CD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26,911</w:t>
            </w:r>
          </w:p>
        </w:tc>
        <w:tc>
          <w:tcPr>
            <w:tcW w:w="150" w:type="pct"/>
            <w:shd w:val="clear" w:color="auto" w:fill="auto"/>
          </w:tcPr>
          <w:p w14:paraId="7500102D" w14:textId="77777777" w:rsidR="00CD17F3" w:rsidRPr="00CC6D18" w:rsidRDefault="00CD17F3" w:rsidP="00CD1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1E799572" w14:textId="11CAD023" w:rsidR="00CD17F3" w:rsidRPr="00CC6D18" w:rsidRDefault="00CD17F3" w:rsidP="00CD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26,363</w:t>
            </w:r>
          </w:p>
        </w:tc>
        <w:tc>
          <w:tcPr>
            <w:tcW w:w="148" w:type="pct"/>
            <w:shd w:val="clear" w:color="auto" w:fill="auto"/>
          </w:tcPr>
          <w:p w14:paraId="3966FD12" w14:textId="77777777" w:rsidR="00CD17F3" w:rsidRPr="00CC6D18" w:rsidRDefault="00CD17F3" w:rsidP="00CD1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F078065" w14:textId="77777777" w:rsidR="00CD17F3" w:rsidRPr="00CC6D18" w:rsidRDefault="00CD17F3" w:rsidP="00CD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26,911</w:t>
            </w:r>
          </w:p>
        </w:tc>
      </w:tr>
      <w:tr w:rsidR="00CD17F3" w:rsidRPr="00CC6D18" w14:paraId="56319E86" w14:textId="77777777" w:rsidTr="008A3670">
        <w:tc>
          <w:tcPr>
            <w:tcW w:w="2254" w:type="pct"/>
          </w:tcPr>
          <w:p w14:paraId="1F2620F7" w14:textId="77777777" w:rsidR="00CD17F3" w:rsidRPr="00CC6D18" w:rsidRDefault="00CD17F3" w:rsidP="00CD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14CB5C4E" w14:textId="3AB47514" w:rsidR="00CD17F3" w:rsidRPr="00CC6D18" w:rsidRDefault="00CD17F3" w:rsidP="00CD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68,856</w:t>
            </w:r>
          </w:p>
        </w:tc>
        <w:tc>
          <w:tcPr>
            <w:tcW w:w="148" w:type="pct"/>
            <w:shd w:val="clear" w:color="auto" w:fill="auto"/>
          </w:tcPr>
          <w:p w14:paraId="58A0D521" w14:textId="77777777" w:rsidR="00CD17F3" w:rsidRPr="00CC6D18" w:rsidRDefault="00CD17F3" w:rsidP="00CD1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D1D470E" w14:textId="77777777" w:rsidR="00CD17F3" w:rsidRPr="00CC6D18" w:rsidRDefault="00CD17F3" w:rsidP="00CD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70,290</w:t>
            </w:r>
          </w:p>
        </w:tc>
        <w:tc>
          <w:tcPr>
            <w:tcW w:w="150" w:type="pct"/>
            <w:shd w:val="clear" w:color="auto" w:fill="auto"/>
          </w:tcPr>
          <w:p w14:paraId="573BA56C" w14:textId="77777777" w:rsidR="00CD17F3" w:rsidRPr="00CC6D18" w:rsidRDefault="00CD17F3" w:rsidP="00CD1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26460910" w14:textId="24D80F32" w:rsidR="00CD17F3" w:rsidRPr="00CC6D18" w:rsidRDefault="00CD17F3" w:rsidP="00CD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68,856</w:t>
            </w:r>
          </w:p>
        </w:tc>
        <w:tc>
          <w:tcPr>
            <w:tcW w:w="148" w:type="pct"/>
            <w:shd w:val="clear" w:color="auto" w:fill="auto"/>
          </w:tcPr>
          <w:p w14:paraId="67D662B5" w14:textId="77777777" w:rsidR="00CD17F3" w:rsidRPr="00CC6D18" w:rsidRDefault="00CD17F3" w:rsidP="00CD1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695A6ED" w14:textId="77777777" w:rsidR="00CD17F3" w:rsidRPr="00CC6D18" w:rsidRDefault="00CD17F3" w:rsidP="00CD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70,290</w:t>
            </w:r>
          </w:p>
        </w:tc>
      </w:tr>
      <w:tr w:rsidR="00CD17F3" w:rsidRPr="00CC6D18" w14:paraId="7718AFA2" w14:textId="77777777" w:rsidTr="008A3670">
        <w:tc>
          <w:tcPr>
            <w:tcW w:w="2254" w:type="pct"/>
          </w:tcPr>
          <w:p w14:paraId="489B5F02" w14:textId="77777777" w:rsidR="00CD17F3" w:rsidRPr="00CC6D18" w:rsidRDefault="00CD17F3" w:rsidP="00CD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98B1E3" w14:textId="6839028C" w:rsidR="00CD17F3" w:rsidRPr="00CC6D18" w:rsidRDefault="00CD17F3" w:rsidP="00CD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95,219</w:t>
            </w:r>
          </w:p>
        </w:tc>
        <w:tc>
          <w:tcPr>
            <w:tcW w:w="148" w:type="pct"/>
            <w:shd w:val="clear" w:color="auto" w:fill="auto"/>
          </w:tcPr>
          <w:p w14:paraId="7BED02FD" w14:textId="77777777" w:rsidR="00CD17F3" w:rsidRPr="00CC6D18" w:rsidRDefault="00CD17F3" w:rsidP="00CD1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98A696" w14:textId="77777777" w:rsidR="00CD17F3" w:rsidRPr="00CC6D18" w:rsidRDefault="00CD17F3" w:rsidP="00CD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97,201</w:t>
            </w:r>
          </w:p>
        </w:tc>
        <w:tc>
          <w:tcPr>
            <w:tcW w:w="150" w:type="pct"/>
            <w:shd w:val="clear" w:color="auto" w:fill="auto"/>
          </w:tcPr>
          <w:p w14:paraId="513B99F0" w14:textId="77777777" w:rsidR="00CD17F3" w:rsidRPr="00CC6D18" w:rsidRDefault="00CD17F3" w:rsidP="00CD1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D7708" w14:textId="75CCD9B9" w:rsidR="00CD17F3" w:rsidRPr="00CC6D18" w:rsidRDefault="00CD17F3" w:rsidP="00CD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95,219</w:t>
            </w:r>
          </w:p>
        </w:tc>
        <w:tc>
          <w:tcPr>
            <w:tcW w:w="148" w:type="pct"/>
            <w:shd w:val="clear" w:color="auto" w:fill="auto"/>
          </w:tcPr>
          <w:p w14:paraId="2C1C6EDC" w14:textId="77777777" w:rsidR="00CD17F3" w:rsidRPr="00CC6D18" w:rsidRDefault="00CD17F3" w:rsidP="00CD1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5B8A0" w14:textId="77777777" w:rsidR="00CD17F3" w:rsidRPr="00CC6D18" w:rsidRDefault="00CD17F3" w:rsidP="00CD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97,201</w:t>
            </w:r>
          </w:p>
        </w:tc>
      </w:tr>
    </w:tbl>
    <w:p w14:paraId="796066CB" w14:textId="7026B851" w:rsidR="0008002E" w:rsidRPr="00CC6D18" w:rsidRDefault="0008002E" w:rsidP="00990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4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879FF61" w14:textId="77777777" w:rsidR="0008002E" w:rsidRPr="00CC6D18" w:rsidRDefault="00080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C6D18">
        <w:rPr>
          <w:rFonts w:ascii="Angsana New" w:hAnsi="Angsana New"/>
          <w:sz w:val="30"/>
          <w:szCs w:val="30"/>
        </w:rPr>
        <w:br w:type="page"/>
      </w:r>
    </w:p>
    <w:p w14:paraId="288BEABC" w14:textId="37B40B08" w:rsidR="002C4FD1" w:rsidRPr="00CC6D18" w:rsidRDefault="002C4FD1" w:rsidP="00DB4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1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CC6D18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</w:t>
      </w:r>
      <w:r w:rsidR="000C68D6" w:rsidRPr="00CC6D1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สำคัญที่ทำกับบุคคลหรือกิจการที่เกี่ยวข้องกัน</w:t>
      </w:r>
      <w:r w:rsidR="008A3670" w:rsidRPr="00CC6D18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3A0127DE" w14:textId="41F5F471" w:rsidR="000C68D6" w:rsidRPr="00CC6D18" w:rsidRDefault="000C68D6" w:rsidP="008A3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137B243" w14:textId="1242DC50" w:rsidR="00910ED1" w:rsidRPr="00CC6D18" w:rsidRDefault="00910ED1" w:rsidP="00910ED1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C6D1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</w:t>
      </w:r>
    </w:p>
    <w:p w14:paraId="10BE93BA" w14:textId="77777777" w:rsidR="00910ED1" w:rsidRPr="00CC6D18" w:rsidRDefault="00910ED1" w:rsidP="0046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A3602CF" w14:textId="77777777" w:rsidR="00910ED1" w:rsidRPr="00CC6D18" w:rsidRDefault="00910ED1" w:rsidP="0046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C6D18">
        <w:rPr>
          <w:rFonts w:ascii="Angsana New" w:hAnsi="Angsana New"/>
          <w:b/>
          <w:bCs/>
          <w:sz w:val="30"/>
          <w:szCs w:val="30"/>
          <w:cs/>
        </w:rPr>
        <w:t>บริษัทใหญ่ในลำดับสูงสุด</w:t>
      </w:r>
    </w:p>
    <w:p w14:paraId="0516C0E7" w14:textId="77777777" w:rsidR="00910ED1" w:rsidRPr="00CC6D18" w:rsidRDefault="00910ED1" w:rsidP="0046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8512521" w14:textId="77777777" w:rsidR="00855D53" w:rsidRPr="00CC6D18" w:rsidRDefault="00855D53" w:rsidP="0046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C6D1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CC6D18">
        <w:rPr>
          <w:rFonts w:ascii="Angsana New" w:hAnsi="Angsana New"/>
          <w:sz w:val="30"/>
          <w:szCs w:val="30"/>
        </w:rPr>
        <w:t xml:space="preserve">1 </w:t>
      </w:r>
      <w:r w:rsidRPr="00CC6D18">
        <w:rPr>
          <w:rFonts w:ascii="Angsana New" w:hAnsi="Angsana New"/>
          <w:sz w:val="30"/>
          <w:szCs w:val="30"/>
          <w:cs/>
        </w:rPr>
        <w:t xml:space="preserve">มกราคม </w:t>
      </w:r>
      <w:r w:rsidRPr="00CC6D18">
        <w:rPr>
          <w:rFonts w:ascii="Angsana New" w:hAnsi="Angsana New"/>
          <w:sz w:val="30"/>
          <w:szCs w:val="30"/>
        </w:rPr>
        <w:t xml:space="preserve">2564 </w:t>
      </w:r>
      <w:r w:rsidRPr="00CC6D18">
        <w:rPr>
          <w:rFonts w:ascii="Angsana New" w:hAnsi="Angsana New"/>
          <w:sz w:val="30"/>
          <w:szCs w:val="30"/>
          <w:cs/>
        </w:rPr>
        <w:t xml:space="preserve">บริษัทได้ทำสัญญาเช่าที่ดินพร้อมสิ่งปลูกสร้างเพื่อใช้เป็นสถานที่ประกอบกิจการของสำนักงานใหญ่กับบริษัทใหญ่ในลำดับสูงสุด มีระยะเวลาเช่า </w:t>
      </w:r>
      <w:r w:rsidRPr="00CC6D18">
        <w:rPr>
          <w:rFonts w:ascii="Angsana New" w:hAnsi="Angsana New"/>
          <w:sz w:val="30"/>
          <w:szCs w:val="30"/>
        </w:rPr>
        <w:t>3</w:t>
      </w:r>
      <w:r w:rsidRPr="00CC6D18">
        <w:rPr>
          <w:rFonts w:ascii="Angsana New" w:hAnsi="Angsana New"/>
          <w:sz w:val="30"/>
          <w:szCs w:val="30"/>
          <w:cs/>
        </w:rPr>
        <w:t xml:space="preserve"> ปี ตั้งแต่วันที่ </w:t>
      </w:r>
      <w:r w:rsidRPr="00CC6D18">
        <w:rPr>
          <w:rFonts w:ascii="Angsana New" w:hAnsi="Angsana New"/>
          <w:sz w:val="30"/>
          <w:szCs w:val="30"/>
        </w:rPr>
        <w:t xml:space="preserve">1 </w:t>
      </w:r>
      <w:r w:rsidRPr="00CC6D18">
        <w:rPr>
          <w:rFonts w:ascii="Angsana New" w:hAnsi="Angsana New"/>
          <w:sz w:val="30"/>
          <w:szCs w:val="30"/>
          <w:cs/>
        </w:rPr>
        <w:t xml:space="preserve">มกราคม </w:t>
      </w:r>
      <w:r w:rsidRPr="00CC6D18">
        <w:rPr>
          <w:rFonts w:ascii="Angsana New" w:hAnsi="Angsana New"/>
          <w:sz w:val="30"/>
          <w:szCs w:val="30"/>
        </w:rPr>
        <w:t xml:space="preserve">2564 </w:t>
      </w:r>
      <w:r w:rsidRPr="00CC6D18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CC6D18">
        <w:rPr>
          <w:rFonts w:ascii="Angsana New" w:hAnsi="Angsana New"/>
          <w:sz w:val="30"/>
          <w:szCs w:val="30"/>
        </w:rPr>
        <w:t xml:space="preserve">31 </w:t>
      </w:r>
      <w:r w:rsidRPr="00CC6D1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C6D18">
        <w:rPr>
          <w:rFonts w:ascii="Angsana New" w:hAnsi="Angsana New"/>
          <w:sz w:val="30"/>
          <w:szCs w:val="30"/>
        </w:rPr>
        <w:t xml:space="preserve">2566 </w:t>
      </w:r>
      <w:r w:rsidRPr="00CC6D18">
        <w:rPr>
          <w:rFonts w:ascii="Angsana New" w:hAnsi="Angsana New"/>
          <w:sz w:val="30"/>
          <w:szCs w:val="30"/>
          <w:cs/>
        </w:rPr>
        <w:t xml:space="preserve">ในอัตราค่าเช่าเดือนละ </w:t>
      </w:r>
      <w:r w:rsidRPr="00CC6D18">
        <w:rPr>
          <w:rFonts w:ascii="Angsana New" w:hAnsi="Angsana New"/>
          <w:sz w:val="30"/>
          <w:szCs w:val="30"/>
        </w:rPr>
        <w:t xml:space="preserve">0.1 </w:t>
      </w:r>
      <w:r w:rsidRPr="00CC6D18">
        <w:rPr>
          <w:rFonts w:ascii="Angsana New" w:hAnsi="Angsana New"/>
          <w:sz w:val="30"/>
          <w:szCs w:val="30"/>
          <w:cs/>
        </w:rPr>
        <w:t xml:space="preserve">ล้านบาท โดยบริษัทสามารถต่ออายุสัญญาเช่าได้อีกสองครั้งคราวละ </w:t>
      </w:r>
      <w:r w:rsidRPr="00CC6D18">
        <w:rPr>
          <w:rFonts w:ascii="Angsana New" w:hAnsi="Angsana New"/>
          <w:sz w:val="30"/>
          <w:szCs w:val="30"/>
        </w:rPr>
        <w:t xml:space="preserve">3 </w:t>
      </w:r>
      <w:r w:rsidRPr="00CC6D18">
        <w:rPr>
          <w:rFonts w:ascii="Angsana New" w:hAnsi="Angsana New"/>
          <w:sz w:val="30"/>
          <w:szCs w:val="30"/>
          <w:cs/>
        </w:rPr>
        <w:t xml:space="preserve">ปี และ </w:t>
      </w:r>
      <w:r w:rsidRPr="00CC6D18">
        <w:rPr>
          <w:rFonts w:ascii="Angsana New" w:hAnsi="Angsana New"/>
          <w:sz w:val="30"/>
          <w:szCs w:val="30"/>
        </w:rPr>
        <w:t xml:space="preserve">1 </w:t>
      </w:r>
      <w:r w:rsidRPr="00CC6D18">
        <w:rPr>
          <w:rFonts w:ascii="Angsana New" w:hAnsi="Angsana New"/>
          <w:sz w:val="30"/>
          <w:szCs w:val="30"/>
          <w:cs/>
        </w:rPr>
        <w:t xml:space="preserve">ปี ตามลำดับนับจากวันสิ้นสุดสัญญาแต่ละครั้ง โดยอัตราค่าเช่าจะปรับเพิ่มขึ้นร้อยละ </w:t>
      </w:r>
      <w:r w:rsidRPr="00CC6D18">
        <w:rPr>
          <w:rFonts w:ascii="Angsana New" w:hAnsi="Angsana New"/>
          <w:sz w:val="30"/>
          <w:szCs w:val="30"/>
        </w:rPr>
        <w:t xml:space="preserve">10.0 </w:t>
      </w:r>
      <w:r w:rsidRPr="00CC6D18">
        <w:rPr>
          <w:rFonts w:ascii="Angsana New" w:hAnsi="Angsana New"/>
          <w:sz w:val="30"/>
          <w:szCs w:val="30"/>
          <w:cs/>
        </w:rPr>
        <w:t>สำหรับการต่ออายุสัญญาเช่าแต่ละครั้ง</w:t>
      </w:r>
    </w:p>
    <w:p w14:paraId="2C0A15A4" w14:textId="297AC5D7" w:rsidR="00686F83" w:rsidRPr="00CC6D18" w:rsidRDefault="00686F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1E3AA725" w14:textId="5B990525" w:rsidR="00463D66" w:rsidRPr="00CC6D18" w:rsidRDefault="00855D53" w:rsidP="00775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C6D18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CC6D18">
        <w:rPr>
          <w:rFonts w:ascii="Angsana New" w:hAnsi="Angsana New"/>
          <w:sz w:val="30"/>
          <w:szCs w:val="30"/>
        </w:rPr>
        <w:t xml:space="preserve">30 </w:t>
      </w:r>
      <w:r w:rsidRPr="00CC6D18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CC6D18">
        <w:rPr>
          <w:rFonts w:ascii="Angsana New" w:hAnsi="Angsana New"/>
          <w:sz w:val="30"/>
          <w:szCs w:val="30"/>
        </w:rPr>
        <w:t xml:space="preserve">2564 </w:t>
      </w:r>
      <w:r w:rsidRPr="00CC6D18">
        <w:rPr>
          <w:rFonts w:ascii="Angsana New" w:hAnsi="Angsana New" w:hint="cs"/>
          <w:sz w:val="30"/>
          <w:szCs w:val="30"/>
          <w:cs/>
        </w:rPr>
        <w:t>บริษัทได้ทำ</w:t>
      </w:r>
      <w:r w:rsidRPr="00CC6D18">
        <w:rPr>
          <w:rFonts w:ascii="Angsana New" w:hAnsi="Angsana New"/>
          <w:sz w:val="30"/>
          <w:szCs w:val="30"/>
          <w:cs/>
        </w:rPr>
        <w:t xml:space="preserve">บันทึกข้อตกลงเพิ่มเติมแนบท้ายสัญญาเช่าที่ดินพร้อมสิ่งปลูกสร้างกับบริษัทใหญ่ในลำดับสูงสุด </w:t>
      </w:r>
      <w:r w:rsidRPr="00CC6D18">
        <w:rPr>
          <w:rFonts w:ascii="Angsana New" w:hAnsi="Angsana New" w:hint="cs"/>
          <w:sz w:val="30"/>
          <w:szCs w:val="30"/>
          <w:cs/>
        </w:rPr>
        <w:t xml:space="preserve">เพื่อแก้ไขเงื่อนไขในสัญญาเช่าเป็นระยะเวลาเช่า </w:t>
      </w:r>
      <w:r w:rsidRPr="00CC6D18">
        <w:rPr>
          <w:rFonts w:ascii="Angsana New" w:hAnsi="Angsana New"/>
          <w:sz w:val="30"/>
          <w:szCs w:val="30"/>
        </w:rPr>
        <w:t xml:space="preserve">19 </w:t>
      </w:r>
      <w:r w:rsidRPr="00CC6D18">
        <w:rPr>
          <w:rFonts w:ascii="Angsana New" w:hAnsi="Angsana New" w:hint="cs"/>
          <w:sz w:val="30"/>
          <w:szCs w:val="30"/>
          <w:cs/>
        </w:rPr>
        <w:t xml:space="preserve">ปี ตั้งแต่วันที่ </w:t>
      </w:r>
      <w:r w:rsidRPr="00CC6D18">
        <w:rPr>
          <w:rFonts w:ascii="Angsana New" w:hAnsi="Angsana New"/>
          <w:sz w:val="30"/>
          <w:szCs w:val="30"/>
        </w:rPr>
        <w:t xml:space="preserve">1 </w:t>
      </w:r>
      <w:r w:rsidRPr="00CC6D18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CC6D18">
        <w:rPr>
          <w:rFonts w:ascii="Angsana New" w:hAnsi="Angsana New"/>
          <w:sz w:val="30"/>
          <w:szCs w:val="30"/>
        </w:rPr>
        <w:t xml:space="preserve">2564 </w:t>
      </w:r>
      <w:r w:rsidRPr="00CC6D18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Pr="00CC6D18">
        <w:rPr>
          <w:rFonts w:ascii="Angsana New" w:hAnsi="Angsana New"/>
          <w:sz w:val="30"/>
          <w:szCs w:val="30"/>
        </w:rPr>
        <w:t xml:space="preserve">31 </w:t>
      </w:r>
      <w:r w:rsidRPr="00CC6D1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CC6D18">
        <w:rPr>
          <w:rFonts w:ascii="Angsana New" w:hAnsi="Angsana New"/>
          <w:sz w:val="30"/>
          <w:szCs w:val="30"/>
        </w:rPr>
        <w:t>2582</w:t>
      </w:r>
      <w:r w:rsidRPr="00CC6D18">
        <w:rPr>
          <w:rFonts w:ascii="Angsana New" w:hAnsi="Angsana New" w:hint="cs"/>
          <w:sz w:val="30"/>
          <w:szCs w:val="30"/>
          <w:cs/>
        </w:rPr>
        <w:t xml:space="preserve"> </w:t>
      </w:r>
      <w:r w:rsidRPr="00CC6D18">
        <w:rPr>
          <w:rFonts w:ascii="Angsana New" w:hAnsi="Angsana New"/>
          <w:sz w:val="30"/>
          <w:szCs w:val="30"/>
          <w:cs/>
        </w:rPr>
        <w:t xml:space="preserve">ในอัตราค่าเช่าเดือนละ </w:t>
      </w:r>
      <w:r w:rsidRPr="00CC6D18">
        <w:rPr>
          <w:rFonts w:ascii="Angsana New" w:hAnsi="Angsana New"/>
          <w:sz w:val="30"/>
          <w:szCs w:val="30"/>
        </w:rPr>
        <w:t xml:space="preserve">0.1 </w:t>
      </w:r>
      <w:r w:rsidRPr="00CC6D18">
        <w:rPr>
          <w:rFonts w:ascii="Angsana New" w:hAnsi="Angsana New"/>
          <w:sz w:val="30"/>
          <w:szCs w:val="30"/>
          <w:cs/>
        </w:rPr>
        <w:t>ล้านบาท</w:t>
      </w:r>
      <w:r w:rsidRPr="00CC6D18">
        <w:rPr>
          <w:rFonts w:ascii="Angsana New" w:hAnsi="Angsana New" w:hint="cs"/>
          <w:sz w:val="30"/>
          <w:szCs w:val="30"/>
          <w:cs/>
        </w:rPr>
        <w:t xml:space="preserve"> ซึ่งอัตราค่าเช่า</w:t>
      </w:r>
      <w:r w:rsidRPr="00CC6D18">
        <w:rPr>
          <w:rFonts w:ascii="Angsana New" w:hAnsi="Angsana New"/>
          <w:sz w:val="30"/>
          <w:szCs w:val="30"/>
          <w:cs/>
        </w:rPr>
        <w:t xml:space="preserve">เพิ่มขึ้นร้อยละ </w:t>
      </w:r>
      <w:r w:rsidRPr="00CC6D18">
        <w:rPr>
          <w:rFonts w:ascii="Angsana New" w:hAnsi="Angsana New"/>
          <w:sz w:val="30"/>
          <w:szCs w:val="30"/>
        </w:rPr>
        <w:t>10.0</w:t>
      </w:r>
      <w:r w:rsidRPr="00CC6D18">
        <w:rPr>
          <w:rFonts w:ascii="Angsana New" w:hAnsi="Angsana New" w:hint="cs"/>
          <w:sz w:val="30"/>
          <w:szCs w:val="30"/>
          <w:cs/>
        </w:rPr>
        <w:t xml:space="preserve"> เป็นประจำทุก </w:t>
      </w:r>
      <w:r w:rsidRPr="00CC6D18">
        <w:rPr>
          <w:rFonts w:ascii="Angsana New" w:hAnsi="Angsana New"/>
          <w:sz w:val="30"/>
          <w:szCs w:val="30"/>
        </w:rPr>
        <w:t xml:space="preserve">3 </w:t>
      </w:r>
      <w:r w:rsidRPr="00CC6D18">
        <w:rPr>
          <w:rFonts w:ascii="Angsana New" w:hAnsi="Angsana New" w:hint="cs"/>
          <w:sz w:val="30"/>
          <w:szCs w:val="30"/>
          <w:cs/>
        </w:rPr>
        <w:t>ปี</w:t>
      </w:r>
      <w:r w:rsidRPr="00CC6D18">
        <w:rPr>
          <w:rFonts w:ascii="Angsana New" w:hAnsi="Angsana New"/>
          <w:sz w:val="30"/>
          <w:szCs w:val="30"/>
        </w:rPr>
        <w:t xml:space="preserve"> </w:t>
      </w:r>
      <w:r w:rsidRPr="00CC6D18">
        <w:rPr>
          <w:rFonts w:ascii="Angsana New" w:hAnsi="Angsana New" w:hint="cs"/>
          <w:sz w:val="30"/>
          <w:szCs w:val="30"/>
          <w:cs/>
        </w:rPr>
        <w:t>และมีสิทธิต่ออายุสัญญาเช่าก่อนผู้อื่น และในระหว่างที่สัญญาเช่าดังกล่าวยังมีผลบังคับใช้ หากผู้ให้เช่ามีความประสงค์จะขายหรือโอนสินทรัพย์ที่เช่า ผู้ให้เช่าจะต้องแจ้งให้บริษัททราบเพื่อให้บริษัทพิจารณาซื้อสินทรัพย์ที่เช่าก่อนผู้อื่น</w:t>
      </w:r>
    </w:p>
    <w:p w14:paraId="24AB5E9E" w14:textId="3E3D06EC" w:rsidR="00463D66" w:rsidRPr="00CC6D18" w:rsidRDefault="0046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714D146" w14:textId="09E8E49C" w:rsidR="003F5AD3" w:rsidRPr="00CC6D18" w:rsidRDefault="003F5AD3" w:rsidP="0046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C6D18">
        <w:rPr>
          <w:rFonts w:ascii="Angsana New" w:hAnsi="Angsana New" w:hint="cs"/>
          <w:b/>
          <w:bCs/>
          <w:sz w:val="30"/>
          <w:szCs w:val="30"/>
          <w:cs/>
        </w:rPr>
        <w:t>ผู้บริหารสำคัญ</w:t>
      </w:r>
    </w:p>
    <w:p w14:paraId="6B98F4F1" w14:textId="7EDEFCFD" w:rsidR="00EC2543" w:rsidRPr="00CC6D18" w:rsidRDefault="00EC2543" w:rsidP="002F1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B9C6FAB" w14:textId="5F7DBEEF" w:rsidR="00AC4D2B" w:rsidRPr="00CC6D18" w:rsidRDefault="00AC4D2B" w:rsidP="0046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C6D18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CC6D18">
        <w:rPr>
          <w:rFonts w:ascii="Angsana New" w:hAnsi="Angsana New"/>
          <w:sz w:val="30"/>
          <w:szCs w:val="30"/>
        </w:rPr>
        <w:t xml:space="preserve">30 </w:t>
      </w:r>
      <w:r w:rsidRPr="00CC6D18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CC6D18">
        <w:rPr>
          <w:rFonts w:ascii="Angsana New" w:hAnsi="Angsana New"/>
          <w:sz w:val="30"/>
          <w:szCs w:val="30"/>
        </w:rPr>
        <w:t xml:space="preserve">2564 </w:t>
      </w:r>
      <w:r w:rsidRPr="00CC6D18">
        <w:rPr>
          <w:rFonts w:ascii="Angsana New" w:hAnsi="Angsana New" w:hint="cs"/>
          <w:sz w:val="30"/>
          <w:szCs w:val="30"/>
          <w:cs/>
        </w:rPr>
        <w:t>บริษัทได้ทำ</w:t>
      </w:r>
      <w:r w:rsidRPr="00CC6D18">
        <w:rPr>
          <w:rFonts w:ascii="Angsana New" w:hAnsi="Angsana New"/>
          <w:sz w:val="30"/>
          <w:szCs w:val="30"/>
          <w:cs/>
        </w:rPr>
        <w:t>บันทึกข้อตกลงเพิ่มเติมแนบท้ายสัญญาเช่าที่ดินพร้อมสิ่งปลูกสร้าง</w:t>
      </w:r>
      <w:r w:rsidR="00100211" w:rsidRPr="00CC6D18">
        <w:rPr>
          <w:rFonts w:ascii="Angsana New" w:hAnsi="Angsana New"/>
          <w:sz w:val="30"/>
          <w:szCs w:val="30"/>
          <w:cs/>
        </w:rPr>
        <w:t>เพื่อใช้เป็นสถานที่ประกอบกิจการของสำนักงานใหญ่</w:t>
      </w:r>
      <w:r w:rsidRPr="00CC6D18">
        <w:rPr>
          <w:rFonts w:ascii="Angsana New" w:hAnsi="Angsana New"/>
          <w:sz w:val="30"/>
          <w:szCs w:val="30"/>
          <w:cs/>
        </w:rPr>
        <w:t>กับ</w:t>
      </w:r>
      <w:r w:rsidRPr="00CC6D18">
        <w:rPr>
          <w:rFonts w:ascii="Angsana New" w:hAnsi="Angsana New" w:hint="cs"/>
          <w:sz w:val="30"/>
          <w:szCs w:val="30"/>
          <w:cs/>
        </w:rPr>
        <w:t>ผู้บริหารสำคัญ</w:t>
      </w:r>
      <w:r w:rsidRPr="00CC6D18">
        <w:rPr>
          <w:rFonts w:ascii="Angsana New" w:hAnsi="Angsana New"/>
          <w:sz w:val="30"/>
          <w:szCs w:val="30"/>
          <w:cs/>
        </w:rPr>
        <w:t xml:space="preserve"> </w:t>
      </w:r>
      <w:r w:rsidRPr="00CC6D18">
        <w:rPr>
          <w:rFonts w:ascii="Angsana New" w:hAnsi="Angsana New" w:hint="cs"/>
          <w:sz w:val="30"/>
          <w:szCs w:val="30"/>
          <w:cs/>
        </w:rPr>
        <w:t>เพื่อแก้ไขเงื่อนไขในสัญญาเช่าจาก</w:t>
      </w:r>
      <w:r w:rsidRPr="00CC6D18">
        <w:rPr>
          <w:rFonts w:ascii="Angsana New" w:hAnsi="Angsana New"/>
          <w:sz w:val="30"/>
          <w:szCs w:val="30"/>
          <w:cs/>
        </w:rPr>
        <w:t xml:space="preserve">ระยะเวลาเช่า </w:t>
      </w:r>
      <w:r w:rsidRPr="00CC6D18">
        <w:rPr>
          <w:rFonts w:ascii="Angsana New" w:hAnsi="Angsana New"/>
          <w:sz w:val="30"/>
          <w:szCs w:val="30"/>
        </w:rPr>
        <w:t>10</w:t>
      </w:r>
      <w:r w:rsidRPr="00CC6D18">
        <w:rPr>
          <w:rFonts w:ascii="Angsana New" w:hAnsi="Angsana New"/>
          <w:sz w:val="30"/>
          <w:szCs w:val="30"/>
          <w:cs/>
        </w:rPr>
        <w:t xml:space="preserve"> ปี ตั้งแต่วันที่ </w:t>
      </w:r>
      <w:r w:rsidRPr="00CC6D18">
        <w:rPr>
          <w:rFonts w:ascii="Angsana New" w:hAnsi="Angsana New"/>
          <w:sz w:val="30"/>
          <w:szCs w:val="30"/>
        </w:rPr>
        <w:t xml:space="preserve">1 </w:t>
      </w:r>
      <w:r w:rsidRPr="00CC6D18">
        <w:rPr>
          <w:rFonts w:ascii="Angsana New" w:hAnsi="Angsana New"/>
          <w:sz w:val="30"/>
          <w:szCs w:val="30"/>
          <w:cs/>
        </w:rPr>
        <w:t xml:space="preserve">มกราคม </w:t>
      </w:r>
      <w:r w:rsidRPr="00CC6D18">
        <w:rPr>
          <w:rFonts w:ascii="Angsana New" w:hAnsi="Angsana New"/>
          <w:sz w:val="30"/>
          <w:szCs w:val="30"/>
        </w:rPr>
        <w:t xml:space="preserve">2561 </w:t>
      </w:r>
      <w:r w:rsidRPr="00CC6D18">
        <w:rPr>
          <w:rFonts w:ascii="Angsana New" w:hAnsi="Angsana New"/>
          <w:sz w:val="30"/>
          <w:szCs w:val="30"/>
          <w:cs/>
        </w:rPr>
        <w:t>ถึงวันที่</w:t>
      </w:r>
      <w:r w:rsidR="00100211" w:rsidRPr="00CC6D18">
        <w:rPr>
          <w:rFonts w:ascii="Angsana New" w:hAnsi="Angsana New"/>
          <w:sz w:val="30"/>
          <w:szCs w:val="30"/>
        </w:rPr>
        <w:t xml:space="preserve"> </w:t>
      </w:r>
      <w:r w:rsidRPr="00CC6D18">
        <w:rPr>
          <w:rFonts w:ascii="Angsana New" w:hAnsi="Angsana New"/>
          <w:sz w:val="30"/>
          <w:szCs w:val="30"/>
        </w:rPr>
        <w:t xml:space="preserve">31 </w:t>
      </w:r>
      <w:r w:rsidRPr="00CC6D1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C6D18">
        <w:rPr>
          <w:rFonts w:ascii="Angsana New" w:hAnsi="Angsana New"/>
          <w:sz w:val="30"/>
          <w:szCs w:val="30"/>
        </w:rPr>
        <w:t>2570</w:t>
      </w:r>
      <w:r w:rsidRPr="00CC6D18">
        <w:rPr>
          <w:rFonts w:ascii="Angsana New" w:hAnsi="Angsana New" w:hint="cs"/>
          <w:sz w:val="30"/>
          <w:szCs w:val="30"/>
          <w:cs/>
        </w:rPr>
        <w:t xml:space="preserve"> </w:t>
      </w:r>
      <w:r w:rsidRPr="00CC6D18">
        <w:rPr>
          <w:rFonts w:ascii="Angsana New" w:hAnsi="Angsana New"/>
          <w:sz w:val="30"/>
          <w:szCs w:val="30"/>
          <w:cs/>
        </w:rPr>
        <w:t xml:space="preserve">ในอัตราค่าเช่าเดือนละ </w:t>
      </w:r>
      <w:r w:rsidRPr="00CC6D18">
        <w:rPr>
          <w:rFonts w:ascii="Angsana New" w:hAnsi="Angsana New"/>
          <w:sz w:val="30"/>
          <w:szCs w:val="30"/>
        </w:rPr>
        <w:t xml:space="preserve">0.4 </w:t>
      </w:r>
      <w:r w:rsidRPr="00CC6D18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CC6D18">
        <w:rPr>
          <w:rFonts w:ascii="Angsana New" w:hAnsi="Angsana New" w:hint="cs"/>
          <w:sz w:val="30"/>
          <w:szCs w:val="30"/>
          <w:cs/>
        </w:rPr>
        <w:t>และ</w:t>
      </w:r>
      <w:r w:rsidRPr="00CC6D18">
        <w:rPr>
          <w:rFonts w:ascii="Angsana New" w:hAnsi="Angsana New"/>
          <w:sz w:val="30"/>
          <w:szCs w:val="30"/>
          <w:cs/>
        </w:rPr>
        <w:t xml:space="preserve">อัตราค่าเช่าเพิ่มขึ้นร้อยละ </w:t>
      </w:r>
      <w:r w:rsidRPr="00CC6D18">
        <w:rPr>
          <w:rFonts w:ascii="Angsana New" w:hAnsi="Angsana New"/>
          <w:sz w:val="30"/>
          <w:szCs w:val="30"/>
        </w:rPr>
        <w:t xml:space="preserve">10.0 </w:t>
      </w:r>
      <w:r w:rsidRPr="00CC6D18">
        <w:rPr>
          <w:rFonts w:ascii="Angsana New" w:hAnsi="Angsana New" w:hint="cs"/>
          <w:sz w:val="30"/>
          <w:szCs w:val="30"/>
          <w:cs/>
        </w:rPr>
        <w:t xml:space="preserve">เป็นประจำทุก </w:t>
      </w:r>
      <w:r w:rsidR="00A76C78" w:rsidRPr="00CC6D18">
        <w:rPr>
          <w:rFonts w:ascii="Angsana New" w:hAnsi="Angsana New"/>
          <w:sz w:val="30"/>
          <w:szCs w:val="30"/>
        </w:rPr>
        <w:t>3</w:t>
      </w:r>
      <w:r w:rsidRPr="00CC6D18">
        <w:rPr>
          <w:rFonts w:ascii="Angsana New" w:hAnsi="Angsana New"/>
          <w:sz w:val="30"/>
          <w:szCs w:val="30"/>
        </w:rPr>
        <w:t xml:space="preserve"> </w:t>
      </w:r>
      <w:r w:rsidRPr="00CC6D18">
        <w:rPr>
          <w:rFonts w:ascii="Angsana New" w:hAnsi="Angsana New" w:hint="cs"/>
          <w:sz w:val="30"/>
          <w:szCs w:val="30"/>
          <w:cs/>
        </w:rPr>
        <w:t xml:space="preserve">ปี เป็นระยะเวลาเช่า </w:t>
      </w:r>
      <w:r w:rsidRPr="00CC6D18">
        <w:rPr>
          <w:rFonts w:ascii="Angsana New" w:hAnsi="Angsana New"/>
          <w:sz w:val="30"/>
          <w:szCs w:val="30"/>
        </w:rPr>
        <w:t xml:space="preserve">22 </w:t>
      </w:r>
      <w:r w:rsidRPr="00CC6D18">
        <w:rPr>
          <w:rFonts w:ascii="Angsana New" w:hAnsi="Angsana New" w:hint="cs"/>
          <w:sz w:val="30"/>
          <w:szCs w:val="30"/>
          <w:cs/>
        </w:rPr>
        <w:t xml:space="preserve">ปี ตั้งแต่วันที่ </w:t>
      </w:r>
      <w:r w:rsidRPr="00CC6D18">
        <w:rPr>
          <w:rFonts w:ascii="Angsana New" w:hAnsi="Angsana New"/>
          <w:sz w:val="30"/>
          <w:szCs w:val="30"/>
        </w:rPr>
        <w:t xml:space="preserve">1 </w:t>
      </w:r>
      <w:r w:rsidRPr="00CC6D18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CC6D18">
        <w:rPr>
          <w:rFonts w:ascii="Angsana New" w:hAnsi="Angsana New"/>
          <w:sz w:val="30"/>
          <w:szCs w:val="30"/>
        </w:rPr>
        <w:t xml:space="preserve">2561 </w:t>
      </w:r>
      <w:r w:rsidRPr="00CC6D18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Pr="00CC6D18">
        <w:rPr>
          <w:rFonts w:ascii="Angsana New" w:hAnsi="Angsana New"/>
          <w:sz w:val="30"/>
          <w:szCs w:val="30"/>
        </w:rPr>
        <w:t xml:space="preserve">31 </w:t>
      </w:r>
      <w:r w:rsidRPr="00CC6D1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CC6D18">
        <w:rPr>
          <w:rFonts w:ascii="Angsana New" w:hAnsi="Angsana New"/>
          <w:sz w:val="30"/>
          <w:szCs w:val="30"/>
        </w:rPr>
        <w:t>2582</w:t>
      </w:r>
      <w:r w:rsidRPr="00CC6D18">
        <w:rPr>
          <w:rFonts w:ascii="Angsana New" w:hAnsi="Angsana New" w:hint="cs"/>
          <w:sz w:val="30"/>
          <w:szCs w:val="30"/>
          <w:cs/>
        </w:rPr>
        <w:t xml:space="preserve"> โดยอัตราค่าเช่าตั้งแต่วันที่ </w:t>
      </w:r>
      <w:r w:rsidRPr="00CC6D18">
        <w:rPr>
          <w:rFonts w:ascii="Angsana New" w:hAnsi="Angsana New"/>
          <w:sz w:val="30"/>
          <w:szCs w:val="30"/>
        </w:rPr>
        <w:t xml:space="preserve">1 </w:t>
      </w:r>
      <w:r w:rsidRPr="00CC6D18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CC6D18">
        <w:rPr>
          <w:rFonts w:ascii="Angsana New" w:hAnsi="Angsana New"/>
          <w:sz w:val="30"/>
          <w:szCs w:val="30"/>
        </w:rPr>
        <w:t>2564</w:t>
      </w:r>
      <w:r w:rsidRPr="00CC6D18">
        <w:rPr>
          <w:rFonts w:ascii="Angsana New" w:hAnsi="Angsana New" w:hint="cs"/>
          <w:sz w:val="30"/>
          <w:szCs w:val="30"/>
          <w:cs/>
        </w:rPr>
        <w:t xml:space="preserve"> เป็น</w:t>
      </w:r>
      <w:r w:rsidRPr="00CC6D18">
        <w:rPr>
          <w:rFonts w:ascii="Angsana New" w:hAnsi="Angsana New"/>
          <w:sz w:val="30"/>
          <w:szCs w:val="30"/>
          <w:cs/>
        </w:rPr>
        <w:t xml:space="preserve">อัตราค่าเช่าเดือนละ </w:t>
      </w:r>
      <w:r w:rsidRPr="00CC6D18">
        <w:rPr>
          <w:rFonts w:ascii="Angsana New" w:hAnsi="Angsana New"/>
          <w:sz w:val="30"/>
          <w:szCs w:val="30"/>
        </w:rPr>
        <w:t xml:space="preserve">0.4 </w:t>
      </w:r>
      <w:r w:rsidRPr="00CC6D18">
        <w:rPr>
          <w:rFonts w:ascii="Angsana New" w:hAnsi="Angsana New"/>
          <w:sz w:val="30"/>
          <w:szCs w:val="30"/>
          <w:cs/>
        </w:rPr>
        <w:t>ล้านบาท</w:t>
      </w:r>
      <w:r w:rsidRPr="00CC6D18">
        <w:rPr>
          <w:rFonts w:ascii="Angsana New" w:hAnsi="Angsana New" w:hint="cs"/>
          <w:sz w:val="30"/>
          <w:szCs w:val="30"/>
          <w:cs/>
        </w:rPr>
        <w:t xml:space="preserve"> ซึ่งอัตราค่าเช่า</w:t>
      </w:r>
      <w:r w:rsidRPr="00CC6D18">
        <w:rPr>
          <w:rFonts w:ascii="Angsana New" w:hAnsi="Angsana New"/>
          <w:sz w:val="30"/>
          <w:szCs w:val="30"/>
          <w:cs/>
        </w:rPr>
        <w:t xml:space="preserve">จะปรับเพิ่มขึ้นร้อยละ </w:t>
      </w:r>
      <w:r w:rsidRPr="00CC6D18">
        <w:rPr>
          <w:rFonts w:ascii="Angsana New" w:hAnsi="Angsana New"/>
          <w:sz w:val="30"/>
          <w:szCs w:val="30"/>
        </w:rPr>
        <w:t>10.0</w:t>
      </w:r>
      <w:r w:rsidRPr="00CC6D18">
        <w:rPr>
          <w:rFonts w:ascii="Angsana New" w:hAnsi="Angsana New" w:hint="cs"/>
          <w:sz w:val="30"/>
          <w:szCs w:val="30"/>
          <w:cs/>
        </w:rPr>
        <w:t xml:space="preserve"> เป็นประจำทุก </w:t>
      </w:r>
      <w:r w:rsidRPr="00CC6D18">
        <w:rPr>
          <w:rFonts w:ascii="Angsana New" w:hAnsi="Angsana New"/>
          <w:sz w:val="30"/>
          <w:szCs w:val="30"/>
        </w:rPr>
        <w:t xml:space="preserve">3 </w:t>
      </w:r>
      <w:r w:rsidRPr="00CC6D18">
        <w:rPr>
          <w:rFonts w:ascii="Angsana New" w:hAnsi="Angsana New" w:hint="cs"/>
          <w:sz w:val="30"/>
          <w:szCs w:val="30"/>
          <w:cs/>
        </w:rPr>
        <w:t>ปี</w:t>
      </w:r>
      <w:r w:rsidRPr="00CC6D18">
        <w:rPr>
          <w:rFonts w:ascii="Angsana New" w:hAnsi="Angsana New"/>
          <w:sz w:val="30"/>
          <w:szCs w:val="30"/>
        </w:rPr>
        <w:t xml:space="preserve"> </w:t>
      </w:r>
      <w:r w:rsidRPr="00CC6D18">
        <w:rPr>
          <w:rFonts w:ascii="Angsana New" w:hAnsi="Angsana New" w:hint="cs"/>
          <w:sz w:val="30"/>
          <w:szCs w:val="30"/>
          <w:cs/>
        </w:rPr>
        <w:t>และมีสิทธิต่ออายุสัญญาเช่าก่อนผู้อื่น และในระหว่างที่สัญญาเช่าดังกล่าวยังมีผลบังคับใช้ หากผู้ให้เช่ามีความประสงค์จะขายหรือโอนสินทรัพย์ที่เช่า ผู้ให้เช่าจะต้องแจ้งให้บริษัททราบเพื่อให้บริษัทพิจารณาซื้อสินทรัพย์ที่เช่าก่อนผู้อื่น</w:t>
      </w:r>
    </w:p>
    <w:p w14:paraId="6AF44585" w14:textId="463F6B7E" w:rsidR="0008002E" w:rsidRPr="00CC6D18" w:rsidRDefault="00080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C6D18">
        <w:rPr>
          <w:rFonts w:ascii="Angsana New" w:hAnsi="Angsana New"/>
          <w:sz w:val="30"/>
          <w:szCs w:val="30"/>
        </w:rPr>
        <w:br w:type="page"/>
      </w:r>
    </w:p>
    <w:p w14:paraId="19ED8C75" w14:textId="036B6EF8" w:rsidR="00365762" w:rsidRPr="00CC6D18" w:rsidRDefault="00E06818" w:rsidP="0046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C6D18">
        <w:rPr>
          <w:rFonts w:ascii="Angsana New" w:hAnsi="Angsana New"/>
          <w:sz w:val="30"/>
          <w:szCs w:val="30"/>
          <w:cs/>
        </w:rPr>
        <w:lastRenderedPageBreak/>
        <w:t>เงินสดจ่ายชำระหนี้สินตามสัญญาเช่ารวมดอกเบี้ยจ่ายของหนี้สินตามสัญญาเช่าสำหรับสัญญาเช่ากับบริษัทใหญ่ในลำดับสูงสุด และผู้บริหารสำคัญ</w:t>
      </w:r>
      <w:r w:rsidRPr="00CC6D18">
        <w:rPr>
          <w:rFonts w:ascii="Angsana New" w:hAnsi="Angsana New"/>
          <w:sz w:val="30"/>
          <w:szCs w:val="30"/>
        </w:rPr>
        <w:t xml:space="preserve"> </w:t>
      </w:r>
      <w:r w:rsidRPr="00CC6D18">
        <w:rPr>
          <w:rFonts w:ascii="Angsana New" w:hAnsi="Angsana New"/>
          <w:sz w:val="30"/>
          <w:szCs w:val="30"/>
          <w:cs/>
        </w:rPr>
        <w:t>สำหรับ</w:t>
      </w:r>
      <w:r w:rsidRPr="00CC6D18">
        <w:rPr>
          <w:rFonts w:ascii="Angsana New" w:hAnsi="Angsana New" w:hint="cs"/>
          <w:sz w:val="30"/>
          <w:szCs w:val="30"/>
          <w:cs/>
        </w:rPr>
        <w:t>ปี</w:t>
      </w:r>
      <w:r w:rsidRPr="00CC6D1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CC6D18">
        <w:rPr>
          <w:rFonts w:ascii="Angsana New" w:hAnsi="Angsana New"/>
          <w:sz w:val="30"/>
          <w:szCs w:val="30"/>
        </w:rPr>
        <w:t xml:space="preserve">31 </w:t>
      </w:r>
      <w:r w:rsidRPr="00CC6D18">
        <w:rPr>
          <w:rFonts w:ascii="Angsana New" w:hAnsi="Angsana New" w:hint="cs"/>
          <w:sz w:val="30"/>
          <w:szCs w:val="30"/>
          <w:cs/>
        </w:rPr>
        <w:t>ธันว</w:t>
      </w:r>
      <w:r w:rsidRPr="00CC6D18">
        <w:rPr>
          <w:rFonts w:asciiTheme="majorBidi" w:hAnsiTheme="majorBidi" w:cstheme="majorBidi" w:hint="cs"/>
          <w:sz w:val="30"/>
          <w:szCs w:val="30"/>
          <w:cs/>
          <w:lang w:val="en-GB"/>
        </w:rPr>
        <w:t>าคม</w:t>
      </w:r>
      <w:r w:rsidRPr="00CC6D18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0089666D" w:rsidRPr="00CC6D18">
        <w:rPr>
          <w:rFonts w:asciiTheme="majorBidi" w:hAnsiTheme="majorBidi" w:cstheme="majorBidi"/>
          <w:sz w:val="30"/>
          <w:szCs w:val="30"/>
          <w:lang w:val="en-GB"/>
        </w:rPr>
        <w:t>6</w:t>
      </w:r>
      <w:r w:rsidRPr="00CC6D18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มีจำนวน </w:t>
      </w:r>
      <w:r w:rsidR="00AC4D2B" w:rsidRPr="00CC6D18">
        <w:rPr>
          <w:rFonts w:asciiTheme="majorBidi" w:hAnsiTheme="majorBidi" w:cstheme="majorBidi"/>
          <w:sz w:val="30"/>
          <w:szCs w:val="30"/>
          <w:lang w:val="en-GB"/>
        </w:rPr>
        <w:t>1.</w:t>
      </w:r>
      <w:r w:rsidR="004163E4" w:rsidRPr="00CC6D18">
        <w:rPr>
          <w:rFonts w:asciiTheme="majorBidi" w:hAnsiTheme="majorBidi" w:cstheme="majorBidi"/>
          <w:sz w:val="30"/>
          <w:szCs w:val="30"/>
          <w:lang w:val="en-GB"/>
        </w:rPr>
        <w:t>6</w:t>
      </w:r>
      <w:r w:rsidRPr="00CC6D18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และ </w:t>
      </w:r>
      <w:r w:rsidR="00183830" w:rsidRPr="00CC6D18">
        <w:rPr>
          <w:rFonts w:asciiTheme="majorBidi" w:hAnsiTheme="majorBidi" w:cstheme="majorBidi"/>
          <w:sz w:val="30"/>
          <w:szCs w:val="30"/>
          <w:lang w:val="en-GB"/>
        </w:rPr>
        <w:t>4</w:t>
      </w:r>
      <w:r w:rsidR="00AC4D2B" w:rsidRPr="00CC6D18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183830" w:rsidRPr="00CC6D18">
        <w:rPr>
          <w:rFonts w:asciiTheme="majorBidi" w:hAnsiTheme="majorBidi" w:cstheme="majorBidi"/>
          <w:sz w:val="30"/>
          <w:szCs w:val="30"/>
          <w:lang w:val="en-GB"/>
        </w:rPr>
        <w:t>3</w:t>
      </w:r>
      <w:r w:rsidRPr="00CC6D18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  <w:cs/>
          <w:lang w:val="en-GB"/>
        </w:rPr>
        <w:t>ล้า</w:t>
      </w:r>
      <w:r w:rsidRPr="00CC6D18">
        <w:rPr>
          <w:rFonts w:asciiTheme="majorBidi" w:hAnsiTheme="majorBidi" w:cstheme="majorBidi"/>
          <w:sz w:val="30"/>
          <w:szCs w:val="30"/>
          <w:cs/>
        </w:rPr>
        <w:t>น</w:t>
      </w:r>
      <w:r w:rsidRPr="00CC6D18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บาท ตามลำดับ </w:t>
      </w:r>
      <w:r w:rsidRPr="00CC6D18">
        <w:rPr>
          <w:rFonts w:asciiTheme="majorBidi" w:hAnsiTheme="majorBidi" w:cstheme="majorBidi"/>
          <w:i/>
          <w:iCs/>
          <w:sz w:val="30"/>
          <w:szCs w:val="30"/>
          <w:lang w:val="en-GB"/>
        </w:rPr>
        <w:t>(256</w:t>
      </w:r>
      <w:r w:rsidR="0089666D" w:rsidRPr="00CC6D18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5 </w:t>
      </w:r>
      <w:r w:rsidRPr="00CC6D18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: </w:t>
      </w:r>
      <w:r w:rsidRPr="00CC6D18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บริษัทใหญ่ในลำดับสูงสุด และผู้บริหารสำคัญ</w:t>
      </w:r>
      <w:r w:rsidRPr="00CC6D18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CC6D18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มีจำนวน </w:t>
      </w:r>
      <w:r w:rsidR="004653F6" w:rsidRPr="00CC6D18">
        <w:rPr>
          <w:rFonts w:asciiTheme="majorBidi" w:hAnsiTheme="majorBidi" w:cstheme="majorBidi"/>
          <w:i/>
          <w:iCs/>
          <w:sz w:val="30"/>
          <w:szCs w:val="30"/>
          <w:lang w:val="en-GB"/>
        </w:rPr>
        <w:t>1.7</w:t>
      </w:r>
      <w:r w:rsidRPr="00CC6D18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CC6D18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ล้านบาท และ </w:t>
      </w:r>
      <w:r w:rsidR="004653F6" w:rsidRPr="00CC6D18">
        <w:rPr>
          <w:rFonts w:asciiTheme="majorBidi" w:hAnsiTheme="majorBidi" w:cstheme="majorBidi"/>
          <w:i/>
          <w:iCs/>
          <w:sz w:val="30"/>
          <w:szCs w:val="30"/>
          <w:lang w:val="en-GB"/>
        </w:rPr>
        <w:t>4.5</w:t>
      </w:r>
      <w:r w:rsidRPr="00CC6D18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CC6D18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ล้านบาท ตามลำดับ</w:t>
      </w:r>
      <w:r w:rsidRPr="00CC6D18">
        <w:rPr>
          <w:rFonts w:asciiTheme="majorBidi" w:hAnsiTheme="majorBidi" w:cstheme="majorBidi"/>
          <w:i/>
          <w:iCs/>
          <w:sz w:val="30"/>
          <w:szCs w:val="30"/>
          <w:lang w:val="en-GB"/>
        </w:rPr>
        <w:t>)</w:t>
      </w:r>
    </w:p>
    <w:p w14:paraId="3C395991" w14:textId="77777777" w:rsidR="0089666D" w:rsidRPr="00CC6D18" w:rsidRDefault="0089666D" w:rsidP="0046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39A1805" w14:textId="77777777" w:rsidR="0089666D" w:rsidRPr="00CC6D18" w:rsidRDefault="0089666D" w:rsidP="00896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CC6D18">
        <w:rPr>
          <w:rFonts w:ascii="Angsana New" w:hAnsi="Angsana New" w:hint="cs"/>
          <w:b/>
          <w:bCs/>
          <w:sz w:val="30"/>
          <w:szCs w:val="30"/>
          <w:cs/>
        </w:rPr>
        <w:t>บริษัทร่วม</w:t>
      </w:r>
    </w:p>
    <w:p w14:paraId="699834BB" w14:textId="77777777" w:rsidR="0089666D" w:rsidRPr="00CC6D18" w:rsidRDefault="0089666D" w:rsidP="00896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F2BDDA0" w14:textId="5A61D308" w:rsidR="0089666D" w:rsidRPr="00CC6D18" w:rsidRDefault="0089666D" w:rsidP="00896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C6D1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CC6D18">
        <w:rPr>
          <w:rFonts w:ascii="Angsana New" w:hAnsi="Angsana New"/>
          <w:sz w:val="30"/>
          <w:szCs w:val="30"/>
        </w:rPr>
        <w:t>30</w:t>
      </w:r>
      <w:r w:rsidRPr="00CC6D18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CC6D18">
        <w:rPr>
          <w:rFonts w:ascii="Angsana New" w:hAnsi="Angsana New"/>
          <w:sz w:val="30"/>
          <w:szCs w:val="30"/>
        </w:rPr>
        <w:t>2565</w:t>
      </w:r>
      <w:r w:rsidRPr="00CC6D18">
        <w:rPr>
          <w:rFonts w:ascii="Angsana New" w:hAnsi="Angsana New"/>
          <w:sz w:val="30"/>
          <w:szCs w:val="30"/>
          <w:cs/>
        </w:rPr>
        <w:t xml:space="preserve"> บริษัทย่อยในฐานะผู้ให้เช่าได้ทำสัญญาเช่ากับบริษัทร่วมเพื่อ</w:t>
      </w:r>
      <w:r w:rsidR="00DD70CF" w:rsidRPr="00CC6D18">
        <w:rPr>
          <w:rFonts w:ascii="Angsana New" w:hAnsi="Angsana New" w:hint="cs"/>
          <w:sz w:val="30"/>
          <w:szCs w:val="30"/>
          <w:cs/>
        </w:rPr>
        <w:t>ให้</w:t>
      </w:r>
      <w:r w:rsidRPr="00CC6D18">
        <w:rPr>
          <w:rFonts w:ascii="Angsana New" w:hAnsi="Angsana New"/>
          <w:sz w:val="30"/>
          <w:szCs w:val="30"/>
          <w:cs/>
        </w:rPr>
        <w:t xml:space="preserve">เช่าอุปกรณ์ มีระยะเวลาเช่า </w:t>
      </w:r>
      <w:r w:rsidRPr="00CC6D18">
        <w:rPr>
          <w:rFonts w:ascii="Angsana New" w:hAnsi="Angsana New"/>
          <w:sz w:val="30"/>
          <w:szCs w:val="30"/>
        </w:rPr>
        <w:t>5</w:t>
      </w:r>
      <w:r w:rsidRPr="00CC6D18">
        <w:rPr>
          <w:rFonts w:ascii="Angsana New" w:hAnsi="Angsana New"/>
          <w:sz w:val="30"/>
          <w:szCs w:val="30"/>
          <w:cs/>
        </w:rPr>
        <w:t xml:space="preserve"> ปี ตั้งแต่วันที่ </w:t>
      </w:r>
      <w:r w:rsidRPr="00CC6D18">
        <w:rPr>
          <w:rFonts w:ascii="Angsana New" w:hAnsi="Angsana New"/>
          <w:sz w:val="30"/>
          <w:szCs w:val="30"/>
        </w:rPr>
        <w:t>15</w:t>
      </w:r>
      <w:r w:rsidRPr="00CC6D18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CC6D18">
        <w:rPr>
          <w:rFonts w:ascii="Angsana New" w:hAnsi="Angsana New"/>
          <w:sz w:val="30"/>
          <w:szCs w:val="30"/>
        </w:rPr>
        <w:t>2565</w:t>
      </w:r>
      <w:r w:rsidRPr="00CC6D18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CC6D18">
        <w:rPr>
          <w:rFonts w:ascii="Angsana New" w:hAnsi="Angsana New"/>
          <w:sz w:val="30"/>
          <w:szCs w:val="30"/>
        </w:rPr>
        <w:t>14</w:t>
      </w:r>
      <w:r w:rsidRPr="00CC6D18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CC6D18">
        <w:rPr>
          <w:rFonts w:ascii="Angsana New" w:hAnsi="Angsana New"/>
          <w:sz w:val="30"/>
          <w:szCs w:val="30"/>
        </w:rPr>
        <w:t>2570</w:t>
      </w:r>
      <w:r w:rsidRPr="00CC6D18">
        <w:rPr>
          <w:rFonts w:ascii="Angsana New" w:hAnsi="Angsana New"/>
          <w:sz w:val="30"/>
          <w:szCs w:val="30"/>
          <w:cs/>
        </w:rPr>
        <w:t xml:space="preserve"> โดยมีค่าเช่าเดือนละ </w:t>
      </w:r>
      <w:r w:rsidRPr="00CC6D18">
        <w:rPr>
          <w:rFonts w:ascii="Angsana New" w:hAnsi="Angsana New"/>
          <w:sz w:val="30"/>
          <w:szCs w:val="30"/>
        </w:rPr>
        <w:t>0.1</w:t>
      </w:r>
      <w:r w:rsidRPr="00CC6D18">
        <w:rPr>
          <w:rFonts w:ascii="Angsana New" w:hAnsi="Angsana New"/>
          <w:sz w:val="30"/>
          <w:szCs w:val="30"/>
          <w:cs/>
        </w:rPr>
        <w:t xml:space="preserve"> ล้านบาท และให้สิทธิแก่ผู้เช่าในการซื้ออุปกรณ์ในราคา </w:t>
      </w:r>
      <w:r w:rsidRPr="00CC6D18">
        <w:rPr>
          <w:rFonts w:ascii="Angsana New" w:hAnsi="Angsana New"/>
          <w:sz w:val="30"/>
          <w:szCs w:val="30"/>
        </w:rPr>
        <w:t>0.3</w:t>
      </w:r>
      <w:r w:rsidRPr="00CC6D18">
        <w:rPr>
          <w:rFonts w:ascii="Angsana New" w:hAnsi="Angsana New"/>
          <w:sz w:val="30"/>
          <w:szCs w:val="30"/>
          <w:cs/>
        </w:rPr>
        <w:t xml:space="preserve"> ล้านบาท เมื่อครบกำหนดสัญญา</w:t>
      </w:r>
    </w:p>
    <w:p w14:paraId="20E207FC" w14:textId="77777777" w:rsidR="0089666D" w:rsidRPr="00CC6D18" w:rsidRDefault="0089666D" w:rsidP="00896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A59259E" w14:textId="4E93B32E" w:rsidR="0089666D" w:rsidRPr="00CC6D18" w:rsidRDefault="0089666D" w:rsidP="00896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C6D1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CC6D18">
        <w:rPr>
          <w:rFonts w:ascii="Angsana New" w:hAnsi="Angsana New"/>
          <w:sz w:val="30"/>
          <w:szCs w:val="30"/>
        </w:rPr>
        <w:t xml:space="preserve">30 </w:t>
      </w:r>
      <w:r w:rsidRPr="00CC6D18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CC6D18">
        <w:rPr>
          <w:rFonts w:ascii="Angsana New" w:hAnsi="Angsana New"/>
          <w:sz w:val="30"/>
          <w:szCs w:val="30"/>
        </w:rPr>
        <w:t xml:space="preserve">2565 </w:t>
      </w:r>
      <w:r w:rsidRPr="00CC6D18">
        <w:rPr>
          <w:rFonts w:ascii="Angsana New" w:hAnsi="Angsana New"/>
          <w:sz w:val="30"/>
          <w:szCs w:val="30"/>
          <w:cs/>
        </w:rPr>
        <w:t>บริษัทย่อยในฐานะผู้ให้เช่าได้ทำสัญญาเช่ากับบริษัทร่วมเพื่อ</w:t>
      </w:r>
      <w:r w:rsidR="00DD70CF" w:rsidRPr="00CC6D18">
        <w:rPr>
          <w:rFonts w:ascii="Angsana New" w:hAnsi="Angsana New" w:hint="cs"/>
          <w:sz w:val="30"/>
          <w:szCs w:val="30"/>
          <w:cs/>
        </w:rPr>
        <w:t>ให้</w:t>
      </w:r>
      <w:r w:rsidRPr="00CC6D18">
        <w:rPr>
          <w:rFonts w:ascii="Angsana New" w:hAnsi="Angsana New"/>
          <w:sz w:val="30"/>
          <w:szCs w:val="30"/>
          <w:cs/>
        </w:rPr>
        <w:t xml:space="preserve">เช่าอุปกรณ์ มีระยะเวลาเช่า </w:t>
      </w:r>
      <w:r w:rsidRPr="00CC6D18">
        <w:rPr>
          <w:rFonts w:ascii="Angsana New" w:hAnsi="Angsana New"/>
          <w:sz w:val="30"/>
          <w:szCs w:val="30"/>
        </w:rPr>
        <w:t xml:space="preserve">5 </w:t>
      </w:r>
      <w:r w:rsidRPr="00CC6D18">
        <w:rPr>
          <w:rFonts w:ascii="Angsana New" w:hAnsi="Angsana New"/>
          <w:sz w:val="30"/>
          <w:szCs w:val="30"/>
          <w:cs/>
        </w:rPr>
        <w:t xml:space="preserve">ปี ตั้งแต่วันที่ </w:t>
      </w:r>
      <w:r w:rsidRPr="00CC6D18">
        <w:rPr>
          <w:rFonts w:ascii="Angsana New" w:hAnsi="Angsana New"/>
          <w:sz w:val="30"/>
          <w:szCs w:val="30"/>
        </w:rPr>
        <w:t xml:space="preserve">1 </w:t>
      </w:r>
      <w:r w:rsidRPr="00CC6D18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CC6D18">
        <w:rPr>
          <w:rFonts w:ascii="Angsana New" w:hAnsi="Angsana New"/>
          <w:sz w:val="30"/>
          <w:szCs w:val="30"/>
        </w:rPr>
        <w:t xml:space="preserve">2565 </w:t>
      </w:r>
      <w:r w:rsidRPr="00CC6D18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CC6D18">
        <w:rPr>
          <w:rFonts w:ascii="Angsana New" w:hAnsi="Angsana New"/>
          <w:sz w:val="30"/>
          <w:szCs w:val="30"/>
        </w:rPr>
        <w:t xml:space="preserve">31 </w:t>
      </w:r>
      <w:r w:rsidRPr="00CC6D18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CC6D18">
        <w:rPr>
          <w:rFonts w:ascii="Angsana New" w:hAnsi="Angsana New"/>
          <w:sz w:val="30"/>
          <w:szCs w:val="30"/>
        </w:rPr>
        <w:t xml:space="preserve">2570 </w:t>
      </w:r>
      <w:r w:rsidRPr="00CC6D18">
        <w:rPr>
          <w:rFonts w:ascii="Angsana New" w:hAnsi="Angsana New"/>
          <w:sz w:val="30"/>
          <w:szCs w:val="30"/>
          <w:cs/>
        </w:rPr>
        <w:t xml:space="preserve">โดยมีค่าเช่าเดือนละ </w:t>
      </w:r>
      <w:r w:rsidRPr="00CC6D18">
        <w:rPr>
          <w:rFonts w:ascii="Angsana New" w:hAnsi="Angsana New"/>
          <w:sz w:val="30"/>
          <w:szCs w:val="30"/>
        </w:rPr>
        <w:t xml:space="preserve">0.1 </w:t>
      </w:r>
      <w:r w:rsidRPr="00CC6D18">
        <w:rPr>
          <w:rFonts w:ascii="Angsana New" w:hAnsi="Angsana New"/>
          <w:sz w:val="30"/>
          <w:szCs w:val="30"/>
          <w:cs/>
        </w:rPr>
        <w:t xml:space="preserve">ล้านบาท และให้สิทธิแก่ผู้เช่าในการซื้ออุปกรณ์ในราคา </w:t>
      </w:r>
      <w:r w:rsidRPr="00CC6D18">
        <w:rPr>
          <w:rFonts w:ascii="Angsana New" w:hAnsi="Angsana New"/>
          <w:sz w:val="30"/>
          <w:szCs w:val="30"/>
        </w:rPr>
        <w:t xml:space="preserve">0.5 </w:t>
      </w:r>
      <w:r w:rsidRPr="00CC6D18">
        <w:rPr>
          <w:rFonts w:ascii="Angsana New" w:hAnsi="Angsana New"/>
          <w:sz w:val="30"/>
          <w:szCs w:val="30"/>
          <w:cs/>
        </w:rPr>
        <w:t>ล้านบาท เมื่อครบกำหนดสัญญา</w:t>
      </w:r>
    </w:p>
    <w:p w14:paraId="0662193F" w14:textId="77777777" w:rsidR="00D415D3" w:rsidRPr="00CC6D18" w:rsidRDefault="00D415D3" w:rsidP="00896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8ED7D18" w14:textId="0AA86818" w:rsidR="00C12A2A" w:rsidRPr="00CC6D18" w:rsidRDefault="0089666D" w:rsidP="0076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C6D18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CC6D18">
        <w:rPr>
          <w:rFonts w:ascii="Angsana New" w:hAnsi="Angsana New"/>
          <w:sz w:val="30"/>
          <w:szCs w:val="30"/>
        </w:rPr>
        <w:t xml:space="preserve">1 </w:t>
      </w:r>
      <w:r w:rsidRPr="00CC6D18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Pr="00CC6D18">
        <w:rPr>
          <w:rFonts w:ascii="Angsana New" w:hAnsi="Angsana New"/>
          <w:sz w:val="30"/>
          <w:szCs w:val="30"/>
        </w:rPr>
        <w:t xml:space="preserve">2566 </w:t>
      </w:r>
      <w:r w:rsidRPr="00CC6D18">
        <w:rPr>
          <w:rFonts w:ascii="Angsana New" w:hAnsi="Angsana New" w:hint="cs"/>
          <w:sz w:val="30"/>
          <w:szCs w:val="30"/>
          <w:cs/>
        </w:rPr>
        <w:t>บริษัทย่อยและบริษัท</w:t>
      </w:r>
      <w:r w:rsidR="008663CC" w:rsidRPr="00CC6D18">
        <w:rPr>
          <w:rFonts w:ascii="Angsana New" w:hAnsi="Angsana New" w:hint="cs"/>
          <w:sz w:val="30"/>
          <w:szCs w:val="30"/>
          <w:cs/>
        </w:rPr>
        <w:t>ร่วม</w:t>
      </w:r>
      <w:r w:rsidRPr="00CC6D18">
        <w:rPr>
          <w:rFonts w:ascii="Angsana New" w:hAnsi="Angsana New" w:hint="cs"/>
          <w:sz w:val="30"/>
          <w:szCs w:val="30"/>
          <w:cs/>
        </w:rPr>
        <w:t xml:space="preserve">ได้ทำบันทึกข้อตกลงเพื่อยกเลิกสัญญาเช่าอุปกรณ์ทั้งหมด ส่งผลให้บริษัทย่อยบันทึกผลขาดทุนจากการเปลี่ยนแปลงสัญญาเช่าจำนวน </w:t>
      </w:r>
      <w:r w:rsidRPr="00CC6D18">
        <w:rPr>
          <w:rFonts w:ascii="Angsana New" w:hAnsi="Angsana New"/>
          <w:sz w:val="30"/>
          <w:szCs w:val="30"/>
        </w:rPr>
        <w:t xml:space="preserve">4.4 </w:t>
      </w:r>
      <w:r w:rsidRPr="00CC6D18">
        <w:rPr>
          <w:rFonts w:ascii="Angsana New" w:hAnsi="Angsana New" w:hint="cs"/>
          <w:sz w:val="30"/>
          <w:szCs w:val="30"/>
          <w:cs/>
        </w:rPr>
        <w:t xml:space="preserve">ล้านบาท ในงบกำไรขาดทุนเบ็ดเสร็จสำหรับปีสิ้นสุดวันที่ </w:t>
      </w:r>
      <w:r w:rsidRPr="00CC6D18">
        <w:rPr>
          <w:rFonts w:ascii="Angsana New" w:hAnsi="Angsana New"/>
          <w:sz w:val="30"/>
          <w:szCs w:val="30"/>
        </w:rPr>
        <w:t xml:space="preserve">31 </w:t>
      </w:r>
      <w:r w:rsidRPr="00CC6D1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CC6D18">
        <w:rPr>
          <w:rFonts w:ascii="Angsana New" w:hAnsi="Angsana New"/>
          <w:sz w:val="30"/>
          <w:szCs w:val="30"/>
        </w:rPr>
        <w:t>2566</w:t>
      </w:r>
    </w:p>
    <w:p w14:paraId="07275304" w14:textId="5D9819B1" w:rsidR="007677E8" w:rsidRPr="00CC6D18" w:rsidRDefault="007677E8" w:rsidP="00C12A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FF35481" w14:textId="77777777" w:rsidR="004653F6" w:rsidRPr="00CC6D18" w:rsidRDefault="004653F6" w:rsidP="0046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CC6D18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สัญญาให้กู้ยืมเงินระยะสั้น</w:t>
      </w:r>
    </w:p>
    <w:p w14:paraId="64FDC129" w14:textId="77777777" w:rsidR="004653F6" w:rsidRPr="00CC6D18" w:rsidRDefault="004653F6" w:rsidP="0046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5E83C19" w14:textId="77777777" w:rsidR="004653F6" w:rsidRPr="00CC6D18" w:rsidRDefault="004653F6" w:rsidP="0046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CC6D18">
        <w:rPr>
          <w:rFonts w:ascii="Angsana New" w:hAnsi="Angsana New"/>
          <w:b/>
          <w:bCs/>
          <w:sz w:val="30"/>
          <w:szCs w:val="30"/>
          <w:cs/>
          <w:lang w:val="en-GB"/>
        </w:rPr>
        <w:t>บริษัทย่อย</w:t>
      </w:r>
    </w:p>
    <w:p w14:paraId="69569519" w14:textId="77777777" w:rsidR="004653F6" w:rsidRPr="00CC6D18" w:rsidRDefault="004653F6" w:rsidP="0046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B960AAF" w14:textId="26672E55" w:rsidR="005909A0" w:rsidRPr="00CC6D18" w:rsidRDefault="004653F6" w:rsidP="0046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เมื่อวันที่ </w:t>
      </w:r>
      <w:r w:rsidRPr="00CC6D18">
        <w:rPr>
          <w:rFonts w:ascii="Angsana New" w:hAnsi="Angsana New"/>
          <w:sz w:val="30"/>
          <w:szCs w:val="30"/>
          <w:lang w:val="en-GB"/>
        </w:rPr>
        <w:t xml:space="preserve">20 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กันยายน </w:t>
      </w:r>
      <w:r w:rsidRPr="00CC6D18">
        <w:rPr>
          <w:rFonts w:ascii="Angsana New" w:hAnsi="Angsana New"/>
          <w:sz w:val="30"/>
          <w:szCs w:val="30"/>
          <w:lang w:val="en-GB"/>
        </w:rPr>
        <w:t xml:space="preserve">2565 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บริษัทในฐานะผู้ให้กู้ได้ทำสัญญาให้กู้ยืมเงินระยะสั้น ประเภทตั๋วสัญญาใช้เงินกับบริษัทย่อยเพื่อใช้ในการดำเนินงานในจำนวนเงินรวมไม่เกิน </w:t>
      </w:r>
      <w:r w:rsidRPr="00CC6D18">
        <w:rPr>
          <w:rFonts w:ascii="Angsana New" w:hAnsi="Angsana New"/>
          <w:sz w:val="30"/>
          <w:szCs w:val="30"/>
          <w:lang w:val="en-GB"/>
        </w:rPr>
        <w:t xml:space="preserve">40.0 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ล้านบาท โดยมีอัตราดอกเบี้ยร้อยละ </w:t>
      </w:r>
      <w:r w:rsidRPr="00CC6D18">
        <w:rPr>
          <w:rFonts w:ascii="Angsana New" w:hAnsi="Angsana New"/>
          <w:sz w:val="30"/>
          <w:szCs w:val="30"/>
          <w:lang w:val="en-GB"/>
        </w:rPr>
        <w:t xml:space="preserve">5 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ต่อปี </w:t>
      </w:r>
      <w:r w:rsidR="00391C07" w:rsidRPr="00CC6D18">
        <w:rPr>
          <w:rFonts w:ascii="Angsana New" w:hAnsi="Angsana New"/>
          <w:sz w:val="30"/>
          <w:szCs w:val="30"/>
          <w:lang w:val="en-GB"/>
        </w:rPr>
        <w:t xml:space="preserve">               </w:t>
      </w:r>
      <w:r w:rsidRPr="00CC6D18">
        <w:rPr>
          <w:rFonts w:ascii="Angsana New" w:hAnsi="Angsana New"/>
          <w:sz w:val="30"/>
          <w:szCs w:val="30"/>
          <w:cs/>
          <w:lang w:val="en-GB"/>
        </w:rPr>
        <w:t>ณ วันที่</w:t>
      </w:r>
      <w:r w:rsidR="00DF7DFE" w:rsidRPr="00CC6D18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CC6D18">
        <w:rPr>
          <w:rFonts w:ascii="Angsana New" w:hAnsi="Angsana New"/>
          <w:sz w:val="30"/>
          <w:szCs w:val="30"/>
          <w:lang w:val="en-GB"/>
        </w:rPr>
        <w:t xml:space="preserve">31 </w:t>
      </w:r>
      <w:r w:rsidRPr="00CC6D18">
        <w:rPr>
          <w:rFonts w:ascii="Angsana New" w:hAnsi="Angsana New" w:hint="cs"/>
          <w:sz w:val="30"/>
          <w:szCs w:val="30"/>
          <w:cs/>
          <w:lang w:val="en-GB"/>
        </w:rPr>
        <w:t>ธันวาคม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CC6D18">
        <w:rPr>
          <w:rFonts w:ascii="Angsana New" w:hAnsi="Angsana New"/>
          <w:sz w:val="30"/>
          <w:szCs w:val="30"/>
          <w:lang w:val="en-GB"/>
        </w:rPr>
        <w:t>256</w:t>
      </w:r>
      <w:r w:rsidR="001B6192" w:rsidRPr="00CC6D18">
        <w:rPr>
          <w:rFonts w:ascii="Angsana New" w:hAnsi="Angsana New"/>
          <w:sz w:val="30"/>
          <w:szCs w:val="30"/>
          <w:lang w:val="en-GB"/>
        </w:rPr>
        <w:t>6</w:t>
      </w:r>
      <w:r w:rsidRPr="00CC6D18">
        <w:rPr>
          <w:rFonts w:ascii="Angsana New" w:hAnsi="Angsana New"/>
          <w:sz w:val="30"/>
          <w:szCs w:val="30"/>
          <w:lang w:val="en-GB"/>
        </w:rPr>
        <w:t xml:space="preserve"> 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บริษัทย่อยเบิกรับเงินกู้จากสัญญาให้กู้ยืมระยะสั้นดังกล่าวจำนวน </w:t>
      </w:r>
      <w:r w:rsidR="001B6192" w:rsidRPr="00CC6D18">
        <w:rPr>
          <w:rFonts w:ascii="Angsana New" w:hAnsi="Angsana New"/>
          <w:sz w:val="30"/>
          <w:szCs w:val="30"/>
          <w:lang w:val="en-GB"/>
        </w:rPr>
        <w:t>40.0</w:t>
      </w:r>
      <w:r w:rsidRPr="00CC6D18">
        <w:rPr>
          <w:rFonts w:ascii="Angsana New" w:hAnsi="Angsana New"/>
          <w:sz w:val="30"/>
          <w:szCs w:val="30"/>
          <w:lang w:val="en-GB"/>
        </w:rPr>
        <w:t xml:space="preserve"> </w:t>
      </w:r>
      <w:r w:rsidRPr="00CC6D18">
        <w:rPr>
          <w:rFonts w:ascii="Angsana New" w:hAnsi="Angsana New"/>
          <w:sz w:val="30"/>
          <w:szCs w:val="30"/>
          <w:cs/>
          <w:lang w:val="en-GB"/>
        </w:rPr>
        <w:t>ล้านบาท โดยมีกำหนดชำระคืนทั้งจำนวนภายใน</w:t>
      </w:r>
      <w:r w:rsidR="0018059A" w:rsidRPr="00CC6D18">
        <w:rPr>
          <w:rFonts w:ascii="Angsana New" w:hAnsi="Angsana New" w:hint="cs"/>
          <w:sz w:val="30"/>
          <w:szCs w:val="30"/>
          <w:cs/>
          <w:lang w:val="en-GB"/>
        </w:rPr>
        <w:t>เดือน</w:t>
      </w:r>
      <w:r w:rsidR="001B6192" w:rsidRPr="00CC6D18">
        <w:rPr>
          <w:rFonts w:ascii="Angsana New" w:hAnsi="Angsana New" w:hint="cs"/>
          <w:sz w:val="30"/>
          <w:szCs w:val="30"/>
          <w:cs/>
          <w:lang w:val="en-GB"/>
        </w:rPr>
        <w:t xml:space="preserve">มกราคมถึงเมษายน </w:t>
      </w:r>
      <w:r w:rsidR="001B6192" w:rsidRPr="00CC6D18">
        <w:rPr>
          <w:rFonts w:ascii="Angsana New" w:hAnsi="Angsana New"/>
          <w:sz w:val="30"/>
          <w:szCs w:val="30"/>
          <w:lang w:val="en-GB"/>
        </w:rPr>
        <w:t xml:space="preserve">2567 </w:t>
      </w:r>
      <w:r w:rsidR="001B6192" w:rsidRPr="00CC6D18">
        <w:rPr>
          <w:rFonts w:ascii="Angsana New" w:hAnsi="Angsana New" w:hint="cs"/>
          <w:i/>
          <w:iCs/>
          <w:sz w:val="30"/>
          <w:szCs w:val="30"/>
          <w:cs/>
          <w:lang w:val="en-GB"/>
        </w:rPr>
        <w:t>(</w:t>
      </w:r>
      <w:r w:rsidR="001B6192" w:rsidRPr="00CC6D18">
        <w:rPr>
          <w:rFonts w:ascii="Angsana New" w:hAnsi="Angsana New"/>
          <w:i/>
          <w:iCs/>
          <w:sz w:val="30"/>
          <w:szCs w:val="30"/>
        </w:rPr>
        <w:t xml:space="preserve">2565 : 13.5 </w:t>
      </w:r>
      <w:r w:rsidR="001B6192" w:rsidRPr="00CC6D18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</w:t>
      </w:r>
      <w:r w:rsidR="001B6192" w:rsidRPr="00CC6D18">
        <w:rPr>
          <w:rFonts w:ascii="Angsana New" w:hAnsi="Angsana New"/>
          <w:i/>
          <w:iCs/>
          <w:sz w:val="30"/>
          <w:szCs w:val="30"/>
          <w:cs/>
          <w:lang w:val="en-GB"/>
        </w:rPr>
        <w:t>โดยมีกำหนดชำระคืนทั้งจำนวนภายใน</w:t>
      </w:r>
      <w:r w:rsidR="001B6192" w:rsidRPr="00CC6D18">
        <w:rPr>
          <w:rFonts w:ascii="Angsana New" w:hAnsi="Angsana New" w:hint="cs"/>
          <w:i/>
          <w:iCs/>
          <w:sz w:val="30"/>
          <w:szCs w:val="30"/>
          <w:cs/>
          <w:lang w:val="en-GB"/>
        </w:rPr>
        <w:t xml:space="preserve">วันที่ </w:t>
      </w:r>
      <w:r w:rsidR="001B6192" w:rsidRPr="00CC6D18">
        <w:rPr>
          <w:rFonts w:ascii="Angsana New" w:hAnsi="Angsana New"/>
          <w:i/>
          <w:iCs/>
          <w:sz w:val="30"/>
          <w:szCs w:val="30"/>
        </w:rPr>
        <w:t xml:space="preserve">27 </w:t>
      </w:r>
      <w:r w:rsidR="001B6192" w:rsidRPr="00CC6D18">
        <w:rPr>
          <w:rFonts w:ascii="Angsana New" w:hAnsi="Angsana New" w:hint="cs"/>
          <w:i/>
          <w:iCs/>
          <w:sz w:val="30"/>
          <w:szCs w:val="30"/>
          <w:cs/>
          <w:lang w:val="en-GB"/>
        </w:rPr>
        <w:t xml:space="preserve">มกราคม </w:t>
      </w:r>
      <w:r w:rsidR="001B6192" w:rsidRPr="00CC6D18">
        <w:rPr>
          <w:rFonts w:ascii="Angsana New" w:hAnsi="Angsana New"/>
          <w:i/>
          <w:iCs/>
          <w:sz w:val="30"/>
          <w:szCs w:val="30"/>
          <w:lang w:val="en-GB"/>
        </w:rPr>
        <w:t>2566</w:t>
      </w:r>
      <w:r w:rsidR="001B6192" w:rsidRPr="00CC6D18">
        <w:rPr>
          <w:rFonts w:ascii="Angsana New" w:hAnsi="Angsana New" w:hint="cs"/>
          <w:i/>
          <w:iCs/>
          <w:sz w:val="30"/>
          <w:szCs w:val="30"/>
          <w:cs/>
          <w:lang w:val="en-GB"/>
        </w:rPr>
        <w:t>)</w:t>
      </w:r>
    </w:p>
    <w:p w14:paraId="14AE5B43" w14:textId="3FF6F883" w:rsidR="00D415D3" w:rsidRPr="00CC6D18" w:rsidRDefault="00D415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14:paraId="25C86E76" w14:textId="1EF5E7FA" w:rsidR="0089666D" w:rsidRPr="00CC6D18" w:rsidRDefault="0089666D" w:rsidP="00896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เมื่อวันที่ </w:t>
      </w:r>
      <w:r w:rsidRPr="00CC6D18">
        <w:rPr>
          <w:rFonts w:ascii="Angsana New" w:hAnsi="Angsana New"/>
          <w:sz w:val="30"/>
          <w:szCs w:val="30"/>
          <w:lang w:val="en-GB"/>
        </w:rPr>
        <w:t>23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 พฤษภาคม </w:t>
      </w:r>
      <w:r w:rsidRPr="00CC6D18">
        <w:rPr>
          <w:rFonts w:ascii="Angsana New" w:hAnsi="Angsana New"/>
          <w:sz w:val="30"/>
          <w:szCs w:val="30"/>
          <w:lang w:val="en-GB"/>
        </w:rPr>
        <w:t>2566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 บริษัทในฐานะผู้ให้กู้ได้ทำสัญญาให้กู้ยืมเงินระยะสั้น ประเภทตั๋วสัญญาใช้เงินกับบริษัทย่อยเพื่อใช้ในการดำเนินงานในจำนวนเงินรวมไม่เกิน </w:t>
      </w:r>
      <w:r w:rsidRPr="00CC6D18">
        <w:rPr>
          <w:rFonts w:ascii="Angsana New" w:hAnsi="Angsana New"/>
          <w:sz w:val="30"/>
          <w:szCs w:val="30"/>
          <w:lang w:val="en-GB"/>
        </w:rPr>
        <w:t>20.0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 ล้านบาท โดยมีอัตราดอกเบี้ยร้อยละ </w:t>
      </w:r>
      <w:r w:rsidRPr="00CC6D18">
        <w:rPr>
          <w:rFonts w:ascii="Angsana New" w:hAnsi="Angsana New"/>
          <w:sz w:val="30"/>
          <w:szCs w:val="30"/>
          <w:lang w:val="en-GB"/>
        </w:rPr>
        <w:t>5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 ต่อปี</w:t>
      </w:r>
      <w:r w:rsidRPr="00CC6D18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</w:p>
    <w:p w14:paraId="301584AF" w14:textId="3D2F52E7" w:rsidR="0053299E" w:rsidRPr="00CC6D18" w:rsidRDefault="00532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14:paraId="6110D66E" w14:textId="21AA57C5" w:rsidR="0089666D" w:rsidRPr="00CC6D18" w:rsidRDefault="0089666D" w:rsidP="00896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CC6D18">
        <w:rPr>
          <w:rFonts w:ascii="Angsana New" w:hAnsi="Angsana New"/>
          <w:sz w:val="30"/>
          <w:szCs w:val="30"/>
          <w:cs/>
          <w:lang w:val="en-GB"/>
        </w:rPr>
        <w:lastRenderedPageBreak/>
        <w:t xml:space="preserve">เมื่อวันที่ </w:t>
      </w:r>
      <w:r w:rsidRPr="00CC6D18">
        <w:rPr>
          <w:rFonts w:ascii="Angsana New" w:hAnsi="Angsana New"/>
          <w:sz w:val="30"/>
          <w:szCs w:val="30"/>
          <w:lang w:val="en-GB"/>
        </w:rPr>
        <w:t>5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 กันยายน </w:t>
      </w:r>
      <w:r w:rsidRPr="00CC6D18">
        <w:rPr>
          <w:rFonts w:ascii="Angsana New" w:hAnsi="Angsana New"/>
          <w:sz w:val="30"/>
          <w:szCs w:val="30"/>
          <w:lang w:val="en-GB"/>
        </w:rPr>
        <w:t>2566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 บริษัทได้ทำบันทึกข้อตกลงเพิ่มเติมสำหรับสัญญาให้กู้ยืมเงินระยะสั้น ประเภทตั๋วสัญญาใช้เงินกับบริษัทย่อยจำนวนเงินรวมไม่เกิน </w:t>
      </w:r>
      <w:r w:rsidRPr="00CC6D18">
        <w:rPr>
          <w:rFonts w:ascii="Angsana New" w:hAnsi="Angsana New"/>
          <w:sz w:val="30"/>
          <w:szCs w:val="30"/>
          <w:lang w:val="en-GB"/>
        </w:rPr>
        <w:t>20.0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 ล้านบาท โดยแก้ไขอัตราดอกเบี้ยจากร้อยละ </w:t>
      </w:r>
      <w:r w:rsidRPr="00CC6D18">
        <w:rPr>
          <w:rFonts w:ascii="Angsana New" w:hAnsi="Angsana New"/>
          <w:sz w:val="30"/>
          <w:szCs w:val="30"/>
          <w:lang w:val="en-GB"/>
        </w:rPr>
        <w:t>5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 ต่อปี เป็นอัตราดอกเบี้ยขั้นต่ำต่อปีที่ธนาคารกำหนดเรียกเก็บจากลูกค้ารายใหญ่ชั้นดี (</w:t>
      </w:r>
      <w:r w:rsidRPr="00CC6D18">
        <w:rPr>
          <w:rFonts w:ascii="Angsana New" w:hAnsi="Angsana New"/>
          <w:sz w:val="30"/>
          <w:szCs w:val="30"/>
          <w:lang w:val="en-GB"/>
        </w:rPr>
        <w:t xml:space="preserve">MLR) 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เฉลี่ยจากธนาคารพาณิชย์ </w:t>
      </w:r>
      <w:r w:rsidRPr="00CC6D18">
        <w:rPr>
          <w:rFonts w:ascii="Angsana New" w:hAnsi="Angsana New"/>
          <w:sz w:val="30"/>
          <w:szCs w:val="30"/>
          <w:lang w:val="en-GB"/>
        </w:rPr>
        <w:t>4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 แห่ง บวกส่วนเพิ่มร้อยละ </w:t>
      </w:r>
      <w:r w:rsidRPr="00CC6D18">
        <w:rPr>
          <w:rFonts w:ascii="Angsana New" w:hAnsi="Angsana New"/>
          <w:sz w:val="30"/>
          <w:szCs w:val="30"/>
          <w:lang w:val="en-GB"/>
        </w:rPr>
        <w:t>0.7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 ต่อปี </w:t>
      </w:r>
      <w:r w:rsidR="001B6192" w:rsidRPr="00CC6D18">
        <w:rPr>
          <w:rFonts w:ascii="Angsana New" w:hAnsi="Angsana New"/>
          <w:sz w:val="30"/>
          <w:szCs w:val="30"/>
          <w:cs/>
          <w:lang w:val="en-GB"/>
        </w:rPr>
        <w:t xml:space="preserve">ณ วันที่ </w:t>
      </w:r>
      <w:r w:rsidR="001B6192" w:rsidRPr="00CC6D18">
        <w:rPr>
          <w:rFonts w:ascii="Angsana New" w:hAnsi="Angsana New"/>
          <w:sz w:val="30"/>
          <w:szCs w:val="30"/>
          <w:lang w:val="en-GB"/>
        </w:rPr>
        <w:t>31</w:t>
      </w:r>
      <w:r w:rsidR="001B6192" w:rsidRPr="00CC6D18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1B6192" w:rsidRPr="00CC6D18">
        <w:rPr>
          <w:rFonts w:ascii="Angsana New" w:hAnsi="Angsana New" w:hint="cs"/>
          <w:sz w:val="30"/>
          <w:szCs w:val="30"/>
          <w:cs/>
          <w:lang w:val="en-GB"/>
        </w:rPr>
        <w:t>ธันวาคม</w:t>
      </w:r>
      <w:r w:rsidR="001B6192" w:rsidRPr="00CC6D18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1B6192" w:rsidRPr="00CC6D18">
        <w:rPr>
          <w:rFonts w:ascii="Angsana New" w:hAnsi="Angsana New"/>
          <w:sz w:val="30"/>
          <w:szCs w:val="30"/>
          <w:lang w:val="en-GB"/>
        </w:rPr>
        <w:t>2566</w:t>
      </w:r>
      <w:r w:rsidR="001B6192" w:rsidRPr="00CC6D18">
        <w:rPr>
          <w:rFonts w:ascii="Angsana New" w:hAnsi="Angsana New"/>
          <w:sz w:val="30"/>
          <w:szCs w:val="30"/>
          <w:cs/>
          <w:lang w:val="en-GB"/>
        </w:rPr>
        <w:t xml:space="preserve"> บริษัทย่อยเบิกรับเงินกู้จากสัญญาให้กู้ยืมระยะสั้นดังกล่าวจำนวน </w:t>
      </w:r>
      <w:r w:rsidR="001B6192" w:rsidRPr="00CC6D18">
        <w:rPr>
          <w:rFonts w:ascii="Angsana New" w:hAnsi="Angsana New"/>
          <w:sz w:val="30"/>
          <w:szCs w:val="30"/>
          <w:lang w:val="en-GB"/>
        </w:rPr>
        <w:t>20.0</w:t>
      </w:r>
      <w:r w:rsidR="001B6192" w:rsidRPr="00CC6D18">
        <w:rPr>
          <w:rFonts w:ascii="Angsana New" w:hAnsi="Angsana New"/>
          <w:sz w:val="30"/>
          <w:szCs w:val="30"/>
          <w:cs/>
          <w:lang w:val="en-GB"/>
        </w:rPr>
        <w:t xml:space="preserve"> ล้านบาท โดยมีกำหนดชำระคืนทั้งจำนวนภายในเดือน</w:t>
      </w:r>
      <w:r w:rsidR="001B6192" w:rsidRPr="00CC6D18">
        <w:rPr>
          <w:rFonts w:ascii="Angsana New" w:hAnsi="Angsana New" w:hint="cs"/>
          <w:sz w:val="30"/>
          <w:szCs w:val="30"/>
          <w:cs/>
          <w:lang w:val="en-GB"/>
        </w:rPr>
        <w:t>มกราคม</w:t>
      </w:r>
      <w:r w:rsidR="001B6192" w:rsidRPr="00CC6D18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1B6192" w:rsidRPr="00CC6D18">
        <w:rPr>
          <w:rFonts w:ascii="Angsana New" w:hAnsi="Angsana New"/>
          <w:sz w:val="30"/>
          <w:szCs w:val="30"/>
          <w:lang w:val="en-GB"/>
        </w:rPr>
        <w:t>2567</w:t>
      </w:r>
    </w:p>
    <w:p w14:paraId="5DFF1752" w14:textId="77777777" w:rsidR="0089666D" w:rsidRPr="00CC6D18" w:rsidRDefault="0089666D" w:rsidP="00896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E2E8B12" w14:textId="21D7CC10" w:rsidR="0089666D" w:rsidRPr="00CC6D18" w:rsidRDefault="0089666D" w:rsidP="00896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เมื่อวันที่ </w:t>
      </w:r>
      <w:r w:rsidRPr="00CC6D18">
        <w:rPr>
          <w:rFonts w:ascii="Angsana New" w:hAnsi="Angsana New"/>
          <w:sz w:val="30"/>
          <w:szCs w:val="30"/>
          <w:lang w:val="en-GB"/>
        </w:rPr>
        <w:t>30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 มิถุนายน </w:t>
      </w:r>
      <w:r w:rsidRPr="00CC6D18">
        <w:rPr>
          <w:rFonts w:ascii="Angsana New" w:hAnsi="Angsana New"/>
          <w:sz w:val="30"/>
          <w:szCs w:val="30"/>
          <w:lang w:val="en-GB"/>
        </w:rPr>
        <w:t>2566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 บริษัทในฐานะผู้ให้กู้ได้ทำสัญญาให้กู้ยืมเงินระยะสั้น ประเภทตั๋วสัญญาใช้เงินกับบริษัทย่อยเพื่อใช้ในการดำเนินงานในจำนวนเงินรวมไม่เกิน </w:t>
      </w:r>
      <w:r w:rsidRPr="00CC6D18">
        <w:rPr>
          <w:rFonts w:ascii="Angsana New" w:hAnsi="Angsana New"/>
          <w:sz w:val="30"/>
          <w:szCs w:val="30"/>
          <w:lang w:val="en-GB"/>
        </w:rPr>
        <w:t>10.0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 ล้านบาท โดยมีอัตราดอกเบี้ยร้อยละ </w:t>
      </w:r>
      <w:r w:rsidRPr="00CC6D18">
        <w:rPr>
          <w:rFonts w:ascii="Angsana New" w:hAnsi="Angsana New"/>
          <w:sz w:val="30"/>
          <w:szCs w:val="30"/>
          <w:lang w:val="en-GB"/>
        </w:rPr>
        <w:t>5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 ต่อปี </w:t>
      </w:r>
    </w:p>
    <w:p w14:paraId="7A99E2B0" w14:textId="77777777" w:rsidR="0089666D" w:rsidRPr="00CC6D18" w:rsidRDefault="0089666D" w:rsidP="00896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C9A8021" w14:textId="345451ED" w:rsidR="0089666D" w:rsidRPr="00CC6D18" w:rsidRDefault="0089666D" w:rsidP="00896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เมื่อวันที่ </w:t>
      </w:r>
      <w:r w:rsidRPr="00CC6D18">
        <w:rPr>
          <w:rFonts w:ascii="Angsana New" w:hAnsi="Angsana New"/>
          <w:sz w:val="30"/>
          <w:szCs w:val="30"/>
          <w:lang w:val="en-GB"/>
        </w:rPr>
        <w:t>5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 กันยายน </w:t>
      </w:r>
      <w:r w:rsidRPr="00CC6D18">
        <w:rPr>
          <w:rFonts w:ascii="Angsana New" w:hAnsi="Angsana New"/>
          <w:sz w:val="30"/>
          <w:szCs w:val="30"/>
          <w:lang w:val="en-GB"/>
        </w:rPr>
        <w:t>2566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 บริษัทได้ทำบันทึกข้อตกลงเพิ่มเติมสำหรับสัญญาให้กู้ยืมเงินระยะสั้น ประเภทตั๋วสัญญาใช้เงินกับบริษัทย่อยจำนวนเงินรวมไม่เกิน </w:t>
      </w:r>
      <w:r w:rsidRPr="00CC6D18">
        <w:rPr>
          <w:rFonts w:ascii="Angsana New" w:hAnsi="Angsana New"/>
          <w:sz w:val="30"/>
          <w:szCs w:val="30"/>
          <w:lang w:val="en-GB"/>
        </w:rPr>
        <w:t>10.0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 ล้านบาท โดยแก้ไขอัตราดอกเบี้ยจากร้อยละ </w:t>
      </w:r>
      <w:r w:rsidRPr="00CC6D18">
        <w:rPr>
          <w:rFonts w:ascii="Angsana New" w:hAnsi="Angsana New"/>
          <w:sz w:val="30"/>
          <w:szCs w:val="30"/>
          <w:lang w:val="en-GB"/>
        </w:rPr>
        <w:t>5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 ต่อปี เป็นร้อยละ </w:t>
      </w:r>
      <w:r w:rsidRPr="00CC6D18">
        <w:rPr>
          <w:rFonts w:ascii="Angsana New" w:hAnsi="Angsana New"/>
          <w:sz w:val="30"/>
          <w:szCs w:val="30"/>
          <w:lang w:val="en-GB"/>
        </w:rPr>
        <w:t>5.5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 ต่อปี </w:t>
      </w:r>
      <w:r w:rsidR="001B6192" w:rsidRPr="00CC6D18">
        <w:rPr>
          <w:rFonts w:ascii="Angsana New" w:hAnsi="Angsana New"/>
          <w:sz w:val="30"/>
          <w:szCs w:val="30"/>
          <w:cs/>
          <w:lang w:val="en-GB"/>
        </w:rPr>
        <w:t xml:space="preserve">ณ วันที่ </w:t>
      </w:r>
      <w:r w:rsidR="001B6192" w:rsidRPr="00CC6D18">
        <w:rPr>
          <w:rFonts w:ascii="Angsana New" w:hAnsi="Angsana New"/>
          <w:sz w:val="30"/>
          <w:szCs w:val="30"/>
          <w:lang w:val="en-GB"/>
        </w:rPr>
        <w:t xml:space="preserve">31 </w:t>
      </w:r>
      <w:r w:rsidR="001B6192" w:rsidRPr="00CC6D18">
        <w:rPr>
          <w:rFonts w:ascii="Angsana New" w:hAnsi="Angsana New" w:hint="cs"/>
          <w:sz w:val="30"/>
          <w:szCs w:val="30"/>
          <w:cs/>
          <w:lang w:val="en-GB"/>
        </w:rPr>
        <w:t xml:space="preserve">ธันวาคม </w:t>
      </w:r>
      <w:r w:rsidR="001B6192" w:rsidRPr="00CC6D18">
        <w:rPr>
          <w:rFonts w:ascii="Angsana New" w:hAnsi="Angsana New"/>
          <w:sz w:val="30"/>
          <w:szCs w:val="30"/>
          <w:lang w:val="en-GB"/>
        </w:rPr>
        <w:t>2566</w:t>
      </w:r>
      <w:r w:rsidR="001B6192" w:rsidRPr="00CC6D18">
        <w:rPr>
          <w:rFonts w:ascii="Angsana New" w:hAnsi="Angsana New"/>
          <w:sz w:val="30"/>
          <w:szCs w:val="30"/>
          <w:cs/>
          <w:lang w:val="en-GB"/>
        </w:rPr>
        <w:t xml:space="preserve"> บริษัทย่อยเบิกรับเงินกู้จากสัญญาให้กู้ยืมระยะสั้นดังกล่าวจำนวน </w:t>
      </w:r>
      <w:r w:rsidR="001B6192" w:rsidRPr="00CC6D18">
        <w:rPr>
          <w:rFonts w:ascii="Angsana New" w:hAnsi="Angsana New"/>
          <w:sz w:val="30"/>
          <w:szCs w:val="30"/>
          <w:lang w:val="en-GB"/>
        </w:rPr>
        <w:t>8.8</w:t>
      </w:r>
      <w:r w:rsidR="001B6192" w:rsidRPr="00CC6D18">
        <w:rPr>
          <w:rFonts w:ascii="Angsana New" w:hAnsi="Angsana New"/>
          <w:sz w:val="30"/>
          <w:szCs w:val="30"/>
          <w:cs/>
          <w:lang w:val="en-GB"/>
        </w:rPr>
        <w:t xml:space="preserve"> ล้านบาท โดยมีกำหนดชำระคืนทั้งจำนวนภายในเดือน</w:t>
      </w:r>
      <w:r w:rsidR="001B6192" w:rsidRPr="00CC6D18">
        <w:rPr>
          <w:rFonts w:ascii="Angsana New" w:hAnsi="Angsana New" w:hint="cs"/>
          <w:sz w:val="30"/>
          <w:szCs w:val="30"/>
          <w:cs/>
          <w:lang w:val="en-GB"/>
        </w:rPr>
        <w:t>มกราคม</w:t>
      </w:r>
      <w:r w:rsidR="001B6192" w:rsidRPr="00CC6D18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1B6192" w:rsidRPr="00CC6D18">
        <w:rPr>
          <w:rFonts w:ascii="Angsana New" w:hAnsi="Angsana New"/>
          <w:sz w:val="30"/>
          <w:szCs w:val="30"/>
          <w:lang w:val="en-GB"/>
        </w:rPr>
        <w:t>2567</w:t>
      </w:r>
    </w:p>
    <w:p w14:paraId="4E327E7A" w14:textId="77777777" w:rsidR="0089666D" w:rsidRPr="00CC6D18" w:rsidRDefault="0089666D" w:rsidP="00896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D0379DA" w14:textId="6935D482" w:rsidR="00B7661A" w:rsidRPr="00CC6D18" w:rsidRDefault="0089666D" w:rsidP="00C12A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เมื่อวันที่ </w:t>
      </w:r>
      <w:r w:rsidRPr="00CC6D18">
        <w:rPr>
          <w:rFonts w:ascii="Angsana New" w:hAnsi="Angsana New"/>
          <w:sz w:val="30"/>
          <w:szCs w:val="30"/>
          <w:lang w:val="en-GB"/>
        </w:rPr>
        <w:t xml:space="preserve">5 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กันยายน </w:t>
      </w:r>
      <w:r w:rsidRPr="00CC6D18">
        <w:rPr>
          <w:rFonts w:ascii="Angsana New" w:hAnsi="Angsana New"/>
          <w:sz w:val="30"/>
          <w:szCs w:val="30"/>
          <w:lang w:val="en-GB"/>
        </w:rPr>
        <w:t xml:space="preserve">2566 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บริษัทในฐานะผู้ให้กู้ได้ทำสัญญาให้กู้ยืมเงินระยะสั้น ประเภทตั๋วสัญญาใช้เงินกับบริษัทย่อยเพื่อใช้ในการดำเนินงานในจำนวนเงินรวมไม่เกิน </w:t>
      </w:r>
      <w:r w:rsidRPr="00CC6D18">
        <w:rPr>
          <w:rFonts w:ascii="Angsana New" w:hAnsi="Angsana New"/>
          <w:sz w:val="30"/>
          <w:szCs w:val="30"/>
          <w:lang w:val="en-GB"/>
        </w:rPr>
        <w:t xml:space="preserve">30.0 </w:t>
      </w:r>
      <w:r w:rsidRPr="00CC6D18">
        <w:rPr>
          <w:rFonts w:ascii="Angsana New" w:hAnsi="Angsana New"/>
          <w:sz w:val="30"/>
          <w:szCs w:val="30"/>
          <w:cs/>
          <w:lang w:val="en-GB"/>
        </w:rPr>
        <w:t>ล้านบาท โดยมีอัตราดอกเบี้ยเป็นอัตราดอกเบี้ยขั้นต่ำต่อปีที่ธนาคารกำหนดเรียกเก็บจากลูกค้ารายใหญ่ชั้นดี (</w:t>
      </w:r>
      <w:r w:rsidRPr="00CC6D18">
        <w:rPr>
          <w:rFonts w:ascii="Angsana New" w:hAnsi="Angsana New"/>
          <w:sz w:val="30"/>
          <w:szCs w:val="30"/>
          <w:lang w:val="en-GB"/>
        </w:rPr>
        <w:t xml:space="preserve">MLR) 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เฉลี่ยจากธนาคารพาณิชย์ </w:t>
      </w:r>
      <w:r w:rsidRPr="00CC6D18">
        <w:rPr>
          <w:rFonts w:ascii="Angsana New" w:hAnsi="Angsana New"/>
          <w:sz w:val="30"/>
          <w:szCs w:val="30"/>
          <w:lang w:val="en-GB"/>
        </w:rPr>
        <w:t xml:space="preserve">4 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แห่ง บวกส่วนเพิ่มร้อยละ </w:t>
      </w:r>
      <w:r w:rsidRPr="00CC6D18">
        <w:rPr>
          <w:rFonts w:ascii="Angsana New" w:hAnsi="Angsana New"/>
          <w:sz w:val="30"/>
          <w:szCs w:val="30"/>
          <w:lang w:val="en-GB"/>
        </w:rPr>
        <w:t xml:space="preserve">0.7 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ต่อปี ณ วันที่ </w:t>
      </w:r>
      <w:r w:rsidR="001B6192" w:rsidRPr="00CC6D18">
        <w:rPr>
          <w:rFonts w:ascii="Angsana New" w:hAnsi="Angsana New"/>
          <w:sz w:val="30"/>
          <w:szCs w:val="30"/>
          <w:lang w:val="en-GB"/>
        </w:rPr>
        <w:t>31</w:t>
      </w:r>
      <w:r w:rsidRPr="00CC6D18">
        <w:rPr>
          <w:rFonts w:ascii="Angsana New" w:hAnsi="Angsana New"/>
          <w:sz w:val="30"/>
          <w:szCs w:val="30"/>
          <w:lang w:val="en-GB"/>
        </w:rPr>
        <w:t xml:space="preserve"> </w:t>
      </w:r>
      <w:r w:rsidR="001B6192" w:rsidRPr="00CC6D18">
        <w:rPr>
          <w:rFonts w:ascii="Angsana New" w:hAnsi="Angsana New" w:hint="cs"/>
          <w:sz w:val="30"/>
          <w:szCs w:val="30"/>
          <w:cs/>
          <w:lang w:val="en-GB"/>
        </w:rPr>
        <w:t xml:space="preserve">ธันวาคม </w:t>
      </w:r>
      <w:r w:rsidRPr="00CC6D18">
        <w:rPr>
          <w:rFonts w:ascii="Angsana New" w:hAnsi="Angsana New"/>
          <w:sz w:val="30"/>
          <w:szCs w:val="30"/>
          <w:lang w:val="en-GB"/>
        </w:rPr>
        <w:t xml:space="preserve">2566 </w:t>
      </w:r>
      <w:r w:rsidR="001B6192" w:rsidRPr="00CC6D18">
        <w:rPr>
          <w:rFonts w:ascii="Angsana New" w:hAnsi="Angsana New"/>
          <w:sz w:val="30"/>
          <w:szCs w:val="30"/>
          <w:cs/>
          <w:lang w:val="en-GB"/>
        </w:rPr>
        <w:t xml:space="preserve">บริษัทย่อยเบิกรับเงินกู้จากสัญญาให้กู้ยืมระยะสั้นดังกล่าวจำนวน </w:t>
      </w:r>
      <w:r w:rsidR="001B6192" w:rsidRPr="00CC6D18">
        <w:rPr>
          <w:rFonts w:ascii="Angsana New" w:hAnsi="Angsana New"/>
          <w:sz w:val="30"/>
          <w:szCs w:val="30"/>
          <w:lang w:val="en-GB"/>
        </w:rPr>
        <w:t xml:space="preserve">21.0 </w:t>
      </w:r>
      <w:r w:rsidR="001B6192" w:rsidRPr="00CC6D18">
        <w:rPr>
          <w:rFonts w:ascii="Angsana New" w:hAnsi="Angsana New"/>
          <w:sz w:val="30"/>
          <w:szCs w:val="30"/>
          <w:cs/>
          <w:lang w:val="en-GB"/>
        </w:rPr>
        <w:t>ล้านบาท โดยมีกำหนดชำระคืนทั้งจำนวนภายใน</w:t>
      </w:r>
      <w:r w:rsidR="0018059A" w:rsidRPr="00CC6D18">
        <w:rPr>
          <w:rFonts w:ascii="Angsana New" w:hAnsi="Angsana New" w:hint="cs"/>
          <w:sz w:val="30"/>
          <w:szCs w:val="30"/>
          <w:cs/>
          <w:lang w:val="en-GB"/>
        </w:rPr>
        <w:t>เดือน</w:t>
      </w:r>
      <w:r w:rsidR="001B6192" w:rsidRPr="00CC6D18">
        <w:rPr>
          <w:rFonts w:ascii="Angsana New" w:hAnsi="Angsana New" w:hint="cs"/>
          <w:sz w:val="30"/>
          <w:szCs w:val="30"/>
          <w:cs/>
          <w:lang w:val="en-GB"/>
        </w:rPr>
        <w:t xml:space="preserve">มกราคมถึงเมษายน </w:t>
      </w:r>
      <w:r w:rsidR="001B6192" w:rsidRPr="00CC6D18">
        <w:rPr>
          <w:rFonts w:ascii="Angsana New" w:hAnsi="Angsana New"/>
          <w:sz w:val="30"/>
          <w:szCs w:val="30"/>
          <w:lang w:val="en-GB"/>
        </w:rPr>
        <w:t>2567</w:t>
      </w:r>
    </w:p>
    <w:p w14:paraId="42046F45" w14:textId="77777777" w:rsidR="0008002E" w:rsidRPr="00CC6D18" w:rsidRDefault="0008002E" w:rsidP="001B6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</w:p>
    <w:p w14:paraId="435A58BD" w14:textId="2F1E8C98" w:rsidR="001B6192" w:rsidRPr="00CC6D18" w:rsidRDefault="001B6192" w:rsidP="001B6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CC6D18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สัญญาให้กู้ยืมเงินระยะยาว</w:t>
      </w:r>
    </w:p>
    <w:p w14:paraId="7C0B2FCF" w14:textId="77777777" w:rsidR="001B6192" w:rsidRPr="00CC6D18" w:rsidRDefault="001B6192" w:rsidP="001B6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43620A5" w14:textId="77777777" w:rsidR="001B6192" w:rsidRPr="00CC6D18" w:rsidRDefault="001B6192" w:rsidP="001B6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CC6D18">
        <w:rPr>
          <w:rFonts w:ascii="Angsana New" w:hAnsi="Angsana New"/>
          <w:b/>
          <w:bCs/>
          <w:sz w:val="30"/>
          <w:szCs w:val="30"/>
          <w:cs/>
          <w:lang w:val="en-GB"/>
        </w:rPr>
        <w:t>บริษัทร่วม</w:t>
      </w:r>
    </w:p>
    <w:p w14:paraId="3B8F2AF1" w14:textId="77777777" w:rsidR="001B6192" w:rsidRPr="00CC6D18" w:rsidRDefault="001B6192" w:rsidP="001B6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8420DD0" w14:textId="7593A122" w:rsidR="001B6192" w:rsidRPr="00CC6D18" w:rsidRDefault="001B6192" w:rsidP="001B6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เมื่อวันที่ </w:t>
      </w:r>
      <w:r w:rsidRPr="00CC6D18">
        <w:rPr>
          <w:rFonts w:ascii="Angsana New" w:hAnsi="Angsana New"/>
          <w:sz w:val="30"/>
          <w:szCs w:val="30"/>
          <w:lang w:val="en-GB"/>
        </w:rPr>
        <w:t>28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 พฤศจิกายน </w:t>
      </w:r>
      <w:r w:rsidRPr="00CC6D18">
        <w:rPr>
          <w:rFonts w:ascii="Angsana New" w:hAnsi="Angsana New"/>
          <w:sz w:val="30"/>
          <w:szCs w:val="30"/>
          <w:lang w:val="en-GB"/>
        </w:rPr>
        <w:t>2565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 บริษัทย่อยได้ทำสัญญาให้กู้ยืมระยะยาวกับบริษัทร่วมเพื่อใช้ในการดำเนินงาน วงเงินจำนวน </w:t>
      </w:r>
      <w:r w:rsidRPr="00CC6D18">
        <w:rPr>
          <w:rFonts w:ascii="Angsana New" w:hAnsi="Angsana New"/>
          <w:sz w:val="30"/>
          <w:szCs w:val="30"/>
          <w:lang w:val="en-GB"/>
        </w:rPr>
        <w:t>5.0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 ล้านบาท ในอัตราดอกเบี้ยร้อยละ </w:t>
      </w:r>
      <w:r w:rsidRPr="00CC6D18">
        <w:rPr>
          <w:rFonts w:ascii="Angsana New" w:hAnsi="Angsana New"/>
          <w:sz w:val="30"/>
          <w:szCs w:val="30"/>
          <w:lang w:val="en-GB"/>
        </w:rPr>
        <w:t>8.5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 ต่อปี ครบกำหนดชำระคืนเงินกู้ยืมทั้งหมดภายใน</w:t>
      </w:r>
      <w:r w:rsidRPr="00CC6D18">
        <w:rPr>
          <w:rFonts w:ascii="Angsana New" w:hAnsi="Angsana New"/>
          <w:sz w:val="30"/>
          <w:szCs w:val="30"/>
          <w:lang w:val="en-GB"/>
        </w:rPr>
        <w:t xml:space="preserve">                         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วันที่ </w:t>
      </w:r>
      <w:r w:rsidRPr="00CC6D18">
        <w:rPr>
          <w:rFonts w:ascii="Angsana New" w:hAnsi="Angsana New"/>
          <w:sz w:val="30"/>
          <w:szCs w:val="30"/>
          <w:lang w:val="en-GB"/>
        </w:rPr>
        <w:t>28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 ธันวาคม </w:t>
      </w:r>
      <w:r w:rsidRPr="00CC6D18">
        <w:rPr>
          <w:rFonts w:ascii="Angsana New" w:hAnsi="Angsana New"/>
          <w:sz w:val="30"/>
          <w:szCs w:val="30"/>
          <w:lang w:val="en-GB"/>
        </w:rPr>
        <w:t>2568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18059A" w:rsidRPr="00CC6D18">
        <w:rPr>
          <w:rFonts w:ascii="Angsana New" w:hAnsi="Angsana New" w:hint="cs"/>
          <w:sz w:val="30"/>
          <w:szCs w:val="30"/>
          <w:cs/>
          <w:lang w:val="en-GB"/>
        </w:rPr>
        <w:t xml:space="preserve">ทั้งนี้ 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ณ วันที่ </w:t>
      </w:r>
      <w:r w:rsidRPr="00CC6D18">
        <w:rPr>
          <w:rFonts w:ascii="Angsana New" w:hAnsi="Angsana New"/>
          <w:sz w:val="30"/>
          <w:szCs w:val="30"/>
          <w:lang w:val="en-GB"/>
        </w:rPr>
        <w:t>31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 ธันวาคม </w:t>
      </w:r>
      <w:r w:rsidRPr="00CC6D18">
        <w:rPr>
          <w:rFonts w:ascii="Angsana New" w:hAnsi="Angsana New"/>
          <w:sz w:val="30"/>
          <w:szCs w:val="30"/>
          <w:lang w:val="en-GB"/>
        </w:rPr>
        <w:t>2565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 บริษัทร่วมเบิกรับเงินกู้ยืมระยะยาวดังกล่าวแล้วจำนวน </w:t>
      </w:r>
      <w:r w:rsidRPr="00CC6D18">
        <w:rPr>
          <w:rFonts w:ascii="Angsana New" w:hAnsi="Angsana New"/>
          <w:sz w:val="30"/>
          <w:szCs w:val="30"/>
          <w:lang w:val="en-GB"/>
        </w:rPr>
        <w:t>3.0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 ล้านบาทโดยแสดงรายการเป็น </w:t>
      </w:r>
      <w:r w:rsidRPr="00CC6D18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“เงินให้กู้ยืมระยะยาวจากกิจการที่ไม่เกี่ยวข้องกัน” </w:t>
      </w:r>
    </w:p>
    <w:p w14:paraId="691886A7" w14:textId="77777777" w:rsidR="001B6192" w:rsidRPr="00CC6D18" w:rsidRDefault="001B6192" w:rsidP="001B6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CF2A74E" w14:textId="2FA6D1B3" w:rsidR="001B6192" w:rsidRPr="00CC6D18" w:rsidRDefault="001B6192" w:rsidP="001B6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เมื่อวันที่ </w:t>
      </w:r>
      <w:r w:rsidRPr="00CC6D18">
        <w:rPr>
          <w:rFonts w:ascii="Angsana New" w:hAnsi="Angsana New"/>
          <w:sz w:val="30"/>
          <w:szCs w:val="30"/>
          <w:lang w:val="en-GB"/>
        </w:rPr>
        <w:t>1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 กุมภาพันธ์ </w:t>
      </w:r>
      <w:r w:rsidRPr="00CC6D18">
        <w:rPr>
          <w:rFonts w:ascii="Angsana New" w:hAnsi="Angsana New"/>
          <w:sz w:val="30"/>
          <w:szCs w:val="30"/>
          <w:lang w:val="en-GB"/>
        </w:rPr>
        <w:t>2566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 บริษัทร่วมเบิกรับเงินกู้ยืมระยะยาวอีกจำนวน </w:t>
      </w:r>
      <w:r w:rsidRPr="00CC6D18">
        <w:rPr>
          <w:rFonts w:ascii="Angsana New" w:hAnsi="Angsana New"/>
          <w:sz w:val="30"/>
          <w:szCs w:val="30"/>
          <w:lang w:val="en-GB"/>
        </w:rPr>
        <w:t>2.0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 ล้านบาท ณ วันที่ </w:t>
      </w:r>
      <w:r w:rsidRPr="00CC6D18">
        <w:rPr>
          <w:rFonts w:ascii="Angsana New" w:hAnsi="Angsana New"/>
          <w:sz w:val="30"/>
          <w:szCs w:val="30"/>
          <w:lang w:val="en-GB"/>
        </w:rPr>
        <w:t>31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CC6D18">
        <w:rPr>
          <w:rFonts w:ascii="Angsana New" w:hAnsi="Angsana New" w:hint="cs"/>
          <w:sz w:val="30"/>
          <w:szCs w:val="30"/>
          <w:cs/>
          <w:lang w:val="en-GB"/>
        </w:rPr>
        <w:t>ธันวาคม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CC6D18">
        <w:rPr>
          <w:rFonts w:ascii="Angsana New" w:hAnsi="Angsana New"/>
          <w:sz w:val="30"/>
          <w:szCs w:val="30"/>
          <w:lang w:val="en-GB"/>
        </w:rPr>
        <w:t>2566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 บริษัทย่อยมีเงินให้กู้ยืมระยะยาวจำนวน </w:t>
      </w:r>
      <w:r w:rsidRPr="00CC6D18">
        <w:rPr>
          <w:rFonts w:ascii="Angsana New" w:hAnsi="Angsana New"/>
          <w:sz w:val="30"/>
          <w:szCs w:val="30"/>
          <w:lang w:val="en-GB"/>
        </w:rPr>
        <w:t>5.0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 ล้านบาท โดยแสดงรายการเป็น </w:t>
      </w:r>
      <w:r w:rsidRPr="00CC6D18">
        <w:rPr>
          <w:rFonts w:ascii="Angsana New" w:hAnsi="Angsana New"/>
          <w:i/>
          <w:iCs/>
          <w:sz w:val="30"/>
          <w:szCs w:val="30"/>
          <w:cs/>
          <w:lang w:val="en-GB"/>
        </w:rPr>
        <w:t>“เงินให้กู้ยืมระยะยาวจากกิจการที่เกี่ยวข้องกัน</w:t>
      </w:r>
      <w:r w:rsidR="00D22D68" w:rsidRPr="00CC6D18">
        <w:rPr>
          <w:rFonts w:ascii="Angsana New" w:hAnsi="Angsana New" w:hint="cs"/>
          <w:i/>
          <w:iCs/>
          <w:sz w:val="30"/>
          <w:szCs w:val="30"/>
          <w:cs/>
          <w:lang w:val="en-GB"/>
        </w:rPr>
        <w:t>”</w:t>
      </w:r>
      <w:r w:rsidR="00D22D68" w:rsidRPr="00CC6D18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</w:p>
    <w:p w14:paraId="658554D4" w14:textId="015FD49F" w:rsidR="001B6192" w:rsidRPr="00CC6D18" w:rsidRDefault="001B6192" w:rsidP="001B6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CC6D18">
        <w:rPr>
          <w:rFonts w:ascii="Angsana New" w:hAnsi="Angsana New"/>
          <w:b/>
          <w:bCs/>
          <w:sz w:val="30"/>
          <w:szCs w:val="30"/>
          <w:cs/>
          <w:lang w:val="en-GB"/>
        </w:rPr>
        <w:lastRenderedPageBreak/>
        <w:t>ผู้บริหารสำคัญ</w:t>
      </w:r>
    </w:p>
    <w:p w14:paraId="47142720" w14:textId="77777777" w:rsidR="001B6192" w:rsidRPr="00CC6D18" w:rsidRDefault="001B6192" w:rsidP="001B6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B2DD5DB" w14:textId="77777777" w:rsidR="001B6192" w:rsidRPr="00CC6D18" w:rsidRDefault="001B6192" w:rsidP="001B6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ในระหว่างปี </w:t>
      </w:r>
      <w:r w:rsidRPr="00CC6D18">
        <w:rPr>
          <w:rFonts w:ascii="Angsana New" w:hAnsi="Angsana New"/>
          <w:sz w:val="30"/>
          <w:szCs w:val="30"/>
          <w:lang w:val="en-GB"/>
        </w:rPr>
        <w:t>2558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 ถึงปี </w:t>
      </w:r>
      <w:r w:rsidRPr="00CC6D18">
        <w:rPr>
          <w:rFonts w:ascii="Angsana New" w:hAnsi="Angsana New"/>
          <w:sz w:val="30"/>
          <w:szCs w:val="30"/>
          <w:lang w:val="en-GB"/>
        </w:rPr>
        <w:t>2566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 บริษัทย่อยได้ทำสัญญาให้กู้ยืมเงินระยะยาวกับบริษัทใหญ่ในลำดับสูงสุดและผู้บริหารสำคัญหลายฉบับจำนวนเงินรวม </w:t>
      </w:r>
      <w:r w:rsidRPr="00CC6D18">
        <w:rPr>
          <w:rFonts w:ascii="Angsana New" w:hAnsi="Angsana New"/>
          <w:sz w:val="30"/>
          <w:szCs w:val="30"/>
          <w:lang w:val="en-GB"/>
        </w:rPr>
        <w:t>204.4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 ล้านบาท มีกำหนดชำระคืนในปี </w:t>
      </w:r>
      <w:r w:rsidRPr="00CC6D18">
        <w:rPr>
          <w:rFonts w:ascii="Angsana New" w:hAnsi="Angsana New"/>
          <w:sz w:val="30"/>
          <w:szCs w:val="30"/>
          <w:lang w:val="en-GB"/>
        </w:rPr>
        <w:t>2571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 โดยไม่มีการคิดดอกเบี้ยระหว่างกัน บริษัทรับรู้รายได้หรือรายจ่ายในแต่ละงวดตามอายุของเงินให้กู้ด้วยวิธีอัตราดอกเบี้ยที่แท้จริงตามมาตรฐานการรายงานทางการเงินที่เกี่ยวข้อง ณ วันที่ </w:t>
      </w:r>
      <w:r w:rsidRPr="00CC6D18">
        <w:rPr>
          <w:rFonts w:ascii="Angsana New" w:hAnsi="Angsana New"/>
          <w:sz w:val="30"/>
          <w:szCs w:val="30"/>
          <w:lang w:val="en-GB"/>
        </w:rPr>
        <w:t>31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 ธันวาคม </w:t>
      </w:r>
      <w:r w:rsidRPr="00CC6D18">
        <w:rPr>
          <w:rFonts w:ascii="Angsana New" w:hAnsi="Angsana New"/>
          <w:sz w:val="30"/>
          <w:szCs w:val="30"/>
          <w:lang w:val="en-GB"/>
        </w:rPr>
        <w:t>2565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 บริษัทย่อยมีเงินให้กู้ยืมระยะยาวจำนวน </w:t>
      </w:r>
      <w:r w:rsidRPr="00CC6D18">
        <w:rPr>
          <w:rFonts w:ascii="Angsana New" w:hAnsi="Angsana New"/>
          <w:sz w:val="30"/>
          <w:szCs w:val="30"/>
          <w:lang w:val="en-GB"/>
        </w:rPr>
        <w:t>150.3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 ล้านบาท</w:t>
      </w:r>
    </w:p>
    <w:p w14:paraId="58722D97" w14:textId="77777777" w:rsidR="001B6192" w:rsidRPr="00CC6D18" w:rsidRDefault="001B6192" w:rsidP="001B6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183D39E" w14:textId="401D6982" w:rsidR="00D415D3" w:rsidRPr="00CC6D18" w:rsidRDefault="001B6192" w:rsidP="00C12A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เมื่อวันที่ </w:t>
      </w:r>
      <w:r w:rsidRPr="00CC6D18">
        <w:rPr>
          <w:rFonts w:ascii="Angsana New" w:hAnsi="Angsana New"/>
          <w:sz w:val="30"/>
          <w:szCs w:val="30"/>
          <w:lang w:val="en-GB"/>
        </w:rPr>
        <w:t>17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 สิงหาคม </w:t>
      </w:r>
      <w:r w:rsidRPr="00CC6D18">
        <w:rPr>
          <w:rFonts w:ascii="Angsana New" w:hAnsi="Angsana New"/>
          <w:sz w:val="30"/>
          <w:szCs w:val="30"/>
          <w:lang w:val="en-GB"/>
        </w:rPr>
        <w:t>2566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 บริษัทย่อยได้ทำบันทึกข้อตกลงรับชำระเงินกู้คืนกับบริษัทใหญ่ในลำดับสูงสุดและผู้บริหารสำคัญ โดยบริษัทย่อยได้รับชำระเงินให้กู้ยืมระยะยาวจำนวน </w:t>
      </w:r>
      <w:r w:rsidRPr="00CC6D18">
        <w:rPr>
          <w:rFonts w:ascii="Angsana New" w:hAnsi="Angsana New"/>
          <w:sz w:val="30"/>
          <w:szCs w:val="30"/>
          <w:lang w:val="en-GB"/>
        </w:rPr>
        <w:t>132.1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 ล้านบาท เป็นหุ้นสามัญของ</w:t>
      </w:r>
      <w:r w:rsidR="00D22D68" w:rsidRPr="00CC6D18">
        <w:rPr>
          <w:rFonts w:ascii="Angsana New" w:hAnsi="Angsana New" w:hint="cs"/>
          <w:sz w:val="30"/>
          <w:szCs w:val="30"/>
          <w:cs/>
          <w:lang w:val="en-GB"/>
        </w:rPr>
        <w:t xml:space="preserve">          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บริษัท เมดิส คอร์ปอเรชั่น จำกัด จำนวน </w:t>
      </w:r>
      <w:r w:rsidRPr="00CC6D18">
        <w:rPr>
          <w:rFonts w:ascii="Angsana New" w:hAnsi="Angsana New"/>
          <w:sz w:val="30"/>
          <w:szCs w:val="30"/>
          <w:lang w:val="en-GB"/>
        </w:rPr>
        <w:t>44,000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 หุ้น ซึ่งเท่ากับมูลค่ายุติธรรมของหุ้นสามัญที่ประเมินโดยที่ปรึกษาทางการเงินอิสระ และบริษัทย่อยได้รับชำระเงินกู้ยืมระยะยาวที่เหลือจำนวน </w:t>
      </w:r>
      <w:r w:rsidRPr="00CC6D18">
        <w:rPr>
          <w:rFonts w:ascii="Angsana New" w:hAnsi="Angsana New"/>
          <w:sz w:val="30"/>
          <w:szCs w:val="30"/>
          <w:lang w:val="en-GB"/>
        </w:rPr>
        <w:t>18.2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 ล้านบาท เป็นเงินสดในระหว่าง</w:t>
      </w:r>
      <w:r w:rsidR="00D22D68" w:rsidRPr="00CC6D18">
        <w:rPr>
          <w:rFonts w:ascii="Angsana New" w:hAnsi="Angsana New" w:hint="cs"/>
          <w:sz w:val="30"/>
          <w:szCs w:val="30"/>
          <w:cs/>
          <w:lang w:val="en-GB"/>
        </w:rPr>
        <w:t>ปี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สิ้นสุดวันที่ </w:t>
      </w:r>
      <w:r w:rsidRPr="00CC6D18">
        <w:rPr>
          <w:rFonts w:ascii="Angsana New" w:hAnsi="Angsana New"/>
          <w:sz w:val="30"/>
          <w:szCs w:val="30"/>
          <w:lang w:val="en-GB"/>
        </w:rPr>
        <w:t>3</w:t>
      </w:r>
      <w:r w:rsidR="00D22D68" w:rsidRPr="00CC6D18">
        <w:rPr>
          <w:rFonts w:ascii="Angsana New" w:hAnsi="Angsana New"/>
          <w:sz w:val="30"/>
          <w:szCs w:val="30"/>
          <w:lang w:val="en-GB"/>
        </w:rPr>
        <w:t>1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D22D68" w:rsidRPr="00CC6D18">
        <w:rPr>
          <w:rFonts w:ascii="Angsana New" w:hAnsi="Angsana New" w:hint="cs"/>
          <w:sz w:val="30"/>
          <w:szCs w:val="30"/>
          <w:cs/>
          <w:lang w:val="en-GB"/>
        </w:rPr>
        <w:t>ธันวาคม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CC6D18">
        <w:rPr>
          <w:rFonts w:ascii="Angsana New" w:hAnsi="Angsana New"/>
          <w:sz w:val="30"/>
          <w:szCs w:val="30"/>
          <w:lang w:val="en-GB"/>
        </w:rPr>
        <w:t>2566</w:t>
      </w:r>
    </w:p>
    <w:p w14:paraId="1A8B0A61" w14:textId="3F2D91EB" w:rsidR="00C12A2A" w:rsidRPr="00CC6D18" w:rsidRDefault="00C12A2A" w:rsidP="00C12A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14:paraId="3BC4C733" w14:textId="2E7CFEEA" w:rsidR="001B6192" w:rsidRPr="00CC6D18" w:rsidRDefault="001B6192" w:rsidP="001B6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CC6D18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สัญญากู้ยืมเงินระยะยาว</w:t>
      </w:r>
    </w:p>
    <w:p w14:paraId="071AC8D8" w14:textId="77777777" w:rsidR="001B6192" w:rsidRPr="00CC6D18" w:rsidRDefault="001B6192" w:rsidP="001B6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997CDBA" w14:textId="77777777" w:rsidR="001B6192" w:rsidRPr="00CC6D18" w:rsidRDefault="001B6192" w:rsidP="001B6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CC6D18">
        <w:rPr>
          <w:rFonts w:ascii="Angsana New" w:hAnsi="Angsana New"/>
          <w:b/>
          <w:bCs/>
          <w:sz w:val="30"/>
          <w:szCs w:val="30"/>
          <w:cs/>
          <w:lang w:val="en-GB"/>
        </w:rPr>
        <w:t>ผู้บริหารสำคัญ</w:t>
      </w:r>
    </w:p>
    <w:p w14:paraId="3FBC2872" w14:textId="77777777" w:rsidR="001B6192" w:rsidRPr="00CC6D18" w:rsidRDefault="001B6192" w:rsidP="001B6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091A2DC" w14:textId="663A5031" w:rsidR="001B6192" w:rsidRPr="00CC6D18" w:rsidRDefault="001B6192" w:rsidP="001B6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เมื่อวันที่ </w:t>
      </w:r>
      <w:r w:rsidRPr="00CC6D18">
        <w:rPr>
          <w:rFonts w:ascii="Angsana New" w:hAnsi="Angsana New"/>
          <w:sz w:val="30"/>
          <w:szCs w:val="30"/>
          <w:lang w:val="en-GB"/>
        </w:rPr>
        <w:t>1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 มิถุนายน </w:t>
      </w:r>
      <w:r w:rsidRPr="00CC6D18">
        <w:rPr>
          <w:rFonts w:ascii="Angsana New" w:hAnsi="Angsana New"/>
          <w:sz w:val="30"/>
          <w:szCs w:val="30"/>
          <w:lang w:val="en-GB"/>
        </w:rPr>
        <w:t>2565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 บริษัทย่อยได้ทำสัญญากู้ยืมเงินกับผู้บริหารสำคัญเพื่อใช้ในการดำเนินงานจำนวน </w:t>
      </w:r>
      <w:r w:rsidR="00D22D68" w:rsidRPr="00CC6D18">
        <w:rPr>
          <w:rFonts w:ascii="Angsana New" w:hAnsi="Angsana New" w:hint="cs"/>
          <w:sz w:val="30"/>
          <w:szCs w:val="30"/>
          <w:cs/>
          <w:lang w:val="en-GB"/>
        </w:rPr>
        <w:t xml:space="preserve">        </w:t>
      </w:r>
      <w:r w:rsidRPr="00CC6D18">
        <w:rPr>
          <w:rFonts w:ascii="Angsana New" w:hAnsi="Angsana New"/>
          <w:sz w:val="30"/>
          <w:szCs w:val="30"/>
          <w:lang w:val="en-GB"/>
        </w:rPr>
        <w:t>6.0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 ล้านบาท เป็นระยะเวลา </w:t>
      </w:r>
      <w:r w:rsidRPr="00CC6D18">
        <w:rPr>
          <w:rFonts w:ascii="Angsana New" w:hAnsi="Angsana New"/>
          <w:sz w:val="30"/>
          <w:szCs w:val="30"/>
          <w:lang w:val="en-GB"/>
        </w:rPr>
        <w:t>3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 ปี โดยมีอัตราดอกเบี้ยร้อยละ </w:t>
      </w:r>
      <w:r w:rsidRPr="00CC6D18">
        <w:rPr>
          <w:rFonts w:ascii="Angsana New" w:hAnsi="Angsana New"/>
          <w:sz w:val="30"/>
          <w:szCs w:val="30"/>
          <w:lang w:val="en-GB"/>
        </w:rPr>
        <w:t>5.5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 ต่อปี</w:t>
      </w:r>
    </w:p>
    <w:p w14:paraId="5A23D032" w14:textId="416B0132" w:rsidR="00D415D3" w:rsidRPr="00CC6D18" w:rsidRDefault="00D415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4951D158" w14:textId="55D58D8C" w:rsidR="001B6192" w:rsidRPr="00CC6D18" w:rsidRDefault="001B6192" w:rsidP="001B6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CC6D18">
        <w:rPr>
          <w:rFonts w:ascii="Angsana New" w:hAnsi="Angsana New"/>
          <w:b/>
          <w:bCs/>
          <w:sz w:val="30"/>
          <w:szCs w:val="30"/>
          <w:cs/>
          <w:lang w:val="en-GB"/>
        </w:rPr>
        <w:t>บุคคลที่เกี่ยวข้องกัน</w:t>
      </w:r>
    </w:p>
    <w:p w14:paraId="62D8F9A7" w14:textId="77777777" w:rsidR="001B6192" w:rsidRPr="00CC6D18" w:rsidRDefault="001B6192" w:rsidP="001B6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4181B98F" w14:textId="7CA421A0" w:rsidR="00D415D3" w:rsidRPr="00CC6D18" w:rsidRDefault="001B6192" w:rsidP="00DB4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เมื่อวันที่ </w:t>
      </w:r>
      <w:r w:rsidRPr="00CC6D18">
        <w:rPr>
          <w:rFonts w:ascii="Angsana New" w:hAnsi="Angsana New"/>
          <w:sz w:val="30"/>
          <w:szCs w:val="30"/>
          <w:lang w:val="en-GB"/>
        </w:rPr>
        <w:t xml:space="preserve">1 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มิถุนายน </w:t>
      </w:r>
      <w:r w:rsidRPr="00CC6D18">
        <w:rPr>
          <w:rFonts w:ascii="Angsana New" w:hAnsi="Angsana New"/>
          <w:sz w:val="30"/>
          <w:szCs w:val="30"/>
          <w:lang w:val="en-GB"/>
        </w:rPr>
        <w:t xml:space="preserve">2565 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บริษัทย่อยได้ทำสัญญากู้ยืมเงินกับบุคคลที่เกี่ยวข้องกันเพื่อใช้ในการดำเนินงานจำนวน </w:t>
      </w:r>
      <w:r w:rsidRPr="00CC6D18">
        <w:rPr>
          <w:rFonts w:ascii="Angsana New" w:hAnsi="Angsana New"/>
          <w:sz w:val="30"/>
          <w:szCs w:val="30"/>
          <w:lang w:val="en-GB"/>
        </w:rPr>
        <w:t xml:space="preserve">4.0 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ล้านบาท เป็นระยะเวลา </w:t>
      </w:r>
      <w:r w:rsidRPr="00CC6D18">
        <w:rPr>
          <w:rFonts w:ascii="Angsana New" w:hAnsi="Angsana New"/>
          <w:sz w:val="30"/>
          <w:szCs w:val="30"/>
          <w:lang w:val="en-GB"/>
        </w:rPr>
        <w:t xml:space="preserve">3 </w:t>
      </w:r>
      <w:r w:rsidRPr="00CC6D18">
        <w:rPr>
          <w:rFonts w:ascii="Angsana New" w:hAnsi="Angsana New"/>
          <w:sz w:val="30"/>
          <w:szCs w:val="30"/>
          <w:cs/>
          <w:lang w:val="en-GB"/>
        </w:rPr>
        <w:t xml:space="preserve">ปี โดยมีอัตราดอกเบี้ยร้อยละ </w:t>
      </w:r>
      <w:r w:rsidRPr="00CC6D18">
        <w:rPr>
          <w:rFonts w:ascii="Angsana New" w:hAnsi="Angsana New"/>
          <w:sz w:val="30"/>
          <w:szCs w:val="30"/>
          <w:lang w:val="en-GB"/>
        </w:rPr>
        <w:t xml:space="preserve">5.5 </w:t>
      </w:r>
      <w:r w:rsidRPr="00CC6D18">
        <w:rPr>
          <w:rFonts w:ascii="Angsana New" w:hAnsi="Angsana New"/>
          <w:sz w:val="30"/>
          <w:szCs w:val="30"/>
          <w:cs/>
          <w:lang w:val="en-GB"/>
        </w:rPr>
        <w:t>ต่อปี</w:t>
      </w:r>
    </w:p>
    <w:p w14:paraId="6F5088A7" w14:textId="5243B4C5" w:rsidR="0008002E" w:rsidRPr="00CC6D18" w:rsidRDefault="00080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  <w:r w:rsidRPr="00CC6D18">
        <w:rPr>
          <w:rFonts w:ascii="Angsana New" w:hAnsi="Angsana New"/>
          <w:sz w:val="30"/>
          <w:szCs w:val="30"/>
          <w:lang w:val="en-GB"/>
        </w:rPr>
        <w:br w:type="page"/>
      </w:r>
    </w:p>
    <w:p w14:paraId="5FB0DB3F" w14:textId="1991D197" w:rsidR="002C4FD1" w:rsidRPr="00CC6D18" w:rsidRDefault="00D22D68" w:rsidP="002108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C6D18"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2C4FD1" w:rsidRPr="00CC6D18">
        <w:rPr>
          <w:rFonts w:ascii="Angsana New" w:hAnsi="Angsana New"/>
          <w:b/>
          <w:bCs/>
          <w:sz w:val="30"/>
          <w:szCs w:val="30"/>
        </w:rPr>
        <w:tab/>
      </w:r>
      <w:r w:rsidR="002C4FD1" w:rsidRPr="00CC6D18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1ED7E378" w14:textId="5C39BCB0" w:rsidR="002C4FD1" w:rsidRPr="00CC6D18" w:rsidRDefault="002C4FD1" w:rsidP="00D22D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89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63"/>
        <w:gridCol w:w="1162"/>
        <w:gridCol w:w="271"/>
        <w:gridCol w:w="1188"/>
        <w:gridCol w:w="242"/>
        <w:gridCol w:w="1162"/>
        <w:gridCol w:w="264"/>
        <w:gridCol w:w="1111"/>
      </w:tblGrid>
      <w:tr w:rsidR="00D22D68" w:rsidRPr="00CC6D18" w14:paraId="074B7901" w14:textId="77777777">
        <w:trPr>
          <w:trHeight w:val="427"/>
          <w:tblHeader/>
        </w:trPr>
        <w:tc>
          <w:tcPr>
            <w:tcW w:w="1988" w:type="pct"/>
          </w:tcPr>
          <w:p w14:paraId="10090A23" w14:textId="77777777" w:rsidR="00D22D68" w:rsidRPr="00CC6D18" w:rsidRDefault="00D22D6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2" w:type="pct"/>
            <w:gridSpan w:val="3"/>
          </w:tcPr>
          <w:p w14:paraId="45D68B76" w14:textId="77777777" w:rsidR="00D22D68" w:rsidRPr="00CC6D18" w:rsidRDefault="00D22D6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52B10C8A" w14:textId="77777777" w:rsidR="00D22D68" w:rsidRPr="00CC6D18" w:rsidRDefault="00D22D6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pct"/>
            <w:gridSpan w:val="3"/>
            <w:vAlign w:val="bottom"/>
          </w:tcPr>
          <w:p w14:paraId="6D3AE40B" w14:textId="77777777" w:rsidR="00D22D68" w:rsidRPr="00CC6D18" w:rsidRDefault="00D22D6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2D68" w:rsidRPr="00CC6D18" w14:paraId="1B172E5C" w14:textId="77777777">
        <w:trPr>
          <w:trHeight w:val="417"/>
          <w:tblHeader/>
        </w:trPr>
        <w:tc>
          <w:tcPr>
            <w:tcW w:w="1988" w:type="pct"/>
          </w:tcPr>
          <w:p w14:paraId="37EAD2DF" w14:textId="77777777" w:rsidR="00D22D68" w:rsidRPr="00CC6D18" w:rsidRDefault="00D22D6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46A87573" w14:textId="77777777" w:rsidR="00D22D68" w:rsidRPr="00CC6D18" w:rsidRDefault="00D22D6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1" w:type="pct"/>
          </w:tcPr>
          <w:p w14:paraId="47AE9EB5" w14:textId="77777777" w:rsidR="00D22D68" w:rsidRPr="00CC6D18" w:rsidRDefault="00D22D6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110B6F1B" w14:textId="77777777" w:rsidR="00D22D68" w:rsidRPr="00CC6D18" w:rsidRDefault="00D22D6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5" w:type="pct"/>
          </w:tcPr>
          <w:p w14:paraId="7EB2211E" w14:textId="77777777" w:rsidR="00D22D68" w:rsidRPr="00CC6D18" w:rsidRDefault="00D22D6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2AD7297" w14:textId="77777777" w:rsidR="00D22D68" w:rsidRPr="00CC6D18" w:rsidRDefault="00D22D6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2311B38B" w14:textId="77777777" w:rsidR="00D22D68" w:rsidRPr="00CC6D18" w:rsidRDefault="00D22D6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7921A72C" w14:textId="77777777" w:rsidR="00D22D68" w:rsidRPr="00CC6D18" w:rsidRDefault="00D22D6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22D68" w:rsidRPr="00CC6D18" w14:paraId="00A377E1" w14:textId="77777777">
        <w:trPr>
          <w:trHeight w:val="417"/>
          <w:tblHeader/>
        </w:trPr>
        <w:tc>
          <w:tcPr>
            <w:tcW w:w="1988" w:type="pct"/>
          </w:tcPr>
          <w:p w14:paraId="635A3E23" w14:textId="77777777" w:rsidR="00D22D68" w:rsidRPr="00CC6D18" w:rsidRDefault="00D22D6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180E9FD5" w14:textId="77777777" w:rsidR="00D22D68" w:rsidRPr="00CC6D18" w:rsidRDefault="00D22D6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pct"/>
            <w:gridSpan w:val="3"/>
          </w:tcPr>
          <w:p w14:paraId="04165D10" w14:textId="77777777" w:rsidR="00D22D68" w:rsidRPr="00CC6D18" w:rsidRDefault="00D22D6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648" w:type="pct"/>
          </w:tcPr>
          <w:p w14:paraId="68FCE881" w14:textId="77777777" w:rsidR="00D22D68" w:rsidRPr="00CC6D18" w:rsidRDefault="00D22D6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97097D2" w14:textId="77777777" w:rsidR="00D22D68" w:rsidRPr="00CC6D18" w:rsidRDefault="00D22D6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7F7D2FE6" w14:textId="77777777" w:rsidR="00D22D68" w:rsidRPr="00CC6D18" w:rsidRDefault="00D22D6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2D68" w:rsidRPr="00CC6D18" w14:paraId="42D403AF" w14:textId="77777777">
        <w:trPr>
          <w:trHeight w:val="417"/>
          <w:tblHeader/>
        </w:trPr>
        <w:tc>
          <w:tcPr>
            <w:tcW w:w="1988" w:type="pct"/>
          </w:tcPr>
          <w:p w14:paraId="1A3AA6D1" w14:textId="77777777" w:rsidR="00D22D68" w:rsidRPr="00CC6D18" w:rsidRDefault="00D22D6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2" w:type="pct"/>
            <w:gridSpan w:val="7"/>
          </w:tcPr>
          <w:p w14:paraId="571E5C9E" w14:textId="77777777" w:rsidR="00D22D68" w:rsidRPr="00CC6D18" w:rsidRDefault="00D22D6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2D68" w:rsidRPr="00CC6D18" w14:paraId="1C6DDCFF" w14:textId="77777777">
        <w:trPr>
          <w:trHeight w:val="397"/>
        </w:trPr>
        <w:tc>
          <w:tcPr>
            <w:tcW w:w="1988" w:type="pct"/>
          </w:tcPr>
          <w:p w14:paraId="5A9E307B" w14:textId="2B53898B" w:rsidR="00D22D68" w:rsidRPr="00CC6D18" w:rsidRDefault="00D22D6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48" w:type="pct"/>
          </w:tcPr>
          <w:p w14:paraId="01B6CBB5" w14:textId="5CFE3583" w:rsidR="00D22D68" w:rsidRPr="00CC6D18" w:rsidRDefault="00995D6C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151" w:type="pct"/>
          </w:tcPr>
          <w:p w14:paraId="5CB19D3E" w14:textId="77777777" w:rsidR="00D22D68" w:rsidRPr="00CC6D18" w:rsidRDefault="00D22D6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24EA4019" w14:textId="45A4E2D2" w:rsidR="00D22D68" w:rsidRPr="00CC6D18" w:rsidRDefault="00995D6C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135" w:type="pct"/>
          </w:tcPr>
          <w:p w14:paraId="49A9D121" w14:textId="77777777" w:rsidR="00D22D68" w:rsidRPr="00CC6D18" w:rsidRDefault="00D22D6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2C8B4DC" w14:textId="62536B5E" w:rsidR="00D22D68" w:rsidRPr="00CC6D18" w:rsidRDefault="00995D6C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47" w:type="pct"/>
          </w:tcPr>
          <w:p w14:paraId="38CF158B" w14:textId="77777777" w:rsidR="00D22D68" w:rsidRPr="00CC6D18" w:rsidRDefault="00D22D6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7B7A431E" w14:textId="62D8A0DC" w:rsidR="00D22D68" w:rsidRPr="00CC6D18" w:rsidRDefault="00D22D6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</w:tr>
      <w:tr w:rsidR="00D22D68" w:rsidRPr="00CC6D18" w14:paraId="108C405E" w14:textId="77777777">
        <w:trPr>
          <w:trHeight w:val="407"/>
        </w:trPr>
        <w:tc>
          <w:tcPr>
            <w:tcW w:w="1988" w:type="pct"/>
          </w:tcPr>
          <w:p w14:paraId="3DC3E94B" w14:textId="5C5B5471" w:rsidR="00D22D68" w:rsidRPr="00CC6D18" w:rsidRDefault="00D22D6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648" w:type="pct"/>
          </w:tcPr>
          <w:p w14:paraId="1FD9C71A" w14:textId="405E3F5B" w:rsidR="00D22D68" w:rsidRPr="00CC6D18" w:rsidRDefault="0018059A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995D6C" w:rsidRPr="00CC6D18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151" w:type="pct"/>
          </w:tcPr>
          <w:p w14:paraId="00B7F6A8" w14:textId="77777777" w:rsidR="00D22D68" w:rsidRPr="00CC6D18" w:rsidRDefault="00D22D6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2C7E4614" w14:textId="706F2431" w:rsidR="00D22D68" w:rsidRPr="00CC6D18" w:rsidRDefault="0018059A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995D6C" w:rsidRPr="00CC6D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097</w:t>
            </w:r>
          </w:p>
        </w:tc>
        <w:tc>
          <w:tcPr>
            <w:tcW w:w="135" w:type="pct"/>
          </w:tcPr>
          <w:p w14:paraId="035325D7" w14:textId="77777777" w:rsidR="00D22D68" w:rsidRPr="00CC6D18" w:rsidRDefault="00D22D6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7DF6D68" w14:textId="4BD940AD" w:rsidR="00D22D68" w:rsidRPr="00CC6D18" w:rsidRDefault="0018059A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995D6C" w:rsidRPr="00CC6D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666</w:t>
            </w:r>
          </w:p>
        </w:tc>
        <w:tc>
          <w:tcPr>
            <w:tcW w:w="147" w:type="pct"/>
          </w:tcPr>
          <w:p w14:paraId="4174E4C5" w14:textId="77777777" w:rsidR="00D22D68" w:rsidRPr="00CC6D18" w:rsidRDefault="00D22D6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3C793252" w14:textId="5E1EBD91" w:rsidR="00D22D68" w:rsidRPr="00CC6D18" w:rsidRDefault="0018059A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="00D22D68" w:rsidRPr="00CC6D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</w:tr>
      <w:tr w:rsidR="00D22D68" w:rsidRPr="00CC6D18" w14:paraId="21AFF72D" w14:textId="77777777">
        <w:trPr>
          <w:trHeight w:val="417"/>
        </w:trPr>
        <w:tc>
          <w:tcPr>
            <w:tcW w:w="1988" w:type="pct"/>
          </w:tcPr>
          <w:p w14:paraId="67F66AC8" w14:textId="77777777" w:rsidR="00D22D68" w:rsidRPr="00CC6D18" w:rsidRDefault="00D22D6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736B7576" w14:textId="7AC7FA7F" w:rsidR="00D22D68" w:rsidRPr="00CC6D18" w:rsidRDefault="00995D6C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20,654</w:t>
            </w:r>
          </w:p>
        </w:tc>
        <w:tc>
          <w:tcPr>
            <w:tcW w:w="151" w:type="pct"/>
          </w:tcPr>
          <w:p w14:paraId="7C8624E7" w14:textId="77777777" w:rsidR="00D22D68" w:rsidRPr="00CC6D18" w:rsidRDefault="00D22D6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4142A7A1" w14:textId="0ACF6C96" w:rsidR="00D22D68" w:rsidRPr="00CC6D18" w:rsidRDefault="00995D6C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100,196</w:t>
            </w:r>
          </w:p>
        </w:tc>
        <w:tc>
          <w:tcPr>
            <w:tcW w:w="135" w:type="pct"/>
          </w:tcPr>
          <w:p w14:paraId="3525B31D" w14:textId="77777777" w:rsidR="00D22D68" w:rsidRPr="00CC6D18" w:rsidRDefault="00D22D6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02554165" w14:textId="2A3CD2D5" w:rsidR="00D22D68" w:rsidRPr="00CC6D18" w:rsidRDefault="00995D6C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10,696</w:t>
            </w:r>
          </w:p>
        </w:tc>
        <w:tc>
          <w:tcPr>
            <w:tcW w:w="147" w:type="pct"/>
          </w:tcPr>
          <w:p w14:paraId="1BBA7BB6" w14:textId="77777777" w:rsidR="00D22D68" w:rsidRPr="00CC6D18" w:rsidRDefault="00D22D6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5C28BB8D" w14:textId="6AB4F47F" w:rsidR="00D22D68" w:rsidRPr="00CC6D18" w:rsidRDefault="00D22D68" w:rsidP="00D2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91,336</w:t>
            </w:r>
          </w:p>
        </w:tc>
      </w:tr>
    </w:tbl>
    <w:p w14:paraId="705FA8ED" w14:textId="77777777" w:rsidR="00C12A2A" w:rsidRPr="00CC6D18" w:rsidRDefault="00C12A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14:paraId="39100036" w14:textId="590CE06F" w:rsidR="00935632" w:rsidRPr="00CC6D18" w:rsidRDefault="00995D6C" w:rsidP="0093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CC6D18">
        <w:rPr>
          <w:rFonts w:ascii="Angsana New" w:hAnsi="Angsana New"/>
          <w:b/>
          <w:bCs/>
          <w:sz w:val="30"/>
          <w:szCs w:val="30"/>
          <w:lang w:val="en-GB"/>
        </w:rPr>
        <w:t>7</w:t>
      </w:r>
      <w:r w:rsidR="00935632" w:rsidRPr="00CC6D18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ลูกหนี้การค้า</w:t>
      </w:r>
    </w:p>
    <w:p w14:paraId="41F19283" w14:textId="4398BB07" w:rsidR="00114288" w:rsidRPr="00CC6D18" w:rsidRDefault="00114288" w:rsidP="00CA2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63"/>
        <w:gridCol w:w="382"/>
        <w:gridCol w:w="780"/>
        <w:gridCol w:w="271"/>
        <w:gridCol w:w="1188"/>
        <w:gridCol w:w="242"/>
        <w:gridCol w:w="1162"/>
        <w:gridCol w:w="264"/>
        <w:gridCol w:w="1111"/>
      </w:tblGrid>
      <w:tr w:rsidR="00114288" w:rsidRPr="00CC6D18" w14:paraId="01DB592E" w14:textId="77777777">
        <w:trPr>
          <w:trHeight w:val="427"/>
          <w:tblHeader/>
        </w:trPr>
        <w:tc>
          <w:tcPr>
            <w:tcW w:w="1988" w:type="pct"/>
          </w:tcPr>
          <w:p w14:paraId="4E66FC20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2" w:type="pct"/>
            <w:gridSpan w:val="4"/>
          </w:tcPr>
          <w:p w14:paraId="5FE34877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2D5FEC33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pct"/>
            <w:gridSpan w:val="3"/>
            <w:vAlign w:val="bottom"/>
          </w:tcPr>
          <w:p w14:paraId="53F53ABD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4288" w:rsidRPr="00CC6D18" w14:paraId="4A52A1D7" w14:textId="77777777">
        <w:trPr>
          <w:trHeight w:val="417"/>
          <w:tblHeader/>
        </w:trPr>
        <w:tc>
          <w:tcPr>
            <w:tcW w:w="1988" w:type="pct"/>
          </w:tcPr>
          <w:p w14:paraId="56F8D821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  <w:gridSpan w:val="2"/>
          </w:tcPr>
          <w:p w14:paraId="23886074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1" w:type="pct"/>
          </w:tcPr>
          <w:p w14:paraId="41E9134A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2595CCDC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5" w:type="pct"/>
          </w:tcPr>
          <w:p w14:paraId="7EE0D8A1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2E387FC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3DE48CD0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03FADF3C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14288" w:rsidRPr="00CC6D18" w14:paraId="304A6611" w14:textId="77777777">
        <w:trPr>
          <w:trHeight w:val="417"/>
          <w:tblHeader/>
        </w:trPr>
        <w:tc>
          <w:tcPr>
            <w:tcW w:w="1988" w:type="pct"/>
          </w:tcPr>
          <w:p w14:paraId="5F1792EA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  <w:gridSpan w:val="2"/>
          </w:tcPr>
          <w:p w14:paraId="266C04BC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pct"/>
            <w:gridSpan w:val="3"/>
          </w:tcPr>
          <w:p w14:paraId="18FE5F17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648" w:type="pct"/>
          </w:tcPr>
          <w:p w14:paraId="7192B112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39FF6D4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4ACCDD16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4288" w:rsidRPr="00CC6D18" w14:paraId="41E62609" w14:textId="77777777">
        <w:trPr>
          <w:trHeight w:val="417"/>
          <w:tblHeader/>
        </w:trPr>
        <w:tc>
          <w:tcPr>
            <w:tcW w:w="1988" w:type="pct"/>
          </w:tcPr>
          <w:p w14:paraId="313A622F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2" w:type="pct"/>
            <w:gridSpan w:val="8"/>
          </w:tcPr>
          <w:p w14:paraId="27D56DE8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4288" w:rsidRPr="00CC6D18" w14:paraId="27CAAB10" w14:textId="77777777">
        <w:trPr>
          <w:trHeight w:val="397"/>
        </w:trPr>
        <w:tc>
          <w:tcPr>
            <w:tcW w:w="1988" w:type="pct"/>
          </w:tcPr>
          <w:p w14:paraId="354E0F6C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48" w:type="pct"/>
            <w:gridSpan w:val="2"/>
            <w:vAlign w:val="bottom"/>
          </w:tcPr>
          <w:p w14:paraId="0EB26825" w14:textId="1517F048" w:rsidR="00114288" w:rsidRPr="00CC6D18" w:rsidRDefault="00F3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38,832</w:t>
            </w:r>
          </w:p>
        </w:tc>
        <w:tc>
          <w:tcPr>
            <w:tcW w:w="151" w:type="pct"/>
            <w:vAlign w:val="bottom"/>
          </w:tcPr>
          <w:p w14:paraId="6D5218F9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0194F7E1" w14:textId="41AA7283" w:rsidR="00114288" w:rsidRPr="00CC6D18" w:rsidRDefault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43,596</w:t>
            </w:r>
          </w:p>
        </w:tc>
        <w:tc>
          <w:tcPr>
            <w:tcW w:w="135" w:type="pct"/>
            <w:vAlign w:val="bottom"/>
          </w:tcPr>
          <w:p w14:paraId="4AF62A1C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60BA56ED" w14:textId="251FDB40" w:rsidR="00114288" w:rsidRPr="00CC6D18" w:rsidRDefault="003A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24,579</w:t>
            </w:r>
          </w:p>
        </w:tc>
        <w:tc>
          <w:tcPr>
            <w:tcW w:w="147" w:type="pct"/>
            <w:vAlign w:val="bottom"/>
          </w:tcPr>
          <w:p w14:paraId="67A5B6D5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5B64096E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43,580</w:t>
            </w:r>
          </w:p>
        </w:tc>
      </w:tr>
      <w:tr w:rsidR="00114288" w:rsidRPr="00CC6D18" w14:paraId="32D4F5F0" w14:textId="77777777">
        <w:trPr>
          <w:trHeight w:val="407"/>
        </w:trPr>
        <w:tc>
          <w:tcPr>
            <w:tcW w:w="1988" w:type="pct"/>
          </w:tcPr>
          <w:p w14:paraId="25114015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648" w:type="pct"/>
            <w:gridSpan w:val="2"/>
            <w:vAlign w:val="bottom"/>
          </w:tcPr>
          <w:p w14:paraId="21D4331B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vAlign w:val="bottom"/>
          </w:tcPr>
          <w:p w14:paraId="64B9659A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377BBA22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20A0877D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497A97C8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7F1DB788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3216E17B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4288" w:rsidRPr="00CC6D18" w14:paraId="16AE14B4" w14:textId="77777777">
        <w:trPr>
          <w:trHeight w:val="407"/>
        </w:trPr>
        <w:tc>
          <w:tcPr>
            <w:tcW w:w="1988" w:type="pct"/>
          </w:tcPr>
          <w:p w14:paraId="2EEBD241" w14:textId="77777777" w:rsidR="00114288" w:rsidRPr="00CC6D18" w:rsidRDefault="00114288" w:rsidP="00F3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น้อยกว่า </w:t>
            </w:r>
            <w:r w:rsidRPr="00CC6D18">
              <w:rPr>
                <w:rFonts w:asciiTheme="majorBidi" w:hAnsiTheme="majorBidi" w:cstheme="majorBidi"/>
                <w:sz w:val="30"/>
                <w:szCs w:val="30"/>
                <w:lang w:val="th-TH"/>
              </w:rPr>
              <w:t>3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648" w:type="pct"/>
            <w:gridSpan w:val="2"/>
            <w:vAlign w:val="bottom"/>
          </w:tcPr>
          <w:p w14:paraId="27EDC7D4" w14:textId="11B6E3C4" w:rsidR="00114288" w:rsidRPr="00CC6D18" w:rsidRDefault="00F3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41,952</w:t>
            </w:r>
          </w:p>
        </w:tc>
        <w:tc>
          <w:tcPr>
            <w:tcW w:w="151" w:type="pct"/>
            <w:vAlign w:val="bottom"/>
          </w:tcPr>
          <w:p w14:paraId="6817DD0A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7687BE58" w14:textId="4CDC2F3C" w:rsidR="00114288" w:rsidRPr="00CC6D18" w:rsidRDefault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32,981</w:t>
            </w:r>
          </w:p>
        </w:tc>
        <w:tc>
          <w:tcPr>
            <w:tcW w:w="135" w:type="pct"/>
            <w:vAlign w:val="bottom"/>
          </w:tcPr>
          <w:p w14:paraId="509E1D85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5CDF525A" w14:textId="35191CE7" w:rsidR="00114288" w:rsidRPr="00CC6D18" w:rsidRDefault="003A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32,19</w:t>
            </w:r>
            <w:r w:rsidR="00B363AE" w:rsidRPr="00CC6D1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7" w:type="pct"/>
            <w:vAlign w:val="bottom"/>
          </w:tcPr>
          <w:p w14:paraId="7E673B21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59546B88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26,882</w:t>
            </w:r>
          </w:p>
        </w:tc>
      </w:tr>
      <w:tr w:rsidR="00114288" w:rsidRPr="00CC6D18" w14:paraId="20C349A1" w14:textId="77777777">
        <w:trPr>
          <w:trHeight w:val="407"/>
        </w:trPr>
        <w:tc>
          <w:tcPr>
            <w:tcW w:w="1988" w:type="pct"/>
          </w:tcPr>
          <w:p w14:paraId="2F5CFE21" w14:textId="77777777" w:rsidR="00114288" w:rsidRPr="00CC6D18" w:rsidRDefault="00114288" w:rsidP="00F3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val="th-TH"/>
              </w:rPr>
              <w:t>3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- </w:t>
            </w:r>
            <w:r w:rsidRPr="00CC6D18">
              <w:rPr>
                <w:rFonts w:asciiTheme="majorBidi" w:hAnsiTheme="majorBidi" w:cstheme="majorBidi"/>
                <w:sz w:val="30"/>
                <w:szCs w:val="30"/>
                <w:lang w:val="th-TH"/>
              </w:rPr>
              <w:t>6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648" w:type="pct"/>
            <w:gridSpan w:val="2"/>
            <w:vAlign w:val="bottom"/>
          </w:tcPr>
          <w:p w14:paraId="1D8E0F6F" w14:textId="35567F2B" w:rsidR="00114288" w:rsidRPr="00CC6D18" w:rsidRDefault="00F3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6,541</w:t>
            </w:r>
          </w:p>
        </w:tc>
        <w:tc>
          <w:tcPr>
            <w:tcW w:w="151" w:type="pct"/>
            <w:vAlign w:val="bottom"/>
          </w:tcPr>
          <w:p w14:paraId="6DF2C7D3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15E8D3D4" w14:textId="27BA757A" w:rsidR="00114288" w:rsidRPr="00CC6D18" w:rsidRDefault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1,11</w:t>
            </w:r>
            <w:r w:rsidR="00B363AE" w:rsidRPr="00CC6D1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5" w:type="pct"/>
            <w:vAlign w:val="bottom"/>
          </w:tcPr>
          <w:p w14:paraId="20132E54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1AE51CD7" w14:textId="0C9AC7EB" w:rsidR="00114288" w:rsidRPr="00CC6D18" w:rsidRDefault="003A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3,154</w:t>
            </w:r>
          </w:p>
        </w:tc>
        <w:tc>
          <w:tcPr>
            <w:tcW w:w="147" w:type="pct"/>
            <w:vAlign w:val="bottom"/>
          </w:tcPr>
          <w:p w14:paraId="62903327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51075135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1,118</w:t>
            </w:r>
          </w:p>
        </w:tc>
      </w:tr>
      <w:tr w:rsidR="00114288" w:rsidRPr="00CC6D18" w14:paraId="2BC49FCC" w14:textId="77777777">
        <w:trPr>
          <w:trHeight w:val="407"/>
        </w:trPr>
        <w:tc>
          <w:tcPr>
            <w:tcW w:w="1988" w:type="pct"/>
          </w:tcPr>
          <w:p w14:paraId="7EEC6420" w14:textId="77777777" w:rsidR="00114288" w:rsidRPr="00CC6D18" w:rsidRDefault="00114288" w:rsidP="00F3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val="th-TH"/>
              </w:rPr>
              <w:t>6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- </w:t>
            </w:r>
            <w:r w:rsidRPr="00CC6D18">
              <w:rPr>
                <w:rFonts w:asciiTheme="majorBidi" w:hAnsiTheme="majorBidi" w:cstheme="majorBidi"/>
                <w:sz w:val="30"/>
                <w:szCs w:val="30"/>
                <w:lang w:val="th-TH"/>
              </w:rPr>
              <w:t>12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648" w:type="pct"/>
            <w:gridSpan w:val="2"/>
            <w:vAlign w:val="bottom"/>
          </w:tcPr>
          <w:p w14:paraId="4DCA1A22" w14:textId="69535F3E" w:rsidR="00114288" w:rsidRPr="00CC6D18" w:rsidRDefault="00F3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2,967</w:t>
            </w:r>
          </w:p>
        </w:tc>
        <w:tc>
          <w:tcPr>
            <w:tcW w:w="151" w:type="pct"/>
            <w:vAlign w:val="bottom"/>
          </w:tcPr>
          <w:p w14:paraId="5D596397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494E7E82" w14:textId="6CF4C885" w:rsidR="00114288" w:rsidRPr="00CC6D18" w:rsidRDefault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135" w:type="pct"/>
            <w:vAlign w:val="bottom"/>
          </w:tcPr>
          <w:p w14:paraId="63581538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4532F6EF" w14:textId="09588234" w:rsidR="00114288" w:rsidRPr="00CC6D18" w:rsidRDefault="003A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495</w:t>
            </w:r>
          </w:p>
        </w:tc>
        <w:tc>
          <w:tcPr>
            <w:tcW w:w="147" w:type="pct"/>
            <w:vAlign w:val="bottom"/>
          </w:tcPr>
          <w:p w14:paraId="4F3816C0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35CD9B1E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</w:tr>
      <w:tr w:rsidR="00114288" w:rsidRPr="00CC6D18" w14:paraId="0F98C992" w14:textId="77777777">
        <w:trPr>
          <w:trHeight w:val="407"/>
        </w:trPr>
        <w:tc>
          <w:tcPr>
            <w:tcW w:w="1988" w:type="pct"/>
          </w:tcPr>
          <w:p w14:paraId="31331D0B" w14:textId="77777777" w:rsidR="00114288" w:rsidRPr="00CC6D18" w:rsidRDefault="00114288" w:rsidP="00F3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CC6D18">
              <w:rPr>
                <w:rFonts w:asciiTheme="majorBidi" w:hAnsiTheme="majorBidi" w:cstheme="majorBidi"/>
                <w:sz w:val="30"/>
                <w:szCs w:val="30"/>
                <w:lang w:val="th-TH"/>
              </w:rPr>
              <w:t>12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648" w:type="pct"/>
            <w:gridSpan w:val="2"/>
            <w:tcBorders>
              <w:bottom w:val="single" w:sz="4" w:space="0" w:color="auto"/>
            </w:tcBorders>
            <w:vAlign w:val="bottom"/>
          </w:tcPr>
          <w:p w14:paraId="10EDF0DC" w14:textId="4EFB656B" w:rsidR="00114288" w:rsidRPr="00CC6D18" w:rsidRDefault="00F3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8,155</w:t>
            </w:r>
          </w:p>
        </w:tc>
        <w:tc>
          <w:tcPr>
            <w:tcW w:w="151" w:type="pct"/>
            <w:vAlign w:val="bottom"/>
          </w:tcPr>
          <w:p w14:paraId="133DF4CD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4AE51DE2" w14:textId="5C5B0BA6" w:rsidR="00114288" w:rsidRPr="00CC6D18" w:rsidRDefault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4,316</w:t>
            </w:r>
          </w:p>
        </w:tc>
        <w:tc>
          <w:tcPr>
            <w:tcW w:w="135" w:type="pct"/>
            <w:vAlign w:val="bottom"/>
          </w:tcPr>
          <w:p w14:paraId="52B856E5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vAlign w:val="bottom"/>
          </w:tcPr>
          <w:p w14:paraId="04EA6956" w14:textId="057A655F" w:rsidR="00114288" w:rsidRPr="00CC6D18" w:rsidRDefault="003A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3,650</w:t>
            </w:r>
          </w:p>
        </w:tc>
        <w:tc>
          <w:tcPr>
            <w:tcW w:w="147" w:type="pct"/>
            <w:vAlign w:val="bottom"/>
          </w:tcPr>
          <w:p w14:paraId="2FD7A910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vAlign w:val="bottom"/>
          </w:tcPr>
          <w:p w14:paraId="7F7D93B7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3,539</w:t>
            </w:r>
          </w:p>
        </w:tc>
      </w:tr>
      <w:tr w:rsidR="00114288" w:rsidRPr="00CC6D18" w14:paraId="76B4F3FD" w14:textId="77777777">
        <w:trPr>
          <w:trHeight w:val="407"/>
        </w:trPr>
        <w:tc>
          <w:tcPr>
            <w:tcW w:w="1988" w:type="pct"/>
          </w:tcPr>
          <w:p w14:paraId="7379A3B4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gridSpan w:val="2"/>
            <w:tcBorders>
              <w:top w:val="single" w:sz="4" w:space="0" w:color="auto"/>
            </w:tcBorders>
            <w:vAlign w:val="bottom"/>
          </w:tcPr>
          <w:p w14:paraId="1C8A1D0A" w14:textId="72707E9F" w:rsidR="00114288" w:rsidRPr="00CC6D18" w:rsidRDefault="00F3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98,447</w:t>
            </w:r>
          </w:p>
        </w:tc>
        <w:tc>
          <w:tcPr>
            <w:tcW w:w="151" w:type="pct"/>
            <w:vAlign w:val="bottom"/>
          </w:tcPr>
          <w:p w14:paraId="7988CACB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0FD8B680" w14:textId="001AFCEB" w:rsidR="00114288" w:rsidRPr="00CC6D18" w:rsidRDefault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82,08</w:t>
            </w:r>
            <w:r w:rsidR="00B363AE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5" w:type="pct"/>
            <w:vAlign w:val="bottom"/>
          </w:tcPr>
          <w:p w14:paraId="07DDFD95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vAlign w:val="bottom"/>
          </w:tcPr>
          <w:p w14:paraId="6A55EFA1" w14:textId="0883C1F5" w:rsidR="00114288" w:rsidRPr="00CC6D18" w:rsidRDefault="003A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64,07</w:t>
            </w:r>
            <w:r w:rsidR="00B363AE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7" w:type="pct"/>
            <w:vAlign w:val="bottom"/>
          </w:tcPr>
          <w:p w14:paraId="7DD6DDA9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vAlign w:val="bottom"/>
          </w:tcPr>
          <w:p w14:paraId="370284FF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75,191</w:t>
            </w:r>
          </w:p>
        </w:tc>
      </w:tr>
      <w:tr w:rsidR="00114288" w:rsidRPr="00CC6D18" w14:paraId="1B239581" w14:textId="77777777">
        <w:trPr>
          <w:trHeight w:val="407"/>
        </w:trPr>
        <w:tc>
          <w:tcPr>
            <w:tcW w:w="1988" w:type="pct"/>
          </w:tcPr>
          <w:p w14:paraId="17012A72" w14:textId="643709A1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A60FFC"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48" w:type="pct"/>
            <w:gridSpan w:val="2"/>
            <w:tcBorders>
              <w:bottom w:val="single" w:sz="4" w:space="0" w:color="auto"/>
            </w:tcBorders>
            <w:vAlign w:val="bottom"/>
          </w:tcPr>
          <w:p w14:paraId="22C622DE" w14:textId="31A422E4" w:rsidR="00114288" w:rsidRPr="00CC6D18" w:rsidRDefault="00F32AC3" w:rsidP="00B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(10,531)</w:t>
            </w:r>
          </w:p>
        </w:tc>
        <w:tc>
          <w:tcPr>
            <w:tcW w:w="151" w:type="pct"/>
            <w:vAlign w:val="bottom"/>
          </w:tcPr>
          <w:p w14:paraId="2634751E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457DCAE7" w14:textId="6EB0B206" w:rsidR="00114288" w:rsidRPr="00CC6D18" w:rsidRDefault="003A021D" w:rsidP="00B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(4,320)</w:t>
            </w:r>
          </w:p>
        </w:tc>
        <w:tc>
          <w:tcPr>
            <w:tcW w:w="135" w:type="pct"/>
            <w:vAlign w:val="bottom"/>
          </w:tcPr>
          <w:p w14:paraId="05DDD2F1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vAlign w:val="bottom"/>
          </w:tcPr>
          <w:p w14:paraId="29F224EB" w14:textId="3A7670DC" w:rsidR="00114288" w:rsidRPr="00CC6D18" w:rsidRDefault="003A2046" w:rsidP="00B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(3,701)</w:t>
            </w:r>
          </w:p>
        </w:tc>
        <w:tc>
          <w:tcPr>
            <w:tcW w:w="147" w:type="pct"/>
            <w:vAlign w:val="bottom"/>
          </w:tcPr>
          <w:p w14:paraId="497F1C25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vAlign w:val="bottom"/>
          </w:tcPr>
          <w:p w14:paraId="2C6789F0" w14:textId="77777777" w:rsidR="00114288" w:rsidRPr="00CC6D18" w:rsidRDefault="00114288" w:rsidP="00B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(3,543)</w:t>
            </w:r>
          </w:p>
        </w:tc>
      </w:tr>
      <w:tr w:rsidR="00114288" w:rsidRPr="00CC6D18" w14:paraId="638369AC" w14:textId="77777777">
        <w:trPr>
          <w:trHeight w:val="407"/>
        </w:trPr>
        <w:tc>
          <w:tcPr>
            <w:tcW w:w="1988" w:type="pct"/>
          </w:tcPr>
          <w:p w14:paraId="3F2B3D1F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4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D49E22" w14:textId="31675E7E" w:rsidR="00114288" w:rsidRPr="00CC6D18" w:rsidRDefault="00F3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87,916</w:t>
            </w:r>
          </w:p>
        </w:tc>
        <w:tc>
          <w:tcPr>
            <w:tcW w:w="151" w:type="pct"/>
            <w:vAlign w:val="bottom"/>
          </w:tcPr>
          <w:p w14:paraId="0FC37052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B8B7E7" w14:textId="1C6801B3" w:rsidR="00114288" w:rsidRPr="00CC6D18" w:rsidRDefault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77,76</w:t>
            </w:r>
            <w:r w:rsidR="00B363AE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5" w:type="pct"/>
            <w:vAlign w:val="bottom"/>
          </w:tcPr>
          <w:p w14:paraId="64740902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A87BD" w14:textId="2B13D5BB" w:rsidR="00114288" w:rsidRPr="00CC6D18" w:rsidRDefault="003A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60,37</w:t>
            </w:r>
            <w:r w:rsidR="00307D7B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7" w:type="pct"/>
            <w:vAlign w:val="bottom"/>
          </w:tcPr>
          <w:p w14:paraId="27863AB9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7959C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71,648</w:t>
            </w:r>
          </w:p>
        </w:tc>
      </w:tr>
      <w:tr w:rsidR="00114288" w:rsidRPr="00CC6D18" w14:paraId="78C1A15C" w14:textId="77777777">
        <w:trPr>
          <w:trHeight w:val="407"/>
        </w:trPr>
        <w:tc>
          <w:tcPr>
            <w:tcW w:w="1988" w:type="pct"/>
          </w:tcPr>
          <w:p w14:paraId="4379C9D2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8" w:type="pct"/>
            <w:gridSpan w:val="2"/>
            <w:tcBorders>
              <w:top w:val="double" w:sz="4" w:space="0" w:color="auto"/>
            </w:tcBorders>
            <w:vAlign w:val="bottom"/>
          </w:tcPr>
          <w:p w14:paraId="32404B11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vAlign w:val="bottom"/>
          </w:tcPr>
          <w:p w14:paraId="678C937B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double" w:sz="4" w:space="0" w:color="auto"/>
            </w:tcBorders>
            <w:vAlign w:val="bottom"/>
          </w:tcPr>
          <w:p w14:paraId="1702BA64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5EB54699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  <w:vAlign w:val="bottom"/>
          </w:tcPr>
          <w:p w14:paraId="6B62453B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3406C69F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  <w:vAlign w:val="bottom"/>
          </w:tcPr>
          <w:p w14:paraId="02FE81AE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002E" w:rsidRPr="00CC6D18" w14:paraId="33690F9E" w14:textId="77777777">
        <w:trPr>
          <w:trHeight w:val="407"/>
        </w:trPr>
        <w:tc>
          <w:tcPr>
            <w:tcW w:w="2201" w:type="pct"/>
            <w:gridSpan w:val="2"/>
          </w:tcPr>
          <w:p w14:paraId="3EFE7B91" w14:textId="77777777" w:rsidR="0008002E" w:rsidRPr="00CC6D18" w:rsidRDefault="0008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435" w:type="pct"/>
            <w:vAlign w:val="bottom"/>
          </w:tcPr>
          <w:p w14:paraId="43D73D5F" w14:textId="77777777" w:rsidR="0008002E" w:rsidRPr="00CC6D18" w:rsidRDefault="0008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vAlign w:val="bottom"/>
          </w:tcPr>
          <w:p w14:paraId="335A3B3B" w14:textId="77777777" w:rsidR="0008002E" w:rsidRPr="00CC6D18" w:rsidRDefault="0008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279F187B" w14:textId="77777777" w:rsidR="0008002E" w:rsidRPr="00CC6D18" w:rsidRDefault="0008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1D7AFC8E" w14:textId="77777777" w:rsidR="0008002E" w:rsidRPr="00CC6D18" w:rsidRDefault="0008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12378D35" w14:textId="77777777" w:rsidR="0008002E" w:rsidRPr="00CC6D18" w:rsidRDefault="0008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7830F7E0" w14:textId="77777777" w:rsidR="0008002E" w:rsidRPr="00CC6D18" w:rsidRDefault="0008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09A25379" w14:textId="77777777" w:rsidR="0008002E" w:rsidRPr="00CC6D18" w:rsidRDefault="0008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002E" w:rsidRPr="00CC6D18" w14:paraId="63B5CFF2" w14:textId="77777777">
        <w:trPr>
          <w:trHeight w:val="407"/>
        </w:trPr>
        <w:tc>
          <w:tcPr>
            <w:tcW w:w="2201" w:type="pct"/>
            <w:gridSpan w:val="2"/>
          </w:tcPr>
          <w:p w14:paraId="6088DEE3" w14:textId="77777777" w:rsidR="0008002E" w:rsidRPr="00CC6D18" w:rsidRDefault="0008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435" w:type="pct"/>
            <w:vAlign w:val="bottom"/>
          </w:tcPr>
          <w:p w14:paraId="7DDB9708" w14:textId="77777777" w:rsidR="0008002E" w:rsidRPr="00CC6D18" w:rsidRDefault="0008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vAlign w:val="bottom"/>
          </w:tcPr>
          <w:p w14:paraId="6C3E15AD" w14:textId="77777777" w:rsidR="0008002E" w:rsidRPr="00CC6D18" w:rsidRDefault="0008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24D26CC9" w14:textId="77777777" w:rsidR="0008002E" w:rsidRPr="00CC6D18" w:rsidRDefault="0008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37A413E4" w14:textId="77777777" w:rsidR="0008002E" w:rsidRPr="00CC6D18" w:rsidRDefault="0008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2C9BE680" w14:textId="77777777" w:rsidR="0008002E" w:rsidRPr="00CC6D18" w:rsidRDefault="0008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73E679B7" w14:textId="77777777" w:rsidR="0008002E" w:rsidRPr="00CC6D18" w:rsidRDefault="0008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6BD84AAD" w14:textId="77777777" w:rsidR="0008002E" w:rsidRPr="00CC6D18" w:rsidRDefault="0008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002E" w:rsidRPr="00CC6D18" w14:paraId="2BCDA187" w14:textId="77777777">
        <w:trPr>
          <w:trHeight w:val="407"/>
        </w:trPr>
        <w:tc>
          <w:tcPr>
            <w:tcW w:w="2201" w:type="pct"/>
            <w:gridSpan w:val="2"/>
          </w:tcPr>
          <w:p w14:paraId="50F775EB" w14:textId="77777777" w:rsidR="0008002E" w:rsidRPr="00CC6D18" w:rsidRDefault="0008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435" w:type="pct"/>
            <w:vAlign w:val="bottom"/>
          </w:tcPr>
          <w:p w14:paraId="40738DA4" w14:textId="77777777" w:rsidR="0008002E" w:rsidRPr="00CC6D18" w:rsidRDefault="0008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vAlign w:val="bottom"/>
          </w:tcPr>
          <w:p w14:paraId="2C0D9B2E" w14:textId="77777777" w:rsidR="0008002E" w:rsidRPr="00CC6D18" w:rsidRDefault="0008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2106FBF2" w14:textId="77777777" w:rsidR="0008002E" w:rsidRPr="00CC6D18" w:rsidRDefault="0008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23FC2A4A" w14:textId="77777777" w:rsidR="0008002E" w:rsidRPr="00CC6D18" w:rsidRDefault="0008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1BEF1547" w14:textId="77777777" w:rsidR="0008002E" w:rsidRPr="00CC6D18" w:rsidRDefault="0008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3E1007B4" w14:textId="77777777" w:rsidR="0008002E" w:rsidRPr="00CC6D18" w:rsidRDefault="0008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0804661A" w14:textId="77777777" w:rsidR="0008002E" w:rsidRPr="00CC6D18" w:rsidRDefault="0008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002E" w:rsidRPr="00CC6D18" w14:paraId="6E3DDD92" w14:textId="77777777">
        <w:trPr>
          <w:trHeight w:val="407"/>
        </w:trPr>
        <w:tc>
          <w:tcPr>
            <w:tcW w:w="2201" w:type="pct"/>
            <w:gridSpan w:val="2"/>
          </w:tcPr>
          <w:p w14:paraId="0ABA86B9" w14:textId="77777777" w:rsidR="0008002E" w:rsidRPr="00CC6D18" w:rsidRDefault="0008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435" w:type="pct"/>
            <w:vAlign w:val="bottom"/>
          </w:tcPr>
          <w:p w14:paraId="30CF100B" w14:textId="77777777" w:rsidR="0008002E" w:rsidRPr="00CC6D18" w:rsidRDefault="0008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vAlign w:val="bottom"/>
          </w:tcPr>
          <w:p w14:paraId="12A74F9D" w14:textId="77777777" w:rsidR="0008002E" w:rsidRPr="00CC6D18" w:rsidRDefault="0008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37A5F6CE" w14:textId="77777777" w:rsidR="0008002E" w:rsidRPr="00CC6D18" w:rsidRDefault="0008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74F9FC39" w14:textId="77777777" w:rsidR="0008002E" w:rsidRPr="00CC6D18" w:rsidRDefault="0008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354E0A2C" w14:textId="77777777" w:rsidR="0008002E" w:rsidRPr="00CC6D18" w:rsidRDefault="0008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DE91061" w14:textId="77777777" w:rsidR="0008002E" w:rsidRPr="00CC6D18" w:rsidRDefault="0008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41261D46" w14:textId="77777777" w:rsidR="0008002E" w:rsidRPr="00CC6D18" w:rsidRDefault="0008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4288" w:rsidRPr="00CC6D18" w14:paraId="34E0C829" w14:textId="77777777">
        <w:trPr>
          <w:trHeight w:val="407"/>
        </w:trPr>
        <w:tc>
          <w:tcPr>
            <w:tcW w:w="2201" w:type="pct"/>
            <w:gridSpan w:val="2"/>
          </w:tcPr>
          <w:p w14:paraId="37584C9F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435" w:type="pct"/>
            <w:vAlign w:val="bottom"/>
          </w:tcPr>
          <w:p w14:paraId="51804674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vAlign w:val="bottom"/>
          </w:tcPr>
          <w:p w14:paraId="411BB00D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5E3DA961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7E97D317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218A05EE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7123694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20C4B1AC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4288" w:rsidRPr="00CC6D18" w14:paraId="3ED05266" w14:textId="77777777">
        <w:trPr>
          <w:trHeight w:val="407"/>
        </w:trPr>
        <w:tc>
          <w:tcPr>
            <w:tcW w:w="1988" w:type="pct"/>
          </w:tcPr>
          <w:p w14:paraId="2E6B9AF9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hint="cs"/>
                <w:sz w:val="30"/>
                <w:szCs w:val="30"/>
                <w:cs/>
              </w:rPr>
              <w:t xml:space="preserve">ณ วันที่ </w:t>
            </w:r>
            <w:r w:rsidRPr="00CC6D18">
              <w:rPr>
                <w:rFonts w:asciiTheme="majorBidi" w:hAnsiTheme="majorBidi"/>
                <w:sz w:val="30"/>
                <w:szCs w:val="30"/>
                <w:lang w:val="en-GB"/>
              </w:rPr>
              <w:t xml:space="preserve">1 </w:t>
            </w:r>
            <w:r w:rsidRPr="00CC6D18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มกราคม</w:t>
            </w:r>
          </w:p>
        </w:tc>
        <w:tc>
          <w:tcPr>
            <w:tcW w:w="648" w:type="pct"/>
            <w:gridSpan w:val="2"/>
            <w:vAlign w:val="bottom"/>
          </w:tcPr>
          <w:p w14:paraId="71250045" w14:textId="039F0A98" w:rsidR="00114288" w:rsidRPr="00CC6D18" w:rsidRDefault="000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4,320</w:t>
            </w:r>
          </w:p>
        </w:tc>
        <w:tc>
          <w:tcPr>
            <w:tcW w:w="151" w:type="pct"/>
            <w:vAlign w:val="bottom"/>
          </w:tcPr>
          <w:p w14:paraId="338851A6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0FB12D71" w14:textId="3D5BB38D" w:rsidR="00114288" w:rsidRPr="00CC6D18" w:rsidRDefault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4,162</w:t>
            </w:r>
          </w:p>
        </w:tc>
        <w:tc>
          <w:tcPr>
            <w:tcW w:w="135" w:type="pct"/>
            <w:vAlign w:val="bottom"/>
          </w:tcPr>
          <w:p w14:paraId="1B28FD41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0E8858BE" w14:textId="06B429AA" w:rsidR="00114288" w:rsidRPr="00CC6D18" w:rsidRDefault="003A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3,543</w:t>
            </w:r>
          </w:p>
        </w:tc>
        <w:tc>
          <w:tcPr>
            <w:tcW w:w="147" w:type="pct"/>
            <w:vAlign w:val="bottom"/>
          </w:tcPr>
          <w:p w14:paraId="1FC1385C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529BD1E6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4,162</w:t>
            </w:r>
          </w:p>
        </w:tc>
      </w:tr>
      <w:tr w:rsidR="000E7635" w:rsidRPr="00CC6D18" w14:paraId="7D79259D" w14:textId="77777777">
        <w:trPr>
          <w:trHeight w:val="407"/>
        </w:trPr>
        <w:tc>
          <w:tcPr>
            <w:tcW w:w="1988" w:type="pct"/>
          </w:tcPr>
          <w:p w14:paraId="7B99BED7" w14:textId="372AD866" w:rsidR="000E7635" w:rsidRPr="00CC6D18" w:rsidRDefault="000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hint="cs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648" w:type="pct"/>
            <w:gridSpan w:val="2"/>
            <w:vAlign w:val="bottom"/>
          </w:tcPr>
          <w:p w14:paraId="543B2A27" w14:textId="6534854A" w:rsidR="000E7635" w:rsidRPr="00CC6D18" w:rsidRDefault="000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6,868</w:t>
            </w:r>
          </w:p>
        </w:tc>
        <w:tc>
          <w:tcPr>
            <w:tcW w:w="151" w:type="pct"/>
            <w:vAlign w:val="bottom"/>
          </w:tcPr>
          <w:p w14:paraId="7CCCF14E" w14:textId="77777777" w:rsidR="000E7635" w:rsidRPr="00CC6D18" w:rsidRDefault="000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5D52470D" w14:textId="2AEA4A6A" w:rsidR="000E7635" w:rsidRPr="00CC6D18" w:rsidRDefault="000E7635" w:rsidP="000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  <w:vAlign w:val="bottom"/>
          </w:tcPr>
          <w:p w14:paraId="387CB888" w14:textId="77777777" w:rsidR="000E7635" w:rsidRPr="00CC6D18" w:rsidRDefault="000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23C00815" w14:textId="793598E0" w:rsidR="000E7635" w:rsidRPr="00CC6D18" w:rsidRDefault="000E7635" w:rsidP="000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1902DCD5" w14:textId="77777777" w:rsidR="000E7635" w:rsidRPr="00CC6D18" w:rsidRDefault="000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1DDE8AA2" w14:textId="1836B773" w:rsidR="000E7635" w:rsidRPr="00CC6D18" w:rsidRDefault="000E7635" w:rsidP="000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14288" w:rsidRPr="00CC6D18" w14:paraId="2806C248" w14:textId="77777777">
        <w:trPr>
          <w:trHeight w:val="407"/>
        </w:trPr>
        <w:tc>
          <w:tcPr>
            <w:tcW w:w="1988" w:type="pct"/>
          </w:tcPr>
          <w:p w14:paraId="58F5F7D5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48" w:type="pct"/>
            <w:gridSpan w:val="2"/>
            <w:vAlign w:val="bottom"/>
          </w:tcPr>
          <w:p w14:paraId="6F318BFB" w14:textId="537E514C" w:rsidR="00114288" w:rsidRPr="00CC6D18" w:rsidRDefault="001E142D" w:rsidP="001E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51" w:type="pct"/>
            <w:vAlign w:val="bottom"/>
          </w:tcPr>
          <w:p w14:paraId="5AD401B6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125281C1" w14:textId="3963AE1D" w:rsidR="00114288" w:rsidRPr="00CC6D18" w:rsidRDefault="000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135" w:type="pct"/>
            <w:vAlign w:val="bottom"/>
          </w:tcPr>
          <w:p w14:paraId="02488C67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343F033E" w14:textId="7E56DC06" w:rsidR="00114288" w:rsidRPr="00CC6D18" w:rsidRDefault="003A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47" w:type="pct"/>
            <w:vAlign w:val="bottom"/>
          </w:tcPr>
          <w:p w14:paraId="706C215D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7F48D455" w14:textId="77777777" w:rsidR="00114288" w:rsidRPr="00CC6D18" w:rsidRDefault="00114288" w:rsidP="003A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114288" w:rsidRPr="00CC6D18" w14:paraId="375C951E" w14:textId="77777777">
        <w:trPr>
          <w:trHeight w:val="407"/>
        </w:trPr>
        <w:tc>
          <w:tcPr>
            <w:tcW w:w="1988" w:type="pct"/>
          </w:tcPr>
          <w:p w14:paraId="2658124F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648" w:type="pct"/>
            <w:gridSpan w:val="2"/>
            <w:vAlign w:val="bottom"/>
          </w:tcPr>
          <w:p w14:paraId="1BC3257C" w14:textId="7673B28E" w:rsidR="00114288" w:rsidRPr="00CC6D18" w:rsidRDefault="003A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E142D" w:rsidRPr="00CC6D18">
              <w:rPr>
                <w:rFonts w:asciiTheme="majorBidi" w:hAnsiTheme="majorBidi" w:cstheme="majorBidi"/>
                <w:sz w:val="30"/>
                <w:szCs w:val="30"/>
              </w:rPr>
              <w:t>815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1" w:type="pct"/>
            <w:vAlign w:val="bottom"/>
          </w:tcPr>
          <w:p w14:paraId="2881D626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180129F4" w14:textId="75B105DB" w:rsidR="00114288" w:rsidRPr="00CC6D18" w:rsidRDefault="000E7635" w:rsidP="000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  <w:vAlign w:val="bottom"/>
          </w:tcPr>
          <w:p w14:paraId="7FB32751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16F838AD" w14:textId="6543DF45" w:rsidR="00114288" w:rsidRPr="00CC6D18" w:rsidRDefault="003A2046" w:rsidP="003A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4BA30E34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4964B410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(608)</w:t>
            </w:r>
          </w:p>
        </w:tc>
      </w:tr>
      <w:tr w:rsidR="00114288" w:rsidRPr="00CC6D18" w14:paraId="75D0C3AF" w14:textId="77777777">
        <w:trPr>
          <w:trHeight w:val="407"/>
        </w:trPr>
        <w:tc>
          <w:tcPr>
            <w:tcW w:w="1988" w:type="pct"/>
          </w:tcPr>
          <w:p w14:paraId="75D1686D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648" w:type="pct"/>
            <w:gridSpan w:val="2"/>
            <w:tcBorders>
              <w:bottom w:val="single" w:sz="4" w:space="0" w:color="auto"/>
            </w:tcBorders>
            <w:vAlign w:val="bottom"/>
          </w:tcPr>
          <w:p w14:paraId="7DA01734" w14:textId="598FC944" w:rsidR="00114288" w:rsidRPr="00CC6D18" w:rsidRDefault="003A2046" w:rsidP="003A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vAlign w:val="bottom"/>
          </w:tcPr>
          <w:p w14:paraId="01A71E9B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034DC567" w14:textId="01F22D6F" w:rsidR="00114288" w:rsidRPr="00CC6D18" w:rsidRDefault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  <w:tc>
          <w:tcPr>
            <w:tcW w:w="135" w:type="pct"/>
            <w:vAlign w:val="bottom"/>
          </w:tcPr>
          <w:p w14:paraId="599AB086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vAlign w:val="bottom"/>
          </w:tcPr>
          <w:p w14:paraId="1E72DB2F" w14:textId="77D9351A" w:rsidR="00114288" w:rsidRPr="00CC6D18" w:rsidRDefault="003A2046" w:rsidP="003A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374F64C7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vAlign w:val="bottom"/>
          </w:tcPr>
          <w:p w14:paraId="7BDA03CD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</w:tr>
      <w:tr w:rsidR="00114288" w:rsidRPr="00CC6D18" w14:paraId="6441F20B" w14:textId="77777777">
        <w:trPr>
          <w:trHeight w:val="407"/>
        </w:trPr>
        <w:tc>
          <w:tcPr>
            <w:tcW w:w="1988" w:type="pct"/>
          </w:tcPr>
          <w:p w14:paraId="64F00649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C6D18"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  <w:t xml:space="preserve">31 </w:t>
            </w:r>
            <w:r w:rsidRPr="00CC6D18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64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2E0625" w14:textId="50329609" w:rsidR="00114288" w:rsidRPr="00CC6D18" w:rsidRDefault="003A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10,531</w:t>
            </w:r>
          </w:p>
        </w:tc>
        <w:tc>
          <w:tcPr>
            <w:tcW w:w="151" w:type="pct"/>
            <w:vAlign w:val="bottom"/>
          </w:tcPr>
          <w:p w14:paraId="6BAE9B4C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8894FE" w14:textId="37778E1B" w:rsidR="00114288" w:rsidRPr="00CC6D18" w:rsidRDefault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4,320</w:t>
            </w:r>
          </w:p>
        </w:tc>
        <w:tc>
          <w:tcPr>
            <w:tcW w:w="135" w:type="pct"/>
            <w:vAlign w:val="bottom"/>
          </w:tcPr>
          <w:p w14:paraId="26C89AC8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E6C192" w14:textId="1A25FC6E" w:rsidR="00114288" w:rsidRPr="00CC6D18" w:rsidRDefault="003A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3,701</w:t>
            </w:r>
          </w:p>
        </w:tc>
        <w:tc>
          <w:tcPr>
            <w:tcW w:w="147" w:type="pct"/>
            <w:vAlign w:val="bottom"/>
          </w:tcPr>
          <w:p w14:paraId="479CF2DA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1D75ED" w14:textId="77777777" w:rsidR="00114288" w:rsidRPr="00CC6D18" w:rsidRDefault="0011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3,543</w:t>
            </w:r>
          </w:p>
        </w:tc>
      </w:tr>
    </w:tbl>
    <w:p w14:paraId="071D5913" w14:textId="77777777" w:rsidR="00114288" w:rsidRPr="00CC6D18" w:rsidRDefault="00114288" w:rsidP="003A0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FD4F40" w14:textId="338EF5AE" w:rsidR="00D415D3" w:rsidRPr="00CC6D18" w:rsidRDefault="00935632" w:rsidP="00DB4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CC6D18">
        <w:rPr>
          <w:rFonts w:ascii="Angsana New" w:hAnsi="Angsana New"/>
          <w:sz w:val="30"/>
          <w:szCs w:val="30"/>
          <w:cs/>
        </w:rPr>
        <w:t>ข้อมูลเกี่ยวกับความเสี่ยงด้านเครดิตเปิด</w:t>
      </w:r>
      <w:r w:rsidR="00F4196E" w:rsidRPr="00CC6D18">
        <w:rPr>
          <w:rFonts w:ascii="Angsana New" w:hAnsi="Angsana New" w:hint="cs"/>
          <w:sz w:val="30"/>
          <w:szCs w:val="30"/>
          <w:cs/>
        </w:rPr>
        <w:t>เ</w:t>
      </w:r>
      <w:r w:rsidRPr="00CC6D18">
        <w:rPr>
          <w:rFonts w:ascii="Angsana New" w:hAnsi="Angsana New"/>
          <w:sz w:val="30"/>
          <w:szCs w:val="30"/>
          <w:cs/>
        </w:rPr>
        <w:t xml:space="preserve">ผยในหมายเหตุข้อ </w:t>
      </w:r>
      <w:r w:rsidR="007A30CB" w:rsidRPr="00CC6D18">
        <w:rPr>
          <w:rFonts w:ascii="Angsana New" w:hAnsi="Angsana New"/>
          <w:sz w:val="30"/>
          <w:szCs w:val="30"/>
        </w:rPr>
        <w:t>2</w:t>
      </w:r>
      <w:r w:rsidR="00BD3BF5" w:rsidRPr="00CC6D18">
        <w:rPr>
          <w:rFonts w:ascii="Angsana New" w:hAnsi="Angsana New"/>
          <w:sz w:val="30"/>
          <w:szCs w:val="30"/>
        </w:rPr>
        <w:t>4</w:t>
      </w:r>
      <w:r w:rsidR="00083D50" w:rsidRPr="00CC6D18">
        <w:rPr>
          <w:rFonts w:ascii="Angsana New" w:hAnsi="Angsana New"/>
          <w:sz w:val="30"/>
          <w:szCs w:val="30"/>
        </w:rPr>
        <w:t xml:space="preserve"> </w:t>
      </w:r>
      <w:r w:rsidRPr="00CC6D18">
        <w:rPr>
          <w:rFonts w:ascii="Angsana New" w:hAnsi="Angsana New"/>
          <w:sz w:val="30"/>
          <w:szCs w:val="30"/>
        </w:rPr>
        <w:t>(</w:t>
      </w:r>
      <w:r w:rsidRPr="00CC6D18">
        <w:rPr>
          <w:rFonts w:ascii="Angsana New" w:hAnsi="Angsana New"/>
          <w:sz w:val="30"/>
          <w:szCs w:val="30"/>
          <w:cs/>
        </w:rPr>
        <w:t>ข.</w:t>
      </w:r>
      <w:r w:rsidRPr="00CC6D18">
        <w:rPr>
          <w:rFonts w:ascii="Angsana New" w:hAnsi="Angsana New"/>
          <w:sz w:val="30"/>
          <w:szCs w:val="30"/>
        </w:rPr>
        <w:t>1)</w:t>
      </w:r>
      <w:r w:rsidR="00B52C8B" w:rsidRPr="00CC6D18">
        <w:rPr>
          <w:rFonts w:ascii="Angsana New" w:hAnsi="Angsana New"/>
          <w:sz w:val="30"/>
          <w:szCs w:val="30"/>
        </w:rPr>
        <w:t xml:space="preserve"> </w:t>
      </w:r>
      <w:r w:rsidR="00D415D3" w:rsidRPr="00CC6D18">
        <w:rPr>
          <w:rFonts w:asciiTheme="majorBidi" w:hAnsiTheme="majorBidi" w:cstheme="majorBidi"/>
          <w:sz w:val="30"/>
          <w:szCs w:val="30"/>
        </w:rPr>
        <w:br w:type="page"/>
      </w:r>
    </w:p>
    <w:p w14:paraId="4AF9FDF5" w14:textId="18FB16B9" w:rsidR="002C4FD1" w:rsidRPr="00CC6D18" w:rsidRDefault="003A021D" w:rsidP="006115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  <w:r w:rsidRPr="00CC6D18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8</w:t>
      </w:r>
      <w:r w:rsidR="002C4FD1" w:rsidRPr="00CC6D18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2C4FD1" w:rsidRPr="00CC6D18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สินค้าคงเหลือ</w:t>
      </w:r>
    </w:p>
    <w:p w14:paraId="0049CC5D" w14:textId="71218B72" w:rsidR="00D62169" w:rsidRPr="00CC6D18" w:rsidRDefault="00D62169" w:rsidP="00091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tbl>
      <w:tblPr>
        <w:tblW w:w="89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8"/>
        <w:gridCol w:w="1162"/>
        <w:gridCol w:w="271"/>
        <w:gridCol w:w="1188"/>
        <w:gridCol w:w="242"/>
        <w:gridCol w:w="1162"/>
        <w:gridCol w:w="264"/>
        <w:gridCol w:w="986"/>
      </w:tblGrid>
      <w:tr w:rsidR="003A021D" w:rsidRPr="00CC6D18" w14:paraId="5BA3D4E1" w14:textId="77777777">
        <w:trPr>
          <w:trHeight w:val="427"/>
          <w:tblHeader/>
        </w:trPr>
        <w:tc>
          <w:tcPr>
            <w:tcW w:w="1988" w:type="pct"/>
          </w:tcPr>
          <w:p w14:paraId="372F45E3" w14:textId="77777777" w:rsidR="003A021D" w:rsidRPr="00CC6D18" w:rsidRDefault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2" w:type="pct"/>
            <w:gridSpan w:val="3"/>
          </w:tcPr>
          <w:p w14:paraId="2B98EE1B" w14:textId="77777777" w:rsidR="003A021D" w:rsidRPr="00CC6D18" w:rsidRDefault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24F35714" w14:textId="77777777" w:rsidR="003A021D" w:rsidRPr="00CC6D18" w:rsidRDefault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pct"/>
            <w:gridSpan w:val="3"/>
            <w:vAlign w:val="bottom"/>
          </w:tcPr>
          <w:p w14:paraId="266068DE" w14:textId="77777777" w:rsidR="003A021D" w:rsidRPr="00CC6D18" w:rsidRDefault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021D" w:rsidRPr="00CC6D18" w14:paraId="3E1ABA60" w14:textId="77777777">
        <w:trPr>
          <w:trHeight w:val="417"/>
          <w:tblHeader/>
        </w:trPr>
        <w:tc>
          <w:tcPr>
            <w:tcW w:w="1988" w:type="pct"/>
          </w:tcPr>
          <w:p w14:paraId="372A9979" w14:textId="77777777" w:rsidR="003A021D" w:rsidRPr="00CC6D18" w:rsidRDefault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784E99B6" w14:textId="77777777" w:rsidR="003A021D" w:rsidRPr="00CC6D18" w:rsidRDefault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1" w:type="pct"/>
          </w:tcPr>
          <w:p w14:paraId="7A6BC463" w14:textId="77777777" w:rsidR="003A021D" w:rsidRPr="00CC6D18" w:rsidRDefault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135A121D" w14:textId="77777777" w:rsidR="003A021D" w:rsidRPr="00CC6D18" w:rsidRDefault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5" w:type="pct"/>
          </w:tcPr>
          <w:p w14:paraId="017597AA" w14:textId="77777777" w:rsidR="003A021D" w:rsidRPr="00CC6D18" w:rsidRDefault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747FFEB" w14:textId="77777777" w:rsidR="003A021D" w:rsidRPr="00CC6D18" w:rsidRDefault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4031A5D3" w14:textId="77777777" w:rsidR="003A021D" w:rsidRPr="00CC6D18" w:rsidRDefault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4BB3719F" w14:textId="77777777" w:rsidR="003A021D" w:rsidRPr="00CC6D18" w:rsidRDefault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3A021D" w:rsidRPr="00CC6D18" w14:paraId="4787FB45" w14:textId="77777777">
        <w:trPr>
          <w:trHeight w:val="417"/>
          <w:tblHeader/>
        </w:trPr>
        <w:tc>
          <w:tcPr>
            <w:tcW w:w="1988" w:type="pct"/>
          </w:tcPr>
          <w:p w14:paraId="226CD802" w14:textId="77777777" w:rsidR="003A021D" w:rsidRPr="00CC6D18" w:rsidRDefault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44A7841E" w14:textId="77777777" w:rsidR="003A021D" w:rsidRPr="00CC6D18" w:rsidRDefault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pct"/>
            <w:gridSpan w:val="3"/>
          </w:tcPr>
          <w:p w14:paraId="69843FFF" w14:textId="77777777" w:rsidR="003A021D" w:rsidRPr="00CC6D18" w:rsidRDefault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648" w:type="pct"/>
          </w:tcPr>
          <w:p w14:paraId="11981652" w14:textId="77777777" w:rsidR="003A021D" w:rsidRPr="00CC6D18" w:rsidRDefault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29D04DC" w14:textId="77777777" w:rsidR="003A021D" w:rsidRPr="00CC6D18" w:rsidRDefault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2CD020D3" w14:textId="77777777" w:rsidR="003A021D" w:rsidRPr="00CC6D18" w:rsidRDefault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021D" w:rsidRPr="00CC6D18" w14:paraId="208FF6FC" w14:textId="77777777">
        <w:trPr>
          <w:trHeight w:val="417"/>
          <w:tblHeader/>
        </w:trPr>
        <w:tc>
          <w:tcPr>
            <w:tcW w:w="1988" w:type="pct"/>
          </w:tcPr>
          <w:p w14:paraId="46BF5DE2" w14:textId="77777777" w:rsidR="003A021D" w:rsidRPr="00CC6D18" w:rsidRDefault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2" w:type="pct"/>
            <w:gridSpan w:val="7"/>
          </w:tcPr>
          <w:p w14:paraId="36817C72" w14:textId="77777777" w:rsidR="003A021D" w:rsidRPr="00CC6D18" w:rsidRDefault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021D" w:rsidRPr="00CC6D18" w14:paraId="4B351451" w14:textId="77777777" w:rsidTr="001E002B">
        <w:trPr>
          <w:trHeight w:val="397"/>
        </w:trPr>
        <w:tc>
          <w:tcPr>
            <w:tcW w:w="1988" w:type="pct"/>
          </w:tcPr>
          <w:p w14:paraId="4E02E5A8" w14:textId="15FDBB1B" w:rsidR="003A021D" w:rsidRPr="00CC6D18" w:rsidRDefault="003A021D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6D18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48" w:type="pct"/>
            <w:vAlign w:val="bottom"/>
          </w:tcPr>
          <w:p w14:paraId="60313C24" w14:textId="51F60EA4" w:rsidR="003A021D" w:rsidRPr="00CC6D18" w:rsidRDefault="001E002B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62,512</w:t>
            </w:r>
          </w:p>
        </w:tc>
        <w:tc>
          <w:tcPr>
            <w:tcW w:w="151" w:type="pct"/>
            <w:vAlign w:val="bottom"/>
          </w:tcPr>
          <w:p w14:paraId="5BDD1050" w14:textId="77777777" w:rsidR="003A021D" w:rsidRPr="00CC6D18" w:rsidRDefault="003A021D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4AC7A1BB" w14:textId="5FB75E19" w:rsidR="003A021D" w:rsidRPr="00CC6D18" w:rsidRDefault="003E0CF0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57,644</w:t>
            </w:r>
          </w:p>
        </w:tc>
        <w:tc>
          <w:tcPr>
            <w:tcW w:w="135" w:type="pct"/>
            <w:vAlign w:val="bottom"/>
          </w:tcPr>
          <w:p w14:paraId="67946683" w14:textId="77777777" w:rsidR="003A021D" w:rsidRPr="00CC6D18" w:rsidRDefault="003A021D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432D98CA" w14:textId="6A90D255" w:rsidR="003A021D" w:rsidRPr="00CC6D18" w:rsidRDefault="001E002B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59,909</w:t>
            </w:r>
          </w:p>
        </w:tc>
        <w:tc>
          <w:tcPr>
            <w:tcW w:w="147" w:type="pct"/>
            <w:vAlign w:val="bottom"/>
          </w:tcPr>
          <w:p w14:paraId="474B581F" w14:textId="77777777" w:rsidR="003A021D" w:rsidRPr="00CC6D18" w:rsidRDefault="003A021D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308075D4" w14:textId="10BDE615" w:rsidR="003A021D" w:rsidRPr="00CC6D18" w:rsidRDefault="003A021D" w:rsidP="001E0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57,593</w:t>
            </w:r>
          </w:p>
        </w:tc>
      </w:tr>
      <w:tr w:rsidR="003A021D" w:rsidRPr="00CC6D18" w14:paraId="6568E965" w14:textId="77777777" w:rsidTr="001E002B">
        <w:trPr>
          <w:trHeight w:val="407"/>
        </w:trPr>
        <w:tc>
          <w:tcPr>
            <w:tcW w:w="1988" w:type="pct"/>
          </w:tcPr>
          <w:p w14:paraId="4E593A25" w14:textId="0AB6A236" w:rsidR="003A021D" w:rsidRPr="00CC6D18" w:rsidRDefault="003A021D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648" w:type="pct"/>
            <w:vAlign w:val="bottom"/>
          </w:tcPr>
          <w:p w14:paraId="50188BA9" w14:textId="702F0AB0" w:rsidR="003A021D" w:rsidRPr="00CC6D18" w:rsidRDefault="001E002B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6,62</w:t>
            </w:r>
            <w:r w:rsidR="00502824" w:rsidRPr="00CC6D1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1" w:type="pct"/>
            <w:vAlign w:val="bottom"/>
          </w:tcPr>
          <w:p w14:paraId="58B2B3A6" w14:textId="77777777" w:rsidR="003A021D" w:rsidRPr="00CC6D18" w:rsidRDefault="003A021D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5AA2DEAA" w14:textId="4EE3CC1E" w:rsidR="003A021D" w:rsidRPr="00CC6D18" w:rsidRDefault="003E0CF0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6,459</w:t>
            </w:r>
          </w:p>
        </w:tc>
        <w:tc>
          <w:tcPr>
            <w:tcW w:w="135" w:type="pct"/>
            <w:vAlign w:val="bottom"/>
          </w:tcPr>
          <w:p w14:paraId="35450729" w14:textId="77777777" w:rsidR="003A021D" w:rsidRPr="00CC6D18" w:rsidRDefault="003A021D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34307CD9" w14:textId="4E5FA245" w:rsidR="003A021D" w:rsidRPr="00CC6D18" w:rsidRDefault="001E002B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5,332</w:t>
            </w:r>
          </w:p>
        </w:tc>
        <w:tc>
          <w:tcPr>
            <w:tcW w:w="147" w:type="pct"/>
            <w:vAlign w:val="bottom"/>
          </w:tcPr>
          <w:p w14:paraId="43325937" w14:textId="77777777" w:rsidR="003A021D" w:rsidRPr="00CC6D18" w:rsidRDefault="003A021D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7D955849" w14:textId="603074F7" w:rsidR="003A021D" w:rsidRPr="00CC6D18" w:rsidRDefault="003A021D" w:rsidP="001E0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6,459</w:t>
            </w:r>
          </w:p>
        </w:tc>
      </w:tr>
      <w:tr w:rsidR="003A021D" w:rsidRPr="00CC6D18" w14:paraId="5782B2F0" w14:textId="77777777" w:rsidTr="001E002B">
        <w:trPr>
          <w:trHeight w:val="407"/>
        </w:trPr>
        <w:tc>
          <w:tcPr>
            <w:tcW w:w="1988" w:type="pct"/>
          </w:tcPr>
          <w:p w14:paraId="04CEB1B8" w14:textId="232CED80" w:rsidR="003A021D" w:rsidRPr="00CC6D18" w:rsidRDefault="003A021D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/>
                <w:sz w:val="30"/>
                <w:szCs w:val="30"/>
                <w:cs/>
              </w:rPr>
              <w:t xml:space="preserve">วัตถุดิบ </w:t>
            </w:r>
          </w:p>
        </w:tc>
        <w:tc>
          <w:tcPr>
            <w:tcW w:w="648" w:type="pct"/>
            <w:vAlign w:val="bottom"/>
          </w:tcPr>
          <w:p w14:paraId="08849426" w14:textId="259DCDE5" w:rsidR="003A021D" w:rsidRPr="00CC6D18" w:rsidRDefault="001E002B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31,650</w:t>
            </w:r>
          </w:p>
        </w:tc>
        <w:tc>
          <w:tcPr>
            <w:tcW w:w="151" w:type="pct"/>
            <w:vAlign w:val="bottom"/>
          </w:tcPr>
          <w:p w14:paraId="61342109" w14:textId="77777777" w:rsidR="003A021D" w:rsidRPr="00CC6D18" w:rsidRDefault="003A021D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27E44F0E" w14:textId="468AEAC3" w:rsidR="003A021D" w:rsidRPr="00CC6D18" w:rsidRDefault="003E0CF0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32,715</w:t>
            </w:r>
          </w:p>
        </w:tc>
        <w:tc>
          <w:tcPr>
            <w:tcW w:w="135" w:type="pct"/>
            <w:vAlign w:val="bottom"/>
          </w:tcPr>
          <w:p w14:paraId="7CB99E6E" w14:textId="77777777" w:rsidR="003A021D" w:rsidRPr="00CC6D18" w:rsidRDefault="003A021D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77FFD3B3" w14:textId="6C57906D" w:rsidR="003A021D" w:rsidRPr="00CC6D18" w:rsidRDefault="001E002B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27,198</w:t>
            </w:r>
          </w:p>
        </w:tc>
        <w:tc>
          <w:tcPr>
            <w:tcW w:w="147" w:type="pct"/>
            <w:vAlign w:val="bottom"/>
          </w:tcPr>
          <w:p w14:paraId="2C69700A" w14:textId="77777777" w:rsidR="003A021D" w:rsidRPr="00CC6D18" w:rsidRDefault="003A021D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63FC0CC4" w14:textId="3E04108E" w:rsidR="003A021D" w:rsidRPr="00CC6D18" w:rsidRDefault="003A021D" w:rsidP="001E0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32,533</w:t>
            </w:r>
          </w:p>
        </w:tc>
      </w:tr>
      <w:tr w:rsidR="003A021D" w:rsidRPr="00CC6D18" w14:paraId="77AC54BC" w14:textId="77777777" w:rsidTr="001E002B">
        <w:trPr>
          <w:trHeight w:val="407"/>
        </w:trPr>
        <w:tc>
          <w:tcPr>
            <w:tcW w:w="1988" w:type="pct"/>
          </w:tcPr>
          <w:p w14:paraId="4C178511" w14:textId="4D9458AE" w:rsidR="003A021D" w:rsidRPr="00CC6D18" w:rsidRDefault="003A021D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บรรจุภัณฑ์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vAlign w:val="bottom"/>
          </w:tcPr>
          <w:p w14:paraId="3D58BBE3" w14:textId="47209B5A" w:rsidR="003A021D" w:rsidRPr="00CC6D18" w:rsidRDefault="001E002B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19,362</w:t>
            </w:r>
          </w:p>
        </w:tc>
        <w:tc>
          <w:tcPr>
            <w:tcW w:w="151" w:type="pct"/>
            <w:vAlign w:val="bottom"/>
          </w:tcPr>
          <w:p w14:paraId="102CBDB9" w14:textId="77777777" w:rsidR="003A021D" w:rsidRPr="00CC6D18" w:rsidRDefault="003A021D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1F7715E9" w14:textId="6F565C0B" w:rsidR="003A021D" w:rsidRPr="00CC6D18" w:rsidRDefault="003E0CF0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20,565</w:t>
            </w:r>
          </w:p>
        </w:tc>
        <w:tc>
          <w:tcPr>
            <w:tcW w:w="135" w:type="pct"/>
            <w:vAlign w:val="bottom"/>
          </w:tcPr>
          <w:p w14:paraId="36904BDC" w14:textId="77777777" w:rsidR="003A021D" w:rsidRPr="00CC6D18" w:rsidRDefault="003A021D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vAlign w:val="bottom"/>
          </w:tcPr>
          <w:p w14:paraId="58BB03F2" w14:textId="00327413" w:rsidR="003A021D" w:rsidRPr="00CC6D18" w:rsidRDefault="001E002B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19,297</w:t>
            </w:r>
          </w:p>
        </w:tc>
        <w:tc>
          <w:tcPr>
            <w:tcW w:w="147" w:type="pct"/>
            <w:vAlign w:val="bottom"/>
          </w:tcPr>
          <w:p w14:paraId="199350A1" w14:textId="77777777" w:rsidR="003A021D" w:rsidRPr="00CC6D18" w:rsidRDefault="003A021D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vAlign w:val="bottom"/>
          </w:tcPr>
          <w:p w14:paraId="4388F1AD" w14:textId="3CFBF5D9" w:rsidR="003A021D" w:rsidRPr="00CC6D18" w:rsidRDefault="003A021D" w:rsidP="001E0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20,551</w:t>
            </w:r>
          </w:p>
        </w:tc>
      </w:tr>
      <w:tr w:rsidR="003A021D" w:rsidRPr="00CC6D18" w14:paraId="02556617" w14:textId="77777777" w:rsidTr="001E002B">
        <w:trPr>
          <w:trHeight w:val="407"/>
        </w:trPr>
        <w:tc>
          <w:tcPr>
            <w:tcW w:w="1988" w:type="pct"/>
          </w:tcPr>
          <w:p w14:paraId="293B96CD" w14:textId="589AD552" w:rsidR="003A021D" w:rsidRPr="00CC6D18" w:rsidRDefault="003A021D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</w:tcBorders>
            <w:vAlign w:val="bottom"/>
          </w:tcPr>
          <w:p w14:paraId="6E14FC87" w14:textId="6A0BDD92" w:rsidR="003A021D" w:rsidRPr="00CC6D18" w:rsidRDefault="001E002B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120,14</w:t>
            </w:r>
            <w:r w:rsidR="00502824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1" w:type="pct"/>
            <w:vAlign w:val="bottom"/>
          </w:tcPr>
          <w:p w14:paraId="3628C0E1" w14:textId="77777777" w:rsidR="003A021D" w:rsidRPr="00CC6D18" w:rsidRDefault="003A021D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547C38B3" w14:textId="13664350" w:rsidR="003A021D" w:rsidRPr="00CC6D18" w:rsidRDefault="003E0CF0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117,383</w:t>
            </w:r>
          </w:p>
        </w:tc>
        <w:tc>
          <w:tcPr>
            <w:tcW w:w="135" w:type="pct"/>
            <w:vAlign w:val="bottom"/>
          </w:tcPr>
          <w:p w14:paraId="3C981760" w14:textId="77777777" w:rsidR="003A021D" w:rsidRPr="00CC6D18" w:rsidRDefault="003A021D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vAlign w:val="bottom"/>
          </w:tcPr>
          <w:p w14:paraId="31C58A61" w14:textId="2260708F" w:rsidR="003A021D" w:rsidRPr="00CC6D18" w:rsidRDefault="001E002B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111,736</w:t>
            </w:r>
          </w:p>
        </w:tc>
        <w:tc>
          <w:tcPr>
            <w:tcW w:w="147" w:type="pct"/>
            <w:vAlign w:val="bottom"/>
          </w:tcPr>
          <w:p w14:paraId="025A702D" w14:textId="77777777" w:rsidR="003A021D" w:rsidRPr="00CC6D18" w:rsidRDefault="003A021D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vAlign w:val="bottom"/>
          </w:tcPr>
          <w:p w14:paraId="628E2605" w14:textId="29134CA4" w:rsidR="003A021D" w:rsidRPr="00CC6D18" w:rsidRDefault="003A021D" w:rsidP="001E0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117,136</w:t>
            </w:r>
          </w:p>
        </w:tc>
      </w:tr>
      <w:tr w:rsidR="003A021D" w:rsidRPr="00CC6D18" w14:paraId="01D7EF14" w14:textId="77777777" w:rsidTr="001E002B">
        <w:trPr>
          <w:trHeight w:val="407"/>
        </w:trPr>
        <w:tc>
          <w:tcPr>
            <w:tcW w:w="1988" w:type="pct"/>
          </w:tcPr>
          <w:p w14:paraId="213A236D" w14:textId="7C4A8F23" w:rsidR="003A021D" w:rsidRPr="00CC6D18" w:rsidRDefault="003A021D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vAlign w:val="bottom"/>
          </w:tcPr>
          <w:p w14:paraId="4E6DC060" w14:textId="43A994F3" w:rsidR="003A021D" w:rsidRPr="00CC6D18" w:rsidRDefault="003E0CF0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(17,997)</w:t>
            </w:r>
          </w:p>
        </w:tc>
        <w:tc>
          <w:tcPr>
            <w:tcW w:w="151" w:type="pct"/>
            <w:vAlign w:val="bottom"/>
          </w:tcPr>
          <w:p w14:paraId="637A010F" w14:textId="77777777" w:rsidR="003A021D" w:rsidRPr="00CC6D18" w:rsidRDefault="003A021D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5A8782A6" w14:textId="006DBA58" w:rsidR="003A021D" w:rsidRPr="00CC6D18" w:rsidRDefault="003E0CF0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(18,015)</w:t>
            </w:r>
          </w:p>
        </w:tc>
        <w:tc>
          <w:tcPr>
            <w:tcW w:w="135" w:type="pct"/>
            <w:vAlign w:val="bottom"/>
          </w:tcPr>
          <w:p w14:paraId="1BAC1138" w14:textId="77777777" w:rsidR="003A021D" w:rsidRPr="00CC6D18" w:rsidRDefault="003A021D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vAlign w:val="bottom"/>
          </w:tcPr>
          <w:p w14:paraId="331D4EF0" w14:textId="5A91F0E1" w:rsidR="003A021D" w:rsidRPr="00CC6D18" w:rsidRDefault="001E002B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(17,88</w:t>
            </w:r>
            <w:r w:rsidR="00502824" w:rsidRPr="00CC6D1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7" w:type="pct"/>
            <w:vAlign w:val="bottom"/>
          </w:tcPr>
          <w:p w14:paraId="066A0C81" w14:textId="77777777" w:rsidR="003A021D" w:rsidRPr="00CC6D18" w:rsidRDefault="003A021D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vAlign w:val="bottom"/>
          </w:tcPr>
          <w:p w14:paraId="2D6E76FF" w14:textId="646FFC01" w:rsidR="003A021D" w:rsidRPr="00CC6D18" w:rsidRDefault="003A021D" w:rsidP="001E0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(18,015)</w:t>
            </w:r>
          </w:p>
        </w:tc>
      </w:tr>
      <w:tr w:rsidR="003A021D" w:rsidRPr="00CC6D18" w14:paraId="16AC23BF" w14:textId="77777777" w:rsidTr="001E002B">
        <w:trPr>
          <w:trHeight w:val="407"/>
        </w:trPr>
        <w:tc>
          <w:tcPr>
            <w:tcW w:w="1988" w:type="pct"/>
          </w:tcPr>
          <w:p w14:paraId="53FB8EF5" w14:textId="785E5EE9" w:rsidR="003A021D" w:rsidRPr="00CC6D18" w:rsidRDefault="003A021D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A82BCA" w14:textId="4C3242C1" w:rsidR="003A021D" w:rsidRPr="00CC6D18" w:rsidRDefault="003E0CF0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102,1</w:t>
            </w:r>
            <w:r w:rsidR="00502824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151" w:type="pct"/>
            <w:vAlign w:val="bottom"/>
          </w:tcPr>
          <w:p w14:paraId="72A4CC9B" w14:textId="77777777" w:rsidR="003A021D" w:rsidRPr="00CC6D18" w:rsidRDefault="003A021D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A49A0" w14:textId="27D07664" w:rsidR="003A021D" w:rsidRPr="00CC6D18" w:rsidRDefault="003E0CF0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99,368</w:t>
            </w:r>
          </w:p>
        </w:tc>
        <w:tc>
          <w:tcPr>
            <w:tcW w:w="135" w:type="pct"/>
            <w:vAlign w:val="bottom"/>
          </w:tcPr>
          <w:p w14:paraId="37F74795" w14:textId="77777777" w:rsidR="003A021D" w:rsidRPr="00CC6D18" w:rsidRDefault="003A021D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81EB68" w14:textId="4F701B67" w:rsidR="003A021D" w:rsidRPr="00CC6D18" w:rsidRDefault="001E002B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93,85</w:t>
            </w:r>
            <w:r w:rsidR="00502824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7" w:type="pct"/>
            <w:vAlign w:val="bottom"/>
          </w:tcPr>
          <w:p w14:paraId="2730CB2D" w14:textId="77777777" w:rsidR="003A021D" w:rsidRPr="00CC6D18" w:rsidRDefault="003A021D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EF4163" w14:textId="372396B1" w:rsidR="003A021D" w:rsidRPr="00CC6D18" w:rsidRDefault="003A021D" w:rsidP="001E0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99,121</w:t>
            </w:r>
          </w:p>
        </w:tc>
      </w:tr>
      <w:tr w:rsidR="003A021D" w:rsidRPr="00CC6D18" w14:paraId="10B270BD" w14:textId="77777777" w:rsidTr="001E002B">
        <w:trPr>
          <w:trHeight w:val="407"/>
        </w:trPr>
        <w:tc>
          <w:tcPr>
            <w:tcW w:w="1988" w:type="pct"/>
          </w:tcPr>
          <w:p w14:paraId="64E41360" w14:textId="576BFCB1" w:rsidR="003A021D" w:rsidRPr="00CC6D18" w:rsidRDefault="003A021D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  <w:vAlign w:val="bottom"/>
          </w:tcPr>
          <w:p w14:paraId="1CC84489" w14:textId="24E2184B" w:rsidR="003A021D" w:rsidRPr="00CC6D18" w:rsidRDefault="003A021D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vAlign w:val="bottom"/>
          </w:tcPr>
          <w:p w14:paraId="49F9FC82" w14:textId="77777777" w:rsidR="003A021D" w:rsidRPr="00CC6D18" w:rsidRDefault="003A021D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double" w:sz="4" w:space="0" w:color="auto"/>
            </w:tcBorders>
            <w:vAlign w:val="bottom"/>
          </w:tcPr>
          <w:p w14:paraId="1658DEAC" w14:textId="2EAFAF3A" w:rsidR="003A021D" w:rsidRPr="00CC6D18" w:rsidRDefault="003A021D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6A631EFC" w14:textId="77777777" w:rsidR="003A021D" w:rsidRPr="00CC6D18" w:rsidRDefault="003A021D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  <w:vAlign w:val="bottom"/>
          </w:tcPr>
          <w:p w14:paraId="77A893B8" w14:textId="2DA1AE7D" w:rsidR="003A021D" w:rsidRPr="00CC6D18" w:rsidRDefault="003A021D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937E272" w14:textId="77777777" w:rsidR="003A021D" w:rsidRPr="00CC6D18" w:rsidRDefault="003A021D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  <w:vAlign w:val="bottom"/>
          </w:tcPr>
          <w:p w14:paraId="0FF6F8C6" w14:textId="157E697D" w:rsidR="003A021D" w:rsidRPr="00CC6D18" w:rsidRDefault="003A021D" w:rsidP="001E0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021D" w:rsidRPr="00CC6D18" w14:paraId="749C8F0D" w14:textId="77777777" w:rsidTr="003F29AF">
        <w:trPr>
          <w:trHeight w:val="407"/>
        </w:trPr>
        <w:tc>
          <w:tcPr>
            <w:tcW w:w="2058" w:type="pct"/>
          </w:tcPr>
          <w:p w14:paraId="289BCDF7" w14:textId="2D1FBC1B" w:rsidR="003A021D" w:rsidRPr="00CC6D18" w:rsidRDefault="003A021D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  <w:r w:rsidR="00C9282D" w:rsidRPr="00CC6D18"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 w:rsidR="00C9282D" w:rsidRPr="00CC6D18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3F29AF" w:rsidRPr="00CC6D18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CC6D18">
              <w:rPr>
                <w:rFonts w:ascii="Angsana New" w:hAnsi="Angsana New"/>
                <w:sz w:val="30"/>
                <w:szCs w:val="30"/>
                <w:cs/>
              </w:rPr>
              <w:t>บัญชีต้นทุนขาย</w:t>
            </w:r>
            <w:r w:rsidR="001E002B" w:rsidRPr="00CC6D18">
              <w:rPr>
                <w:rFonts w:ascii="Angsana New" w:hAnsi="Angsana New" w:hint="cs"/>
                <w:sz w:val="30"/>
                <w:szCs w:val="30"/>
                <w:cs/>
              </w:rPr>
              <w:t>และต้นทุนการให้บริการ</w:t>
            </w:r>
          </w:p>
        </w:tc>
        <w:tc>
          <w:tcPr>
            <w:tcW w:w="577" w:type="pct"/>
            <w:vAlign w:val="bottom"/>
          </w:tcPr>
          <w:p w14:paraId="7C394542" w14:textId="4F78603F" w:rsidR="003A021D" w:rsidRPr="00CC6D18" w:rsidRDefault="003A021D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vAlign w:val="bottom"/>
          </w:tcPr>
          <w:p w14:paraId="3C22EE96" w14:textId="77777777" w:rsidR="003A021D" w:rsidRPr="00CC6D18" w:rsidRDefault="003A021D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2327C2D7" w14:textId="51A559F1" w:rsidR="003A021D" w:rsidRPr="00CC6D18" w:rsidRDefault="003A021D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476A7D7C" w14:textId="77777777" w:rsidR="003A021D" w:rsidRPr="00CC6D18" w:rsidRDefault="003A021D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5B5CCD8B" w14:textId="4AA90804" w:rsidR="003A021D" w:rsidRPr="00CC6D18" w:rsidRDefault="003A021D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24642FD" w14:textId="77777777" w:rsidR="003A021D" w:rsidRPr="00CC6D18" w:rsidRDefault="003A021D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2C849032" w14:textId="10CAAF05" w:rsidR="003A021D" w:rsidRPr="00CC6D18" w:rsidRDefault="003A021D" w:rsidP="001E0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021D" w:rsidRPr="00CC6D18" w14:paraId="3A4EA7C7" w14:textId="77777777" w:rsidTr="001E002B">
        <w:trPr>
          <w:trHeight w:val="407"/>
        </w:trPr>
        <w:tc>
          <w:tcPr>
            <w:tcW w:w="1988" w:type="pct"/>
          </w:tcPr>
          <w:p w14:paraId="3528CB1A" w14:textId="39D61D31" w:rsidR="003A021D" w:rsidRPr="00CC6D18" w:rsidRDefault="003A021D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C6D18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="001E002B" w:rsidRPr="00CC6D18">
              <w:rPr>
                <w:rFonts w:ascii="Angsana New" w:hAnsi="Angsana New" w:hint="cs"/>
                <w:sz w:val="30"/>
                <w:szCs w:val="30"/>
                <w:cs/>
              </w:rPr>
              <w:t>และต้นทุนการให้บริการ</w:t>
            </w:r>
          </w:p>
        </w:tc>
        <w:tc>
          <w:tcPr>
            <w:tcW w:w="648" w:type="pct"/>
            <w:vAlign w:val="bottom"/>
          </w:tcPr>
          <w:p w14:paraId="79047524" w14:textId="08173ACA" w:rsidR="003A021D" w:rsidRPr="00CC6D18" w:rsidRDefault="003E0CF0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6160AA" w:rsidRPr="00CC6D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A0185" w:rsidRPr="00CC6D18"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151" w:type="pct"/>
            <w:vAlign w:val="bottom"/>
          </w:tcPr>
          <w:p w14:paraId="3B0ED7F8" w14:textId="77777777" w:rsidR="003A021D" w:rsidRPr="00CC6D18" w:rsidRDefault="003A021D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43802288" w14:textId="52AC477D" w:rsidR="003A021D" w:rsidRPr="00CC6D18" w:rsidRDefault="003E0CF0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304,150</w:t>
            </w:r>
          </w:p>
        </w:tc>
        <w:tc>
          <w:tcPr>
            <w:tcW w:w="135" w:type="pct"/>
            <w:vAlign w:val="bottom"/>
          </w:tcPr>
          <w:p w14:paraId="25B9824A" w14:textId="77777777" w:rsidR="003A021D" w:rsidRPr="00CC6D18" w:rsidRDefault="003A021D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58C82447" w14:textId="6240225E" w:rsidR="003A021D" w:rsidRPr="00CC6D18" w:rsidRDefault="001E002B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355,516</w:t>
            </w:r>
          </w:p>
        </w:tc>
        <w:tc>
          <w:tcPr>
            <w:tcW w:w="147" w:type="pct"/>
            <w:vAlign w:val="bottom"/>
          </w:tcPr>
          <w:p w14:paraId="11249801" w14:textId="77777777" w:rsidR="003A021D" w:rsidRPr="00CC6D18" w:rsidRDefault="003A021D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43E81A88" w14:textId="6B58E674" w:rsidR="003A021D" w:rsidRPr="00CC6D18" w:rsidRDefault="003A021D" w:rsidP="001E0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296,881</w:t>
            </w:r>
          </w:p>
        </w:tc>
      </w:tr>
      <w:tr w:rsidR="003A021D" w:rsidRPr="00CC6D18" w14:paraId="3D332D8F" w14:textId="77777777" w:rsidTr="001E002B">
        <w:trPr>
          <w:trHeight w:val="407"/>
        </w:trPr>
        <w:tc>
          <w:tcPr>
            <w:tcW w:w="1988" w:type="pct"/>
          </w:tcPr>
          <w:p w14:paraId="5D761A1A" w14:textId="7755DF44" w:rsidR="003A021D" w:rsidRPr="00CC6D18" w:rsidRDefault="003A021D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4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1E002B" w:rsidRPr="00CC6D18">
              <w:rPr>
                <w:rFonts w:ascii="Angsana New" w:hAnsi="Angsana New" w:hint="cs"/>
                <w:sz w:val="30"/>
                <w:szCs w:val="30"/>
                <w:cs/>
              </w:rPr>
              <w:t xml:space="preserve">(กลับรายการ) </w:t>
            </w: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การปรับลดมูลค่าเป็น</w:t>
            </w:r>
            <w:r w:rsidR="005334C5" w:rsidRPr="00CC6D18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5334C5" w:rsidRPr="00CC6D18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5334C5" w:rsidRPr="00CC6D18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="001E002B"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 w:rsidR="001E002B" w:rsidRPr="00CC6D18">
              <w:rPr>
                <w:rFonts w:ascii="Angsana New" w:hAnsi="Angsana New" w:hint="cs"/>
                <w:sz w:val="30"/>
                <w:szCs w:val="30"/>
                <w:cs/>
              </w:rPr>
              <w:t>สุทธิที่</w:t>
            </w: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คาดว่าจะได้รับ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vAlign w:val="bottom"/>
          </w:tcPr>
          <w:p w14:paraId="16D45148" w14:textId="00020B84" w:rsidR="003A021D" w:rsidRPr="00CC6D18" w:rsidRDefault="003E0CF0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A0185" w:rsidRPr="00CC6D18">
              <w:rPr>
                <w:rFonts w:asciiTheme="majorBidi" w:hAnsiTheme="majorBidi" w:cstheme="majorBidi"/>
                <w:sz w:val="30"/>
                <w:szCs w:val="30"/>
              </w:rPr>
              <w:t>104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1" w:type="pct"/>
            <w:vAlign w:val="bottom"/>
          </w:tcPr>
          <w:p w14:paraId="6A3EF7F8" w14:textId="77777777" w:rsidR="003A021D" w:rsidRPr="00CC6D18" w:rsidRDefault="003A021D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0CBBC382" w14:textId="0B79D2FE" w:rsidR="003A021D" w:rsidRPr="00CC6D18" w:rsidRDefault="003E0CF0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8,962</w:t>
            </w:r>
          </w:p>
        </w:tc>
        <w:tc>
          <w:tcPr>
            <w:tcW w:w="135" w:type="pct"/>
            <w:vAlign w:val="bottom"/>
          </w:tcPr>
          <w:p w14:paraId="1A48009C" w14:textId="77777777" w:rsidR="003A021D" w:rsidRPr="00CC6D18" w:rsidRDefault="003A021D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vAlign w:val="bottom"/>
          </w:tcPr>
          <w:p w14:paraId="574C24DB" w14:textId="29307532" w:rsidR="003A021D" w:rsidRPr="00CC6D18" w:rsidRDefault="001E002B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(131)</w:t>
            </w:r>
          </w:p>
        </w:tc>
        <w:tc>
          <w:tcPr>
            <w:tcW w:w="147" w:type="pct"/>
            <w:vAlign w:val="bottom"/>
          </w:tcPr>
          <w:p w14:paraId="1F2ECAA4" w14:textId="77777777" w:rsidR="003A021D" w:rsidRPr="00CC6D18" w:rsidRDefault="003A021D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vAlign w:val="bottom"/>
          </w:tcPr>
          <w:p w14:paraId="6120AA53" w14:textId="4C8DEE65" w:rsidR="003A021D" w:rsidRPr="00CC6D18" w:rsidRDefault="003A021D" w:rsidP="001E0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8,962</w:t>
            </w:r>
          </w:p>
        </w:tc>
      </w:tr>
      <w:tr w:rsidR="003A021D" w:rsidRPr="00CC6D18" w14:paraId="404B59F9" w14:textId="77777777" w:rsidTr="001E002B">
        <w:trPr>
          <w:trHeight w:val="407"/>
        </w:trPr>
        <w:tc>
          <w:tcPr>
            <w:tcW w:w="1988" w:type="pct"/>
          </w:tcPr>
          <w:p w14:paraId="7A55AF1C" w14:textId="13744A77" w:rsidR="003A021D" w:rsidRPr="00CC6D18" w:rsidRDefault="003A021D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2BC2C0" w14:textId="287ADA57" w:rsidR="003A021D" w:rsidRPr="00CC6D18" w:rsidRDefault="003E0CF0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431,</w:t>
            </w:r>
            <w:r w:rsidR="006160AA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</w:t>
            </w:r>
          </w:p>
        </w:tc>
        <w:tc>
          <w:tcPr>
            <w:tcW w:w="151" w:type="pct"/>
            <w:vAlign w:val="bottom"/>
          </w:tcPr>
          <w:p w14:paraId="5DDB2A12" w14:textId="77777777" w:rsidR="003A021D" w:rsidRPr="00CC6D18" w:rsidRDefault="003A021D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E9EB14" w14:textId="0005941A" w:rsidR="003A021D" w:rsidRPr="00CC6D18" w:rsidRDefault="003E0CF0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313,112</w:t>
            </w:r>
          </w:p>
        </w:tc>
        <w:tc>
          <w:tcPr>
            <w:tcW w:w="135" w:type="pct"/>
            <w:vAlign w:val="bottom"/>
          </w:tcPr>
          <w:p w14:paraId="17EC1F62" w14:textId="77777777" w:rsidR="003A021D" w:rsidRPr="00CC6D18" w:rsidRDefault="003A021D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7CA028" w14:textId="01D7C2DD" w:rsidR="003A021D" w:rsidRPr="00CC6D18" w:rsidRDefault="001E002B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355,385</w:t>
            </w:r>
          </w:p>
        </w:tc>
        <w:tc>
          <w:tcPr>
            <w:tcW w:w="147" w:type="pct"/>
            <w:vAlign w:val="bottom"/>
          </w:tcPr>
          <w:p w14:paraId="40190928" w14:textId="77777777" w:rsidR="003A021D" w:rsidRPr="00CC6D18" w:rsidRDefault="003A021D" w:rsidP="003A0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810938" w14:textId="7BFF7513" w:rsidR="003A021D" w:rsidRPr="00CC6D18" w:rsidRDefault="003A021D" w:rsidP="001E0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305,843</w:t>
            </w:r>
          </w:p>
        </w:tc>
      </w:tr>
    </w:tbl>
    <w:p w14:paraId="372CF6CD" w14:textId="77777777" w:rsidR="003A021D" w:rsidRPr="00CC6D18" w:rsidRDefault="003A021D" w:rsidP="00091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14:paraId="3C7A9BC6" w14:textId="4D14838B" w:rsidR="002073E7" w:rsidRPr="00CC6D18" w:rsidRDefault="002073E7" w:rsidP="00207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p w14:paraId="74281757" w14:textId="77777777" w:rsidR="003A749A" w:rsidRPr="00CC6D18" w:rsidRDefault="003A749A" w:rsidP="003A749A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2207C5CE" w14:textId="77777777" w:rsidR="008F3F3F" w:rsidRPr="00CC6D18" w:rsidRDefault="008F3F3F" w:rsidP="00207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p w14:paraId="7477C12E" w14:textId="77777777" w:rsidR="0045417F" w:rsidRPr="00CC6D18" w:rsidRDefault="0045417F" w:rsidP="003A74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jc w:val="thaiDistribute"/>
        <w:rPr>
          <w:rFonts w:ascii="Angsana New" w:hAnsi="Angsana New"/>
          <w:sz w:val="30"/>
          <w:szCs w:val="30"/>
        </w:rPr>
        <w:sectPr w:rsidR="0045417F" w:rsidRPr="00CC6D18" w:rsidSect="00845567">
          <w:headerReference w:type="default" r:id="rId11"/>
          <w:footerReference w:type="default" r:id="rId12"/>
          <w:type w:val="nextColumn"/>
          <w:pgSz w:w="11909" w:h="16834" w:code="9"/>
          <w:pgMar w:top="691" w:right="1199" w:bottom="576" w:left="1152" w:header="720" w:footer="720" w:gutter="0"/>
          <w:pgNumType w:start="20"/>
          <w:cols w:space="720"/>
        </w:sectPr>
      </w:pPr>
    </w:p>
    <w:p w14:paraId="0C247924" w14:textId="77777777" w:rsidR="00096141" w:rsidRPr="00CC6D18" w:rsidRDefault="00096141" w:rsidP="00096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C6D18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Pr="00CC6D18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Pr="00CC6D18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เงินลงทุนในบริษัทร่วม</w:t>
      </w:r>
    </w:p>
    <w:p w14:paraId="1625FB3B" w14:textId="77777777" w:rsidR="00096141" w:rsidRPr="00CC6D18" w:rsidRDefault="00096141" w:rsidP="00096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4"/>
          <w:szCs w:val="24"/>
        </w:rPr>
      </w:pPr>
    </w:p>
    <w:tbl>
      <w:tblPr>
        <w:tblW w:w="4748" w:type="pct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243"/>
        <w:gridCol w:w="2074"/>
        <w:gridCol w:w="1001"/>
        <w:gridCol w:w="844"/>
        <w:gridCol w:w="178"/>
        <w:gridCol w:w="847"/>
        <w:gridCol w:w="178"/>
        <w:gridCol w:w="881"/>
        <w:gridCol w:w="178"/>
        <w:gridCol w:w="902"/>
        <w:gridCol w:w="178"/>
        <w:gridCol w:w="955"/>
        <w:gridCol w:w="178"/>
        <w:gridCol w:w="922"/>
        <w:gridCol w:w="178"/>
        <w:gridCol w:w="964"/>
        <w:gridCol w:w="178"/>
        <w:gridCol w:w="896"/>
        <w:gridCol w:w="234"/>
        <w:gridCol w:w="816"/>
        <w:gridCol w:w="178"/>
        <w:gridCol w:w="777"/>
      </w:tblGrid>
      <w:tr w:rsidR="00421E54" w:rsidRPr="00CC6D18" w14:paraId="0A765F88" w14:textId="77777777" w:rsidTr="00421E54">
        <w:trPr>
          <w:cantSplit/>
          <w:trHeight w:val="60"/>
          <w:tblHeader/>
        </w:trPr>
        <w:tc>
          <w:tcPr>
            <w:tcW w:w="1461" w:type="pct"/>
            <w:gridSpan w:val="3"/>
          </w:tcPr>
          <w:p w14:paraId="4A23C992" w14:textId="7ADB098A" w:rsidR="00421E54" w:rsidRPr="00CC6D18" w:rsidRDefault="00421E54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539" w:type="pct"/>
            <w:gridSpan w:val="19"/>
          </w:tcPr>
          <w:p w14:paraId="3575FCF7" w14:textId="77777777" w:rsidR="00421E54" w:rsidRPr="00CC6D18" w:rsidRDefault="00421E54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BF13A7" w:rsidRPr="00CC6D18" w14:paraId="7BA88059" w14:textId="77777777" w:rsidTr="00421E54">
        <w:trPr>
          <w:cantSplit/>
          <w:trHeight w:val="522"/>
          <w:tblHeader/>
        </w:trPr>
        <w:tc>
          <w:tcPr>
            <w:tcW w:w="421" w:type="pct"/>
          </w:tcPr>
          <w:p w14:paraId="7A3BA90A" w14:textId="77777777" w:rsidR="00BF13A7" w:rsidRPr="00CC6D18" w:rsidRDefault="00BF13A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  <w:vAlign w:val="bottom"/>
          </w:tcPr>
          <w:p w14:paraId="5DD0CD28" w14:textId="77777777" w:rsidR="00BF13A7" w:rsidRPr="00CC6D18" w:rsidRDefault="00BF13A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339" w:type="pct"/>
          </w:tcPr>
          <w:p w14:paraId="0E3A7C17" w14:textId="77777777" w:rsidR="00BF13A7" w:rsidRPr="00CC6D18" w:rsidRDefault="00BF13A7" w:rsidP="00BF13A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ประเทศที่</w:t>
            </w:r>
          </w:p>
          <w:p w14:paraId="15BC9A8B" w14:textId="74B73ECA" w:rsidR="00BF13A7" w:rsidRPr="00CC6D18" w:rsidRDefault="00BF13A7" w:rsidP="00BF13A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ดำเนินธุรกิจ</w:t>
            </w:r>
          </w:p>
        </w:tc>
        <w:tc>
          <w:tcPr>
            <w:tcW w:w="633" w:type="pct"/>
            <w:gridSpan w:val="3"/>
          </w:tcPr>
          <w:p w14:paraId="6DEBF2F0" w14:textId="77777777" w:rsidR="00010698" w:rsidRPr="00CC6D18" w:rsidRDefault="0001069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5B605B" w14:textId="4154D13D" w:rsidR="00BF13A7" w:rsidRPr="00CC6D18" w:rsidRDefault="00BF13A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</w:t>
            </w:r>
          </w:p>
          <w:p w14:paraId="028C6153" w14:textId="77777777" w:rsidR="00BF13A7" w:rsidRPr="00CC6D18" w:rsidRDefault="00BF13A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ความเป็นเจ้าของ</w:t>
            </w:r>
          </w:p>
        </w:tc>
        <w:tc>
          <w:tcPr>
            <w:tcW w:w="60" w:type="pct"/>
          </w:tcPr>
          <w:p w14:paraId="5E7E4D98" w14:textId="77777777" w:rsidR="00BF13A7" w:rsidRPr="00CC6D18" w:rsidRDefault="00BF13A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gridSpan w:val="3"/>
          </w:tcPr>
          <w:p w14:paraId="2E73B303" w14:textId="77777777" w:rsidR="00BF13A7" w:rsidRPr="00CC6D18" w:rsidRDefault="00BF13A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EB6E849" w14:textId="77777777" w:rsidR="00010698" w:rsidRPr="00CC6D18" w:rsidRDefault="0001069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7A74F0F" w14:textId="0FD3E2F7" w:rsidR="00BF13A7" w:rsidRPr="00CC6D18" w:rsidRDefault="00BF13A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  <w:r w:rsidRPr="00CC6D1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60" w:type="pct"/>
          </w:tcPr>
          <w:p w14:paraId="5890CB8A" w14:textId="77777777" w:rsidR="00BF13A7" w:rsidRPr="00CC6D18" w:rsidRDefault="00BF13A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695" w:type="pct"/>
            <w:gridSpan w:val="3"/>
          </w:tcPr>
          <w:p w14:paraId="45DD45D9" w14:textId="77777777" w:rsidR="00BF13A7" w:rsidRPr="00CC6D18" w:rsidRDefault="00BF13A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81556CF" w14:textId="77777777" w:rsidR="00010698" w:rsidRPr="00CC6D18" w:rsidRDefault="0001069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4CD7211" w14:textId="59FA0818" w:rsidR="00BF13A7" w:rsidRPr="00CC6D18" w:rsidRDefault="00BF13A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60" w:type="pct"/>
          </w:tcPr>
          <w:p w14:paraId="689DE704" w14:textId="77777777" w:rsidR="00BF13A7" w:rsidRPr="00CC6D18" w:rsidRDefault="00BF13A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89" w:type="pct"/>
            <w:gridSpan w:val="3"/>
          </w:tcPr>
          <w:p w14:paraId="24648B9F" w14:textId="77777777" w:rsidR="00010698" w:rsidRPr="00CC6D18" w:rsidRDefault="000106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CB4736D" w14:textId="15B03817" w:rsidR="00BF13A7" w:rsidRPr="00CC6D18" w:rsidRDefault="00BF13A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01BCD074" w14:textId="77777777" w:rsidR="00BF13A7" w:rsidRPr="00CC6D18" w:rsidRDefault="00BF13A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  <w:r w:rsidRPr="00CC6D1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9" w:type="pct"/>
          </w:tcPr>
          <w:p w14:paraId="439599ED" w14:textId="77777777" w:rsidR="00BF13A7" w:rsidRPr="00CC6D18" w:rsidRDefault="00BF13A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98" w:type="pct"/>
            <w:gridSpan w:val="3"/>
          </w:tcPr>
          <w:p w14:paraId="6728B5FE" w14:textId="77777777" w:rsidR="00010698" w:rsidRPr="00CC6D18" w:rsidRDefault="00010698" w:rsidP="00327014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3A3031C" w14:textId="77777777" w:rsidR="00010698" w:rsidRPr="00CC6D18" w:rsidRDefault="00010698" w:rsidP="00327014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592CBFD" w14:textId="4A741DAB" w:rsidR="00BF13A7" w:rsidRPr="00CC6D18" w:rsidRDefault="00BF13A7" w:rsidP="00327014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</w:tr>
      <w:tr w:rsidR="00E43EDA" w:rsidRPr="00CC6D18" w14:paraId="573D0451" w14:textId="77777777" w:rsidTr="00421E54">
        <w:trPr>
          <w:cantSplit/>
          <w:tblHeader/>
        </w:trPr>
        <w:tc>
          <w:tcPr>
            <w:tcW w:w="421" w:type="pct"/>
          </w:tcPr>
          <w:p w14:paraId="0A50D590" w14:textId="77777777" w:rsidR="00BF13A7" w:rsidRPr="00CC6D18" w:rsidRDefault="00BF13A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</w:tcPr>
          <w:p w14:paraId="5A1DB945" w14:textId="77777777" w:rsidR="00BF13A7" w:rsidRPr="00CC6D18" w:rsidRDefault="00BF13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9" w:type="pct"/>
          </w:tcPr>
          <w:p w14:paraId="27FFB6CD" w14:textId="77777777" w:rsidR="00BF13A7" w:rsidRPr="00CC6D18" w:rsidRDefault="00BF13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6" w:type="pct"/>
            <w:vAlign w:val="bottom"/>
          </w:tcPr>
          <w:p w14:paraId="4159829A" w14:textId="7F818CB3" w:rsidR="00BF13A7" w:rsidRPr="00CC6D18" w:rsidRDefault="00BF13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60" w:type="pct"/>
            <w:vAlign w:val="bottom"/>
          </w:tcPr>
          <w:p w14:paraId="21F4356C" w14:textId="77777777" w:rsidR="00BF13A7" w:rsidRPr="00CC6D18" w:rsidRDefault="00BF13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" w:type="pct"/>
            <w:vAlign w:val="bottom"/>
          </w:tcPr>
          <w:p w14:paraId="41ED76CB" w14:textId="77777777" w:rsidR="00BF13A7" w:rsidRPr="00CC6D18" w:rsidRDefault="00BF13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60" w:type="pct"/>
            <w:vAlign w:val="bottom"/>
          </w:tcPr>
          <w:p w14:paraId="4DF30F6E" w14:textId="77777777" w:rsidR="00BF13A7" w:rsidRPr="00CC6D18" w:rsidRDefault="00BF13A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98" w:type="pct"/>
            <w:vAlign w:val="bottom"/>
          </w:tcPr>
          <w:p w14:paraId="00A3C5F5" w14:textId="40402FB0" w:rsidR="00BF13A7" w:rsidRPr="00CC6D18" w:rsidRDefault="00BF13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60" w:type="pct"/>
            <w:vAlign w:val="bottom"/>
          </w:tcPr>
          <w:p w14:paraId="25EDF710" w14:textId="77777777" w:rsidR="00BF13A7" w:rsidRPr="00CC6D18" w:rsidRDefault="00BF13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pct"/>
            <w:vAlign w:val="bottom"/>
          </w:tcPr>
          <w:p w14:paraId="6DE37366" w14:textId="77777777" w:rsidR="00BF13A7" w:rsidRPr="00CC6D18" w:rsidRDefault="00BF13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60" w:type="pct"/>
            <w:vAlign w:val="bottom"/>
          </w:tcPr>
          <w:p w14:paraId="49CEFD30" w14:textId="77777777" w:rsidR="00BF13A7" w:rsidRPr="00CC6D18" w:rsidRDefault="00BF13A7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323" w:type="pct"/>
            <w:vAlign w:val="bottom"/>
          </w:tcPr>
          <w:p w14:paraId="24D3F6AD" w14:textId="7EFB97FE" w:rsidR="00BF13A7" w:rsidRPr="00CC6D18" w:rsidRDefault="00BF13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60" w:type="pct"/>
            <w:vAlign w:val="bottom"/>
          </w:tcPr>
          <w:p w14:paraId="72AB1553" w14:textId="77777777" w:rsidR="00BF13A7" w:rsidRPr="00CC6D18" w:rsidRDefault="00BF13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vAlign w:val="bottom"/>
          </w:tcPr>
          <w:p w14:paraId="39377F8D" w14:textId="77777777" w:rsidR="00BF13A7" w:rsidRPr="00CC6D18" w:rsidRDefault="00BF13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60" w:type="pct"/>
            <w:vAlign w:val="bottom"/>
          </w:tcPr>
          <w:p w14:paraId="21251958" w14:textId="77777777" w:rsidR="00BF13A7" w:rsidRPr="00CC6D18" w:rsidRDefault="00BF13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6" w:type="pct"/>
            <w:vAlign w:val="bottom"/>
          </w:tcPr>
          <w:p w14:paraId="274A05A2" w14:textId="3148BC58" w:rsidR="00BF13A7" w:rsidRPr="00CC6D18" w:rsidRDefault="00BF13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60" w:type="pct"/>
            <w:vAlign w:val="bottom"/>
          </w:tcPr>
          <w:p w14:paraId="5DC6E853" w14:textId="77777777" w:rsidR="00BF13A7" w:rsidRPr="00CC6D18" w:rsidRDefault="00BF13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3" w:type="pct"/>
            <w:vAlign w:val="bottom"/>
          </w:tcPr>
          <w:p w14:paraId="47254983" w14:textId="77777777" w:rsidR="00BF13A7" w:rsidRPr="00CC6D18" w:rsidRDefault="00BF13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79" w:type="pct"/>
            <w:vAlign w:val="bottom"/>
          </w:tcPr>
          <w:p w14:paraId="7C8212B5" w14:textId="77777777" w:rsidR="00BF13A7" w:rsidRPr="00CC6D18" w:rsidRDefault="00BF13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pct"/>
            <w:vAlign w:val="bottom"/>
          </w:tcPr>
          <w:p w14:paraId="2514AE14" w14:textId="4E6E5535" w:rsidR="00BF13A7" w:rsidRPr="00CC6D18" w:rsidRDefault="00BF13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60" w:type="pct"/>
            <w:vAlign w:val="bottom"/>
          </w:tcPr>
          <w:p w14:paraId="256706B7" w14:textId="77777777" w:rsidR="00BF13A7" w:rsidRPr="00CC6D18" w:rsidRDefault="00BF13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pct"/>
            <w:vAlign w:val="bottom"/>
          </w:tcPr>
          <w:p w14:paraId="7C795EF6" w14:textId="1502E7A8" w:rsidR="00BF13A7" w:rsidRPr="00CC6D18" w:rsidRDefault="00BF13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BF13A7" w:rsidRPr="00CC6D18" w14:paraId="0DBEC5F5" w14:textId="77777777" w:rsidTr="00421E54">
        <w:trPr>
          <w:cantSplit/>
          <w:trHeight w:val="270"/>
        </w:trPr>
        <w:tc>
          <w:tcPr>
            <w:tcW w:w="421" w:type="pct"/>
          </w:tcPr>
          <w:p w14:paraId="5ADB887E" w14:textId="77777777" w:rsidR="00BF13A7" w:rsidRPr="00CC6D18" w:rsidRDefault="00BF13A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</w:tcPr>
          <w:p w14:paraId="33102749" w14:textId="77777777" w:rsidR="00BF13A7" w:rsidRPr="00CC6D18" w:rsidRDefault="00BF13A7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9" w:type="pct"/>
          </w:tcPr>
          <w:p w14:paraId="67C07827" w14:textId="77777777" w:rsidR="00BF13A7" w:rsidRPr="00CC6D18" w:rsidRDefault="00BF13A7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3" w:type="pct"/>
            <w:gridSpan w:val="3"/>
          </w:tcPr>
          <w:p w14:paraId="0DBFE960" w14:textId="18148F0C" w:rsidR="00BF13A7" w:rsidRPr="00CC6D18" w:rsidRDefault="00BF13A7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60" w:type="pct"/>
          </w:tcPr>
          <w:p w14:paraId="1668B0CA" w14:textId="77777777" w:rsidR="00BF13A7" w:rsidRPr="00CC6D18" w:rsidRDefault="00BF13A7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846" w:type="pct"/>
            <w:gridSpan w:val="15"/>
          </w:tcPr>
          <w:p w14:paraId="4952EF9A" w14:textId="77777777" w:rsidR="00BF13A7" w:rsidRPr="00CC6D18" w:rsidRDefault="00BF13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43EDA" w:rsidRPr="00CC6D18" w14:paraId="58FA4B70" w14:textId="77777777" w:rsidTr="00421E54">
        <w:trPr>
          <w:cantSplit/>
          <w:trHeight w:val="270"/>
        </w:trPr>
        <w:tc>
          <w:tcPr>
            <w:tcW w:w="421" w:type="pct"/>
          </w:tcPr>
          <w:p w14:paraId="6ABD07C4" w14:textId="77777777" w:rsidR="00BF13A7" w:rsidRPr="00CC6D18" w:rsidRDefault="00BF13A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702" w:type="pct"/>
          </w:tcPr>
          <w:p w14:paraId="70DFDA25" w14:textId="77777777" w:rsidR="00BF13A7" w:rsidRPr="00CC6D18" w:rsidRDefault="00BF13A7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39" w:type="pct"/>
          </w:tcPr>
          <w:p w14:paraId="51E81322" w14:textId="77777777" w:rsidR="00BF13A7" w:rsidRPr="00CC6D18" w:rsidRDefault="00BF13A7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86" w:type="pct"/>
          </w:tcPr>
          <w:p w14:paraId="56C0A584" w14:textId="5DCE643B" w:rsidR="00BF13A7" w:rsidRPr="00CC6D18" w:rsidRDefault="00BF13A7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" w:type="pct"/>
          </w:tcPr>
          <w:p w14:paraId="379A9E55" w14:textId="77777777" w:rsidR="00BF13A7" w:rsidRPr="00CC6D18" w:rsidRDefault="00BF13A7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87" w:type="pct"/>
          </w:tcPr>
          <w:p w14:paraId="41B8F381" w14:textId="77777777" w:rsidR="00BF13A7" w:rsidRPr="00CC6D18" w:rsidRDefault="00BF13A7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" w:type="pct"/>
          </w:tcPr>
          <w:p w14:paraId="6F62606C" w14:textId="77777777" w:rsidR="00BF13A7" w:rsidRPr="00CC6D18" w:rsidRDefault="00BF13A7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98" w:type="pct"/>
          </w:tcPr>
          <w:p w14:paraId="2C19F0CB" w14:textId="77777777" w:rsidR="00BF13A7" w:rsidRPr="00CC6D18" w:rsidRDefault="00BF13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" w:type="pct"/>
          </w:tcPr>
          <w:p w14:paraId="7A376266" w14:textId="77777777" w:rsidR="00BF13A7" w:rsidRPr="00CC6D18" w:rsidRDefault="00BF13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pct"/>
          </w:tcPr>
          <w:p w14:paraId="39C6EE46" w14:textId="77777777" w:rsidR="00BF13A7" w:rsidRPr="00CC6D18" w:rsidRDefault="00BF13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" w:type="pct"/>
          </w:tcPr>
          <w:p w14:paraId="1FAFB9CA" w14:textId="77777777" w:rsidR="00BF13A7" w:rsidRPr="00CC6D18" w:rsidRDefault="00BF13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pct"/>
          </w:tcPr>
          <w:p w14:paraId="3377435D" w14:textId="77777777" w:rsidR="00BF13A7" w:rsidRPr="00CC6D18" w:rsidRDefault="00BF13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" w:type="pct"/>
          </w:tcPr>
          <w:p w14:paraId="01601D7B" w14:textId="77777777" w:rsidR="00BF13A7" w:rsidRPr="00CC6D18" w:rsidRDefault="00BF13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</w:tcPr>
          <w:p w14:paraId="5F57B13A" w14:textId="77777777" w:rsidR="00BF13A7" w:rsidRPr="00CC6D18" w:rsidRDefault="00BF13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" w:type="pct"/>
          </w:tcPr>
          <w:p w14:paraId="4236EB18" w14:textId="77777777" w:rsidR="00BF13A7" w:rsidRPr="00CC6D18" w:rsidRDefault="00BF13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6" w:type="pct"/>
          </w:tcPr>
          <w:p w14:paraId="4FE5C1AC" w14:textId="77777777" w:rsidR="00BF13A7" w:rsidRPr="00CC6D18" w:rsidRDefault="00BF13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" w:type="pct"/>
          </w:tcPr>
          <w:p w14:paraId="3C43C80A" w14:textId="77777777" w:rsidR="00BF13A7" w:rsidRPr="00CC6D18" w:rsidRDefault="00BF13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3" w:type="pct"/>
          </w:tcPr>
          <w:p w14:paraId="0F5DF855" w14:textId="77777777" w:rsidR="00BF13A7" w:rsidRPr="00CC6D18" w:rsidRDefault="00BF13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</w:tcPr>
          <w:p w14:paraId="230CA069" w14:textId="77777777" w:rsidR="00BF13A7" w:rsidRPr="00CC6D18" w:rsidRDefault="00BF13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pct"/>
          </w:tcPr>
          <w:p w14:paraId="36729338" w14:textId="77777777" w:rsidR="00BF13A7" w:rsidRPr="00CC6D18" w:rsidRDefault="00BF13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" w:type="pct"/>
          </w:tcPr>
          <w:p w14:paraId="64869239" w14:textId="77777777" w:rsidR="00BF13A7" w:rsidRPr="00CC6D18" w:rsidRDefault="00BF13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pct"/>
          </w:tcPr>
          <w:p w14:paraId="19A48E78" w14:textId="77777777" w:rsidR="00BF13A7" w:rsidRPr="00CC6D18" w:rsidRDefault="00BF13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3EDA" w:rsidRPr="00CC6D18" w14:paraId="2DAB7778" w14:textId="77777777" w:rsidTr="00421E54">
        <w:trPr>
          <w:cantSplit/>
          <w:trHeight w:val="270"/>
        </w:trPr>
        <w:tc>
          <w:tcPr>
            <w:tcW w:w="421" w:type="pct"/>
          </w:tcPr>
          <w:p w14:paraId="152CEA39" w14:textId="77777777" w:rsidR="00BF13A7" w:rsidRPr="00CC6D18" w:rsidRDefault="00BF13A7">
            <w:pPr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เมดิส </w:t>
            </w: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คอร์ปอเรชั่น จำกัด</w:t>
            </w:r>
            <w:r w:rsidRPr="00CC6D1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702" w:type="pct"/>
          </w:tcPr>
          <w:p w14:paraId="77E60461" w14:textId="7721F67D" w:rsidR="00740F4B" w:rsidRPr="00CC6D18" w:rsidRDefault="00BF13A7" w:rsidP="00740F4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จำหน่ายสินค้าอุปโภค</w:t>
            </w:r>
            <w:r w:rsidR="00740F4B" w:rsidRPr="00CC6D18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บริโภคและให้บริการสื่อโฆษณาผ่านตู้จำหน่าย</w:t>
            </w:r>
          </w:p>
          <w:p w14:paraId="77223AB6" w14:textId="601099B8" w:rsidR="00BF13A7" w:rsidRPr="00CC6D18" w:rsidRDefault="00BF13A7" w:rsidP="00740F4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สินค้าอัตโนมัติ</w:t>
            </w:r>
          </w:p>
        </w:tc>
        <w:tc>
          <w:tcPr>
            <w:tcW w:w="339" w:type="pct"/>
          </w:tcPr>
          <w:p w14:paraId="61CF9784" w14:textId="77777777" w:rsidR="0098024A" w:rsidRPr="00CC6D18" w:rsidRDefault="0098024A" w:rsidP="00BF13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5530A33" w14:textId="77777777" w:rsidR="0098024A" w:rsidRPr="00CC6D18" w:rsidRDefault="0098024A" w:rsidP="00BF13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6F96259" w14:textId="77777777" w:rsidR="0098024A" w:rsidRPr="00CC6D18" w:rsidRDefault="0098024A" w:rsidP="00BF13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F01E49B" w14:textId="5DBAEBEA" w:rsidR="00BF13A7" w:rsidRPr="00CC6D18" w:rsidRDefault="00BF13A7" w:rsidP="00BF13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286" w:type="pct"/>
          </w:tcPr>
          <w:p w14:paraId="1C1A1004" w14:textId="77777777" w:rsidR="00740F4B" w:rsidRPr="00CC6D18" w:rsidRDefault="00740F4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631EC88" w14:textId="77777777" w:rsidR="00740F4B" w:rsidRPr="00CC6D18" w:rsidRDefault="00740F4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02725BE" w14:textId="77777777" w:rsidR="00BA4790" w:rsidRPr="00CC6D18" w:rsidRDefault="00BA4790" w:rsidP="00740F4B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733462F" w14:textId="4F8B5ACC" w:rsidR="00BF13A7" w:rsidRPr="00CC6D18" w:rsidRDefault="00BF13A7" w:rsidP="00740F4B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</w:t>
            </w:r>
          </w:p>
        </w:tc>
        <w:tc>
          <w:tcPr>
            <w:tcW w:w="60" w:type="pct"/>
          </w:tcPr>
          <w:p w14:paraId="051872D6" w14:textId="77777777" w:rsidR="00BF13A7" w:rsidRPr="00CC6D18" w:rsidRDefault="00BF13A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" w:type="pct"/>
          </w:tcPr>
          <w:p w14:paraId="4F48155B" w14:textId="77777777" w:rsidR="00740F4B" w:rsidRPr="00CC6D18" w:rsidRDefault="00740F4B" w:rsidP="00BF13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2E5A287" w14:textId="77777777" w:rsidR="00740F4B" w:rsidRPr="00CC6D18" w:rsidRDefault="00740F4B" w:rsidP="00BF13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BA7750A" w14:textId="77777777" w:rsidR="00BA4790" w:rsidRPr="00CC6D18" w:rsidRDefault="00BA4790" w:rsidP="00BF13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5FA35AA" w14:textId="2346513E" w:rsidR="00BF13A7" w:rsidRPr="00CC6D18" w:rsidRDefault="00BF13A7" w:rsidP="00BF13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60" w:type="pct"/>
          </w:tcPr>
          <w:p w14:paraId="3AE97DE5" w14:textId="77777777" w:rsidR="00BF13A7" w:rsidRPr="00CC6D18" w:rsidRDefault="00BF13A7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8" w:type="pct"/>
          </w:tcPr>
          <w:p w14:paraId="0394078D" w14:textId="77777777" w:rsidR="00740F4B" w:rsidRPr="00CC6D18" w:rsidRDefault="00740F4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C261505" w14:textId="77777777" w:rsidR="00740F4B" w:rsidRPr="00CC6D18" w:rsidRDefault="00740F4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421FD38" w14:textId="77777777" w:rsidR="00BA4790" w:rsidRPr="00CC6D18" w:rsidRDefault="00BA479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A8F8A71" w14:textId="4241DF58" w:rsidR="00BF13A7" w:rsidRPr="00CC6D18" w:rsidRDefault="00BF13A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10,000</w:t>
            </w:r>
          </w:p>
        </w:tc>
        <w:tc>
          <w:tcPr>
            <w:tcW w:w="60" w:type="pct"/>
          </w:tcPr>
          <w:p w14:paraId="5FBED921" w14:textId="77777777" w:rsidR="00BF13A7" w:rsidRPr="00CC6D18" w:rsidRDefault="00BF13A7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pct"/>
          </w:tcPr>
          <w:p w14:paraId="0681AD37" w14:textId="77777777" w:rsidR="00740F4B" w:rsidRPr="00CC6D18" w:rsidRDefault="00740F4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98DF639" w14:textId="77777777" w:rsidR="00740F4B" w:rsidRPr="00CC6D18" w:rsidRDefault="00740F4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840654B" w14:textId="77777777" w:rsidR="00BA4790" w:rsidRPr="00CC6D18" w:rsidRDefault="00BA4790" w:rsidP="00740F4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79CBD27" w14:textId="56FC4DC5" w:rsidR="00BF13A7" w:rsidRPr="00CC6D18" w:rsidRDefault="00740F4B" w:rsidP="00740F4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60" w:type="pct"/>
          </w:tcPr>
          <w:p w14:paraId="131145CE" w14:textId="77777777" w:rsidR="00BF13A7" w:rsidRPr="00CC6D18" w:rsidRDefault="00BF13A7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pct"/>
          </w:tcPr>
          <w:p w14:paraId="6DD80149" w14:textId="77777777" w:rsidR="00740F4B" w:rsidRPr="00CC6D18" w:rsidRDefault="00740F4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477BF0E" w14:textId="77777777" w:rsidR="00740F4B" w:rsidRPr="00CC6D18" w:rsidRDefault="00740F4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685E3BA" w14:textId="77777777" w:rsidR="00BA4790" w:rsidRPr="00CC6D18" w:rsidRDefault="00BA479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8AFB200" w14:textId="497AC935" w:rsidR="00BF13A7" w:rsidRPr="00CC6D18" w:rsidRDefault="00BF13A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132,144</w:t>
            </w:r>
          </w:p>
        </w:tc>
        <w:tc>
          <w:tcPr>
            <w:tcW w:w="60" w:type="pct"/>
          </w:tcPr>
          <w:p w14:paraId="274C6C63" w14:textId="77777777" w:rsidR="00BF13A7" w:rsidRPr="00CC6D18" w:rsidRDefault="00BF13A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</w:tcPr>
          <w:p w14:paraId="072FA1C5" w14:textId="77777777" w:rsidR="00740F4B" w:rsidRPr="00CC6D18" w:rsidRDefault="00740F4B" w:rsidP="00BF13A7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C45A859" w14:textId="77777777" w:rsidR="00740F4B" w:rsidRPr="00CC6D18" w:rsidRDefault="00740F4B" w:rsidP="00BF13A7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57F0712" w14:textId="77777777" w:rsidR="00BA4790" w:rsidRPr="00CC6D18" w:rsidRDefault="00BA4790" w:rsidP="00BF13A7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9E6E942" w14:textId="597E1882" w:rsidR="00BF13A7" w:rsidRPr="00CC6D18" w:rsidRDefault="00BF13A7" w:rsidP="00BF13A7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60" w:type="pct"/>
          </w:tcPr>
          <w:p w14:paraId="6A8F53E7" w14:textId="77777777" w:rsidR="00BF13A7" w:rsidRPr="00CC6D18" w:rsidRDefault="00BF13A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26" w:type="pct"/>
          </w:tcPr>
          <w:p w14:paraId="5DFFA6B3" w14:textId="77777777" w:rsidR="00740F4B" w:rsidRPr="00CC6D18" w:rsidRDefault="00740F4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26C7C8D" w14:textId="77777777" w:rsidR="00740F4B" w:rsidRPr="00CC6D18" w:rsidRDefault="00740F4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1E944F7" w14:textId="77777777" w:rsidR="00BA4790" w:rsidRPr="00CC6D18" w:rsidRDefault="00BA479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792B756" w14:textId="053F2133" w:rsidR="00BF13A7" w:rsidRPr="00CC6D18" w:rsidRDefault="00BF13A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="00C83269" w:rsidRPr="00CC6D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CC6D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C83269" w:rsidRPr="00CC6D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721</w:t>
            </w:r>
          </w:p>
        </w:tc>
        <w:tc>
          <w:tcPr>
            <w:tcW w:w="60" w:type="pct"/>
          </w:tcPr>
          <w:p w14:paraId="72901FBA" w14:textId="77777777" w:rsidR="00BF13A7" w:rsidRPr="00CC6D18" w:rsidRDefault="00BF13A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3" w:type="pct"/>
          </w:tcPr>
          <w:p w14:paraId="459C1463" w14:textId="77777777" w:rsidR="00740F4B" w:rsidRPr="00CC6D18" w:rsidRDefault="00740F4B" w:rsidP="00BF13A7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01F0503" w14:textId="77777777" w:rsidR="00740F4B" w:rsidRPr="00CC6D18" w:rsidRDefault="00740F4B" w:rsidP="00BF13A7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BAC830F" w14:textId="77777777" w:rsidR="00BA4790" w:rsidRPr="00CC6D18" w:rsidRDefault="00BA4790" w:rsidP="00BF13A7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E1E1956" w14:textId="4D07B4B6" w:rsidR="00BF13A7" w:rsidRPr="00CC6D18" w:rsidRDefault="00BF13A7" w:rsidP="00BF13A7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79" w:type="pct"/>
          </w:tcPr>
          <w:p w14:paraId="03BEA7FA" w14:textId="77777777" w:rsidR="00BF13A7" w:rsidRPr="00CC6D18" w:rsidRDefault="00BF13A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6" w:type="pct"/>
          </w:tcPr>
          <w:p w14:paraId="05F3BB9F" w14:textId="77777777" w:rsidR="00740F4B" w:rsidRPr="00CC6D18" w:rsidRDefault="00740F4B" w:rsidP="00BF13A7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8BA5257" w14:textId="77777777" w:rsidR="00740F4B" w:rsidRPr="00CC6D18" w:rsidRDefault="00740F4B" w:rsidP="00BF13A7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F32128D" w14:textId="77777777" w:rsidR="00BA4790" w:rsidRPr="00CC6D18" w:rsidRDefault="00BA4790" w:rsidP="00BF13A7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43EC9FB" w14:textId="642CA13A" w:rsidR="00BF13A7" w:rsidRPr="00CC6D18" w:rsidRDefault="00BF13A7" w:rsidP="00BF13A7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60" w:type="pct"/>
          </w:tcPr>
          <w:p w14:paraId="37D789CF" w14:textId="77777777" w:rsidR="00BF13A7" w:rsidRPr="00CC6D18" w:rsidRDefault="00BF13A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pct"/>
          </w:tcPr>
          <w:p w14:paraId="5D43372D" w14:textId="77777777" w:rsidR="00740F4B" w:rsidRPr="00CC6D18" w:rsidRDefault="00740F4B" w:rsidP="00BF13A7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0733873" w14:textId="77777777" w:rsidR="00740F4B" w:rsidRPr="00CC6D18" w:rsidRDefault="00740F4B" w:rsidP="00BF13A7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2D9844A" w14:textId="77777777" w:rsidR="00BA4790" w:rsidRPr="00CC6D18" w:rsidRDefault="00BA4790" w:rsidP="00BF13A7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2CEAC0E" w14:textId="5EFE74F3" w:rsidR="00BF13A7" w:rsidRPr="00CC6D18" w:rsidRDefault="00BF13A7" w:rsidP="00BF13A7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E43EDA" w:rsidRPr="00CC6D18" w14:paraId="553ED4BF" w14:textId="77777777" w:rsidTr="00421E54">
        <w:trPr>
          <w:cantSplit/>
        </w:trPr>
        <w:tc>
          <w:tcPr>
            <w:tcW w:w="421" w:type="pct"/>
          </w:tcPr>
          <w:p w14:paraId="2612FD07" w14:textId="77777777" w:rsidR="00BF13A7" w:rsidRPr="00CC6D18" w:rsidRDefault="00BF13A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02" w:type="pct"/>
          </w:tcPr>
          <w:p w14:paraId="4181C57E" w14:textId="77777777" w:rsidR="00BF13A7" w:rsidRPr="00CC6D18" w:rsidRDefault="00BF13A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9" w:type="pct"/>
          </w:tcPr>
          <w:p w14:paraId="7EDB6A2F" w14:textId="77777777" w:rsidR="00BF13A7" w:rsidRPr="00CC6D18" w:rsidRDefault="00BF13A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6" w:type="pct"/>
          </w:tcPr>
          <w:p w14:paraId="2A824559" w14:textId="36ABFB7B" w:rsidR="00BF13A7" w:rsidRPr="00CC6D18" w:rsidRDefault="00BF13A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0" w:type="pct"/>
          </w:tcPr>
          <w:p w14:paraId="62AB2140" w14:textId="77777777" w:rsidR="00BF13A7" w:rsidRPr="00CC6D18" w:rsidRDefault="00BF13A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" w:type="pct"/>
          </w:tcPr>
          <w:p w14:paraId="5A277DBF" w14:textId="77777777" w:rsidR="00BF13A7" w:rsidRPr="00CC6D18" w:rsidRDefault="00BF13A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0" w:type="pct"/>
          </w:tcPr>
          <w:p w14:paraId="380FFF00" w14:textId="77777777" w:rsidR="00BF13A7" w:rsidRPr="00CC6D18" w:rsidRDefault="00BF13A7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8" w:type="pct"/>
          </w:tcPr>
          <w:p w14:paraId="58B66B14" w14:textId="77777777" w:rsidR="00BF13A7" w:rsidRPr="00CC6D18" w:rsidRDefault="00BF13A7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0" w:type="pct"/>
          </w:tcPr>
          <w:p w14:paraId="6936D46D" w14:textId="77777777" w:rsidR="00BF13A7" w:rsidRPr="00CC6D18" w:rsidRDefault="00BF13A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pct"/>
          </w:tcPr>
          <w:p w14:paraId="77804498" w14:textId="77777777" w:rsidR="00BF13A7" w:rsidRPr="00CC6D18" w:rsidRDefault="00BF13A7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0" w:type="pct"/>
          </w:tcPr>
          <w:p w14:paraId="0ED463BF" w14:textId="77777777" w:rsidR="00BF13A7" w:rsidRPr="00CC6D18" w:rsidRDefault="00BF13A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double" w:sz="4" w:space="0" w:color="auto"/>
            </w:tcBorders>
          </w:tcPr>
          <w:p w14:paraId="050358DA" w14:textId="77777777" w:rsidR="00BF13A7" w:rsidRPr="00CC6D18" w:rsidRDefault="00BF13A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132,144</w:t>
            </w:r>
          </w:p>
        </w:tc>
        <w:tc>
          <w:tcPr>
            <w:tcW w:w="60" w:type="pct"/>
          </w:tcPr>
          <w:p w14:paraId="6C745B17" w14:textId="77777777" w:rsidR="00BF13A7" w:rsidRPr="00CC6D18" w:rsidRDefault="00BF13A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</w:tcPr>
          <w:p w14:paraId="46D76E87" w14:textId="77777777" w:rsidR="00BF13A7" w:rsidRPr="00CC6D18" w:rsidRDefault="00BF13A7" w:rsidP="00BF13A7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60" w:type="pct"/>
          </w:tcPr>
          <w:p w14:paraId="51B7FD8B" w14:textId="77777777" w:rsidR="00BF13A7" w:rsidRPr="00CC6D18" w:rsidRDefault="00BF13A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26" w:type="pct"/>
            <w:tcBorders>
              <w:top w:val="single" w:sz="4" w:space="0" w:color="auto"/>
              <w:bottom w:val="double" w:sz="4" w:space="0" w:color="auto"/>
            </w:tcBorders>
          </w:tcPr>
          <w:p w14:paraId="1A86A8CC" w14:textId="38C01324" w:rsidR="00BF13A7" w:rsidRPr="00CC6D18" w:rsidRDefault="00BF13A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</w:t>
            </w:r>
            <w:r w:rsidR="00C83269"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C83269"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721</w:t>
            </w:r>
          </w:p>
        </w:tc>
        <w:tc>
          <w:tcPr>
            <w:tcW w:w="60" w:type="pct"/>
          </w:tcPr>
          <w:p w14:paraId="3B0651C8" w14:textId="77777777" w:rsidR="00BF13A7" w:rsidRPr="00CC6D18" w:rsidRDefault="00BF13A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3" w:type="pct"/>
            <w:tcBorders>
              <w:top w:val="single" w:sz="4" w:space="0" w:color="auto"/>
              <w:bottom w:val="double" w:sz="4" w:space="0" w:color="auto"/>
            </w:tcBorders>
          </w:tcPr>
          <w:p w14:paraId="7C7C3DEB" w14:textId="77777777" w:rsidR="00BF13A7" w:rsidRPr="00CC6D18" w:rsidRDefault="00BF13A7" w:rsidP="00BF13A7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79" w:type="pct"/>
          </w:tcPr>
          <w:p w14:paraId="45605F86" w14:textId="77777777" w:rsidR="00BF13A7" w:rsidRPr="00CC6D18" w:rsidRDefault="00BF13A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double" w:sz="4" w:space="0" w:color="auto"/>
            </w:tcBorders>
          </w:tcPr>
          <w:p w14:paraId="1D3D7AF6" w14:textId="77777777" w:rsidR="00BF13A7" w:rsidRPr="00CC6D18" w:rsidRDefault="00BF13A7" w:rsidP="00BF13A7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60" w:type="pct"/>
          </w:tcPr>
          <w:p w14:paraId="5AA2FCB1" w14:textId="77777777" w:rsidR="00BF13A7" w:rsidRPr="00CC6D18" w:rsidRDefault="00BF13A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pct"/>
            <w:tcBorders>
              <w:top w:val="single" w:sz="4" w:space="0" w:color="auto"/>
              <w:bottom w:val="double" w:sz="4" w:space="0" w:color="auto"/>
            </w:tcBorders>
          </w:tcPr>
          <w:p w14:paraId="39C4FD86" w14:textId="77777777" w:rsidR="00BF13A7" w:rsidRPr="00CC6D18" w:rsidRDefault="00BF13A7" w:rsidP="00BF13A7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7D5EC1B1" w14:textId="77777777" w:rsidR="00096141" w:rsidRPr="00CC6D18" w:rsidRDefault="00096141" w:rsidP="00327014">
      <w:pPr>
        <w:pStyle w:val="FSContent"/>
        <w:rPr>
          <w:sz w:val="24"/>
          <w:szCs w:val="24"/>
          <w:lang w:val="en-US"/>
        </w:rPr>
      </w:pPr>
    </w:p>
    <w:p w14:paraId="3739A4A1" w14:textId="77777777" w:rsidR="00096141" w:rsidRPr="00CC6D18" w:rsidRDefault="00096141" w:rsidP="00327014">
      <w:pPr>
        <w:pStyle w:val="FSContent"/>
        <w:rPr>
          <w:lang w:val="en-US"/>
        </w:rPr>
      </w:pPr>
      <w:r w:rsidRPr="00CC6D18">
        <w:rPr>
          <w:cs/>
          <w:lang w:val="en-US"/>
        </w:rPr>
        <w:t>กลุ่มบริษัทไม่มีเงินลงทุนในบริษัทร่วม ซึ่งจดทะเบียนในตลาดหลักทรัพย์ ดังนั้นจึงไม่มีราคาที่เปิดเผยต่อสาธารณะชน</w:t>
      </w:r>
    </w:p>
    <w:p w14:paraId="396D7BBF" w14:textId="77777777" w:rsidR="00096141" w:rsidRPr="00CC6D18" w:rsidRDefault="00096141" w:rsidP="00327014">
      <w:pPr>
        <w:pStyle w:val="FSContent"/>
        <w:rPr>
          <w:sz w:val="24"/>
          <w:szCs w:val="24"/>
          <w:lang w:val="en-US"/>
        </w:rPr>
      </w:pPr>
    </w:p>
    <w:p w14:paraId="4FF7BDF9" w14:textId="42FD846B" w:rsidR="009413E5" w:rsidRPr="00CC6D18" w:rsidRDefault="00096141" w:rsidP="00E76E59">
      <w:pPr>
        <w:pStyle w:val="FSContent"/>
        <w:rPr>
          <w:i/>
          <w:iCs/>
          <w:cs/>
          <w:lang w:val="en-US"/>
        </w:rPr>
      </w:pPr>
      <w:r w:rsidRPr="00CC6D18">
        <w:rPr>
          <w:cs/>
          <w:lang w:val="en-US"/>
        </w:rPr>
        <w:t>กลุ่มบริษัทรับรู้ส่วนแบ่ง</w:t>
      </w:r>
      <w:r w:rsidR="006F20A4" w:rsidRPr="00CC6D18">
        <w:rPr>
          <w:rFonts w:hint="cs"/>
          <w:cs/>
          <w:lang w:val="en-US"/>
        </w:rPr>
        <w:t>กำไร</w:t>
      </w:r>
      <w:r w:rsidRPr="00CC6D18">
        <w:rPr>
          <w:cs/>
          <w:lang w:val="en-US"/>
        </w:rPr>
        <w:t>ของเงินลงทุนที่บันทึกตามวิธีส่วนได้เสียเพิ่มเติมจาก</w:t>
      </w:r>
      <w:r w:rsidR="00AA7436" w:rsidRPr="00CC6D18">
        <w:rPr>
          <w:rFonts w:hint="cs"/>
          <w:cs/>
          <w:lang w:val="en-US"/>
        </w:rPr>
        <w:t>กำไร</w:t>
      </w:r>
      <w:r w:rsidRPr="00CC6D18">
        <w:rPr>
          <w:cs/>
          <w:lang w:val="en-US"/>
        </w:rPr>
        <w:t>ของบริษัทร่วมจำนวน</w:t>
      </w:r>
      <w:r w:rsidR="00C83269" w:rsidRPr="00CC6D18">
        <w:rPr>
          <w:rFonts w:hint="cs"/>
          <w:cs/>
          <w:lang w:val="en-US"/>
        </w:rPr>
        <w:t xml:space="preserve"> </w:t>
      </w:r>
      <w:r w:rsidR="00025F00" w:rsidRPr="00CC6D18">
        <w:rPr>
          <w:lang w:val="en-US"/>
        </w:rPr>
        <w:t>0.6</w:t>
      </w:r>
      <w:r w:rsidR="00491F94" w:rsidRPr="00CC6D18">
        <w:rPr>
          <w:lang w:val="en-US"/>
        </w:rPr>
        <w:t xml:space="preserve"> </w:t>
      </w:r>
      <w:r w:rsidR="00491F94" w:rsidRPr="00CC6D18">
        <w:rPr>
          <w:rFonts w:hint="cs"/>
          <w:cs/>
          <w:lang w:val="en-US"/>
        </w:rPr>
        <w:t>ล้าน</w:t>
      </w:r>
      <w:r w:rsidRPr="00CC6D18">
        <w:rPr>
          <w:cs/>
          <w:lang w:val="en-US"/>
        </w:rPr>
        <w:t xml:space="preserve">บาท </w:t>
      </w:r>
      <w:r w:rsidRPr="00CC6D18">
        <w:rPr>
          <w:i/>
          <w:iCs/>
          <w:cs/>
          <w:lang w:val="en-US"/>
        </w:rPr>
        <w:t>(</w:t>
      </w:r>
      <w:r w:rsidRPr="00CC6D18">
        <w:rPr>
          <w:i/>
          <w:iCs/>
          <w:lang w:val="en-US"/>
        </w:rPr>
        <w:t xml:space="preserve">2565 : </w:t>
      </w:r>
      <w:r w:rsidRPr="00CC6D18">
        <w:rPr>
          <w:rFonts w:hint="cs"/>
          <w:i/>
          <w:iCs/>
          <w:cs/>
          <w:lang w:val="en-US"/>
        </w:rPr>
        <w:t>ไม่มี</w:t>
      </w:r>
      <w:r w:rsidRPr="00CC6D18">
        <w:rPr>
          <w:i/>
          <w:iCs/>
          <w:cs/>
          <w:lang w:val="en-US"/>
        </w:rPr>
        <w:t>)</w:t>
      </w:r>
    </w:p>
    <w:p w14:paraId="51A0E9FD" w14:textId="77777777" w:rsidR="009413E5" w:rsidRPr="00CC6D18" w:rsidRDefault="00941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s/>
        </w:rPr>
        <w:sectPr w:rsidR="009413E5" w:rsidRPr="00CC6D18" w:rsidSect="00ED5D97">
          <w:pgSz w:w="16834" w:h="11909" w:orient="landscape" w:code="9"/>
          <w:pgMar w:top="1151" w:right="578" w:bottom="1151" w:left="692" w:header="720" w:footer="720" w:gutter="0"/>
          <w:cols w:space="720"/>
          <w:docGrid w:linePitch="245"/>
        </w:sect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50"/>
        <w:gridCol w:w="1620"/>
        <w:gridCol w:w="180"/>
        <w:gridCol w:w="1530"/>
      </w:tblGrid>
      <w:tr w:rsidR="002E1F8F" w:rsidRPr="00CC6D18" w14:paraId="5B184744" w14:textId="77777777" w:rsidTr="00694897">
        <w:trPr>
          <w:cantSplit/>
          <w:tblHeader/>
        </w:trPr>
        <w:tc>
          <w:tcPr>
            <w:tcW w:w="5850" w:type="dxa"/>
          </w:tcPr>
          <w:p w14:paraId="256E55BE" w14:textId="77777777" w:rsidR="002E1F8F" w:rsidRPr="00CC6D18" w:rsidRDefault="002E1F8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CC6D1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3330" w:type="dxa"/>
            <w:gridSpan w:val="3"/>
            <w:vAlign w:val="bottom"/>
          </w:tcPr>
          <w:p w14:paraId="14DC2242" w14:textId="15F23428" w:rsidR="002E1F8F" w:rsidRPr="00CC6D18" w:rsidRDefault="002E1F8F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E1F8F" w:rsidRPr="00CC6D18" w14:paraId="17DD999E" w14:textId="77777777" w:rsidTr="00694897">
        <w:trPr>
          <w:cantSplit/>
          <w:tblHeader/>
        </w:trPr>
        <w:tc>
          <w:tcPr>
            <w:tcW w:w="5850" w:type="dxa"/>
          </w:tcPr>
          <w:p w14:paraId="4D72DD69" w14:textId="77777777" w:rsidR="002E1F8F" w:rsidRPr="00CC6D18" w:rsidRDefault="002E1F8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CC6D1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CC6D1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CC6D1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620" w:type="dxa"/>
            <w:vAlign w:val="bottom"/>
          </w:tcPr>
          <w:p w14:paraId="4AA4D997" w14:textId="77777777" w:rsidR="002E1F8F" w:rsidRPr="00CC6D18" w:rsidRDefault="002E1F8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CC6D18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313C4488" w14:textId="77777777" w:rsidR="002E1F8F" w:rsidRPr="00CC6D18" w:rsidRDefault="002E1F8F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01DE49A" w14:textId="77777777" w:rsidR="002E1F8F" w:rsidRPr="00CC6D18" w:rsidRDefault="002E1F8F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CC6D18">
              <w:rPr>
                <w:rFonts w:ascii="Angsana New" w:hAnsi="Angsana New" w:cs="Angsana New" w:hint="cs"/>
                <w:b w:val="0"/>
                <w:sz w:val="30"/>
                <w:szCs w:val="30"/>
              </w:rPr>
              <w:t>2565</w:t>
            </w:r>
          </w:p>
        </w:tc>
      </w:tr>
      <w:tr w:rsidR="002E1F8F" w:rsidRPr="00CC6D18" w14:paraId="7D1AEBC0" w14:textId="77777777" w:rsidTr="00694897">
        <w:trPr>
          <w:cantSplit/>
          <w:tblHeader/>
        </w:trPr>
        <w:tc>
          <w:tcPr>
            <w:tcW w:w="5850" w:type="dxa"/>
          </w:tcPr>
          <w:p w14:paraId="2B5AFF77" w14:textId="77777777" w:rsidR="002E1F8F" w:rsidRPr="00CC6D18" w:rsidRDefault="002E1F8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  <w:vAlign w:val="bottom"/>
            <w:hideMark/>
          </w:tcPr>
          <w:p w14:paraId="60F1D3C6" w14:textId="30F68B7E" w:rsidR="002E1F8F" w:rsidRPr="00CC6D18" w:rsidRDefault="002E1F8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C6D1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694897" w:rsidRPr="00CC6D1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C6D1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E1F8F" w:rsidRPr="00CC6D18" w14:paraId="7FAB7CB4" w14:textId="77777777" w:rsidTr="00694897">
        <w:trPr>
          <w:cantSplit/>
        </w:trPr>
        <w:tc>
          <w:tcPr>
            <w:tcW w:w="5850" w:type="dxa"/>
          </w:tcPr>
          <w:p w14:paraId="0CD322EF" w14:textId="77777777" w:rsidR="002E1F8F" w:rsidRPr="00CC6D18" w:rsidRDefault="002E1F8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6D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620" w:type="dxa"/>
          </w:tcPr>
          <w:p w14:paraId="1AEFD9CF" w14:textId="77777777" w:rsidR="002E1F8F" w:rsidRPr="00CC6D18" w:rsidRDefault="002E1F8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838967" w14:textId="77777777" w:rsidR="002E1F8F" w:rsidRPr="00CC6D18" w:rsidRDefault="002E1F8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73B1EE5" w14:textId="77777777" w:rsidR="002E1F8F" w:rsidRPr="00CC6D18" w:rsidRDefault="002E1F8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1F8F" w:rsidRPr="00CC6D18" w14:paraId="5AA21437" w14:textId="77777777" w:rsidTr="00694897">
        <w:trPr>
          <w:cantSplit/>
        </w:trPr>
        <w:tc>
          <w:tcPr>
            <w:tcW w:w="5850" w:type="dxa"/>
          </w:tcPr>
          <w:p w14:paraId="70DBF1E2" w14:textId="55142790" w:rsidR="002E1F8F" w:rsidRPr="00CC6D18" w:rsidRDefault="002E1F8F" w:rsidP="00E7535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ซื้อเงินลงทุนในบริษัท</w:t>
            </w:r>
            <w:r w:rsidR="00E75358" w:rsidRPr="00CC6D18">
              <w:rPr>
                <w:rFonts w:ascii="Angsana New" w:hAnsi="Angsana New" w:hint="cs"/>
                <w:sz w:val="30"/>
                <w:szCs w:val="30"/>
                <w:cs/>
              </w:rPr>
              <w:t xml:space="preserve"> เมดิส</w:t>
            </w:r>
            <w:r w:rsidR="00E75358" w:rsidRPr="00CC6D1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E75358" w:rsidRPr="00CC6D18">
              <w:rPr>
                <w:rFonts w:ascii="Angsana New" w:hAnsi="Angsana New" w:hint="cs"/>
                <w:sz w:val="30"/>
                <w:szCs w:val="30"/>
                <w:cs/>
              </w:rPr>
              <w:t>คอร์ปอเรชั่น จำกัด</w:t>
            </w:r>
          </w:p>
        </w:tc>
        <w:tc>
          <w:tcPr>
            <w:tcW w:w="1620" w:type="dxa"/>
          </w:tcPr>
          <w:p w14:paraId="40DB6BE7" w14:textId="3B373719" w:rsidR="002E1F8F" w:rsidRPr="00CC6D18" w:rsidRDefault="00E7535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C6D18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132,144</w:t>
            </w:r>
          </w:p>
        </w:tc>
        <w:tc>
          <w:tcPr>
            <w:tcW w:w="180" w:type="dxa"/>
          </w:tcPr>
          <w:p w14:paraId="3CC7600C" w14:textId="77777777" w:rsidR="002E1F8F" w:rsidRPr="00CC6D18" w:rsidRDefault="002E1F8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7BC921D" w14:textId="0745EA4D" w:rsidR="002E1F8F" w:rsidRPr="00CC6D18" w:rsidRDefault="003E4FD2" w:rsidP="004F455A">
            <w:pPr>
              <w:pStyle w:val="acctfourfigures"/>
              <w:tabs>
                <w:tab w:val="clear" w:pos="765"/>
              </w:tabs>
              <w:spacing w:line="240" w:lineRule="auto"/>
              <w:ind w:left="-83" w:right="632" w:firstLine="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C6D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469767F" w14:textId="77777777" w:rsidR="009413E5" w:rsidRPr="00CC6D18" w:rsidRDefault="009413E5" w:rsidP="00941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2B168A23" w14:textId="0550AA2B" w:rsidR="00206BD5" w:rsidRPr="00CC6D18" w:rsidRDefault="00206BD5" w:rsidP="00B0794F">
      <w:pPr>
        <w:pStyle w:val="block"/>
        <w:spacing w:after="0" w:line="240" w:lineRule="atLeast"/>
        <w:ind w:left="540" w:right="-2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CC6D18">
        <w:rPr>
          <w:rFonts w:ascii="Angsana New" w:hAnsi="Angsana New" w:cs="Angsana New"/>
          <w:sz w:val="30"/>
          <w:szCs w:val="30"/>
          <w:cs/>
        </w:rPr>
        <w:t>ในเดือน</w:t>
      </w:r>
      <w:r w:rsidRPr="00CC6D18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CC6D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C6D18">
        <w:rPr>
          <w:rFonts w:ascii="Angsana New" w:hAnsi="Angsana New" w:cs="Angsana New"/>
          <w:sz w:val="30"/>
          <w:szCs w:val="30"/>
          <w:lang w:bidi="th-TH"/>
        </w:rPr>
        <w:t>2566</w:t>
      </w:r>
      <w:r w:rsidRPr="00CC6D18">
        <w:rPr>
          <w:rFonts w:ascii="Angsana New" w:hAnsi="Angsana New" w:cs="Angsana New"/>
          <w:sz w:val="30"/>
          <w:szCs w:val="30"/>
          <w:cs/>
        </w:rPr>
        <w:t xml:space="preserve"> กลุ่มบริษัทได้หุ้นสามัญในบริษัท </w:t>
      </w:r>
      <w:r w:rsidRPr="00CC6D18">
        <w:rPr>
          <w:rFonts w:ascii="Angsana New" w:hAnsi="Angsana New" w:cs="Angsana New" w:hint="cs"/>
          <w:sz w:val="30"/>
          <w:szCs w:val="30"/>
          <w:cs/>
        </w:rPr>
        <w:t xml:space="preserve">เมดิส คอร์ปอเรชั่น </w:t>
      </w:r>
      <w:r w:rsidRPr="00CC6D18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Pr="00CC6D18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Pr="00CC6D18">
        <w:rPr>
          <w:rFonts w:ascii="Angsana New" w:hAnsi="Angsana New" w:cs="Angsana New"/>
          <w:sz w:val="30"/>
          <w:szCs w:val="30"/>
          <w:lang w:bidi="th-TH"/>
        </w:rPr>
        <w:t xml:space="preserve">44,000 </w:t>
      </w:r>
      <w:r w:rsidRPr="00CC6D18">
        <w:rPr>
          <w:rFonts w:ascii="Angsana New" w:hAnsi="Angsana New" w:cs="Angsana New" w:hint="cs"/>
          <w:sz w:val="30"/>
          <w:szCs w:val="30"/>
          <w:cs/>
        </w:rPr>
        <w:t>หุ้น คิดเป็น</w:t>
      </w:r>
      <w:r w:rsidR="001F413A" w:rsidRPr="00CC6D18">
        <w:rPr>
          <w:rFonts w:ascii="Angsana New" w:hAnsi="Angsana New" w:cs="Angsana New"/>
          <w:sz w:val="30"/>
          <w:szCs w:val="30"/>
          <w:cs/>
        </w:rPr>
        <w:br/>
      </w:r>
      <w:r w:rsidRPr="00CC6D18">
        <w:rPr>
          <w:rFonts w:ascii="Angsana New" w:hAnsi="Angsana New" w:cs="Angsana New"/>
          <w:spacing w:val="-6"/>
          <w:sz w:val="30"/>
          <w:szCs w:val="30"/>
          <w:cs/>
        </w:rPr>
        <w:t xml:space="preserve">ร้อยละ </w:t>
      </w:r>
      <w:r w:rsidRPr="00CC6D18">
        <w:rPr>
          <w:rFonts w:ascii="Angsana New" w:hAnsi="Angsana New" w:cs="Angsana New"/>
          <w:spacing w:val="-6"/>
          <w:sz w:val="30"/>
          <w:szCs w:val="30"/>
          <w:lang w:bidi="th-TH"/>
        </w:rPr>
        <w:t>44.0</w:t>
      </w:r>
      <w:r w:rsidRPr="00CC6D18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ของทุนจดทะเบียนและชำระแล้ว</w:t>
      </w:r>
      <w:r w:rsidRPr="00CC6D18">
        <w:rPr>
          <w:rFonts w:ascii="Angsana New" w:hAnsi="Angsana New" w:cs="Angsana New"/>
          <w:spacing w:val="-6"/>
          <w:sz w:val="30"/>
          <w:szCs w:val="30"/>
          <w:cs/>
        </w:rPr>
        <w:t xml:space="preserve"> เป็นจำนวนเงินรวม </w:t>
      </w:r>
      <w:r w:rsidRPr="00CC6D18">
        <w:rPr>
          <w:rFonts w:ascii="Angsana New" w:hAnsi="Angsana New" w:cs="Angsana New"/>
          <w:spacing w:val="-6"/>
          <w:sz w:val="30"/>
          <w:szCs w:val="30"/>
          <w:lang w:bidi="th-TH"/>
        </w:rPr>
        <w:t>132.1</w:t>
      </w:r>
      <w:r w:rsidRPr="00CC6D18">
        <w:rPr>
          <w:rFonts w:ascii="Angsana New" w:hAnsi="Angsana New" w:cs="Angsana New"/>
          <w:spacing w:val="-6"/>
          <w:sz w:val="30"/>
          <w:szCs w:val="30"/>
          <w:cs/>
        </w:rPr>
        <w:t xml:space="preserve"> ล้านบาท </w:t>
      </w:r>
      <w:r w:rsidRPr="00CC6D18">
        <w:rPr>
          <w:rFonts w:ascii="Angsana New" w:hAnsi="Angsana New" w:cs="Angsana New" w:hint="cs"/>
          <w:spacing w:val="-6"/>
          <w:sz w:val="30"/>
          <w:szCs w:val="30"/>
          <w:cs/>
        </w:rPr>
        <w:t>โดยเป็นการรับชำระเงิน</w:t>
      </w:r>
      <w:r w:rsidR="006F20A4" w:rsidRPr="00CC6D18">
        <w:rPr>
          <w:rFonts w:ascii="Angsana New" w:hAnsi="Angsana New" w:cs="Angsana New"/>
          <w:spacing w:val="-6"/>
          <w:sz w:val="30"/>
          <w:szCs w:val="30"/>
          <w:cs/>
        </w:rPr>
        <w:br/>
      </w:r>
      <w:r w:rsidRPr="00CC6D18">
        <w:rPr>
          <w:rFonts w:ascii="Angsana New" w:hAnsi="Angsana New" w:cs="Angsana New" w:hint="cs"/>
          <w:spacing w:val="-6"/>
          <w:sz w:val="30"/>
          <w:szCs w:val="30"/>
          <w:cs/>
        </w:rPr>
        <w:t>ให้กู้ยืม</w:t>
      </w:r>
      <w:r w:rsidRPr="00CC6D18">
        <w:rPr>
          <w:rFonts w:ascii="Angsana New" w:hAnsi="Angsana New" w:cs="Angsana New" w:hint="cs"/>
          <w:sz w:val="30"/>
          <w:szCs w:val="30"/>
          <w:cs/>
        </w:rPr>
        <w:t xml:space="preserve">ระยะยาวแก่ผู้บริหารสำคัญของบริษัทย่อย (ดูหมายเหตุข้อ </w:t>
      </w:r>
      <w:r w:rsidRPr="00CC6D18">
        <w:rPr>
          <w:rFonts w:ascii="Angsana New" w:hAnsi="Angsana New" w:cs="Angsana New"/>
          <w:sz w:val="30"/>
          <w:szCs w:val="30"/>
          <w:lang w:bidi="th-TH"/>
        </w:rPr>
        <w:t>5)</w:t>
      </w:r>
    </w:p>
    <w:p w14:paraId="4F3208D3" w14:textId="77777777" w:rsidR="00206BD5" w:rsidRPr="00CC6D18" w:rsidRDefault="00206BD5" w:rsidP="009413E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lang w:eastAsia="x-none"/>
        </w:rPr>
      </w:pPr>
    </w:p>
    <w:p w14:paraId="4D3311B2" w14:textId="36B82149" w:rsidR="009413E5" w:rsidRPr="00CC6D18" w:rsidRDefault="009413E5" w:rsidP="009413E5">
      <w:pPr>
        <w:pStyle w:val="block"/>
        <w:spacing w:after="0"/>
        <w:ind w:left="540"/>
        <w:jc w:val="both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CC6D18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บริษัทร่วมที่มีสาระสำคัญ</w:t>
      </w:r>
    </w:p>
    <w:p w14:paraId="50E1ADE2" w14:textId="77777777" w:rsidR="006F20A4" w:rsidRPr="00CC6D18" w:rsidRDefault="006F20A4" w:rsidP="009413E5">
      <w:pPr>
        <w:pStyle w:val="block"/>
        <w:spacing w:after="0"/>
        <w:ind w:left="540"/>
        <w:jc w:val="both"/>
        <w:rPr>
          <w:rFonts w:ascii="Angsana New" w:hAnsi="Angsana New" w:cs="Angsana New"/>
          <w:i/>
          <w:iCs/>
          <w:color w:val="0000FF"/>
          <w:sz w:val="24"/>
          <w:szCs w:val="24"/>
          <w:cs/>
          <w:lang w:val="en-US" w:bidi="th-TH"/>
        </w:rPr>
      </w:pPr>
    </w:p>
    <w:p w14:paraId="6EECD626" w14:textId="40C28E5B" w:rsidR="009413E5" w:rsidRPr="00CC6D18" w:rsidRDefault="009413E5" w:rsidP="009413E5">
      <w:pPr>
        <w:pStyle w:val="block"/>
        <w:spacing w:after="0" w:line="240" w:lineRule="atLeast"/>
        <w:ind w:left="540" w:right="-27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  <w:lang w:val="en-US"/>
        </w:rPr>
      </w:pPr>
      <w:r w:rsidRPr="00CC6D18">
        <w:rPr>
          <w:rFonts w:ascii="Angsana New" w:hAnsi="Angsana New" w:cs="Angsana New" w:hint="cs"/>
          <w:sz w:val="30"/>
          <w:szCs w:val="30"/>
          <w:cs/>
          <w:lang w:bidi="th-TH"/>
        </w:rPr>
        <w:t>ตารางต่อไปนี้สรุปข้อมูลทางการเงินของบริษัทร่วมที่มีสาระสำคัญซึ่งนำเสนออยู่ในงบการเงินของบริษัทร่วม</w:t>
      </w:r>
      <w:r w:rsidR="00D72C89" w:rsidRPr="00CC6D18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6F20A4" w:rsidRPr="00CC6D18">
        <w:rPr>
          <w:rFonts w:ascii="Angsana New" w:hAnsi="Angsana New" w:cs="Angsana New"/>
          <w:sz w:val="30"/>
          <w:szCs w:val="30"/>
          <w:cs/>
          <w:lang w:bidi="th-TH"/>
        </w:rPr>
        <w:t xml:space="preserve">ปรับปรุงด้วยการปรับมูลค่ายุติธรรม ณ วันที่ซื้อ และความแตกต่างของนโยบายการบัญชี </w:t>
      </w:r>
      <w:r w:rsidRPr="00CC6D18">
        <w:rPr>
          <w:rFonts w:ascii="Angsana New" w:hAnsi="Angsana New" w:cs="Angsana New" w:hint="cs"/>
          <w:sz w:val="30"/>
          <w:szCs w:val="30"/>
          <w:cs/>
          <w:lang w:bidi="th-TH"/>
        </w:rPr>
        <w:t>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</w:t>
      </w:r>
    </w:p>
    <w:p w14:paraId="0EE06D03" w14:textId="77777777" w:rsidR="009413E5" w:rsidRPr="00CC6D18" w:rsidRDefault="009413E5" w:rsidP="00941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470"/>
        <w:gridCol w:w="1710"/>
      </w:tblGrid>
      <w:tr w:rsidR="002E2637" w:rsidRPr="00CC6D18" w14:paraId="4F6781F8" w14:textId="77777777" w:rsidTr="002E2637">
        <w:trPr>
          <w:cantSplit/>
          <w:tblHeader/>
        </w:trPr>
        <w:tc>
          <w:tcPr>
            <w:tcW w:w="7470" w:type="dxa"/>
          </w:tcPr>
          <w:p w14:paraId="52C2D3A5" w14:textId="77777777" w:rsidR="002E2637" w:rsidRPr="00CC6D18" w:rsidRDefault="002E2637" w:rsidP="002E2637">
            <w:pPr>
              <w:pStyle w:val="acctfourfigures"/>
              <w:tabs>
                <w:tab w:val="left" w:pos="720"/>
              </w:tabs>
              <w:spacing w:line="240" w:lineRule="auto"/>
              <w:ind w:left="188" w:right="-1065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E0B37C6" w14:textId="44A71644" w:rsidR="002E2637" w:rsidRPr="00CC6D18" w:rsidRDefault="002E2637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C6D18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บริษัท เมดิส </w:t>
            </w:r>
            <w:r w:rsidRPr="00CC6D18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br/>
              <w:t>คอร์ปอเรชั่น จำกัด</w:t>
            </w:r>
          </w:p>
        </w:tc>
      </w:tr>
      <w:tr w:rsidR="002E2637" w:rsidRPr="00CC6D18" w14:paraId="13EFFEEC" w14:textId="77777777" w:rsidTr="002E2637">
        <w:trPr>
          <w:cantSplit/>
          <w:tblHeader/>
        </w:trPr>
        <w:tc>
          <w:tcPr>
            <w:tcW w:w="7470" w:type="dxa"/>
          </w:tcPr>
          <w:p w14:paraId="50F1D52B" w14:textId="77777777" w:rsidR="002E2637" w:rsidRPr="00CC6D18" w:rsidRDefault="002E263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34A408BD" w14:textId="51FAD7C6" w:rsidR="002E2637" w:rsidRPr="00CC6D18" w:rsidRDefault="002E2637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CC6D18">
              <w:rPr>
                <w:rFonts w:ascii="Angsana New" w:hAnsi="Angsana New" w:cs="Angsana New" w:hint="cs"/>
                <w:b w:val="0"/>
                <w:sz w:val="30"/>
                <w:szCs w:val="30"/>
              </w:rPr>
              <w:t>256</w:t>
            </w:r>
            <w:r w:rsidR="002854A2" w:rsidRPr="00CC6D18">
              <w:rPr>
                <w:rFonts w:ascii="Angsana New" w:hAnsi="Angsana New" w:cs="Angsana New"/>
                <w:b w:val="0"/>
                <w:sz w:val="30"/>
                <w:szCs w:val="30"/>
              </w:rPr>
              <w:t>6</w:t>
            </w:r>
          </w:p>
        </w:tc>
      </w:tr>
      <w:tr w:rsidR="002E2637" w:rsidRPr="00CC6D18" w14:paraId="798767C6" w14:textId="77777777" w:rsidTr="003D2727">
        <w:trPr>
          <w:cantSplit/>
          <w:tblHeader/>
        </w:trPr>
        <w:tc>
          <w:tcPr>
            <w:tcW w:w="7470" w:type="dxa"/>
          </w:tcPr>
          <w:p w14:paraId="7913696A" w14:textId="77777777" w:rsidR="002E2637" w:rsidRPr="00CC6D18" w:rsidRDefault="002E263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8C004DC" w14:textId="2D382F02" w:rsidR="002E2637" w:rsidRPr="00CC6D18" w:rsidRDefault="002E2637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C6D1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E2637" w:rsidRPr="00CC6D18" w14:paraId="0E715F74" w14:textId="77777777" w:rsidTr="003D2727">
        <w:trPr>
          <w:cantSplit/>
        </w:trPr>
        <w:tc>
          <w:tcPr>
            <w:tcW w:w="7470" w:type="dxa"/>
          </w:tcPr>
          <w:p w14:paraId="5AA520DF" w14:textId="77777777" w:rsidR="002E2637" w:rsidRPr="00CC6D18" w:rsidRDefault="002E2637" w:rsidP="002E26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1710" w:type="dxa"/>
          </w:tcPr>
          <w:p w14:paraId="57A9215A" w14:textId="5B51DAC0" w:rsidR="002E2637" w:rsidRPr="00CC6D18" w:rsidRDefault="002E2A4A" w:rsidP="0002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854A2" w:rsidRPr="00CC6D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2854A2" w:rsidRPr="00CC6D1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E2637" w:rsidRPr="00CC6D18" w14:paraId="76915FFC" w14:textId="77777777" w:rsidTr="003D2727">
        <w:trPr>
          <w:cantSplit/>
        </w:trPr>
        <w:tc>
          <w:tcPr>
            <w:tcW w:w="7470" w:type="dxa"/>
          </w:tcPr>
          <w:p w14:paraId="63726855" w14:textId="77777777" w:rsidR="002E2637" w:rsidRPr="00CC6D18" w:rsidRDefault="002E2637" w:rsidP="002E26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กำไรขาดทุนเบ็ดเสร็จรวม</w:t>
            </w:r>
            <w:r w:rsidRPr="00CC6D18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CC6D18">
              <w:rPr>
                <w:rFonts w:ascii="Angsana New" w:hAnsi="Angsana New" w:hint="cs"/>
                <w:sz w:val="30"/>
                <w:szCs w:val="30"/>
              </w:rPr>
              <w:t>100)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325A756" w14:textId="6753C0EE" w:rsidR="002E2637" w:rsidRPr="00CC6D18" w:rsidRDefault="002E2637" w:rsidP="0002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2,019</w:t>
            </w:r>
          </w:p>
        </w:tc>
      </w:tr>
      <w:tr w:rsidR="002E2637" w:rsidRPr="00CC6D18" w14:paraId="68FEB8C8" w14:textId="77777777" w:rsidTr="002E2637">
        <w:trPr>
          <w:cantSplit/>
        </w:trPr>
        <w:tc>
          <w:tcPr>
            <w:tcW w:w="7470" w:type="dxa"/>
          </w:tcPr>
          <w:p w14:paraId="1EE9281D" w14:textId="77777777" w:rsidR="002E2637" w:rsidRPr="00CC6D18" w:rsidRDefault="002E2637" w:rsidP="002E26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76857D8" w14:textId="519D621D" w:rsidR="002E2637" w:rsidRPr="00CC6D18" w:rsidRDefault="002E2637" w:rsidP="0002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  <w:r w:rsidR="00FE0EBF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2E2637" w:rsidRPr="00CC6D18" w14:paraId="5052F4AE" w14:textId="77777777" w:rsidTr="002E2637">
        <w:trPr>
          <w:cantSplit/>
        </w:trPr>
        <w:tc>
          <w:tcPr>
            <w:tcW w:w="7470" w:type="dxa"/>
          </w:tcPr>
          <w:p w14:paraId="0E15575D" w14:textId="77777777" w:rsidR="002E2637" w:rsidRPr="00CC6D18" w:rsidRDefault="002E2637" w:rsidP="002E263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BF63B70" w14:textId="77777777" w:rsidR="002E2637" w:rsidRPr="00CC6D18" w:rsidRDefault="002E2637" w:rsidP="002E2637">
            <w:pPr>
              <w:pStyle w:val="acctfourfigures"/>
              <w:tabs>
                <w:tab w:val="clear" w:pos="765"/>
              </w:tabs>
              <w:spacing w:line="240" w:lineRule="auto"/>
              <w:ind w:right="1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2637" w:rsidRPr="00CC6D18" w14:paraId="40948890" w14:textId="77777777" w:rsidTr="002E2637">
        <w:trPr>
          <w:cantSplit/>
        </w:trPr>
        <w:tc>
          <w:tcPr>
            <w:tcW w:w="7470" w:type="dxa"/>
          </w:tcPr>
          <w:p w14:paraId="19818B82" w14:textId="77777777" w:rsidR="002E2637" w:rsidRPr="00CC6D18" w:rsidRDefault="002E2637" w:rsidP="002E263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710" w:type="dxa"/>
          </w:tcPr>
          <w:p w14:paraId="564C1A29" w14:textId="6980B9B7" w:rsidR="002E2637" w:rsidRPr="00CC6D18" w:rsidRDefault="002E2637" w:rsidP="0002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2,170</w:t>
            </w:r>
          </w:p>
        </w:tc>
      </w:tr>
      <w:tr w:rsidR="002E2637" w:rsidRPr="00CC6D18" w14:paraId="13EB698C" w14:textId="77777777" w:rsidTr="002E2637">
        <w:trPr>
          <w:cantSplit/>
        </w:trPr>
        <w:tc>
          <w:tcPr>
            <w:tcW w:w="7470" w:type="dxa"/>
          </w:tcPr>
          <w:p w14:paraId="1D47C4D8" w14:textId="77777777" w:rsidR="002E2637" w:rsidRPr="00CC6D18" w:rsidRDefault="002E2637" w:rsidP="002E26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710" w:type="dxa"/>
          </w:tcPr>
          <w:p w14:paraId="03489E3E" w14:textId="0A6182BE" w:rsidR="002E2637" w:rsidRPr="00CC6D18" w:rsidRDefault="002E2637" w:rsidP="0002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 w:hint="cs"/>
                <w:sz w:val="30"/>
                <w:szCs w:val="30"/>
              </w:rPr>
              <w:t>3,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</w:tr>
      <w:tr w:rsidR="002E2637" w:rsidRPr="00CC6D18" w14:paraId="58C3A33F" w14:textId="77777777" w:rsidTr="002E2637">
        <w:trPr>
          <w:cantSplit/>
        </w:trPr>
        <w:tc>
          <w:tcPr>
            <w:tcW w:w="7470" w:type="dxa"/>
          </w:tcPr>
          <w:p w14:paraId="493CDC1B" w14:textId="77777777" w:rsidR="002E2637" w:rsidRPr="00CC6D18" w:rsidRDefault="002E2637" w:rsidP="002E26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710" w:type="dxa"/>
          </w:tcPr>
          <w:p w14:paraId="7A3184E1" w14:textId="59E15DA8" w:rsidR="002E2637" w:rsidRPr="00CC6D18" w:rsidRDefault="002E2637" w:rsidP="0002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 w:hint="cs"/>
                <w:sz w:val="30"/>
                <w:szCs w:val="30"/>
              </w:rPr>
              <w:t>(1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0,720</w:t>
            </w:r>
            <w:r w:rsidRPr="00CC6D18"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</w:tc>
      </w:tr>
      <w:tr w:rsidR="002E2637" w:rsidRPr="00CC6D18" w14:paraId="0081E64A" w14:textId="77777777" w:rsidTr="002E2637">
        <w:trPr>
          <w:cantSplit/>
        </w:trPr>
        <w:tc>
          <w:tcPr>
            <w:tcW w:w="7470" w:type="dxa"/>
          </w:tcPr>
          <w:p w14:paraId="645A9D4C" w14:textId="77777777" w:rsidR="002E2637" w:rsidRPr="00CC6D18" w:rsidRDefault="002E2637" w:rsidP="002E26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571F99E" w14:textId="35D2DD6F" w:rsidR="002E2637" w:rsidRPr="00CC6D18" w:rsidRDefault="002E2637" w:rsidP="0002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 w:hint="cs"/>
                <w:sz w:val="30"/>
                <w:szCs w:val="30"/>
              </w:rPr>
              <w:t>(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C6D18"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631</w:t>
            </w:r>
            <w:r w:rsidRPr="00CC6D18"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</w:tc>
      </w:tr>
      <w:tr w:rsidR="002E2637" w:rsidRPr="00CC6D18" w14:paraId="1B4D0855" w14:textId="77777777" w:rsidTr="002E2637">
        <w:trPr>
          <w:cantSplit/>
        </w:trPr>
        <w:tc>
          <w:tcPr>
            <w:tcW w:w="7470" w:type="dxa"/>
          </w:tcPr>
          <w:p w14:paraId="126C47BA" w14:textId="6F0B6183" w:rsidR="002E2637" w:rsidRPr="00CC6D18" w:rsidRDefault="00D37339" w:rsidP="002E26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="002E2637" w:rsidRPr="00CC6D18">
              <w:rPr>
                <w:rFonts w:ascii="Angsana New" w:hAnsi="Angsana New" w:hint="cs"/>
                <w:sz w:val="30"/>
                <w:szCs w:val="30"/>
                <w:cs/>
              </w:rPr>
              <w:t xml:space="preserve">สุทธิ (ร้อยละ </w:t>
            </w:r>
            <w:r w:rsidR="002E2637" w:rsidRPr="00CC6D18">
              <w:rPr>
                <w:rFonts w:ascii="Angsana New" w:hAnsi="Angsana New" w:hint="cs"/>
                <w:sz w:val="30"/>
                <w:szCs w:val="30"/>
              </w:rPr>
              <w:t>100)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B2165DA" w14:textId="7619A9FB" w:rsidR="002E2637" w:rsidRPr="00CC6D18" w:rsidRDefault="003D2727" w:rsidP="0002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2637" w:rsidRPr="00CC6D18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2E2637" w:rsidRPr="00CC6D18"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 w:rsidR="002E2637" w:rsidRPr="00CC6D18">
              <w:rPr>
                <w:rFonts w:asciiTheme="majorBidi" w:hAnsiTheme="majorBidi" w:cstheme="majorBidi"/>
                <w:sz w:val="30"/>
                <w:szCs w:val="30"/>
              </w:rPr>
              <w:t>768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148C3" w:rsidRPr="00CC6D18" w14:paraId="096CF76B" w14:textId="77777777" w:rsidTr="0087030B">
        <w:trPr>
          <w:cantSplit/>
        </w:trPr>
        <w:tc>
          <w:tcPr>
            <w:tcW w:w="7470" w:type="dxa"/>
          </w:tcPr>
          <w:p w14:paraId="528CB4FE" w14:textId="4852ACC6" w:rsidR="002148C3" w:rsidRPr="00CC6D18" w:rsidRDefault="00D37339" w:rsidP="002E26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="002148C3" w:rsidRPr="00CC6D18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="00553CE3" w:rsidRPr="00CC6D18">
              <w:rPr>
                <w:rFonts w:ascii="Angsana New" w:hAnsi="Angsana New"/>
                <w:sz w:val="30"/>
                <w:szCs w:val="30"/>
                <w:cs/>
              </w:rPr>
              <w:t>ส่วนที่เป็นของกลุ่มบริษัท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B085334" w14:textId="36B1EE10" w:rsidR="002148C3" w:rsidRPr="00CC6D18" w:rsidRDefault="007F5EC7" w:rsidP="0002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56A5" w:rsidRPr="00CC6D1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92821" w:rsidRPr="00CC6D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256A5" w:rsidRPr="00CC6D18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592821" w:rsidRPr="00CC6D1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74187B" w:rsidRPr="00CC6D1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148C3" w:rsidRPr="00CC6D18" w14:paraId="33346BAC" w14:textId="77777777" w:rsidTr="00CB4B32">
        <w:trPr>
          <w:cantSplit/>
        </w:trPr>
        <w:tc>
          <w:tcPr>
            <w:tcW w:w="7470" w:type="dxa"/>
          </w:tcPr>
          <w:p w14:paraId="68093E73" w14:textId="7F83AD30" w:rsidR="002148C3" w:rsidRPr="00CC6D18" w:rsidRDefault="00CC4531" w:rsidP="002E26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5ADAF8C" w14:textId="5C029634" w:rsidR="002148C3" w:rsidRPr="00CC6D18" w:rsidRDefault="00CC4531" w:rsidP="0002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FE0EBF" w:rsidRPr="00CC6D1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CB4B32" w:rsidRPr="00CC6D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E0EBF" w:rsidRPr="00CC6D18"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</w:tr>
      <w:tr w:rsidR="002E2637" w:rsidRPr="00CC6D18" w14:paraId="5E50A577" w14:textId="77777777" w:rsidTr="002E2637">
        <w:trPr>
          <w:cantSplit/>
        </w:trPr>
        <w:tc>
          <w:tcPr>
            <w:tcW w:w="7470" w:type="dxa"/>
          </w:tcPr>
          <w:p w14:paraId="61F9956F" w14:textId="6AEC0461" w:rsidR="002E2637" w:rsidRPr="00CC6D18" w:rsidRDefault="002E2637" w:rsidP="002E26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174864A" w14:textId="52D9D95D" w:rsidR="002E2637" w:rsidRPr="00CC6D18" w:rsidRDefault="00154F9D" w:rsidP="0002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FE0EBF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E0EBF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721</w:t>
            </w:r>
          </w:p>
        </w:tc>
      </w:tr>
    </w:tbl>
    <w:p w14:paraId="253D812E" w14:textId="77777777" w:rsidR="009413E5" w:rsidRPr="00CC6D18" w:rsidRDefault="009413E5" w:rsidP="00BE3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9413E5" w:rsidRPr="00CC6D18" w:rsidSect="009413E5">
          <w:pgSz w:w="11909" w:h="16834" w:code="9"/>
          <w:pgMar w:top="576" w:right="1152" w:bottom="691" w:left="1152" w:header="720" w:footer="720" w:gutter="0"/>
          <w:cols w:space="720"/>
          <w:docGrid w:linePitch="245"/>
        </w:sectPr>
      </w:pPr>
    </w:p>
    <w:p w14:paraId="3E08C727" w14:textId="57B5A8B0" w:rsidR="00BE3159" w:rsidRPr="00CC6D18" w:rsidRDefault="00BE3159" w:rsidP="00BE3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  <w:r w:rsidRPr="00CC6D18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10</w:t>
      </w:r>
      <w:r w:rsidRPr="00CC6D18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Pr="00CC6D18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14:paraId="522955BD" w14:textId="77777777" w:rsidR="00BE3159" w:rsidRPr="00CC6D18" w:rsidRDefault="00BE3159" w:rsidP="00BE3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72B345F0" w14:textId="2DBE781A" w:rsidR="006D0083" w:rsidRPr="00CC6D18" w:rsidRDefault="006D0083" w:rsidP="008F3F3F">
      <w:pPr>
        <w:pStyle w:val="FSContent"/>
        <w:rPr>
          <w:lang w:val="en-US"/>
        </w:rPr>
      </w:pPr>
      <w:r w:rsidRPr="00CC6D18">
        <w:rPr>
          <w:rFonts w:hint="cs"/>
          <w:cs/>
          <w:lang w:val="en-US"/>
        </w:rPr>
        <w:t xml:space="preserve">เงินลงทุนในบริษัทย่อย ณ วันที่ </w:t>
      </w:r>
      <w:r w:rsidRPr="00CC6D18">
        <w:rPr>
          <w:lang w:val="en-US"/>
        </w:rPr>
        <w:t xml:space="preserve">31 </w:t>
      </w:r>
      <w:r w:rsidRPr="00CC6D18">
        <w:rPr>
          <w:rFonts w:hint="cs"/>
          <w:cs/>
          <w:lang w:val="en-US"/>
        </w:rPr>
        <w:t xml:space="preserve">ธันวาคม </w:t>
      </w:r>
      <w:r w:rsidRPr="00CC6D18">
        <w:rPr>
          <w:lang w:val="en-US"/>
        </w:rPr>
        <w:t>256</w:t>
      </w:r>
      <w:r w:rsidR="00D26C8A" w:rsidRPr="00CC6D18">
        <w:rPr>
          <w:lang w:val="en-US"/>
        </w:rPr>
        <w:t>6</w:t>
      </w:r>
      <w:r w:rsidRPr="00CC6D18">
        <w:rPr>
          <w:lang w:val="en-US"/>
        </w:rPr>
        <w:t xml:space="preserve"> </w:t>
      </w:r>
      <w:r w:rsidRPr="00CC6D18">
        <w:rPr>
          <w:rFonts w:hint="cs"/>
          <w:cs/>
          <w:lang w:val="en-US"/>
        </w:rPr>
        <w:t xml:space="preserve">และ </w:t>
      </w:r>
      <w:r w:rsidRPr="00CC6D18">
        <w:rPr>
          <w:lang w:val="en-US"/>
        </w:rPr>
        <w:t>256</w:t>
      </w:r>
      <w:r w:rsidR="00D26C8A" w:rsidRPr="00CC6D18">
        <w:rPr>
          <w:lang w:val="en-US"/>
        </w:rPr>
        <w:t>5</w:t>
      </w:r>
      <w:r w:rsidRPr="00CC6D18">
        <w:rPr>
          <w:lang w:val="en-US"/>
        </w:rPr>
        <w:t xml:space="preserve"> </w:t>
      </w:r>
      <w:r w:rsidRPr="00CC6D18">
        <w:rPr>
          <w:rFonts w:hint="cs"/>
          <w:cs/>
          <w:lang w:val="en-US"/>
        </w:rPr>
        <w:t>และเงินปันผลสำหรับแต่ละปีสิ้นสุดวันเดียวกัน มีดังนี้</w:t>
      </w:r>
    </w:p>
    <w:p w14:paraId="5BDEDCB6" w14:textId="77777777" w:rsidR="006D0083" w:rsidRPr="00CC6D18" w:rsidRDefault="006D0083" w:rsidP="008F3F3F">
      <w:pPr>
        <w:pStyle w:val="FSContent"/>
        <w:rPr>
          <w:lang w:val="en-US"/>
        </w:rPr>
      </w:pPr>
    </w:p>
    <w:tbl>
      <w:tblPr>
        <w:tblW w:w="4623" w:type="pct"/>
        <w:jc w:val="center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29"/>
        <w:gridCol w:w="2482"/>
        <w:gridCol w:w="1169"/>
        <w:gridCol w:w="902"/>
        <w:gridCol w:w="181"/>
        <w:gridCol w:w="823"/>
        <w:gridCol w:w="167"/>
        <w:gridCol w:w="14"/>
        <w:gridCol w:w="1030"/>
        <w:gridCol w:w="178"/>
        <w:gridCol w:w="964"/>
        <w:gridCol w:w="178"/>
        <w:gridCol w:w="1053"/>
        <w:gridCol w:w="178"/>
        <w:gridCol w:w="964"/>
        <w:gridCol w:w="178"/>
        <w:gridCol w:w="964"/>
        <w:gridCol w:w="178"/>
        <w:gridCol w:w="858"/>
      </w:tblGrid>
      <w:tr w:rsidR="008F3F3F" w:rsidRPr="00CC6D18" w14:paraId="29CABD64" w14:textId="77777777" w:rsidTr="009F4603">
        <w:trPr>
          <w:cantSplit/>
          <w:trHeight w:val="241"/>
          <w:tblHeader/>
          <w:jc w:val="center"/>
        </w:trPr>
        <w:tc>
          <w:tcPr>
            <w:tcW w:w="2658" w:type="pct"/>
            <w:gridSpan w:val="7"/>
            <w:shd w:val="clear" w:color="auto" w:fill="auto"/>
          </w:tcPr>
          <w:p w14:paraId="77D381AA" w14:textId="77777777" w:rsidR="008F3F3F" w:rsidRPr="00CC6D18" w:rsidRDefault="008F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7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2" w:type="pct"/>
            <w:gridSpan w:val="12"/>
          </w:tcPr>
          <w:p w14:paraId="08226008" w14:textId="77777777" w:rsidR="008F3F3F" w:rsidRPr="00CC6D18" w:rsidRDefault="008F3F3F">
            <w:pPr>
              <w:pStyle w:val="a3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C6D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F3F3F" w:rsidRPr="00CC6D18" w14:paraId="5AC776B5" w14:textId="77777777" w:rsidTr="007200A6">
        <w:trPr>
          <w:cantSplit/>
          <w:trHeight w:val="241"/>
          <w:tblHeader/>
          <w:jc w:val="center"/>
        </w:trPr>
        <w:tc>
          <w:tcPr>
            <w:tcW w:w="670" w:type="pct"/>
            <w:shd w:val="clear" w:color="auto" w:fill="auto"/>
          </w:tcPr>
          <w:p w14:paraId="61D07ECA" w14:textId="77777777" w:rsidR="008F3F3F" w:rsidRPr="00CC6D18" w:rsidRDefault="008F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7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2" w:type="pct"/>
          </w:tcPr>
          <w:p w14:paraId="169D06F1" w14:textId="77777777" w:rsidR="008F3F3F" w:rsidRPr="00CC6D18" w:rsidRDefault="008F3F3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120132F" w14:textId="77777777" w:rsidR="008F3F3F" w:rsidRPr="00CC6D18" w:rsidRDefault="008F3F3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ลักษณะธุรกิจ</w:t>
            </w:r>
          </w:p>
        </w:tc>
        <w:tc>
          <w:tcPr>
            <w:tcW w:w="406" w:type="pct"/>
          </w:tcPr>
          <w:p w14:paraId="668CBE6D" w14:textId="77777777" w:rsidR="008F3F3F" w:rsidRPr="00CC6D18" w:rsidRDefault="008F3F3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ประเทศที่ดำเนินธุรกิจ</w:t>
            </w:r>
          </w:p>
        </w:tc>
        <w:tc>
          <w:tcPr>
            <w:tcW w:w="662" w:type="pct"/>
            <w:gridSpan w:val="3"/>
            <w:shd w:val="clear" w:color="auto" w:fill="auto"/>
          </w:tcPr>
          <w:p w14:paraId="407238F5" w14:textId="77777777" w:rsidR="008F3F3F" w:rsidRPr="00CC6D18" w:rsidRDefault="008F3F3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สัดส่วน</w:t>
            </w:r>
          </w:p>
          <w:p w14:paraId="78FFF547" w14:textId="77777777" w:rsidR="008F3F3F" w:rsidRPr="00CC6D18" w:rsidDel="00685444" w:rsidRDefault="008F3F3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ความเป็นเจ้าของ</w:t>
            </w:r>
          </w:p>
        </w:tc>
        <w:tc>
          <w:tcPr>
            <w:tcW w:w="63" w:type="pct"/>
            <w:gridSpan w:val="2"/>
            <w:vAlign w:val="center"/>
          </w:tcPr>
          <w:p w14:paraId="0E71A2AD" w14:textId="77777777" w:rsidR="008F3F3F" w:rsidRPr="00CC6D18" w:rsidRDefault="008F3F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55" w:type="pct"/>
            <w:gridSpan w:val="3"/>
            <w:vAlign w:val="center"/>
          </w:tcPr>
          <w:p w14:paraId="39DA984C" w14:textId="77777777" w:rsidR="00BE3159" w:rsidRPr="00CC6D18" w:rsidRDefault="00BE3159" w:rsidP="00BE3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87A8052" w14:textId="02C0CF3A" w:rsidR="008F3F3F" w:rsidRPr="00CC6D18" w:rsidRDefault="008F3F3F" w:rsidP="00BE3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ทุนชำระแล้ว</w:t>
            </w:r>
          </w:p>
        </w:tc>
        <w:tc>
          <w:tcPr>
            <w:tcW w:w="62" w:type="pct"/>
          </w:tcPr>
          <w:p w14:paraId="4E99897A" w14:textId="77777777" w:rsidR="008F3F3F" w:rsidRPr="00CC6D18" w:rsidRDefault="008F3F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63" w:type="pct"/>
            <w:gridSpan w:val="3"/>
            <w:shd w:val="clear" w:color="auto" w:fill="auto"/>
          </w:tcPr>
          <w:p w14:paraId="733BF64B" w14:textId="77777777" w:rsidR="008F3F3F" w:rsidRPr="00CC6D18" w:rsidRDefault="008F3F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E648771" w14:textId="77777777" w:rsidR="008F3F3F" w:rsidRPr="00CC6D18" w:rsidRDefault="008F3F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62" w:type="pct"/>
          </w:tcPr>
          <w:p w14:paraId="51ACDEFA" w14:textId="77777777" w:rsidR="008F3F3F" w:rsidRPr="00CC6D18" w:rsidRDefault="008F3F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95" w:type="pct"/>
            <w:gridSpan w:val="3"/>
            <w:vAlign w:val="center"/>
          </w:tcPr>
          <w:p w14:paraId="408C1FB5" w14:textId="77777777" w:rsidR="00BE3159" w:rsidRPr="00CC6D18" w:rsidRDefault="00BE3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FF3105B" w14:textId="1211663E" w:rsidR="008F3F3F" w:rsidRPr="00CC6D18" w:rsidRDefault="008F3F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เงินปันผล</w:t>
            </w:r>
          </w:p>
        </w:tc>
      </w:tr>
      <w:tr w:rsidR="008F3F3F" w:rsidRPr="00CC6D18" w14:paraId="72216F68" w14:textId="77777777" w:rsidTr="007200A6">
        <w:trPr>
          <w:cantSplit/>
          <w:trHeight w:val="353"/>
          <w:tblHeader/>
          <w:jc w:val="center"/>
        </w:trPr>
        <w:tc>
          <w:tcPr>
            <w:tcW w:w="670" w:type="pct"/>
            <w:shd w:val="clear" w:color="auto" w:fill="auto"/>
          </w:tcPr>
          <w:p w14:paraId="3121DD24" w14:textId="77777777" w:rsidR="008F3F3F" w:rsidRPr="00CC6D18" w:rsidRDefault="008F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7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62" w:type="pct"/>
          </w:tcPr>
          <w:p w14:paraId="7B2D6A51" w14:textId="77777777" w:rsidR="008F3F3F" w:rsidRPr="00CC6D18" w:rsidRDefault="008F3F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06" w:type="pct"/>
          </w:tcPr>
          <w:p w14:paraId="1854A721" w14:textId="77777777" w:rsidR="008F3F3F" w:rsidRPr="00CC6D18" w:rsidRDefault="008F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3" w:type="pct"/>
            <w:shd w:val="clear" w:color="auto" w:fill="auto"/>
          </w:tcPr>
          <w:p w14:paraId="029C60A7" w14:textId="77777777" w:rsidR="008F3F3F" w:rsidRPr="00CC6D18" w:rsidRDefault="008F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63" w:type="pct"/>
            <w:shd w:val="clear" w:color="auto" w:fill="auto"/>
          </w:tcPr>
          <w:p w14:paraId="44349AF8" w14:textId="77777777" w:rsidR="008F3F3F" w:rsidRPr="00CC6D18" w:rsidRDefault="008F3F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86" w:type="pct"/>
            <w:shd w:val="clear" w:color="auto" w:fill="auto"/>
          </w:tcPr>
          <w:p w14:paraId="3129EDB2" w14:textId="77777777" w:rsidR="008F3F3F" w:rsidRPr="00CC6D18" w:rsidRDefault="008F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63" w:type="pct"/>
            <w:gridSpan w:val="2"/>
          </w:tcPr>
          <w:p w14:paraId="309088BA" w14:textId="77777777" w:rsidR="008F3F3F" w:rsidRPr="00CC6D18" w:rsidRDefault="008F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8" w:type="pct"/>
          </w:tcPr>
          <w:p w14:paraId="33DA10DA" w14:textId="77777777" w:rsidR="008F3F3F" w:rsidRPr="00CC6D18" w:rsidRDefault="008F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62" w:type="pct"/>
          </w:tcPr>
          <w:p w14:paraId="4FC54766" w14:textId="77777777" w:rsidR="008F3F3F" w:rsidRPr="00CC6D18" w:rsidRDefault="008F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5" w:type="pct"/>
          </w:tcPr>
          <w:p w14:paraId="5E50E37A" w14:textId="77777777" w:rsidR="008F3F3F" w:rsidRPr="00CC6D18" w:rsidRDefault="008F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62" w:type="pct"/>
          </w:tcPr>
          <w:p w14:paraId="6033ADD7" w14:textId="77777777" w:rsidR="008F3F3F" w:rsidRPr="00CC6D18" w:rsidRDefault="008F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6" w:type="pct"/>
            <w:shd w:val="clear" w:color="auto" w:fill="auto"/>
          </w:tcPr>
          <w:p w14:paraId="39A0E7E0" w14:textId="77777777" w:rsidR="008F3F3F" w:rsidRPr="00CC6D18" w:rsidRDefault="008F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62" w:type="pct"/>
            <w:shd w:val="clear" w:color="auto" w:fill="auto"/>
          </w:tcPr>
          <w:p w14:paraId="6CEC3CE3" w14:textId="77777777" w:rsidR="008F3F3F" w:rsidRPr="00CC6D18" w:rsidRDefault="008F3F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35" w:type="pct"/>
            <w:shd w:val="clear" w:color="auto" w:fill="auto"/>
          </w:tcPr>
          <w:p w14:paraId="3DE8B95D" w14:textId="77777777" w:rsidR="008F3F3F" w:rsidRPr="00CC6D18" w:rsidRDefault="008F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62" w:type="pct"/>
          </w:tcPr>
          <w:p w14:paraId="241C0A04" w14:textId="77777777" w:rsidR="008F3F3F" w:rsidRPr="00CC6D18" w:rsidRDefault="008F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5" w:type="pct"/>
          </w:tcPr>
          <w:p w14:paraId="62B8FE23" w14:textId="77777777" w:rsidR="008F3F3F" w:rsidRPr="00CC6D18" w:rsidRDefault="008F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62" w:type="pct"/>
          </w:tcPr>
          <w:p w14:paraId="6DFA77E1" w14:textId="77777777" w:rsidR="008F3F3F" w:rsidRPr="00CC6D18" w:rsidRDefault="008F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8" w:type="pct"/>
          </w:tcPr>
          <w:p w14:paraId="3CD5D38C" w14:textId="77777777" w:rsidR="008F3F3F" w:rsidRPr="00CC6D18" w:rsidRDefault="008F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F3F3F" w:rsidRPr="00CC6D18" w14:paraId="79669846" w14:textId="77777777" w:rsidTr="007200A6">
        <w:trPr>
          <w:cantSplit/>
          <w:trHeight w:val="362"/>
          <w:tblHeader/>
          <w:jc w:val="center"/>
        </w:trPr>
        <w:tc>
          <w:tcPr>
            <w:tcW w:w="670" w:type="pct"/>
            <w:shd w:val="clear" w:color="auto" w:fill="auto"/>
          </w:tcPr>
          <w:p w14:paraId="07BBE8EA" w14:textId="77777777" w:rsidR="008F3F3F" w:rsidRPr="00CC6D18" w:rsidRDefault="008F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7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62" w:type="pct"/>
          </w:tcPr>
          <w:p w14:paraId="4EE2FD7F" w14:textId="77777777" w:rsidR="008F3F3F" w:rsidRPr="00CC6D18" w:rsidRDefault="008F3F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06" w:type="pct"/>
          </w:tcPr>
          <w:p w14:paraId="7523DC95" w14:textId="77777777" w:rsidR="008F3F3F" w:rsidRPr="00CC6D18" w:rsidRDefault="008F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2" w:type="pct"/>
            <w:gridSpan w:val="3"/>
            <w:shd w:val="clear" w:color="auto" w:fill="auto"/>
          </w:tcPr>
          <w:p w14:paraId="7BD22C19" w14:textId="77777777" w:rsidR="008F3F3F" w:rsidRPr="00CC6D18" w:rsidRDefault="008F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63" w:type="pct"/>
            <w:gridSpan w:val="2"/>
          </w:tcPr>
          <w:p w14:paraId="48F2B18B" w14:textId="77777777" w:rsidR="008F3F3F" w:rsidRPr="00CC6D18" w:rsidRDefault="008F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11"/>
          </w:tcPr>
          <w:p w14:paraId="21920215" w14:textId="77777777" w:rsidR="008F3F3F" w:rsidRPr="00CC6D18" w:rsidRDefault="008F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F3F3F" w:rsidRPr="00CC6D18" w14:paraId="7BC5D141" w14:textId="77777777" w:rsidTr="007200A6">
        <w:trPr>
          <w:cantSplit/>
          <w:trHeight w:val="316"/>
          <w:jc w:val="center"/>
        </w:trPr>
        <w:tc>
          <w:tcPr>
            <w:tcW w:w="670" w:type="pct"/>
            <w:shd w:val="clear" w:color="auto" w:fill="auto"/>
          </w:tcPr>
          <w:p w14:paraId="6FEC9B8E" w14:textId="77777777" w:rsidR="008F3F3F" w:rsidRPr="00CC6D18" w:rsidRDefault="008F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right="-27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  <w:r w:rsidRPr="00CC6D1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ทางตรง</w:t>
            </w:r>
          </w:p>
        </w:tc>
        <w:tc>
          <w:tcPr>
            <w:tcW w:w="862" w:type="pct"/>
          </w:tcPr>
          <w:p w14:paraId="6318869A" w14:textId="77777777" w:rsidR="008F3F3F" w:rsidRPr="00CC6D18" w:rsidRDefault="008F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6" w:type="pct"/>
          </w:tcPr>
          <w:p w14:paraId="3EF0B110" w14:textId="77777777" w:rsidR="008F3F3F" w:rsidRPr="00CC6D18" w:rsidRDefault="008F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3" w:type="pct"/>
            <w:shd w:val="clear" w:color="auto" w:fill="auto"/>
          </w:tcPr>
          <w:p w14:paraId="32C59AF7" w14:textId="77777777" w:rsidR="008F3F3F" w:rsidRPr="00CC6D18" w:rsidRDefault="008F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" w:type="pct"/>
            <w:shd w:val="clear" w:color="auto" w:fill="auto"/>
          </w:tcPr>
          <w:p w14:paraId="61D6BBA3" w14:textId="77777777" w:rsidR="008F3F3F" w:rsidRPr="00CC6D18" w:rsidRDefault="008F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6" w:type="pct"/>
            <w:shd w:val="clear" w:color="auto" w:fill="auto"/>
          </w:tcPr>
          <w:p w14:paraId="05E9481E" w14:textId="77777777" w:rsidR="008F3F3F" w:rsidRPr="00CC6D18" w:rsidRDefault="008F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" w:type="pct"/>
            <w:gridSpan w:val="2"/>
          </w:tcPr>
          <w:p w14:paraId="61804997" w14:textId="77777777" w:rsidR="008F3F3F" w:rsidRPr="00CC6D18" w:rsidRDefault="008F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" w:type="pct"/>
          </w:tcPr>
          <w:p w14:paraId="11940385" w14:textId="77777777" w:rsidR="008F3F3F" w:rsidRPr="00CC6D18" w:rsidRDefault="008F3F3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" w:type="pct"/>
          </w:tcPr>
          <w:p w14:paraId="7657BABD" w14:textId="77777777" w:rsidR="008F3F3F" w:rsidRPr="00CC6D18" w:rsidRDefault="008F3F3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5" w:type="pct"/>
          </w:tcPr>
          <w:p w14:paraId="1EA3D20F" w14:textId="77777777" w:rsidR="008F3F3F" w:rsidRPr="00CC6D18" w:rsidRDefault="008F3F3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" w:type="pct"/>
          </w:tcPr>
          <w:p w14:paraId="0DBE446C" w14:textId="77777777" w:rsidR="008F3F3F" w:rsidRPr="00CC6D18" w:rsidRDefault="008F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6" w:type="pct"/>
            <w:shd w:val="clear" w:color="auto" w:fill="auto"/>
          </w:tcPr>
          <w:p w14:paraId="575394D6" w14:textId="77777777" w:rsidR="008F3F3F" w:rsidRPr="00CC6D18" w:rsidRDefault="008F3F3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" w:type="pct"/>
            <w:shd w:val="clear" w:color="auto" w:fill="auto"/>
          </w:tcPr>
          <w:p w14:paraId="3C81B906" w14:textId="77777777" w:rsidR="008F3F3F" w:rsidRPr="00CC6D18" w:rsidRDefault="008F3F3F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5" w:type="pct"/>
            <w:shd w:val="clear" w:color="auto" w:fill="auto"/>
          </w:tcPr>
          <w:p w14:paraId="57A3E881" w14:textId="77777777" w:rsidR="008F3F3F" w:rsidRPr="00CC6D18" w:rsidRDefault="008F3F3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" w:type="pct"/>
          </w:tcPr>
          <w:p w14:paraId="461B8816" w14:textId="77777777" w:rsidR="008F3F3F" w:rsidRPr="00CC6D18" w:rsidRDefault="008F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5" w:type="pct"/>
          </w:tcPr>
          <w:p w14:paraId="29408B10" w14:textId="77777777" w:rsidR="008F3F3F" w:rsidRPr="00CC6D18" w:rsidRDefault="008F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" w:type="pct"/>
          </w:tcPr>
          <w:p w14:paraId="2C239AD6" w14:textId="77777777" w:rsidR="008F3F3F" w:rsidRPr="00CC6D18" w:rsidRDefault="008F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8" w:type="pct"/>
          </w:tcPr>
          <w:p w14:paraId="6CF7DC28" w14:textId="77777777" w:rsidR="008F3F3F" w:rsidRPr="00CC6D18" w:rsidRDefault="008F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3F3F" w:rsidRPr="00CC6D18" w14:paraId="182A200E" w14:textId="77777777" w:rsidTr="007200A6">
        <w:trPr>
          <w:cantSplit/>
          <w:trHeight w:val="316"/>
          <w:jc w:val="center"/>
        </w:trPr>
        <w:tc>
          <w:tcPr>
            <w:tcW w:w="670" w:type="pct"/>
            <w:shd w:val="clear" w:color="auto" w:fill="auto"/>
          </w:tcPr>
          <w:p w14:paraId="6EF9AC03" w14:textId="77777777" w:rsidR="008F3F3F" w:rsidRPr="00CC6D18" w:rsidRDefault="008F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right="-27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แคร์ซูติก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862" w:type="pct"/>
          </w:tcPr>
          <w:p w14:paraId="7B48E39A" w14:textId="77777777" w:rsidR="008F3F3F" w:rsidRPr="00CC6D18" w:rsidRDefault="008F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วิจัยพัฒนาผลิตภัณฑ์</w:t>
            </w:r>
          </w:p>
          <w:p w14:paraId="3650762B" w14:textId="77777777" w:rsidR="008F3F3F" w:rsidRPr="00CC6D18" w:rsidRDefault="008F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ผลิตและ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ผลิตภัณฑ์เสริมอาหารและเครื่องสำอาง</w:t>
            </w:r>
          </w:p>
        </w:tc>
        <w:tc>
          <w:tcPr>
            <w:tcW w:w="406" w:type="pct"/>
          </w:tcPr>
          <w:p w14:paraId="5051EE14" w14:textId="77777777" w:rsidR="00421E54" w:rsidRPr="00CC6D18" w:rsidRDefault="00421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CA8834" w14:textId="77777777" w:rsidR="00421E54" w:rsidRPr="00CC6D18" w:rsidRDefault="00421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D226C3" w14:textId="19D8113A" w:rsidR="008F3F3F" w:rsidRPr="00CC6D18" w:rsidRDefault="008F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13" w:type="pct"/>
            <w:shd w:val="clear" w:color="auto" w:fill="auto"/>
          </w:tcPr>
          <w:p w14:paraId="16B05E33" w14:textId="77777777" w:rsidR="00CF0805" w:rsidRPr="00CC6D18" w:rsidRDefault="00CF0805" w:rsidP="000B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43514A" w14:textId="77777777" w:rsidR="00CF0805" w:rsidRPr="00CC6D18" w:rsidRDefault="00CF0805" w:rsidP="000B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25EA31" w14:textId="0B9256D5" w:rsidR="008F3F3F" w:rsidRPr="00CC6D18" w:rsidRDefault="008F3F3F" w:rsidP="000B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63" w:type="pct"/>
            <w:shd w:val="clear" w:color="auto" w:fill="auto"/>
          </w:tcPr>
          <w:p w14:paraId="1D965476" w14:textId="77777777" w:rsidR="008F3F3F" w:rsidRPr="00CC6D18" w:rsidRDefault="008F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6" w:type="pct"/>
            <w:shd w:val="clear" w:color="auto" w:fill="auto"/>
          </w:tcPr>
          <w:p w14:paraId="254FC590" w14:textId="77777777" w:rsidR="00CF0805" w:rsidRPr="00CC6D18" w:rsidRDefault="00CF0805" w:rsidP="000B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AE89E2" w14:textId="77777777" w:rsidR="00CF0805" w:rsidRPr="00CC6D18" w:rsidRDefault="00CF0805" w:rsidP="000B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32F39B" w14:textId="1AEC711B" w:rsidR="008F3F3F" w:rsidRPr="00CC6D18" w:rsidRDefault="008F3F3F" w:rsidP="000B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63" w:type="pct"/>
            <w:gridSpan w:val="2"/>
          </w:tcPr>
          <w:p w14:paraId="5CB858C0" w14:textId="77777777" w:rsidR="008F3F3F" w:rsidRPr="00CC6D18" w:rsidRDefault="008F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" w:type="pct"/>
          </w:tcPr>
          <w:p w14:paraId="10C0DF5B" w14:textId="77777777" w:rsidR="00CF0805" w:rsidRPr="00CC6D18" w:rsidRDefault="00CF0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4AA82182" w14:textId="77777777" w:rsidR="00CF0805" w:rsidRPr="00CC6D18" w:rsidRDefault="00CF0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2731969E" w14:textId="2F1A5B82" w:rsidR="008F3F3F" w:rsidRPr="00CC6D18" w:rsidRDefault="008F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30,000</w:t>
            </w:r>
          </w:p>
        </w:tc>
        <w:tc>
          <w:tcPr>
            <w:tcW w:w="62" w:type="pct"/>
          </w:tcPr>
          <w:p w14:paraId="346BEF36" w14:textId="77777777" w:rsidR="008F3F3F" w:rsidRPr="00CC6D18" w:rsidRDefault="008F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35" w:type="pct"/>
          </w:tcPr>
          <w:p w14:paraId="6160977B" w14:textId="77777777" w:rsidR="00CF0805" w:rsidRPr="00CC6D18" w:rsidRDefault="00CF0805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E158F5" w14:textId="77777777" w:rsidR="00CF0805" w:rsidRPr="00CC6D18" w:rsidRDefault="00CF0805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C4ACDB" w14:textId="6B1E6F5D" w:rsidR="008F3F3F" w:rsidRPr="00CC6D18" w:rsidRDefault="008F3F3F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62" w:type="pct"/>
          </w:tcPr>
          <w:p w14:paraId="332816EA" w14:textId="77777777" w:rsidR="008F3F3F" w:rsidRPr="00CC6D18" w:rsidRDefault="008F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6" w:type="pct"/>
            <w:shd w:val="clear" w:color="auto" w:fill="auto"/>
          </w:tcPr>
          <w:p w14:paraId="5161E29E" w14:textId="77777777" w:rsidR="00CF0805" w:rsidRPr="00CC6D18" w:rsidRDefault="00CF080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B70931" w14:textId="77777777" w:rsidR="00CF0805" w:rsidRPr="00CC6D18" w:rsidRDefault="00CF080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03E22E" w14:textId="3EE85F90" w:rsidR="008F3F3F" w:rsidRPr="00CC6D18" w:rsidRDefault="008F3F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30,</w:t>
            </w:r>
            <w:r w:rsidRPr="00CC6D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62" w:type="pct"/>
            <w:shd w:val="clear" w:color="auto" w:fill="auto"/>
          </w:tcPr>
          <w:p w14:paraId="4408CA04" w14:textId="77777777" w:rsidR="008F3F3F" w:rsidRPr="00CC6D18" w:rsidRDefault="008F3F3F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5" w:type="pct"/>
            <w:shd w:val="clear" w:color="auto" w:fill="auto"/>
          </w:tcPr>
          <w:p w14:paraId="2EC32E6D" w14:textId="77777777" w:rsidR="00CF0805" w:rsidRPr="00CC6D18" w:rsidRDefault="00CF0805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68258A" w14:textId="77777777" w:rsidR="00CF0805" w:rsidRPr="00CC6D18" w:rsidRDefault="00CF0805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3AC3FC" w14:textId="7274FEE3" w:rsidR="008F3F3F" w:rsidRPr="00CC6D18" w:rsidRDefault="008F3F3F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62" w:type="pct"/>
          </w:tcPr>
          <w:p w14:paraId="097D6DCC" w14:textId="77777777" w:rsidR="008F3F3F" w:rsidRPr="00CC6D18" w:rsidRDefault="008F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23" w:right="-110" w:firstLine="4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5" w:type="pct"/>
          </w:tcPr>
          <w:p w14:paraId="3F949296" w14:textId="77777777" w:rsidR="00CF0805" w:rsidRPr="00CC6D18" w:rsidRDefault="00CF0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23" w:right="-110" w:firstLine="4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7BE433" w14:textId="77777777" w:rsidR="00CF0805" w:rsidRPr="00CC6D18" w:rsidRDefault="00CF0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23" w:right="-110" w:firstLine="4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E9D705" w14:textId="54EE51D7" w:rsidR="008F3F3F" w:rsidRPr="00CC6D18" w:rsidRDefault="008F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23" w:right="-110" w:firstLine="4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2" w:type="pct"/>
          </w:tcPr>
          <w:p w14:paraId="44EA9F3A" w14:textId="77777777" w:rsidR="008F3F3F" w:rsidRPr="00CC6D18" w:rsidRDefault="008F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8" w:type="pct"/>
          </w:tcPr>
          <w:p w14:paraId="63921604" w14:textId="77777777" w:rsidR="00CF0805" w:rsidRPr="00CC6D18" w:rsidRDefault="00CF0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" w:right="-110" w:hanging="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9369AE" w14:textId="77777777" w:rsidR="00CF0805" w:rsidRPr="00CC6D18" w:rsidRDefault="00CF0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" w:right="-110" w:hanging="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EB47B0" w14:textId="6F4A326B" w:rsidR="008F3F3F" w:rsidRPr="00CC6D18" w:rsidRDefault="008F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" w:right="-110" w:hanging="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F3F3F" w:rsidRPr="00CC6D18" w14:paraId="0297C4EF" w14:textId="77777777" w:rsidTr="007200A6">
        <w:trPr>
          <w:cantSplit/>
          <w:trHeight w:val="316"/>
          <w:jc w:val="center"/>
        </w:trPr>
        <w:tc>
          <w:tcPr>
            <w:tcW w:w="670" w:type="pct"/>
            <w:shd w:val="clear" w:color="auto" w:fill="auto"/>
          </w:tcPr>
          <w:p w14:paraId="231C68F8" w14:textId="77777777" w:rsidR="008F3F3F" w:rsidRPr="00CC6D18" w:rsidRDefault="008F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right="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เกรซ วอเทอร์ 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เมด จำกัด</w:t>
            </w:r>
          </w:p>
        </w:tc>
        <w:tc>
          <w:tcPr>
            <w:tcW w:w="862" w:type="pct"/>
          </w:tcPr>
          <w:p w14:paraId="13F3A832" w14:textId="77777777" w:rsidR="008F3F3F" w:rsidRPr="00CC6D18" w:rsidRDefault="008F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/>
                <w:sz w:val="30"/>
                <w:szCs w:val="30"/>
                <w:cs/>
              </w:rPr>
              <w:t>ผลิตและจำหน่ายน้ำยาและอุปกรณ์ที่เกี่ยวกับการฟอกไต</w:t>
            </w:r>
          </w:p>
        </w:tc>
        <w:tc>
          <w:tcPr>
            <w:tcW w:w="406" w:type="pct"/>
          </w:tcPr>
          <w:p w14:paraId="295B5F6C" w14:textId="77777777" w:rsidR="00421E54" w:rsidRPr="00CC6D18" w:rsidRDefault="00421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CAC084" w14:textId="77777777" w:rsidR="00421E54" w:rsidRPr="00CC6D18" w:rsidRDefault="00421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883F30" w14:textId="31686A82" w:rsidR="008F3F3F" w:rsidRPr="00CC6D18" w:rsidRDefault="008F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13" w:type="pct"/>
            <w:shd w:val="clear" w:color="auto" w:fill="auto"/>
          </w:tcPr>
          <w:p w14:paraId="37501423" w14:textId="77777777" w:rsidR="00CF0805" w:rsidRPr="00CC6D18" w:rsidRDefault="00CF0805" w:rsidP="000B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D7F414" w14:textId="77777777" w:rsidR="00CF0805" w:rsidRPr="00CC6D18" w:rsidRDefault="00CF0805" w:rsidP="000B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ECD0AE" w14:textId="1621416F" w:rsidR="008F3F3F" w:rsidRPr="00CC6D18" w:rsidRDefault="008F3F3F" w:rsidP="000B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52.80</w:t>
            </w:r>
          </w:p>
        </w:tc>
        <w:tc>
          <w:tcPr>
            <w:tcW w:w="63" w:type="pct"/>
            <w:shd w:val="clear" w:color="auto" w:fill="auto"/>
          </w:tcPr>
          <w:p w14:paraId="560E7E8C" w14:textId="77777777" w:rsidR="008F3F3F" w:rsidRPr="00CC6D18" w:rsidRDefault="008F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6" w:type="pct"/>
            <w:shd w:val="clear" w:color="auto" w:fill="auto"/>
          </w:tcPr>
          <w:p w14:paraId="1EAB52DE" w14:textId="77777777" w:rsidR="00CF0805" w:rsidRPr="00CC6D18" w:rsidRDefault="00CF0805" w:rsidP="000B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02C3C5" w14:textId="77777777" w:rsidR="00CF0805" w:rsidRPr="00CC6D18" w:rsidRDefault="00CF0805" w:rsidP="000B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19AAD0" w14:textId="2D2F6A03" w:rsidR="008F3F3F" w:rsidRPr="00CC6D18" w:rsidRDefault="008F3F3F" w:rsidP="000B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3" w:type="pct"/>
            <w:gridSpan w:val="2"/>
          </w:tcPr>
          <w:p w14:paraId="44BA9AE5" w14:textId="77777777" w:rsidR="008F3F3F" w:rsidRPr="00CC6D18" w:rsidRDefault="008F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" w:type="pct"/>
          </w:tcPr>
          <w:p w14:paraId="0C379093" w14:textId="77777777" w:rsidR="00CF0805" w:rsidRPr="00CC6D18" w:rsidRDefault="00CF0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2DA850C5" w14:textId="77777777" w:rsidR="00CF0805" w:rsidRPr="00CC6D18" w:rsidRDefault="00CF0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45D518E9" w14:textId="4AB21A50" w:rsidR="008F3F3F" w:rsidRPr="00CC6D18" w:rsidRDefault="008F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40,000</w:t>
            </w:r>
          </w:p>
        </w:tc>
        <w:tc>
          <w:tcPr>
            <w:tcW w:w="62" w:type="pct"/>
          </w:tcPr>
          <w:p w14:paraId="1B2974B2" w14:textId="77777777" w:rsidR="008F3F3F" w:rsidRPr="00CC6D18" w:rsidRDefault="008F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35" w:type="pct"/>
          </w:tcPr>
          <w:p w14:paraId="403E8242" w14:textId="77777777" w:rsidR="00CF0805" w:rsidRPr="00CC6D18" w:rsidRDefault="00CF0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3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66F28573" w14:textId="77777777" w:rsidR="00CF0805" w:rsidRPr="00CC6D18" w:rsidRDefault="00CF0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3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206E802C" w14:textId="3917F3D8" w:rsidR="008F3F3F" w:rsidRPr="00CC6D18" w:rsidRDefault="008F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3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62" w:type="pct"/>
          </w:tcPr>
          <w:p w14:paraId="4A37D19B" w14:textId="77777777" w:rsidR="008F3F3F" w:rsidRPr="00CC6D18" w:rsidRDefault="008F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6" w:type="pct"/>
            <w:shd w:val="clear" w:color="auto" w:fill="auto"/>
          </w:tcPr>
          <w:p w14:paraId="64DF01A6" w14:textId="77777777" w:rsidR="00CF0805" w:rsidRPr="00CC6D18" w:rsidRDefault="00CF080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93B3FA" w14:textId="77777777" w:rsidR="00CF0805" w:rsidRPr="00CC6D18" w:rsidRDefault="00CF080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70F4EF" w14:textId="5A4F198A" w:rsidR="008F3F3F" w:rsidRPr="00CC6D18" w:rsidRDefault="008F3F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43,900</w:t>
            </w:r>
          </w:p>
        </w:tc>
        <w:tc>
          <w:tcPr>
            <w:tcW w:w="62" w:type="pct"/>
            <w:shd w:val="clear" w:color="auto" w:fill="auto"/>
          </w:tcPr>
          <w:p w14:paraId="3A71558F" w14:textId="77777777" w:rsidR="008F3F3F" w:rsidRPr="00CC6D18" w:rsidRDefault="008F3F3F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5" w:type="pct"/>
            <w:shd w:val="clear" w:color="auto" w:fill="auto"/>
          </w:tcPr>
          <w:p w14:paraId="1CD69DD0" w14:textId="77777777" w:rsidR="00CF0805" w:rsidRPr="00CC6D18" w:rsidRDefault="00CF080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81EB44" w14:textId="77777777" w:rsidR="00CF0805" w:rsidRPr="00CC6D18" w:rsidRDefault="00CF080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EC1589" w14:textId="707102B6" w:rsidR="008F3F3F" w:rsidRPr="00CC6D18" w:rsidRDefault="008F3F3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2" w:type="pct"/>
          </w:tcPr>
          <w:p w14:paraId="0402E04C" w14:textId="77777777" w:rsidR="008F3F3F" w:rsidRPr="00CC6D18" w:rsidRDefault="008F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23" w:right="-110" w:firstLine="4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5" w:type="pct"/>
          </w:tcPr>
          <w:p w14:paraId="1B9C69F5" w14:textId="77777777" w:rsidR="00CF0805" w:rsidRPr="00CC6D18" w:rsidRDefault="00CF0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23" w:right="-110" w:firstLine="4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F91B9D" w14:textId="77777777" w:rsidR="00CF0805" w:rsidRPr="00CC6D18" w:rsidRDefault="00CF0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23" w:right="-110" w:firstLine="4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636792" w14:textId="5A99AFC6" w:rsidR="008F3F3F" w:rsidRPr="00CC6D18" w:rsidRDefault="008F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23" w:right="-110" w:firstLine="4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2" w:type="pct"/>
          </w:tcPr>
          <w:p w14:paraId="6989536F" w14:textId="77777777" w:rsidR="008F3F3F" w:rsidRPr="00CC6D18" w:rsidRDefault="008F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8" w:type="pct"/>
          </w:tcPr>
          <w:p w14:paraId="6E3DD530" w14:textId="77777777" w:rsidR="00CF0805" w:rsidRPr="00CC6D18" w:rsidRDefault="00CF0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" w:right="-110" w:hanging="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2FBF1B" w14:textId="77777777" w:rsidR="00CF0805" w:rsidRPr="00CC6D18" w:rsidRDefault="00CF0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" w:right="-110" w:hanging="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52ABDB" w14:textId="5528897F" w:rsidR="008F3F3F" w:rsidRPr="00CC6D18" w:rsidRDefault="008F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" w:right="-110" w:hanging="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F3F3F" w:rsidRPr="00CC6D18" w14:paraId="5609D711" w14:textId="77777777" w:rsidTr="007200A6">
        <w:trPr>
          <w:cantSplit/>
          <w:trHeight w:val="316"/>
          <w:jc w:val="center"/>
        </w:trPr>
        <w:tc>
          <w:tcPr>
            <w:tcW w:w="670" w:type="pct"/>
            <w:shd w:val="clear" w:color="auto" w:fill="auto"/>
          </w:tcPr>
          <w:p w14:paraId="136AA62C" w14:textId="77777777" w:rsidR="008F3F3F" w:rsidRPr="00CC6D18" w:rsidRDefault="008F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right="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เจเอสพี ฟาร์มา 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โฮลดิ้ง จำกัด</w:t>
            </w:r>
          </w:p>
        </w:tc>
        <w:tc>
          <w:tcPr>
            <w:tcW w:w="862" w:type="pct"/>
          </w:tcPr>
          <w:p w14:paraId="7B807822" w14:textId="77777777" w:rsidR="00421E54" w:rsidRPr="00CC6D18" w:rsidRDefault="00421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7592F1" w14:textId="1CAEDDD2" w:rsidR="008F3F3F" w:rsidRPr="00CC6D18" w:rsidRDefault="008F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ลงทุนในกิจการอื่น</w:t>
            </w:r>
          </w:p>
        </w:tc>
        <w:tc>
          <w:tcPr>
            <w:tcW w:w="406" w:type="pct"/>
          </w:tcPr>
          <w:p w14:paraId="03E704E2" w14:textId="77777777" w:rsidR="00421E54" w:rsidRPr="00CC6D18" w:rsidRDefault="00421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9317CC" w14:textId="6EC12CF7" w:rsidR="008F3F3F" w:rsidRPr="00CC6D18" w:rsidRDefault="008F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13" w:type="pct"/>
            <w:shd w:val="clear" w:color="auto" w:fill="auto"/>
          </w:tcPr>
          <w:p w14:paraId="7F00598D" w14:textId="77777777" w:rsidR="00CF0805" w:rsidRPr="00CC6D18" w:rsidRDefault="00CF0805" w:rsidP="000B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04A47C" w14:textId="7E82E7B7" w:rsidR="008F3F3F" w:rsidRPr="00CC6D18" w:rsidRDefault="008F3F3F" w:rsidP="000B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63" w:type="pct"/>
            <w:shd w:val="clear" w:color="auto" w:fill="auto"/>
          </w:tcPr>
          <w:p w14:paraId="4D26E570" w14:textId="77777777" w:rsidR="008F3F3F" w:rsidRPr="00CC6D18" w:rsidRDefault="008F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6" w:type="pct"/>
            <w:shd w:val="clear" w:color="auto" w:fill="auto"/>
          </w:tcPr>
          <w:p w14:paraId="3A731843" w14:textId="77777777" w:rsidR="00CF0805" w:rsidRPr="00CC6D18" w:rsidRDefault="00CF0805" w:rsidP="000B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3CE2F6" w14:textId="262D7F23" w:rsidR="008F3F3F" w:rsidRPr="00CC6D18" w:rsidRDefault="008F3F3F" w:rsidP="000B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3" w:type="pct"/>
            <w:gridSpan w:val="2"/>
          </w:tcPr>
          <w:p w14:paraId="02DBE6F1" w14:textId="77777777" w:rsidR="008F3F3F" w:rsidRPr="00CC6D18" w:rsidRDefault="008F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14:paraId="4BE9B06E" w14:textId="77777777" w:rsidR="00CF0805" w:rsidRPr="00CC6D18" w:rsidRDefault="00CF0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49374A6C" w14:textId="63298BEB" w:rsidR="008F3F3F" w:rsidRPr="00CC6D18" w:rsidRDefault="008F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200,000</w:t>
            </w:r>
          </w:p>
        </w:tc>
        <w:tc>
          <w:tcPr>
            <w:tcW w:w="62" w:type="pct"/>
          </w:tcPr>
          <w:p w14:paraId="692EE4C8" w14:textId="77777777" w:rsidR="008F3F3F" w:rsidRPr="00CC6D18" w:rsidRDefault="008F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14:paraId="0BB6BFF0" w14:textId="77777777" w:rsidR="00CF0805" w:rsidRPr="00CC6D18" w:rsidRDefault="00CF0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3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470BAB71" w14:textId="00F680C5" w:rsidR="008F3F3F" w:rsidRPr="00CC6D18" w:rsidRDefault="008F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3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62" w:type="pct"/>
          </w:tcPr>
          <w:p w14:paraId="25BCDF46" w14:textId="77777777" w:rsidR="008F3F3F" w:rsidRPr="00CC6D18" w:rsidRDefault="008F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</w:tcPr>
          <w:p w14:paraId="566C0EF4" w14:textId="77777777" w:rsidR="00CF0805" w:rsidRPr="00CC6D18" w:rsidRDefault="00CF080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CE565F" w14:textId="7CEE20C5" w:rsidR="008F3F3F" w:rsidRPr="00CC6D18" w:rsidRDefault="008F3F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199,999</w:t>
            </w:r>
          </w:p>
        </w:tc>
        <w:tc>
          <w:tcPr>
            <w:tcW w:w="62" w:type="pct"/>
            <w:shd w:val="clear" w:color="auto" w:fill="auto"/>
          </w:tcPr>
          <w:p w14:paraId="5BD46176" w14:textId="77777777" w:rsidR="008F3F3F" w:rsidRPr="00CC6D18" w:rsidRDefault="008F3F3F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  <w:shd w:val="clear" w:color="auto" w:fill="auto"/>
          </w:tcPr>
          <w:p w14:paraId="6946EF9E" w14:textId="77777777" w:rsidR="00CF0805" w:rsidRPr="00CC6D18" w:rsidRDefault="00CF080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ABDBBB" w14:textId="4B788303" w:rsidR="008F3F3F" w:rsidRPr="00CC6D18" w:rsidRDefault="008F3F3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2" w:type="pct"/>
          </w:tcPr>
          <w:p w14:paraId="45199C67" w14:textId="77777777" w:rsidR="008F3F3F" w:rsidRPr="00CC6D18" w:rsidRDefault="008F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23" w:right="-110" w:firstLine="4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14:paraId="27212866" w14:textId="77777777" w:rsidR="00CF0805" w:rsidRPr="00CC6D18" w:rsidRDefault="00CF0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23" w:right="-110" w:firstLine="4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9204D9" w14:textId="73A54A52" w:rsidR="008F3F3F" w:rsidRPr="00CC6D18" w:rsidRDefault="008F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23" w:right="-110" w:firstLine="4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2" w:type="pct"/>
          </w:tcPr>
          <w:p w14:paraId="36D09BC0" w14:textId="77777777" w:rsidR="008F3F3F" w:rsidRPr="00CC6D18" w:rsidRDefault="008F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</w:tcPr>
          <w:p w14:paraId="27ABA26D" w14:textId="77777777" w:rsidR="00CF0805" w:rsidRPr="00CC6D18" w:rsidRDefault="00CF0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" w:right="-110" w:hanging="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F3E0F3" w14:textId="3E17873A" w:rsidR="008F3F3F" w:rsidRPr="00CC6D18" w:rsidRDefault="008F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" w:right="-110" w:hanging="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F3F3F" w:rsidRPr="00CC6D18" w14:paraId="31BBEB8E" w14:textId="77777777" w:rsidTr="007200A6">
        <w:trPr>
          <w:cantSplit/>
          <w:trHeight w:val="362"/>
          <w:jc w:val="center"/>
        </w:trPr>
        <w:tc>
          <w:tcPr>
            <w:tcW w:w="670" w:type="pct"/>
            <w:shd w:val="clear" w:color="auto" w:fill="auto"/>
          </w:tcPr>
          <w:p w14:paraId="528C8CB4" w14:textId="77777777" w:rsidR="008F3F3F" w:rsidRPr="00CC6D18" w:rsidRDefault="008F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2" w:type="pct"/>
          </w:tcPr>
          <w:p w14:paraId="74FEB3F2" w14:textId="77777777" w:rsidR="008F3F3F" w:rsidRPr="00CC6D18" w:rsidRDefault="008F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6" w:type="pct"/>
          </w:tcPr>
          <w:p w14:paraId="6A4A53F5" w14:textId="77777777" w:rsidR="008F3F3F" w:rsidRPr="00CC6D18" w:rsidRDefault="008F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3" w:type="pct"/>
            <w:shd w:val="clear" w:color="auto" w:fill="auto"/>
          </w:tcPr>
          <w:p w14:paraId="4083C063" w14:textId="77777777" w:rsidR="008F3F3F" w:rsidRPr="00CC6D18" w:rsidRDefault="008F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" w:type="pct"/>
            <w:shd w:val="clear" w:color="auto" w:fill="auto"/>
          </w:tcPr>
          <w:p w14:paraId="19785C66" w14:textId="77777777" w:rsidR="008F3F3F" w:rsidRPr="00CC6D18" w:rsidRDefault="008F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6" w:type="pct"/>
            <w:shd w:val="clear" w:color="auto" w:fill="auto"/>
          </w:tcPr>
          <w:p w14:paraId="397D8501" w14:textId="77777777" w:rsidR="008F3F3F" w:rsidRPr="00CC6D18" w:rsidRDefault="008F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" w:type="pct"/>
            <w:gridSpan w:val="2"/>
          </w:tcPr>
          <w:p w14:paraId="1F6449F0" w14:textId="77777777" w:rsidR="008F3F3F" w:rsidRPr="00CC6D18" w:rsidRDefault="008F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</w:tcPr>
          <w:p w14:paraId="6575361B" w14:textId="13BF0BE9" w:rsidR="008F3F3F" w:rsidRPr="00CC6D18" w:rsidRDefault="008F3F3F" w:rsidP="00421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270,000</w:t>
            </w:r>
          </w:p>
        </w:tc>
        <w:tc>
          <w:tcPr>
            <w:tcW w:w="62" w:type="pct"/>
          </w:tcPr>
          <w:p w14:paraId="5CA9934E" w14:textId="77777777" w:rsidR="008F3F3F" w:rsidRPr="00CC6D18" w:rsidRDefault="008F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double" w:sz="4" w:space="0" w:color="auto"/>
            </w:tcBorders>
          </w:tcPr>
          <w:p w14:paraId="70850DF2" w14:textId="77777777" w:rsidR="008F3F3F" w:rsidRPr="00CC6D18" w:rsidRDefault="008F3F3F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30,000</w:t>
            </w:r>
          </w:p>
        </w:tc>
        <w:tc>
          <w:tcPr>
            <w:tcW w:w="62" w:type="pct"/>
          </w:tcPr>
          <w:p w14:paraId="3B74EB5C" w14:textId="77777777" w:rsidR="008F3F3F" w:rsidRPr="00CC6D18" w:rsidRDefault="008F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75F860" w14:textId="710861F9" w:rsidR="008F3F3F" w:rsidRPr="00CC6D18" w:rsidRDefault="008F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273,899</w:t>
            </w:r>
          </w:p>
        </w:tc>
        <w:tc>
          <w:tcPr>
            <w:tcW w:w="62" w:type="pct"/>
            <w:shd w:val="clear" w:color="auto" w:fill="auto"/>
          </w:tcPr>
          <w:p w14:paraId="3BC62715" w14:textId="77777777" w:rsidR="008F3F3F" w:rsidRPr="00CC6D18" w:rsidRDefault="008F3F3F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D630EA" w14:textId="77777777" w:rsidR="008F3F3F" w:rsidRPr="00CC6D18" w:rsidRDefault="008F3F3F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30,000</w:t>
            </w:r>
          </w:p>
        </w:tc>
        <w:tc>
          <w:tcPr>
            <w:tcW w:w="62" w:type="pct"/>
          </w:tcPr>
          <w:p w14:paraId="231F4425" w14:textId="77777777" w:rsidR="008F3F3F" w:rsidRPr="00CC6D18" w:rsidRDefault="008F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double" w:sz="4" w:space="0" w:color="auto"/>
            </w:tcBorders>
          </w:tcPr>
          <w:p w14:paraId="01860FB2" w14:textId="77777777" w:rsidR="008F3F3F" w:rsidRPr="00CC6D18" w:rsidRDefault="008F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62" w:type="pct"/>
          </w:tcPr>
          <w:p w14:paraId="0F14C163" w14:textId="77777777" w:rsidR="008F3F3F" w:rsidRPr="00CC6D18" w:rsidRDefault="008F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</w:tcPr>
          <w:p w14:paraId="2A4B9C67" w14:textId="77777777" w:rsidR="008F3F3F" w:rsidRPr="00CC6D18" w:rsidRDefault="008F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657B6D" w:rsidRPr="00CC6D18" w14:paraId="7D3B6F3D" w14:textId="77777777" w:rsidTr="007200A6">
        <w:trPr>
          <w:cantSplit/>
          <w:trHeight w:val="362"/>
          <w:jc w:val="center"/>
        </w:trPr>
        <w:tc>
          <w:tcPr>
            <w:tcW w:w="670" w:type="pct"/>
            <w:shd w:val="clear" w:color="auto" w:fill="auto"/>
          </w:tcPr>
          <w:p w14:paraId="5A1155E5" w14:textId="77777777" w:rsidR="00657B6D" w:rsidRPr="00CC6D18" w:rsidRDefault="0065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62" w:type="pct"/>
          </w:tcPr>
          <w:p w14:paraId="66190942" w14:textId="77777777" w:rsidR="00657B6D" w:rsidRPr="00CC6D18" w:rsidRDefault="0065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6" w:type="pct"/>
          </w:tcPr>
          <w:p w14:paraId="6985055C" w14:textId="77777777" w:rsidR="00657B6D" w:rsidRPr="00CC6D18" w:rsidRDefault="0065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3" w:type="pct"/>
            <w:shd w:val="clear" w:color="auto" w:fill="auto"/>
          </w:tcPr>
          <w:p w14:paraId="2F2B9934" w14:textId="77777777" w:rsidR="00657B6D" w:rsidRPr="00CC6D18" w:rsidRDefault="0065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" w:type="pct"/>
            <w:shd w:val="clear" w:color="auto" w:fill="auto"/>
          </w:tcPr>
          <w:p w14:paraId="36A12041" w14:textId="77777777" w:rsidR="00657B6D" w:rsidRPr="00CC6D18" w:rsidRDefault="0065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6" w:type="pct"/>
            <w:shd w:val="clear" w:color="auto" w:fill="auto"/>
          </w:tcPr>
          <w:p w14:paraId="5E5F3893" w14:textId="77777777" w:rsidR="00657B6D" w:rsidRPr="00CC6D18" w:rsidRDefault="0065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" w:type="pct"/>
            <w:gridSpan w:val="2"/>
          </w:tcPr>
          <w:p w14:paraId="060A4CE0" w14:textId="77777777" w:rsidR="00657B6D" w:rsidRPr="00CC6D18" w:rsidRDefault="0065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" w:type="pct"/>
            <w:tcBorders>
              <w:top w:val="double" w:sz="4" w:space="0" w:color="auto"/>
            </w:tcBorders>
          </w:tcPr>
          <w:p w14:paraId="5433EF50" w14:textId="77777777" w:rsidR="00657B6D" w:rsidRPr="00CC6D18" w:rsidRDefault="00657B6D" w:rsidP="00421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" w:type="pct"/>
          </w:tcPr>
          <w:p w14:paraId="6770A3E8" w14:textId="77777777" w:rsidR="00657B6D" w:rsidRPr="00CC6D18" w:rsidRDefault="0065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35" w:type="pct"/>
            <w:tcBorders>
              <w:top w:val="double" w:sz="4" w:space="0" w:color="auto"/>
            </w:tcBorders>
          </w:tcPr>
          <w:p w14:paraId="674CDEEF" w14:textId="77777777" w:rsidR="00657B6D" w:rsidRPr="00CC6D18" w:rsidRDefault="00657B6D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" w:type="pct"/>
          </w:tcPr>
          <w:p w14:paraId="0B1166FF" w14:textId="77777777" w:rsidR="00657B6D" w:rsidRPr="00CC6D18" w:rsidRDefault="0065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6" w:type="pct"/>
            <w:tcBorders>
              <w:top w:val="double" w:sz="4" w:space="0" w:color="auto"/>
            </w:tcBorders>
            <w:shd w:val="clear" w:color="auto" w:fill="auto"/>
          </w:tcPr>
          <w:p w14:paraId="35A8F4E4" w14:textId="77777777" w:rsidR="00657B6D" w:rsidRPr="00CC6D18" w:rsidRDefault="0065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" w:type="pct"/>
            <w:shd w:val="clear" w:color="auto" w:fill="auto"/>
          </w:tcPr>
          <w:p w14:paraId="2DC7A7C5" w14:textId="77777777" w:rsidR="00657B6D" w:rsidRPr="00CC6D18" w:rsidRDefault="00657B6D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35" w:type="pct"/>
            <w:tcBorders>
              <w:top w:val="double" w:sz="4" w:space="0" w:color="auto"/>
            </w:tcBorders>
            <w:shd w:val="clear" w:color="auto" w:fill="auto"/>
          </w:tcPr>
          <w:p w14:paraId="5F7BFB58" w14:textId="77777777" w:rsidR="00657B6D" w:rsidRPr="00CC6D18" w:rsidRDefault="00657B6D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" w:type="pct"/>
          </w:tcPr>
          <w:p w14:paraId="32664373" w14:textId="77777777" w:rsidR="00657B6D" w:rsidRPr="00CC6D18" w:rsidRDefault="00657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5" w:type="pct"/>
            <w:tcBorders>
              <w:top w:val="double" w:sz="4" w:space="0" w:color="auto"/>
            </w:tcBorders>
          </w:tcPr>
          <w:p w14:paraId="18365C82" w14:textId="77777777" w:rsidR="00657B6D" w:rsidRPr="00CC6D18" w:rsidRDefault="00657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" w:type="pct"/>
          </w:tcPr>
          <w:p w14:paraId="7887B6DF" w14:textId="77777777" w:rsidR="00657B6D" w:rsidRPr="00CC6D18" w:rsidRDefault="00657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8" w:type="pct"/>
            <w:tcBorders>
              <w:top w:val="double" w:sz="4" w:space="0" w:color="auto"/>
            </w:tcBorders>
          </w:tcPr>
          <w:p w14:paraId="097F8C71" w14:textId="77777777" w:rsidR="00657B6D" w:rsidRPr="00CC6D18" w:rsidRDefault="00657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5089D87A" w14:textId="77777777" w:rsidR="005136C8" w:rsidRPr="00CC6D18" w:rsidRDefault="005136C8" w:rsidP="001A7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  <w:sectPr w:rsidR="005136C8" w:rsidRPr="00CC6D18" w:rsidSect="00ED5D97">
          <w:pgSz w:w="16834" w:h="11909" w:orient="landscape" w:code="9"/>
          <w:pgMar w:top="1151" w:right="578" w:bottom="1151" w:left="692" w:header="720" w:footer="720" w:gutter="0"/>
          <w:cols w:space="720"/>
          <w:docGrid w:linePitch="245"/>
        </w:sectPr>
      </w:pPr>
    </w:p>
    <w:p w14:paraId="1AB0C9EF" w14:textId="77777777" w:rsidR="00BE3159" w:rsidRPr="00CC6D18" w:rsidRDefault="00BE3159" w:rsidP="00BE3159">
      <w:pPr>
        <w:pStyle w:val="FSContent"/>
        <w:rPr>
          <w:cs/>
          <w:lang w:val="en-US"/>
        </w:rPr>
      </w:pPr>
      <w:r w:rsidRPr="00CC6D18">
        <w:rPr>
          <w:rFonts w:hint="cs"/>
          <w:cs/>
          <w:lang w:val="en-US"/>
        </w:rPr>
        <w:lastRenderedPageBreak/>
        <w:t xml:space="preserve">รายละเอียดการเพิ่มขึ้นของเงินลงทุนในบริษัทย่อยในระหว่างปีสิ้นสุดวันที่ </w:t>
      </w:r>
      <w:r w:rsidRPr="00CC6D18">
        <w:rPr>
          <w:lang w:val="en-US"/>
        </w:rPr>
        <w:t xml:space="preserve">31 </w:t>
      </w:r>
      <w:r w:rsidRPr="00CC6D18">
        <w:rPr>
          <w:rFonts w:hint="cs"/>
          <w:cs/>
          <w:lang w:val="en-US"/>
        </w:rPr>
        <w:t xml:space="preserve">ธันวาคม </w:t>
      </w:r>
      <w:r w:rsidRPr="00CC6D18">
        <w:rPr>
          <w:lang w:val="en-US"/>
        </w:rPr>
        <w:t xml:space="preserve">2566 </w:t>
      </w:r>
      <w:r w:rsidRPr="00CC6D18">
        <w:rPr>
          <w:rFonts w:hint="cs"/>
          <w:cs/>
          <w:lang w:val="en-US"/>
        </w:rPr>
        <w:t xml:space="preserve">และ </w:t>
      </w:r>
      <w:r w:rsidRPr="00CC6D18">
        <w:rPr>
          <w:lang w:val="en-US"/>
        </w:rPr>
        <w:t xml:space="preserve">2565 </w:t>
      </w:r>
      <w:r w:rsidRPr="00CC6D18">
        <w:rPr>
          <w:rFonts w:hint="cs"/>
          <w:cs/>
          <w:lang w:val="en-US"/>
        </w:rPr>
        <w:t>มีดังนี้</w:t>
      </w:r>
    </w:p>
    <w:p w14:paraId="0B3F99F0" w14:textId="77777777" w:rsidR="00BE3159" w:rsidRPr="00CC6D18" w:rsidRDefault="00BE3159" w:rsidP="00BE3159">
      <w:pPr>
        <w:pStyle w:val="FSContent"/>
        <w:rPr>
          <w:lang w:val="en-US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440"/>
        <w:gridCol w:w="284"/>
        <w:gridCol w:w="1336"/>
      </w:tblGrid>
      <w:tr w:rsidR="00BE3159" w:rsidRPr="00CC6D18" w14:paraId="54539F1E" w14:textId="77777777" w:rsidTr="00624A0B">
        <w:trPr>
          <w:trHeight w:val="290"/>
        </w:trPr>
        <w:tc>
          <w:tcPr>
            <w:tcW w:w="6120" w:type="dxa"/>
          </w:tcPr>
          <w:p w14:paraId="220143F0" w14:textId="77777777" w:rsidR="00BE3159" w:rsidRPr="00CC6D18" w:rsidRDefault="00BE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vAlign w:val="center"/>
          </w:tcPr>
          <w:p w14:paraId="2598070F" w14:textId="77777777" w:rsidR="00BE3159" w:rsidRPr="00CC6D18" w:rsidRDefault="00BE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6D18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3159" w:rsidRPr="00CC6D18" w14:paraId="4C2D5CF8" w14:textId="77777777" w:rsidTr="00624A0B">
        <w:trPr>
          <w:trHeight w:val="344"/>
        </w:trPr>
        <w:tc>
          <w:tcPr>
            <w:tcW w:w="6120" w:type="dxa"/>
          </w:tcPr>
          <w:p w14:paraId="270C257B" w14:textId="77777777" w:rsidR="00BE3159" w:rsidRPr="00CC6D18" w:rsidRDefault="00BE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  <w:hideMark/>
          </w:tcPr>
          <w:p w14:paraId="1806A286" w14:textId="77777777" w:rsidR="00BE3159" w:rsidRPr="00CC6D18" w:rsidRDefault="00BE31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CC6D1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  <w:vAlign w:val="center"/>
          </w:tcPr>
          <w:p w14:paraId="5195A30E" w14:textId="77777777" w:rsidR="00BE3159" w:rsidRPr="00CC6D18" w:rsidRDefault="00BE31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6" w:type="dxa"/>
            <w:vAlign w:val="center"/>
            <w:hideMark/>
          </w:tcPr>
          <w:p w14:paraId="749D28A6" w14:textId="77777777" w:rsidR="00BE3159" w:rsidRPr="00CC6D18" w:rsidRDefault="00BE31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BE3159" w:rsidRPr="00CC6D18" w14:paraId="7A3A00CE" w14:textId="77777777" w:rsidTr="00624A0B">
        <w:trPr>
          <w:trHeight w:val="344"/>
        </w:trPr>
        <w:tc>
          <w:tcPr>
            <w:tcW w:w="6120" w:type="dxa"/>
          </w:tcPr>
          <w:p w14:paraId="035468E5" w14:textId="77777777" w:rsidR="00BE3159" w:rsidRPr="00CC6D18" w:rsidRDefault="00BE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hideMark/>
          </w:tcPr>
          <w:p w14:paraId="5848C1A7" w14:textId="77777777" w:rsidR="00BE3159" w:rsidRPr="00CC6D18" w:rsidRDefault="00BE31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C6D1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3159" w:rsidRPr="00CC6D18" w14:paraId="535534B9" w14:textId="77777777" w:rsidTr="00624A0B">
        <w:trPr>
          <w:trHeight w:val="344"/>
        </w:trPr>
        <w:tc>
          <w:tcPr>
            <w:tcW w:w="6120" w:type="dxa"/>
          </w:tcPr>
          <w:p w14:paraId="1E3DC737" w14:textId="77777777" w:rsidR="00BE3159" w:rsidRPr="00CC6D18" w:rsidRDefault="00BE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ลงทุนใหม่ในบริษัท แคร์ซูติก จำกัด</w:t>
            </w:r>
          </w:p>
        </w:tc>
        <w:tc>
          <w:tcPr>
            <w:tcW w:w="1440" w:type="dxa"/>
          </w:tcPr>
          <w:p w14:paraId="43103D81" w14:textId="6449F5B9" w:rsidR="00BE3159" w:rsidRPr="00CC6D18" w:rsidRDefault="001011F2" w:rsidP="001011F2">
            <w:pPr>
              <w:pStyle w:val="acctfourfigures"/>
              <w:tabs>
                <w:tab w:val="clear" w:pos="765"/>
              </w:tabs>
              <w:spacing w:line="240" w:lineRule="atLeast"/>
              <w:ind w:left="-79" w:right="33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6114645D" w14:textId="77777777" w:rsidR="00BE3159" w:rsidRPr="00CC6D18" w:rsidRDefault="00BE31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6" w:type="dxa"/>
          </w:tcPr>
          <w:p w14:paraId="665B3034" w14:textId="77777777" w:rsidR="00BE3159" w:rsidRPr="00CC6D18" w:rsidRDefault="00BE3159" w:rsidP="00936E25">
            <w:pPr>
              <w:pStyle w:val="acctfourfigures"/>
              <w:tabs>
                <w:tab w:val="clear" w:pos="765"/>
              </w:tabs>
              <w:spacing w:line="240" w:lineRule="atLeast"/>
              <w:ind w:left="-79" w:right="-65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30,000</w:t>
            </w:r>
          </w:p>
        </w:tc>
      </w:tr>
      <w:tr w:rsidR="00BE3159" w:rsidRPr="00CC6D18" w14:paraId="5305132D" w14:textId="77777777" w:rsidTr="00624A0B">
        <w:trPr>
          <w:trHeight w:val="344"/>
        </w:trPr>
        <w:tc>
          <w:tcPr>
            <w:tcW w:w="6120" w:type="dxa"/>
            <w:hideMark/>
          </w:tcPr>
          <w:p w14:paraId="06D48463" w14:textId="77777777" w:rsidR="00BE3159" w:rsidRPr="00CC6D18" w:rsidRDefault="00BE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ซื้อเงินลงทุนในบริษัท เกรซ วอเทอร์ เมด จำกัด</w:t>
            </w:r>
            <w:r w:rsidRPr="00CC6D1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21E78203" w14:textId="77777777" w:rsidR="00BE3159" w:rsidRPr="00CC6D18" w:rsidRDefault="00BE3159">
            <w:pPr>
              <w:pStyle w:val="acctfourfigures"/>
              <w:tabs>
                <w:tab w:val="clear" w:pos="765"/>
                <w:tab w:val="decimal" w:pos="185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 w:cs="Angsana New"/>
                <w:sz w:val="30"/>
                <w:szCs w:val="30"/>
              </w:rPr>
              <w:t>43,900</w:t>
            </w:r>
          </w:p>
        </w:tc>
        <w:tc>
          <w:tcPr>
            <w:tcW w:w="284" w:type="dxa"/>
          </w:tcPr>
          <w:p w14:paraId="497381D5" w14:textId="77777777" w:rsidR="00BE3159" w:rsidRPr="00CC6D18" w:rsidRDefault="00BE31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6" w:type="dxa"/>
          </w:tcPr>
          <w:p w14:paraId="6F48B2ED" w14:textId="77777777" w:rsidR="00BE3159" w:rsidRPr="00CC6D18" w:rsidRDefault="00BE3159" w:rsidP="00936E25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E3159" w:rsidRPr="00CC6D18" w14:paraId="32877966" w14:textId="77777777" w:rsidTr="00624A0B">
        <w:trPr>
          <w:trHeight w:val="344"/>
        </w:trPr>
        <w:tc>
          <w:tcPr>
            <w:tcW w:w="6120" w:type="dxa"/>
          </w:tcPr>
          <w:p w14:paraId="04BD808A" w14:textId="77777777" w:rsidR="00BE3159" w:rsidRPr="00CC6D18" w:rsidRDefault="00BE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ลงทุนใหม่ในบริษัท เจเอสพี ฟาร์มา โฮลดิ้ง จำกัด</w:t>
            </w:r>
          </w:p>
        </w:tc>
        <w:tc>
          <w:tcPr>
            <w:tcW w:w="1440" w:type="dxa"/>
          </w:tcPr>
          <w:p w14:paraId="74F8E3C7" w14:textId="77777777" w:rsidR="00BE3159" w:rsidRPr="00CC6D18" w:rsidRDefault="00BE3159">
            <w:pPr>
              <w:pStyle w:val="acctfourfigures"/>
              <w:tabs>
                <w:tab w:val="clear" w:pos="765"/>
                <w:tab w:val="decimal" w:pos="185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CC6D18">
              <w:rPr>
                <w:rFonts w:ascii="Angsana New" w:hAnsi="Angsana New" w:cs="Angsana New"/>
                <w:sz w:val="30"/>
                <w:szCs w:val="30"/>
              </w:rPr>
              <w:t>199,999</w:t>
            </w:r>
          </w:p>
        </w:tc>
        <w:tc>
          <w:tcPr>
            <w:tcW w:w="284" w:type="dxa"/>
          </w:tcPr>
          <w:p w14:paraId="0B474B99" w14:textId="77777777" w:rsidR="00BE3159" w:rsidRPr="00CC6D18" w:rsidRDefault="00BE31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6" w:type="dxa"/>
          </w:tcPr>
          <w:p w14:paraId="492BDB43" w14:textId="77777777" w:rsidR="00BE3159" w:rsidRPr="00CC6D18" w:rsidRDefault="00BE3159" w:rsidP="00936E25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E3159" w:rsidRPr="00CC6D18" w14:paraId="0DC30FD4" w14:textId="77777777" w:rsidTr="00624A0B">
        <w:trPr>
          <w:trHeight w:val="355"/>
        </w:trPr>
        <w:tc>
          <w:tcPr>
            <w:tcW w:w="6120" w:type="dxa"/>
            <w:hideMark/>
          </w:tcPr>
          <w:p w14:paraId="124912A7" w14:textId="77777777" w:rsidR="00BE3159" w:rsidRPr="00CC6D18" w:rsidRDefault="00BE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5D46EB" w14:textId="77777777" w:rsidR="00BE3159" w:rsidRPr="00CC6D18" w:rsidRDefault="00BE3159">
            <w:pPr>
              <w:pStyle w:val="acctfourfigures"/>
              <w:tabs>
                <w:tab w:val="clear" w:pos="765"/>
                <w:tab w:val="decimal" w:pos="1868"/>
              </w:tabs>
              <w:spacing w:line="240" w:lineRule="atLeast"/>
              <w:ind w:left="1158" w:hanging="7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C6D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243,899</w:t>
            </w:r>
          </w:p>
        </w:tc>
        <w:tc>
          <w:tcPr>
            <w:tcW w:w="284" w:type="dxa"/>
          </w:tcPr>
          <w:p w14:paraId="4D766C54" w14:textId="77777777" w:rsidR="00BE3159" w:rsidRPr="00CC6D18" w:rsidRDefault="00BE31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26ACE1" w14:textId="77777777" w:rsidR="00BE3159" w:rsidRPr="00CC6D18" w:rsidRDefault="00BE3159" w:rsidP="00936E25">
            <w:pPr>
              <w:pStyle w:val="acctfourfigures"/>
              <w:tabs>
                <w:tab w:val="clear" w:pos="765"/>
              </w:tabs>
              <w:spacing w:line="240" w:lineRule="atLeast"/>
              <w:ind w:left="-79" w:right="-65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C6D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</w:t>
            </w:r>
            <w:r w:rsidRPr="00CC6D1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</w:tbl>
    <w:p w14:paraId="0F42F490" w14:textId="77777777" w:rsidR="00BE3159" w:rsidRPr="00CC6D18" w:rsidRDefault="00BE3159" w:rsidP="00BE3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p w14:paraId="6AFAD182" w14:textId="04177B1B" w:rsidR="00D82716" w:rsidRPr="00CC6D18" w:rsidRDefault="00D82716" w:rsidP="008F3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C6D1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การเพิ่มเงินลงทุนในระหว่างปีในบริษัทย่อยทางตรง</w:t>
      </w:r>
      <w:r w:rsidR="00F60AA0" w:rsidRPr="00CC6D18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6D52D438" w14:textId="77777777" w:rsidR="00F60AA0" w:rsidRPr="00CC6D18" w:rsidRDefault="00F60AA0" w:rsidP="008F3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p w14:paraId="1B132977" w14:textId="2AA8C78D" w:rsidR="008F3F3F" w:rsidRPr="00CC6D18" w:rsidRDefault="008F3F3F" w:rsidP="008F3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CC6D18">
        <w:rPr>
          <w:rFonts w:ascii="Angsana New" w:hAnsi="Angsana New" w:hint="cs"/>
          <w:b/>
          <w:bCs/>
          <w:sz w:val="30"/>
          <w:szCs w:val="30"/>
          <w:cs/>
        </w:rPr>
        <w:t xml:space="preserve">ปี </w:t>
      </w:r>
      <w:r w:rsidRPr="00CC6D18">
        <w:rPr>
          <w:rFonts w:ascii="Angsana New" w:hAnsi="Angsana New"/>
          <w:b/>
          <w:bCs/>
          <w:sz w:val="30"/>
          <w:szCs w:val="30"/>
        </w:rPr>
        <w:t>2566</w:t>
      </w:r>
    </w:p>
    <w:p w14:paraId="008AF335" w14:textId="77777777" w:rsidR="008F3F3F" w:rsidRPr="00CC6D18" w:rsidRDefault="008F3F3F" w:rsidP="008F3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p w14:paraId="2E139D5A" w14:textId="77777777" w:rsidR="008F3F3F" w:rsidRPr="00CC6D18" w:rsidRDefault="008F3F3F" w:rsidP="008F3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CC6D1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CC6D18">
        <w:rPr>
          <w:rFonts w:ascii="Angsana New" w:hAnsi="Angsana New"/>
          <w:sz w:val="30"/>
          <w:szCs w:val="30"/>
        </w:rPr>
        <w:t>23</w:t>
      </w:r>
      <w:r w:rsidRPr="00CC6D18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CC6D18">
        <w:rPr>
          <w:rFonts w:ascii="Angsana New" w:hAnsi="Angsana New"/>
          <w:sz w:val="30"/>
          <w:szCs w:val="30"/>
        </w:rPr>
        <w:t>2566</w:t>
      </w:r>
      <w:r w:rsidRPr="00CC6D18">
        <w:rPr>
          <w:rFonts w:ascii="Angsana New" w:hAnsi="Angsana New"/>
          <w:sz w:val="30"/>
          <w:szCs w:val="30"/>
          <w:cs/>
        </w:rPr>
        <w:t xml:space="preserve"> บริษัทได้ลงทุนร้อยละ </w:t>
      </w:r>
      <w:r w:rsidRPr="00CC6D18">
        <w:rPr>
          <w:rFonts w:ascii="Angsana New" w:hAnsi="Angsana New"/>
          <w:sz w:val="30"/>
          <w:szCs w:val="30"/>
        </w:rPr>
        <w:t>52.8</w:t>
      </w:r>
      <w:r w:rsidRPr="00CC6D18">
        <w:rPr>
          <w:rFonts w:ascii="Angsana New" w:hAnsi="Angsana New"/>
          <w:sz w:val="30"/>
          <w:szCs w:val="30"/>
          <w:cs/>
        </w:rPr>
        <w:t xml:space="preserve"> ในบริษัท เกรซ วอเทอร์ เมด จำกัด ซึ่งเป็นบริษัทที่จัดตั้งขึ้นในประเทศไทย มีทุนจดทะเบียนและทุนที่ชำระแล้วเป็นจำนวน </w:t>
      </w:r>
      <w:r w:rsidRPr="00CC6D18">
        <w:rPr>
          <w:rFonts w:ascii="Angsana New" w:hAnsi="Angsana New"/>
          <w:sz w:val="30"/>
          <w:szCs w:val="30"/>
        </w:rPr>
        <w:t>40.0</w:t>
      </w:r>
      <w:r w:rsidRPr="00CC6D18">
        <w:rPr>
          <w:rFonts w:ascii="Angsana New" w:hAnsi="Angsana New"/>
          <w:sz w:val="30"/>
          <w:szCs w:val="30"/>
          <w:cs/>
        </w:rPr>
        <w:t xml:space="preserve"> ล้านบาท (แบ่งออกเป็นหุ้นสามัญจำนวน </w:t>
      </w:r>
      <w:r w:rsidRPr="00CC6D18">
        <w:rPr>
          <w:rFonts w:ascii="Angsana New" w:hAnsi="Angsana New"/>
          <w:sz w:val="30"/>
          <w:szCs w:val="30"/>
        </w:rPr>
        <w:t>40,000</w:t>
      </w:r>
      <w:r w:rsidRPr="00CC6D18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Pr="00CC6D18">
        <w:rPr>
          <w:rFonts w:ascii="Angsana New" w:hAnsi="Angsana New"/>
          <w:sz w:val="30"/>
          <w:szCs w:val="30"/>
        </w:rPr>
        <w:t>1,000</w:t>
      </w:r>
      <w:r w:rsidRPr="00CC6D18">
        <w:rPr>
          <w:rFonts w:ascii="Angsana New" w:hAnsi="Angsana New"/>
          <w:sz w:val="30"/>
          <w:szCs w:val="30"/>
          <w:cs/>
        </w:rPr>
        <w:t xml:space="preserve"> บาท)</w:t>
      </w:r>
    </w:p>
    <w:p w14:paraId="418862E9" w14:textId="77777777" w:rsidR="008F3F3F" w:rsidRPr="00CC6D18" w:rsidRDefault="008F3F3F" w:rsidP="008F3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p w14:paraId="0F52FC73" w14:textId="5B43F1F8" w:rsidR="008F3F3F" w:rsidRPr="00CC6D18" w:rsidRDefault="008F3F3F" w:rsidP="008F3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CC6D1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CC6D18">
        <w:rPr>
          <w:rFonts w:ascii="Angsana New" w:hAnsi="Angsana New"/>
          <w:sz w:val="30"/>
          <w:szCs w:val="30"/>
        </w:rPr>
        <w:t xml:space="preserve">2 </w:t>
      </w:r>
      <w:r w:rsidRPr="00CC6D18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CC6D18">
        <w:rPr>
          <w:rFonts w:ascii="Angsana New" w:hAnsi="Angsana New"/>
          <w:sz w:val="30"/>
          <w:szCs w:val="30"/>
        </w:rPr>
        <w:t xml:space="preserve">2566 </w:t>
      </w:r>
      <w:r w:rsidRPr="00CC6D18">
        <w:rPr>
          <w:rFonts w:ascii="Angsana New" w:hAnsi="Angsana New"/>
          <w:sz w:val="30"/>
          <w:szCs w:val="30"/>
          <w:cs/>
        </w:rPr>
        <w:t xml:space="preserve">คณะกรรมการของบริษัทมีมติอนุมัติให้จัดตั้งบริษัท เจเอสพี ฟาร์มา โฮลดิ้ง จำกัด เพื่อประกอบธุรกิจร่วมลงทุนในนิติบุคคลอื่น โดยมีทุนจดทะเบียนจำนวน </w:t>
      </w:r>
      <w:r w:rsidRPr="00CC6D18">
        <w:rPr>
          <w:rFonts w:ascii="Angsana New" w:hAnsi="Angsana New"/>
          <w:sz w:val="30"/>
          <w:szCs w:val="30"/>
        </w:rPr>
        <w:t xml:space="preserve">200.0 </w:t>
      </w:r>
      <w:r w:rsidRPr="00CC6D18">
        <w:rPr>
          <w:rFonts w:ascii="Angsana New" w:hAnsi="Angsana New"/>
          <w:sz w:val="30"/>
          <w:szCs w:val="30"/>
          <w:cs/>
        </w:rPr>
        <w:t xml:space="preserve">ล้านบาท (แบ่งออกเป็นหุ้นสามัญจำนวน </w:t>
      </w:r>
      <w:r w:rsidRPr="00CC6D18">
        <w:rPr>
          <w:rFonts w:ascii="Angsana New" w:hAnsi="Angsana New"/>
          <w:sz w:val="30"/>
          <w:szCs w:val="30"/>
        </w:rPr>
        <w:t xml:space="preserve">2,000,000 </w:t>
      </w:r>
      <w:r w:rsidRPr="00CC6D18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Pr="00CC6D18">
        <w:rPr>
          <w:rFonts w:ascii="Angsana New" w:hAnsi="Angsana New"/>
          <w:sz w:val="30"/>
          <w:szCs w:val="30"/>
        </w:rPr>
        <w:t xml:space="preserve">100 </w:t>
      </w:r>
      <w:r w:rsidRPr="00CC6D18">
        <w:rPr>
          <w:rFonts w:ascii="Angsana New" w:hAnsi="Angsana New"/>
          <w:sz w:val="30"/>
          <w:szCs w:val="30"/>
          <w:cs/>
        </w:rPr>
        <w:t xml:space="preserve">บาท) และให้เรียกชำระค่าหุ้นในอัตราร้อยละ </w:t>
      </w:r>
      <w:r w:rsidRPr="00CC6D18">
        <w:rPr>
          <w:rFonts w:ascii="Angsana New" w:hAnsi="Angsana New"/>
          <w:sz w:val="30"/>
          <w:szCs w:val="30"/>
        </w:rPr>
        <w:t xml:space="preserve">100 </w:t>
      </w:r>
      <w:r w:rsidRPr="00CC6D18">
        <w:rPr>
          <w:rFonts w:ascii="Angsana New" w:hAnsi="Angsana New"/>
          <w:sz w:val="30"/>
          <w:szCs w:val="30"/>
          <w:cs/>
        </w:rPr>
        <w:t xml:space="preserve">คิดเป็นจำนวนเงิน </w:t>
      </w:r>
      <w:r w:rsidRPr="00CC6D18">
        <w:rPr>
          <w:rFonts w:ascii="Angsana New" w:hAnsi="Angsana New"/>
          <w:sz w:val="30"/>
          <w:szCs w:val="30"/>
        </w:rPr>
        <w:t xml:space="preserve">200.0 </w:t>
      </w:r>
      <w:r w:rsidRPr="00CC6D18">
        <w:rPr>
          <w:rFonts w:ascii="Angsana New" w:hAnsi="Angsana New"/>
          <w:sz w:val="30"/>
          <w:szCs w:val="30"/>
          <w:cs/>
        </w:rPr>
        <w:t xml:space="preserve">ล้านบาท บริษัทมีสัดส่วนเงินลงทุนในบริษัทย่อยดังกล่าวคิดเป็นอัตราร้อยละ </w:t>
      </w:r>
      <w:r w:rsidRPr="00CC6D18">
        <w:rPr>
          <w:rFonts w:ascii="Angsana New" w:hAnsi="Angsana New"/>
          <w:sz w:val="30"/>
          <w:szCs w:val="30"/>
        </w:rPr>
        <w:t xml:space="preserve">99.99 </w:t>
      </w:r>
      <w:r w:rsidRPr="00CC6D18">
        <w:rPr>
          <w:rFonts w:ascii="Angsana New" w:hAnsi="Angsana New"/>
          <w:sz w:val="30"/>
          <w:szCs w:val="30"/>
          <w:cs/>
        </w:rPr>
        <w:t xml:space="preserve">ของทุนที่ชำระแล้ว การดำเนินการจดทะเบียนกับกระทรวงพาณิชย์และชำระค่าหุ้นได้แล้วเสร็จเมื่อวันที่ </w:t>
      </w:r>
      <w:r w:rsidRPr="00CC6D18">
        <w:rPr>
          <w:rFonts w:ascii="Angsana New" w:hAnsi="Angsana New"/>
          <w:sz w:val="30"/>
          <w:szCs w:val="30"/>
        </w:rPr>
        <w:t xml:space="preserve">18 </w:t>
      </w:r>
      <w:r w:rsidRPr="00CC6D18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CC6D18">
        <w:rPr>
          <w:rFonts w:ascii="Angsana New" w:hAnsi="Angsana New"/>
          <w:sz w:val="30"/>
          <w:szCs w:val="30"/>
        </w:rPr>
        <w:t>2566</w:t>
      </w:r>
      <w:r w:rsidR="00D14724" w:rsidRPr="00CC6D18">
        <w:rPr>
          <w:rFonts w:ascii="Angsana New" w:hAnsi="Angsana New"/>
          <w:sz w:val="30"/>
          <w:szCs w:val="30"/>
        </w:rPr>
        <w:t xml:space="preserve"> </w:t>
      </w:r>
      <w:r w:rsidRPr="00CC6D18">
        <w:rPr>
          <w:rFonts w:ascii="Angsana New" w:hAnsi="Angsana New"/>
          <w:sz w:val="30"/>
          <w:szCs w:val="30"/>
          <w:cs/>
        </w:rPr>
        <w:t xml:space="preserve">และเมื่อวันที่ </w:t>
      </w:r>
      <w:r w:rsidRPr="00CC6D18">
        <w:rPr>
          <w:rFonts w:ascii="Angsana New" w:hAnsi="Angsana New"/>
          <w:sz w:val="30"/>
          <w:szCs w:val="30"/>
        </w:rPr>
        <w:t xml:space="preserve">21 </w:t>
      </w:r>
      <w:r w:rsidRPr="00CC6D18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CC6D18">
        <w:rPr>
          <w:rFonts w:ascii="Angsana New" w:hAnsi="Angsana New"/>
          <w:sz w:val="30"/>
          <w:szCs w:val="30"/>
        </w:rPr>
        <w:t xml:space="preserve">2566 </w:t>
      </w:r>
      <w:r w:rsidRPr="00CC6D18">
        <w:rPr>
          <w:rFonts w:ascii="Angsana New" w:hAnsi="Angsana New"/>
          <w:sz w:val="30"/>
          <w:szCs w:val="30"/>
          <w:cs/>
        </w:rPr>
        <w:t>ตามลำดับ</w:t>
      </w:r>
    </w:p>
    <w:p w14:paraId="3A55F3BD" w14:textId="39E5D2F3" w:rsidR="00B80A05" w:rsidRPr="00CC6D18" w:rsidRDefault="00B80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C6D18">
        <w:rPr>
          <w:rFonts w:ascii="Angsana New" w:hAnsi="Angsana New"/>
          <w:sz w:val="30"/>
          <w:szCs w:val="30"/>
        </w:rPr>
        <w:br w:type="page"/>
      </w:r>
    </w:p>
    <w:p w14:paraId="5CB7A019" w14:textId="235EF10D" w:rsidR="008F3F3F" w:rsidRPr="00CC6D18" w:rsidRDefault="008F3F3F" w:rsidP="008F3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CC6D18"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ปี </w:t>
      </w:r>
      <w:r w:rsidRPr="00CC6D18">
        <w:rPr>
          <w:rFonts w:ascii="Angsana New" w:hAnsi="Angsana New"/>
          <w:b/>
          <w:bCs/>
          <w:sz w:val="30"/>
          <w:szCs w:val="30"/>
        </w:rPr>
        <w:t>2565</w:t>
      </w:r>
    </w:p>
    <w:p w14:paraId="272D63B7" w14:textId="77777777" w:rsidR="008F3F3F" w:rsidRPr="00CC6D18" w:rsidRDefault="008F3F3F" w:rsidP="008F3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p w14:paraId="69958BC8" w14:textId="6014931A" w:rsidR="005136C8" w:rsidRPr="00CC6D18" w:rsidRDefault="005136C8" w:rsidP="008F3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CC6D18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CC6D18">
        <w:rPr>
          <w:rFonts w:ascii="Angsana New" w:hAnsi="Angsana New"/>
          <w:sz w:val="30"/>
          <w:szCs w:val="30"/>
        </w:rPr>
        <w:t xml:space="preserve">28 </w:t>
      </w:r>
      <w:r w:rsidRPr="00CC6D18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CC6D18">
        <w:rPr>
          <w:rFonts w:ascii="Angsana New" w:hAnsi="Angsana New"/>
          <w:sz w:val="30"/>
          <w:szCs w:val="30"/>
        </w:rPr>
        <w:t xml:space="preserve">2565 </w:t>
      </w:r>
      <w:r w:rsidRPr="00CC6D18">
        <w:rPr>
          <w:rFonts w:ascii="Angsana New" w:hAnsi="Angsana New"/>
          <w:sz w:val="30"/>
          <w:szCs w:val="30"/>
          <w:cs/>
        </w:rPr>
        <w:t xml:space="preserve">คณะกรรมการของบริษัทมีมติอนุมัติให้จัดตั้งบริษัท แคร์ซูติก จำกัด </w:t>
      </w:r>
      <w:r w:rsidRPr="00CC6D18">
        <w:rPr>
          <w:rFonts w:ascii="Angsana New" w:hAnsi="Angsana New" w:hint="cs"/>
          <w:sz w:val="30"/>
          <w:szCs w:val="30"/>
          <w:cs/>
        </w:rPr>
        <w:t xml:space="preserve">เพื่อประกอบกิจการวิจัยพัฒนาผลิตภัณฑ์ และผลิตผลิตภัณฑ์เสริมอาหาร และเครื่องสำอาง </w:t>
      </w:r>
      <w:r w:rsidRPr="00CC6D18">
        <w:rPr>
          <w:rFonts w:ascii="Angsana New" w:hAnsi="Angsana New"/>
          <w:sz w:val="30"/>
          <w:szCs w:val="30"/>
          <w:cs/>
        </w:rPr>
        <w:t>โดยมีทุนจดทะเบียนจำนวน</w:t>
      </w:r>
      <w:r w:rsidRPr="00CC6D18">
        <w:rPr>
          <w:rFonts w:ascii="Angsana New" w:hAnsi="Angsana New"/>
          <w:sz w:val="30"/>
          <w:szCs w:val="30"/>
        </w:rPr>
        <w:t xml:space="preserve"> 5.0 </w:t>
      </w:r>
      <w:r w:rsidRPr="00CC6D18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CC6D18">
        <w:rPr>
          <w:rFonts w:ascii="Angsana New" w:hAnsi="Angsana New"/>
          <w:sz w:val="30"/>
          <w:szCs w:val="30"/>
        </w:rPr>
        <w:t>(</w:t>
      </w:r>
      <w:r w:rsidRPr="00CC6D18">
        <w:rPr>
          <w:rFonts w:ascii="Angsana New" w:hAnsi="Angsana New"/>
          <w:sz w:val="30"/>
          <w:szCs w:val="30"/>
          <w:cs/>
        </w:rPr>
        <w:t>แบ่งออกเป็นหุ้นสามัญจำนวน</w:t>
      </w:r>
      <w:r w:rsidRPr="00CC6D18">
        <w:rPr>
          <w:rFonts w:ascii="Angsana New" w:hAnsi="Angsana New" w:hint="cs"/>
          <w:sz w:val="30"/>
          <w:szCs w:val="30"/>
          <w:cs/>
        </w:rPr>
        <w:t xml:space="preserve"> </w:t>
      </w:r>
      <w:r w:rsidRPr="00CC6D18">
        <w:rPr>
          <w:rFonts w:ascii="Angsana New" w:hAnsi="Angsana New"/>
          <w:sz w:val="30"/>
          <w:szCs w:val="30"/>
        </w:rPr>
        <w:t xml:space="preserve">50,000 </w:t>
      </w:r>
      <w:r w:rsidRPr="00CC6D18"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Pr="00CC6D18">
        <w:rPr>
          <w:rFonts w:ascii="Angsana New" w:hAnsi="Angsana New"/>
          <w:sz w:val="30"/>
          <w:szCs w:val="30"/>
        </w:rPr>
        <w:t xml:space="preserve">100 </w:t>
      </w:r>
      <w:r w:rsidRPr="00CC6D18">
        <w:rPr>
          <w:rFonts w:ascii="Angsana New" w:hAnsi="Angsana New" w:hint="cs"/>
          <w:sz w:val="30"/>
          <w:szCs w:val="30"/>
          <w:cs/>
        </w:rPr>
        <w:t>บาท</w:t>
      </w:r>
      <w:r w:rsidRPr="00CC6D18">
        <w:rPr>
          <w:rFonts w:ascii="Angsana New" w:hAnsi="Angsana New"/>
          <w:sz w:val="30"/>
          <w:szCs w:val="30"/>
        </w:rPr>
        <w:t>)</w:t>
      </w:r>
      <w:r w:rsidRPr="00CC6D18">
        <w:rPr>
          <w:rFonts w:ascii="Angsana New" w:hAnsi="Angsana New" w:hint="cs"/>
          <w:sz w:val="30"/>
          <w:szCs w:val="30"/>
          <w:cs/>
        </w:rPr>
        <w:t xml:space="preserve"> และให้เรียกชำระค่าหุ้นใน</w:t>
      </w:r>
      <w:r w:rsidRPr="00CC6D18">
        <w:rPr>
          <w:rFonts w:ascii="Angsana New" w:hAnsi="Angsana New"/>
          <w:sz w:val="30"/>
          <w:szCs w:val="30"/>
          <w:cs/>
        </w:rPr>
        <w:t xml:space="preserve">อัตราร้อยละ </w:t>
      </w:r>
      <w:r w:rsidRPr="00CC6D18">
        <w:rPr>
          <w:rFonts w:ascii="Angsana New" w:hAnsi="Angsana New"/>
          <w:sz w:val="30"/>
          <w:szCs w:val="30"/>
        </w:rPr>
        <w:t xml:space="preserve">100 </w:t>
      </w:r>
      <w:r w:rsidRPr="00CC6D18">
        <w:rPr>
          <w:rFonts w:ascii="Angsana New" w:hAnsi="Angsana New"/>
          <w:sz w:val="30"/>
          <w:szCs w:val="30"/>
          <w:cs/>
        </w:rPr>
        <w:t>คิดเป็นจำนวนเงิน</w:t>
      </w:r>
      <w:r w:rsidRPr="00CC6D18">
        <w:rPr>
          <w:rFonts w:ascii="Angsana New" w:hAnsi="Angsana New"/>
          <w:sz w:val="30"/>
          <w:szCs w:val="30"/>
        </w:rPr>
        <w:t xml:space="preserve"> 5.0 </w:t>
      </w:r>
      <w:r w:rsidRPr="00CC6D18">
        <w:rPr>
          <w:rFonts w:ascii="Angsana New" w:hAnsi="Angsana New"/>
          <w:sz w:val="30"/>
          <w:szCs w:val="30"/>
          <w:cs/>
        </w:rPr>
        <w:t xml:space="preserve">ล้านบาท บริษัทมีสัดส่วนเงินลงทุนในบริษัทย่อยดังกล่าวคิดเป็นอัตราร้อยละ </w:t>
      </w:r>
      <w:r w:rsidRPr="00CC6D18">
        <w:rPr>
          <w:rFonts w:ascii="Angsana New" w:hAnsi="Angsana New"/>
          <w:sz w:val="30"/>
          <w:szCs w:val="30"/>
        </w:rPr>
        <w:t xml:space="preserve">99.99 </w:t>
      </w:r>
      <w:r w:rsidRPr="00CC6D18">
        <w:rPr>
          <w:rFonts w:ascii="Angsana New" w:hAnsi="Angsana New"/>
          <w:sz w:val="30"/>
          <w:szCs w:val="30"/>
          <w:cs/>
        </w:rPr>
        <w:t>ของทุนที่ชำระแล้ว การดำเนินการจดทะเบียนกับกระทรวงพาณิชย์และชำระค่าหุ้นได้แล้วเสร็จเมื่อวันที่</w:t>
      </w:r>
      <w:r w:rsidR="001A2A4D" w:rsidRPr="00CC6D18">
        <w:rPr>
          <w:rFonts w:ascii="Angsana New" w:hAnsi="Angsana New" w:hint="cs"/>
          <w:sz w:val="30"/>
          <w:szCs w:val="30"/>
          <w:cs/>
        </w:rPr>
        <w:t xml:space="preserve">     </w:t>
      </w:r>
      <w:r w:rsidR="008F3F3F" w:rsidRPr="00CC6D18">
        <w:rPr>
          <w:rFonts w:ascii="Angsana New" w:hAnsi="Angsana New"/>
          <w:sz w:val="30"/>
          <w:szCs w:val="30"/>
        </w:rPr>
        <w:t xml:space="preserve">                   </w:t>
      </w:r>
      <w:r w:rsidR="001A2A4D" w:rsidRPr="00CC6D18">
        <w:rPr>
          <w:rFonts w:ascii="Angsana New" w:hAnsi="Angsana New" w:hint="cs"/>
          <w:sz w:val="30"/>
          <w:szCs w:val="30"/>
          <w:cs/>
        </w:rPr>
        <w:t xml:space="preserve">    </w:t>
      </w:r>
      <w:r w:rsidRPr="00CC6D18">
        <w:rPr>
          <w:rFonts w:ascii="Angsana New" w:hAnsi="Angsana New"/>
          <w:sz w:val="30"/>
          <w:szCs w:val="30"/>
        </w:rPr>
        <w:t>26</w:t>
      </w:r>
      <w:r w:rsidRPr="00CC6D18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CC6D18">
        <w:rPr>
          <w:rFonts w:ascii="Angsana New" w:hAnsi="Angsana New"/>
          <w:sz w:val="30"/>
          <w:szCs w:val="30"/>
        </w:rPr>
        <w:t>2565</w:t>
      </w:r>
    </w:p>
    <w:p w14:paraId="292067D3" w14:textId="77777777" w:rsidR="005136C8" w:rsidRPr="00CC6D18" w:rsidRDefault="005136C8" w:rsidP="008F3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p w14:paraId="5B3BE045" w14:textId="77777777" w:rsidR="005136C8" w:rsidRPr="00CC6D18" w:rsidRDefault="005136C8" w:rsidP="008F3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CC6D18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CC6D18">
        <w:rPr>
          <w:rFonts w:ascii="Angsana New" w:hAnsi="Angsana New"/>
          <w:sz w:val="30"/>
          <w:szCs w:val="30"/>
        </w:rPr>
        <w:t xml:space="preserve">20 </w:t>
      </w:r>
      <w:r w:rsidRPr="00CC6D18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CC6D18">
        <w:rPr>
          <w:rFonts w:ascii="Angsana New" w:hAnsi="Angsana New"/>
          <w:sz w:val="30"/>
          <w:szCs w:val="30"/>
        </w:rPr>
        <w:t xml:space="preserve">2565 </w:t>
      </w:r>
      <w:r w:rsidRPr="00CC6D18">
        <w:rPr>
          <w:rFonts w:ascii="Angsana New" w:hAnsi="Angsana New" w:hint="cs"/>
          <w:sz w:val="30"/>
          <w:szCs w:val="30"/>
          <w:cs/>
        </w:rPr>
        <w:t xml:space="preserve">ผู้ถือหุ้นของบริษัทย่อยดังกล่าวได้อนุมัติให้เพิ่มทุนจดทะเบียนจาก </w:t>
      </w:r>
      <w:r w:rsidRPr="00CC6D18">
        <w:rPr>
          <w:rFonts w:ascii="Angsana New" w:hAnsi="Angsana New"/>
          <w:sz w:val="30"/>
          <w:szCs w:val="30"/>
        </w:rPr>
        <w:t xml:space="preserve">5.0 </w:t>
      </w:r>
      <w:r w:rsidRPr="00CC6D18">
        <w:rPr>
          <w:rFonts w:ascii="Angsana New" w:hAnsi="Angsana New" w:hint="cs"/>
          <w:sz w:val="30"/>
          <w:szCs w:val="30"/>
          <w:cs/>
        </w:rPr>
        <w:t xml:space="preserve">ล้านบาท เป็น </w:t>
      </w:r>
      <w:r w:rsidRPr="00CC6D18">
        <w:rPr>
          <w:rFonts w:ascii="Angsana New" w:hAnsi="Angsana New"/>
          <w:sz w:val="30"/>
          <w:szCs w:val="30"/>
        </w:rPr>
        <w:t xml:space="preserve">30.0 </w:t>
      </w:r>
      <w:r w:rsidRPr="00CC6D18">
        <w:rPr>
          <w:rFonts w:ascii="Angsana New" w:hAnsi="Angsana New" w:hint="cs"/>
          <w:sz w:val="30"/>
          <w:szCs w:val="30"/>
          <w:cs/>
        </w:rPr>
        <w:t xml:space="preserve">ล้านบาท (แบ่งออกเป็นหุ้นสามัญจำนวน </w:t>
      </w:r>
      <w:r w:rsidRPr="00CC6D18">
        <w:rPr>
          <w:rFonts w:ascii="Angsana New" w:hAnsi="Angsana New"/>
          <w:sz w:val="30"/>
          <w:szCs w:val="30"/>
        </w:rPr>
        <w:t xml:space="preserve">300,000 </w:t>
      </w:r>
      <w:r w:rsidRPr="00CC6D18"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Pr="00CC6D18">
        <w:rPr>
          <w:rFonts w:ascii="Angsana New" w:hAnsi="Angsana New"/>
          <w:sz w:val="30"/>
          <w:szCs w:val="30"/>
        </w:rPr>
        <w:t xml:space="preserve">100 </w:t>
      </w:r>
      <w:r w:rsidRPr="00CC6D18">
        <w:rPr>
          <w:rFonts w:ascii="Angsana New" w:hAnsi="Angsana New" w:hint="cs"/>
          <w:sz w:val="30"/>
          <w:szCs w:val="30"/>
          <w:cs/>
        </w:rPr>
        <w:t>บาท)</w:t>
      </w:r>
      <w:r w:rsidRPr="00CC6D18">
        <w:rPr>
          <w:rFonts w:ascii="Angsana New" w:hAnsi="Angsana New"/>
          <w:sz w:val="30"/>
          <w:szCs w:val="30"/>
        </w:rPr>
        <w:t xml:space="preserve"> </w:t>
      </w:r>
      <w:r w:rsidRPr="00CC6D18">
        <w:rPr>
          <w:rFonts w:ascii="Angsana New" w:hAnsi="Angsana New" w:hint="cs"/>
          <w:sz w:val="30"/>
          <w:szCs w:val="30"/>
          <w:cs/>
        </w:rPr>
        <w:t xml:space="preserve">โดยออกหุ้นสามัญเพิ่มทุนใหม่จำนวน </w:t>
      </w:r>
      <w:r w:rsidRPr="00CC6D18">
        <w:rPr>
          <w:rFonts w:ascii="Angsana New" w:hAnsi="Angsana New"/>
          <w:sz w:val="30"/>
          <w:szCs w:val="30"/>
        </w:rPr>
        <w:t xml:space="preserve">250,000 </w:t>
      </w:r>
      <w:r w:rsidRPr="00CC6D18">
        <w:rPr>
          <w:rFonts w:ascii="Angsana New" w:hAnsi="Angsana New" w:hint="cs"/>
          <w:sz w:val="30"/>
          <w:szCs w:val="30"/>
          <w:cs/>
        </w:rPr>
        <w:t>หุ้น มูลค่าที่</w:t>
      </w:r>
      <w:r w:rsidRPr="00CC6D18">
        <w:rPr>
          <w:rFonts w:ascii="Angsana New" w:hAnsi="Angsana New"/>
          <w:sz w:val="30"/>
          <w:szCs w:val="30"/>
          <w:cs/>
        </w:rPr>
        <w:t xml:space="preserve">ตราไว้หุ้นละ </w:t>
      </w:r>
      <w:r w:rsidRPr="00CC6D18">
        <w:rPr>
          <w:rFonts w:ascii="Angsana New" w:hAnsi="Angsana New"/>
          <w:sz w:val="30"/>
          <w:szCs w:val="30"/>
        </w:rPr>
        <w:t xml:space="preserve">100 </w:t>
      </w:r>
      <w:r w:rsidRPr="00CC6D18">
        <w:rPr>
          <w:rFonts w:ascii="Angsana New" w:hAnsi="Angsana New"/>
          <w:sz w:val="30"/>
          <w:szCs w:val="30"/>
          <w:cs/>
        </w:rPr>
        <w:t xml:space="preserve">บาท และให้เรียกชำระค่าหุ้นในอัตราร้อยละ </w:t>
      </w:r>
      <w:r w:rsidRPr="00CC6D18">
        <w:rPr>
          <w:rFonts w:ascii="Angsana New" w:hAnsi="Angsana New"/>
          <w:sz w:val="30"/>
          <w:szCs w:val="30"/>
        </w:rPr>
        <w:t xml:space="preserve">100 </w:t>
      </w:r>
      <w:r w:rsidRPr="00CC6D18">
        <w:rPr>
          <w:rFonts w:ascii="Angsana New" w:hAnsi="Angsana New"/>
          <w:sz w:val="30"/>
          <w:szCs w:val="30"/>
          <w:cs/>
        </w:rPr>
        <w:t>คิดเป็นจำนวนเงิน</w:t>
      </w:r>
      <w:r w:rsidRPr="00CC6D18">
        <w:rPr>
          <w:rFonts w:ascii="Angsana New" w:hAnsi="Angsana New"/>
          <w:sz w:val="30"/>
          <w:szCs w:val="30"/>
        </w:rPr>
        <w:t xml:space="preserve"> 25.0 </w:t>
      </w:r>
      <w:r w:rsidRPr="00CC6D18">
        <w:rPr>
          <w:rFonts w:ascii="Angsana New" w:hAnsi="Angsana New"/>
          <w:sz w:val="30"/>
          <w:szCs w:val="30"/>
          <w:cs/>
        </w:rPr>
        <w:t xml:space="preserve">ล้านบาท บริษัทมีสัดส่วนการลงทุนในบริษัทย่อยร้อยละ </w:t>
      </w:r>
      <w:r w:rsidRPr="00CC6D18">
        <w:rPr>
          <w:rFonts w:ascii="Angsana New" w:hAnsi="Angsana New"/>
          <w:sz w:val="30"/>
          <w:szCs w:val="30"/>
        </w:rPr>
        <w:t xml:space="preserve">99.99 </w:t>
      </w:r>
      <w:r w:rsidRPr="00CC6D18">
        <w:rPr>
          <w:rFonts w:ascii="Angsana New" w:hAnsi="Angsana New"/>
          <w:sz w:val="30"/>
          <w:szCs w:val="30"/>
          <w:cs/>
        </w:rPr>
        <w:t xml:space="preserve">ของทุนที่ชำระแล้ว การดำเนินการจดทะเบียนเพิ่มทุนและชำระค่าหุ้นเพิ่มทุนดังกล่าวได้แล้วเสร็จกับกระทรวงพาณิชย์เมื่อวันที่ </w:t>
      </w:r>
      <w:r w:rsidRPr="00CC6D18">
        <w:rPr>
          <w:rFonts w:ascii="Angsana New" w:hAnsi="Angsana New"/>
          <w:sz w:val="30"/>
          <w:szCs w:val="30"/>
        </w:rPr>
        <w:t xml:space="preserve">28 </w:t>
      </w:r>
      <w:r w:rsidRPr="00CC6D18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CC6D18">
        <w:rPr>
          <w:rFonts w:ascii="Angsana New" w:hAnsi="Angsana New"/>
          <w:sz w:val="30"/>
          <w:szCs w:val="30"/>
        </w:rPr>
        <w:t>2565</w:t>
      </w:r>
    </w:p>
    <w:p w14:paraId="3868AD07" w14:textId="77777777" w:rsidR="008F3F3F" w:rsidRPr="00CC6D18" w:rsidRDefault="008F3F3F" w:rsidP="008F3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p w14:paraId="1CD63861" w14:textId="1E970B12" w:rsidR="00236744" w:rsidRPr="00CC6D18" w:rsidRDefault="00236744" w:rsidP="008F3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  <w:sectPr w:rsidR="00236744" w:rsidRPr="00CC6D18" w:rsidSect="00ED5D97">
          <w:pgSz w:w="11909" w:h="16834" w:code="9"/>
          <w:pgMar w:top="578" w:right="1151" w:bottom="692" w:left="1151" w:header="720" w:footer="720" w:gutter="0"/>
          <w:cols w:space="720"/>
          <w:docGrid w:linePitch="245"/>
        </w:sectPr>
      </w:pPr>
    </w:p>
    <w:p w14:paraId="613DB2E9" w14:textId="3C28E63B" w:rsidR="002C4FD1" w:rsidRPr="00CC6D18" w:rsidRDefault="008F3F3F" w:rsidP="00103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C6D18">
        <w:rPr>
          <w:rFonts w:ascii="Angsana New" w:hAnsi="Angsana New"/>
          <w:b/>
          <w:bCs/>
          <w:sz w:val="30"/>
          <w:szCs w:val="30"/>
        </w:rPr>
        <w:lastRenderedPageBreak/>
        <w:t>11</w:t>
      </w:r>
      <w:r w:rsidR="002C4FD1" w:rsidRPr="00CC6D18">
        <w:rPr>
          <w:rFonts w:ascii="Angsana New" w:hAnsi="Angsana New"/>
          <w:b/>
          <w:bCs/>
          <w:sz w:val="30"/>
          <w:szCs w:val="30"/>
        </w:rPr>
        <w:tab/>
      </w:r>
      <w:r w:rsidR="002C4FD1" w:rsidRPr="00CC6D18">
        <w:rPr>
          <w:rFonts w:ascii="Angsana New" w:hAnsi="Angsana New"/>
          <w:b/>
          <w:bCs/>
          <w:sz w:val="30"/>
          <w:szCs w:val="30"/>
          <w:cs/>
        </w:rPr>
        <w:t>ที่ดิน อาคาร</w:t>
      </w:r>
      <w:r w:rsidR="00FC3D1D" w:rsidRPr="00CC6D18">
        <w:rPr>
          <w:rFonts w:ascii="Angsana New" w:hAnsi="Angsana New"/>
          <w:b/>
          <w:bCs/>
          <w:sz w:val="30"/>
          <w:szCs w:val="30"/>
        </w:rPr>
        <w:t xml:space="preserve"> </w:t>
      </w:r>
      <w:r w:rsidR="002C4FD1" w:rsidRPr="00CC6D18">
        <w:rPr>
          <w:rFonts w:ascii="Angsana New" w:hAnsi="Angsana New"/>
          <w:b/>
          <w:bCs/>
          <w:sz w:val="30"/>
          <w:szCs w:val="30"/>
          <w:cs/>
        </w:rPr>
        <w:t>และอุปกรณ์</w:t>
      </w:r>
      <w:r w:rsidR="002C4FD1" w:rsidRPr="00CC6D18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tbl>
      <w:tblPr>
        <w:tblW w:w="15288" w:type="dxa"/>
        <w:tblInd w:w="-284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11"/>
        <w:gridCol w:w="1278"/>
        <w:gridCol w:w="269"/>
        <w:gridCol w:w="1279"/>
        <w:gridCol w:w="236"/>
        <w:gridCol w:w="1279"/>
        <w:gridCol w:w="266"/>
        <w:gridCol w:w="1279"/>
        <w:gridCol w:w="266"/>
        <w:gridCol w:w="1279"/>
        <w:gridCol w:w="266"/>
        <w:gridCol w:w="1422"/>
        <w:gridCol w:w="266"/>
        <w:gridCol w:w="1279"/>
        <w:gridCol w:w="266"/>
        <w:gridCol w:w="1137"/>
        <w:gridCol w:w="10"/>
      </w:tblGrid>
      <w:tr w:rsidR="00C80725" w:rsidRPr="00CC6D18" w14:paraId="6E6277C1" w14:textId="77777777" w:rsidTr="00B46AC2">
        <w:trPr>
          <w:trHeight w:val="281"/>
          <w:tblHeader/>
        </w:trPr>
        <w:tc>
          <w:tcPr>
            <w:tcW w:w="3211" w:type="dxa"/>
          </w:tcPr>
          <w:p w14:paraId="47F3DC98" w14:textId="77777777" w:rsidR="00C80725" w:rsidRPr="00CC6D18" w:rsidRDefault="00C80725" w:rsidP="00725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77" w:type="dxa"/>
            <w:gridSpan w:val="16"/>
          </w:tcPr>
          <w:p w14:paraId="716297B2" w14:textId="5E8357B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80725" w:rsidRPr="00CC6D18" w14:paraId="40A0D85F" w14:textId="77777777" w:rsidTr="00B46AC2">
        <w:trPr>
          <w:gridAfter w:val="1"/>
          <w:wAfter w:w="10" w:type="dxa"/>
          <w:trHeight w:val="267"/>
          <w:tblHeader/>
        </w:trPr>
        <w:tc>
          <w:tcPr>
            <w:tcW w:w="3211" w:type="dxa"/>
          </w:tcPr>
          <w:p w14:paraId="52991D20" w14:textId="77777777" w:rsidR="00C80725" w:rsidRPr="00CC6D18" w:rsidRDefault="00C80725" w:rsidP="00725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56FF31C3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1724D737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7B61167E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36" w:type="dxa"/>
          </w:tcPr>
          <w:p w14:paraId="56A8E4D8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28602316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6" w:type="dxa"/>
          </w:tcPr>
          <w:p w14:paraId="0B2EDD0F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1FE348AA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6D676EC8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3411E45F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6" w:type="dxa"/>
          </w:tcPr>
          <w:p w14:paraId="2D72D1C7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</w:tcPr>
          <w:p w14:paraId="28E67ACA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6D18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66" w:type="dxa"/>
          </w:tcPr>
          <w:p w14:paraId="2D015367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26E95CDA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66" w:type="dxa"/>
          </w:tcPr>
          <w:p w14:paraId="619BE724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34FF4903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0725" w:rsidRPr="00CC6D18" w14:paraId="66D419F1" w14:textId="77777777" w:rsidTr="00B46AC2">
        <w:trPr>
          <w:gridAfter w:val="1"/>
          <w:wAfter w:w="10" w:type="dxa"/>
          <w:trHeight w:val="259"/>
          <w:tblHeader/>
        </w:trPr>
        <w:tc>
          <w:tcPr>
            <w:tcW w:w="3211" w:type="dxa"/>
          </w:tcPr>
          <w:p w14:paraId="75999E02" w14:textId="77777777" w:rsidR="00C80725" w:rsidRPr="00CC6D18" w:rsidRDefault="00C80725" w:rsidP="00725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214FA957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082036C4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56E1AD9B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6D18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2ACDFA30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3B03C5F9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6D18">
              <w:rPr>
                <w:rFonts w:ascii="Angsana New" w:hAnsi="Angsana New" w:hint="cs"/>
                <w:sz w:val="28"/>
                <w:szCs w:val="28"/>
                <w:cs/>
              </w:rPr>
              <w:t>สิทธิการเช่าที่ดิน</w:t>
            </w:r>
          </w:p>
        </w:tc>
        <w:tc>
          <w:tcPr>
            <w:tcW w:w="266" w:type="dxa"/>
          </w:tcPr>
          <w:p w14:paraId="1ACEC6B0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09A910A1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66" w:type="dxa"/>
          </w:tcPr>
          <w:p w14:paraId="35EF96ED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437DE2E8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6" w:type="dxa"/>
          </w:tcPr>
          <w:p w14:paraId="4F76ABD5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</w:tcPr>
          <w:p w14:paraId="16AAE425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6D18">
              <w:rPr>
                <w:rFonts w:ascii="Angsana New" w:hAnsi="Angsana New" w:hint="cs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66" w:type="dxa"/>
          </w:tcPr>
          <w:p w14:paraId="34FF2A25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3C00AAF4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 w:hint="cs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266" w:type="dxa"/>
          </w:tcPr>
          <w:p w14:paraId="00AB207F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400A510C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0725" w:rsidRPr="00CC6D18" w14:paraId="213BD741" w14:textId="77777777" w:rsidTr="00B46AC2">
        <w:trPr>
          <w:gridAfter w:val="1"/>
          <w:wAfter w:w="10" w:type="dxa"/>
          <w:trHeight w:val="267"/>
          <w:tblHeader/>
        </w:trPr>
        <w:tc>
          <w:tcPr>
            <w:tcW w:w="3211" w:type="dxa"/>
          </w:tcPr>
          <w:p w14:paraId="71F41D05" w14:textId="77777777" w:rsidR="00C80725" w:rsidRPr="00CC6D18" w:rsidRDefault="00C80725" w:rsidP="00725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3D0A4D4A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69" w:type="dxa"/>
          </w:tcPr>
          <w:p w14:paraId="4F43EF1E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7C392690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</w:tcPr>
          <w:p w14:paraId="37896C42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2E0AE2E4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6D18">
              <w:rPr>
                <w:rFonts w:ascii="Angsana New" w:hAnsi="Angsana New" w:hint="cs"/>
                <w:sz w:val="28"/>
                <w:szCs w:val="28"/>
                <w:cs/>
              </w:rPr>
              <w:t>และอาคาร</w:t>
            </w:r>
          </w:p>
        </w:tc>
        <w:tc>
          <w:tcPr>
            <w:tcW w:w="266" w:type="dxa"/>
          </w:tcPr>
          <w:p w14:paraId="72AF002B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3EA66C6E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66" w:type="dxa"/>
          </w:tcPr>
          <w:p w14:paraId="119A86B7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 w:firstLine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702ECA48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6D18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66" w:type="dxa"/>
          </w:tcPr>
          <w:p w14:paraId="4E132803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</w:tcPr>
          <w:p w14:paraId="4FF2DEAB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66" w:type="dxa"/>
          </w:tcPr>
          <w:p w14:paraId="33552F52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66053786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 w:hint="cs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66" w:type="dxa"/>
          </w:tcPr>
          <w:p w14:paraId="71300E9B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5BAD44F8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46AC2" w:rsidRPr="00CC6D18" w14:paraId="57A7E2EE" w14:textId="77777777" w:rsidTr="00B46AC2">
        <w:trPr>
          <w:gridAfter w:val="1"/>
          <w:wAfter w:w="10" w:type="dxa"/>
          <w:trHeight w:val="267"/>
          <w:tblHeader/>
        </w:trPr>
        <w:tc>
          <w:tcPr>
            <w:tcW w:w="3211" w:type="dxa"/>
          </w:tcPr>
          <w:p w14:paraId="6659B26F" w14:textId="77777777" w:rsidR="00B46AC2" w:rsidRPr="00CC6D18" w:rsidRDefault="00B46AC2" w:rsidP="00725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67" w:type="dxa"/>
            <w:gridSpan w:val="15"/>
          </w:tcPr>
          <w:p w14:paraId="13A5B89C" w14:textId="230C0899" w:rsidR="00B46AC2" w:rsidRPr="00CC6D18" w:rsidRDefault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C6D1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80725" w:rsidRPr="00CC6D18" w14:paraId="7ECF3398" w14:textId="77777777" w:rsidTr="00B46AC2">
        <w:trPr>
          <w:gridAfter w:val="1"/>
          <w:wAfter w:w="10" w:type="dxa"/>
          <w:trHeight w:val="267"/>
        </w:trPr>
        <w:tc>
          <w:tcPr>
            <w:tcW w:w="3211" w:type="dxa"/>
            <w:tcBorders>
              <w:bottom w:val="nil"/>
            </w:tcBorders>
          </w:tcPr>
          <w:p w14:paraId="79164A35" w14:textId="22A3935D" w:rsidR="00C80725" w:rsidRPr="00CC6D18" w:rsidRDefault="00C80725" w:rsidP="00725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C6D1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78" w:type="dxa"/>
            <w:tcBorders>
              <w:bottom w:val="nil"/>
            </w:tcBorders>
          </w:tcPr>
          <w:p w14:paraId="6729BFE6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tcBorders>
              <w:bottom w:val="nil"/>
            </w:tcBorders>
          </w:tcPr>
          <w:p w14:paraId="47B3C314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564FBF04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C5FD3BF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134B1151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41E41C7A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67255C2B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1F4DD462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07D9899F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3F816052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nil"/>
            </w:tcBorders>
          </w:tcPr>
          <w:p w14:paraId="6158EF2C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2BDC4C78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3D6E5722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4D118E64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nil"/>
            </w:tcBorders>
          </w:tcPr>
          <w:p w14:paraId="35906068" w14:textId="77777777" w:rsidR="00C80725" w:rsidRPr="00CC6D18" w:rsidRDefault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0725" w:rsidRPr="00CC6D18" w14:paraId="446E8954" w14:textId="77777777" w:rsidTr="00B46AC2">
        <w:trPr>
          <w:gridAfter w:val="1"/>
          <w:wAfter w:w="10" w:type="dxa"/>
          <w:trHeight w:val="252"/>
        </w:trPr>
        <w:tc>
          <w:tcPr>
            <w:tcW w:w="3211" w:type="dxa"/>
            <w:tcBorders>
              <w:top w:val="nil"/>
              <w:bottom w:val="nil"/>
            </w:tcBorders>
          </w:tcPr>
          <w:p w14:paraId="210CC347" w14:textId="120BAA75" w:rsidR="00C80725" w:rsidRPr="00CC6D18" w:rsidRDefault="00C80725" w:rsidP="00725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C6D1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C6D1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CC6D18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CC6D18">
              <w:rPr>
                <w:rFonts w:ascii="Angsana New" w:hAnsi="Angsana New"/>
                <w:sz w:val="28"/>
                <w:szCs w:val="28"/>
              </w:rPr>
              <w:t>2565</w:t>
            </w:r>
            <w:r w:rsidR="0072507F" w:rsidRPr="00CC6D1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72507F" w:rsidRPr="00CC6D18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4963119A" w14:textId="77777777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165,085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78A72DE4" w14:textId="77777777" w:rsidR="00C80725" w:rsidRPr="00CC6D18" w:rsidRDefault="00C80725" w:rsidP="00BE64B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345BEC1B" w14:textId="4223F1E6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177,7</w:t>
            </w:r>
            <w:r w:rsidR="00CF1915" w:rsidRPr="00CC6D18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57DA9AA" w14:textId="77777777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16184883" w14:textId="27BBFA3F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6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10</w:t>
            </w:r>
            <w:r w:rsidR="00BE64BA" w:rsidRPr="00CC6D18">
              <w:rPr>
                <w:rFonts w:ascii="Angsana New" w:hAnsi="Angsana New"/>
                <w:sz w:val="28"/>
                <w:szCs w:val="28"/>
              </w:rPr>
              <w:t>9</w:t>
            </w:r>
            <w:r w:rsidRPr="00CC6D18">
              <w:rPr>
                <w:rFonts w:ascii="Angsana New" w:hAnsi="Angsana New"/>
                <w:sz w:val="28"/>
                <w:szCs w:val="28"/>
              </w:rPr>
              <w:t>,</w:t>
            </w:r>
            <w:r w:rsidR="00BE64BA" w:rsidRPr="00CC6D18">
              <w:rPr>
                <w:rFonts w:ascii="Angsana New" w:hAnsi="Angsana New"/>
                <w:sz w:val="28"/>
                <w:szCs w:val="28"/>
              </w:rPr>
              <w:t>548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3CA2998A" w14:textId="77777777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3EABB6C9" w14:textId="448F3F8D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10</w:t>
            </w:r>
            <w:r w:rsidR="00BE64BA" w:rsidRPr="00CC6D18">
              <w:rPr>
                <w:rFonts w:ascii="Angsana New" w:hAnsi="Angsana New"/>
                <w:sz w:val="28"/>
                <w:szCs w:val="28"/>
              </w:rPr>
              <w:t>5</w:t>
            </w:r>
            <w:r w:rsidRPr="00CC6D18">
              <w:rPr>
                <w:rFonts w:ascii="Angsana New" w:hAnsi="Angsana New"/>
                <w:sz w:val="28"/>
                <w:szCs w:val="28"/>
              </w:rPr>
              <w:t>,</w:t>
            </w:r>
            <w:r w:rsidR="00BE64BA" w:rsidRPr="00CC6D18">
              <w:rPr>
                <w:rFonts w:ascii="Angsana New" w:hAnsi="Angsana New"/>
                <w:sz w:val="28"/>
                <w:szCs w:val="28"/>
              </w:rPr>
              <w:t>525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C901043" w14:textId="77777777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55C6853B" w14:textId="77777777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9,667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3BF1FC0E" w14:textId="77777777" w:rsidR="00C80725" w:rsidRPr="00CC6D18" w:rsidRDefault="00C80725" w:rsidP="00BE64B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vAlign w:val="bottom"/>
          </w:tcPr>
          <w:p w14:paraId="61EBAEE8" w14:textId="793B397F" w:rsidR="00C80725" w:rsidRPr="00CC6D18" w:rsidRDefault="00BE64BA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8,914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9A1F624" w14:textId="77777777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6E7FC692" w14:textId="77777777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7,664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36F1D443" w14:textId="77777777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vAlign w:val="bottom"/>
          </w:tcPr>
          <w:p w14:paraId="316680F8" w14:textId="49D51093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5</w:t>
            </w:r>
            <w:r w:rsidR="00E85971" w:rsidRPr="00CC6D18">
              <w:rPr>
                <w:rFonts w:ascii="Angsana New" w:hAnsi="Angsana New"/>
                <w:sz w:val="28"/>
                <w:szCs w:val="28"/>
              </w:rPr>
              <w:t>84</w:t>
            </w:r>
            <w:r w:rsidRPr="00CC6D18">
              <w:rPr>
                <w:rFonts w:ascii="Angsana New" w:hAnsi="Angsana New"/>
                <w:sz w:val="28"/>
                <w:szCs w:val="28"/>
              </w:rPr>
              <w:t>,</w:t>
            </w:r>
            <w:r w:rsidR="00E85971" w:rsidRPr="00CC6D18">
              <w:rPr>
                <w:rFonts w:ascii="Angsana New" w:hAnsi="Angsana New"/>
                <w:sz w:val="28"/>
                <w:szCs w:val="28"/>
              </w:rPr>
              <w:t>182</w:t>
            </w:r>
          </w:p>
        </w:tc>
      </w:tr>
      <w:tr w:rsidR="00394C21" w:rsidRPr="00CC6D18" w14:paraId="1FBEE37E" w14:textId="77777777" w:rsidTr="00B46AC2">
        <w:trPr>
          <w:gridAfter w:val="1"/>
          <w:wAfter w:w="10" w:type="dxa"/>
          <w:trHeight w:val="252"/>
        </w:trPr>
        <w:tc>
          <w:tcPr>
            <w:tcW w:w="3211" w:type="dxa"/>
            <w:tcBorders>
              <w:top w:val="nil"/>
            </w:tcBorders>
          </w:tcPr>
          <w:p w14:paraId="5F97302F" w14:textId="77777777" w:rsidR="00C80725" w:rsidRPr="00CC6D18" w:rsidRDefault="00C80725" w:rsidP="00725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CC6D1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78" w:type="dxa"/>
            <w:tcBorders>
              <w:top w:val="nil"/>
            </w:tcBorders>
            <w:vAlign w:val="bottom"/>
          </w:tcPr>
          <w:p w14:paraId="46205EA7" w14:textId="2EAE3882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C6D18">
              <w:rPr>
                <w:rFonts w:ascii="Angsana New" w:hAnsi="Angsana New"/>
                <w:sz w:val="28"/>
                <w:szCs w:val="28"/>
                <w:lang w:val="en-GB"/>
              </w:rPr>
              <w:t>22,</w:t>
            </w:r>
            <w:r w:rsidRPr="00CC6D18">
              <w:rPr>
                <w:rFonts w:ascii="Angsana New" w:hAnsi="Angsana New"/>
                <w:sz w:val="28"/>
                <w:szCs w:val="28"/>
              </w:rPr>
              <w:t>430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62DC15DE" w14:textId="77777777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303FC063" w14:textId="461114E6" w:rsidR="00C80725" w:rsidRPr="00CC6D18" w:rsidRDefault="00CE65B9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9,</w:t>
            </w:r>
            <w:r w:rsidR="00CF1915" w:rsidRPr="00CC6D18">
              <w:rPr>
                <w:rFonts w:ascii="Angsana New" w:hAnsi="Angsana New"/>
                <w:sz w:val="28"/>
                <w:szCs w:val="28"/>
              </w:rPr>
              <w:t>398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8C46E88" w14:textId="77777777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D125B5" w14:textId="7504B902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1</w:t>
            </w:r>
            <w:r w:rsidR="00BE64BA" w:rsidRPr="00CC6D18">
              <w:rPr>
                <w:rFonts w:ascii="Angsana New" w:hAnsi="Angsana New"/>
                <w:sz w:val="28"/>
                <w:szCs w:val="28"/>
              </w:rPr>
              <w:t>8</w:t>
            </w:r>
            <w:r w:rsidRPr="00CC6D18">
              <w:rPr>
                <w:rFonts w:ascii="Angsana New" w:hAnsi="Angsana New"/>
                <w:sz w:val="28"/>
                <w:szCs w:val="28"/>
              </w:rPr>
              <w:t>,</w:t>
            </w:r>
            <w:r w:rsidR="00BE64BA" w:rsidRPr="00CC6D18">
              <w:rPr>
                <w:rFonts w:ascii="Angsana New" w:hAnsi="Angsana New"/>
                <w:sz w:val="28"/>
                <w:szCs w:val="28"/>
              </w:rPr>
              <w:t>223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CA06379" w14:textId="77777777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6015072D" w14:textId="259AA092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57,</w:t>
            </w:r>
            <w:r w:rsidR="00BE64BA" w:rsidRPr="00CC6D18">
              <w:rPr>
                <w:rFonts w:ascii="Angsana New" w:hAnsi="Angsana New"/>
                <w:sz w:val="28"/>
                <w:szCs w:val="28"/>
              </w:rPr>
              <w:t>9</w:t>
            </w:r>
            <w:r w:rsidR="00E85971" w:rsidRPr="00CC6D18">
              <w:rPr>
                <w:rFonts w:ascii="Angsana New" w:hAnsi="Angsana New"/>
                <w:sz w:val="28"/>
                <w:szCs w:val="28"/>
              </w:rPr>
              <w:t>6</w:t>
            </w:r>
            <w:r w:rsidR="00BE64BA" w:rsidRPr="00CC6D1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1C12AAF" w14:textId="77777777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0A8F2D2E" w14:textId="77777777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3,087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31C4FAA1" w14:textId="77777777" w:rsidR="00C80725" w:rsidRPr="00CC6D18" w:rsidRDefault="00C80725" w:rsidP="00BE64B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</w:tcBorders>
            <w:vAlign w:val="bottom"/>
          </w:tcPr>
          <w:p w14:paraId="6CCFBFD0" w14:textId="005AB469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4,</w:t>
            </w:r>
            <w:r w:rsidR="00E85971" w:rsidRPr="00CC6D18">
              <w:rPr>
                <w:rFonts w:ascii="Angsana New" w:hAnsi="Angsana New"/>
                <w:sz w:val="28"/>
                <w:szCs w:val="28"/>
              </w:rPr>
              <w:t>694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8FE79C8" w14:textId="77777777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5592EB29" w14:textId="11532909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18</w:t>
            </w:r>
            <w:r w:rsidR="00CE65B9" w:rsidRPr="00CC6D18">
              <w:rPr>
                <w:rFonts w:ascii="Angsana New" w:hAnsi="Angsana New"/>
                <w:sz w:val="28"/>
                <w:szCs w:val="28"/>
              </w:rPr>
              <w:t>7</w:t>
            </w:r>
            <w:r w:rsidRPr="00CC6D18">
              <w:rPr>
                <w:rFonts w:ascii="Angsana New" w:hAnsi="Angsana New"/>
                <w:sz w:val="28"/>
                <w:szCs w:val="28"/>
              </w:rPr>
              <w:t>,</w:t>
            </w:r>
            <w:r w:rsidR="00CE65B9" w:rsidRPr="00CC6D18">
              <w:rPr>
                <w:rFonts w:ascii="Angsana New" w:hAnsi="Angsana New"/>
                <w:sz w:val="28"/>
                <w:szCs w:val="28"/>
              </w:rPr>
              <w:t>28</w:t>
            </w:r>
            <w:r w:rsidR="0048063A" w:rsidRPr="00CC6D1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0546754" w14:textId="77777777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</w:tcBorders>
            <w:vAlign w:val="bottom"/>
          </w:tcPr>
          <w:p w14:paraId="410CB66A" w14:textId="4D361707" w:rsidR="00C80725" w:rsidRPr="00CC6D18" w:rsidRDefault="00CD081B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30</w:t>
            </w:r>
            <w:r w:rsidR="00E85971" w:rsidRPr="00CC6D18">
              <w:rPr>
                <w:rFonts w:ascii="Angsana New" w:hAnsi="Angsana New"/>
                <w:sz w:val="28"/>
                <w:szCs w:val="28"/>
              </w:rPr>
              <w:t>3</w:t>
            </w:r>
            <w:r w:rsidRPr="00CC6D18">
              <w:rPr>
                <w:rFonts w:ascii="Angsana New" w:hAnsi="Angsana New"/>
                <w:sz w:val="28"/>
                <w:szCs w:val="28"/>
              </w:rPr>
              <w:t>,</w:t>
            </w:r>
            <w:r w:rsidR="00E85971" w:rsidRPr="00CC6D18">
              <w:rPr>
                <w:rFonts w:ascii="Angsana New" w:hAnsi="Angsana New"/>
                <w:sz w:val="28"/>
                <w:szCs w:val="28"/>
              </w:rPr>
              <w:t>079</w:t>
            </w:r>
          </w:p>
        </w:tc>
      </w:tr>
      <w:tr w:rsidR="00394C21" w:rsidRPr="00CC6D18" w14:paraId="7D1012FE" w14:textId="77777777" w:rsidTr="00B46AC2">
        <w:trPr>
          <w:gridAfter w:val="1"/>
          <w:wAfter w:w="10" w:type="dxa"/>
          <w:trHeight w:val="252"/>
        </w:trPr>
        <w:tc>
          <w:tcPr>
            <w:tcW w:w="3211" w:type="dxa"/>
          </w:tcPr>
          <w:p w14:paraId="792A189C" w14:textId="77777777" w:rsidR="00C80725" w:rsidRPr="00CC6D18" w:rsidRDefault="00C80725" w:rsidP="00725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C6D18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การเปลี่ยนแปลงสัญญาเช่า</w:t>
            </w:r>
          </w:p>
        </w:tc>
        <w:tc>
          <w:tcPr>
            <w:tcW w:w="1278" w:type="dxa"/>
            <w:tcBorders>
              <w:top w:val="nil"/>
            </w:tcBorders>
            <w:vAlign w:val="bottom"/>
          </w:tcPr>
          <w:p w14:paraId="5EFF0F95" w14:textId="77777777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C6D18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7A05AB28" w14:textId="77777777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46840A2D" w14:textId="77777777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C6D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28748DF" w14:textId="77777777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037BC3" w14:textId="1E2BA4F3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(</w:t>
            </w:r>
            <w:r w:rsidR="00E85971" w:rsidRPr="00CC6D18">
              <w:rPr>
                <w:rFonts w:ascii="Angsana New" w:hAnsi="Angsana New"/>
                <w:sz w:val="28"/>
                <w:szCs w:val="28"/>
              </w:rPr>
              <w:t>5,231</w:t>
            </w:r>
            <w:r w:rsidRPr="00CC6D1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3FAFBF22" w14:textId="77777777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54444647" w14:textId="77777777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1069"/>
              </w:tabs>
              <w:spacing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 xml:space="preserve">                  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A490435" w14:textId="77777777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3E334D1B" w14:textId="77777777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121D535" w14:textId="77777777" w:rsidR="00C80725" w:rsidRPr="00CC6D18" w:rsidRDefault="00C80725" w:rsidP="00BE64B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</w:tcBorders>
            <w:vAlign w:val="bottom"/>
          </w:tcPr>
          <w:p w14:paraId="19FD2846" w14:textId="77777777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1FFECCFD" w14:textId="77777777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0D0ACB4C" w14:textId="77777777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225DDBA" w14:textId="77777777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</w:tcBorders>
            <w:vAlign w:val="bottom"/>
          </w:tcPr>
          <w:p w14:paraId="31B80E79" w14:textId="2AB51F53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(</w:t>
            </w:r>
            <w:r w:rsidR="00E85971" w:rsidRPr="00CC6D18">
              <w:rPr>
                <w:rFonts w:ascii="Angsana New" w:hAnsi="Angsana New"/>
                <w:sz w:val="28"/>
                <w:szCs w:val="28"/>
              </w:rPr>
              <w:t>5,231</w:t>
            </w:r>
            <w:r w:rsidRPr="00CC6D1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4587D" w:rsidRPr="00CC6D18" w14:paraId="6B38D71E" w14:textId="77777777" w:rsidTr="00B46AC2">
        <w:trPr>
          <w:gridAfter w:val="1"/>
          <w:wAfter w:w="10" w:type="dxa"/>
          <w:trHeight w:val="259"/>
        </w:trPr>
        <w:tc>
          <w:tcPr>
            <w:tcW w:w="3211" w:type="dxa"/>
          </w:tcPr>
          <w:p w14:paraId="6CB58EB6" w14:textId="77777777" w:rsidR="00C80725" w:rsidRPr="00CC6D18" w:rsidRDefault="00C80725" w:rsidP="00725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C6D18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278" w:type="dxa"/>
            <w:tcBorders>
              <w:top w:val="nil"/>
            </w:tcBorders>
            <w:vAlign w:val="bottom"/>
          </w:tcPr>
          <w:p w14:paraId="0C30C073" w14:textId="77777777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4553B7A5" w14:textId="77777777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37B913CD" w14:textId="3BBCEEEB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32,</w:t>
            </w:r>
            <w:r w:rsidR="00CE65B9" w:rsidRPr="00CC6D18">
              <w:rPr>
                <w:rFonts w:ascii="Angsana New" w:hAnsi="Angsana New"/>
                <w:sz w:val="28"/>
                <w:szCs w:val="28"/>
              </w:rPr>
              <w:t>624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23977AA" w14:textId="77777777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01B08695" w14:textId="77777777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6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C27C317" w14:textId="77777777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4C7435B4" w14:textId="2A439A31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2,5</w:t>
            </w:r>
            <w:r w:rsidR="00E85971" w:rsidRPr="00CC6D18">
              <w:rPr>
                <w:rFonts w:ascii="Angsana New" w:hAnsi="Angsana New"/>
                <w:sz w:val="28"/>
                <w:szCs w:val="28"/>
              </w:rPr>
              <w:t>4</w:t>
            </w:r>
            <w:r w:rsidR="00CE65B9" w:rsidRPr="00CC6D1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13D1DF9" w14:textId="77777777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40B39C4B" w14:textId="77777777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457FC3FC" w14:textId="77777777" w:rsidR="00C80725" w:rsidRPr="00CC6D18" w:rsidRDefault="00C80725" w:rsidP="00BE64B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</w:tcBorders>
            <w:vAlign w:val="bottom"/>
          </w:tcPr>
          <w:p w14:paraId="518E731D" w14:textId="2C30FC56" w:rsidR="00C80725" w:rsidRPr="00CC6D18" w:rsidRDefault="00E85971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583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0E2EDD5" w14:textId="77777777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7CCAFD76" w14:textId="78DF7DE7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(35,</w:t>
            </w:r>
            <w:r w:rsidR="00CE65B9" w:rsidRPr="00CC6D18">
              <w:rPr>
                <w:rFonts w:ascii="Angsana New" w:hAnsi="Angsana New"/>
                <w:sz w:val="28"/>
                <w:szCs w:val="28"/>
              </w:rPr>
              <w:t>747</w:t>
            </w:r>
            <w:r w:rsidRPr="00CC6D1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126A8617" w14:textId="77777777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</w:tcBorders>
            <w:vAlign w:val="bottom"/>
          </w:tcPr>
          <w:p w14:paraId="1BA6DB54" w14:textId="77777777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4C21" w:rsidRPr="00CC6D18" w14:paraId="1DAD5755" w14:textId="77777777" w:rsidTr="00B46AC2">
        <w:trPr>
          <w:gridAfter w:val="1"/>
          <w:wAfter w:w="10" w:type="dxa"/>
          <w:trHeight w:val="252"/>
        </w:trPr>
        <w:tc>
          <w:tcPr>
            <w:tcW w:w="3211" w:type="dxa"/>
            <w:tcBorders>
              <w:bottom w:val="nil"/>
            </w:tcBorders>
          </w:tcPr>
          <w:p w14:paraId="7EA17D2D" w14:textId="77777777" w:rsidR="00C80725" w:rsidRPr="00CC6D18" w:rsidRDefault="00C80725" w:rsidP="00725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C6D18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Pr="00CC6D1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144C1B1D" w14:textId="77777777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14:paraId="46B8F370" w14:textId="77777777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405FE99A" w14:textId="77777777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A919196" w14:textId="77777777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7D8AFCC2" w14:textId="77777777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5" w:right="6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bottom w:val="nil"/>
            </w:tcBorders>
            <w:vAlign w:val="bottom"/>
          </w:tcPr>
          <w:p w14:paraId="580F9370" w14:textId="77777777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68981E5B" w14:textId="4D9894D9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(</w:t>
            </w:r>
            <w:r w:rsidR="00BE64BA" w:rsidRPr="00CC6D18">
              <w:rPr>
                <w:rFonts w:ascii="Angsana New" w:hAnsi="Angsana New"/>
                <w:sz w:val="28"/>
                <w:szCs w:val="28"/>
              </w:rPr>
              <w:t>420</w:t>
            </w:r>
            <w:r w:rsidRPr="00CC6D1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6" w:type="dxa"/>
            <w:tcBorders>
              <w:bottom w:val="nil"/>
            </w:tcBorders>
            <w:vAlign w:val="bottom"/>
          </w:tcPr>
          <w:p w14:paraId="2ED16DC3" w14:textId="77777777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336CB07A" w14:textId="77777777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(1,399)</w:t>
            </w:r>
          </w:p>
        </w:tc>
        <w:tc>
          <w:tcPr>
            <w:tcW w:w="266" w:type="dxa"/>
            <w:tcBorders>
              <w:bottom w:val="nil"/>
            </w:tcBorders>
            <w:vAlign w:val="bottom"/>
          </w:tcPr>
          <w:p w14:paraId="6BBAFB9B" w14:textId="77777777" w:rsidR="00C80725" w:rsidRPr="00CC6D18" w:rsidRDefault="00C80725" w:rsidP="00BE64B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7F53477D" w14:textId="7FB66487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(</w:t>
            </w:r>
            <w:r w:rsidR="00BE64BA" w:rsidRPr="00CC6D18">
              <w:rPr>
                <w:rFonts w:ascii="Angsana New" w:hAnsi="Angsana New"/>
                <w:sz w:val="28"/>
                <w:szCs w:val="28"/>
              </w:rPr>
              <w:t>613</w:t>
            </w:r>
            <w:r w:rsidRPr="00CC6D1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6" w:type="dxa"/>
            <w:tcBorders>
              <w:bottom w:val="nil"/>
            </w:tcBorders>
            <w:vAlign w:val="bottom"/>
          </w:tcPr>
          <w:p w14:paraId="38EA930D" w14:textId="77777777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1A183151" w14:textId="77777777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(38)</w:t>
            </w:r>
          </w:p>
        </w:tc>
        <w:tc>
          <w:tcPr>
            <w:tcW w:w="266" w:type="dxa"/>
            <w:tcBorders>
              <w:bottom w:val="nil"/>
            </w:tcBorders>
            <w:vAlign w:val="bottom"/>
          </w:tcPr>
          <w:p w14:paraId="2D28B0DE" w14:textId="77777777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14:paraId="0D15F038" w14:textId="347F651F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(</w:t>
            </w:r>
            <w:r w:rsidR="00E85971" w:rsidRPr="00CC6D18">
              <w:rPr>
                <w:rFonts w:ascii="Angsana New" w:hAnsi="Angsana New"/>
                <w:sz w:val="28"/>
                <w:szCs w:val="28"/>
              </w:rPr>
              <w:t>2</w:t>
            </w:r>
            <w:r w:rsidRPr="00CC6D18">
              <w:rPr>
                <w:rFonts w:ascii="Angsana New" w:hAnsi="Angsana New"/>
                <w:sz w:val="28"/>
                <w:szCs w:val="28"/>
              </w:rPr>
              <w:t>,</w:t>
            </w:r>
            <w:r w:rsidR="00E85971" w:rsidRPr="00CC6D18">
              <w:rPr>
                <w:rFonts w:ascii="Angsana New" w:hAnsi="Angsana New"/>
                <w:sz w:val="28"/>
                <w:szCs w:val="28"/>
              </w:rPr>
              <w:t>470</w:t>
            </w:r>
            <w:r w:rsidRPr="00CC6D1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4C21" w:rsidRPr="00CC6D18" w14:paraId="38E2CBBC" w14:textId="77777777" w:rsidTr="00B46AC2">
        <w:trPr>
          <w:gridAfter w:val="1"/>
          <w:wAfter w:w="10" w:type="dxa"/>
          <w:trHeight w:val="259"/>
        </w:trPr>
        <w:tc>
          <w:tcPr>
            <w:tcW w:w="3211" w:type="dxa"/>
          </w:tcPr>
          <w:p w14:paraId="1DFC1A31" w14:textId="641C91D1" w:rsidR="00C80725" w:rsidRPr="00CC6D18" w:rsidRDefault="00C80725" w:rsidP="00725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CC6D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  <w:r w:rsidR="00BE64BA" w:rsidRPr="00CC6D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และ </w:t>
            </w:r>
            <w:r w:rsidR="00B46AC2" w:rsidRPr="00CC6D18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 xml:space="preserve">    </w:t>
            </w:r>
            <w:r w:rsidR="00BE64BA" w:rsidRPr="00CC6D1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="00BE64BA" w:rsidRPr="00CC6D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BE64BA" w:rsidRPr="00CC6D1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2566 - </w:t>
            </w:r>
            <w:r w:rsidR="00BE64BA" w:rsidRPr="00CC6D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  <w:vAlign w:val="bottom"/>
          </w:tcPr>
          <w:p w14:paraId="6B859A1F" w14:textId="16B06063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CE65B9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87</w:t>
            </w: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CE65B9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515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7F768CAC" w14:textId="77777777" w:rsidR="00C80725" w:rsidRPr="00CC6D18" w:rsidRDefault="00C80725" w:rsidP="00BE64BA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  <w:vAlign w:val="bottom"/>
          </w:tcPr>
          <w:p w14:paraId="01FF949B" w14:textId="0DC106E2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21</w:t>
            </w:r>
            <w:r w:rsidR="00CE65B9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9,</w:t>
            </w:r>
            <w:r w:rsidR="00BE64BA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80</w:t>
            </w:r>
            <w:r w:rsidR="00CF1915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4F4A3FF" w14:textId="77777777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  <w:vAlign w:val="bottom"/>
          </w:tcPr>
          <w:p w14:paraId="7844557D" w14:textId="0CF5D1DC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15" w:right="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12</w:t>
            </w:r>
            <w:r w:rsidR="00E85971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E85971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540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09083CF" w14:textId="77777777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  <w:vAlign w:val="bottom"/>
          </w:tcPr>
          <w:p w14:paraId="731D8F83" w14:textId="1DA7B516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  <w:r w:rsidR="00BE64BA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BE64BA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606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0178368" w14:textId="77777777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  <w:vAlign w:val="bottom"/>
          </w:tcPr>
          <w:p w14:paraId="31191F7F" w14:textId="77777777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11,355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BDA2880" w14:textId="77777777" w:rsidR="00C80725" w:rsidRPr="00CC6D18" w:rsidRDefault="00C80725" w:rsidP="00BE64BA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nil"/>
            </w:tcBorders>
            <w:vAlign w:val="bottom"/>
          </w:tcPr>
          <w:p w14:paraId="6B507669" w14:textId="2A13C4A9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BE64BA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CE65B9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BE64BA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57</w:t>
            </w:r>
            <w:r w:rsidR="00E85971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8DB9807" w14:textId="77777777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  <w:vAlign w:val="bottom"/>
          </w:tcPr>
          <w:p w14:paraId="6B63FE03" w14:textId="1EACBAC1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  <w:r w:rsidR="00CE65B9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CE65B9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  <w:r w:rsidR="0048063A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6149F24" w14:textId="77777777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vAlign w:val="bottom"/>
          </w:tcPr>
          <w:p w14:paraId="102A1135" w14:textId="03BC6D59" w:rsidR="00C80725" w:rsidRPr="00CC6D18" w:rsidRDefault="00C80725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CD081B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E85971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E85971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560</w:t>
            </w:r>
          </w:p>
        </w:tc>
      </w:tr>
      <w:tr w:rsidR="0072507F" w:rsidRPr="00CC6D18" w14:paraId="6BFE3838" w14:textId="77777777" w:rsidTr="00B46AC2">
        <w:trPr>
          <w:gridAfter w:val="1"/>
          <w:wAfter w:w="10" w:type="dxa"/>
          <w:trHeight w:val="252"/>
        </w:trPr>
        <w:tc>
          <w:tcPr>
            <w:tcW w:w="3211" w:type="dxa"/>
            <w:tcBorders>
              <w:bottom w:val="nil"/>
            </w:tcBorders>
          </w:tcPr>
          <w:p w14:paraId="7267FF82" w14:textId="3B2F7730" w:rsidR="0072507F" w:rsidRPr="00CC6D18" w:rsidRDefault="00E85971" w:rsidP="00725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C6D18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1AC22613" w14:textId="7E170952" w:rsidR="0072507F" w:rsidRPr="00CC6D18" w:rsidRDefault="00B46AC2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40,327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253B6685" w14:textId="77777777" w:rsidR="0072507F" w:rsidRPr="00CC6D18" w:rsidRDefault="0072507F" w:rsidP="00BE64B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72D8B7F5" w14:textId="0E6F03EC" w:rsidR="0072507F" w:rsidRPr="00CC6D18" w:rsidRDefault="00B46AC2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6,406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F162251" w14:textId="77777777" w:rsidR="0072507F" w:rsidRPr="00CC6D18" w:rsidRDefault="0072507F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0F2F886C" w14:textId="2766AAB8" w:rsidR="0072507F" w:rsidRPr="00CC6D18" w:rsidRDefault="00B46AC2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6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2,534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D91489D" w14:textId="77777777" w:rsidR="0072507F" w:rsidRPr="00CC6D18" w:rsidRDefault="0072507F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399B7D69" w14:textId="2BF495C0" w:rsidR="0072507F" w:rsidRPr="00CC6D18" w:rsidRDefault="00FD1BD7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39,633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1D26FED6" w14:textId="77777777" w:rsidR="0072507F" w:rsidRPr="00CC6D18" w:rsidRDefault="0072507F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7C0B1B79" w14:textId="1001BB23" w:rsidR="0072507F" w:rsidRPr="00CC6D18" w:rsidRDefault="00FD1BD7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2,686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129F8F3" w14:textId="77777777" w:rsidR="0072507F" w:rsidRPr="00CC6D18" w:rsidRDefault="0072507F" w:rsidP="00BE64B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vAlign w:val="bottom"/>
          </w:tcPr>
          <w:p w14:paraId="52407631" w14:textId="6446A1DE" w:rsidR="0072507F" w:rsidRPr="00CC6D18" w:rsidRDefault="00FD1BD7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7,537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E030F91" w14:textId="77777777" w:rsidR="0072507F" w:rsidRPr="00CC6D18" w:rsidRDefault="0072507F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2678F862" w14:textId="34AF1119" w:rsidR="0072507F" w:rsidRPr="00CC6D18" w:rsidRDefault="00FD1BD7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88,050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9DD7EC1" w14:textId="77777777" w:rsidR="0072507F" w:rsidRPr="00CC6D18" w:rsidRDefault="0072507F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vAlign w:val="bottom"/>
          </w:tcPr>
          <w:p w14:paraId="1154599B" w14:textId="071619CA" w:rsidR="0072507F" w:rsidRPr="00CC6D18" w:rsidRDefault="00202F41" w:rsidP="00BE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187,173</w:t>
            </w:r>
          </w:p>
        </w:tc>
      </w:tr>
      <w:tr w:rsidR="00B46AC2" w:rsidRPr="00CC6D18" w14:paraId="71315FF4" w14:textId="77777777" w:rsidTr="00B46AC2">
        <w:trPr>
          <w:gridAfter w:val="1"/>
          <w:wAfter w:w="10" w:type="dxa"/>
          <w:trHeight w:val="252"/>
        </w:trPr>
        <w:tc>
          <w:tcPr>
            <w:tcW w:w="3211" w:type="dxa"/>
            <w:tcBorders>
              <w:bottom w:val="nil"/>
            </w:tcBorders>
          </w:tcPr>
          <w:p w14:paraId="28977737" w14:textId="2BE92FF8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C6D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ได้มาจากการรวมธุรกิจ</w:t>
            </w:r>
            <w:r w:rsidR="009B638F" w:rsidRPr="00CC6D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9B638F" w:rsidRPr="00CC6D18">
              <w:rPr>
                <w:rFonts w:ascii="Angsana New" w:hAnsi="Angsana New" w:hint="cs"/>
                <w:i/>
                <w:iCs/>
                <w:spacing w:val="-4"/>
                <w:sz w:val="28"/>
                <w:szCs w:val="28"/>
                <w:cs/>
              </w:rPr>
              <w:t xml:space="preserve">(ดูหมายเหตุข้อ </w:t>
            </w:r>
            <w:r w:rsidR="009B638F" w:rsidRPr="00CC6D18">
              <w:rPr>
                <w:rFonts w:ascii="Angsana New" w:hAnsi="Angsana New"/>
                <w:i/>
                <w:iCs/>
                <w:spacing w:val="-4"/>
                <w:sz w:val="28"/>
                <w:szCs w:val="28"/>
              </w:rPr>
              <w:t>4</w:t>
            </w:r>
            <w:r w:rsidR="009B638F" w:rsidRPr="00CC6D18">
              <w:rPr>
                <w:rFonts w:ascii="Angsana New" w:hAnsi="Angsana New" w:hint="cs"/>
                <w:i/>
                <w:iCs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55C54F5F" w14:textId="111A2302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C6D18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0D82D9EA" w14:textId="77777777" w:rsidR="00B46AC2" w:rsidRPr="00CC6D18" w:rsidRDefault="00B46AC2" w:rsidP="00B46AC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6FEE96C9" w14:textId="4D970AA8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1</w:t>
            </w:r>
            <w:r w:rsidR="00CE39A0" w:rsidRPr="00CC6D18">
              <w:rPr>
                <w:rFonts w:ascii="Angsana New" w:hAnsi="Angsana New"/>
                <w:sz w:val="28"/>
                <w:szCs w:val="28"/>
              </w:rPr>
              <w:t>2</w:t>
            </w:r>
            <w:r w:rsidRPr="00CC6D18">
              <w:rPr>
                <w:rFonts w:ascii="Angsana New" w:hAnsi="Angsana New"/>
                <w:sz w:val="28"/>
                <w:szCs w:val="28"/>
              </w:rPr>
              <w:t>,</w:t>
            </w:r>
            <w:r w:rsidR="00CE39A0" w:rsidRPr="00CC6D18">
              <w:rPr>
                <w:rFonts w:ascii="Angsana New" w:hAnsi="Angsana New"/>
                <w:sz w:val="28"/>
                <w:szCs w:val="28"/>
              </w:rPr>
              <w:t>195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F1B8060" w14:textId="7777777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4D18B752" w14:textId="56BB4974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6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2</w:t>
            </w:r>
            <w:r w:rsidR="00BD2BA3" w:rsidRPr="00CC6D18">
              <w:rPr>
                <w:rFonts w:ascii="Angsana New" w:hAnsi="Angsana New"/>
                <w:sz w:val="28"/>
                <w:szCs w:val="28"/>
              </w:rPr>
              <w:t>1</w:t>
            </w:r>
            <w:r w:rsidRPr="00CC6D18">
              <w:rPr>
                <w:rFonts w:ascii="Angsana New" w:hAnsi="Angsana New"/>
                <w:sz w:val="28"/>
                <w:szCs w:val="28"/>
              </w:rPr>
              <w:t>,</w:t>
            </w:r>
            <w:r w:rsidR="00BD2BA3" w:rsidRPr="00CC6D18">
              <w:rPr>
                <w:rFonts w:ascii="Angsana New" w:hAnsi="Angsana New"/>
                <w:sz w:val="28"/>
                <w:szCs w:val="28"/>
              </w:rPr>
              <w:t>230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483D9377" w14:textId="7777777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7D4F0B6D" w14:textId="54CBEBDC" w:rsidR="00B46AC2" w:rsidRPr="00CC6D18" w:rsidRDefault="00CE39A0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1</w:t>
            </w:r>
            <w:r w:rsidR="00BD2BA3" w:rsidRPr="00CC6D18">
              <w:rPr>
                <w:rFonts w:ascii="Angsana New" w:hAnsi="Angsana New"/>
                <w:sz w:val="28"/>
                <w:szCs w:val="28"/>
              </w:rPr>
              <w:t>4</w:t>
            </w:r>
            <w:r w:rsidR="00FD1BD7" w:rsidRPr="00CC6D18">
              <w:rPr>
                <w:rFonts w:ascii="Angsana New" w:hAnsi="Angsana New"/>
                <w:sz w:val="28"/>
                <w:szCs w:val="28"/>
              </w:rPr>
              <w:t>,</w:t>
            </w:r>
            <w:r w:rsidRPr="00CC6D18">
              <w:rPr>
                <w:rFonts w:ascii="Angsana New" w:hAnsi="Angsana New"/>
                <w:sz w:val="28"/>
                <w:szCs w:val="28"/>
              </w:rPr>
              <w:t>736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C765493" w14:textId="7777777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42976E88" w14:textId="522512D6" w:rsidR="00B46AC2" w:rsidRPr="00CC6D18" w:rsidRDefault="00CE39A0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8</w:t>
            </w:r>
            <w:r w:rsidR="00FD1BD7" w:rsidRPr="00CC6D18">
              <w:rPr>
                <w:rFonts w:ascii="Angsana New" w:hAnsi="Angsana New"/>
                <w:sz w:val="28"/>
                <w:szCs w:val="28"/>
              </w:rPr>
              <w:t>8</w:t>
            </w:r>
            <w:r w:rsidRPr="00CC6D1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46783D29" w14:textId="77777777" w:rsidR="00B46AC2" w:rsidRPr="00CC6D18" w:rsidRDefault="00B46AC2" w:rsidP="00B46AC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vAlign w:val="bottom"/>
          </w:tcPr>
          <w:p w14:paraId="0DCF1B00" w14:textId="18710E96" w:rsidR="00B46AC2" w:rsidRPr="00CC6D18" w:rsidRDefault="00CE39A0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26</w:t>
            </w:r>
            <w:r w:rsidR="00FA70C2" w:rsidRPr="00CC6D1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D4B7EF4" w14:textId="7777777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34523A12" w14:textId="3B2FBA3C" w:rsidR="00B46AC2" w:rsidRPr="00CC6D18" w:rsidRDefault="00FD1BD7" w:rsidP="00FD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18A9FCD" w14:textId="7777777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vAlign w:val="bottom"/>
          </w:tcPr>
          <w:p w14:paraId="4E215E74" w14:textId="4CA9D145" w:rsidR="00B46AC2" w:rsidRPr="00CC6D18" w:rsidRDefault="00CE39A0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49</w:t>
            </w:r>
            <w:r w:rsidR="00202F41" w:rsidRPr="00CC6D18">
              <w:rPr>
                <w:rFonts w:ascii="Angsana New" w:hAnsi="Angsana New"/>
                <w:sz w:val="28"/>
                <w:szCs w:val="28"/>
              </w:rPr>
              <w:t>,</w:t>
            </w:r>
            <w:r w:rsidRPr="00CC6D18">
              <w:rPr>
                <w:rFonts w:ascii="Angsana New" w:hAnsi="Angsana New"/>
                <w:sz w:val="28"/>
                <w:szCs w:val="28"/>
              </w:rPr>
              <w:t>31</w:t>
            </w:r>
            <w:r w:rsidR="00FA70C2" w:rsidRPr="00CC6D18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B46AC2" w:rsidRPr="00CC6D18" w14:paraId="1878D664" w14:textId="77777777" w:rsidTr="00B46AC2">
        <w:trPr>
          <w:gridAfter w:val="1"/>
          <w:wAfter w:w="10" w:type="dxa"/>
          <w:trHeight w:val="252"/>
        </w:trPr>
        <w:tc>
          <w:tcPr>
            <w:tcW w:w="3211" w:type="dxa"/>
            <w:tcBorders>
              <w:bottom w:val="nil"/>
            </w:tcBorders>
          </w:tcPr>
          <w:p w14:paraId="2317C6EA" w14:textId="753075E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C6D18">
              <w:rPr>
                <w:rFonts w:ascii="Angsana New" w:hAnsi="Angsana New" w:hint="cs"/>
                <w:sz w:val="28"/>
                <w:szCs w:val="28"/>
                <w:cs/>
              </w:rPr>
              <w:t>การยกเลิกสัญญาเช่า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6236C7B0" w14:textId="64A440D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C6D18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6A978C1E" w14:textId="77777777" w:rsidR="00B46AC2" w:rsidRPr="00CC6D18" w:rsidRDefault="00B46AC2" w:rsidP="00B46AC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52E74B4A" w14:textId="74D37F61" w:rsidR="00B46AC2" w:rsidRPr="00CC6D18" w:rsidRDefault="0068280E" w:rsidP="00682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E404169" w14:textId="7777777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5219FF5B" w14:textId="0544DE92" w:rsidR="00B46AC2" w:rsidRPr="00CC6D18" w:rsidRDefault="00B46AC2" w:rsidP="00F3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(1,557)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4A663853" w14:textId="7777777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4E8BA211" w14:textId="34494DCA" w:rsidR="00B46AC2" w:rsidRPr="00CC6D18" w:rsidRDefault="00FD1BD7" w:rsidP="00FD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1069"/>
              </w:tabs>
              <w:spacing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 xml:space="preserve">                  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DD53ED1" w14:textId="7777777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58D7AD31" w14:textId="3DA4E659" w:rsidR="00B46AC2" w:rsidRPr="00CC6D18" w:rsidRDefault="00FD1BD7" w:rsidP="00FD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51C25C3" w14:textId="77777777" w:rsidR="00B46AC2" w:rsidRPr="00CC6D18" w:rsidRDefault="00B46AC2" w:rsidP="00B46AC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vAlign w:val="bottom"/>
          </w:tcPr>
          <w:p w14:paraId="03E19870" w14:textId="4B86389B" w:rsidR="00B46AC2" w:rsidRPr="00CC6D18" w:rsidRDefault="00FD1BD7" w:rsidP="00FD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0A1B810" w14:textId="7777777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571EFA34" w14:textId="31085495" w:rsidR="00B46AC2" w:rsidRPr="00CC6D18" w:rsidRDefault="00FD1BD7" w:rsidP="00FD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A71862A" w14:textId="7777777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vAlign w:val="bottom"/>
          </w:tcPr>
          <w:p w14:paraId="5034E66D" w14:textId="497D9612" w:rsidR="00B46AC2" w:rsidRPr="00CC6D18" w:rsidRDefault="00202F41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(1,557)</w:t>
            </w:r>
          </w:p>
        </w:tc>
      </w:tr>
      <w:tr w:rsidR="00B46AC2" w:rsidRPr="00CC6D18" w14:paraId="6E7C4C11" w14:textId="77777777" w:rsidTr="00B46AC2">
        <w:trPr>
          <w:gridAfter w:val="1"/>
          <w:wAfter w:w="10" w:type="dxa"/>
          <w:trHeight w:val="252"/>
        </w:trPr>
        <w:tc>
          <w:tcPr>
            <w:tcW w:w="3211" w:type="dxa"/>
            <w:tcBorders>
              <w:bottom w:val="nil"/>
            </w:tcBorders>
          </w:tcPr>
          <w:p w14:paraId="302DC72F" w14:textId="025C589E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C6D18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673F1935" w14:textId="32BDC584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C6D18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7AB6FCDD" w14:textId="77777777" w:rsidR="00B46AC2" w:rsidRPr="00CC6D18" w:rsidRDefault="00B46AC2" w:rsidP="00B46AC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590F98BA" w14:textId="4EF69A38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190,956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6630DE2" w14:textId="7777777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611869AC" w14:textId="6FB9539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6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09ACBC5" w14:textId="7777777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4D8807B4" w14:textId="574C75FA" w:rsidR="00B46AC2" w:rsidRPr="00CC6D18" w:rsidRDefault="00FD1BD7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12,631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69C54A3" w14:textId="7777777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6667EB1F" w14:textId="7A25BB8C" w:rsidR="00B46AC2" w:rsidRPr="00CC6D18" w:rsidRDefault="00FD1BD7" w:rsidP="00FD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3BB3F27B" w14:textId="77777777" w:rsidR="00B46AC2" w:rsidRPr="00CC6D18" w:rsidRDefault="00B46AC2" w:rsidP="00B46AC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vAlign w:val="bottom"/>
          </w:tcPr>
          <w:p w14:paraId="016A39F2" w14:textId="6DC4CA9E" w:rsidR="00B46AC2" w:rsidRPr="00CC6D18" w:rsidRDefault="00FD1BD7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849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33DA38C" w14:textId="7777777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4EB81943" w14:textId="1FF759F4" w:rsidR="00B46AC2" w:rsidRPr="00CC6D18" w:rsidRDefault="00FD1BD7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(204,436)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7ADF7C2" w14:textId="7777777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vAlign w:val="bottom"/>
          </w:tcPr>
          <w:p w14:paraId="38068DD7" w14:textId="71F3067B" w:rsidR="00B46AC2" w:rsidRPr="00CC6D18" w:rsidRDefault="00202F41" w:rsidP="00202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46AC2" w:rsidRPr="00CC6D18" w14:paraId="3326312C" w14:textId="77777777" w:rsidTr="000B62BC">
        <w:trPr>
          <w:gridAfter w:val="1"/>
          <w:wAfter w:w="10" w:type="dxa"/>
          <w:trHeight w:val="252"/>
        </w:trPr>
        <w:tc>
          <w:tcPr>
            <w:tcW w:w="3211" w:type="dxa"/>
            <w:tcBorders>
              <w:bottom w:val="nil"/>
            </w:tcBorders>
          </w:tcPr>
          <w:p w14:paraId="1F1AE79B" w14:textId="21B35AD9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C6D18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6633E957" w14:textId="354F1EDD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C6D18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708BAC1C" w14:textId="77777777" w:rsidR="00B46AC2" w:rsidRPr="00CC6D18" w:rsidRDefault="00B46AC2" w:rsidP="00B46AC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39569187" w14:textId="6587336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919BC7D" w14:textId="7777777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7B60D615" w14:textId="33A6C263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6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4D01D931" w14:textId="7777777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5AF6067D" w14:textId="2D36CF29" w:rsidR="00B46AC2" w:rsidRPr="00CC6D18" w:rsidRDefault="00F44A82" w:rsidP="00F44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1069"/>
              </w:tabs>
              <w:spacing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 xml:space="preserve">                  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B63D383" w14:textId="7777777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2FB603DC" w14:textId="352E7E38" w:rsidR="00B46AC2" w:rsidRPr="00CC6D18" w:rsidRDefault="00FD1BD7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(889)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4BEDC65" w14:textId="77777777" w:rsidR="00B46AC2" w:rsidRPr="00CC6D18" w:rsidRDefault="00B46AC2" w:rsidP="00B46AC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vAlign w:val="bottom"/>
          </w:tcPr>
          <w:p w14:paraId="591A07D9" w14:textId="38F5B693" w:rsidR="00B46AC2" w:rsidRPr="00CC6D18" w:rsidRDefault="00FD1BD7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(</w:t>
            </w:r>
            <w:r w:rsidR="006F4208" w:rsidRPr="00CC6D18">
              <w:rPr>
                <w:rFonts w:ascii="Angsana New" w:hAnsi="Angsana New"/>
                <w:sz w:val="28"/>
                <w:szCs w:val="28"/>
              </w:rPr>
              <w:t>585</w:t>
            </w:r>
            <w:r w:rsidRPr="00CC6D1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6AC0518" w14:textId="7777777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204C4DD3" w14:textId="6F42A806" w:rsidR="00B46AC2" w:rsidRPr="00CC6D18" w:rsidRDefault="00FD1BD7" w:rsidP="00FD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A5264E8" w14:textId="7777777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vAlign w:val="bottom"/>
          </w:tcPr>
          <w:p w14:paraId="35F5D62C" w14:textId="194C62D9" w:rsidR="00B46AC2" w:rsidRPr="00CC6D18" w:rsidRDefault="00202F41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(1,</w:t>
            </w:r>
            <w:r w:rsidR="00B7339B" w:rsidRPr="00CC6D18">
              <w:rPr>
                <w:rFonts w:ascii="Angsana New" w:hAnsi="Angsana New"/>
                <w:sz w:val="28"/>
                <w:szCs w:val="28"/>
              </w:rPr>
              <w:t>474</w:t>
            </w:r>
            <w:r w:rsidRPr="00CC6D1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4C21" w:rsidRPr="00CC6D18" w14:paraId="30E55F23" w14:textId="77777777" w:rsidTr="000B62BC">
        <w:trPr>
          <w:trHeight w:val="252"/>
        </w:trPr>
        <w:tc>
          <w:tcPr>
            <w:tcW w:w="3211" w:type="dxa"/>
            <w:tcBorders>
              <w:bottom w:val="nil"/>
            </w:tcBorders>
          </w:tcPr>
          <w:p w14:paraId="5F6AC5A0" w14:textId="61ECD6FE" w:rsidR="000B62BC" w:rsidRPr="00CC6D18" w:rsidRDefault="00A27084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C6D18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  <w:vAlign w:val="bottom"/>
          </w:tcPr>
          <w:p w14:paraId="1E2C7CDE" w14:textId="056179E5" w:rsidR="000B62BC" w:rsidRPr="00CC6D18" w:rsidRDefault="00F44A8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C6D18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2BBF2026" w14:textId="77777777" w:rsidR="000B62BC" w:rsidRPr="00CC6D18" w:rsidRDefault="000B62BC" w:rsidP="00B46AC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  <w:vAlign w:val="bottom"/>
          </w:tcPr>
          <w:p w14:paraId="5E4120ED" w14:textId="762F4656" w:rsidR="000B62BC" w:rsidRPr="00CC6D18" w:rsidRDefault="00F44A8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3991D1C" w14:textId="77777777" w:rsidR="000B62BC" w:rsidRPr="00CC6D18" w:rsidRDefault="000B62BC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  <w:vAlign w:val="bottom"/>
          </w:tcPr>
          <w:p w14:paraId="23FE7C10" w14:textId="7C8A7FFE" w:rsidR="000B62BC" w:rsidRPr="00CC6D18" w:rsidRDefault="00F44A8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6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4EA30D3" w14:textId="77777777" w:rsidR="000B62BC" w:rsidRPr="00CC6D18" w:rsidRDefault="000B62BC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  <w:vAlign w:val="bottom"/>
          </w:tcPr>
          <w:p w14:paraId="576005A3" w14:textId="05E26E3F" w:rsidR="000B62BC" w:rsidRPr="00CC6D18" w:rsidRDefault="00F44A8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(47)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19C52924" w14:textId="77777777" w:rsidR="000B62BC" w:rsidRPr="00CC6D18" w:rsidRDefault="000B62BC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  <w:vAlign w:val="bottom"/>
          </w:tcPr>
          <w:p w14:paraId="3BC80546" w14:textId="2C70E11F" w:rsidR="000B62BC" w:rsidRPr="00CC6D18" w:rsidRDefault="006F4208" w:rsidP="006F4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37F14F1" w14:textId="77777777" w:rsidR="000B62BC" w:rsidRPr="00CC6D18" w:rsidRDefault="000B62BC" w:rsidP="00B46AC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bottom w:val="single" w:sz="4" w:space="0" w:color="auto"/>
            </w:tcBorders>
            <w:vAlign w:val="bottom"/>
          </w:tcPr>
          <w:p w14:paraId="3D53121B" w14:textId="43071889" w:rsidR="000B62BC" w:rsidRPr="00CC6D18" w:rsidRDefault="006F4208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(</w:t>
            </w:r>
            <w:r w:rsidR="00AA3754" w:rsidRPr="00CC6D18">
              <w:rPr>
                <w:rFonts w:ascii="Angsana New" w:hAnsi="Angsana New"/>
                <w:sz w:val="28"/>
                <w:szCs w:val="28"/>
              </w:rPr>
              <w:t>107</w:t>
            </w:r>
            <w:r w:rsidRPr="00CC6D1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36EA6442" w14:textId="77777777" w:rsidR="000B62BC" w:rsidRPr="00CC6D18" w:rsidRDefault="000B62BC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  <w:vAlign w:val="bottom"/>
          </w:tcPr>
          <w:p w14:paraId="591518A2" w14:textId="6D543DE5" w:rsidR="000B62BC" w:rsidRPr="00CC6D18" w:rsidRDefault="00AA3754" w:rsidP="00FD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195EE4D5" w14:textId="77777777" w:rsidR="000B62BC" w:rsidRPr="00CC6D18" w:rsidRDefault="000B62BC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687D7B05" w14:textId="73688A44" w:rsidR="000B62BC" w:rsidRPr="00CC6D18" w:rsidRDefault="00AA3754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(1</w:t>
            </w:r>
            <w:r w:rsidR="00373755" w:rsidRPr="00CC6D18">
              <w:rPr>
                <w:rFonts w:ascii="Angsana New" w:hAnsi="Angsana New"/>
                <w:sz w:val="28"/>
                <w:szCs w:val="28"/>
              </w:rPr>
              <w:t>54</w:t>
            </w:r>
            <w:r w:rsidRPr="00CC6D1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4C21" w:rsidRPr="00CC6D18" w14:paraId="241B10AD" w14:textId="77777777" w:rsidTr="00B46AC2">
        <w:trPr>
          <w:gridAfter w:val="1"/>
          <w:wAfter w:w="10" w:type="dxa"/>
          <w:trHeight w:val="252"/>
        </w:trPr>
        <w:tc>
          <w:tcPr>
            <w:tcW w:w="3211" w:type="dxa"/>
            <w:tcBorders>
              <w:bottom w:val="nil"/>
            </w:tcBorders>
          </w:tcPr>
          <w:p w14:paraId="7B691C76" w14:textId="5259C790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CC6D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5D035" w14:textId="23C6C2D0" w:rsidR="00B46AC2" w:rsidRPr="00CC6D18" w:rsidRDefault="00FD1BD7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227,842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64C1461C" w14:textId="77777777" w:rsidR="00B46AC2" w:rsidRPr="00CC6D18" w:rsidRDefault="00B46AC2" w:rsidP="00B46AC2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AB9D9A" w14:textId="65DE0109" w:rsidR="00B46AC2" w:rsidRPr="00CC6D18" w:rsidRDefault="00FD1BD7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42</w:t>
            </w:r>
            <w:r w:rsidR="009B638F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9B638F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358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3C9F956" w14:textId="7777777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6F0A4B" w14:textId="54DB0E02" w:rsidR="00B46AC2" w:rsidRPr="00CC6D18" w:rsidRDefault="00FD1BD7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  <w:r w:rsidR="00BD2BA3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BD2BA3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747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1CEAC5FA" w14:textId="7777777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B9BC7E" w14:textId="4D1FB25E" w:rsidR="00B46AC2" w:rsidRPr="00CC6D18" w:rsidRDefault="00FD1BD7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9B638F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BD2BA3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9B638F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55</w:t>
            </w:r>
            <w:r w:rsidR="00FA70C2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1812236" w14:textId="7777777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A55F3" w14:textId="25C7FC1B" w:rsidR="00B46AC2" w:rsidRPr="00CC6D18" w:rsidRDefault="00FD1BD7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9B638F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9B638F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035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1900725" w14:textId="77777777" w:rsidR="00B46AC2" w:rsidRPr="00CC6D18" w:rsidRDefault="00B46AC2" w:rsidP="00B46AC2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EF54D" w14:textId="29D4DBF6" w:rsidR="00B46AC2" w:rsidRPr="00CC6D18" w:rsidRDefault="00202F41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E758D5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BD2BA3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E758D5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1425F6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4C57A2A" w14:textId="7777777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EC8C61" w14:textId="386A0E61" w:rsidR="00B46AC2" w:rsidRPr="00CC6D18" w:rsidRDefault="00202F41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42,779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BD22707" w14:textId="7777777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FFD74" w14:textId="7B94B1AE" w:rsidR="00B46AC2" w:rsidRPr="00CC6D18" w:rsidRDefault="00202F41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1,</w:t>
            </w:r>
            <w:r w:rsidR="00E758D5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112</w:t>
            </w: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E758D5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85</w:t>
            </w:r>
            <w:r w:rsidR="001F0F53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B46AC2" w:rsidRPr="00CC6D18" w14:paraId="73CE5C06" w14:textId="77777777" w:rsidTr="00B46AC2">
        <w:trPr>
          <w:gridAfter w:val="1"/>
          <w:wAfter w:w="10" w:type="dxa"/>
          <w:trHeight w:val="267"/>
        </w:trPr>
        <w:tc>
          <w:tcPr>
            <w:tcW w:w="3211" w:type="dxa"/>
            <w:tcBorders>
              <w:top w:val="nil"/>
              <w:bottom w:val="nil"/>
            </w:tcBorders>
          </w:tcPr>
          <w:p w14:paraId="4D0AEDC4" w14:textId="7F23472B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</w:t>
            </w:r>
            <w:r w:rsidRPr="00CC6D1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และขาดทุนจากการด้อยค่า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3750557D" w14:textId="7777777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1FEC7BB9" w14:textId="77777777" w:rsidR="00B46AC2" w:rsidRPr="00CC6D18" w:rsidRDefault="00B46AC2" w:rsidP="00B46AC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4E531D7B" w14:textId="7777777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59ED724" w14:textId="7777777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19B069A8" w14:textId="7777777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1FD202E3" w14:textId="7777777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56C5826C" w14:textId="7777777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2295FC5" w14:textId="7777777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384BF00B" w14:textId="7777777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444A9FD" w14:textId="77777777" w:rsidR="00B46AC2" w:rsidRPr="00CC6D18" w:rsidRDefault="00B46AC2" w:rsidP="00B46AC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vAlign w:val="bottom"/>
          </w:tcPr>
          <w:p w14:paraId="693A4080" w14:textId="7777777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AC9566C" w14:textId="7777777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19056AF7" w14:textId="7777777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FE557C6" w14:textId="7777777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vAlign w:val="bottom"/>
          </w:tcPr>
          <w:p w14:paraId="1C65432A" w14:textId="7777777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6AC2" w:rsidRPr="00CC6D18" w14:paraId="31236960" w14:textId="77777777" w:rsidTr="00B46AC2">
        <w:trPr>
          <w:gridAfter w:val="1"/>
          <w:wAfter w:w="10" w:type="dxa"/>
          <w:trHeight w:val="252"/>
        </w:trPr>
        <w:tc>
          <w:tcPr>
            <w:tcW w:w="3211" w:type="dxa"/>
            <w:tcBorders>
              <w:top w:val="nil"/>
              <w:bottom w:val="nil"/>
            </w:tcBorders>
          </w:tcPr>
          <w:p w14:paraId="7408AA1D" w14:textId="0F830286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C6D1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CC6D1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  <w:r w:rsidR="00202F41" w:rsidRPr="00CC6D18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202F41" w:rsidRPr="00CC6D1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0B73132C" w14:textId="52455C09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58B3438B" w14:textId="77777777" w:rsidR="00B46AC2" w:rsidRPr="00CC6D18" w:rsidRDefault="00B46AC2" w:rsidP="00B46AC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70330D0D" w14:textId="33998D51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87,728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1889897" w14:textId="7777777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2052D636" w14:textId="240E9F98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6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94F32" w:rsidRPr="00CC6D1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C6D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4F32" w:rsidRPr="00CC6D18">
              <w:rPr>
                <w:rFonts w:asciiTheme="majorBidi" w:hAnsiTheme="majorBidi" w:cstheme="majorBidi"/>
                <w:sz w:val="28"/>
                <w:szCs w:val="28"/>
              </w:rPr>
              <w:t>342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4F0AB1D" w14:textId="7777777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3FE134AD" w14:textId="4B1EFE9A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794F32" w:rsidRPr="00CC6D1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CC6D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4F32" w:rsidRPr="00CC6D18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3DAEB314" w14:textId="7777777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7218E51F" w14:textId="041FF2CA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7,187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401AD4D1" w14:textId="77777777" w:rsidR="00B46AC2" w:rsidRPr="00CC6D18" w:rsidRDefault="00B46AC2" w:rsidP="00B46AC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vAlign w:val="bottom"/>
          </w:tcPr>
          <w:p w14:paraId="606327D2" w14:textId="4EE295EC" w:rsidR="00B46AC2" w:rsidRPr="00CC6D18" w:rsidRDefault="00794F3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46AC2" w:rsidRPr="00CC6D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6D18">
              <w:rPr>
                <w:rFonts w:asciiTheme="majorBidi" w:hAnsiTheme="majorBidi" w:cstheme="majorBidi"/>
                <w:sz w:val="28"/>
                <w:szCs w:val="28"/>
              </w:rPr>
              <w:t>381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6FB9195" w14:textId="7777777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0C0CE95C" w14:textId="1B4ECA2C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66114EF" w14:textId="7777777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vAlign w:val="bottom"/>
          </w:tcPr>
          <w:p w14:paraId="356CFC9A" w14:textId="4FC411E9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010698" w:rsidRPr="00CC6D1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C6D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4F32" w:rsidRPr="00CC6D18">
              <w:rPr>
                <w:rFonts w:asciiTheme="majorBidi" w:hAnsiTheme="majorBidi" w:cstheme="majorBidi"/>
                <w:sz w:val="28"/>
                <w:szCs w:val="28"/>
              </w:rPr>
              <w:t>817</w:t>
            </w:r>
          </w:p>
        </w:tc>
      </w:tr>
      <w:tr w:rsidR="00B46AC2" w:rsidRPr="00CC6D18" w14:paraId="0014176B" w14:textId="77777777" w:rsidTr="00B46AC2">
        <w:trPr>
          <w:gridAfter w:val="1"/>
          <w:wAfter w:w="10" w:type="dxa"/>
          <w:trHeight w:val="252"/>
        </w:trPr>
        <w:tc>
          <w:tcPr>
            <w:tcW w:w="3211" w:type="dxa"/>
            <w:tcBorders>
              <w:top w:val="nil"/>
              <w:bottom w:val="nil"/>
            </w:tcBorders>
          </w:tcPr>
          <w:p w14:paraId="53D2C56C" w14:textId="2AE0FF3F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57EC9547" w14:textId="0D75B2DC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C6D18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2A27A4DA" w14:textId="77777777" w:rsidR="00B46AC2" w:rsidRPr="00CC6D18" w:rsidRDefault="00B46AC2" w:rsidP="00B46AC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4DEC13CA" w14:textId="29DA9C7C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5,918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4C008FE" w14:textId="7777777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0625E599" w14:textId="17AB22AB" w:rsidR="00B46AC2" w:rsidRPr="00CC6D18" w:rsidRDefault="00794F3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6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7,504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6E5D2A7" w14:textId="7777777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69CF5A16" w14:textId="6E8CDE5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9,</w:t>
            </w:r>
            <w:r w:rsidR="00794F32" w:rsidRPr="00CC6D18">
              <w:rPr>
                <w:rFonts w:ascii="Angsana New" w:hAnsi="Angsana New"/>
                <w:sz w:val="28"/>
                <w:szCs w:val="28"/>
              </w:rPr>
              <w:t>232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2BFDCED" w14:textId="7777777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258B4F42" w14:textId="7014CAA8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1,030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C6C64AD" w14:textId="77777777" w:rsidR="00B46AC2" w:rsidRPr="00CC6D18" w:rsidRDefault="00B46AC2" w:rsidP="00B46AC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vAlign w:val="bottom"/>
          </w:tcPr>
          <w:p w14:paraId="155F288D" w14:textId="61F06D4A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2,</w:t>
            </w:r>
            <w:r w:rsidR="00794F32" w:rsidRPr="00CC6D18">
              <w:rPr>
                <w:rFonts w:ascii="Angsana New" w:hAnsi="Angsana New"/>
                <w:sz w:val="28"/>
                <w:szCs w:val="28"/>
              </w:rPr>
              <w:t>253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EA36BAE" w14:textId="7777777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5E66F6D5" w14:textId="0B2DBD6C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F1836B3" w14:textId="7777777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vAlign w:val="bottom"/>
          </w:tcPr>
          <w:p w14:paraId="4EF74B64" w14:textId="437BEDC8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25,</w:t>
            </w:r>
            <w:r w:rsidR="00794F32" w:rsidRPr="00CC6D18">
              <w:rPr>
                <w:rFonts w:ascii="Angsana New" w:hAnsi="Angsana New"/>
                <w:sz w:val="28"/>
                <w:szCs w:val="28"/>
              </w:rPr>
              <w:t>937</w:t>
            </w:r>
          </w:p>
        </w:tc>
      </w:tr>
      <w:tr w:rsidR="00394C21" w:rsidRPr="00CC6D18" w14:paraId="72C42CED" w14:textId="77777777" w:rsidTr="00B46AC2">
        <w:trPr>
          <w:gridAfter w:val="1"/>
          <w:wAfter w:w="10" w:type="dxa"/>
          <w:trHeight w:val="252"/>
        </w:trPr>
        <w:tc>
          <w:tcPr>
            <w:tcW w:w="3211" w:type="dxa"/>
            <w:tcBorders>
              <w:top w:val="nil"/>
              <w:bottom w:val="nil"/>
            </w:tcBorders>
          </w:tcPr>
          <w:p w14:paraId="6F572E9E" w14:textId="6AFC811F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  <w:vAlign w:val="bottom"/>
          </w:tcPr>
          <w:p w14:paraId="7EA450B7" w14:textId="775B55FE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C6D18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00B97D49" w14:textId="77777777" w:rsidR="00B46AC2" w:rsidRPr="00CC6D18" w:rsidRDefault="00B46AC2" w:rsidP="00B46AC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  <w:vAlign w:val="bottom"/>
          </w:tcPr>
          <w:p w14:paraId="67081649" w14:textId="42B21A36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C4BD446" w14:textId="7777777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  <w:vAlign w:val="bottom"/>
          </w:tcPr>
          <w:p w14:paraId="441B59FF" w14:textId="6D4A16C3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6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85859EF" w14:textId="7777777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  <w:vAlign w:val="bottom"/>
          </w:tcPr>
          <w:p w14:paraId="207F1EE9" w14:textId="6C4E328A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(</w:t>
            </w:r>
            <w:r w:rsidR="00794F32" w:rsidRPr="00CC6D18">
              <w:rPr>
                <w:rFonts w:ascii="Angsana New" w:hAnsi="Angsana New"/>
                <w:sz w:val="28"/>
                <w:szCs w:val="28"/>
              </w:rPr>
              <w:t>417</w:t>
            </w:r>
            <w:r w:rsidRPr="00CC6D1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47D19880" w14:textId="7777777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  <w:vAlign w:val="bottom"/>
          </w:tcPr>
          <w:p w14:paraId="4ED447C2" w14:textId="527D8CAC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(1,399)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40D1AE79" w14:textId="77777777" w:rsidR="00B46AC2" w:rsidRPr="00CC6D18" w:rsidRDefault="00B46AC2" w:rsidP="00B46AC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bottom w:val="single" w:sz="4" w:space="0" w:color="auto"/>
            </w:tcBorders>
            <w:vAlign w:val="bottom"/>
          </w:tcPr>
          <w:p w14:paraId="471F3F5C" w14:textId="73117AC6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(</w:t>
            </w:r>
            <w:r w:rsidR="00794F32" w:rsidRPr="00CC6D18">
              <w:rPr>
                <w:rFonts w:ascii="Angsana New" w:hAnsi="Angsana New"/>
                <w:sz w:val="28"/>
                <w:szCs w:val="28"/>
              </w:rPr>
              <w:t>608</w:t>
            </w:r>
            <w:r w:rsidRPr="00CC6D1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14CE7960" w14:textId="7777777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  <w:vAlign w:val="bottom"/>
          </w:tcPr>
          <w:p w14:paraId="50132041" w14:textId="74C8930D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8C9494A" w14:textId="7777777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vAlign w:val="bottom"/>
          </w:tcPr>
          <w:p w14:paraId="2D0D5009" w14:textId="1548B384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(</w:t>
            </w:r>
            <w:r w:rsidR="00794F32" w:rsidRPr="00CC6D18">
              <w:rPr>
                <w:rFonts w:ascii="Angsana New" w:hAnsi="Angsana New"/>
                <w:sz w:val="28"/>
                <w:szCs w:val="28"/>
              </w:rPr>
              <w:t>2</w:t>
            </w:r>
            <w:r w:rsidRPr="00CC6D18">
              <w:rPr>
                <w:rFonts w:ascii="Angsana New" w:hAnsi="Angsana New"/>
                <w:sz w:val="28"/>
                <w:szCs w:val="28"/>
              </w:rPr>
              <w:t>,</w:t>
            </w:r>
            <w:r w:rsidR="00794F32" w:rsidRPr="00CC6D18">
              <w:rPr>
                <w:rFonts w:ascii="Angsana New" w:hAnsi="Angsana New"/>
                <w:sz w:val="28"/>
                <w:szCs w:val="28"/>
              </w:rPr>
              <w:t>424</w:t>
            </w:r>
            <w:r w:rsidRPr="00CC6D1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4C21" w:rsidRPr="00CC6D18" w14:paraId="5B9C95BE" w14:textId="77777777" w:rsidTr="00E17190">
        <w:trPr>
          <w:gridAfter w:val="1"/>
          <w:wAfter w:w="10" w:type="dxa"/>
          <w:trHeight w:val="259"/>
        </w:trPr>
        <w:tc>
          <w:tcPr>
            <w:tcW w:w="3211" w:type="dxa"/>
            <w:tcBorders>
              <w:top w:val="nil"/>
              <w:bottom w:val="nil"/>
            </w:tcBorders>
          </w:tcPr>
          <w:p w14:paraId="318DBD2D" w14:textId="6F7E8761" w:rsidR="00B46AC2" w:rsidRPr="00CC6D18" w:rsidRDefault="00794F3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CC6D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  <w:r w:rsidRPr="00CC6D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และ </w:t>
            </w: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 xml:space="preserve">    1 </w:t>
            </w:r>
            <w:r w:rsidRPr="00CC6D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2566 - </w:t>
            </w:r>
            <w:r w:rsidRPr="00CC6D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  <w:vAlign w:val="bottom"/>
          </w:tcPr>
          <w:p w14:paraId="259F320E" w14:textId="05FEFAB2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674FFA3B" w14:textId="77777777" w:rsidR="00B46AC2" w:rsidRPr="00CC6D18" w:rsidRDefault="00B46AC2" w:rsidP="00B46AC2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  <w:vAlign w:val="bottom"/>
          </w:tcPr>
          <w:p w14:paraId="023F9DA7" w14:textId="1D0CD0E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93,646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D8FB894" w14:textId="7777777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  <w:vAlign w:val="bottom"/>
          </w:tcPr>
          <w:p w14:paraId="6DA8E659" w14:textId="555ED9F0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94F32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8,846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399DA59" w14:textId="7777777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  <w:vAlign w:val="bottom"/>
          </w:tcPr>
          <w:p w14:paraId="405A3F1B" w14:textId="325E3952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794F32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2,994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133C02E" w14:textId="7777777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  <w:vAlign w:val="bottom"/>
          </w:tcPr>
          <w:p w14:paraId="19608898" w14:textId="3804A6D0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6,818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764E791" w14:textId="77777777" w:rsidR="00B46AC2" w:rsidRPr="00CC6D18" w:rsidRDefault="00B46AC2" w:rsidP="00B46AC2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nil"/>
            </w:tcBorders>
            <w:vAlign w:val="bottom"/>
          </w:tcPr>
          <w:p w14:paraId="65146FEE" w14:textId="332826F9" w:rsidR="00B46AC2" w:rsidRPr="00CC6D18" w:rsidRDefault="00794F3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7,026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C16D786" w14:textId="7777777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  <w:vAlign w:val="bottom"/>
          </w:tcPr>
          <w:p w14:paraId="73571641" w14:textId="4DBE4A1D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EFDAF00" w14:textId="77777777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vAlign w:val="bottom"/>
          </w:tcPr>
          <w:p w14:paraId="152F88B7" w14:textId="20EA9FFA" w:rsidR="00B46AC2" w:rsidRPr="00CC6D18" w:rsidRDefault="00B46AC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  <w:r w:rsidR="00794F32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794F32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330</w:t>
            </w:r>
          </w:p>
        </w:tc>
      </w:tr>
      <w:tr w:rsidR="00794F32" w:rsidRPr="00CC6D18" w14:paraId="3F5E3C26" w14:textId="77777777">
        <w:trPr>
          <w:gridAfter w:val="1"/>
          <w:wAfter w:w="10" w:type="dxa"/>
          <w:trHeight w:val="252"/>
        </w:trPr>
        <w:tc>
          <w:tcPr>
            <w:tcW w:w="3211" w:type="dxa"/>
            <w:tcBorders>
              <w:top w:val="nil"/>
              <w:bottom w:val="nil"/>
            </w:tcBorders>
          </w:tcPr>
          <w:p w14:paraId="18F0D1BC" w14:textId="3DF0C047" w:rsidR="00794F32" w:rsidRPr="00CC6D18" w:rsidRDefault="0079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69AAC6C7" w14:textId="77777777" w:rsidR="00794F32" w:rsidRPr="00CC6D18" w:rsidRDefault="0079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5798A3F2" w14:textId="77777777" w:rsidR="00794F32" w:rsidRPr="00CC6D18" w:rsidRDefault="00794F3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15D66B16" w14:textId="1F0A953E" w:rsidR="00794F32" w:rsidRPr="00CC6D18" w:rsidRDefault="0079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703A8" w:rsidRPr="00CC6D1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C6D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03A8" w:rsidRPr="00CC6D18">
              <w:rPr>
                <w:rFonts w:asciiTheme="majorBidi" w:hAnsiTheme="majorBidi" w:cstheme="majorBidi"/>
                <w:sz w:val="28"/>
                <w:szCs w:val="28"/>
              </w:rPr>
              <w:t>493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DD6DB3F" w14:textId="77777777" w:rsidR="00794F32" w:rsidRPr="00CC6D18" w:rsidRDefault="0079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16A5D8D4" w14:textId="1D098413" w:rsidR="00794F32" w:rsidRPr="00CC6D18" w:rsidRDefault="0079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6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10,193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37C07CB" w14:textId="77777777" w:rsidR="00794F32" w:rsidRPr="00CC6D18" w:rsidRDefault="0079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7843DB39" w14:textId="14C5B8E1" w:rsidR="00794F32" w:rsidRPr="00CC6D18" w:rsidRDefault="00570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794F32" w:rsidRPr="00CC6D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42DD3" w:rsidRPr="00CC6D1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C6D18">
              <w:rPr>
                <w:rFonts w:asciiTheme="majorBidi" w:hAnsiTheme="majorBidi" w:cstheme="majorBidi"/>
                <w:sz w:val="28"/>
                <w:szCs w:val="28"/>
              </w:rPr>
              <w:t>03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E3E09E0" w14:textId="77777777" w:rsidR="00794F32" w:rsidRPr="00CC6D18" w:rsidRDefault="0079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0D0DAD12" w14:textId="3C01FDC0" w:rsidR="00794F32" w:rsidRPr="00CC6D18" w:rsidRDefault="00570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1</w:t>
            </w:r>
            <w:r w:rsidR="00794F32" w:rsidRPr="00CC6D18">
              <w:rPr>
                <w:rFonts w:ascii="Angsana New" w:hAnsi="Angsana New"/>
                <w:sz w:val="28"/>
                <w:szCs w:val="28"/>
              </w:rPr>
              <w:t>,</w:t>
            </w:r>
            <w:r w:rsidRPr="00CC6D18">
              <w:rPr>
                <w:rFonts w:ascii="Angsana New" w:hAnsi="Angsana New"/>
                <w:sz w:val="28"/>
                <w:szCs w:val="28"/>
              </w:rPr>
              <w:t>921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0B54515" w14:textId="77777777" w:rsidR="00794F32" w:rsidRPr="00CC6D18" w:rsidRDefault="00794F3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vAlign w:val="bottom"/>
          </w:tcPr>
          <w:p w14:paraId="252823A7" w14:textId="78A7F2C9" w:rsidR="00794F32" w:rsidRPr="00CC6D18" w:rsidRDefault="00570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3</w:t>
            </w:r>
            <w:r w:rsidR="00794F32" w:rsidRPr="00CC6D18">
              <w:rPr>
                <w:rFonts w:ascii="Angsana New" w:hAnsi="Angsana New"/>
                <w:sz w:val="28"/>
                <w:szCs w:val="28"/>
              </w:rPr>
              <w:t>,</w:t>
            </w:r>
            <w:r w:rsidRPr="00CC6D18">
              <w:rPr>
                <w:rFonts w:ascii="Angsana New" w:hAnsi="Angsana New"/>
                <w:sz w:val="28"/>
                <w:szCs w:val="28"/>
              </w:rPr>
              <w:t>669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FEC7C29" w14:textId="77777777" w:rsidR="00794F32" w:rsidRPr="00CC6D18" w:rsidRDefault="0079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7E63F719" w14:textId="77777777" w:rsidR="00794F32" w:rsidRPr="00CC6D18" w:rsidRDefault="0079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C0B81DA" w14:textId="77777777" w:rsidR="00794F32" w:rsidRPr="00CC6D18" w:rsidRDefault="0079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vAlign w:val="bottom"/>
          </w:tcPr>
          <w:p w14:paraId="40816721" w14:textId="7BDC827A" w:rsidR="00794F32" w:rsidRPr="00CC6D18" w:rsidRDefault="00570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45</w:t>
            </w:r>
            <w:r w:rsidR="00C3509D" w:rsidRPr="00CC6D18">
              <w:rPr>
                <w:rFonts w:ascii="Angsana New" w:hAnsi="Angsana New"/>
                <w:sz w:val="28"/>
                <w:szCs w:val="28"/>
              </w:rPr>
              <w:t>,</w:t>
            </w:r>
            <w:r w:rsidRPr="00CC6D18">
              <w:rPr>
                <w:rFonts w:ascii="Angsana New" w:hAnsi="Angsana New"/>
                <w:sz w:val="28"/>
                <w:szCs w:val="28"/>
              </w:rPr>
              <w:t>579</w:t>
            </w:r>
          </w:p>
        </w:tc>
      </w:tr>
      <w:tr w:rsidR="00794F32" w:rsidRPr="00CC6D18" w14:paraId="4131FF94" w14:textId="77777777">
        <w:trPr>
          <w:gridAfter w:val="1"/>
          <w:wAfter w:w="10" w:type="dxa"/>
          <w:trHeight w:val="252"/>
        </w:trPr>
        <w:tc>
          <w:tcPr>
            <w:tcW w:w="3211" w:type="dxa"/>
            <w:tcBorders>
              <w:top w:val="nil"/>
              <w:bottom w:val="nil"/>
            </w:tcBorders>
          </w:tcPr>
          <w:p w14:paraId="74526D97" w14:textId="2EDE7513" w:rsidR="00794F32" w:rsidRPr="00CC6D18" w:rsidRDefault="0079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C6D18">
              <w:rPr>
                <w:rFonts w:ascii="Angsana New" w:hAnsi="Angsana New" w:hint="cs"/>
                <w:sz w:val="28"/>
                <w:szCs w:val="28"/>
                <w:cs/>
              </w:rPr>
              <w:t>การยกเลิกสัญญาเช่า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194325FB" w14:textId="6757957B" w:rsidR="00794F32" w:rsidRPr="00CC6D18" w:rsidRDefault="0079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C6D18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4014C5DB" w14:textId="77777777" w:rsidR="00794F32" w:rsidRPr="00CC6D18" w:rsidRDefault="00794F3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77F73AD2" w14:textId="260E8210" w:rsidR="00794F32" w:rsidRPr="00CC6D18" w:rsidRDefault="00794F32" w:rsidP="0079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2988971" w14:textId="77777777" w:rsidR="00794F32" w:rsidRPr="00CC6D18" w:rsidRDefault="0079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10DD9755" w14:textId="69E2BC36" w:rsidR="00794F32" w:rsidRPr="00CC6D18" w:rsidRDefault="00794F32" w:rsidP="00F3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(166)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0036535" w14:textId="77777777" w:rsidR="00794F32" w:rsidRPr="00CC6D18" w:rsidRDefault="0079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3D4E671D" w14:textId="7E7DFC41" w:rsidR="00794F32" w:rsidRPr="00CC6D18" w:rsidRDefault="00794F32" w:rsidP="0079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1069"/>
              </w:tabs>
              <w:spacing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 xml:space="preserve">                  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3D69A9B" w14:textId="77777777" w:rsidR="00794F32" w:rsidRPr="00CC6D18" w:rsidRDefault="0079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5AF5E255" w14:textId="6A143D38" w:rsidR="00794F32" w:rsidRPr="00CC6D18" w:rsidRDefault="00794F32" w:rsidP="0079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5F8AF4C" w14:textId="77777777" w:rsidR="00794F32" w:rsidRPr="00CC6D18" w:rsidRDefault="00794F3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vAlign w:val="bottom"/>
          </w:tcPr>
          <w:p w14:paraId="5069B6F9" w14:textId="790E446D" w:rsidR="00794F32" w:rsidRPr="00CC6D18" w:rsidRDefault="00794F32" w:rsidP="0079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29D496D" w14:textId="77777777" w:rsidR="00794F32" w:rsidRPr="00CC6D18" w:rsidRDefault="0079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67167B57" w14:textId="1896E896" w:rsidR="00794F32" w:rsidRPr="00CC6D18" w:rsidRDefault="00B80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486A0E8" w14:textId="77777777" w:rsidR="00794F32" w:rsidRPr="00CC6D18" w:rsidRDefault="0079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vAlign w:val="bottom"/>
          </w:tcPr>
          <w:p w14:paraId="1BD7CF22" w14:textId="49E22ABB" w:rsidR="00794F32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(166)</w:t>
            </w:r>
          </w:p>
        </w:tc>
      </w:tr>
      <w:tr w:rsidR="00794F32" w:rsidRPr="00CC6D18" w14:paraId="1893B6AF" w14:textId="77777777" w:rsidTr="0040603E">
        <w:trPr>
          <w:gridAfter w:val="1"/>
          <w:wAfter w:w="10" w:type="dxa"/>
          <w:trHeight w:val="252"/>
        </w:trPr>
        <w:tc>
          <w:tcPr>
            <w:tcW w:w="3211" w:type="dxa"/>
            <w:tcBorders>
              <w:top w:val="nil"/>
              <w:bottom w:val="nil"/>
            </w:tcBorders>
          </w:tcPr>
          <w:p w14:paraId="48559E02" w14:textId="77777777" w:rsidR="00794F32" w:rsidRPr="00CC6D18" w:rsidRDefault="0079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179B91D0" w14:textId="77777777" w:rsidR="00794F32" w:rsidRPr="00CC6D18" w:rsidRDefault="0079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C6D18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46359F4B" w14:textId="77777777" w:rsidR="00794F32" w:rsidRPr="00CC6D18" w:rsidRDefault="00794F3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122CEC12" w14:textId="77777777" w:rsidR="00794F32" w:rsidRPr="00CC6D18" w:rsidRDefault="0079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06930A0" w14:textId="77777777" w:rsidR="00794F32" w:rsidRPr="00CC6D18" w:rsidRDefault="0079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3E7B4BE8" w14:textId="77777777" w:rsidR="00794F32" w:rsidRPr="00CC6D18" w:rsidRDefault="0079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6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1B1BDEB2" w14:textId="77777777" w:rsidR="00794F32" w:rsidRPr="00CC6D18" w:rsidRDefault="0079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173B1D38" w14:textId="6F76504E" w:rsidR="00794F32" w:rsidRPr="00CC6D18" w:rsidRDefault="002364AE" w:rsidP="0023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1069"/>
              </w:tabs>
              <w:spacing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 xml:space="preserve">                  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1DCBCEB" w14:textId="77777777" w:rsidR="00794F32" w:rsidRPr="00CC6D18" w:rsidRDefault="00794F32" w:rsidP="0023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1C485977" w14:textId="393E794E" w:rsidR="00794F32" w:rsidRPr="00CC6D18" w:rsidRDefault="0079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(889)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1E9CF8C2" w14:textId="77777777" w:rsidR="00794F32" w:rsidRPr="00CC6D18" w:rsidRDefault="00794F3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vAlign w:val="bottom"/>
          </w:tcPr>
          <w:p w14:paraId="06FFEBBE" w14:textId="516052FF" w:rsidR="00794F32" w:rsidRPr="00CC6D18" w:rsidRDefault="00794F32" w:rsidP="00F3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(</w:t>
            </w:r>
            <w:r w:rsidR="002364AE" w:rsidRPr="00CC6D18">
              <w:rPr>
                <w:rFonts w:ascii="Angsana New" w:hAnsi="Angsana New"/>
                <w:sz w:val="28"/>
                <w:szCs w:val="28"/>
              </w:rPr>
              <w:t>524</w:t>
            </w:r>
            <w:r w:rsidRPr="00CC6D1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3039385" w14:textId="77777777" w:rsidR="00794F32" w:rsidRPr="00CC6D18" w:rsidRDefault="0079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5B3F1155" w14:textId="77777777" w:rsidR="00794F32" w:rsidRPr="00CC6D18" w:rsidRDefault="0079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1D88D6AD" w14:textId="77777777" w:rsidR="00794F32" w:rsidRPr="00CC6D18" w:rsidRDefault="0079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vAlign w:val="bottom"/>
          </w:tcPr>
          <w:p w14:paraId="25A07ACC" w14:textId="4688DBEA" w:rsidR="00794F32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(1,4</w:t>
            </w:r>
            <w:r w:rsidR="00317129" w:rsidRPr="00CC6D18">
              <w:rPr>
                <w:rFonts w:ascii="Angsana New" w:hAnsi="Angsana New"/>
                <w:sz w:val="28"/>
                <w:szCs w:val="28"/>
              </w:rPr>
              <w:t>1</w:t>
            </w:r>
            <w:r w:rsidRPr="00CC6D18">
              <w:rPr>
                <w:rFonts w:ascii="Angsana New" w:hAnsi="Angsana New"/>
                <w:sz w:val="28"/>
                <w:szCs w:val="28"/>
              </w:rPr>
              <w:t>3)</w:t>
            </w:r>
          </w:p>
        </w:tc>
      </w:tr>
      <w:tr w:rsidR="00394C21" w:rsidRPr="00CC6D18" w14:paraId="20FE15EC" w14:textId="77777777" w:rsidTr="0040603E">
        <w:trPr>
          <w:gridAfter w:val="1"/>
          <w:wAfter w:w="10" w:type="dxa"/>
          <w:trHeight w:val="252"/>
        </w:trPr>
        <w:tc>
          <w:tcPr>
            <w:tcW w:w="3211" w:type="dxa"/>
            <w:tcBorders>
              <w:top w:val="nil"/>
              <w:bottom w:val="nil"/>
            </w:tcBorders>
          </w:tcPr>
          <w:p w14:paraId="41D695C1" w14:textId="02AB1BE4" w:rsidR="0040603E" w:rsidRPr="00CC6D18" w:rsidRDefault="0040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4" w:name="_Hlk159516680"/>
            <w:r w:rsidRPr="00CC6D18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  <w:vAlign w:val="bottom"/>
          </w:tcPr>
          <w:p w14:paraId="603BD963" w14:textId="1D754FD9" w:rsidR="0040603E" w:rsidRPr="00CC6D18" w:rsidRDefault="0023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C6D18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730FA7B8" w14:textId="77777777" w:rsidR="0040603E" w:rsidRPr="00CC6D18" w:rsidRDefault="0040603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  <w:vAlign w:val="bottom"/>
          </w:tcPr>
          <w:p w14:paraId="3AA2283E" w14:textId="351A6577" w:rsidR="0040603E" w:rsidRPr="00CC6D18" w:rsidRDefault="0023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9EEA9A9" w14:textId="77777777" w:rsidR="0040603E" w:rsidRPr="00CC6D18" w:rsidRDefault="0040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  <w:vAlign w:val="bottom"/>
          </w:tcPr>
          <w:p w14:paraId="53EFC21D" w14:textId="50B348FE" w:rsidR="0040603E" w:rsidRPr="00CC6D18" w:rsidRDefault="0023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6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FF6A6FB" w14:textId="77777777" w:rsidR="0040603E" w:rsidRPr="00CC6D18" w:rsidRDefault="0040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  <w:vAlign w:val="bottom"/>
          </w:tcPr>
          <w:p w14:paraId="2470B9DC" w14:textId="1BC1AD81" w:rsidR="0040603E" w:rsidRPr="00CC6D18" w:rsidRDefault="0023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(31)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1396FC20" w14:textId="77777777" w:rsidR="0040603E" w:rsidRPr="00CC6D18" w:rsidRDefault="0040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  <w:vAlign w:val="bottom"/>
          </w:tcPr>
          <w:p w14:paraId="22530AE1" w14:textId="5B8498E9" w:rsidR="0040603E" w:rsidRPr="00CC6D18" w:rsidRDefault="002364AE" w:rsidP="0023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6D51681" w14:textId="77777777" w:rsidR="0040603E" w:rsidRPr="00CC6D18" w:rsidRDefault="0040603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bottom w:val="single" w:sz="4" w:space="0" w:color="auto"/>
            </w:tcBorders>
            <w:vAlign w:val="bottom"/>
          </w:tcPr>
          <w:p w14:paraId="17CD389E" w14:textId="22847643" w:rsidR="0040603E" w:rsidRPr="00CC6D18" w:rsidRDefault="002364AE" w:rsidP="00F3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(99)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3701D280" w14:textId="77777777" w:rsidR="0040603E" w:rsidRPr="00CC6D18" w:rsidRDefault="0040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  <w:vAlign w:val="bottom"/>
          </w:tcPr>
          <w:p w14:paraId="5BF54ED1" w14:textId="4C6E1EAA" w:rsidR="0040603E" w:rsidRPr="00CC6D18" w:rsidRDefault="003E3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CDD8B5A" w14:textId="77777777" w:rsidR="0040603E" w:rsidRPr="00CC6D18" w:rsidRDefault="0040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vAlign w:val="bottom"/>
          </w:tcPr>
          <w:p w14:paraId="0A37FD53" w14:textId="549ADC64" w:rsidR="0040603E" w:rsidRPr="00CC6D18" w:rsidRDefault="0023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(130)</w:t>
            </w:r>
          </w:p>
        </w:tc>
      </w:tr>
      <w:bookmarkEnd w:id="4"/>
      <w:tr w:rsidR="00394C21" w:rsidRPr="00CC6D18" w14:paraId="6C266B57" w14:textId="77777777" w:rsidTr="00B46AC2">
        <w:trPr>
          <w:gridAfter w:val="1"/>
          <w:wAfter w:w="10" w:type="dxa"/>
          <w:trHeight w:val="259"/>
        </w:trPr>
        <w:tc>
          <w:tcPr>
            <w:tcW w:w="3211" w:type="dxa"/>
            <w:tcBorders>
              <w:top w:val="nil"/>
              <w:bottom w:val="nil"/>
            </w:tcBorders>
          </w:tcPr>
          <w:p w14:paraId="5C3A71BA" w14:textId="52D95910" w:rsidR="00794F32" w:rsidRPr="00CC6D18" w:rsidRDefault="00794F3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C6D1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29CB48" w14:textId="0C4B66AC" w:rsidR="00794F32" w:rsidRPr="00CC6D18" w:rsidRDefault="00C3509D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63685369" w14:textId="77777777" w:rsidR="00794F32" w:rsidRPr="00CC6D18" w:rsidRDefault="00794F32" w:rsidP="00B46AC2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54BD36" w14:textId="4F8FDBEA" w:rsidR="00794F32" w:rsidRPr="00CC6D18" w:rsidRDefault="00C3509D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942DD3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="004A4D59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942DD3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  <w:r w:rsidR="004A4D59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1EB80D5" w14:textId="77777777" w:rsidR="00794F32" w:rsidRPr="00CC6D18" w:rsidRDefault="00794F3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A3868" w14:textId="1B6C6B36" w:rsidR="00794F32" w:rsidRPr="00CC6D18" w:rsidRDefault="00C3509D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BD2BA3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BD2BA3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873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D12BD22" w14:textId="77777777" w:rsidR="00794F32" w:rsidRPr="00CC6D18" w:rsidRDefault="00794F3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E828A" w14:textId="69BF1482" w:rsidR="00794F32" w:rsidRPr="00CC6D18" w:rsidRDefault="00C3509D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4A4D59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="00BD2BA3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4A4D59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266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312C305" w14:textId="77777777" w:rsidR="00794F32" w:rsidRPr="00CC6D18" w:rsidRDefault="00794F3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07D52" w14:textId="25CCA5A1" w:rsidR="00794F32" w:rsidRPr="00CC6D18" w:rsidRDefault="004A4D59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C3509D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942DD3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66478DA" w14:textId="77777777" w:rsidR="00794F32" w:rsidRPr="00CC6D18" w:rsidRDefault="00794F32" w:rsidP="00B46AC2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CF04D" w14:textId="661E9EAC" w:rsidR="00794F32" w:rsidRPr="00CC6D18" w:rsidRDefault="00C3509D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4A4D59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4A4D59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072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F1BA125" w14:textId="77777777" w:rsidR="00794F32" w:rsidRPr="00CC6D18" w:rsidRDefault="00794F3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20D38" w14:textId="55EEA76E" w:rsidR="00794F32" w:rsidRPr="00CC6D18" w:rsidRDefault="00C3509D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3C1CBB9" w14:textId="77777777" w:rsidR="00794F32" w:rsidRPr="00CC6D18" w:rsidRDefault="00794F32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162C1" w14:textId="6C049747" w:rsidR="00794F32" w:rsidRPr="00CC6D18" w:rsidRDefault="00C3509D" w:rsidP="00B4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4A4D59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53</w:t>
            </w: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4A4D59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200</w:t>
            </w:r>
          </w:p>
        </w:tc>
      </w:tr>
    </w:tbl>
    <w:p w14:paraId="3CA50C44" w14:textId="22D461F9" w:rsidR="00C80725" w:rsidRPr="00CC6D18" w:rsidRDefault="00C80725" w:rsidP="00B41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="Angsana New" w:hAnsi="Angsana New"/>
          <w:sz w:val="4"/>
          <w:szCs w:val="4"/>
        </w:rPr>
      </w:pPr>
    </w:p>
    <w:p w14:paraId="1C862B94" w14:textId="77777777" w:rsidR="00D828CA" w:rsidRPr="00CC6D18" w:rsidRDefault="00D82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1B4E8EC" w14:textId="77777777" w:rsidR="00794F32" w:rsidRPr="00CC6D18" w:rsidRDefault="00794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0DE2AAF" w14:textId="77777777" w:rsidR="00794F32" w:rsidRPr="00CC6D18" w:rsidRDefault="00794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E240012" w14:textId="77777777" w:rsidR="00C3509D" w:rsidRPr="00CC6D18" w:rsidRDefault="00C35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15288" w:type="dxa"/>
        <w:tblInd w:w="-284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11"/>
        <w:gridCol w:w="50"/>
        <w:gridCol w:w="1228"/>
        <w:gridCol w:w="269"/>
        <w:gridCol w:w="1279"/>
        <w:gridCol w:w="236"/>
        <w:gridCol w:w="1279"/>
        <w:gridCol w:w="266"/>
        <w:gridCol w:w="1279"/>
        <w:gridCol w:w="266"/>
        <w:gridCol w:w="1279"/>
        <w:gridCol w:w="266"/>
        <w:gridCol w:w="1422"/>
        <w:gridCol w:w="266"/>
        <w:gridCol w:w="1279"/>
        <w:gridCol w:w="266"/>
        <w:gridCol w:w="1137"/>
        <w:gridCol w:w="10"/>
      </w:tblGrid>
      <w:tr w:rsidR="00C3509D" w:rsidRPr="00CC6D18" w14:paraId="179879D5" w14:textId="77777777">
        <w:trPr>
          <w:trHeight w:val="281"/>
          <w:tblHeader/>
        </w:trPr>
        <w:tc>
          <w:tcPr>
            <w:tcW w:w="3211" w:type="dxa"/>
          </w:tcPr>
          <w:p w14:paraId="6561E0BE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77" w:type="dxa"/>
            <w:gridSpan w:val="17"/>
          </w:tcPr>
          <w:p w14:paraId="76F7B2EF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3509D" w:rsidRPr="00CC6D18" w14:paraId="5562D6C9" w14:textId="77777777">
        <w:trPr>
          <w:gridAfter w:val="1"/>
          <w:wAfter w:w="10" w:type="dxa"/>
          <w:trHeight w:val="267"/>
          <w:tblHeader/>
        </w:trPr>
        <w:tc>
          <w:tcPr>
            <w:tcW w:w="3211" w:type="dxa"/>
          </w:tcPr>
          <w:p w14:paraId="4F868F5C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  <w:gridSpan w:val="2"/>
          </w:tcPr>
          <w:p w14:paraId="783691FD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608B8162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62EF6AC9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36" w:type="dxa"/>
          </w:tcPr>
          <w:p w14:paraId="15E0873A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61B06641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6" w:type="dxa"/>
          </w:tcPr>
          <w:p w14:paraId="474FAF91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570F335A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7D31F030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7FD8623C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6" w:type="dxa"/>
          </w:tcPr>
          <w:p w14:paraId="2B3DA14B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</w:tcPr>
          <w:p w14:paraId="766179B5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6D18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66" w:type="dxa"/>
          </w:tcPr>
          <w:p w14:paraId="14870F31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1C5E76C9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66" w:type="dxa"/>
          </w:tcPr>
          <w:p w14:paraId="6EFFC865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65B7C08D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509D" w:rsidRPr="00CC6D18" w14:paraId="1E9E0F8D" w14:textId="77777777">
        <w:trPr>
          <w:gridAfter w:val="1"/>
          <w:wAfter w:w="10" w:type="dxa"/>
          <w:trHeight w:val="259"/>
          <w:tblHeader/>
        </w:trPr>
        <w:tc>
          <w:tcPr>
            <w:tcW w:w="3211" w:type="dxa"/>
          </w:tcPr>
          <w:p w14:paraId="4BD6B6A2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  <w:gridSpan w:val="2"/>
          </w:tcPr>
          <w:p w14:paraId="072947FC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55BB4DEF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0DA9BD4B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6D18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43CF9633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0DC205F6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6D18">
              <w:rPr>
                <w:rFonts w:ascii="Angsana New" w:hAnsi="Angsana New" w:hint="cs"/>
                <w:sz w:val="28"/>
                <w:szCs w:val="28"/>
                <w:cs/>
              </w:rPr>
              <w:t>สิทธิการเช่าที่ดิน</w:t>
            </w:r>
          </w:p>
        </w:tc>
        <w:tc>
          <w:tcPr>
            <w:tcW w:w="266" w:type="dxa"/>
          </w:tcPr>
          <w:p w14:paraId="676B6344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1DCC0AB0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66" w:type="dxa"/>
          </w:tcPr>
          <w:p w14:paraId="37C2B364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4368D8AC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6" w:type="dxa"/>
          </w:tcPr>
          <w:p w14:paraId="284D140E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</w:tcPr>
          <w:p w14:paraId="30072132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6D18">
              <w:rPr>
                <w:rFonts w:ascii="Angsana New" w:hAnsi="Angsana New" w:hint="cs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66" w:type="dxa"/>
          </w:tcPr>
          <w:p w14:paraId="1C915947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0F1AB1AB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 w:hint="cs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266" w:type="dxa"/>
          </w:tcPr>
          <w:p w14:paraId="0E1E9B6E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473D882D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509D" w:rsidRPr="00CC6D18" w14:paraId="1C730A54" w14:textId="77777777">
        <w:trPr>
          <w:gridAfter w:val="1"/>
          <w:wAfter w:w="10" w:type="dxa"/>
          <w:trHeight w:val="267"/>
          <w:tblHeader/>
        </w:trPr>
        <w:tc>
          <w:tcPr>
            <w:tcW w:w="3211" w:type="dxa"/>
          </w:tcPr>
          <w:p w14:paraId="30C74899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  <w:gridSpan w:val="2"/>
          </w:tcPr>
          <w:p w14:paraId="6838EE25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69" w:type="dxa"/>
          </w:tcPr>
          <w:p w14:paraId="6B14F61A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1E323C88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</w:tcPr>
          <w:p w14:paraId="0848F544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71F5EC98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6D18">
              <w:rPr>
                <w:rFonts w:ascii="Angsana New" w:hAnsi="Angsana New" w:hint="cs"/>
                <w:sz w:val="28"/>
                <w:szCs w:val="28"/>
                <w:cs/>
              </w:rPr>
              <w:t>และอาคาร</w:t>
            </w:r>
          </w:p>
        </w:tc>
        <w:tc>
          <w:tcPr>
            <w:tcW w:w="266" w:type="dxa"/>
          </w:tcPr>
          <w:p w14:paraId="02827A95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62A5673D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66" w:type="dxa"/>
          </w:tcPr>
          <w:p w14:paraId="7E768971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 w:firstLine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2483B5AE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6D18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66" w:type="dxa"/>
          </w:tcPr>
          <w:p w14:paraId="6BDD90FA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</w:tcPr>
          <w:p w14:paraId="2E0FAC93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66" w:type="dxa"/>
          </w:tcPr>
          <w:p w14:paraId="2A5C50A8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328EFAEC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 w:hint="cs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66" w:type="dxa"/>
          </w:tcPr>
          <w:p w14:paraId="323D0AEC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6AD8DBBE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3509D" w:rsidRPr="00CC6D18" w14:paraId="0D46E44E" w14:textId="77777777">
        <w:trPr>
          <w:gridAfter w:val="1"/>
          <w:wAfter w:w="10" w:type="dxa"/>
          <w:trHeight w:val="267"/>
          <w:tblHeader/>
        </w:trPr>
        <w:tc>
          <w:tcPr>
            <w:tcW w:w="3211" w:type="dxa"/>
          </w:tcPr>
          <w:p w14:paraId="045FE733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67" w:type="dxa"/>
            <w:gridSpan w:val="16"/>
          </w:tcPr>
          <w:p w14:paraId="6E354938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C6D1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3509D" w:rsidRPr="00CC6D18" w14:paraId="6B6CBE5B" w14:textId="77777777">
        <w:trPr>
          <w:gridAfter w:val="1"/>
          <w:wAfter w:w="10" w:type="dxa"/>
          <w:trHeight w:val="267"/>
        </w:trPr>
        <w:tc>
          <w:tcPr>
            <w:tcW w:w="3211" w:type="dxa"/>
            <w:tcBorders>
              <w:bottom w:val="nil"/>
            </w:tcBorders>
          </w:tcPr>
          <w:p w14:paraId="73B13AA8" w14:textId="5988624C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C6D1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78" w:type="dxa"/>
            <w:gridSpan w:val="2"/>
            <w:tcBorders>
              <w:bottom w:val="nil"/>
            </w:tcBorders>
          </w:tcPr>
          <w:p w14:paraId="71243351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tcBorders>
              <w:bottom w:val="nil"/>
            </w:tcBorders>
          </w:tcPr>
          <w:p w14:paraId="14D1A709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4A01BA71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F5A6767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0A3DB8E8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7CEB51A0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6AA773EA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3516BD89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44720F54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66C2EC32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nil"/>
            </w:tcBorders>
          </w:tcPr>
          <w:p w14:paraId="5EEC1C78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230D0D6C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46C8BC4E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1DECCE89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nil"/>
            </w:tcBorders>
          </w:tcPr>
          <w:p w14:paraId="20BC1B37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509D" w:rsidRPr="00CC6D18" w14:paraId="1EC1B7E1" w14:textId="77777777" w:rsidTr="00A00E67">
        <w:trPr>
          <w:gridAfter w:val="1"/>
          <w:wAfter w:w="10" w:type="dxa"/>
          <w:trHeight w:val="252"/>
        </w:trPr>
        <w:tc>
          <w:tcPr>
            <w:tcW w:w="3261" w:type="dxa"/>
            <w:gridSpan w:val="2"/>
            <w:tcBorders>
              <w:top w:val="nil"/>
              <w:bottom w:val="nil"/>
            </w:tcBorders>
          </w:tcPr>
          <w:p w14:paraId="45CF9DCC" w14:textId="717543EF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CC6D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2565 - </w:t>
            </w:r>
            <w:r w:rsidRPr="00CC6D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1228" w:type="dxa"/>
            <w:tcBorders>
              <w:top w:val="nil"/>
              <w:bottom w:val="nil"/>
            </w:tcBorders>
            <w:vAlign w:val="bottom"/>
          </w:tcPr>
          <w:p w14:paraId="48E574F3" w14:textId="2F91224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25C45FF3" w14:textId="77777777" w:rsidR="00C3509D" w:rsidRPr="00CC6D18" w:rsidRDefault="00C3509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79A1C6AA" w14:textId="5687B755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E4F5C58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55968E15" w14:textId="579A53A5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BD5ADF9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1F7FE3FA" w14:textId="14ECB2F6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859C258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7681593F" w14:textId="5F1DCA74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B49B754" w14:textId="77777777" w:rsidR="00C3509D" w:rsidRPr="00CC6D18" w:rsidRDefault="00C3509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vAlign w:val="bottom"/>
          </w:tcPr>
          <w:p w14:paraId="360AEBA8" w14:textId="13A5EA64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BFF5336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6D282DE2" w14:textId="2693EADD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39752D30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vAlign w:val="bottom"/>
          </w:tcPr>
          <w:p w14:paraId="5F536E77" w14:textId="2AAF6A76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4C21" w:rsidRPr="00CC6D18" w14:paraId="3E9E1363" w14:textId="77777777">
        <w:trPr>
          <w:gridAfter w:val="1"/>
          <w:wAfter w:w="10" w:type="dxa"/>
          <w:trHeight w:val="252"/>
        </w:trPr>
        <w:tc>
          <w:tcPr>
            <w:tcW w:w="3211" w:type="dxa"/>
            <w:tcBorders>
              <w:top w:val="nil"/>
            </w:tcBorders>
          </w:tcPr>
          <w:p w14:paraId="08B7F4C1" w14:textId="3B341A5F" w:rsidR="00C3509D" w:rsidRPr="00CC6D18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278" w:type="dxa"/>
            <w:gridSpan w:val="2"/>
            <w:tcBorders>
              <w:top w:val="nil"/>
            </w:tcBorders>
            <w:vAlign w:val="bottom"/>
          </w:tcPr>
          <w:p w14:paraId="14354491" w14:textId="51ABC0B9" w:rsidR="00C3509D" w:rsidRPr="00CC6D18" w:rsidRDefault="00F11BB9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C6D18">
              <w:rPr>
                <w:rFonts w:ascii="Angsana New" w:hAnsi="Angsana New"/>
                <w:sz w:val="28"/>
                <w:szCs w:val="28"/>
                <w:lang w:val="en-GB"/>
              </w:rPr>
              <w:t>187,515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5A9427D8" w14:textId="77777777" w:rsidR="00C3509D" w:rsidRPr="00CC6D18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00C97A04" w14:textId="5A60FDA0" w:rsidR="00C3509D" w:rsidRPr="00CC6D18" w:rsidRDefault="00F11BB9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126,155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C5A982F" w14:textId="77777777" w:rsidR="00C3509D" w:rsidRPr="00CC6D18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8D2DC6" w14:textId="3A1BE984" w:rsidR="00C3509D" w:rsidRPr="00CC6D18" w:rsidRDefault="00161201" w:rsidP="00161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6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521DD0C" w14:textId="77777777" w:rsidR="00C3509D" w:rsidRPr="00CC6D18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1F29E037" w14:textId="58FA29DA" w:rsidR="00C3509D" w:rsidRPr="00CC6D18" w:rsidRDefault="00F11BB9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76,728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48B6311" w14:textId="77777777" w:rsidR="00C3509D" w:rsidRPr="00CC6D18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126448CA" w14:textId="129B04A3" w:rsidR="00C3509D" w:rsidRPr="00CC6D18" w:rsidRDefault="00D5499F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853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C49170B" w14:textId="77777777" w:rsidR="00C3509D" w:rsidRPr="00CC6D18" w:rsidRDefault="00C3509D" w:rsidP="00C3509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</w:tcBorders>
            <w:vAlign w:val="bottom"/>
          </w:tcPr>
          <w:p w14:paraId="0B05DA8A" w14:textId="4F888E57" w:rsidR="00C3509D" w:rsidRPr="00CC6D18" w:rsidRDefault="00D5499F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6,552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A9D95EE" w14:textId="77777777" w:rsidR="00C3509D" w:rsidRPr="00CC6D18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0A8DB557" w14:textId="5840DA8D" w:rsidR="00C3509D" w:rsidRPr="00CC6D18" w:rsidRDefault="00D5499F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159,165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972710A" w14:textId="77777777" w:rsidR="00C3509D" w:rsidRPr="00CC6D18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</w:tcBorders>
            <w:vAlign w:val="bottom"/>
          </w:tcPr>
          <w:p w14:paraId="366793CE" w14:textId="4E8415A1" w:rsidR="00C3509D" w:rsidRPr="00CC6D18" w:rsidRDefault="00D5499F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556,968</w:t>
            </w:r>
          </w:p>
        </w:tc>
      </w:tr>
      <w:tr w:rsidR="00394C21" w:rsidRPr="00CC6D18" w14:paraId="4B467635" w14:textId="77777777">
        <w:trPr>
          <w:gridAfter w:val="1"/>
          <w:wAfter w:w="10" w:type="dxa"/>
          <w:trHeight w:val="252"/>
        </w:trPr>
        <w:tc>
          <w:tcPr>
            <w:tcW w:w="3211" w:type="dxa"/>
          </w:tcPr>
          <w:p w14:paraId="515A96BA" w14:textId="53412B81" w:rsidR="00C3509D" w:rsidRPr="00CC6D18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78" w:type="dxa"/>
            <w:gridSpan w:val="2"/>
            <w:tcBorders>
              <w:top w:val="nil"/>
            </w:tcBorders>
            <w:vAlign w:val="bottom"/>
          </w:tcPr>
          <w:p w14:paraId="1B554EA4" w14:textId="77777777" w:rsidR="00C3509D" w:rsidRPr="00CC6D18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C6D18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32B6A0BA" w14:textId="77777777" w:rsidR="00C3509D" w:rsidRPr="00CC6D18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2340CD6C" w14:textId="77777777" w:rsidR="00C3509D" w:rsidRPr="00CC6D18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C6D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8157783" w14:textId="77777777" w:rsidR="00C3509D" w:rsidRPr="00CC6D18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9696CF" w14:textId="34C61A9B" w:rsidR="00C3509D" w:rsidRPr="00CC6D18" w:rsidRDefault="00161201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103,694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3E246235" w14:textId="77777777" w:rsidR="00C3509D" w:rsidRPr="00CC6D18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14D87162" w14:textId="2D3CA710" w:rsidR="00C3509D" w:rsidRPr="00CC6D18" w:rsidRDefault="00F11BB9" w:rsidP="00F1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5,884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4E82862E" w14:textId="77777777" w:rsidR="00C3509D" w:rsidRPr="00CC6D18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00627ACA" w14:textId="6C2C5E81" w:rsidR="00C3509D" w:rsidRPr="00CC6D18" w:rsidRDefault="00F11BB9" w:rsidP="00F1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3,684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D0D5652" w14:textId="77777777" w:rsidR="00C3509D" w:rsidRPr="00CC6D18" w:rsidRDefault="00C3509D" w:rsidP="00C3509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</w:tcBorders>
            <w:vAlign w:val="bottom"/>
          </w:tcPr>
          <w:p w14:paraId="63B577CE" w14:textId="77777777" w:rsidR="00C3509D" w:rsidRPr="00CC6D18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43C21744" w14:textId="77777777" w:rsidR="00C3509D" w:rsidRPr="00CC6D18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08036818" w14:textId="77777777" w:rsidR="00C3509D" w:rsidRPr="00CC6D18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5BD12C6" w14:textId="77777777" w:rsidR="00C3509D" w:rsidRPr="00CC6D18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</w:tcBorders>
            <w:vAlign w:val="bottom"/>
          </w:tcPr>
          <w:p w14:paraId="4185F64B" w14:textId="2EDB3E97" w:rsidR="00C3509D" w:rsidRPr="00CC6D18" w:rsidRDefault="00D5499F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113,262</w:t>
            </w:r>
          </w:p>
        </w:tc>
      </w:tr>
      <w:tr w:rsidR="00394C21" w:rsidRPr="00CC6D18" w14:paraId="0335E974" w14:textId="77777777" w:rsidTr="00C3509D">
        <w:trPr>
          <w:gridAfter w:val="1"/>
          <w:wAfter w:w="10" w:type="dxa"/>
          <w:trHeight w:val="259"/>
        </w:trPr>
        <w:tc>
          <w:tcPr>
            <w:tcW w:w="3211" w:type="dxa"/>
          </w:tcPr>
          <w:p w14:paraId="2F0582BF" w14:textId="062ECC5C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7597E2" w14:textId="60050529" w:rsidR="00C3509D" w:rsidRPr="00CC6D18" w:rsidRDefault="00F1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187,515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175058F3" w14:textId="77777777" w:rsidR="00C3509D" w:rsidRPr="00CC6D18" w:rsidRDefault="00C3509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711D54" w14:textId="2CE43DB5" w:rsidR="00C3509D" w:rsidRPr="00CC6D18" w:rsidRDefault="00F1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126,155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E7EBD3A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2E2184" w14:textId="6CF78168" w:rsidR="00C3509D" w:rsidRPr="00CC6D18" w:rsidRDefault="00161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15" w:right="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103,694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17C89E92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7803CF" w14:textId="49A3525B" w:rsidR="00C3509D" w:rsidRPr="00CC6D18" w:rsidRDefault="00F1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82,612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4536DB97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92FCF4" w14:textId="49ACD922" w:rsidR="00C3509D" w:rsidRPr="00CC6D18" w:rsidRDefault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4,537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5FF1951" w14:textId="77777777" w:rsidR="00C3509D" w:rsidRPr="00CC6D18" w:rsidRDefault="00C3509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B4238" w14:textId="14C683EF" w:rsidR="00C3509D" w:rsidRPr="00CC6D18" w:rsidRDefault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6,552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1A839AE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B9B229" w14:textId="1E69BCDE" w:rsidR="00C3509D" w:rsidRPr="00CC6D18" w:rsidRDefault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159,165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17F4A298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0E5093" w14:textId="2345C4B5" w:rsidR="00C3509D" w:rsidRPr="00CC6D18" w:rsidRDefault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670,230</w:t>
            </w:r>
          </w:p>
        </w:tc>
      </w:tr>
      <w:tr w:rsidR="00394C21" w:rsidRPr="00CC6D18" w14:paraId="577E4E53" w14:textId="77777777" w:rsidTr="00C3509D">
        <w:trPr>
          <w:gridAfter w:val="1"/>
          <w:wAfter w:w="10" w:type="dxa"/>
          <w:trHeight w:val="259"/>
        </w:trPr>
        <w:tc>
          <w:tcPr>
            <w:tcW w:w="3211" w:type="dxa"/>
          </w:tcPr>
          <w:p w14:paraId="0E3ACBB0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8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00A4CBAD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4D2649D2" w14:textId="77777777" w:rsidR="00C3509D" w:rsidRPr="00CC6D18" w:rsidRDefault="00C3509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double" w:sz="4" w:space="0" w:color="auto"/>
              <w:bottom w:val="nil"/>
            </w:tcBorders>
            <w:vAlign w:val="bottom"/>
          </w:tcPr>
          <w:p w14:paraId="50EAC9F1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A5200E2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double" w:sz="4" w:space="0" w:color="auto"/>
              <w:bottom w:val="nil"/>
            </w:tcBorders>
            <w:vAlign w:val="bottom"/>
          </w:tcPr>
          <w:p w14:paraId="16F8D23E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15" w:right="6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2A65CD4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double" w:sz="4" w:space="0" w:color="auto"/>
              <w:bottom w:val="nil"/>
            </w:tcBorders>
            <w:vAlign w:val="bottom"/>
          </w:tcPr>
          <w:p w14:paraId="234415B9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602127B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double" w:sz="4" w:space="0" w:color="auto"/>
              <w:bottom w:val="nil"/>
            </w:tcBorders>
            <w:vAlign w:val="bottom"/>
          </w:tcPr>
          <w:p w14:paraId="188BBBF9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43B6F747" w14:textId="77777777" w:rsidR="00C3509D" w:rsidRPr="00CC6D18" w:rsidRDefault="00C3509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double" w:sz="4" w:space="0" w:color="auto"/>
              <w:bottom w:val="nil"/>
            </w:tcBorders>
            <w:vAlign w:val="bottom"/>
          </w:tcPr>
          <w:p w14:paraId="5D3944FE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7918BB2E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double" w:sz="4" w:space="0" w:color="auto"/>
              <w:bottom w:val="nil"/>
            </w:tcBorders>
            <w:vAlign w:val="bottom"/>
          </w:tcPr>
          <w:p w14:paraId="44D1DE07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423F985F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double" w:sz="4" w:space="0" w:color="auto"/>
              <w:bottom w:val="nil"/>
            </w:tcBorders>
            <w:vAlign w:val="bottom"/>
          </w:tcPr>
          <w:p w14:paraId="1CC54895" w14:textId="77777777" w:rsidR="00C3509D" w:rsidRPr="00CC6D18" w:rsidRDefault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3509D" w:rsidRPr="00CC6D18" w14:paraId="3779DF95" w14:textId="77777777" w:rsidTr="00C3509D">
        <w:trPr>
          <w:gridAfter w:val="1"/>
          <w:wAfter w:w="10" w:type="dxa"/>
          <w:trHeight w:val="259"/>
        </w:trPr>
        <w:tc>
          <w:tcPr>
            <w:tcW w:w="3211" w:type="dxa"/>
            <w:tcBorders>
              <w:bottom w:val="nil"/>
            </w:tcBorders>
          </w:tcPr>
          <w:p w14:paraId="7DA5C820" w14:textId="7BCB03F6" w:rsidR="00C3509D" w:rsidRPr="00CC6D18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CC6D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78" w:type="dxa"/>
            <w:gridSpan w:val="2"/>
            <w:tcBorders>
              <w:top w:val="nil"/>
              <w:bottom w:val="nil"/>
            </w:tcBorders>
            <w:vAlign w:val="bottom"/>
          </w:tcPr>
          <w:p w14:paraId="5BFB6810" w14:textId="1097C9A9" w:rsidR="00C3509D" w:rsidRPr="00CC6D18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56D41224" w14:textId="77777777" w:rsidR="00C3509D" w:rsidRPr="00CC6D18" w:rsidRDefault="00C3509D" w:rsidP="00C3509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20C8D13D" w14:textId="0DA86783" w:rsidR="00C3509D" w:rsidRPr="00CC6D18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30FC2B0" w14:textId="77777777" w:rsidR="00C3509D" w:rsidRPr="00CC6D18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1EACB640" w14:textId="7A4A40E4" w:rsidR="00C3509D" w:rsidRPr="00CC6D18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15" w:right="6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2D886B2" w14:textId="77777777" w:rsidR="00C3509D" w:rsidRPr="00CC6D18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27B44583" w14:textId="49311047" w:rsidR="00C3509D" w:rsidRPr="00CC6D18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49DB8D2E" w14:textId="77777777" w:rsidR="00C3509D" w:rsidRPr="00CC6D18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06C3E858" w14:textId="3318603F" w:rsidR="00C3509D" w:rsidRPr="00CC6D18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4B52826" w14:textId="77777777" w:rsidR="00C3509D" w:rsidRPr="00CC6D18" w:rsidRDefault="00C3509D" w:rsidP="00C3509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vAlign w:val="bottom"/>
          </w:tcPr>
          <w:p w14:paraId="54D20BC6" w14:textId="4B7DC5C1" w:rsidR="00C3509D" w:rsidRPr="00CC6D18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191AA032" w14:textId="77777777" w:rsidR="00C3509D" w:rsidRPr="00CC6D18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2D805BE8" w14:textId="0F911275" w:rsidR="00C3509D" w:rsidRPr="00CC6D18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3052A089" w14:textId="77777777" w:rsidR="00C3509D" w:rsidRPr="00CC6D18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vAlign w:val="bottom"/>
          </w:tcPr>
          <w:p w14:paraId="6CE565A8" w14:textId="5FC47A34" w:rsidR="00C3509D" w:rsidRPr="00CC6D18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3509D" w:rsidRPr="00CC6D18" w14:paraId="47A2930D" w14:textId="77777777" w:rsidTr="00C3509D">
        <w:trPr>
          <w:gridAfter w:val="1"/>
          <w:wAfter w:w="10" w:type="dxa"/>
          <w:trHeight w:val="259"/>
        </w:trPr>
        <w:tc>
          <w:tcPr>
            <w:tcW w:w="3211" w:type="dxa"/>
            <w:tcBorders>
              <w:bottom w:val="nil"/>
            </w:tcBorders>
          </w:tcPr>
          <w:p w14:paraId="71E6C2E0" w14:textId="42F03044" w:rsidR="00C3509D" w:rsidRPr="00CC6D18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278" w:type="dxa"/>
            <w:gridSpan w:val="2"/>
            <w:tcBorders>
              <w:top w:val="nil"/>
              <w:bottom w:val="nil"/>
            </w:tcBorders>
            <w:vAlign w:val="bottom"/>
          </w:tcPr>
          <w:p w14:paraId="3CCEED28" w14:textId="73DCE261" w:rsidR="00C3509D" w:rsidRPr="00CC6D18" w:rsidRDefault="00E94244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  <w:lang w:val="en-GB"/>
              </w:rPr>
              <w:t>227,842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696CFE8E" w14:textId="77777777" w:rsidR="00C3509D" w:rsidRPr="00CC6D18" w:rsidRDefault="00C3509D" w:rsidP="00C3509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156E846D" w14:textId="2E315D9D" w:rsidR="00C3509D" w:rsidRPr="00CC6D18" w:rsidRDefault="00E94244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32</w:t>
            </w:r>
            <w:r w:rsidR="00BD2BA3" w:rsidRPr="00CC6D18">
              <w:rPr>
                <w:rFonts w:ascii="Angsana New" w:hAnsi="Angsana New"/>
                <w:sz w:val="28"/>
                <w:szCs w:val="28"/>
              </w:rPr>
              <w:t>3</w:t>
            </w:r>
            <w:r w:rsidRPr="00CC6D18">
              <w:rPr>
                <w:rFonts w:ascii="Angsana New" w:hAnsi="Angsana New"/>
                <w:sz w:val="28"/>
                <w:szCs w:val="28"/>
              </w:rPr>
              <w:t>,</w:t>
            </w:r>
            <w:r w:rsidR="00BD2BA3" w:rsidRPr="00CC6D18">
              <w:rPr>
                <w:rFonts w:ascii="Angsana New" w:hAnsi="Angsana New"/>
                <w:sz w:val="28"/>
                <w:szCs w:val="28"/>
              </w:rPr>
              <w:t>219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BDB0038" w14:textId="77777777" w:rsidR="00C3509D" w:rsidRPr="00CC6D18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2BA44E25" w14:textId="18881F11" w:rsidR="00C3509D" w:rsidRPr="00CC6D18" w:rsidRDefault="00E94244" w:rsidP="00E94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6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956A733" w14:textId="77777777" w:rsidR="00C3509D" w:rsidRPr="00CC6D18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6C592D7C" w14:textId="6B47A3E6" w:rsidR="00C3509D" w:rsidRPr="00CC6D18" w:rsidRDefault="00E94244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1</w:t>
            </w:r>
            <w:r w:rsidR="00F11BB9" w:rsidRPr="00CC6D18">
              <w:rPr>
                <w:rFonts w:ascii="Angsana New" w:hAnsi="Angsana New"/>
                <w:sz w:val="28"/>
                <w:szCs w:val="28"/>
              </w:rPr>
              <w:t>2</w:t>
            </w:r>
            <w:r w:rsidR="00BD2BA3" w:rsidRPr="00CC6D18">
              <w:rPr>
                <w:rFonts w:ascii="Angsana New" w:hAnsi="Angsana New"/>
                <w:sz w:val="28"/>
                <w:szCs w:val="28"/>
              </w:rPr>
              <w:t>6</w:t>
            </w:r>
            <w:r w:rsidRPr="00CC6D18">
              <w:rPr>
                <w:rFonts w:ascii="Angsana New" w:hAnsi="Angsana New"/>
                <w:sz w:val="28"/>
                <w:szCs w:val="28"/>
              </w:rPr>
              <w:t>,</w:t>
            </w:r>
            <w:r w:rsidR="00BD2BA3" w:rsidRPr="00CC6D18">
              <w:rPr>
                <w:rFonts w:ascii="Angsana New" w:hAnsi="Angsana New"/>
                <w:sz w:val="28"/>
                <w:szCs w:val="28"/>
              </w:rPr>
              <w:t>93</w:t>
            </w:r>
            <w:r w:rsidR="00FA70C2" w:rsidRPr="00CC6D1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3432E5B5" w14:textId="77777777" w:rsidR="00C3509D" w:rsidRPr="00CC6D18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1FA32DBE" w14:textId="74D8226E" w:rsidR="00C3509D" w:rsidRPr="00CC6D18" w:rsidRDefault="00F11BB9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1,</w:t>
            </w:r>
            <w:r w:rsidR="00942DD3" w:rsidRPr="00CC6D18">
              <w:rPr>
                <w:rFonts w:ascii="Angsana New" w:hAnsi="Angsana New"/>
                <w:sz w:val="28"/>
                <w:szCs w:val="28"/>
              </w:rPr>
              <w:t>644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21E9575" w14:textId="77777777" w:rsidR="00C3509D" w:rsidRPr="00CC6D18" w:rsidRDefault="00C3509D" w:rsidP="00C3509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vAlign w:val="bottom"/>
          </w:tcPr>
          <w:p w14:paraId="7A58959F" w14:textId="1FEA411A" w:rsidR="00C3509D" w:rsidRPr="00CC6D18" w:rsidRDefault="00E94244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11,</w:t>
            </w:r>
            <w:r w:rsidR="00BD2BA3" w:rsidRPr="00CC6D18">
              <w:rPr>
                <w:rFonts w:ascii="Angsana New" w:hAnsi="Angsana New"/>
                <w:sz w:val="28"/>
                <w:szCs w:val="28"/>
              </w:rPr>
              <w:t>46</w:t>
            </w:r>
            <w:r w:rsidR="00FA70C2" w:rsidRPr="00CC6D1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3370F916" w14:textId="77777777" w:rsidR="00C3509D" w:rsidRPr="00CC6D18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10109271" w14:textId="5ED54460" w:rsidR="00C3509D" w:rsidRPr="00CC6D18" w:rsidRDefault="00E94244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42,779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6CEBD88" w14:textId="77777777" w:rsidR="00C3509D" w:rsidRPr="00CC6D18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vAlign w:val="bottom"/>
          </w:tcPr>
          <w:p w14:paraId="244A0B5C" w14:textId="689ACF41" w:rsidR="00C3509D" w:rsidRPr="00CC6D18" w:rsidRDefault="00161201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73</w:t>
            </w:r>
            <w:r w:rsidR="0056367A" w:rsidRPr="00CC6D18">
              <w:rPr>
                <w:rFonts w:ascii="Angsana New" w:hAnsi="Angsana New"/>
                <w:sz w:val="28"/>
                <w:szCs w:val="28"/>
              </w:rPr>
              <w:t>3</w:t>
            </w:r>
            <w:r w:rsidRPr="00CC6D18">
              <w:rPr>
                <w:rFonts w:ascii="Angsana New" w:hAnsi="Angsana New"/>
                <w:sz w:val="28"/>
                <w:szCs w:val="28"/>
              </w:rPr>
              <w:t>,</w:t>
            </w:r>
            <w:r w:rsidR="0056367A" w:rsidRPr="00CC6D18">
              <w:rPr>
                <w:rFonts w:ascii="Angsana New" w:hAnsi="Angsana New"/>
                <w:sz w:val="28"/>
                <w:szCs w:val="28"/>
              </w:rPr>
              <w:t>88</w:t>
            </w:r>
            <w:r w:rsidR="001F0F53" w:rsidRPr="00CC6D18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C3509D" w:rsidRPr="00CC6D18" w14:paraId="3EF56608" w14:textId="77777777" w:rsidTr="00C3509D">
        <w:trPr>
          <w:gridAfter w:val="1"/>
          <w:wAfter w:w="10" w:type="dxa"/>
          <w:trHeight w:val="259"/>
        </w:trPr>
        <w:tc>
          <w:tcPr>
            <w:tcW w:w="3211" w:type="dxa"/>
            <w:tcBorders>
              <w:bottom w:val="nil"/>
            </w:tcBorders>
          </w:tcPr>
          <w:p w14:paraId="3E52ECD1" w14:textId="675809BD" w:rsidR="00C3509D" w:rsidRPr="00CC6D18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78" w:type="dxa"/>
            <w:gridSpan w:val="2"/>
            <w:tcBorders>
              <w:top w:val="nil"/>
              <w:bottom w:val="nil"/>
            </w:tcBorders>
            <w:vAlign w:val="bottom"/>
          </w:tcPr>
          <w:p w14:paraId="0E53DC61" w14:textId="377A776B" w:rsidR="00C3509D" w:rsidRPr="00CC6D18" w:rsidRDefault="00C3509D" w:rsidP="00E94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C6D18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423A2F88" w14:textId="77777777" w:rsidR="00C3509D" w:rsidRPr="00CC6D18" w:rsidRDefault="00C3509D" w:rsidP="00C3509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4D3E5A62" w14:textId="143FD9A9" w:rsidR="00C3509D" w:rsidRPr="00CC6D18" w:rsidRDefault="00E94244" w:rsidP="00E94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C1E439B" w14:textId="77777777" w:rsidR="00C3509D" w:rsidRPr="00CC6D18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601481A0" w14:textId="79617749" w:rsidR="00C3509D" w:rsidRPr="00CC6D18" w:rsidRDefault="00E94244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15" w:right="6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11</w:t>
            </w:r>
            <w:r w:rsidR="00BD2BA3" w:rsidRPr="00CC6D18">
              <w:rPr>
                <w:rFonts w:ascii="Angsana New" w:hAnsi="Angsana New"/>
                <w:sz w:val="28"/>
                <w:szCs w:val="28"/>
              </w:rPr>
              <w:t>5</w:t>
            </w:r>
            <w:r w:rsidRPr="00CC6D18">
              <w:rPr>
                <w:rFonts w:ascii="Angsana New" w:hAnsi="Angsana New"/>
                <w:sz w:val="28"/>
                <w:szCs w:val="28"/>
              </w:rPr>
              <w:t>,</w:t>
            </w:r>
            <w:r w:rsidR="00BD2BA3" w:rsidRPr="00CC6D18">
              <w:rPr>
                <w:rFonts w:ascii="Angsana New" w:hAnsi="Angsana New"/>
                <w:sz w:val="28"/>
                <w:szCs w:val="28"/>
              </w:rPr>
              <w:t>874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DBDBBC2" w14:textId="77777777" w:rsidR="00C3509D" w:rsidRPr="00CC6D18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42D8B2C8" w14:textId="3F6B153E" w:rsidR="00C3509D" w:rsidRPr="00CC6D18" w:rsidRDefault="00F11BB9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5,359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0E4F6A11" w14:textId="77777777" w:rsidR="00C3509D" w:rsidRPr="00CC6D18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17A4C5A0" w14:textId="7371CA4C" w:rsidR="00C3509D" w:rsidRPr="00CC6D18" w:rsidRDefault="00F11BB9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4,541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73E4E7D" w14:textId="77777777" w:rsidR="00C3509D" w:rsidRPr="00CC6D18" w:rsidRDefault="00C3509D" w:rsidP="00C3509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vAlign w:val="bottom"/>
          </w:tcPr>
          <w:p w14:paraId="1C55D034" w14:textId="7C21F1D3" w:rsidR="00C3509D" w:rsidRPr="00CC6D18" w:rsidRDefault="00E94244" w:rsidP="00E94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2321169C" w14:textId="77777777" w:rsidR="00C3509D" w:rsidRPr="00CC6D18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476D2F98" w14:textId="36AD06AB" w:rsidR="00C3509D" w:rsidRPr="00CC6D18" w:rsidRDefault="00E94244" w:rsidP="00161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42C7BAA7" w14:textId="77777777" w:rsidR="00C3509D" w:rsidRPr="00CC6D18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vAlign w:val="bottom"/>
          </w:tcPr>
          <w:p w14:paraId="035069BF" w14:textId="5E7E2D17" w:rsidR="00C3509D" w:rsidRPr="00CC6D18" w:rsidRDefault="00161201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12</w:t>
            </w:r>
            <w:r w:rsidR="0056367A" w:rsidRPr="00CC6D18">
              <w:rPr>
                <w:rFonts w:ascii="Angsana New" w:hAnsi="Angsana New"/>
                <w:sz w:val="28"/>
                <w:szCs w:val="28"/>
              </w:rPr>
              <w:t>5</w:t>
            </w:r>
            <w:r w:rsidRPr="00CC6D18">
              <w:rPr>
                <w:rFonts w:ascii="Angsana New" w:hAnsi="Angsana New"/>
                <w:sz w:val="28"/>
                <w:szCs w:val="28"/>
              </w:rPr>
              <w:t>,</w:t>
            </w:r>
            <w:r w:rsidR="0056367A" w:rsidRPr="00CC6D18">
              <w:rPr>
                <w:rFonts w:ascii="Angsana New" w:hAnsi="Angsana New"/>
                <w:sz w:val="28"/>
                <w:szCs w:val="28"/>
              </w:rPr>
              <w:t>774</w:t>
            </w:r>
          </w:p>
        </w:tc>
      </w:tr>
      <w:tr w:rsidR="00394C21" w:rsidRPr="00CC6D18" w14:paraId="007A0069" w14:textId="77777777" w:rsidTr="00C3509D">
        <w:trPr>
          <w:gridAfter w:val="1"/>
          <w:wAfter w:w="10" w:type="dxa"/>
          <w:trHeight w:val="259"/>
        </w:trPr>
        <w:tc>
          <w:tcPr>
            <w:tcW w:w="3211" w:type="dxa"/>
            <w:tcBorders>
              <w:bottom w:val="nil"/>
            </w:tcBorders>
          </w:tcPr>
          <w:p w14:paraId="58C2927E" w14:textId="77777777" w:rsidR="00C3509D" w:rsidRPr="00CC6D18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AE42F" w14:textId="78C8F345" w:rsidR="00C3509D" w:rsidRPr="00CC6D18" w:rsidRDefault="00E94244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227,842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7490B4F0" w14:textId="77777777" w:rsidR="00C3509D" w:rsidRPr="00CC6D18" w:rsidRDefault="00C3509D" w:rsidP="00C3509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7A6188" w14:textId="664B2DAB" w:rsidR="00C3509D" w:rsidRPr="00CC6D18" w:rsidRDefault="00E94244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32</w:t>
            </w:r>
            <w:r w:rsidR="00942DD3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942DD3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219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7FC9278" w14:textId="77777777" w:rsidR="00C3509D" w:rsidRPr="00CC6D18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8BED5E" w14:textId="57D319B0" w:rsidR="00C3509D" w:rsidRPr="00CC6D18" w:rsidRDefault="00E94244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15" w:right="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11</w:t>
            </w:r>
            <w:r w:rsidR="00BD2BA3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BD2BA3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874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161E1EF2" w14:textId="77777777" w:rsidR="00C3509D" w:rsidRPr="00CC6D18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95DDB1" w14:textId="40779EE8" w:rsidR="00C3509D" w:rsidRPr="00CC6D18" w:rsidRDefault="00E94244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132,</w:t>
            </w:r>
            <w:r w:rsidR="00BD2BA3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29</w:t>
            </w:r>
            <w:r w:rsidR="00FA70C2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3C66967C" w14:textId="77777777" w:rsidR="00C3509D" w:rsidRPr="00CC6D18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A7DBF4" w14:textId="6C410819" w:rsidR="00C3509D" w:rsidRPr="00CC6D18" w:rsidRDefault="00E94244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6,</w:t>
            </w:r>
            <w:r w:rsidR="00942DD3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185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30ADEF5E" w14:textId="77777777" w:rsidR="00C3509D" w:rsidRPr="00CC6D18" w:rsidRDefault="00C3509D" w:rsidP="00C3509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C4A6D1" w14:textId="6BCD5590" w:rsidR="00C3509D" w:rsidRPr="00CC6D18" w:rsidRDefault="00E94244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11,</w:t>
            </w:r>
            <w:r w:rsidR="00BD2BA3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46</w:t>
            </w:r>
            <w:r w:rsidR="00FA70C2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62406635" w14:textId="77777777" w:rsidR="00C3509D" w:rsidRPr="00CC6D18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9DE7A1" w14:textId="481E275F" w:rsidR="00C3509D" w:rsidRPr="00CC6D18" w:rsidRDefault="00E94244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42,779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53CBE64D" w14:textId="77777777" w:rsidR="00C3509D" w:rsidRPr="00CC6D18" w:rsidRDefault="00C3509D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4EF781" w14:textId="08673E48" w:rsidR="00C3509D" w:rsidRPr="00CC6D18" w:rsidRDefault="00161201" w:rsidP="00C3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BD2BA3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59</w:t>
            </w: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BD2BA3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65</w:t>
            </w:r>
            <w:r w:rsidR="00281881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</w:tbl>
    <w:p w14:paraId="528A14F9" w14:textId="77777777" w:rsidR="00C3509D" w:rsidRPr="00CC6D18" w:rsidRDefault="00C35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C618CC3" w14:textId="77777777" w:rsidR="00C3509D" w:rsidRPr="00CC6D18" w:rsidRDefault="00C35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ED69E53" w14:textId="77777777" w:rsidR="00D828CA" w:rsidRPr="00CC6D18" w:rsidRDefault="00D82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8BF5C0E" w14:textId="6242918C" w:rsidR="00D828CA" w:rsidRPr="00CC6D18" w:rsidRDefault="00D82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C6D18">
        <w:rPr>
          <w:rFonts w:ascii="Angsana New" w:hAnsi="Angsana New"/>
          <w:sz w:val="30"/>
          <w:szCs w:val="30"/>
        </w:rPr>
        <w:br w:type="page"/>
      </w:r>
    </w:p>
    <w:p w14:paraId="17056E09" w14:textId="77777777" w:rsidR="002C4FD1" w:rsidRPr="00CC6D18" w:rsidRDefault="002C4FD1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="Angsana New" w:hAnsi="Angsana New"/>
          <w:sz w:val="4"/>
          <w:szCs w:val="4"/>
        </w:rPr>
      </w:pPr>
    </w:p>
    <w:tbl>
      <w:tblPr>
        <w:tblW w:w="14310" w:type="dxa"/>
        <w:tblInd w:w="54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1170"/>
        <w:gridCol w:w="270"/>
        <w:gridCol w:w="1080"/>
        <w:gridCol w:w="270"/>
        <w:gridCol w:w="1350"/>
        <w:gridCol w:w="270"/>
        <w:gridCol w:w="1170"/>
        <w:gridCol w:w="270"/>
        <w:gridCol w:w="990"/>
        <w:gridCol w:w="270"/>
        <w:gridCol w:w="1440"/>
        <w:gridCol w:w="270"/>
        <w:gridCol w:w="1260"/>
        <w:gridCol w:w="270"/>
        <w:gridCol w:w="1062"/>
        <w:gridCol w:w="7"/>
        <w:gridCol w:w="11"/>
      </w:tblGrid>
      <w:tr w:rsidR="00923FAF" w:rsidRPr="00CC6D18" w14:paraId="04CE2A46" w14:textId="77777777" w:rsidTr="002C7279">
        <w:trPr>
          <w:gridAfter w:val="1"/>
          <w:wAfter w:w="11" w:type="dxa"/>
          <w:trHeight w:val="424"/>
        </w:trPr>
        <w:tc>
          <w:tcPr>
            <w:tcW w:w="2880" w:type="dxa"/>
          </w:tcPr>
          <w:p w14:paraId="49C81ED2" w14:textId="77777777" w:rsidR="00923FAF" w:rsidRPr="00CC6D18" w:rsidRDefault="00923FA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19" w:type="dxa"/>
            <w:gridSpan w:val="16"/>
          </w:tcPr>
          <w:p w14:paraId="74A8A4FB" w14:textId="795318FA" w:rsidR="00923FAF" w:rsidRPr="00CC6D18" w:rsidRDefault="00923FAF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</w:t>
            </w:r>
            <w:r w:rsidR="0089515B" w:rsidRPr="00CC6D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2C7279" w:rsidRPr="00CC6D18" w14:paraId="0B649312" w14:textId="77777777" w:rsidTr="002C7279">
        <w:trPr>
          <w:gridAfter w:val="2"/>
          <w:wAfter w:w="18" w:type="dxa"/>
          <w:trHeight w:val="394"/>
        </w:trPr>
        <w:tc>
          <w:tcPr>
            <w:tcW w:w="2880" w:type="dxa"/>
          </w:tcPr>
          <w:p w14:paraId="465B1D7F" w14:textId="77777777" w:rsidR="00A8215A" w:rsidRPr="00CC6D18" w:rsidRDefault="00A8215A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0875CE4" w14:textId="77777777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0362CE" w14:textId="77777777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F259B8" w14:textId="77777777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0C68BC5E" w14:textId="77777777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A32295" w14:textId="36B26716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0744905" w14:textId="77777777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0F116E" w14:textId="16AE1BFC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1C740A" w14:textId="77777777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89C7D9F" w14:textId="77777777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68C1C60" w14:textId="77777777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82939A9" w14:textId="77777777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6D18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7095D75E" w14:textId="77777777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741C39" w14:textId="77777777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646B7FE9" w14:textId="77777777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B16F93F" w14:textId="77777777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279" w:rsidRPr="00CC6D18" w14:paraId="50FAEC99" w14:textId="77777777" w:rsidTr="002C7279">
        <w:trPr>
          <w:gridAfter w:val="2"/>
          <w:wAfter w:w="18" w:type="dxa"/>
          <w:trHeight w:val="404"/>
        </w:trPr>
        <w:tc>
          <w:tcPr>
            <w:tcW w:w="2880" w:type="dxa"/>
          </w:tcPr>
          <w:p w14:paraId="2C6AE152" w14:textId="77777777" w:rsidR="00A8215A" w:rsidRPr="00CC6D18" w:rsidRDefault="00A8215A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B52E115" w14:textId="77777777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919162" w14:textId="77777777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C8343A1" w14:textId="77777777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6D18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62C647F6" w14:textId="77777777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6DA692A" w14:textId="5275DD4A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6D18">
              <w:rPr>
                <w:rFonts w:ascii="Angsana New" w:hAnsi="Angsana New" w:hint="cs"/>
                <w:sz w:val="28"/>
                <w:szCs w:val="28"/>
                <w:cs/>
              </w:rPr>
              <w:t>สิทธิการเช่าที่ดิน</w:t>
            </w:r>
          </w:p>
        </w:tc>
        <w:tc>
          <w:tcPr>
            <w:tcW w:w="270" w:type="dxa"/>
          </w:tcPr>
          <w:p w14:paraId="504C8136" w14:textId="77777777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BC3855A" w14:textId="782220AD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70" w:type="dxa"/>
          </w:tcPr>
          <w:p w14:paraId="46DFB77E" w14:textId="77777777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F8F48E6" w14:textId="77777777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6EC5728" w14:textId="77777777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3D84477" w14:textId="77777777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6D18">
              <w:rPr>
                <w:rFonts w:ascii="Angsana New" w:hAnsi="Angsana New" w:hint="cs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0AC76625" w14:textId="77777777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A655E9" w14:textId="77777777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 w:hint="cs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6E3A9585" w14:textId="77777777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58871344" w14:textId="77777777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279" w:rsidRPr="00CC6D18" w14:paraId="498BEB83" w14:textId="77777777" w:rsidTr="002C7279">
        <w:trPr>
          <w:gridAfter w:val="2"/>
          <w:wAfter w:w="18" w:type="dxa"/>
          <w:trHeight w:val="394"/>
        </w:trPr>
        <w:tc>
          <w:tcPr>
            <w:tcW w:w="2880" w:type="dxa"/>
          </w:tcPr>
          <w:p w14:paraId="45537BB4" w14:textId="77777777" w:rsidR="00A8215A" w:rsidRPr="00CC6D18" w:rsidRDefault="00A8215A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EBD853A" w14:textId="77777777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37ACDDEF" w14:textId="77777777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DCAE7D2" w14:textId="77777777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6C2C66DC" w14:textId="77777777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3C04D96" w14:textId="5954FEAF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6D18">
              <w:rPr>
                <w:rFonts w:ascii="Angsana New" w:hAnsi="Angsana New" w:hint="cs"/>
                <w:sz w:val="28"/>
                <w:szCs w:val="28"/>
                <w:cs/>
              </w:rPr>
              <w:t>และอาคาร</w:t>
            </w:r>
          </w:p>
        </w:tc>
        <w:tc>
          <w:tcPr>
            <w:tcW w:w="270" w:type="dxa"/>
          </w:tcPr>
          <w:p w14:paraId="54526A3A" w14:textId="77777777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E73049F" w14:textId="2205D1E8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1D854DF6" w14:textId="77777777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 w:firstLine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E0C9622" w14:textId="77777777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6D18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63E85FEE" w14:textId="77777777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4B51589" w14:textId="77777777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70" w:type="dxa"/>
          </w:tcPr>
          <w:p w14:paraId="12080E13" w14:textId="77777777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10B88E" w14:textId="77777777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 w:hint="cs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4E850EA1" w14:textId="77777777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18F17AB" w14:textId="77777777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879FC" w:rsidRPr="00CC6D18" w14:paraId="46906136" w14:textId="77777777" w:rsidTr="002C7279">
        <w:trPr>
          <w:trHeight w:val="404"/>
        </w:trPr>
        <w:tc>
          <w:tcPr>
            <w:tcW w:w="2880" w:type="dxa"/>
          </w:tcPr>
          <w:p w14:paraId="0A693B54" w14:textId="77777777" w:rsidR="009879FC" w:rsidRPr="00CC6D18" w:rsidRDefault="009879FC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30" w:type="dxa"/>
            <w:gridSpan w:val="17"/>
          </w:tcPr>
          <w:p w14:paraId="690A2DEA" w14:textId="200443E1" w:rsidR="009879FC" w:rsidRPr="00CC6D18" w:rsidRDefault="009879FC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6D1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CC6D1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CC6D1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2C7279" w:rsidRPr="00CC6D18" w14:paraId="2CCD0F8C" w14:textId="77777777" w:rsidTr="002C7279">
        <w:trPr>
          <w:gridAfter w:val="2"/>
          <w:wAfter w:w="18" w:type="dxa"/>
          <w:trHeight w:val="394"/>
        </w:trPr>
        <w:tc>
          <w:tcPr>
            <w:tcW w:w="2880" w:type="dxa"/>
          </w:tcPr>
          <w:p w14:paraId="63095F9A" w14:textId="76BDBF08" w:rsidR="00A8215A" w:rsidRPr="00CC6D18" w:rsidRDefault="00A8215A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79A56F95" w14:textId="77777777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B6A2C2" w14:textId="77777777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8EE197" w14:textId="77777777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713406" w14:textId="77777777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24A4E672" w14:textId="77777777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45C8C3" w14:textId="77777777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E59FAC" w14:textId="6F29A257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2B6CFE" w14:textId="77777777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9010825" w14:textId="77777777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A22BF0" w14:textId="77777777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37C6E62" w14:textId="77777777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A3510F" w14:textId="77777777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6993C7" w14:textId="77777777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56FF48" w14:textId="77777777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248C134C" w14:textId="77777777" w:rsidR="00A8215A" w:rsidRPr="00CC6D18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499F" w:rsidRPr="00CC6D18" w14:paraId="4BC69DA3" w14:textId="77777777" w:rsidTr="002C7279">
        <w:trPr>
          <w:gridAfter w:val="2"/>
          <w:wAfter w:w="18" w:type="dxa"/>
          <w:trHeight w:val="321"/>
        </w:trPr>
        <w:tc>
          <w:tcPr>
            <w:tcW w:w="2880" w:type="dxa"/>
          </w:tcPr>
          <w:p w14:paraId="51DA33EB" w14:textId="3A49DD14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C6D18">
              <w:rPr>
                <w:rFonts w:ascii="Angsana New" w:hAnsi="Angsana New"/>
                <w:sz w:val="28"/>
                <w:szCs w:val="28"/>
              </w:rPr>
              <w:t>1</w:t>
            </w:r>
            <w:r w:rsidRPr="00CC6D18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CC6D1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3B0691D8" w14:textId="3765FB2A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165,085</w:t>
            </w:r>
          </w:p>
        </w:tc>
        <w:tc>
          <w:tcPr>
            <w:tcW w:w="270" w:type="dxa"/>
          </w:tcPr>
          <w:p w14:paraId="0615CC49" w14:textId="77777777" w:rsidR="00D5499F" w:rsidRPr="00CC6D18" w:rsidRDefault="00D5499F" w:rsidP="00D5499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4AC492" w14:textId="75A0CAB6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177,779</w:t>
            </w:r>
          </w:p>
        </w:tc>
        <w:tc>
          <w:tcPr>
            <w:tcW w:w="270" w:type="dxa"/>
          </w:tcPr>
          <w:p w14:paraId="0863C36C" w14:textId="77777777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016C92AC" w14:textId="5BBE380A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107,810</w:t>
            </w:r>
          </w:p>
        </w:tc>
        <w:tc>
          <w:tcPr>
            <w:tcW w:w="270" w:type="dxa"/>
          </w:tcPr>
          <w:p w14:paraId="6A0FAA9C" w14:textId="77777777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4CCA6B" w14:textId="42C24A1B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102,687</w:t>
            </w:r>
          </w:p>
        </w:tc>
        <w:tc>
          <w:tcPr>
            <w:tcW w:w="270" w:type="dxa"/>
          </w:tcPr>
          <w:p w14:paraId="7AFE4FF2" w14:textId="77777777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4DF878" w14:textId="6D218042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9,667</w:t>
            </w:r>
          </w:p>
        </w:tc>
        <w:tc>
          <w:tcPr>
            <w:tcW w:w="270" w:type="dxa"/>
          </w:tcPr>
          <w:p w14:paraId="0F41C952" w14:textId="77777777" w:rsidR="00D5499F" w:rsidRPr="00CC6D18" w:rsidRDefault="00D5499F" w:rsidP="00D5499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9D50B54" w14:textId="20F05A0B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7,399</w:t>
            </w:r>
          </w:p>
        </w:tc>
        <w:tc>
          <w:tcPr>
            <w:tcW w:w="270" w:type="dxa"/>
          </w:tcPr>
          <w:p w14:paraId="2D208CBA" w14:textId="77777777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C39509" w14:textId="7899EACA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7,664</w:t>
            </w:r>
          </w:p>
        </w:tc>
        <w:tc>
          <w:tcPr>
            <w:tcW w:w="270" w:type="dxa"/>
          </w:tcPr>
          <w:p w14:paraId="6E394F76" w14:textId="77777777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27AA4FDD" w14:textId="7977B4E0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578,091</w:t>
            </w:r>
          </w:p>
        </w:tc>
      </w:tr>
      <w:tr w:rsidR="00D5499F" w:rsidRPr="00CC6D18" w14:paraId="0FDC5B05" w14:textId="77777777" w:rsidTr="002C7279">
        <w:trPr>
          <w:gridAfter w:val="2"/>
          <w:wAfter w:w="18" w:type="dxa"/>
          <w:trHeight w:val="321"/>
        </w:trPr>
        <w:tc>
          <w:tcPr>
            <w:tcW w:w="2880" w:type="dxa"/>
          </w:tcPr>
          <w:p w14:paraId="1D9A5394" w14:textId="77777777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448514AE" w14:textId="6F34C35B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-</w:t>
            </w:r>
          </w:p>
        </w:tc>
        <w:tc>
          <w:tcPr>
            <w:tcW w:w="270" w:type="dxa"/>
          </w:tcPr>
          <w:p w14:paraId="40772EBA" w14:textId="77777777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487568" w14:textId="26AB3B4F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385</w:t>
            </w:r>
          </w:p>
        </w:tc>
        <w:tc>
          <w:tcPr>
            <w:tcW w:w="270" w:type="dxa"/>
          </w:tcPr>
          <w:p w14:paraId="71CCD678" w14:textId="77777777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619A8C81" w14:textId="66908174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17,118</w:t>
            </w:r>
          </w:p>
        </w:tc>
        <w:tc>
          <w:tcPr>
            <w:tcW w:w="270" w:type="dxa"/>
          </w:tcPr>
          <w:p w14:paraId="0A347FE5" w14:textId="77777777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4CA291" w14:textId="6A34693D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57,570</w:t>
            </w:r>
          </w:p>
        </w:tc>
        <w:tc>
          <w:tcPr>
            <w:tcW w:w="270" w:type="dxa"/>
          </w:tcPr>
          <w:p w14:paraId="490580F2" w14:textId="77777777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330AFCF" w14:textId="23A58EF0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3,087</w:t>
            </w:r>
          </w:p>
        </w:tc>
        <w:tc>
          <w:tcPr>
            <w:tcW w:w="270" w:type="dxa"/>
          </w:tcPr>
          <w:p w14:paraId="2DD5879E" w14:textId="77777777" w:rsidR="00D5499F" w:rsidRPr="00CC6D18" w:rsidRDefault="00D5499F" w:rsidP="00D5499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3C09622" w14:textId="616922D2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4,151</w:t>
            </w:r>
          </w:p>
        </w:tc>
        <w:tc>
          <w:tcPr>
            <w:tcW w:w="270" w:type="dxa"/>
          </w:tcPr>
          <w:p w14:paraId="3E4C791C" w14:textId="77777777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CEEA3C" w14:textId="0778AE98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183,530</w:t>
            </w:r>
          </w:p>
        </w:tc>
        <w:tc>
          <w:tcPr>
            <w:tcW w:w="270" w:type="dxa"/>
          </w:tcPr>
          <w:p w14:paraId="1AFCC914" w14:textId="77777777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EBAD077" w14:textId="0243BB04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265,841</w:t>
            </w:r>
          </w:p>
        </w:tc>
      </w:tr>
      <w:tr w:rsidR="00D5499F" w:rsidRPr="00CC6D18" w14:paraId="5068704E" w14:textId="77777777" w:rsidTr="002C7279">
        <w:trPr>
          <w:gridAfter w:val="2"/>
          <w:wAfter w:w="18" w:type="dxa"/>
          <w:trHeight w:val="321"/>
        </w:trPr>
        <w:tc>
          <w:tcPr>
            <w:tcW w:w="2880" w:type="dxa"/>
          </w:tcPr>
          <w:p w14:paraId="1183B362" w14:textId="4E7A98E6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C6D18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การเปลี่ยนแปลงสัญญาเช่า</w:t>
            </w:r>
          </w:p>
        </w:tc>
        <w:tc>
          <w:tcPr>
            <w:tcW w:w="1170" w:type="dxa"/>
            <w:tcBorders>
              <w:bottom w:val="nil"/>
            </w:tcBorders>
          </w:tcPr>
          <w:p w14:paraId="04856669" w14:textId="32C10B36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C6D18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-</w:t>
            </w:r>
          </w:p>
        </w:tc>
        <w:tc>
          <w:tcPr>
            <w:tcW w:w="270" w:type="dxa"/>
            <w:tcBorders>
              <w:bottom w:val="nil"/>
            </w:tcBorders>
          </w:tcPr>
          <w:p w14:paraId="0CB67947" w14:textId="77777777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F5755EF" w14:textId="1CC3FD22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488940E" w14:textId="77777777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66A4BBF1" w14:textId="213BE5FF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(4,143)</w:t>
            </w:r>
          </w:p>
        </w:tc>
        <w:tc>
          <w:tcPr>
            <w:tcW w:w="270" w:type="dxa"/>
            <w:tcBorders>
              <w:bottom w:val="nil"/>
            </w:tcBorders>
          </w:tcPr>
          <w:p w14:paraId="58CB0B1A" w14:textId="77777777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075DCA2" w14:textId="3AFE842F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 xml:space="preserve">             -</w:t>
            </w:r>
          </w:p>
        </w:tc>
        <w:tc>
          <w:tcPr>
            <w:tcW w:w="270" w:type="dxa"/>
            <w:tcBorders>
              <w:bottom w:val="nil"/>
            </w:tcBorders>
          </w:tcPr>
          <w:p w14:paraId="449DF3D0" w14:textId="77777777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7A9F5EE8" w14:textId="1A3ADE4E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F08E89C" w14:textId="77777777" w:rsidR="00D5499F" w:rsidRPr="00CC6D18" w:rsidRDefault="00D5499F" w:rsidP="00D5499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23D08C1B" w14:textId="41D2827E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29B9CB6" w14:textId="77777777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6D7AEBB" w14:textId="42DA4C42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B573A1D" w14:textId="77777777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nil"/>
            </w:tcBorders>
          </w:tcPr>
          <w:p w14:paraId="6C5D3FE0" w14:textId="2CF044C1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(4,143)</w:t>
            </w:r>
          </w:p>
        </w:tc>
      </w:tr>
      <w:tr w:rsidR="00D5499F" w:rsidRPr="00CC6D18" w14:paraId="689D1A26" w14:textId="77777777" w:rsidTr="002C7279">
        <w:trPr>
          <w:gridAfter w:val="2"/>
          <w:wAfter w:w="18" w:type="dxa"/>
          <w:trHeight w:val="383"/>
        </w:trPr>
        <w:tc>
          <w:tcPr>
            <w:tcW w:w="2880" w:type="dxa"/>
          </w:tcPr>
          <w:p w14:paraId="24B1017E" w14:textId="50985A97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C6D18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592F95E" w14:textId="13F3D1A0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27566A2" w14:textId="77777777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CEF4CBD" w14:textId="0562064B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32,404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35FBA1E" w14:textId="77777777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5A73C100" w14:textId="10898BC8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5" w:right="6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5C00E5E" w14:textId="77777777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3F3FF2B" w14:textId="0DA0330B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2,540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290F85A" w14:textId="77777777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E946578" w14:textId="1467E5BD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E057F17" w14:textId="77777777" w:rsidR="00D5499F" w:rsidRPr="00CC6D18" w:rsidRDefault="00D5499F" w:rsidP="00D5499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3E96EAB" w14:textId="24A94994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443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D4783BD" w14:textId="77777777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1B95DFF9" w14:textId="61C00A1F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(35,387)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FBE2607" w14:textId="77777777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nil"/>
            </w:tcBorders>
            <w:vAlign w:val="bottom"/>
          </w:tcPr>
          <w:p w14:paraId="1CC5BAD4" w14:textId="086F5D1A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499F" w:rsidRPr="00CC6D18" w14:paraId="4C55358C" w14:textId="77777777" w:rsidTr="002C7279">
        <w:trPr>
          <w:gridAfter w:val="2"/>
          <w:wAfter w:w="18" w:type="dxa"/>
          <w:trHeight w:val="383"/>
        </w:trPr>
        <w:tc>
          <w:tcPr>
            <w:tcW w:w="2880" w:type="dxa"/>
          </w:tcPr>
          <w:p w14:paraId="46789DD6" w14:textId="77777777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C6D18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</w:tcBorders>
          </w:tcPr>
          <w:p w14:paraId="1C4BEB25" w14:textId="201CF534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-</w:t>
            </w:r>
          </w:p>
        </w:tc>
        <w:tc>
          <w:tcPr>
            <w:tcW w:w="270" w:type="dxa"/>
            <w:tcBorders>
              <w:top w:val="nil"/>
            </w:tcBorders>
          </w:tcPr>
          <w:p w14:paraId="27889A19" w14:textId="77777777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3E8C78A4" w14:textId="608D376B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2DFCF0F7" w14:textId="77777777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259CB0FD" w14:textId="5CB526DA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5" w:right="6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1C4BFE84" w14:textId="77777777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5BB4EED9" w14:textId="1CD51AFF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(374)</w:t>
            </w:r>
          </w:p>
        </w:tc>
        <w:tc>
          <w:tcPr>
            <w:tcW w:w="270" w:type="dxa"/>
            <w:tcBorders>
              <w:top w:val="nil"/>
            </w:tcBorders>
          </w:tcPr>
          <w:p w14:paraId="473BE0BC" w14:textId="77777777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5F296755" w14:textId="6BBAF494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(1,399)</w:t>
            </w:r>
          </w:p>
        </w:tc>
        <w:tc>
          <w:tcPr>
            <w:tcW w:w="270" w:type="dxa"/>
            <w:tcBorders>
              <w:top w:val="nil"/>
            </w:tcBorders>
          </w:tcPr>
          <w:p w14:paraId="526E1C51" w14:textId="77777777" w:rsidR="00D5499F" w:rsidRPr="00CC6D18" w:rsidRDefault="00D5499F" w:rsidP="00D5499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6541339A" w14:textId="57EB24F6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(166)</w:t>
            </w:r>
          </w:p>
        </w:tc>
        <w:tc>
          <w:tcPr>
            <w:tcW w:w="270" w:type="dxa"/>
            <w:tcBorders>
              <w:top w:val="nil"/>
            </w:tcBorders>
          </w:tcPr>
          <w:p w14:paraId="11659588" w14:textId="77777777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01263C2E" w14:textId="5A36C549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(38)</w:t>
            </w:r>
          </w:p>
        </w:tc>
        <w:tc>
          <w:tcPr>
            <w:tcW w:w="270" w:type="dxa"/>
            <w:tcBorders>
              <w:top w:val="nil"/>
            </w:tcBorders>
          </w:tcPr>
          <w:p w14:paraId="32DF65E9" w14:textId="77777777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</w:tcBorders>
          </w:tcPr>
          <w:p w14:paraId="3F557423" w14:textId="3EAA765D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(1,977)</w:t>
            </w:r>
          </w:p>
        </w:tc>
      </w:tr>
      <w:tr w:rsidR="00D5499F" w:rsidRPr="00CC6D18" w14:paraId="4AD85A8D" w14:textId="77777777" w:rsidTr="00D5499F">
        <w:trPr>
          <w:gridAfter w:val="2"/>
          <w:wAfter w:w="18" w:type="dxa"/>
          <w:trHeight w:val="778"/>
        </w:trPr>
        <w:tc>
          <w:tcPr>
            <w:tcW w:w="2880" w:type="dxa"/>
          </w:tcPr>
          <w:p w14:paraId="6C4CEB0A" w14:textId="77AF08CF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CC6D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  <w:p w14:paraId="7BF4214F" w14:textId="28A10309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</w:t>
            </w:r>
            <w:r w:rsidRPr="00CC6D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CC6D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5FAED1A7" w14:textId="04C74C83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165,085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0ADDA8B" w14:textId="77777777" w:rsidR="00D5499F" w:rsidRPr="00CC6D18" w:rsidRDefault="00D5499F" w:rsidP="00D5499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38A5EF65" w14:textId="5828A02F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210,568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0DDDAEB" w14:textId="77777777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099FB427" w14:textId="7F636758" w:rsidR="00D5499F" w:rsidRPr="00CC6D18" w:rsidRDefault="00D5499F" w:rsidP="00F3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15" w:right="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120,785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E08B75E" w14:textId="77777777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A24526B" w14:textId="15EACE76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162,423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E7AC60A" w14:textId="77777777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170C2814" w14:textId="3A606B49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11,355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86A54D1" w14:textId="77777777" w:rsidR="00D5499F" w:rsidRPr="00CC6D18" w:rsidRDefault="00D5499F" w:rsidP="00D5499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244AFB1" w14:textId="54CFBBB2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11,827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014E402" w14:textId="77777777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0C7BD7E1" w14:textId="5177114A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155,769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6157A3B" w14:textId="77777777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nil"/>
            </w:tcBorders>
            <w:vAlign w:val="bottom"/>
          </w:tcPr>
          <w:p w14:paraId="00FED259" w14:textId="10753200" w:rsidR="00D5499F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837,812</w:t>
            </w:r>
          </w:p>
        </w:tc>
      </w:tr>
      <w:tr w:rsidR="002C7279" w:rsidRPr="00CC6D18" w14:paraId="59226CF4" w14:textId="77777777" w:rsidTr="002C7279">
        <w:trPr>
          <w:gridAfter w:val="2"/>
          <w:wAfter w:w="18" w:type="dxa"/>
          <w:trHeight w:val="383"/>
        </w:trPr>
        <w:tc>
          <w:tcPr>
            <w:tcW w:w="2880" w:type="dxa"/>
          </w:tcPr>
          <w:p w14:paraId="6916B23B" w14:textId="2F93D623" w:rsidR="00A8215A" w:rsidRPr="00CC6D18" w:rsidRDefault="00A8215A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CC6D1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top w:val="nil"/>
            </w:tcBorders>
          </w:tcPr>
          <w:p w14:paraId="26C07307" w14:textId="4671CE12" w:rsidR="00A8215A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C6D18">
              <w:rPr>
                <w:rFonts w:ascii="Angsana New" w:hAnsi="Angsana New"/>
                <w:sz w:val="28"/>
                <w:szCs w:val="28"/>
                <w:lang w:val="en-GB"/>
              </w:rPr>
              <w:t>40,327</w:t>
            </w:r>
          </w:p>
        </w:tc>
        <w:tc>
          <w:tcPr>
            <w:tcW w:w="270" w:type="dxa"/>
            <w:tcBorders>
              <w:top w:val="nil"/>
            </w:tcBorders>
          </w:tcPr>
          <w:p w14:paraId="4009951B" w14:textId="77777777" w:rsidR="00A8215A" w:rsidRPr="00CC6D18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4AAA042D" w14:textId="42ECD273" w:rsidR="00A8215A" w:rsidRPr="00CC6D18" w:rsidRDefault="00D5499F" w:rsidP="0085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5,497</w:t>
            </w:r>
          </w:p>
        </w:tc>
        <w:tc>
          <w:tcPr>
            <w:tcW w:w="270" w:type="dxa"/>
            <w:tcBorders>
              <w:top w:val="nil"/>
            </w:tcBorders>
          </w:tcPr>
          <w:p w14:paraId="776F043E" w14:textId="77777777" w:rsidR="00A8215A" w:rsidRPr="00CC6D18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178A1AF8" w14:textId="6A97446A" w:rsidR="00A8215A" w:rsidRPr="00CC6D18" w:rsidRDefault="00D5499F" w:rsidP="0092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1,12</w:t>
            </w:r>
            <w:r w:rsidR="00DD6BF7" w:rsidRPr="00CC6D1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EBA2F8" w14:textId="77777777" w:rsidR="00A8215A" w:rsidRPr="00CC6D18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7902ACD1" w14:textId="3F08CB4B" w:rsidR="00A8215A" w:rsidRPr="00CC6D18" w:rsidRDefault="00D5499F" w:rsidP="0085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27,752</w:t>
            </w:r>
          </w:p>
        </w:tc>
        <w:tc>
          <w:tcPr>
            <w:tcW w:w="270" w:type="dxa"/>
            <w:tcBorders>
              <w:top w:val="nil"/>
            </w:tcBorders>
          </w:tcPr>
          <w:p w14:paraId="76ACB626" w14:textId="77777777" w:rsidR="00A8215A" w:rsidRPr="00CC6D18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5AD4C31E" w14:textId="59D4907C" w:rsidR="00A8215A" w:rsidRPr="00CC6D18" w:rsidRDefault="00D5499F" w:rsidP="0085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2,631</w:t>
            </w:r>
          </w:p>
        </w:tc>
        <w:tc>
          <w:tcPr>
            <w:tcW w:w="270" w:type="dxa"/>
            <w:tcBorders>
              <w:top w:val="nil"/>
            </w:tcBorders>
          </w:tcPr>
          <w:p w14:paraId="2F4E44B8" w14:textId="77777777" w:rsidR="00A8215A" w:rsidRPr="00CC6D18" w:rsidRDefault="00A8215A" w:rsidP="00A8215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68AF131E" w14:textId="3B1623C0" w:rsidR="00A8215A" w:rsidRPr="00CC6D18" w:rsidRDefault="00D5499F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5,752</w:t>
            </w:r>
          </w:p>
        </w:tc>
        <w:tc>
          <w:tcPr>
            <w:tcW w:w="270" w:type="dxa"/>
            <w:tcBorders>
              <w:top w:val="nil"/>
            </w:tcBorders>
          </w:tcPr>
          <w:p w14:paraId="1F7D62A8" w14:textId="77777777" w:rsidR="00A8215A" w:rsidRPr="00CC6D18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283E8B11" w14:textId="61B99E57" w:rsidR="00A8215A" w:rsidRPr="00CC6D18" w:rsidRDefault="00D5499F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69,071</w:t>
            </w:r>
          </w:p>
        </w:tc>
        <w:tc>
          <w:tcPr>
            <w:tcW w:w="270" w:type="dxa"/>
            <w:tcBorders>
              <w:top w:val="nil"/>
            </w:tcBorders>
          </w:tcPr>
          <w:p w14:paraId="0269E252" w14:textId="77777777" w:rsidR="00A8215A" w:rsidRPr="00CC6D18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</w:tcBorders>
          </w:tcPr>
          <w:p w14:paraId="331C20C8" w14:textId="2992FCBC" w:rsidR="00A8215A" w:rsidRPr="00CC6D18" w:rsidRDefault="00060E6E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152,15</w:t>
            </w:r>
            <w:r w:rsidR="00DD6BF7" w:rsidRPr="00CC6D18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2C7279" w:rsidRPr="00CC6D18" w14:paraId="0F62BFBC" w14:textId="77777777" w:rsidTr="002C7279">
        <w:trPr>
          <w:gridAfter w:val="2"/>
          <w:wAfter w:w="18" w:type="dxa"/>
          <w:trHeight w:val="383"/>
        </w:trPr>
        <w:tc>
          <w:tcPr>
            <w:tcW w:w="2880" w:type="dxa"/>
          </w:tcPr>
          <w:p w14:paraId="75DFFBCF" w14:textId="2F050676" w:rsidR="00EA75AF" w:rsidRPr="00CC6D18" w:rsidRDefault="00923FA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C6D18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="00D5499F" w:rsidRPr="00CC6D18">
              <w:rPr>
                <w:rFonts w:ascii="Angsana New" w:hAnsi="Angsana New" w:hint="cs"/>
                <w:sz w:val="28"/>
                <w:szCs w:val="28"/>
                <w:cs/>
              </w:rPr>
              <w:t>ยกเลิก</w:t>
            </w:r>
            <w:r w:rsidRPr="00CC6D18"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170" w:type="dxa"/>
            <w:tcBorders>
              <w:top w:val="nil"/>
            </w:tcBorders>
          </w:tcPr>
          <w:p w14:paraId="2CCC2438" w14:textId="5CFA77AF" w:rsidR="00EA75AF" w:rsidRPr="00CC6D18" w:rsidRDefault="002379B9" w:rsidP="00EB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C6D18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-</w:t>
            </w:r>
          </w:p>
        </w:tc>
        <w:tc>
          <w:tcPr>
            <w:tcW w:w="270" w:type="dxa"/>
            <w:tcBorders>
              <w:top w:val="nil"/>
            </w:tcBorders>
          </w:tcPr>
          <w:p w14:paraId="2E96411A" w14:textId="77777777" w:rsidR="00EA75AF" w:rsidRPr="00CC6D18" w:rsidRDefault="00EA75AF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554C443B" w14:textId="1A30A736" w:rsidR="00EA75AF" w:rsidRPr="00CC6D18" w:rsidRDefault="002379B9" w:rsidP="00A7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C6D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69E277B4" w14:textId="77777777" w:rsidR="00EA75AF" w:rsidRPr="00CC6D18" w:rsidRDefault="00EA75AF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017204A" w14:textId="634A1CE6" w:rsidR="00EA75AF" w:rsidRPr="00CC6D18" w:rsidRDefault="00923FAF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(</w:t>
            </w:r>
            <w:r w:rsidR="00D5499F" w:rsidRPr="00CC6D18">
              <w:rPr>
                <w:rFonts w:ascii="Angsana New" w:hAnsi="Angsana New"/>
                <w:sz w:val="28"/>
                <w:szCs w:val="28"/>
              </w:rPr>
              <w:t>1,557</w:t>
            </w:r>
            <w:r w:rsidRPr="00CC6D1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3E7FF1" w14:textId="77777777" w:rsidR="00EA75AF" w:rsidRPr="00CC6D18" w:rsidRDefault="00EA75AF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32BEF7D9" w14:textId="460B89B8" w:rsidR="00EA75AF" w:rsidRPr="00CC6D18" w:rsidRDefault="002379B9" w:rsidP="00EB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 xml:space="preserve">             -</w:t>
            </w:r>
          </w:p>
        </w:tc>
        <w:tc>
          <w:tcPr>
            <w:tcW w:w="270" w:type="dxa"/>
            <w:tcBorders>
              <w:top w:val="nil"/>
            </w:tcBorders>
          </w:tcPr>
          <w:p w14:paraId="63371B9F" w14:textId="77777777" w:rsidR="00EA75AF" w:rsidRPr="00CC6D18" w:rsidRDefault="00EA75AF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542B80CC" w14:textId="2DB550F7" w:rsidR="00EA75AF" w:rsidRPr="00CC6D18" w:rsidRDefault="002379B9" w:rsidP="00EB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23F8EA60" w14:textId="77777777" w:rsidR="00EA75AF" w:rsidRPr="00CC6D18" w:rsidRDefault="00EA75AF" w:rsidP="00A8215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1F443DAB" w14:textId="2B9AE205" w:rsidR="00EA75AF" w:rsidRPr="00CC6D18" w:rsidRDefault="002379B9" w:rsidP="00EB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17FE85F7" w14:textId="77777777" w:rsidR="00EA75AF" w:rsidRPr="00CC6D18" w:rsidRDefault="00EA75AF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1A661B17" w14:textId="116D6050" w:rsidR="00EA75AF" w:rsidRPr="00CC6D18" w:rsidRDefault="002379B9" w:rsidP="00EB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5A2A0A56" w14:textId="77777777" w:rsidR="00EA75AF" w:rsidRPr="00CC6D18" w:rsidRDefault="00EA75AF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</w:tcBorders>
          </w:tcPr>
          <w:p w14:paraId="19DB5BF0" w14:textId="50747893" w:rsidR="00EA75AF" w:rsidRPr="00CC6D18" w:rsidRDefault="00923FAF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(</w:t>
            </w:r>
            <w:r w:rsidR="00060E6E" w:rsidRPr="00CC6D18">
              <w:rPr>
                <w:rFonts w:ascii="Angsana New" w:hAnsi="Angsana New"/>
                <w:sz w:val="28"/>
                <w:szCs w:val="28"/>
              </w:rPr>
              <w:t>1</w:t>
            </w:r>
            <w:r w:rsidRPr="00CC6D18">
              <w:rPr>
                <w:rFonts w:ascii="Angsana New" w:hAnsi="Angsana New"/>
                <w:sz w:val="28"/>
                <w:szCs w:val="28"/>
              </w:rPr>
              <w:t>,</w:t>
            </w:r>
            <w:r w:rsidR="00060E6E" w:rsidRPr="00CC6D18">
              <w:rPr>
                <w:rFonts w:ascii="Angsana New" w:hAnsi="Angsana New"/>
                <w:sz w:val="28"/>
                <w:szCs w:val="28"/>
              </w:rPr>
              <w:t>557</w:t>
            </w:r>
            <w:r w:rsidRPr="00CC6D1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C7279" w:rsidRPr="00CC6D18" w14:paraId="1016C9C3" w14:textId="77777777" w:rsidTr="00FF5F82">
        <w:trPr>
          <w:gridAfter w:val="2"/>
          <w:wAfter w:w="18" w:type="dxa"/>
          <w:trHeight w:val="383"/>
        </w:trPr>
        <w:tc>
          <w:tcPr>
            <w:tcW w:w="2880" w:type="dxa"/>
          </w:tcPr>
          <w:p w14:paraId="3AF540E7" w14:textId="1F758477" w:rsidR="00E86CBF" w:rsidRPr="00CC6D18" w:rsidRDefault="00E86CB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C6D18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6DC7B6DB" w14:textId="7BCDA5B5" w:rsidR="00E86CBF" w:rsidRPr="00CC6D18" w:rsidRDefault="00A72542" w:rsidP="00EB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C6D18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1BEE0B4" w14:textId="77777777" w:rsidR="00E86CBF" w:rsidRPr="00CC6D18" w:rsidRDefault="00E86CBF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32BF17A8" w14:textId="7D34130F" w:rsidR="00E86CBF" w:rsidRPr="00CC6D18" w:rsidRDefault="00D5499F" w:rsidP="0085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174,109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7FB5FB2" w14:textId="77777777" w:rsidR="00E86CBF" w:rsidRPr="00CC6D18" w:rsidRDefault="00E86CBF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31931D6F" w14:textId="62718E7D" w:rsidR="00E86CBF" w:rsidRPr="00CC6D18" w:rsidRDefault="00A72542" w:rsidP="00EB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5" w:right="6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DD0922" w14:textId="77777777" w:rsidR="00E86CBF" w:rsidRPr="00CC6D18" w:rsidRDefault="00E86CBF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1B44714" w14:textId="4023822A" w:rsidR="00E86CBF" w:rsidRPr="00CC6D18" w:rsidRDefault="00D5499F" w:rsidP="0085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11,347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C178921" w14:textId="77777777" w:rsidR="00E86CBF" w:rsidRPr="00CC6D18" w:rsidRDefault="00E86CBF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2DF4A00B" w14:textId="4A7CE89A" w:rsidR="00E86CBF" w:rsidRPr="00CC6D18" w:rsidRDefault="00565142" w:rsidP="00EB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CAC8384" w14:textId="77777777" w:rsidR="00E86CBF" w:rsidRPr="00CC6D18" w:rsidRDefault="00E86CBF" w:rsidP="00A8215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13E174D" w14:textId="6A7063AE" w:rsidR="00E86CBF" w:rsidRPr="00CC6D18" w:rsidRDefault="00D5499F" w:rsidP="0056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849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610AF39" w14:textId="77777777" w:rsidR="00E86CBF" w:rsidRPr="00CC6D18" w:rsidRDefault="00E86CBF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91F1E23" w14:textId="581C9F4E" w:rsidR="00E86CBF" w:rsidRPr="00CC6D18" w:rsidRDefault="00565142" w:rsidP="0056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(</w:t>
            </w:r>
            <w:r w:rsidR="00D5499F" w:rsidRPr="00CC6D18">
              <w:rPr>
                <w:rFonts w:ascii="Angsana New" w:hAnsi="Angsana New"/>
                <w:sz w:val="28"/>
                <w:szCs w:val="28"/>
              </w:rPr>
              <w:t>186,305</w:t>
            </w:r>
            <w:r w:rsidRPr="00CC6D1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9D3E4EE" w14:textId="77777777" w:rsidR="00E86CBF" w:rsidRPr="00CC6D18" w:rsidRDefault="00E86CBF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14:paraId="41024B7D" w14:textId="3E4006D8" w:rsidR="00E86CBF" w:rsidRPr="00CC6D18" w:rsidRDefault="00A72542" w:rsidP="00EB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C7279" w:rsidRPr="00CC6D18" w14:paraId="46B06877" w14:textId="77777777" w:rsidTr="00FF5F82">
        <w:trPr>
          <w:gridAfter w:val="2"/>
          <w:wAfter w:w="18" w:type="dxa"/>
          <w:trHeight w:val="383"/>
        </w:trPr>
        <w:tc>
          <w:tcPr>
            <w:tcW w:w="2880" w:type="dxa"/>
            <w:tcBorders>
              <w:bottom w:val="nil"/>
            </w:tcBorders>
          </w:tcPr>
          <w:p w14:paraId="12A07610" w14:textId="4659B209" w:rsidR="00A8215A" w:rsidRPr="00CC6D18" w:rsidRDefault="00A8215A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C6D18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Pr="00CC6D1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bottom w:val="nil"/>
            </w:tcBorders>
          </w:tcPr>
          <w:p w14:paraId="30DDECCD" w14:textId="0DE5ECEE" w:rsidR="00A8215A" w:rsidRPr="00CC6D18" w:rsidRDefault="00923FAF" w:rsidP="00EB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C6D18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-</w:t>
            </w:r>
          </w:p>
        </w:tc>
        <w:tc>
          <w:tcPr>
            <w:tcW w:w="270" w:type="dxa"/>
            <w:tcBorders>
              <w:bottom w:val="nil"/>
            </w:tcBorders>
          </w:tcPr>
          <w:p w14:paraId="4CD235A9" w14:textId="77777777" w:rsidR="00A8215A" w:rsidRPr="00CC6D18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7616F49" w14:textId="1417A0CA" w:rsidR="00A8215A" w:rsidRPr="00CC6D18" w:rsidRDefault="00A8215A" w:rsidP="00A7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FF703A9" w14:textId="77777777" w:rsidR="00A8215A" w:rsidRPr="00CC6D18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501FC128" w14:textId="6B860B57" w:rsidR="00A8215A" w:rsidRPr="00CC6D18" w:rsidRDefault="00A8215A" w:rsidP="00EB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5" w:right="6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057A686" w14:textId="77777777" w:rsidR="00A8215A" w:rsidRPr="00CC6D18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2543074" w14:textId="01162943" w:rsidR="00A8215A" w:rsidRPr="00CC6D18" w:rsidRDefault="00A01B27" w:rsidP="00A01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 xml:space="preserve">             -</w:t>
            </w:r>
          </w:p>
        </w:tc>
        <w:tc>
          <w:tcPr>
            <w:tcW w:w="270" w:type="dxa"/>
            <w:tcBorders>
              <w:bottom w:val="nil"/>
            </w:tcBorders>
          </w:tcPr>
          <w:p w14:paraId="62D3A59C" w14:textId="77777777" w:rsidR="00A8215A" w:rsidRPr="00CC6D18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6C8538D9" w14:textId="4077669F" w:rsidR="00A8215A" w:rsidRPr="00CC6D18" w:rsidRDefault="00923FAF" w:rsidP="00F3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(</w:t>
            </w:r>
            <w:r w:rsidR="00D5499F" w:rsidRPr="00CC6D18">
              <w:rPr>
                <w:rFonts w:ascii="Angsana New" w:hAnsi="Angsana New"/>
                <w:sz w:val="28"/>
                <w:szCs w:val="28"/>
              </w:rPr>
              <w:t>889</w:t>
            </w:r>
            <w:r w:rsidRPr="00CC6D1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4DE2BB3E" w14:textId="77777777" w:rsidR="00A8215A" w:rsidRPr="00CC6D18" w:rsidRDefault="00A8215A" w:rsidP="00A8215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0E360E45" w14:textId="381BF25C" w:rsidR="00A8215A" w:rsidRPr="00CC6D18" w:rsidRDefault="00A8215A" w:rsidP="00F3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(</w:t>
            </w:r>
            <w:r w:rsidR="00474165" w:rsidRPr="00CC6D18">
              <w:rPr>
                <w:rFonts w:ascii="Angsana New" w:hAnsi="Angsana New"/>
                <w:sz w:val="28"/>
                <w:szCs w:val="28"/>
              </w:rPr>
              <w:t>585</w:t>
            </w:r>
            <w:r w:rsidRPr="00CC6D1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4ACE3140" w14:textId="77777777" w:rsidR="00A8215A" w:rsidRPr="00CC6D18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63444954" w14:textId="087DC736" w:rsidR="00A8215A" w:rsidRPr="00CC6D18" w:rsidRDefault="00D5499F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DBDF6A1" w14:textId="77777777" w:rsidR="00A8215A" w:rsidRPr="00CC6D18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nil"/>
            </w:tcBorders>
          </w:tcPr>
          <w:p w14:paraId="0BAB5389" w14:textId="287115BE" w:rsidR="00A8215A" w:rsidRPr="00CC6D18" w:rsidRDefault="00A8215A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(</w:t>
            </w:r>
            <w:r w:rsidR="00923FAF" w:rsidRPr="00CC6D18">
              <w:rPr>
                <w:rFonts w:ascii="Angsana New" w:hAnsi="Angsana New"/>
                <w:sz w:val="28"/>
                <w:szCs w:val="28"/>
              </w:rPr>
              <w:t>1,</w:t>
            </w:r>
            <w:r w:rsidR="00474165" w:rsidRPr="00CC6D18">
              <w:rPr>
                <w:rFonts w:ascii="Angsana New" w:hAnsi="Angsana New"/>
                <w:sz w:val="28"/>
                <w:szCs w:val="28"/>
              </w:rPr>
              <w:t>474</w:t>
            </w:r>
            <w:r w:rsidRPr="00CC6D1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62496" w:rsidRPr="00CC6D18" w14:paraId="4454FA8C" w14:textId="77777777" w:rsidTr="00962496">
        <w:trPr>
          <w:gridAfter w:val="2"/>
          <w:wAfter w:w="18" w:type="dxa"/>
          <w:trHeight w:val="383"/>
        </w:trPr>
        <w:tc>
          <w:tcPr>
            <w:tcW w:w="2880" w:type="dxa"/>
            <w:tcBorders>
              <w:bottom w:val="nil"/>
            </w:tcBorders>
          </w:tcPr>
          <w:p w14:paraId="71B71FDF" w14:textId="77777777" w:rsidR="00962496" w:rsidRPr="00CC6D18" w:rsidRDefault="00962496" w:rsidP="008E1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C6D18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70" w:type="dxa"/>
            <w:tcBorders>
              <w:bottom w:val="nil"/>
            </w:tcBorders>
          </w:tcPr>
          <w:p w14:paraId="194EAB12" w14:textId="3E341594" w:rsidR="00962496" w:rsidRPr="00CC6D18" w:rsidRDefault="00962496" w:rsidP="0096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C6D18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-</w:t>
            </w:r>
          </w:p>
        </w:tc>
        <w:tc>
          <w:tcPr>
            <w:tcW w:w="270" w:type="dxa"/>
            <w:tcBorders>
              <w:bottom w:val="nil"/>
            </w:tcBorders>
          </w:tcPr>
          <w:p w14:paraId="7A058B28" w14:textId="77777777" w:rsidR="00962496" w:rsidRPr="00CC6D18" w:rsidRDefault="00962496" w:rsidP="0096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1B87185" w14:textId="77777777" w:rsidR="00962496" w:rsidRPr="00CC6D18" w:rsidRDefault="00962496" w:rsidP="0096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BE7DC0C" w14:textId="77777777" w:rsidR="00962496" w:rsidRPr="00CC6D18" w:rsidRDefault="00962496" w:rsidP="0096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68F1A54E" w14:textId="77777777" w:rsidR="00962496" w:rsidRPr="00CC6D18" w:rsidRDefault="00962496" w:rsidP="0096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5" w:right="6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95F7F39" w14:textId="77777777" w:rsidR="00962496" w:rsidRPr="00CC6D18" w:rsidRDefault="00962496" w:rsidP="008E1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FA07808" w14:textId="77777777" w:rsidR="00962496" w:rsidRPr="00CC6D18" w:rsidRDefault="00962496" w:rsidP="0096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(47)</w:t>
            </w:r>
          </w:p>
        </w:tc>
        <w:tc>
          <w:tcPr>
            <w:tcW w:w="270" w:type="dxa"/>
            <w:tcBorders>
              <w:bottom w:val="nil"/>
            </w:tcBorders>
          </w:tcPr>
          <w:p w14:paraId="4A29D24D" w14:textId="77777777" w:rsidR="00962496" w:rsidRPr="00CC6D18" w:rsidRDefault="00962496" w:rsidP="008E1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175B681" w14:textId="77777777" w:rsidR="00962496" w:rsidRPr="00CC6D18" w:rsidRDefault="00962496" w:rsidP="0052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BE7473B" w14:textId="77777777" w:rsidR="00962496" w:rsidRPr="00CC6D18" w:rsidRDefault="00962496" w:rsidP="008E166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52A49081" w14:textId="77777777" w:rsidR="00962496" w:rsidRPr="00CC6D18" w:rsidRDefault="00962496" w:rsidP="008E1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(107)</w:t>
            </w:r>
          </w:p>
        </w:tc>
        <w:tc>
          <w:tcPr>
            <w:tcW w:w="270" w:type="dxa"/>
            <w:tcBorders>
              <w:bottom w:val="nil"/>
            </w:tcBorders>
          </w:tcPr>
          <w:p w14:paraId="0E487830" w14:textId="77777777" w:rsidR="00962496" w:rsidRPr="00CC6D18" w:rsidRDefault="00962496" w:rsidP="008E1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D377C51" w14:textId="77777777" w:rsidR="00962496" w:rsidRPr="00CC6D18" w:rsidRDefault="00962496" w:rsidP="0096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4A8EFB7" w14:textId="77777777" w:rsidR="00962496" w:rsidRPr="00CC6D18" w:rsidRDefault="00962496" w:rsidP="008E1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nil"/>
            </w:tcBorders>
          </w:tcPr>
          <w:p w14:paraId="0001137B" w14:textId="77777777" w:rsidR="00962496" w:rsidRPr="00CC6D18" w:rsidRDefault="00962496" w:rsidP="008E1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(154)</w:t>
            </w:r>
          </w:p>
        </w:tc>
      </w:tr>
      <w:tr w:rsidR="002C7279" w:rsidRPr="00CC6D18" w14:paraId="5D73D91D" w14:textId="77777777" w:rsidTr="002C7279">
        <w:trPr>
          <w:gridAfter w:val="2"/>
          <w:wAfter w:w="18" w:type="dxa"/>
          <w:trHeight w:val="394"/>
        </w:trPr>
        <w:tc>
          <w:tcPr>
            <w:tcW w:w="2880" w:type="dxa"/>
            <w:tcBorders>
              <w:bottom w:val="nil"/>
            </w:tcBorders>
          </w:tcPr>
          <w:p w14:paraId="78A471D2" w14:textId="0857C06F" w:rsidR="00A8215A" w:rsidRPr="00CC6D18" w:rsidRDefault="00A8215A" w:rsidP="00D5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CC6D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D5499F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7AF8843" w14:textId="3629528B" w:rsidR="00A8215A" w:rsidRPr="00CC6D18" w:rsidRDefault="00060E6E" w:rsidP="0085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205,412</w:t>
            </w:r>
          </w:p>
        </w:tc>
        <w:tc>
          <w:tcPr>
            <w:tcW w:w="270" w:type="dxa"/>
            <w:tcBorders>
              <w:bottom w:val="nil"/>
            </w:tcBorders>
          </w:tcPr>
          <w:p w14:paraId="040B5FAA" w14:textId="77777777" w:rsidR="00A8215A" w:rsidRPr="00CC6D18" w:rsidRDefault="00A8215A" w:rsidP="00A8215A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361B0C2" w14:textId="58D5BB60" w:rsidR="00A8215A" w:rsidRPr="00CC6D18" w:rsidRDefault="00060E6E" w:rsidP="0085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390,174</w:t>
            </w:r>
          </w:p>
        </w:tc>
        <w:tc>
          <w:tcPr>
            <w:tcW w:w="270" w:type="dxa"/>
            <w:tcBorders>
              <w:bottom w:val="nil"/>
            </w:tcBorders>
          </w:tcPr>
          <w:p w14:paraId="15C6DE91" w14:textId="77777777" w:rsidR="00A8215A" w:rsidRPr="00CC6D18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743C59E" w14:textId="5741C043" w:rsidR="00A8215A" w:rsidRPr="00CC6D18" w:rsidRDefault="00060E6E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12</w:t>
            </w:r>
            <w:r w:rsidR="0099591B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99591B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35</w:t>
            </w:r>
            <w:r w:rsidR="00DD6BF7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</w:tcPr>
          <w:p w14:paraId="7D8CBEBA" w14:textId="77777777" w:rsidR="00A8215A" w:rsidRPr="00CC6D18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9551D39" w14:textId="4ACE93C1" w:rsidR="00A8215A" w:rsidRPr="00CC6D18" w:rsidRDefault="00060E6E" w:rsidP="0085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201,47</w:t>
            </w:r>
            <w:r w:rsidR="00FE226B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</w:tcPr>
          <w:p w14:paraId="214EBE32" w14:textId="77777777" w:rsidR="00A8215A" w:rsidRPr="00CC6D18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4E33743" w14:textId="51BD0E2A" w:rsidR="00A8215A" w:rsidRPr="00CC6D18" w:rsidRDefault="00923FAF" w:rsidP="0085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060E6E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060E6E" w:rsidRPr="00CC6D18">
              <w:rPr>
                <w:rFonts w:ascii="Angsana New" w:hAnsi="Angsana New"/>
                <w:b/>
                <w:bCs/>
                <w:sz w:val="28"/>
                <w:szCs w:val="28"/>
              </w:rPr>
              <w:t>097</w:t>
            </w:r>
          </w:p>
        </w:tc>
        <w:tc>
          <w:tcPr>
            <w:tcW w:w="270" w:type="dxa"/>
            <w:tcBorders>
              <w:bottom w:val="nil"/>
            </w:tcBorders>
          </w:tcPr>
          <w:p w14:paraId="7BCC00E5" w14:textId="77777777" w:rsidR="00A8215A" w:rsidRPr="00CC6D18" w:rsidRDefault="00A8215A" w:rsidP="00A8215A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4B3F2F" w14:textId="5D40615B" w:rsidR="00A8215A" w:rsidRPr="00CC6D18" w:rsidRDefault="00060E6E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17,736</w:t>
            </w:r>
          </w:p>
        </w:tc>
        <w:tc>
          <w:tcPr>
            <w:tcW w:w="270" w:type="dxa"/>
            <w:tcBorders>
              <w:bottom w:val="nil"/>
            </w:tcBorders>
          </w:tcPr>
          <w:p w14:paraId="4DC3E0CA" w14:textId="77777777" w:rsidR="00A8215A" w:rsidRPr="00CC6D18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E9382BE" w14:textId="1969E5A1" w:rsidR="00A8215A" w:rsidRPr="00CC6D18" w:rsidRDefault="00060E6E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38,535</w:t>
            </w:r>
          </w:p>
        </w:tc>
        <w:tc>
          <w:tcPr>
            <w:tcW w:w="270" w:type="dxa"/>
            <w:tcBorders>
              <w:bottom w:val="nil"/>
            </w:tcBorders>
          </w:tcPr>
          <w:p w14:paraId="2C0B994D" w14:textId="77777777" w:rsidR="00A8215A" w:rsidRPr="00CC6D18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5404F690" w14:textId="09EC6569" w:rsidR="00A8215A" w:rsidRPr="00CC6D18" w:rsidRDefault="00060E6E" w:rsidP="00D41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986,784</w:t>
            </w:r>
          </w:p>
        </w:tc>
      </w:tr>
    </w:tbl>
    <w:p w14:paraId="405D0F77" w14:textId="77777777" w:rsidR="002C4FD1" w:rsidRPr="00CC6D18" w:rsidRDefault="002C4FD1" w:rsidP="002C4FD1">
      <w:pPr>
        <w:framePr w:w="13785" w:wrap="auto" w:hAnchor="text" w:x="1710"/>
        <w:spacing w:line="240" w:lineRule="auto"/>
        <w:rPr>
          <w:rFonts w:ascii="Angsana New" w:hAnsi="Angsana New"/>
          <w:sz w:val="30"/>
          <w:szCs w:val="30"/>
        </w:rPr>
        <w:sectPr w:rsidR="002C4FD1" w:rsidRPr="00CC6D18" w:rsidSect="00ED5D97">
          <w:footerReference w:type="default" r:id="rId13"/>
          <w:pgSz w:w="16834" w:h="11909" w:orient="landscape" w:code="9"/>
          <w:pgMar w:top="1152" w:right="691" w:bottom="1152" w:left="990" w:header="720" w:footer="720" w:gutter="0"/>
          <w:cols w:space="720"/>
          <w:docGrid w:linePitch="245"/>
        </w:sectPr>
      </w:pPr>
    </w:p>
    <w:p w14:paraId="4D273194" w14:textId="77777777" w:rsidR="002C4FD1" w:rsidRPr="00CC6D18" w:rsidRDefault="002C4FD1" w:rsidP="002C4FD1">
      <w:pPr>
        <w:spacing w:line="240" w:lineRule="auto"/>
        <w:rPr>
          <w:rFonts w:ascii="Angsana New" w:hAnsi="Angsana New"/>
          <w:sz w:val="4"/>
          <w:szCs w:val="4"/>
        </w:rPr>
      </w:pPr>
    </w:p>
    <w:tbl>
      <w:tblPr>
        <w:tblW w:w="14332" w:type="dxa"/>
        <w:tblInd w:w="36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1170"/>
        <w:gridCol w:w="270"/>
        <w:gridCol w:w="1080"/>
        <w:gridCol w:w="270"/>
        <w:gridCol w:w="1350"/>
        <w:gridCol w:w="270"/>
        <w:gridCol w:w="1170"/>
        <w:gridCol w:w="270"/>
        <w:gridCol w:w="990"/>
        <w:gridCol w:w="270"/>
        <w:gridCol w:w="1440"/>
        <w:gridCol w:w="270"/>
        <w:gridCol w:w="1260"/>
        <w:gridCol w:w="270"/>
        <w:gridCol w:w="1080"/>
        <w:gridCol w:w="22"/>
      </w:tblGrid>
      <w:tr w:rsidR="00923FAF" w:rsidRPr="00CC6D18" w14:paraId="593C2D0C" w14:textId="77777777" w:rsidTr="00D41DE5">
        <w:trPr>
          <w:gridAfter w:val="1"/>
          <w:wAfter w:w="22" w:type="dxa"/>
          <w:trHeight w:val="375"/>
          <w:tblHeader/>
        </w:trPr>
        <w:tc>
          <w:tcPr>
            <w:tcW w:w="2880" w:type="dxa"/>
            <w:tcBorders>
              <w:top w:val="nil"/>
              <w:bottom w:val="nil"/>
            </w:tcBorders>
          </w:tcPr>
          <w:p w14:paraId="7B3C120B" w14:textId="77777777" w:rsidR="00923FAF" w:rsidRPr="00CC6D18" w:rsidRDefault="00923FAF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30" w:type="dxa"/>
            <w:gridSpan w:val="15"/>
            <w:tcBorders>
              <w:top w:val="nil"/>
              <w:bottom w:val="nil"/>
            </w:tcBorders>
          </w:tcPr>
          <w:p w14:paraId="1AFF8FCB" w14:textId="4127FADA" w:rsidR="00923FAF" w:rsidRPr="00CC6D18" w:rsidRDefault="00923FAF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1DE5" w:rsidRPr="00CC6D18" w14:paraId="20D68307" w14:textId="77777777" w:rsidTr="005B4ED0">
        <w:trPr>
          <w:gridAfter w:val="1"/>
          <w:wAfter w:w="22" w:type="dxa"/>
          <w:trHeight w:val="366"/>
          <w:tblHeader/>
        </w:trPr>
        <w:tc>
          <w:tcPr>
            <w:tcW w:w="2880" w:type="dxa"/>
            <w:tcBorders>
              <w:top w:val="nil"/>
              <w:bottom w:val="nil"/>
            </w:tcBorders>
          </w:tcPr>
          <w:p w14:paraId="73A5E370" w14:textId="77777777" w:rsidR="001C68C8" w:rsidRPr="00CC6D18" w:rsidRDefault="001C68C8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E133660" w14:textId="77777777" w:rsidR="001C68C8" w:rsidRPr="00CC6D18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19CFEE" w14:textId="77777777" w:rsidR="001C68C8" w:rsidRPr="00CC6D18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34A82C7" w14:textId="77777777" w:rsidR="001C68C8" w:rsidRPr="00CC6D18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87D14E" w14:textId="77777777" w:rsidR="001C68C8" w:rsidRPr="00CC6D18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70B5AEA" w14:textId="77777777" w:rsidR="001C68C8" w:rsidRPr="00CC6D18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AB9FD7" w14:textId="77777777" w:rsidR="001C68C8" w:rsidRPr="00CC6D18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17572FB" w14:textId="321B2947" w:rsidR="001C68C8" w:rsidRPr="00CC6D18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C8D243" w14:textId="77777777" w:rsidR="001C68C8" w:rsidRPr="00CC6D18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0372E53" w14:textId="77777777" w:rsidR="001C68C8" w:rsidRPr="00CC6D18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F92C21" w14:textId="77777777" w:rsidR="001C68C8" w:rsidRPr="00CC6D18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51E98C5" w14:textId="77777777" w:rsidR="001C68C8" w:rsidRPr="00CC6D18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D7B2E7" w14:textId="77777777" w:rsidR="001C68C8" w:rsidRPr="00CC6D18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AF732FE" w14:textId="77777777" w:rsidR="001C68C8" w:rsidRPr="00CC6D18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6C0367" w14:textId="77777777" w:rsidR="001C68C8" w:rsidRPr="00CC6D18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2CB6B0D" w14:textId="77777777" w:rsidR="001C68C8" w:rsidRPr="00CC6D18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41DE5" w:rsidRPr="00CC6D18" w14:paraId="44CC1472" w14:textId="77777777" w:rsidTr="005B4ED0">
        <w:trPr>
          <w:gridAfter w:val="1"/>
          <w:wAfter w:w="22" w:type="dxa"/>
          <w:trHeight w:val="375"/>
          <w:tblHeader/>
        </w:trPr>
        <w:tc>
          <w:tcPr>
            <w:tcW w:w="2880" w:type="dxa"/>
            <w:tcBorders>
              <w:top w:val="nil"/>
              <w:bottom w:val="nil"/>
            </w:tcBorders>
          </w:tcPr>
          <w:p w14:paraId="606D6AF3" w14:textId="77777777" w:rsidR="001C68C8" w:rsidRPr="00CC6D18" w:rsidRDefault="001C68C8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0ACCA16" w14:textId="77777777" w:rsidR="001C68C8" w:rsidRPr="00CC6D18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D197B7" w14:textId="77777777" w:rsidR="001C68C8" w:rsidRPr="00CC6D18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6B62CA3" w14:textId="77777777" w:rsidR="001C68C8" w:rsidRPr="00CC6D18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DB24F0" w14:textId="77777777" w:rsidR="001C68C8" w:rsidRPr="00CC6D18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E4673E0" w14:textId="07FE754A" w:rsidR="001C68C8" w:rsidRPr="00CC6D18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="Angsana New" w:hAnsi="Angsana New" w:hint="cs"/>
                <w:sz w:val="28"/>
                <w:szCs w:val="28"/>
                <w:cs/>
              </w:rPr>
              <w:t>สิทธิการเช่าที่ดิน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D85C05" w14:textId="77777777" w:rsidR="001C68C8" w:rsidRPr="00CC6D18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324B5C0" w14:textId="781FFD54" w:rsidR="001C68C8" w:rsidRPr="00CC6D18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5D40D3" w14:textId="77777777" w:rsidR="001C68C8" w:rsidRPr="00CC6D18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E8C895C" w14:textId="77777777" w:rsidR="001C68C8" w:rsidRPr="00CC6D18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7E7CCC" w14:textId="77777777" w:rsidR="001C68C8" w:rsidRPr="00CC6D18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F865795" w14:textId="77777777" w:rsidR="001C68C8" w:rsidRPr="00CC6D18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DAAED2" w14:textId="77777777" w:rsidR="001C68C8" w:rsidRPr="00CC6D18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3717C66" w14:textId="77777777" w:rsidR="001C68C8" w:rsidRPr="00CC6D18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BE4FE6" w14:textId="77777777" w:rsidR="001C68C8" w:rsidRPr="00CC6D18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70C0FEF" w14:textId="77777777" w:rsidR="001C68C8" w:rsidRPr="00CC6D18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41DE5" w:rsidRPr="00CC6D18" w14:paraId="0AD59EC3" w14:textId="77777777" w:rsidTr="005B4ED0">
        <w:trPr>
          <w:gridAfter w:val="1"/>
          <w:wAfter w:w="22" w:type="dxa"/>
          <w:trHeight w:val="366"/>
          <w:tblHeader/>
        </w:trPr>
        <w:tc>
          <w:tcPr>
            <w:tcW w:w="2880" w:type="dxa"/>
            <w:tcBorders>
              <w:top w:val="nil"/>
              <w:bottom w:val="nil"/>
            </w:tcBorders>
          </w:tcPr>
          <w:p w14:paraId="64394456" w14:textId="77777777" w:rsidR="001C68C8" w:rsidRPr="00CC6D18" w:rsidRDefault="001C68C8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3FF78CE" w14:textId="77777777" w:rsidR="001C68C8" w:rsidRPr="00CC6D18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CA16FA" w14:textId="77777777" w:rsidR="001C68C8" w:rsidRPr="00CC6D18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5E0721A" w14:textId="77777777" w:rsidR="001C68C8" w:rsidRPr="00CC6D18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861DE4" w14:textId="77777777" w:rsidR="001C68C8" w:rsidRPr="00CC6D18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B2D43FF" w14:textId="47E652DA" w:rsidR="001C68C8" w:rsidRPr="00CC6D18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="Angsana New" w:hAnsi="Angsana New" w:hint="cs"/>
                <w:sz w:val="28"/>
                <w:szCs w:val="28"/>
                <w:cs/>
              </w:rPr>
              <w:t>และอาคาร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964995" w14:textId="77777777" w:rsidR="001C68C8" w:rsidRPr="00CC6D18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A35BAD8" w14:textId="5A4F3190" w:rsidR="001C68C8" w:rsidRPr="00CC6D18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4DFCF5" w14:textId="77777777" w:rsidR="001C68C8" w:rsidRPr="00CC6D18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CEE3306" w14:textId="77777777" w:rsidR="001C68C8" w:rsidRPr="00CC6D18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2835EF" w14:textId="77777777" w:rsidR="001C68C8" w:rsidRPr="00CC6D18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6A9F9FA" w14:textId="77777777" w:rsidR="001C68C8" w:rsidRPr="00CC6D18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E7B1E2" w14:textId="77777777" w:rsidR="001C68C8" w:rsidRPr="00CC6D18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09FD836" w14:textId="77777777" w:rsidR="001C68C8" w:rsidRPr="00CC6D18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36506F" w14:textId="77777777" w:rsidR="001C68C8" w:rsidRPr="00CC6D18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1B86A5F" w14:textId="77777777" w:rsidR="001C68C8" w:rsidRPr="00CC6D18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879FC" w:rsidRPr="00CC6D18" w14:paraId="08C823B8" w14:textId="77777777" w:rsidTr="00D41DE5">
        <w:trPr>
          <w:trHeight w:val="375"/>
          <w:tblHeader/>
        </w:trPr>
        <w:tc>
          <w:tcPr>
            <w:tcW w:w="2880" w:type="dxa"/>
            <w:tcBorders>
              <w:top w:val="nil"/>
              <w:bottom w:val="nil"/>
            </w:tcBorders>
          </w:tcPr>
          <w:p w14:paraId="4F6A0416" w14:textId="77777777" w:rsidR="009879FC" w:rsidRPr="00CC6D18" w:rsidRDefault="009879FC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52" w:type="dxa"/>
            <w:gridSpan w:val="16"/>
            <w:tcBorders>
              <w:top w:val="nil"/>
              <w:bottom w:val="nil"/>
            </w:tcBorders>
          </w:tcPr>
          <w:p w14:paraId="3E2E1428" w14:textId="2A15C1B2" w:rsidR="009879FC" w:rsidRPr="00CC6D18" w:rsidRDefault="009879FC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903A5" w:rsidRPr="00CC6D18" w14:paraId="2B680EBD" w14:textId="77777777">
        <w:trPr>
          <w:gridAfter w:val="1"/>
          <w:wAfter w:w="22" w:type="dxa"/>
          <w:trHeight w:val="375"/>
        </w:trPr>
        <w:tc>
          <w:tcPr>
            <w:tcW w:w="4050" w:type="dxa"/>
            <w:gridSpan w:val="2"/>
            <w:tcBorders>
              <w:top w:val="nil"/>
              <w:bottom w:val="nil"/>
            </w:tcBorders>
          </w:tcPr>
          <w:p w14:paraId="0D72A5C6" w14:textId="4D950A4E" w:rsidR="000903A5" w:rsidRPr="00CC6D18" w:rsidRDefault="000903A5" w:rsidP="0009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  <w:r w:rsidRPr="00CC6D1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และขาดทุนจากการด้อยค่า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4E5E59" w14:textId="77777777" w:rsidR="000903A5" w:rsidRPr="00CC6D18" w:rsidRDefault="000903A5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3861F67" w14:textId="77777777" w:rsidR="000903A5" w:rsidRPr="00CC6D18" w:rsidRDefault="000903A5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6F6633" w14:textId="77777777" w:rsidR="000903A5" w:rsidRPr="00CC6D18" w:rsidRDefault="000903A5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C920DB6" w14:textId="77777777" w:rsidR="000903A5" w:rsidRPr="00CC6D18" w:rsidRDefault="000903A5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24F3C8" w14:textId="77777777" w:rsidR="000903A5" w:rsidRPr="00CC6D18" w:rsidRDefault="000903A5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BB06A5A" w14:textId="0BC3AB5F" w:rsidR="000903A5" w:rsidRPr="00CC6D18" w:rsidRDefault="000903A5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ECBE88" w14:textId="77777777" w:rsidR="000903A5" w:rsidRPr="00CC6D18" w:rsidRDefault="000903A5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A565E51" w14:textId="77777777" w:rsidR="000903A5" w:rsidRPr="00CC6D18" w:rsidRDefault="000903A5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6D2D62" w14:textId="77777777" w:rsidR="000903A5" w:rsidRPr="00CC6D18" w:rsidRDefault="000903A5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D72C7EB" w14:textId="77777777" w:rsidR="000903A5" w:rsidRPr="00CC6D18" w:rsidRDefault="000903A5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6C4882" w14:textId="77777777" w:rsidR="000903A5" w:rsidRPr="00CC6D18" w:rsidRDefault="000903A5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026574D" w14:textId="77777777" w:rsidR="000903A5" w:rsidRPr="00CC6D18" w:rsidRDefault="000903A5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F00807" w14:textId="77777777" w:rsidR="000903A5" w:rsidRPr="00CC6D18" w:rsidRDefault="000903A5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870D354" w14:textId="77777777" w:rsidR="000903A5" w:rsidRPr="00CC6D18" w:rsidRDefault="000903A5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60E6E" w:rsidRPr="00CC6D18" w14:paraId="60EC10EF" w14:textId="77777777" w:rsidTr="005B4ED0">
        <w:trPr>
          <w:gridAfter w:val="1"/>
          <w:wAfter w:w="22" w:type="dxa"/>
          <w:trHeight w:val="347"/>
        </w:trPr>
        <w:tc>
          <w:tcPr>
            <w:tcW w:w="2880" w:type="dxa"/>
            <w:tcBorders>
              <w:top w:val="nil"/>
              <w:bottom w:val="nil"/>
            </w:tcBorders>
          </w:tcPr>
          <w:p w14:paraId="520A3E9A" w14:textId="5BAD6378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C6D1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CC6D1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E1080E5" w14:textId="75DFB30E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2DC110" w14:textId="77777777" w:rsidR="00060E6E" w:rsidRPr="00CC6D18" w:rsidRDefault="00060E6E" w:rsidP="00060E6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8543DA2" w14:textId="3C57C841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87,728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CD39E1" w14:textId="77777777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F35BAF8" w14:textId="25E502F4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10,907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5272DE" w14:textId="77777777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6325843" w14:textId="0C69E366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71,596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70CEFF" w14:textId="77777777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6C1B925" w14:textId="67FA8C60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7,187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E8963D" w14:textId="77777777" w:rsidR="00060E6E" w:rsidRPr="00CC6D18" w:rsidRDefault="00060E6E" w:rsidP="00060E6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5D854D0" w14:textId="737C5B1D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4,133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3A8150" w14:textId="77777777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A7F940F" w14:textId="3C9A6DD3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5FCD8E" w14:textId="77777777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55D8CB7" w14:textId="476B5133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181,551</w:t>
            </w:r>
          </w:p>
        </w:tc>
      </w:tr>
      <w:tr w:rsidR="00060E6E" w:rsidRPr="00CC6D18" w14:paraId="7DA0F140" w14:textId="77777777" w:rsidTr="005B4ED0">
        <w:trPr>
          <w:gridAfter w:val="1"/>
          <w:wAfter w:w="22" w:type="dxa"/>
          <w:trHeight w:val="366"/>
        </w:trPr>
        <w:tc>
          <w:tcPr>
            <w:tcW w:w="2880" w:type="dxa"/>
            <w:tcBorders>
              <w:top w:val="nil"/>
              <w:bottom w:val="nil"/>
            </w:tcBorders>
          </w:tcPr>
          <w:p w14:paraId="5B529377" w14:textId="77777777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9F012A0" w14:textId="393947DB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074829" w14:textId="77777777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4682409" w14:textId="719E828D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5,749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3B50A1" w14:textId="77777777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1F523B2" w14:textId="41B76C42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6,917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674260" w14:textId="77777777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090DE6C" w14:textId="6909066F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9,101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B195F8" w14:textId="77777777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7D348E5" w14:textId="737ADEFC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1,031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A0787F" w14:textId="77777777" w:rsidR="00060E6E" w:rsidRPr="00CC6D18" w:rsidRDefault="00060E6E" w:rsidP="00060E6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A3B6AEA" w14:textId="05C8C082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2,083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81777D" w14:textId="77777777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5D1C024" w14:textId="3CCEE3C7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C4F4BB" w14:textId="77777777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0ED60A2" w14:textId="2988FC53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24,881</w:t>
            </w:r>
          </w:p>
        </w:tc>
      </w:tr>
      <w:tr w:rsidR="00060E6E" w:rsidRPr="00CC6D18" w14:paraId="6B5DA1D9" w14:textId="77777777" w:rsidTr="005B4ED0">
        <w:trPr>
          <w:gridAfter w:val="1"/>
          <w:wAfter w:w="22" w:type="dxa"/>
          <w:trHeight w:val="366"/>
        </w:trPr>
        <w:tc>
          <w:tcPr>
            <w:tcW w:w="2880" w:type="dxa"/>
            <w:tcBorders>
              <w:top w:val="nil"/>
              <w:bottom w:val="nil"/>
            </w:tcBorders>
          </w:tcPr>
          <w:p w14:paraId="2254329E" w14:textId="77777777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3268F5F" w14:textId="7317EDE1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56FD49" w14:textId="77777777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93FC831" w14:textId="4315D651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EFBE25" w14:textId="77777777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0B6BF70E" w14:textId="1F8B1DFA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F1944D" w14:textId="77777777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E5E49B7" w14:textId="0F380259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(371)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3EB4C5" w14:textId="77777777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AA9A163" w14:textId="1AA176ED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(1,399)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A1392B" w14:textId="77777777" w:rsidR="00060E6E" w:rsidRPr="00CC6D18" w:rsidRDefault="00060E6E" w:rsidP="00060E6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C1AF72C" w14:textId="4D9FD873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(166)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891093" w14:textId="097EF432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`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24DBD15" w14:textId="2A39D5C5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5B94C3" w14:textId="77777777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366D748" w14:textId="0791EF7A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(1,936)</w:t>
            </w:r>
          </w:p>
        </w:tc>
      </w:tr>
      <w:tr w:rsidR="00060E6E" w:rsidRPr="00CC6D18" w14:paraId="27FC5A71" w14:textId="77777777" w:rsidTr="00060E6E">
        <w:trPr>
          <w:gridAfter w:val="1"/>
          <w:wAfter w:w="22" w:type="dxa"/>
          <w:trHeight w:val="724"/>
        </w:trPr>
        <w:tc>
          <w:tcPr>
            <w:tcW w:w="2880" w:type="dxa"/>
            <w:tcBorders>
              <w:top w:val="nil"/>
              <w:bottom w:val="nil"/>
            </w:tcBorders>
          </w:tcPr>
          <w:p w14:paraId="75CC4A8B" w14:textId="67AAAC1B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  <w:p w14:paraId="0216E09F" w14:textId="31B8F020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</w:t>
            </w: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42B3DEB2" w14:textId="0CB0D110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9732F95" w14:textId="77777777" w:rsidR="00060E6E" w:rsidRPr="00CC6D18" w:rsidRDefault="00060E6E" w:rsidP="00060E6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22F5143D" w14:textId="1F484117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93,477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F1628F9" w14:textId="77777777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52BF9E59" w14:textId="3D262CB5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17,824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C2AA3E3" w14:textId="77777777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002EB6DF" w14:textId="699881FB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80,326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B2A3765" w14:textId="77777777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3D9BE1E1" w14:textId="3AB0A8B6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6,819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03541D7" w14:textId="77777777" w:rsidR="00060E6E" w:rsidRPr="00CC6D18" w:rsidRDefault="00060E6E" w:rsidP="00060E6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62BAB6C" w14:textId="469EEDBA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6,050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45C31AA" w14:textId="77777777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1FEA2206" w14:textId="1F63D4B7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427FCCB" w14:textId="77777777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3D19F5ED" w14:textId="749FE484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204,496</w:t>
            </w:r>
          </w:p>
        </w:tc>
      </w:tr>
      <w:tr w:rsidR="00060E6E" w:rsidRPr="00CC6D18" w14:paraId="37E23C4E" w14:textId="77777777" w:rsidTr="005B4ED0">
        <w:trPr>
          <w:gridAfter w:val="1"/>
          <w:wAfter w:w="22" w:type="dxa"/>
          <w:trHeight w:val="366"/>
        </w:trPr>
        <w:tc>
          <w:tcPr>
            <w:tcW w:w="2880" w:type="dxa"/>
            <w:tcBorders>
              <w:top w:val="nil"/>
              <w:bottom w:val="nil"/>
            </w:tcBorders>
          </w:tcPr>
          <w:p w14:paraId="1726769F" w14:textId="77777777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9A175DF" w14:textId="464B8A31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33CA20" w14:textId="77777777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7DDE680" w14:textId="1565DED6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11,386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E06ACF" w14:textId="77777777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F4CA36A" w14:textId="2DF29B97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8,194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25DF91" w14:textId="77777777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A6E5B6B" w14:textId="36AFE9AD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15,249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B5F801" w14:textId="77777777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DF819EE" w14:textId="5875CC24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1,552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077196" w14:textId="77777777" w:rsidR="00060E6E" w:rsidRPr="00CC6D18" w:rsidRDefault="00060E6E" w:rsidP="00060E6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29D7531" w14:textId="3574644F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3,141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A58947" w14:textId="77777777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29056A5" w14:textId="1E87F30E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58A711" w14:textId="77777777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20E410C" w14:textId="28BA752F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39,522</w:t>
            </w:r>
          </w:p>
        </w:tc>
      </w:tr>
      <w:tr w:rsidR="00060E6E" w:rsidRPr="00CC6D18" w14:paraId="13B2F34B" w14:textId="77777777" w:rsidTr="00DC347B">
        <w:trPr>
          <w:gridAfter w:val="1"/>
          <w:wAfter w:w="22" w:type="dxa"/>
          <w:trHeight w:val="366"/>
        </w:trPr>
        <w:tc>
          <w:tcPr>
            <w:tcW w:w="2880" w:type="dxa"/>
            <w:tcBorders>
              <w:top w:val="nil"/>
              <w:bottom w:val="nil"/>
            </w:tcBorders>
          </w:tcPr>
          <w:p w14:paraId="694F72AE" w14:textId="7DF8D85A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การยกเลิกสัญญาเช่า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7EF76AC" w14:textId="7894507B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A868D2" w14:textId="77777777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FCA0CF0" w14:textId="6CE0840E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5F4C6B" w14:textId="77777777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403A108" w14:textId="76339B0A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(166)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45628E" w14:textId="77777777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2E2D9B3" w14:textId="34CFCA91" w:rsidR="00060E6E" w:rsidRPr="00CC6D18" w:rsidRDefault="00060E6E" w:rsidP="009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C66205" w14:textId="77777777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CAB4A48" w14:textId="229AEE93" w:rsidR="00060E6E" w:rsidRPr="00CC6D18" w:rsidRDefault="00060E6E" w:rsidP="009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4DB5A6" w14:textId="77777777" w:rsidR="00060E6E" w:rsidRPr="00CC6D18" w:rsidRDefault="00060E6E" w:rsidP="00060E6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A3E8723" w14:textId="2CBF4556" w:rsidR="00060E6E" w:rsidRPr="00CC6D18" w:rsidRDefault="00060E6E" w:rsidP="009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D2F76C" w14:textId="77777777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76ABC6F" w14:textId="40D3B61B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CBABC4" w14:textId="77777777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48955F2" w14:textId="543B8862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(166)</w:t>
            </w:r>
          </w:p>
        </w:tc>
      </w:tr>
      <w:tr w:rsidR="00060E6E" w:rsidRPr="00CC6D18" w14:paraId="6A7EDE63" w14:textId="77777777" w:rsidTr="00DC347B">
        <w:trPr>
          <w:gridAfter w:val="1"/>
          <w:wAfter w:w="22" w:type="dxa"/>
          <w:trHeight w:val="366"/>
        </w:trPr>
        <w:tc>
          <w:tcPr>
            <w:tcW w:w="2880" w:type="dxa"/>
            <w:tcBorders>
              <w:top w:val="nil"/>
              <w:bottom w:val="nil"/>
            </w:tcBorders>
          </w:tcPr>
          <w:p w14:paraId="7D305918" w14:textId="77777777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2D6E8FA" w14:textId="2121EED7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B49104" w14:textId="77777777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F2C2A42" w14:textId="2DD46973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5DFDB8" w14:textId="77777777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58304FD" w14:textId="034AED6D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63435D" w14:textId="77777777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CDB4A38" w14:textId="0F921894" w:rsidR="00060E6E" w:rsidRPr="00CC6D18" w:rsidRDefault="00370BDB" w:rsidP="0037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BB2009" w14:textId="77777777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CC8BD02" w14:textId="5F697E7C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(889)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07B100" w14:textId="77777777" w:rsidR="00060E6E" w:rsidRPr="00CC6D18" w:rsidRDefault="00060E6E" w:rsidP="00060E6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E1DF41D" w14:textId="0A3F7028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70BDB" w:rsidRPr="00CC6D18">
              <w:rPr>
                <w:rFonts w:asciiTheme="majorBidi" w:hAnsiTheme="majorBidi" w:cstheme="majorBidi"/>
                <w:sz w:val="28"/>
                <w:szCs w:val="28"/>
              </w:rPr>
              <w:t>524</w:t>
            </w:r>
            <w:r w:rsidRPr="00CC6D1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2ACF54" w14:textId="23B40296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`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B60BEB4" w14:textId="4BD3F561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80DC86" w14:textId="77777777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F98F86A" w14:textId="067E2788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(1,4</w:t>
            </w:r>
            <w:r w:rsidR="00D159F8" w:rsidRPr="00CC6D1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C6D18">
              <w:rPr>
                <w:rFonts w:asciiTheme="majorBidi" w:hAnsiTheme="majorBidi" w:cstheme="majorBidi"/>
                <w:sz w:val="28"/>
                <w:szCs w:val="28"/>
              </w:rPr>
              <w:t>3)</w:t>
            </w:r>
          </w:p>
        </w:tc>
      </w:tr>
      <w:tr w:rsidR="00DC347B" w:rsidRPr="00CC6D18" w14:paraId="475920A7" w14:textId="77777777" w:rsidTr="00DC347B">
        <w:trPr>
          <w:gridAfter w:val="1"/>
          <w:wAfter w:w="22" w:type="dxa"/>
          <w:trHeight w:val="366"/>
        </w:trPr>
        <w:tc>
          <w:tcPr>
            <w:tcW w:w="2880" w:type="dxa"/>
            <w:tcBorders>
              <w:top w:val="nil"/>
              <w:bottom w:val="nil"/>
            </w:tcBorders>
          </w:tcPr>
          <w:p w14:paraId="07016D3E" w14:textId="77777777" w:rsidR="00DC347B" w:rsidRPr="00CC6D18" w:rsidRDefault="00DC347B" w:rsidP="008E1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CC89529" w14:textId="196ABFD0" w:rsidR="00DC347B" w:rsidRPr="00CC6D18" w:rsidRDefault="00DC347B" w:rsidP="00DC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0F3FD8" w14:textId="77777777" w:rsidR="00DC347B" w:rsidRPr="00CC6D18" w:rsidRDefault="00DC347B" w:rsidP="00DC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210F983" w14:textId="77777777" w:rsidR="00DC347B" w:rsidRPr="00CC6D18" w:rsidRDefault="00DC347B" w:rsidP="00DC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4111B3" w14:textId="77777777" w:rsidR="00DC347B" w:rsidRPr="00CC6D18" w:rsidRDefault="00DC347B" w:rsidP="008E1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1B50C437" w14:textId="77777777" w:rsidR="00DC347B" w:rsidRPr="00CC6D18" w:rsidRDefault="00DC347B" w:rsidP="00DC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8430B3" w14:textId="77777777" w:rsidR="00DC347B" w:rsidRPr="00CC6D18" w:rsidRDefault="00DC347B" w:rsidP="00DC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E4CF7C6" w14:textId="77777777" w:rsidR="00DC347B" w:rsidRPr="00CC6D18" w:rsidRDefault="00DC347B" w:rsidP="00DC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(31)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CA6256" w14:textId="77777777" w:rsidR="00DC347B" w:rsidRPr="00CC6D18" w:rsidRDefault="00DC347B" w:rsidP="008E1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42B5D4C" w14:textId="77777777" w:rsidR="00DC347B" w:rsidRPr="00CC6D18" w:rsidRDefault="00DC347B" w:rsidP="0016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A72791" w14:textId="77777777" w:rsidR="00DC347B" w:rsidRPr="00CC6D18" w:rsidRDefault="00DC347B" w:rsidP="008E166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DA5C25D" w14:textId="77777777" w:rsidR="00DC347B" w:rsidRPr="00CC6D18" w:rsidRDefault="00DC347B" w:rsidP="00DC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(99)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1E37B6" w14:textId="77777777" w:rsidR="00DC347B" w:rsidRPr="00CC6D18" w:rsidRDefault="00DC347B" w:rsidP="008E1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14C175C" w14:textId="33731A80" w:rsidR="00DC347B" w:rsidRPr="00CC6D18" w:rsidRDefault="00161D8E" w:rsidP="00DC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CC6D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2900E2" w14:textId="77777777" w:rsidR="00DC347B" w:rsidRPr="00CC6D18" w:rsidRDefault="00DC347B" w:rsidP="00DC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313BD7D" w14:textId="77777777" w:rsidR="00DC347B" w:rsidRPr="00CC6D18" w:rsidRDefault="00DC347B" w:rsidP="00DC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(130)</w:t>
            </w:r>
          </w:p>
        </w:tc>
      </w:tr>
      <w:tr w:rsidR="00060E6E" w:rsidRPr="00CC6D18" w14:paraId="3D8ACD00" w14:textId="77777777" w:rsidTr="005B4ED0">
        <w:trPr>
          <w:gridAfter w:val="1"/>
          <w:wAfter w:w="22" w:type="dxa"/>
          <w:trHeight w:val="366"/>
        </w:trPr>
        <w:tc>
          <w:tcPr>
            <w:tcW w:w="2880" w:type="dxa"/>
            <w:tcBorders>
              <w:top w:val="nil"/>
              <w:bottom w:val="nil"/>
            </w:tcBorders>
          </w:tcPr>
          <w:p w14:paraId="20265AAD" w14:textId="31281663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A716919" w14:textId="26D3F56E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D9E482" w14:textId="77777777" w:rsidR="00060E6E" w:rsidRPr="00CC6D18" w:rsidRDefault="00060E6E" w:rsidP="00060E6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12035F5" w14:textId="7A249568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104,863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C2ACAD" w14:textId="77777777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ECBEF6B" w14:textId="4EB84014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25,852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ACB58F" w14:textId="77777777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75D4A" w14:textId="20A204F2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95,544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729DD9" w14:textId="77777777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61E6FFD" w14:textId="5FA19048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7,482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BB14CD" w14:textId="77777777" w:rsidR="00060E6E" w:rsidRPr="00CC6D18" w:rsidRDefault="00060E6E" w:rsidP="00060E6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C19D8C8" w14:textId="49FA3312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8,568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9E6878" w14:textId="77777777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61A8826" w14:textId="21596AEA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6D1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E621B9" w14:textId="77777777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1A8A33B" w14:textId="2F58F721" w:rsidR="00060E6E" w:rsidRPr="00CC6D18" w:rsidRDefault="00060E6E" w:rsidP="0006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242,309</w:t>
            </w:r>
          </w:p>
        </w:tc>
      </w:tr>
    </w:tbl>
    <w:p w14:paraId="2DB0A738" w14:textId="77777777" w:rsidR="002C4FD1" w:rsidRPr="00CC6D18" w:rsidRDefault="002C4FD1" w:rsidP="00F30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C6D18">
        <w:rPr>
          <w:rFonts w:ascii="Angsana New" w:hAnsi="Angsana New"/>
          <w:sz w:val="30"/>
          <w:szCs w:val="30"/>
        </w:rPr>
        <w:br w:type="page"/>
      </w:r>
    </w:p>
    <w:tbl>
      <w:tblPr>
        <w:tblW w:w="14310" w:type="dxa"/>
        <w:tblInd w:w="36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1170"/>
        <w:gridCol w:w="270"/>
        <w:gridCol w:w="1080"/>
        <w:gridCol w:w="270"/>
        <w:gridCol w:w="1350"/>
        <w:gridCol w:w="270"/>
        <w:gridCol w:w="1170"/>
        <w:gridCol w:w="270"/>
        <w:gridCol w:w="990"/>
        <w:gridCol w:w="270"/>
        <w:gridCol w:w="1440"/>
        <w:gridCol w:w="270"/>
        <w:gridCol w:w="1260"/>
        <w:gridCol w:w="270"/>
        <w:gridCol w:w="1080"/>
      </w:tblGrid>
      <w:tr w:rsidR="00D828CA" w:rsidRPr="00CC6D18" w14:paraId="5D401BC7" w14:textId="77777777" w:rsidTr="00DC7960">
        <w:trPr>
          <w:trHeight w:val="356"/>
          <w:tblHeader/>
        </w:trPr>
        <w:tc>
          <w:tcPr>
            <w:tcW w:w="2880" w:type="dxa"/>
            <w:tcBorders>
              <w:top w:val="nil"/>
              <w:bottom w:val="nil"/>
            </w:tcBorders>
          </w:tcPr>
          <w:p w14:paraId="1B04C11D" w14:textId="77777777" w:rsidR="00D828CA" w:rsidRPr="00CC6D18" w:rsidRDefault="00D828CA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30" w:type="dxa"/>
            <w:gridSpan w:val="15"/>
            <w:tcBorders>
              <w:top w:val="nil"/>
              <w:bottom w:val="nil"/>
            </w:tcBorders>
          </w:tcPr>
          <w:p w14:paraId="76C7777E" w14:textId="6DE62BD9" w:rsidR="00D828CA" w:rsidRPr="00CC6D18" w:rsidRDefault="00D828CA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4378" w:rsidRPr="00CC6D18" w14:paraId="06F10135" w14:textId="77777777" w:rsidTr="00DC7960">
        <w:trPr>
          <w:trHeight w:val="367"/>
          <w:tblHeader/>
        </w:trPr>
        <w:tc>
          <w:tcPr>
            <w:tcW w:w="2880" w:type="dxa"/>
            <w:tcBorders>
              <w:top w:val="nil"/>
              <w:bottom w:val="nil"/>
            </w:tcBorders>
          </w:tcPr>
          <w:p w14:paraId="6D0BCEBB" w14:textId="77777777" w:rsidR="009879FC" w:rsidRPr="00CC6D18" w:rsidRDefault="009879FC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906CF65" w14:textId="77777777" w:rsidR="009879FC" w:rsidRPr="00CC6D18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4F5273" w14:textId="77777777" w:rsidR="009879FC" w:rsidRPr="00CC6D18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F1AC9E4" w14:textId="77777777" w:rsidR="009879FC" w:rsidRPr="00CC6D18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BFE793" w14:textId="77777777" w:rsidR="009879FC" w:rsidRPr="00CC6D18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08C57F5" w14:textId="77777777" w:rsidR="009879FC" w:rsidRPr="00CC6D18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53DF62" w14:textId="40A40CD0" w:rsidR="009879FC" w:rsidRPr="00CC6D18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A23D1A4" w14:textId="2212A515" w:rsidR="009879FC" w:rsidRPr="00CC6D18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2E2EE2" w14:textId="77777777" w:rsidR="009879FC" w:rsidRPr="00CC6D18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5C977AE" w14:textId="77777777" w:rsidR="009879FC" w:rsidRPr="00CC6D18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01377B" w14:textId="77777777" w:rsidR="009879FC" w:rsidRPr="00CC6D18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2BA71C1" w14:textId="77777777" w:rsidR="009879FC" w:rsidRPr="00CC6D18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AACD8F" w14:textId="77777777" w:rsidR="009879FC" w:rsidRPr="00CC6D18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49CB59F" w14:textId="77777777" w:rsidR="009879FC" w:rsidRPr="00CC6D18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F08A53" w14:textId="77777777" w:rsidR="009879FC" w:rsidRPr="00CC6D18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8F76BD8" w14:textId="77777777" w:rsidR="009879FC" w:rsidRPr="00CC6D18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34378" w:rsidRPr="00CC6D18" w14:paraId="4792E874" w14:textId="77777777" w:rsidTr="00DC7960">
        <w:trPr>
          <w:trHeight w:val="356"/>
          <w:tblHeader/>
        </w:trPr>
        <w:tc>
          <w:tcPr>
            <w:tcW w:w="2880" w:type="dxa"/>
            <w:tcBorders>
              <w:top w:val="nil"/>
              <w:bottom w:val="nil"/>
            </w:tcBorders>
          </w:tcPr>
          <w:p w14:paraId="66C80985" w14:textId="77777777" w:rsidR="00F97746" w:rsidRPr="00CC6D18" w:rsidRDefault="00F97746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3222728" w14:textId="77777777" w:rsidR="00F97746" w:rsidRPr="00CC6D18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44FC53" w14:textId="77777777" w:rsidR="00F97746" w:rsidRPr="00CC6D18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190F158" w14:textId="77777777" w:rsidR="00F97746" w:rsidRPr="00CC6D18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8773BE" w14:textId="77777777" w:rsidR="00F97746" w:rsidRPr="00CC6D18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026F386" w14:textId="0715FAB4" w:rsidR="00F97746" w:rsidRPr="00CC6D18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="Angsana New" w:hAnsi="Angsana New" w:hint="cs"/>
                <w:sz w:val="28"/>
                <w:szCs w:val="28"/>
                <w:cs/>
              </w:rPr>
              <w:t>สิทธิการเช่าที่ดิน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16A405" w14:textId="53174E62" w:rsidR="00F97746" w:rsidRPr="00CC6D18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7701164" w14:textId="6CAD9AC0" w:rsidR="00F97746" w:rsidRPr="00CC6D18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583393" w14:textId="77777777" w:rsidR="00F97746" w:rsidRPr="00CC6D18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FBF46D3" w14:textId="77777777" w:rsidR="00F97746" w:rsidRPr="00CC6D18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0CDDDF" w14:textId="77777777" w:rsidR="00F97746" w:rsidRPr="00CC6D18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0A8B052" w14:textId="77777777" w:rsidR="00F97746" w:rsidRPr="00CC6D18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80FA75" w14:textId="77777777" w:rsidR="00F97746" w:rsidRPr="00CC6D18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915049E" w14:textId="77777777" w:rsidR="00F97746" w:rsidRPr="00CC6D18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5ED807" w14:textId="77777777" w:rsidR="00F97746" w:rsidRPr="00CC6D18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F92389F" w14:textId="77777777" w:rsidR="00F97746" w:rsidRPr="00CC6D18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34378" w:rsidRPr="00CC6D18" w14:paraId="1B5478F9" w14:textId="77777777" w:rsidTr="00DC7960">
        <w:trPr>
          <w:trHeight w:val="356"/>
          <w:tblHeader/>
        </w:trPr>
        <w:tc>
          <w:tcPr>
            <w:tcW w:w="2880" w:type="dxa"/>
            <w:tcBorders>
              <w:top w:val="nil"/>
              <w:bottom w:val="nil"/>
            </w:tcBorders>
          </w:tcPr>
          <w:p w14:paraId="69EC88EC" w14:textId="77777777" w:rsidR="00F97746" w:rsidRPr="00CC6D18" w:rsidRDefault="00F97746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24DBD52" w14:textId="77777777" w:rsidR="00F97746" w:rsidRPr="00CC6D18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64C8BB" w14:textId="77777777" w:rsidR="00F97746" w:rsidRPr="00CC6D18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47594E3" w14:textId="77777777" w:rsidR="00F97746" w:rsidRPr="00CC6D18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DD921E" w14:textId="77777777" w:rsidR="00F97746" w:rsidRPr="00CC6D18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356444B" w14:textId="713F7EDD" w:rsidR="00F97746" w:rsidRPr="00CC6D18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="Angsana New" w:hAnsi="Angsana New" w:hint="cs"/>
                <w:sz w:val="28"/>
                <w:szCs w:val="28"/>
                <w:cs/>
              </w:rPr>
              <w:t>และอาคาร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5EF869" w14:textId="31592111" w:rsidR="00F97746" w:rsidRPr="00CC6D18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83B77F1" w14:textId="0E9F3FCB" w:rsidR="00F97746" w:rsidRPr="00CC6D18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7539E2" w14:textId="77777777" w:rsidR="00F97746" w:rsidRPr="00CC6D18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83A6B12" w14:textId="77777777" w:rsidR="00F97746" w:rsidRPr="00CC6D18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2A4E75" w14:textId="77777777" w:rsidR="00F97746" w:rsidRPr="00CC6D18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610ABD5" w14:textId="77777777" w:rsidR="00F97746" w:rsidRPr="00CC6D18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9CCF3D" w14:textId="77777777" w:rsidR="00F97746" w:rsidRPr="00CC6D18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2C72E39" w14:textId="77777777" w:rsidR="00F97746" w:rsidRPr="00CC6D18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454375" w14:textId="77777777" w:rsidR="00F97746" w:rsidRPr="00CC6D18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239B7FF" w14:textId="77777777" w:rsidR="00F97746" w:rsidRPr="00CC6D18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A0219" w:rsidRPr="00CC6D18" w14:paraId="0E9364E4" w14:textId="77777777" w:rsidTr="00DC7960">
        <w:trPr>
          <w:trHeight w:val="367"/>
          <w:tblHeader/>
        </w:trPr>
        <w:tc>
          <w:tcPr>
            <w:tcW w:w="2880" w:type="dxa"/>
            <w:tcBorders>
              <w:top w:val="nil"/>
              <w:bottom w:val="nil"/>
            </w:tcBorders>
          </w:tcPr>
          <w:p w14:paraId="12FC4F7E" w14:textId="77777777" w:rsidR="00DA0219" w:rsidRPr="00CC6D18" w:rsidRDefault="00DA0219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30" w:type="dxa"/>
            <w:gridSpan w:val="15"/>
            <w:tcBorders>
              <w:top w:val="nil"/>
              <w:bottom w:val="nil"/>
            </w:tcBorders>
          </w:tcPr>
          <w:p w14:paraId="51DFB79A" w14:textId="7EC3D2A6" w:rsidR="00DA0219" w:rsidRPr="00CC6D18" w:rsidRDefault="00DA0219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34378" w:rsidRPr="00CC6D18" w14:paraId="043CE4E1" w14:textId="77777777" w:rsidTr="00DC7960">
        <w:trPr>
          <w:trHeight w:val="356"/>
        </w:trPr>
        <w:tc>
          <w:tcPr>
            <w:tcW w:w="2880" w:type="dxa"/>
            <w:tcBorders>
              <w:top w:val="nil"/>
              <w:bottom w:val="nil"/>
            </w:tcBorders>
          </w:tcPr>
          <w:p w14:paraId="2B887729" w14:textId="77777777" w:rsidR="00F97746" w:rsidRPr="00CC6D18" w:rsidRDefault="00F97746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D501F10" w14:textId="77777777" w:rsidR="00F97746" w:rsidRPr="00CC6D18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C46101" w14:textId="77777777" w:rsidR="00F97746" w:rsidRPr="00CC6D18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9CA6C69" w14:textId="77777777" w:rsidR="00F97746" w:rsidRPr="00CC6D18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ADB42A" w14:textId="77777777" w:rsidR="00F97746" w:rsidRPr="00CC6D18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098D3AE" w14:textId="77777777" w:rsidR="00F97746" w:rsidRPr="00CC6D18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2198A2" w14:textId="284BD78C" w:rsidR="00F97746" w:rsidRPr="00CC6D18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3E575B0" w14:textId="28B2C44D" w:rsidR="00F97746" w:rsidRPr="00CC6D18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E0D73F" w14:textId="77777777" w:rsidR="00F97746" w:rsidRPr="00CC6D18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0AE84D1" w14:textId="77777777" w:rsidR="00F97746" w:rsidRPr="00CC6D18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2A4CB8" w14:textId="77777777" w:rsidR="00F97746" w:rsidRPr="00CC6D18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BCE265A" w14:textId="77777777" w:rsidR="00F97746" w:rsidRPr="00CC6D18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A2401C" w14:textId="77777777" w:rsidR="00F97746" w:rsidRPr="00CC6D18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1823DDB" w14:textId="77777777" w:rsidR="00F97746" w:rsidRPr="00CC6D18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8B9933" w14:textId="77777777" w:rsidR="00F97746" w:rsidRPr="00CC6D18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28144E6" w14:textId="77777777" w:rsidR="00F97746" w:rsidRPr="00CC6D18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34378" w:rsidRPr="00CC6D18" w14:paraId="1F21E539" w14:textId="77777777" w:rsidTr="00DC7960">
        <w:trPr>
          <w:trHeight w:val="356"/>
        </w:trPr>
        <w:tc>
          <w:tcPr>
            <w:tcW w:w="2880" w:type="dxa"/>
            <w:tcBorders>
              <w:top w:val="nil"/>
              <w:bottom w:val="nil"/>
            </w:tcBorders>
          </w:tcPr>
          <w:p w14:paraId="2F253D7E" w14:textId="04A1B7E6" w:rsidR="00B82177" w:rsidRPr="00CC6D18" w:rsidRDefault="00B82177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99591B"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2B4D5A1" w14:textId="77777777" w:rsidR="00B82177" w:rsidRPr="00CC6D18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744693" w14:textId="77777777" w:rsidR="00B82177" w:rsidRPr="00CC6D18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DC43B03" w14:textId="77777777" w:rsidR="00B82177" w:rsidRPr="00CC6D18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18B21D" w14:textId="77777777" w:rsidR="00B82177" w:rsidRPr="00CC6D18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18E344F" w14:textId="77777777" w:rsidR="00B82177" w:rsidRPr="00CC6D18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7FDC0F" w14:textId="01FD6812" w:rsidR="00B82177" w:rsidRPr="00CC6D18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A75DC13" w14:textId="3CE976D0" w:rsidR="00B82177" w:rsidRPr="00CC6D18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88A111" w14:textId="77777777" w:rsidR="00B82177" w:rsidRPr="00CC6D18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297CCAF" w14:textId="77777777" w:rsidR="00B82177" w:rsidRPr="00CC6D18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9448A9" w14:textId="77777777" w:rsidR="00B82177" w:rsidRPr="00CC6D18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7B47B98" w14:textId="77777777" w:rsidR="00B82177" w:rsidRPr="00CC6D18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F66E54" w14:textId="77777777" w:rsidR="00B82177" w:rsidRPr="00CC6D18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5F36CF3" w14:textId="77777777" w:rsidR="00B82177" w:rsidRPr="00CC6D18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A7775A" w14:textId="77777777" w:rsidR="00B82177" w:rsidRPr="00CC6D18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19A7FB5" w14:textId="77777777" w:rsidR="00B82177" w:rsidRPr="00CC6D18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9591B" w:rsidRPr="00CC6D18" w14:paraId="1FF8A6E7" w14:textId="77777777" w:rsidTr="00DC7960">
        <w:trPr>
          <w:trHeight w:val="367"/>
        </w:trPr>
        <w:tc>
          <w:tcPr>
            <w:tcW w:w="2880" w:type="dxa"/>
            <w:tcBorders>
              <w:top w:val="nil"/>
              <w:bottom w:val="nil"/>
            </w:tcBorders>
          </w:tcPr>
          <w:p w14:paraId="72638476" w14:textId="5616D6B1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EDD9684" w14:textId="5AA5B11B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165,085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E440E9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09B0754" w14:textId="02A9C95C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117,091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7515CE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03F8617" w14:textId="4727060B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059A75" w14:textId="7779A1C2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4D25614" w14:textId="3D70DB82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76,213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3D19BA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710D3F4" w14:textId="38130233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852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A01A3E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81BBE39" w14:textId="0998E078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5,777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5D7ABB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C3A32AC" w14:textId="0C9C346D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155,769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B6C90D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24BC606" w14:textId="4981DD7F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520,787</w:t>
            </w:r>
          </w:p>
        </w:tc>
      </w:tr>
      <w:tr w:rsidR="0099591B" w:rsidRPr="00CC6D18" w14:paraId="67D0AAC0" w14:textId="77777777" w:rsidTr="00DC7960">
        <w:trPr>
          <w:trHeight w:val="356"/>
        </w:trPr>
        <w:tc>
          <w:tcPr>
            <w:tcW w:w="2880" w:type="dxa"/>
            <w:tcBorders>
              <w:top w:val="nil"/>
              <w:bottom w:val="nil"/>
            </w:tcBorders>
          </w:tcPr>
          <w:p w14:paraId="2127B3C7" w14:textId="2092D4D6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0B289431" w14:textId="2AF36E81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C9C670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0DCE77BB" w14:textId="3C18AC33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D3E786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9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7A6FC05B" w14:textId="339C3C5A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102,961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08F4A1" w14:textId="7007E882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1065C810" w14:textId="7C87E94B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5,884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B8D31F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6C8826C6" w14:textId="0186FE03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3,684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4463F4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60BB6261" w14:textId="41E85EA6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B9FBCF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6CFDDC22" w14:textId="018F5DC1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F2FD6F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1F1798B" w14:textId="1C0C6F69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112,529</w:t>
            </w:r>
          </w:p>
        </w:tc>
      </w:tr>
      <w:tr w:rsidR="0099591B" w:rsidRPr="00CC6D18" w14:paraId="0CCEEFAC" w14:textId="77777777" w:rsidTr="00DC7960">
        <w:trPr>
          <w:trHeight w:val="356"/>
        </w:trPr>
        <w:tc>
          <w:tcPr>
            <w:tcW w:w="2880" w:type="dxa"/>
            <w:tcBorders>
              <w:top w:val="nil"/>
              <w:bottom w:val="nil"/>
            </w:tcBorders>
          </w:tcPr>
          <w:p w14:paraId="4B337F1C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A03C93" w14:textId="31F3DC13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15" w:right="-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165,085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40A05A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548B71" w14:textId="258C65FB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117,091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76335D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6ADFE8A" w14:textId="72897183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102,961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A55E2A" w14:textId="2C334A16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09D2AEF" w14:textId="7EE165ED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82,</w:t>
            </w: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84FCD9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0E4EB7E" w14:textId="11387861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4,536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2B38BC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A2C56B8" w14:textId="3F6FC4CC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5,777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07A331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A0C5A2D" w14:textId="78067933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155,769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EC6635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19F4BD" w14:textId="4C3C9A56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633,316</w:t>
            </w:r>
          </w:p>
        </w:tc>
      </w:tr>
      <w:tr w:rsidR="0099591B" w:rsidRPr="00CC6D18" w14:paraId="33F1A066" w14:textId="77777777" w:rsidTr="00DC7960">
        <w:trPr>
          <w:trHeight w:val="367"/>
        </w:trPr>
        <w:tc>
          <w:tcPr>
            <w:tcW w:w="2880" w:type="dxa"/>
            <w:tcBorders>
              <w:top w:val="nil"/>
              <w:bottom w:val="nil"/>
            </w:tcBorders>
          </w:tcPr>
          <w:p w14:paraId="03C106E4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F3218BF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EC1409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EC9841B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DDF872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710A9AB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96B804" w14:textId="1C0AD81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590F1F9" w14:textId="711A6B63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9FBF03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F6FC2F6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972E48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BD774F9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AF2EC0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2A161BA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2EFE94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9E93DB8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591B" w:rsidRPr="00CC6D18" w14:paraId="1E6E946B" w14:textId="77777777" w:rsidTr="00DC7960">
        <w:trPr>
          <w:trHeight w:val="356"/>
        </w:trPr>
        <w:tc>
          <w:tcPr>
            <w:tcW w:w="2880" w:type="dxa"/>
            <w:tcBorders>
              <w:top w:val="nil"/>
              <w:bottom w:val="nil"/>
            </w:tcBorders>
          </w:tcPr>
          <w:p w14:paraId="79CD5A5E" w14:textId="0B4496FB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610D3E4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9DA286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070E092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641E79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0C714D7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75225A" w14:textId="0549F19F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CF1F534" w14:textId="3A1E3F74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589F48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7E393BA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A7291A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7E09ED1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397FA2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BE23D2D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519A39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296635C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591B" w:rsidRPr="00CC6D18" w14:paraId="2AD9DA8B" w14:textId="77777777" w:rsidTr="00DC7960">
        <w:trPr>
          <w:trHeight w:val="367"/>
        </w:trPr>
        <w:tc>
          <w:tcPr>
            <w:tcW w:w="2880" w:type="dxa"/>
            <w:tcBorders>
              <w:top w:val="nil"/>
              <w:bottom w:val="nil"/>
            </w:tcBorders>
          </w:tcPr>
          <w:p w14:paraId="1340981A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017DF02" w14:textId="529CCE09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205,412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D32718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58F959E" w14:textId="5D57FC12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285,311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6B9655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8CAC8E6" w14:textId="4A30B731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4ECC08" w14:textId="707738CB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A72FCBF" w14:textId="399FC702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100,662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56D1E6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5BF4C55" w14:textId="63A105BF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1,074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E02263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F93EAB5" w14:textId="4573380B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9,168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A00B2E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ED9ACFE" w14:textId="196CAC05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38,535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CE587A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A250FBE" w14:textId="38233B33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640,162</w:t>
            </w:r>
          </w:p>
        </w:tc>
      </w:tr>
      <w:tr w:rsidR="0099591B" w:rsidRPr="00CC6D18" w14:paraId="44CDA6DE" w14:textId="77777777" w:rsidTr="00DC7960">
        <w:trPr>
          <w:trHeight w:val="356"/>
        </w:trPr>
        <w:tc>
          <w:tcPr>
            <w:tcW w:w="2880" w:type="dxa"/>
            <w:tcBorders>
              <w:top w:val="nil"/>
              <w:bottom w:val="nil"/>
            </w:tcBorders>
          </w:tcPr>
          <w:p w14:paraId="02A1DD44" w14:textId="068E3112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16B23A38" w14:textId="3928B36E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7038E2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2430BF8" w14:textId="6E5C95B2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2F0914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9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70E4A667" w14:textId="0CD0FD91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94,50</w:t>
            </w:r>
            <w:r w:rsidR="00DD6BF7" w:rsidRPr="00CC6D1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8F7238" w14:textId="0689D608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247C11E5" w14:textId="1AFABFCB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5,26</w:t>
            </w:r>
            <w:r w:rsidR="00FE226B" w:rsidRPr="00CC6D1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C7388F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63D1B2E5" w14:textId="6E49E84D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4,541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C8D913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7A3C9E97" w14:textId="72B65428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9D0E41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5E388FC7" w14:textId="54D75B96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F0C007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103AB41" w14:textId="759FB4F2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104,313</w:t>
            </w:r>
          </w:p>
        </w:tc>
      </w:tr>
      <w:tr w:rsidR="0099591B" w:rsidRPr="00CC6D18" w14:paraId="50E42CB6" w14:textId="77777777" w:rsidTr="00DC7960">
        <w:trPr>
          <w:trHeight w:val="162"/>
        </w:trPr>
        <w:tc>
          <w:tcPr>
            <w:tcW w:w="2880" w:type="dxa"/>
            <w:tcBorders>
              <w:top w:val="nil"/>
              <w:bottom w:val="nil"/>
            </w:tcBorders>
          </w:tcPr>
          <w:p w14:paraId="20876CB7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6268B3" w14:textId="4B06CD0E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15" w:right="-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205,412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5741B2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7FF2A7" w14:textId="723868C1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285,311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8CB1DB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74122F0" w14:textId="33324909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94,50</w:t>
            </w:r>
            <w:r w:rsidR="00DD6BF7"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7BC5C8" w14:textId="0ED0B1C9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8FF972" w14:textId="32EB6BF6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105,93</w:t>
            </w:r>
            <w:r w:rsidR="00FE226B"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6170EA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435AD6D" w14:textId="208D45F2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5,615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4B286E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05AEB4A" w14:textId="55916AC5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9,168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013BDD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9628026" w14:textId="34204ED3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38,535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DB1D2D" w14:textId="77777777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FB2C6D" w14:textId="3CE5BF8B" w:rsidR="0099591B" w:rsidRPr="00CC6D18" w:rsidRDefault="0099591B" w:rsidP="0099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744,475</w:t>
            </w:r>
          </w:p>
        </w:tc>
      </w:tr>
    </w:tbl>
    <w:p w14:paraId="7B976FD1" w14:textId="6FEBF562" w:rsidR="00C165EC" w:rsidRPr="00CC6D18" w:rsidRDefault="00C165EC" w:rsidP="00A05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361F7583" w14:textId="5A8EF612" w:rsidR="00C165EC" w:rsidRPr="00CC6D18" w:rsidRDefault="00C165EC" w:rsidP="00A05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 w:hint="cs"/>
          <w:sz w:val="30"/>
          <w:szCs w:val="30"/>
          <w:cs/>
        </w:rPr>
        <w:t>ในปี</w:t>
      </w:r>
      <w:r w:rsidR="005317BA" w:rsidRPr="00CC6D18">
        <w:rPr>
          <w:rFonts w:asciiTheme="majorBidi" w:hAnsiTheme="majorBidi" w:cstheme="majorBidi" w:hint="cs"/>
          <w:sz w:val="30"/>
          <w:szCs w:val="30"/>
        </w:rPr>
        <w:t xml:space="preserve"> 2565 </w:t>
      </w:r>
      <w:r w:rsidR="004C30D0" w:rsidRPr="00CC6D18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 xml:space="preserve">ได้ทำสัญญาเช่าที่ดินและอาคารเป็นระยะเวลา </w:t>
      </w:r>
      <w:r w:rsidRPr="00CC6D18">
        <w:rPr>
          <w:rFonts w:asciiTheme="majorBidi" w:hAnsiTheme="majorBidi" w:cstheme="majorBidi" w:hint="cs"/>
          <w:sz w:val="30"/>
          <w:szCs w:val="30"/>
        </w:rPr>
        <w:t xml:space="preserve">3 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 xml:space="preserve">ปี สิ้นสุดในปี </w:t>
      </w:r>
      <w:r w:rsidRPr="00CC6D18">
        <w:rPr>
          <w:rFonts w:asciiTheme="majorBidi" w:hAnsiTheme="majorBidi" w:cstheme="majorBidi" w:hint="cs"/>
          <w:sz w:val="30"/>
          <w:szCs w:val="30"/>
        </w:rPr>
        <w:t xml:space="preserve">2568 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>โดยมีค่าเช่าคงที่ตลอดอายุสัญญา ต่อมาบริษัทได้คืนพื้นที่เช่าบางส่วนจึงทำให้สินทรัพย์สิทธิการใช้ลดลงจำนวน</w:t>
      </w:r>
      <w:r w:rsidR="005317BA" w:rsidRPr="00CC6D18">
        <w:rPr>
          <w:rFonts w:asciiTheme="majorBidi" w:hAnsiTheme="majorBidi" w:cstheme="majorBidi" w:hint="cs"/>
          <w:sz w:val="30"/>
          <w:szCs w:val="30"/>
        </w:rPr>
        <w:t xml:space="preserve"> 4.1 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5DCD3C73" w14:textId="77777777" w:rsidR="0062436B" w:rsidRPr="00CC6D18" w:rsidRDefault="0062436B" w:rsidP="00A05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7626DABF" w14:textId="372C4001" w:rsidR="00921426" w:rsidRPr="00CC6D18" w:rsidRDefault="0062436B" w:rsidP="00A05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960C29" w:rsidRPr="00CC6D18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5317BA" w:rsidRPr="00CC6D18">
        <w:rPr>
          <w:rFonts w:asciiTheme="majorBidi" w:hAnsiTheme="majorBidi" w:cstheme="majorBidi" w:hint="cs"/>
          <w:sz w:val="30"/>
          <w:szCs w:val="30"/>
        </w:rPr>
        <w:t xml:space="preserve"> 2566 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>บริษัทได้ยกเลิกสัญญาเช่ากับผู้เช่ารายหนึ่ง จึงทำให้สินทรัพย์สิทธิการใช้ลดลงจำนวน</w:t>
      </w:r>
      <w:r w:rsidR="005317BA" w:rsidRPr="00CC6D18">
        <w:rPr>
          <w:rFonts w:asciiTheme="majorBidi" w:hAnsiTheme="majorBidi" w:cstheme="majorBidi" w:hint="cs"/>
          <w:sz w:val="30"/>
          <w:szCs w:val="30"/>
        </w:rPr>
        <w:t xml:space="preserve"> 1.4 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>ล้านบาท บริษัทบันทึกกำไรจากการยกเลิกสัญญาเช่าดังกล่าวจำนวน</w:t>
      </w:r>
      <w:r w:rsidR="005317BA" w:rsidRPr="00CC6D18">
        <w:rPr>
          <w:rFonts w:asciiTheme="majorBidi" w:hAnsiTheme="majorBidi" w:cstheme="majorBidi" w:hint="cs"/>
          <w:sz w:val="30"/>
          <w:szCs w:val="30"/>
        </w:rPr>
        <w:t xml:space="preserve"> 0.03 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>ล้านบาท ในงบกำไรขาดทุนเบ็ดเสร็จ</w:t>
      </w:r>
    </w:p>
    <w:p w14:paraId="1A4BD881" w14:textId="488EB4A4" w:rsidR="0010549E" w:rsidRPr="00CC6D18" w:rsidRDefault="0010549E" w:rsidP="0059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-270" w:firstLine="810"/>
        <w:jc w:val="thaiDistribute"/>
        <w:rPr>
          <w:rFonts w:ascii="Angsana New" w:hAnsi="Angsana New"/>
          <w:sz w:val="30"/>
          <w:szCs w:val="30"/>
          <w:cs/>
        </w:rPr>
        <w:sectPr w:rsidR="0010549E" w:rsidRPr="00CC6D18" w:rsidSect="00ED5D97">
          <w:footerReference w:type="default" r:id="rId14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1FD76F2C" w14:textId="22BA4A62" w:rsidR="00A85826" w:rsidRPr="00CC6D18" w:rsidRDefault="00353A36" w:rsidP="00C12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 w:hint="cs"/>
          <w:sz w:val="30"/>
          <w:szCs w:val="30"/>
          <w:cs/>
        </w:rPr>
        <w:lastRenderedPageBreak/>
        <w:t>ในปี</w:t>
      </w:r>
      <w:r w:rsidRPr="00CC6D18">
        <w:rPr>
          <w:rFonts w:asciiTheme="majorBidi" w:hAnsiTheme="majorBidi" w:cstheme="majorBidi" w:hint="cs"/>
          <w:sz w:val="30"/>
          <w:szCs w:val="30"/>
        </w:rPr>
        <w:t xml:space="preserve"> 2566 </w:t>
      </w:r>
      <w:r w:rsidR="007141EF" w:rsidRPr="00CC6D18">
        <w:rPr>
          <w:rFonts w:asciiTheme="majorBidi" w:hAnsiTheme="majorBidi" w:cstheme="majorBidi" w:hint="cs"/>
          <w:sz w:val="30"/>
          <w:szCs w:val="30"/>
          <w:cs/>
        </w:rPr>
        <w:t>กลุ่มบริษัทได้ทำสัญญาเช่าที่ดินและอาคารเป็นระยะเวล</w:t>
      </w:r>
      <w:r w:rsidR="004C50D0" w:rsidRPr="00CC6D18">
        <w:rPr>
          <w:rFonts w:asciiTheme="majorBidi" w:hAnsiTheme="majorBidi" w:cstheme="majorBidi" w:hint="cs"/>
          <w:sz w:val="30"/>
          <w:szCs w:val="30"/>
          <w:cs/>
        </w:rPr>
        <w:t>า</w:t>
      </w:r>
      <w:r w:rsidR="007141EF" w:rsidRPr="00CC6D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142BB" w:rsidRPr="00CC6D18">
        <w:rPr>
          <w:rFonts w:asciiTheme="majorBidi" w:hAnsiTheme="majorBidi" w:cstheme="majorBidi"/>
          <w:sz w:val="30"/>
          <w:szCs w:val="30"/>
        </w:rPr>
        <w:t>2</w:t>
      </w:r>
      <w:r w:rsidR="007141EF" w:rsidRPr="00CC6D18">
        <w:rPr>
          <w:rFonts w:asciiTheme="majorBidi" w:hAnsiTheme="majorBidi" w:cstheme="majorBidi" w:hint="cs"/>
          <w:sz w:val="30"/>
          <w:szCs w:val="30"/>
        </w:rPr>
        <w:t xml:space="preserve"> </w:t>
      </w:r>
      <w:r w:rsidR="007141EF" w:rsidRPr="00CC6D18">
        <w:rPr>
          <w:rFonts w:asciiTheme="majorBidi" w:hAnsiTheme="majorBidi" w:cstheme="majorBidi" w:hint="cs"/>
          <w:sz w:val="30"/>
          <w:szCs w:val="30"/>
          <w:cs/>
        </w:rPr>
        <w:t xml:space="preserve">ปี สิ้นสุดในปี </w:t>
      </w:r>
      <w:r w:rsidR="007141EF" w:rsidRPr="00CC6D18">
        <w:rPr>
          <w:rFonts w:asciiTheme="majorBidi" w:hAnsiTheme="majorBidi" w:cstheme="majorBidi" w:hint="cs"/>
          <w:sz w:val="30"/>
          <w:szCs w:val="30"/>
        </w:rPr>
        <w:t xml:space="preserve">2568 </w:t>
      </w:r>
      <w:r w:rsidR="007141EF" w:rsidRPr="00CC6D18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กลุ่มบริษัทมีสิทธิต่ออายุสัญญาได้อีกสองครั้งคราวละ </w:t>
      </w:r>
      <w:r w:rsidR="007141EF" w:rsidRPr="00CC6D18">
        <w:rPr>
          <w:rFonts w:asciiTheme="majorBidi" w:hAnsiTheme="majorBidi" w:cstheme="majorBidi" w:hint="cs"/>
          <w:sz w:val="30"/>
          <w:szCs w:val="30"/>
        </w:rPr>
        <w:t xml:space="preserve">3 </w:t>
      </w:r>
      <w:r w:rsidR="007141EF" w:rsidRPr="00CC6D18">
        <w:rPr>
          <w:rFonts w:asciiTheme="majorBidi" w:hAnsiTheme="majorBidi" w:cstheme="majorBidi" w:hint="cs"/>
          <w:sz w:val="30"/>
          <w:szCs w:val="30"/>
          <w:cs/>
        </w:rPr>
        <w:t xml:space="preserve">ปี และ </w:t>
      </w:r>
      <w:r w:rsidR="007141EF" w:rsidRPr="00CC6D18">
        <w:rPr>
          <w:rFonts w:asciiTheme="majorBidi" w:hAnsiTheme="majorBidi" w:cstheme="majorBidi" w:hint="cs"/>
          <w:sz w:val="30"/>
          <w:szCs w:val="30"/>
        </w:rPr>
        <w:t xml:space="preserve">1 </w:t>
      </w:r>
      <w:r w:rsidR="007141EF" w:rsidRPr="00CC6D18">
        <w:rPr>
          <w:rFonts w:asciiTheme="majorBidi" w:hAnsiTheme="majorBidi" w:cstheme="majorBidi" w:hint="cs"/>
          <w:sz w:val="30"/>
          <w:szCs w:val="30"/>
          <w:cs/>
        </w:rPr>
        <w:t xml:space="preserve">ปีตามลำดับนับจากวันสิ้นสุดสัญญาแต่ละครั้ง โดยค่าเช่าจะปรับเพิ่มขึ้นร้อยละ </w:t>
      </w:r>
      <w:r w:rsidR="007141EF" w:rsidRPr="00CC6D18">
        <w:rPr>
          <w:rFonts w:asciiTheme="majorBidi" w:hAnsiTheme="majorBidi" w:cstheme="majorBidi" w:hint="cs"/>
          <w:sz w:val="30"/>
          <w:szCs w:val="30"/>
        </w:rPr>
        <w:t xml:space="preserve">10 </w:t>
      </w:r>
      <w:r w:rsidR="007141EF" w:rsidRPr="00CC6D18">
        <w:rPr>
          <w:rFonts w:asciiTheme="majorBidi" w:hAnsiTheme="majorBidi" w:cstheme="majorBidi" w:hint="cs"/>
          <w:sz w:val="30"/>
          <w:szCs w:val="30"/>
          <w:cs/>
        </w:rPr>
        <w:t>สำหรับการต่ออายุสัญญาเช่าแต่ละครั้ง</w:t>
      </w:r>
    </w:p>
    <w:p w14:paraId="2C9843D3" w14:textId="77777777" w:rsidR="00A85826" w:rsidRPr="00CC6D18" w:rsidRDefault="00A85826" w:rsidP="002D1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6ABD7E50" w14:textId="4EEAC6BF" w:rsidR="002C6E45" w:rsidRPr="00CC6D18" w:rsidRDefault="001E6A24" w:rsidP="002D1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C6D1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ผล</w:t>
      </w:r>
      <w:r w:rsidR="002C6E45" w:rsidRPr="00CC6D1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ขาดทุนจากการด้อยค่า</w:t>
      </w:r>
      <w:r w:rsidR="00921426" w:rsidRPr="00CC6D18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02A3BEC6" w14:textId="77777777" w:rsidR="002C6E45" w:rsidRPr="00CC6D18" w:rsidRDefault="002C6E45" w:rsidP="002D1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5EDA6122" w14:textId="77777777" w:rsidR="000B09DA" w:rsidRPr="00CC6D18" w:rsidRDefault="002C6E45" w:rsidP="00441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 w:rsidRPr="00CC6D18">
        <w:rPr>
          <w:rFonts w:asciiTheme="majorBidi" w:hAnsiTheme="majorBidi" w:cstheme="majorBidi"/>
          <w:sz w:val="30"/>
          <w:szCs w:val="30"/>
        </w:rPr>
        <w:t xml:space="preserve">2558 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 xml:space="preserve">บริษัทหยุดการผลิตของโรงงานที่สาขาลำพูน ผู้บริหารของบริษัทได้ประเมินมูลค่าที่คาดว่าจะได้รับคืนสำหรับที่ดิน อาคารและอุปกรณ์ที่เกี่ยวข้องกับโรงงานที่สาขาลำพูน โดยการแต่งตั้งผู้ประเมินราคาอิสระในการกำหนดมูลค่ายุติธรรมด้วยวิธีวิเคราะห์มูลค่าจากต้นทุน </w:t>
      </w:r>
      <w:r w:rsidRPr="00CC6D18">
        <w:rPr>
          <w:rFonts w:asciiTheme="majorBidi" w:hAnsiTheme="majorBidi" w:cstheme="majorBidi"/>
          <w:sz w:val="30"/>
          <w:szCs w:val="30"/>
        </w:rPr>
        <w:t xml:space="preserve">(Cost Approach) 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>โดยมูลค่าของอาคารและส่วนปร</w:t>
      </w:r>
      <w:r w:rsidR="001E6A24" w:rsidRPr="00CC6D18">
        <w:rPr>
          <w:rFonts w:asciiTheme="majorBidi" w:hAnsiTheme="majorBidi" w:cstheme="majorBidi" w:hint="cs"/>
          <w:sz w:val="30"/>
          <w:szCs w:val="30"/>
          <w:cs/>
        </w:rPr>
        <w:t>ับ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>ปรุงอาคารของผ</w:t>
      </w:r>
      <w:r w:rsidR="00B213B0" w:rsidRPr="00CC6D18">
        <w:rPr>
          <w:rFonts w:asciiTheme="majorBidi" w:hAnsiTheme="majorBidi" w:cstheme="majorBidi" w:hint="cs"/>
          <w:sz w:val="30"/>
          <w:szCs w:val="30"/>
          <w:cs/>
        </w:rPr>
        <w:t>ู้ประเมินราคาอิสระต่ำกว่ามูลค่าสุทธิทาง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>บัญชี ดังนั้นบริษัทจึงบันทึก</w:t>
      </w:r>
      <w:r w:rsidR="001E6A24" w:rsidRPr="00CC6D18"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 xml:space="preserve">ขาดทุนจากการด้อยค่าเป็นจำนวนเงิน </w:t>
      </w:r>
      <w:r w:rsidRPr="00CC6D18">
        <w:rPr>
          <w:rFonts w:asciiTheme="majorBidi" w:hAnsiTheme="majorBidi" w:cstheme="majorBidi"/>
          <w:sz w:val="30"/>
          <w:szCs w:val="30"/>
        </w:rPr>
        <w:t xml:space="preserve">45.0 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 xml:space="preserve">ล้านบาท ในงบการเงินปี </w:t>
      </w:r>
      <w:r w:rsidRPr="00CC6D18">
        <w:rPr>
          <w:rFonts w:asciiTheme="majorBidi" w:hAnsiTheme="majorBidi" w:cstheme="majorBidi"/>
          <w:sz w:val="30"/>
          <w:szCs w:val="30"/>
        </w:rPr>
        <w:t xml:space="preserve">2558 </w:t>
      </w:r>
    </w:p>
    <w:p w14:paraId="7ACD3FD3" w14:textId="77777777" w:rsidR="000B09DA" w:rsidRPr="00CC6D18" w:rsidRDefault="000B09DA" w:rsidP="00441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02CEB3E" w14:textId="4E327443" w:rsidR="00917575" w:rsidRPr="00CC6D18" w:rsidRDefault="005B48D8" w:rsidP="00917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CC6D18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CC6D18">
        <w:rPr>
          <w:rFonts w:asciiTheme="majorBidi" w:hAnsiTheme="majorBidi" w:cstheme="majorBidi"/>
          <w:sz w:val="30"/>
          <w:szCs w:val="30"/>
          <w:lang w:val="en-GB"/>
        </w:rPr>
        <w:t xml:space="preserve">31 </w:t>
      </w:r>
      <w:r w:rsidRPr="00CC6D18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ธันวาคม </w:t>
      </w:r>
      <w:r w:rsidRPr="00CC6D18">
        <w:rPr>
          <w:rFonts w:asciiTheme="majorBidi" w:hAnsiTheme="majorBidi" w:cstheme="majorBidi"/>
          <w:sz w:val="30"/>
          <w:szCs w:val="30"/>
          <w:lang w:val="en-GB"/>
        </w:rPr>
        <w:t xml:space="preserve">2563 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 xml:space="preserve">ผู้บริหารได้พิจารณามูลค่าที่คาดว่าจะได้รับคืนสำหรับโรงงานที่สาขาลำพูนด้วยวิธีมูลค่าจากการใช้ </w:t>
      </w:r>
      <w:r w:rsidR="00661112" w:rsidRPr="00CC6D18">
        <w:rPr>
          <w:rFonts w:asciiTheme="majorBidi" w:hAnsiTheme="majorBidi" w:cstheme="majorBidi" w:hint="cs"/>
          <w:sz w:val="30"/>
          <w:szCs w:val="30"/>
          <w:cs/>
        </w:rPr>
        <w:t>จากการพิจารณาดังกล่าว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 xml:space="preserve">ผู้บริหารบันทึกผลขาดทุนจากการด้อยค่าเพิ่มเติมอีกจำนวน </w:t>
      </w:r>
      <w:r w:rsidRPr="00CC6D18">
        <w:rPr>
          <w:rFonts w:asciiTheme="majorBidi" w:hAnsiTheme="majorBidi" w:cstheme="majorBidi"/>
          <w:sz w:val="30"/>
          <w:szCs w:val="30"/>
          <w:lang w:val="en-GB"/>
        </w:rPr>
        <w:t xml:space="preserve">2.0 </w:t>
      </w:r>
      <w:r w:rsidRPr="00CC6D18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ล้านบาท </w:t>
      </w:r>
      <w:r w:rsidR="00FF5F8B" w:rsidRPr="00CC6D18">
        <w:rPr>
          <w:rFonts w:asciiTheme="majorBidi" w:hAnsiTheme="majorBidi" w:cstheme="majorBidi"/>
          <w:sz w:val="30"/>
          <w:szCs w:val="30"/>
          <w:lang w:val="en-GB"/>
        </w:rPr>
        <w:br/>
      </w:r>
      <w:r w:rsidRPr="00CC6D18">
        <w:rPr>
          <w:rFonts w:asciiTheme="majorBidi" w:hAnsiTheme="majorBidi" w:cstheme="majorBidi" w:hint="cs"/>
          <w:sz w:val="30"/>
          <w:szCs w:val="30"/>
          <w:cs/>
          <w:lang w:val="en-GB"/>
        </w:rPr>
        <w:t>ในงบการเงินสำหรับปี</w:t>
      </w:r>
      <w:r w:rsidR="00F933AB" w:rsidRPr="00CC6D18">
        <w:rPr>
          <w:rFonts w:asciiTheme="majorBidi" w:hAnsiTheme="majorBidi" w:cstheme="majorBidi" w:hint="cs"/>
          <w:sz w:val="30"/>
          <w:szCs w:val="30"/>
          <w:cs/>
          <w:lang w:val="en-GB"/>
        </w:rPr>
        <w:t>สิ้</w:t>
      </w:r>
      <w:r w:rsidRPr="00CC6D18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นสุดวันที่ </w:t>
      </w:r>
      <w:r w:rsidRPr="00CC6D18">
        <w:rPr>
          <w:rFonts w:asciiTheme="majorBidi" w:hAnsiTheme="majorBidi" w:cstheme="majorBidi"/>
          <w:sz w:val="30"/>
          <w:szCs w:val="30"/>
          <w:lang w:val="en-GB"/>
        </w:rPr>
        <w:t xml:space="preserve">31 </w:t>
      </w:r>
      <w:r w:rsidRPr="00CC6D18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ธันวาคม </w:t>
      </w:r>
      <w:r w:rsidRPr="00CC6D18">
        <w:rPr>
          <w:rFonts w:asciiTheme="majorBidi" w:hAnsiTheme="majorBidi" w:cstheme="majorBidi"/>
          <w:sz w:val="30"/>
          <w:szCs w:val="30"/>
          <w:lang w:val="en-GB"/>
        </w:rPr>
        <w:t>2563</w:t>
      </w:r>
    </w:p>
    <w:p w14:paraId="621D21BB" w14:textId="1681F7EF" w:rsidR="00063F2B" w:rsidRPr="00CC6D18" w:rsidRDefault="00063F2B" w:rsidP="00917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1311546F" w14:textId="7270833B" w:rsidR="008A0AD7" w:rsidRPr="00CC6D18" w:rsidRDefault="008A0AD7" w:rsidP="005931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CC6D18">
        <w:rPr>
          <w:rFonts w:asciiTheme="majorBidi" w:hAnsiTheme="majorBidi" w:cstheme="majorBidi"/>
          <w:sz w:val="30"/>
          <w:szCs w:val="30"/>
        </w:rPr>
        <w:t xml:space="preserve">31 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CC6D18">
        <w:rPr>
          <w:rFonts w:asciiTheme="majorBidi" w:hAnsiTheme="majorBidi" w:cstheme="majorBidi"/>
          <w:sz w:val="30"/>
          <w:szCs w:val="30"/>
        </w:rPr>
        <w:t>256</w:t>
      </w:r>
      <w:r w:rsidR="00921426" w:rsidRPr="00CC6D18">
        <w:rPr>
          <w:rFonts w:asciiTheme="majorBidi" w:hAnsiTheme="majorBidi" w:cstheme="majorBidi"/>
          <w:sz w:val="30"/>
          <w:szCs w:val="30"/>
        </w:rPr>
        <w:t>6</w:t>
      </w:r>
      <w:r w:rsidRPr="00CC6D18">
        <w:rPr>
          <w:rFonts w:asciiTheme="majorBidi" w:hAnsiTheme="majorBidi" w:cstheme="majorBidi"/>
          <w:sz w:val="30"/>
          <w:szCs w:val="30"/>
        </w:rPr>
        <w:t xml:space="preserve"> 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>ผู้บริหารได้พิจารณามูลค่าที่คาดว่าจะได้รับคืนสำหรับโรงงานที่สาขาลำพูนด้วยวิธีมูลค่าจากการใช้ และสรุปว่าค่าเผื่อผลขาดทุนจากการด้อยค่าไม่มีการเปลี่ยนแปลงอย่างเป็นสาระสำคัญนับจากวันที่มีการประเมินล่าสุด</w:t>
      </w:r>
    </w:p>
    <w:p w14:paraId="3F1EBE80" w14:textId="77777777" w:rsidR="008A0AD7" w:rsidRPr="00CC6D18" w:rsidRDefault="008A0AD7" w:rsidP="00917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  <w:lang w:val="en-GB"/>
        </w:rPr>
      </w:pPr>
    </w:p>
    <w:p w14:paraId="382A4AA8" w14:textId="4621DECB" w:rsidR="0029056C" w:rsidRPr="00CC6D18" w:rsidRDefault="0029056C" w:rsidP="00E51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 w:hint="cs"/>
          <w:sz w:val="30"/>
          <w:szCs w:val="30"/>
          <w:cs/>
        </w:rPr>
        <w:t>มูลค่าที่คาดว่าจะได้รับคืนของโรงงานที่สาขาลำพูนมาจากมูลค่าจากการใช้ โดยการประมาณการคิดลดกระแส</w:t>
      </w:r>
      <w:r w:rsidR="00686F83" w:rsidRPr="00CC6D18">
        <w:rPr>
          <w:rFonts w:asciiTheme="majorBidi" w:hAnsiTheme="majorBidi" w:cstheme="majorBidi"/>
          <w:sz w:val="30"/>
          <w:szCs w:val="30"/>
          <w:cs/>
        </w:rPr>
        <w:br/>
      </w:r>
      <w:r w:rsidRPr="00CC6D18">
        <w:rPr>
          <w:rFonts w:asciiTheme="majorBidi" w:hAnsiTheme="majorBidi" w:cstheme="majorBidi" w:hint="cs"/>
          <w:sz w:val="30"/>
          <w:szCs w:val="30"/>
          <w:cs/>
        </w:rPr>
        <w:t xml:space="preserve">เงินสด การวัดมูลค่ายุติธรรมจัดประเภทเป็นมูลค่ายุติธรรมระดับ </w:t>
      </w:r>
      <w:r w:rsidRPr="00CC6D18">
        <w:rPr>
          <w:rFonts w:asciiTheme="majorBidi" w:hAnsiTheme="majorBidi" w:cstheme="majorBidi"/>
          <w:sz w:val="30"/>
          <w:szCs w:val="30"/>
        </w:rPr>
        <w:t>3</w:t>
      </w:r>
    </w:p>
    <w:p w14:paraId="70995E63" w14:textId="77777777" w:rsidR="0029056C" w:rsidRPr="00CC6D18" w:rsidRDefault="0029056C" w:rsidP="00E51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E526F13" w14:textId="0E047881" w:rsidR="00E511FA" w:rsidRPr="00CC6D18" w:rsidRDefault="00FD2242" w:rsidP="00E51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 w:hint="cs"/>
          <w:sz w:val="30"/>
          <w:szCs w:val="30"/>
          <w:cs/>
        </w:rPr>
        <w:t>ข้อ</w:t>
      </w:r>
      <w:r w:rsidR="009A7553" w:rsidRPr="00CC6D18">
        <w:rPr>
          <w:rFonts w:asciiTheme="majorBidi" w:hAnsiTheme="majorBidi" w:cstheme="majorBidi" w:hint="cs"/>
          <w:sz w:val="30"/>
          <w:szCs w:val="30"/>
          <w:cs/>
        </w:rPr>
        <w:t>สมมติฐานที่</w:t>
      </w:r>
      <w:r w:rsidR="008E67D6" w:rsidRPr="00CC6D18">
        <w:rPr>
          <w:rFonts w:asciiTheme="majorBidi" w:hAnsiTheme="majorBidi" w:cstheme="majorBidi" w:hint="cs"/>
          <w:sz w:val="30"/>
          <w:szCs w:val="30"/>
          <w:cs/>
        </w:rPr>
        <w:t>ใช้</w:t>
      </w:r>
      <w:r w:rsidR="009A7553" w:rsidRPr="00CC6D18">
        <w:rPr>
          <w:rFonts w:asciiTheme="majorBidi" w:hAnsiTheme="majorBidi" w:cstheme="majorBidi" w:hint="cs"/>
          <w:sz w:val="30"/>
          <w:szCs w:val="30"/>
          <w:cs/>
        </w:rPr>
        <w:t>ในการประมาณมูลค่าจากการ</w:t>
      </w:r>
      <w:r w:rsidR="00944615" w:rsidRPr="00CC6D18">
        <w:rPr>
          <w:rFonts w:asciiTheme="majorBidi" w:hAnsiTheme="majorBidi" w:cstheme="majorBidi" w:hint="cs"/>
          <w:sz w:val="30"/>
          <w:szCs w:val="30"/>
          <w:cs/>
        </w:rPr>
        <w:t>ใช้</w:t>
      </w:r>
      <w:r w:rsidR="008E67D6" w:rsidRPr="00CC6D18">
        <w:rPr>
          <w:rFonts w:asciiTheme="majorBidi" w:hAnsiTheme="majorBidi" w:cstheme="majorBidi" w:hint="cs"/>
          <w:sz w:val="30"/>
          <w:szCs w:val="30"/>
          <w:cs/>
        </w:rPr>
        <w:t>แสดงในตาราง</w:t>
      </w:r>
      <w:r w:rsidR="00E511FA" w:rsidRPr="00CC6D18">
        <w:rPr>
          <w:rFonts w:asciiTheme="majorBidi" w:hAnsiTheme="majorBidi" w:cstheme="majorBidi" w:hint="cs"/>
          <w:sz w:val="30"/>
          <w:szCs w:val="30"/>
          <w:cs/>
        </w:rPr>
        <w:t>ต่อไปนี้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</w:p>
    <w:p w14:paraId="5C8F971F" w14:textId="77777777" w:rsidR="00D62169" w:rsidRPr="00CC6D18" w:rsidRDefault="00D62169" w:rsidP="00E51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1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93"/>
        <w:gridCol w:w="1606"/>
        <w:gridCol w:w="1608"/>
      </w:tblGrid>
      <w:tr w:rsidR="008662A6" w:rsidRPr="00CC6D18" w14:paraId="2575C440" w14:textId="77777777" w:rsidTr="00562E22">
        <w:trPr>
          <w:trHeight w:val="330"/>
          <w:tblHeader/>
        </w:trPr>
        <w:tc>
          <w:tcPr>
            <w:tcW w:w="5893" w:type="dxa"/>
          </w:tcPr>
          <w:p w14:paraId="29B5D2C1" w14:textId="77777777" w:rsidR="008662A6" w:rsidRPr="00CC6D18" w:rsidRDefault="008662A6" w:rsidP="0070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6" w:type="dxa"/>
            <w:vAlign w:val="center"/>
          </w:tcPr>
          <w:p w14:paraId="3F6310C7" w14:textId="18BD35ED" w:rsidR="008662A6" w:rsidRPr="00CC6D18" w:rsidRDefault="00081ADA" w:rsidP="00856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>256</w:t>
            </w:r>
            <w:r w:rsidR="00921426" w:rsidRPr="00CC6D1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608" w:type="dxa"/>
          </w:tcPr>
          <w:p w14:paraId="568773E4" w14:textId="5A558287" w:rsidR="00DF3B96" w:rsidRPr="00CC6D18" w:rsidRDefault="008A0AD7" w:rsidP="00DF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>256</w:t>
            </w:r>
            <w:r w:rsidR="00921426" w:rsidRPr="00CC6D1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662A6" w:rsidRPr="00CC6D18" w14:paraId="3405C9DE" w14:textId="77777777" w:rsidTr="00B41719">
        <w:trPr>
          <w:trHeight w:val="330"/>
        </w:trPr>
        <w:tc>
          <w:tcPr>
            <w:tcW w:w="5893" w:type="dxa"/>
            <w:shd w:val="clear" w:color="auto" w:fill="auto"/>
          </w:tcPr>
          <w:p w14:paraId="31F69D99" w14:textId="77777777" w:rsidR="008662A6" w:rsidRPr="00CC6D18" w:rsidRDefault="008662A6" w:rsidP="0070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14" w:type="dxa"/>
            <w:gridSpan w:val="2"/>
            <w:vAlign w:val="bottom"/>
          </w:tcPr>
          <w:p w14:paraId="5D08C1F5" w14:textId="77777777" w:rsidR="008662A6" w:rsidRPr="00CC6D18" w:rsidRDefault="008662A6" w:rsidP="00704B5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CC6D1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</w:tr>
      <w:tr w:rsidR="00C165EC" w:rsidRPr="00CC6D18" w14:paraId="77E3C80B" w14:textId="77777777" w:rsidTr="00562E22">
        <w:trPr>
          <w:trHeight w:val="330"/>
        </w:trPr>
        <w:tc>
          <w:tcPr>
            <w:tcW w:w="5893" w:type="dxa"/>
            <w:shd w:val="clear" w:color="auto" w:fill="auto"/>
          </w:tcPr>
          <w:p w14:paraId="5D1E18C5" w14:textId="77777777" w:rsidR="00C165EC" w:rsidRPr="00CC6D18" w:rsidRDefault="00C165EC" w:rsidP="00C1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606" w:type="dxa"/>
            <w:vAlign w:val="bottom"/>
          </w:tcPr>
          <w:p w14:paraId="66A93693" w14:textId="035CB3FA" w:rsidR="00C165EC" w:rsidRPr="00CC6D18" w:rsidRDefault="00B66DDF" w:rsidP="0094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>12.38</w:t>
            </w:r>
          </w:p>
        </w:tc>
        <w:tc>
          <w:tcPr>
            <w:tcW w:w="1608" w:type="dxa"/>
            <w:vAlign w:val="bottom"/>
          </w:tcPr>
          <w:p w14:paraId="049F8CA8" w14:textId="0037F993" w:rsidR="00C165EC" w:rsidRPr="00CC6D18" w:rsidRDefault="00C165EC" w:rsidP="0094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>12.</w:t>
            </w:r>
            <w:r w:rsidR="00921426" w:rsidRPr="00CC6D18"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C165EC" w:rsidRPr="00CC6D18" w14:paraId="4F939BB7" w14:textId="77777777" w:rsidTr="00562E22">
        <w:trPr>
          <w:trHeight w:val="330"/>
        </w:trPr>
        <w:tc>
          <w:tcPr>
            <w:tcW w:w="5893" w:type="dxa"/>
            <w:shd w:val="clear" w:color="auto" w:fill="auto"/>
          </w:tcPr>
          <w:p w14:paraId="1299A816" w14:textId="4CE5952F" w:rsidR="00C165EC" w:rsidRPr="00CC6D18" w:rsidRDefault="00C165EC" w:rsidP="00C1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606" w:type="dxa"/>
            <w:vAlign w:val="bottom"/>
          </w:tcPr>
          <w:p w14:paraId="2BD200E0" w14:textId="20C77A7E" w:rsidR="00C165EC" w:rsidRPr="00CC6D18" w:rsidRDefault="00B66DDF" w:rsidP="0094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>0.00</w:t>
            </w:r>
          </w:p>
        </w:tc>
        <w:tc>
          <w:tcPr>
            <w:tcW w:w="1608" w:type="dxa"/>
            <w:vAlign w:val="bottom"/>
          </w:tcPr>
          <w:p w14:paraId="327863A6" w14:textId="43F3765D" w:rsidR="00C165EC" w:rsidRPr="00CC6D18" w:rsidRDefault="00C165EC" w:rsidP="0094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>0.00</w:t>
            </w:r>
          </w:p>
        </w:tc>
      </w:tr>
    </w:tbl>
    <w:p w14:paraId="06FCA392" w14:textId="77777777" w:rsidR="00FD2242" w:rsidRPr="00CC6D18" w:rsidRDefault="00FD2242" w:rsidP="00921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19DF22C" w14:textId="13D83088" w:rsidR="00E35E62" w:rsidRPr="00CC6D18" w:rsidRDefault="002D1FC3" w:rsidP="00E35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/>
          <w:sz w:val="30"/>
          <w:szCs w:val="30"/>
          <w:cs/>
        </w:rPr>
        <w:t>อัตราคิดลดที่ใช้เป็นอัตราโดยประมาณ</w:t>
      </w:r>
      <w:r w:rsidR="0029056C" w:rsidRPr="00CC6D18">
        <w:rPr>
          <w:rFonts w:asciiTheme="majorBidi" w:hAnsiTheme="majorBidi" w:cstheme="majorBidi" w:hint="cs"/>
          <w:sz w:val="30"/>
          <w:szCs w:val="30"/>
          <w:cs/>
        </w:rPr>
        <w:t>ก่อน</w:t>
      </w:r>
      <w:r w:rsidRPr="00CC6D18">
        <w:rPr>
          <w:rFonts w:asciiTheme="majorBidi" w:hAnsiTheme="majorBidi" w:cstheme="majorBidi"/>
          <w:sz w:val="30"/>
          <w:szCs w:val="30"/>
          <w:cs/>
        </w:rPr>
        <w:t>หักภาษีเงินได้ที่อ้างอิงอัตราถัวเฉลี่ยถ่วงน้ำหนักของเงินทุนของ</w:t>
      </w:r>
      <w:r w:rsidR="005840D1" w:rsidRPr="00CC6D18">
        <w:rPr>
          <w:rFonts w:asciiTheme="majorBidi" w:hAnsiTheme="majorBidi" w:cstheme="majorBidi"/>
          <w:sz w:val="30"/>
          <w:szCs w:val="30"/>
          <w:cs/>
        </w:rPr>
        <w:br w:type="textWrapping" w:clear="all"/>
      </w:r>
      <w:r w:rsidRPr="00CC6D18">
        <w:rPr>
          <w:rFonts w:asciiTheme="majorBidi" w:hAnsiTheme="majorBidi" w:cstheme="majorBidi"/>
          <w:sz w:val="30"/>
          <w:szCs w:val="30"/>
          <w:cs/>
        </w:rPr>
        <w:t>ธุรกิจ และความสามารถในการก่อหนี้สินที่ร้อยละ</w:t>
      </w:r>
      <w:r w:rsidR="00463D66" w:rsidRPr="00CC6D18">
        <w:rPr>
          <w:rFonts w:asciiTheme="majorBidi" w:hAnsiTheme="majorBidi" w:cstheme="majorBidi"/>
          <w:sz w:val="30"/>
          <w:szCs w:val="30"/>
        </w:rPr>
        <w:t xml:space="preserve"> </w:t>
      </w:r>
      <w:r w:rsidR="001F721B" w:rsidRPr="00CC6D18">
        <w:rPr>
          <w:rFonts w:asciiTheme="majorBidi" w:hAnsiTheme="majorBidi" w:cstheme="majorBidi"/>
          <w:sz w:val="30"/>
          <w:szCs w:val="30"/>
        </w:rPr>
        <w:t>8</w:t>
      </w:r>
      <w:r w:rsidR="00463D66" w:rsidRPr="00CC6D18">
        <w:rPr>
          <w:rFonts w:asciiTheme="majorBidi" w:hAnsiTheme="majorBidi" w:cstheme="majorBidi"/>
          <w:sz w:val="30"/>
          <w:szCs w:val="30"/>
        </w:rPr>
        <w:t>.</w:t>
      </w:r>
      <w:r w:rsidR="001F721B" w:rsidRPr="00CC6D18">
        <w:rPr>
          <w:rFonts w:asciiTheme="majorBidi" w:hAnsiTheme="majorBidi" w:cstheme="majorBidi"/>
          <w:sz w:val="30"/>
          <w:szCs w:val="30"/>
        </w:rPr>
        <w:t>4</w:t>
      </w:r>
      <w:r w:rsidR="00463D66" w:rsidRPr="00CC6D18">
        <w:rPr>
          <w:rFonts w:asciiTheme="majorBidi" w:hAnsiTheme="majorBidi" w:cstheme="majorBidi"/>
          <w:sz w:val="30"/>
          <w:szCs w:val="30"/>
        </w:rPr>
        <w:t xml:space="preserve"> </w:t>
      </w:r>
      <w:r w:rsidR="009E6DB8" w:rsidRPr="00CC6D18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EA7ABE" w:rsidRPr="00CC6D18">
        <w:rPr>
          <w:rFonts w:asciiTheme="majorBidi" w:hAnsiTheme="majorBidi" w:cstheme="majorBidi"/>
          <w:i/>
          <w:iCs/>
          <w:sz w:val="30"/>
          <w:szCs w:val="30"/>
          <w:lang w:val="en-GB"/>
        </w:rPr>
        <w:t>256</w:t>
      </w:r>
      <w:r w:rsidR="00921426" w:rsidRPr="00CC6D18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5 </w:t>
      </w:r>
      <w:r w:rsidR="00EA7ABE" w:rsidRPr="00CC6D18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: </w:t>
      </w:r>
      <w:r w:rsidR="00EA7ABE" w:rsidRPr="00CC6D18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ร้อยละ </w:t>
      </w:r>
      <w:r w:rsidR="00921426" w:rsidRPr="00CC6D18">
        <w:rPr>
          <w:rFonts w:asciiTheme="majorBidi" w:hAnsiTheme="majorBidi" w:cstheme="majorBidi"/>
          <w:i/>
          <w:iCs/>
          <w:sz w:val="30"/>
          <w:szCs w:val="30"/>
        </w:rPr>
        <w:t>5.1</w:t>
      </w:r>
      <w:r w:rsidR="00EA7ABE" w:rsidRPr="00CC6D18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โดยมีอัตราดอกเบี้ยตลาดที่ร้อยละ </w:t>
      </w:r>
      <w:r w:rsidR="00B66DDF" w:rsidRPr="00CC6D18">
        <w:rPr>
          <w:rFonts w:asciiTheme="majorBidi" w:hAnsiTheme="majorBidi" w:cstheme="majorBidi"/>
          <w:sz w:val="30"/>
          <w:szCs w:val="30"/>
        </w:rPr>
        <w:t>7.12</w:t>
      </w:r>
      <w:r w:rsidR="0014140A" w:rsidRPr="00CC6D18">
        <w:rPr>
          <w:rFonts w:asciiTheme="majorBidi" w:hAnsiTheme="majorBidi" w:cstheme="majorBidi"/>
          <w:sz w:val="30"/>
          <w:szCs w:val="30"/>
        </w:rPr>
        <w:t xml:space="preserve"> </w:t>
      </w:r>
      <w:r w:rsidR="00EA7ABE" w:rsidRPr="00CC6D18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EA7ABE" w:rsidRPr="00CC6D18">
        <w:rPr>
          <w:rFonts w:asciiTheme="majorBidi" w:hAnsiTheme="majorBidi" w:cstheme="majorBidi"/>
          <w:i/>
          <w:iCs/>
          <w:sz w:val="30"/>
          <w:szCs w:val="30"/>
          <w:lang w:val="en-GB"/>
        </w:rPr>
        <w:t>256</w:t>
      </w:r>
      <w:r w:rsidR="00921426" w:rsidRPr="00CC6D18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5 </w:t>
      </w:r>
      <w:r w:rsidR="00EA7ABE" w:rsidRPr="00CC6D18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: </w:t>
      </w:r>
      <w:r w:rsidR="00EA7ABE" w:rsidRPr="00CC6D18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ร้อยละ </w:t>
      </w:r>
      <w:r w:rsidR="00E36B8B" w:rsidRPr="00CC6D18">
        <w:rPr>
          <w:rFonts w:asciiTheme="majorBidi" w:hAnsiTheme="majorBidi" w:cstheme="majorBidi"/>
          <w:i/>
          <w:iCs/>
          <w:sz w:val="30"/>
          <w:szCs w:val="30"/>
        </w:rPr>
        <w:t>5.</w:t>
      </w:r>
      <w:r w:rsidR="00921426" w:rsidRPr="00CC6D18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EA7ABE" w:rsidRPr="00CC6D18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715522" w:rsidRPr="00CC6D18">
        <w:rPr>
          <w:rFonts w:asciiTheme="majorBidi" w:hAnsiTheme="majorBidi" w:cstheme="majorBidi"/>
          <w:sz w:val="30"/>
          <w:szCs w:val="30"/>
        </w:rPr>
        <w:t xml:space="preserve"> </w:t>
      </w:r>
    </w:p>
    <w:p w14:paraId="46EB7DF5" w14:textId="4D102B2E" w:rsidR="000F0B0D" w:rsidRPr="00CC6D18" w:rsidRDefault="002D1FC3" w:rsidP="00C16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CC6D18">
        <w:rPr>
          <w:rFonts w:asciiTheme="majorBidi" w:hAnsiTheme="majorBidi" w:cstheme="majorBidi"/>
          <w:spacing w:val="-3"/>
          <w:sz w:val="30"/>
          <w:szCs w:val="30"/>
          <w:cs/>
        </w:rPr>
        <w:lastRenderedPageBreak/>
        <w:t>ประมาณการกระแสเงินสดเป็นการประมาณการสำหรับ</w:t>
      </w:r>
      <w:r w:rsidR="00881146" w:rsidRPr="00CC6D18">
        <w:rPr>
          <w:rFonts w:asciiTheme="majorBidi" w:hAnsiTheme="majorBidi" w:cstheme="majorBidi"/>
          <w:spacing w:val="-3"/>
          <w:sz w:val="30"/>
          <w:szCs w:val="30"/>
        </w:rPr>
        <w:t xml:space="preserve"> 5 </w:t>
      </w:r>
      <w:r w:rsidR="00881146" w:rsidRPr="00CC6D18">
        <w:rPr>
          <w:rFonts w:asciiTheme="majorBidi" w:hAnsiTheme="majorBidi" w:cstheme="majorBidi" w:hint="cs"/>
          <w:spacing w:val="-3"/>
          <w:sz w:val="30"/>
          <w:szCs w:val="30"/>
          <w:cs/>
        </w:rPr>
        <w:t>ปี</w:t>
      </w:r>
      <w:r w:rsidRPr="00CC6D18">
        <w:rPr>
          <w:rFonts w:asciiTheme="majorBidi" w:hAnsiTheme="majorBidi" w:cstheme="majorBidi"/>
          <w:spacing w:val="-3"/>
          <w:sz w:val="30"/>
          <w:szCs w:val="30"/>
          <w:cs/>
        </w:rPr>
        <w:t>ข้างหน้า</w:t>
      </w:r>
      <w:r w:rsidR="00664200" w:rsidRPr="00CC6D18">
        <w:rPr>
          <w:rFonts w:asciiTheme="majorBidi" w:hAnsiTheme="majorBidi" w:cstheme="majorBidi" w:hint="cs"/>
          <w:spacing w:val="-3"/>
          <w:sz w:val="30"/>
          <w:szCs w:val="30"/>
          <w:cs/>
        </w:rPr>
        <w:t>และอัตร</w:t>
      </w:r>
      <w:r w:rsidR="00590FF6" w:rsidRPr="00CC6D18">
        <w:rPr>
          <w:rFonts w:asciiTheme="majorBidi" w:hAnsiTheme="majorBidi" w:cstheme="majorBidi" w:hint="cs"/>
          <w:spacing w:val="-3"/>
          <w:sz w:val="30"/>
          <w:szCs w:val="30"/>
          <w:cs/>
        </w:rPr>
        <w:t>า</w:t>
      </w:r>
      <w:r w:rsidR="00664200" w:rsidRPr="00CC6D18">
        <w:rPr>
          <w:rFonts w:asciiTheme="majorBidi" w:hAnsiTheme="majorBidi" w:cstheme="majorBidi" w:hint="cs"/>
          <w:spacing w:val="-3"/>
          <w:sz w:val="30"/>
          <w:szCs w:val="30"/>
          <w:cs/>
        </w:rPr>
        <w:t>การเติบโตหลังจากนั้น</w:t>
      </w:r>
      <w:r w:rsidR="009973BC" w:rsidRPr="00CC6D18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="001B0E07" w:rsidRPr="00CC6D18">
        <w:rPr>
          <w:rFonts w:asciiTheme="majorBidi" w:hAnsiTheme="majorBidi" w:cstheme="majorBidi" w:hint="cs"/>
          <w:spacing w:val="-3"/>
          <w:sz w:val="30"/>
          <w:szCs w:val="30"/>
          <w:cs/>
        </w:rPr>
        <w:t>ซึ่งอัตราการเติบโตกำหนดจากการประมาณการในระยะยาวของผู้บริหาร</w:t>
      </w:r>
      <w:r w:rsidR="00206344" w:rsidRPr="00CC6D18">
        <w:rPr>
          <w:rFonts w:asciiTheme="majorBidi" w:hAnsiTheme="majorBidi" w:cstheme="majorBidi" w:hint="cs"/>
          <w:spacing w:val="-3"/>
          <w:sz w:val="30"/>
          <w:szCs w:val="30"/>
          <w:cs/>
        </w:rPr>
        <w:t>ที่</w:t>
      </w:r>
      <w:r w:rsidR="00664200" w:rsidRPr="00CC6D18">
        <w:rPr>
          <w:rFonts w:asciiTheme="majorBidi" w:hAnsiTheme="majorBidi" w:cstheme="majorBidi" w:hint="cs"/>
          <w:spacing w:val="-3"/>
          <w:sz w:val="30"/>
          <w:szCs w:val="30"/>
          <w:cs/>
        </w:rPr>
        <w:t>สอดคล้องกับข้อสมมติที่ว่าผู้ร่วมตลาดจะสามารถทำได้</w:t>
      </w:r>
    </w:p>
    <w:p w14:paraId="4793680C" w14:textId="77777777" w:rsidR="00CC221C" w:rsidRPr="00CC6D18" w:rsidRDefault="00CC221C" w:rsidP="00C165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189841B5" w14:textId="43D46E2C" w:rsidR="00C25E19" w:rsidRPr="00CC6D18" w:rsidRDefault="009A7553" w:rsidP="00C165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 w:hint="cs"/>
          <w:sz w:val="30"/>
          <w:szCs w:val="30"/>
          <w:cs/>
        </w:rPr>
        <w:t xml:space="preserve">จากการบันทึกขาดทุนจากการด้อยค่าจำนวน </w:t>
      </w:r>
      <w:r w:rsidR="00B213B0" w:rsidRPr="00CC6D18">
        <w:rPr>
          <w:rFonts w:asciiTheme="majorBidi" w:hAnsiTheme="majorBidi" w:cstheme="majorBidi"/>
          <w:sz w:val="30"/>
          <w:szCs w:val="30"/>
        </w:rPr>
        <w:t>45.0</w:t>
      </w:r>
      <w:r w:rsidRPr="00CC6D18">
        <w:rPr>
          <w:rFonts w:asciiTheme="majorBidi" w:hAnsiTheme="majorBidi" w:cstheme="majorBidi"/>
          <w:sz w:val="30"/>
          <w:szCs w:val="30"/>
        </w:rPr>
        <w:t xml:space="preserve"> 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 xml:space="preserve">ล้านบาท ในปี </w:t>
      </w:r>
      <w:r w:rsidR="002873E3" w:rsidRPr="00CC6D18">
        <w:rPr>
          <w:rFonts w:asciiTheme="majorBidi" w:hAnsiTheme="majorBidi" w:cstheme="majorBidi"/>
          <w:sz w:val="30"/>
          <w:szCs w:val="30"/>
        </w:rPr>
        <w:t>2558</w:t>
      </w:r>
      <w:r w:rsidRPr="00CC6D18">
        <w:rPr>
          <w:rFonts w:asciiTheme="majorBidi" w:hAnsiTheme="majorBidi" w:cstheme="majorBidi"/>
          <w:sz w:val="30"/>
          <w:szCs w:val="30"/>
        </w:rPr>
        <w:t xml:space="preserve"> </w:t>
      </w:r>
      <w:r w:rsidR="00881146" w:rsidRPr="00CC6D18">
        <w:rPr>
          <w:rFonts w:asciiTheme="majorBidi" w:hAnsiTheme="majorBidi" w:cstheme="majorBidi" w:hint="cs"/>
          <w:sz w:val="30"/>
          <w:szCs w:val="30"/>
          <w:cs/>
        </w:rPr>
        <w:t xml:space="preserve">และผลขาดทุนเพิ่มเติมจำนวน </w:t>
      </w:r>
      <w:r w:rsidR="00881146" w:rsidRPr="00CC6D18">
        <w:rPr>
          <w:rFonts w:asciiTheme="majorBidi" w:hAnsiTheme="majorBidi" w:cstheme="majorBidi"/>
          <w:sz w:val="30"/>
          <w:szCs w:val="30"/>
        </w:rPr>
        <w:t xml:space="preserve">2.0 </w:t>
      </w:r>
      <w:r w:rsidR="00881146" w:rsidRPr="00CC6D18">
        <w:rPr>
          <w:rFonts w:asciiTheme="majorBidi" w:hAnsiTheme="majorBidi" w:cstheme="majorBidi" w:hint="cs"/>
          <w:sz w:val="30"/>
          <w:szCs w:val="30"/>
          <w:cs/>
        </w:rPr>
        <w:t xml:space="preserve">ล้านบาท ในปี </w:t>
      </w:r>
      <w:r w:rsidR="00881146" w:rsidRPr="00CC6D18">
        <w:rPr>
          <w:rFonts w:asciiTheme="majorBidi" w:hAnsiTheme="majorBidi" w:cstheme="majorBidi"/>
          <w:sz w:val="30"/>
          <w:szCs w:val="30"/>
        </w:rPr>
        <w:t xml:space="preserve">2563 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>ทำให้มูลค่าที่คาดว่าจะได้รับคืนใกล้เคียงกับมูลค่าตามบัญชี ทั้งนี้ หากสมมติฐานที่สำคัญมีการเปลี่ยนแปลงในทางตรงกันข้ามอาจทำให้มีการด้อยค่าเพิ่มข</w:t>
      </w:r>
      <w:r w:rsidR="0094308F" w:rsidRPr="00CC6D18">
        <w:rPr>
          <w:rFonts w:asciiTheme="majorBidi" w:hAnsiTheme="majorBidi" w:cstheme="majorBidi" w:hint="cs"/>
          <w:sz w:val="30"/>
          <w:szCs w:val="30"/>
          <w:cs/>
        </w:rPr>
        <w:t>ึ้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>น</w:t>
      </w:r>
    </w:p>
    <w:p w14:paraId="101C389F" w14:textId="77777777" w:rsidR="0041414E" w:rsidRPr="00CC6D18" w:rsidRDefault="0041414E" w:rsidP="00C165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197F610A" w14:textId="1C14991E" w:rsidR="00434C3F" w:rsidRPr="00CC6D18" w:rsidRDefault="0041414E" w:rsidP="004141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CC6D18">
        <w:rPr>
          <w:rFonts w:ascii="Angsana New" w:hAnsi="Angsana New"/>
          <w:b/>
          <w:bCs/>
          <w:sz w:val="30"/>
          <w:szCs w:val="30"/>
        </w:rPr>
        <w:t>1</w:t>
      </w:r>
      <w:r w:rsidR="00921426" w:rsidRPr="00CC6D18">
        <w:rPr>
          <w:rFonts w:ascii="Angsana New" w:hAnsi="Angsana New"/>
          <w:b/>
          <w:bCs/>
          <w:sz w:val="30"/>
          <w:szCs w:val="30"/>
        </w:rPr>
        <w:t>2</w:t>
      </w:r>
      <w:r w:rsidRPr="00CC6D18">
        <w:rPr>
          <w:rFonts w:ascii="Angsana New" w:hAnsi="Angsana New"/>
          <w:b/>
          <w:bCs/>
          <w:sz w:val="30"/>
          <w:szCs w:val="30"/>
        </w:rPr>
        <w:tab/>
      </w:r>
      <w:r w:rsidRPr="00CC6D18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</w:p>
    <w:p w14:paraId="4E6DDC5A" w14:textId="0ED4FACF" w:rsidR="00155CBA" w:rsidRPr="00CC6D18" w:rsidRDefault="00155CBA" w:rsidP="009E1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W w:w="926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40"/>
        <w:gridCol w:w="1311"/>
        <w:gridCol w:w="292"/>
        <w:gridCol w:w="1397"/>
        <w:gridCol w:w="270"/>
        <w:gridCol w:w="1435"/>
        <w:gridCol w:w="292"/>
        <w:gridCol w:w="1332"/>
      </w:tblGrid>
      <w:tr w:rsidR="00A369E1" w:rsidRPr="00CC6D18" w14:paraId="0DFDA81E" w14:textId="77777777" w:rsidTr="007F11B7">
        <w:trPr>
          <w:trHeight w:val="401"/>
          <w:tblHeader/>
        </w:trPr>
        <w:tc>
          <w:tcPr>
            <w:tcW w:w="2940" w:type="dxa"/>
          </w:tcPr>
          <w:p w14:paraId="5F9E90B8" w14:textId="77777777" w:rsidR="00A369E1" w:rsidRPr="00CC6D18" w:rsidRDefault="00A369E1" w:rsidP="00C6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9" w:type="dxa"/>
            <w:gridSpan w:val="7"/>
            <w:vAlign w:val="bottom"/>
          </w:tcPr>
          <w:p w14:paraId="6122C573" w14:textId="4AAE76C1" w:rsidR="00A369E1" w:rsidRPr="00CC6D18" w:rsidRDefault="00A3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369E1" w:rsidRPr="00CC6D18" w14:paraId="62AA6E70" w14:textId="77777777" w:rsidTr="007F11B7">
        <w:trPr>
          <w:trHeight w:val="790"/>
          <w:tblHeader/>
        </w:trPr>
        <w:tc>
          <w:tcPr>
            <w:tcW w:w="2940" w:type="dxa"/>
          </w:tcPr>
          <w:p w14:paraId="57274A7C" w14:textId="77777777" w:rsidR="00A369E1" w:rsidRPr="00CC6D18" w:rsidRDefault="00A369E1" w:rsidP="00C6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1" w:type="dxa"/>
            <w:vAlign w:val="bottom"/>
          </w:tcPr>
          <w:p w14:paraId="19614ABF" w14:textId="77777777" w:rsidR="00A369E1" w:rsidRPr="00CC6D18" w:rsidRDefault="00A3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ค่าทะเบียน</w:t>
            </w:r>
          </w:p>
          <w:p w14:paraId="447D30BE" w14:textId="77777777" w:rsidR="00A369E1" w:rsidRPr="00CC6D18" w:rsidRDefault="00A3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</w:t>
            </w:r>
          </w:p>
        </w:tc>
        <w:tc>
          <w:tcPr>
            <w:tcW w:w="292" w:type="dxa"/>
            <w:vAlign w:val="bottom"/>
          </w:tcPr>
          <w:p w14:paraId="11C3BB13" w14:textId="77777777" w:rsidR="00A369E1" w:rsidRPr="00CC6D18" w:rsidRDefault="00A3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  <w:vAlign w:val="bottom"/>
          </w:tcPr>
          <w:p w14:paraId="1CEC7769" w14:textId="77777777" w:rsidR="00A369E1" w:rsidRPr="00CC6D18" w:rsidRDefault="00A3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</w:t>
            </w:r>
          </w:p>
          <w:p w14:paraId="36ADB0C4" w14:textId="77777777" w:rsidR="00A369E1" w:rsidRPr="00CC6D18" w:rsidRDefault="00A3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70" w:type="dxa"/>
            <w:vAlign w:val="bottom"/>
          </w:tcPr>
          <w:p w14:paraId="40631CD4" w14:textId="77777777" w:rsidR="00A369E1" w:rsidRPr="00CC6D18" w:rsidRDefault="00A3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vAlign w:val="bottom"/>
          </w:tcPr>
          <w:p w14:paraId="3555D1C0" w14:textId="77777777" w:rsidR="00A369E1" w:rsidRPr="00CC6D18" w:rsidRDefault="00A3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โปรแกรมระหว่างพัฒนา</w:t>
            </w:r>
          </w:p>
        </w:tc>
        <w:tc>
          <w:tcPr>
            <w:tcW w:w="292" w:type="dxa"/>
            <w:vAlign w:val="bottom"/>
          </w:tcPr>
          <w:p w14:paraId="385C7955" w14:textId="77777777" w:rsidR="00A369E1" w:rsidRPr="00CC6D18" w:rsidRDefault="00A3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4EA78FC3" w14:textId="77777777" w:rsidR="00A369E1" w:rsidRPr="00CC6D18" w:rsidRDefault="00A3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431C89" w14:textId="77777777" w:rsidR="00A369E1" w:rsidRPr="00CC6D18" w:rsidRDefault="00A3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369E1" w:rsidRPr="00CC6D18" w14:paraId="2DB58B4C" w14:textId="77777777" w:rsidTr="007F11B7">
        <w:trPr>
          <w:trHeight w:val="316"/>
          <w:tblHeader/>
        </w:trPr>
        <w:tc>
          <w:tcPr>
            <w:tcW w:w="2940" w:type="dxa"/>
          </w:tcPr>
          <w:p w14:paraId="3F5BA125" w14:textId="77777777" w:rsidR="00A369E1" w:rsidRPr="00CC6D18" w:rsidRDefault="00A369E1" w:rsidP="00C6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9" w:type="dxa"/>
            <w:gridSpan w:val="7"/>
            <w:vAlign w:val="bottom"/>
          </w:tcPr>
          <w:p w14:paraId="3941D5D8" w14:textId="77777777" w:rsidR="00A369E1" w:rsidRPr="00CC6D18" w:rsidRDefault="00A3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69E1" w:rsidRPr="00CC6D18" w14:paraId="26748F22" w14:textId="77777777" w:rsidTr="007F11B7">
        <w:trPr>
          <w:trHeight w:val="376"/>
        </w:trPr>
        <w:tc>
          <w:tcPr>
            <w:tcW w:w="2940" w:type="dxa"/>
          </w:tcPr>
          <w:p w14:paraId="28ADB58F" w14:textId="77777777" w:rsidR="00A369E1" w:rsidRPr="00CC6D18" w:rsidRDefault="00A369E1" w:rsidP="00C6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11" w:type="dxa"/>
          </w:tcPr>
          <w:p w14:paraId="2B1AE559" w14:textId="77777777" w:rsidR="00A369E1" w:rsidRPr="00CC6D18" w:rsidRDefault="00A3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" w:type="dxa"/>
          </w:tcPr>
          <w:p w14:paraId="41DD5C3A" w14:textId="77777777" w:rsidR="00A369E1" w:rsidRPr="00CC6D18" w:rsidRDefault="00A3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</w:tcPr>
          <w:p w14:paraId="6427EF31" w14:textId="77777777" w:rsidR="00A369E1" w:rsidRPr="00CC6D18" w:rsidRDefault="00A3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1007A2" w14:textId="77777777" w:rsidR="00A369E1" w:rsidRPr="00CC6D18" w:rsidRDefault="00A3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</w:tcPr>
          <w:p w14:paraId="6101D413" w14:textId="77777777" w:rsidR="00A369E1" w:rsidRPr="00CC6D18" w:rsidRDefault="00A3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" w:type="dxa"/>
          </w:tcPr>
          <w:p w14:paraId="1E31D16B" w14:textId="77777777" w:rsidR="00A369E1" w:rsidRPr="00CC6D18" w:rsidRDefault="00A3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783BBAA7" w14:textId="77777777" w:rsidR="00A369E1" w:rsidRPr="00CC6D18" w:rsidRDefault="00A3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3B96" w:rsidRPr="00CC6D18" w14:paraId="2BF412C0" w14:textId="77777777" w:rsidTr="007F11B7">
        <w:trPr>
          <w:trHeight w:val="401"/>
        </w:trPr>
        <w:tc>
          <w:tcPr>
            <w:tcW w:w="2940" w:type="dxa"/>
          </w:tcPr>
          <w:p w14:paraId="0FE42ADD" w14:textId="064761B1" w:rsidR="00DF3B96" w:rsidRPr="00CC6D18" w:rsidRDefault="00DF3B96" w:rsidP="00DD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11" w:type="dxa"/>
            <w:vAlign w:val="bottom"/>
          </w:tcPr>
          <w:p w14:paraId="3F4D0F7E" w14:textId="54203316" w:rsidR="00DF3B96" w:rsidRPr="00CC6D18" w:rsidRDefault="00DF3B96" w:rsidP="00DF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2,570</w:t>
            </w:r>
          </w:p>
        </w:tc>
        <w:tc>
          <w:tcPr>
            <w:tcW w:w="292" w:type="dxa"/>
          </w:tcPr>
          <w:p w14:paraId="0A5818E3" w14:textId="77777777" w:rsidR="00DF3B96" w:rsidRPr="00CC6D18" w:rsidRDefault="00DF3B96" w:rsidP="00DF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  <w:vAlign w:val="bottom"/>
          </w:tcPr>
          <w:p w14:paraId="70BF7435" w14:textId="7254BBD0" w:rsidR="00DF3B96" w:rsidRPr="00CC6D18" w:rsidRDefault="00DF3B96" w:rsidP="00DF3B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3,560</w:t>
            </w:r>
          </w:p>
        </w:tc>
        <w:tc>
          <w:tcPr>
            <w:tcW w:w="270" w:type="dxa"/>
          </w:tcPr>
          <w:p w14:paraId="7BDA1AD9" w14:textId="77777777" w:rsidR="00DF3B96" w:rsidRPr="00CC6D18" w:rsidRDefault="00DF3B96" w:rsidP="00DF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vAlign w:val="bottom"/>
          </w:tcPr>
          <w:p w14:paraId="7944F1F0" w14:textId="37B61F30" w:rsidR="00DF3B96" w:rsidRPr="00CC6D18" w:rsidRDefault="00DF3B96" w:rsidP="00DF3B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  <w:tc>
          <w:tcPr>
            <w:tcW w:w="292" w:type="dxa"/>
          </w:tcPr>
          <w:p w14:paraId="65026ECF" w14:textId="77777777" w:rsidR="00DF3B96" w:rsidRPr="00CC6D18" w:rsidRDefault="00DF3B96" w:rsidP="00DF3B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2961E753" w14:textId="60D73B65" w:rsidR="00DF3B96" w:rsidRPr="00CC6D18" w:rsidRDefault="00DF3B96" w:rsidP="00DF3B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6,425</w:t>
            </w:r>
          </w:p>
        </w:tc>
      </w:tr>
      <w:tr w:rsidR="00DF3B96" w:rsidRPr="00CC6D18" w14:paraId="42DCF227" w14:textId="77777777" w:rsidTr="007F11B7">
        <w:trPr>
          <w:trHeight w:val="401"/>
        </w:trPr>
        <w:tc>
          <w:tcPr>
            <w:tcW w:w="2940" w:type="dxa"/>
          </w:tcPr>
          <w:p w14:paraId="6E919913" w14:textId="77777777" w:rsidR="00DF3B96" w:rsidRPr="00CC6D18" w:rsidRDefault="00DF3B96" w:rsidP="00DF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11" w:type="dxa"/>
            <w:vAlign w:val="bottom"/>
          </w:tcPr>
          <w:p w14:paraId="62AA5753" w14:textId="77777777" w:rsidR="00DF3B96" w:rsidRPr="00CC6D18" w:rsidRDefault="00DF3B96" w:rsidP="00DF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292" w:type="dxa"/>
          </w:tcPr>
          <w:p w14:paraId="3BE4FADF" w14:textId="77777777" w:rsidR="00DF3B96" w:rsidRPr="00CC6D18" w:rsidRDefault="00DF3B96" w:rsidP="00DF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  <w:vAlign w:val="bottom"/>
          </w:tcPr>
          <w:p w14:paraId="5A79102E" w14:textId="5BE40B20" w:rsidR="00DF3B96" w:rsidRPr="00CC6D18" w:rsidRDefault="00DF3B96" w:rsidP="00DF3B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825</w:t>
            </w:r>
          </w:p>
        </w:tc>
        <w:tc>
          <w:tcPr>
            <w:tcW w:w="270" w:type="dxa"/>
          </w:tcPr>
          <w:p w14:paraId="716EA660" w14:textId="77777777" w:rsidR="00DF3B96" w:rsidRPr="00CC6D18" w:rsidRDefault="00DF3B96" w:rsidP="00DF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vAlign w:val="bottom"/>
          </w:tcPr>
          <w:p w14:paraId="3CF19FC5" w14:textId="77777777" w:rsidR="00DF3B96" w:rsidRPr="00CC6D18" w:rsidRDefault="00DF3B96" w:rsidP="00DF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92" w:type="dxa"/>
          </w:tcPr>
          <w:p w14:paraId="1C8B1BD0" w14:textId="77777777" w:rsidR="00DF3B96" w:rsidRPr="00CC6D18" w:rsidRDefault="00DF3B96" w:rsidP="00DF3B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1FB6CCD6" w14:textId="5E8803D7" w:rsidR="00DF3B96" w:rsidRPr="00CC6D18" w:rsidRDefault="00DF3B96" w:rsidP="00DF3B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1,825</w:t>
            </w:r>
          </w:p>
        </w:tc>
      </w:tr>
      <w:tr w:rsidR="00DF3B96" w:rsidRPr="00CC6D18" w14:paraId="5BA51191" w14:textId="77777777" w:rsidTr="007F11B7">
        <w:trPr>
          <w:trHeight w:val="389"/>
        </w:trPr>
        <w:tc>
          <w:tcPr>
            <w:tcW w:w="2940" w:type="dxa"/>
          </w:tcPr>
          <w:p w14:paraId="2C253A20" w14:textId="260169D9" w:rsidR="00DF3B96" w:rsidRPr="00CC6D18" w:rsidRDefault="00DF3B96" w:rsidP="00DF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311" w:type="dxa"/>
            <w:vAlign w:val="bottom"/>
          </w:tcPr>
          <w:p w14:paraId="2B33B24C" w14:textId="6A2009BD" w:rsidR="00DF3B96" w:rsidRPr="00CC6D18" w:rsidRDefault="00DF3B96" w:rsidP="00DF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92" w:type="dxa"/>
          </w:tcPr>
          <w:p w14:paraId="794BCAD3" w14:textId="77777777" w:rsidR="00DF3B96" w:rsidRPr="00CC6D18" w:rsidRDefault="00DF3B96" w:rsidP="00DF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97" w:type="dxa"/>
            <w:vAlign w:val="bottom"/>
          </w:tcPr>
          <w:p w14:paraId="6BB0E9D9" w14:textId="4A26421B" w:rsidR="00DF3B96" w:rsidRPr="00CC6D18" w:rsidRDefault="00DF3B96" w:rsidP="00DF3B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295</w:t>
            </w:r>
          </w:p>
        </w:tc>
        <w:tc>
          <w:tcPr>
            <w:tcW w:w="270" w:type="dxa"/>
          </w:tcPr>
          <w:p w14:paraId="7D082AEE" w14:textId="77777777" w:rsidR="00DF3B96" w:rsidRPr="00CC6D18" w:rsidRDefault="00DF3B96" w:rsidP="00DF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35" w:type="dxa"/>
            <w:vAlign w:val="bottom"/>
          </w:tcPr>
          <w:p w14:paraId="3D63EB77" w14:textId="2849C6A0" w:rsidR="00DF3B96" w:rsidRPr="00CC6D18" w:rsidRDefault="00DF3B96" w:rsidP="00DF3B96">
            <w:pPr>
              <w:pStyle w:val="acctfourfigures"/>
              <w:tabs>
                <w:tab w:val="clear" w:pos="765"/>
              </w:tabs>
              <w:spacing w:line="240" w:lineRule="atLeast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(295)</w:t>
            </w:r>
          </w:p>
        </w:tc>
        <w:tc>
          <w:tcPr>
            <w:tcW w:w="292" w:type="dxa"/>
          </w:tcPr>
          <w:p w14:paraId="3D4D0993" w14:textId="77777777" w:rsidR="00DF3B96" w:rsidRPr="00CC6D18" w:rsidRDefault="00DF3B96" w:rsidP="00DF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32" w:type="dxa"/>
            <w:vAlign w:val="bottom"/>
          </w:tcPr>
          <w:p w14:paraId="4F7521F8" w14:textId="3C9E105A" w:rsidR="00DF3B96" w:rsidRPr="00CC6D18" w:rsidRDefault="00DF3B96" w:rsidP="00DF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F3B96" w:rsidRPr="00CC6D18" w14:paraId="61A46CCE" w14:textId="77777777" w:rsidTr="007F11B7">
        <w:trPr>
          <w:trHeight w:val="401"/>
        </w:trPr>
        <w:tc>
          <w:tcPr>
            <w:tcW w:w="2940" w:type="dxa"/>
            <w:shd w:val="clear" w:color="auto" w:fill="auto"/>
          </w:tcPr>
          <w:p w14:paraId="669FC5C9" w14:textId="7B7B7A25" w:rsidR="00DF3B96" w:rsidRPr="00CC6D18" w:rsidRDefault="00DF3B96" w:rsidP="00DF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2565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1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1A738F42" w14:textId="77777777" w:rsidR="00DF3B96" w:rsidRPr="00CC6D18" w:rsidRDefault="00DF3B96" w:rsidP="00DF3B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3,570</w:t>
            </w:r>
          </w:p>
        </w:tc>
        <w:tc>
          <w:tcPr>
            <w:tcW w:w="292" w:type="dxa"/>
          </w:tcPr>
          <w:p w14:paraId="5E4B8548" w14:textId="77777777" w:rsidR="00DF3B96" w:rsidRPr="00CC6D18" w:rsidRDefault="00DF3B96" w:rsidP="00DF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1244FEBD" w14:textId="4B081704" w:rsidR="00DF3B96" w:rsidRPr="00CC6D18" w:rsidRDefault="00DF3B96" w:rsidP="00DF3B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4,680</w:t>
            </w:r>
          </w:p>
        </w:tc>
        <w:tc>
          <w:tcPr>
            <w:tcW w:w="270" w:type="dxa"/>
          </w:tcPr>
          <w:p w14:paraId="7BED5B7E" w14:textId="77777777" w:rsidR="00DF3B96" w:rsidRPr="00CC6D18" w:rsidRDefault="00DF3B96" w:rsidP="00DF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5BDBF1E0" w14:textId="77777777" w:rsidR="00DF3B96" w:rsidRPr="00CC6D18" w:rsidRDefault="00DF3B96" w:rsidP="00DF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2" w:type="dxa"/>
          </w:tcPr>
          <w:p w14:paraId="1FDAF704" w14:textId="77777777" w:rsidR="00DF3B96" w:rsidRPr="00CC6D18" w:rsidRDefault="00DF3B96" w:rsidP="00DF3B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2E4329B9" w14:textId="7ED3C6EB" w:rsidR="00DF3B96" w:rsidRPr="00CC6D18" w:rsidRDefault="00DF3B96" w:rsidP="00DF3B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8,250</w:t>
            </w:r>
          </w:p>
        </w:tc>
      </w:tr>
      <w:tr w:rsidR="00DF3B96" w:rsidRPr="00CC6D18" w14:paraId="3F9E2DA5" w14:textId="77777777" w:rsidTr="007F11B7">
        <w:trPr>
          <w:trHeight w:val="401"/>
        </w:trPr>
        <w:tc>
          <w:tcPr>
            <w:tcW w:w="2940" w:type="dxa"/>
            <w:shd w:val="clear" w:color="auto" w:fill="auto"/>
          </w:tcPr>
          <w:p w14:paraId="13880A22" w14:textId="5E3AA58B" w:rsidR="00DF3B96" w:rsidRPr="00CC6D18" w:rsidRDefault="00DF3B96" w:rsidP="00DF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11" w:type="dxa"/>
            <w:vAlign w:val="bottom"/>
          </w:tcPr>
          <w:p w14:paraId="64F96D00" w14:textId="5DEA9A68" w:rsidR="00DF3B96" w:rsidRPr="00CC6D18" w:rsidRDefault="00DF3B96" w:rsidP="00DF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92" w:type="dxa"/>
          </w:tcPr>
          <w:p w14:paraId="4FD7911C" w14:textId="77777777" w:rsidR="00DF3B96" w:rsidRPr="00CC6D18" w:rsidRDefault="00DF3B96" w:rsidP="00DF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  <w:vAlign w:val="bottom"/>
          </w:tcPr>
          <w:p w14:paraId="1BE6BF88" w14:textId="76BFBB5B" w:rsidR="00DF3B96" w:rsidRPr="00CC6D18" w:rsidRDefault="009A58FD" w:rsidP="00DF3B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="0008686F" w:rsidRPr="00CC6D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7E4E8E82" w14:textId="77777777" w:rsidR="00DF3B96" w:rsidRPr="00CC6D18" w:rsidRDefault="00DF3B96" w:rsidP="00DF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vAlign w:val="bottom"/>
          </w:tcPr>
          <w:p w14:paraId="26BE03B8" w14:textId="4B7DDE33" w:rsidR="00DF3B96" w:rsidRPr="00CC6D18" w:rsidRDefault="00DF3B96" w:rsidP="00DF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2" w:type="dxa"/>
          </w:tcPr>
          <w:p w14:paraId="62A1724C" w14:textId="77777777" w:rsidR="00DF3B96" w:rsidRPr="00CC6D18" w:rsidRDefault="00DF3B96" w:rsidP="00DF3B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66AAC03F" w14:textId="78C6FC69" w:rsidR="00DF3B96" w:rsidRPr="00CC6D18" w:rsidRDefault="009A58FD" w:rsidP="00DF3B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08686F" w:rsidRPr="00CC6D1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DF3B96" w:rsidRPr="00CC6D18" w14:paraId="0F8CA24E" w14:textId="77777777" w:rsidTr="007F11B7">
        <w:trPr>
          <w:trHeight w:val="401"/>
        </w:trPr>
        <w:tc>
          <w:tcPr>
            <w:tcW w:w="2940" w:type="dxa"/>
            <w:shd w:val="clear" w:color="auto" w:fill="auto"/>
          </w:tcPr>
          <w:p w14:paraId="65C030A1" w14:textId="77E5A4EA" w:rsidR="00DF3B96" w:rsidRPr="00CC6D18" w:rsidRDefault="00DF3B96" w:rsidP="00DF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167412" w14:textId="76C8474F" w:rsidR="00DF3B96" w:rsidRPr="00CC6D18" w:rsidRDefault="00DF3B96" w:rsidP="00DF3B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3,570</w:t>
            </w:r>
          </w:p>
        </w:tc>
        <w:tc>
          <w:tcPr>
            <w:tcW w:w="292" w:type="dxa"/>
          </w:tcPr>
          <w:p w14:paraId="0D6F9961" w14:textId="77777777" w:rsidR="00DF3B96" w:rsidRPr="00CC6D18" w:rsidRDefault="00DF3B96" w:rsidP="00DF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BD29E" w14:textId="34FC7831" w:rsidR="00DF3B96" w:rsidRPr="00CC6D18" w:rsidRDefault="00DF3B96" w:rsidP="00DF3B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</w:t>
            </w:r>
            <w:r w:rsidR="009A58FD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08686F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6ABA99A" w14:textId="77777777" w:rsidR="00DF3B96" w:rsidRPr="00CC6D18" w:rsidRDefault="00DF3B96" w:rsidP="00DF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6473F" w14:textId="1FB50070" w:rsidR="00DF3B96" w:rsidRPr="00CC6D18" w:rsidRDefault="00DF3B96" w:rsidP="00DF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2" w:type="dxa"/>
          </w:tcPr>
          <w:p w14:paraId="6A380E9B" w14:textId="77777777" w:rsidR="00DF3B96" w:rsidRPr="00CC6D18" w:rsidRDefault="00DF3B96" w:rsidP="00DF3B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53E88" w14:textId="75D1D17F" w:rsidR="00DF3B96" w:rsidRPr="00CC6D18" w:rsidRDefault="00DF3B96" w:rsidP="00DF3B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</w:t>
            </w:r>
            <w:r w:rsidR="009A58FD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08686F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DF3B96" w:rsidRPr="00CC6D18" w14:paraId="58830360" w14:textId="77777777" w:rsidTr="007F11B7">
        <w:trPr>
          <w:trHeight w:val="328"/>
        </w:trPr>
        <w:tc>
          <w:tcPr>
            <w:tcW w:w="2940" w:type="dxa"/>
            <w:shd w:val="clear" w:color="auto" w:fill="auto"/>
          </w:tcPr>
          <w:p w14:paraId="7BEF096D" w14:textId="77777777" w:rsidR="00DF3B96" w:rsidRPr="00CC6D18" w:rsidRDefault="00DF3B96" w:rsidP="00DF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1C499EB3" w14:textId="77777777" w:rsidR="00DF3B96" w:rsidRPr="00CC6D18" w:rsidRDefault="00DF3B96" w:rsidP="00DF3B96">
            <w:pPr>
              <w:pStyle w:val="acctfourfigures"/>
              <w:tabs>
                <w:tab w:val="clear" w:pos="765"/>
              </w:tabs>
              <w:spacing w:line="192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2" w:type="dxa"/>
          </w:tcPr>
          <w:p w14:paraId="4F59F57E" w14:textId="77777777" w:rsidR="00DF3B96" w:rsidRPr="00CC6D18" w:rsidRDefault="00DF3B96" w:rsidP="00DF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492BD304" w14:textId="77777777" w:rsidR="00DF3B96" w:rsidRPr="00CC6D18" w:rsidRDefault="00DF3B96" w:rsidP="00DF3B96">
            <w:pPr>
              <w:pStyle w:val="acctfourfigures"/>
              <w:tabs>
                <w:tab w:val="clear" w:pos="765"/>
              </w:tabs>
              <w:spacing w:line="192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4B1E0A" w14:textId="77777777" w:rsidR="00DF3B96" w:rsidRPr="00CC6D18" w:rsidRDefault="00DF3B96" w:rsidP="00DF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29CC3A74" w14:textId="77777777" w:rsidR="00DF3B96" w:rsidRPr="00CC6D18" w:rsidRDefault="00DF3B96" w:rsidP="00DF3B96">
            <w:pPr>
              <w:pStyle w:val="acctfourfigures"/>
              <w:tabs>
                <w:tab w:val="clear" w:pos="765"/>
                <w:tab w:val="decimal" w:pos="428"/>
              </w:tabs>
              <w:spacing w:line="192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2" w:type="dxa"/>
          </w:tcPr>
          <w:p w14:paraId="1AEB3F4C" w14:textId="77777777" w:rsidR="00DF3B96" w:rsidRPr="00CC6D18" w:rsidRDefault="00DF3B96" w:rsidP="00DF3B96">
            <w:pPr>
              <w:pStyle w:val="acctfourfigures"/>
              <w:tabs>
                <w:tab w:val="clear" w:pos="765"/>
              </w:tabs>
              <w:spacing w:line="192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4DE80134" w14:textId="77777777" w:rsidR="00DF3B96" w:rsidRPr="00CC6D18" w:rsidRDefault="00DF3B96" w:rsidP="00DF3B96">
            <w:pPr>
              <w:pStyle w:val="acctfourfigures"/>
              <w:tabs>
                <w:tab w:val="clear" w:pos="765"/>
              </w:tabs>
              <w:spacing w:line="192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F3B96" w:rsidRPr="00CC6D18" w14:paraId="57164D41" w14:textId="77777777" w:rsidTr="007F11B7">
        <w:trPr>
          <w:trHeight w:val="364"/>
        </w:trPr>
        <w:tc>
          <w:tcPr>
            <w:tcW w:w="2940" w:type="dxa"/>
            <w:shd w:val="clear" w:color="auto" w:fill="auto"/>
          </w:tcPr>
          <w:p w14:paraId="352571C3" w14:textId="77777777" w:rsidR="00DF3B96" w:rsidRPr="00CC6D18" w:rsidRDefault="00DF3B96" w:rsidP="00DF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311" w:type="dxa"/>
            <w:vAlign w:val="bottom"/>
          </w:tcPr>
          <w:p w14:paraId="788A114A" w14:textId="77777777" w:rsidR="00DF3B96" w:rsidRPr="00CC6D18" w:rsidRDefault="00DF3B96" w:rsidP="00DF3B96">
            <w:pPr>
              <w:pStyle w:val="acctfourfigures"/>
              <w:tabs>
                <w:tab w:val="clear" w:pos="765"/>
              </w:tabs>
              <w:spacing w:line="216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" w:type="dxa"/>
          </w:tcPr>
          <w:p w14:paraId="63C640B6" w14:textId="77777777" w:rsidR="00DF3B96" w:rsidRPr="00CC6D18" w:rsidRDefault="00DF3B96" w:rsidP="00DF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  <w:vAlign w:val="bottom"/>
          </w:tcPr>
          <w:p w14:paraId="47AD77A2" w14:textId="77777777" w:rsidR="00DF3B96" w:rsidRPr="00CC6D18" w:rsidRDefault="00DF3B96" w:rsidP="00DF3B96">
            <w:pPr>
              <w:pStyle w:val="acctfourfigures"/>
              <w:tabs>
                <w:tab w:val="clear" w:pos="765"/>
              </w:tabs>
              <w:spacing w:line="216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D362CF" w14:textId="77777777" w:rsidR="00DF3B96" w:rsidRPr="00CC6D18" w:rsidRDefault="00DF3B96" w:rsidP="00DF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vAlign w:val="bottom"/>
          </w:tcPr>
          <w:p w14:paraId="1C827AB0" w14:textId="77777777" w:rsidR="00DF3B96" w:rsidRPr="00CC6D18" w:rsidRDefault="00DF3B96" w:rsidP="00DF3B96">
            <w:pPr>
              <w:pStyle w:val="acctfourfigures"/>
              <w:tabs>
                <w:tab w:val="clear" w:pos="765"/>
                <w:tab w:val="decimal" w:pos="428"/>
              </w:tabs>
              <w:spacing w:line="216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" w:type="dxa"/>
          </w:tcPr>
          <w:p w14:paraId="54A98375" w14:textId="77777777" w:rsidR="00DF3B96" w:rsidRPr="00CC6D18" w:rsidRDefault="00DF3B96" w:rsidP="00DF3B96">
            <w:pPr>
              <w:pStyle w:val="acctfourfigures"/>
              <w:tabs>
                <w:tab w:val="clear" w:pos="765"/>
              </w:tabs>
              <w:spacing w:line="216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06251153" w14:textId="77777777" w:rsidR="00DF3B96" w:rsidRPr="00CC6D18" w:rsidRDefault="00DF3B96" w:rsidP="00DF3B96">
            <w:pPr>
              <w:pStyle w:val="acctfourfigures"/>
              <w:tabs>
                <w:tab w:val="clear" w:pos="765"/>
              </w:tabs>
              <w:spacing w:line="216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3B96" w:rsidRPr="00CC6D18" w14:paraId="3472CC50" w14:textId="77777777" w:rsidTr="007F11B7">
        <w:trPr>
          <w:trHeight w:val="340"/>
        </w:trPr>
        <w:tc>
          <w:tcPr>
            <w:tcW w:w="2940" w:type="dxa"/>
          </w:tcPr>
          <w:p w14:paraId="5B73CB0F" w14:textId="4B09DC25" w:rsidR="00DF3B96" w:rsidRPr="00CC6D18" w:rsidRDefault="00DF3B96" w:rsidP="005E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11" w:type="dxa"/>
            <w:vAlign w:val="bottom"/>
          </w:tcPr>
          <w:p w14:paraId="0441F37E" w14:textId="519A71BF" w:rsidR="00DF3B96" w:rsidRPr="00CC6D18" w:rsidRDefault="00DF3B96" w:rsidP="00DF3B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1,040</w:t>
            </w:r>
          </w:p>
        </w:tc>
        <w:tc>
          <w:tcPr>
            <w:tcW w:w="292" w:type="dxa"/>
          </w:tcPr>
          <w:p w14:paraId="7126DFFE" w14:textId="77777777" w:rsidR="00DF3B96" w:rsidRPr="00CC6D18" w:rsidRDefault="00DF3B96" w:rsidP="00DF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  <w:vAlign w:val="bottom"/>
          </w:tcPr>
          <w:p w14:paraId="7B6C0E74" w14:textId="2D0A8C12" w:rsidR="00DF3B96" w:rsidRPr="00CC6D18" w:rsidRDefault="00DF3B96" w:rsidP="00DF3B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871</w:t>
            </w:r>
          </w:p>
        </w:tc>
        <w:tc>
          <w:tcPr>
            <w:tcW w:w="270" w:type="dxa"/>
          </w:tcPr>
          <w:p w14:paraId="7B7369A7" w14:textId="77777777" w:rsidR="00DF3B96" w:rsidRPr="00CC6D18" w:rsidRDefault="00DF3B96" w:rsidP="00DF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vAlign w:val="bottom"/>
          </w:tcPr>
          <w:p w14:paraId="15A93311" w14:textId="08AC66A9" w:rsidR="00DF3B96" w:rsidRPr="00CC6D18" w:rsidRDefault="00DF3B96" w:rsidP="00DF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18" w:lineRule="atLeast"/>
              <w:ind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2" w:type="dxa"/>
          </w:tcPr>
          <w:p w14:paraId="1718CF59" w14:textId="77777777" w:rsidR="00DF3B96" w:rsidRPr="00CC6D18" w:rsidRDefault="00DF3B96" w:rsidP="00DF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18" w:lineRule="atLeast"/>
              <w:ind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32" w:type="dxa"/>
            <w:vAlign w:val="bottom"/>
          </w:tcPr>
          <w:p w14:paraId="2DD73757" w14:textId="58EB05E2" w:rsidR="00DF3B96" w:rsidRPr="00CC6D18" w:rsidRDefault="00DF3B96" w:rsidP="0056367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1,911</w:t>
            </w:r>
          </w:p>
        </w:tc>
      </w:tr>
      <w:tr w:rsidR="00DF3B96" w:rsidRPr="00CC6D18" w14:paraId="4A9B5BE5" w14:textId="77777777" w:rsidTr="007F11B7">
        <w:trPr>
          <w:trHeight w:val="340"/>
        </w:trPr>
        <w:tc>
          <w:tcPr>
            <w:tcW w:w="2940" w:type="dxa"/>
          </w:tcPr>
          <w:p w14:paraId="1565C495" w14:textId="47EB9826" w:rsidR="00DF3B96" w:rsidRPr="00CC6D18" w:rsidRDefault="00DF3B96" w:rsidP="00DF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7C333EC0" w14:textId="7F9F8F28" w:rsidR="00DF3B96" w:rsidRPr="00CC6D18" w:rsidRDefault="00DF3B96" w:rsidP="00DF3B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535</w:t>
            </w:r>
          </w:p>
        </w:tc>
        <w:tc>
          <w:tcPr>
            <w:tcW w:w="292" w:type="dxa"/>
          </w:tcPr>
          <w:p w14:paraId="54FB358C" w14:textId="77777777" w:rsidR="00DF3B96" w:rsidRPr="00CC6D18" w:rsidRDefault="00DF3B96" w:rsidP="00DF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444227FB" w14:textId="71369227" w:rsidR="00DF3B96" w:rsidRPr="00CC6D18" w:rsidRDefault="00DF3B96" w:rsidP="00DF3B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424</w:t>
            </w:r>
          </w:p>
        </w:tc>
        <w:tc>
          <w:tcPr>
            <w:tcW w:w="270" w:type="dxa"/>
          </w:tcPr>
          <w:p w14:paraId="3904A625" w14:textId="77777777" w:rsidR="00DF3B96" w:rsidRPr="00CC6D18" w:rsidRDefault="00DF3B96" w:rsidP="00DF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0266AABE" w14:textId="55FCE6FC" w:rsidR="00DF3B96" w:rsidRPr="00CC6D18" w:rsidRDefault="00DF3B96" w:rsidP="00DF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18" w:lineRule="atLeast"/>
              <w:ind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2" w:type="dxa"/>
          </w:tcPr>
          <w:p w14:paraId="37B0F192" w14:textId="77777777" w:rsidR="00DF3B96" w:rsidRPr="00CC6D18" w:rsidRDefault="00DF3B96" w:rsidP="00DF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18" w:lineRule="atLeast"/>
              <w:ind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1A3050E0" w14:textId="5214732E" w:rsidR="00DF3B96" w:rsidRPr="00CC6D18" w:rsidRDefault="00DF3B96" w:rsidP="0056367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959</w:t>
            </w:r>
          </w:p>
        </w:tc>
      </w:tr>
      <w:tr w:rsidR="00DF3B96" w:rsidRPr="00CC6D18" w14:paraId="4BBBC643" w14:textId="77777777" w:rsidTr="007F11B7">
        <w:trPr>
          <w:trHeight w:val="401"/>
        </w:trPr>
        <w:tc>
          <w:tcPr>
            <w:tcW w:w="2940" w:type="dxa"/>
          </w:tcPr>
          <w:p w14:paraId="452134B6" w14:textId="544F5746" w:rsidR="00DF3B96" w:rsidRPr="00CC6D18" w:rsidRDefault="00DF3B96" w:rsidP="00DF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2566 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25EFFFC3" w14:textId="77777777" w:rsidR="00DF3B96" w:rsidRPr="00CC6D18" w:rsidRDefault="00DF3B96" w:rsidP="00DF3B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1,575</w:t>
            </w:r>
          </w:p>
        </w:tc>
        <w:tc>
          <w:tcPr>
            <w:tcW w:w="292" w:type="dxa"/>
          </w:tcPr>
          <w:p w14:paraId="0333A6EC" w14:textId="77777777" w:rsidR="00DF3B96" w:rsidRPr="00CC6D18" w:rsidRDefault="00DF3B96" w:rsidP="00DF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6F975F5B" w14:textId="0C7ECD40" w:rsidR="00DF3B96" w:rsidRPr="00CC6D18" w:rsidRDefault="00DF3B96" w:rsidP="00DF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1,295</w:t>
            </w:r>
          </w:p>
        </w:tc>
        <w:tc>
          <w:tcPr>
            <w:tcW w:w="270" w:type="dxa"/>
          </w:tcPr>
          <w:p w14:paraId="1D322C09" w14:textId="77777777" w:rsidR="00DF3B96" w:rsidRPr="00CC6D18" w:rsidRDefault="00DF3B96" w:rsidP="00DF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28D01722" w14:textId="77777777" w:rsidR="00DF3B96" w:rsidRPr="00CC6D18" w:rsidRDefault="00DF3B96" w:rsidP="00DF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2" w:type="dxa"/>
          </w:tcPr>
          <w:p w14:paraId="5214403A" w14:textId="77777777" w:rsidR="00DF3B96" w:rsidRPr="00CC6D18" w:rsidRDefault="00DF3B96" w:rsidP="00DF3B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6DF0D8D8" w14:textId="3620C508" w:rsidR="00DF3B96" w:rsidRPr="00CC6D18" w:rsidRDefault="00DF3B96" w:rsidP="00DF3B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2,870</w:t>
            </w:r>
          </w:p>
        </w:tc>
      </w:tr>
      <w:tr w:rsidR="00DF3B96" w:rsidRPr="00CC6D18" w14:paraId="089D5605" w14:textId="77777777" w:rsidTr="007F11B7">
        <w:trPr>
          <w:trHeight w:val="401"/>
        </w:trPr>
        <w:tc>
          <w:tcPr>
            <w:tcW w:w="2940" w:type="dxa"/>
          </w:tcPr>
          <w:p w14:paraId="2A1D1E54" w14:textId="7090E103" w:rsidR="00DF3B96" w:rsidRPr="00CC6D18" w:rsidRDefault="00DF3B96" w:rsidP="00DF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11" w:type="dxa"/>
            <w:vAlign w:val="bottom"/>
          </w:tcPr>
          <w:p w14:paraId="3A2139F5" w14:textId="6B335D2D" w:rsidR="00DF3B96" w:rsidRPr="00CC6D18" w:rsidRDefault="006160AA" w:rsidP="00DF3B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642</w:t>
            </w:r>
          </w:p>
        </w:tc>
        <w:tc>
          <w:tcPr>
            <w:tcW w:w="292" w:type="dxa"/>
          </w:tcPr>
          <w:p w14:paraId="27B943BF" w14:textId="77777777" w:rsidR="00DF3B96" w:rsidRPr="00CC6D18" w:rsidRDefault="00DF3B96" w:rsidP="00DF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  <w:vAlign w:val="bottom"/>
          </w:tcPr>
          <w:p w14:paraId="0968C4C4" w14:textId="4A7050F8" w:rsidR="00DF3B96" w:rsidRPr="00CC6D18" w:rsidRDefault="00956EB3" w:rsidP="00DF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493</w:t>
            </w:r>
          </w:p>
        </w:tc>
        <w:tc>
          <w:tcPr>
            <w:tcW w:w="270" w:type="dxa"/>
          </w:tcPr>
          <w:p w14:paraId="13514688" w14:textId="77777777" w:rsidR="00DF3B96" w:rsidRPr="00CC6D18" w:rsidRDefault="00DF3B96" w:rsidP="00DF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vAlign w:val="bottom"/>
          </w:tcPr>
          <w:p w14:paraId="300B9325" w14:textId="50B22ED8" w:rsidR="00DF3B96" w:rsidRPr="00CC6D18" w:rsidRDefault="0056367A" w:rsidP="00DF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2" w:type="dxa"/>
          </w:tcPr>
          <w:p w14:paraId="4718ADB6" w14:textId="77777777" w:rsidR="00DF3B96" w:rsidRPr="00CC6D18" w:rsidRDefault="00DF3B96" w:rsidP="00DF3B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18CCEC99" w14:textId="45F4EDE8" w:rsidR="00DF3B96" w:rsidRPr="00CC6D18" w:rsidRDefault="0056367A" w:rsidP="00DF3B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1,1</w:t>
            </w:r>
            <w:r w:rsidR="00956EB3" w:rsidRPr="00CC6D18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DF3B96" w:rsidRPr="00CC6D18" w14:paraId="733FC463" w14:textId="77777777" w:rsidTr="007F11B7">
        <w:trPr>
          <w:trHeight w:val="401"/>
        </w:trPr>
        <w:tc>
          <w:tcPr>
            <w:tcW w:w="2940" w:type="dxa"/>
          </w:tcPr>
          <w:p w14:paraId="3C4ABE77" w14:textId="3A1F0EB2" w:rsidR="00DF3B96" w:rsidRPr="00CC6D18" w:rsidRDefault="00DF3B96" w:rsidP="00DF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9AA95" w14:textId="7313CDC3" w:rsidR="00DF3B96" w:rsidRPr="00CC6D18" w:rsidRDefault="0056367A" w:rsidP="00DF3B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2,217</w:t>
            </w:r>
          </w:p>
        </w:tc>
        <w:tc>
          <w:tcPr>
            <w:tcW w:w="292" w:type="dxa"/>
          </w:tcPr>
          <w:p w14:paraId="4891D751" w14:textId="77777777" w:rsidR="00DF3B96" w:rsidRPr="00CC6D18" w:rsidRDefault="00DF3B96" w:rsidP="00DF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FE1951" w14:textId="33733B70" w:rsidR="00DF3B96" w:rsidRPr="00CC6D18" w:rsidRDefault="0056367A" w:rsidP="00DF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</w:t>
            </w:r>
            <w:r w:rsidR="00956EB3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788</w:t>
            </w:r>
          </w:p>
        </w:tc>
        <w:tc>
          <w:tcPr>
            <w:tcW w:w="270" w:type="dxa"/>
          </w:tcPr>
          <w:p w14:paraId="381DF891" w14:textId="77777777" w:rsidR="00DF3B96" w:rsidRPr="00CC6D18" w:rsidRDefault="00DF3B96" w:rsidP="00DF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D598BB" w14:textId="6CDA058A" w:rsidR="00DF3B96" w:rsidRPr="00CC6D18" w:rsidRDefault="0056367A" w:rsidP="00DF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2" w:type="dxa"/>
          </w:tcPr>
          <w:p w14:paraId="4D5137C4" w14:textId="77777777" w:rsidR="00DF3B96" w:rsidRPr="00CC6D18" w:rsidRDefault="00DF3B96" w:rsidP="00DF3B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D54188" w14:textId="0456F81B" w:rsidR="00DF3B96" w:rsidRPr="00CC6D18" w:rsidRDefault="0056367A" w:rsidP="00DF3B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</w:t>
            </w:r>
            <w:r w:rsidR="00956EB3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</w:t>
            </w:r>
          </w:p>
        </w:tc>
      </w:tr>
      <w:tr w:rsidR="00DF3B96" w:rsidRPr="00CC6D18" w14:paraId="59523E1B" w14:textId="77777777" w:rsidTr="00E92129">
        <w:trPr>
          <w:trHeight w:val="20"/>
        </w:trPr>
        <w:tc>
          <w:tcPr>
            <w:tcW w:w="2940" w:type="dxa"/>
            <w:shd w:val="clear" w:color="auto" w:fill="auto"/>
          </w:tcPr>
          <w:p w14:paraId="3438492F" w14:textId="6B64920F" w:rsidR="00DF3B96" w:rsidRPr="00CC6D18" w:rsidRDefault="00DF3B96" w:rsidP="00E9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1" w:type="dxa"/>
            <w:vAlign w:val="bottom"/>
          </w:tcPr>
          <w:p w14:paraId="6E5C55D4" w14:textId="77777777" w:rsidR="00DF3B96" w:rsidRPr="00CC6D18" w:rsidRDefault="00DF3B96" w:rsidP="00E9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2" w:type="dxa"/>
          </w:tcPr>
          <w:p w14:paraId="6755AA56" w14:textId="77777777" w:rsidR="00DF3B96" w:rsidRPr="00CC6D18" w:rsidRDefault="00DF3B96" w:rsidP="00E9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7" w:type="dxa"/>
            <w:vAlign w:val="bottom"/>
          </w:tcPr>
          <w:p w14:paraId="5C749D0D" w14:textId="77777777" w:rsidR="00DF3B96" w:rsidRPr="00CC6D18" w:rsidRDefault="00DF3B96" w:rsidP="00E9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B9E693" w14:textId="77777777" w:rsidR="00DF3B96" w:rsidRPr="00CC6D18" w:rsidRDefault="00DF3B96" w:rsidP="00E9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5" w:type="dxa"/>
            <w:vAlign w:val="bottom"/>
          </w:tcPr>
          <w:p w14:paraId="76CF49A0" w14:textId="77777777" w:rsidR="00DF3B96" w:rsidRPr="00CC6D18" w:rsidRDefault="00DF3B96" w:rsidP="00E9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2" w:type="dxa"/>
          </w:tcPr>
          <w:p w14:paraId="0948701F" w14:textId="77777777" w:rsidR="00DF3B96" w:rsidRPr="00CC6D18" w:rsidRDefault="00DF3B96" w:rsidP="00E9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3B0210FB" w14:textId="77777777" w:rsidR="00DF3B96" w:rsidRPr="00CC6D18" w:rsidRDefault="00DF3B96" w:rsidP="00E9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35E62" w:rsidRPr="00CC6D18" w14:paraId="1BB37DE0" w14:textId="77777777" w:rsidTr="007F11B7">
        <w:trPr>
          <w:trHeight w:val="413"/>
        </w:trPr>
        <w:tc>
          <w:tcPr>
            <w:tcW w:w="2940" w:type="dxa"/>
            <w:shd w:val="clear" w:color="auto" w:fill="auto"/>
          </w:tcPr>
          <w:p w14:paraId="3FD14430" w14:textId="0C443A5F" w:rsidR="00E35E62" w:rsidRPr="00CC6D18" w:rsidRDefault="00E35E62" w:rsidP="00DF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11" w:type="dxa"/>
            <w:vAlign w:val="bottom"/>
          </w:tcPr>
          <w:p w14:paraId="5A31C93E" w14:textId="77777777" w:rsidR="00E35E62" w:rsidRPr="00CC6D18" w:rsidRDefault="00E35E62" w:rsidP="00DF3B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" w:type="dxa"/>
          </w:tcPr>
          <w:p w14:paraId="43022744" w14:textId="77777777" w:rsidR="00E35E62" w:rsidRPr="00CC6D18" w:rsidRDefault="00E35E62" w:rsidP="00DF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  <w:vAlign w:val="bottom"/>
          </w:tcPr>
          <w:p w14:paraId="44A92A14" w14:textId="77777777" w:rsidR="00E35E62" w:rsidRPr="00CC6D18" w:rsidRDefault="00E35E62" w:rsidP="00DF3B96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C01AF5" w14:textId="77777777" w:rsidR="00E35E62" w:rsidRPr="00CC6D18" w:rsidRDefault="00E35E62" w:rsidP="00DF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vAlign w:val="bottom"/>
          </w:tcPr>
          <w:p w14:paraId="6CD6ECBD" w14:textId="77777777" w:rsidR="00E35E62" w:rsidRPr="00CC6D18" w:rsidRDefault="00E35E62" w:rsidP="00DF3B96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" w:type="dxa"/>
          </w:tcPr>
          <w:p w14:paraId="0C44F04C" w14:textId="77777777" w:rsidR="00E35E62" w:rsidRPr="00CC6D18" w:rsidRDefault="00E35E62" w:rsidP="00DF3B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4BC33ACC" w14:textId="77777777" w:rsidR="00E35E62" w:rsidRPr="00CC6D18" w:rsidRDefault="00E35E62" w:rsidP="00DF3B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3B96" w:rsidRPr="00CC6D18" w14:paraId="0838263D" w14:textId="77777777" w:rsidTr="007F11B7">
        <w:trPr>
          <w:trHeight w:val="413"/>
        </w:trPr>
        <w:tc>
          <w:tcPr>
            <w:tcW w:w="2940" w:type="dxa"/>
            <w:shd w:val="clear" w:color="auto" w:fill="auto"/>
          </w:tcPr>
          <w:p w14:paraId="557EBE91" w14:textId="19D69DA9" w:rsidR="00DF3B96" w:rsidRPr="00CC6D18" w:rsidRDefault="00DF3B96" w:rsidP="00DD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  <w:r w:rsidR="00624A0B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11" w:type="dxa"/>
            <w:tcBorders>
              <w:bottom w:val="double" w:sz="4" w:space="0" w:color="auto"/>
            </w:tcBorders>
            <w:vAlign w:val="bottom"/>
          </w:tcPr>
          <w:p w14:paraId="7A619C76" w14:textId="77777777" w:rsidR="00DF3B96" w:rsidRPr="00CC6D18" w:rsidRDefault="00DF3B96" w:rsidP="00DF3B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1,995</w:t>
            </w:r>
          </w:p>
        </w:tc>
        <w:tc>
          <w:tcPr>
            <w:tcW w:w="292" w:type="dxa"/>
          </w:tcPr>
          <w:p w14:paraId="0DBC4844" w14:textId="77777777" w:rsidR="00DF3B96" w:rsidRPr="00CC6D18" w:rsidRDefault="00DF3B96" w:rsidP="00DF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  <w:tcBorders>
              <w:bottom w:val="double" w:sz="4" w:space="0" w:color="auto"/>
            </w:tcBorders>
            <w:vAlign w:val="bottom"/>
          </w:tcPr>
          <w:p w14:paraId="0B2D13AD" w14:textId="0731AADB" w:rsidR="00DF3B96" w:rsidRPr="00CC6D18" w:rsidRDefault="00DF3B96" w:rsidP="00DF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3,385</w:t>
            </w:r>
          </w:p>
        </w:tc>
        <w:tc>
          <w:tcPr>
            <w:tcW w:w="270" w:type="dxa"/>
          </w:tcPr>
          <w:p w14:paraId="5B588573" w14:textId="77777777" w:rsidR="00DF3B96" w:rsidRPr="00CC6D18" w:rsidRDefault="00DF3B96" w:rsidP="00DF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tcBorders>
              <w:bottom w:val="double" w:sz="4" w:space="0" w:color="auto"/>
            </w:tcBorders>
            <w:vAlign w:val="bottom"/>
          </w:tcPr>
          <w:p w14:paraId="6E04700E" w14:textId="77777777" w:rsidR="00DF3B96" w:rsidRPr="00CC6D18" w:rsidRDefault="00DF3B96" w:rsidP="00DF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2" w:type="dxa"/>
          </w:tcPr>
          <w:p w14:paraId="3B4BBCC7" w14:textId="77777777" w:rsidR="00DF3B96" w:rsidRPr="00CC6D18" w:rsidRDefault="00DF3B96" w:rsidP="00DF3B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double" w:sz="4" w:space="0" w:color="auto"/>
            </w:tcBorders>
            <w:vAlign w:val="bottom"/>
          </w:tcPr>
          <w:p w14:paraId="6395E326" w14:textId="17D6E2FA" w:rsidR="00DF3B96" w:rsidRPr="00CC6D18" w:rsidRDefault="00DF3B96" w:rsidP="00DF3B96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5,380</w:t>
            </w:r>
          </w:p>
        </w:tc>
      </w:tr>
      <w:tr w:rsidR="00DF3B96" w:rsidRPr="00CC6D18" w14:paraId="4DBB508F" w14:textId="77777777" w:rsidTr="00E92129">
        <w:trPr>
          <w:trHeight w:val="413"/>
        </w:trPr>
        <w:tc>
          <w:tcPr>
            <w:tcW w:w="2940" w:type="dxa"/>
            <w:shd w:val="clear" w:color="auto" w:fill="auto"/>
          </w:tcPr>
          <w:p w14:paraId="2282EB27" w14:textId="74A749D7" w:rsidR="00DF3B96" w:rsidRPr="00CC6D18" w:rsidRDefault="00DF3B96" w:rsidP="00DF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3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383F5BC" w14:textId="6485FF8D" w:rsidR="00DF3B96" w:rsidRPr="00CC6D18" w:rsidRDefault="00DF3B96" w:rsidP="00DF3B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56367A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353</w:t>
            </w:r>
          </w:p>
        </w:tc>
        <w:tc>
          <w:tcPr>
            <w:tcW w:w="292" w:type="dxa"/>
          </w:tcPr>
          <w:p w14:paraId="4876FA79" w14:textId="77777777" w:rsidR="00DF3B96" w:rsidRPr="00CC6D18" w:rsidRDefault="00DF3B96" w:rsidP="00DF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773D13F" w14:textId="0DE008FA" w:rsidR="00DF3B96" w:rsidRPr="00CC6D18" w:rsidRDefault="00DF3B96" w:rsidP="00DF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</w:t>
            </w:r>
            <w:r w:rsidR="0056367A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56</w:t>
            </w:r>
            <w:r w:rsidR="0008686F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512F16D5" w14:textId="77777777" w:rsidR="00DF3B96" w:rsidRPr="00CC6D18" w:rsidRDefault="00DF3B96" w:rsidP="00DF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68BC505" w14:textId="459C617D" w:rsidR="00DF3B96" w:rsidRPr="00CC6D18" w:rsidRDefault="00DF3B96" w:rsidP="00DF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2" w:type="dxa"/>
          </w:tcPr>
          <w:p w14:paraId="0B1209EA" w14:textId="77777777" w:rsidR="00DF3B96" w:rsidRPr="00CC6D18" w:rsidRDefault="00DF3B96" w:rsidP="00DF3B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E131938" w14:textId="07BC1E17" w:rsidR="00DF3B96" w:rsidRPr="00CC6D18" w:rsidRDefault="0056367A" w:rsidP="00DF3B96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DF3B96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</w:t>
            </w:r>
            <w:r w:rsidR="00955D58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</w:tbl>
    <w:p w14:paraId="7C178389" w14:textId="77777777" w:rsidR="007F11B7" w:rsidRPr="00CC6D18" w:rsidRDefault="007F11B7">
      <w:pPr>
        <w:rPr>
          <w:sz w:val="2"/>
          <w:szCs w:val="2"/>
        </w:rPr>
      </w:pPr>
    </w:p>
    <w:tbl>
      <w:tblPr>
        <w:tblW w:w="926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40"/>
        <w:gridCol w:w="1311"/>
        <w:gridCol w:w="292"/>
        <w:gridCol w:w="1397"/>
        <w:gridCol w:w="270"/>
        <w:gridCol w:w="1435"/>
        <w:gridCol w:w="292"/>
        <w:gridCol w:w="1332"/>
      </w:tblGrid>
      <w:tr w:rsidR="00C165EC" w:rsidRPr="00CC6D18" w14:paraId="5497E112" w14:textId="77777777" w:rsidTr="007F11B7">
        <w:trPr>
          <w:trHeight w:val="396"/>
          <w:tblHeader/>
        </w:trPr>
        <w:tc>
          <w:tcPr>
            <w:tcW w:w="2940" w:type="dxa"/>
          </w:tcPr>
          <w:p w14:paraId="24A59387" w14:textId="77777777" w:rsidR="00C165EC" w:rsidRPr="00CC6D18" w:rsidRDefault="00C165EC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9" w:type="dxa"/>
            <w:gridSpan w:val="7"/>
            <w:vAlign w:val="bottom"/>
          </w:tcPr>
          <w:p w14:paraId="52279BFC" w14:textId="2CDCB0C1" w:rsidR="00C165EC" w:rsidRPr="00CC6D18" w:rsidRDefault="00C165EC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13BB" w:rsidRPr="00CC6D18" w14:paraId="35564BD5" w14:textId="23E0BCE4" w:rsidTr="007F11B7">
        <w:trPr>
          <w:trHeight w:val="781"/>
          <w:tblHeader/>
        </w:trPr>
        <w:tc>
          <w:tcPr>
            <w:tcW w:w="2940" w:type="dxa"/>
          </w:tcPr>
          <w:p w14:paraId="006348F0" w14:textId="77777777" w:rsidR="00A113BB" w:rsidRPr="00CC6D18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1" w:type="dxa"/>
            <w:vAlign w:val="bottom"/>
          </w:tcPr>
          <w:p w14:paraId="167DF85F" w14:textId="7873C3B5" w:rsidR="00A113BB" w:rsidRPr="00CC6D18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ค่</w:t>
            </w:r>
            <w:r w:rsidR="00152F9C"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า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ทะเบียน</w:t>
            </w:r>
          </w:p>
          <w:p w14:paraId="09285E8B" w14:textId="0F108E2B" w:rsidR="00A113BB" w:rsidRPr="00CC6D18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</w:t>
            </w:r>
          </w:p>
        </w:tc>
        <w:tc>
          <w:tcPr>
            <w:tcW w:w="292" w:type="dxa"/>
            <w:vAlign w:val="bottom"/>
          </w:tcPr>
          <w:p w14:paraId="6CBFBB75" w14:textId="77777777" w:rsidR="00A113BB" w:rsidRPr="00CC6D18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  <w:vAlign w:val="bottom"/>
          </w:tcPr>
          <w:p w14:paraId="209453A9" w14:textId="77777777" w:rsidR="00A113BB" w:rsidRPr="00CC6D18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</w:t>
            </w:r>
          </w:p>
          <w:p w14:paraId="128763DA" w14:textId="755A2CD1" w:rsidR="00A113BB" w:rsidRPr="00CC6D18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70" w:type="dxa"/>
            <w:vAlign w:val="bottom"/>
          </w:tcPr>
          <w:p w14:paraId="6F0E6ED8" w14:textId="77777777" w:rsidR="00A113BB" w:rsidRPr="00CC6D18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vAlign w:val="bottom"/>
          </w:tcPr>
          <w:p w14:paraId="2114C856" w14:textId="1A07697F" w:rsidR="00A113BB" w:rsidRPr="00CC6D18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โปรแกรมระหว่างพัฒนา</w:t>
            </w:r>
          </w:p>
        </w:tc>
        <w:tc>
          <w:tcPr>
            <w:tcW w:w="292" w:type="dxa"/>
            <w:vAlign w:val="bottom"/>
          </w:tcPr>
          <w:p w14:paraId="7FBB3829" w14:textId="77777777" w:rsidR="00A113BB" w:rsidRPr="00CC6D18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6DFCB397" w14:textId="77777777" w:rsidR="00A113BB" w:rsidRPr="00CC6D18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668C15" w14:textId="128287C4" w:rsidR="00A113BB" w:rsidRPr="00CC6D18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113BB" w:rsidRPr="00CC6D18" w14:paraId="14597FC7" w14:textId="1518DFF7" w:rsidTr="007F11B7">
        <w:trPr>
          <w:trHeight w:val="313"/>
          <w:tblHeader/>
        </w:trPr>
        <w:tc>
          <w:tcPr>
            <w:tcW w:w="2940" w:type="dxa"/>
          </w:tcPr>
          <w:p w14:paraId="2599176E" w14:textId="77777777" w:rsidR="00A113BB" w:rsidRPr="00CC6D18" w:rsidRDefault="00A113BB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9" w:type="dxa"/>
            <w:gridSpan w:val="7"/>
            <w:vAlign w:val="bottom"/>
          </w:tcPr>
          <w:p w14:paraId="2F694789" w14:textId="2C3B07B2" w:rsidR="00A113BB" w:rsidRPr="00CC6D18" w:rsidRDefault="00A113BB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13BB" w:rsidRPr="00CC6D18" w14:paraId="2BEB4433" w14:textId="74EA112F" w:rsidTr="007F11B7">
        <w:trPr>
          <w:trHeight w:val="372"/>
        </w:trPr>
        <w:tc>
          <w:tcPr>
            <w:tcW w:w="2940" w:type="dxa"/>
          </w:tcPr>
          <w:p w14:paraId="59ECC47D" w14:textId="77777777" w:rsidR="00A113BB" w:rsidRPr="00CC6D18" w:rsidRDefault="00A113BB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11" w:type="dxa"/>
          </w:tcPr>
          <w:p w14:paraId="6B3AE1F9" w14:textId="77777777" w:rsidR="00A113BB" w:rsidRPr="00CC6D18" w:rsidRDefault="00A113BB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" w:type="dxa"/>
          </w:tcPr>
          <w:p w14:paraId="4CFC033E" w14:textId="77777777" w:rsidR="00A113BB" w:rsidRPr="00CC6D18" w:rsidRDefault="00A113BB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</w:tcPr>
          <w:p w14:paraId="7B15500A" w14:textId="77777777" w:rsidR="00A113BB" w:rsidRPr="00CC6D18" w:rsidRDefault="00A113BB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AC8CC2" w14:textId="77777777" w:rsidR="00A113BB" w:rsidRPr="00CC6D18" w:rsidRDefault="00A113BB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</w:tcPr>
          <w:p w14:paraId="25A0FBDE" w14:textId="77777777" w:rsidR="00A113BB" w:rsidRPr="00CC6D18" w:rsidRDefault="00A113BB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" w:type="dxa"/>
          </w:tcPr>
          <w:p w14:paraId="52A21DAD" w14:textId="77777777" w:rsidR="00A113BB" w:rsidRPr="00CC6D18" w:rsidRDefault="00A113BB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30595B60" w14:textId="77777777" w:rsidR="00A113BB" w:rsidRPr="00CC6D18" w:rsidRDefault="00A113BB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367A" w:rsidRPr="00CC6D18" w14:paraId="7FB0308F" w14:textId="6F13506F" w:rsidTr="007F11B7">
        <w:trPr>
          <w:trHeight w:val="384"/>
        </w:trPr>
        <w:tc>
          <w:tcPr>
            <w:tcW w:w="2940" w:type="dxa"/>
            <w:shd w:val="clear" w:color="auto" w:fill="auto"/>
          </w:tcPr>
          <w:p w14:paraId="7BA4161D" w14:textId="72FAB8D9" w:rsidR="0056367A" w:rsidRPr="00CC6D18" w:rsidRDefault="0056367A" w:rsidP="00563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11" w:type="dxa"/>
            <w:vAlign w:val="bottom"/>
          </w:tcPr>
          <w:p w14:paraId="60F16293" w14:textId="776EFAB8" w:rsidR="0056367A" w:rsidRPr="00CC6D18" w:rsidRDefault="0056367A" w:rsidP="00563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2,570</w:t>
            </w:r>
          </w:p>
        </w:tc>
        <w:tc>
          <w:tcPr>
            <w:tcW w:w="292" w:type="dxa"/>
          </w:tcPr>
          <w:p w14:paraId="275F8DFA" w14:textId="77777777" w:rsidR="0056367A" w:rsidRPr="00CC6D18" w:rsidRDefault="0056367A" w:rsidP="00563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  <w:vAlign w:val="bottom"/>
          </w:tcPr>
          <w:p w14:paraId="17D66ADE" w14:textId="374A0697" w:rsidR="0056367A" w:rsidRPr="00CC6D18" w:rsidRDefault="0056367A" w:rsidP="00563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3,560</w:t>
            </w:r>
          </w:p>
        </w:tc>
        <w:tc>
          <w:tcPr>
            <w:tcW w:w="270" w:type="dxa"/>
          </w:tcPr>
          <w:p w14:paraId="17CE7F39" w14:textId="77777777" w:rsidR="0056367A" w:rsidRPr="00CC6D18" w:rsidRDefault="0056367A" w:rsidP="00563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vAlign w:val="bottom"/>
          </w:tcPr>
          <w:p w14:paraId="67F36680" w14:textId="438893C9" w:rsidR="0056367A" w:rsidRPr="00CC6D18" w:rsidRDefault="0056367A" w:rsidP="0099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right="69"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  <w:tc>
          <w:tcPr>
            <w:tcW w:w="292" w:type="dxa"/>
          </w:tcPr>
          <w:p w14:paraId="53019501" w14:textId="77777777" w:rsidR="0056367A" w:rsidRPr="00CC6D18" w:rsidRDefault="0056367A" w:rsidP="00563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32" w:type="dxa"/>
            <w:vAlign w:val="bottom"/>
          </w:tcPr>
          <w:p w14:paraId="7EBE29BE" w14:textId="634801FD" w:rsidR="0056367A" w:rsidRPr="00CC6D18" w:rsidRDefault="0056367A" w:rsidP="00563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6,425</w:t>
            </w:r>
          </w:p>
        </w:tc>
      </w:tr>
      <w:tr w:rsidR="0056367A" w:rsidRPr="00CC6D18" w14:paraId="643546A0" w14:textId="60544AD1" w:rsidTr="007F11B7">
        <w:trPr>
          <w:trHeight w:val="396"/>
        </w:trPr>
        <w:tc>
          <w:tcPr>
            <w:tcW w:w="2940" w:type="dxa"/>
          </w:tcPr>
          <w:p w14:paraId="2543EC04" w14:textId="77777777" w:rsidR="0056367A" w:rsidRPr="00CC6D18" w:rsidRDefault="0056367A" w:rsidP="00563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11" w:type="dxa"/>
            <w:vAlign w:val="bottom"/>
          </w:tcPr>
          <w:p w14:paraId="39C217EA" w14:textId="61DAAB86" w:rsidR="0056367A" w:rsidRPr="00CC6D18" w:rsidRDefault="0056367A" w:rsidP="0099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292" w:type="dxa"/>
          </w:tcPr>
          <w:p w14:paraId="661C4A44" w14:textId="77777777" w:rsidR="0056367A" w:rsidRPr="00CC6D18" w:rsidRDefault="0056367A" w:rsidP="00563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  <w:vAlign w:val="bottom"/>
          </w:tcPr>
          <w:p w14:paraId="6659FFDF" w14:textId="33F5B201" w:rsidR="0056367A" w:rsidRPr="00CC6D18" w:rsidRDefault="0056367A" w:rsidP="00563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762</w:t>
            </w:r>
          </w:p>
        </w:tc>
        <w:tc>
          <w:tcPr>
            <w:tcW w:w="270" w:type="dxa"/>
          </w:tcPr>
          <w:p w14:paraId="25BA00CE" w14:textId="77777777" w:rsidR="0056367A" w:rsidRPr="00CC6D18" w:rsidRDefault="0056367A" w:rsidP="00563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vAlign w:val="bottom"/>
          </w:tcPr>
          <w:p w14:paraId="6BBD9CCD" w14:textId="5C345225" w:rsidR="0056367A" w:rsidRPr="00CC6D18" w:rsidRDefault="0056367A" w:rsidP="0099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92" w:type="dxa"/>
          </w:tcPr>
          <w:p w14:paraId="1CC72A3D" w14:textId="77777777" w:rsidR="0056367A" w:rsidRPr="00CC6D18" w:rsidRDefault="0056367A" w:rsidP="0056367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1FAC38BC" w14:textId="634B01D2" w:rsidR="0056367A" w:rsidRPr="00CC6D18" w:rsidRDefault="0056367A" w:rsidP="0056367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1,762</w:t>
            </w:r>
          </w:p>
        </w:tc>
      </w:tr>
      <w:tr w:rsidR="0056367A" w:rsidRPr="00CC6D18" w14:paraId="7C0258F5" w14:textId="77777777" w:rsidTr="007F11B7">
        <w:trPr>
          <w:trHeight w:val="384"/>
        </w:trPr>
        <w:tc>
          <w:tcPr>
            <w:tcW w:w="2940" w:type="dxa"/>
          </w:tcPr>
          <w:p w14:paraId="71F487D7" w14:textId="6CE43F95" w:rsidR="0056367A" w:rsidRPr="00CC6D18" w:rsidRDefault="0056367A" w:rsidP="00563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311" w:type="dxa"/>
            <w:vAlign w:val="bottom"/>
          </w:tcPr>
          <w:p w14:paraId="4D0C36B8" w14:textId="36875BFE" w:rsidR="0056367A" w:rsidRPr="00CC6D18" w:rsidRDefault="0056367A" w:rsidP="00563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after="0" w:line="240" w:lineRule="auto"/>
              <w:ind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92" w:type="dxa"/>
          </w:tcPr>
          <w:p w14:paraId="689C152C" w14:textId="77777777" w:rsidR="0056367A" w:rsidRPr="00CC6D18" w:rsidRDefault="0056367A" w:rsidP="00563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97" w:type="dxa"/>
            <w:vAlign w:val="bottom"/>
          </w:tcPr>
          <w:p w14:paraId="46E51B24" w14:textId="2B71A55C" w:rsidR="0056367A" w:rsidRPr="00CC6D18" w:rsidRDefault="0056367A" w:rsidP="0099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  <w:tc>
          <w:tcPr>
            <w:tcW w:w="270" w:type="dxa"/>
          </w:tcPr>
          <w:p w14:paraId="5E4F0BF8" w14:textId="77777777" w:rsidR="0056367A" w:rsidRPr="00CC6D18" w:rsidRDefault="0056367A" w:rsidP="00563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35" w:type="dxa"/>
            <w:vAlign w:val="bottom"/>
          </w:tcPr>
          <w:p w14:paraId="198B0568" w14:textId="04276C5B" w:rsidR="0056367A" w:rsidRPr="00CC6D18" w:rsidRDefault="0056367A" w:rsidP="0099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right="69"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(295)</w:t>
            </w:r>
          </w:p>
        </w:tc>
        <w:tc>
          <w:tcPr>
            <w:tcW w:w="292" w:type="dxa"/>
          </w:tcPr>
          <w:p w14:paraId="055B383B" w14:textId="77777777" w:rsidR="0056367A" w:rsidRPr="00CC6D18" w:rsidRDefault="0056367A" w:rsidP="00563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32" w:type="dxa"/>
            <w:vAlign w:val="bottom"/>
          </w:tcPr>
          <w:p w14:paraId="1788F3EC" w14:textId="50E3C3E3" w:rsidR="0056367A" w:rsidRPr="00CC6D18" w:rsidRDefault="0056367A" w:rsidP="00563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56367A" w:rsidRPr="00CC6D18" w14:paraId="176CE41A" w14:textId="46C2F3E8" w:rsidTr="007F11B7">
        <w:trPr>
          <w:trHeight w:val="396"/>
        </w:trPr>
        <w:tc>
          <w:tcPr>
            <w:tcW w:w="2940" w:type="dxa"/>
            <w:shd w:val="clear" w:color="auto" w:fill="auto"/>
          </w:tcPr>
          <w:p w14:paraId="711DF7F4" w14:textId="327568D0" w:rsidR="0056367A" w:rsidRPr="00CC6D18" w:rsidRDefault="0056367A" w:rsidP="00563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2565 </w:t>
            </w:r>
            <w:r w:rsidRPr="00CC6D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1 </w:t>
            </w:r>
            <w:r w:rsidRPr="00CC6D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25BE366A" w14:textId="550F4466" w:rsidR="0056367A" w:rsidRPr="00CC6D18" w:rsidRDefault="00997599" w:rsidP="00563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6367A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,570</w:t>
            </w:r>
          </w:p>
        </w:tc>
        <w:tc>
          <w:tcPr>
            <w:tcW w:w="292" w:type="dxa"/>
          </w:tcPr>
          <w:p w14:paraId="0D3A5435" w14:textId="77777777" w:rsidR="0056367A" w:rsidRPr="00CC6D18" w:rsidRDefault="0056367A" w:rsidP="00563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11BD249D" w14:textId="7F361B37" w:rsidR="0056367A" w:rsidRPr="00CC6D18" w:rsidRDefault="00997599" w:rsidP="0056367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4,617</w:t>
            </w:r>
          </w:p>
        </w:tc>
        <w:tc>
          <w:tcPr>
            <w:tcW w:w="270" w:type="dxa"/>
          </w:tcPr>
          <w:p w14:paraId="203246B8" w14:textId="77777777" w:rsidR="0056367A" w:rsidRPr="00CC6D18" w:rsidRDefault="0056367A" w:rsidP="00563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43CFD6B6" w14:textId="18FE0165" w:rsidR="0056367A" w:rsidRPr="00CC6D18" w:rsidRDefault="00997599" w:rsidP="0099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2" w:type="dxa"/>
          </w:tcPr>
          <w:p w14:paraId="4013DB15" w14:textId="77777777" w:rsidR="0056367A" w:rsidRPr="00CC6D18" w:rsidRDefault="0056367A" w:rsidP="0056367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54C87943" w14:textId="45515C50" w:rsidR="0056367A" w:rsidRPr="00CC6D18" w:rsidRDefault="00997599" w:rsidP="0056367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8,187</w:t>
            </w:r>
          </w:p>
        </w:tc>
      </w:tr>
      <w:tr w:rsidR="00997599" w:rsidRPr="00CC6D18" w14:paraId="45621AC9" w14:textId="0094D13F" w:rsidTr="007F11B7">
        <w:trPr>
          <w:trHeight w:val="384"/>
        </w:trPr>
        <w:tc>
          <w:tcPr>
            <w:tcW w:w="2940" w:type="dxa"/>
          </w:tcPr>
          <w:p w14:paraId="27B7AEEE" w14:textId="454E26BD" w:rsidR="00997599" w:rsidRPr="00CC6D18" w:rsidRDefault="00997599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11" w:type="dxa"/>
            <w:vAlign w:val="bottom"/>
          </w:tcPr>
          <w:p w14:paraId="4CBEAC4A" w14:textId="623106C9" w:rsidR="00997599" w:rsidRPr="00CC6D18" w:rsidRDefault="00997599" w:rsidP="0099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after="0" w:line="240" w:lineRule="auto"/>
              <w:ind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2" w:type="dxa"/>
          </w:tcPr>
          <w:p w14:paraId="49E465D4" w14:textId="77777777" w:rsidR="00997599" w:rsidRPr="00CC6D18" w:rsidRDefault="00997599" w:rsidP="0099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97" w:type="dxa"/>
            <w:vAlign w:val="bottom"/>
          </w:tcPr>
          <w:p w14:paraId="5A2352C7" w14:textId="0DDE3CF7" w:rsidR="00997599" w:rsidRPr="00CC6D18" w:rsidRDefault="00997599" w:rsidP="0099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right="110"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  <w:tc>
          <w:tcPr>
            <w:tcW w:w="270" w:type="dxa"/>
          </w:tcPr>
          <w:p w14:paraId="182B7131" w14:textId="77777777" w:rsidR="00997599" w:rsidRPr="00CC6D18" w:rsidRDefault="00997599" w:rsidP="0099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35" w:type="dxa"/>
            <w:vAlign w:val="bottom"/>
          </w:tcPr>
          <w:p w14:paraId="55A2108F" w14:textId="21D59172" w:rsidR="00997599" w:rsidRPr="00CC6D18" w:rsidRDefault="00997599" w:rsidP="0099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92" w:type="dxa"/>
          </w:tcPr>
          <w:p w14:paraId="682C0393" w14:textId="77777777" w:rsidR="00997599" w:rsidRPr="00CC6D18" w:rsidRDefault="00997599" w:rsidP="0099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32" w:type="dxa"/>
            <w:vAlign w:val="bottom"/>
          </w:tcPr>
          <w:p w14:paraId="7B920640" w14:textId="1939815B" w:rsidR="00997599" w:rsidRPr="00CC6D18" w:rsidRDefault="00997599" w:rsidP="0099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</w:tr>
      <w:tr w:rsidR="00997599" w:rsidRPr="00CC6D18" w14:paraId="380CE5CB" w14:textId="2C06C77A" w:rsidTr="007F11B7">
        <w:trPr>
          <w:trHeight w:val="396"/>
        </w:trPr>
        <w:tc>
          <w:tcPr>
            <w:tcW w:w="2940" w:type="dxa"/>
            <w:shd w:val="clear" w:color="auto" w:fill="auto"/>
          </w:tcPr>
          <w:p w14:paraId="5FAA6CE1" w14:textId="7F6CBF35" w:rsidR="00997599" w:rsidRPr="00CC6D18" w:rsidRDefault="00997599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FE81B" w14:textId="3E7BDAD2" w:rsidR="00997599" w:rsidRPr="00CC6D18" w:rsidRDefault="00997599" w:rsidP="009975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3,570</w:t>
            </w:r>
          </w:p>
        </w:tc>
        <w:tc>
          <w:tcPr>
            <w:tcW w:w="292" w:type="dxa"/>
          </w:tcPr>
          <w:p w14:paraId="6B180AA7" w14:textId="77777777" w:rsidR="00997599" w:rsidRPr="00CC6D18" w:rsidRDefault="00997599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5DA760" w14:textId="17A1EEC8" w:rsidR="00997599" w:rsidRPr="00CC6D18" w:rsidRDefault="00997599" w:rsidP="009975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5,148</w:t>
            </w:r>
          </w:p>
        </w:tc>
        <w:tc>
          <w:tcPr>
            <w:tcW w:w="270" w:type="dxa"/>
          </w:tcPr>
          <w:p w14:paraId="67EAC758" w14:textId="77777777" w:rsidR="00997599" w:rsidRPr="00CC6D18" w:rsidRDefault="00997599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EE6106" w14:textId="3A5231F1" w:rsidR="00997599" w:rsidRPr="00CC6D18" w:rsidRDefault="00997599" w:rsidP="0099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2" w:type="dxa"/>
          </w:tcPr>
          <w:p w14:paraId="1B1F6179" w14:textId="77777777" w:rsidR="00997599" w:rsidRPr="00CC6D18" w:rsidRDefault="00997599" w:rsidP="009975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B23BE" w14:textId="2DDBABBE" w:rsidR="00997599" w:rsidRPr="00CC6D18" w:rsidRDefault="00997599" w:rsidP="009975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8,718</w:t>
            </w:r>
          </w:p>
        </w:tc>
      </w:tr>
      <w:tr w:rsidR="00997599" w:rsidRPr="00CC6D18" w14:paraId="5F9A13A7" w14:textId="60C7001F" w:rsidTr="007F11B7">
        <w:trPr>
          <w:trHeight w:val="323"/>
        </w:trPr>
        <w:tc>
          <w:tcPr>
            <w:tcW w:w="2940" w:type="dxa"/>
            <w:shd w:val="clear" w:color="auto" w:fill="auto"/>
          </w:tcPr>
          <w:p w14:paraId="61D86294" w14:textId="77777777" w:rsidR="00997599" w:rsidRPr="00CC6D18" w:rsidRDefault="00997599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nil"/>
            </w:tcBorders>
            <w:vAlign w:val="bottom"/>
          </w:tcPr>
          <w:p w14:paraId="454AACB2" w14:textId="77777777" w:rsidR="00997599" w:rsidRPr="00CC6D18" w:rsidRDefault="00997599" w:rsidP="00997599">
            <w:pPr>
              <w:pStyle w:val="acctfourfigures"/>
              <w:tabs>
                <w:tab w:val="clear" w:pos="765"/>
              </w:tabs>
              <w:spacing w:line="192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2" w:type="dxa"/>
            <w:tcBorders>
              <w:bottom w:val="nil"/>
            </w:tcBorders>
          </w:tcPr>
          <w:p w14:paraId="5CCFF5D7" w14:textId="77777777" w:rsidR="00997599" w:rsidRPr="00CC6D18" w:rsidRDefault="00997599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nil"/>
            </w:tcBorders>
            <w:vAlign w:val="bottom"/>
          </w:tcPr>
          <w:p w14:paraId="31171664" w14:textId="77777777" w:rsidR="00997599" w:rsidRPr="00CC6D18" w:rsidRDefault="00997599" w:rsidP="00997599">
            <w:pPr>
              <w:pStyle w:val="acctfourfigures"/>
              <w:tabs>
                <w:tab w:val="clear" w:pos="765"/>
              </w:tabs>
              <w:spacing w:line="192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DC2D9A3" w14:textId="77777777" w:rsidR="00997599" w:rsidRPr="00CC6D18" w:rsidRDefault="00997599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nil"/>
            </w:tcBorders>
            <w:vAlign w:val="bottom"/>
          </w:tcPr>
          <w:p w14:paraId="17241DDB" w14:textId="77777777" w:rsidR="00997599" w:rsidRPr="00CC6D18" w:rsidRDefault="00997599" w:rsidP="00997599">
            <w:pPr>
              <w:pStyle w:val="acctfourfigures"/>
              <w:tabs>
                <w:tab w:val="clear" w:pos="765"/>
              </w:tabs>
              <w:spacing w:line="192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2" w:type="dxa"/>
            <w:tcBorders>
              <w:bottom w:val="nil"/>
            </w:tcBorders>
          </w:tcPr>
          <w:p w14:paraId="4D5C85C5" w14:textId="77777777" w:rsidR="00997599" w:rsidRPr="00CC6D18" w:rsidRDefault="00997599" w:rsidP="00997599">
            <w:pPr>
              <w:pStyle w:val="acctfourfigures"/>
              <w:tabs>
                <w:tab w:val="clear" w:pos="765"/>
              </w:tabs>
              <w:spacing w:line="192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nil"/>
            </w:tcBorders>
            <w:vAlign w:val="bottom"/>
          </w:tcPr>
          <w:p w14:paraId="7184AE9B" w14:textId="77777777" w:rsidR="00997599" w:rsidRPr="00CC6D18" w:rsidRDefault="00997599" w:rsidP="00997599">
            <w:pPr>
              <w:pStyle w:val="acctfourfigures"/>
              <w:tabs>
                <w:tab w:val="clear" w:pos="765"/>
              </w:tabs>
              <w:spacing w:line="192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97599" w:rsidRPr="00CC6D18" w14:paraId="2EFFC461" w14:textId="0A2B5A8F" w:rsidTr="007F11B7">
        <w:trPr>
          <w:trHeight w:val="361"/>
        </w:trPr>
        <w:tc>
          <w:tcPr>
            <w:tcW w:w="2940" w:type="dxa"/>
            <w:shd w:val="clear" w:color="auto" w:fill="auto"/>
          </w:tcPr>
          <w:p w14:paraId="34F0D73E" w14:textId="77777777" w:rsidR="00997599" w:rsidRPr="00CC6D18" w:rsidRDefault="00997599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311" w:type="dxa"/>
            <w:vAlign w:val="bottom"/>
          </w:tcPr>
          <w:p w14:paraId="167E3CBE" w14:textId="77777777" w:rsidR="00997599" w:rsidRPr="00CC6D18" w:rsidRDefault="00997599" w:rsidP="00997599">
            <w:pPr>
              <w:pStyle w:val="acctfourfigures"/>
              <w:tabs>
                <w:tab w:val="clear" w:pos="765"/>
              </w:tabs>
              <w:spacing w:line="216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" w:type="dxa"/>
          </w:tcPr>
          <w:p w14:paraId="03ED08FD" w14:textId="77777777" w:rsidR="00997599" w:rsidRPr="00CC6D18" w:rsidRDefault="00997599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  <w:vAlign w:val="bottom"/>
          </w:tcPr>
          <w:p w14:paraId="377E7BB9" w14:textId="77777777" w:rsidR="00997599" w:rsidRPr="00CC6D18" w:rsidRDefault="00997599" w:rsidP="00997599">
            <w:pPr>
              <w:pStyle w:val="acctfourfigures"/>
              <w:tabs>
                <w:tab w:val="clear" w:pos="765"/>
              </w:tabs>
              <w:spacing w:line="216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5D2953" w14:textId="77777777" w:rsidR="00997599" w:rsidRPr="00CC6D18" w:rsidRDefault="00997599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vAlign w:val="bottom"/>
          </w:tcPr>
          <w:p w14:paraId="330702B6" w14:textId="77777777" w:rsidR="00997599" w:rsidRPr="00CC6D18" w:rsidRDefault="00997599" w:rsidP="00997599">
            <w:pPr>
              <w:pStyle w:val="acctfourfigures"/>
              <w:tabs>
                <w:tab w:val="clear" w:pos="765"/>
              </w:tabs>
              <w:spacing w:line="216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" w:type="dxa"/>
          </w:tcPr>
          <w:p w14:paraId="3C3DE94E" w14:textId="77777777" w:rsidR="00997599" w:rsidRPr="00CC6D18" w:rsidRDefault="00997599" w:rsidP="00997599">
            <w:pPr>
              <w:pStyle w:val="acctfourfigures"/>
              <w:tabs>
                <w:tab w:val="clear" w:pos="765"/>
              </w:tabs>
              <w:spacing w:line="216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2E2C2882" w14:textId="77777777" w:rsidR="00997599" w:rsidRPr="00CC6D18" w:rsidRDefault="00997599" w:rsidP="00997599">
            <w:pPr>
              <w:pStyle w:val="acctfourfigures"/>
              <w:tabs>
                <w:tab w:val="clear" w:pos="765"/>
              </w:tabs>
              <w:spacing w:line="216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7599" w:rsidRPr="00CC6D18" w14:paraId="6F0D1FA6" w14:textId="6F1ACE87" w:rsidTr="007F11B7">
        <w:trPr>
          <w:trHeight w:val="396"/>
        </w:trPr>
        <w:tc>
          <w:tcPr>
            <w:tcW w:w="2940" w:type="dxa"/>
            <w:shd w:val="clear" w:color="auto" w:fill="auto"/>
          </w:tcPr>
          <w:p w14:paraId="251D82EC" w14:textId="671976BA" w:rsidR="00997599" w:rsidRPr="00CC6D18" w:rsidRDefault="00997599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11" w:type="dxa"/>
            <w:vAlign w:val="bottom"/>
          </w:tcPr>
          <w:p w14:paraId="78346EB9" w14:textId="0EF9D5FC" w:rsidR="00997599" w:rsidRPr="00CC6D18" w:rsidRDefault="00997599" w:rsidP="0099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1,040</w:t>
            </w:r>
          </w:p>
        </w:tc>
        <w:tc>
          <w:tcPr>
            <w:tcW w:w="292" w:type="dxa"/>
          </w:tcPr>
          <w:p w14:paraId="0E88AAFE" w14:textId="77777777" w:rsidR="00997599" w:rsidRPr="00CC6D18" w:rsidRDefault="00997599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  <w:vAlign w:val="bottom"/>
          </w:tcPr>
          <w:p w14:paraId="2C148873" w14:textId="4ECD9EED" w:rsidR="00997599" w:rsidRPr="00CC6D18" w:rsidRDefault="00997599" w:rsidP="0099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right="110"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871</w:t>
            </w:r>
          </w:p>
        </w:tc>
        <w:tc>
          <w:tcPr>
            <w:tcW w:w="270" w:type="dxa"/>
          </w:tcPr>
          <w:p w14:paraId="2AC363C5" w14:textId="77777777" w:rsidR="00997599" w:rsidRPr="00CC6D18" w:rsidRDefault="00997599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vAlign w:val="bottom"/>
          </w:tcPr>
          <w:p w14:paraId="24D734B1" w14:textId="7998E33C" w:rsidR="00997599" w:rsidRPr="00CC6D18" w:rsidRDefault="00997599" w:rsidP="0099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92" w:type="dxa"/>
          </w:tcPr>
          <w:p w14:paraId="7271FFEF" w14:textId="77777777" w:rsidR="00997599" w:rsidRPr="00CC6D18" w:rsidRDefault="00997599" w:rsidP="0099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32" w:type="dxa"/>
            <w:vAlign w:val="bottom"/>
          </w:tcPr>
          <w:p w14:paraId="1A746D6F" w14:textId="4C8C9A6D" w:rsidR="00997599" w:rsidRPr="00CC6D18" w:rsidRDefault="00997599" w:rsidP="0099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1,911</w:t>
            </w:r>
          </w:p>
        </w:tc>
      </w:tr>
      <w:tr w:rsidR="00997599" w:rsidRPr="00CC6D18" w14:paraId="166E5B25" w14:textId="7C7DE0E2" w:rsidTr="007F11B7">
        <w:trPr>
          <w:trHeight w:val="384"/>
        </w:trPr>
        <w:tc>
          <w:tcPr>
            <w:tcW w:w="2940" w:type="dxa"/>
            <w:shd w:val="clear" w:color="auto" w:fill="auto"/>
          </w:tcPr>
          <w:p w14:paraId="290CE7E2" w14:textId="4E429806" w:rsidR="00997599" w:rsidRPr="00CC6D18" w:rsidRDefault="00997599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11" w:type="dxa"/>
            <w:vAlign w:val="bottom"/>
          </w:tcPr>
          <w:p w14:paraId="6F288305" w14:textId="0A186548" w:rsidR="00997599" w:rsidRPr="00CC6D18" w:rsidRDefault="00997599" w:rsidP="0099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535</w:t>
            </w:r>
          </w:p>
        </w:tc>
        <w:tc>
          <w:tcPr>
            <w:tcW w:w="292" w:type="dxa"/>
          </w:tcPr>
          <w:p w14:paraId="00374052" w14:textId="77777777" w:rsidR="00997599" w:rsidRPr="00CC6D18" w:rsidRDefault="00997599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  <w:vAlign w:val="bottom"/>
          </w:tcPr>
          <w:p w14:paraId="62AB33AC" w14:textId="72A9342F" w:rsidR="00997599" w:rsidRPr="00CC6D18" w:rsidRDefault="00997599" w:rsidP="0099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right="110"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42</w:t>
            </w:r>
            <w:r w:rsidR="00D71652" w:rsidRPr="00CC6D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</w:p>
        </w:tc>
        <w:tc>
          <w:tcPr>
            <w:tcW w:w="270" w:type="dxa"/>
          </w:tcPr>
          <w:p w14:paraId="5CEA3BEE" w14:textId="77777777" w:rsidR="00997599" w:rsidRPr="00CC6D18" w:rsidRDefault="00997599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vAlign w:val="bottom"/>
          </w:tcPr>
          <w:p w14:paraId="2109F7A6" w14:textId="62467110" w:rsidR="00997599" w:rsidRPr="00CC6D18" w:rsidRDefault="00997599" w:rsidP="0099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92" w:type="dxa"/>
          </w:tcPr>
          <w:p w14:paraId="04292EDF" w14:textId="77777777" w:rsidR="00997599" w:rsidRPr="00CC6D18" w:rsidRDefault="00997599" w:rsidP="0099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32" w:type="dxa"/>
            <w:vAlign w:val="bottom"/>
          </w:tcPr>
          <w:p w14:paraId="3AF7E2B9" w14:textId="69E679D8" w:rsidR="00997599" w:rsidRPr="00CC6D18" w:rsidRDefault="00997599" w:rsidP="0099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="003C20CF" w:rsidRPr="00CC6D1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97599" w:rsidRPr="00CC6D18" w14:paraId="0866D021" w14:textId="52C1B882" w:rsidTr="007F11B7">
        <w:trPr>
          <w:trHeight w:val="396"/>
        </w:trPr>
        <w:tc>
          <w:tcPr>
            <w:tcW w:w="2940" w:type="dxa"/>
            <w:shd w:val="clear" w:color="auto" w:fill="auto"/>
          </w:tcPr>
          <w:p w14:paraId="22AB6AFE" w14:textId="79B6488F" w:rsidR="00997599" w:rsidRPr="00CC6D18" w:rsidRDefault="00997599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2565 </w:t>
            </w:r>
            <w:r w:rsidRPr="00CC6D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1 </w:t>
            </w:r>
            <w:r w:rsidRPr="00CC6D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25344FDE" w14:textId="2BF9AED7" w:rsidR="00997599" w:rsidRPr="00CC6D18" w:rsidRDefault="00997599" w:rsidP="0099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1,575</w:t>
            </w:r>
          </w:p>
        </w:tc>
        <w:tc>
          <w:tcPr>
            <w:tcW w:w="292" w:type="dxa"/>
          </w:tcPr>
          <w:p w14:paraId="62E8B6F6" w14:textId="77777777" w:rsidR="00997599" w:rsidRPr="00CC6D18" w:rsidRDefault="00997599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14BFE7DE" w14:textId="753F7DAC" w:rsidR="00997599" w:rsidRPr="00CC6D18" w:rsidRDefault="00997599" w:rsidP="0099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right="110" w:hanging="7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1,29</w:t>
            </w:r>
            <w:r w:rsidR="00D71652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</w:t>
            </w:r>
          </w:p>
        </w:tc>
        <w:tc>
          <w:tcPr>
            <w:tcW w:w="270" w:type="dxa"/>
          </w:tcPr>
          <w:p w14:paraId="212EE3BA" w14:textId="77777777" w:rsidR="00997599" w:rsidRPr="00CC6D18" w:rsidRDefault="00997599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1EE31344" w14:textId="3C1FAB83" w:rsidR="00997599" w:rsidRPr="00CC6D18" w:rsidRDefault="00997599" w:rsidP="0099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92" w:type="dxa"/>
          </w:tcPr>
          <w:p w14:paraId="6CD0433E" w14:textId="77777777" w:rsidR="00997599" w:rsidRPr="00CC6D18" w:rsidRDefault="00997599" w:rsidP="009975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0CB09092" w14:textId="3A048FAC" w:rsidR="00997599" w:rsidRPr="00CC6D18" w:rsidRDefault="00997599" w:rsidP="009975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</w:t>
            </w:r>
            <w:r w:rsidR="003C20CF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</w:tr>
      <w:tr w:rsidR="00997599" w:rsidRPr="00CC6D18" w14:paraId="5565AD9A" w14:textId="2A97E633" w:rsidTr="007F11B7">
        <w:trPr>
          <w:trHeight w:val="336"/>
        </w:trPr>
        <w:tc>
          <w:tcPr>
            <w:tcW w:w="2940" w:type="dxa"/>
          </w:tcPr>
          <w:p w14:paraId="3776E988" w14:textId="4AE80115" w:rsidR="00997599" w:rsidRPr="00CC6D18" w:rsidRDefault="00997599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67E9DD9F" w14:textId="2CDC927B" w:rsidR="00997599" w:rsidRPr="00CC6D18" w:rsidRDefault="00997599" w:rsidP="0099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642</w:t>
            </w:r>
          </w:p>
        </w:tc>
        <w:tc>
          <w:tcPr>
            <w:tcW w:w="292" w:type="dxa"/>
          </w:tcPr>
          <w:p w14:paraId="11E80717" w14:textId="77777777" w:rsidR="00997599" w:rsidRPr="00CC6D18" w:rsidRDefault="00997599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0D64A72B" w14:textId="2D690613" w:rsidR="00997599" w:rsidRPr="00CC6D18" w:rsidRDefault="00997599" w:rsidP="0099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right="110"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482</w:t>
            </w:r>
          </w:p>
        </w:tc>
        <w:tc>
          <w:tcPr>
            <w:tcW w:w="270" w:type="dxa"/>
          </w:tcPr>
          <w:p w14:paraId="696DDDBB" w14:textId="77777777" w:rsidR="00997599" w:rsidRPr="00CC6D18" w:rsidRDefault="00997599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36E04938" w14:textId="311AC35F" w:rsidR="00997599" w:rsidRPr="00CC6D18" w:rsidRDefault="00997599" w:rsidP="0099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92" w:type="dxa"/>
          </w:tcPr>
          <w:p w14:paraId="2066EF26" w14:textId="77777777" w:rsidR="00997599" w:rsidRPr="00CC6D18" w:rsidRDefault="00997599" w:rsidP="0099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18" w:lineRule="atLeast"/>
              <w:ind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27F141C3" w14:textId="211D8379" w:rsidR="00997599" w:rsidRPr="00CC6D18" w:rsidRDefault="00997599" w:rsidP="0099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1,124</w:t>
            </w:r>
          </w:p>
        </w:tc>
      </w:tr>
      <w:tr w:rsidR="00997599" w:rsidRPr="00CC6D18" w14:paraId="6F622768" w14:textId="6D749377" w:rsidTr="007F11B7">
        <w:trPr>
          <w:trHeight w:val="396"/>
        </w:trPr>
        <w:tc>
          <w:tcPr>
            <w:tcW w:w="2940" w:type="dxa"/>
          </w:tcPr>
          <w:p w14:paraId="38C1D8FE" w14:textId="7A96A114" w:rsidR="00997599" w:rsidRPr="00CC6D18" w:rsidRDefault="00997599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AE5F43" w14:textId="0B3D3549" w:rsidR="00997599" w:rsidRPr="00CC6D18" w:rsidRDefault="00997599" w:rsidP="009975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2,217</w:t>
            </w:r>
          </w:p>
        </w:tc>
        <w:tc>
          <w:tcPr>
            <w:tcW w:w="292" w:type="dxa"/>
          </w:tcPr>
          <w:p w14:paraId="5F89891F" w14:textId="77777777" w:rsidR="00997599" w:rsidRPr="00CC6D18" w:rsidRDefault="00997599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E46CD" w14:textId="77814F94" w:rsidR="00997599" w:rsidRPr="00CC6D18" w:rsidRDefault="00997599" w:rsidP="0099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right="110" w:hanging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1,77</w:t>
            </w:r>
            <w:r w:rsidR="003C20CF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</w:t>
            </w:r>
          </w:p>
        </w:tc>
        <w:tc>
          <w:tcPr>
            <w:tcW w:w="270" w:type="dxa"/>
          </w:tcPr>
          <w:p w14:paraId="4DCEE676" w14:textId="77777777" w:rsidR="00997599" w:rsidRPr="00CC6D18" w:rsidRDefault="00997599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C1B5B" w14:textId="2E008488" w:rsidR="00997599" w:rsidRPr="00CC6D18" w:rsidRDefault="00997599" w:rsidP="0099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92" w:type="dxa"/>
          </w:tcPr>
          <w:p w14:paraId="2C4A3893" w14:textId="77777777" w:rsidR="00997599" w:rsidRPr="00CC6D18" w:rsidRDefault="00997599" w:rsidP="009975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936B2" w14:textId="51DD33BE" w:rsidR="00997599" w:rsidRPr="00CC6D18" w:rsidRDefault="00997599" w:rsidP="009975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3,99</w:t>
            </w:r>
            <w:r w:rsidR="003C20CF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997599" w:rsidRPr="00CC6D18" w14:paraId="35B3B5F9" w14:textId="77777777" w:rsidTr="007F11B7">
        <w:trPr>
          <w:trHeight w:val="323"/>
        </w:trPr>
        <w:tc>
          <w:tcPr>
            <w:tcW w:w="2940" w:type="dxa"/>
            <w:shd w:val="clear" w:color="auto" w:fill="auto"/>
          </w:tcPr>
          <w:p w14:paraId="4AA8159A" w14:textId="77777777" w:rsidR="00997599" w:rsidRPr="00CC6D18" w:rsidRDefault="00997599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1" w:type="dxa"/>
            <w:vAlign w:val="bottom"/>
          </w:tcPr>
          <w:p w14:paraId="2D519588" w14:textId="77777777" w:rsidR="00997599" w:rsidRPr="00CC6D18" w:rsidRDefault="00997599" w:rsidP="009975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" w:type="dxa"/>
          </w:tcPr>
          <w:p w14:paraId="2DE23B0E" w14:textId="77777777" w:rsidR="00997599" w:rsidRPr="00CC6D18" w:rsidRDefault="00997599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  <w:vAlign w:val="bottom"/>
          </w:tcPr>
          <w:p w14:paraId="5B0047D9" w14:textId="77777777" w:rsidR="00997599" w:rsidRPr="00CC6D18" w:rsidRDefault="00997599" w:rsidP="00997599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D13FC7" w14:textId="77777777" w:rsidR="00997599" w:rsidRPr="00CC6D18" w:rsidRDefault="00997599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vAlign w:val="bottom"/>
          </w:tcPr>
          <w:p w14:paraId="5A887701" w14:textId="77777777" w:rsidR="00997599" w:rsidRPr="00CC6D18" w:rsidRDefault="00997599" w:rsidP="009975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" w:type="dxa"/>
          </w:tcPr>
          <w:p w14:paraId="404A46AB" w14:textId="77777777" w:rsidR="00997599" w:rsidRPr="00CC6D18" w:rsidRDefault="00997599" w:rsidP="009975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7C85D7C6" w14:textId="77777777" w:rsidR="00997599" w:rsidRPr="00CC6D18" w:rsidRDefault="00997599" w:rsidP="009975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7599" w:rsidRPr="00CC6D18" w14:paraId="31A559E6" w14:textId="17AA41A5" w:rsidTr="007F11B7">
        <w:trPr>
          <w:trHeight w:val="408"/>
        </w:trPr>
        <w:tc>
          <w:tcPr>
            <w:tcW w:w="2940" w:type="dxa"/>
            <w:shd w:val="clear" w:color="auto" w:fill="auto"/>
          </w:tcPr>
          <w:p w14:paraId="4A3B088F" w14:textId="77777777" w:rsidR="00997599" w:rsidRPr="00CC6D18" w:rsidRDefault="00997599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11" w:type="dxa"/>
            <w:vAlign w:val="bottom"/>
          </w:tcPr>
          <w:p w14:paraId="55C42645" w14:textId="77777777" w:rsidR="00997599" w:rsidRPr="00CC6D18" w:rsidRDefault="00997599" w:rsidP="009975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" w:type="dxa"/>
          </w:tcPr>
          <w:p w14:paraId="60FD1A7A" w14:textId="77777777" w:rsidR="00997599" w:rsidRPr="00CC6D18" w:rsidRDefault="00997599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  <w:vAlign w:val="bottom"/>
          </w:tcPr>
          <w:p w14:paraId="68EDAC5C" w14:textId="77777777" w:rsidR="00997599" w:rsidRPr="00CC6D18" w:rsidRDefault="00997599" w:rsidP="00997599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FA30CC" w14:textId="77777777" w:rsidR="00997599" w:rsidRPr="00CC6D18" w:rsidRDefault="00997599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vAlign w:val="bottom"/>
          </w:tcPr>
          <w:p w14:paraId="192EC0C1" w14:textId="77777777" w:rsidR="00997599" w:rsidRPr="00CC6D18" w:rsidRDefault="00997599" w:rsidP="009975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" w:type="dxa"/>
          </w:tcPr>
          <w:p w14:paraId="79A50279" w14:textId="77777777" w:rsidR="00997599" w:rsidRPr="00CC6D18" w:rsidRDefault="00997599" w:rsidP="009975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4A5CCA40" w14:textId="77777777" w:rsidR="00997599" w:rsidRPr="00CC6D18" w:rsidRDefault="00997599" w:rsidP="009975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7599" w:rsidRPr="00CC6D18" w14:paraId="38E31FBF" w14:textId="64C7E179" w:rsidTr="007F11B7">
        <w:trPr>
          <w:trHeight w:val="396"/>
        </w:trPr>
        <w:tc>
          <w:tcPr>
            <w:tcW w:w="2940" w:type="dxa"/>
            <w:shd w:val="clear" w:color="auto" w:fill="auto"/>
          </w:tcPr>
          <w:p w14:paraId="2F768ADC" w14:textId="70C160AF" w:rsidR="00997599" w:rsidRPr="00CC6D18" w:rsidRDefault="00997599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311" w:type="dxa"/>
            <w:tcBorders>
              <w:bottom w:val="double" w:sz="4" w:space="0" w:color="auto"/>
            </w:tcBorders>
            <w:vAlign w:val="bottom"/>
          </w:tcPr>
          <w:p w14:paraId="71B9E1E3" w14:textId="63EEDBEC" w:rsidR="00997599" w:rsidRPr="00CC6D18" w:rsidRDefault="00997599" w:rsidP="009975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1,995</w:t>
            </w:r>
          </w:p>
        </w:tc>
        <w:tc>
          <w:tcPr>
            <w:tcW w:w="292" w:type="dxa"/>
          </w:tcPr>
          <w:p w14:paraId="031BC05C" w14:textId="77777777" w:rsidR="00997599" w:rsidRPr="00CC6D18" w:rsidRDefault="00997599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  <w:tcBorders>
              <w:bottom w:val="double" w:sz="4" w:space="0" w:color="auto"/>
            </w:tcBorders>
            <w:vAlign w:val="bottom"/>
          </w:tcPr>
          <w:p w14:paraId="5AAF4118" w14:textId="58ECB159" w:rsidR="00997599" w:rsidRPr="00CC6D18" w:rsidRDefault="00997599" w:rsidP="0099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right="110" w:hanging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3,323</w:t>
            </w:r>
          </w:p>
        </w:tc>
        <w:tc>
          <w:tcPr>
            <w:tcW w:w="270" w:type="dxa"/>
          </w:tcPr>
          <w:p w14:paraId="10610DFD" w14:textId="77777777" w:rsidR="00997599" w:rsidRPr="00CC6D18" w:rsidRDefault="00997599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tcBorders>
              <w:bottom w:val="double" w:sz="4" w:space="0" w:color="auto"/>
            </w:tcBorders>
            <w:vAlign w:val="bottom"/>
          </w:tcPr>
          <w:p w14:paraId="76626C56" w14:textId="75E49688" w:rsidR="00997599" w:rsidRPr="00CC6D18" w:rsidRDefault="00997599" w:rsidP="0099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2" w:type="dxa"/>
          </w:tcPr>
          <w:p w14:paraId="6321D232" w14:textId="77777777" w:rsidR="00997599" w:rsidRPr="00CC6D18" w:rsidRDefault="00997599" w:rsidP="009975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double" w:sz="4" w:space="0" w:color="auto"/>
            </w:tcBorders>
            <w:vAlign w:val="bottom"/>
          </w:tcPr>
          <w:p w14:paraId="2389AFF1" w14:textId="2918A774" w:rsidR="00997599" w:rsidRPr="00CC6D18" w:rsidRDefault="00997599" w:rsidP="009975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5,318</w:t>
            </w:r>
          </w:p>
        </w:tc>
      </w:tr>
      <w:tr w:rsidR="00997599" w:rsidRPr="00CC6D18" w14:paraId="4ADB1258" w14:textId="742F79FA" w:rsidTr="007F11B7">
        <w:trPr>
          <w:trHeight w:val="408"/>
        </w:trPr>
        <w:tc>
          <w:tcPr>
            <w:tcW w:w="2940" w:type="dxa"/>
            <w:shd w:val="clear" w:color="auto" w:fill="auto"/>
          </w:tcPr>
          <w:p w14:paraId="7C45A9A4" w14:textId="34EE2BFA" w:rsidR="00997599" w:rsidRPr="00CC6D18" w:rsidRDefault="00997599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3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789EED1" w14:textId="203BED28" w:rsidR="00997599" w:rsidRPr="00CC6D18" w:rsidRDefault="00997599" w:rsidP="009975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1,353</w:t>
            </w:r>
          </w:p>
        </w:tc>
        <w:tc>
          <w:tcPr>
            <w:tcW w:w="292" w:type="dxa"/>
          </w:tcPr>
          <w:p w14:paraId="219B93AE" w14:textId="77777777" w:rsidR="00997599" w:rsidRPr="00CC6D18" w:rsidRDefault="00997599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7D4630" w14:textId="2C03E699" w:rsidR="00997599" w:rsidRPr="00CC6D18" w:rsidRDefault="00997599" w:rsidP="0099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right="110" w:hanging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3,37</w:t>
            </w:r>
            <w:r w:rsidR="003C20CF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</w:t>
            </w:r>
          </w:p>
        </w:tc>
        <w:tc>
          <w:tcPr>
            <w:tcW w:w="270" w:type="dxa"/>
          </w:tcPr>
          <w:p w14:paraId="28FA8052" w14:textId="77777777" w:rsidR="00997599" w:rsidRPr="00CC6D18" w:rsidRDefault="00997599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D199E4F" w14:textId="378B1505" w:rsidR="00997599" w:rsidRPr="00CC6D18" w:rsidRDefault="00997599" w:rsidP="0099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2" w:type="dxa"/>
          </w:tcPr>
          <w:p w14:paraId="5C676C52" w14:textId="77777777" w:rsidR="00997599" w:rsidRPr="00CC6D18" w:rsidRDefault="00997599" w:rsidP="009975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6B3736A" w14:textId="40710546" w:rsidR="00997599" w:rsidRPr="00CC6D18" w:rsidRDefault="00997599" w:rsidP="009975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4,72</w:t>
            </w:r>
            <w:r w:rsidR="003C20CF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</w:tbl>
    <w:p w14:paraId="0597BBA5" w14:textId="7BEABFEF" w:rsidR="00B80A05" w:rsidRPr="00CC6D18" w:rsidRDefault="00B80A05" w:rsidP="007913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7D22423" w14:textId="77777777" w:rsidR="00B80A05" w:rsidRPr="00CC6D18" w:rsidRDefault="00B80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CC6D18">
        <w:rPr>
          <w:rFonts w:ascii="Angsana New" w:hAnsi="Angsana New"/>
          <w:b/>
          <w:bCs/>
          <w:sz w:val="30"/>
          <w:szCs w:val="30"/>
        </w:rPr>
        <w:br w:type="page"/>
      </w:r>
    </w:p>
    <w:p w14:paraId="05477F58" w14:textId="40C94CE5" w:rsidR="00791330" w:rsidRPr="00CC6D18" w:rsidRDefault="00791330" w:rsidP="007913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CC6D18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997599" w:rsidRPr="00CC6D18">
        <w:rPr>
          <w:rFonts w:ascii="Angsana New" w:hAnsi="Angsana New"/>
          <w:b/>
          <w:bCs/>
          <w:sz w:val="30"/>
          <w:szCs w:val="30"/>
        </w:rPr>
        <w:t>3</w:t>
      </w:r>
      <w:r w:rsidRPr="00CC6D18">
        <w:rPr>
          <w:rFonts w:ascii="Angsana New" w:hAnsi="Angsana New"/>
          <w:b/>
          <w:bCs/>
          <w:sz w:val="30"/>
          <w:szCs w:val="30"/>
        </w:rPr>
        <w:tab/>
      </w:r>
      <w:r w:rsidRPr="00CC6D18">
        <w:rPr>
          <w:rFonts w:ascii="Angsana New" w:hAnsi="Angsana New" w:hint="cs"/>
          <w:b/>
          <w:bCs/>
          <w:sz w:val="30"/>
          <w:szCs w:val="30"/>
          <w:cs/>
        </w:rPr>
        <w:t>สัญญาเช่า</w:t>
      </w:r>
    </w:p>
    <w:p w14:paraId="080E8D78" w14:textId="77777777" w:rsidR="00791330" w:rsidRPr="00CC6D18" w:rsidRDefault="00791330" w:rsidP="00997599">
      <w:pPr>
        <w:pStyle w:val="FSContent"/>
      </w:pPr>
    </w:p>
    <w:p w14:paraId="5F777832" w14:textId="6766B9E8" w:rsidR="00170FF9" w:rsidRPr="00CC6D18" w:rsidRDefault="00170FF9" w:rsidP="00170FF9">
      <w:pPr>
        <w:pStyle w:val="FSContent"/>
      </w:pPr>
      <w:r w:rsidRPr="00CC6D18">
        <w:rPr>
          <w:rFonts w:hint="cs"/>
          <w:cs/>
        </w:rPr>
        <w:t>หนี้สินตามสัญญาเช่าแสดงตามระยะเวลาครบกำหนดการจ่ายชำร</w:t>
      </w:r>
      <w:r w:rsidR="00247B2B" w:rsidRPr="00CC6D18">
        <w:rPr>
          <w:rFonts w:hint="cs"/>
          <w:cs/>
        </w:rPr>
        <w:t>ะ ณ</w:t>
      </w:r>
      <w:r w:rsidR="003B78E4" w:rsidRPr="00CC6D18">
        <w:rPr>
          <w:rFonts w:hint="cs"/>
          <w:cs/>
        </w:rPr>
        <w:t xml:space="preserve"> วันที่ </w:t>
      </w:r>
      <w:r w:rsidR="003B78E4" w:rsidRPr="00CC6D18">
        <w:rPr>
          <w:lang w:val="en-US"/>
        </w:rPr>
        <w:t xml:space="preserve">31 </w:t>
      </w:r>
      <w:r w:rsidR="003B78E4" w:rsidRPr="00CC6D18">
        <w:rPr>
          <w:rFonts w:hint="cs"/>
          <w:cs/>
          <w:lang w:val="en-US"/>
        </w:rPr>
        <w:t xml:space="preserve">ธันวาคม </w:t>
      </w:r>
      <w:r w:rsidRPr="00CC6D18">
        <w:rPr>
          <w:rFonts w:hint="cs"/>
          <w:cs/>
        </w:rPr>
        <w:t>ได้ดังนี้</w:t>
      </w:r>
    </w:p>
    <w:p w14:paraId="054B1180" w14:textId="77777777" w:rsidR="00170FF9" w:rsidRPr="00CC6D18" w:rsidRDefault="00170FF9" w:rsidP="00997599">
      <w:pPr>
        <w:pStyle w:val="FSContent"/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1188"/>
        <w:gridCol w:w="237"/>
        <w:gridCol w:w="933"/>
        <w:gridCol w:w="270"/>
        <w:gridCol w:w="1152"/>
        <w:gridCol w:w="270"/>
        <w:gridCol w:w="1080"/>
        <w:gridCol w:w="236"/>
        <w:gridCol w:w="34"/>
        <w:gridCol w:w="941"/>
        <w:gridCol w:w="8"/>
        <w:gridCol w:w="269"/>
        <w:gridCol w:w="1122"/>
      </w:tblGrid>
      <w:tr w:rsidR="00997599" w:rsidRPr="00CC6D18" w14:paraId="549DBD38" w14:textId="77777777">
        <w:tc>
          <w:tcPr>
            <w:tcW w:w="1620" w:type="dxa"/>
          </w:tcPr>
          <w:p w14:paraId="4837F5ED" w14:textId="77777777" w:rsidR="00997599" w:rsidRPr="00CC6D18" w:rsidRDefault="00997599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40" w:type="dxa"/>
            <w:gridSpan w:val="13"/>
            <w:shd w:val="clear" w:color="auto" w:fill="auto"/>
          </w:tcPr>
          <w:p w14:paraId="4F9CFCDE" w14:textId="6BF517A3" w:rsidR="00997599" w:rsidRPr="00CC6D18" w:rsidRDefault="00997599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E5573" w:rsidRPr="00CC6D18" w14:paraId="183C94FC" w14:textId="77777777" w:rsidTr="00F532CE">
        <w:tc>
          <w:tcPr>
            <w:tcW w:w="1620" w:type="dxa"/>
          </w:tcPr>
          <w:p w14:paraId="2BEB0E3A" w14:textId="77777777" w:rsidR="00170FF9" w:rsidRPr="00CC6D18" w:rsidRDefault="00170FF9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38D9FC8" w14:textId="6A4DC5D6" w:rsidR="00170FF9" w:rsidRPr="00CC6D18" w:rsidRDefault="00170FF9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>256</w:t>
            </w:r>
            <w:r w:rsidR="00997599" w:rsidRPr="00CC6D1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B37BE42" w14:textId="77777777" w:rsidR="00170FF9" w:rsidRPr="00CC6D18" w:rsidRDefault="00170FF9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48AB488" w14:textId="47D7363B" w:rsidR="00170FF9" w:rsidRPr="00CC6D18" w:rsidRDefault="00997599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>2565</w:t>
            </w:r>
            <w:r w:rsidR="00067AB2" w:rsidRPr="00CC6D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7AB2" w:rsidRPr="00CC6D18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7E5573" w:rsidRPr="00CC6D18" w14:paraId="488686EF" w14:textId="77777777" w:rsidTr="00A36C02">
        <w:tc>
          <w:tcPr>
            <w:tcW w:w="1620" w:type="dxa"/>
            <w:shd w:val="clear" w:color="auto" w:fill="auto"/>
          </w:tcPr>
          <w:p w14:paraId="672C3746" w14:textId="77777777" w:rsidR="00383194" w:rsidRPr="00CC6D18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AE5C0" w14:textId="77777777" w:rsidR="00383194" w:rsidRPr="00CC6D18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</w:p>
          <w:p w14:paraId="37006B89" w14:textId="77777777" w:rsidR="00383194" w:rsidRPr="00CC6D18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ค่าเช่าตามระยะเวลา</w:t>
            </w:r>
          </w:p>
          <w:p w14:paraId="1CDBA40E" w14:textId="4174C042" w:rsidR="00383194" w:rsidRPr="00CC6D18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ที่เหลือของสัญญาเช่า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16895" w14:textId="77777777" w:rsidR="00383194" w:rsidRPr="00CC6D18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5D825" w14:textId="77777777" w:rsidR="00383194" w:rsidRPr="00CC6D18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1F03C" w14:textId="77777777" w:rsidR="00383194" w:rsidRPr="00CC6D18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A241D" w14:textId="77777777" w:rsidR="00383194" w:rsidRPr="00CC6D18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46B818BE" w14:textId="45057099" w:rsidR="00383194" w:rsidRPr="00CC6D18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ตามบัญชีของหนี้สินตามสัญญาเช่า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9A114F" w14:textId="77777777" w:rsidR="00383194" w:rsidRPr="00CC6D18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5C3D6" w14:textId="77777777" w:rsidR="00416F79" w:rsidRPr="00CC6D18" w:rsidRDefault="00416F79" w:rsidP="00416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  <w:cs/>
              </w:rPr>
              <w:t>จำนวน</w:t>
            </w:r>
          </w:p>
          <w:p w14:paraId="47E6B0AC" w14:textId="77777777" w:rsidR="00416F79" w:rsidRPr="00CC6D18" w:rsidRDefault="00416F79" w:rsidP="00416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  <w:cs/>
              </w:rPr>
              <w:t>ค่าเช่าตามระยะเวลา</w:t>
            </w:r>
          </w:p>
          <w:p w14:paraId="5756CFFD" w14:textId="0DD791FF" w:rsidR="00383194" w:rsidRPr="00CC6D18" w:rsidRDefault="00416F79" w:rsidP="00A34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  <w:cs/>
              </w:rPr>
              <w:t>ที่เหลือของสัญญาเช่า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60B6E" w14:textId="77777777" w:rsidR="00383194" w:rsidRPr="00CC6D18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151BB" w14:textId="1701957F" w:rsidR="00383194" w:rsidRPr="00CC6D18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C93371" w14:textId="77777777" w:rsidR="00383194" w:rsidRPr="00CC6D18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56C5B" w14:textId="77777777" w:rsidR="00416F79" w:rsidRPr="00CC6D18" w:rsidRDefault="00416F79" w:rsidP="00416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0C52334B" w14:textId="40C4CC3F" w:rsidR="00383194" w:rsidRPr="00CC6D18" w:rsidRDefault="00416F79" w:rsidP="00416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ตามบัญชีของหนี้สินตามสัญญาเช่า</w:t>
            </w:r>
          </w:p>
        </w:tc>
      </w:tr>
      <w:tr w:rsidR="007E5573" w:rsidRPr="00CC6D18" w14:paraId="4554B360" w14:textId="77777777" w:rsidTr="00A36C02">
        <w:trPr>
          <w:trHeight w:val="317"/>
        </w:trPr>
        <w:tc>
          <w:tcPr>
            <w:tcW w:w="1620" w:type="dxa"/>
          </w:tcPr>
          <w:p w14:paraId="6BF34BA0" w14:textId="77777777" w:rsidR="00170FF9" w:rsidRPr="00CC6D18" w:rsidRDefault="00170FF9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40" w:type="dxa"/>
            <w:gridSpan w:val="13"/>
          </w:tcPr>
          <w:p w14:paraId="6FA919EE" w14:textId="77777777" w:rsidR="00170FF9" w:rsidRPr="00CC6D18" w:rsidRDefault="00170FF9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C6D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5573" w:rsidRPr="00CC6D18" w14:paraId="62EEF6D2" w14:textId="77777777" w:rsidTr="00A36C02">
        <w:tc>
          <w:tcPr>
            <w:tcW w:w="1620" w:type="dxa"/>
          </w:tcPr>
          <w:p w14:paraId="5D7243B6" w14:textId="77777777" w:rsidR="00CB5705" w:rsidRPr="00CC6D18" w:rsidRDefault="00CB5705" w:rsidP="00CB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  <w:cs/>
              </w:rPr>
              <w:t>ครบกำหนดชำระ</w:t>
            </w:r>
            <w:r w:rsidRPr="00CC6D18">
              <w:rPr>
                <w:rFonts w:ascii="Angsana New" w:hAnsi="Angsana New"/>
                <w:sz w:val="30"/>
                <w:szCs w:val="30"/>
              </w:rPr>
              <w:br/>
            </w:r>
            <w:r w:rsidRPr="00CC6D18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39C9528" w14:textId="2098D4EA" w:rsidR="00CB5705" w:rsidRPr="00CC6D18" w:rsidRDefault="00A56E0D" w:rsidP="00ED0517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C6D18">
              <w:rPr>
                <w:rFonts w:ascii="Angsana New" w:hAnsi="Angsana New" w:cs="Angsana New"/>
                <w:sz w:val="30"/>
                <w:szCs w:val="30"/>
                <w:lang w:bidi="th-TH"/>
              </w:rPr>
              <w:t>16,5</w:t>
            </w:r>
            <w:r w:rsidR="004C53A1" w:rsidRPr="00CC6D18">
              <w:rPr>
                <w:rFonts w:ascii="Angsana New" w:hAnsi="Angsana New" w:cs="Angsana New"/>
                <w:sz w:val="30"/>
                <w:szCs w:val="30"/>
                <w:lang w:bidi="th-TH"/>
              </w:rPr>
              <w:t>64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912D28F" w14:textId="77777777" w:rsidR="00CB5705" w:rsidRPr="00CC6D18" w:rsidRDefault="00CB5705" w:rsidP="00CB570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5224862C" w14:textId="701AAF91" w:rsidR="00CB5705" w:rsidRPr="00CC6D18" w:rsidRDefault="00A56E0D" w:rsidP="00ED051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C6D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(6,203)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3C3819" w14:textId="77777777" w:rsidR="00CB5705" w:rsidRPr="00CC6D18" w:rsidRDefault="00CB5705" w:rsidP="00CB570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41096C" w14:textId="3E6FF037" w:rsidR="00CB5705" w:rsidRPr="00CC6D18" w:rsidRDefault="00A56E0D" w:rsidP="00C223DA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10,3</w:t>
            </w:r>
            <w:r w:rsidR="004C53A1" w:rsidRPr="00CC6D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13551E" w14:textId="77777777" w:rsidR="00CB5705" w:rsidRPr="00CC6D18" w:rsidRDefault="00CB5705" w:rsidP="00CB570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B5346A" w14:textId="466EA622" w:rsidR="00CB5705" w:rsidRPr="00CC6D18" w:rsidRDefault="00E35C22" w:rsidP="00682853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13,629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FA8C283" w14:textId="77777777" w:rsidR="00CB5705" w:rsidRPr="00CC6D18" w:rsidRDefault="00CB5705" w:rsidP="00CB570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183B0D1C" w14:textId="5B37874E" w:rsidR="00CB5705" w:rsidRPr="00CC6D18" w:rsidRDefault="00E35C22" w:rsidP="00682853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15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C6D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(5,567)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2C72A5C4" w14:textId="77777777" w:rsidR="00CB5705" w:rsidRPr="00CC6D18" w:rsidRDefault="00CB5705" w:rsidP="00CB570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454E2BB1" w14:textId="0830E6C6" w:rsidR="00CB5705" w:rsidRPr="00CC6D18" w:rsidRDefault="00E35C22" w:rsidP="00682853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8,062</w:t>
            </w:r>
          </w:p>
        </w:tc>
      </w:tr>
      <w:tr w:rsidR="007E5573" w:rsidRPr="00CC6D18" w14:paraId="7791E150" w14:textId="77777777" w:rsidTr="00A36C02">
        <w:tc>
          <w:tcPr>
            <w:tcW w:w="1620" w:type="dxa"/>
          </w:tcPr>
          <w:p w14:paraId="047FC81C" w14:textId="77777777" w:rsidR="00CB5705" w:rsidRPr="00CC6D18" w:rsidRDefault="00CB5705" w:rsidP="00CB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</w:t>
            </w:r>
            <w:r w:rsidRPr="00CC6D18">
              <w:rPr>
                <w:rFonts w:ascii="Angsana New" w:hAnsi="Angsana New"/>
                <w:sz w:val="30"/>
                <w:szCs w:val="30"/>
              </w:rPr>
              <w:br/>
            </w:r>
            <w:r w:rsidRPr="00CC6D18">
              <w:rPr>
                <w:rFonts w:ascii="Angsana New" w:hAnsi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52C8A47" w14:textId="0DE78A26" w:rsidR="00CB5705" w:rsidRPr="00CC6D18" w:rsidRDefault="00A56E0D" w:rsidP="00ED0517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54,699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8C190CD" w14:textId="77777777" w:rsidR="00CB5705" w:rsidRPr="00CC6D18" w:rsidRDefault="00CB5705" w:rsidP="00CB570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04DCB522" w14:textId="6F586EFD" w:rsidR="00CB5705" w:rsidRPr="00CC6D18" w:rsidRDefault="00A56E0D" w:rsidP="00ED051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C6D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(19,908)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1D96B8" w14:textId="77777777" w:rsidR="00CB5705" w:rsidRPr="00CC6D18" w:rsidRDefault="00CB5705" w:rsidP="00CB570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2BE19D" w14:textId="37864710" w:rsidR="00CB5705" w:rsidRPr="00CC6D18" w:rsidRDefault="00A56E0D" w:rsidP="00C223DA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34,791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7B3CE6" w14:textId="77777777" w:rsidR="00CB5705" w:rsidRPr="00CC6D18" w:rsidRDefault="00CB5705" w:rsidP="00CB570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DBF681" w14:textId="6105C218" w:rsidR="00CB5705" w:rsidRPr="00CC6D18" w:rsidRDefault="00E35C22" w:rsidP="00682853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47,449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D8CA07D" w14:textId="77777777" w:rsidR="00CB5705" w:rsidRPr="00CC6D18" w:rsidRDefault="00CB5705" w:rsidP="00CB570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06F59BED" w14:textId="70304CE0" w:rsidR="00CB5705" w:rsidRPr="00CC6D18" w:rsidRDefault="00E35C22" w:rsidP="00682853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15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C6D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(18,110)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176B95A3" w14:textId="77777777" w:rsidR="00CB5705" w:rsidRPr="00CC6D18" w:rsidRDefault="00CB5705" w:rsidP="00CB570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15584D15" w14:textId="53B0D6EF" w:rsidR="00CB5705" w:rsidRPr="00CC6D18" w:rsidRDefault="00E35C22" w:rsidP="00682853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29,339</w:t>
            </w:r>
          </w:p>
        </w:tc>
      </w:tr>
      <w:tr w:rsidR="007E5573" w:rsidRPr="00CC6D18" w14:paraId="10A8B4B3" w14:textId="77777777" w:rsidTr="00A36C02">
        <w:tc>
          <w:tcPr>
            <w:tcW w:w="1620" w:type="dxa"/>
          </w:tcPr>
          <w:p w14:paraId="327DAD3A" w14:textId="77777777" w:rsidR="00CB5705" w:rsidRPr="00CC6D18" w:rsidRDefault="00CB5705" w:rsidP="00FD7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98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</w:t>
            </w: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CC6D1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A6B6AF5" w14:textId="32CB1016" w:rsidR="00CB5705" w:rsidRPr="00CC6D18" w:rsidRDefault="00A56E0D" w:rsidP="00ED0517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114,834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5F2E729" w14:textId="77777777" w:rsidR="00CB5705" w:rsidRPr="00CC6D18" w:rsidRDefault="00CB5705" w:rsidP="00CB570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729AE589" w14:textId="74620AFE" w:rsidR="00CB5705" w:rsidRPr="00CC6D18" w:rsidRDefault="00A56E0D" w:rsidP="00ED051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C6D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(23,958)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64AA36" w14:textId="77777777" w:rsidR="00CB5705" w:rsidRPr="00CC6D18" w:rsidRDefault="00CB5705" w:rsidP="00CB570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FE2B3C2" w14:textId="3D5BD1CC" w:rsidR="00CB5705" w:rsidRPr="00CC6D18" w:rsidRDefault="00A56E0D" w:rsidP="00C223DA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90,876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16E0A8" w14:textId="77777777" w:rsidR="00CB5705" w:rsidRPr="00CC6D18" w:rsidRDefault="00CB5705" w:rsidP="00CB570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B57C4D" w14:textId="0F983D13" w:rsidR="00CB5705" w:rsidRPr="00CC6D18" w:rsidRDefault="00E35C22" w:rsidP="00682853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110,784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46E65B3" w14:textId="77777777" w:rsidR="00CB5705" w:rsidRPr="00CC6D18" w:rsidRDefault="00CB5705" w:rsidP="00CB570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1A4041B2" w14:textId="6BDD761B" w:rsidR="00CB5705" w:rsidRPr="00CC6D18" w:rsidRDefault="00E35C22" w:rsidP="00FD7655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15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(26,134)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2E250FF3" w14:textId="77777777" w:rsidR="00CB5705" w:rsidRPr="00CC6D18" w:rsidRDefault="00CB5705" w:rsidP="00CB570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5EE19F4A" w14:textId="23D092CB" w:rsidR="00CB5705" w:rsidRPr="00CC6D18" w:rsidRDefault="00E35C22" w:rsidP="00682853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84,650</w:t>
            </w:r>
          </w:p>
        </w:tc>
      </w:tr>
      <w:tr w:rsidR="007E5573" w:rsidRPr="00CC6D18" w14:paraId="7A7FFDEF" w14:textId="77777777" w:rsidTr="00A36C02">
        <w:tc>
          <w:tcPr>
            <w:tcW w:w="1620" w:type="dxa"/>
          </w:tcPr>
          <w:p w14:paraId="3328F033" w14:textId="77777777" w:rsidR="00CB5705" w:rsidRPr="00CC6D18" w:rsidRDefault="00CB5705" w:rsidP="00CB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6D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939EB5" w14:textId="2E4D099B" w:rsidR="00CB5705" w:rsidRPr="00CC6D18" w:rsidRDefault="00A56E0D" w:rsidP="00ED0517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C6D1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186,09</w:t>
            </w:r>
            <w:r w:rsidR="004C53A1" w:rsidRPr="00CC6D1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E3C58D9" w14:textId="77777777" w:rsidR="00CB5705" w:rsidRPr="00CC6D18" w:rsidRDefault="00CB5705" w:rsidP="00CB570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296788" w14:textId="13E02EAE" w:rsidR="00CB5705" w:rsidRPr="00CC6D18" w:rsidRDefault="00A56E0D" w:rsidP="00ED051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C6D1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(50,069)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75990E" w14:textId="77777777" w:rsidR="00CB5705" w:rsidRPr="00CC6D18" w:rsidRDefault="00CB5705" w:rsidP="00CB570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7DA751" w14:textId="4EF9A1F3" w:rsidR="00CB5705" w:rsidRPr="00CC6D18" w:rsidRDefault="00A56E0D" w:rsidP="00C223DA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C6D1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136,02</w:t>
            </w:r>
            <w:r w:rsidR="004C53A1" w:rsidRPr="00CC6D1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88CABC" w14:textId="77777777" w:rsidR="00CB5705" w:rsidRPr="00CC6D18" w:rsidRDefault="00CB5705" w:rsidP="00CB570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D64EE2" w14:textId="7F275352" w:rsidR="00CB5705" w:rsidRPr="00CC6D18" w:rsidRDefault="00E35C22" w:rsidP="00682853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C6D1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171,862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E9D23F8" w14:textId="77777777" w:rsidR="00CB5705" w:rsidRPr="00CC6D18" w:rsidRDefault="00CB5705" w:rsidP="00CB570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79C233" w14:textId="4BECF244" w:rsidR="00CB5705" w:rsidRPr="00CC6D18" w:rsidRDefault="00E35C22" w:rsidP="00682853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15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C6D1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(49,811)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531C07F3" w14:textId="77777777" w:rsidR="00CB5705" w:rsidRPr="00CC6D18" w:rsidRDefault="00CB5705" w:rsidP="00CB570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69E4EB" w14:textId="6734C5FC" w:rsidR="00CB5705" w:rsidRPr="00CC6D18" w:rsidRDefault="00E35C22" w:rsidP="00682853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C6D1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122,051</w:t>
            </w:r>
          </w:p>
        </w:tc>
      </w:tr>
    </w:tbl>
    <w:p w14:paraId="1A31EBBA" w14:textId="77777777" w:rsidR="00997599" w:rsidRPr="00CC6D18" w:rsidRDefault="00997599" w:rsidP="00997599">
      <w:pPr>
        <w:pStyle w:val="FSContent"/>
        <w:rPr>
          <w:lang w:val="en-US"/>
        </w:rPr>
      </w:pPr>
    </w:p>
    <w:p w14:paraId="1AFEB917" w14:textId="729A0800" w:rsidR="00997599" w:rsidRPr="00CC6D18" w:rsidRDefault="00997599" w:rsidP="00997599">
      <w:pPr>
        <w:pStyle w:val="FSContent"/>
      </w:pPr>
      <w:r w:rsidRPr="00CC6D18">
        <w:br w:type="page"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1188"/>
        <w:gridCol w:w="237"/>
        <w:gridCol w:w="933"/>
        <w:gridCol w:w="270"/>
        <w:gridCol w:w="1152"/>
        <w:gridCol w:w="270"/>
        <w:gridCol w:w="1080"/>
        <w:gridCol w:w="236"/>
        <w:gridCol w:w="34"/>
        <w:gridCol w:w="941"/>
        <w:gridCol w:w="8"/>
        <w:gridCol w:w="269"/>
        <w:gridCol w:w="1122"/>
      </w:tblGrid>
      <w:tr w:rsidR="00997599" w:rsidRPr="00CC6D18" w14:paraId="1673319F" w14:textId="77777777">
        <w:tc>
          <w:tcPr>
            <w:tcW w:w="1620" w:type="dxa"/>
          </w:tcPr>
          <w:p w14:paraId="709BDBC8" w14:textId="77777777" w:rsidR="00997599" w:rsidRPr="00CC6D18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40" w:type="dxa"/>
            <w:gridSpan w:val="13"/>
            <w:shd w:val="clear" w:color="auto" w:fill="auto"/>
          </w:tcPr>
          <w:p w14:paraId="1ABB1722" w14:textId="0541F1D5" w:rsidR="00997599" w:rsidRPr="00CC6D18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7599" w:rsidRPr="00CC6D18" w14:paraId="281839CD" w14:textId="77777777">
        <w:tc>
          <w:tcPr>
            <w:tcW w:w="1620" w:type="dxa"/>
          </w:tcPr>
          <w:p w14:paraId="5C435210" w14:textId="77777777" w:rsidR="00997599" w:rsidRPr="00CC6D18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DB01D96" w14:textId="77777777" w:rsidR="00997599" w:rsidRPr="00CC6D18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086BBAF1" w14:textId="77777777" w:rsidR="00997599" w:rsidRPr="00CC6D18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7EF72EA" w14:textId="77777777" w:rsidR="00997599" w:rsidRPr="00CC6D18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997599" w:rsidRPr="00CC6D18" w14:paraId="78F1ED0F" w14:textId="77777777">
        <w:tc>
          <w:tcPr>
            <w:tcW w:w="1620" w:type="dxa"/>
            <w:shd w:val="clear" w:color="auto" w:fill="auto"/>
          </w:tcPr>
          <w:p w14:paraId="446E2931" w14:textId="77777777" w:rsidR="00997599" w:rsidRPr="00CC6D18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2F0DB9" w14:textId="77777777" w:rsidR="00997599" w:rsidRPr="00CC6D18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</w:p>
          <w:p w14:paraId="152E52A5" w14:textId="77777777" w:rsidR="00997599" w:rsidRPr="00CC6D18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ค่าเช่าตามระยะเวลา</w:t>
            </w:r>
          </w:p>
          <w:p w14:paraId="2D252EA7" w14:textId="77777777" w:rsidR="00997599" w:rsidRPr="00CC6D18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ที่เหลือของสัญญาเช่า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B84AE" w14:textId="77777777" w:rsidR="00997599" w:rsidRPr="00CC6D18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DA9AD" w14:textId="77777777" w:rsidR="00997599" w:rsidRPr="00CC6D18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340F7" w14:textId="77777777" w:rsidR="00997599" w:rsidRPr="00CC6D18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02BE2" w14:textId="77777777" w:rsidR="00997599" w:rsidRPr="00CC6D18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3C804329" w14:textId="77777777" w:rsidR="00997599" w:rsidRPr="00CC6D18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ตามบัญชีของหนี้สินตามสัญญาเช่า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9D4F5E" w14:textId="77777777" w:rsidR="00997599" w:rsidRPr="00CC6D18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FA89F5" w14:textId="77777777" w:rsidR="00997599" w:rsidRPr="00CC6D18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  <w:cs/>
              </w:rPr>
              <w:t>จำนวน</w:t>
            </w:r>
          </w:p>
          <w:p w14:paraId="568B80C7" w14:textId="77777777" w:rsidR="00997599" w:rsidRPr="00CC6D18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  <w:cs/>
              </w:rPr>
              <w:t>ค่าเช่าตามระยะเวลา</w:t>
            </w:r>
          </w:p>
          <w:p w14:paraId="40D8270A" w14:textId="77777777" w:rsidR="00997599" w:rsidRPr="00CC6D18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  <w:cs/>
              </w:rPr>
              <w:t>ที่เหลือของสัญญาเช่า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E6ED1" w14:textId="77777777" w:rsidR="00997599" w:rsidRPr="00CC6D18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E2D02" w14:textId="77777777" w:rsidR="00997599" w:rsidRPr="00CC6D18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15A7B" w14:textId="77777777" w:rsidR="00997599" w:rsidRPr="00CC6D18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8CF5E" w14:textId="77777777" w:rsidR="00997599" w:rsidRPr="00CC6D18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0BD802D9" w14:textId="77777777" w:rsidR="00997599" w:rsidRPr="00CC6D18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ตามบัญชีของหนี้สินตามสัญญาเช่า</w:t>
            </w:r>
          </w:p>
        </w:tc>
      </w:tr>
      <w:tr w:rsidR="00997599" w:rsidRPr="00CC6D18" w14:paraId="3C73C106" w14:textId="77777777">
        <w:trPr>
          <w:trHeight w:val="317"/>
        </w:trPr>
        <w:tc>
          <w:tcPr>
            <w:tcW w:w="1620" w:type="dxa"/>
          </w:tcPr>
          <w:p w14:paraId="74205B6C" w14:textId="77777777" w:rsidR="00997599" w:rsidRPr="00CC6D18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40" w:type="dxa"/>
            <w:gridSpan w:val="13"/>
          </w:tcPr>
          <w:p w14:paraId="18602B8F" w14:textId="77777777" w:rsidR="00997599" w:rsidRPr="00CC6D18" w:rsidRDefault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C6D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7599" w:rsidRPr="00CC6D18" w14:paraId="45EF43FF" w14:textId="77777777">
        <w:tc>
          <w:tcPr>
            <w:tcW w:w="1620" w:type="dxa"/>
          </w:tcPr>
          <w:p w14:paraId="3FC0E63C" w14:textId="77777777" w:rsidR="00997599" w:rsidRPr="00CC6D18" w:rsidRDefault="00997599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  <w:cs/>
              </w:rPr>
              <w:t>ครบกำหนดชำระ</w:t>
            </w:r>
            <w:r w:rsidRPr="00CC6D18">
              <w:rPr>
                <w:rFonts w:ascii="Angsana New" w:hAnsi="Angsana New"/>
                <w:sz w:val="30"/>
                <w:szCs w:val="30"/>
              </w:rPr>
              <w:br/>
            </w:r>
            <w:r w:rsidRPr="00CC6D18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64D6A94" w14:textId="3A3413A6" w:rsidR="00997599" w:rsidRPr="00CC6D18" w:rsidRDefault="004A04ED" w:rsidP="00997599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C6D18">
              <w:rPr>
                <w:rFonts w:ascii="Angsana New" w:hAnsi="Angsana New" w:cs="Angsana New"/>
                <w:sz w:val="30"/>
                <w:szCs w:val="30"/>
                <w:lang w:bidi="th-TH"/>
              </w:rPr>
              <w:t>12,20</w:t>
            </w:r>
            <w:r w:rsidR="003F5455" w:rsidRPr="00CC6D18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2FEA75A" w14:textId="77777777" w:rsidR="00997599" w:rsidRPr="00CC6D18" w:rsidRDefault="00997599" w:rsidP="0099759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3E66FDA3" w14:textId="1182888B" w:rsidR="00997599" w:rsidRPr="00CC6D18" w:rsidRDefault="004A04ED" w:rsidP="0099759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C6D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(4,703)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1D3D2B" w14:textId="77777777" w:rsidR="00997599" w:rsidRPr="00CC6D18" w:rsidRDefault="00997599" w:rsidP="0099759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CC06420" w14:textId="6775D5CA" w:rsidR="00997599" w:rsidRPr="00CC6D18" w:rsidRDefault="004A04ED" w:rsidP="00997599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7,50</w:t>
            </w:r>
            <w:r w:rsidR="005E0032" w:rsidRPr="00CC6D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CE00BC" w14:textId="77777777" w:rsidR="00997599" w:rsidRPr="00CC6D18" w:rsidRDefault="00997599" w:rsidP="0099759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FEEF5B" w14:textId="7C7DEB4E" w:rsidR="00997599" w:rsidRPr="00CC6D18" w:rsidRDefault="00997599" w:rsidP="00997599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 w:cs="Angsana New"/>
                <w:sz w:val="30"/>
                <w:szCs w:val="30"/>
                <w:lang w:bidi="th-TH"/>
              </w:rPr>
              <w:t>11,475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73165B3" w14:textId="77777777" w:rsidR="00997599" w:rsidRPr="00CC6D18" w:rsidRDefault="00997599" w:rsidP="0099759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6D1776BD" w14:textId="24FDF0AE" w:rsidR="00997599" w:rsidRPr="00CC6D18" w:rsidRDefault="00997599" w:rsidP="00997599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15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C6D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(5,021)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38333463" w14:textId="77777777" w:rsidR="00997599" w:rsidRPr="00CC6D18" w:rsidRDefault="00997599" w:rsidP="0099759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1F6D7A08" w14:textId="53CFFA75" w:rsidR="00997599" w:rsidRPr="00CC6D18" w:rsidRDefault="00997599" w:rsidP="00997599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6,454</w:t>
            </w:r>
          </w:p>
        </w:tc>
      </w:tr>
      <w:tr w:rsidR="00997599" w:rsidRPr="00CC6D18" w14:paraId="4368BB1E" w14:textId="77777777">
        <w:tc>
          <w:tcPr>
            <w:tcW w:w="1620" w:type="dxa"/>
          </w:tcPr>
          <w:p w14:paraId="0710653B" w14:textId="77777777" w:rsidR="00997599" w:rsidRPr="00CC6D18" w:rsidRDefault="00997599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</w:t>
            </w:r>
            <w:r w:rsidRPr="00CC6D18">
              <w:rPr>
                <w:rFonts w:ascii="Angsana New" w:hAnsi="Angsana New"/>
                <w:sz w:val="30"/>
                <w:szCs w:val="30"/>
              </w:rPr>
              <w:br/>
            </w:r>
            <w:r w:rsidRPr="00CC6D18">
              <w:rPr>
                <w:rFonts w:ascii="Angsana New" w:hAnsi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B0848E0" w14:textId="6460CDB2" w:rsidR="00997599" w:rsidRPr="00CC6D18" w:rsidRDefault="004A04ED" w:rsidP="00997599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39,06</w:t>
            </w:r>
            <w:r w:rsidR="003F5455" w:rsidRPr="00CC6D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7E074F2" w14:textId="77777777" w:rsidR="00997599" w:rsidRPr="00CC6D18" w:rsidRDefault="00997599" w:rsidP="0099759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68F32AE6" w14:textId="426E75E1" w:rsidR="00997599" w:rsidRPr="00CC6D18" w:rsidRDefault="004A04ED" w:rsidP="0099759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C6D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(16,000)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C1A23B" w14:textId="77777777" w:rsidR="00997599" w:rsidRPr="00CC6D18" w:rsidRDefault="00997599" w:rsidP="0099759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7981C2" w14:textId="058097FC" w:rsidR="00997599" w:rsidRPr="00CC6D18" w:rsidRDefault="004A04ED" w:rsidP="00997599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23,06</w:t>
            </w:r>
            <w:r w:rsidR="005E0032" w:rsidRPr="00CC6D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73BE87" w14:textId="77777777" w:rsidR="00997599" w:rsidRPr="00CC6D18" w:rsidRDefault="00997599" w:rsidP="0099759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610CB8" w14:textId="569E5060" w:rsidR="00997599" w:rsidRPr="00CC6D18" w:rsidRDefault="00997599" w:rsidP="00997599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41,911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B31DA38" w14:textId="77777777" w:rsidR="00997599" w:rsidRPr="00CC6D18" w:rsidRDefault="00997599" w:rsidP="0099759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628D550F" w14:textId="11C7E05D" w:rsidR="00997599" w:rsidRPr="00CC6D18" w:rsidRDefault="00997599" w:rsidP="00997599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15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C6D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(17,135)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6304FB8F" w14:textId="77777777" w:rsidR="00997599" w:rsidRPr="00CC6D18" w:rsidRDefault="00997599" w:rsidP="0099759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5133985B" w14:textId="0F19A972" w:rsidR="00997599" w:rsidRPr="00CC6D18" w:rsidRDefault="00997599" w:rsidP="00997599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24,776</w:t>
            </w:r>
          </w:p>
        </w:tc>
      </w:tr>
      <w:tr w:rsidR="00997599" w:rsidRPr="00CC6D18" w14:paraId="612A2DB0" w14:textId="77777777">
        <w:tc>
          <w:tcPr>
            <w:tcW w:w="1620" w:type="dxa"/>
          </w:tcPr>
          <w:p w14:paraId="23DF427F" w14:textId="77777777" w:rsidR="00997599" w:rsidRPr="00CC6D18" w:rsidRDefault="00997599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98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</w:t>
            </w: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CC6D1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706B862" w14:textId="2E198844" w:rsidR="00997599" w:rsidRPr="00CC6D18" w:rsidRDefault="004A04ED" w:rsidP="00997599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101,46</w:t>
            </w:r>
            <w:r w:rsidR="00955D58" w:rsidRPr="00CC6D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7DC74EB" w14:textId="77777777" w:rsidR="00997599" w:rsidRPr="00CC6D18" w:rsidRDefault="00997599" w:rsidP="0099759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0F7E5C1A" w14:textId="5AE8F59D" w:rsidR="00997599" w:rsidRPr="00CC6D18" w:rsidRDefault="004A04ED" w:rsidP="0099759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C6D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(22,521)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A0072A" w14:textId="77777777" w:rsidR="00997599" w:rsidRPr="00CC6D18" w:rsidRDefault="00997599" w:rsidP="0099759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3FDF86" w14:textId="07BA51E3" w:rsidR="00997599" w:rsidRPr="00CC6D18" w:rsidRDefault="004A04ED" w:rsidP="00997599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78,94</w:t>
            </w:r>
            <w:r w:rsidR="00955D58" w:rsidRPr="00CC6D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6F0EE4" w14:textId="77777777" w:rsidR="00997599" w:rsidRPr="00CC6D18" w:rsidRDefault="00997599" w:rsidP="0099759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9B1A5E" w14:textId="44D4D2EA" w:rsidR="00997599" w:rsidRPr="00CC6D18" w:rsidRDefault="00997599" w:rsidP="00997599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110,784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C4F6450" w14:textId="77777777" w:rsidR="00997599" w:rsidRPr="00CC6D18" w:rsidRDefault="00997599" w:rsidP="0099759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5CC81492" w14:textId="6F88851B" w:rsidR="00997599" w:rsidRPr="00CC6D18" w:rsidRDefault="00997599" w:rsidP="00997599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15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(26,134)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02CA1822" w14:textId="77777777" w:rsidR="00997599" w:rsidRPr="00CC6D18" w:rsidRDefault="00997599" w:rsidP="0099759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1E0C83D4" w14:textId="0E3D1B4A" w:rsidR="00997599" w:rsidRPr="00CC6D18" w:rsidRDefault="00997599" w:rsidP="00997599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84,650</w:t>
            </w:r>
          </w:p>
        </w:tc>
      </w:tr>
      <w:tr w:rsidR="00997599" w:rsidRPr="00CC6D18" w14:paraId="611588BF" w14:textId="77777777">
        <w:tc>
          <w:tcPr>
            <w:tcW w:w="1620" w:type="dxa"/>
          </w:tcPr>
          <w:p w14:paraId="2A27A955" w14:textId="77777777" w:rsidR="00997599" w:rsidRPr="00CC6D18" w:rsidRDefault="00997599" w:rsidP="0099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6D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97E70A" w14:textId="5EDDCDC8" w:rsidR="00997599" w:rsidRPr="00CC6D18" w:rsidRDefault="004A04ED" w:rsidP="00997599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C6D1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152,73</w:t>
            </w:r>
            <w:r w:rsidR="00955D58" w:rsidRPr="00CC6D1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4873736" w14:textId="77777777" w:rsidR="00997599" w:rsidRPr="00CC6D18" w:rsidRDefault="00997599" w:rsidP="0099759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5DDE85" w14:textId="0BF7D74C" w:rsidR="00997599" w:rsidRPr="00CC6D18" w:rsidRDefault="004A04ED" w:rsidP="0099759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C6D1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(43,224)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2E6E3B" w14:textId="77777777" w:rsidR="00997599" w:rsidRPr="00CC6D18" w:rsidRDefault="00997599" w:rsidP="0099759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47A612" w14:textId="767019FB" w:rsidR="00997599" w:rsidRPr="00CC6D18" w:rsidRDefault="004A04ED" w:rsidP="00997599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C6D1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109,51</w:t>
            </w:r>
            <w:r w:rsidR="00955D58" w:rsidRPr="00CC6D1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BAFC2B" w14:textId="77777777" w:rsidR="00997599" w:rsidRPr="00CC6D18" w:rsidRDefault="00997599" w:rsidP="0099759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68F296" w14:textId="6C9B3976" w:rsidR="00997599" w:rsidRPr="00CC6D18" w:rsidRDefault="00997599" w:rsidP="00997599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C6D1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164,170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A2F2CCD" w14:textId="77777777" w:rsidR="00997599" w:rsidRPr="00CC6D18" w:rsidRDefault="00997599" w:rsidP="0099759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D672D1" w14:textId="647AEDE1" w:rsidR="00997599" w:rsidRPr="00CC6D18" w:rsidRDefault="00997599" w:rsidP="00997599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15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C6D1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(48,290)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23FF7433" w14:textId="77777777" w:rsidR="00997599" w:rsidRPr="00CC6D18" w:rsidRDefault="00997599" w:rsidP="0099759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198BD1" w14:textId="60553BCD" w:rsidR="00997599" w:rsidRPr="00CC6D18" w:rsidRDefault="00997599" w:rsidP="00997599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C6D1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115,880</w:t>
            </w:r>
          </w:p>
        </w:tc>
      </w:tr>
    </w:tbl>
    <w:p w14:paraId="7D643164" w14:textId="77777777" w:rsidR="00997599" w:rsidRPr="00CC6D18" w:rsidRDefault="00997599" w:rsidP="00170FF9">
      <w:pPr>
        <w:pStyle w:val="FSContent"/>
        <w:rPr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63"/>
        <w:gridCol w:w="271"/>
        <w:gridCol w:w="1189"/>
        <w:gridCol w:w="241"/>
        <w:gridCol w:w="1163"/>
        <w:gridCol w:w="264"/>
        <w:gridCol w:w="1110"/>
      </w:tblGrid>
      <w:tr w:rsidR="00E35C22" w:rsidRPr="00CC6D18" w14:paraId="6BE8F76B" w14:textId="77777777" w:rsidTr="00C8154E">
        <w:trPr>
          <w:trHeight w:val="427"/>
          <w:tblHeader/>
        </w:trPr>
        <w:tc>
          <w:tcPr>
            <w:tcW w:w="2115" w:type="pct"/>
          </w:tcPr>
          <w:p w14:paraId="6603DB0B" w14:textId="77777777" w:rsidR="00E35C22" w:rsidRPr="00CC6D18" w:rsidRDefault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0" w:type="pct"/>
            <w:gridSpan w:val="3"/>
          </w:tcPr>
          <w:p w14:paraId="3CF7155B" w14:textId="77777777" w:rsidR="00E35C22" w:rsidRPr="00CC6D18" w:rsidRDefault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6DFB0E29" w14:textId="77777777" w:rsidR="00E35C22" w:rsidRPr="00CC6D18" w:rsidRDefault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pct"/>
            <w:gridSpan w:val="3"/>
            <w:vAlign w:val="bottom"/>
          </w:tcPr>
          <w:p w14:paraId="535B2D62" w14:textId="77777777" w:rsidR="00E35C22" w:rsidRPr="00CC6D18" w:rsidRDefault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5C22" w:rsidRPr="00CC6D18" w14:paraId="330AD455" w14:textId="77777777" w:rsidTr="00C8154E">
        <w:trPr>
          <w:trHeight w:val="417"/>
          <w:tblHeader/>
        </w:trPr>
        <w:tc>
          <w:tcPr>
            <w:tcW w:w="2115" w:type="pct"/>
          </w:tcPr>
          <w:p w14:paraId="6368B682" w14:textId="5D0AB75C" w:rsidR="00E35C22" w:rsidRPr="00CC6D18" w:rsidRDefault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6D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CC6D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CC6D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CC6D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C6D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1" w:type="pct"/>
          </w:tcPr>
          <w:p w14:paraId="432E9622" w14:textId="77777777" w:rsidR="00E35C22" w:rsidRPr="00CC6D18" w:rsidRDefault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6D426852" w14:textId="77777777" w:rsidR="00E35C22" w:rsidRPr="00CC6D18" w:rsidRDefault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27A9070E" w14:textId="77777777" w:rsidR="00E35C22" w:rsidRPr="00CC6D18" w:rsidRDefault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9" w:type="pct"/>
          </w:tcPr>
          <w:p w14:paraId="1A8061E8" w14:textId="77777777" w:rsidR="00E35C22" w:rsidRPr="00CC6D18" w:rsidRDefault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4A38AF23" w14:textId="77777777" w:rsidR="00E35C22" w:rsidRPr="00CC6D18" w:rsidRDefault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1" w:type="pct"/>
          </w:tcPr>
          <w:p w14:paraId="7BA3B1D8" w14:textId="77777777" w:rsidR="00E35C22" w:rsidRPr="00CC6D18" w:rsidRDefault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1EAAD65" w14:textId="77777777" w:rsidR="00E35C22" w:rsidRPr="00CC6D18" w:rsidRDefault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E35C22" w:rsidRPr="00CC6D18" w14:paraId="2B07248E" w14:textId="77777777" w:rsidTr="00C8154E">
        <w:trPr>
          <w:trHeight w:val="417"/>
          <w:tblHeader/>
        </w:trPr>
        <w:tc>
          <w:tcPr>
            <w:tcW w:w="2115" w:type="pct"/>
          </w:tcPr>
          <w:p w14:paraId="41809626" w14:textId="77777777" w:rsidR="00E35C22" w:rsidRPr="00CC6D18" w:rsidRDefault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" w:type="pct"/>
          </w:tcPr>
          <w:p w14:paraId="7D0CFE67" w14:textId="77777777" w:rsidR="00E35C22" w:rsidRPr="00CC6D18" w:rsidRDefault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pct"/>
            <w:gridSpan w:val="3"/>
          </w:tcPr>
          <w:p w14:paraId="7688A402" w14:textId="77777777" w:rsidR="00E35C22" w:rsidRPr="00CC6D18" w:rsidRDefault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621" w:type="pct"/>
          </w:tcPr>
          <w:p w14:paraId="7308E4D3" w14:textId="77777777" w:rsidR="00E35C22" w:rsidRPr="00CC6D18" w:rsidRDefault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373F557C" w14:textId="77777777" w:rsidR="00E35C22" w:rsidRPr="00CC6D18" w:rsidRDefault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3BF4001" w14:textId="77777777" w:rsidR="00E35C22" w:rsidRPr="00CC6D18" w:rsidRDefault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5C22" w:rsidRPr="00CC6D18" w14:paraId="715681CB" w14:textId="77777777" w:rsidTr="00C8154E">
        <w:trPr>
          <w:trHeight w:val="417"/>
          <w:tblHeader/>
        </w:trPr>
        <w:tc>
          <w:tcPr>
            <w:tcW w:w="2115" w:type="pct"/>
          </w:tcPr>
          <w:p w14:paraId="4C122C49" w14:textId="77777777" w:rsidR="00E35C22" w:rsidRPr="00CC6D18" w:rsidRDefault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5" w:type="pct"/>
            <w:gridSpan w:val="7"/>
          </w:tcPr>
          <w:p w14:paraId="7039B80B" w14:textId="77777777" w:rsidR="00E35C22" w:rsidRPr="00CC6D18" w:rsidRDefault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5C22" w:rsidRPr="00CC6D18" w14:paraId="5D3E6B66" w14:textId="77777777" w:rsidTr="00C8154E">
        <w:trPr>
          <w:trHeight w:val="397"/>
        </w:trPr>
        <w:tc>
          <w:tcPr>
            <w:tcW w:w="2115" w:type="pct"/>
          </w:tcPr>
          <w:p w14:paraId="1EBE3612" w14:textId="5083359C" w:rsidR="00E35C22" w:rsidRPr="00CC6D18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6D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621" w:type="pct"/>
            <w:vAlign w:val="bottom"/>
          </w:tcPr>
          <w:p w14:paraId="022D049E" w14:textId="38F8A539" w:rsidR="00E35C22" w:rsidRPr="00CC6D18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1416DE18" w14:textId="77777777" w:rsidR="00E35C22" w:rsidRPr="00CC6D18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5" w:type="pct"/>
            <w:vAlign w:val="bottom"/>
          </w:tcPr>
          <w:p w14:paraId="4C52F724" w14:textId="05A8D4CE" w:rsidR="00E35C22" w:rsidRPr="00CC6D18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25E0084E" w14:textId="77777777" w:rsidR="00E35C22" w:rsidRPr="00CC6D18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1EAB6537" w14:textId="51996AF3" w:rsidR="00E35C22" w:rsidRPr="00CC6D18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3056B065" w14:textId="77777777" w:rsidR="00E35C22" w:rsidRPr="00CC6D18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08B9DC20" w14:textId="10601885" w:rsidR="00E35C22" w:rsidRPr="00CC6D18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5C22" w:rsidRPr="00CC6D18" w14:paraId="12DE19A5" w14:textId="77777777" w:rsidTr="00C8154E">
        <w:trPr>
          <w:trHeight w:val="407"/>
        </w:trPr>
        <w:tc>
          <w:tcPr>
            <w:tcW w:w="2115" w:type="pct"/>
          </w:tcPr>
          <w:p w14:paraId="3EAB159A" w14:textId="76D1D05B" w:rsidR="00E35C22" w:rsidRPr="00CC6D18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621" w:type="pct"/>
            <w:vAlign w:val="bottom"/>
          </w:tcPr>
          <w:p w14:paraId="44687DDA" w14:textId="40C8A071" w:rsidR="00E35C22" w:rsidRPr="00CC6D18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77B0E3EA" w14:textId="77777777" w:rsidR="00E35C22" w:rsidRPr="00CC6D18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5" w:type="pct"/>
            <w:vAlign w:val="bottom"/>
          </w:tcPr>
          <w:p w14:paraId="58249266" w14:textId="5CB90383" w:rsidR="00E35C22" w:rsidRPr="00CC6D18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0E113FC7" w14:textId="77777777" w:rsidR="00E35C22" w:rsidRPr="00CC6D18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46C87E46" w14:textId="0667F1EF" w:rsidR="00E35C22" w:rsidRPr="00CC6D18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14A11A20" w14:textId="77777777" w:rsidR="00E35C22" w:rsidRPr="00CC6D18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0373F72D" w14:textId="35E75300" w:rsidR="00E35C22" w:rsidRPr="00CC6D18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5C22" w:rsidRPr="00CC6D18" w14:paraId="3D37090F" w14:textId="77777777" w:rsidTr="00C8154E">
        <w:trPr>
          <w:trHeight w:val="407"/>
        </w:trPr>
        <w:tc>
          <w:tcPr>
            <w:tcW w:w="2115" w:type="pct"/>
          </w:tcPr>
          <w:p w14:paraId="6D8A8D6E" w14:textId="4784D70F" w:rsidR="00E35C22" w:rsidRPr="00CC6D18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-      </w:t>
            </w: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สิทธิการเช่าที่ดินและอาคาร</w:t>
            </w:r>
          </w:p>
        </w:tc>
        <w:tc>
          <w:tcPr>
            <w:tcW w:w="621" w:type="pct"/>
            <w:vAlign w:val="bottom"/>
          </w:tcPr>
          <w:p w14:paraId="7760A187" w14:textId="3E92F94C" w:rsidR="00E35C22" w:rsidRPr="00CC6D18" w:rsidRDefault="00EA38E9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10,193</w:t>
            </w:r>
          </w:p>
        </w:tc>
        <w:tc>
          <w:tcPr>
            <w:tcW w:w="145" w:type="pct"/>
            <w:vAlign w:val="bottom"/>
          </w:tcPr>
          <w:p w14:paraId="5121BFE3" w14:textId="77777777" w:rsidR="00E35C22" w:rsidRPr="00CC6D18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5" w:type="pct"/>
            <w:vAlign w:val="bottom"/>
          </w:tcPr>
          <w:p w14:paraId="16CB4D72" w14:textId="7EFC24F6" w:rsidR="00E35C22" w:rsidRPr="00CC6D18" w:rsidRDefault="00067AB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7,504</w:t>
            </w:r>
          </w:p>
        </w:tc>
        <w:tc>
          <w:tcPr>
            <w:tcW w:w="129" w:type="pct"/>
            <w:vAlign w:val="bottom"/>
          </w:tcPr>
          <w:p w14:paraId="1066CA0F" w14:textId="77777777" w:rsidR="00E35C22" w:rsidRPr="00CC6D18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52626B67" w14:textId="23AB180E" w:rsidR="00E35C22" w:rsidRPr="00CC6D18" w:rsidRDefault="00EA38E9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8,194</w:t>
            </w:r>
          </w:p>
        </w:tc>
        <w:tc>
          <w:tcPr>
            <w:tcW w:w="141" w:type="pct"/>
            <w:vAlign w:val="bottom"/>
          </w:tcPr>
          <w:p w14:paraId="24BF32F9" w14:textId="77777777" w:rsidR="00E35C22" w:rsidRPr="00CC6D18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6134B27" w14:textId="7AE7D36D" w:rsidR="00E35C22" w:rsidRPr="00CC6D18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6,917</w:t>
            </w:r>
          </w:p>
        </w:tc>
      </w:tr>
      <w:tr w:rsidR="00E35C22" w:rsidRPr="00CC6D18" w14:paraId="12CC4AEA" w14:textId="77777777" w:rsidTr="00C8154E">
        <w:trPr>
          <w:trHeight w:val="407"/>
        </w:trPr>
        <w:tc>
          <w:tcPr>
            <w:tcW w:w="2115" w:type="pct"/>
          </w:tcPr>
          <w:p w14:paraId="036361E4" w14:textId="4E3E047B" w:rsidR="00E35C22" w:rsidRPr="00CC6D18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-      </w:t>
            </w: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เครื่องจักรและอุปกรณ์</w:t>
            </w:r>
          </w:p>
        </w:tc>
        <w:tc>
          <w:tcPr>
            <w:tcW w:w="621" w:type="pct"/>
            <w:vAlign w:val="bottom"/>
          </w:tcPr>
          <w:p w14:paraId="16AF085A" w14:textId="5F3055F4" w:rsidR="00E35C22" w:rsidRPr="00CC6D18" w:rsidRDefault="00EA38E9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662</w:t>
            </w:r>
          </w:p>
        </w:tc>
        <w:tc>
          <w:tcPr>
            <w:tcW w:w="145" w:type="pct"/>
            <w:vAlign w:val="bottom"/>
          </w:tcPr>
          <w:p w14:paraId="53E011BA" w14:textId="77777777" w:rsidR="00E35C22" w:rsidRPr="00CC6D18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5" w:type="pct"/>
            <w:vAlign w:val="bottom"/>
          </w:tcPr>
          <w:p w14:paraId="5614ECC7" w14:textId="025D4D64" w:rsidR="00E35C22" w:rsidRPr="00CC6D18" w:rsidRDefault="00067AB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266</w:t>
            </w:r>
          </w:p>
        </w:tc>
        <w:tc>
          <w:tcPr>
            <w:tcW w:w="129" w:type="pct"/>
            <w:vAlign w:val="bottom"/>
          </w:tcPr>
          <w:p w14:paraId="7BCC70D2" w14:textId="77777777" w:rsidR="00E35C22" w:rsidRPr="00CC6D18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6D112305" w14:textId="001C3C88" w:rsidR="00E35C22" w:rsidRPr="00CC6D18" w:rsidRDefault="00EA38E9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615</w:t>
            </w:r>
          </w:p>
        </w:tc>
        <w:tc>
          <w:tcPr>
            <w:tcW w:w="141" w:type="pct"/>
            <w:vAlign w:val="bottom"/>
          </w:tcPr>
          <w:p w14:paraId="45796509" w14:textId="77777777" w:rsidR="00E35C22" w:rsidRPr="00CC6D18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D25EB9A" w14:textId="2AA6F53C" w:rsidR="00E35C22" w:rsidRPr="00CC6D18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266</w:t>
            </w:r>
          </w:p>
        </w:tc>
      </w:tr>
      <w:tr w:rsidR="00E35C22" w:rsidRPr="00CC6D18" w14:paraId="35493FDC" w14:textId="77777777" w:rsidTr="00C8154E">
        <w:trPr>
          <w:trHeight w:val="407"/>
        </w:trPr>
        <w:tc>
          <w:tcPr>
            <w:tcW w:w="2115" w:type="pct"/>
          </w:tcPr>
          <w:p w14:paraId="3E3EC01A" w14:textId="3C3EB734" w:rsidR="00E35C22" w:rsidRPr="00CC6D18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-      </w:t>
            </w: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621" w:type="pct"/>
            <w:vAlign w:val="bottom"/>
          </w:tcPr>
          <w:p w14:paraId="085C8B80" w14:textId="4480F536" w:rsidR="00E35C22" w:rsidRPr="00CC6D18" w:rsidRDefault="00EA38E9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1,280</w:t>
            </w:r>
          </w:p>
        </w:tc>
        <w:tc>
          <w:tcPr>
            <w:tcW w:w="145" w:type="pct"/>
            <w:vAlign w:val="bottom"/>
          </w:tcPr>
          <w:p w14:paraId="6160701C" w14:textId="77777777" w:rsidR="00E35C22" w:rsidRPr="00CC6D18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5" w:type="pct"/>
            <w:vAlign w:val="bottom"/>
          </w:tcPr>
          <w:p w14:paraId="4BB9CE5E" w14:textId="1FABED94" w:rsidR="00E35C22" w:rsidRPr="00CC6D18" w:rsidRDefault="00067AB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839</w:t>
            </w:r>
          </w:p>
        </w:tc>
        <w:tc>
          <w:tcPr>
            <w:tcW w:w="129" w:type="pct"/>
            <w:vAlign w:val="bottom"/>
          </w:tcPr>
          <w:p w14:paraId="322ED114" w14:textId="77777777" w:rsidR="00E35C22" w:rsidRPr="00CC6D18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4917B971" w14:textId="1870E487" w:rsidR="00E35C22" w:rsidRPr="00CC6D18" w:rsidRDefault="00EA38E9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1,280</w:t>
            </w:r>
          </w:p>
        </w:tc>
        <w:tc>
          <w:tcPr>
            <w:tcW w:w="141" w:type="pct"/>
            <w:vAlign w:val="bottom"/>
          </w:tcPr>
          <w:p w14:paraId="2E320157" w14:textId="77777777" w:rsidR="00E35C22" w:rsidRPr="00CC6D18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F6A1F8D" w14:textId="621AC35B" w:rsidR="00E35C22" w:rsidRPr="00CC6D18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839</w:t>
            </w:r>
          </w:p>
        </w:tc>
      </w:tr>
      <w:tr w:rsidR="00E35C22" w:rsidRPr="00CC6D18" w14:paraId="14B6DE9E" w14:textId="77777777" w:rsidTr="00C8154E">
        <w:trPr>
          <w:trHeight w:val="407"/>
        </w:trPr>
        <w:tc>
          <w:tcPr>
            <w:tcW w:w="2115" w:type="pct"/>
          </w:tcPr>
          <w:p w14:paraId="03AD694C" w14:textId="4D071B88" w:rsidR="00E35C22" w:rsidRPr="00CC6D18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CC6D18" w:rsidDel="009A4744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621" w:type="pct"/>
            <w:vAlign w:val="bottom"/>
          </w:tcPr>
          <w:p w14:paraId="2EAD43CE" w14:textId="4704515E" w:rsidR="00E35C22" w:rsidRPr="00CC6D18" w:rsidRDefault="00EA38E9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6,252</w:t>
            </w:r>
          </w:p>
        </w:tc>
        <w:tc>
          <w:tcPr>
            <w:tcW w:w="145" w:type="pct"/>
            <w:vAlign w:val="bottom"/>
          </w:tcPr>
          <w:p w14:paraId="480EFC58" w14:textId="77777777" w:rsidR="00E35C22" w:rsidRPr="00CC6D18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5" w:type="pct"/>
            <w:vAlign w:val="bottom"/>
          </w:tcPr>
          <w:p w14:paraId="01F392E4" w14:textId="79F6BFA6" w:rsidR="00E35C22" w:rsidRPr="00CC6D18" w:rsidRDefault="00067AB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4,800</w:t>
            </w:r>
          </w:p>
        </w:tc>
        <w:tc>
          <w:tcPr>
            <w:tcW w:w="129" w:type="pct"/>
            <w:vAlign w:val="bottom"/>
          </w:tcPr>
          <w:p w14:paraId="7856DCE9" w14:textId="77777777" w:rsidR="00E35C22" w:rsidRPr="00CC6D18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3765DDAB" w14:textId="5E50A922" w:rsidR="00E35C22" w:rsidRPr="00CC6D18" w:rsidRDefault="00EA38E9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5,011</w:t>
            </w:r>
          </w:p>
        </w:tc>
        <w:tc>
          <w:tcPr>
            <w:tcW w:w="141" w:type="pct"/>
            <w:vAlign w:val="bottom"/>
          </w:tcPr>
          <w:p w14:paraId="59F5BFD0" w14:textId="77777777" w:rsidR="00E35C22" w:rsidRPr="00CC6D18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3CC6E79" w14:textId="37C55B9E" w:rsidR="00E35C22" w:rsidRPr="00CC6D18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4,685</w:t>
            </w:r>
          </w:p>
        </w:tc>
      </w:tr>
      <w:tr w:rsidR="00E35C22" w:rsidRPr="00CC6D18" w14:paraId="029EDEC0" w14:textId="77777777" w:rsidTr="00C8154E">
        <w:trPr>
          <w:trHeight w:val="407"/>
        </w:trPr>
        <w:tc>
          <w:tcPr>
            <w:tcW w:w="2115" w:type="pct"/>
          </w:tcPr>
          <w:p w14:paraId="37FB0B95" w14:textId="62A35304" w:rsidR="00E35C22" w:rsidRPr="00CC6D18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ค่าใช้จ่ายที่เกี่ยวกับสัญญาเช่าสินทรัพย์</w:t>
            </w:r>
            <w:r w:rsidR="00C8154E" w:rsidRPr="00CC6D18">
              <w:rPr>
                <w:rFonts w:ascii="Angsana New" w:hAnsi="Angsana New"/>
                <w:sz w:val="30"/>
                <w:szCs w:val="30"/>
              </w:rPr>
              <w:br/>
            </w: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ระยะสั้นหรือ</w:t>
            </w:r>
            <w:r w:rsidRPr="00CC6D18">
              <w:rPr>
                <w:rFonts w:ascii="Angsana New" w:hAnsi="Angsana New"/>
                <w:sz w:val="30"/>
                <w:szCs w:val="30"/>
                <w:cs/>
              </w:rPr>
              <w:t>ที่มีมูลค่าต่ำ</w:t>
            </w:r>
          </w:p>
        </w:tc>
        <w:tc>
          <w:tcPr>
            <w:tcW w:w="621" w:type="pct"/>
            <w:vAlign w:val="bottom"/>
          </w:tcPr>
          <w:p w14:paraId="34F819F0" w14:textId="4A71D735" w:rsidR="00E35C22" w:rsidRPr="00CC6D18" w:rsidRDefault="00DA79FE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419</w:t>
            </w:r>
          </w:p>
        </w:tc>
        <w:tc>
          <w:tcPr>
            <w:tcW w:w="145" w:type="pct"/>
            <w:vAlign w:val="bottom"/>
          </w:tcPr>
          <w:p w14:paraId="2D07D89E" w14:textId="77777777" w:rsidR="00E35C22" w:rsidRPr="00CC6D18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5" w:type="pct"/>
            <w:vAlign w:val="bottom"/>
          </w:tcPr>
          <w:p w14:paraId="210DE35E" w14:textId="24BF0DAA" w:rsidR="00E35C22" w:rsidRPr="00CC6D18" w:rsidRDefault="00067AB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994</w:t>
            </w:r>
          </w:p>
        </w:tc>
        <w:tc>
          <w:tcPr>
            <w:tcW w:w="129" w:type="pct"/>
            <w:vAlign w:val="bottom"/>
          </w:tcPr>
          <w:p w14:paraId="2CD848F1" w14:textId="77777777" w:rsidR="00E35C22" w:rsidRPr="00CC6D18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00731D72" w14:textId="73665418" w:rsidR="00E35C22" w:rsidRPr="00CC6D18" w:rsidRDefault="00DA79FE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  <w:tc>
          <w:tcPr>
            <w:tcW w:w="141" w:type="pct"/>
            <w:vAlign w:val="bottom"/>
          </w:tcPr>
          <w:p w14:paraId="5B3D545C" w14:textId="77777777" w:rsidR="00E35C22" w:rsidRPr="00CC6D18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5ADA453B" w14:textId="295882E8" w:rsidR="00E35C22" w:rsidRPr="00CC6D18" w:rsidRDefault="00E35C22" w:rsidP="00E3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854</w:t>
            </w:r>
          </w:p>
        </w:tc>
      </w:tr>
    </w:tbl>
    <w:p w14:paraId="5F6E84B0" w14:textId="77777777" w:rsidR="00E35C22" w:rsidRPr="00CC6D18" w:rsidRDefault="00E35C22" w:rsidP="00170FF9">
      <w:pPr>
        <w:pStyle w:val="FSContent"/>
        <w:rPr>
          <w:lang w:val="en-US"/>
        </w:rPr>
      </w:pPr>
    </w:p>
    <w:p w14:paraId="513E81BC" w14:textId="77777777" w:rsidR="00E35C22" w:rsidRPr="00CC6D18" w:rsidRDefault="00E35C22" w:rsidP="00170FF9">
      <w:pPr>
        <w:pStyle w:val="FSContent"/>
        <w:rPr>
          <w:lang w:val="en-US"/>
        </w:rPr>
      </w:pPr>
    </w:p>
    <w:p w14:paraId="12BA855F" w14:textId="77777777" w:rsidR="001F2375" w:rsidRPr="00CC6D18" w:rsidRDefault="001F2375" w:rsidP="00170FF9">
      <w:pPr>
        <w:pStyle w:val="FSContent"/>
        <w:rPr>
          <w:lang w:val="en-US"/>
        </w:rPr>
      </w:pPr>
    </w:p>
    <w:p w14:paraId="7027CC4B" w14:textId="6EC4165F" w:rsidR="00170FF9" w:rsidRPr="00CC6D18" w:rsidRDefault="00385936" w:rsidP="00170FF9">
      <w:pPr>
        <w:pStyle w:val="FSContent"/>
        <w:rPr>
          <w:lang w:val="en-US"/>
        </w:rPr>
      </w:pPr>
      <w:r w:rsidRPr="00CC6D18">
        <w:rPr>
          <w:cs/>
          <w:lang w:val="en-US"/>
        </w:rPr>
        <w:lastRenderedPageBreak/>
        <w:t>กระแสเงินสดจ่ายทั้งหมดของสัญญาเช่าที่แสดงในงบกระแสเงินสด</w:t>
      </w:r>
      <w:r w:rsidR="00F532CE" w:rsidRPr="00CC6D18">
        <w:rPr>
          <w:rFonts w:hint="cs"/>
          <w:cs/>
          <w:lang w:val="en-US"/>
        </w:rPr>
        <w:t>รวมและงบกระแสเงินสดเฉพาะกิจการ</w:t>
      </w:r>
      <w:r w:rsidRPr="00CC6D18">
        <w:rPr>
          <w:cs/>
          <w:lang w:val="en-US"/>
        </w:rPr>
        <w:t xml:space="preserve">สำหรับปีสิ้นสุดวันที่ </w:t>
      </w:r>
      <w:r w:rsidR="002873E3" w:rsidRPr="00CC6D18">
        <w:rPr>
          <w:rFonts w:asciiTheme="majorBidi" w:hAnsiTheme="majorBidi" w:cstheme="majorBidi"/>
          <w:lang w:val="en-US"/>
        </w:rPr>
        <w:t>31</w:t>
      </w:r>
      <w:r w:rsidRPr="00CC6D18">
        <w:rPr>
          <w:cs/>
          <w:lang w:val="en-US"/>
        </w:rPr>
        <w:t xml:space="preserve"> ธันวาคม </w:t>
      </w:r>
      <w:r w:rsidR="002873E3" w:rsidRPr="00CC6D18">
        <w:rPr>
          <w:rFonts w:asciiTheme="majorBidi" w:hAnsiTheme="majorBidi" w:cstheme="majorBidi"/>
        </w:rPr>
        <w:t>256</w:t>
      </w:r>
      <w:r w:rsidR="00E34000" w:rsidRPr="00CC6D18">
        <w:rPr>
          <w:rFonts w:asciiTheme="majorBidi" w:hAnsiTheme="majorBidi" w:cstheme="majorBidi"/>
          <w:lang w:val="en-US"/>
        </w:rPr>
        <w:t>6</w:t>
      </w:r>
      <w:r w:rsidRPr="00CC6D18" w:rsidDel="00385936">
        <w:rPr>
          <w:cs/>
          <w:lang w:val="en-US"/>
        </w:rPr>
        <w:t xml:space="preserve"> </w:t>
      </w:r>
      <w:r w:rsidR="00170FF9" w:rsidRPr="00CC6D18">
        <w:rPr>
          <w:cs/>
          <w:lang w:val="en-US"/>
        </w:rPr>
        <w:t>มีจำนวน</w:t>
      </w:r>
      <w:r w:rsidR="00374E89" w:rsidRPr="00CC6D18">
        <w:rPr>
          <w:lang w:val="en-US"/>
        </w:rPr>
        <w:t xml:space="preserve"> </w:t>
      </w:r>
      <w:r w:rsidR="00D53AA9" w:rsidRPr="00CC6D18">
        <w:rPr>
          <w:lang w:val="en-US"/>
        </w:rPr>
        <w:t>9</w:t>
      </w:r>
      <w:r w:rsidR="000614B8" w:rsidRPr="00CC6D18">
        <w:rPr>
          <w:lang w:val="en-US"/>
        </w:rPr>
        <w:t>.</w:t>
      </w:r>
      <w:r w:rsidR="00D53AA9" w:rsidRPr="00CC6D18">
        <w:rPr>
          <w:lang w:val="en-US"/>
        </w:rPr>
        <w:t>3</w:t>
      </w:r>
      <w:r w:rsidR="00067AB2" w:rsidRPr="00CC6D18">
        <w:rPr>
          <w:lang w:val="en-US"/>
        </w:rPr>
        <w:t xml:space="preserve"> </w:t>
      </w:r>
      <w:r w:rsidR="00067AB2" w:rsidRPr="00CC6D18">
        <w:rPr>
          <w:rFonts w:hint="cs"/>
          <w:cs/>
          <w:lang w:val="en-US"/>
        </w:rPr>
        <w:t xml:space="preserve">ล้านบาท และ </w:t>
      </w:r>
      <w:r w:rsidR="00F532CE" w:rsidRPr="00CC6D18">
        <w:rPr>
          <w:rFonts w:asciiTheme="majorBidi" w:hAnsiTheme="majorBidi" w:cstheme="majorBidi"/>
          <w:lang w:val="en-US"/>
        </w:rPr>
        <w:t>6.7</w:t>
      </w:r>
      <w:r w:rsidR="00374E89" w:rsidRPr="00CC6D18">
        <w:rPr>
          <w:lang w:val="en-US"/>
        </w:rPr>
        <w:t xml:space="preserve"> </w:t>
      </w:r>
      <w:r w:rsidR="00374E89" w:rsidRPr="00CC6D18">
        <w:rPr>
          <w:rFonts w:hint="cs"/>
          <w:cs/>
          <w:lang w:val="en-US"/>
        </w:rPr>
        <w:t>ล้านบาท</w:t>
      </w:r>
      <w:r w:rsidR="00067AB2" w:rsidRPr="00CC6D18">
        <w:rPr>
          <w:lang w:val="en-US"/>
        </w:rPr>
        <w:t xml:space="preserve"> </w:t>
      </w:r>
      <w:r w:rsidR="00067AB2" w:rsidRPr="00CC6D18">
        <w:rPr>
          <w:rFonts w:hint="cs"/>
          <w:cs/>
          <w:lang w:val="en-US"/>
        </w:rPr>
        <w:t>ตามลำดับ</w:t>
      </w:r>
      <w:r w:rsidR="00F532CE" w:rsidRPr="00CC6D18">
        <w:rPr>
          <w:lang w:val="en-US"/>
        </w:rPr>
        <w:t xml:space="preserve"> </w:t>
      </w:r>
      <w:r w:rsidR="00374E89" w:rsidRPr="00CC6D18">
        <w:rPr>
          <w:i/>
          <w:iCs/>
          <w:lang w:val="en-US"/>
        </w:rPr>
        <w:t>(256</w:t>
      </w:r>
      <w:r w:rsidR="00067AB2" w:rsidRPr="00CC6D18">
        <w:rPr>
          <w:i/>
          <w:iCs/>
          <w:lang w:val="en-US"/>
        </w:rPr>
        <w:t>5</w:t>
      </w:r>
      <w:r w:rsidR="00374E89" w:rsidRPr="00CC6D18">
        <w:rPr>
          <w:i/>
          <w:iCs/>
          <w:lang w:val="en-US"/>
        </w:rPr>
        <w:t xml:space="preserve">: </w:t>
      </w:r>
      <w:r w:rsidR="00F532CE" w:rsidRPr="00CC6D18">
        <w:rPr>
          <w:i/>
          <w:iCs/>
          <w:lang w:val="en-GB"/>
        </w:rPr>
        <w:t>7.</w:t>
      </w:r>
      <w:r w:rsidR="00067AB2" w:rsidRPr="00CC6D18">
        <w:rPr>
          <w:i/>
          <w:iCs/>
          <w:lang w:val="en-GB"/>
        </w:rPr>
        <w:t>0</w:t>
      </w:r>
      <w:r w:rsidR="00170FF9" w:rsidRPr="00CC6D18">
        <w:rPr>
          <w:rFonts w:hint="cs"/>
          <w:i/>
          <w:iCs/>
          <w:cs/>
          <w:lang w:val="en-US"/>
        </w:rPr>
        <w:t xml:space="preserve"> ล้านบาท</w:t>
      </w:r>
      <w:r w:rsidR="00067AB2" w:rsidRPr="00CC6D18">
        <w:rPr>
          <w:i/>
          <w:iCs/>
          <w:lang w:val="en-US"/>
        </w:rPr>
        <w:t xml:space="preserve"> </w:t>
      </w:r>
      <w:r w:rsidR="00067AB2" w:rsidRPr="00CC6D18">
        <w:rPr>
          <w:rFonts w:hint="cs"/>
          <w:i/>
          <w:iCs/>
          <w:cs/>
          <w:lang w:val="en-US"/>
        </w:rPr>
        <w:t xml:space="preserve">และ </w:t>
      </w:r>
      <w:r w:rsidR="00067AB2" w:rsidRPr="00CC6D18">
        <w:rPr>
          <w:i/>
          <w:iCs/>
          <w:lang w:val="en-US"/>
        </w:rPr>
        <w:t xml:space="preserve">2.5 </w:t>
      </w:r>
      <w:r w:rsidR="00067AB2" w:rsidRPr="00CC6D18">
        <w:rPr>
          <w:rFonts w:hint="cs"/>
          <w:i/>
          <w:iCs/>
          <w:cs/>
          <w:lang w:val="en-US"/>
        </w:rPr>
        <w:t>ล้านบาท ตามลำดับ</w:t>
      </w:r>
      <w:r w:rsidR="00374E89" w:rsidRPr="00CC6D18">
        <w:rPr>
          <w:i/>
          <w:iCs/>
          <w:lang w:val="en-US"/>
        </w:rPr>
        <w:t>)</w:t>
      </w:r>
      <w:r w:rsidR="00374E89" w:rsidRPr="00CC6D18">
        <w:rPr>
          <w:rFonts w:hint="cs"/>
          <w:cs/>
          <w:lang w:val="en-US"/>
        </w:rPr>
        <w:t xml:space="preserve"> </w:t>
      </w:r>
    </w:p>
    <w:p w14:paraId="41D54B36" w14:textId="77777777" w:rsidR="00170FF9" w:rsidRPr="00CC6D18" w:rsidRDefault="00170FF9" w:rsidP="00374E89">
      <w:pPr>
        <w:pStyle w:val="FSContent"/>
        <w:rPr>
          <w:lang w:val="en-US"/>
        </w:rPr>
      </w:pPr>
    </w:p>
    <w:p w14:paraId="2EB33B19" w14:textId="38A38C1C" w:rsidR="00170FF9" w:rsidRPr="00CC6D18" w:rsidRDefault="00170FF9" w:rsidP="00595A96">
      <w:pPr>
        <w:pStyle w:val="FSContent"/>
        <w:tabs>
          <w:tab w:val="left" w:pos="630"/>
        </w:tabs>
        <w:rPr>
          <w:lang w:val="en-US"/>
        </w:rPr>
      </w:pPr>
      <w:r w:rsidRPr="00CC6D18">
        <w:rPr>
          <w:cs/>
          <w:lang w:val="en-US"/>
        </w:rPr>
        <w:t>บริษัททำสัญญาเช่ากับบริษัทในประเทศหลายแห่ง และบุคคลและกิจการที่เกี่ยวข้องกัน เพื่อเช่า</w:t>
      </w:r>
      <w:r w:rsidR="00D57EF8" w:rsidRPr="00CC6D18">
        <w:rPr>
          <w:rFonts w:hint="cs"/>
          <w:cs/>
          <w:lang w:val="en-US"/>
        </w:rPr>
        <w:t>ที่ดิน อาคาร และ</w:t>
      </w:r>
      <w:r w:rsidRPr="00CC6D18">
        <w:rPr>
          <w:cs/>
          <w:lang w:val="en-US"/>
        </w:rPr>
        <w:t>อุปกรณ์ ภายใต้เงื่อนไขของสัญญา บริษัทต้องปฏิบัติตามเงื่อนไขเกี่ยวกับสินทรัพย์ที่เช่า</w:t>
      </w:r>
    </w:p>
    <w:p w14:paraId="3E6C4CB9" w14:textId="77777777" w:rsidR="00F532CE" w:rsidRPr="00CC6D18" w:rsidRDefault="00F532CE" w:rsidP="007C54C2">
      <w:pPr>
        <w:pStyle w:val="FSContent"/>
        <w:ind w:left="0"/>
        <w:rPr>
          <w:lang w:val="en-US"/>
        </w:rPr>
      </w:pPr>
    </w:p>
    <w:p w14:paraId="52F5A293" w14:textId="3D036ADB" w:rsidR="002C4FD1" w:rsidRPr="00CC6D18" w:rsidRDefault="002C4FD1" w:rsidP="00FD7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CC6D18">
        <w:rPr>
          <w:rFonts w:ascii="Angsana New" w:hAnsi="Angsana New"/>
          <w:b/>
          <w:bCs/>
          <w:sz w:val="30"/>
          <w:szCs w:val="30"/>
        </w:rPr>
        <w:t>1</w:t>
      </w:r>
      <w:r w:rsidR="00067AB2" w:rsidRPr="00CC6D18">
        <w:rPr>
          <w:rFonts w:ascii="Angsana New" w:hAnsi="Angsana New"/>
          <w:b/>
          <w:bCs/>
          <w:sz w:val="30"/>
          <w:szCs w:val="30"/>
        </w:rPr>
        <w:t>4</w:t>
      </w:r>
      <w:r w:rsidRPr="00CC6D18">
        <w:rPr>
          <w:rFonts w:ascii="Angsana New" w:hAnsi="Angsana New"/>
          <w:b/>
          <w:bCs/>
          <w:sz w:val="30"/>
          <w:szCs w:val="30"/>
        </w:rPr>
        <w:tab/>
      </w:r>
      <w:r w:rsidRPr="00CC6D18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346ACF53" w14:textId="77777777" w:rsidR="002C4FD1" w:rsidRPr="00CC6D18" w:rsidRDefault="002C4FD1" w:rsidP="007E5573">
      <w:pPr>
        <w:pStyle w:val="FSContent"/>
        <w:rPr>
          <w:lang w:val="en-US"/>
        </w:rPr>
      </w:pPr>
    </w:p>
    <w:p w14:paraId="104AF897" w14:textId="030D6EED" w:rsidR="002C4FD1" w:rsidRPr="00CC6D18" w:rsidRDefault="002C4FD1" w:rsidP="007E5573">
      <w:pPr>
        <w:pStyle w:val="FSContent"/>
        <w:rPr>
          <w:lang w:val="en-US"/>
        </w:rPr>
      </w:pPr>
      <w:r w:rsidRPr="00CC6D18">
        <w:rPr>
          <w:rFonts w:hint="cs"/>
          <w:cs/>
          <w:lang w:val="en-US"/>
        </w:rPr>
        <w:t xml:space="preserve">หนี้สินที่มีภาระดอกเบี้ยซึ่งแสดงตามระยะเวลาครบกำหนดการจ่ายชำระ ณ วันที่ </w:t>
      </w:r>
      <w:r w:rsidRPr="00CC6D18">
        <w:rPr>
          <w:lang w:val="en-US"/>
        </w:rPr>
        <w:t xml:space="preserve">31 </w:t>
      </w:r>
      <w:r w:rsidRPr="00CC6D18">
        <w:rPr>
          <w:rFonts w:hint="cs"/>
          <w:cs/>
          <w:lang w:val="en-US"/>
        </w:rPr>
        <w:t>ธันวาคม ได้ดังนี้</w:t>
      </w:r>
    </w:p>
    <w:p w14:paraId="13858C65" w14:textId="77777777" w:rsidR="0076741D" w:rsidRPr="00CC6D18" w:rsidRDefault="0076741D" w:rsidP="007E5573">
      <w:pPr>
        <w:pStyle w:val="FSContent"/>
        <w:rPr>
          <w:lang w:val="en-US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2"/>
        <w:gridCol w:w="283"/>
        <w:gridCol w:w="567"/>
        <w:gridCol w:w="828"/>
        <w:gridCol w:w="270"/>
        <w:gridCol w:w="921"/>
        <w:gridCol w:w="236"/>
        <w:gridCol w:w="818"/>
        <w:gridCol w:w="236"/>
        <w:gridCol w:w="904"/>
        <w:gridCol w:w="236"/>
        <w:gridCol w:w="948"/>
        <w:gridCol w:w="236"/>
        <w:gridCol w:w="865"/>
      </w:tblGrid>
      <w:tr w:rsidR="00067AB2" w:rsidRPr="00CC6D18" w14:paraId="597C3178" w14:textId="77777777" w:rsidTr="004F7FAD">
        <w:trPr>
          <w:trHeight w:val="50"/>
          <w:tblHeader/>
        </w:trPr>
        <w:tc>
          <w:tcPr>
            <w:tcW w:w="2102" w:type="dxa"/>
          </w:tcPr>
          <w:p w14:paraId="721A971E" w14:textId="77777777" w:rsidR="00067AB2" w:rsidRPr="00CC6D18" w:rsidRDefault="00067AB2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50" w:type="dxa"/>
            <w:gridSpan w:val="2"/>
          </w:tcPr>
          <w:p w14:paraId="012449D8" w14:textId="77777777" w:rsidR="00067AB2" w:rsidRPr="00CC6D18" w:rsidRDefault="00067AB2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6498" w:type="dxa"/>
            <w:gridSpan w:val="11"/>
            <w:vAlign w:val="bottom"/>
          </w:tcPr>
          <w:p w14:paraId="4E92315A" w14:textId="4F3AFD95" w:rsidR="00067AB2" w:rsidRPr="00CC6D18" w:rsidRDefault="00067AB2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C6D1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E5573" w:rsidRPr="00CC6D18" w14:paraId="21E8AA1C" w14:textId="77777777" w:rsidTr="004F7FAD">
        <w:trPr>
          <w:trHeight w:val="307"/>
          <w:tblHeader/>
        </w:trPr>
        <w:tc>
          <w:tcPr>
            <w:tcW w:w="2102" w:type="dxa"/>
          </w:tcPr>
          <w:p w14:paraId="1EE8BCBE" w14:textId="77777777" w:rsidR="0076741D" w:rsidRPr="00CC6D18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50" w:type="dxa"/>
            <w:gridSpan w:val="2"/>
          </w:tcPr>
          <w:p w14:paraId="619D847C" w14:textId="77777777" w:rsidR="0076741D" w:rsidRPr="00CC6D18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073" w:type="dxa"/>
            <w:gridSpan w:val="5"/>
            <w:tcBorders>
              <w:bottom w:val="single" w:sz="4" w:space="0" w:color="auto"/>
            </w:tcBorders>
            <w:hideMark/>
          </w:tcPr>
          <w:p w14:paraId="72F0837A" w14:textId="516DDCF9" w:rsidR="0076741D" w:rsidRPr="00CC6D18" w:rsidRDefault="006340C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</w:t>
            </w:r>
            <w:r w:rsidR="00067AB2" w:rsidRPr="00CC6D18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6</w:t>
            </w:r>
          </w:p>
        </w:tc>
        <w:tc>
          <w:tcPr>
            <w:tcW w:w="236" w:type="dxa"/>
          </w:tcPr>
          <w:p w14:paraId="0FF0D7E2" w14:textId="77777777" w:rsidR="0076741D" w:rsidRPr="00CC6D18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189" w:type="dxa"/>
            <w:gridSpan w:val="5"/>
            <w:tcBorders>
              <w:bottom w:val="single" w:sz="4" w:space="0" w:color="auto"/>
            </w:tcBorders>
            <w:hideMark/>
          </w:tcPr>
          <w:p w14:paraId="2596B69F" w14:textId="33394B93" w:rsidR="0076741D" w:rsidRPr="00CC6D18" w:rsidRDefault="006340CE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</w:t>
            </w:r>
            <w:r w:rsidR="00067AB2" w:rsidRPr="00CC6D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</w:t>
            </w:r>
            <w:r w:rsidR="00D63DC6" w:rsidRPr="00CC6D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="00D63DC6"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(ปรับปรุงใหม่)</w:t>
            </w:r>
          </w:p>
        </w:tc>
      </w:tr>
      <w:tr w:rsidR="007E5573" w:rsidRPr="00CC6D18" w14:paraId="2E6A9E68" w14:textId="77777777" w:rsidTr="004F7FAD">
        <w:trPr>
          <w:trHeight w:val="623"/>
          <w:tblHeader/>
        </w:trPr>
        <w:tc>
          <w:tcPr>
            <w:tcW w:w="2102" w:type="dxa"/>
            <w:hideMark/>
          </w:tcPr>
          <w:p w14:paraId="75D2BE6C" w14:textId="3847951B" w:rsidR="0076741D" w:rsidRPr="00CC6D18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50" w:type="dxa"/>
            <w:gridSpan w:val="2"/>
            <w:vAlign w:val="bottom"/>
            <w:hideMark/>
          </w:tcPr>
          <w:p w14:paraId="30E035AA" w14:textId="77777777" w:rsidR="0076741D" w:rsidRPr="00CC6D18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หมายเหตุ</w:t>
            </w: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  <w:hideMark/>
          </w:tcPr>
          <w:p w14:paraId="24777B20" w14:textId="52820B93" w:rsidR="0076741D" w:rsidRPr="00CC6D18" w:rsidRDefault="00A774BA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C6D18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6BB2F3A" w14:textId="77777777" w:rsidR="0076741D" w:rsidRPr="00CC6D18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  <w:hideMark/>
          </w:tcPr>
          <w:p w14:paraId="260F8B2E" w14:textId="396FAD1D" w:rsidR="0076741D" w:rsidRPr="00CC6D18" w:rsidRDefault="00A774BA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C6D18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D5B25A6" w14:textId="77777777" w:rsidR="0076741D" w:rsidRPr="00CC6D18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vAlign w:val="bottom"/>
            <w:hideMark/>
          </w:tcPr>
          <w:p w14:paraId="6CC02526" w14:textId="77777777" w:rsidR="0076741D" w:rsidRPr="00CC6D18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236" w:type="dxa"/>
            <w:vAlign w:val="center"/>
          </w:tcPr>
          <w:p w14:paraId="225E0676" w14:textId="77777777" w:rsidR="0076741D" w:rsidRPr="00CC6D18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  <w:hideMark/>
          </w:tcPr>
          <w:p w14:paraId="0C2AA6D3" w14:textId="01B9F945" w:rsidR="0076741D" w:rsidRPr="00CC6D18" w:rsidRDefault="00A774BA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C6D18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B4EAAD7" w14:textId="77777777" w:rsidR="0076741D" w:rsidRPr="00CC6D18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  <w:vAlign w:val="bottom"/>
            <w:hideMark/>
          </w:tcPr>
          <w:p w14:paraId="73FCF12A" w14:textId="54A9F708" w:rsidR="0076741D" w:rsidRPr="00CC6D18" w:rsidRDefault="00A774BA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C6D18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9BCCA26" w14:textId="77777777" w:rsidR="0076741D" w:rsidRPr="00CC6D18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  <w:hideMark/>
          </w:tcPr>
          <w:p w14:paraId="6AA3F13D" w14:textId="77777777" w:rsidR="0076741D" w:rsidRPr="00CC6D18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7E5573" w:rsidRPr="00CC6D18" w14:paraId="77F6AE44" w14:textId="77777777" w:rsidTr="004F7FAD">
        <w:trPr>
          <w:trHeight w:val="307"/>
          <w:tblHeader/>
        </w:trPr>
        <w:tc>
          <w:tcPr>
            <w:tcW w:w="2102" w:type="dxa"/>
          </w:tcPr>
          <w:p w14:paraId="4B4BCF2D" w14:textId="77777777" w:rsidR="0076741D" w:rsidRPr="00CC6D18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50" w:type="dxa"/>
            <w:gridSpan w:val="2"/>
          </w:tcPr>
          <w:p w14:paraId="3657D18E" w14:textId="77777777" w:rsidR="0076741D" w:rsidRPr="00CC6D18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6498" w:type="dxa"/>
            <w:gridSpan w:val="11"/>
            <w:vAlign w:val="bottom"/>
            <w:hideMark/>
          </w:tcPr>
          <w:p w14:paraId="620F171D" w14:textId="1A487AD8" w:rsidR="0076741D" w:rsidRPr="00CC6D18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  <w:t>(</w:t>
            </w:r>
            <w:r w:rsidR="00C4556C" w:rsidRPr="00CC6D1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 w:eastAsia="en-GB"/>
              </w:rPr>
              <w:t>พัน</w:t>
            </w:r>
            <w:r w:rsidRPr="00CC6D1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บาท)</w:t>
            </w:r>
          </w:p>
        </w:tc>
      </w:tr>
      <w:tr w:rsidR="007E5573" w:rsidRPr="00CC6D18" w14:paraId="60992EC5" w14:textId="77777777" w:rsidTr="004F7FAD">
        <w:trPr>
          <w:trHeight w:val="325"/>
        </w:trPr>
        <w:tc>
          <w:tcPr>
            <w:tcW w:w="2102" w:type="dxa"/>
          </w:tcPr>
          <w:p w14:paraId="2D742285" w14:textId="0B2A0F19" w:rsidR="006340CE" w:rsidRPr="00CC6D18" w:rsidRDefault="006340C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CC6D1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850" w:type="dxa"/>
            <w:gridSpan w:val="2"/>
          </w:tcPr>
          <w:p w14:paraId="5B5D0814" w14:textId="77777777" w:rsidR="006340CE" w:rsidRPr="00CC6D18" w:rsidRDefault="006340C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1B0BD736" w14:textId="77777777" w:rsidR="006340CE" w:rsidRPr="00CC6D18" w:rsidRDefault="006340C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04BF455" w14:textId="77777777" w:rsidR="006340CE" w:rsidRPr="00CC6D18" w:rsidRDefault="006340C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21" w:type="dxa"/>
            <w:vAlign w:val="bottom"/>
          </w:tcPr>
          <w:p w14:paraId="6CE91FD1" w14:textId="77777777" w:rsidR="006340CE" w:rsidRPr="00CC6D18" w:rsidRDefault="006340C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67684F2" w14:textId="77777777" w:rsidR="006340CE" w:rsidRPr="00CC6D18" w:rsidRDefault="006340C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18" w:type="dxa"/>
            <w:vAlign w:val="bottom"/>
          </w:tcPr>
          <w:p w14:paraId="4BD700AB" w14:textId="77777777" w:rsidR="006340CE" w:rsidRPr="00CC6D18" w:rsidRDefault="006340C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2418846" w14:textId="77777777" w:rsidR="006340CE" w:rsidRPr="00CC6D18" w:rsidRDefault="006340CE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04" w:type="dxa"/>
            <w:vAlign w:val="bottom"/>
          </w:tcPr>
          <w:p w14:paraId="7715AB56" w14:textId="77777777" w:rsidR="006340CE" w:rsidRPr="00CC6D18" w:rsidRDefault="006340C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155AEE24" w14:textId="77777777" w:rsidR="006340CE" w:rsidRPr="00CC6D18" w:rsidRDefault="006340CE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48" w:type="dxa"/>
            <w:vAlign w:val="bottom"/>
          </w:tcPr>
          <w:p w14:paraId="5C6EA422" w14:textId="77777777" w:rsidR="006340CE" w:rsidRPr="00CC6D18" w:rsidRDefault="006340C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1B9B8A04" w14:textId="77777777" w:rsidR="006340CE" w:rsidRPr="00CC6D18" w:rsidRDefault="006340CE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65" w:type="dxa"/>
            <w:vAlign w:val="bottom"/>
          </w:tcPr>
          <w:p w14:paraId="390A70E1" w14:textId="77777777" w:rsidR="006340CE" w:rsidRPr="00CC6D18" w:rsidRDefault="006340C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067AB2" w:rsidRPr="00CC6D18" w14:paraId="6F719D2A" w14:textId="77777777" w:rsidTr="004F7FAD">
        <w:trPr>
          <w:trHeight w:val="50"/>
        </w:trPr>
        <w:tc>
          <w:tcPr>
            <w:tcW w:w="2102" w:type="dxa"/>
          </w:tcPr>
          <w:p w14:paraId="4A537AB0" w14:textId="48011E51" w:rsidR="00067AB2" w:rsidRPr="00CC6D18" w:rsidRDefault="00067AB2" w:rsidP="00646709">
            <w:pPr>
              <w:pStyle w:val="ListParagraph"/>
              <w:spacing w:after="0" w:line="240" w:lineRule="auto"/>
              <w:ind w:left="166" w:right="-22" w:hanging="180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  <w:r w:rsidRPr="00CC6D18">
              <w:rPr>
                <w:rFonts w:asciiTheme="majorBidi" w:hAnsiTheme="majorBidi" w:cstheme="majorBidi" w:hint="cs"/>
                <w:sz w:val="28"/>
                <w:cs/>
                <w:lang w:val="en-GB" w:eastAsia="en-GB"/>
              </w:rPr>
              <w:t>เงินเบิกเกินบัญชี</w:t>
            </w:r>
            <w:r w:rsidR="00BA343E" w:rsidRPr="00CC6D18">
              <w:rPr>
                <w:rFonts w:asciiTheme="majorBidi" w:hAnsiTheme="majorBidi" w:cstheme="majorBidi" w:hint="cs"/>
                <w:sz w:val="28"/>
                <w:cs/>
                <w:lang w:val="en-GB" w:eastAsia="en-GB"/>
              </w:rPr>
              <w:t xml:space="preserve"> (ก)</w:t>
            </w:r>
          </w:p>
        </w:tc>
        <w:tc>
          <w:tcPr>
            <w:tcW w:w="850" w:type="dxa"/>
            <w:gridSpan w:val="2"/>
          </w:tcPr>
          <w:p w14:paraId="7F96931E" w14:textId="77777777" w:rsidR="00067AB2" w:rsidRPr="00CC6D18" w:rsidRDefault="00067AB2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28" w:type="dxa"/>
            <w:vAlign w:val="bottom"/>
          </w:tcPr>
          <w:p w14:paraId="4E96D64A" w14:textId="0C5545AB" w:rsidR="00067AB2" w:rsidRPr="00CC6D18" w:rsidRDefault="00BA343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46,708</w:t>
            </w:r>
          </w:p>
        </w:tc>
        <w:tc>
          <w:tcPr>
            <w:tcW w:w="270" w:type="dxa"/>
            <w:vAlign w:val="bottom"/>
          </w:tcPr>
          <w:p w14:paraId="0BA7C069" w14:textId="77777777" w:rsidR="00067AB2" w:rsidRPr="00CC6D18" w:rsidRDefault="00067AB2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21" w:type="dxa"/>
            <w:vAlign w:val="bottom"/>
          </w:tcPr>
          <w:p w14:paraId="3D8D225C" w14:textId="6168F76C" w:rsidR="00067AB2" w:rsidRPr="00CC6D18" w:rsidRDefault="00BA343E" w:rsidP="00BA3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6A6BEF52" w14:textId="77777777" w:rsidR="00067AB2" w:rsidRPr="00CC6D18" w:rsidRDefault="00067AB2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49C91D11" w14:textId="62BD45DC" w:rsidR="00067AB2" w:rsidRPr="00CC6D18" w:rsidRDefault="00BA343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46,708</w:t>
            </w:r>
          </w:p>
        </w:tc>
        <w:tc>
          <w:tcPr>
            <w:tcW w:w="236" w:type="dxa"/>
            <w:vAlign w:val="bottom"/>
          </w:tcPr>
          <w:p w14:paraId="436CEDD1" w14:textId="77777777" w:rsidR="00067AB2" w:rsidRPr="00CC6D18" w:rsidRDefault="00067AB2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04" w:type="dxa"/>
            <w:vAlign w:val="bottom"/>
          </w:tcPr>
          <w:p w14:paraId="44EC4032" w14:textId="562FF656" w:rsidR="00067AB2" w:rsidRPr="00CC6D18" w:rsidRDefault="00BA343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19,391</w:t>
            </w:r>
          </w:p>
        </w:tc>
        <w:tc>
          <w:tcPr>
            <w:tcW w:w="236" w:type="dxa"/>
            <w:vAlign w:val="bottom"/>
          </w:tcPr>
          <w:p w14:paraId="36678CC4" w14:textId="77777777" w:rsidR="00067AB2" w:rsidRPr="00CC6D18" w:rsidRDefault="00067AB2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48" w:type="dxa"/>
            <w:vAlign w:val="bottom"/>
          </w:tcPr>
          <w:p w14:paraId="3D90036F" w14:textId="090A12EB" w:rsidR="00067AB2" w:rsidRPr="00CC6D18" w:rsidRDefault="00BA343E" w:rsidP="00BA3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58E0970F" w14:textId="0E723B48" w:rsidR="00067AB2" w:rsidRPr="00CC6D18" w:rsidRDefault="00067AB2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5" w:type="dxa"/>
            <w:vAlign w:val="bottom"/>
          </w:tcPr>
          <w:p w14:paraId="3B0FFD35" w14:textId="39FEACAB" w:rsidR="00067AB2" w:rsidRPr="00CC6D18" w:rsidRDefault="00BA343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19,391</w:t>
            </w:r>
          </w:p>
        </w:tc>
      </w:tr>
      <w:tr w:rsidR="00BA343E" w:rsidRPr="00CC6D18" w14:paraId="413D7B66" w14:textId="77777777" w:rsidTr="004F7FAD">
        <w:trPr>
          <w:trHeight w:val="614"/>
        </w:trPr>
        <w:tc>
          <w:tcPr>
            <w:tcW w:w="2102" w:type="dxa"/>
          </w:tcPr>
          <w:p w14:paraId="24A87465" w14:textId="6C912BB1" w:rsidR="00BA343E" w:rsidRPr="00CC6D18" w:rsidRDefault="00BA343E" w:rsidP="00646709">
            <w:pPr>
              <w:pStyle w:val="ListParagraph"/>
              <w:spacing w:after="0" w:line="240" w:lineRule="auto"/>
              <w:ind w:left="166" w:right="-22" w:hanging="180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  <w:r w:rsidRPr="00CC6D18">
              <w:rPr>
                <w:rFonts w:asciiTheme="majorBidi" w:hAnsiTheme="majorBidi" w:cstheme="majorBidi" w:hint="cs"/>
                <w:sz w:val="28"/>
                <w:cs/>
                <w:lang w:val="en-GB" w:eastAsia="en-GB"/>
              </w:rPr>
              <w:t>เงินกู้ยืมระยะสั้นจากสถาบันการเงิน (ก)</w:t>
            </w:r>
          </w:p>
        </w:tc>
        <w:tc>
          <w:tcPr>
            <w:tcW w:w="850" w:type="dxa"/>
            <w:gridSpan w:val="2"/>
          </w:tcPr>
          <w:p w14:paraId="6D8601A8" w14:textId="77777777" w:rsidR="00BA343E" w:rsidRPr="00CC6D18" w:rsidRDefault="00BA343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28" w:type="dxa"/>
            <w:vAlign w:val="bottom"/>
          </w:tcPr>
          <w:p w14:paraId="48FA885C" w14:textId="1188A69E" w:rsidR="00BA343E" w:rsidRPr="00CC6D18" w:rsidRDefault="00BA343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41,000</w:t>
            </w:r>
          </w:p>
        </w:tc>
        <w:tc>
          <w:tcPr>
            <w:tcW w:w="270" w:type="dxa"/>
            <w:vAlign w:val="bottom"/>
          </w:tcPr>
          <w:p w14:paraId="4E4E14DA" w14:textId="77777777" w:rsidR="00BA343E" w:rsidRPr="00CC6D18" w:rsidRDefault="00BA343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21" w:type="dxa"/>
            <w:vAlign w:val="bottom"/>
          </w:tcPr>
          <w:p w14:paraId="2482CA76" w14:textId="426CC25B" w:rsidR="00BA343E" w:rsidRPr="00CC6D18" w:rsidRDefault="00BA343E" w:rsidP="00BA3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489DCD7C" w14:textId="77777777" w:rsidR="00BA343E" w:rsidRPr="00CC6D18" w:rsidRDefault="00BA343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68E0E5DC" w14:textId="39AD2AC5" w:rsidR="00BA343E" w:rsidRPr="00CC6D18" w:rsidRDefault="00BA343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41,000</w:t>
            </w:r>
          </w:p>
        </w:tc>
        <w:tc>
          <w:tcPr>
            <w:tcW w:w="236" w:type="dxa"/>
            <w:vAlign w:val="bottom"/>
          </w:tcPr>
          <w:p w14:paraId="16DF24A2" w14:textId="77777777" w:rsidR="00BA343E" w:rsidRPr="00CC6D18" w:rsidRDefault="00BA343E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04" w:type="dxa"/>
            <w:vAlign w:val="bottom"/>
          </w:tcPr>
          <w:p w14:paraId="098D0A0F" w14:textId="7A32F61B" w:rsidR="00BA343E" w:rsidRPr="00CC6D18" w:rsidRDefault="00BA343E" w:rsidP="00BA3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02C7A590" w14:textId="77777777" w:rsidR="00BA343E" w:rsidRPr="00CC6D18" w:rsidRDefault="00BA343E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48" w:type="dxa"/>
            <w:vAlign w:val="bottom"/>
          </w:tcPr>
          <w:p w14:paraId="40273D0F" w14:textId="10186FC9" w:rsidR="00BA343E" w:rsidRPr="00CC6D18" w:rsidRDefault="00BA343E" w:rsidP="00BA3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3C5E47B0" w14:textId="77777777" w:rsidR="00BA343E" w:rsidRPr="00CC6D18" w:rsidRDefault="00BA343E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5" w:type="dxa"/>
            <w:vAlign w:val="bottom"/>
          </w:tcPr>
          <w:p w14:paraId="07F0F040" w14:textId="14851CCE" w:rsidR="00BA343E" w:rsidRPr="00CC6D18" w:rsidRDefault="00BA343E" w:rsidP="00D31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7E5573" w:rsidRPr="00CC6D18" w14:paraId="153D1212" w14:textId="77777777" w:rsidTr="004F7FAD">
        <w:trPr>
          <w:trHeight w:val="614"/>
        </w:trPr>
        <w:tc>
          <w:tcPr>
            <w:tcW w:w="2102" w:type="dxa"/>
            <w:hideMark/>
          </w:tcPr>
          <w:p w14:paraId="6A90710D" w14:textId="118FF1EF" w:rsidR="007E5573" w:rsidRPr="00CC6D18" w:rsidRDefault="007E5573" w:rsidP="00646709">
            <w:pPr>
              <w:pStyle w:val="ListParagraph"/>
              <w:spacing w:after="0" w:line="240" w:lineRule="auto"/>
              <w:ind w:left="166" w:right="-22" w:hanging="180"/>
              <w:rPr>
                <w:rFonts w:asciiTheme="majorBidi" w:hAnsiTheme="majorBidi" w:cstheme="majorBidi"/>
                <w:sz w:val="28"/>
                <w:lang w:eastAsia="en-GB"/>
              </w:rPr>
            </w:pPr>
            <w:r w:rsidRPr="00CC6D18">
              <w:rPr>
                <w:rFonts w:asciiTheme="majorBidi" w:hAnsiTheme="majorBidi" w:cstheme="majorBidi"/>
                <w:sz w:val="28"/>
                <w:cs/>
                <w:lang w:val="en-GB" w:eastAsia="en-GB"/>
              </w:rPr>
              <w:t>เงินกู้ยืมระยะยาวจากสถาบันการเงิน</w:t>
            </w:r>
            <w:r w:rsidR="00BA343E" w:rsidRPr="00CC6D18">
              <w:rPr>
                <w:rFonts w:asciiTheme="majorBidi" w:hAnsiTheme="majorBidi" w:cstheme="majorBidi" w:hint="cs"/>
                <w:sz w:val="28"/>
                <w:cs/>
                <w:lang w:val="en-GB" w:eastAsia="en-GB"/>
              </w:rPr>
              <w:t xml:space="preserve"> (ข)</w:t>
            </w:r>
          </w:p>
        </w:tc>
        <w:tc>
          <w:tcPr>
            <w:tcW w:w="850" w:type="dxa"/>
            <w:gridSpan w:val="2"/>
          </w:tcPr>
          <w:p w14:paraId="424DEB65" w14:textId="77777777" w:rsidR="007E5573" w:rsidRPr="00CC6D18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28" w:type="dxa"/>
            <w:vAlign w:val="bottom"/>
          </w:tcPr>
          <w:p w14:paraId="424C5C34" w14:textId="7A154675" w:rsidR="007E5573" w:rsidRPr="00CC6D18" w:rsidRDefault="00BA343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10,526</w:t>
            </w:r>
          </w:p>
        </w:tc>
        <w:tc>
          <w:tcPr>
            <w:tcW w:w="270" w:type="dxa"/>
            <w:vAlign w:val="bottom"/>
          </w:tcPr>
          <w:p w14:paraId="067A20EB" w14:textId="77777777" w:rsidR="007E5573" w:rsidRPr="00CC6D18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21" w:type="dxa"/>
            <w:vAlign w:val="bottom"/>
          </w:tcPr>
          <w:p w14:paraId="164D8BAD" w14:textId="2B04CF4E" w:rsidR="007E5573" w:rsidRPr="00CC6D18" w:rsidRDefault="00BA343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46,268</w:t>
            </w:r>
          </w:p>
        </w:tc>
        <w:tc>
          <w:tcPr>
            <w:tcW w:w="236" w:type="dxa"/>
            <w:vAlign w:val="bottom"/>
          </w:tcPr>
          <w:p w14:paraId="37F41715" w14:textId="77777777" w:rsidR="007E5573" w:rsidRPr="00CC6D18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2A26530D" w14:textId="0B342C39" w:rsidR="007E5573" w:rsidRPr="00CC6D18" w:rsidRDefault="00BA343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56,794</w:t>
            </w:r>
          </w:p>
        </w:tc>
        <w:tc>
          <w:tcPr>
            <w:tcW w:w="236" w:type="dxa"/>
            <w:vAlign w:val="bottom"/>
          </w:tcPr>
          <w:p w14:paraId="1B4CEC12" w14:textId="77777777" w:rsidR="007E5573" w:rsidRPr="00CC6D18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04" w:type="dxa"/>
            <w:vAlign w:val="bottom"/>
          </w:tcPr>
          <w:p w14:paraId="710939EA" w14:textId="32D416BF" w:rsidR="007E5573" w:rsidRPr="00CC6D18" w:rsidRDefault="00BA343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10,056</w:t>
            </w:r>
          </w:p>
        </w:tc>
        <w:tc>
          <w:tcPr>
            <w:tcW w:w="236" w:type="dxa"/>
            <w:vAlign w:val="bottom"/>
          </w:tcPr>
          <w:p w14:paraId="09FFBBE0" w14:textId="77777777" w:rsidR="007E5573" w:rsidRPr="00CC6D18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48" w:type="dxa"/>
            <w:vAlign w:val="bottom"/>
          </w:tcPr>
          <w:p w14:paraId="32D72936" w14:textId="1A5F9E93" w:rsidR="007E5573" w:rsidRPr="00CC6D18" w:rsidRDefault="00BA343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37,622</w:t>
            </w:r>
          </w:p>
        </w:tc>
        <w:tc>
          <w:tcPr>
            <w:tcW w:w="236" w:type="dxa"/>
            <w:vAlign w:val="bottom"/>
          </w:tcPr>
          <w:p w14:paraId="0354D63C" w14:textId="77777777" w:rsidR="007E5573" w:rsidRPr="00CC6D18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5" w:type="dxa"/>
            <w:vAlign w:val="bottom"/>
          </w:tcPr>
          <w:p w14:paraId="68AB7890" w14:textId="6A83008A" w:rsidR="007E5573" w:rsidRPr="00CC6D18" w:rsidRDefault="00BA343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47,678</w:t>
            </w:r>
          </w:p>
        </w:tc>
      </w:tr>
      <w:tr w:rsidR="007E5573" w:rsidRPr="00CC6D18" w14:paraId="59AE85F9" w14:textId="77777777" w:rsidTr="004F7FAD">
        <w:trPr>
          <w:trHeight w:val="307"/>
        </w:trPr>
        <w:tc>
          <w:tcPr>
            <w:tcW w:w="2102" w:type="dxa"/>
            <w:hideMark/>
          </w:tcPr>
          <w:p w14:paraId="11CBE3DA" w14:textId="10B9C0B0" w:rsidR="007E5573" w:rsidRPr="00CC6D18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850" w:type="dxa"/>
            <w:gridSpan w:val="2"/>
          </w:tcPr>
          <w:p w14:paraId="55F0D3B9" w14:textId="7A983AFF" w:rsidR="007E5573" w:rsidRPr="00CC6D18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1</w:t>
            </w:r>
            <w:r w:rsidR="00BA343E" w:rsidRPr="00CC6D18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3</w:t>
            </w:r>
          </w:p>
        </w:tc>
        <w:tc>
          <w:tcPr>
            <w:tcW w:w="828" w:type="dxa"/>
            <w:vAlign w:val="bottom"/>
          </w:tcPr>
          <w:p w14:paraId="12F73C86" w14:textId="72F9C170" w:rsidR="007E5573" w:rsidRPr="00CC6D18" w:rsidRDefault="00BA343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10,361</w:t>
            </w:r>
          </w:p>
        </w:tc>
        <w:tc>
          <w:tcPr>
            <w:tcW w:w="270" w:type="dxa"/>
            <w:vAlign w:val="bottom"/>
          </w:tcPr>
          <w:p w14:paraId="31D98BC4" w14:textId="77777777" w:rsidR="007E5573" w:rsidRPr="00CC6D18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21" w:type="dxa"/>
            <w:vAlign w:val="bottom"/>
          </w:tcPr>
          <w:p w14:paraId="01D3A2B1" w14:textId="2F22DE51" w:rsidR="007E5573" w:rsidRPr="00CC6D18" w:rsidRDefault="00BA343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125,667</w:t>
            </w:r>
          </w:p>
        </w:tc>
        <w:tc>
          <w:tcPr>
            <w:tcW w:w="236" w:type="dxa"/>
            <w:vAlign w:val="bottom"/>
          </w:tcPr>
          <w:p w14:paraId="2F151487" w14:textId="77777777" w:rsidR="007E5573" w:rsidRPr="00CC6D18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56C149AC" w14:textId="4A69EA47" w:rsidR="007E5573" w:rsidRPr="00CC6D18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="00BA343E" w:rsidRPr="00CC6D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36</w:t>
            </w:r>
            <w:r w:rsidRPr="00CC6D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BA343E" w:rsidRPr="00CC6D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028</w:t>
            </w:r>
          </w:p>
        </w:tc>
        <w:tc>
          <w:tcPr>
            <w:tcW w:w="236" w:type="dxa"/>
            <w:vAlign w:val="bottom"/>
          </w:tcPr>
          <w:p w14:paraId="50343907" w14:textId="77777777" w:rsidR="007E5573" w:rsidRPr="00CC6D18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04" w:type="dxa"/>
            <w:vAlign w:val="bottom"/>
          </w:tcPr>
          <w:p w14:paraId="7E7CB0CF" w14:textId="0FE4CCA4" w:rsidR="007E5573" w:rsidRPr="00CC6D18" w:rsidRDefault="00BA343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8,06</w:t>
            </w:r>
            <w:r w:rsidR="00E34000" w:rsidRPr="00CC6D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</w:p>
        </w:tc>
        <w:tc>
          <w:tcPr>
            <w:tcW w:w="236" w:type="dxa"/>
            <w:vAlign w:val="bottom"/>
          </w:tcPr>
          <w:p w14:paraId="1097EB4A" w14:textId="77777777" w:rsidR="007E5573" w:rsidRPr="00CC6D18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48" w:type="dxa"/>
            <w:vAlign w:val="bottom"/>
          </w:tcPr>
          <w:p w14:paraId="2F2A338D" w14:textId="18612D66" w:rsidR="007E5573" w:rsidRPr="00CC6D18" w:rsidRDefault="00BA343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113,98</w:t>
            </w:r>
            <w:r w:rsidR="00E34000" w:rsidRPr="00CC6D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</w:t>
            </w:r>
          </w:p>
        </w:tc>
        <w:tc>
          <w:tcPr>
            <w:tcW w:w="236" w:type="dxa"/>
            <w:vAlign w:val="bottom"/>
          </w:tcPr>
          <w:p w14:paraId="01086E82" w14:textId="77777777" w:rsidR="007E5573" w:rsidRPr="00CC6D18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5" w:type="dxa"/>
            <w:vAlign w:val="bottom"/>
          </w:tcPr>
          <w:p w14:paraId="3B84333D" w14:textId="3AA7DF02" w:rsidR="007E5573" w:rsidRPr="00CC6D18" w:rsidRDefault="00BA343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122,05</w:t>
            </w:r>
            <w:r w:rsidR="0059538F" w:rsidRPr="00CC6D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</w:p>
        </w:tc>
      </w:tr>
      <w:tr w:rsidR="00D31614" w:rsidRPr="00CC6D18" w14:paraId="2E4BC33A" w14:textId="77777777" w:rsidTr="004F7FAD">
        <w:trPr>
          <w:trHeight w:val="290"/>
        </w:trPr>
        <w:tc>
          <w:tcPr>
            <w:tcW w:w="2102" w:type="dxa"/>
          </w:tcPr>
          <w:p w14:paraId="7A80FCE6" w14:textId="77777777" w:rsidR="00D31614" w:rsidRPr="00CC6D18" w:rsidRDefault="00D31614" w:rsidP="00646709">
            <w:pPr>
              <w:pStyle w:val="ListParagraph"/>
              <w:spacing w:after="0"/>
              <w:ind w:left="166" w:right="-22" w:hanging="180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50" w:type="dxa"/>
            <w:gridSpan w:val="2"/>
          </w:tcPr>
          <w:p w14:paraId="41730734" w14:textId="77777777" w:rsidR="00D31614" w:rsidRPr="00CC6D18" w:rsidRDefault="00D31614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vAlign w:val="bottom"/>
          </w:tcPr>
          <w:p w14:paraId="74E83545" w14:textId="77777777" w:rsidR="00D31614" w:rsidRPr="00CC6D18" w:rsidRDefault="00D31614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B50A10A" w14:textId="77777777" w:rsidR="00D31614" w:rsidRPr="00CC6D18" w:rsidRDefault="00D31614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vAlign w:val="bottom"/>
          </w:tcPr>
          <w:p w14:paraId="2F3EB19C" w14:textId="77777777" w:rsidR="00D31614" w:rsidRPr="00CC6D18" w:rsidRDefault="00D31614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3307143" w14:textId="77777777" w:rsidR="00D31614" w:rsidRPr="00CC6D18" w:rsidRDefault="00D31614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818" w:type="dxa"/>
            <w:tcBorders>
              <w:left w:val="nil"/>
              <w:right w:val="nil"/>
            </w:tcBorders>
            <w:vAlign w:val="bottom"/>
          </w:tcPr>
          <w:p w14:paraId="4475C4AC" w14:textId="77777777" w:rsidR="00D31614" w:rsidRPr="00CC6D18" w:rsidRDefault="00D31614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506D033" w14:textId="77777777" w:rsidR="00D31614" w:rsidRPr="00CC6D18" w:rsidRDefault="00D31614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vAlign w:val="bottom"/>
          </w:tcPr>
          <w:p w14:paraId="216E2CF0" w14:textId="77777777" w:rsidR="00D31614" w:rsidRPr="00CC6D18" w:rsidRDefault="00D31614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ABEC922" w14:textId="77777777" w:rsidR="00D31614" w:rsidRPr="00CC6D18" w:rsidRDefault="00D31614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vAlign w:val="bottom"/>
          </w:tcPr>
          <w:p w14:paraId="2436DDF1" w14:textId="77777777" w:rsidR="00D31614" w:rsidRPr="00CC6D18" w:rsidRDefault="00D31614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7ED300E" w14:textId="77777777" w:rsidR="00D31614" w:rsidRPr="00CC6D18" w:rsidRDefault="00D31614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vAlign w:val="bottom"/>
          </w:tcPr>
          <w:p w14:paraId="11596A32" w14:textId="77777777" w:rsidR="00D31614" w:rsidRPr="00CC6D18" w:rsidRDefault="00D31614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</w:tr>
      <w:tr w:rsidR="00D31614" w:rsidRPr="00CC6D18" w14:paraId="7A28277E" w14:textId="77777777" w:rsidTr="004F7FAD">
        <w:trPr>
          <w:trHeight w:val="325"/>
        </w:trPr>
        <w:tc>
          <w:tcPr>
            <w:tcW w:w="2102" w:type="dxa"/>
          </w:tcPr>
          <w:p w14:paraId="10D4272F" w14:textId="770C85BF" w:rsidR="00D31614" w:rsidRPr="00CC6D18" w:rsidRDefault="00D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CC6D1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850" w:type="dxa"/>
            <w:gridSpan w:val="2"/>
          </w:tcPr>
          <w:p w14:paraId="35F00281" w14:textId="77777777" w:rsidR="00D31614" w:rsidRPr="00CC6D18" w:rsidRDefault="00D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539CCCD4" w14:textId="77777777" w:rsidR="00D31614" w:rsidRPr="00CC6D18" w:rsidRDefault="00D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16AC32C" w14:textId="77777777" w:rsidR="00D31614" w:rsidRPr="00CC6D18" w:rsidRDefault="00D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21" w:type="dxa"/>
            <w:vAlign w:val="bottom"/>
          </w:tcPr>
          <w:p w14:paraId="37CE46E0" w14:textId="77777777" w:rsidR="00D31614" w:rsidRPr="00CC6D18" w:rsidRDefault="00D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F81DBAF" w14:textId="77777777" w:rsidR="00D31614" w:rsidRPr="00CC6D18" w:rsidRDefault="00D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18" w:type="dxa"/>
            <w:vAlign w:val="bottom"/>
          </w:tcPr>
          <w:p w14:paraId="33D5C063" w14:textId="77777777" w:rsidR="00D31614" w:rsidRPr="00CC6D18" w:rsidRDefault="00D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A425A87" w14:textId="77777777" w:rsidR="00D31614" w:rsidRPr="00CC6D18" w:rsidRDefault="00D31614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04" w:type="dxa"/>
            <w:vAlign w:val="bottom"/>
          </w:tcPr>
          <w:p w14:paraId="4E97A83C" w14:textId="77777777" w:rsidR="00D31614" w:rsidRPr="00CC6D18" w:rsidRDefault="00D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2B1DF2AB" w14:textId="77777777" w:rsidR="00D31614" w:rsidRPr="00CC6D18" w:rsidRDefault="00D31614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48" w:type="dxa"/>
            <w:vAlign w:val="bottom"/>
          </w:tcPr>
          <w:p w14:paraId="36F3610A" w14:textId="77777777" w:rsidR="00D31614" w:rsidRPr="00CC6D18" w:rsidRDefault="00D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31DE8B15" w14:textId="77777777" w:rsidR="00D31614" w:rsidRPr="00CC6D18" w:rsidRDefault="00D31614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65" w:type="dxa"/>
            <w:vAlign w:val="bottom"/>
          </w:tcPr>
          <w:p w14:paraId="418A8549" w14:textId="77777777" w:rsidR="00D31614" w:rsidRPr="00CC6D18" w:rsidRDefault="00D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D31614" w:rsidRPr="00CC6D18" w14:paraId="045EE5F8" w14:textId="77777777" w:rsidTr="004F7FAD">
        <w:trPr>
          <w:trHeight w:val="50"/>
        </w:trPr>
        <w:tc>
          <w:tcPr>
            <w:tcW w:w="2102" w:type="dxa"/>
          </w:tcPr>
          <w:p w14:paraId="71801524" w14:textId="04E3160E" w:rsidR="00D31614" w:rsidRPr="00CC6D18" w:rsidRDefault="00D31614">
            <w:pPr>
              <w:pStyle w:val="ListParagraph"/>
              <w:spacing w:after="0" w:line="240" w:lineRule="auto"/>
              <w:ind w:left="166" w:right="-22" w:hanging="180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  <w:r w:rsidRPr="00CC6D18">
              <w:rPr>
                <w:rFonts w:asciiTheme="majorBidi" w:hAnsiTheme="majorBidi" w:cstheme="majorBidi" w:hint="cs"/>
                <w:sz w:val="28"/>
                <w:cs/>
                <w:lang w:val="en-GB" w:eastAsia="en-GB"/>
              </w:rPr>
              <w:t>เงินกู้ยืมจากบุคคลและกิจการที่เกี่ยวข้องกัน</w:t>
            </w:r>
          </w:p>
        </w:tc>
        <w:tc>
          <w:tcPr>
            <w:tcW w:w="850" w:type="dxa"/>
            <w:gridSpan w:val="2"/>
            <w:vAlign w:val="bottom"/>
          </w:tcPr>
          <w:p w14:paraId="59B7F665" w14:textId="3AF3A64A" w:rsidR="00D31614" w:rsidRPr="00CC6D18" w:rsidRDefault="00D31614" w:rsidP="00D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5</w:t>
            </w:r>
          </w:p>
        </w:tc>
        <w:tc>
          <w:tcPr>
            <w:tcW w:w="828" w:type="dxa"/>
            <w:vAlign w:val="bottom"/>
          </w:tcPr>
          <w:p w14:paraId="01746553" w14:textId="0E093F39" w:rsidR="00D31614" w:rsidRPr="00CC6D18" w:rsidRDefault="00D31614" w:rsidP="00D31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695FD274" w14:textId="77777777" w:rsidR="00D31614" w:rsidRPr="00CC6D18" w:rsidRDefault="00D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21" w:type="dxa"/>
            <w:vAlign w:val="bottom"/>
          </w:tcPr>
          <w:p w14:paraId="1C1999EA" w14:textId="042BD494" w:rsidR="00D31614" w:rsidRPr="00CC6D18" w:rsidRDefault="00D31614" w:rsidP="00D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10,</w:t>
            </w:r>
            <w:r w:rsidRPr="00CC6D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000</w:t>
            </w:r>
          </w:p>
        </w:tc>
        <w:tc>
          <w:tcPr>
            <w:tcW w:w="236" w:type="dxa"/>
            <w:vAlign w:val="bottom"/>
          </w:tcPr>
          <w:p w14:paraId="1D3268EC" w14:textId="77777777" w:rsidR="00D31614" w:rsidRPr="00CC6D18" w:rsidRDefault="00D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31EFE114" w14:textId="27FCF5D1" w:rsidR="00D31614" w:rsidRPr="00CC6D18" w:rsidRDefault="00D3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10,000</w:t>
            </w:r>
          </w:p>
        </w:tc>
        <w:tc>
          <w:tcPr>
            <w:tcW w:w="236" w:type="dxa"/>
            <w:vAlign w:val="bottom"/>
          </w:tcPr>
          <w:p w14:paraId="5A9A90B5" w14:textId="77777777" w:rsidR="00D31614" w:rsidRPr="00CC6D18" w:rsidRDefault="00D31614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04" w:type="dxa"/>
            <w:vAlign w:val="bottom"/>
          </w:tcPr>
          <w:p w14:paraId="76AE64CA" w14:textId="1F957AF6" w:rsidR="00D31614" w:rsidRPr="00CC6D18" w:rsidRDefault="00D31614" w:rsidP="00D31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1B5D8EF3" w14:textId="77777777" w:rsidR="00D31614" w:rsidRPr="00CC6D18" w:rsidRDefault="00D31614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48" w:type="dxa"/>
            <w:vAlign w:val="bottom"/>
          </w:tcPr>
          <w:p w14:paraId="6F41B39A" w14:textId="77777777" w:rsidR="00D31614" w:rsidRPr="00CC6D18" w:rsidRDefault="00D31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4694050B" w14:textId="77777777" w:rsidR="00D31614" w:rsidRPr="00CC6D18" w:rsidRDefault="00D31614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5" w:type="dxa"/>
            <w:vAlign w:val="bottom"/>
          </w:tcPr>
          <w:p w14:paraId="379258A1" w14:textId="06C93574" w:rsidR="00D31614" w:rsidRPr="00CC6D18" w:rsidRDefault="00D31614" w:rsidP="00D31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7E5573" w:rsidRPr="00CC6D18" w14:paraId="5DFCC800" w14:textId="77777777" w:rsidTr="004F7FAD">
        <w:trPr>
          <w:trHeight w:val="290"/>
        </w:trPr>
        <w:tc>
          <w:tcPr>
            <w:tcW w:w="2102" w:type="dxa"/>
          </w:tcPr>
          <w:p w14:paraId="1EC6CCDF" w14:textId="77777777" w:rsidR="007E5573" w:rsidRPr="00CC6D18" w:rsidRDefault="007E5573" w:rsidP="00646709">
            <w:pPr>
              <w:pStyle w:val="ListParagraph"/>
              <w:spacing w:after="0"/>
              <w:ind w:left="166" w:right="-22" w:hanging="180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50" w:type="dxa"/>
            <w:gridSpan w:val="2"/>
          </w:tcPr>
          <w:p w14:paraId="4BAE3791" w14:textId="77777777" w:rsidR="007E5573" w:rsidRPr="00CC6D18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96841F" w14:textId="77777777" w:rsidR="007E5573" w:rsidRPr="00CC6D18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A57A049" w14:textId="77777777" w:rsidR="007E5573" w:rsidRPr="00CC6D18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ACD048" w14:textId="77777777" w:rsidR="007E5573" w:rsidRPr="00CC6D18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6BF4A19" w14:textId="77777777" w:rsidR="007E5573" w:rsidRPr="00CC6D18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8A894F" w14:textId="77777777" w:rsidR="007E5573" w:rsidRPr="00CC6D18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4C26893" w14:textId="77777777" w:rsidR="007E5573" w:rsidRPr="00CC6D18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32B72E" w14:textId="77777777" w:rsidR="007E5573" w:rsidRPr="00CC6D18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1AA2924" w14:textId="77777777" w:rsidR="007E5573" w:rsidRPr="00CC6D18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F92437" w14:textId="77777777" w:rsidR="007E5573" w:rsidRPr="00CC6D18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BEF3F87" w14:textId="77777777" w:rsidR="007E5573" w:rsidRPr="00CC6D18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64E6F2" w14:textId="77777777" w:rsidR="007E5573" w:rsidRPr="00CC6D18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</w:tr>
      <w:tr w:rsidR="007E5573" w:rsidRPr="00CC6D18" w14:paraId="0C07919B" w14:textId="77777777" w:rsidTr="008B7A4F">
        <w:trPr>
          <w:trHeight w:val="50"/>
        </w:trPr>
        <w:tc>
          <w:tcPr>
            <w:tcW w:w="2385" w:type="dxa"/>
            <w:gridSpan w:val="2"/>
            <w:vAlign w:val="center"/>
            <w:hideMark/>
          </w:tcPr>
          <w:p w14:paraId="36B1BC2D" w14:textId="38345874" w:rsidR="007E5573" w:rsidRPr="00CC6D18" w:rsidRDefault="007E5573" w:rsidP="008B7A4F">
            <w:pPr>
              <w:pStyle w:val="ListParagraph"/>
              <w:spacing w:after="0"/>
              <w:ind w:left="166" w:right="-22" w:hanging="180"/>
              <w:rPr>
                <w:rFonts w:asciiTheme="majorBidi" w:hAnsiTheme="majorBidi" w:cstheme="majorBidi"/>
                <w:i/>
                <w:iCs/>
                <w:sz w:val="28"/>
                <w:shd w:val="clear" w:color="auto" w:fill="E6E6E6"/>
                <w:cs/>
                <w:lang w:val="en-GB" w:eastAsia="en-GB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cs/>
                <w:lang w:val="en-GB" w:eastAsia="en-GB"/>
              </w:rPr>
              <w:t>รวมหนี้สินที่มีภา</w:t>
            </w:r>
            <w:r w:rsidRPr="00CC6D18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 w:eastAsia="en-GB"/>
              </w:rPr>
              <w:t>ระ</w:t>
            </w:r>
            <w:r w:rsidRPr="00CC6D18">
              <w:rPr>
                <w:rFonts w:asciiTheme="majorBidi" w:hAnsiTheme="majorBidi" w:cstheme="majorBidi"/>
                <w:b/>
                <w:bCs/>
                <w:sz w:val="28"/>
                <w:cs/>
                <w:lang w:val="en-GB" w:eastAsia="en-GB"/>
              </w:rPr>
              <w:t>ดอกเบี้ย</w:t>
            </w:r>
          </w:p>
        </w:tc>
        <w:tc>
          <w:tcPr>
            <w:tcW w:w="567" w:type="dxa"/>
          </w:tcPr>
          <w:p w14:paraId="5B8CD799" w14:textId="77777777" w:rsidR="007E5573" w:rsidRPr="00CC6D18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82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537F84D" w14:textId="54B4C394" w:rsidR="007E5573" w:rsidRPr="00CC6D18" w:rsidRDefault="00D31614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108,595</w:t>
            </w:r>
          </w:p>
        </w:tc>
        <w:tc>
          <w:tcPr>
            <w:tcW w:w="270" w:type="dxa"/>
            <w:vAlign w:val="bottom"/>
          </w:tcPr>
          <w:p w14:paraId="0F3D7525" w14:textId="77777777" w:rsidR="007E5573" w:rsidRPr="00CC6D18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2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3C3D7BF" w14:textId="4863CE6C" w:rsidR="007E5573" w:rsidRPr="00CC6D18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  <w:r w:rsidR="00D31614"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81</w:t>
            </w: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D31614"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935</w:t>
            </w:r>
          </w:p>
        </w:tc>
        <w:tc>
          <w:tcPr>
            <w:tcW w:w="236" w:type="dxa"/>
            <w:vAlign w:val="bottom"/>
          </w:tcPr>
          <w:p w14:paraId="4B3882EB" w14:textId="77777777" w:rsidR="007E5573" w:rsidRPr="00CC6D18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203449E" w14:textId="05ACD844" w:rsidR="007E5573" w:rsidRPr="00CC6D18" w:rsidRDefault="00D31614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290,530</w:t>
            </w:r>
          </w:p>
        </w:tc>
        <w:tc>
          <w:tcPr>
            <w:tcW w:w="236" w:type="dxa"/>
            <w:vAlign w:val="bottom"/>
          </w:tcPr>
          <w:p w14:paraId="626C33AB" w14:textId="77777777" w:rsidR="007E5573" w:rsidRPr="00CC6D18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0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C0711E4" w14:textId="51E586B6" w:rsidR="007E5573" w:rsidRPr="00CC6D18" w:rsidRDefault="00D31614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37,5</w:t>
            </w:r>
            <w:r w:rsidR="00E34000"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09</w:t>
            </w:r>
          </w:p>
        </w:tc>
        <w:tc>
          <w:tcPr>
            <w:tcW w:w="236" w:type="dxa"/>
            <w:vAlign w:val="bottom"/>
          </w:tcPr>
          <w:p w14:paraId="664651CF" w14:textId="77777777" w:rsidR="007E5573" w:rsidRPr="00CC6D18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4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2BD6750" w14:textId="297D166D" w:rsidR="007E5573" w:rsidRPr="00CC6D18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  <w:r w:rsidR="00D31614"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51</w:t>
            </w: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D31614"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61</w:t>
            </w:r>
            <w:r w:rsidR="00E34000"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</w:p>
        </w:tc>
        <w:tc>
          <w:tcPr>
            <w:tcW w:w="236" w:type="dxa"/>
            <w:vAlign w:val="bottom"/>
          </w:tcPr>
          <w:p w14:paraId="27313E3B" w14:textId="77777777" w:rsidR="007E5573" w:rsidRPr="00CC6D18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72D32EE" w14:textId="7B3EF3C3" w:rsidR="007E5573" w:rsidRPr="00CC6D18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18</w:t>
            </w:r>
            <w:r w:rsidR="00D31614"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9</w:t>
            </w: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D31614"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  <w:r w:rsidR="0059538F"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20</w:t>
            </w:r>
          </w:p>
        </w:tc>
      </w:tr>
    </w:tbl>
    <w:p w14:paraId="670C9338" w14:textId="08E6CDEC" w:rsidR="00BA343E" w:rsidRPr="00CC6D18" w:rsidRDefault="00BA343E" w:rsidP="00067AB2">
      <w:pPr>
        <w:pStyle w:val="FSContent"/>
        <w:rPr>
          <w:lang w:val="en-US"/>
        </w:rPr>
      </w:pPr>
    </w:p>
    <w:p w14:paraId="19768412" w14:textId="77777777" w:rsidR="00BA343E" w:rsidRPr="00CC6D18" w:rsidRDefault="00BA3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eastAsia="x-none"/>
        </w:rPr>
      </w:pPr>
      <w:r w:rsidRPr="00CC6D18">
        <w:br w:type="page"/>
      </w: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270"/>
        <w:gridCol w:w="630"/>
        <w:gridCol w:w="810"/>
        <w:gridCol w:w="270"/>
        <w:gridCol w:w="921"/>
        <w:gridCol w:w="236"/>
        <w:gridCol w:w="818"/>
        <w:gridCol w:w="236"/>
        <w:gridCol w:w="904"/>
        <w:gridCol w:w="236"/>
        <w:gridCol w:w="948"/>
        <w:gridCol w:w="236"/>
        <w:gridCol w:w="865"/>
      </w:tblGrid>
      <w:tr w:rsidR="00067AB2" w:rsidRPr="00CC6D18" w14:paraId="1513DAAF" w14:textId="77777777" w:rsidTr="00B81434">
        <w:trPr>
          <w:trHeight w:val="155"/>
          <w:tblHeader/>
        </w:trPr>
        <w:tc>
          <w:tcPr>
            <w:tcW w:w="2070" w:type="dxa"/>
          </w:tcPr>
          <w:p w14:paraId="198CAA3C" w14:textId="77777777" w:rsidR="00067AB2" w:rsidRPr="00CC6D18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00" w:type="dxa"/>
            <w:gridSpan w:val="2"/>
          </w:tcPr>
          <w:p w14:paraId="446B71C6" w14:textId="77777777" w:rsidR="00067AB2" w:rsidRPr="00CC6D18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6480" w:type="dxa"/>
            <w:gridSpan w:val="11"/>
            <w:vAlign w:val="bottom"/>
          </w:tcPr>
          <w:p w14:paraId="4E9DC177" w14:textId="77777777" w:rsidR="00067AB2" w:rsidRPr="00CC6D18" w:rsidRDefault="00067AB2" w:rsidP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C6D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7AB2" w:rsidRPr="00CC6D18" w14:paraId="6EB8F41F" w14:textId="77777777" w:rsidTr="00B81434">
        <w:trPr>
          <w:trHeight w:val="307"/>
          <w:tblHeader/>
        </w:trPr>
        <w:tc>
          <w:tcPr>
            <w:tcW w:w="2070" w:type="dxa"/>
          </w:tcPr>
          <w:p w14:paraId="35B926FE" w14:textId="77777777" w:rsidR="00067AB2" w:rsidRPr="00CC6D18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00" w:type="dxa"/>
            <w:gridSpan w:val="2"/>
          </w:tcPr>
          <w:p w14:paraId="1B19B9B0" w14:textId="77777777" w:rsidR="00067AB2" w:rsidRPr="00CC6D18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055" w:type="dxa"/>
            <w:gridSpan w:val="5"/>
            <w:tcBorders>
              <w:bottom w:val="single" w:sz="4" w:space="0" w:color="auto"/>
            </w:tcBorders>
            <w:hideMark/>
          </w:tcPr>
          <w:p w14:paraId="44F55F7E" w14:textId="181ED577" w:rsidR="00067AB2" w:rsidRPr="00CC6D18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236" w:type="dxa"/>
          </w:tcPr>
          <w:p w14:paraId="145D345A" w14:textId="77777777" w:rsidR="00067AB2" w:rsidRPr="00CC6D18" w:rsidRDefault="00067AB2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189" w:type="dxa"/>
            <w:gridSpan w:val="5"/>
            <w:tcBorders>
              <w:bottom w:val="single" w:sz="4" w:space="0" w:color="auto"/>
            </w:tcBorders>
            <w:hideMark/>
          </w:tcPr>
          <w:p w14:paraId="56AE106C" w14:textId="167B43F5" w:rsidR="00067AB2" w:rsidRPr="00CC6D18" w:rsidRDefault="00067AB2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2565</w:t>
            </w:r>
          </w:p>
        </w:tc>
      </w:tr>
      <w:tr w:rsidR="00067AB2" w:rsidRPr="00CC6D18" w14:paraId="235861AF" w14:textId="77777777" w:rsidTr="00B81434">
        <w:trPr>
          <w:trHeight w:val="623"/>
          <w:tblHeader/>
        </w:trPr>
        <w:tc>
          <w:tcPr>
            <w:tcW w:w="2070" w:type="dxa"/>
            <w:hideMark/>
          </w:tcPr>
          <w:p w14:paraId="487A30E3" w14:textId="77777777" w:rsidR="00067AB2" w:rsidRPr="00CC6D18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00" w:type="dxa"/>
            <w:gridSpan w:val="2"/>
            <w:vAlign w:val="bottom"/>
            <w:hideMark/>
          </w:tcPr>
          <w:p w14:paraId="12B25666" w14:textId="77777777" w:rsidR="00067AB2" w:rsidRPr="00CC6D18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หมายเหตุ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  <w:hideMark/>
          </w:tcPr>
          <w:p w14:paraId="5EA94A0A" w14:textId="77777777" w:rsidR="00067AB2" w:rsidRPr="00CC6D18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C6D18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F8A4A4F" w14:textId="77777777" w:rsidR="00067AB2" w:rsidRPr="00CC6D18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  <w:hideMark/>
          </w:tcPr>
          <w:p w14:paraId="17518906" w14:textId="77777777" w:rsidR="00067AB2" w:rsidRPr="00CC6D18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C6D18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E027A3B" w14:textId="77777777" w:rsidR="00067AB2" w:rsidRPr="00CC6D18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vAlign w:val="bottom"/>
            <w:hideMark/>
          </w:tcPr>
          <w:p w14:paraId="3017F51D" w14:textId="77777777" w:rsidR="00067AB2" w:rsidRPr="00CC6D18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236" w:type="dxa"/>
            <w:vAlign w:val="center"/>
          </w:tcPr>
          <w:p w14:paraId="22231E8C" w14:textId="77777777" w:rsidR="00067AB2" w:rsidRPr="00CC6D18" w:rsidRDefault="00067AB2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  <w:hideMark/>
          </w:tcPr>
          <w:p w14:paraId="38579F80" w14:textId="77777777" w:rsidR="00067AB2" w:rsidRPr="00CC6D18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C6D18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48EC5A6" w14:textId="77777777" w:rsidR="00067AB2" w:rsidRPr="00CC6D18" w:rsidRDefault="00067AB2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  <w:vAlign w:val="bottom"/>
            <w:hideMark/>
          </w:tcPr>
          <w:p w14:paraId="4441241B" w14:textId="77777777" w:rsidR="00067AB2" w:rsidRPr="00CC6D18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C6D18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212FF7F" w14:textId="77777777" w:rsidR="00067AB2" w:rsidRPr="00CC6D18" w:rsidRDefault="00067AB2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  <w:hideMark/>
          </w:tcPr>
          <w:p w14:paraId="7DE05CE3" w14:textId="77777777" w:rsidR="00067AB2" w:rsidRPr="00CC6D18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067AB2" w:rsidRPr="00CC6D18" w14:paraId="596125B5" w14:textId="77777777" w:rsidTr="00B81434">
        <w:trPr>
          <w:trHeight w:val="307"/>
          <w:tblHeader/>
        </w:trPr>
        <w:tc>
          <w:tcPr>
            <w:tcW w:w="2070" w:type="dxa"/>
          </w:tcPr>
          <w:p w14:paraId="10A83BBC" w14:textId="77777777" w:rsidR="00067AB2" w:rsidRPr="00CC6D18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00" w:type="dxa"/>
            <w:gridSpan w:val="2"/>
          </w:tcPr>
          <w:p w14:paraId="210867E0" w14:textId="77777777" w:rsidR="00067AB2" w:rsidRPr="00CC6D18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6480" w:type="dxa"/>
            <w:gridSpan w:val="11"/>
            <w:vAlign w:val="bottom"/>
            <w:hideMark/>
          </w:tcPr>
          <w:p w14:paraId="5A85C847" w14:textId="77777777" w:rsidR="00067AB2" w:rsidRPr="00CC6D18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  <w:t>(</w:t>
            </w:r>
            <w:r w:rsidRPr="00CC6D1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 w:eastAsia="en-GB"/>
              </w:rPr>
              <w:t>พัน</w:t>
            </w:r>
            <w:r w:rsidRPr="00CC6D1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บาท)</w:t>
            </w:r>
          </w:p>
        </w:tc>
      </w:tr>
      <w:tr w:rsidR="00067AB2" w:rsidRPr="00CC6D18" w14:paraId="2134B4F3" w14:textId="77777777" w:rsidTr="00B81434">
        <w:trPr>
          <w:trHeight w:val="325"/>
        </w:trPr>
        <w:tc>
          <w:tcPr>
            <w:tcW w:w="2070" w:type="dxa"/>
          </w:tcPr>
          <w:p w14:paraId="7EF06964" w14:textId="77777777" w:rsidR="00067AB2" w:rsidRPr="00CC6D18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CC6D1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900" w:type="dxa"/>
            <w:gridSpan w:val="2"/>
          </w:tcPr>
          <w:p w14:paraId="68081CF5" w14:textId="77777777" w:rsidR="00067AB2" w:rsidRPr="00CC6D18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4BD81F" w14:textId="77777777" w:rsidR="00067AB2" w:rsidRPr="00CC6D18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AAECD10" w14:textId="77777777" w:rsidR="00067AB2" w:rsidRPr="00CC6D18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21" w:type="dxa"/>
            <w:vAlign w:val="bottom"/>
          </w:tcPr>
          <w:p w14:paraId="4EFDDAAB" w14:textId="77777777" w:rsidR="00067AB2" w:rsidRPr="00CC6D18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BBAB59F" w14:textId="77777777" w:rsidR="00067AB2" w:rsidRPr="00CC6D18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18" w:type="dxa"/>
            <w:vAlign w:val="bottom"/>
          </w:tcPr>
          <w:p w14:paraId="44D69D5B" w14:textId="77777777" w:rsidR="00067AB2" w:rsidRPr="00CC6D18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85F8AFD" w14:textId="77777777" w:rsidR="00067AB2" w:rsidRPr="00CC6D18" w:rsidRDefault="00067AB2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04" w:type="dxa"/>
            <w:vAlign w:val="bottom"/>
          </w:tcPr>
          <w:p w14:paraId="04641170" w14:textId="77777777" w:rsidR="00067AB2" w:rsidRPr="00CC6D18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0DFD9D2E" w14:textId="77777777" w:rsidR="00067AB2" w:rsidRPr="00CC6D18" w:rsidRDefault="00067AB2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48" w:type="dxa"/>
            <w:vAlign w:val="bottom"/>
          </w:tcPr>
          <w:p w14:paraId="5583969F" w14:textId="77777777" w:rsidR="00067AB2" w:rsidRPr="00CC6D18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34363258" w14:textId="77777777" w:rsidR="00067AB2" w:rsidRPr="00CC6D18" w:rsidRDefault="00067AB2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65" w:type="dxa"/>
            <w:vAlign w:val="bottom"/>
          </w:tcPr>
          <w:p w14:paraId="1E3638FB" w14:textId="77777777" w:rsidR="00067AB2" w:rsidRPr="00CC6D18" w:rsidRDefault="00067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BA343E" w:rsidRPr="00CC6D18" w14:paraId="2435D850" w14:textId="77777777" w:rsidTr="00B81434">
        <w:trPr>
          <w:trHeight w:val="50"/>
        </w:trPr>
        <w:tc>
          <w:tcPr>
            <w:tcW w:w="2070" w:type="dxa"/>
          </w:tcPr>
          <w:p w14:paraId="2DE2D66C" w14:textId="11A78DE1" w:rsidR="00BA343E" w:rsidRPr="00CC6D18" w:rsidRDefault="00BA343E" w:rsidP="00BA343E">
            <w:pPr>
              <w:pStyle w:val="ListParagraph"/>
              <w:spacing w:after="0" w:line="240" w:lineRule="auto"/>
              <w:ind w:left="166" w:right="-22" w:hanging="180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  <w:r w:rsidRPr="00CC6D18">
              <w:rPr>
                <w:rFonts w:asciiTheme="majorBidi" w:hAnsiTheme="majorBidi" w:cstheme="majorBidi" w:hint="cs"/>
                <w:sz w:val="28"/>
                <w:cs/>
                <w:lang w:val="en-GB" w:eastAsia="en-GB"/>
              </w:rPr>
              <w:t>เงินเบิกเกินบัญชี (ก)</w:t>
            </w:r>
          </w:p>
        </w:tc>
        <w:tc>
          <w:tcPr>
            <w:tcW w:w="900" w:type="dxa"/>
            <w:gridSpan w:val="2"/>
          </w:tcPr>
          <w:p w14:paraId="7248AB59" w14:textId="77777777" w:rsidR="00BA343E" w:rsidRPr="00CC6D18" w:rsidRDefault="00BA343E" w:rsidP="00BA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</w:tcPr>
          <w:p w14:paraId="68E2656C" w14:textId="74A04F57" w:rsidR="00BA343E" w:rsidRPr="00CC6D18" w:rsidRDefault="00D31614" w:rsidP="00BA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  <w:r w:rsidR="00C5603B" w:rsidRPr="00CC6D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</w:t>
            </w:r>
            <w:r w:rsidRPr="00CC6D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,219</w:t>
            </w:r>
          </w:p>
        </w:tc>
        <w:tc>
          <w:tcPr>
            <w:tcW w:w="270" w:type="dxa"/>
            <w:vAlign w:val="bottom"/>
          </w:tcPr>
          <w:p w14:paraId="5059D63F" w14:textId="77777777" w:rsidR="00BA343E" w:rsidRPr="00CC6D18" w:rsidRDefault="00BA343E" w:rsidP="00BA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21" w:type="dxa"/>
            <w:vAlign w:val="bottom"/>
          </w:tcPr>
          <w:p w14:paraId="217D0BF3" w14:textId="6E082395" w:rsidR="00BA343E" w:rsidRPr="00CC6D18" w:rsidRDefault="00D31614" w:rsidP="00080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554033AE" w14:textId="77777777" w:rsidR="00BA343E" w:rsidRPr="00CC6D18" w:rsidRDefault="00BA343E" w:rsidP="00BA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1B0B8237" w14:textId="1C0C8C4E" w:rsidR="00BA343E" w:rsidRPr="00CC6D18" w:rsidRDefault="00D31614" w:rsidP="00BA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  <w:r w:rsidR="00C5603B" w:rsidRPr="00CC6D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</w:t>
            </w:r>
            <w:r w:rsidRPr="00CC6D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,219</w:t>
            </w:r>
          </w:p>
        </w:tc>
        <w:tc>
          <w:tcPr>
            <w:tcW w:w="236" w:type="dxa"/>
            <w:vAlign w:val="bottom"/>
          </w:tcPr>
          <w:p w14:paraId="238F2FF4" w14:textId="77777777" w:rsidR="00BA343E" w:rsidRPr="00CC6D18" w:rsidRDefault="00BA343E" w:rsidP="00BA343E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04" w:type="dxa"/>
            <w:vAlign w:val="bottom"/>
          </w:tcPr>
          <w:p w14:paraId="472F716B" w14:textId="3CB1AEC1" w:rsidR="00BA343E" w:rsidRPr="00CC6D18" w:rsidRDefault="00D31614" w:rsidP="00080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021EDE2E" w14:textId="77777777" w:rsidR="00BA343E" w:rsidRPr="00CC6D18" w:rsidRDefault="00BA343E" w:rsidP="00BA343E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48" w:type="dxa"/>
            <w:vAlign w:val="bottom"/>
          </w:tcPr>
          <w:p w14:paraId="753E490C" w14:textId="0789F763" w:rsidR="00BA343E" w:rsidRPr="00CC6D18" w:rsidRDefault="00D31614" w:rsidP="00080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7185565B" w14:textId="77777777" w:rsidR="00BA343E" w:rsidRPr="00CC6D18" w:rsidRDefault="00BA343E" w:rsidP="00BA343E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5" w:type="dxa"/>
            <w:vAlign w:val="bottom"/>
          </w:tcPr>
          <w:p w14:paraId="234EE1B6" w14:textId="52E43933" w:rsidR="00BA343E" w:rsidRPr="00CC6D18" w:rsidRDefault="00D31614" w:rsidP="00080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BA343E" w:rsidRPr="00CC6D18" w14:paraId="693B63BC" w14:textId="77777777" w:rsidTr="00B81434">
        <w:trPr>
          <w:trHeight w:val="614"/>
        </w:trPr>
        <w:tc>
          <w:tcPr>
            <w:tcW w:w="2070" w:type="dxa"/>
          </w:tcPr>
          <w:p w14:paraId="3BB588ED" w14:textId="63FAB020" w:rsidR="00BA343E" w:rsidRPr="00CC6D18" w:rsidRDefault="00BA343E" w:rsidP="00BA343E">
            <w:pPr>
              <w:pStyle w:val="ListParagraph"/>
              <w:spacing w:after="0" w:line="240" w:lineRule="auto"/>
              <w:ind w:left="166" w:right="-22" w:hanging="180"/>
              <w:rPr>
                <w:rFonts w:asciiTheme="majorBidi" w:hAnsiTheme="majorBidi" w:cstheme="majorBidi"/>
                <w:sz w:val="28"/>
                <w:cs/>
                <w:lang w:val="en-GB" w:eastAsia="en-GB"/>
              </w:rPr>
            </w:pPr>
            <w:r w:rsidRPr="00CC6D18">
              <w:rPr>
                <w:rFonts w:asciiTheme="majorBidi" w:hAnsiTheme="majorBidi" w:cstheme="majorBidi" w:hint="cs"/>
                <w:sz w:val="28"/>
                <w:cs/>
                <w:lang w:val="en-GB" w:eastAsia="en-GB"/>
              </w:rPr>
              <w:t>เงินกู้ยืมระยะสั้นจากสถาบันการเงิน (ก)</w:t>
            </w:r>
          </w:p>
        </w:tc>
        <w:tc>
          <w:tcPr>
            <w:tcW w:w="900" w:type="dxa"/>
            <w:gridSpan w:val="2"/>
          </w:tcPr>
          <w:p w14:paraId="3E52C9FC" w14:textId="77777777" w:rsidR="00BA343E" w:rsidRPr="00CC6D18" w:rsidRDefault="00BA343E" w:rsidP="00BA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</w:tcPr>
          <w:p w14:paraId="091B92E1" w14:textId="364E1F00" w:rsidR="00BA343E" w:rsidRPr="00CC6D18" w:rsidRDefault="00D31614" w:rsidP="00BA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41,000</w:t>
            </w:r>
          </w:p>
        </w:tc>
        <w:tc>
          <w:tcPr>
            <w:tcW w:w="270" w:type="dxa"/>
            <w:vAlign w:val="bottom"/>
          </w:tcPr>
          <w:p w14:paraId="01DE7C69" w14:textId="77777777" w:rsidR="00BA343E" w:rsidRPr="00CC6D18" w:rsidRDefault="00BA343E" w:rsidP="00BA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21" w:type="dxa"/>
            <w:vAlign w:val="bottom"/>
          </w:tcPr>
          <w:p w14:paraId="4F57843D" w14:textId="4949EA23" w:rsidR="00BA343E" w:rsidRPr="00CC6D18" w:rsidRDefault="00D31614" w:rsidP="00080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6B78E590" w14:textId="77777777" w:rsidR="00BA343E" w:rsidRPr="00CC6D18" w:rsidRDefault="00BA343E" w:rsidP="00BA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180BA825" w14:textId="77C36BE7" w:rsidR="00BA343E" w:rsidRPr="00CC6D18" w:rsidRDefault="00D31614" w:rsidP="00BA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41,000</w:t>
            </w:r>
          </w:p>
        </w:tc>
        <w:tc>
          <w:tcPr>
            <w:tcW w:w="236" w:type="dxa"/>
            <w:vAlign w:val="bottom"/>
          </w:tcPr>
          <w:p w14:paraId="123E5D66" w14:textId="77777777" w:rsidR="00BA343E" w:rsidRPr="00CC6D18" w:rsidRDefault="00BA343E" w:rsidP="00BA343E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04" w:type="dxa"/>
            <w:vAlign w:val="bottom"/>
          </w:tcPr>
          <w:p w14:paraId="7D91D03E" w14:textId="18734820" w:rsidR="00BA343E" w:rsidRPr="00CC6D18" w:rsidRDefault="00D31614" w:rsidP="00080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5DEED195" w14:textId="77777777" w:rsidR="00BA343E" w:rsidRPr="00CC6D18" w:rsidRDefault="00BA343E" w:rsidP="00BA343E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48" w:type="dxa"/>
            <w:vAlign w:val="bottom"/>
          </w:tcPr>
          <w:p w14:paraId="2DEB3319" w14:textId="19A2AB00" w:rsidR="00BA343E" w:rsidRPr="00CC6D18" w:rsidRDefault="00D31614" w:rsidP="00080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33140420" w14:textId="77777777" w:rsidR="00BA343E" w:rsidRPr="00CC6D18" w:rsidRDefault="00BA343E" w:rsidP="00BA343E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5" w:type="dxa"/>
            <w:vAlign w:val="bottom"/>
          </w:tcPr>
          <w:p w14:paraId="21EF0263" w14:textId="1086DB65" w:rsidR="00BA343E" w:rsidRPr="00CC6D18" w:rsidRDefault="00D31614" w:rsidP="00080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BA343E" w:rsidRPr="00CC6D18" w14:paraId="57CC94CB" w14:textId="77777777" w:rsidTr="00B81434">
        <w:trPr>
          <w:trHeight w:val="614"/>
        </w:trPr>
        <w:tc>
          <w:tcPr>
            <w:tcW w:w="2070" w:type="dxa"/>
            <w:hideMark/>
          </w:tcPr>
          <w:p w14:paraId="7E0E97DA" w14:textId="76A0DBAB" w:rsidR="00BA343E" w:rsidRPr="00CC6D18" w:rsidRDefault="00BA343E" w:rsidP="00BA343E">
            <w:pPr>
              <w:pStyle w:val="ListParagraph"/>
              <w:spacing w:after="0" w:line="240" w:lineRule="auto"/>
              <w:ind w:left="166" w:right="-22" w:hanging="180"/>
              <w:rPr>
                <w:rFonts w:asciiTheme="majorBidi" w:hAnsiTheme="majorBidi" w:cstheme="majorBidi"/>
                <w:sz w:val="28"/>
                <w:lang w:eastAsia="en-GB"/>
              </w:rPr>
            </w:pPr>
            <w:r w:rsidRPr="00CC6D18">
              <w:rPr>
                <w:rFonts w:asciiTheme="majorBidi" w:hAnsiTheme="majorBidi" w:cstheme="majorBidi"/>
                <w:sz w:val="28"/>
                <w:cs/>
                <w:lang w:val="en-GB" w:eastAsia="en-GB"/>
              </w:rPr>
              <w:t>เงินกู้ยืมระยะยาวจากสถาบันการเงิน</w:t>
            </w:r>
            <w:r w:rsidRPr="00CC6D18">
              <w:rPr>
                <w:rFonts w:asciiTheme="majorBidi" w:hAnsiTheme="majorBidi" w:cstheme="majorBidi" w:hint="cs"/>
                <w:sz w:val="28"/>
                <w:cs/>
                <w:lang w:val="en-GB" w:eastAsia="en-GB"/>
              </w:rPr>
              <w:t xml:space="preserve"> (ข)</w:t>
            </w:r>
          </w:p>
        </w:tc>
        <w:tc>
          <w:tcPr>
            <w:tcW w:w="900" w:type="dxa"/>
            <w:gridSpan w:val="2"/>
          </w:tcPr>
          <w:p w14:paraId="10E494A3" w14:textId="77777777" w:rsidR="00BA343E" w:rsidRPr="00CC6D18" w:rsidRDefault="00BA343E" w:rsidP="00BA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</w:tcPr>
          <w:p w14:paraId="2C26F03B" w14:textId="65A5C665" w:rsidR="00BA343E" w:rsidRPr="00CC6D18" w:rsidRDefault="00D31614" w:rsidP="00BA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10,526</w:t>
            </w:r>
          </w:p>
        </w:tc>
        <w:tc>
          <w:tcPr>
            <w:tcW w:w="270" w:type="dxa"/>
            <w:vAlign w:val="bottom"/>
          </w:tcPr>
          <w:p w14:paraId="6CDAD80E" w14:textId="77777777" w:rsidR="00BA343E" w:rsidRPr="00CC6D18" w:rsidRDefault="00BA343E" w:rsidP="00BA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21" w:type="dxa"/>
            <w:vAlign w:val="bottom"/>
          </w:tcPr>
          <w:p w14:paraId="229F7C03" w14:textId="72FB14B4" w:rsidR="00BA343E" w:rsidRPr="00CC6D18" w:rsidRDefault="00D31614" w:rsidP="00BA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46,268</w:t>
            </w:r>
          </w:p>
        </w:tc>
        <w:tc>
          <w:tcPr>
            <w:tcW w:w="236" w:type="dxa"/>
            <w:vAlign w:val="bottom"/>
          </w:tcPr>
          <w:p w14:paraId="5B653A5B" w14:textId="77777777" w:rsidR="00BA343E" w:rsidRPr="00CC6D18" w:rsidRDefault="00BA343E" w:rsidP="00BA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557CA8E6" w14:textId="1EA6EFDB" w:rsidR="00BA343E" w:rsidRPr="00CC6D18" w:rsidRDefault="00C5603B" w:rsidP="00BA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56,794</w:t>
            </w:r>
          </w:p>
        </w:tc>
        <w:tc>
          <w:tcPr>
            <w:tcW w:w="236" w:type="dxa"/>
            <w:vAlign w:val="bottom"/>
          </w:tcPr>
          <w:p w14:paraId="2A68525A" w14:textId="77777777" w:rsidR="00BA343E" w:rsidRPr="00CC6D18" w:rsidRDefault="00BA343E" w:rsidP="00BA343E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04" w:type="dxa"/>
            <w:vAlign w:val="bottom"/>
          </w:tcPr>
          <w:p w14:paraId="7F2C1584" w14:textId="4E4B3275" w:rsidR="00BA343E" w:rsidRPr="00CC6D18" w:rsidRDefault="00BA343E" w:rsidP="00BA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6,592</w:t>
            </w:r>
          </w:p>
        </w:tc>
        <w:tc>
          <w:tcPr>
            <w:tcW w:w="236" w:type="dxa"/>
            <w:vAlign w:val="bottom"/>
          </w:tcPr>
          <w:p w14:paraId="59426C73" w14:textId="77777777" w:rsidR="00BA343E" w:rsidRPr="00CC6D18" w:rsidRDefault="00BA343E" w:rsidP="00BA343E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48" w:type="dxa"/>
            <w:vAlign w:val="bottom"/>
          </w:tcPr>
          <w:p w14:paraId="64476F96" w14:textId="431118BA" w:rsidR="00BA343E" w:rsidRPr="00CC6D18" w:rsidRDefault="00BA343E" w:rsidP="00BA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37,622</w:t>
            </w:r>
          </w:p>
        </w:tc>
        <w:tc>
          <w:tcPr>
            <w:tcW w:w="236" w:type="dxa"/>
            <w:vAlign w:val="bottom"/>
          </w:tcPr>
          <w:p w14:paraId="2390B858" w14:textId="77777777" w:rsidR="00BA343E" w:rsidRPr="00CC6D18" w:rsidRDefault="00BA343E" w:rsidP="00BA343E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5" w:type="dxa"/>
            <w:vAlign w:val="bottom"/>
          </w:tcPr>
          <w:p w14:paraId="01FCBC33" w14:textId="32F7A106" w:rsidR="00BA343E" w:rsidRPr="00CC6D18" w:rsidRDefault="00BA343E" w:rsidP="00BA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44,214</w:t>
            </w:r>
          </w:p>
        </w:tc>
      </w:tr>
      <w:tr w:rsidR="00BA343E" w:rsidRPr="00CC6D18" w14:paraId="7DABBAD2" w14:textId="77777777" w:rsidTr="00B81434">
        <w:trPr>
          <w:trHeight w:val="307"/>
        </w:trPr>
        <w:tc>
          <w:tcPr>
            <w:tcW w:w="2070" w:type="dxa"/>
            <w:hideMark/>
          </w:tcPr>
          <w:p w14:paraId="5E75064A" w14:textId="77777777" w:rsidR="00BA343E" w:rsidRPr="00CC6D18" w:rsidRDefault="00BA343E" w:rsidP="00BA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900" w:type="dxa"/>
            <w:gridSpan w:val="2"/>
          </w:tcPr>
          <w:p w14:paraId="4A7F2DDB" w14:textId="33D48F6F" w:rsidR="00BA343E" w:rsidRPr="00CC6D18" w:rsidRDefault="00BA343E" w:rsidP="00BA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13</w:t>
            </w:r>
          </w:p>
        </w:tc>
        <w:tc>
          <w:tcPr>
            <w:tcW w:w="810" w:type="dxa"/>
            <w:vAlign w:val="bottom"/>
          </w:tcPr>
          <w:p w14:paraId="0C0F16C2" w14:textId="7CC48082" w:rsidR="00BA343E" w:rsidRPr="00CC6D18" w:rsidRDefault="00C5603B" w:rsidP="00BA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7,502</w:t>
            </w:r>
          </w:p>
        </w:tc>
        <w:tc>
          <w:tcPr>
            <w:tcW w:w="270" w:type="dxa"/>
            <w:vAlign w:val="bottom"/>
          </w:tcPr>
          <w:p w14:paraId="39E8CF0B" w14:textId="77777777" w:rsidR="00BA343E" w:rsidRPr="00CC6D18" w:rsidRDefault="00BA343E" w:rsidP="00BA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21" w:type="dxa"/>
            <w:vAlign w:val="bottom"/>
          </w:tcPr>
          <w:p w14:paraId="335BA62C" w14:textId="018D6A16" w:rsidR="00BA343E" w:rsidRPr="00CC6D18" w:rsidRDefault="00C5603B" w:rsidP="00BA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102,0</w:t>
            </w:r>
            <w:r w:rsidR="00B81434" w:rsidRPr="00CC6D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</w:t>
            </w:r>
          </w:p>
        </w:tc>
        <w:tc>
          <w:tcPr>
            <w:tcW w:w="236" w:type="dxa"/>
            <w:vAlign w:val="bottom"/>
          </w:tcPr>
          <w:p w14:paraId="5E02C345" w14:textId="77777777" w:rsidR="00BA343E" w:rsidRPr="00CC6D18" w:rsidRDefault="00BA343E" w:rsidP="00BA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2B0A0D60" w14:textId="58479C4F" w:rsidR="00BA343E" w:rsidRPr="00CC6D18" w:rsidRDefault="00C5603B" w:rsidP="00BA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109,51</w:t>
            </w:r>
            <w:r w:rsidR="00B81434" w:rsidRPr="00CC6D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</w:p>
        </w:tc>
        <w:tc>
          <w:tcPr>
            <w:tcW w:w="236" w:type="dxa"/>
            <w:vAlign w:val="bottom"/>
          </w:tcPr>
          <w:p w14:paraId="3BAFF783" w14:textId="77777777" w:rsidR="00BA343E" w:rsidRPr="00CC6D18" w:rsidRDefault="00BA343E" w:rsidP="00BA343E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04" w:type="dxa"/>
            <w:vAlign w:val="bottom"/>
          </w:tcPr>
          <w:p w14:paraId="68B73C0C" w14:textId="6FAB87EB" w:rsidR="00BA343E" w:rsidRPr="00CC6D18" w:rsidRDefault="00BA343E" w:rsidP="00BA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6,454</w:t>
            </w:r>
          </w:p>
        </w:tc>
        <w:tc>
          <w:tcPr>
            <w:tcW w:w="236" w:type="dxa"/>
            <w:vAlign w:val="bottom"/>
          </w:tcPr>
          <w:p w14:paraId="588781EF" w14:textId="77777777" w:rsidR="00BA343E" w:rsidRPr="00CC6D18" w:rsidRDefault="00BA343E" w:rsidP="00BA343E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48" w:type="dxa"/>
            <w:vAlign w:val="bottom"/>
          </w:tcPr>
          <w:p w14:paraId="6190850A" w14:textId="2C06804A" w:rsidR="00BA343E" w:rsidRPr="00CC6D18" w:rsidRDefault="00BA343E" w:rsidP="00BA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109,426</w:t>
            </w:r>
          </w:p>
        </w:tc>
        <w:tc>
          <w:tcPr>
            <w:tcW w:w="236" w:type="dxa"/>
            <w:vAlign w:val="bottom"/>
          </w:tcPr>
          <w:p w14:paraId="004CBAF6" w14:textId="77777777" w:rsidR="00BA343E" w:rsidRPr="00CC6D18" w:rsidRDefault="00BA343E" w:rsidP="00BA343E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5" w:type="dxa"/>
            <w:vAlign w:val="bottom"/>
          </w:tcPr>
          <w:p w14:paraId="1AAD192E" w14:textId="597D8FC6" w:rsidR="00BA343E" w:rsidRPr="00CC6D18" w:rsidRDefault="00BA343E" w:rsidP="00BA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115,880</w:t>
            </w:r>
          </w:p>
        </w:tc>
      </w:tr>
      <w:tr w:rsidR="00BA343E" w:rsidRPr="00CC6D18" w14:paraId="558C1E1B" w14:textId="77777777" w:rsidTr="00B81434">
        <w:trPr>
          <w:trHeight w:val="290"/>
        </w:trPr>
        <w:tc>
          <w:tcPr>
            <w:tcW w:w="2070" w:type="dxa"/>
          </w:tcPr>
          <w:p w14:paraId="402B12F1" w14:textId="77777777" w:rsidR="00BA343E" w:rsidRPr="00CC6D18" w:rsidRDefault="00BA343E" w:rsidP="00BA343E">
            <w:pPr>
              <w:pStyle w:val="ListParagraph"/>
              <w:spacing w:after="0"/>
              <w:ind w:left="166" w:right="-22" w:hanging="180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900" w:type="dxa"/>
            <w:gridSpan w:val="2"/>
          </w:tcPr>
          <w:p w14:paraId="4F826EF5" w14:textId="77777777" w:rsidR="00BA343E" w:rsidRPr="00CC6D18" w:rsidRDefault="00BA343E" w:rsidP="00BA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E78AD0" w14:textId="77777777" w:rsidR="00BA343E" w:rsidRPr="00CC6D18" w:rsidRDefault="00BA343E" w:rsidP="00BA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2C5374A" w14:textId="77777777" w:rsidR="00BA343E" w:rsidRPr="00CC6D18" w:rsidRDefault="00BA343E" w:rsidP="00BA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E6D0AD" w14:textId="77777777" w:rsidR="00BA343E" w:rsidRPr="00CC6D18" w:rsidRDefault="00BA343E" w:rsidP="00BA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BE03890" w14:textId="77777777" w:rsidR="00BA343E" w:rsidRPr="00CC6D18" w:rsidRDefault="00BA343E" w:rsidP="00BA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E6E39B" w14:textId="77777777" w:rsidR="00BA343E" w:rsidRPr="00CC6D18" w:rsidRDefault="00BA343E" w:rsidP="00BA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BB65C18" w14:textId="77777777" w:rsidR="00BA343E" w:rsidRPr="00CC6D18" w:rsidRDefault="00BA343E" w:rsidP="00BA343E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F7D3B2" w14:textId="77777777" w:rsidR="00BA343E" w:rsidRPr="00CC6D18" w:rsidRDefault="00BA343E" w:rsidP="00BA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781185F" w14:textId="77777777" w:rsidR="00BA343E" w:rsidRPr="00CC6D18" w:rsidRDefault="00BA343E" w:rsidP="00BA343E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90E401" w14:textId="77777777" w:rsidR="00BA343E" w:rsidRPr="00CC6D18" w:rsidRDefault="00BA343E" w:rsidP="00BA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787DEFD" w14:textId="77777777" w:rsidR="00BA343E" w:rsidRPr="00CC6D18" w:rsidRDefault="00BA343E" w:rsidP="00BA343E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828DF1" w14:textId="77777777" w:rsidR="00BA343E" w:rsidRPr="00CC6D18" w:rsidRDefault="00BA343E" w:rsidP="00BA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</w:tr>
      <w:tr w:rsidR="00BA343E" w:rsidRPr="00CC6D18" w14:paraId="673F74B2" w14:textId="77777777" w:rsidTr="009D35EA">
        <w:trPr>
          <w:trHeight w:val="360"/>
        </w:trPr>
        <w:tc>
          <w:tcPr>
            <w:tcW w:w="2340" w:type="dxa"/>
            <w:gridSpan w:val="2"/>
            <w:hideMark/>
          </w:tcPr>
          <w:p w14:paraId="7B6BDD8D" w14:textId="77777777" w:rsidR="00BA343E" w:rsidRPr="00CC6D18" w:rsidRDefault="00BA343E" w:rsidP="00BA343E">
            <w:pPr>
              <w:pStyle w:val="ListParagraph"/>
              <w:spacing w:after="0"/>
              <w:ind w:left="166" w:right="-22" w:hanging="180"/>
              <w:rPr>
                <w:rFonts w:asciiTheme="majorBidi" w:hAnsiTheme="majorBidi" w:cstheme="majorBidi"/>
                <w:i/>
                <w:iCs/>
                <w:sz w:val="28"/>
                <w:shd w:val="clear" w:color="auto" w:fill="E6E6E6"/>
                <w:cs/>
                <w:lang w:val="en-GB" w:eastAsia="en-GB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cs/>
                <w:lang w:val="en-GB" w:eastAsia="en-GB"/>
              </w:rPr>
              <w:t>รวมหนี้สินที่มีภา</w:t>
            </w:r>
            <w:r w:rsidRPr="00CC6D18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 w:eastAsia="en-GB"/>
              </w:rPr>
              <w:t>ระ</w:t>
            </w:r>
            <w:r w:rsidRPr="00CC6D18">
              <w:rPr>
                <w:rFonts w:asciiTheme="majorBidi" w:hAnsiTheme="majorBidi" w:cstheme="majorBidi"/>
                <w:b/>
                <w:bCs/>
                <w:sz w:val="28"/>
                <w:cs/>
                <w:lang w:val="en-GB" w:eastAsia="en-GB"/>
              </w:rPr>
              <w:t>ดอกเบี้ย</w:t>
            </w:r>
          </w:p>
        </w:tc>
        <w:tc>
          <w:tcPr>
            <w:tcW w:w="630" w:type="dxa"/>
          </w:tcPr>
          <w:p w14:paraId="741F7211" w14:textId="77777777" w:rsidR="00BA343E" w:rsidRPr="00CC6D18" w:rsidRDefault="00BA343E" w:rsidP="00BA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567DC26" w14:textId="2BA1041C" w:rsidR="00BA343E" w:rsidRPr="00CC6D18" w:rsidRDefault="00C5603B" w:rsidP="00BA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83,247</w:t>
            </w:r>
          </w:p>
        </w:tc>
        <w:tc>
          <w:tcPr>
            <w:tcW w:w="270" w:type="dxa"/>
            <w:vAlign w:val="bottom"/>
          </w:tcPr>
          <w:p w14:paraId="2C75A640" w14:textId="77777777" w:rsidR="00BA343E" w:rsidRPr="00CC6D18" w:rsidRDefault="00BA343E" w:rsidP="00BA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2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877B640" w14:textId="0793AD6E" w:rsidR="00BA343E" w:rsidRPr="00CC6D18" w:rsidRDefault="00C5603B" w:rsidP="00BA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148,27</w:t>
            </w:r>
            <w:r w:rsidR="00B81434"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</w:t>
            </w:r>
          </w:p>
        </w:tc>
        <w:tc>
          <w:tcPr>
            <w:tcW w:w="236" w:type="dxa"/>
            <w:vAlign w:val="bottom"/>
          </w:tcPr>
          <w:p w14:paraId="63977649" w14:textId="77777777" w:rsidR="00BA343E" w:rsidRPr="00CC6D18" w:rsidRDefault="00BA343E" w:rsidP="00BA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4A1C1D6" w14:textId="309EC04C" w:rsidR="00BA343E" w:rsidRPr="00CC6D18" w:rsidRDefault="00C5603B" w:rsidP="00BA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231,52</w:t>
            </w:r>
            <w:r w:rsidR="00B81434"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</w:t>
            </w:r>
          </w:p>
        </w:tc>
        <w:tc>
          <w:tcPr>
            <w:tcW w:w="236" w:type="dxa"/>
            <w:vAlign w:val="bottom"/>
          </w:tcPr>
          <w:p w14:paraId="0C95F720" w14:textId="77777777" w:rsidR="00BA343E" w:rsidRPr="00CC6D18" w:rsidRDefault="00BA343E" w:rsidP="00BA343E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0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0364BEE" w14:textId="7012D448" w:rsidR="00BA343E" w:rsidRPr="00CC6D18" w:rsidRDefault="00BA343E" w:rsidP="00BA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13,046</w:t>
            </w:r>
          </w:p>
        </w:tc>
        <w:tc>
          <w:tcPr>
            <w:tcW w:w="236" w:type="dxa"/>
            <w:vAlign w:val="bottom"/>
          </w:tcPr>
          <w:p w14:paraId="6E0BEA56" w14:textId="77777777" w:rsidR="00BA343E" w:rsidRPr="00CC6D18" w:rsidRDefault="00BA343E" w:rsidP="00BA343E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4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A29CF44" w14:textId="074D47B2" w:rsidR="00BA343E" w:rsidRPr="00CC6D18" w:rsidRDefault="00BA343E" w:rsidP="00BA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147,048</w:t>
            </w:r>
          </w:p>
        </w:tc>
        <w:tc>
          <w:tcPr>
            <w:tcW w:w="236" w:type="dxa"/>
            <w:vAlign w:val="bottom"/>
          </w:tcPr>
          <w:p w14:paraId="11013E72" w14:textId="77777777" w:rsidR="00BA343E" w:rsidRPr="00CC6D18" w:rsidRDefault="00BA343E" w:rsidP="00BA343E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7C54D9D" w14:textId="104811D1" w:rsidR="00BA343E" w:rsidRPr="00CC6D18" w:rsidRDefault="00BA343E" w:rsidP="00BA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160,094</w:t>
            </w:r>
          </w:p>
        </w:tc>
      </w:tr>
    </w:tbl>
    <w:p w14:paraId="34B186C9" w14:textId="77777777" w:rsidR="00067AB2" w:rsidRPr="00CC6D18" w:rsidRDefault="00067AB2" w:rsidP="00067AB2">
      <w:pPr>
        <w:pStyle w:val="FSContent"/>
        <w:rPr>
          <w:lang w:val="en-US"/>
        </w:rPr>
      </w:pPr>
    </w:p>
    <w:p w14:paraId="0353D37E" w14:textId="058A4EAE" w:rsidR="00D0733A" w:rsidRPr="00CC6D18" w:rsidRDefault="00D0733A" w:rsidP="007E5573">
      <w:pPr>
        <w:pStyle w:val="FSContent"/>
        <w:rPr>
          <w:lang w:val="en-US"/>
        </w:rPr>
      </w:pPr>
      <w:r w:rsidRPr="00CC6D18">
        <w:rPr>
          <w:rFonts w:hint="cs"/>
          <w:cs/>
          <w:lang w:val="en-US"/>
        </w:rPr>
        <w:t>หนี้สินที่มีภาระดอกเบี้ย</w:t>
      </w:r>
      <w:r w:rsidR="00B34CCA" w:rsidRPr="00CC6D18">
        <w:rPr>
          <w:rFonts w:hint="cs"/>
          <w:cs/>
          <w:lang w:val="en-US"/>
        </w:rPr>
        <w:t>และวงเงินกู้ยืม</w:t>
      </w:r>
      <w:r w:rsidRPr="00CC6D18">
        <w:rPr>
          <w:rFonts w:hint="cs"/>
          <w:cs/>
          <w:lang w:val="en-US"/>
        </w:rPr>
        <w:t>ส่วนที่มีหลักประกัน</w:t>
      </w:r>
      <w:r w:rsidR="003C0DAF" w:rsidRPr="00CC6D18">
        <w:rPr>
          <w:rFonts w:hint="cs"/>
          <w:cs/>
          <w:lang w:val="en-US"/>
        </w:rPr>
        <w:t xml:space="preserve">ซึ่งไม่รวมหนี้สินตามสัญญาเช่า </w:t>
      </w:r>
      <w:r w:rsidRPr="00CC6D18">
        <w:rPr>
          <w:rFonts w:hint="cs"/>
          <w:cs/>
          <w:lang w:val="en-US"/>
        </w:rPr>
        <w:t xml:space="preserve">ณ วันที่ </w:t>
      </w:r>
      <w:r w:rsidRPr="00CC6D18">
        <w:rPr>
          <w:lang w:val="en-US"/>
        </w:rPr>
        <w:t xml:space="preserve">31 </w:t>
      </w:r>
      <w:r w:rsidRPr="00CC6D18">
        <w:rPr>
          <w:rFonts w:hint="cs"/>
          <w:cs/>
          <w:lang w:val="en-US"/>
        </w:rPr>
        <w:t>ธันวาคม</w:t>
      </w:r>
      <w:r w:rsidR="00A2655B" w:rsidRPr="00CC6D18">
        <w:rPr>
          <w:lang w:val="en-US"/>
        </w:rPr>
        <w:t xml:space="preserve"> </w:t>
      </w:r>
      <w:r w:rsidR="00BF4EB1" w:rsidRPr="00CC6D18">
        <w:rPr>
          <w:lang w:val="en-US"/>
        </w:rPr>
        <w:br/>
      </w:r>
      <w:r w:rsidRPr="00CC6D18">
        <w:rPr>
          <w:rFonts w:hint="cs"/>
          <w:cs/>
          <w:lang w:val="en-US"/>
        </w:rPr>
        <w:t>มีรายละเอียดของหลักประกันซึ่งเป็นสินทรัพย์</w:t>
      </w:r>
      <w:r w:rsidR="00886378" w:rsidRPr="00CC6D18">
        <w:rPr>
          <w:rFonts w:hint="cs"/>
          <w:cs/>
          <w:lang w:val="en-US"/>
        </w:rPr>
        <w:t>ของ</w:t>
      </w:r>
      <w:r w:rsidR="007E5573" w:rsidRPr="00CC6D18">
        <w:rPr>
          <w:rFonts w:hint="cs"/>
          <w:cs/>
          <w:lang w:val="en-US"/>
        </w:rPr>
        <w:t>กลุ่มบริษัทและ</w:t>
      </w:r>
      <w:r w:rsidR="00886378" w:rsidRPr="00CC6D18">
        <w:rPr>
          <w:rFonts w:hint="cs"/>
          <w:cs/>
          <w:lang w:val="en-US"/>
        </w:rPr>
        <w:t xml:space="preserve">บริษัท </w:t>
      </w:r>
      <w:r w:rsidRPr="00CC6D18">
        <w:rPr>
          <w:rFonts w:hint="cs"/>
          <w:cs/>
          <w:lang w:val="en-US"/>
        </w:rPr>
        <w:t>ดังนี้</w:t>
      </w:r>
    </w:p>
    <w:p w14:paraId="1E959C8C" w14:textId="6878AD93" w:rsidR="00D0733A" w:rsidRPr="00CC6D18" w:rsidRDefault="00D0733A" w:rsidP="007E5573">
      <w:pPr>
        <w:pStyle w:val="FSContent"/>
        <w:rPr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63"/>
        <w:gridCol w:w="271"/>
        <w:gridCol w:w="1189"/>
        <w:gridCol w:w="241"/>
        <w:gridCol w:w="1163"/>
        <w:gridCol w:w="264"/>
        <w:gridCol w:w="1110"/>
      </w:tblGrid>
      <w:tr w:rsidR="00C5603B" w:rsidRPr="00CC6D18" w14:paraId="3895CB0B" w14:textId="77777777" w:rsidTr="008214C8">
        <w:trPr>
          <w:trHeight w:val="427"/>
          <w:tblHeader/>
        </w:trPr>
        <w:tc>
          <w:tcPr>
            <w:tcW w:w="2115" w:type="pct"/>
          </w:tcPr>
          <w:p w14:paraId="76E38369" w14:textId="77777777" w:rsidR="00C5603B" w:rsidRPr="00CC6D18" w:rsidRDefault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1" w:type="pct"/>
            <w:gridSpan w:val="3"/>
          </w:tcPr>
          <w:p w14:paraId="11353F4F" w14:textId="77777777" w:rsidR="00C5603B" w:rsidRPr="00CC6D18" w:rsidRDefault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42CA61A3" w14:textId="77777777" w:rsidR="00C5603B" w:rsidRPr="00CC6D18" w:rsidRDefault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pct"/>
            <w:gridSpan w:val="3"/>
            <w:vAlign w:val="bottom"/>
          </w:tcPr>
          <w:p w14:paraId="69107CEF" w14:textId="77777777" w:rsidR="00C5603B" w:rsidRPr="00CC6D18" w:rsidRDefault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603B" w:rsidRPr="00CC6D18" w14:paraId="63354217" w14:textId="77777777" w:rsidTr="00BF4EB1">
        <w:trPr>
          <w:trHeight w:val="417"/>
          <w:tblHeader/>
        </w:trPr>
        <w:tc>
          <w:tcPr>
            <w:tcW w:w="2115" w:type="pct"/>
          </w:tcPr>
          <w:p w14:paraId="659B4640" w14:textId="77777777" w:rsidR="00C5603B" w:rsidRPr="00CC6D18" w:rsidRDefault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" w:type="pct"/>
          </w:tcPr>
          <w:p w14:paraId="10E2FC9D" w14:textId="77777777" w:rsidR="00C5603B" w:rsidRPr="00CC6D18" w:rsidRDefault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6F01D412" w14:textId="77777777" w:rsidR="00C5603B" w:rsidRPr="00CC6D18" w:rsidRDefault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3431A9DB" w14:textId="77777777" w:rsidR="00C5603B" w:rsidRPr="00CC6D18" w:rsidRDefault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9" w:type="pct"/>
          </w:tcPr>
          <w:p w14:paraId="704DFF03" w14:textId="77777777" w:rsidR="00C5603B" w:rsidRPr="00CC6D18" w:rsidRDefault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7B3D08BA" w14:textId="77777777" w:rsidR="00C5603B" w:rsidRPr="00CC6D18" w:rsidRDefault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1" w:type="pct"/>
          </w:tcPr>
          <w:p w14:paraId="6F84C479" w14:textId="77777777" w:rsidR="00C5603B" w:rsidRPr="00CC6D18" w:rsidRDefault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3724E5E" w14:textId="77777777" w:rsidR="00C5603B" w:rsidRPr="00CC6D18" w:rsidRDefault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C5603B" w:rsidRPr="00CC6D18" w14:paraId="1502627E" w14:textId="77777777" w:rsidTr="00BF4EB1">
        <w:trPr>
          <w:trHeight w:val="417"/>
          <w:tblHeader/>
        </w:trPr>
        <w:tc>
          <w:tcPr>
            <w:tcW w:w="2115" w:type="pct"/>
          </w:tcPr>
          <w:p w14:paraId="4AB272EC" w14:textId="77777777" w:rsidR="00C5603B" w:rsidRPr="00CC6D18" w:rsidRDefault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5" w:type="pct"/>
            <w:gridSpan w:val="7"/>
          </w:tcPr>
          <w:p w14:paraId="3AEF9A62" w14:textId="77777777" w:rsidR="00C5603B" w:rsidRPr="00CC6D18" w:rsidRDefault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603B" w:rsidRPr="00CC6D18" w14:paraId="351D3E1C" w14:textId="77777777" w:rsidTr="00BF4EB1">
        <w:trPr>
          <w:trHeight w:val="407"/>
        </w:trPr>
        <w:tc>
          <w:tcPr>
            <w:tcW w:w="2115" w:type="pct"/>
          </w:tcPr>
          <w:p w14:paraId="7AEDEDF3" w14:textId="2E9F785D" w:rsidR="00C5603B" w:rsidRPr="00CC6D18" w:rsidRDefault="00C5603B" w:rsidP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621" w:type="pct"/>
          </w:tcPr>
          <w:p w14:paraId="14CE7758" w14:textId="33D7E185" w:rsidR="00C5603B" w:rsidRPr="00CC6D18" w:rsidRDefault="00C36397" w:rsidP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11,989</w:t>
            </w:r>
          </w:p>
        </w:tc>
        <w:tc>
          <w:tcPr>
            <w:tcW w:w="145" w:type="pct"/>
          </w:tcPr>
          <w:p w14:paraId="4FC52C61" w14:textId="77777777" w:rsidR="00C5603B" w:rsidRPr="00CC6D18" w:rsidRDefault="00C5603B" w:rsidP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5A447508" w14:textId="65B324DB" w:rsidR="00C5603B" w:rsidRPr="00CC6D18" w:rsidRDefault="0059538F" w:rsidP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8,946</w:t>
            </w:r>
          </w:p>
        </w:tc>
        <w:tc>
          <w:tcPr>
            <w:tcW w:w="129" w:type="pct"/>
          </w:tcPr>
          <w:p w14:paraId="0F4A8E0C" w14:textId="77777777" w:rsidR="00C5603B" w:rsidRPr="00CC6D18" w:rsidRDefault="00C5603B" w:rsidP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3A38298B" w14:textId="07A6E159" w:rsidR="00C5603B" w:rsidRPr="00CC6D18" w:rsidRDefault="00C36397" w:rsidP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4,500</w:t>
            </w:r>
          </w:p>
        </w:tc>
        <w:tc>
          <w:tcPr>
            <w:tcW w:w="141" w:type="pct"/>
          </w:tcPr>
          <w:p w14:paraId="179E8267" w14:textId="77777777" w:rsidR="00C5603B" w:rsidRPr="00CC6D18" w:rsidRDefault="00C5603B" w:rsidP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6FD7924" w14:textId="5E34DB4E" w:rsidR="00C5603B" w:rsidRPr="00CC6D18" w:rsidRDefault="00C5603B" w:rsidP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8,946</w:t>
            </w:r>
          </w:p>
        </w:tc>
      </w:tr>
      <w:tr w:rsidR="00C5603B" w:rsidRPr="00CC6D18" w14:paraId="72341D82" w14:textId="77777777" w:rsidTr="00BF4EB1">
        <w:trPr>
          <w:trHeight w:val="397"/>
        </w:trPr>
        <w:tc>
          <w:tcPr>
            <w:tcW w:w="2115" w:type="pct"/>
          </w:tcPr>
          <w:p w14:paraId="3DE47E74" w14:textId="4AA5DE44" w:rsidR="00C5603B" w:rsidRPr="00CC6D18" w:rsidRDefault="00C5603B" w:rsidP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 w:rsidRPr="00CC6D1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01D41085" w14:textId="05D5A219" w:rsidR="00C5603B" w:rsidRPr="00CC6D18" w:rsidRDefault="0059538F" w:rsidP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136,534</w:t>
            </w:r>
          </w:p>
        </w:tc>
        <w:tc>
          <w:tcPr>
            <w:tcW w:w="145" w:type="pct"/>
          </w:tcPr>
          <w:p w14:paraId="3F8A72C4" w14:textId="77777777" w:rsidR="00C5603B" w:rsidRPr="00CC6D18" w:rsidRDefault="00C5603B" w:rsidP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3D61A8BD" w14:textId="24E5380A" w:rsidR="00C5603B" w:rsidRPr="00CC6D18" w:rsidRDefault="004F7FAD" w:rsidP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70,087</w:t>
            </w:r>
          </w:p>
        </w:tc>
        <w:tc>
          <w:tcPr>
            <w:tcW w:w="129" w:type="pct"/>
          </w:tcPr>
          <w:p w14:paraId="66933BD7" w14:textId="77777777" w:rsidR="00C5603B" w:rsidRPr="00CC6D18" w:rsidRDefault="00C5603B" w:rsidP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396B9780" w14:textId="363A3F0A" w:rsidR="00C5603B" w:rsidRPr="00CC6D18" w:rsidRDefault="00C36397" w:rsidP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9538F" w:rsidRPr="00CC6D18">
              <w:rPr>
                <w:rFonts w:asciiTheme="majorBidi" w:hAnsiTheme="majorBidi" w:cstheme="majorBidi"/>
                <w:sz w:val="30"/>
                <w:szCs w:val="30"/>
              </w:rPr>
              <w:t>14,104</w:t>
            </w:r>
          </w:p>
        </w:tc>
        <w:tc>
          <w:tcPr>
            <w:tcW w:w="141" w:type="pct"/>
          </w:tcPr>
          <w:p w14:paraId="6F9FCEA8" w14:textId="77777777" w:rsidR="00C5603B" w:rsidRPr="00CC6D18" w:rsidRDefault="00C5603B" w:rsidP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0C7F5F8" w14:textId="29218900" w:rsidR="00C5603B" w:rsidRPr="00CC6D18" w:rsidRDefault="00C5603B" w:rsidP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70,087</w:t>
            </w:r>
          </w:p>
        </w:tc>
      </w:tr>
      <w:tr w:rsidR="00C5603B" w:rsidRPr="00CC6D18" w14:paraId="7CB4FB27" w14:textId="77777777" w:rsidTr="00BF4EB1">
        <w:trPr>
          <w:trHeight w:val="417"/>
        </w:trPr>
        <w:tc>
          <w:tcPr>
            <w:tcW w:w="2115" w:type="pct"/>
          </w:tcPr>
          <w:p w14:paraId="545CEC14" w14:textId="10152212" w:rsidR="00C5603B" w:rsidRPr="00CC6D18" w:rsidRDefault="00C5603B" w:rsidP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0BD98BD1" w14:textId="796DE288" w:rsidR="00C5603B" w:rsidRPr="00CC6D18" w:rsidRDefault="00C36397" w:rsidP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9538F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48,523</w:t>
            </w:r>
          </w:p>
        </w:tc>
        <w:tc>
          <w:tcPr>
            <w:tcW w:w="145" w:type="pct"/>
          </w:tcPr>
          <w:p w14:paraId="33D58E85" w14:textId="77777777" w:rsidR="00C5603B" w:rsidRPr="00CC6D18" w:rsidRDefault="00C5603B" w:rsidP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22C943A2" w14:textId="2D3C16E8" w:rsidR="00C5603B" w:rsidRPr="00CC6D18" w:rsidRDefault="0059538F" w:rsidP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79,033</w:t>
            </w:r>
          </w:p>
        </w:tc>
        <w:tc>
          <w:tcPr>
            <w:tcW w:w="129" w:type="pct"/>
          </w:tcPr>
          <w:p w14:paraId="1E3463FD" w14:textId="77777777" w:rsidR="00C5603B" w:rsidRPr="00CC6D18" w:rsidRDefault="00C5603B" w:rsidP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5AEC94FC" w14:textId="566473D6" w:rsidR="00C5603B" w:rsidRPr="00CC6D18" w:rsidRDefault="0059538F" w:rsidP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118,604</w:t>
            </w:r>
          </w:p>
        </w:tc>
        <w:tc>
          <w:tcPr>
            <w:tcW w:w="141" w:type="pct"/>
          </w:tcPr>
          <w:p w14:paraId="411C6A9A" w14:textId="77777777" w:rsidR="00C5603B" w:rsidRPr="00CC6D18" w:rsidRDefault="00C5603B" w:rsidP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7A3274BA" w14:textId="26FE1E7F" w:rsidR="00C5603B" w:rsidRPr="00CC6D18" w:rsidRDefault="00C5603B" w:rsidP="00C5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79,033</w:t>
            </w:r>
          </w:p>
        </w:tc>
      </w:tr>
    </w:tbl>
    <w:p w14:paraId="14190EF4" w14:textId="32ECAD6D" w:rsidR="00686F83" w:rsidRPr="00CC6D18" w:rsidRDefault="00686F83" w:rsidP="007E5573">
      <w:pPr>
        <w:pStyle w:val="FSContent"/>
        <w:rPr>
          <w:cs/>
          <w:lang w:val="en-US"/>
        </w:rPr>
      </w:pPr>
    </w:p>
    <w:p w14:paraId="3CC60C1C" w14:textId="77777777" w:rsidR="00686F83" w:rsidRPr="00CC6D18" w:rsidRDefault="00686F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eastAsia="x-none"/>
        </w:rPr>
      </w:pPr>
      <w:r w:rsidRPr="00CC6D18">
        <w:rPr>
          <w:cs/>
        </w:rPr>
        <w:br w:type="page"/>
      </w:r>
    </w:p>
    <w:p w14:paraId="6284B5C5" w14:textId="49C3DE50" w:rsidR="004F56AB" w:rsidRPr="00CC6D18" w:rsidRDefault="004F56AB" w:rsidP="008B3A3B">
      <w:pPr>
        <w:pStyle w:val="FSContent"/>
        <w:rPr>
          <w:lang w:val="en-US"/>
        </w:rPr>
      </w:pPr>
      <w:r w:rsidRPr="00CC6D18">
        <w:rPr>
          <w:rFonts w:hint="cs"/>
          <w:cs/>
          <w:lang w:val="en-US"/>
        </w:rPr>
        <w:lastRenderedPageBreak/>
        <w:t xml:space="preserve">หนี้สินที่มีภาระดอกเบี้ยซึ่งไม่รวมหนี้สินตามสัญญาเช่าการเงิน แสดงตามระยะเวลาครบกำหนดการจ่ายชำระ </w:t>
      </w:r>
      <w:r w:rsidR="00012EDA" w:rsidRPr="00CC6D18">
        <w:rPr>
          <w:cs/>
          <w:lang w:val="en-US"/>
        </w:rPr>
        <w:br w:type="textWrapping" w:clear="all"/>
      </w:r>
      <w:r w:rsidRPr="00CC6D18">
        <w:rPr>
          <w:rFonts w:hint="cs"/>
          <w:cs/>
          <w:lang w:val="en-US"/>
        </w:rPr>
        <w:t xml:space="preserve">ณ วันที่ </w:t>
      </w:r>
      <w:r w:rsidRPr="00CC6D18">
        <w:rPr>
          <w:lang w:val="en-US"/>
        </w:rPr>
        <w:t xml:space="preserve">31 </w:t>
      </w:r>
      <w:r w:rsidRPr="00CC6D18">
        <w:rPr>
          <w:rFonts w:hint="cs"/>
          <w:cs/>
          <w:lang w:val="en-US"/>
        </w:rPr>
        <w:t>ธันวาคม ได้ดังนี้</w:t>
      </w:r>
    </w:p>
    <w:p w14:paraId="168F8D68" w14:textId="1F75C43D" w:rsidR="00D62169" w:rsidRPr="00CC6D18" w:rsidRDefault="00D62169" w:rsidP="008B3A3B">
      <w:pPr>
        <w:pStyle w:val="FSContent"/>
        <w:rPr>
          <w:lang w:val="en-US"/>
        </w:rPr>
      </w:pPr>
    </w:p>
    <w:tbl>
      <w:tblPr>
        <w:tblW w:w="89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63"/>
        <w:gridCol w:w="1162"/>
        <w:gridCol w:w="271"/>
        <w:gridCol w:w="1188"/>
        <w:gridCol w:w="242"/>
        <w:gridCol w:w="1162"/>
        <w:gridCol w:w="264"/>
        <w:gridCol w:w="1111"/>
      </w:tblGrid>
      <w:tr w:rsidR="004F7FAD" w:rsidRPr="00CC6D18" w14:paraId="65AAC79A" w14:textId="77777777">
        <w:trPr>
          <w:trHeight w:val="427"/>
          <w:tblHeader/>
        </w:trPr>
        <w:tc>
          <w:tcPr>
            <w:tcW w:w="1988" w:type="pct"/>
          </w:tcPr>
          <w:p w14:paraId="19E7A73C" w14:textId="77777777" w:rsidR="004F7FAD" w:rsidRPr="00CC6D18" w:rsidRDefault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2" w:type="pct"/>
            <w:gridSpan w:val="3"/>
          </w:tcPr>
          <w:p w14:paraId="67076D81" w14:textId="77777777" w:rsidR="004F7FAD" w:rsidRPr="00CC6D18" w:rsidRDefault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2300DD5C" w14:textId="77777777" w:rsidR="004F7FAD" w:rsidRPr="00CC6D18" w:rsidRDefault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pct"/>
            <w:gridSpan w:val="3"/>
            <w:vAlign w:val="bottom"/>
          </w:tcPr>
          <w:p w14:paraId="7338D0AF" w14:textId="77777777" w:rsidR="004F7FAD" w:rsidRPr="00CC6D18" w:rsidRDefault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7FAD" w:rsidRPr="00CC6D18" w14:paraId="077E7870" w14:textId="77777777">
        <w:trPr>
          <w:trHeight w:val="417"/>
          <w:tblHeader/>
        </w:trPr>
        <w:tc>
          <w:tcPr>
            <w:tcW w:w="1988" w:type="pct"/>
          </w:tcPr>
          <w:p w14:paraId="63B84CDD" w14:textId="77777777" w:rsidR="004F7FAD" w:rsidRPr="00CC6D18" w:rsidRDefault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3069A609" w14:textId="77777777" w:rsidR="004F7FAD" w:rsidRPr="00CC6D18" w:rsidRDefault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1" w:type="pct"/>
          </w:tcPr>
          <w:p w14:paraId="60136263" w14:textId="77777777" w:rsidR="004F7FAD" w:rsidRPr="00CC6D18" w:rsidRDefault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62B255DE" w14:textId="77777777" w:rsidR="004F7FAD" w:rsidRPr="00CC6D18" w:rsidRDefault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5" w:type="pct"/>
          </w:tcPr>
          <w:p w14:paraId="6E9500AF" w14:textId="77777777" w:rsidR="004F7FAD" w:rsidRPr="00CC6D18" w:rsidRDefault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65482E03" w14:textId="77777777" w:rsidR="004F7FAD" w:rsidRPr="00CC6D18" w:rsidRDefault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1D1A0D6C" w14:textId="77777777" w:rsidR="004F7FAD" w:rsidRPr="00CC6D18" w:rsidRDefault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0B81A408" w14:textId="77777777" w:rsidR="004F7FAD" w:rsidRPr="00CC6D18" w:rsidRDefault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F7FAD" w:rsidRPr="00CC6D18" w14:paraId="30C34F56" w14:textId="77777777">
        <w:trPr>
          <w:trHeight w:val="417"/>
          <w:tblHeader/>
        </w:trPr>
        <w:tc>
          <w:tcPr>
            <w:tcW w:w="1988" w:type="pct"/>
          </w:tcPr>
          <w:p w14:paraId="19DF16A3" w14:textId="77777777" w:rsidR="004F7FAD" w:rsidRPr="00CC6D18" w:rsidRDefault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1E743CAA" w14:textId="77777777" w:rsidR="004F7FAD" w:rsidRPr="00CC6D18" w:rsidRDefault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pct"/>
            <w:gridSpan w:val="3"/>
          </w:tcPr>
          <w:p w14:paraId="6C480A3D" w14:textId="77777777" w:rsidR="004F7FAD" w:rsidRPr="00CC6D18" w:rsidRDefault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648" w:type="pct"/>
          </w:tcPr>
          <w:p w14:paraId="22BDC71D" w14:textId="77777777" w:rsidR="004F7FAD" w:rsidRPr="00CC6D18" w:rsidRDefault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58C6E3D" w14:textId="77777777" w:rsidR="004F7FAD" w:rsidRPr="00CC6D18" w:rsidRDefault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576DF7AB" w14:textId="77777777" w:rsidR="004F7FAD" w:rsidRPr="00CC6D18" w:rsidRDefault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7FAD" w:rsidRPr="00CC6D18" w14:paraId="030DBBC8" w14:textId="77777777">
        <w:trPr>
          <w:trHeight w:val="417"/>
          <w:tblHeader/>
        </w:trPr>
        <w:tc>
          <w:tcPr>
            <w:tcW w:w="1988" w:type="pct"/>
          </w:tcPr>
          <w:p w14:paraId="4FC76584" w14:textId="77777777" w:rsidR="004F7FAD" w:rsidRPr="00CC6D18" w:rsidRDefault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2" w:type="pct"/>
            <w:gridSpan w:val="7"/>
          </w:tcPr>
          <w:p w14:paraId="2F8E5989" w14:textId="77777777" w:rsidR="004F7FAD" w:rsidRPr="00CC6D18" w:rsidRDefault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F7FAD" w:rsidRPr="00CC6D18" w14:paraId="1E11AB12" w14:textId="77777777">
        <w:trPr>
          <w:trHeight w:val="407"/>
        </w:trPr>
        <w:tc>
          <w:tcPr>
            <w:tcW w:w="1988" w:type="pct"/>
          </w:tcPr>
          <w:p w14:paraId="40E9A76C" w14:textId="4E6BCBA6" w:rsidR="004F7FAD" w:rsidRPr="00CC6D18" w:rsidRDefault="004F7FAD" w:rsidP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="Angsana New" w:hAnsi="Angsana New"/>
                <w:sz w:val="30"/>
                <w:szCs w:val="30"/>
                <w:cs/>
              </w:rPr>
              <w:t>ครบกำหนดภายใน</w:t>
            </w: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CC6D18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CC6D1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48" w:type="pct"/>
          </w:tcPr>
          <w:p w14:paraId="5EC8A3D1" w14:textId="44155CB9" w:rsidR="004F7FAD" w:rsidRPr="00CC6D18" w:rsidRDefault="001B474F" w:rsidP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98,234</w:t>
            </w:r>
          </w:p>
        </w:tc>
        <w:tc>
          <w:tcPr>
            <w:tcW w:w="151" w:type="pct"/>
          </w:tcPr>
          <w:p w14:paraId="524161A4" w14:textId="77777777" w:rsidR="004F7FAD" w:rsidRPr="00CC6D18" w:rsidRDefault="004F7FAD" w:rsidP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314BACD1" w14:textId="6FEDD1DE" w:rsidR="004F7FAD" w:rsidRPr="00CC6D18" w:rsidRDefault="00C977CE" w:rsidP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29,44</w:t>
            </w:r>
            <w:r w:rsidR="0059538F" w:rsidRPr="00CC6D1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5" w:type="pct"/>
          </w:tcPr>
          <w:p w14:paraId="3F319868" w14:textId="77777777" w:rsidR="004F7FAD" w:rsidRPr="00CC6D18" w:rsidRDefault="004F7FAD" w:rsidP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6CB09662" w14:textId="20EF9A75" w:rsidR="004F7FAD" w:rsidRPr="00CC6D18" w:rsidRDefault="001B474F" w:rsidP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75,745</w:t>
            </w:r>
          </w:p>
        </w:tc>
        <w:tc>
          <w:tcPr>
            <w:tcW w:w="147" w:type="pct"/>
          </w:tcPr>
          <w:p w14:paraId="4D862E2E" w14:textId="77777777" w:rsidR="004F7FAD" w:rsidRPr="00CC6D18" w:rsidRDefault="004F7FAD" w:rsidP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2FA668DD" w14:textId="492B7227" w:rsidR="004F7FAD" w:rsidRPr="00CC6D18" w:rsidRDefault="004F7FAD" w:rsidP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>6,592</w:t>
            </w:r>
          </w:p>
        </w:tc>
      </w:tr>
      <w:tr w:rsidR="004F7FAD" w:rsidRPr="00CC6D18" w14:paraId="5CF02194" w14:textId="77777777">
        <w:trPr>
          <w:trHeight w:val="407"/>
        </w:trPr>
        <w:tc>
          <w:tcPr>
            <w:tcW w:w="1988" w:type="pct"/>
          </w:tcPr>
          <w:p w14:paraId="7F4820CB" w14:textId="18707866" w:rsidR="004F7FAD" w:rsidRPr="00CC6D18" w:rsidRDefault="004F7FAD" w:rsidP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</w:t>
            </w: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CC6D18">
              <w:rPr>
                <w:rFonts w:ascii="Angsana New" w:hAnsi="Angsana New"/>
                <w:sz w:val="30"/>
                <w:szCs w:val="30"/>
                <w:cs/>
              </w:rPr>
              <w:t>ปีแต่ไม่เกิน</w:t>
            </w: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CC6D1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648" w:type="pct"/>
          </w:tcPr>
          <w:p w14:paraId="0D1EF699" w14:textId="6A104ACB" w:rsidR="004F7FAD" w:rsidRPr="00CC6D18" w:rsidRDefault="001B474F" w:rsidP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51,110</w:t>
            </w:r>
          </w:p>
        </w:tc>
        <w:tc>
          <w:tcPr>
            <w:tcW w:w="151" w:type="pct"/>
          </w:tcPr>
          <w:p w14:paraId="77E6FFF4" w14:textId="77777777" w:rsidR="004F7FAD" w:rsidRPr="00CC6D18" w:rsidRDefault="004F7FAD" w:rsidP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73F63291" w14:textId="338F01B7" w:rsidR="004F7FAD" w:rsidRPr="00CC6D18" w:rsidRDefault="00C977CE" w:rsidP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28,884</w:t>
            </w:r>
          </w:p>
        </w:tc>
        <w:tc>
          <w:tcPr>
            <w:tcW w:w="135" w:type="pct"/>
          </w:tcPr>
          <w:p w14:paraId="46FED97D" w14:textId="77777777" w:rsidR="004F7FAD" w:rsidRPr="00CC6D18" w:rsidRDefault="004F7FAD" w:rsidP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9EA7125" w14:textId="337E67CD" w:rsidR="004F7FAD" w:rsidRPr="00CC6D18" w:rsidRDefault="001B474F" w:rsidP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41,110</w:t>
            </w:r>
          </w:p>
        </w:tc>
        <w:tc>
          <w:tcPr>
            <w:tcW w:w="147" w:type="pct"/>
          </w:tcPr>
          <w:p w14:paraId="72035F05" w14:textId="77777777" w:rsidR="004F7FAD" w:rsidRPr="00CC6D18" w:rsidRDefault="004F7FAD" w:rsidP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06614712" w14:textId="22C7132B" w:rsidR="004F7FAD" w:rsidRPr="00CC6D18" w:rsidRDefault="004F7FAD" w:rsidP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>28,884</w:t>
            </w:r>
          </w:p>
        </w:tc>
      </w:tr>
      <w:tr w:rsidR="004F7FAD" w:rsidRPr="00CC6D18" w14:paraId="3AA55F82" w14:textId="77777777">
        <w:trPr>
          <w:trHeight w:val="397"/>
        </w:trPr>
        <w:tc>
          <w:tcPr>
            <w:tcW w:w="1988" w:type="pct"/>
          </w:tcPr>
          <w:p w14:paraId="26DCA1A4" w14:textId="5C6ED904" w:rsidR="004F7FAD" w:rsidRPr="00CC6D18" w:rsidRDefault="004F7FAD" w:rsidP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</w:t>
            </w: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CC6D1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7931CAB8" w14:textId="6259AAF6" w:rsidR="004F7FAD" w:rsidRPr="00CC6D18" w:rsidRDefault="001B474F" w:rsidP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5,158</w:t>
            </w:r>
          </w:p>
        </w:tc>
        <w:tc>
          <w:tcPr>
            <w:tcW w:w="151" w:type="pct"/>
          </w:tcPr>
          <w:p w14:paraId="063AF340" w14:textId="77777777" w:rsidR="004F7FAD" w:rsidRPr="00CC6D18" w:rsidRDefault="004F7FAD" w:rsidP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1E92A236" w14:textId="3B6B1D57" w:rsidR="004F7FAD" w:rsidRPr="00CC6D18" w:rsidRDefault="00C977CE" w:rsidP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8,73</w:t>
            </w:r>
            <w:r w:rsidR="0059538F" w:rsidRPr="00CC6D1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5" w:type="pct"/>
          </w:tcPr>
          <w:p w14:paraId="7A65C1CA" w14:textId="77777777" w:rsidR="004F7FAD" w:rsidRPr="00CC6D18" w:rsidRDefault="004F7FAD" w:rsidP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CC849DC" w14:textId="3F3BC200" w:rsidR="004F7FAD" w:rsidRPr="00CC6D18" w:rsidRDefault="001B474F" w:rsidP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5,158</w:t>
            </w:r>
          </w:p>
        </w:tc>
        <w:tc>
          <w:tcPr>
            <w:tcW w:w="147" w:type="pct"/>
          </w:tcPr>
          <w:p w14:paraId="1AC650EB" w14:textId="77777777" w:rsidR="004F7FAD" w:rsidRPr="00CC6D18" w:rsidRDefault="004F7FAD" w:rsidP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451B1299" w14:textId="3EE03559" w:rsidR="004F7FAD" w:rsidRPr="00CC6D18" w:rsidRDefault="004F7FAD" w:rsidP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>8,738</w:t>
            </w:r>
          </w:p>
        </w:tc>
      </w:tr>
      <w:tr w:rsidR="004F7FAD" w:rsidRPr="00CC6D18" w14:paraId="42E1D398" w14:textId="77777777">
        <w:trPr>
          <w:trHeight w:val="417"/>
        </w:trPr>
        <w:tc>
          <w:tcPr>
            <w:tcW w:w="1988" w:type="pct"/>
          </w:tcPr>
          <w:p w14:paraId="754DD597" w14:textId="41BCAF37" w:rsidR="004F7FAD" w:rsidRPr="00CC6D18" w:rsidRDefault="004F7FAD" w:rsidP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4607FA1E" w14:textId="3F69CCEE" w:rsidR="004F7FAD" w:rsidRPr="00CC6D18" w:rsidRDefault="001B474F" w:rsidP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154,502</w:t>
            </w:r>
          </w:p>
        </w:tc>
        <w:tc>
          <w:tcPr>
            <w:tcW w:w="151" w:type="pct"/>
          </w:tcPr>
          <w:p w14:paraId="3B1318E8" w14:textId="77777777" w:rsidR="004F7FAD" w:rsidRPr="00CC6D18" w:rsidRDefault="004F7FAD" w:rsidP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66AF451C" w14:textId="64CA8BCF" w:rsidR="004F7FAD" w:rsidRPr="00CC6D18" w:rsidRDefault="00C977CE" w:rsidP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67,069</w:t>
            </w:r>
          </w:p>
        </w:tc>
        <w:tc>
          <w:tcPr>
            <w:tcW w:w="135" w:type="pct"/>
          </w:tcPr>
          <w:p w14:paraId="6CFB324A" w14:textId="77777777" w:rsidR="004F7FAD" w:rsidRPr="00CC6D18" w:rsidRDefault="004F7FAD" w:rsidP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7BC52908" w14:textId="5B12C581" w:rsidR="004F7FAD" w:rsidRPr="00CC6D18" w:rsidRDefault="001B474F" w:rsidP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122,013</w:t>
            </w:r>
          </w:p>
        </w:tc>
        <w:tc>
          <w:tcPr>
            <w:tcW w:w="147" w:type="pct"/>
          </w:tcPr>
          <w:p w14:paraId="55C40454" w14:textId="77777777" w:rsidR="004F7FAD" w:rsidRPr="00CC6D18" w:rsidRDefault="004F7FAD" w:rsidP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5BE6DE0F" w14:textId="4443B4CA" w:rsidR="004F7FAD" w:rsidRPr="00CC6D18" w:rsidRDefault="004F7FAD" w:rsidP="004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="Angsana New" w:hAnsi="Angsana New"/>
                <w:b/>
                <w:bCs/>
                <w:sz w:val="30"/>
                <w:szCs w:val="30"/>
              </w:rPr>
              <w:t>44,214</w:t>
            </w:r>
          </w:p>
        </w:tc>
      </w:tr>
    </w:tbl>
    <w:p w14:paraId="76EC4612" w14:textId="77777777" w:rsidR="004F7FAD" w:rsidRPr="00CC6D18" w:rsidRDefault="004F7FAD" w:rsidP="008B3A3B">
      <w:pPr>
        <w:pStyle w:val="FSContent"/>
        <w:rPr>
          <w:lang w:val="en-US"/>
        </w:rPr>
      </w:pPr>
    </w:p>
    <w:p w14:paraId="79D249E4" w14:textId="40754C68" w:rsidR="008B2830" w:rsidRPr="00CC6D18" w:rsidRDefault="008B2830" w:rsidP="008B3A3B">
      <w:pPr>
        <w:pStyle w:val="FSContent"/>
        <w:rPr>
          <w:cs/>
          <w:lang w:val="en-US"/>
        </w:rPr>
      </w:pPr>
      <w:r w:rsidRPr="00CC6D18">
        <w:rPr>
          <w:rFonts w:hint="cs"/>
          <w:cs/>
          <w:lang w:val="en-US"/>
        </w:rPr>
        <w:t xml:space="preserve">ณ วันที่ </w:t>
      </w:r>
      <w:r w:rsidR="002B317D" w:rsidRPr="00CC6D18">
        <w:rPr>
          <w:lang w:val="en-US"/>
        </w:rPr>
        <w:t>31</w:t>
      </w:r>
      <w:r w:rsidRPr="00CC6D18">
        <w:rPr>
          <w:lang w:val="en-US"/>
        </w:rPr>
        <w:t xml:space="preserve"> </w:t>
      </w:r>
      <w:r w:rsidRPr="00CC6D18">
        <w:rPr>
          <w:rFonts w:hint="cs"/>
          <w:cs/>
          <w:lang w:val="en-US"/>
        </w:rPr>
        <w:t xml:space="preserve">ธันวาคม </w:t>
      </w:r>
      <w:r w:rsidR="002B317D" w:rsidRPr="00CC6D18">
        <w:rPr>
          <w:lang w:val="en-US"/>
        </w:rPr>
        <w:t>256</w:t>
      </w:r>
      <w:r w:rsidR="00AC2AB8" w:rsidRPr="00CC6D18">
        <w:rPr>
          <w:lang w:val="en-US"/>
        </w:rPr>
        <w:t>6</w:t>
      </w:r>
      <w:r w:rsidRPr="00CC6D18">
        <w:rPr>
          <w:lang w:val="en-US"/>
        </w:rPr>
        <w:t xml:space="preserve"> </w:t>
      </w:r>
      <w:r w:rsidR="008B3A3B" w:rsidRPr="00CC6D18">
        <w:rPr>
          <w:rFonts w:hint="cs"/>
          <w:cs/>
          <w:lang w:val="en-US"/>
        </w:rPr>
        <w:t>กลุ่มบริษัทและ</w:t>
      </w:r>
      <w:r w:rsidR="002B317D" w:rsidRPr="00CC6D18">
        <w:rPr>
          <w:cs/>
          <w:lang w:val="en-US"/>
        </w:rPr>
        <w:t>บริษัทมีวงเงินสินเชื่อที่ยังมิได้เบิกใช้</w:t>
      </w:r>
      <w:r w:rsidR="00FB39D7" w:rsidRPr="00CC6D18">
        <w:rPr>
          <w:rFonts w:hint="cs"/>
          <w:cs/>
          <w:lang w:val="en-US"/>
        </w:rPr>
        <w:t xml:space="preserve">จำนวน </w:t>
      </w:r>
      <w:r w:rsidR="008B3A3B" w:rsidRPr="00CC6D18">
        <w:rPr>
          <w:lang w:val="en-US"/>
        </w:rPr>
        <w:t>7</w:t>
      </w:r>
      <w:r w:rsidR="00EC2494" w:rsidRPr="00CC6D18">
        <w:rPr>
          <w:lang w:val="en-US"/>
        </w:rPr>
        <w:t>3.6</w:t>
      </w:r>
      <w:r w:rsidR="00FB39D7" w:rsidRPr="00CC6D18">
        <w:rPr>
          <w:lang w:val="en-US"/>
        </w:rPr>
        <w:t xml:space="preserve"> </w:t>
      </w:r>
      <w:r w:rsidR="00FB39D7" w:rsidRPr="00CC6D18">
        <w:rPr>
          <w:rFonts w:hint="cs"/>
          <w:cs/>
          <w:lang w:val="en-US"/>
        </w:rPr>
        <w:t>ล้านบาท</w:t>
      </w:r>
      <w:r w:rsidR="008B3A3B" w:rsidRPr="00CC6D18">
        <w:rPr>
          <w:lang w:val="en-US"/>
        </w:rPr>
        <w:t xml:space="preserve"> </w:t>
      </w:r>
      <w:r w:rsidR="008B3A3B" w:rsidRPr="00CC6D18">
        <w:rPr>
          <w:rFonts w:hint="cs"/>
          <w:cs/>
          <w:lang w:val="en-US"/>
        </w:rPr>
        <w:t xml:space="preserve">และ </w:t>
      </w:r>
      <w:r w:rsidR="00425E5C" w:rsidRPr="00CC6D18">
        <w:rPr>
          <w:rFonts w:hint="cs"/>
          <w:cs/>
          <w:lang w:val="en-US"/>
        </w:rPr>
        <w:t xml:space="preserve">          </w:t>
      </w:r>
      <w:r w:rsidR="00AC2AB8" w:rsidRPr="00CC6D18">
        <w:rPr>
          <w:lang w:val="en-US"/>
        </w:rPr>
        <w:t>56.3</w:t>
      </w:r>
      <w:r w:rsidR="008B3A3B" w:rsidRPr="00CC6D18">
        <w:rPr>
          <w:lang w:val="en-US"/>
        </w:rPr>
        <w:t xml:space="preserve"> </w:t>
      </w:r>
      <w:r w:rsidR="008B3A3B" w:rsidRPr="00CC6D18">
        <w:rPr>
          <w:rFonts w:hint="cs"/>
          <w:cs/>
          <w:lang w:val="en-US"/>
        </w:rPr>
        <w:t>ล้านบาท ตามลำดับ</w:t>
      </w:r>
      <w:r w:rsidR="00FB39D7" w:rsidRPr="00CC6D18">
        <w:rPr>
          <w:rFonts w:hint="cs"/>
          <w:cs/>
          <w:lang w:val="en-US"/>
        </w:rPr>
        <w:t xml:space="preserve"> </w:t>
      </w:r>
      <w:r w:rsidR="00FB39D7" w:rsidRPr="00CC6D18">
        <w:rPr>
          <w:i/>
          <w:iCs/>
          <w:lang w:val="en-US"/>
        </w:rPr>
        <w:t>(256</w:t>
      </w:r>
      <w:r w:rsidR="00AC2AB8" w:rsidRPr="00CC6D18">
        <w:rPr>
          <w:i/>
          <w:iCs/>
          <w:lang w:val="en-US"/>
        </w:rPr>
        <w:t xml:space="preserve">5 </w:t>
      </w:r>
      <w:r w:rsidR="00FB39D7" w:rsidRPr="00CC6D18">
        <w:rPr>
          <w:i/>
          <w:iCs/>
          <w:lang w:val="en-US"/>
        </w:rPr>
        <w:t xml:space="preserve">: </w:t>
      </w:r>
      <w:r w:rsidR="00AC2AB8" w:rsidRPr="00CC6D18">
        <w:rPr>
          <w:i/>
          <w:iCs/>
          <w:lang w:val="en-US"/>
        </w:rPr>
        <w:t>7</w:t>
      </w:r>
      <w:r w:rsidR="0059538F" w:rsidRPr="00CC6D18">
        <w:rPr>
          <w:i/>
          <w:iCs/>
          <w:lang w:val="en-US"/>
        </w:rPr>
        <w:t xml:space="preserve">2.3 </w:t>
      </w:r>
      <w:r w:rsidR="00FB39D7" w:rsidRPr="00CC6D18">
        <w:rPr>
          <w:rFonts w:hint="cs"/>
          <w:i/>
          <w:iCs/>
          <w:cs/>
          <w:lang w:val="en-US"/>
        </w:rPr>
        <w:t>ล้านบาท</w:t>
      </w:r>
      <w:r w:rsidR="00AC2AB8" w:rsidRPr="00CC6D18">
        <w:rPr>
          <w:i/>
          <w:iCs/>
          <w:lang w:val="en-US"/>
        </w:rPr>
        <w:t xml:space="preserve"> </w:t>
      </w:r>
      <w:r w:rsidR="00AC2AB8" w:rsidRPr="00CC6D18">
        <w:rPr>
          <w:rFonts w:hint="cs"/>
          <w:i/>
          <w:iCs/>
          <w:cs/>
          <w:lang w:val="en-US"/>
        </w:rPr>
        <w:t xml:space="preserve">และ </w:t>
      </w:r>
      <w:r w:rsidR="00AC2AB8" w:rsidRPr="00CC6D18">
        <w:rPr>
          <w:i/>
          <w:iCs/>
          <w:lang w:val="en-US"/>
        </w:rPr>
        <w:t xml:space="preserve">71.5 </w:t>
      </w:r>
      <w:r w:rsidR="00AC2AB8" w:rsidRPr="00CC6D18">
        <w:rPr>
          <w:rFonts w:hint="cs"/>
          <w:i/>
          <w:iCs/>
          <w:cs/>
          <w:lang w:val="en-US"/>
        </w:rPr>
        <w:t>ล้านบาท ตามลำดับ</w:t>
      </w:r>
      <w:r w:rsidR="00FB39D7" w:rsidRPr="00CC6D18">
        <w:rPr>
          <w:rFonts w:hint="cs"/>
          <w:i/>
          <w:iCs/>
          <w:cs/>
          <w:lang w:val="en-US"/>
        </w:rPr>
        <w:t>)</w:t>
      </w:r>
    </w:p>
    <w:p w14:paraId="0D9DCD1B" w14:textId="77777777" w:rsidR="008B2830" w:rsidRPr="00CC6D18" w:rsidRDefault="008B2830" w:rsidP="008B3A3B">
      <w:pPr>
        <w:pStyle w:val="FSContent"/>
        <w:rPr>
          <w:lang w:val="en-US"/>
        </w:rPr>
      </w:pPr>
    </w:p>
    <w:p w14:paraId="22B38FFA" w14:textId="77777777" w:rsidR="00AC2AB8" w:rsidRPr="00CC6D18" w:rsidRDefault="00AC2AB8" w:rsidP="00AC2AB8">
      <w:pPr>
        <w:pStyle w:val="FSContent"/>
        <w:numPr>
          <w:ilvl w:val="0"/>
          <w:numId w:val="20"/>
        </w:numPr>
        <w:ind w:left="540" w:hanging="540"/>
        <w:rPr>
          <w:rFonts w:asciiTheme="majorBidi" w:hAnsiTheme="majorBidi" w:cstheme="majorBidi"/>
          <w:b/>
          <w:bCs/>
          <w:i/>
          <w:iCs/>
          <w:lang w:val="en-US"/>
        </w:rPr>
      </w:pPr>
      <w:r w:rsidRPr="00CC6D18">
        <w:rPr>
          <w:rFonts w:asciiTheme="majorBidi" w:hAnsiTheme="majorBidi" w:cstheme="majorBidi"/>
          <w:b/>
          <w:bCs/>
          <w:i/>
          <w:iCs/>
          <w:cs/>
          <w:lang w:val="en-US"/>
        </w:rPr>
        <w:t>เงินเบิกเกินบัญชีและเงินกู้ยืมระยะสั้นจากสถาบันการเงิน</w:t>
      </w:r>
    </w:p>
    <w:p w14:paraId="5DA735CC" w14:textId="77777777" w:rsidR="00AC2AB8" w:rsidRPr="00CC6D18" w:rsidRDefault="00AC2AB8" w:rsidP="00AC2AB8">
      <w:pPr>
        <w:pStyle w:val="FSContent"/>
        <w:rPr>
          <w:lang w:val="en-US"/>
        </w:rPr>
      </w:pPr>
    </w:p>
    <w:p w14:paraId="72C7B3FD" w14:textId="2C413FA4" w:rsidR="00AC2AB8" w:rsidRPr="00CC6D18" w:rsidRDefault="00AC2AB8" w:rsidP="00AC2AB8">
      <w:pPr>
        <w:pStyle w:val="FSContent"/>
        <w:rPr>
          <w:cs/>
          <w:lang w:val="en-US"/>
        </w:rPr>
      </w:pPr>
      <w:r w:rsidRPr="00CC6D18">
        <w:rPr>
          <w:cs/>
          <w:lang w:val="en-US"/>
        </w:rPr>
        <w:t xml:space="preserve">ณ วันที่ </w:t>
      </w:r>
      <w:r w:rsidRPr="00CC6D18">
        <w:rPr>
          <w:lang w:val="en-US"/>
        </w:rPr>
        <w:t xml:space="preserve">31 </w:t>
      </w:r>
      <w:r w:rsidRPr="00CC6D18">
        <w:rPr>
          <w:rFonts w:hint="cs"/>
          <w:cs/>
          <w:lang w:val="en-US"/>
        </w:rPr>
        <w:t>ธันวาคม</w:t>
      </w:r>
      <w:r w:rsidRPr="00CC6D18">
        <w:rPr>
          <w:cs/>
          <w:lang w:val="en-US"/>
        </w:rPr>
        <w:t xml:space="preserve"> </w:t>
      </w:r>
      <w:r w:rsidRPr="00CC6D18">
        <w:rPr>
          <w:lang w:val="en-US"/>
        </w:rPr>
        <w:t xml:space="preserve">2566 </w:t>
      </w:r>
      <w:r w:rsidRPr="00CC6D18">
        <w:rPr>
          <w:cs/>
          <w:lang w:val="en-US"/>
        </w:rPr>
        <w:t xml:space="preserve">กลุ่มบริษัทมีเงินเบิกเกินบัญชีจำนวน </w:t>
      </w:r>
      <w:r w:rsidR="00477AE4" w:rsidRPr="00CC6D18">
        <w:rPr>
          <w:lang w:val="en-US"/>
        </w:rPr>
        <w:t>46</w:t>
      </w:r>
      <w:r w:rsidR="00EC2494" w:rsidRPr="00CC6D18">
        <w:rPr>
          <w:lang w:val="en-US"/>
        </w:rPr>
        <w:t>.</w:t>
      </w:r>
      <w:r w:rsidR="00477AE4" w:rsidRPr="00CC6D18">
        <w:rPr>
          <w:lang w:val="en-US"/>
        </w:rPr>
        <w:t>7</w:t>
      </w:r>
      <w:r w:rsidRPr="00CC6D18">
        <w:rPr>
          <w:lang w:val="en-US"/>
        </w:rPr>
        <w:t xml:space="preserve"> </w:t>
      </w:r>
      <w:r w:rsidRPr="00CC6D18">
        <w:rPr>
          <w:cs/>
          <w:lang w:val="en-US"/>
        </w:rPr>
        <w:t xml:space="preserve">ล้านบาท มีอัตราดอกเบี้ย </w:t>
      </w:r>
      <w:r w:rsidRPr="00CC6D18">
        <w:rPr>
          <w:lang w:val="en-US"/>
        </w:rPr>
        <w:t xml:space="preserve">MOR-2.55% </w:t>
      </w:r>
      <w:r w:rsidR="00EC2494" w:rsidRPr="00CC6D18">
        <w:rPr>
          <w:lang w:val="en-US"/>
        </w:rPr>
        <w:t xml:space="preserve">MOR+1.5% </w:t>
      </w:r>
      <w:r w:rsidRPr="00CC6D18">
        <w:rPr>
          <w:cs/>
          <w:lang w:val="en-US"/>
        </w:rPr>
        <w:t xml:space="preserve">และ </w:t>
      </w:r>
      <w:r w:rsidRPr="00CC6D18">
        <w:rPr>
          <w:lang w:val="en-US"/>
        </w:rPr>
        <w:t xml:space="preserve">MOR+1% </w:t>
      </w:r>
      <w:r w:rsidRPr="00CC6D18">
        <w:rPr>
          <w:rFonts w:hint="cs"/>
          <w:cs/>
          <w:lang w:val="en-US"/>
        </w:rPr>
        <w:t xml:space="preserve">ต่อปี </w:t>
      </w:r>
      <w:r w:rsidRPr="00CC6D18">
        <w:rPr>
          <w:cs/>
          <w:lang w:val="en-US"/>
        </w:rPr>
        <w:t>โดยได้รับการค้ำประกันจากที่ดินที่เป็นกรรมสิทธิ์ของกลุ่มบริษัท</w:t>
      </w:r>
      <w:r w:rsidR="00EC2494" w:rsidRPr="00CC6D18">
        <w:rPr>
          <w:rFonts w:hint="cs"/>
          <w:cs/>
          <w:lang w:val="en-US"/>
        </w:rPr>
        <w:t xml:space="preserve"> เงินฝากของกลุ่มบริษัทกับสถาบันการเงิน </w:t>
      </w:r>
      <w:r w:rsidRPr="00CC6D18">
        <w:rPr>
          <w:cs/>
          <w:lang w:val="en-US"/>
        </w:rPr>
        <w:t>บรรษัทประกันสินเชื่ออุตสาหกรรมขนาดย่อม (บสย.)</w:t>
      </w:r>
      <w:r w:rsidR="00EC2494" w:rsidRPr="00CC6D18">
        <w:rPr>
          <w:rFonts w:hint="cs"/>
          <w:cs/>
          <w:lang w:val="en-US"/>
        </w:rPr>
        <w:t xml:space="preserve"> และผู้บริหารสำคัญ</w:t>
      </w:r>
      <w:r w:rsidRPr="00CC6D18">
        <w:rPr>
          <w:cs/>
          <w:lang w:val="en-US"/>
        </w:rPr>
        <w:t xml:space="preserve"> </w:t>
      </w:r>
      <w:r w:rsidRPr="00CC6D18">
        <w:rPr>
          <w:i/>
          <w:iCs/>
          <w:cs/>
          <w:lang w:val="en-US"/>
        </w:rPr>
        <w:t>(</w:t>
      </w:r>
      <w:r w:rsidRPr="00CC6D18">
        <w:rPr>
          <w:i/>
          <w:iCs/>
          <w:lang w:val="en-US"/>
        </w:rPr>
        <w:t>2565</w:t>
      </w:r>
      <w:r w:rsidRPr="00CC6D18">
        <w:rPr>
          <w:i/>
          <w:iCs/>
          <w:cs/>
          <w:lang w:val="en-US"/>
        </w:rPr>
        <w:t xml:space="preserve"> </w:t>
      </w:r>
      <w:r w:rsidRPr="00CC6D18">
        <w:rPr>
          <w:i/>
          <w:iCs/>
          <w:lang w:val="en-US"/>
        </w:rPr>
        <w:t>:</w:t>
      </w:r>
      <w:r w:rsidRPr="00CC6D18">
        <w:rPr>
          <w:i/>
          <w:iCs/>
          <w:cs/>
          <w:lang w:val="en-US"/>
        </w:rPr>
        <w:t xml:space="preserve"> </w:t>
      </w:r>
      <w:r w:rsidRPr="00CC6D18">
        <w:rPr>
          <w:i/>
          <w:iCs/>
          <w:lang w:val="en-US"/>
        </w:rPr>
        <w:t xml:space="preserve">19.4 </w:t>
      </w:r>
      <w:r w:rsidRPr="00CC6D18">
        <w:rPr>
          <w:i/>
          <w:iCs/>
          <w:cs/>
          <w:lang w:val="en-US"/>
        </w:rPr>
        <w:t xml:space="preserve">ล้านบาท อัตราดอกเบี้ย </w:t>
      </w:r>
      <w:r w:rsidRPr="00CC6D18">
        <w:rPr>
          <w:i/>
          <w:iCs/>
          <w:lang w:val="en-US"/>
        </w:rPr>
        <w:t>MOR+1</w:t>
      </w:r>
      <w:r w:rsidR="00EC2494" w:rsidRPr="00CC6D18">
        <w:rPr>
          <w:i/>
          <w:iCs/>
          <w:lang w:val="en-US"/>
        </w:rPr>
        <w:t>.5</w:t>
      </w:r>
      <w:r w:rsidRPr="00CC6D18">
        <w:rPr>
          <w:i/>
          <w:iCs/>
          <w:lang w:val="en-US"/>
        </w:rPr>
        <w:t>%</w:t>
      </w:r>
      <w:r w:rsidR="00EC2494" w:rsidRPr="00CC6D18">
        <w:rPr>
          <w:i/>
          <w:iCs/>
          <w:lang w:val="en-US"/>
        </w:rPr>
        <w:t xml:space="preserve"> </w:t>
      </w:r>
      <w:r w:rsidR="00EC2494" w:rsidRPr="00CC6D18">
        <w:rPr>
          <w:rFonts w:hint="cs"/>
          <w:i/>
          <w:iCs/>
          <w:cs/>
          <w:lang w:val="en-US"/>
        </w:rPr>
        <w:t xml:space="preserve">และ </w:t>
      </w:r>
      <w:r w:rsidR="00EC2494" w:rsidRPr="00CC6D18">
        <w:rPr>
          <w:i/>
          <w:iCs/>
          <w:lang w:val="en-US"/>
        </w:rPr>
        <w:t>MOR+1%</w:t>
      </w:r>
      <w:r w:rsidR="003C3E23" w:rsidRPr="00CC6D18">
        <w:rPr>
          <w:i/>
          <w:iCs/>
          <w:lang w:val="en-US"/>
        </w:rPr>
        <w:t xml:space="preserve"> </w:t>
      </w:r>
      <w:r w:rsidR="00C2054F" w:rsidRPr="00CC6D18">
        <w:rPr>
          <w:i/>
          <w:iCs/>
          <w:cs/>
          <w:lang w:val="en-US"/>
        </w:rPr>
        <w:t>ต่อปี</w:t>
      </w:r>
      <w:r w:rsidRPr="00CC6D18">
        <w:rPr>
          <w:i/>
          <w:iCs/>
          <w:cs/>
          <w:lang w:val="en-US"/>
        </w:rPr>
        <w:t>)</w:t>
      </w:r>
      <w:r w:rsidRPr="00CC6D18">
        <w:rPr>
          <w:cs/>
          <w:lang w:val="en-US"/>
        </w:rPr>
        <w:t xml:space="preserve"> </w:t>
      </w:r>
    </w:p>
    <w:p w14:paraId="7250EBCA" w14:textId="77777777" w:rsidR="00AC2AB8" w:rsidRPr="00CC6D18" w:rsidRDefault="00AC2AB8" w:rsidP="00AC2AB8">
      <w:pPr>
        <w:pStyle w:val="FSContent"/>
        <w:rPr>
          <w:lang w:val="en-US"/>
        </w:rPr>
      </w:pPr>
    </w:p>
    <w:p w14:paraId="2572A064" w14:textId="3DED867F" w:rsidR="00AC2AB8" w:rsidRPr="00CC6D18" w:rsidRDefault="00AC2AB8" w:rsidP="00AC2AB8">
      <w:pPr>
        <w:pStyle w:val="FSContent"/>
        <w:rPr>
          <w:cs/>
          <w:lang w:val="en-US"/>
        </w:rPr>
      </w:pPr>
      <w:r w:rsidRPr="00CC6D18">
        <w:rPr>
          <w:cs/>
          <w:lang w:val="en-US"/>
        </w:rPr>
        <w:t xml:space="preserve">ณ วันที่ </w:t>
      </w:r>
      <w:r w:rsidRPr="00CC6D18">
        <w:rPr>
          <w:lang w:val="en-US"/>
        </w:rPr>
        <w:t>3</w:t>
      </w:r>
      <w:r w:rsidR="004523FA" w:rsidRPr="00CC6D18">
        <w:rPr>
          <w:lang w:val="en-US"/>
        </w:rPr>
        <w:t>1</w:t>
      </w:r>
      <w:r w:rsidRPr="00CC6D18">
        <w:rPr>
          <w:lang w:val="en-US"/>
        </w:rPr>
        <w:t xml:space="preserve"> </w:t>
      </w:r>
      <w:r w:rsidR="004523FA" w:rsidRPr="00CC6D18">
        <w:rPr>
          <w:rFonts w:hint="cs"/>
          <w:cs/>
          <w:lang w:val="en-US"/>
        </w:rPr>
        <w:t>ธันวาคม</w:t>
      </w:r>
      <w:r w:rsidRPr="00CC6D18">
        <w:rPr>
          <w:cs/>
          <w:lang w:val="en-US"/>
        </w:rPr>
        <w:t xml:space="preserve"> </w:t>
      </w:r>
      <w:r w:rsidRPr="00CC6D18">
        <w:rPr>
          <w:lang w:val="en-US"/>
        </w:rPr>
        <w:t xml:space="preserve">2566 </w:t>
      </w:r>
      <w:r w:rsidRPr="00CC6D18">
        <w:rPr>
          <w:cs/>
          <w:lang w:val="en-US"/>
        </w:rPr>
        <w:t xml:space="preserve">บริษัทมีเงินเบิกเกินบัญชีจำนวน </w:t>
      </w:r>
      <w:r w:rsidRPr="00CC6D18">
        <w:rPr>
          <w:lang w:val="en-US"/>
        </w:rPr>
        <w:t>2</w:t>
      </w:r>
      <w:r w:rsidR="004523FA" w:rsidRPr="00CC6D18">
        <w:rPr>
          <w:lang w:val="en-US"/>
        </w:rPr>
        <w:t>4.2</w:t>
      </w:r>
      <w:r w:rsidRPr="00CC6D18">
        <w:rPr>
          <w:lang w:val="en-US"/>
        </w:rPr>
        <w:t xml:space="preserve"> </w:t>
      </w:r>
      <w:r w:rsidRPr="00CC6D18">
        <w:rPr>
          <w:cs/>
          <w:lang w:val="en-US"/>
        </w:rPr>
        <w:t xml:space="preserve">ล้านบาท มีอัตราดอกเบี้ย </w:t>
      </w:r>
      <w:r w:rsidRPr="00CC6D18">
        <w:rPr>
          <w:lang w:val="en-US"/>
        </w:rPr>
        <w:t xml:space="preserve">MOR-2.55% </w:t>
      </w:r>
      <w:r w:rsidRPr="00CC6D18">
        <w:rPr>
          <w:rFonts w:hint="cs"/>
          <w:cs/>
          <w:lang w:val="en-US"/>
        </w:rPr>
        <w:t>ต่อปี</w:t>
      </w:r>
      <w:r w:rsidRPr="00CC6D18">
        <w:rPr>
          <w:lang w:val="en-US"/>
        </w:rPr>
        <w:t xml:space="preserve"> </w:t>
      </w:r>
      <w:r w:rsidRPr="00CC6D18">
        <w:rPr>
          <w:cs/>
          <w:lang w:val="en-US"/>
        </w:rPr>
        <w:t xml:space="preserve">โดยได้รับการค้ำประกันจากที่ดินที่เป็นกรรมสิทธิ์ของบริษัท </w:t>
      </w:r>
      <w:r w:rsidRPr="00CC6D18">
        <w:rPr>
          <w:i/>
          <w:iCs/>
          <w:cs/>
          <w:lang w:val="en-US"/>
        </w:rPr>
        <w:t>(</w:t>
      </w:r>
      <w:r w:rsidRPr="00CC6D18">
        <w:rPr>
          <w:i/>
          <w:iCs/>
          <w:lang w:val="en-US"/>
        </w:rPr>
        <w:t xml:space="preserve">2565 : </w:t>
      </w:r>
      <w:r w:rsidRPr="00CC6D18">
        <w:rPr>
          <w:i/>
          <w:iCs/>
          <w:cs/>
          <w:lang w:val="en-US"/>
        </w:rPr>
        <w:t>ไม่มี)</w:t>
      </w:r>
      <w:r w:rsidRPr="00CC6D18">
        <w:rPr>
          <w:cs/>
          <w:lang w:val="en-US"/>
        </w:rPr>
        <w:t xml:space="preserve"> </w:t>
      </w:r>
    </w:p>
    <w:p w14:paraId="397FE77B" w14:textId="77777777" w:rsidR="00AC2AB8" w:rsidRPr="00CC6D18" w:rsidRDefault="00AC2AB8" w:rsidP="00AC2AB8">
      <w:pPr>
        <w:pStyle w:val="FSContent"/>
        <w:rPr>
          <w:lang w:val="en-US"/>
        </w:rPr>
      </w:pPr>
    </w:p>
    <w:p w14:paraId="7AE03AA3" w14:textId="611CD9B2" w:rsidR="00AC2AB8" w:rsidRPr="00CC6D18" w:rsidRDefault="00AC2AB8" w:rsidP="00AC2AB8">
      <w:pPr>
        <w:pStyle w:val="FSContent"/>
        <w:rPr>
          <w:lang w:val="en-US"/>
        </w:rPr>
      </w:pPr>
      <w:r w:rsidRPr="00CC6D18">
        <w:rPr>
          <w:cs/>
          <w:lang w:val="en-US"/>
        </w:rPr>
        <w:t xml:space="preserve">ณ วันที่ </w:t>
      </w:r>
      <w:r w:rsidRPr="00CC6D18">
        <w:rPr>
          <w:lang w:val="en-US"/>
        </w:rPr>
        <w:t>3</w:t>
      </w:r>
      <w:r w:rsidR="004523FA" w:rsidRPr="00CC6D18">
        <w:rPr>
          <w:lang w:val="en-US"/>
        </w:rPr>
        <w:t>1</w:t>
      </w:r>
      <w:r w:rsidRPr="00CC6D18">
        <w:rPr>
          <w:lang w:val="en-US"/>
        </w:rPr>
        <w:t xml:space="preserve"> </w:t>
      </w:r>
      <w:r w:rsidR="004523FA" w:rsidRPr="00CC6D18">
        <w:rPr>
          <w:rFonts w:hint="cs"/>
          <w:cs/>
          <w:lang w:val="en-US"/>
        </w:rPr>
        <w:t>ธันวาคม</w:t>
      </w:r>
      <w:r w:rsidRPr="00CC6D18">
        <w:rPr>
          <w:cs/>
          <w:lang w:val="en-US"/>
        </w:rPr>
        <w:t xml:space="preserve"> </w:t>
      </w:r>
      <w:r w:rsidRPr="00CC6D18">
        <w:rPr>
          <w:lang w:val="en-US"/>
        </w:rPr>
        <w:t xml:space="preserve">2566 </w:t>
      </w:r>
      <w:r w:rsidRPr="00CC6D18">
        <w:rPr>
          <w:cs/>
          <w:lang w:val="en-US"/>
        </w:rPr>
        <w:t xml:space="preserve">กลุ่มบริษัทและบริษัทมีตั๋วสัญญาใช้เงินจากสถาบันการเงินรวม </w:t>
      </w:r>
      <w:r w:rsidR="002D3C62" w:rsidRPr="00CC6D18">
        <w:rPr>
          <w:lang w:val="en-US"/>
        </w:rPr>
        <w:t>41</w:t>
      </w:r>
      <w:r w:rsidRPr="00CC6D18">
        <w:rPr>
          <w:lang w:val="en-US"/>
        </w:rPr>
        <w:t xml:space="preserve">.0 </w:t>
      </w:r>
      <w:r w:rsidRPr="00CC6D18">
        <w:rPr>
          <w:cs/>
          <w:lang w:val="en-US"/>
        </w:rPr>
        <w:t>ล้านบาท</w:t>
      </w:r>
      <w:r w:rsidRPr="00CC6D18">
        <w:rPr>
          <w:lang w:val="en-US"/>
        </w:rPr>
        <w:t xml:space="preserve"> </w:t>
      </w:r>
      <w:r w:rsidRPr="00CC6D18">
        <w:rPr>
          <w:cs/>
          <w:lang w:val="en-US"/>
        </w:rPr>
        <w:t xml:space="preserve">และ </w:t>
      </w:r>
      <w:r w:rsidR="004523FA" w:rsidRPr="00CC6D18">
        <w:rPr>
          <w:lang w:val="en-US"/>
        </w:rPr>
        <w:t>41</w:t>
      </w:r>
      <w:r w:rsidRPr="00CC6D18">
        <w:rPr>
          <w:lang w:val="en-US"/>
        </w:rPr>
        <w:t xml:space="preserve">.0 </w:t>
      </w:r>
      <w:r w:rsidRPr="00CC6D18">
        <w:rPr>
          <w:cs/>
          <w:lang w:val="en-US"/>
        </w:rPr>
        <w:t>ล้านบาท ตามลำดับ มีอัตราดอกเบี้ยตามตลาด</w:t>
      </w:r>
      <w:r w:rsidR="005172B0" w:rsidRPr="00CC6D18">
        <w:rPr>
          <w:lang w:val="en-US"/>
        </w:rPr>
        <w:t xml:space="preserve"> </w:t>
      </w:r>
      <w:r w:rsidR="005172B0" w:rsidRPr="00CC6D18">
        <w:rPr>
          <w:rFonts w:hint="cs"/>
          <w:cs/>
          <w:lang w:val="en-US"/>
        </w:rPr>
        <w:t xml:space="preserve">และ </w:t>
      </w:r>
      <w:r w:rsidR="005172B0" w:rsidRPr="00CC6D18">
        <w:rPr>
          <w:lang w:val="en-US"/>
        </w:rPr>
        <w:t>MLR</w:t>
      </w:r>
      <w:r w:rsidR="001E50F6" w:rsidRPr="00CC6D18">
        <w:rPr>
          <w:lang w:val="en-US"/>
        </w:rPr>
        <w:t>-1%</w:t>
      </w:r>
      <w:r w:rsidRPr="00CC6D18">
        <w:rPr>
          <w:cs/>
          <w:lang w:val="en-US"/>
        </w:rPr>
        <w:t xml:space="preserve"> </w:t>
      </w:r>
      <w:r w:rsidR="007D3693" w:rsidRPr="00CC6D18">
        <w:rPr>
          <w:rFonts w:hint="cs"/>
          <w:cs/>
          <w:lang w:val="en-US"/>
        </w:rPr>
        <w:t>ต่อปี</w:t>
      </w:r>
      <w:r w:rsidRPr="00CC6D18">
        <w:rPr>
          <w:cs/>
          <w:lang w:val="en-US"/>
        </w:rPr>
        <w:t xml:space="preserve"> โดยได้รับการค้ำประกันจากที่ดินที่เป็นกรรมสิทธิ์ของบริษัท</w:t>
      </w:r>
      <w:r w:rsidR="00DD59CD" w:rsidRPr="00CC6D18">
        <w:rPr>
          <w:lang w:val="en-US"/>
        </w:rPr>
        <w:t xml:space="preserve"> </w:t>
      </w:r>
      <w:r w:rsidRPr="00CC6D18">
        <w:rPr>
          <w:i/>
          <w:iCs/>
          <w:cs/>
          <w:lang w:val="en-US"/>
        </w:rPr>
        <w:t>(</w:t>
      </w:r>
      <w:r w:rsidRPr="00CC6D18">
        <w:rPr>
          <w:i/>
          <w:iCs/>
          <w:lang w:val="en-US"/>
        </w:rPr>
        <w:t xml:space="preserve">2565 : </w:t>
      </w:r>
      <w:r w:rsidRPr="00CC6D18">
        <w:rPr>
          <w:i/>
          <w:iCs/>
          <w:cs/>
          <w:lang w:val="en-US"/>
        </w:rPr>
        <w:t>ไม่มี)</w:t>
      </w:r>
      <w:r w:rsidRPr="00CC6D18">
        <w:rPr>
          <w:cs/>
          <w:lang w:val="en-US"/>
        </w:rPr>
        <w:t xml:space="preserve"> </w:t>
      </w:r>
    </w:p>
    <w:p w14:paraId="07368112" w14:textId="042A5D4A" w:rsidR="009F2E1B" w:rsidRPr="00CC6D18" w:rsidRDefault="009F2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eastAsia="x-none"/>
        </w:rPr>
      </w:pPr>
      <w:r w:rsidRPr="00CC6D18">
        <w:br w:type="page"/>
      </w:r>
    </w:p>
    <w:p w14:paraId="33E5DB40" w14:textId="49C1E07C" w:rsidR="0059254E" w:rsidRPr="00CC6D18" w:rsidRDefault="00AC2AB8" w:rsidP="00AC2AB8">
      <w:pPr>
        <w:pStyle w:val="FSContent"/>
        <w:rPr>
          <w:lang w:val="en-US"/>
        </w:rPr>
      </w:pPr>
      <w:r w:rsidRPr="00CC6D18">
        <w:rPr>
          <w:cs/>
          <w:lang w:val="en-US"/>
        </w:rPr>
        <w:lastRenderedPageBreak/>
        <w:t xml:space="preserve">ณ วันที่ </w:t>
      </w:r>
      <w:r w:rsidR="00AA02BF" w:rsidRPr="00CC6D18">
        <w:rPr>
          <w:lang w:val="en-US"/>
        </w:rPr>
        <w:t xml:space="preserve">31 </w:t>
      </w:r>
      <w:r w:rsidR="00AA02BF" w:rsidRPr="00CC6D18">
        <w:rPr>
          <w:rFonts w:hint="cs"/>
          <w:cs/>
          <w:lang w:val="en-US"/>
        </w:rPr>
        <w:t>ธันวาคม</w:t>
      </w:r>
      <w:r w:rsidRPr="00CC6D18">
        <w:rPr>
          <w:lang w:val="en-US"/>
        </w:rPr>
        <w:t xml:space="preserve"> 2566 </w:t>
      </w:r>
      <w:r w:rsidRPr="00CC6D18">
        <w:rPr>
          <w:cs/>
          <w:lang w:val="en-US"/>
        </w:rPr>
        <w:t>วงเงิน</w:t>
      </w:r>
      <w:r w:rsidRPr="00CC6D18">
        <w:rPr>
          <w:rFonts w:hint="cs"/>
          <w:cs/>
          <w:lang w:val="en-US"/>
        </w:rPr>
        <w:t>เบิกเกินบัญชี</w:t>
      </w:r>
      <w:r w:rsidRPr="00CC6D18">
        <w:rPr>
          <w:cs/>
          <w:lang w:val="en-US"/>
        </w:rPr>
        <w:t xml:space="preserve">จากสถาบันการเงินแห่งหนึ่งของกลุ่มบริษัทและบริษัทจำนวน </w:t>
      </w:r>
      <w:r w:rsidRPr="00CC6D18">
        <w:rPr>
          <w:lang w:val="en-US"/>
        </w:rPr>
        <w:t xml:space="preserve">75.0 </w:t>
      </w:r>
      <w:r w:rsidRPr="00CC6D18">
        <w:rPr>
          <w:cs/>
          <w:lang w:val="en-US"/>
        </w:rPr>
        <w:t>ล้านบาท</w:t>
      </w:r>
      <w:r w:rsidRPr="00CC6D18">
        <w:rPr>
          <w:lang w:val="en-US"/>
        </w:rPr>
        <w:t xml:space="preserve"> </w:t>
      </w:r>
      <w:r w:rsidRPr="00CC6D18">
        <w:rPr>
          <w:cs/>
          <w:lang w:val="en-US"/>
        </w:rPr>
        <w:t xml:space="preserve">และ </w:t>
      </w:r>
      <w:r w:rsidRPr="00CC6D18">
        <w:rPr>
          <w:lang w:val="en-US"/>
        </w:rPr>
        <w:t xml:space="preserve">60.0 </w:t>
      </w:r>
      <w:r w:rsidRPr="00CC6D18">
        <w:rPr>
          <w:cs/>
          <w:lang w:val="en-US"/>
        </w:rPr>
        <w:t xml:space="preserve">ล้านบาท ตามลำดับ </w:t>
      </w:r>
      <w:r w:rsidRPr="00CC6D18">
        <w:rPr>
          <w:i/>
          <w:iCs/>
          <w:lang w:val="en-US"/>
        </w:rPr>
        <w:t xml:space="preserve">(2565 : </w:t>
      </w:r>
      <w:r w:rsidRPr="00CC6D18">
        <w:rPr>
          <w:i/>
          <w:iCs/>
          <w:cs/>
          <w:lang w:val="en-US"/>
        </w:rPr>
        <w:t>ไม่มี</w:t>
      </w:r>
      <w:r w:rsidRPr="00CC6D18">
        <w:rPr>
          <w:i/>
          <w:iCs/>
          <w:lang w:val="en-US"/>
        </w:rPr>
        <w:t>)</w:t>
      </w:r>
      <w:r w:rsidRPr="00CC6D18">
        <w:rPr>
          <w:cs/>
          <w:lang w:val="en-US"/>
        </w:rPr>
        <w:t xml:space="preserve"> กำหนดให้บริษัทต้องดำรง (</w:t>
      </w:r>
      <w:r w:rsidRPr="00CC6D18">
        <w:rPr>
          <w:lang w:val="en-US"/>
        </w:rPr>
        <w:t xml:space="preserve">1) </w:t>
      </w:r>
      <w:r w:rsidRPr="00CC6D18">
        <w:rPr>
          <w:cs/>
          <w:lang w:val="en-US"/>
        </w:rPr>
        <w:t xml:space="preserve">อัตราส่วนของหนี้สินรวมต่อส่วนของผู้ถือหุ้นรวม </w:t>
      </w:r>
      <w:r w:rsidRPr="00CC6D18">
        <w:rPr>
          <w:lang w:val="en-US"/>
        </w:rPr>
        <w:t xml:space="preserve">(Debt-to-equity ratio) </w:t>
      </w:r>
      <w:r w:rsidRPr="00CC6D18">
        <w:rPr>
          <w:cs/>
          <w:lang w:val="en-US"/>
        </w:rPr>
        <w:t xml:space="preserve">ไม่เกินกว่า </w:t>
      </w:r>
      <w:r w:rsidRPr="00CC6D18">
        <w:rPr>
          <w:lang w:val="en-US"/>
        </w:rPr>
        <w:t xml:space="preserve">1.0 </w:t>
      </w:r>
      <w:r w:rsidRPr="00CC6D18">
        <w:rPr>
          <w:cs/>
          <w:lang w:val="en-US"/>
        </w:rPr>
        <w:t xml:space="preserve">เท่า นับตั้งแต่ปี </w:t>
      </w:r>
      <w:r w:rsidRPr="00CC6D18">
        <w:rPr>
          <w:lang w:val="en-US"/>
        </w:rPr>
        <w:t xml:space="preserve">2565 </w:t>
      </w:r>
      <w:r w:rsidRPr="00CC6D18">
        <w:rPr>
          <w:cs/>
          <w:lang w:val="en-US"/>
        </w:rPr>
        <w:t>เป็นต้นไป</w:t>
      </w:r>
      <w:r w:rsidRPr="00CC6D18">
        <w:rPr>
          <w:rFonts w:hint="cs"/>
          <w:cs/>
          <w:lang w:val="en-US"/>
        </w:rPr>
        <w:t xml:space="preserve"> </w:t>
      </w:r>
      <w:r w:rsidRPr="00CC6D18">
        <w:rPr>
          <w:lang w:val="en-US"/>
        </w:rPr>
        <w:t xml:space="preserve">(2) </w:t>
      </w:r>
      <w:r w:rsidRPr="00CC6D18">
        <w:rPr>
          <w:cs/>
          <w:lang w:val="en-US"/>
        </w:rPr>
        <w:t xml:space="preserve">อัตราส่วนความสามารถในการชำระหนี้ </w:t>
      </w:r>
      <w:r w:rsidRPr="00CC6D18">
        <w:rPr>
          <w:lang w:val="en-US"/>
        </w:rPr>
        <w:t xml:space="preserve">(Debt service coverage ratio: DSCR) </w:t>
      </w:r>
      <w:r w:rsidRPr="00CC6D18">
        <w:rPr>
          <w:cs/>
          <w:lang w:val="en-US"/>
        </w:rPr>
        <w:t xml:space="preserve">ไม่ต่ำกว่า </w:t>
      </w:r>
      <w:r w:rsidRPr="00CC6D18">
        <w:rPr>
          <w:lang w:val="en-US"/>
        </w:rPr>
        <w:t xml:space="preserve">1.2 </w:t>
      </w:r>
      <w:r w:rsidRPr="00CC6D18">
        <w:rPr>
          <w:cs/>
          <w:lang w:val="en-US"/>
        </w:rPr>
        <w:t xml:space="preserve">เท่า นับตั้งแต่ปี </w:t>
      </w:r>
      <w:r w:rsidRPr="00CC6D18">
        <w:rPr>
          <w:lang w:val="en-US"/>
        </w:rPr>
        <w:t xml:space="preserve">2565 </w:t>
      </w:r>
      <w:r w:rsidRPr="00CC6D18">
        <w:rPr>
          <w:cs/>
          <w:lang w:val="en-US"/>
        </w:rPr>
        <w:t xml:space="preserve">เป็นต้นไป และ </w:t>
      </w:r>
      <w:r w:rsidRPr="00CC6D18">
        <w:rPr>
          <w:lang w:val="en-US"/>
        </w:rPr>
        <w:t xml:space="preserve">(3) </w:t>
      </w:r>
      <w:r w:rsidRPr="00CC6D18">
        <w:rPr>
          <w:cs/>
          <w:lang w:val="en-US"/>
        </w:rPr>
        <w:t xml:space="preserve">อัตราส่วนทางการเงิน </w:t>
      </w:r>
      <w:r w:rsidRPr="00CC6D18">
        <w:rPr>
          <w:lang w:val="en-US"/>
        </w:rPr>
        <w:t xml:space="preserve">Interest bearing debt to EBITDA </w:t>
      </w:r>
      <w:r w:rsidRPr="00CC6D18">
        <w:rPr>
          <w:cs/>
          <w:lang w:val="en-US"/>
        </w:rPr>
        <w:t xml:space="preserve">ไม่เกินกว่า </w:t>
      </w:r>
      <w:r w:rsidRPr="00CC6D18">
        <w:rPr>
          <w:lang w:val="en-US"/>
        </w:rPr>
        <w:t xml:space="preserve">4.5 </w:t>
      </w:r>
      <w:r w:rsidRPr="00CC6D18">
        <w:rPr>
          <w:cs/>
          <w:lang w:val="en-US"/>
        </w:rPr>
        <w:t xml:space="preserve">เท่า ในปี </w:t>
      </w:r>
      <w:r w:rsidRPr="00CC6D18">
        <w:rPr>
          <w:lang w:val="en-US"/>
        </w:rPr>
        <w:t xml:space="preserve">2565 </w:t>
      </w:r>
      <w:r w:rsidRPr="00CC6D18">
        <w:rPr>
          <w:cs/>
          <w:lang w:val="en-US"/>
        </w:rPr>
        <w:t xml:space="preserve">ไม่เกินกว่า </w:t>
      </w:r>
      <w:r w:rsidRPr="00CC6D18">
        <w:rPr>
          <w:lang w:val="en-US"/>
        </w:rPr>
        <w:t xml:space="preserve">3.0 </w:t>
      </w:r>
      <w:r w:rsidRPr="00CC6D18">
        <w:rPr>
          <w:cs/>
          <w:lang w:val="en-US"/>
        </w:rPr>
        <w:t xml:space="preserve">เท่า ในปี </w:t>
      </w:r>
      <w:r w:rsidRPr="00CC6D18">
        <w:rPr>
          <w:lang w:val="en-US"/>
        </w:rPr>
        <w:t xml:space="preserve">2566 </w:t>
      </w:r>
      <w:r w:rsidRPr="00CC6D18">
        <w:rPr>
          <w:cs/>
          <w:lang w:val="en-US"/>
        </w:rPr>
        <w:t xml:space="preserve">และ </w:t>
      </w:r>
      <w:r w:rsidRPr="00CC6D18">
        <w:rPr>
          <w:lang w:val="en-US"/>
        </w:rPr>
        <w:t xml:space="preserve">2567 </w:t>
      </w:r>
      <w:r w:rsidRPr="00CC6D18">
        <w:rPr>
          <w:cs/>
          <w:lang w:val="en-US"/>
        </w:rPr>
        <w:t xml:space="preserve">และไม่เกินกว่า </w:t>
      </w:r>
      <w:r w:rsidRPr="00CC6D18">
        <w:rPr>
          <w:lang w:val="en-US"/>
        </w:rPr>
        <w:t xml:space="preserve">2.0 </w:t>
      </w:r>
      <w:r w:rsidRPr="00CC6D18">
        <w:rPr>
          <w:cs/>
          <w:lang w:val="en-US"/>
        </w:rPr>
        <w:t xml:space="preserve">เท่า ตั้งแต่ปี </w:t>
      </w:r>
      <w:r w:rsidRPr="00CC6D18">
        <w:rPr>
          <w:lang w:val="en-US"/>
        </w:rPr>
        <w:t>2568</w:t>
      </w:r>
      <w:r w:rsidRPr="00CC6D18">
        <w:rPr>
          <w:cs/>
          <w:lang w:val="en-US"/>
        </w:rPr>
        <w:t xml:space="preserve"> เป็นต้นไป</w:t>
      </w:r>
      <w:r w:rsidR="00175FA8" w:rsidRPr="00CC6D18">
        <w:rPr>
          <w:lang w:val="en-US"/>
        </w:rPr>
        <w:t xml:space="preserve"> </w:t>
      </w:r>
    </w:p>
    <w:p w14:paraId="1B00683E" w14:textId="77777777" w:rsidR="0059254E" w:rsidRPr="00CC6D18" w:rsidRDefault="0059254E" w:rsidP="00AC2AB8">
      <w:pPr>
        <w:pStyle w:val="FSContent"/>
        <w:rPr>
          <w:lang w:val="en-US"/>
        </w:rPr>
      </w:pPr>
    </w:p>
    <w:p w14:paraId="51023AC6" w14:textId="1418EB1D" w:rsidR="00AC2AB8" w:rsidRPr="00CC6D18" w:rsidRDefault="00175FA8" w:rsidP="00AC2AB8">
      <w:pPr>
        <w:pStyle w:val="FSContent"/>
        <w:rPr>
          <w:cs/>
          <w:lang w:val="en-US"/>
        </w:rPr>
      </w:pPr>
      <w:r w:rsidRPr="00CC6D18">
        <w:rPr>
          <w:rFonts w:hint="cs"/>
          <w:cs/>
          <w:lang w:val="en-US"/>
        </w:rPr>
        <w:t xml:space="preserve">กลุ่มบริษัทและบริษัทไม่สามารถดำรงเงื่อนไขอัตราส่วนความสามารถในการชำระหนี้ในงบการเงินสำหรับปีสิ้นสุดวันที่ </w:t>
      </w:r>
      <w:r w:rsidRPr="00CC6D18">
        <w:rPr>
          <w:lang w:val="en-US"/>
        </w:rPr>
        <w:t xml:space="preserve">31 </w:t>
      </w:r>
      <w:r w:rsidRPr="00CC6D18">
        <w:rPr>
          <w:rFonts w:hint="cs"/>
          <w:cs/>
          <w:lang w:val="en-US"/>
        </w:rPr>
        <w:t xml:space="preserve">ธันวาคม </w:t>
      </w:r>
      <w:r w:rsidRPr="00CC6D18">
        <w:rPr>
          <w:lang w:val="en-US"/>
        </w:rPr>
        <w:t xml:space="preserve">2566 </w:t>
      </w:r>
      <w:r w:rsidRPr="00CC6D18">
        <w:rPr>
          <w:rFonts w:hint="cs"/>
          <w:cs/>
          <w:lang w:val="en-US"/>
        </w:rPr>
        <w:t xml:space="preserve">อย่างไรก็ตาม เมื่อวันที่ </w:t>
      </w:r>
      <w:r w:rsidRPr="00CC6D18">
        <w:rPr>
          <w:lang w:val="en-US"/>
        </w:rPr>
        <w:t xml:space="preserve">21 </w:t>
      </w:r>
      <w:r w:rsidRPr="00CC6D18">
        <w:rPr>
          <w:rFonts w:hint="cs"/>
          <w:cs/>
          <w:lang w:val="en-US"/>
        </w:rPr>
        <w:t xml:space="preserve">ธันวาคม </w:t>
      </w:r>
      <w:r w:rsidRPr="00CC6D18">
        <w:rPr>
          <w:lang w:val="en-US"/>
        </w:rPr>
        <w:t xml:space="preserve">2566 </w:t>
      </w:r>
      <w:r w:rsidRPr="00CC6D18">
        <w:rPr>
          <w:rFonts w:hint="cs"/>
          <w:cs/>
          <w:lang w:val="en-US"/>
        </w:rPr>
        <w:t>สถาบันการเงินแห่งนั้นได้ให้หนังสือผ่อนผันการผิดเงื่อนไขและไม่ใช้สิทธิในเหตุผิดนัดสัญญาดังกล่าว</w:t>
      </w:r>
    </w:p>
    <w:p w14:paraId="6D1A05AA" w14:textId="77777777" w:rsidR="00AC2AB8" w:rsidRPr="00CC6D18" w:rsidRDefault="00AC2AB8" w:rsidP="008B3A3B">
      <w:pPr>
        <w:pStyle w:val="FSContent"/>
        <w:rPr>
          <w:lang w:val="en-US"/>
        </w:rPr>
      </w:pPr>
    </w:p>
    <w:p w14:paraId="4DDE3C3C" w14:textId="46E1C91B" w:rsidR="002C4FD1" w:rsidRPr="00CC6D18" w:rsidRDefault="002C4FD1" w:rsidP="00425E5C">
      <w:pPr>
        <w:pStyle w:val="FSContent"/>
        <w:rPr>
          <w:b/>
          <w:bCs/>
          <w:i/>
          <w:iCs/>
          <w:lang w:val="en-US"/>
        </w:rPr>
      </w:pPr>
      <w:r w:rsidRPr="00CC6D18">
        <w:rPr>
          <w:rFonts w:hint="cs"/>
          <w:b/>
          <w:bCs/>
          <w:i/>
          <w:iCs/>
          <w:cs/>
          <w:lang w:val="en-US"/>
        </w:rPr>
        <w:t>เงินกู้ยืมระยะยาวจากสถาบันการเงิน</w:t>
      </w:r>
    </w:p>
    <w:p w14:paraId="61B9A1FC" w14:textId="77777777" w:rsidR="002C4FD1" w:rsidRPr="00CC6D18" w:rsidRDefault="002C4FD1" w:rsidP="002C4FD1">
      <w:pPr>
        <w:pStyle w:val="FSContent"/>
        <w:rPr>
          <w:lang w:val="en-US"/>
        </w:rPr>
      </w:pPr>
    </w:p>
    <w:p w14:paraId="770AD131" w14:textId="188BE8E4" w:rsidR="00416991" w:rsidRPr="00CC6D18" w:rsidRDefault="002C4FD1" w:rsidP="003B1495">
      <w:pPr>
        <w:pStyle w:val="FSContent"/>
        <w:rPr>
          <w:lang w:val="en-US"/>
        </w:rPr>
      </w:pPr>
      <w:r w:rsidRPr="00CC6D18">
        <w:rPr>
          <w:rFonts w:hint="cs"/>
          <w:cs/>
          <w:lang w:val="en-US"/>
        </w:rPr>
        <w:t xml:space="preserve">ณ วันที่ </w:t>
      </w:r>
      <w:r w:rsidRPr="00CC6D18">
        <w:rPr>
          <w:lang w:val="en-US"/>
        </w:rPr>
        <w:t xml:space="preserve">31 </w:t>
      </w:r>
      <w:r w:rsidRPr="00CC6D18">
        <w:rPr>
          <w:rFonts w:hint="cs"/>
          <w:cs/>
          <w:lang w:val="en-US"/>
        </w:rPr>
        <w:t xml:space="preserve">ธันวาคม </w:t>
      </w:r>
      <w:r w:rsidRPr="00CC6D18">
        <w:rPr>
          <w:lang w:val="en-US"/>
        </w:rPr>
        <w:t>256</w:t>
      </w:r>
      <w:r w:rsidR="00AC2AB8" w:rsidRPr="00CC6D18">
        <w:rPr>
          <w:lang w:val="en-US"/>
        </w:rPr>
        <w:t>6</w:t>
      </w:r>
      <w:r w:rsidRPr="00CC6D18">
        <w:rPr>
          <w:lang w:val="en-US"/>
        </w:rPr>
        <w:t xml:space="preserve"> </w:t>
      </w:r>
      <w:r w:rsidR="00425E5C" w:rsidRPr="00CC6D18">
        <w:rPr>
          <w:rFonts w:hint="cs"/>
          <w:cs/>
          <w:lang w:val="en-US"/>
        </w:rPr>
        <w:t>กลุ่มบริษัทและ</w:t>
      </w:r>
      <w:r w:rsidRPr="00CC6D18">
        <w:rPr>
          <w:rFonts w:hint="cs"/>
          <w:cs/>
          <w:lang w:val="en-US"/>
        </w:rPr>
        <w:t>บริษัทมีเงินกู้ยืมระยะยาว</w:t>
      </w:r>
      <w:r w:rsidR="000348D5" w:rsidRPr="00CC6D18">
        <w:rPr>
          <w:rFonts w:hint="cs"/>
          <w:cs/>
          <w:lang w:val="en-US"/>
        </w:rPr>
        <w:t>จากสถาบันการเงินหลายแห่ง</w:t>
      </w:r>
      <w:r w:rsidRPr="00CC6D18">
        <w:rPr>
          <w:rFonts w:hint="cs"/>
          <w:cs/>
          <w:lang w:val="en-US"/>
        </w:rPr>
        <w:t xml:space="preserve">จำนวน </w:t>
      </w:r>
      <w:r w:rsidR="00AC2AB8" w:rsidRPr="00CC6D18">
        <w:rPr>
          <w:lang w:val="en-US"/>
        </w:rPr>
        <w:t>56.8</w:t>
      </w:r>
      <w:r w:rsidR="00B81434" w:rsidRPr="00CC6D18">
        <w:rPr>
          <w:lang w:val="en-US"/>
        </w:rPr>
        <w:br/>
      </w:r>
      <w:r w:rsidRPr="00CC6D18">
        <w:rPr>
          <w:rFonts w:hint="cs"/>
          <w:cs/>
          <w:lang w:val="en-US"/>
        </w:rPr>
        <w:t>ล้านบาท</w:t>
      </w:r>
      <w:r w:rsidR="00AA02BF" w:rsidRPr="00CC6D18">
        <w:rPr>
          <w:rFonts w:hint="cs"/>
          <w:cs/>
          <w:lang w:val="en-US"/>
        </w:rPr>
        <w:t xml:space="preserve"> และ </w:t>
      </w:r>
      <w:r w:rsidR="00AA02BF" w:rsidRPr="00CC6D18">
        <w:rPr>
          <w:lang w:val="en-US"/>
        </w:rPr>
        <w:t xml:space="preserve">56.8 </w:t>
      </w:r>
      <w:r w:rsidR="00AA02BF" w:rsidRPr="00CC6D18">
        <w:rPr>
          <w:rFonts w:hint="cs"/>
          <w:cs/>
          <w:lang w:val="en-US"/>
        </w:rPr>
        <w:t>ล้านบาท ตามลำดับ</w:t>
      </w:r>
      <w:r w:rsidRPr="00CC6D18">
        <w:rPr>
          <w:rFonts w:hint="cs"/>
          <w:cs/>
          <w:lang w:val="en-US"/>
        </w:rPr>
        <w:t xml:space="preserve"> </w:t>
      </w:r>
      <w:r w:rsidRPr="00CC6D18">
        <w:rPr>
          <w:i/>
          <w:iCs/>
          <w:lang w:val="en-US"/>
        </w:rPr>
        <w:t>(25</w:t>
      </w:r>
      <w:r w:rsidR="005B14A7" w:rsidRPr="00CC6D18">
        <w:rPr>
          <w:i/>
          <w:iCs/>
          <w:lang w:val="en-US"/>
        </w:rPr>
        <w:t>6</w:t>
      </w:r>
      <w:r w:rsidR="00AC2AB8" w:rsidRPr="00CC6D18">
        <w:rPr>
          <w:i/>
          <w:iCs/>
          <w:lang w:val="en-US"/>
        </w:rPr>
        <w:t xml:space="preserve">5 </w:t>
      </w:r>
      <w:r w:rsidRPr="00CC6D18">
        <w:rPr>
          <w:i/>
          <w:iCs/>
          <w:lang w:val="en-US"/>
        </w:rPr>
        <w:t xml:space="preserve">: </w:t>
      </w:r>
      <w:r w:rsidR="00AC2AB8" w:rsidRPr="00CC6D18">
        <w:rPr>
          <w:i/>
          <w:iCs/>
          <w:lang w:val="en-US"/>
        </w:rPr>
        <w:t>47.</w:t>
      </w:r>
      <w:r w:rsidR="0076670E" w:rsidRPr="00CC6D18">
        <w:rPr>
          <w:i/>
          <w:iCs/>
          <w:lang w:val="en-US"/>
        </w:rPr>
        <w:t>7</w:t>
      </w:r>
      <w:r w:rsidR="00AC2AB8" w:rsidRPr="00CC6D18">
        <w:rPr>
          <w:i/>
          <w:iCs/>
          <w:lang w:val="en-US"/>
        </w:rPr>
        <w:t xml:space="preserve"> </w:t>
      </w:r>
      <w:r w:rsidR="00AC2AB8" w:rsidRPr="00CC6D18">
        <w:rPr>
          <w:rFonts w:hint="cs"/>
          <w:i/>
          <w:iCs/>
          <w:cs/>
          <w:lang w:val="en-US"/>
        </w:rPr>
        <w:t xml:space="preserve">ล้านบาท และ </w:t>
      </w:r>
      <w:r w:rsidR="00AC2AB8" w:rsidRPr="00CC6D18">
        <w:rPr>
          <w:i/>
          <w:iCs/>
          <w:lang w:val="en-US"/>
        </w:rPr>
        <w:t>44.2</w:t>
      </w:r>
      <w:r w:rsidRPr="00CC6D18">
        <w:rPr>
          <w:i/>
          <w:iCs/>
          <w:lang w:val="en-US"/>
        </w:rPr>
        <w:t xml:space="preserve"> </w:t>
      </w:r>
      <w:r w:rsidRPr="00CC6D18">
        <w:rPr>
          <w:i/>
          <w:iCs/>
          <w:cs/>
          <w:lang w:val="en-US"/>
        </w:rPr>
        <w:t>ล้านบาท</w:t>
      </w:r>
      <w:r w:rsidR="00AC2AB8" w:rsidRPr="00CC6D18">
        <w:rPr>
          <w:rFonts w:hint="cs"/>
          <w:i/>
          <w:iCs/>
          <w:cs/>
          <w:lang w:val="en-US"/>
        </w:rPr>
        <w:t xml:space="preserve"> ตามลำดับ</w:t>
      </w:r>
      <w:r w:rsidRPr="00CC6D18">
        <w:rPr>
          <w:i/>
          <w:iCs/>
          <w:lang w:val="en-US"/>
        </w:rPr>
        <w:t xml:space="preserve">) </w:t>
      </w:r>
      <w:r w:rsidRPr="00CC6D18">
        <w:rPr>
          <w:rFonts w:hint="cs"/>
          <w:cs/>
          <w:lang w:val="en-US"/>
        </w:rPr>
        <w:t>โดย</w:t>
      </w:r>
      <w:r w:rsidR="003D1E39" w:rsidRPr="00CC6D18">
        <w:rPr>
          <w:rFonts w:hint="cs"/>
          <w:cs/>
          <w:lang w:val="en-US"/>
        </w:rPr>
        <w:t>เ</w:t>
      </w:r>
      <w:r w:rsidRPr="00CC6D18">
        <w:rPr>
          <w:rFonts w:hint="cs"/>
          <w:cs/>
          <w:lang w:val="en-US"/>
        </w:rPr>
        <w:t xml:space="preserve">งินกู้ยืมดังกล่าวมีกำหนดชำระคืนเงินต้นพร้อมดอกเบี้ยเป็นรายเดือนในระยะเวลาและจำนวนเงินที่แตกต่างกันสิ้นสุดปี </w:t>
      </w:r>
      <w:r w:rsidR="009C50D4" w:rsidRPr="00CC6D18">
        <w:rPr>
          <w:lang w:val="en-US"/>
        </w:rPr>
        <w:t>25</w:t>
      </w:r>
      <w:r w:rsidR="002B317D" w:rsidRPr="00CC6D18">
        <w:rPr>
          <w:lang w:val="en-US"/>
        </w:rPr>
        <w:t>7</w:t>
      </w:r>
      <w:r w:rsidR="00A43BBF" w:rsidRPr="00CC6D18">
        <w:rPr>
          <w:lang w:val="en-US"/>
        </w:rPr>
        <w:t>3</w:t>
      </w:r>
      <w:r w:rsidRPr="00CC6D18">
        <w:rPr>
          <w:lang w:val="en-US"/>
        </w:rPr>
        <w:t xml:space="preserve"> </w:t>
      </w:r>
      <w:r w:rsidRPr="00CC6D18">
        <w:rPr>
          <w:rFonts w:hint="cs"/>
          <w:cs/>
          <w:lang w:val="en-US"/>
        </w:rPr>
        <w:t>ซึ่งมีรายละเอี</w:t>
      </w:r>
      <w:r w:rsidR="003D1E39" w:rsidRPr="00CC6D18">
        <w:rPr>
          <w:rFonts w:hint="cs"/>
          <w:cs/>
          <w:lang w:val="en-US"/>
        </w:rPr>
        <w:t>ย</w:t>
      </w:r>
      <w:r w:rsidRPr="00CC6D18">
        <w:rPr>
          <w:rFonts w:hint="cs"/>
          <w:cs/>
          <w:lang w:val="en-US"/>
        </w:rPr>
        <w:t>ดดังต่อไปนี้</w:t>
      </w:r>
    </w:p>
    <w:p w14:paraId="32DC4BC3" w14:textId="14CB5C06" w:rsidR="005E6DBE" w:rsidRPr="00CC6D18" w:rsidRDefault="005E6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eastAsia="x-none"/>
        </w:rPr>
      </w:pPr>
    </w:p>
    <w:tbl>
      <w:tblPr>
        <w:tblW w:w="90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02"/>
        <w:gridCol w:w="1417"/>
        <w:gridCol w:w="2552"/>
        <w:gridCol w:w="1309"/>
        <w:gridCol w:w="250"/>
        <w:gridCol w:w="20"/>
        <w:gridCol w:w="1350"/>
        <w:gridCol w:w="48"/>
      </w:tblGrid>
      <w:tr w:rsidR="00AA02BF" w:rsidRPr="00CC6D18" w14:paraId="609C9AE9" w14:textId="77777777">
        <w:trPr>
          <w:gridAfter w:val="1"/>
          <w:wAfter w:w="48" w:type="dxa"/>
          <w:tblHeader/>
        </w:trPr>
        <w:tc>
          <w:tcPr>
            <w:tcW w:w="2102" w:type="dxa"/>
          </w:tcPr>
          <w:p w14:paraId="612F47F3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17" w:type="dxa"/>
          </w:tcPr>
          <w:p w14:paraId="6DE81076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552" w:type="dxa"/>
            <w:shd w:val="clear" w:color="auto" w:fill="auto"/>
          </w:tcPr>
          <w:p w14:paraId="7ACC813D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929" w:type="dxa"/>
            <w:gridSpan w:val="4"/>
            <w:shd w:val="clear" w:color="auto" w:fill="auto"/>
          </w:tcPr>
          <w:p w14:paraId="12870377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A02BF" w:rsidRPr="00CC6D18" w14:paraId="177AACB1" w14:textId="77777777">
        <w:trPr>
          <w:gridAfter w:val="1"/>
          <w:wAfter w:w="48" w:type="dxa"/>
          <w:tblHeader/>
        </w:trPr>
        <w:tc>
          <w:tcPr>
            <w:tcW w:w="2102" w:type="dxa"/>
          </w:tcPr>
          <w:p w14:paraId="72EFBCB3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17" w:type="dxa"/>
            <w:vAlign w:val="bottom"/>
          </w:tcPr>
          <w:p w14:paraId="722719FB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ระยะเวลาครบ</w:t>
            </w:r>
          </w:p>
        </w:tc>
        <w:tc>
          <w:tcPr>
            <w:tcW w:w="2552" w:type="dxa"/>
            <w:shd w:val="clear" w:color="auto" w:fill="auto"/>
          </w:tcPr>
          <w:p w14:paraId="611CB53B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09" w:type="dxa"/>
            <w:shd w:val="clear" w:color="auto" w:fill="auto"/>
          </w:tcPr>
          <w:p w14:paraId="2A634B52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E4D6121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0006947A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2565</w:t>
            </w:r>
          </w:p>
        </w:tc>
      </w:tr>
      <w:tr w:rsidR="00AA02BF" w:rsidRPr="00CC6D18" w14:paraId="7EB9899A" w14:textId="77777777">
        <w:trPr>
          <w:tblHeader/>
        </w:trPr>
        <w:tc>
          <w:tcPr>
            <w:tcW w:w="2102" w:type="dxa"/>
          </w:tcPr>
          <w:p w14:paraId="583FC7C2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17" w:type="dxa"/>
          </w:tcPr>
          <w:p w14:paraId="21DF5396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กำหนดของ</w:t>
            </w:r>
          </w:p>
        </w:tc>
        <w:tc>
          <w:tcPr>
            <w:tcW w:w="2552" w:type="dxa"/>
            <w:shd w:val="clear" w:color="auto" w:fill="auto"/>
          </w:tcPr>
          <w:p w14:paraId="0F96574B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09" w:type="dxa"/>
            <w:shd w:val="clear" w:color="auto" w:fill="auto"/>
          </w:tcPr>
          <w:p w14:paraId="159F9BC2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27272E34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418" w:type="dxa"/>
            <w:gridSpan w:val="3"/>
            <w:shd w:val="clear" w:color="auto" w:fill="auto"/>
          </w:tcPr>
          <w:p w14:paraId="25245ABB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(ปรับปรุงใหม่)</w:t>
            </w:r>
          </w:p>
        </w:tc>
      </w:tr>
      <w:tr w:rsidR="00AA02BF" w:rsidRPr="00CC6D18" w14:paraId="008B3BB8" w14:textId="77777777">
        <w:trPr>
          <w:gridAfter w:val="1"/>
          <w:wAfter w:w="48" w:type="dxa"/>
          <w:tblHeader/>
        </w:trPr>
        <w:tc>
          <w:tcPr>
            <w:tcW w:w="2102" w:type="dxa"/>
          </w:tcPr>
          <w:p w14:paraId="2EE0D8B3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อัตราดอกเบี้ย</w:t>
            </w:r>
          </w:p>
        </w:tc>
        <w:tc>
          <w:tcPr>
            <w:tcW w:w="1417" w:type="dxa"/>
          </w:tcPr>
          <w:p w14:paraId="02E61955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เงินงวดสุดท้าย</w:t>
            </w:r>
          </w:p>
        </w:tc>
        <w:tc>
          <w:tcPr>
            <w:tcW w:w="2552" w:type="dxa"/>
            <w:shd w:val="clear" w:color="auto" w:fill="auto"/>
          </w:tcPr>
          <w:p w14:paraId="50667E3C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ค้ำประกัน</w:t>
            </w:r>
          </w:p>
        </w:tc>
        <w:tc>
          <w:tcPr>
            <w:tcW w:w="2929" w:type="dxa"/>
            <w:gridSpan w:val="4"/>
            <w:shd w:val="clear" w:color="auto" w:fill="auto"/>
          </w:tcPr>
          <w:p w14:paraId="0705B206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02BF" w:rsidRPr="00CC6D18" w14:paraId="154C8B8D" w14:textId="77777777">
        <w:trPr>
          <w:gridAfter w:val="1"/>
          <w:wAfter w:w="48" w:type="dxa"/>
        </w:trPr>
        <w:tc>
          <w:tcPr>
            <w:tcW w:w="2102" w:type="dxa"/>
          </w:tcPr>
          <w:p w14:paraId="787EA369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C6D1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1 : </w:t>
            </w:r>
            <w:r w:rsidRPr="00CC6D18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>MLR</w:t>
            </w:r>
            <w:r w:rsidRPr="00CC6D1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-4.1%</w:t>
            </w:r>
          </w:p>
          <w:p w14:paraId="2D4FDB5F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C6D18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>2 - 3 : MLR-3.1%</w:t>
            </w:r>
          </w:p>
          <w:p w14:paraId="6B9FA400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C6D18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>4 - 5 : MLR-2.1%</w:t>
            </w:r>
          </w:p>
          <w:p w14:paraId="666381B1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C6D18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 xml:space="preserve">6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val="en-GB" w:eastAsia="x-none"/>
              </w:rPr>
              <w:t>จนครบกำหนด</w:t>
            </w:r>
            <w:r w:rsidRPr="00CC6D18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 xml:space="preserve"> : MLR-1.6%</w:t>
            </w:r>
          </w:p>
        </w:tc>
        <w:tc>
          <w:tcPr>
            <w:tcW w:w="1417" w:type="dxa"/>
          </w:tcPr>
          <w:p w14:paraId="12736082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2573</w:t>
            </w:r>
          </w:p>
        </w:tc>
        <w:tc>
          <w:tcPr>
            <w:tcW w:w="2552" w:type="dxa"/>
            <w:shd w:val="clear" w:color="auto" w:fill="auto"/>
          </w:tcPr>
          <w:p w14:paraId="5D12AB20" w14:textId="293A2D16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</w:t>
            </w:r>
          </w:p>
        </w:tc>
        <w:tc>
          <w:tcPr>
            <w:tcW w:w="1309" w:type="dxa"/>
            <w:shd w:val="clear" w:color="auto" w:fill="auto"/>
          </w:tcPr>
          <w:p w14:paraId="303BC511" w14:textId="1F9B03F2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22,340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003D9DF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EC9F86F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25,086</w:t>
            </w:r>
          </w:p>
        </w:tc>
      </w:tr>
      <w:tr w:rsidR="00AA02BF" w:rsidRPr="00CC6D18" w14:paraId="733593F4" w14:textId="77777777">
        <w:trPr>
          <w:gridAfter w:val="1"/>
          <w:wAfter w:w="48" w:type="dxa"/>
        </w:trPr>
        <w:tc>
          <w:tcPr>
            <w:tcW w:w="2102" w:type="dxa"/>
          </w:tcPr>
          <w:p w14:paraId="34925DA1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6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C6D1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1 - 3 : MLR-2.55%</w:t>
            </w:r>
          </w:p>
          <w:p w14:paraId="6E1EAA90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6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C6D1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4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CC6D18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 xml:space="preserve">: </w:t>
            </w:r>
            <w:r w:rsidRPr="00CC6D1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MLR-2.3%</w:t>
            </w:r>
          </w:p>
        </w:tc>
        <w:tc>
          <w:tcPr>
            <w:tcW w:w="1417" w:type="dxa"/>
          </w:tcPr>
          <w:p w14:paraId="298239EE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2571</w:t>
            </w:r>
          </w:p>
        </w:tc>
        <w:tc>
          <w:tcPr>
            <w:tcW w:w="2552" w:type="dxa"/>
            <w:shd w:val="clear" w:color="auto" w:fill="auto"/>
          </w:tcPr>
          <w:p w14:paraId="03F53901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ที่ดินที่เป็นกรรมสิทธิ์ของบริษัทและบริษัทย่อย</w:t>
            </w:r>
          </w:p>
        </w:tc>
        <w:tc>
          <w:tcPr>
            <w:tcW w:w="1309" w:type="dxa"/>
            <w:shd w:val="clear" w:color="auto" w:fill="auto"/>
          </w:tcPr>
          <w:p w14:paraId="71989129" w14:textId="2C378D28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18,927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505BBC6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801415E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2D78CB" w:rsidRPr="00CC6D18" w14:paraId="7B8A4BB9" w14:textId="77777777">
        <w:trPr>
          <w:gridAfter w:val="1"/>
          <w:wAfter w:w="48" w:type="dxa"/>
        </w:trPr>
        <w:tc>
          <w:tcPr>
            <w:tcW w:w="2102" w:type="dxa"/>
          </w:tcPr>
          <w:p w14:paraId="5D9E73A2" w14:textId="77777777" w:rsidR="002D78CB" w:rsidRPr="00CC6D18" w:rsidRDefault="002D78CB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6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7" w:type="dxa"/>
          </w:tcPr>
          <w:p w14:paraId="22C706F0" w14:textId="77777777" w:rsidR="002D78CB" w:rsidRPr="00CC6D18" w:rsidRDefault="002D78CB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552" w:type="dxa"/>
            <w:shd w:val="clear" w:color="auto" w:fill="auto"/>
          </w:tcPr>
          <w:p w14:paraId="4861ED0B" w14:textId="77777777" w:rsidR="002D78CB" w:rsidRPr="00CC6D18" w:rsidRDefault="002D78CB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09" w:type="dxa"/>
            <w:shd w:val="clear" w:color="auto" w:fill="auto"/>
          </w:tcPr>
          <w:p w14:paraId="6FCFA040" w14:textId="77777777" w:rsidR="002D78CB" w:rsidRPr="00CC6D18" w:rsidRDefault="002D78CB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B43AE9D" w14:textId="77777777" w:rsidR="002D78CB" w:rsidRPr="00CC6D18" w:rsidRDefault="002D78CB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E8E7E26" w14:textId="77777777" w:rsidR="002D78CB" w:rsidRPr="00CC6D18" w:rsidRDefault="002D78CB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02BF" w:rsidRPr="00CC6D18" w14:paraId="2E825959" w14:textId="77777777">
        <w:trPr>
          <w:gridAfter w:val="1"/>
          <w:wAfter w:w="48" w:type="dxa"/>
        </w:trPr>
        <w:tc>
          <w:tcPr>
            <w:tcW w:w="2102" w:type="dxa"/>
          </w:tcPr>
          <w:p w14:paraId="6979EB8D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6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lastRenderedPageBreak/>
              <w:t xml:space="preserve">ปีที่ </w:t>
            </w:r>
            <w:r w:rsidRPr="00CC6D1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1 - 2 : MLR-2.0%</w:t>
            </w:r>
          </w:p>
          <w:p w14:paraId="054E806E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C6D1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3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CC6D18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 xml:space="preserve">: </w:t>
            </w:r>
            <w:r w:rsidRPr="00CC6D1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MLR-1.0%</w:t>
            </w:r>
          </w:p>
        </w:tc>
        <w:tc>
          <w:tcPr>
            <w:tcW w:w="1417" w:type="dxa"/>
          </w:tcPr>
          <w:p w14:paraId="2FA1A745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2570</w:t>
            </w:r>
          </w:p>
        </w:tc>
        <w:tc>
          <w:tcPr>
            <w:tcW w:w="2552" w:type="dxa"/>
            <w:shd w:val="clear" w:color="auto" w:fill="auto"/>
          </w:tcPr>
          <w:p w14:paraId="679ADB74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ผู้บริหารสำคัญ และบรรษัทประกันสินเชื่ออุตสาหกรรมขนาดย่อม(บสย.)</w:t>
            </w:r>
          </w:p>
        </w:tc>
        <w:tc>
          <w:tcPr>
            <w:tcW w:w="1309" w:type="dxa"/>
            <w:shd w:val="clear" w:color="auto" w:fill="auto"/>
          </w:tcPr>
          <w:p w14:paraId="073702B1" w14:textId="2DA7F0E9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14,666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46EE5EA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D7722E5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17,782</w:t>
            </w:r>
          </w:p>
        </w:tc>
      </w:tr>
      <w:tr w:rsidR="00AA02BF" w:rsidRPr="00CC6D18" w14:paraId="1138B1B2" w14:textId="77777777">
        <w:trPr>
          <w:gridAfter w:val="1"/>
          <w:wAfter w:w="48" w:type="dxa"/>
        </w:trPr>
        <w:tc>
          <w:tcPr>
            <w:tcW w:w="2102" w:type="dxa"/>
          </w:tcPr>
          <w:p w14:paraId="59AA80F9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C6D1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1 - 2 : 2.0%</w:t>
            </w:r>
          </w:p>
          <w:p w14:paraId="7D22C1E5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6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C6D1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3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CC6D18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>:</w:t>
            </w:r>
            <w:r w:rsidRPr="00CC6D1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7.0%</w:t>
            </w:r>
          </w:p>
        </w:tc>
        <w:tc>
          <w:tcPr>
            <w:tcW w:w="1417" w:type="dxa"/>
          </w:tcPr>
          <w:p w14:paraId="39756E8B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2569</w:t>
            </w:r>
          </w:p>
        </w:tc>
        <w:tc>
          <w:tcPr>
            <w:tcW w:w="2552" w:type="dxa"/>
            <w:shd w:val="clear" w:color="auto" w:fill="auto"/>
          </w:tcPr>
          <w:p w14:paraId="691EAA2D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บรรษัทประกันสินเชื่ออุตสาหกรรมขนาดย่อม (บสย.)</w:t>
            </w:r>
          </w:p>
        </w:tc>
        <w:tc>
          <w:tcPr>
            <w:tcW w:w="1309" w:type="dxa"/>
            <w:shd w:val="clear" w:color="auto" w:fill="auto"/>
          </w:tcPr>
          <w:p w14:paraId="58737ED3" w14:textId="3305E896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861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1D555DE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04C1118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1,194</w:t>
            </w:r>
          </w:p>
        </w:tc>
      </w:tr>
      <w:tr w:rsidR="00AA02BF" w:rsidRPr="00CC6D18" w14:paraId="6023DC87" w14:textId="77777777">
        <w:trPr>
          <w:gridAfter w:val="1"/>
          <w:wAfter w:w="48" w:type="dxa"/>
        </w:trPr>
        <w:tc>
          <w:tcPr>
            <w:tcW w:w="2102" w:type="dxa"/>
          </w:tcPr>
          <w:p w14:paraId="4705A353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Prime rate</w:t>
            </w:r>
          </w:p>
        </w:tc>
        <w:tc>
          <w:tcPr>
            <w:tcW w:w="1417" w:type="dxa"/>
          </w:tcPr>
          <w:p w14:paraId="3E5780B1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2552" w:type="dxa"/>
            <w:shd w:val="clear" w:color="auto" w:fill="auto"/>
          </w:tcPr>
          <w:p w14:paraId="3DF0E277" w14:textId="797A75D9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ที่ดินที่เป็นกรรมสิทธิ์ของผู้บริหารสำคัญ</w:t>
            </w: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ของบริษัทย่อย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 ผู้บริหารสำคัญ</w:t>
            </w: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ของบริษัทย่อย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และ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บรรษัทประกันสินเชื่ออุตสาหกรรมขนาดย่อม (บสย.)</w:t>
            </w:r>
            <w:r w:rsidR="00DA6258" w:rsidRPr="00CC6D1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="00DA6258" w:rsidRPr="00CC6D18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และบัญชีฝากประจำและออมทรัพย์</w:t>
            </w:r>
          </w:p>
        </w:tc>
        <w:tc>
          <w:tcPr>
            <w:tcW w:w="1309" w:type="dxa"/>
            <w:shd w:val="clear" w:color="auto" w:fill="auto"/>
          </w:tcPr>
          <w:p w14:paraId="5D2CB2BD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6D1EFC1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EE77298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3,464</w:t>
            </w:r>
          </w:p>
        </w:tc>
      </w:tr>
      <w:tr w:rsidR="00AA02BF" w:rsidRPr="00CC6D18" w14:paraId="6488C7C6" w14:textId="77777777">
        <w:trPr>
          <w:gridAfter w:val="1"/>
          <w:wAfter w:w="48" w:type="dxa"/>
        </w:trPr>
        <w:tc>
          <w:tcPr>
            <w:tcW w:w="2102" w:type="dxa"/>
          </w:tcPr>
          <w:p w14:paraId="78AD708C" w14:textId="4909FF8D" w:rsidR="00AA02BF" w:rsidRPr="00CC6D18" w:rsidRDefault="00AA02BF" w:rsidP="00BF3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ร้อยละ 2.0 ต่อปี</w:t>
            </w:r>
          </w:p>
        </w:tc>
        <w:tc>
          <w:tcPr>
            <w:tcW w:w="1417" w:type="dxa"/>
          </w:tcPr>
          <w:p w14:paraId="30C39CFA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2552" w:type="dxa"/>
            <w:shd w:val="clear" w:color="auto" w:fill="auto"/>
          </w:tcPr>
          <w:p w14:paraId="5B69EEDF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หนังสือค้ำประกันจากสถาบันการเงินแห่งหนึ่ง</w:t>
            </w:r>
          </w:p>
        </w:tc>
        <w:tc>
          <w:tcPr>
            <w:tcW w:w="1309" w:type="dxa"/>
            <w:shd w:val="clear" w:color="auto" w:fill="auto"/>
          </w:tcPr>
          <w:p w14:paraId="09FDC8DE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80F96AE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50" w:type="dxa"/>
            <w:shd w:val="clear" w:color="auto" w:fill="auto"/>
          </w:tcPr>
          <w:p w14:paraId="39148D98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152</w:t>
            </w:r>
          </w:p>
        </w:tc>
      </w:tr>
      <w:tr w:rsidR="00AA02BF" w:rsidRPr="00CC6D18" w14:paraId="405DF3E1" w14:textId="77777777">
        <w:trPr>
          <w:gridAfter w:val="1"/>
          <w:wAfter w:w="48" w:type="dxa"/>
        </w:trPr>
        <w:tc>
          <w:tcPr>
            <w:tcW w:w="2102" w:type="dxa"/>
          </w:tcPr>
          <w:p w14:paraId="6E64E2AD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2F58E855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2" w:type="dxa"/>
          </w:tcPr>
          <w:p w14:paraId="00D5C47F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</w:tcPr>
          <w:p w14:paraId="23DFF7C8" w14:textId="7FCCE789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56,794</w:t>
            </w:r>
          </w:p>
        </w:tc>
        <w:tc>
          <w:tcPr>
            <w:tcW w:w="270" w:type="dxa"/>
            <w:gridSpan w:val="2"/>
          </w:tcPr>
          <w:p w14:paraId="62317D9C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FACB9BB" w14:textId="77777777" w:rsidR="00AA02BF" w:rsidRPr="00CC6D18" w:rsidRDefault="00AA02BF" w:rsidP="00AA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47,678</w:t>
            </w:r>
          </w:p>
        </w:tc>
      </w:tr>
    </w:tbl>
    <w:p w14:paraId="4CD97A36" w14:textId="109D9C87" w:rsidR="002D78CB" w:rsidRPr="00CC6D18" w:rsidRDefault="002D78CB" w:rsidP="003B1495">
      <w:pPr>
        <w:pStyle w:val="FSContent"/>
        <w:rPr>
          <w:cs/>
          <w:lang w:val="en-US"/>
        </w:rPr>
      </w:pPr>
    </w:p>
    <w:p w14:paraId="098AB0ED" w14:textId="77777777" w:rsidR="002D78CB" w:rsidRPr="00CC6D18" w:rsidRDefault="002D7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eastAsia="x-none"/>
        </w:rPr>
      </w:pPr>
      <w:r w:rsidRPr="00CC6D18">
        <w:rPr>
          <w:cs/>
        </w:rPr>
        <w:br w:type="page"/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02"/>
        <w:gridCol w:w="1417"/>
        <w:gridCol w:w="2552"/>
        <w:gridCol w:w="1309"/>
        <w:gridCol w:w="270"/>
        <w:gridCol w:w="1350"/>
      </w:tblGrid>
      <w:tr w:rsidR="005E6DBE" w:rsidRPr="00CC6D18" w14:paraId="523DFB1B" w14:textId="77777777">
        <w:trPr>
          <w:tblHeader/>
        </w:trPr>
        <w:tc>
          <w:tcPr>
            <w:tcW w:w="2102" w:type="dxa"/>
          </w:tcPr>
          <w:p w14:paraId="54FA7C99" w14:textId="77777777" w:rsidR="005E6DBE" w:rsidRPr="00CC6D18" w:rsidRDefault="005E6DBE" w:rsidP="005E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17" w:type="dxa"/>
          </w:tcPr>
          <w:p w14:paraId="288AD8BE" w14:textId="77777777" w:rsidR="005E6DBE" w:rsidRPr="00CC6D18" w:rsidRDefault="005E6DBE" w:rsidP="005E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552" w:type="dxa"/>
            <w:shd w:val="clear" w:color="auto" w:fill="auto"/>
          </w:tcPr>
          <w:p w14:paraId="71A9BEB9" w14:textId="77777777" w:rsidR="005E6DBE" w:rsidRPr="00CC6D18" w:rsidRDefault="005E6DBE" w:rsidP="005E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929" w:type="dxa"/>
            <w:gridSpan w:val="3"/>
            <w:shd w:val="clear" w:color="auto" w:fill="auto"/>
          </w:tcPr>
          <w:p w14:paraId="1806A6E9" w14:textId="77777777" w:rsidR="005E6DBE" w:rsidRPr="00CC6D18" w:rsidRDefault="005E6DBE" w:rsidP="005E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6DBE" w:rsidRPr="00CC6D18" w14:paraId="487A9E43" w14:textId="77777777">
        <w:trPr>
          <w:tblHeader/>
        </w:trPr>
        <w:tc>
          <w:tcPr>
            <w:tcW w:w="2102" w:type="dxa"/>
          </w:tcPr>
          <w:p w14:paraId="2ED71912" w14:textId="77777777" w:rsidR="005E6DBE" w:rsidRPr="00CC6D18" w:rsidRDefault="005E6DBE" w:rsidP="005E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17" w:type="dxa"/>
          </w:tcPr>
          <w:p w14:paraId="0CE98E5A" w14:textId="77777777" w:rsidR="005E6DBE" w:rsidRPr="00CC6D18" w:rsidRDefault="005E6DBE" w:rsidP="005E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ระยะเวลาครบกำหนดของ</w:t>
            </w:r>
          </w:p>
        </w:tc>
        <w:tc>
          <w:tcPr>
            <w:tcW w:w="2552" w:type="dxa"/>
            <w:shd w:val="clear" w:color="auto" w:fill="auto"/>
          </w:tcPr>
          <w:p w14:paraId="7706B8C1" w14:textId="77777777" w:rsidR="005E6DBE" w:rsidRPr="00CC6D18" w:rsidRDefault="005E6DBE" w:rsidP="005E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09" w:type="dxa"/>
            <w:shd w:val="clear" w:color="auto" w:fill="auto"/>
          </w:tcPr>
          <w:p w14:paraId="57EACECE" w14:textId="120B75C9" w:rsidR="005E6DBE" w:rsidRPr="00CC6D18" w:rsidRDefault="005E6DBE" w:rsidP="005E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660C9711" w14:textId="77777777" w:rsidR="005E6DBE" w:rsidRPr="00CC6D18" w:rsidRDefault="005E6DBE" w:rsidP="005E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0C0C460A" w14:textId="77777777" w:rsidR="005E6DBE" w:rsidRPr="00CC6D18" w:rsidRDefault="005E6DBE" w:rsidP="005E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4DE79F76" w14:textId="5CB2633B" w:rsidR="005E6DBE" w:rsidRPr="00CC6D18" w:rsidRDefault="005E6DBE" w:rsidP="005E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DD43B0" w14:textId="77777777" w:rsidR="005E6DBE" w:rsidRPr="00CC6D18" w:rsidRDefault="005E6DBE" w:rsidP="005E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2565</w:t>
            </w:r>
          </w:p>
        </w:tc>
      </w:tr>
      <w:tr w:rsidR="005E6DBE" w:rsidRPr="00CC6D18" w14:paraId="4F4F2C78" w14:textId="77777777">
        <w:trPr>
          <w:tblHeader/>
        </w:trPr>
        <w:tc>
          <w:tcPr>
            <w:tcW w:w="2102" w:type="dxa"/>
          </w:tcPr>
          <w:p w14:paraId="23165CB0" w14:textId="77777777" w:rsidR="005E6DBE" w:rsidRPr="00CC6D18" w:rsidRDefault="005E6DBE" w:rsidP="005E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อัตราดอกเบี้ย</w:t>
            </w:r>
          </w:p>
        </w:tc>
        <w:tc>
          <w:tcPr>
            <w:tcW w:w="1417" w:type="dxa"/>
          </w:tcPr>
          <w:p w14:paraId="2BEE9871" w14:textId="77777777" w:rsidR="005E6DBE" w:rsidRPr="00CC6D18" w:rsidRDefault="005E6DBE" w:rsidP="005E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เงินงวดสุดท้าย</w:t>
            </w:r>
          </w:p>
        </w:tc>
        <w:tc>
          <w:tcPr>
            <w:tcW w:w="2552" w:type="dxa"/>
            <w:shd w:val="clear" w:color="auto" w:fill="auto"/>
          </w:tcPr>
          <w:p w14:paraId="7B5AEBFB" w14:textId="77777777" w:rsidR="005E6DBE" w:rsidRPr="00CC6D18" w:rsidRDefault="005E6DBE" w:rsidP="005E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ค้ำประกัน</w:t>
            </w:r>
          </w:p>
        </w:tc>
        <w:tc>
          <w:tcPr>
            <w:tcW w:w="2929" w:type="dxa"/>
            <w:gridSpan w:val="3"/>
            <w:shd w:val="clear" w:color="auto" w:fill="auto"/>
          </w:tcPr>
          <w:p w14:paraId="6A1C0094" w14:textId="77777777" w:rsidR="005E6DBE" w:rsidRPr="00CC6D18" w:rsidRDefault="005E6DBE" w:rsidP="005E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6DBE" w:rsidRPr="00CC6D18" w14:paraId="49A206CB" w14:textId="77777777">
        <w:tc>
          <w:tcPr>
            <w:tcW w:w="2102" w:type="dxa"/>
          </w:tcPr>
          <w:p w14:paraId="2B69D75B" w14:textId="77777777" w:rsidR="005E6DBE" w:rsidRPr="00CC6D18" w:rsidRDefault="005E6DBE" w:rsidP="005E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C6D1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1 : </w:t>
            </w:r>
            <w:r w:rsidRPr="00CC6D18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>MLR</w:t>
            </w:r>
            <w:r w:rsidRPr="00CC6D1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-4.1%</w:t>
            </w:r>
          </w:p>
          <w:p w14:paraId="167776C8" w14:textId="77777777" w:rsidR="005E6DBE" w:rsidRPr="00CC6D18" w:rsidRDefault="005E6DBE" w:rsidP="005E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C6D18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>2 - 3 : MLR-3.1%</w:t>
            </w:r>
          </w:p>
          <w:p w14:paraId="00149D65" w14:textId="77777777" w:rsidR="005E6DBE" w:rsidRPr="00CC6D18" w:rsidRDefault="005E6DBE" w:rsidP="005E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C6D18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>4 - 5 : MLR-2.1%</w:t>
            </w:r>
          </w:p>
          <w:p w14:paraId="31E6CACA" w14:textId="77777777" w:rsidR="005E6DBE" w:rsidRPr="00CC6D18" w:rsidRDefault="005E6DBE" w:rsidP="005E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C6D18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 xml:space="preserve">6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val="en-GB" w:eastAsia="x-none"/>
              </w:rPr>
              <w:t>จนครบกำหนด</w:t>
            </w:r>
            <w:r w:rsidRPr="00CC6D18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 xml:space="preserve"> : MLR-1.6%</w:t>
            </w:r>
          </w:p>
        </w:tc>
        <w:tc>
          <w:tcPr>
            <w:tcW w:w="1417" w:type="dxa"/>
          </w:tcPr>
          <w:p w14:paraId="7DFE6978" w14:textId="77777777" w:rsidR="005E6DBE" w:rsidRPr="00CC6D18" w:rsidRDefault="005E6DBE" w:rsidP="005E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2573</w:t>
            </w:r>
          </w:p>
        </w:tc>
        <w:tc>
          <w:tcPr>
            <w:tcW w:w="2552" w:type="dxa"/>
            <w:shd w:val="clear" w:color="auto" w:fill="auto"/>
          </w:tcPr>
          <w:p w14:paraId="24211004" w14:textId="77777777" w:rsidR="005E6DBE" w:rsidRPr="00CC6D18" w:rsidRDefault="005E6DBE" w:rsidP="005E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</w:t>
            </w:r>
          </w:p>
        </w:tc>
        <w:tc>
          <w:tcPr>
            <w:tcW w:w="1309" w:type="dxa"/>
            <w:shd w:val="clear" w:color="auto" w:fill="auto"/>
          </w:tcPr>
          <w:p w14:paraId="237020D4" w14:textId="6473107D" w:rsidR="005E6DBE" w:rsidRPr="00CC6D18" w:rsidRDefault="005E6DBE" w:rsidP="005E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22,340</w:t>
            </w:r>
          </w:p>
        </w:tc>
        <w:tc>
          <w:tcPr>
            <w:tcW w:w="270" w:type="dxa"/>
            <w:shd w:val="clear" w:color="auto" w:fill="auto"/>
          </w:tcPr>
          <w:p w14:paraId="1FA82169" w14:textId="77777777" w:rsidR="005E6DBE" w:rsidRPr="00CC6D18" w:rsidRDefault="005E6DBE" w:rsidP="005E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0167C0F" w14:textId="77777777" w:rsidR="005E6DBE" w:rsidRPr="00CC6D18" w:rsidRDefault="005E6DBE" w:rsidP="005E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25,086</w:t>
            </w:r>
          </w:p>
        </w:tc>
      </w:tr>
      <w:tr w:rsidR="005E6DBE" w:rsidRPr="00CC6D18" w14:paraId="71AA6450" w14:textId="77777777">
        <w:tc>
          <w:tcPr>
            <w:tcW w:w="2102" w:type="dxa"/>
          </w:tcPr>
          <w:p w14:paraId="67EB6E30" w14:textId="77777777" w:rsidR="005E6DBE" w:rsidRPr="00CC6D18" w:rsidRDefault="005E6DBE" w:rsidP="005E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6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C6D1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1 - 3 : MLR-2.55%</w:t>
            </w:r>
          </w:p>
          <w:p w14:paraId="4DEF1C7A" w14:textId="77777777" w:rsidR="005E6DBE" w:rsidRPr="00CC6D18" w:rsidRDefault="005E6DBE" w:rsidP="005E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6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C6D1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4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CC6D18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 xml:space="preserve">: </w:t>
            </w:r>
            <w:r w:rsidRPr="00CC6D1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MLR-2.3%</w:t>
            </w:r>
          </w:p>
        </w:tc>
        <w:tc>
          <w:tcPr>
            <w:tcW w:w="1417" w:type="dxa"/>
          </w:tcPr>
          <w:p w14:paraId="69244384" w14:textId="77777777" w:rsidR="005E6DBE" w:rsidRPr="00CC6D18" w:rsidRDefault="005E6DBE" w:rsidP="005E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2571</w:t>
            </w:r>
          </w:p>
        </w:tc>
        <w:tc>
          <w:tcPr>
            <w:tcW w:w="2552" w:type="dxa"/>
            <w:shd w:val="clear" w:color="auto" w:fill="auto"/>
          </w:tcPr>
          <w:p w14:paraId="23927398" w14:textId="2A16C22B" w:rsidR="005E6DBE" w:rsidRPr="00CC6D18" w:rsidRDefault="005E6DBE" w:rsidP="005E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ที่ดินที่เป็นกรรมสิทธิ์ของบริษัทและบริษัทย่อย</w:t>
            </w:r>
          </w:p>
        </w:tc>
        <w:tc>
          <w:tcPr>
            <w:tcW w:w="1309" w:type="dxa"/>
            <w:shd w:val="clear" w:color="auto" w:fill="auto"/>
          </w:tcPr>
          <w:p w14:paraId="44694D9C" w14:textId="66F4B87F" w:rsidR="005E6DBE" w:rsidRPr="00CC6D18" w:rsidRDefault="005E6DBE" w:rsidP="005E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18,927</w:t>
            </w:r>
          </w:p>
        </w:tc>
        <w:tc>
          <w:tcPr>
            <w:tcW w:w="270" w:type="dxa"/>
            <w:shd w:val="clear" w:color="auto" w:fill="auto"/>
          </w:tcPr>
          <w:p w14:paraId="16D326C7" w14:textId="77777777" w:rsidR="005E6DBE" w:rsidRPr="00CC6D18" w:rsidRDefault="005E6DBE" w:rsidP="005E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D83503F" w14:textId="77777777" w:rsidR="005E6DBE" w:rsidRPr="00CC6D18" w:rsidRDefault="005E6DBE" w:rsidP="005E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5E6DBE" w:rsidRPr="00CC6D18" w14:paraId="5C0129D5" w14:textId="77777777">
        <w:tc>
          <w:tcPr>
            <w:tcW w:w="2102" w:type="dxa"/>
          </w:tcPr>
          <w:p w14:paraId="30D752B1" w14:textId="77777777" w:rsidR="005E6DBE" w:rsidRPr="00CC6D18" w:rsidRDefault="005E6DBE" w:rsidP="005E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6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C6D1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1 - 2 : MLR-2.0%</w:t>
            </w:r>
          </w:p>
          <w:p w14:paraId="4F8C0D11" w14:textId="77777777" w:rsidR="005E6DBE" w:rsidRPr="00CC6D18" w:rsidRDefault="005E6DBE" w:rsidP="005E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C6D1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3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CC6D18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 xml:space="preserve">: </w:t>
            </w:r>
            <w:r w:rsidRPr="00CC6D1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MLR-1.0%</w:t>
            </w:r>
          </w:p>
        </w:tc>
        <w:tc>
          <w:tcPr>
            <w:tcW w:w="1417" w:type="dxa"/>
          </w:tcPr>
          <w:p w14:paraId="4ADE2AEE" w14:textId="77777777" w:rsidR="005E6DBE" w:rsidRPr="00CC6D18" w:rsidRDefault="005E6DBE" w:rsidP="005E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2570</w:t>
            </w:r>
          </w:p>
        </w:tc>
        <w:tc>
          <w:tcPr>
            <w:tcW w:w="2552" w:type="dxa"/>
            <w:shd w:val="clear" w:color="auto" w:fill="auto"/>
          </w:tcPr>
          <w:p w14:paraId="4821B990" w14:textId="77777777" w:rsidR="005E6DBE" w:rsidRPr="00CC6D18" w:rsidRDefault="005E6DBE" w:rsidP="005E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ผู้บริหารสำคัญ และบรรษัทประกันสินเชื่ออุตสาหกรรมขนาดย่อม (บสย.)</w:t>
            </w:r>
          </w:p>
        </w:tc>
        <w:tc>
          <w:tcPr>
            <w:tcW w:w="1309" w:type="dxa"/>
            <w:shd w:val="clear" w:color="auto" w:fill="auto"/>
          </w:tcPr>
          <w:p w14:paraId="50D89FA1" w14:textId="7FCCA814" w:rsidR="005E6DBE" w:rsidRPr="00CC6D18" w:rsidRDefault="005E6DBE" w:rsidP="005E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14,666</w:t>
            </w:r>
          </w:p>
        </w:tc>
        <w:tc>
          <w:tcPr>
            <w:tcW w:w="270" w:type="dxa"/>
            <w:shd w:val="clear" w:color="auto" w:fill="auto"/>
          </w:tcPr>
          <w:p w14:paraId="2170C6EC" w14:textId="77777777" w:rsidR="005E6DBE" w:rsidRPr="00CC6D18" w:rsidRDefault="005E6DBE" w:rsidP="005E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E8C00A1" w14:textId="77777777" w:rsidR="005E6DBE" w:rsidRPr="00CC6D18" w:rsidRDefault="005E6DBE" w:rsidP="005E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17,782</w:t>
            </w:r>
          </w:p>
        </w:tc>
      </w:tr>
      <w:tr w:rsidR="005E6DBE" w:rsidRPr="00CC6D18" w14:paraId="7233DBFF" w14:textId="77777777">
        <w:tc>
          <w:tcPr>
            <w:tcW w:w="2102" w:type="dxa"/>
          </w:tcPr>
          <w:p w14:paraId="33AEA845" w14:textId="77777777" w:rsidR="005E6DBE" w:rsidRPr="00CC6D18" w:rsidRDefault="005E6DBE" w:rsidP="005E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C6D1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1 - 2 : 2.0%</w:t>
            </w:r>
          </w:p>
          <w:p w14:paraId="4E7A3B61" w14:textId="77777777" w:rsidR="005E6DBE" w:rsidRPr="00CC6D18" w:rsidRDefault="005E6DBE" w:rsidP="005E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C6D1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3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CC6D18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>:</w:t>
            </w:r>
            <w:r w:rsidRPr="00CC6D1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7.0%</w:t>
            </w:r>
          </w:p>
        </w:tc>
        <w:tc>
          <w:tcPr>
            <w:tcW w:w="1417" w:type="dxa"/>
          </w:tcPr>
          <w:p w14:paraId="4244C9AF" w14:textId="77777777" w:rsidR="005E6DBE" w:rsidRPr="00CC6D18" w:rsidRDefault="005E6DBE" w:rsidP="005E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2569</w:t>
            </w:r>
          </w:p>
        </w:tc>
        <w:tc>
          <w:tcPr>
            <w:tcW w:w="2552" w:type="dxa"/>
            <w:shd w:val="clear" w:color="auto" w:fill="auto"/>
          </w:tcPr>
          <w:p w14:paraId="63FA296C" w14:textId="77777777" w:rsidR="005E6DBE" w:rsidRPr="00CC6D18" w:rsidRDefault="005E6DBE" w:rsidP="005E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บรรษัทประกันสินเชื่ออุตสาหกรรมขนาดย่อม (บสย.)</w:t>
            </w:r>
          </w:p>
        </w:tc>
        <w:tc>
          <w:tcPr>
            <w:tcW w:w="1309" w:type="dxa"/>
            <w:shd w:val="clear" w:color="auto" w:fill="auto"/>
          </w:tcPr>
          <w:p w14:paraId="0F13EED3" w14:textId="15559161" w:rsidR="005E6DBE" w:rsidRPr="00CC6D18" w:rsidRDefault="005E6DBE" w:rsidP="005E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861</w:t>
            </w:r>
          </w:p>
        </w:tc>
        <w:tc>
          <w:tcPr>
            <w:tcW w:w="270" w:type="dxa"/>
            <w:shd w:val="clear" w:color="auto" w:fill="auto"/>
          </w:tcPr>
          <w:p w14:paraId="0ABDDF49" w14:textId="77777777" w:rsidR="005E6DBE" w:rsidRPr="00CC6D18" w:rsidRDefault="005E6DBE" w:rsidP="005E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12BA3B3" w14:textId="77777777" w:rsidR="005E6DBE" w:rsidRPr="00CC6D18" w:rsidRDefault="005E6DBE" w:rsidP="005E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1,194</w:t>
            </w:r>
          </w:p>
        </w:tc>
      </w:tr>
      <w:tr w:rsidR="005E6DBE" w:rsidRPr="00CC6D18" w14:paraId="236532A1" w14:textId="77777777">
        <w:tc>
          <w:tcPr>
            <w:tcW w:w="2102" w:type="dxa"/>
          </w:tcPr>
          <w:p w14:paraId="4A8BBAE6" w14:textId="77777777" w:rsidR="005E6DBE" w:rsidRPr="00CC6D18" w:rsidRDefault="005E6DBE" w:rsidP="005E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ร้อยละ </w:t>
            </w:r>
            <w:r w:rsidRPr="00CC6D1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2.0 </w:t>
            </w:r>
          </w:p>
          <w:p w14:paraId="6D8DEDBB" w14:textId="77777777" w:rsidR="005E6DBE" w:rsidRPr="00CC6D18" w:rsidRDefault="005E6DBE" w:rsidP="005E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ต่อปี</w:t>
            </w:r>
          </w:p>
        </w:tc>
        <w:tc>
          <w:tcPr>
            <w:tcW w:w="1417" w:type="dxa"/>
          </w:tcPr>
          <w:p w14:paraId="78E61983" w14:textId="77777777" w:rsidR="005E6DBE" w:rsidRPr="00CC6D18" w:rsidRDefault="005E6DBE" w:rsidP="005E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2552" w:type="dxa"/>
            <w:shd w:val="clear" w:color="auto" w:fill="auto"/>
          </w:tcPr>
          <w:p w14:paraId="2E6DBD16" w14:textId="77777777" w:rsidR="005E6DBE" w:rsidRPr="00CC6D18" w:rsidRDefault="005E6DBE" w:rsidP="005E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หนังสือค้ำประกันจากสถาบันการเงินแห่งหนึ่ง</w:t>
            </w:r>
          </w:p>
        </w:tc>
        <w:tc>
          <w:tcPr>
            <w:tcW w:w="1309" w:type="dxa"/>
            <w:shd w:val="clear" w:color="auto" w:fill="auto"/>
          </w:tcPr>
          <w:p w14:paraId="42FBD0A1" w14:textId="77777777" w:rsidR="005E6DBE" w:rsidRPr="00CC6D18" w:rsidRDefault="005E6DBE" w:rsidP="005E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7F8FF2" w14:textId="77777777" w:rsidR="005E6DBE" w:rsidRPr="00CC6D18" w:rsidRDefault="005E6DBE" w:rsidP="005E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50" w:type="dxa"/>
            <w:shd w:val="clear" w:color="auto" w:fill="auto"/>
          </w:tcPr>
          <w:p w14:paraId="25C2207D" w14:textId="77777777" w:rsidR="005E6DBE" w:rsidRPr="00CC6D18" w:rsidRDefault="005E6DBE" w:rsidP="005E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152</w:t>
            </w:r>
          </w:p>
        </w:tc>
      </w:tr>
      <w:tr w:rsidR="005E6DBE" w:rsidRPr="00CC6D18" w14:paraId="26C95616" w14:textId="77777777">
        <w:tc>
          <w:tcPr>
            <w:tcW w:w="2102" w:type="dxa"/>
          </w:tcPr>
          <w:p w14:paraId="7C540E72" w14:textId="77777777" w:rsidR="005E6DBE" w:rsidRPr="00CC6D18" w:rsidRDefault="005E6DBE" w:rsidP="005E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3FBB21F3" w14:textId="77777777" w:rsidR="005E6DBE" w:rsidRPr="00CC6D18" w:rsidRDefault="005E6DBE" w:rsidP="005E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2" w:type="dxa"/>
          </w:tcPr>
          <w:p w14:paraId="09124EE8" w14:textId="77777777" w:rsidR="005E6DBE" w:rsidRPr="00CC6D18" w:rsidRDefault="005E6DBE" w:rsidP="005E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</w:tcPr>
          <w:p w14:paraId="1E69D5C7" w14:textId="2623D1C3" w:rsidR="005E6DBE" w:rsidRPr="00CC6D18" w:rsidRDefault="005E6DBE" w:rsidP="005E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CC6D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C6D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794</w:t>
            </w:r>
          </w:p>
        </w:tc>
        <w:tc>
          <w:tcPr>
            <w:tcW w:w="270" w:type="dxa"/>
          </w:tcPr>
          <w:p w14:paraId="5D3AEF4F" w14:textId="77777777" w:rsidR="005E6DBE" w:rsidRPr="00CC6D18" w:rsidRDefault="005E6DBE" w:rsidP="005E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8FB967F" w14:textId="77777777" w:rsidR="005E6DBE" w:rsidRPr="00CC6D18" w:rsidRDefault="005E6DBE" w:rsidP="005E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44,214</w:t>
            </w:r>
          </w:p>
        </w:tc>
      </w:tr>
    </w:tbl>
    <w:p w14:paraId="03B139B0" w14:textId="77777777" w:rsidR="005E6DBE" w:rsidRPr="00CC6D18" w:rsidRDefault="005E6DBE" w:rsidP="003B1495">
      <w:pPr>
        <w:pStyle w:val="FSContent"/>
        <w:rPr>
          <w:lang w:val="en-US"/>
        </w:rPr>
      </w:pPr>
    </w:p>
    <w:p w14:paraId="3B4B666C" w14:textId="77777777" w:rsidR="0059254E" w:rsidRPr="00CC6D18" w:rsidRDefault="005E6DBE" w:rsidP="003B1495">
      <w:pPr>
        <w:pStyle w:val="FSContent"/>
        <w:rPr>
          <w:lang w:val="en-US"/>
        </w:rPr>
      </w:pPr>
      <w:r w:rsidRPr="00CC6D18">
        <w:rPr>
          <w:cs/>
          <w:lang w:val="en-US"/>
        </w:rPr>
        <w:t xml:space="preserve">ณ วันที่ </w:t>
      </w:r>
      <w:r w:rsidRPr="00CC6D18">
        <w:rPr>
          <w:lang w:val="en-US"/>
        </w:rPr>
        <w:t xml:space="preserve">31 </w:t>
      </w:r>
      <w:r w:rsidRPr="00CC6D18">
        <w:rPr>
          <w:rFonts w:hint="cs"/>
          <w:cs/>
          <w:lang w:val="en-US"/>
        </w:rPr>
        <w:t>ธันวาคม</w:t>
      </w:r>
      <w:r w:rsidRPr="00CC6D18">
        <w:rPr>
          <w:lang w:val="en-US"/>
        </w:rPr>
        <w:t xml:space="preserve"> 2566 </w:t>
      </w:r>
      <w:r w:rsidRPr="00CC6D18">
        <w:rPr>
          <w:rFonts w:hint="cs"/>
          <w:cs/>
          <w:lang w:val="en-US"/>
        </w:rPr>
        <w:t>เงิน</w:t>
      </w:r>
      <w:r w:rsidRPr="00CC6D18">
        <w:rPr>
          <w:cs/>
          <w:lang w:val="en-US"/>
        </w:rPr>
        <w:t>กู้ยืมระยะ</w:t>
      </w:r>
      <w:r w:rsidRPr="00CC6D18">
        <w:rPr>
          <w:rFonts w:hint="cs"/>
          <w:cs/>
          <w:lang w:val="en-US"/>
        </w:rPr>
        <w:t>ยาว</w:t>
      </w:r>
      <w:r w:rsidRPr="00CC6D18">
        <w:rPr>
          <w:cs/>
          <w:lang w:val="en-US"/>
        </w:rPr>
        <w:t xml:space="preserve">จากสถาบันการเงินแห่งหนึ่งของกลุ่มบริษัทและบริษัทจำนวน </w:t>
      </w:r>
      <w:r w:rsidRPr="00CC6D18">
        <w:rPr>
          <w:lang w:val="en-US"/>
        </w:rPr>
        <w:t xml:space="preserve">20.0 </w:t>
      </w:r>
      <w:r w:rsidRPr="00CC6D18">
        <w:rPr>
          <w:cs/>
          <w:lang w:val="en-US"/>
        </w:rPr>
        <w:t>ล้านบาท</w:t>
      </w:r>
      <w:r w:rsidRPr="00CC6D18">
        <w:rPr>
          <w:lang w:val="en-US"/>
        </w:rPr>
        <w:t xml:space="preserve"> </w:t>
      </w:r>
      <w:r w:rsidRPr="00CC6D18">
        <w:rPr>
          <w:cs/>
          <w:lang w:val="en-US"/>
        </w:rPr>
        <w:t xml:space="preserve">และ </w:t>
      </w:r>
      <w:r w:rsidR="00175FA8" w:rsidRPr="00CC6D18">
        <w:rPr>
          <w:lang w:val="en-US"/>
        </w:rPr>
        <w:t>2</w:t>
      </w:r>
      <w:r w:rsidRPr="00CC6D18">
        <w:rPr>
          <w:lang w:val="en-US"/>
        </w:rPr>
        <w:t xml:space="preserve">0.0 </w:t>
      </w:r>
      <w:r w:rsidRPr="00CC6D18">
        <w:rPr>
          <w:cs/>
          <w:lang w:val="en-US"/>
        </w:rPr>
        <w:t xml:space="preserve">ล้านบาท ตามลำดับ </w:t>
      </w:r>
      <w:r w:rsidRPr="00CC6D18">
        <w:rPr>
          <w:i/>
          <w:iCs/>
          <w:lang w:val="en-US"/>
        </w:rPr>
        <w:t xml:space="preserve">(2565 : </w:t>
      </w:r>
      <w:r w:rsidRPr="00CC6D18">
        <w:rPr>
          <w:i/>
          <w:iCs/>
          <w:cs/>
          <w:lang w:val="en-US"/>
        </w:rPr>
        <w:t>ไม่มี</w:t>
      </w:r>
      <w:r w:rsidRPr="00CC6D18">
        <w:rPr>
          <w:i/>
          <w:iCs/>
          <w:lang w:val="en-US"/>
        </w:rPr>
        <w:t>)</w:t>
      </w:r>
      <w:r w:rsidRPr="00CC6D18">
        <w:rPr>
          <w:cs/>
          <w:lang w:val="en-US"/>
        </w:rPr>
        <w:t xml:space="preserve"> กำหนดให้บริษัทต้องดำรง (</w:t>
      </w:r>
      <w:r w:rsidRPr="00CC6D18">
        <w:rPr>
          <w:lang w:val="en-US"/>
        </w:rPr>
        <w:t xml:space="preserve">1) </w:t>
      </w:r>
      <w:r w:rsidRPr="00CC6D18">
        <w:rPr>
          <w:cs/>
          <w:lang w:val="en-US"/>
        </w:rPr>
        <w:t xml:space="preserve">อัตราส่วนของหนี้สินรวมต่อส่วนของผู้ถือหุ้นรวม </w:t>
      </w:r>
      <w:r w:rsidRPr="00CC6D18">
        <w:rPr>
          <w:lang w:val="en-US"/>
        </w:rPr>
        <w:t xml:space="preserve">(Debt-to-equity ratio) </w:t>
      </w:r>
      <w:r w:rsidRPr="00CC6D18">
        <w:rPr>
          <w:cs/>
          <w:lang w:val="en-US"/>
        </w:rPr>
        <w:t xml:space="preserve">ไม่เกินกว่า </w:t>
      </w:r>
      <w:r w:rsidRPr="00CC6D18">
        <w:rPr>
          <w:lang w:val="en-US"/>
        </w:rPr>
        <w:t xml:space="preserve">1.0 </w:t>
      </w:r>
      <w:r w:rsidRPr="00CC6D18">
        <w:rPr>
          <w:cs/>
          <w:lang w:val="en-US"/>
        </w:rPr>
        <w:t xml:space="preserve">เท่า นับตั้งแต่ปี </w:t>
      </w:r>
      <w:r w:rsidRPr="00CC6D18">
        <w:rPr>
          <w:lang w:val="en-US"/>
        </w:rPr>
        <w:t xml:space="preserve">2565 </w:t>
      </w:r>
      <w:r w:rsidRPr="00CC6D18">
        <w:rPr>
          <w:cs/>
          <w:lang w:val="en-US"/>
        </w:rPr>
        <w:t>เป็นต้นไป</w:t>
      </w:r>
      <w:r w:rsidRPr="00CC6D18">
        <w:rPr>
          <w:rFonts w:hint="cs"/>
          <w:cs/>
          <w:lang w:val="en-US"/>
        </w:rPr>
        <w:t xml:space="preserve"> </w:t>
      </w:r>
      <w:r w:rsidRPr="00CC6D18">
        <w:rPr>
          <w:lang w:val="en-US"/>
        </w:rPr>
        <w:t xml:space="preserve">(2) </w:t>
      </w:r>
      <w:r w:rsidRPr="00CC6D18">
        <w:rPr>
          <w:cs/>
          <w:lang w:val="en-US"/>
        </w:rPr>
        <w:t xml:space="preserve">อัตราส่วนความสามารถในการชำระหนี้ </w:t>
      </w:r>
      <w:r w:rsidRPr="00CC6D18">
        <w:rPr>
          <w:lang w:val="en-US"/>
        </w:rPr>
        <w:t xml:space="preserve">(Debt service coverage ratio: DSCR) </w:t>
      </w:r>
      <w:r w:rsidRPr="00CC6D18">
        <w:rPr>
          <w:cs/>
          <w:lang w:val="en-US"/>
        </w:rPr>
        <w:t xml:space="preserve">ไม่ต่ำกว่า </w:t>
      </w:r>
      <w:r w:rsidRPr="00CC6D18">
        <w:rPr>
          <w:lang w:val="en-US"/>
        </w:rPr>
        <w:t xml:space="preserve">1.2 </w:t>
      </w:r>
      <w:r w:rsidRPr="00CC6D18">
        <w:rPr>
          <w:cs/>
          <w:lang w:val="en-US"/>
        </w:rPr>
        <w:t xml:space="preserve">เท่า นับตั้งแต่ปี </w:t>
      </w:r>
      <w:r w:rsidRPr="00CC6D18">
        <w:rPr>
          <w:lang w:val="en-US"/>
        </w:rPr>
        <w:t xml:space="preserve">2565 </w:t>
      </w:r>
      <w:r w:rsidRPr="00CC6D18">
        <w:rPr>
          <w:cs/>
          <w:lang w:val="en-US"/>
        </w:rPr>
        <w:t xml:space="preserve">เป็นต้นไป และ </w:t>
      </w:r>
      <w:r w:rsidRPr="00CC6D18">
        <w:rPr>
          <w:lang w:val="en-US"/>
        </w:rPr>
        <w:t xml:space="preserve">(3) </w:t>
      </w:r>
      <w:r w:rsidRPr="00CC6D18">
        <w:rPr>
          <w:cs/>
          <w:lang w:val="en-US"/>
        </w:rPr>
        <w:t xml:space="preserve">อัตราส่วนทางการเงิน </w:t>
      </w:r>
      <w:r w:rsidRPr="00CC6D18">
        <w:rPr>
          <w:lang w:val="en-US"/>
        </w:rPr>
        <w:t xml:space="preserve">Interest bearing debt to EBITDA </w:t>
      </w:r>
      <w:r w:rsidRPr="00CC6D18">
        <w:rPr>
          <w:cs/>
          <w:lang w:val="en-US"/>
        </w:rPr>
        <w:t xml:space="preserve">ไม่เกินกว่า </w:t>
      </w:r>
      <w:r w:rsidRPr="00CC6D18">
        <w:rPr>
          <w:lang w:val="en-US"/>
        </w:rPr>
        <w:t xml:space="preserve">4.5 </w:t>
      </w:r>
      <w:r w:rsidRPr="00CC6D18">
        <w:rPr>
          <w:cs/>
          <w:lang w:val="en-US"/>
        </w:rPr>
        <w:t xml:space="preserve">เท่า ในปี </w:t>
      </w:r>
      <w:r w:rsidRPr="00CC6D18">
        <w:rPr>
          <w:lang w:val="en-US"/>
        </w:rPr>
        <w:t xml:space="preserve">2565 </w:t>
      </w:r>
      <w:r w:rsidRPr="00CC6D18">
        <w:rPr>
          <w:cs/>
          <w:lang w:val="en-US"/>
        </w:rPr>
        <w:t xml:space="preserve">ไม่เกินกว่า </w:t>
      </w:r>
      <w:r w:rsidRPr="00CC6D18">
        <w:rPr>
          <w:lang w:val="en-US"/>
        </w:rPr>
        <w:t xml:space="preserve">3.0 </w:t>
      </w:r>
      <w:r w:rsidRPr="00CC6D18">
        <w:rPr>
          <w:cs/>
          <w:lang w:val="en-US"/>
        </w:rPr>
        <w:t xml:space="preserve">เท่า ในปี </w:t>
      </w:r>
      <w:r w:rsidRPr="00CC6D18">
        <w:rPr>
          <w:lang w:val="en-US"/>
        </w:rPr>
        <w:t xml:space="preserve">2566 </w:t>
      </w:r>
      <w:r w:rsidRPr="00CC6D18">
        <w:rPr>
          <w:cs/>
          <w:lang w:val="en-US"/>
        </w:rPr>
        <w:t xml:space="preserve">และ </w:t>
      </w:r>
      <w:r w:rsidRPr="00CC6D18">
        <w:rPr>
          <w:lang w:val="en-US"/>
        </w:rPr>
        <w:t xml:space="preserve">2567 </w:t>
      </w:r>
      <w:r w:rsidRPr="00CC6D18">
        <w:rPr>
          <w:cs/>
          <w:lang w:val="en-US"/>
        </w:rPr>
        <w:t xml:space="preserve">และไม่เกินกว่า </w:t>
      </w:r>
      <w:r w:rsidRPr="00CC6D18">
        <w:rPr>
          <w:lang w:val="en-US"/>
        </w:rPr>
        <w:t xml:space="preserve">2.0 </w:t>
      </w:r>
      <w:r w:rsidRPr="00CC6D18">
        <w:rPr>
          <w:cs/>
          <w:lang w:val="en-US"/>
        </w:rPr>
        <w:t xml:space="preserve">เท่า ตั้งแต่ปี </w:t>
      </w:r>
      <w:r w:rsidRPr="00CC6D18">
        <w:rPr>
          <w:lang w:val="en-US"/>
        </w:rPr>
        <w:t>2568</w:t>
      </w:r>
      <w:r w:rsidRPr="00CC6D18">
        <w:rPr>
          <w:cs/>
          <w:lang w:val="en-US"/>
        </w:rPr>
        <w:t xml:space="preserve"> เป็นต้นไป</w:t>
      </w:r>
      <w:r w:rsidRPr="00CC6D18">
        <w:rPr>
          <w:rFonts w:hint="cs"/>
          <w:cs/>
          <w:lang w:val="en-US"/>
        </w:rPr>
        <w:t xml:space="preserve"> </w:t>
      </w:r>
    </w:p>
    <w:p w14:paraId="179278A5" w14:textId="28B22B52" w:rsidR="002D78CB" w:rsidRPr="00CC6D18" w:rsidRDefault="002D7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eastAsia="x-none"/>
        </w:rPr>
      </w:pPr>
      <w:r w:rsidRPr="00CC6D18">
        <w:rPr>
          <w:cs/>
        </w:rPr>
        <w:br w:type="page"/>
      </w:r>
    </w:p>
    <w:p w14:paraId="4D55EDB9" w14:textId="5811B9DA" w:rsidR="005E6DBE" w:rsidRPr="00CC6D18" w:rsidRDefault="005E6DBE" w:rsidP="003B1495">
      <w:pPr>
        <w:pStyle w:val="FSContent"/>
        <w:rPr>
          <w:lang w:val="en-US"/>
        </w:rPr>
      </w:pPr>
      <w:r w:rsidRPr="00CC6D18">
        <w:rPr>
          <w:rFonts w:hint="cs"/>
          <w:cs/>
          <w:lang w:val="en-US"/>
        </w:rPr>
        <w:lastRenderedPageBreak/>
        <w:t>กลุ่มบริษัทและบริษัทไม่สามารถดำรงเงื่อนไข</w:t>
      </w:r>
      <w:r w:rsidR="00175FA8" w:rsidRPr="00CC6D18">
        <w:rPr>
          <w:rFonts w:hint="cs"/>
          <w:cs/>
          <w:lang w:val="en-US"/>
        </w:rPr>
        <w:t>อัตราส่วนความสามารถในการชำระหนี้</w:t>
      </w:r>
      <w:r w:rsidRPr="00CC6D18">
        <w:rPr>
          <w:rFonts w:hint="cs"/>
          <w:cs/>
          <w:lang w:val="en-US"/>
        </w:rPr>
        <w:t xml:space="preserve">ในงบการเงินสำหรับปีสิ้นสุดวันที่ </w:t>
      </w:r>
      <w:r w:rsidRPr="00CC6D18">
        <w:rPr>
          <w:lang w:val="en-US"/>
        </w:rPr>
        <w:t xml:space="preserve">31 </w:t>
      </w:r>
      <w:r w:rsidRPr="00CC6D18">
        <w:rPr>
          <w:rFonts w:hint="cs"/>
          <w:cs/>
          <w:lang w:val="en-US"/>
        </w:rPr>
        <w:t xml:space="preserve">ธันวาคม </w:t>
      </w:r>
      <w:r w:rsidRPr="00CC6D18">
        <w:rPr>
          <w:lang w:val="en-US"/>
        </w:rPr>
        <w:t xml:space="preserve">2566 </w:t>
      </w:r>
      <w:r w:rsidR="00175FA8" w:rsidRPr="00CC6D18">
        <w:rPr>
          <w:rFonts w:hint="cs"/>
          <w:cs/>
          <w:lang w:val="en-US"/>
        </w:rPr>
        <w:t xml:space="preserve">อย่างไรก็ตาม เมื่อวันที่ </w:t>
      </w:r>
      <w:r w:rsidR="00175FA8" w:rsidRPr="00CC6D18">
        <w:rPr>
          <w:lang w:val="en-US"/>
        </w:rPr>
        <w:t xml:space="preserve">21 </w:t>
      </w:r>
      <w:r w:rsidR="00175FA8" w:rsidRPr="00CC6D18">
        <w:rPr>
          <w:rFonts w:hint="cs"/>
          <w:cs/>
          <w:lang w:val="en-US"/>
        </w:rPr>
        <w:t xml:space="preserve">ธันวาคม </w:t>
      </w:r>
      <w:r w:rsidR="00175FA8" w:rsidRPr="00CC6D18">
        <w:rPr>
          <w:lang w:val="en-US"/>
        </w:rPr>
        <w:t xml:space="preserve">2566 </w:t>
      </w:r>
      <w:r w:rsidR="00175FA8" w:rsidRPr="00CC6D18">
        <w:rPr>
          <w:rFonts w:hint="cs"/>
          <w:cs/>
          <w:lang w:val="en-US"/>
        </w:rPr>
        <w:t>สถาบันการเงิน</w:t>
      </w:r>
      <w:r w:rsidR="007A62FB" w:rsidRPr="00CC6D18">
        <w:rPr>
          <w:rFonts w:hint="cs"/>
          <w:cs/>
          <w:lang w:val="en-US"/>
        </w:rPr>
        <w:t>ดังกล่าว</w:t>
      </w:r>
      <w:r w:rsidR="00175FA8" w:rsidRPr="00CC6D18">
        <w:rPr>
          <w:rFonts w:hint="cs"/>
          <w:cs/>
          <w:lang w:val="en-US"/>
        </w:rPr>
        <w:t>ได้ให้หนังสือ</w:t>
      </w:r>
      <w:r w:rsidR="00B81434" w:rsidRPr="00CC6D18">
        <w:rPr>
          <w:lang w:val="en-US"/>
        </w:rPr>
        <w:br/>
      </w:r>
      <w:r w:rsidR="00175FA8" w:rsidRPr="00CC6D18">
        <w:rPr>
          <w:rFonts w:hint="cs"/>
          <w:cs/>
          <w:lang w:val="en-US"/>
        </w:rPr>
        <w:t xml:space="preserve">ผ่อนผันการผิดเงื่อนไขและไม่ใช้สิทธิในเหตุผิดนัดสัญญาดังกล่าว ดังนั้น กลุ่มบริษัทและบริษัทจึงจัดประเภทรายการเงินกู้ยืมระยะยาวดังกล่าวเป็น </w:t>
      </w:r>
      <w:r w:rsidR="00175FA8" w:rsidRPr="00CC6D18">
        <w:rPr>
          <w:rFonts w:hint="cs"/>
          <w:i/>
          <w:iCs/>
          <w:cs/>
          <w:lang w:val="en-US"/>
        </w:rPr>
        <w:t>“เงินกู้ยืมระยะยาวจากสถาบันการเงิน”</w:t>
      </w:r>
      <w:r w:rsidR="00175FA8" w:rsidRPr="00CC6D18">
        <w:rPr>
          <w:rFonts w:hint="cs"/>
          <w:cs/>
          <w:lang w:val="en-US"/>
        </w:rPr>
        <w:t xml:space="preserve"> ในงบแสดงฐานะการเงินรวมและงบแสดงฐานะการเงินเฉพาะกิจการ ณ วันที่ </w:t>
      </w:r>
      <w:r w:rsidR="00175FA8" w:rsidRPr="00CC6D18">
        <w:rPr>
          <w:lang w:val="en-US"/>
        </w:rPr>
        <w:t xml:space="preserve">31 </w:t>
      </w:r>
      <w:r w:rsidR="00175FA8" w:rsidRPr="00CC6D18">
        <w:rPr>
          <w:rFonts w:hint="cs"/>
          <w:cs/>
          <w:lang w:val="en-US"/>
        </w:rPr>
        <w:t xml:space="preserve">ธันวาคม </w:t>
      </w:r>
      <w:r w:rsidR="00175FA8" w:rsidRPr="00CC6D18">
        <w:rPr>
          <w:lang w:val="en-US"/>
        </w:rPr>
        <w:t>2566</w:t>
      </w:r>
    </w:p>
    <w:p w14:paraId="7D10775E" w14:textId="405AD4D3" w:rsidR="002D78CB" w:rsidRPr="00CC6D18" w:rsidRDefault="002D7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eastAsia="x-none"/>
        </w:rPr>
      </w:pPr>
    </w:p>
    <w:p w14:paraId="2F09ACA9" w14:textId="50C55E6A" w:rsidR="00EC7768" w:rsidRPr="00CC6D18" w:rsidRDefault="00EC7768" w:rsidP="00FD7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CC6D18">
        <w:rPr>
          <w:rFonts w:asciiTheme="majorBidi" w:hAnsiTheme="majorBidi" w:cstheme="majorBidi"/>
          <w:b/>
          <w:bCs/>
          <w:sz w:val="30"/>
          <w:szCs w:val="30"/>
          <w:lang w:val="en-GB"/>
        </w:rPr>
        <w:t>1</w:t>
      </w:r>
      <w:r w:rsidR="0059254E" w:rsidRPr="00CC6D18">
        <w:rPr>
          <w:rFonts w:asciiTheme="majorBidi" w:hAnsiTheme="majorBidi" w:cstheme="majorBidi"/>
          <w:b/>
          <w:bCs/>
          <w:sz w:val="30"/>
          <w:szCs w:val="30"/>
          <w:lang w:val="en-GB"/>
        </w:rPr>
        <w:t>5</w:t>
      </w:r>
      <w:r w:rsidRPr="00CC6D18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Pr="00CC6D18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ประมาณการหนี้สิน</w:t>
      </w:r>
      <w:r w:rsidR="00E9413D" w:rsidRPr="00CC6D18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ไม่หมุนเวียน</w:t>
      </w:r>
      <w:r w:rsidR="00FF2475" w:rsidRPr="00CC6D18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สำหรับ</w:t>
      </w:r>
      <w:r w:rsidRPr="00CC6D18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ผลประโยชน์พนักงาน</w:t>
      </w:r>
    </w:p>
    <w:p w14:paraId="2131A7F6" w14:textId="43984E66" w:rsidR="00DE1615" w:rsidRPr="00CC6D18" w:rsidRDefault="00DE1615" w:rsidP="003C52BC">
      <w:pPr>
        <w:pStyle w:val="FSContent"/>
        <w:rPr>
          <w:lang w:val="en-GB"/>
        </w:rPr>
      </w:pPr>
    </w:p>
    <w:tbl>
      <w:tblPr>
        <w:tblW w:w="89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63"/>
        <w:gridCol w:w="1162"/>
        <w:gridCol w:w="271"/>
        <w:gridCol w:w="1188"/>
        <w:gridCol w:w="242"/>
        <w:gridCol w:w="1162"/>
        <w:gridCol w:w="264"/>
        <w:gridCol w:w="1111"/>
      </w:tblGrid>
      <w:tr w:rsidR="0059254E" w:rsidRPr="00CC6D18" w14:paraId="3461E38E" w14:textId="77777777">
        <w:trPr>
          <w:trHeight w:val="427"/>
          <w:tblHeader/>
        </w:trPr>
        <w:tc>
          <w:tcPr>
            <w:tcW w:w="1988" w:type="pct"/>
          </w:tcPr>
          <w:p w14:paraId="3A3EDBF4" w14:textId="77777777" w:rsidR="0059254E" w:rsidRPr="00CC6D18" w:rsidRDefault="0059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2" w:type="pct"/>
            <w:gridSpan w:val="3"/>
          </w:tcPr>
          <w:p w14:paraId="1888E7F3" w14:textId="77777777" w:rsidR="0059254E" w:rsidRPr="00CC6D18" w:rsidRDefault="0059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5737139E" w14:textId="77777777" w:rsidR="0059254E" w:rsidRPr="00CC6D18" w:rsidRDefault="0059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pct"/>
            <w:gridSpan w:val="3"/>
            <w:vAlign w:val="bottom"/>
          </w:tcPr>
          <w:p w14:paraId="76F87308" w14:textId="77777777" w:rsidR="0059254E" w:rsidRPr="00CC6D18" w:rsidRDefault="0059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254E" w:rsidRPr="00CC6D18" w14:paraId="094684CB" w14:textId="77777777">
        <w:trPr>
          <w:trHeight w:val="417"/>
          <w:tblHeader/>
        </w:trPr>
        <w:tc>
          <w:tcPr>
            <w:tcW w:w="1988" w:type="pct"/>
          </w:tcPr>
          <w:p w14:paraId="2A639CEC" w14:textId="77777777" w:rsidR="0059254E" w:rsidRPr="00CC6D18" w:rsidRDefault="0059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4A87D782" w14:textId="77777777" w:rsidR="0059254E" w:rsidRPr="00CC6D18" w:rsidRDefault="0059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1" w:type="pct"/>
          </w:tcPr>
          <w:p w14:paraId="586384E5" w14:textId="77777777" w:rsidR="0059254E" w:rsidRPr="00CC6D18" w:rsidRDefault="0059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7CEE29E4" w14:textId="77777777" w:rsidR="0059254E" w:rsidRPr="00CC6D18" w:rsidRDefault="0059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5" w:type="pct"/>
          </w:tcPr>
          <w:p w14:paraId="57CA14D3" w14:textId="77777777" w:rsidR="0059254E" w:rsidRPr="00CC6D18" w:rsidRDefault="0059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7E8DCC5F" w14:textId="77777777" w:rsidR="0059254E" w:rsidRPr="00CC6D18" w:rsidRDefault="0059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20E66408" w14:textId="77777777" w:rsidR="0059254E" w:rsidRPr="00CC6D18" w:rsidRDefault="0059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419842C6" w14:textId="77777777" w:rsidR="0059254E" w:rsidRPr="00CC6D18" w:rsidRDefault="0059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9254E" w:rsidRPr="00CC6D18" w14:paraId="7479F18F" w14:textId="77777777">
        <w:trPr>
          <w:trHeight w:val="417"/>
          <w:tblHeader/>
        </w:trPr>
        <w:tc>
          <w:tcPr>
            <w:tcW w:w="1988" w:type="pct"/>
          </w:tcPr>
          <w:p w14:paraId="71611192" w14:textId="77777777" w:rsidR="0059254E" w:rsidRPr="00CC6D18" w:rsidRDefault="0059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33EC063A" w14:textId="77777777" w:rsidR="0059254E" w:rsidRPr="00CC6D18" w:rsidRDefault="0059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pct"/>
            <w:gridSpan w:val="3"/>
          </w:tcPr>
          <w:p w14:paraId="00B7A00A" w14:textId="77777777" w:rsidR="0059254E" w:rsidRPr="00CC6D18" w:rsidRDefault="0059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648" w:type="pct"/>
          </w:tcPr>
          <w:p w14:paraId="1F833F41" w14:textId="77777777" w:rsidR="0059254E" w:rsidRPr="00CC6D18" w:rsidRDefault="0059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91E6D1F" w14:textId="77777777" w:rsidR="0059254E" w:rsidRPr="00CC6D18" w:rsidRDefault="0059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6F4CE855" w14:textId="77777777" w:rsidR="0059254E" w:rsidRPr="00CC6D18" w:rsidRDefault="0059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54E" w:rsidRPr="00CC6D18" w14:paraId="271B9EE6" w14:textId="77777777">
        <w:trPr>
          <w:trHeight w:val="417"/>
          <w:tblHeader/>
        </w:trPr>
        <w:tc>
          <w:tcPr>
            <w:tcW w:w="1988" w:type="pct"/>
          </w:tcPr>
          <w:p w14:paraId="0534FA1B" w14:textId="77777777" w:rsidR="0059254E" w:rsidRPr="00CC6D18" w:rsidRDefault="0059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2" w:type="pct"/>
            <w:gridSpan w:val="7"/>
          </w:tcPr>
          <w:p w14:paraId="5C6B9AB9" w14:textId="77777777" w:rsidR="0059254E" w:rsidRPr="00CC6D18" w:rsidRDefault="0059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254E" w:rsidRPr="00CC6D18" w14:paraId="65AE3E75" w14:textId="77777777">
        <w:trPr>
          <w:trHeight w:val="407"/>
        </w:trPr>
        <w:tc>
          <w:tcPr>
            <w:tcW w:w="1988" w:type="pct"/>
          </w:tcPr>
          <w:p w14:paraId="69ABA269" w14:textId="0E3B1329" w:rsidR="0059254E" w:rsidRPr="00CC6D18" w:rsidRDefault="0059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48" w:type="pct"/>
          </w:tcPr>
          <w:p w14:paraId="78829392" w14:textId="5E0BE3B6" w:rsidR="0059254E" w:rsidRPr="00CC6D18" w:rsidRDefault="0059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44644ACA" w14:textId="77777777" w:rsidR="0059254E" w:rsidRPr="00CC6D18" w:rsidRDefault="0059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5695FFDF" w14:textId="7A31A821" w:rsidR="0059254E" w:rsidRPr="00CC6D18" w:rsidRDefault="0059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5385FBB5" w14:textId="77777777" w:rsidR="0059254E" w:rsidRPr="00CC6D18" w:rsidRDefault="0059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6162598" w14:textId="504EFCE5" w:rsidR="0059254E" w:rsidRPr="00CC6D18" w:rsidRDefault="0059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AAD2611" w14:textId="77777777" w:rsidR="0059254E" w:rsidRPr="00CC6D18" w:rsidRDefault="0059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4F9A1897" w14:textId="7BF06491" w:rsidR="0059254E" w:rsidRPr="00CC6D18" w:rsidRDefault="0059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2C85" w:rsidRPr="00CC6D18" w14:paraId="0E30C7E2" w14:textId="77777777">
        <w:trPr>
          <w:trHeight w:val="407"/>
        </w:trPr>
        <w:tc>
          <w:tcPr>
            <w:tcW w:w="1988" w:type="pct"/>
          </w:tcPr>
          <w:p w14:paraId="3E2055E5" w14:textId="07D9EEA6" w:rsidR="00062C85" w:rsidRPr="00CC6D18" w:rsidRDefault="00062C85" w:rsidP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648" w:type="pct"/>
          </w:tcPr>
          <w:p w14:paraId="798C1265" w14:textId="729C889B" w:rsidR="00062C85" w:rsidRPr="00CC6D18" w:rsidRDefault="00062C85" w:rsidP="00062C85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0DAAB597" w14:textId="77777777" w:rsidR="00062C85" w:rsidRPr="00CC6D18" w:rsidRDefault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69050FEF" w14:textId="5624DD95" w:rsidR="00062C85" w:rsidRPr="00CC6D18" w:rsidRDefault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100</w:t>
            </w:r>
          </w:p>
        </w:tc>
        <w:tc>
          <w:tcPr>
            <w:tcW w:w="135" w:type="pct"/>
          </w:tcPr>
          <w:p w14:paraId="024138DE" w14:textId="77777777" w:rsidR="00062C85" w:rsidRPr="00CC6D18" w:rsidRDefault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B2F457D" w14:textId="092BA259" w:rsidR="00062C85" w:rsidRPr="00CC6D18" w:rsidRDefault="00062C85" w:rsidP="00062C85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F897FA9" w14:textId="77777777" w:rsidR="00062C85" w:rsidRPr="00CC6D18" w:rsidRDefault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58F37087" w14:textId="59936439" w:rsidR="00062C85" w:rsidRPr="00CC6D18" w:rsidRDefault="00062C85" w:rsidP="00062C85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2C85" w:rsidRPr="00CC6D18" w14:paraId="203BCA41" w14:textId="77777777" w:rsidTr="00062C85">
        <w:trPr>
          <w:trHeight w:val="407"/>
        </w:trPr>
        <w:tc>
          <w:tcPr>
            <w:tcW w:w="1988" w:type="pct"/>
          </w:tcPr>
          <w:p w14:paraId="015E454F" w14:textId="560B4841" w:rsidR="00062C85" w:rsidRPr="00CC6D18" w:rsidRDefault="00062C85" w:rsidP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1895A7EA" w14:textId="16AC7F4E" w:rsidR="00062C85" w:rsidRPr="00CC6D18" w:rsidRDefault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16,592</w:t>
            </w:r>
          </w:p>
        </w:tc>
        <w:tc>
          <w:tcPr>
            <w:tcW w:w="151" w:type="pct"/>
          </w:tcPr>
          <w:p w14:paraId="40578909" w14:textId="77777777" w:rsidR="00062C85" w:rsidRPr="00CC6D18" w:rsidRDefault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7930F91E" w14:textId="17432260" w:rsidR="00062C85" w:rsidRPr="00CC6D18" w:rsidRDefault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13,377</w:t>
            </w:r>
          </w:p>
        </w:tc>
        <w:tc>
          <w:tcPr>
            <w:tcW w:w="135" w:type="pct"/>
          </w:tcPr>
          <w:p w14:paraId="66D1EA22" w14:textId="77777777" w:rsidR="00062C85" w:rsidRPr="00CC6D18" w:rsidRDefault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1E100C78" w14:textId="3959CD85" w:rsidR="00062C85" w:rsidRPr="00CC6D18" w:rsidRDefault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15,191</w:t>
            </w:r>
          </w:p>
        </w:tc>
        <w:tc>
          <w:tcPr>
            <w:tcW w:w="147" w:type="pct"/>
          </w:tcPr>
          <w:p w14:paraId="68BB2392" w14:textId="77777777" w:rsidR="00062C85" w:rsidRPr="00CC6D18" w:rsidRDefault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6E5078EB" w14:textId="13A1F226" w:rsidR="00062C85" w:rsidRPr="00CC6D18" w:rsidRDefault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>13,008</w:t>
            </w:r>
          </w:p>
        </w:tc>
      </w:tr>
      <w:tr w:rsidR="00062C85" w:rsidRPr="00CC6D18" w14:paraId="16916F7B" w14:textId="77777777" w:rsidTr="00062C85">
        <w:trPr>
          <w:trHeight w:val="407"/>
        </w:trPr>
        <w:tc>
          <w:tcPr>
            <w:tcW w:w="1988" w:type="pct"/>
          </w:tcPr>
          <w:p w14:paraId="026A7584" w14:textId="05D9AF2D" w:rsidR="00062C85" w:rsidRPr="00CC6D18" w:rsidRDefault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492AFF93" w14:textId="536B2EF9" w:rsidR="00062C85" w:rsidRPr="00CC6D18" w:rsidRDefault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16,592</w:t>
            </w:r>
          </w:p>
        </w:tc>
        <w:tc>
          <w:tcPr>
            <w:tcW w:w="151" w:type="pct"/>
          </w:tcPr>
          <w:p w14:paraId="119B9435" w14:textId="77777777" w:rsidR="00062C85" w:rsidRPr="00CC6D18" w:rsidRDefault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18916BA8" w14:textId="5E1BCCF3" w:rsidR="00062C85" w:rsidRPr="00CC6D18" w:rsidRDefault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13,477</w:t>
            </w:r>
          </w:p>
        </w:tc>
        <w:tc>
          <w:tcPr>
            <w:tcW w:w="135" w:type="pct"/>
          </w:tcPr>
          <w:p w14:paraId="1DDBBA90" w14:textId="77777777" w:rsidR="00062C85" w:rsidRPr="00CC6D18" w:rsidRDefault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1190F870" w14:textId="1FD21599" w:rsidR="00062C85" w:rsidRPr="00CC6D18" w:rsidRDefault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15,191</w:t>
            </w:r>
          </w:p>
        </w:tc>
        <w:tc>
          <w:tcPr>
            <w:tcW w:w="147" w:type="pct"/>
          </w:tcPr>
          <w:p w14:paraId="0197972A" w14:textId="77777777" w:rsidR="00062C85" w:rsidRPr="00CC6D18" w:rsidRDefault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2F8EDBC2" w14:textId="620838C3" w:rsidR="00062C85" w:rsidRPr="00CC6D18" w:rsidRDefault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6D18">
              <w:rPr>
                <w:rFonts w:ascii="Angsana New" w:hAnsi="Angsana New"/>
                <w:b/>
                <w:bCs/>
                <w:sz w:val="30"/>
                <w:szCs w:val="30"/>
              </w:rPr>
              <w:t>13,008</w:t>
            </w:r>
          </w:p>
        </w:tc>
      </w:tr>
    </w:tbl>
    <w:p w14:paraId="15F039F9" w14:textId="77777777" w:rsidR="0059254E" w:rsidRPr="00CC6D18" w:rsidRDefault="0059254E" w:rsidP="003C52BC">
      <w:pPr>
        <w:pStyle w:val="FSContent"/>
        <w:rPr>
          <w:lang w:val="en-GB"/>
        </w:rPr>
      </w:pPr>
    </w:p>
    <w:p w14:paraId="02ADC9C7" w14:textId="3BE2C67F" w:rsidR="00FF2475" w:rsidRPr="00CC6D18" w:rsidRDefault="00FF2475" w:rsidP="0059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C6D18">
        <w:rPr>
          <w:rFonts w:ascii="Angsana New" w:hAnsi="Angsana New" w:hint="cs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73E69906" w14:textId="77777777" w:rsidR="00D5405C" w:rsidRPr="00CC6D18" w:rsidRDefault="00D5405C" w:rsidP="003C52BC">
      <w:pPr>
        <w:pStyle w:val="FSContent"/>
        <w:rPr>
          <w:lang w:val="en-GB"/>
        </w:rPr>
      </w:pPr>
    </w:p>
    <w:p w14:paraId="09DF88F6" w14:textId="5CC78274" w:rsidR="00E2612B" w:rsidRPr="00CC6D18" w:rsidRDefault="00520044" w:rsidP="00A12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C6D18">
        <w:rPr>
          <w:rFonts w:ascii="Angsana New" w:hAnsi="Angsana New" w:hint="cs"/>
          <w:sz w:val="30"/>
          <w:szCs w:val="30"/>
          <w:cs/>
        </w:rPr>
        <w:t>กลุ่ม</w:t>
      </w:r>
      <w:r w:rsidR="00DE1615" w:rsidRPr="00CC6D18">
        <w:rPr>
          <w:rFonts w:ascii="Angsana New" w:hAnsi="Angsana New"/>
          <w:sz w:val="30"/>
          <w:szCs w:val="30"/>
          <w:cs/>
        </w:rPr>
        <w:t>บริษัท</w:t>
      </w:r>
      <w:r w:rsidR="00467AF8" w:rsidRPr="00CC6D18">
        <w:rPr>
          <w:rFonts w:ascii="Angsana New" w:hAnsi="Angsana New" w:hint="cs"/>
          <w:sz w:val="30"/>
          <w:szCs w:val="30"/>
          <w:cs/>
        </w:rPr>
        <w:t>และบริษัท</w:t>
      </w:r>
      <w:r w:rsidR="00DE1615" w:rsidRPr="00CC6D18">
        <w:rPr>
          <w:rFonts w:ascii="Angsana New" w:hAnsi="Angsana New"/>
          <w:sz w:val="30"/>
          <w:szCs w:val="30"/>
          <w:cs/>
        </w:rPr>
        <w:t>จัดการโครงการ</w:t>
      </w:r>
      <w:r w:rsidR="00E66A6F" w:rsidRPr="00CC6D18">
        <w:rPr>
          <w:rFonts w:ascii="Angsana New" w:hAnsi="Angsana New" w:hint="cs"/>
          <w:sz w:val="30"/>
          <w:szCs w:val="30"/>
          <w:cs/>
        </w:rPr>
        <w:t>ผลประโยชน์ที่กำหนดไว้</w:t>
      </w:r>
      <w:r w:rsidR="00DE1615" w:rsidRPr="00CC6D18">
        <w:rPr>
          <w:rFonts w:ascii="Angsana New" w:hAnsi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DE1615" w:rsidRPr="00CC6D18">
        <w:rPr>
          <w:rFonts w:ascii="Angsana New" w:hAnsi="Angsana New"/>
          <w:sz w:val="30"/>
          <w:szCs w:val="30"/>
        </w:rPr>
        <w:t xml:space="preserve">2541 </w:t>
      </w:r>
      <w:r w:rsidR="00DE1615" w:rsidRPr="00CC6D18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516DB2" w:rsidRPr="00CC6D18">
        <w:rPr>
          <w:rFonts w:ascii="Angsana New" w:hAnsi="Angsana New" w:hint="cs"/>
          <w:sz w:val="30"/>
          <w:szCs w:val="30"/>
          <w:cs/>
        </w:rPr>
        <w:t xml:space="preserve"> </w:t>
      </w:r>
      <w:r w:rsidR="00DE1615" w:rsidRPr="00CC6D18">
        <w:rPr>
          <w:rFonts w:ascii="Angsana New" w:hAnsi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</w:t>
      </w:r>
      <w:r w:rsidR="00C23230" w:rsidRPr="00CC6D18">
        <w:rPr>
          <w:rFonts w:ascii="Angsana New" w:hAnsi="Angsana New"/>
          <w:sz w:val="30"/>
          <w:szCs w:val="30"/>
          <w:cs/>
        </w:rPr>
        <w:t>ย ได้แก่ ความเสี่ยงของช่วงชีวิตและ</w:t>
      </w:r>
      <w:r w:rsidR="00DE1615" w:rsidRPr="00CC6D18">
        <w:rPr>
          <w:rFonts w:ascii="Angsana New" w:hAnsi="Angsana New"/>
          <w:sz w:val="30"/>
          <w:szCs w:val="30"/>
          <w:cs/>
        </w:rPr>
        <w:t>ความเสี่ยงจากอัตราดอกเบี้ย</w:t>
      </w:r>
    </w:p>
    <w:p w14:paraId="4CE4493C" w14:textId="77A3839B" w:rsidR="002D78CB" w:rsidRPr="00CC6D18" w:rsidRDefault="002D7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CC6D18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89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63"/>
        <w:gridCol w:w="1162"/>
        <w:gridCol w:w="271"/>
        <w:gridCol w:w="1188"/>
        <w:gridCol w:w="242"/>
        <w:gridCol w:w="1162"/>
        <w:gridCol w:w="264"/>
        <w:gridCol w:w="1111"/>
      </w:tblGrid>
      <w:tr w:rsidR="00902E04" w:rsidRPr="00CC6D18" w14:paraId="004FB91D" w14:textId="77777777">
        <w:trPr>
          <w:trHeight w:val="427"/>
          <w:tblHeader/>
        </w:trPr>
        <w:tc>
          <w:tcPr>
            <w:tcW w:w="1988" w:type="pct"/>
          </w:tcPr>
          <w:p w14:paraId="1D03B416" w14:textId="3583BF8F" w:rsidR="00902E04" w:rsidRPr="00CC6D18" w:rsidRDefault="00381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</w:t>
            </w:r>
          </w:p>
        </w:tc>
        <w:tc>
          <w:tcPr>
            <w:tcW w:w="1462" w:type="pct"/>
            <w:gridSpan w:val="3"/>
          </w:tcPr>
          <w:p w14:paraId="322067F7" w14:textId="77777777" w:rsidR="00902E04" w:rsidRPr="00CC6D18" w:rsidRDefault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20413C82" w14:textId="77777777" w:rsidR="00902E04" w:rsidRPr="00CC6D18" w:rsidRDefault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pct"/>
            <w:gridSpan w:val="3"/>
            <w:vAlign w:val="bottom"/>
          </w:tcPr>
          <w:p w14:paraId="01BB0F89" w14:textId="77777777" w:rsidR="00902E04" w:rsidRPr="00CC6D18" w:rsidRDefault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2E04" w:rsidRPr="00CC6D18" w14:paraId="2CA7B10A" w14:textId="77777777">
        <w:trPr>
          <w:trHeight w:val="417"/>
          <w:tblHeader/>
        </w:trPr>
        <w:tc>
          <w:tcPr>
            <w:tcW w:w="1988" w:type="pct"/>
          </w:tcPr>
          <w:p w14:paraId="0D7D45D0" w14:textId="32368C86" w:rsidR="00902E04" w:rsidRPr="00CC6D18" w:rsidRDefault="00381EC1" w:rsidP="00E53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ตามโครงการผลประโยชน์</w:t>
            </w:r>
          </w:p>
        </w:tc>
        <w:tc>
          <w:tcPr>
            <w:tcW w:w="648" w:type="pct"/>
          </w:tcPr>
          <w:p w14:paraId="19EBF07C" w14:textId="77777777" w:rsidR="00902E04" w:rsidRPr="00CC6D18" w:rsidRDefault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1" w:type="pct"/>
          </w:tcPr>
          <w:p w14:paraId="0B7589E9" w14:textId="77777777" w:rsidR="00902E04" w:rsidRPr="00CC6D18" w:rsidRDefault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37386059" w14:textId="77777777" w:rsidR="00902E04" w:rsidRPr="00CC6D18" w:rsidRDefault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5" w:type="pct"/>
          </w:tcPr>
          <w:p w14:paraId="08D512B9" w14:textId="77777777" w:rsidR="00902E04" w:rsidRPr="00CC6D18" w:rsidRDefault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713BF542" w14:textId="77777777" w:rsidR="00902E04" w:rsidRPr="00CC6D18" w:rsidRDefault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243CCBB5" w14:textId="77777777" w:rsidR="00902E04" w:rsidRPr="00CC6D18" w:rsidRDefault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4B5F936E" w14:textId="77777777" w:rsidR="00902E04" w:rsidRPr="00CC6D18" w:rsidRDefault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02E04" w:rsidRPr="00CC6D18" w14:paraId="6B6B9A63" w14:textId="77777777">
        <w:trPr>
          <w:trHeight w:val="417"/>
          <w:tblHeader/>
        </w:trPr>
        <w:tc>
          <w:tcPr>
            <w:tcW w:w="1988" w:type="pct"/>
          </w:tcPr>
          <w:p w14:paraId="383F8A73" w14:textId="77777777" w:rsidR="00902E04" w:rsidRPr="00CC6D18" w:rsidRDefault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78AF31FE" w14:textId="77777777" w:rsidR="00902E04" w:rsidRPr="00CC6D18" w:rsidRDefault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pct"/>
            <w:gridSpan w:val="3"/>
          </w:tcPr>
          <w:p w14:paraId="741DE3C4" w14:textId="77777777" w:rsidR="00902E04" w:rsidRPr="00CC6D18" w:rsidRDefault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648" w:type="pct"/>
          </w:tcPr>
          <w:p w14:paraId="39B7D834" w14:textId="77777777" w:rsidR="00902E04" w:rsidRPr="00CC6D18" w:rsidRDefault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CEE226C" w14:textId="77777777" w:rsidR="00902E04" w:rsidRPr="00CC6D18" w:rsidRDefault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36AB79C7" w14:textId="77777777" w:rsidR="00902E04" w:rsidRPr="00CC6D18" w:rsidRDefault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2E04" w:rsidRPr="00CC6D18" w14:paraId="435BBF04" w14:textId="77777777">
        <w:trPr>
          <w:trHeight w:val="417"/>
          <w:tblHeader/>
        </w:trPr>
        <w:tc>
          <w:tcPr>
            <w:tcW w:w="1988" w:type="pct"/>
          </w:tcPr>
          <w:p w14:paraId="1A0EB2AA" w14:textId="77777777" w:rsidR="00902E04" w:rsidRPr="00CC6D18" w:rsidRDefault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2" w:type="pct"/>
            <w:gridSpan w:val="7"/>
          </w:tcPr>
          <w:p w14:paraId="40E8F069" w14:textId="77777777" w:rsidR="00902E04" w:rsidRPr="00CC6D18" w:rsidRDefault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2E04" w:rsidRPr="00CC6D18" w14:paraId="26C2A8B7" w14:textId="77777777">
        <w:trPr>
          <w:trHeight w:val="407"/>
        </w:trPr>
        <w:tc>
          <w:tcPr>
            <w:tcW w:w="1988" w:type="pct"/>
          </w:tcPr>
          <w:p w14:paraId="31BBD23F" w14:textId="6F663921" w:rsidR="00902E04" w:rsidRPr="00CC6D18" w:rsidRDefault="00381EC1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 xml:space="preserve">ณ </w:t>
            </w:r>
            <w:r w:rsidR="00902E04" w:rsidRPr="00CC6D18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902E04" w:rsidRPr="00CC6D1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902E04" w:rsidRPr="00CC6D1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48" w:type="pct"/>
          </w:tcPr>
          <w:p w14:paraId="0D7D93E8" w14:textId="5DF664E3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13,</w:t>
            </w:r>
            <w:r w:rsidR="0042038B" w:rsidRPr="00CC6D1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151" w:type="pct"/>
          </w:tcPr>
          <w:p w14:paraId="259FD6AB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7FFB181D" w14:textId="01EB7493" w:rsidR="00902E04" w:rsidRPr="00CC6D18" w:rsidRDefault="009638A5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10,827</w:t>
            </w:r>
          </w:p>
        </w:tc>
        <w:tc>
          <w:tcPr>
            <w:tcW w:w="135" w:type="pct"/>
          </w:tcPr>
          <w:p w14:paraId="5ED90100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6084F91" w14:textId="29B6EAE9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13,008</w:t>
            </w:r>
          </w:p>
        </w:tc>
        <w:tc>
          <w:tcPr>
            <w:tcW w:w="147" w:type="pct"/>
          </w:tcPr>
          <w:p w14:paraId="47E13D1A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26F1D69A" w14:textId="11B3EA76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>10,593</w:t>
            </w:r>
          </w:p>
        </w:tc>
      </w:tr>
      <w:tr w:rsidR="00902E04" w:rsidRPr="00CC6D18" w14:paraId="42B59561" w14:textId="77777777">
        <w:trPr>
          <w:trHeight w:val="407"/>
        </w:trPr>
        <w:tc>
          <w:tcPr>
            <w:tcW w:w="1988" w:type="pct"/>
          </w:tcPr>
          <w:p w14:paraId="295318C2" w14:textId="6C999365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648" w:type="pct"/>
          </w:tcPr>
          <w:p w14:paraId="73E98478" w14:textId="3D2459D3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  <w:tc>
          <w:tcPr>
            <w:tcW w:w="151" w:type="pct"/>
          </w:tcPr>
          <w:p w14:paraId="608BE00F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711F9203" w14:textId="40E3D5D0" w:rsidR="00902E04" w:rsidRPr="00CC6D18" w:rsidRDefault="009638A5" w:rsidP="00807EB6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633172E0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7B10E9E4" w14:textId="7F8E5F0F" w:rsidR="00902E04" w:rsidRPr="00CC6D18" w:rsidRDefault="009638A5" w:rsidP="00807EB6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2E9CCF5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6E68BA07" w14:textId="13E1B2C5" w:rsidR="00902E04" w:rsidRPr="00CC6D18" w:rsidRDefault="009638A5" w:rsidP="00807EB6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2E04" w:rsidRPr="00CC6D18" w14:paraId="72C6C09E" w14:textId="77777777">
        <w:trPr>
          <w:trHeight w:val="407"/>
        </w:trPr>
        <w:tc>
          <w:tcPr>
            <w:tcW w:w="1988" w:type="pct"/>
          </w:tcPr>
          <w:p w14:paraId="555C113C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480E151F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5F4D166F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2B6287CD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7E009764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77BCC1F3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F697367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2B7CEE17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2E04" w:rsidRPr="00CC6D18" w14:paraId="6179A208" w14:textId="77777777">
        <w:trPr>
          <w:trHeight w:val="407"/>
        </w:trPr>
        <w:tc>
          <w:tcPr>
            <w:tcW w:w="1988" w:type="pct"/>
          </w:tcPr>
          <w:p w14:paraId="29090450" w14:textId="1249EE1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648" w:type="pct"/>
          </w:tcPr>
          <w:p w14:paraId="59F73C4A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7CD0CACE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71013E90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57CA12B9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7E3D1925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8FAADC3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13E8B522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2E04" w:rsidRPr="00CC6D18" w14:paraId="25132FF3" w14:textId="77777777">
        <w:trPr>
          <w:trHeight w:val="407"/>
        </w:trPr>
        <w:tc>
          <w:tcPr>
            <w:tcW w:w="1988" w:type="pct"/>
          </w:tcPr>
          <w:p w14:paraId="37CEAE87" w14:textId="6C233A0B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6D18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648" w:type="pct"/>
          </w:tcPr>
          <w:p w14:paraId="0F0A4EC8" w14:textId="0C5FA4A8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1,822</w:t>
            </w:r>
          </w:p>
        </w:tc>
        <w:tc>
          <w:tcPr>
            <w:tcW w:w="151" w:type="pct"/>
          </w:tcPr>
          <w:p w14:paraId="197D0B0D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6D1DB4A2" w14:textId="56C33CD0" w:rsidR="00902E04" w:rsidRPr="00CC6D18" w:rsidRDefault="009638A5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1,050</w:t>
            </w:r>
          </w:p>
        </w:tc>
        <w:tc>
          <w:tcPr>
            <w:tcW w:w="135" w:type="pct"/>
          </w:tcPr>
          <w:p w14:paraId="27A78C8F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61C81E64" w14:textId="37E6BBD8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1,131</w:t>
            </w:r>
          </w:p>
        </w:tc>
        <w:tc>
          <w:tcPr>
            <w:tcW w:w="147" w:type="pct"/>
          </w:tcPr>
          <w:p w14:paraId="5542D75D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004D005A" w14:textId="3E365941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>987</w:t>
            </w:r>
          </w:p>
        </w:tc>
      </w:tr>
      <w:tr w:rsidR="00902E04" w:rsidRPr="00CC6D18" w14:paraId="01E58444" w14:textId="77777777" w:rsidTr="00902E04">
        <w:trPr>
          <w:trHeight w:val="407"/>
        </w:trPr>
        <w:tc>
          <w:tcPr>
            <w:tcW w:w="1988" w:type="pct"/>
          </w:tcPr>
          <w:p w14:paraId="43313022" w14:textId="5D0FC5D2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51106D6E" w14:textId="0BC8D73A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2038B" w:rsidRPr="00CC6D18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51" w:type="pct"/>
          </w:tcPr>
          <w:p w14:paraId="7E42F012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6900DDF2" w14:textId="6E73773C" w:rsidR="00902E04" w:rsidRPr="00CC6D18" w:rsidRDefault="009638A5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292</w:t>
            </w:r>
          </w:p>
        </w:tc>
        <w:tc>
          <w:tcPr>
            <w:tcW w:w="135" w:type="pct"/>
          </w:tcPr>
          <w:p w14:paraId="614F6D0C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3F1740EC" w14:textId="6B49C270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446</w:t>
            </w:r>
          </w:p>
        </w:tc>
        <w:tc>
          <w:tcPr>
            <w:tcW w:w="147" w:type="pct"/>
          </w:tcPr>
          <w:p w14:paraId="7A227639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171E5668" w14:textId="460AE8C8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>287</w:t>
            </w:r>
          </w:p>
        </w:tc>
      </w:tr>
      <w:tr w:rsidR="00902E04" w:rsidRPr="00CC6D18" w14:paraId="72B72796" w14:textId="77777777" w:rsidTr="00902E04">
        <w:trPr>
          <w:trHeight w:val="407"/>
        </w:trPr>
        <w:tc>
          <w:tcPr>
            <w:tcW w:w="1988" w:type="pct"/>
          </w:tcPr>
          <w:p w14:paraId="52684BF2" w14:textId="3FAA8B3E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06365557" w14:textId="0E957642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2,29</w:t>
            </w:r>
            <w:r w:rsidR="0042038B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51" w:type="pct"/>
          </w:tcPr>
          <w:p w14:paraId="6D749696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</w:tcPr>
          <w:p w14:paraId="2CC1EA3C" w14:textId="220594D4" w:rsidR="00902E04" w:rsidRPr="00CC6D18" w:rsidRDefault="009638A5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1,342</w:t>
            </w:r>
          </w:p>
        </w:tc>
        <w:tc>
          <w:tcPr>
            <w:tcW w:w="135" w:type="pct"/>
          </w:tcPr>
          <w:p w14:paraId="2643CF73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127A257A" w14:textId="4B140D34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1,577</w:t>
            </w:r>
          </w:p>
        </w:tc>
        <w:tc>
          <w:tcPr>
            <w:tcW w:w="147" w:type="pct"/>
          </w:tcPr>
          <w:p w14:paraId="72FC83B9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14:paraId="5C563835" w14:textId="2B91162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="Angsana New" w:hAnsi="Angsana New"/>
                <w:b/>
                <w:bCs/>
                <w:sz w:val="30"/>
                <w:szCs w:val="30"/>
              </w:rPr>
              <w:t>1,274</w:t>
            </w:r>
          </w:p>
        </w:tc>
      </w:tr>
      <w:tr w:rsidR="00902E04" w:rsidRPr="00CC6D18" w14:paraId="2E2BE1CA" w14:textId="77777777" w:rsidTr="00902E04">
        <w:trPr>
          <w:trHeight w:val="407"/>
        </w:trPr>
        <w:tc>
          <w:tcPr>
            <w:tcW w:w="1988" w:type="pct"/>
          </w:tcPr>
          <w:p w14:paraId="6FCE5CAD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5AC63AED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01CF8D76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</w:tcPr>
          <w:p w14:paraId="1272A8E8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53C6993C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04F1722F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DB63151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118ECBC4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2E04" w:rsidRPr="00CC6D18" w14:paraId="7ABACB0F" w14:textId="77777777">
        <w:trPr>
          <w:trHeight w:val="407"/>
        </w:trPr>
        <w:tc>
          <w:tcPr>
            <w:tcW w:w="1988" w:type="pct"/>
          </w:tcPr>
          <w:p w14:paraId="5E95C0D9" w14:textId="5EFB15BC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48" w:type="pct"/>
          </w:tcPr>
          <w:p w14:paraId="32143586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4C5636B6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227DC693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4E37C2CD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C3924AA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74060B4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0BCAB628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2E04" w:rsidRPr="00CC6D18" w14:paraId="0BB41047" w14:textId="77777777" w:rsidTr="00902E04">
        <w:trPr>
          <w:trHeight w:val="407"/>
        </w:trPr>
        <w:tc>
          <w:tcPr>
            <w:tcW w:w="2636" w:type="pct"/>
            <w:gridSpan w:val="2"/>
          </w:tcPr>
          <w:p w14:paraId="5D688B4F" w14:textId="40634DB4" w:rsidR="00902E04" w:rsidRPr="00CC6D18" w:rsidRDefault="00902E04" w:rsidP="00902E04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>(</w:t>
            </w: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CC6D18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ขาดทุนจากการประมาณ</w:t>
            </w:r>
            <w:r w:rsidR="00381EC1" w:rsidRPr="00CC6D18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33745C" w:rsidRPr="00CC6D1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51" w:type="pct"/>
          </w:tcPr>
          <w:p w14:paraId="0EB53144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582FAFD4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387945B6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F742DF6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713FDD9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64FE529C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2E04" w:rsidRPr="00CC6D18" w14:paraId="7C80EFF4" w14:textId="77777777">
        <w:trPr>
          <w:trHeight w:val="407"/>
        </w:trPr>
        <w:tc>
          <w:tcPr>
            <w:tcW w:w="1988" w:type="pct"/>
          </w:tcPr>
          <w:p w14:paraId="621BD3AF" w14:textId="79824B90" w:rsidR="00902E04" w:rsidRPr="00CC6D18" w:rsidRDefault="00902E04" w:rsidP="00E53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648" w:type="pct"/>
          </w:tcPr>
          <w:p w14:paraId="6094CF04" w14:textId="0CA7A907" w:rsidR="00902E04" w:rsidRPr="00CC6D18" w:rsidRDefault="0042038B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51" w:type="pct"/>
          </w:tcPr>
          <w:p w14:paraId="47D6C29D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14F4EC09" w14:textId="2F3835E2" w:rsidR="00902E04" w:rsidRPr="00CC6D18" w:rsidRDefault="009638A5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477</w:t>
            </w:r>
          </w:p>
        </w:tc>
        <w:tc>
          <w:tcPr>
            <w:tcW w:w="135" w:type="pct"/>
          </w:tcPr>
          <w:p w14:paraId="130FD76F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61C87FB5" w14:textId="0C9AC8C7" w:rsidR="00902E04" w:rsidRPr="00CC6D18" w:rsidRDefault="00902E04" w:rsidP="00902E04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3D84068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7A2BC712" w14:textId="4B2CB934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>496</w:t>
            </w:r>
          </w:p>
        </w:tc>
      </w:tr>
      <w:tr w:rsidR="00902E04" w:rsidRPr="00CC6D18" w14:paraId="500DFB52" w14:textId="77777777">
        <w:trPr>
          <w:trHeight w:val="407"/>
        </w:trPr>
        <w:tc>
          <w:tcPr>
            <w:tcW w:w="1988" w:type="pct"/>
          </w:tcPr>
          <w:p w14:paraId="339734D6" w14:textId="436F4777" w:rsidR="00902E04" w:rsidRPr="00CC6D18" w:rsidRDefault="00902E04" w:rsidP="00E53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648" w:type="pct"/>
          </w:tcPr>
          <w:p w14:paraId="4AD2CB03" w14:textId="509D9B2A" w:rsidR="00902E04" w:rsidRPr="00CC6D18" w:rsidRDefault="0042038B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396</w:t>
            </w:r>
          </w:p>
        </w:tc>
        <w:tc>
          <w:tcPr>
            <w:tcW w:w="151" w:type="pct"/>
          </w:tcPr>
          <w:p w14:paraId="13C300B1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3AFE4E88" w14:textId="474C54F3" w:rsidR="00902E04" w:rsidRPr="00CC6D18" w:rsidRDefault="009638A5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(1,026)</w:t>
            </w:r>
          </w:p>
        </w:tc>
        <w:tc>
          <w:tcPr>
            <w:tcW w:w="135" w:type="pct"/>
          </w:tcPr>
          <w:p w14:paraId="49179524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8C168D6" w14:textId="085867C8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507</w:t>
            </w:r>
          </w:p>
        </w:tc>
        <w:tc>
          <w:tcPr>
            <w:tcW w:w="147" w:type="pct"/>
          </w:tcPr>
          <w:p w14:paraId="1EDF9CA8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03899461" w14:textId="0DC9DCA8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>(1,016)</w:t>
            </w:r>
          </w:p>
        </w:tc>
      </w:tr>
      <w:tr w:rsidR="00902E04" w:rsidRPr="00CC6D18" w14:paraId="47A5D312" w14:textId="77777777" w:rsidTr="00902E04">
        <w:trPr>
          <w:trHeight w:val="407"/>
        </w:trPr>
        <w:tc>
          <w:tcPr>
            <w:tcW w:w="1988" w:type="pct"/>
          </w:tcPr>
          <w:p w14:paraId="34464274" w14:textId="3F9F42BD" w:rsidR="00902E04" w:rsidRPr="00CC6D18" w:rsidRDefault="00902E04" w:rsidP="00E53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067033F6" w14:textId="2E87F89A" w:rsidR="00902E04" w:rsidRPr="00CC6D18" w:rsidRDefault="0042038B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  <w:tc>
          <w:tcPr>
            <w:tcW w:w="151" w:type="pct"/>
          </w:tcPr>
          <w:p w14:paraId="1986135A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47A112E6" w14:textId="3E0E11CA" w:rsidR="00902E04" w:rsidRPr="00CC6D18" w:rsidRDefault="009638A5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1,857</w:t>
            </w:r>
          </w:p>
        </w:tc>
        <w:tc>
          <w:tcPr>
            <w:tcW w:w="135" w:type="pct"/>
          </w:tcPr>
          <w:p w14:paraId="095EEC08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1991A6A8" w14:textId="4293A6B1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  <w:tc>
          <w:tcPr>
            <w:tcW w:w="147" w:type="pct"/>
          </w:tcPr>
          <w:p w14:paraId="03B333E8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0CDAF997" w14:textId="1422C791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>1,661</w:t>
            </w:r>
          </w:p>
        </w:tc>
      </w:tr>
      <w:tr w:rsidR="00902E04" w:rsidRPr="00CC6D18" w14:paraId="1E338AC2" w14:textId="77777777" w:rsidTr="00902E04">
        <w:trPr>
          <w:trHeight w:val="407"/>
        </w:trPr>
        <w:tc>
          <w:tcPr>
            <w:tcW w:w="1988" w:type="pct"/>
          </w:tcPr>
          <w:p w14:paraId="5349C07F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4F6AB6E1" w14:textId="32951F62" w:rsidR="00902E04" w:rsidRPr="00CC6D18" w:rsidRDefault="0042038B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781</w:t>
            </w:r>
          </w:p>
        </w:tc>
        <w:tc>
          <w:tcPr>
            <w:tcW w:w="151" w:type="pct"/>
          </w:tcPr>
          <w:p w14:paraId="4BF6C169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</w:tcPr>
          <w:p w14:paraId="5466B3A8" w14:textId="41DB6683" w:rsidR="00902E04" w:rsidRPr="00CC6D18" w:rsidRDefault="009638A5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1,308</w:t>
            </w:r>
          </w:p>
        </w:tc>
        <w:tc>
          <w:tcPr>
            <w:tcW w:w="135" w:type="pct"/>
          </w:tcPr>
          <w:p w14:paraId="03071E0F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4318D9C0" w14:textId="3A9C1E9D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956</w:t>
            </w:r>
          </w:p>
        </w:tc>
        <w:tc>
          <w:tcPr>
            <w:tcW w:w="147" w:type="pct"/>
          </w:tcPr>
          <w:p w14:paraId="2B666C5A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14:paraId="13577BC2" w14:textId="154EB170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="Angsana New" w:hAnsi="Angsana New"/>
                <w:b/>
                <w:bCs/>
                <w:sz w:val="30"/>
                <w:szCs w:val="30"/>
              </w:rPr>
              <w:t>1,141</w:t>
            </w:r>
          </w:p>
        </w:tc>
      </w:tr>
      <w:tr w:rsidR="00902E04" w:rsidRPr="00CC6D18" w14:paraId="4AF5F811" w14:textId="77777777" w:rsidTr="00A9326A">
        <w:trPr>
          <w:trHeight w:val="407"/>
        </w:trPr>
        <w:tc>
          <w:tcPr>
            <w:tcW w:w="1988" w:type="pct"/>
          </w:tcPr>
          <w:p w14:paraId="52510E5D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0AA0E313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593408D9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</w:tcPr>
          <w:p w14:paraId="3C444878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229D030E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7C8AF34B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9A481D3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371565FA" w14:textId="21ED55FC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326A" w:rsidRPr="00CC6D18" w14:paraId="0F3833BC" w14:textId="77777777" w:rsidTr="00A9326A">
        <w:trPr>
          <w:trHeight w:val="407"/>
        </w:trPr>
        <w:tc>
          <w:tcPr>
            <w:tcW w:w="1988" w:type="pct"/>
          </w:tcPr>
          <w:p w14:paraId="65DA5095" w14:textId="5CF48F60" w:rsidR="00A9326A" w:rsidRPr="00CC6D18" w:rsidRDefault="00A9326A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6D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="00A6113F" w:rsidRPr="00CC6D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C6D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48" w:type="pct"/>
          </w:tcPr>
          <w:p w14:paraId="03524AEF" w14:textId="77777777" w:rsidR="00A9326A" w:rsidRPr="00CC6D18" w:rsidRDefault="00A9326A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07116E65" w14:textId="77777777" w:rsidR="00A9326A" w:rsidRPr="00CC6D18" w:rsidRDefault="00A9326A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42C4DBAE" w14:textId="77777777" w:rsidR="00A9326A" w:rsidRPr="00CC6D18" w:rsidRDefault="00A9326A" w:rsidP="00807EB6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152C7B85" w14:textId="77777777" w:rsidR="00A9326A" w:rsidRPr="00CC6D18" w:rsidRDefault="00A9326A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668B5549" w14:textId="77777777" w:rsidR="00A9326A" w:rsidRPr="00CC6D18" w:rsidRDefault="00A9326A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A53C5A9" w14:textId="77777777" w:rsidR="00A9326A" w:rsidRPr="00CC6D18" w:rsidRDefault="00A9326A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4AD2ACB3" w14:textId="77777777" w:rsidR="00A9326A" w:rsidRPr="00CC6D18" w:rsidRDefault="00A9326A" w:rsidP="00902E04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902E04" w:rsidRPr="00CC6D18" w14:paraId="27AF36B6" w14:textId="77777777" w:rsidTr="00A9326A">
        <w:trPr>
          <w:trHeight w:val="407"/>
        </w:trPr>
        <w:tc>
          <w:tcPr>
            <w:tcW w:w="1988" w:type="pct"/>
          </w:tcPr>
          <w:p w14:paraId="5D563F57" w14:textId="07D29965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50C8E35E" w14:textId="304EDF16" w:rsidR="00902E04" w:rsidRPr="00CC6D18" w:rsidRDefault="0042038B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(450)</w:t>
            </w:r>
          </w:p>
        </w:tc>
        <w:tc>
          <w:tcPr>
            <w:tcW w:w="151" w:type="pct"/>
          </w:tcPr>
          <w:p w14:paraId="45C76EA1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0EEBFC65" w14:textId="18F87E8A" w:rsidR="00902E04" w:rsidRPr="00CC6D18" w:rsidRDefault="009638A5" w:rsidP="00807EB6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0E3E635F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0A76DB3A" w14:textId="13F5C9C2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(350)</w:t>
            </w:r>
          </w:p>
        </w:tc>
        <w:tc>
          <w:tcPr>
            <w:tcW w:w="147" w:type="pct"/>
          </w:tcPr>
          <w:p w14:paraId="0CC4FDE4" w14:textId="77777777" w:rsidR="00902E04" w:rsidRPr="00CC6D18" w:rsidRDefault="00902E04" w:rsidP="0090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7C4CC1AE" w14:textId="06F9CC2A" w:rsidR="00902E04" w:rsidRPr="00CC6D18" w:rsidRDefault="00902E04" w:rsidP="00902E04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062C85" w:rsidRPr="00CC6D18" w14:paraId="0D0D66E5" w14:textId="77777777" w:rsidTr="00902E04">
        <w:trPr>
          <w:trHeight w:val="407"/>
        </w:trPr>
        <w:tc>
          <w:tcPr>
            <w:tcW w:w="1988" w:type="pct"/>
          </w:tcPr>
          <w:p w14:paraId="24A44CB3" w14:textId="6670B9B0" w:rsidR="00062C85" w:rsidRPr="00CC6D18" w:rsidRDefault="00062C85" w:rsidP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CC6D1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CC6D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4E1F37C8" w14:textId="2DDFF49E" w:rsidR="00062C85" w:rsidRPr="00CC6D18" w:rsidRDefault="00062C85" w:rsidP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16,592</w:t>
            </w:r>
          </w:p>
        </w:tc>
        <w:tc>
          <w:tcPr>
            <w:tcW w:w="151" w:type="pct"/>
          </w:tcPr>
          <w:p w14:paraId="1EABDBCF" w14:textId="77777777" w:rsidR="00062C85" w:rsidRPr="00CC6D18" w:rsidRDefault="00062C85" w:rsidP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421C5A1C" w14:textId="0068160F" w:rsidR="00062C85" w:rsidRPr="00CC6D18" w:rsidRDefault="00062C85" w:rsidP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13,477</w:t>
            </w:r>
          </w:p>
        </w:tc>
        <w:tc>
          <w:tcPr>
            <w:tcW w:w="135" w:type="pct"/>
          </w:tcPr>
          <w:p w14:paraId="54B9A9B4" w14:textId="77777777" w:rsidR="00062C85" w:rsidRPr="00CC6D18" w:rsidRDefault="00062C85" w:rsidP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71B04DCE" w14:textId="40B6FDC2" w:rsidR="00062C85" w:rsidRPr="00CC6D18" w:rsidRDefault="00062C85" w:rsidP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15,191</w:t>
            </w:r>
          </w:p>
        </w:tc>
        <w:tc>
          <w:tcPr>
            <w:tcW w:w="147" w:type="pct"/>
          </w:tcPr>
          <w:p w14:paraId="13A5DBDD" w14:textId="77777777" w:rsidR="00062C85" w:rsidRPr="00CC6D18" w:rsidRDefault="00062C85" w:rsidP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5CF062DC" w14:textId="32F267E1" w:rsidR="00062C85" w:rsidRPr="00CC6D18" w:rsidRDefault="00062C85" w:rsidP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6D18">
              <w:rPr>
                <w:rFonts w:ascii="Angsana New" w:hAnsi="Angsana New"/>
                <w:b/>
                <w:bCs/>
                <w:sz w:val="30"/>
                <w:szCs w:val="30"/>
              </w:rPr>
              <w:t>13,008</w:t>
            </w:r>
          </w:p>
        </w:tc>
      </w:tr>
    </w:tbl>
    <w:p w14:paraId="5A47E722" w14:textId="05665B26" w:rsidR="002819DD" w:rsidRPr="00CC6D18" w:rsidRDefault="002819DD" w:rsidP="00A12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89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63"/>
        <w:gridCol w:w="1162"/>
        <w:gridCol w:w="271"/>
        <w:gridCol w:w="1188"/>
        <w:gridCol w:w="242"/>
        <w:gridCol w:w="1162"/>
        <w:gridCol w:w="264"/>
        <w:gridCol w:w="1111"/>
      </w:tblGrid>
      <w:tr w:rsidR="006F61DC" w:rsidRPr="00CC6D18" w14:paraId="13B76185" w14:textId="77777777">
        <w:trPr>
          <w:trHeight w:val="427"/>
          <w:tblHeader/>
        </w:trPr>
        <w:tc>
          <w:tcPr>
            <w:tcW w:w="1988" w:type="pct"/>
          </w:tcPr>
          <w:p w14:paraId="31BFFCC5" w14:textId="6E309F70" w:rsidR="006F61DC" w:rsidRPr="00CC6D18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ข้อสมมติในการประมาณการตาม</w:t>
            </w:r>
          </w:p>
        </w:tc>
        <w:tc>
          <w:tcPr>
            <w:tcW w:w="1462" w:type="pct"/>
            <w:gridSpan w:val="3"/>
          </w:tcPr>
          <w:p w14:paraId="2D50D29B" w14:textId="77777777" w:rsidR="006F61DC" w:rsidRPr="00CC6D18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10AC5143" w14:textId="77777777" w:rsidR="006F61DC" w:rsidRPr="00CC6D18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pct"/>
            <w:gridSpan w:val="3"/>
            <w:vAlign w:val="bottom"/>
          </w:tcPr>
          <w:p w14:paraId="3DB63FB9" w14:textId="77777777" w:rsidR="006F61DC" w:rsidRPr="00CC6D18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61DC" w:rsidRPr="00CC6D18" w14:paraId="1E21FE6E" w14:textId="77777777">
        <w:trPr>
          <w:trHeight w:val="417"/>
          <w:tblHeader/>
        </w:trPr>
        <w:tc>
          <w:tcPr>
            <w:tcW w:w="1988" w:type="pct"/>
          </w:tcPr>
          <w:p w14:paraId="7D24DF77" w14:textId="6EA6DC33" w:rsidR="006F61DC" w:rsidRPr="00CC6D18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C6D1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648" w:type="pct"/>
          </w:tcPr>
          <w:p w14:paraId="0A9DC242" w14:textId="77777777" w:rsidR="006F61DC" w:rsidRPr="00CC6D18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1" w:type="pct"/>
          </w:tcPr>
          <w:p w14:paraId="6132125A" w14:textId="77777777" w:rsidR="006F61DC" w:rsidRPr="00CC6D18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58F6DF42" w14:textId="77777777" w:rsidR="006F61DC" w:rsidRPr="00CC6D18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5" w:type="pct"/>
          </w:tcPr>
          <w:p w14:paraId="11DFDBA5" w14:textId="77777777" w:rsidR="006F61DC" w:rsidRPr="00CC6D18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3F9F54C" w14:textId="77777777" w:rsidR="006F61DC" w:rsidRPr="00CC6D18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374452D4" w14:textId="77777777" w:rsidR="006F61DC" w:rsidRPr="00CC6D18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532A7046" w14:textId="77777777" w:rsidR="006F61DC" w:rsidRPr="00CC6D18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F61DC" w:rsidRPr="00CC6D18" w14:paraId="693F5C23" w14:textId="77777777">
        <w:trPr>
          <w:trHeight w:val="417"/>
          <w:tblHeader/>
        </w:trPr>
        <w:tc>
          <w:tcPr>
            <w:tcW w:w="1988" w:type="pct"/>
          </w:tcPr>
          <w:p w14:paraId="192A8300" w14:textId="77777777" w:rsidR="006F61DC" w:rsidRPr="00CC6D18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0EF063F4" w14:textId="77777777" w:rsidR="006F61DC" w:rsidRPr="00CC6D18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pct"/>
            <w:gridSpan w:val="3"/>
          </w:tcPr>
          <w:p w14:paraId="37375006" w14:textId="77777777" w:rsidR="006F61DC" w:rsidRPr="00CC6D18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648" w:type="pct"/>
          </w:tcPr>
          <w:p w14:paraId="6005BB7D" w14:textId="77777777" w:rsidR="006F61DC" w:rsidRPr="00CC6D18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6F684EC" w14:textId="77777777" w:rsidR="006F61DC" w:rsidRPr="00CC6D18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4A563BC2" w14:textId="77777777" w:rsidR="006F61DC" w:rsidRPr="00CC6D18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61DC" w:rsidRPr="00CC6D18" w14:paraId="17CBBE6A" w14:textId="77777777">
        <w:trPr>
          <w:trHeight w:val="417"/>
          <w:tblHeader/>
        </w:trPr>
        <w:tc>
          <w:tcPr>
            <w:tcW w:w="1988" w:type="pct"/>
          </w:tcPr>
          <w:p w14:paraId="3EBEA2AD" w14:textId="77777777" w:rsidR="006F61DC" w:rsidRPr="00CC6D18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2" w:type="pct"/>
            <w:gridSpan w:val="7"/>
          </w:tcPr>
          <w:p w14:paraId="32739945" w14:textId="7D7F78CA" w:rsidR="006F61DC" w:rsidRPr="00CC6D18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CC6D1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</w:t>
            </w: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6F61DC" w:rsidRPr="00CC6D18" w14:paraId="5A509792" w14:textId="77777777">
        <w:trPr>
          <w:trHeight w:val="407"/>
        </w:trPr>
        <w:tc>
          <w:tcPr>
            <w:tcW w:w="1988" w:type="pct"/>
          </w:tcPr>
          <w:p w14:paraId="7E54B3E2" w14:textId="37082153" w:rsidR="006F61DC" w:rsidRPr="00CC6D18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648" w:type="pct"/>
          </w:tcPr>
          <w:p w14:paraId="1285DAF8" w14:textId="79B42394" w:rsidR="006F61DC" w:rsidRPr="00CC6D18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2.92 - 3.63</w:t>
            </w:r>
          </w:p>
        </w:tc>
        <w:tc>
          <w:tcPr>
            <w:tcW w:w="151" w:type="pct"/>
          </w:tcPr>
          <w:p w14:paraId="342E04EE" w14:textId="77777777" w:rsidR="006F61DC" w:rsidRPr="00CC6D18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647FF813" w14:textId="02DA200A" w:rsidR="006F61DC" w:rsidRPr="00CC6D18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3.33 - 3.45</w:t>
            </w:r>
          </w:p>
        </w:tc>
        <w:tc>
          <w:tcPr>
            <w:tcW w:w="135" w:type="pct"/>
          </w:tcPr>
          <w:p w14:paraId="1C5CD409" w14:textId="77777777" w:rsidR="006F61DC" w:rsidRPr="00CC6D18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03F1CA9" w14:textId="42230B46" w:rsidR="006F61DC" w:rsidRPr="00CC6D18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3.12 - 3.15</w:t>
            </w:r>
          </w:p>
        </w:tc>
        <w:tc>
          <w:tcPr>
            <w:tcW w:w="147" w:type="pct"/>
          </w:tcPr>
          <w:p w14:paraId="003B4C80" w14:textId="77777777" w:rsidR="006F61DC" w:rsidRPr="00CC6D18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7DF27A73" w14:textId="002D1E20" w:rsidR="006F61DC" w:rsidRPr="00CC6D18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3.44 - 3.45</w:t>
            </w:r>
          </w:p>
        </w:tc>
      </w:tr>
      <w:tr w:rsidR="006F61DC" w:rsidRPr="00CC6D18" w14:paraId="266C1D8E" w14:textId="77777777">
        <w:trPr>
          <w:trHeight w:val="407"/>
        </w:trPr>
        <w:tc>
          <w:tcPr>
            <w:tcW w:w="1988" w:type="pct"/>
          </w:tcPr>
          <w:p w14:paraId="0B7A0895" w14:textId="1CB6A7E1" w:rsidR="006F61DC" w:rsidRPr="00CC6D18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648" w:type="pct"/>
          </w:tcPr>
          <w:p w14:paraId="63A7EFE7" w14:textId="456353BF" w:rsidR="006F61DC" w:rsidRPr="00CC6D18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4.00 - 5.00</w:t>
            </w:r>
          </w:p>
        </w:tc>
        <w:tc>
          <w:tcPr>
            <w:tcW w:w="151" w:type="pct"/>
          </w:tcPr>
          <w:p w14:paraId="3CAB5E77" w14:textId="77777777" w:rsidR="006F61DC" w:rsidRPr="00CC6D18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1553C423" w14:textId="3C409545" w:rsidR="006F61DC" w:rsidRPr="00CC6D18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4.00 - 5.00</w:t>
            </w:r>
          </w:p>
        </w:tc>
        <w:tc>
          <w:tcPr>
            <w:tcW w:w="135" w:type="pct"/>
          </w:tcPr>
          <w:p w14:paraId="49984270" w14:textId="77777777" w:rsidR="006F61DC" w:rsidRPr="00CC6D18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7139A6B7" w14:textId="25E21159" w:rsidR="006F61DC" w:rsidRPr="00CC6D18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  <w:tc>
          <w:tcPr>
            <w:tcW w:w="147" w:type="pct"/>
          </w:tcPr>
          <w:p w14:paraId="4BBDA720" w14:textId="77777777" w:rsidR="006F61DC" w:rsidRPr="00CC6D18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45C15F26" w14:textId="68481D55" w:rsidR="006F61DC" w:rsidRPr="00CC6D18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</w:tr>
      <w:tr w:rsidR="006F61DC" w:rsidRPr="00CC6D18" w14:paraId="3BB721C5" w14:textId="77777777">
        <w:trPr>
          <w:trHeight w:val="407"/>
        </w:trPr>
        <w:tc>
          <w:tcPr>
            <w:tcW w:w="1988" w:type="pct"/>
          </w:tcPr>
          <w:p w14:paraId="3D07657F" w14:textId="7B974B52" w:rsidR="006F61DC" w:rsidRPr="00CC6D18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648" w:type="pct"/>
          </w:tcPr>
          <w:p w14:paraId="5FCD906D" w14:textId="15659421" w:rsidR="006F61DC" w:rsidRPr="00CC6D18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1.91 - 34.38</w:t>
            </w:r>
          </w:p>
        </w:tc>
        <w:tc>
          <w:tcPr>
            <w:tcW w:w="151" w:type="pct"/>
          </w:tcPr>
          <w:p w14:paraId="6C2A96E3" w14:textId="77777777" w:rsidR="006F61DC" w:rsidRPr="00CC6D18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38EB74E2" w14:textId="1F8B036D" w:rsidR="006F61DC" w:rsidRPr="00CC6D18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2.87 - 34.38</w:t>
            </w:r>
          </w:p>
        </w:tc>
        <w:tc>
          <w:tcPr>
            <w:tcW w:w="135" w:type="pct"/>
          </w:tcPr>
          <w:p w14:paraId="3BEFC3AA" w14:textId="77777777" w:rsidR="006F61DC" w:rsidRPr="00CC6D18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7832281F" w14:textId="7A7DD90A" w:rsidR="006F61DC" w:rsidRPr="00CC6D18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5.73 - 28.65</w:t>
            </w:r>
          </w:p>
        </w:tc>
        <w:tc>
          <w:tcPr>
            <w:tcW w:w="147" w:type="pct"/>
          </w:tcPr>
          <w:p w14:paraId="373A2586" w14:textId="77777777" w:rsidR="006F61DC" w:rsidRPr="00CC6D18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4CBE4DAF" w14:textId="2C18404F" w:rsidR="006F61DC" w:rsidRPr="00CC6D18" w:rsidRDefault="006F61DC" w:rsidP="006F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5.73 - 28.65</w:t>
            </w:r>
          </w:p>
        </w:tc>
      </w:tr>
    </w:tbl>
    <w:p w14:paraId="79B41175" w14:textId="49C46D88" w:rsidR="00DE1615" w:rsidRPr="00CC6D18" w:rsidRDefault="00DE1615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/>
          <w:sz w:val="30"/>
          <w:szCs w:val="30"/>
          <w:cs/>
        </w:rPr>
        <w:lastRenderedPageBreak/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C0EB3C3" w14:textId="77777777" w:rsidR="00DE1615" w:rsidRPr="00CC6D18" w:rsidRDefault="00DE1615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B12F5DD" w14:textId="26D63737" w:rsidR="00DE1615" w:rsidRPr="00CC6D18" w:rsidRDefault="00DE1615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C6D1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CC6D18">
        <w:rPr>
          <w:rFonts w:asciiTheme="majorBidi" w:hAnsiTheme="majorBidi" w:cstheme="majorBidi"/>
          <w:sz w:val="30"/>
          <w:szCs w:val="30"/>
        </w:rPr>
        <w:t>31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CC6D18">
        <w:rPr>
          <w:rFonts w:asciiTheme="majorBidi" w:hAnsiTheme="majorBidi" w:cstheme="majorBidi"/>
          <w:sz w:val="30"/>
          <w:szCs w:val="30"/>
        </w:rPr>
        <w:t>256</w:t>
      </w:r>
      <w:r w:rsidR="006F61DC" w:rsidRPr="00CC6D18">
        <w:rPr>
          <w:rFonts w:asciiTheme="majorBidi" w:hAnsiTheme="majorBidi" w:cstheme="majorBidi"/>
          <w:sz w:val="30"/>
          <w:szCs w:val="30"/>
        </w:rPr>
        <w:t>6</w:t>
      </w:r>
      <w:r w:rsidR="00F81910" w:rsidRPr="00CC6D18">
        <w:rPr>
          <w:rFonts w:asciiTheme="majorBidi" w:hAnsiTheme="majorBidi" w:cstheme="majorBidi"/>
          <w:sz w:val="30"/>
          <w:szCs w:val="30"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BD2B01" w:rsidRPr="00CC6D18">
        <w:rPr>
          <w:rFonts w:asciiTheme="majorBidi" w:hAnsiTheme="majorBidi" w:cstheme="majorBidi"/>
          <w:sz w:val="30"/>
          <w:szCs w:val="30"/>
        </w:rPr>
        <w:t xml:space="preserve"> </w:t>
      </w:r>
      <w:r w:rsidR="00800360" w:rsidRPr="00CC6D18">
        <w:rPr>
          <w:rFonts w:asciiTheme="majorBidi" w:hAnsiTheme="majorBidi" w:cstheme="majorBidi"/>
          <w:sz w:val="30"/>
          <w:szCs w:val="30"/>
        </w:rPr>
        <w:t>1</w:t>
      </w:r>
      <w:r w:rsidR="006F61DC" w:rsidRPr="00CC6D18">
        <w:rPr>
          <w:rFonts w:asciiTheme="majorBidi" w:hAnsiTheme="majorBidi" w:cstheme="majorBidi"/>
          <w:sz w:val="30"/>
          <w:szCs w:val="30"/>
        </w:rPr>
        <w:t>3</w:t>
      </w:r>
      <w:r w:rsidR="00BC5C17" w:rsidRPr="00CC6D18">
        <w:rPr>
          <w:rFonts w:asciiTheme="majorBidi" w:hAnsiTheme="majorBidi" w:cstheme="majorBidi"/>
          <w:sz w:val="30"/>
          <w:szCs w:val="30"/>
        </w:rPr>
        <w:t xml:space="preserve"> - </w:t>
      </w:r>
      <w:r w:rsidR="006F61DC" w:rsidRPr="00CC6D18">
        <w:rPr>
          <w:rFonts w:asciiTheme="majorBidi" w:hAnsiTheme="majorBidi" w:cstheme="majorBidi"/>
          <w:sz w:val="30"/>
          <w:szCs w:val="30"/>
        </w:rPr>
        <w:t>23</w:t>
      </w:r>
      <w:r w:rsidRPr="00CC6D18">
        <w:rPr>
          <w:rFonts w:asciiTheme="majorBidi" w:hAnsiTheme="majorBidi" w:cstheme="majorBidi"/>
          <w:sz w:val="30"/>
          <w:szCs w:val="30"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CC6D18">
        <w:rPr>
          <w:rFonts w:asciiTheme="majorBidi" w:hAnsiTheme="majorBidi" w:cstheme="majorBidi"/>
          <w:i/>
          <w:iCs/>
          <w:sz w:val="30"/>
          <w:szCs w:val="30"/>
          <w:cs/>
        </w:rPr>
        <w:t>(25</w:t>
      </w:r>
      <w:r w:rsidR="00856108" w:rsidRPr="00CC6D18">
        <w:rPr>
          <w:rFonts w:asciiTheme="majorBidi" w:hAnsiTheme="majorBidi" w:cstheme="majorBidi"/>
          <w:i/>
          <w:iCs/>
          <w:sz w:val="30"/>
          <w:szCs w:val="30"/>
          <w:cs/>
        </w:rPr>
        <w:t>6</w:t>
      </w:r>
      <w:r w:rsidR="006F61DC" w:rsidRPr="00CC6D18">
        <w:rPr>
          <w:rFonts w:asciiTheme="majorBidi" w:hAnsiTheme="majorBidi" w:cstheme="majorBidi"/>
          <w:i/>
          <w:iCs/>
          <w:sz w:val="30"/>
          <w:szCs w:val="30"/>
        </w:rPr>
        <w:t xml:space="preserve">5 </w:t>
      </w:r>
      <w:r w:rsidRPr="00CC6D18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6F61DC" w:rsidRPr="00CC6D18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5F22E0" w:rsidRPr="00CC6D18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BC5C17" w:rsidRPr="00CC6D18">
        <w:rPr>
          <w:rFonts w:asciiTheme="majorBidi" w:hAnsiTheme="majorBidi" w:cstheme="majorBidi"/>
          <w:i/>
          <w:iCs/>
          <w:sz w:val="30"/>
          <w:szCs w:val="30"/>
        </w:rPr>
        <w:t xml:space="preserve"> - 17</w:t>
      </w:r>
      <w:r w:rsidR="00BD2B01" w:rsidRPr="00CC6D1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D2B01" w:rsidRPr="00CC6D18">
        <w:rPr>
          <w:rFonts w:asciiTheme="majorBidi" w:hAnsiTheme="majorBidi" w:cstheme="majorBidi"/>
          <w:i/>
          <w:iCs/>
          <w:sz w:val="30"/>
          <w:szCs w:val="30"/>
          <w:cs/>
        </w:rPr>
        <w:t>ปี</w:t>
      </w:r>
      <w:r w:rsidRPr="00CC6D18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731807CE" w14:textId="77777777" w:rsidR="00062C85" w:rsidRPr="00CC6D18" w:rsidRDefault="00062C85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92174C0" w14:textId="77777777" w:rsidR="00DE1615" w:rsidRPr="00CC6D18" w:rsidRDefault="00DE1615" w:rsidP="00926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CC6D18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4388EB14" w14:textId="77777777" w:rsidR="00DE1615" w:rsidRPr="00CC6D18" w:rsidRDefault="00DE1615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6AF255F" w14:textId="15D3124B" w:rsidR="00DE1615" w:rsidRPr="00CC6D18" w:rsidRDefault="00DE1615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2C5329" w:rsidRPr="00CC6D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ๆ </w:t>
      </w:r>
      <w:r w:rsidR="0051094F" w:rsidRPr="00CC6D18">
        <w:rPr>
          <w:rFonts w:asciiTheme="majorBidi" w:hAnsiTheme="majorBidi" w:cstheme="majorBidi" w:hint="cs"/>
          <w:sz w:val="30"/>
          <w:szCs w:val="30"/>
          <w:cs/>
        </w:rPr>
        <w:t>คงที่</w:t>
      </w:r>
      <w:r w:rsidR="00485854" w:rsidRPr="00CC6D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85854" w:rsidRPr="00CC6D18">
        <w:rPr>
          <w:rFonts w:asciiTheme="majorBidi" w:hAnsiTheme="majorBidi"/>
          <w:sz w:val="30"/>
          <w:szCs w:val="30"/>
          <w:cs/>
        </w:rPr>
        <w:t>มีผลกระทบต่อจำนวนหนี้สินผลประโยชน์ดังต่อไปนี้</w:t>
      </w:r>
    </w:p>
    <w:p w14:paraId="3EC8553F" w14:textId="77777777" w:rsidR="00800360" w:rsidRPr="00CC6D18" w:rsidRDefault="00800360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1"/>
        <w:gridCol w:w="1311"/>
        <w:gridCol w:w="262"/>
        <w:gridCol w:w="1225"/>
      </w:tblGrid>
      <w:tr w:rsidR="009260F7" w:rsidRPr="00CC6D18" w14:paraId="6135AFA6" w14:textId="77777777" w:rsidTr="007401FE">
        <w:trPr>
          <w:trHeight w:val="396"/>
        </w:trPr>
        <w:tc>
          <w:tcPr>
            <w:tcW w:w="6401" w:type="dxa"/>
          </w:tcPr>
          <w:p w14:paraId="0463F77E" w14:textId="77777777" w:rsidR="009260F7" w:rsidRPr="00CC6D18" w:rsidRDefault="009260F7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8" w:type="dxa"/>
            <w:gridSpan w:val="3"/>
            <w:vAlign w:val="bottom"/>
          </w:tcPr>
          <w:p w14:paraId="49E13EDE" w14:textId="08732672" w:rsidR="009260F7" w:rsidRPr="00CC6D18" w:rsidRDefault="009260F7" w:rsidP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21D08" w:rsidRPr="00CC6D18" w14:paraId="1752E171" w14:textId="77777777" w:rsidTr="007401FE">
        <w:trPr>
          <w:trHeight w:val="396"/>
        </w:trPr>
        <w:tc>
          <w:tcPr>
            <w:tcW w:w="6401" w:type="dxa"/>
          </w:tcPr>
          <w:p w14:paraId="7E01275F" w14:textId="010D8588" w:rsidR="00A21D08" w:rsidRPr="00CC6D18" w:rsidRDefault="00A21D08" w:rsidP="00A2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</w:t>
            </w: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ภาระผูกพันของโครงการผลประโยชน์</w:t>
            </w:r>
            <w:r w:rsidRPr="00CC6D1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พนักงานเพิ่มขึ้น </w:t>
            </w: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CC6D1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ลดลง</w:t>
            </w: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98" w:type="dxa"/>
            <w:gridSpan w:val="3"/>
            <w:vAlign w:val="bottom"/>
          </w:tcPr>
          <w:p w14:paraId="7D393929" w14:textId="546F9999" w:rsidR="00A21D08" w:rsidRPr="00CC6D18" w:rsidRDefault="00A21D08" w:rsidP="00A2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ข้อสมมติเปลี่ยนแปลง</w:t>
            </w:r>
          </w:p>
        </w:tc>
      </w:tr>
      <w:tr w:rsidR="00A21D08" w:rsidRPr="00CC6D18" w14:paraId="1848CC45" w14:textId="77777777" w:rsidTr="007401FE">
        <w:trPr>
          <w:trHeight w:val="396"/>
        </w:trPr>
        <w:tc>
          <w:tcPr>
            <w:tcW w:w="6401" w:type="dxa"/>
          </w:tcPr>
          <w:p w14:paraId="14352069" w14:textId="4FD116A2" w:rsidR="00A21D08" w:rsidRPr="00CC6D18" w:rsidRDefault="00A21D08" w:rsidP="00A2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1" w:type="dxa"/>
            <w:vAlign w:val="bottom"/>
          </w:tcPr>
          <w:p w14:paraId="5529196F" w14:textId="77777777" w:rsidR="00A21D08" w:rsidRPr="00CC6D18" w:rsidRDefault="00A21D08" w:rsidP="00A2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2" w:type="dxa"/>
            <w:vAlign w:val="bottom"/>
          </w:tcPr>
          <w:p w14:paraId="24C1A77E" w14:textId="77777777" w:rsidR="00A21D08" w:rsidRPr="00CC6D18" w:rsidRDefault="00A21D08" w:rsidP="00A2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34436364" w14:textId="77777777" w:rsidR="00A21D08" w:rsidRPr="00CC6D18" w:rsidRDefault="00A21D08" w:rsidP="00A2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</w:tr>
      <w:tr w:rsidR="00663825" w:rsidRPr="00CC6D18" w14:paraId="2E5B3374" w14:textId="77777777" w:rsidTr="007401FE">
        <w:trPr>
          <w:trHeight w:val="396"/>
        </w:trPr>
        <w:tc>
          <w:tcPr>
            <w:tcW w:w="6401" w:type="dxa"/>
          </w:tcPr>
          <w:p w14:paraId="6959E9C4" w14:textId="03E70114" w:rsidR="00663825" w:rsidRPr="00CC6D18" w:rsidRDefault="00663825" w:rsidP="00663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8" w:type="dxa"/>
            <w:gridSpan w:val="3"/>
            <w:vAlign w:val="center"/>
          </w:tcPr>
          <w:p w14:paraId="3969E3F6" w14:textId="381ADFB4" w:rsidR="00663825" w:rsidRPr="00CC6D18" w:rsidRDefault="00652C3A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28F6" w:rsidRPr="00CC6D18" w14:paraId="5B12BC3F" w14:textId="77777777" w:rsidTr="007401FE">
        <w:trPr>
          <w:trHeight w:val="396"/>
        </w:trPr>
        <w:tc>
          <w:tcPr>
            <w:tcW w:w="6401" w:type="dxa"/>
          </w:tcPr>
          <w:p w14:paraId="71096416" w14:textId="0A1BDFCD" w:rsidR="00E728F6" w:rsidRPr="00CC6D18" w:rsidRDefault="00E728F6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062C85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11" w:type="dxa"/>
          </w:tcPr>
          <w:p w14:paraId="10518CF1" w14:textId="77777777" w:rsidR="00E728F6" w:rsidRPr="00CC6D18" w:rsidRDefault="00E728F6" w:rsidP="00A42E60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2398B139" w14:textId="77777777" w:rsidR="00E728F6" w:rsidRPr="00CC6D18" w:rsidRDefault="00E728F6" w:rsidP="00A4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33D3AFF9" w14:textId="77777777" w:rsidR="00E728F6" w:rsidRPr="00CC6D18" w:rsidRDefault="00E728F6" w:rsidP="00A42E60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DE1615" w:rsidRPr="00CC6D18" w14:paraId="05884EE6" w14:textId="77777777" w:rsidTr="007401FE">
        <w:trPr>
          <w:trHeight w:val="396"/>
        </w:trPr>
        <w:tc>
          <w:tcPr>
            <w:tcW w:w="6401" w:type="dxa"/>
          </w:tcPr>
          <w:p w14:paraId="31A60360" w14:textId="76D404DE" w:rsidR="00DE1615" w:rsidRPr="00CC6D18" w:rsidRDefault="00DE1615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="00716E45" w:rsidRPr="00CC6D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11" w:type="dxa"/>
          </w:tcPr>
          <w:p w14:paraId="48DC56F0" w14:textId="2CD6A1F1" w:rsidR="00DE1615" w:rsidRPr="00CC6D18" w:rsidRDefault="007E35B0" w:rsidP="00A42E60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(</w:t>
            </w:r>
            <w:r w:rsidR="009260F7"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1,</w:t>
            </w:r>
            <w:r w:rsidR="00062C85"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646</w:t>
            </w: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)</w:t>
            </w:r>
          </w:p>
        </w:tc>
        <w:tc>
          <w:tcPr>
            <w:tcW w:w="262" w:type="dxa"/>
          </w:tcPr>
          <w:p w14:paraId="47FFFF97" w14:textId="77777777" w:rsidR="00DE1615" w:rsidRPr="00CC6D18" w:rsidRDefault="00DE1615" w:rsidP="00A4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42FD2BDB" w14:textId="12E2A663" w:rsidR="00DE1615" w:rsidRPr="00CC6D18" w:rsidRDefault="009260F7" w:rsidP="00FD7655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1,</w:t>
            </w:r>
            <w:r w:rsidR="00062C85"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965</w:t>
            </w:r>
          </w:p>
        </w:tc>
      </w:tr>
      <w:tr w:rsidR="00DE1615" w:rsidRPr="00CC6D18" w14:paraId="02776BD3" w14:textId="77777777" w:rsidTr="007401FE">
        <w:trPr>
          <w:trHeight w:val="396"/>
        </w:trPr>
        <w:tc>
          <w:tcPr>
            <w:tcW w:w="6401" w:type="dxa"/>
          </w:tcPr>
          <w:p w14:paraId="594774F7" w14:textId="199D8658" w:rsidR="00DE1615" w:rsidRPr="00CC6D18" w:rsidRDefault="00DE1615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="00716E45" w:rsidRPr="00CC6D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11" w:type="dxa"/>
          </w:tcPr>
          <w:p w14:paraId="255F1667" w14:textId="60EB11E9" w:rsidR="00DE1615" w:rsidRPr="00CC6D18" w:rsidRDefault="009260F7" w:rsidP="00FD7655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1,</w:t>
            </w:r>
            <w:r w:rsidR="00062C85"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849</w:t>
            </w:r>
          </w:p>
        </w:tc>
        <w:tc>
          <w:tcPr>
            <w:tcW w:w="262" w:type="dxa"/>
          </w:tcPr>
          <w:p w14:paraId="4BEB2BC2" w14:textId="77777777" w:rsidR="00DE1615" w:rsidRPr="00CC6D18" w:rsidRDefault="00DE1615" w:rsidP="00A4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17FA901D" w14:textId="3EA1C14A" w:rsidR="00DE1615" w:rsidRPr="00CC6D18" w:rsidRDefault="007E35B0" w:rsidP="00A42E60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(</w:t>
            </w:r>
            <w:r w:rsidR="009260F7"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1,</w:t>
            </w:r>
            <w:r w:rsidR="00062C85"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583</w:t>
            </w: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)</w:t>
            </w:r>
          </w:p>
        </w:tc>
      </w:tr>
      <w:tr w:rsidR="00716E45" w:rsidRPr="00CC6D18" w14:paraId="4291FACF" w14:textId="77777777" w:rsidTr="007401FE">
        <w:trPr>
          <w:trHeight w:val="396"/>
        </w:trPr>
        <w:tc>
          <w:tcPr>
            <w:tcW w:w="6401" w:type="dxa"/>
          </w:tcPr>
          <w:p w14:paraId="1DE31047" w14:textId="45089F4C" w:rsidR="00716E45" w:rsidRPr="00CC6D18" w:rsidRDefault="00716E45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="009260F7" w:rsidRPr="00CC6D18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11" w:type="dxa"/>
          </w:tcPr>
          <w:p w14:paraId="2AF43FEC" w14:textId="46662DBB" w:rsidR="00716E45" w:rsidRPr="00CC6D18" w:rsidRDefault="007E35B0" w:rsidP="007401FE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(</w:t>
            </w:r>
            <w:r w:rsidR="00062C85"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2,189</w:t>
            </w: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)</w:t>
            </w:r>
          </w:p>
        </w:tc>
        <w:tc>
          <w:tcPr>
            <w:tcW w:w="262" w:type="dxa"/>
          </w:tcPr>
          <w:p w14:paraId="77450930" w14:textId="77777777" w:rsidR="00716E45" w:rsidRPr="00CC6D18" w:rsidRDefault="00716E45" w:rsidP="00A4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2E7E6914" w14:textId="4F8E5880" w:rsidR="00716E45" w:rsidRPr="00CC6D18" w:rsidRDefault="009260F7" w:rsidP="007401FE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2,</w:t>
            </w:r>
            <w:r w:rsidR="00062C85"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718</w:t>
            </w:r>
          </w:p>
        </w:tc>
      </w:tr>
      <w:tr w:rsidR="00062C85" w:rsidRPr="00CC6D18" w14:paraId="12EB5BB2" w14:textId="77777777" w:rsidTr="007401FE">
        <w:trPr>
          <w:trHeight w:val="396"/>
        </w:trPr>
        <w:tc>
          <w:tcPr>
            <w:tcW w:w="6401" w:type="dxa"/>
          </w:tcPr>
          <w:p w14:paraId="14F2D31E" w14:textId="77777777" w:rsidR="00062C85" w:rsidRPr="00CC6D18" w:rsidRDefault="00062C85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1" w:type="dxa"/>
          </w:tcPr>
          <w:p w14:paraId="4299D9D3" w14:textId="77777777" w:rsidR="00062C85" w:rsidRPr="00CC6D18" w:rsidRDefault="00062C85" w:rsidP="007401FE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234648C6" w14:textId="77777777" w:rsidR="00062C85" w:rsidRPr="00CC6D18" w:rsidRDefault="00062C85" w:rsidP="00A4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5A629497" w14:textId="77777777" w:rsidR="00062C85" w:rsidRPr="00CC6D18" w:rsidRDefault="00062C85" w:rsidP="007401FE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062C85" w:rsidRPr="00CC6D18" w14:paraId="33E36C50" w14:textId="77777777" w:rsidTr="007401FE">
        <w:trPr>
          <w:trHeight w:val="396"/>
        </w:trPr>
        <w:tc>
          <w:tcPr>
            <w:tcW w:w="6401" w:type="dxa"/>
          </w:tcPr>
          <w:p w14:paraId="64C2DCBC" w14:textId="2BC8D602" w:rsidR="00062C85" w:rsidRPr="00CC6D18" w:rsidRDefault="00062C85" w:rsidP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2565 - </w:t>
            </w:r>
            <w:r w:rsidRPr="00CC6D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311" w:type="dxa"/>
          </w:tcPr>
          <w:p w14:paraId="229B0326" w14:textId="77777777" w:rsidR="00062C85" w:rsidRPr="00CC6D18" w:rsidRDefault="00062C85" w:rsidP="00062C85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2FD47D08" w14:textId="77777777" w:rsidR="00062C85" w:rsidRPr="00CC6D18" w:rsidRDefault="00062C85" w:rsidP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05CD668A" w14:textId="77777777" w:rsidR="00062C85" w:rsidRPr="00CC6D18" w:rsidRDefault="00062C85" w:rsidP="00062C85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062C85" w:rsidRPr="00CC6D18" w14:paraId="0FA3B8D3" w14:textId="77777777" w:rsidTr="007401FE">
        <w:trPr>
          <w:trHeight w:val="396"/>
        </w:trPr>
        <w:tc>
          <w:tcPr>
            <w:tcW w:w="6401" w:type="dxa"/>
          </w:tcPr>
          <w:p w14:paraId="7355588A" w14:textId="47557665" w:rsidR="00062C85" w:rsidRPr="00CC6D18" w:rsidRDefault="00062C85" w:rsidP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11" w:type="dxa"/>
          </w:tcPr>
          <w:p w14:paraId="2C32A7AF" w14:textId="0C0A5013" w:rsidR="00062C85" w:rsidRPr="00CC6D18" w:rsidRDefault="0088475A" w:rsidP="00062C85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(1,327)</w:t>
            </w:r>
          </w:p>
        </w:tc>
        <w:tc>
          <w:tcPr>
            <w:tcW w:w="262" w:type="dxa"/>
          </w:tcPr>
          <w:p w14:paraId="2E57C0AA" w14:textId="77777777" w:rsidR="00062C85" w:rsidRPr="00CC6D18" w:rsidRDefault="00062C85" w:rsidP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7786F64C" w14:textId="713DF256" w:rsidR="00062C85" w:rsidRPr="00CC6D18" w:rsidRDefault="0088475A" w:rsidP="00062C85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1,583</w:t>
            </w:r>
          </w:p>
        </w:tc>
      </w:tr>
      <w:tr w:rsidR="00062C85" w:rsidRPr="00CC6D18" w14:paraId="24739E44" w14:textId="77777777" w:rsidTr="007401FE">
        <w:trPr>
          <w:trHeight w:val="396"/>
        </w:trPr>
        <w:tc>
          <w:tcPr>
            <w:tcW w:w="6401" w:type="dxa"/>
          </w:tcPr>
          <w:p w14:paraId="3C5F7D1C" w14:textId="34ABC8A0" w:rsidR="00062C85" w:rsidRPr="00CC6D18" w:rsidRDefault="00062C85" w:rsidP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11" w:type="dxa"/>
          </w:tcPr>
          <w:p w14:paraId="364F6FB1" w14:textId="6AC3F624" w:rsidR="00062C85" w:rsidRPr="00CC6D18" w:rsidRDefault="0088475A" w:rsidP="00062C85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1,491</w:t>
            </w:r>
          </w:p>
        </w:tc>
        <w:tc>
          <w:tcPr>
            <w:tcW w:w="262" w:type="dxa"/>
          </w:tcPr>
          <w:p w14:paraId="207CAEF2" w14:textId="77777777" w:rsidR="00062C85" w:rsidRPr="00CC6D18" w:rsidRDefault="00062C85" w:rsidP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6A5044FD" w14:textId="261C23F2" w:rsidR="00062C85" w:rsidRPr="00CC6D18" w:rsidRDefault="0088475A" w:rsidP="00062C85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(1,276)</w:t>
            </w:r>
          </w:p>
        </w:tc>
      </w:tr>
      <w:tr w:rsidR="00062C85" w:rsidRPr="00CC6D18" w14:paraId="025F5029" w14:textId="77777777" w:rsidTr="007401FE">
        <w:trPr>
          <w:trHeight w:val="396"/>
        </w:trPr>
        <w:tc>
          <w:tcPr>
            <w:tcW w:w="6401" w:type="dxa"/>
          </w:tcPr>
          <w:p w14:paraId="6D779FF6" w14:textId="3D3C63FD" w:rsidR="00062C85" w:rsidRPr="00CC6D18" w:rsidRDefault="00062C85" w:rsidP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11" w:type="dxa"/>
          </w:tcPr>
          <w:p w14:paraId="214085E6" w14:textId="05C2390A" w:rsidR="00062C85" w:rsidRPr="00CC6D18" w:rsidRDefault="0088475A" w:rsidP="00062C85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(1,762)</w:t>
            </w:r>
          </w:p>
        </w:tc>
        <w:tc>
          <w:tcPr>
            <w:tcW w:w="262" w:type="dxa"/>
          </w:tcPr>
          <w:p w14:paraId="435D80D3" w14:textId="77777777" w:rsidR="00062C85" w:rsidRPr="00CC6D18" w:rsidRDefault="00062C85" w:rsidP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7524084C" w14:textId="24B9B2D4" w:rsidR="00062C85" w:rsidRPr="00CC6D18" w:rsidRDefault="0088475A" w:rsidP="00062C85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2,286</w:t>
            </w:r>
          </w:p>
        </w:tc>
      </w:tr>
    </w:tbl>
    <w:p w14:paraId="617DC34F" w14:textId="77777777" w:rsidR="00A1669C" w:rsidRPr="00CC6D18" w:rsidRDefault="00A1669C" w:rsidP="00A16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1"/>
        <w:gridCol w:w="1311"/>
        <w:gridCol w:w="262"/>
        <w:gridCol w:w="1225"/>
      </w:tblGrid>
      <w:tr w:rsidR="00062C85" w:rsidRPr="00CC6D18" w14:paraId="0049A911" w14:textId="77777777" w:rsidTr="00FA22FB">
        <w:trPr>
          <w:trHeight w:val="396"/>
          <w:tblHeader/>
        </w:trPr>
        <w:tc>
          <w:tcPr>
            <w:tcW w:w="6401" w:type="dxa"/>
          </w:tcPr>
          <w:p w14:paraId="164498A2" w14:textId="77777777" w:rsidR="00062C85" w:rsidRPr="00CC6D18" w:rsidRDefault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8" w:type="dxa"/>
            <w:gridSpan w:val="3"/>
            <w:vAlign w:val="bottom"/>
          </w:tcPr>
          <w:p w14:paraId="60A04A27" w14:textId="77777777" w:rsidR="00062C85" w:rsidRPr="00CC6D18" w:rsidRDefault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2C85" w:rsidRPr="00CC6D18" w14:paraId="07A8C702" w14:textId="77777777" w:rsidTr="00FA22FB">
        <w:trPr>
          <w:trHeight w:val="396"/>
          <w:tblHeader/>
        </w:trPr>
        <w:tc>
          <w:tcPr>
            <w:tcW w:w="6401" w:type="dxa"/>
          </w:tcPr>
          <w:p w14:paraId="24E79E0F" w14:textId="77777777" w:rsidR="00062C85" w:rsidRPr="00CC6D18" w:rsidRDefault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</w:t>
            </w: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ภาระผูกพันของโครงการผลประโยชน์</w:t>
            </w:r>
            <w:r w:rsidRPr="00CC6D1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พนักงานเพิ่มขึ้น </w:t>
            </w: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CC6D1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ลดลง</w:t>
            </w: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98" w:type="dxa"/>
            <w:gridSpan w:val="3"/>
            <w:vAlign w:val="bottom"/>
          </w:tcPr>
          <w:p w14:paraId="64A777B8" w14:textId="77777777" w:rsidR="00062C85" w:rsidRPr="00CC6D18" w:rsidRDefault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ข้อสมมติเปลี่ยนแปลง</w:t>
            </w:r>
          </w:p>
        </w:tc>
      </w:tr>
      <w:tr w:rsidR="00062C85" w:rsidRPr="00CC6D18" w14:paraId="23343887" w14:textId="77777777" w:rsidTr="00FA22FB">
        <w:trPr>
          <w:trHeight w:val="396"/>
          <w:tblHeader/>
        </w:trPr>
        <w:tc>
          <w:tcPr>
            <w:tcW w:w="6401" w:type="dxa"/>
          </w:tcPr>
          <w:p w14:paraId="449CA0CB" w14:textId="77777777" w:rsidR="00062C85" w:rsidRPr="00CC6D18" w:rsidRDefault="00062C85" w:rsidP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1" w:type="dxa"/>
            <w:vAlign w:val="bottom"/>
          </w:tcPr>
          <w:p w14:paraId="47D1600A" w14:textId="3ED984A2" w:rsidR="00062C85" w:rsidRPr="00CC6D18" w:rsidRDefault="00062C85" w:rsidP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2" w:type="dxa"/>
            <w:vAlign w:val="bottom"/>
          </w:tcPr>
          <w:p w14:paraId="465E46BC" w14:textId="77777777" w:rsidR="00062C85" w:rsidRPr="00CC6D18" w:rsidRDefault="00062C85" w:rsidP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29CC71BD" w14:textId="39C212E5" w:rsidR="00062C85" w:rsidRPr="00CC6D18" w:rsidRDefault="00062C85" w:rsidP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</w:tr>
      <w:tr w:rsidR="00FA22FB" w:rsidRPr="00CC6D18" w14:paraId="7FD83FDD" w14:textId="77777777" w:rsidTr="00FA22FB">
        <w:trPr>
          <w:trHeight w:val="396"/>
          <w:tblHeader/>
        </w:trPr>
        <w:tc>
          <w:tcPr>
            <w:tcW w:w="6401" w:type="dxa"/>
          </w:tcPr>
          <w:p w14:paraId="57FFAF75" w14:textId="77777777" w:rsidR="00FA22FB" w:rsidRPr="00CC6D18" w:rsidRDefault="00FA22FB" w:rsidP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8" w:type="dxa"/>
            <w:gridSpan w:val="3"/>
            <w:vAlign w:val="bottom"/>
          </w:tcPr>
          <w:p w14:paraId="23514531" w14:textId="649A2DA5" w:rsidR="00FA22FB" w:rsidRPr="00CC6D18" w:rsidRDefault="00FA22FB" w:rsidP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2C85" w:rsidRPr="00CC6D18" w14:paraId="5CD83EAB" w14:textId="77777777">
        <w:trPr>
          <w:trHeight w:val="396"/>
        </w:trPr>
        <w:tc>
          <w:tcPr>
            <w:tcW w:w="6401" w:type="dxa"/>
          </w:tcPr>
          <w:p w14:paraId="70E7402F" w14:textId="77777777" w:rsidR="00062C85" w:rsidRPr="00CC6D18" w:rsidRDefault="00062C85" w:rsidP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311" w:type="dxa"/>
            <w:vAlign w:val="bottom"/>
          </w:tcPr>
          <w:p w14:paraId="72964E92" w14:textId="77777777" w:rsidR="00062C85" w:rsidRPr="00CC6D18" w:rsidRDefault="00062C85" w:rsidP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  <w:vAlign w:val="bottom"/>
          </w:tcPr>
          <w:p w14:paraId="0B512EDA" w14:textId="77777777" w:rsidR="00062C85" w:rsidRPr="00CC6D18" w:rsidRDefault="00062C85" w:rsidP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447F25C1" w14:textId="77777777" w:rsidR="00062C85" w:rsidRPr="00CC6D18" w:rsidRDefault="00062C85" w:rsidP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62C85" w:rsidRPr="00CC6D18" w14:paraId="08E1D022" w14:textId="77777777">
        <w:trPr>
          <w:trHeight w:val="396"/>
        </w:trPr>
        <w:tc>
          <w:tcPr>
            <w:tcW w:w="6401" w:type="dxa"/>
          </w:tcPr>
          <w:p w14:paraId="6EE912FD" w14:textId="77777777" w:rsidR="00062C85" w:rsidRPr="00CC6D18" w:rsidRDefault="00062C85" w:rsidP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11" w:type="dxa"/>
            <w:vAlign w:val="bottom"/>
          </w:tcPr>
          <w:p w14:paraId="7E8A7130" w14:textId="40BC41CD" w:rsidR="00062C85" w:rsidRPr="00CC6D18" w:rsidRDefault="00062C85" w:rsidP="00062C85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(1,507)</w:t>
            </w:r>
          </w:p>
        </w:tc>
        <w:tc>
          <w:tcPr>
            <w:tcW w:w="262" w:type="dxa"/>
            <w:vAlign w:val="bottom"/>
          </w:tcPr>
          <w:p w14:paraId="20253341" w14:textId="77777777" w:rsidR="00062C85" w:rsidRPr="00CC6D18" w:rsidRDefault="00062C85" w:rsidP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4E2BFEFB" w14:textId="41245134" w:rsidR="00062C85" w:rsidRPr="00CC6D18" w:rsidRDefault="00062C85" w:rsidP="00062C85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1,802</w:t>
            </w:r>
          </w:p>
        </w:tc>
      </w:tr>
      <w:tr w:rsidR="00062C85" w:rsidRPr="00CC6D18" w14:paraId="7B1BE092" w14:textId="77777777">
        <w:trPr>
          <w:trHeight w:val="396"/>
        </w:trPr>
        <w:tc>
          <w:tcPr>
            <w:tcW w:w="6401" w:type="dxa"/>
          </w:tcPr>
          <w:p w14:paraId="59FA5FDF" w14:textId="77777777" w:rsidR="00062C85" w:rsidRPr="00CC6D18" w:rsidRDefault="00062C85" w:rsidP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11" w:type="dxa"/>
            <w:vAlign w:val="bottom"/>
          </w:tcPr>
          <w:p w14:paraId="753CDEB3" w14:textId="2B15C7CB" w:rsidR="00062C85" w:rsidRPr="00CC6D18" w:rsidRDefault="00062C85" w:rsidP="00062C85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1,702</w:t>
            </w:r>
          </w:p>
        </w:tc>
        <w:tc>
          <w:tcPr>
            <w:tcW w:w="262" w:type="dxa"/>
            <w:vAlign w:val="bottom"/>
          </w:tcPr>
          <w:p w14:paraId="3B38806C" w14:textId="77777777" w:rsidR="00062C85" w:rsidRPr="00CC6D18" w:rsidRDefault="00062C85" w:rsidP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01A391C5" w14:textId="36507ABF" w:rsidR="00062C85" w:rsidRPr="00CC6D18" w:rsidRDefault="00062C85" w:rsidP="00062C85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(1,455)</w:t>
            </w:r>
          </w:p>
        </w:tc>
      </w:tr>
      <w:tr w:rsidR="00062C85" w:rsidRPr="00CC6D18" w14:paraId="41EEC635" w14:textId="77777777">
        <w:trPr>
          <w:trHeight w:val="396"/>
        </w:trPr>
        <w:tc>
          <w:tcPr>
            <w:tcW w:w="6401" w:type="dxa"/>
          </w:tcPr>
          <w:p w14:paraId="77832F1B" w14:textId="77777777" w:rsidR="00062C85" w:rsidRPr="00CC6D18" w:rsidRDefault="00062C85" w:rsidP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11" w:type="dxa"/>
            <w:vAlign w:val="bottom"/>
          </w:tcPr>
          <w:p w14:paraId="7EB3241A" w14:textId="7451CD6B" w:rsidR="00062C85" w:rsidRPr="00CC6D18" w:rsidRDefault="00062C85" w:rsidP="00062C85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(2,021)</w:t>
            </w:r>
          </w:p>
        </w:tc>
        <w:tc>
          <w:tcPr>
            <w:tcW w:w="262" w:type="dxa"/>
            <w:vAlign w:val="bottom"/>
          </w:tcPr>
          <w:p w14:paraId="397CFF0B" w14:textId="77777777" w:rsidR="00062C85" w:rsidRPr="00CC6D18" w:rsidRDefault="00062C85" w:rsidP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0B511DBE" w14:textId="5114D7B8" w:rsidR="00062C85" w:rsidRPr="00CC6D18" w:rsidRDefault="00062C85" w:rsidP="00062C85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2,607</w:t>
            </w:r>
          </w:p>
        </w:tc>
      </w:tr>
      <w:tr w:rsidR="00062C85" w:rsidRPr="00CC6D18" w14:paraId="371EE25D" w14:textId="77777777">
        <w:trPr>
          <w:trHeight w:val="396"/>
        </w:trPr>
        <w:tc>
          <w:tcPr>
            <w:tcW w:w="6401" w:type="dxa"/>
          </w:tcPr>
          <w:p w14:paraId="46FD8F32" w14:textId="77777777" w:rsidR="00062C85" w:rsidRPr="00CC6D18" w:rsidRDefault="00062C85" w:rsidP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311" w:type="dxa"/>
            <w:vAlign w:val="bottom"/>
          </w:tcPr>
          <w:p w14:paraId="086B59B1" w14:textId="5E27D185" w:rsidR="00062C85" w:rsidRPr="00CC6D18" w:rsidRDefault="00062C85" w:rsidP="00062C85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262" w:type="dxa"/>
            <w:vAlign w:val="bottom"/>
          </w:tcPr>
          <w:p w14:paraId="195C9DB1" w14:textId="77777777" w:rsidR="00062C85" w:rsidRPr="00CC6D18" w:rsidRDefault="00062C85" w:rsidP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111A403B" w14:textId="4496898D" w:rsidR="00062C85" w:rsidRPr="00CC6D18" w:rsidRDefault="00062C85" w:rsidP="00062C85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062C85" w:rsidRPr="00CC6D18" w14:paraId="1F32EFAF" w14:textId="77777777">
        <w:trPr>
          <w:trHeight w:val="396"/>
        </w:trPr>
        <w:tc>
          <w:tcPr>
            <w:tcW w:w="6401" w:type="dxa"/>
          </w:tcPr>
          <w:p w14:paraId="4863086A" w14:textId="77777777" w:rsidR="00062C85" w:rsidRPr="00CC6D18" w:rsidRDefault="00062C85" w:rsidP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11" w:type="dxa"/>
          </w:tcPr>
          <w:p w14:paraId="1A46B86E" w14:textId="77777777" w:rsidR="00062C85" w:rsidRPr="00CC6D18" w:rsidRDefault="00062C85" w:rsidP="00062C85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(1,306)</w:t>
            </w:r>
          </w:p>
        </w:tc>
        <w:tc>
          <w:tcPr>
            <w:tcW w:w="262" w:type="dxa"/>
          </w:tcPr>
          <w:p w14:paraId="261E1959" w14:textId="77777777" w:rsidR="00062C85" w:rsidRPr="00CC6D18" w:rsidRDefault="00062C85" w:rsidP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6BBF2673" w14:textId="77777777" w:rsidR="00062C85" w:rsidRPr="00CC6D18" w:rsidRDefault="00062C85" w:rsidP="00062C85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1,561</w:t>
            </w:r>
          </w:p>
        </w:tc>
      </w:tr>
      <w:tr w:rsidR="00062C85" w:rsidRPr="00CC6D18" w14:paraId="7C7CB162" w14:textId="77777777">
        <w:trPr>
          <w:trHeight w:val="396"/>
        </w:trPr>
        <w:tc>
          <w:tcPr>
            <w:tcW w:w="6401" w:type="dxa"/>
          </w:tcPr>
          <w:p w14:paraId="0021C141" w14:textId="77777777" w:rsidR="00062C85" w:rsidRPr="00CC6D18" w:rsidRDefault="00062C85" w:rsidP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11" w:type="dxa"/>
          </w:tcPr>
          <w:p w14:paraId="29FF8254" w14:textId="77777777" w:rsidR="00062C85" w:rsidRPr="00CC6D18" w:rsidRDefault="00062C85" w:rsidP="00062C85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1,480</w:t>
            </w:r>
          </w:p>
        </w:tc>
        <w:tc>
          <w:tcPr>
            <w:tcW w:w="262" w:type="dxa"/>
          </w:tcPr>
          <w:p w14:paraId="4A378E55" w14:textId="77777777" w:rsidR="00062C85" w:rsidRPr="00CC6D18" w:rsidRDefault="00062C85" w:rsidP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505C357C" w14:textId="77777777" w:rsidR="00062C85" w:rsidRPr="00CC6D18" w:rsidRDefault="00062C85" w:rsidP="00062C85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(1,265)</w:t>
            </w:r>
          </w:p>
        </w:tc>
      </w:tr>
      <w:tr w:rsidR="00062C85" w:rsidRPr="00CC6D18" w14:paraId="0BD558B2" w14:textId="77777777">
        <w:trPr>
          <w:trHeight w:val="396"/>
        </w:trPr>
        <w:tc>
          <w:tcPr>
            <w:tcW w:w="6401" w:type="dxa"/>
          </w:tcPr>
          <w:p w14:paraId="56ADE68D" w14:textId="77777777" w:rsidR="00062C85" w:rsidRPr="00CC6D18" w:rsidRDefault="00062C85" w:rsidP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11" w:type="dxa"/>
          </w:tcPr>
          <w:p w14:paraId="68728311" w14:textId="77777777" w:rsidR="00062C85" w:rsidRPr="00CC6D18" w:rsidRDefault="00062C85" w:rsidP="00062C85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(1,722)</w:t>
            </w:r>
          </w:p>
        </w:tc>
        <w:tc>
          <w:tcPr>
            <w:tcW w:w="262" w:type="dxa"/>
          </w:tcPr>
          <w:p w14:paraId="0C1B06D5" w14:textId="77777777" w:rsidR="00062C85" w:rsidRPr="00CC6D18" w:rsidRDefault="00062C85" w:rsidP="0006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03E1E330" w14:textId="77777777" w:rsidR="00062C85" w:rsidRPr="00CC6D18" w:rsidRDefault="00062C85" w:rsidP="00062C85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CC6D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2,236</w:t>
            </w:r>
          </w:p>
        </w:tc>
      </w:tr>
    </w:tbl>
    <w:p w14:paraId="5225783C" w14:textId="77777777" w:rsidR="0088475A" w:rsidRPr="00CC6D18" w:rsidRDefault="0088475A" w:rsidP="00884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both"/>
        <w:rPr>
          <w:rFonts w:asciiTheme="majorBidi" w:hAnsiTheme="majorBidi" w:cstheme="majorBidi"/>
          <w:sz w:val="30"/>
          <w:szCs w:val="30"/>
        </w:rPr>
      </w:pPr>
    </w:p>
    <w:p w14:paraId="3F1137DF" w14:textId="4C98A519" w:rsidR="001A4DE7" w:rsidRPr="00CC6D18" w:rsidRDefault="00E63AD5" w:rsidP="001A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CC6D18">
        <w:rPr>
          <w:rFonts w:asciiTheme="majorBidi" w:hAnsiTheme="majorBidi" w:cstheme="majorBidi"/>
          <w:b/>
          <w:bCs/>
          <w:sz w:val="30"/>
          <w:szCs w:val="30"/>
          <w:lang w:val="en-GB"/>
        </w:rPr>
        <w:t>1</w:t>
      </w:r>
      <w:r w:rsidR="0088475A" w:rsidRPr="00CC6D18">
        <w:rPr>
          <w:rFonts w:asciiTheme="majorBidi" w:hAnsiTheme="majorBidi" w:cstheme="majorBidi"/>
          <w:b/>
          <w:bCs/>
          <w:sz w:val="30"/>
          <w:szCs w:val="30"/>
          <w:lang w:val="en-GB"/>
        </w:rPr>
        <w:t>6</w:t>
      </w:r>
      <w:r w:rsidR="001A4DE7" w:rsidRPr="00CC6D18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1A4DE7" w:rsidRPr="00CC6D18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ทุนเรือนหุ้น</w:t>
      </w:r>
    </w:p>
    <w:p w14:paraId="129945D9" w14:textId="77777777" w:rsidR="001A4DE7" w:rsidRPr="00CC6D18" w:rsidRDefault="001A4DE7" w:rsidP="001A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559"/>
        <w:gridCol w:w="869"/>
        <w:gridCol w:w="247"/>
        <w:gridCol w:w="883"/>
        <w:gridCol w:w="246"/>
        <w:gridCol w:w="14"/>
        <w:gridCol w:w="872"/>
        <w:gridCol w:w="246"/>
        <w:gridCol w:w="14"/>
        <w:gridCol w:w="970"/>
        <w:gridCol w:w="270"/>
        <w:gridCol w:w="1026"/>
      </w:tblGrid>
      <w:tr w:rsidR="00B375B2" w:rsidRPr="00CC6D18" w14:paraId="49BA1100" w14:textId="77777777">
        <w:trPr>
          <w:trHeight w:hRule="exact" w:val="447"/>
          <w:tblHeader/>
        </w:trPr>
        <w:tc>
          <w:tcPr>
            <w:tcW w:w="3559" w:type="dxa"/>
          </w:tcPr>
          <w:p w14:paraId="5C2138F5" w14:textId="77777777" w:rsidR="00B375B2" w:rsidRPr="00CC6D18" w:rsidRDefault="00B375B2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</w:tcPr>
          <w:p w14:paraId="019307F1" w14:textId="77777777" w:rsidR="00B375B2" w:rsidRPr="00CC6D18" w:rsidRDefault="00B375B2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7" w:type="dxa"/>
          </w:tcPr>
          <w:p w14:paraId="00A46279" w14:textId="77777777" w:rsidR="00B375B2" w:rsidRPr="00CC6D18" w:rsidRDefault="00B375B2" w:rsidP="0039065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41" w:type="dxa"/>
            <w:gridSpan w:val="9"/>
          </w:tcPr>
          <w:p w14:paraId="0C69965C" w14:textId="0F3C0135" w:rsidR="00B375B2" w:rsidRPr="00CC6D18" w:rsidRDefault="00B375B2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1A4DE7" w:rsidRPr="00CC6D18" w14:paraId="771CBA23" w14:textId="77777777" w:rsidTr="007401FE">
        <w:trPr>
          <w:trHeight w:hRule="exact" w:val="447"/>
          <w:tblHeader/>
        </w:trPr>
        <w:tc>
          <w:tcPr>
            <w:tcW w:w="3559" w:type="dxa"/>
          </w:tcPr>
          <w:p w14:paraId="1D195586" w14:textId="77777777" w:rsidR="001A4DE7" w:rsidRPr="00CC6D18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</w:tcPr>
          <w:p w14:paraId="6FF2B84A" w14:textId="77777777" w:rsidR="001A4DE7" w:rsidRPr="00CC6D18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7" w:type="dxa"/>
          </w:tcPr>
          <w:p w14:paraId="4D94DB14" w14:textId="77777777" w:rsidR="001A4DE7" w:rsidRPr="00CC6D18" w:rsidRDefault="001A4DE7" w:rsidP="0039065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5" w:type="dxa"/>
            <w:gridSpan w:val="4"/>
          </w:tcPr>
          <w:p w14:paraId="62A57331" w14:textId="7F5B27A7" w:rsidR="001A4DE7" w:rsidRPr="00CC6D18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04B15" w:rsidRPr="00CC6D1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6" w:type="dxa"/>
          </w:tcPr>
          <w:p w14:paraId="00411258" w14:textId="77777777" w:rsidR="001A4DE7" w:rsidRPr="00CC6D18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0" w:type="dxa"/>
            <w:gridSpan w:val="4"/>
          </w:tcPr>
          <w:p w14:paraId="5B6970E4" w14:textId="7F25566E" w:rsidR="001A4DE7" w:rsidRPr="00CC6D18" w:rsidRDefault="002A0AC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04B15" w:rsidRPr="00CC6D1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A4DE7" w:rsidRPr="00CC6D18" w14:paraId="5331EEE1" w14:textId="77777777" w:rsidTr="007401FE">
        <w:trPr>
          <w:trHeight w:hRule="exact" w:val="448"/>
          <w:tblHeader/>
        </w:trPr>
        <w:tc>
          <w:tcPr>
            <w:tcW w:w="3559" w:type="dxa"/>
          </w:tcPr>
          <w:p w14:paraId="241DBABE" w14:textId="77777777" w:rsidR="001A4DE7" w:rsidRPr="00CC6D18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9" w:type="dxa"/>
          </w:tcPr>
          <w:p w14:paraId="2391BF66" w14:textId="77777777" w:rsidR="001A4DE7" w:rsidRPr="00CC6D18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47" w:type="dxa"/>
          </w:tcPr>
          <w:p w14:paraId="2968849F" w14:textId="77777777" w:rsidR="001A4DE7" w:rsidRPr="00CC6D18" w:rsidRDefault="001A4DE7" w:rsidP="0039065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</w:tcPr>
          <w:p w14:paraId="29B49610" w14:textId="77777777" w:rsidR="001A4DE7" w:rsidRPr="00CC6D18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6" w:type="dxa"/>
          </w:tcPr>
          <w:p w14:paraId="0FEDB689" w14:textId="77777777" w:rsidR="001A4DE7" w:rsidRPr="00CC6D18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  <w:gridSpan w:val="2"/>
          </w:tcPr>
          <w:p w14:paraId="2D806DA1" w14:textId="77777777" w:rsidR="001A4DE7" w:rsidRPr="00CC6D18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46" w:type="dxa"/>
          </w:tcPr>
          <w:p w14:paraId="32FA7462" w14:textId="77777777" w:rsidR="001A4DE7" w:rsidRPr="00CC6D18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gridSpan w:val="2"/>
          </w:tcPr>
          <w:p w14:paraId="4D4FA499" w14:textId="77777777" w:rsidR="001A4DE7" w:rsidRPr="00CC6D18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036A68FD" w14:textId="77777777" w:rsidR="001A4DE7" w:rsidRPr="00CC6D18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244A5880" w14:textId="77777777" w:rsidR="001A4DE7" w:rsidRPr="00CC6D18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1A4DE7" w:rsidRPr="00CC6D18" w14:paraId="07F5445A" w14:textId="77777777" w:rsidTr="007401FE">
        <w:trPr>
          <w:trHeight w:hRule="exact" w:val="430"/>
          <w:tblHeader/>
        </w:trPr>
        <w:tc>
          <w:tcPr>
            <w:tcW w:w="3559" w:type="dxa"/>
          </w:tcPr>
          <w:p w14:paraId="3DA61969" w14:textId="77777777" w:rsidR="001A4DE7" w:rsidRPr="00CC6D18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9" w:type="dxa"/>
          </w:tcPr>
          <w:p w14:paraId="2829ABA9" w14:textId="77777777" w:rsidR="001A4DE7" w:rsidRPr="00CC6D18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90" w:firstLine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47" w:type="dxa"/>
          </w:tcPr>
          <w:p w14:paraId="61AB360E" w14:textId="77777777" w:rsidR="001A4DE7" w:rsidRPr="00CC6D18" w:rsidRDefault="001A4DE7" w:rsidP="0039065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41" w:type="dxa"/>
            <w:gridSpan w:val="9"/>
          </w:tcPr>
          <w:p w14:paraId="004591C1" w14:textId="77777777" w:rsidR="001A4DE7" w:rsidRPr="00CC6D18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(พันหุ้น / พันบาท)</w:t>
            </w:r>
          </w:p>
        </w:tc>
      </w:tr>
      <w:tr w:rsidR="009260F7" w:rsidRPr="00CC6D18" w14:paraId="0BEE04FB" w14:textId="77777777" w:rsidTr="007401FE">
        <w:trPr>
          <w:trHeight w:hRule="exact" w:val="430"/>
        </w:trPr>
        <w:tc>
          <w:tcPr>
            <w:tcW w:w="3559" w:type="dxa"/>
          </w:tcPr>
          <w:p w14:paraId="674BDCC1" w14:textId="77777777" w:rsidR="009260F7" w:rsidRPr="00CC6D18" w:rsidRDefault="009260F7" w:rsidP="00740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4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69" w:type="dxa"/>
          </w:tcPr>
          <w:p w14:paraId="6460B8D6" w14:textId="77777777" w:rsidR="009260F7" w:rsidRPr="00CC6D18" w:rsidRDefault="009260F7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</w:tcPr>
          <w:p w14:paraId="6D9FC766" w14:textId="77777777" w:rsidR="009260F7" w:rsidRPr="00CC6D18" w:rsidRDefault="009260F7" w:rsidP="009260F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</w:tcPr>
          <w:p w14:paraId="25B19635" w14:textId="77777777" w:rsidR="009260F7" w:rsidRPr="00CC6D18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28DC365D" w14:textId="77777777" w:rsidR="009260F7" w:rsidRPr="00CC6D18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6" w:type="dxa"/>
            <w:gridSpan w:val="2"/>
          </w:tcPr>
          <w:p w14:paraId="231E4FB9" w14:textId="77777777" w:rsidR="009260F7" w:rsidRPr="00CC6D18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5CE5400D" w14:textId="77777777" w:rsidR="009260F7" w:rsidRPr="00CC6D18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4" w:type="dxa"/>
            <w:gridSpan w:val="2"/>
          </w:tcPr>
          <w:p w14:paraId="61D71660" w14:textId="77777777" w:rsidR="009260F7" w:rsidRPr="00CC6D18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382510C" w14:textId="77777777" w:rsidR="009260F7" w:rsidRPr="00CC6D18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</w:tcPr>
          <w:p w14:paraId="096BE99E" w14:textId="77777777" w:rsidR="009260F7" w:rsidRPr="00CC6D18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260F7" w:rsidRPr="00CC6D18" w14:paraId="4D8DFF2A" w14:textId="77777777" w:rsidTr="007401FE">
        <w:trPr>
          <w:trHeight w:hRule="exact" w:val="430"/>
        </w:trPr>
        <w:tc>
          <w:tcPr>
            <w:tcW w:w="3559" w:type="dxa"/>
          </w:tcPr>
          <w:p w14:paraId="4541B599" w14:textId="77777777" w:rsidR="009260F7" w:rsidRPr="00CC6D18" w:rsidRDefault="009260F7" w:rsidP="00740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</w:tabs>
              <w:spacing w:line="240" w:lineRule="auto"/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69" w:type="dxa"/>
          </w:tcPr>
          <w:p w14:paraId="04E09311" w14:textId="77777777" w:rsidR="009260F7" w:rsidRPr="00CC6D18" w:rsidRDefault="009260F7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</w:tcPr>
          <w:p w14:paraId="3676968B" w14:textId="77777777" w:rsidR="009260F7" w:rsidRPr="00CC6D18" w:rsidRDefault="009260F7" w:rsidP="009260F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</w:tcPr>
          <w:p w14:paraId="7E7A2224" w14:textId="77777777" w:rsidR="009260F7" w:rsidRPr="00CC6D18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2E7CC281" w14:textId="77777777" w:rsidR="009260F7" w:rsidRPr="00CC6D18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6" w:type="dxa"/>
            <w:gridSpan w:val="2"/>
          </w:tcPr>
          <w:p w14:paraId="033E996C" w14:textId="77777777" w:rsidR="009260F7" w:rsidRPr="00CC6D18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13906D73" w14:textId="77777777" w:rsidR="009260F7" w:rsidRPr="00CC6D18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4" w:type="dxa"/>
            <w:gridSpan w:val="2"/>
          </w:tcPr>
          <w:p w14:paraId="26C38483" w14:textId="77777777" w:rsidR="009260F7" w:rsidRPr="00CC6D18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BF54C1" w14:textId="77777777" w:rsidR="009260F7" w:rsidRPr="00CC6D18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</w:tcPr>
          <w:p w14:paraId="08234EAD" w14:textId="77777777" w:rsidR="009260F7" w:rsidRPr="00CC6D18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04B15" w:rsidRPr="00CC6D18" w14:paraId="0B520232" w14:textId="77777777" w:rsidTr="007401FE">
        <w:trPr>
          <w:trHeight w:hRule="exact" w:val="439"/>
        </w:trPr>
        <w:tc>
          <w:tcPr>
            <w:tcW w:w="3559" w:type="dxa"/>
          </w:tcPr>
          <w:p w14:paraId="5B82D090" w14:textId="77777777" w:rsidR="00204B15" w:rsidRPr="00CC6D18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9" w:type="dxa"/>
          </w:tcPr>
          <w:p w14:paraId="44880A24" w14:textId="5959B971" w:rsidR="00204B15" w:rsidRPr="00CC6D18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247" w:type="dxa"/>
          </w:tcPr>
          <w:p w14:paraId="31F9DB26" w14:textId="77777777" w:rsidR="00204B15" w:rsidRPr="00CC6D18" w:rsidRDefault="00204B15" w:rsidP="00204B1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</w:tcPr>
          <w:p w14:paraId="59591300" w14:textId="4ECE4F23" w:rsidR="00204B15" w:rsidRPr="00CC6D18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682,500</w:t>
            </w:r>
          </w:p>
        </w:tc>
        <w:tc>
          <w:tcPr>
            <w:tcW w:w="246" w:type="dxa"/>
          </w:tcPr>
          <w:p w14:paraId="493ACACE" w14:textId="77777777" w:rsidR="00204B15" w:rsidRPr="00CC6D18" w:rsidRDefault="00204B15" w:rsidP="00204B1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6" w:type="dxa"/>
            <w:gridSpan w:val="2"/>
          </w:tcPr>
          <w:p w14:paraId="6F831893" w14:textId="379D5FF9" w:rsidR="00204B15" w:rsidRPr="00CC6D18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341,250</w:t>
            </w:r>
          </w:p>
        </w:tc>
        <w:tc>
          <w:tcPr>
            <w:tcW w:w="246" w:type="dxa"/>
          </w:tcPr>
          <w:p w14:paraId="1352B425" w14:textId="77777777" w:rsidR="00204B15" w:rsidRPr="00CC6D18" w:rsidRDefault="00204B15" w:rsidP="00204B1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4" w:type="dxa"/>
            <w:gridSpan w:val="2"/>
          </w:tcPr>
          <w:p w14:paraId="66D5A2EA" w14:textId="0666ED2B" w:rsidR="00204B15" w:rsidRPr="00CC6D18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455,000</w:t>
            </w:r>
          </w:p>
        </w:tc>
        <w:tc>
          <w:tcPr>
            <w:tcW w:w="270" w:type="dxa"/>
          </w:tcPr>
          <w:p w14:paraId="2CD7E30B" w14:textId="77777777" w:rsidR="00204B15" w:rsidRPr="00CC6D18" w:rsidRDefault="00204B15" w:rsidP="00204B15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2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26" w:type="dxa"/>
          </w:tcPr>
          <w:p w14:paraId="712DF662" w14:textId="208568A9" w:rsidR="00204B15" w:rsidRPr="00CC6D18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227,500</w:t>
            </w:r>
          </w:p>
        </w:tc>
      </w:tr>
      <w:tr w:rsidR="00204B15" w:rsidRPr="00CC6D18" w14:paraId="00A6A848" w14:textId="77777777" w:rsidTr="007401FE">
        <w:trPr>
          <w:trHeight w:hRule="exact" w:val="439"/>
        </w:trPr>
        <w:tc>
          <w:tcPr>
            <w:tcW w:w="3559" w:type="dxa"/>
          </w:tcPr>
          <w:p w14:paraId="3FCA482D" w14:textId="5517036E" w:rsidR="00204B15" w:rsidRPr="00CC6D18" w:rsidRDefault="00204B15" w:rsidP="006E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69" w:type="dxa"/>
          </w:tcPr>
          <w:p w14:paraId="4E3FC295" w14:textId="75D5A6CA" w:rsidR="00204B15" w:rsidRPr="00CC6D18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247" w:type="dxa"/>
          </w:tcPr>
          <w:p w14:paraId="7F18BEF8" w14:textId="77777777" w:rsidR="00204B15" w:rsidRPr="00CC6D18" w:rsidRDefault="00204B15" w:rsidP="00204B1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</w:tcPr>
          <w:p w14:paraId="73631F0F" w14:textId="2B77AAAD" w:rsidR="00204B15" w:rsidRPr="00CC6D18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3CAB831A" w14:textId="77777777" w:rsidR="00204B15" w:rsidRPr="00CC6D18" w:rsidRDefault="00204B15" w:rsidP="00204B1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6" w:type="dxa"/>
            <w:gridSpan w:val="2"/>
          </w:tcPr>
          <w:p w14:paraId="1AD151A4" w14:textId="28DB72CF" w:rsidR="00204B15" w:rsidRPr="00CC6D18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6B35C835" w14:textId="77777777" w:rsidR="00204B15" w:rsidRPr="00CC6D18" w:rsidRDefault="00204B15" w:rsidP="00204B1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4" w:type="dxa"/>
            <w:gridSpan w:val="2"/>
          </w:tcPr>
          <w:p w14:paraId="094E8BF9" w14:textId="41D49D13" w:rsidR="00204B15" w:rsidRPr="00CC6D18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227,500</w:t>
            </w:r>
          </w:p>
        </w:tc>
        <w:tc>
          <w:tcPr>
            <w:tcW w:w="270" w:type="dxa"/>
          </w:tcPr>
          <w:p w14:paraId="255C8688" w14:textId="77777777" w:rsidR="00204B15" w:rsidRPr="00CC6D18" w:rsidRDefault="00204B15" w:rsidP="00204B1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26" w:type="dxa"/>
          </w:tcPr>
          <w:p w14:paraId="69A1D649" w14:textId="10158EB5" w:rsidR="00204B15" w:rsidRPr="00CC6D18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113,750</w:t>
            </w:r>
          </w:p>
        </w:tc>
      </w:tr>
      <w:tr w:rsidR="00204B15" w:rsidRPr="00CC6D18" w14:paraId="39A8A475" w14:textId="77777777" w:rsidTr="007401FE">
        <w:trPr>
          <w:trHeight w:hRule="exact" w:val="448"/>
        </w:trPr>
        <w:tc>
          <w:tcPr>
            <w:tcW w:w="3559" w:type="dxa"/>
          </w:tcPr>
          <w:p w14:paraId="3E25718C" w14:textId="77777777" w:rsidR="00204B15" w:rsidRPr="00CC6D18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69" w:type="dxa"/>
          </w:tcPr>
          <w:p w14:paraId="3D81D45D" w14:textId="77777777" w:rsidR="00204B15" w:rsidRPr="00CC6D18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7" w:type="dxa"/>
          </w:tcPr>
          <w:p w14:paraId="38BCB8B8" w14:textId="77777777" w:rsidR="00204B15" w:rsidRPr="00CC6D18" w:rsidRDefault="00204B15" w:rsidP="00204B1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</w:tcPr>
          <w:p w14:paraId="3B0748E1" w14:textId="77777777" w:rsidR="00204B15" w:rsidRPr="00CC6D18" w:rsidRDefault="00204B15" w:rsidP="00204B15">
            <w:pPr>
              <w:pStyle w:val="30"/>
              <w:tabs>
                <w:tab w:val="clear" w:pos="360"/>
                <w:tab w:val="clear" w:pos="720"/>
                <w:tab w:val="decimal" w:pos="624"/>
                <w:tab w:val="decimal" w:pos="753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2183B802" w14:textId="77777777" w:rsidR="00204B15" w:rsidRPr="00CC6D18" w:rsidRDefault="00204B15" w:rsidP="00204B1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</w:tcBorders>
          </w:tcPr>
          <w:p w14:paraId="5536D727" w14:textId="77777777" w:rsidR="00204B15" w:rsidRPr="00CC6D18" w:rsidRDefault="00204B15" w:rsidP="00204B15">
            <w:pPr>
              <w:pStyle w:val="30"/>
              <w:tabs>
                <w:tab w:val="clear" w:pos="360"/>
                <w:tab w:val="clear" w:pos="720"/>
                <w:tab w:val="decimal" w:pos="631"/>
                <w:tab w:val="decimal" w:pos="960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33E8D660" w14:textId="77777777" w:rsidR="00204B15" w:rsidRPr="00CC6D18" w:rsidRDefault="00204B15" w:rsidP="00204B1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</w:tcBorders>
          </w:tcPr>
          <w:p w14:paraId="0674E73D" w14:textId="77777777" w:rsidR="00204B15" w:rsidRPr="00CC6D18" w:rsidRDefault="00204B15" w:rsidP="00204B15">
            <w:pPr>
              <w:pStyle w:val="30"/>
              <w:tabs>
                <w:tab w:val="clear" w:pos="360"/>
                <w:tab w:val="clear" w:pos="720"/>
                <w:tab w:val="decimal" w:pos="707"/>
                <w:tab w:val="decimal" w:pos="753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DD7B1C7" w14:textId="77777777" w:rsidR="00204B15" w:rsidRPr="00CC6D18" w:rsidRDefault="00204B15" w:rsidP="00204B1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66CBF5FC" w14:textId="77777777" w:rsidR="00204B15" w:rsidRPr="00CC6D18" w:rsidRDefault="00204B15" w:rsidP="00204B15">
            <w:pPr>
              <w:pStyle w:val="30"/>
              <w:tabs>
                <w:tab w:val="clear" w:pos="360"/>
                <w:tab w:val="clear" w:pos="720"/>
                <w:tab w:val="decimal" w:pos="624"/>
                <w:tab w:val="decimal" w:pos="960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04B15" w:rsidRPr="00CC6D18" w14:paraId="46F22BA3" w14:textId="77777777" w:rsidTr="007401FE">
        <w:trPr>
          <w:trHeight w:hRule="exact" w:val="422"/>
        </w:trPr>
        <w:tc>
          <w:tcPr>
            <w:tcW w:w="3559" w:type="dxa"/>
          </w:tcPr>
          <w:p w14:paraId="15B9E32A" w14:textId="77777777" w:rsidR="00204B15" w:rsidRPr="00CC6D18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69" w:type="dxa"/>
          </w:tcPr>
          <w:p w14:paraId="174C80C0" w14:textId="77777777" w:rsidR="00204B15" w:rsidRPr="00CC6D18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247" w:type="dxa"/>
          </w:tcPr>
          <w:p w14:paraId="6CF40BF5" w14:textId="77777777" w:rsidR="00204B15" w:rsidRPr="00CC6D18" w:rsidRDefault="00204B15" w:rsidP="00204B1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  <w:tcBorders>
              <w:bottom w:val="double" w:sz="4" w:space="0" w:color="auto"/>
            </w:tcBorders>
          </w:tcPr>
          <w:p w14:paraId="697B9769" w14:textId="59FF5B91" w:rsidR="00204B15" w:rsidRPr="00CC6D18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682,500</w:t>
            </w:r>
          </w:p>
        </w:tc>
        <w:tc>
          <w:tcPr>
            <w:tcW w:w="246" w:type="dxa"/>
          </w:tcPr>
          <w:p w14:paraId="456C7614" w14:textId="77777777" w:rsidR="00204B15" w:rsidRPr="00CC6D18" w:rsidRDefault="00204B15" w:rsidP="00204B1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6" w:type="dxa"/>
            <w:gridSpan w:val="2"/>
            <w:tcBorders>
              <w:bottom w:val="double" w:sz="4" w:space="0" w:color="auto"/>
            </w:tcBorders>
          </w:tcPr>
          <w:p w14:paraId="6CFABC6C" w14:textId="707FE786" w:rsidR="00204B15" w:rsidRPr="00CC6D18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341,250</w:t>
            </w:r>
          </w:p>
        </w:tc>
        <w:tc>
          <w:tcPr>
            <w:tcW w:w="246" w:type="dxa"/>
          </w:tcPr>
          <w:p w14:paraId="6A1B6F4C" w14:textId="77777777" w:rsidR="00204B15" w:rsidRPr="00CC6D18" w:rsidRDefault="00204B15" w:rsidP="00204B1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4" w:type="dxa"/>
            <w:gridSpan w:val="2"/>
            <w:tcBorders>
              <w:bottom w:val="double" w:sz="4" w:space="0" w:color="auto"/>
            </w:tcBorders>
          </w:tcPr>
          <w:p w14:paraId="39899E63" w14:textId="5DCFF78B" w:rsidR="00204B15" w:rsidRPr="00CC6D18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682,500</w:t>
            </w:r>
          </w:p>
        </w:tc>
        <w:tc>
          <w:tcPr>
            <w:tcW w:w="270" w:type="dxa"/>
          </w:tcPr>
          <w:p w14:paraId="6F8E0564" w14:textId="77777777" w:rsidR="00204B15" w:rsidRPr="00CC6D18" w:rsidRDefault="00204B15" w:rsidP="00204B1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</w:tcPr>
          <w:p w14:paraId="3671CDD5" w14:textId="759382F3" w:rsidR="00204B15" w:rsidRPr="00CC6D18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341,250</w:t>
            </w:r>
          </w:p>
        </w:tc>
      </w:tr>
      <w:tr w:rsidR="00204B15" w:rsidRPr="00CC6D18" w14:paraId="7AC7E50C" w14:textId="77777777" w:rsidTr="007401FE">
        <w:trPr>
          <w:trHeight w:hRule="exact" w:val="422"/>
        </w:trPr>
        <w:tc>
          <w:tcPr>
            <w:tcW w:w="3559" w:type="dxa"/>
          </w:tcPr>
          <w:p w14:paraId="73CE468E" w14:textId="77777777" w:rsidR="00204B15" w:rsidRPr="00CC6D18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</w:tcPr>
          <w:p w14:paraId="4B75B7D0" w14:textId="77777777" w:rsidR="00204B15" w:rsidRPr="00CC6D18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14:paraId="7E1974B6" w14:textId="77777777" w:rsidR="00204B15" w:rsidRPr="00CC6D18" w:rsidRDefault="00204B15" w:rsidP="00204B1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</w:tcPr>
          <w:p w14:paraId="319F5544" w14:textId="77777777" w:rsidR="00204B15" w:rsidRPr="00CC6D18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14:paraId="4896E1F3" w14:textId="77777777" w:rsidR="00204B15" w:rsidRPr="00CC6D18" w:rsidRDefault="00204B15" w:rsidP="00204B1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6" w:type="dxa"/>
            <w:gridSpan w:val="2"/>
            <w:tcBorders>
              <w:top w:val="double" w:sz="4" w:space="0" w:color="auto"/>
            </w:tcBorders>
          </w:tcPr>
          <w:p w14:paraId="5F6715B8" w14:textId="77777777" w:rsidR="00204B15" w:rsidRPr="00CC6D18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14:paraId="10B92A02" w14:textId="77777777" w:rsidR="00204B15" w:rsidRPr="00CC6D18" w:rsidRDefault="00204B15" w:rsidP="00204B1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4" w:type="dxa"/>
            <w:gridSpan w:val="2"/>
            <w:tcBorders>
              <w:top w:val="double" w:sz="4" w:space="0" w:color="auto"/>
            </w:tcBorders>
          </w:tcPr>
          <w:p w14:paraId="2A8D535D" w14:textId="77777777" w:rsidR="00204B15" w:rsidRPr="00CC6D18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C3D8F3" w14:textId="77777777" w:rsidR="00204B15" w:rsidRPr="00CC6D18" w:rsidRDefault="00204B15" w:rsidP="00204B1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</w:tcPr>
          <w:p w14:paraId="1666A4AB" w14:textId="77777777" w:rsidR="00204B15" w:rsidRPr="00CC6D18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04B15" w:rsidRPr="00CC6D18" w14:paraId="6921AC63" w14:textId="77777777" w:rsidTr="007401FE">
        <w:trPr>
          <w:trHeight w:hRule="exact" w:val="439"/>
        </w:trPr>
        <w:tc>
          <w:tcPr>
            <w:tcW w:w="3559" w:type="dxa"/>
          </w:tcPr>
          <w:p w14:paraId="3C434B45" w14:textId="77777777" w:rsidR="00204B15" w:rsidRPr="00CC6D18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ทุนที</w:t>
            </w: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trike/>
                <w:sz w:val="30"/>
                <w:szCs w:val="30"/>
                <w:cs/>
              </w:rPr>
              <w:t>่</w:t>
            </w: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ออกและชำระแล้ว</w:t>
            </w:r>
          </w:p>
        </w:tc>
        <w:tc>
          <w:tcPr>
            <w:tcW w:w="869" w:type="dxa"/>
          </w:tcPr>
          <w:p w14:paraId="7CAB5BF9" w14:textId="77777777" w:rsidR="00204B15" w:rsidRPr="00CC6D18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5" w:right="-90" w:hanging="49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7" w:type="dxa"/>
          </w:tcPr>
          <w:p w14:paraId="54F44B5A" w14:textId="77777777" w:rsidR="00204B15" w:rsidRPr="00CC6D18" w:rsidRDefault="00204B15" w:rsidP="00204B1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</w:tcPr>
          <w:p w14:paraId="3AFBAB1D" w14:textId="77777777" w:rsidR="00204B15" w:rsidRPr="00CC6D18" w:rsidRDefault="00204B15" w:rsidP="00204B15">
            <w:pPr>
              <w:pStyle w:val="30"/>
              <w:tabs>
                <w:tab w:val="clear" w:pos="360"/>
                <w:tab w:val="clear" w:pos="720"/>
                <w:tab w:val="decimal" w:pos="804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gridSpan w:val="2"/>
          </w:tcPr>
          <w:p w14:paraId="63E05532" w14:textId="77777777" w:rsidR="00204B15" w:rsidRPr="00CC6D18" w:rsidRDefault="00204B15" w:rsidP="00204B1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270" w:right="-259" w:firstLine="15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2" w:type="dxa"/>
          </w:tcPr>
          <w:p w14:paraId="30313AF4" w14:textId="77777777" w:rsidR="00204B15" w:rsidRPr="00CC6D18" w:rsidRDefault="00204B15" w:rsidP="00204B15">
            <w:pPr>
              <w:pStyle w:val="30"/>
              <w:tabs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gridSpan w:val="2"/>
          </w:tcPr>
          <w:p w14:paraId="6BAF69AC" w14:textId="77777777" w:rsidR="00204B15" w:rsidRPr="00CC6D18" w:rsidRDefault="00204B15" w:rsidP="00204B1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0" w:type="dxa"/>
          </w:tcPr>
          <w:p w14:paraId="4375CCD1" w14:textId="77777777" w:rsidR="00204B15" w:rsidRPr="00CC6D18" w:rsidRDefault="00204B15" w:rsidP="00204B15">
            <w:pPr>
              <w:pStyle w:val="30"/>
              <w:tabs>
                <w:tab w:val="clear" w:pos="360"/>
                <w:tab w:val="clear" w:pos="720"/>
                <w:tab w:val="decimal" w:pos="753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3F45F8" w14:textId="77777777" w:rsidR="00204B15" w:rsidRPr="00CC6D18" w:rsidRDefault="00204B15" w:rsidP="00204B1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2B6BFEFB" w14:textId="77777777" w:rsidR="00204B15" w:rsidRPr="00CC6D18" w:rsidRDefault="00204B15" w:rsidP="00204B15">
            <w:pPr>
              <w:pStyle w:val="30"/>
              <w:tabs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04B15" w:rsidRPr="00CC6D18" w14:paraId="22F7FD68" w14:textId="77777777" w:rsidTr="007401FE">
        <w:trPr>
          <w:trHeight w:hRule="exact" w:val="430"/>
        </w:trPr>
        <w:tc>
          <w:tcPr>
            <w:tcW w:w="3559" w:type="dxa"/>
          </w:tcPr>
          <w:p w14:paraId="60B9A7E2" w14:textId="77777777" w:rsidR="00204B15" w:rsidRPr="00CC6D18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69" w:type="dxa"/>
          </w:tcPr>
          <w:p w14:paraId="4D6A833C" w14:textId="77777777" w:rsidR="00204B15" w:rsidRPr="00CC6D18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</w:tcPr>
          <w:p w14:paraId="0A39717D" w14:textId="77777777" w:rsidR="00204B15" w:rsidRPr="00CC6D18" w:rsidRDefault="00204B15" w:rsidP="00204B1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</w:tcPr>
          <w:p w14:paraId="58C36FF9" w14:textId="77777777" w:rsidR="00204B15" w:rsidRPr="00CC6D18" w:rsidRDefault="00204B15" w:rsidP="00204B1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gridSpan w:val="2"/>
          </w:tcPr>
          <w:p w14:paraId="5CAB79B3" w14:textId="77777777" w:rsidR="00204B15" w:rsidRPr="00CC6D18" w:rsidRDefault="00204B15" w:rsidP="00204B1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2" w:type="dxa"/>
          </w:tcPr>
          <w:p w14:paraId="3968A47D" w14:textId="77777777" w:rsidR="00204B15" w:rsidRPr="00CC6D18" w:rsidRDefault="00204B15" w:rsidP="00204B1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gridSpan w:val="2"/>
          </w:tcPr>
          <w:p w14:paraId="7E7B2ECA" w14:textId="77777777" w:rsidR="00204B15" w:rsidRPr="00CC6D18" w:rsidRDefault="00204B15" w:rsidP="00204B1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0" w:type="dxa"/>
          </w:tcPr>
          <w:p w14:paraId="56BF045A" w14:textId="77777777" w:rsidR="00204B15" w:rsidRPr="00CC6D18" w:rsidRDefault="00204B15" w:rsidP="00204B1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16CC08" w14:textId="77777777" w:rsidR="00204B15" w:rsidRPr="00CC6D18" w:rsidRDefault="00204B15" w:rsidP="00204B1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</w:tcPr>
          <w:p w14:paraId="7A9E38DA" w14:textId="77777777" w:rsidR="00204B15" w:rsidRPr="00CC6D18" w:rsidRDefault="00204B15" w:rsidP="00204B1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04B15" w:rsidRPr="00CC6D18" w14:paraId="69F2D6E1" w14:textId="77777777" w:rsidTr="007401FE">
        <w:trPr>
          <w:trHeight w:hRule="exact" w:val="439"/>
        </w:trPr>
        <w:tc>
          <w:tcPr>
            <w:tcW w:w="3559" w:type="dxa"/>
          </w:tcPr>
          <w:p w14:paraId="1EC13C26" w14:textId="77777777" w:rsidR="00204B15" w:rsidRPr="00CC6D18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9" w:type="dxa"/>
          </w:tcPr>
          <w:p w14:paraId="762D4E93" w14:textId="7ECB5C25" w:rsidR="00204B15" w:rsidRPr="00CC6D18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247" w:type="dxa"/>
          </w:tcPr>
          <w:p w14:paraId="432C5643" w14:textId="77777777" w:rsidR="00204B15" w:rsidRPr="00CC6D18" w:rsidRDefault="00204B15" w:rsidP="00204B1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</w:tcPr>
          <w:p w14:paraId="16F621BB" w14:textId="0AEE5B16" w:rsidR="00204B15" w:rsidRPr="00CC6D18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455,000</w:t>
            </w:r>
          </w:p>
        </w:tc>
        <w:tc>
          <w:tcPr>
            <w:tcW w:w="260" w:type="dxa"/>
            <w:gridSpan w:val="2"/>
          </w:tcPr>
          <w:p w14:paraId="7B78D128" w14:textId="77777777" w:rsidR="00204B15" w:rsidRPr="00CC6D18" w:rsidRDefault="00204B15" w:rsidP="00204B1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2" w:type="dxa"/>
          </w:tcPr>
          <w:p w14:paraId="64FCDDA5" w14:textId="13F77246" w:rsidR="00204B15" w:rsidRPr="00CC6D18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227,500</w:t>
            </w:r>
          </w:p>
        </w:tc>
        <w:tc>
          <w:tcPr>
            <w:tcW w:w="260" w:type="dxa"/>
            <w:gridSpan w:val="2"/>
          </w:tcPr>
          <w:p w14:paraId="53CFF55B" w14:textId="77777777" w:rsidR="00204B15" w:rsidRPr="00CC6D18" w:rsidRDefault="00204B15" w:rsidP="00204B1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0" w:type="dxa"/>
          </w:tcPr>
          <w:p w14:paraId="6C048BE8" w14:textId="03C5A09C" w:rsidR="00204B15" w:rsidRPr="00CC6D18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455,000</w:t>
            </w:r>
          </w:p>
        </w:tc>
        <w:tc>
          <w:tcPr>
            <w:tcW w:w="270" w:type="dxa"/>
          </w:tcPr>
          <w:p w14:paraId="05783A0C" w14:textId="77777777" w:rsidR="00204B15" w:rsidRPr="00CC6D18" w:rsidRDefault="00204B15" w:rsidP="00204B1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70578E16" w14:textId="0F5688A5" w:rsidR="00204B15" w:rsidRPr="00CC6D18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227,500</w:t>
            </w:r>
          </w:p>
        </w:tc>
      </w:tr>
      <w:tr w:rsidR="00204B15" w:rsidRPr="00CC6D18" w14:paraId="4AFC345A" w14:textId="77777777" w:rsidTr="006E696A">
        <w:trPr>
          <w:trHeight w:hRule="exact" w:val="758"/>
        </w:trPr>
        <w:tc>
          <w:tcPr>
            <w:tcW w:w="3559" w:type="dxa"/>
          </w:tcPr>
          <w:p w14:paraId="6B851345" w14:textId="17272DBC" w:rsidR="006E696A" w:rsidRPr="00CC6D18" w:rsidRDefault="006E696A" w:rsidP="006E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เพิ่มขึ้นจากการใช้สิทธิใบสำคัญ</w:t>
            </w:r>
          </w:p>
          <w:p w14:paraId="4A8EE919" w14:textId="5C0FF70A" w:rsidR="00204B15" w:rsidRPr="00CC6D18" w:rsidRDefault="006E696A" w:rsidP="006E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185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แสดงสิทธิ</w:t>
            </w:r>
          </w:p>
        </w:tc>
        <w:tc>
          <w:tcPr>
            <w:tcW w:w="869" w:type="dxa"/>
          </w:tcPr>
          <w:p w14:paraId="3A23D28E" w14:textId="77777777" w:rsidR="006E696A" w:rsidRPr="00CC6D18" w:rsidRDefault="006E696A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914EDA" w14:textId="55124D14" w:rsidR="00204B15" w:rsidRPr="00CC6D18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247" w:type="dxa"/>
          </w:tcPr>
          <w:p w14:paraId="4C8AFB2E" w14:textId="77777777" w:rsidR="00204B15" w:rsidRPr="00CC6D18" w:rsidRDefault="00204B15" w:rsidP="00204B1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</w:tcPr>
          <w:p w14:paraId="10FDA985" w14:textId="77777777" w:rsidR="006E696A" w:rsidRPr="00CC6D18" w:rsidRDefault="006E696A" w:rsidP="00641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D2E277" w14:textId="2127DAB2" w:rsidR="00204B15" w:rsidRPr="00CC6D18" w:rsidRDefault="00641220" w:rsidP="00641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19,555</w:t>
            </w:r>
          </w:p>
        </w:tc>
        <w:tc>
          <w:tcPr>
            <w:tcW w:w="260" w:type="dxa"/>
            <w:gridSpan w:val="2"/>
          </w:tcPr>
          <w:p w14:paraId="57469F09" w14:textId="77777777" w:rsidR="00204B15" w:rsidRPr="00CC6D18" w:rsidRDefault="00204B15" w:rsidP="00204B1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2" w:type="dxa"/>
          </w:tcPr>
          <w:p w14:paraId="047DED08" w14:textId="77777777" w:rsidR="006E696A" w:rsidRPr="00CC6D18" w:rsidRDefault="006E696A" w:rsidP="00641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4FF1C3" w14:textId="6E5D1866" w:rsidR="00204B15" w:rsidRPr="00CC6D18" w:rsidRDefault="00641220" w:rsidP="00641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9,777</w:t>
            </w:r>
          </w:p>
        </w:tc>
        <w:tc>
          <w:tcPr>
            <w:tcW w:w="260" w:type="dxa"/>
            <w:gridSpan w:val="2"/>
          </w:tcPr>
          <w:p w14:paraId="54FAA958" w14:textId="77777777" w:rsidR="00204B15" w:rsidRPr="00CC6D18" w:rsidRDefault="00204B15" w:rsidP="00204B1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0" w:type="dxa"/>
          </w:tcPr>
          <w:p w14:paraId="4FAE7516" w14:textId="77777777" w:rsidR="006E696A" w:rsidRPr="00CC6D18" w:rsidRDefault="006E696A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3F7733" w14:textId="6DFAF5A4" w:rsidR="00204B15" w:rsidRPr="00CC6D18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CCBE63" w14:textId="77777777" w:rsidR="00204B15" w:rsidRPr="00CC6D18" w:rsidRDefault="00204B15" w:rsidP="00204B1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7C9E0E27" w14:textId="77777777" w:rsidR="006E696A" w:rsidRPr="00CC6D18" w:rsidRDefault="006E696A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B0B428" w14:textId="72CEA508" w:rsidR="00204B15" w:rsidRPr="00CC6D18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04B15" w:rsidRPr="00CC6D18" w14:paraId="0AA63FDE" w14:textId="77777777" w:rsidTr="007401FE">
        <w:trPr>
          <w:trHeight w:hRule="exact" w:val="448"/>
        </w:trPr>
        <w:tc>
          <w:tcPr>
            <w:tcW w:w="3559" w:type="dxa"/>
          </w:tcPr>
          <w:p w14:paraId="501188BC" w14:textId="77777777" w:rsidR="00204B15" w:rsidRPr="00CC6D18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69" w:type="dxa"/>
          </w:tcPr>
          <w:p w14:paraId="4BB764B2" w14:textId="77777777" w:rsidR="00204B15" w:rsidRPr="00CC6D18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7" w:type="dxa"/>
          </w:tcPr>
          <w:p w14:paraId="559ED6AE" w14:textId="77777777" w:rsidR="00204B15" w:rsidRPr="00CC6D18" w:rsidRDefault="00204B15" w:rsidP="00204B1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</w:tcPr>
          <w:p w14:paraId="499EBF21" w14:textId="77777777" w:rsidR="00204B15" w:rsidRPr="00CC6D18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  <w:gridSpan w:val="2"/>
          </w:tcPr>
          <w:p w14:paraId="6A1740BC" w14:textId="77777777" w:rsidR="00204B15" w:rsidRPr="00CC6D18" w:rsidRDefault="00204B15" w:rsidP="00204B1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2" w:type="dxa"/>
            <w:tcBorders>
              <w:top w:val="single" w:sz="4" w:space="0" w:color="auto"/>
            </w:tcBorders>
          </w:tcPr>
          <w:p w14:paraId="191B4DC8" w14:textId="77777777" w:rsidR="00204B15" w:rsidRPr="00CC6D18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  <w:gridSpan w:val="2"/>
          </w:tcPr>
          <w:p w14:paraId="4783B132" w14:textId="77777777" w:rsidR="00204B15" w:rsidRPr="00CC6D18" w:rsidRDefault="00204B15" w:rsidP="00204B1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2231A634" w14:textId="77777777" w:rsidR="00204B15" w:rsidRPr="00CC6D18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C1E6F7" w14:textId="77777777" w:rsidR="00204B15" w:rsidRPr="00CC6D18" w:rsidRDefault="00204B15" w:rsidP="00204B1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5AC675E9" w14:textId="77777777" w:rsidR="00204B15" w:rsidRPr="00CC6D18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4B15" w:rsidRPr="00CC6D18" w14:paraId="7FA49F58" w14:textId="77777777" w:rsidTr="007401FE">
        <w:trPr>
          <w:trHeight w:hRule="exact" w:val="422"/>
        </w:trPr>
        <w:tc>
          <w:tcPr>
            <w:tcW w:w="3559" w:type="dxa"/>
          </w:tcPr>
          <w:p w14:paraId="26ECE16C" w14:textId="77777777" w:rsidR="00204B15" w:rsidRPr="00CC6D18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69" w:type="dxa"/>
          </w:tcPr>
          <w:p w14:paraId="6890A16E" w14:textId="77777777" w:rsidR="00204B15" w:rsidRPr="00CC6D18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247" w:type="dxa"/>
          </w:tcPr>
          <w:p w14:paraId="0F8DF7D1" w14:textId="77777777" w:rsidR="00204B15" w:rsidRPr="00CC6D18" w:rsidRDefault="00204B15" w:rsidP="00204B1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  <w:tcBorders>
              <w:bottom w:val="double" w:sz="4" w:space="0" w:color="auto"/>
            </w:tcBorders>
          </w:tcPr>
          <w:p w14:paraId="5468D442" w14:textId="313DE7C7" w:rsidR="00204B15" w:rsidRPr="00CC6D18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641220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41220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555</w:t>
            </w:r>
          </w:p>
        </w:tc>
        <w:tc>
          <w:tcPr>
            <w:tcW w:w="260" w:type="dxa"/>
            <w:gridSpan w:val="2"/>
          </w:tcPr>
          <w:p w14:paraId="54A3BED1" w14:textId="77777777" w:rsidR="00204B15" w:rsidRPr="00CC6D18" w:rsidRDefault="00204B15" w:rsidP="00204B1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72" w:type="dxa"/>
            <w:tcBorders>
              <w:bottom w:val="double" w:sz="4" w:space="0" w:color="auto"/>
            </w:tcBorders>
          </w:tcPr>
          <w:p w14:paraId="28DC45C6" w14:textId="2F184A51" w:rsidR="00204B15" w:rsidRPr="00CC6D18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641220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 w:rsidR="00641220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277</w:t>
            </w:r>
          </w:p>
        </w:tc>
        <w:tc>
          <w:tcPr>
            <w:tcW w:w="260" w:type="dxa"/>
            <w:gridSpan w:val="2"/>
          </w:tcPr>
          <w:p w14:paraId="256D7B59" w14:textId="77777777" w:rsidR="00204B15" w:rsidRPr="00CC6D18" w:rsidRDefault="00204B15" w:rsidP="00204B1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</w:tcPr>
          <w:p w14:paraId="7421C492" w14:textId="5666EDFF" w:rsidR="00204B15" w:rsidRPr="00CC6D18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455,000</w:t>
            </w:r>
          </w:p>
        </w:tc>
        <w:tc>
          <w:tcPr>
            <w:tcW w:w="270" w:type="dxa"/>
          </w:tcPr>
          <w:p w14:paraId="4E7EFA91" w14:textId="77777777" w:rsidR="00204B15" w:rsidRPr="00CC6D18" w:rsidRDefault="00204B15" w:rsidP="00204B1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</w:tcPr>
          <w:p w14:paraId="785F6B4F" w14:textId="384AD9B1" w:rsidR="00204B15" w:rsidRPr="00CC6D18" w:rsidRDefault="00204B15" w:rsidP="002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227,500</w:t>
            </w:r>
          </w:p>
        </w:tc>
      </w:tr>
    </w:tbl>
    <w:p w14:paraId="668B2A7F" w14:textId="479C6D4E" w:rsidR="002C4FD1" w:rsidRPr="00CC6D18" w:rsidRDefault="002C4FD1" w:rsidP="00441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22157EE9" w14:textId="3A801C31" w:rsidR="00606BCE" w:rsidRPr="00CC6D18" w:rsidRDefault="00294369" w:rsidP="00FD7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 w:hint="cs"/>
          <w:sz w:val="30"/>
          <w:szCs w:val="30"/>
          <w:cs/>
        </w:rPr>
        <w:lastRenderedPageBreak/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062F1BA8" w14:textId="77777777" w:rsidR="008F0369" w:rsidRPr="00CC6D18" w:rsidRDefault="008F0369" w:rsidP="00311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0FD8E1" w14:textId="7B8A5D6D" w:rsidR="003112C6" w:rsidRPr="00CC6D18" w:rsidRDefault="003112C6" w:rsidP="00311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ในระหว่างปีสิ้นสุดวันที่ </w:t>
      </w:r>
      <w:r w:rsidRPr="00CC6D18">
        <w:rPr>
          <w:rFonts w:asciiTheme="majorBidi" w:hAnsiTheme="majorBidi" w:cstheme="majorBidi"/>
          <w:sz w:val="30"/>
          <w:szCs w:val="30"/>
        </w:rPr>
        <w:t xml:space="preserve">31 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CC6D18">
        <w:rPr>
          <w:rFonts w:asciiTheme="majorBidi" w:hAnsiTheme="majorBidi" w:cstheme="majorBidi"/>
          <w:sz w:val="30"/>
          <w:szCs w:val="30"/>
        </w:rPr>
        <w:t xml:space="preserve">2566 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>บริษัทมีรายละเอียดของรายการที่เกี่ยวข้องกับทุนเรือนหุ้น ดังนี้</w:t>
      </w:r>
    </w:p>
    <w:p w14:paraId="3DA18030" w14:textId="4DEA84DE" w:rsidR="00DE1602" w:rsidRPr="00CC6D18" w:rsidRDefault="00DE1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92082AB" w14:textId="6586CE26" w:rsidR="003112C6" w:rsidRPr="00CC6D18" w:rsidRDefault="003112C6" w:rsidP="00FD7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C6D1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การใช้สิทธิแปลงสภาพ</w:t>
      </w:r>
    </w:p>
    <w:p w14:paraId="748DC25F" w14:textId="77777777" w:rsidR="003112C6" w:rsidRPr="00CC6D18" w:rsidRDefault="003112C6" w:rsidP="00FD7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7FFDC8" w14:textId="6C0073EA" w:rsidR="003112C6" w:rsidRPr="00CC6D18" w:rsidRDefault="003112C6" w:rsidP="003112C6">
      <w:pPr>
        <w:pStyle w:val="FSContent"/>
        <w:rPr>
          <w:rFonts w:asciiTheme="majorBidi" w:hAnsiTheme="majorBidi" w:cstheme="majorBidi"/>
          <w:lang w:val="en-US"/>
        </w:rPr>
      </w:pPr>
      <w:r w:rsidRPr="00CC6D18">
        <w:rPr>
          <w:rFonts w:asciiTheme="majorBidi" w:hAnsiTheme="majorBidi" w:cstheme="majorBidi"/>
          <w:cs/>
          <w:lang w:val="en-US"/>
        </w:rPr>
        <w:t>ในระหว่าง</w:t>
      </w:r>
      <w:r w:rsidRPr="00CC6D18">
        <w:rPr>
          <w:rFonts w:asciiTheme="majorBidi" w:hAnsiTheme="majorBidi" w:cstheme="majorBidi" w:hint="cs"/>
          <w:cs/>
          <w:lang w:val="en-US"/>
        </w:rPr>
        <w:t>ปี</w:t>
      </w:r>
      <w:r w:rsidRPr="00CC6D18">
        <w:rPr>
          <w:rFonts w:asciiTheme="majorBidi" w:hAnsiTheme="majorBidi" w:cstheme="majorBidi"/>
          <w:cs/>
          <w:lang w:val="en-US"/>
        </w:rPr>
        <w:t xml:space="preserve">สิ้นสุดวันที่ </w:t>
      </w:r>
      <w:r w:rsidRPr="00CC6D18">
        <w:rPr>
          <w:rFonts w:asciiTheme="majorBidi" w:hAnsiTheme="majorBidi" w:cstheme="majorBidi"/>
          <w:lang w:val="en-US"/>
        </w:rPr>
        <w:t xml:space="preserve">31 </w:t>
      </w:r>
      <w:r w:rsidRPr="00CC6D18">
        <w:rPr>
          <w:rFonts w:asciiTheme="majorBidi" w:hAnsiTheme="majorBidi" w:cstheme="majorBidi" w:hint="cs"/>
          <w:cs/>
          <w:lang w:val="en-US"/>
        </w:rPr>
        <w:t>ธันวาคม</w:t>
      </w:r>
      <w:r w:rsidRPr="00CC6D18">
        <w:rPr>
          <w:rFonts w:asciiTheme="majorBidi" w:hAnsiTheme="majorBidi" w:cstheme="majorBidi"/>
          <w:cs/>
          <w:lang w:val="en-US"/>
        </w:rPr>
        <w:t xml:space="preserve"> </w:t>
      </w:r>
      <w:r w:rsidRPr="00CC6D18">
        <w:rPr>
          <w:rFonts w:asciiTheme="majorBidi" w:hAnsiTheme="majorBidi" w:cstheme="majorBidi"/>
          <w:lang w:val="en-US"/>
        </w:rPr>
        <w:t>2566</w:t>
      </w:r>
      <w:r w:rsidRPr="00CC6D18">
        <w:rPr>
          <w:rFonts w:asciiTheme="majorBidi" w:hAnsiTheme="majorBidi" w:cstheme="majorBidi"/>
          <w:cs/>
          <w:lang w:val="en-US"/>
        </w:rPr>
        <w:t xml:space="preserve"> มีผู้ใช้สิทธิแปลงสภาพใบสำคัญแสดงสิทธิที่จะซื้อหุ้นสามัญของบริษัท </w:t>
      </w:r>
      <w:r w:rsidRPr="00CC6D18">
        <w:rPr>
          <w:rFonts w:asciiTheme="majorBidi" w:hAnsiTheme="majorBidi" w:cstheme="majorBidi"/>
          <w:lang w:val="en-US"/>
        </w:rPr>
        <w:t xml:space="preserve">JSP-W1 </w:t>
      </w:r>
      <w:r w:rsidRPr="00CC6D18">
        <w:rPr>
          <w:rFonts w:asciiTheme="majorBidi" w:hAnsiTheme="majorBidi" w:cstheme="majorBidi"/>
          <w:cs/>
          <w:lang w:val="en-US"/>
        </w:rPr>
        <w:t xml:space="preserve">จำนวน </w:t>
      </w:r>
      <w:r w:rsidRPr="00CC6D18">
        <w:rPr>
          <w:rFonts w:asciiTheme="majorBidi" w:hAnsiTheme="majorBidi" w:cstheme="majorBidi"/>
          <w:lang w:val="en-US"/>
        </w:rPr>
        <w:t>19,554,900</w:t>
      </w:r>
      <w:r w:rsidRPr="00CC6D18">
        <w:rPr>
          <w:rFonts w:asciiTheme="majorBidi" w:hAnsiTheme="majorBidi" w:cstheme="majorBidi"/>
          <w:cs/>
          <w:lang w:val="en-US"/>
        </w:rPr>
        <w:t xml:space="preserve"> หน่วย เป็นหุ้นสามัญจำนวน</w:t>
      </w:r>
      <w:r w:rsidRPr="00CC6D18">
        <w:rPr>
          <w:rFonts w:asciiTheme="majorBidi" w:hAnsiTheme="majorBidi" w:cstheme="majorBidi"/>
          <w:lang w:val="en-US"/>
        </w:rPr>
        <w:t xml:space="preserve"> 19,554,900</w:t>
      </w:r>
      <w:r w:rsidRPr="00CC6D18">
        <w:rPr>
          <w:rFonts w:asciiTheme="majorBidi" w:hAnsiTheme="majorBidi" w:cstheme="majorBidi"/>
          <w:cs/>
          <w:lang w:val="en-US"/>
        </w:rPr>
        <w:t xml:space="preserve"> หุ้น ในราคาใช้สิทธิหุ้นละ </w:t>
      </w:r>
      <w:r w:rsidRPr="00CC6D18">
        <w:rPr>
          <w:rFonts w:asciiTheme="majorBidi" w:hAnsiTheme="majorBidi" w:cstheme="majorBidi"/>
          <w:lang w:val="en-US"/>
        </w:rPr>
        <w:t xml:space="preserve">2.50 </w:t>
      </w:r>
      <w:r w:rsidRPr="00CC6D18">
        <w:rPr>
          <w:rFonts w:asciiTheme="majorBidi" w:hAnsiTheme="majorBidi" w:cstheme="majorBidi"/>
          <w:cs/>
          <w:lang w:val="en-US"/>
        </w:rPr>
        <w:t>บาท</w:t>
      </w:r>
      <w:r w:rsidRPr="00CC6D18">
        <w:rPr>
          <w:rFonts w:asciiTheme="majorBidi" w:hAnsiTheme="majorBidi" w:cstheme="majorBidi"/>
          <w:lang w:val="en-US"/>
        </w:rPr>
        <w:t xml:space="preserve"> </w:t>
      </w:r>
      <w:r w:rsidRPr="00CC6D18">
        <w:rPr>
          <w:rFonts w:asciiTheme="majorBidi" w:hAnsiTheme="majorBidi" w:cstheme="majorBidi"/>
          <w:cs/>
          <w:lang w:val="en-US"/>
        </w:rPr>
        <w:t xml:space="preserve">และบริษัทได้รับเงินชำระค่าหุ้นเพิ่มทุนครบถ้วนแล้ว บริษัทได้จดทะเบียนเพิ่มทุนจำนวน </w:t>
      </w:r>
      <w:r w:rsidRPr="00CC6D18">
        <w:rPr>
          <w:rFonts w:asciiTheme="majorBidi" w:hAnsiTheme="majorBidi" w:cstheme="majorBidi"/>
          <w:lang w:val="en-US"/>
        </w:rPr>
        <w:t xml:space="preserve">19,489,800 </w:t>
      </w:r>
      <w:r w:rsidRPr="00CC6D18">
        <w:rPr>
          <w:rFonts w:asciiTheme="majorBidi" w:hAnsiTheme="majorBidi" w:cstheme="majorBidi"/>
          <w:cs/>
          <w:lang w:val="en-US"/>
        </w:rPr>
        <w:t xml:space="preserve">หุ้น และ </w:t>
      </w:r>
      <w:r w:rsidRPr="00CC6D18">
        <w:rPr>
          <w:rFonts w:asciiTheme="majorBidi" w:hAnsiTheme="majorBidi" w:cstheme="majorBidi"/>
          <w:lang w:val="en-US"/>
        </w:rPr>
        <w:t xml:space="preserve">65,100 </w:t>
      </w:r>
      <w:r w:rsidRPr="00CC6D18">
        <w:rPr>
          <w:rFonts w:asciiTheme="majorBidi" w:hAnsiTheme="majorBidi" w:cstheme="majorBidi"/>
          <w:cs/>
          <w:lang w:val="en-US"/>
        </w:rPr>
        <w:t xml:space="preserve">หุ้น กับกระทรวงพาณิชย์แล้วเมื่อวันที่ </w:t>
      </w:r>
      <w:r w:rsidRPr="00CC6D18">
        <w:rPr>
          <w:rFonts w:asciiTheme="majorBidi" w:hAnsiTheme="majorBidi" w:cstheme="majorBidi"/>
          <w:lang w:val="en-US"/>
        </w:rPr>
        <w:t xml:space="preserve">12 </w:t>
      </w:r>
      <w:r w:rsidRPr="00CC6D18">
        <w:rPr>
          <w:rFonts w:asciiTheme="majorBidi" w:hAnsiTheme="majorBidi" w:cstheme="majorBidi"/>
          <w:cs/>
          <w:lang w:val="en-US"/>
        </w:rPr>
        <w:t xml:space="preserve">เมษายน </w:t>
      </w:r>
      <w:r w:rsidRPr="00CC6D18">
        <w:rPr>
          <w:rFonts w:asciiTheme="majorBidi" w:hAnsiTheme="majorBidi" w:cstheme="majorBidi"/>
          <w:lang w:val="en-US"/>
        </w:rPr>
        <w:t>2566</w:t>
      </w:r>
      <w:r w:rsidRPr="00CC6D18">
        <w:rPr>
          <w:rFonts w:asciiTheme="majorBidi" w:hAnsiTheme="majorBidi" w:cstheme="majorBidi"/>
          <w:cs/>
          <w:lang w:val="en-US"/>
        </w:rPr>
        <w:t xml:space="preserve"> และ </w:t>
      </w:r>
      <w:r w:rsidRPr="00CC6D18">
        <w:rPr>
          <w:rFonts w:asciiTheme="majorBidi" w:hAnsiTheme="majorBidi" w:cstheme="majorBidi"/>
          <w:lang w:val="en-US"/>
        </w:rPr>
        <w:t xml:space="preserve">2 </w:t>
      </w:r>
      <w:r w:rsidRPr="00CC6D18">
        <w:rPr>
          <w:rFonts w:asciiTheme="majorBidi" w:hAnsiTheme="majorBidi" w:cstheme="majorBidi"/>
          <w:cs/>
          <w:lang w:val="en-US"/>
        </w:rPr>
        <w:t xml:space="preserve">ตุลาคม </w:t>
      </w:r>
      <w:r w:rsidRPr="00CC6D18">
        <w:rPr>
          <w:rFonts w:asciiTheme="majorBidi" w:hAnsiTheme="majorBidi" w:cstheme="majorBidi"/>
          <w:lang w:val="en-US"/>
        </w:rPr>
        <w:t xml:space="preserve">2566 </w:t>
      </w:r>
      <w:r w:rsidRPr="00CC6D18">
        <w:rPr>
          <w:rFonts w:asciiTheme="majorBidi" w:hAnsiTheme="majorBidi" w:cstheme="majorBidi"/>
          <w:cs/>
          <w:lang w:val="en-US"/>
        </w:rPr>
        <w:t xml:space="preserve">ตามลำดับ </w:t>
      </w:r>
    </w:p>
    <w:p w14:paraId="0A109B70" w14:textId="77777777" w:rsidR="003112C6" w:rsidRPr="00CC6D18" w:rsidRDefault="003112C6" w:rsidP="003112C6">
      <w:pPr>
        <w:pStyle w:val="FSContent"/>
        <w:rPr>
          <w:rFonts w:asciiTheme="majorBidi" w:hAnsiTheme="majorBidi" w:cstheme="majorBidi"/>
          <w:cs/>
        </w:rPr>
      </w:pPr>
    </w:p>
    <w:p w14:paraId="3E0FCA74" w14:textId="4A13D285" w:rsidR="00DA1538" w:rsidRPr="00CC6D18" w:rsidRDefault="00A063B1" w:rsidP="00FD7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5" w:name="_Hlk127303253"/>
      <w:r w:rsidRPr="00CC6D18"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ในระหว่างปีสิ้นสุดวันที่ </w:t>
      </w:r>
      <w:r w:rsidRPr="00CC6D18">
        <w:rPr>
          <w:rFonts w:asciiTheme="majorBidi" w:hAnsiTheme="majorBidi" w:cstheme="majorBidi"/>
          <w:sz w:val="30"/>
          <w:szCs w:val="30"/>
        </w:rPr>
        <w:t xml:space="preserve">31 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CC6D18">
        <w:rPr>
          <w:rFonts w:asciiTheme="majorBidi" w:hAnsiTheme="majorBidi" w:cstheme="majorBidi"/>
          <w:sz w:val="30"/>
          <w:szCs w:val="30"/>
        </w:rPr>
        <w:t xml:space="preserve">2565 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>บริษัทมีรายละเอียดของรายการที่เกี่ยวข้องกับทุนเรือนหุ้น ดังนี้</w:t>
      </w:r>
      <w:bookmarkEnd w:id="5"/>
    </w:p>
    <w:p w14:paraId="7580100E" w14:textId="5C03665B" w:rsidR="00606BCE" w:rsidRPr="00CC6D18" w:rsidRDefault="00606BCE" w:rsidP="003112C6">
      <w:pPr>
        <w:pStyle w:val="FSContent"/>
        <w:rPr>
          <w:rFonts w:asciiTheme="majorBidi" w:hAnsiTheme="majorBidi" w:cstheme="majorBidi"/>
          <w:cs/>
        </w:rPr>
      </w:pPr>
    </w:p>
    <w:p w14:paraId="68EEC17D" w14:textId="57E326F8" w:rsidR="00B27E62" w:rsidRPr="00CC6D18" w:rsidRDefault="00B27E62" w:rsidP="00FD7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bookmarkStart w:id="6" w:name="_Hlk127303277"/>
      <w:r w:rsidRPr="00CC6D1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การออก</w:t>
      </w:r>
      <w:r w:rsidR="00844835" w:rsidRPr="00CC6D1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และการจัดสรร</w:t>
      </w:r>
      <w:r w:rsidRPr="00CC6D1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หุ้นสามัญ</w:t>
      </w:r>
    </w:p>
    <w:bookmarkEnd w:id="6"/>
    <w:p w14:paraId="0C5368D9" w14:textId="0AC4C312" w:rsidR="00DA1538" w:rsidRPr="00CC6D18" w:rsidRDefault="00DA1538" w:rsidP="00441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1A839B44" w14:textId="73E0C6D4" w:rsidR="00DA1538" w:rsidRPr="00CC6D18" w:rsidRDefault="00DA1538" w:rsidP="00DA13B2">
      <w:pPr>
        <w:pStyle w:val="FSContent"/>
        <w:rPr>
          <w:lang w:val="en-US"/>
        </w:rPr>
      </w:pPr>
      <w:r w:rsidRPr="00CC6D18">
        <w:rPr>
          <w:rFonts w:hint="cs"/>
          <w:cs/>
        </w:rPr>
        <w:t>ในการ</w:t>
      </w:r>
      <w:r w:rsidRPr="00CC6D18">
        <w:rPr>
          <w:rFonts w:hint="cs"/>
          <w:cs/>
          <w:lang w:val="en-US"/>
        </w:rPr>
        <w:t>ประชุมวิสามัญผู้ถือหุ้น</w:t>
      </w:r>
      <w:r w:rsidRPr="00CC6D18">
        <w:rPr>
          <w:rFonts w:hint="cs"/>
          <w:cs/>
        </w:rPr>
        <w:t>เมื่อ</w:t>
      </w:r>
      <w:r w:rsidRPr="00CC6D18">
        <w:rPr>
          <w:rFonts w:hint="cs"/>
          <w:cs/>
          <w:lang w:val="en-US"/>
        </w:rPr>
        <w:t xml:space="preserve">วันที่ </w:t>
      </w:r>
      <w:r w:rsidRPr="00CC6D18">
        <w:rPr>
          <w:lang w:val="en-US"/>
        </w:rPr>
        <w:t xml:space="preserve">16 </w:t>
      </w:r>
      <w:r w:rsidRPr="00CC6D18">
        <w:rPr>
          <w:rFonts w:hint="cs"/>
          <w:cs/>
          <w:lang w:val="en-US"/>
        </w:rPr>
        <w:t xml:space="preserve">สิงหาคม </w:t>
      </w:r>
      <w:r w:rsidRPr="00CC6D18">
        <w:rPr>
          <w:lang w:val="en-US"/>
        </w:rPr>
        <w:t xml:space="preserve">2565 </w:t>
      </w:r>
      <w:r w:rsidRPr="00CC6D18">
        <w:rPr>
          <w:rFonts w:hint="cs"/>
          <w:cs/>
          <w:lang w:val="en-US"/>
        </w:rPr>
        <w:t>ผู้ถือหุ้นมีมติอนุมัติ</w:t>
      </w:r>
      <w:r w:rsidRPr="00CC6D18">
        <w:rPr>
          <w:cs/>
          <w:lang w:val="en-US"/>
        </w:rPr>
        <w:t>การเพิ่มทุนจดทะเบียนของบริษัท</w:t>
      </w:r>
      <w:r w:rsidRPr="00CC6D18">
        <w:rPr>
          <w:rFonts w:hint="cs"/>
          <w:cs/>
          <w:lang w:val="en-US"/>
        </w:rPr>
        <w:t xml:space="preserve">จาก </w:t>
      </w:r>
      <w:r w:rsidRPr="00CC6D18">
        <w:rPr>
          <w:lang w:val="en-US"/>
        </w:rPr>
        <w:t xml:space="preserve">227.5 </w:t>
      </w:r>
      <w:r w:rsidRPr="00CC6D18">
        <w:rPr>
          <w:rFonts w:hint="cs"/>
          <w:cs/>
          <w:lang w:val="en-US"/>
        </w:rPr>
        <w:t xml:space="preserve">ล้านบาท (แบ่งเป็น </w:t>
      </w:r>
      <w:r w:rsidRPr="00CC6D18">
        <w:rPr>
          <w:lang w:val="en-US"/>
        </w:rPr>
        <w:t xml:space="preserve">455.0 </w:t>
      </w:r>
      <w:r w:rsidRPr="00CC6D18">
        <w:rPr>
          <w:rFonts w:hint="cs"/>
          <w:cs/>
          <w:lang w:val="en-US"/>
        </w:rPr>
        <w:t xml:space="preserve">ล้านหุ้น มูลค่าหุ้นละ </w:t>
      </w:r>
      <w:r w:rsidRPr="00CC6D18">
        <w:rPr>
          <w:lang w:val="en-US"/>
        </w:rPr>
        <w:t xml:space="preserve">0.5 </w:t>
      </w:r>
      <w:r w:rsidRPr="00CC6D18">
        <w:rPr>
          <w:rFonts w:hint="cs"/>
          <w:cs/>
          <w:lang w:val="en-US"/>
        </w:rPr>
        <w:t xml:space="preserve">บาท) เป็น </w:t>
      </w:r>
      <w:r w:rsidRPr="00CC6D18">
        <w:rPr>
          <w:lang w:val="en-US"/>
        </w:rPr>
        <w:t xml:space="preserve">341.3 </w:t>
      </w:r>
      <w:r w:rsidRPr="00CC6D18">
        <w:rPr>
          <w:rFonts w:hint="cs"/>
          <w:cs/>
          <w:lang w:val="en-US"/>
        </w:rPr>
        <w:t xml:space="preserve">ล้านบาท (แบ่งเป็น </w:t>
      </w:r>
      <w:r w:rsidRPr="00CC6D18">
        <w:rPr>
          <w:lang w:val="en-US"/>
        </w:rPr>
        <w:t xml:space="preserve">682.5 </w:t>
      </w:r>
      <w:r w:rsidRPr="00CC6D18">
        <w:rPr>
          <w:rFonts w:hint="cs"/>
          <w:cs/>
          <w:lang w:val="en-US"/>
        </w:rPr>
        <w:t xml:space="preserve">ล้านหุ้น มูลค่าหุ้นละ </w:t>
      </w:r>
      <w:r w:rsidRPr="00CC6D18">
        <w:rPr>
          <w:lang w:val="en-US"/>
        </w:rPr>
        <w:t xml:space="preserve">0.5 </w:t>
      </w:r>
      <w:r w:rsidRPr="00CC6D18">
        <w:rPr>
          <w:rFonts w:hint="cs"/>
          <w:cs/>
          <w:lang w:val="en-US"/>
        </w:rPr>
        <w:t>บาท) โดยออกหุ้นสามัญใหม่</w:t>
      </w:r>
      <w:r w:rsidRPr="00CC6D18">
        <w:rPr>
          <w:cs/>
          <w:lang w:val="en-US"/>
        </w:rPr>
        <w:t xml:space="preserve">จำนวน </w:t>
      </w:r>
      <w:r w:rsidRPr="00CC6D18">
        <w:rPr>
          <w:lang w:val="en-US"/>
        </w:rPr>
        <w:t xml:space="preserve">227.5 </w:t>
      </w:r>
      <w:r w:rsidRPr="00CC6D18">
        <w:rPr>
          <w:cs/>
          <w:lang w:val="en-US"/>
        </w:rPr>
        <w:t>ล้าน</w:t>
      </w:r>
      <w:r w:rsidRPr="00CC6D18">
        <w:rPr>
          <w:rFonts w:hint="cs"/>
          <w:cs/>
          <w:lang w:val="en-US"/>
        </w:rPr>
        <w:t xml:space="preserve">หุ้น มูลค่าหุ้นละ </w:t>
      </w:r>
      <w:r w:rsidRPr="00CC6D18">
        <w:rPr>
          <w:lang w:val="en-US"/>
        </w:rPr>
        <w:t xml:space="preserve">0.5 </w:t>
      </w:r>
      <w:r w:rsidRPr="00CC6D18">
        <w:rPr>
          <w:rFonts w:hint="cs"/>
          <w:cs/>
          <w:lang w:val="en-US"/>
        </w:rPr>
        <w:t xml:space="preserve">บาท รวมเป็นเงิน </w:t>
      </w:r>
      <w:r w:rsidRPr="00CC6D18">
        <w:rPr>
          <w:lang w:val="en-US"/>
        </w:rPr>
        <w:t xml:space="preserve">113.8 </w:t>
      </w:r>
      <w:r w:rsidRPr="00CC6D18">
        <w:rPr>
          <w:rFonts w:hint="cs"/>
          <w:cs/>
          <w:lang w:val="en-US"/>
        </w:rPr>
        <w:t xml:space="preserve">ล้านบาท ทั้งนี้บริษัทได้จดทะเบียนเพิ่มทุนกับกระทรวงพาณิชย์แล้วเมื่อวันที่ </w:t>
      </w:r>
      <w:r w:rsidRPr="00CC6D18">
        <w:rPr>
          <w:lang w:val="en-US"/>
        </w:rPr>
        <w:t xml:space="preserve">18 </w:t>
      </w:r>
      <w:r w:rsidRPr="00CC6D18">
        <w:rPr>
          <w:rFonts w:hint="cs"/>
          <w:cs/>
          <w:lang w:val="en-US"/>
        </w:rPr>
        <w:t xml:space="preserve">สิงหาคม </w:t>
      </w:r>
      <w:r w:rsidRPr="00CC6D18">
        <w:rPr>
          <w:lang w:val="en-US"/>
        </w:rPr>
        <w:t>2565</w:t>
      </w:r>
    </w:p>
    <w:p w14:paraId="1138B76B" w14:textId="77777777" w:rsidR="00DA13B2" w:rsidRPr="00CC6D18" w:rsidRDefault="00DA13B2" w:rsidP="00DA13B2">
      <w:pPr>
        <w:pStyle w:val="FSContent"/>
        <w:rPr>
          <w:lang w:val="en-US"/>
        </w:rPr>
      </w:pPr>
    </w:p>
    <w:p w14:paraId="45E83B1F" w14:textId="43D551AB" w:rsidR="00DA1538" w:rsidRPr="00CC6D18" w:rsidRDefault="00DA13B2" w:rsidP="00DA13B2">
      <w:pPr>
        <w:pStyle w:val="FSContent"/>
        <w:rPr>
          <w:lang w:val="en-US"/>
        </w:rPr>
      </w:pPr>
      <w:r w:rsidRPr="00CC6D18">
        <w:rPr>
          <w:rFonts w:hint="cs"/>
          <w:cs/>
          <w:lang w:val="en-US"/>
        </w:rPr>
        <w:t>ในวันเดียวกันผู้ถือหุ้นมีมติ</w:t>
      </w:r>
      <w:r w:rsidR="00DA1538" w:rsidRPr="00CC6D18">
        <w:rPr>
          <w:rFonts w:hint="cs"/>
          <w:cs/>
          <w:lang w:val="en-US"/>
        </w:rPr>
        <w:t>อนุมัติ</w:t>
      </w:r>
      <w:r w:rsidR="00DA1538" w:rsidRPr="00CC6D18">
        <w:rPr>
          <w:cs/>
          <w:lang w:val="en-US"/>
        </w:rPr>
        <w:t xml:space="preserve">การจัดสรรหุ้นสามัญเพิ่มทุนของบริษัทจำนวน </w:t>
      </w:r>
      <w:r w:rsidR="00DA1538" w:rsidRPr="00CC6D18">
        <w:rPr>
          <w:lang w:val="en-US"/>
        </w:rPr>
        <w:t xml:space="preserve">227.5 </w:t>
      </w:r>
      <w:r w:rsidR="00DA1538" w:rsidRPr="00CC6D18">
        <w:rPr>
          <w:cs/>
          <w:lang w:val="en-US"/>
        </w:rPr>
        <w:t xml:space="preserve">ล้านหุ้น มูลค่าที่ตราไว้หุ้นละ </w:t>
      </w:r>
      <w:r w:rsidR="00DA1538" w:rsidRPr="00CC6D18">
        <w:rPr>
          <w:lang w:val="en-US"/>
        </w:rPr>
        <w:t xml:space="preserve">0.50 </w:t>
      </w:r>
      <w:r w:rsidR="00DA1538" w:rsidRPr="00CC6D18">
        <w:rPr>
          <w:cs/>
          <w:lang w:val="en-US"/>
        </w:rPr>
        <w:t>บาท เพื่อรองรับการใช้สิทธิตามใบสำคัญแสดงสิทธิที่จะซื้อหุ้นสามัญของบริษัท (</w:t>
      </w:r>
      <w:r w:rsidR="00DA1538" w:rsidRPr="00CC6D18">
        <w:rPr>
          <w:lang w:val="en-US"/>
        </w:rPr>
        <w:t>JP-W</w:t>
      </w:r>
      <w:r w:rsidR="00DA1538" w:rsidRPr="00CC6D18">
        <w:rPr>
          <w:cs/>
          <w:lang w:val="en-US"/>
        </w:rPr>
        <w:t>1</w:t>
      </w:r>
      <w:r w:rsidR="00DA1538" w:rsidRPr="00CC6D18">
        <w:rPr>
          <w:lang w:val="en-US"/>
        </w:rPr>
        <w:t xml:space="preserve"> </w:t>
      </w:r>
      <w:r w:rsidR="00DA1538" w:rsidRPr="00CC6D18">
        <w:rPr>
          <w:rFonts w:hint="cs"/>
          <w:cs/>
          <w:lang w:val="en-US"/>
        </w:rPr>
        <w:t xml:space="preserve">ซึ่งต่อมาเปลี่ยนชื่อย่อหลักทรัพย์เป็น </w:t>
      </w:r>
      <w:r w:rsidR="00DA1538" w:rsidRPr="00CC6D18">
        <w:rPr>
          <w:lang w:val="en-US"/>
        </w:rPr>
        <w:t xml:space="preserve">JSP-W1 </w:t>
      </w:r>
      <w:r w:rsidR="00DA1538" w:rsidRPr="00CC6D18">
        <w:rPr>
          <w:rFonts w:hint="cs"/>
          <w:cs/>
          <w:lang w:val="en-US"/>
        </w:rPr>
        <w:t xml:space="preserve">เมื่อวันที่ </w:t>
      </w:r>
      <w:r w:rsidR="00DA1538" w:rsidRPr="00CC6D18">
        <w:rPr>
          <w:lang w:val="en-US"/>
        </w:rPr>
        <w:t xml:space="preserve">22 </w:t>
      </w:r>
      <w:r w:rsidR="00DA1538" w:rsidRPr="00CC6D18">
        <w:rPr>
          <w:rFonts w:hint="cs"/>
          <w:cs/>
          <w:lang w:val="en-US"/>
        </w:rPr>
        <w:t xml:space="preserve">กันยายน </w:t>
      </w:r>
      <w:r w:rsidR="00DA1538" w:rsidRPr="00CC6D18">
        <w:rPr>
          <w:lang w:val="en-US"/>
        </w:rPr>
        <w:t>2565</w:t>
      </w:r>
      <w:r w:rsidR="00DA1538" w:rsidRPr="00CC6D18">
        <w:rPr>
          <w:cs/>
          <w:lang w:val="en-US"/>
        </w:rPr>
        <w:t>)</w:t>
      </w:r>
      <w:r w:rsidR="00DA1538" w:rsidRPr="00CC6D18">
        <w:rPr>
          <w:lang w:val="en-US"/>
        </w:rPr>
        <w:t xml:space="preserve"> </w:t>
      </w:r>
      <w:r w:rsidR="00DA1538" w:rsidRPr="00CC6D18">
        <w:rPr>
          <w:cs/>
          <w:lang w:val="en-US"/>
        </w:rPr>
        <w:t xml:space="preserve">จำนวน </w:t>
      </w:r>
      <w:r w:rsidR="00DA1538" w:rsidRPr="00CC6D18">
        <w:rPr>
          <w:lang w:val="en-US"/>
        </w:rPr>
        <w:t xml:space="preserve">227.5 </w:t>
      </w:r>
      <w:r w:rsidR="00DA1538" w:rsidRPr="00CC6D18">
        <w:rPr>
          <w:cs/>
          <w:lang w:val="en-US"/>
        </w:rPr>
        <w:t>ล้านหน่วย ที่จัดสรรให้แก่ผู้ถือหุ้นเดิมตามสัดส่วนการถือหุ้น</w:t>
      </w:r>
    </w:p>
    <w:p w14:paraId="56739953" w14:textId="77777777" w:rsidR="002A0AC7" w:rsidRPr="00CC6D18" w:rsidRDefault="002A0AC7" w:rsidP="00386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10B8D9D8" w14:textId="77777777" w:rsidR="00FD3D1A" w:rsidRPr="00CC6D18" w:rsidRDefault="00FD3D1A" w:rsidP="00FD3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C6D18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ส่วนเกินมูลค่าหุ้น </w:t>
      </w:r>
    </w:p>
    <w:p w14:paraId="1E89F2A3" w14:textId="77777777" w:rsidR="00FD3D1A" w:rsidRPr="00CC6D18" w:rsidRDefault="00FD3D1A" w:rsidP="00FD3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40B7EBBD" w14:textId="4425B9BB" w:rsidR="00CD1981" w:rsidRPr="00CC6D18" w:rsidRDefault="00FD3D1A" w:rsidP="00FD3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/>
          <w:sz w:val="30"/>
          <w:szCs w:val="30"/>
        </w:rPr>
      </w:pPr>
      <w:r w:rsidRPr="00CC6D18">
        <w:rPr>
          <w:rFonts w:asciiTheme="majorBidi" w:hAnsi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CC6D18">
        <w:rPr>
          <w:rFonts w:asciiTheme="majorBidi" w:hAnsiTheme="majorBidi" w:cstheme="majorBidi"/>
          <w:sz w:val="30"/>
          <w:szCs w:val="30"/>
        </w:rPr>
        <w:t xml:space="preserve">2535 </w:t>
      </w:r>
      <w:r w:rsidRPr="00CC6D18">
        <w:rPr>
          <w:rFonts w:asciiTheme="majorBidi" w:hAnsiTheme="majorBidi"/>
          <w:sz w:val="30"/>
          <w:szCs w:val="30"/>
          <w:cs/>
        </w:rPr>
        <w:t xml:space="preserve">มาตรา </w:t>
      </w:r>
      <w:r w:rsidRPr="00CC6D18">
        <w:rPr>
          <w:rFonts w:asciiTheme="majorBidi" w:hAnsiTheme="majorBidi" w:cstheme="majorBidi"/>
          <w:sz w:val="30"/>
          <w:szCs w:val="30"/>
        </w:rPr>
        <w:t xml:space="preserve">51 </w:t>
      </w:r>
      <w:r w:rsidRPr="00CC6D18">
        <w:rPr>
          <w:rFonts w:asciiTheme="majorBidi" w:hAnsiTheme="majorBidi"/>
          <w:sz w:val="30"/>
          <w:szCs w:val="30"/>
          <w:cs/>
        </w:rPr>
        <w:t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76530C27" w14:textId="6B063079" w:rsidR="00DE1602" w:rsidRPr="00CC6D18" w:rsidRDefault="00DE1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 w:rsidRPr="00CC6D18">
        <w:rPr>
          <w:rFonts w:asciiTheme="majorBidi" w:hAnsiTheme="majorBidi"/>
          <w:sz w:val="30"/>
          <w:szCs w:val="30"/>
          <w:cs/>
        </w:rPr>
        <w:br w:type="page"/>
      </w:r>
    </w:p>
    <w:p w14:paraId="1CAA52C8" w14:textId="36104DDF" w:rsidR="00C87C3E" w:rsidRPr="00CC6D18" w:rsidRDefault="00C87C3E" w:rsidP="00C87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CC6D18">
        <w:rPr>
          <w:rFonts w:asciiTheme="majorBidi" w:hAnsiTheme="majorBidi" w:cstheme="majorBidi"/>
          <w:b/>
          <w:bCs/>
          <w:sz w:val="30"/>
          <w:szCs w:val="30"/>
          <w:lang w:val="en-GB"/>
        </w:rPr>
        <w:lastRenderedPageBreak/>
        <w:t>1</w:t>
      </w:r>
      <w:r w:rsidR="003A638F" w:rsidRPr="00CC6D18">
        <w:rPr>
          <w:rFonts w:asciiTheme="majorBidi" w:hAnsiTheme="majorBidi" w:cstheme="majorBidi"/>
          <w:b/>
          <w:bCs/>
          <w:sz w:val="30"/>
          <w:szCs w:val="30"/>
          <w:lang w:val="en-GB"/>
        </w:rPr>
        <w:t>7</w:t>
      </w:r>
      <w:r w:rsidRPr="00CC6D18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Pr="00CC6D18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ใบสำคัญแสดงสิทธิที่จะซื้อหุ้น</w:t>
      </w:r>
    </w:p>
    <w:p w14:paraId="40E32021" w14:textId="0FD85C63" w:rsidR="00C87C3E" w:rsidRPr="00CC6D18" w:rsidRDefault="00C87C3E" w:rsidP="00D23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2"/>
          <w:szCs w:val="22"/>
        </w:rPr>
      </w:pPr>
    </w:p>
    <w:p w14:paraId="7A5CFFDA" w14:textId="2CE1D2A2" w:rsidR="00C87C3E" w:rsidRPr="00CC6D18" w:rsidRDefault="00C87C3E" w:rsidP="00D23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C6D18">
        <w:rPr>
          <w:rFonts w:asciiTheme="majorBidi" w:hAnsiTheme="majorBidi" w:cstheme="majorBidi" w:hint="cs"/>
          <w:sz w:val="30"/>
          <w:szCs w:val="30"/>
          <w:cs/>
        </w:rPr>
        <w:t xml:space="preserve">ในการประชุมวิสามัญผู้ถือหุ้นเมื่อวันที่ </w:t>
      </w:r>
      <w:r w:rsidRPr="00CC6D18">
        <w:rPr>
          <w:rFonts w:asciiTheme="majorBidi" w:hAnsiTheme="majorBidi" w:cstheme="majorBidi"/>
          <w:sz w:val="30"/>
          <w:szCs w:val="30"/>
        </w:rPr>
        <w:t xml:space="preserve">16 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CC6D18">
        <w:rPr>
          <w:rFonts w:asciiTheme="majorBidi" w:hAnsiTheme="majorBidi" w:cstheme="majorBidi"/>
          <w:sz w:val="30"/>
          <w:szCs w:val="30"/>
        </w:rPr>
        <w:t xml:space="preserve">2565 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>ผู้ถือหุ้นมีมติอนุมัติ</w:t>
      </w:r>
      <w:r w:rsidR="00443C03" w:rsidRPr="00CC6D18">
        <w:rPr>
          <w:rFonts w:asciiTheme="majorBidi" w:hAnsiTheme="majorBidi"/>
          <w:sz w:val="30"/>
          <w:szCs w:val="30"/>
          <w:cs/>
        </w:rPr>
        <w:t>การออกและเสนอขายใบสำคัญแสดงสิทธิที่จะซื้อหุ้นสามัญของบริษัท (</w:t>
      </w:r>
      <w:r w:rsidR="00443C03" w:rsidRPr="00CC6D18">
        <w:rPr>
          <w:rFonts w:asciiTheme="majorBidi" w:hAnsiTheme="majorBidi" w:cstheme="majorBidi"/>
          <w:sz w:val="30"/>
          <w:szCs w:val="30"/>
        </w:rPr>
        <w:t>JP-W</w:t>
      </w:r>
      <w:r w:rsidR="00443C03" w:rsidRPr="00CC6D18">
        <w:rPr>
          <w:rFonts w:asciiTheme="majorBidi" w:hAnsiTheme="majorBidi"/>
          <w:sz w:val="30"/>
          <w:szCs w:val="30"/>
        </w:rPr>
        <w:t>1</w:t>
      </w:r>
      <w:r w:rsidR="00443C03" w:rsidRPr="00CC6D18">
        <w:rPr>
          <w:rFonts w:asciiTheme="majorBidi" w:hAnsiTheme="majorBidi"/>
          <w:sz w:val="30"/>
          <w:szCs w:val="30"/>
          <w:cs/>
        </w:rPr>
        <w:t xml:space="preserve"> ซึ่งต่อมาเปลี่ยนชื่อย่อหลักทรัพย์เป็น </w:t>
      </w:r>
      <w:r w:rsidR="00443C03" w:rsidRPr="00CC6D18">
        <w:rPr>
          <w:rFonts w:asciiTheme="majorBidi" w:hAnsiTheme="majorBidi" w:cstheme="majorBidi"/>
          <w:sz w:val="30"/>
          <w:szCs w:val="30"/>
        </w:rPr>
        <w:t>JSP-W</w:t>
      </w:r>
      <w:r w:rsidR="00443C03" w:rsidRPr="00CC6D18">
        <w:rPr>
          <w:rFonts w:asciiTheme="majorBidi" w:hAnsiTheme="majorBidi"/>
          <w:sz w:val="30"/>
          <w:szCs w:val="30"/>
        </w:rPr>
        <w:t>1</w:t>
      </w:r>
      <w:r w:rsidR="00443C03" w:rsidRPr="00CC6D18">
        <w:rPr>
          <w:rFonts w:asciiTheme="majorBidi" w:hAnsiTheme="majorBidi"/>
          <w:sz w:val="30"/>
          <w:szCs w:val="30"/>
          <w:cs/>
        </w:rPr>
        <w:t xml:space="preserve"> เมื่อวันที่ </w:t>
      </w:r>
      <w:r w:rsidR="00443C03" w:rsidRPr="00CC6D18">
        <w:rPr>
          <w:rFonts w:asciiTheme="majorBidi" w:hAnsiTheme="majorBidi"/>
          <w:sz w:val="30"/>
          <w:szCs w:val="30"/>
        </w:rPr>
        <w:t>22</w:t>
      </w:r>
      <w:r w:rsidR="00443C03" w:rsidRPr="00CC6D18">
        <w:rPr>
          <w:rFonts w:asciiTheme="majorBidi" w:hAnsiTheme="majorBidi"/>
          <w:sz w:val="30"/>
          <w:szCs w:val="30"/>
          <w:cs/>
        </w:rPr>
        <w:t xml:space="preserve"> กันยายน </w:t>
      </w:r>
      <w:r w:rsidR="00443C03" w:rsidRPr="00CC6D18">
        <w:rPr>
          <w:rFonts w:asciiTheme="majorBidi" w:hAnsiTheme="majorBidi"/>
          <w:sz w:val="30"/>
          <w:szCs w:val="30"/>
        </w:rPr>
        <w:t>2565</w:t>
      </w:r>
      <w:r w:rsidR="00443C03" w:rsidRPr="00CC6D18">
        <w:rPr>
          <w:rFonts w:asciiTheme="majorBidi" w:hAnsiTheme="majorBidi"/>
          <w:sz w:val="30"/>
          <w:szCs w:val="30"/>
          <w:cs/>
        </w:rPr>
        <w:t xml:space="preserve">) ให้แก่ผู้ถือหุ้นเดิมตามสัดส่วนการถือหุ้นจำนวนไม่เกิน </w:t>
      </w:r>
      <w:r w:rsidR="00443C03" w:rsidRPr="00CC6D18">
        <w:rPr>
          <w:rFonts w:asciiTheme="majorBidi" w:hAnsiTheme="majorBidi"/>
          <w:sz w:val="30"/>
          <w:szCs w:val="30"/>
        </w:rPr>
        <w:t>227.5</w:t>
      </w:r>
      <w:r w:rsidR="00443C03" w:rsidRPr="00CC6D18">
        <w:rPr>
          <w:rFonts w:asciiTheme="majorBidi" w:hAnsiTheme="majorBidi"/>
          <w:sz w:val="30"/>
          <w:szCs w:val="30"/>
          <w:cs/>
        </w:rPr>
        <w:t xml:space="preserve"> ล้านหน่วย ในอัตรา </w:t>
      </w:r>
      <w:r w:rsidR="00443C03" w:rsidRPr="00CC6D18">
        <w:rPr>
          <w:rFonts w:asciiTheme="majorBidi" w:hAnsiTheme="majorBidi"/>
          <w:sz w:val="30"/>
          <w:szCs w:val="30"/>
        </w:rPr>
        <w:t>2</w:t>
      </w:r>
      <w:r w:rsidR="00443C03" w:rsidRPr="00CC6D18">
        <w:rPr>
          <w:rFonts w:asciiTheme="majorBidi" w:hAnsiTheme="majorBidi"/>
          <w:sz w:val="30"/>
          <w:szCs w:val="30"/>
          <w:cs/>
        </w:rPr>
        <w:t xml:space="preserve"> หุ้นสามัญเดิม</w:t>
      </w:r>
      <w:r w:rsidR="00ED0517" w:rsidRPr="00CC6D18">
        <w:rPr>
          <w:rFonts w:asciiTheme="majorBidi" w:hAnsiTheme="majorBidi" w:hint="cs"/>
          <w:sz w:val="30"/>
          <w:szCs w:val="30"/>
          <w:cs/>
        </w:rPr>
        <w:t xml:space="preserve">                 </w:t>
      </w:r>
      <w:r w:rsidR="00443C03" w:rsidRPr="00CC6D18">
        <w:rPr>
          <w:rFonts w:asciiTheme="majorBidi" w:hAnsiTheme="majorBidi"/>
          <w:sz w:val="30"/>
          <w:szCs w:val="30"/>
          <w:cs/>
        </w:rPr>
        <w:t>ต่อ</w:t>
      </w:r>
      <w:r w:rsidR="00ED0517" w:rsidRPr="00CC6D18">
        <w:rPr>
          <w:rFonts w:asciiTheme="majorBidi" w:hAnsiTheme="majorBidi" w:hint="cs"/>
          <w:sz w:val="30"/>
          <w:szCs w:val="30"/>
          <w:cs/>
        </w:rPr>
        <w:t xml:space="preserve"> </w:t>
      </w:r>
      <w:r w:rsidR="00443C03" w:rsidRPr="00CC6D18">
        <w:rPr>
          <w:rFonts w:asciiTheme="majorBidi" w:hAnsiTheme="majorBidi"/>
          <w:sz w:val="30"/>
          <w:szCs w:val="30"/>
        </w:rPr>
        <w:t>1</w:t>
      </w:r>
      <w:r w:rsidR="00443C03" w:rsidRPr="00CC6D18">
        <w:rPr>
          <w:rFonts w:asciiTheme="majorBidi" w:hAnsiTheme="majorBidi"/>
          <w:sz w:val="30"/>
          <w:szCs w:val="30"/>
          <w:cs/>
        </w:rPr>
        <w:t xml:space="preserve"> ใบสำคัญแสดงสิทธิ </w:t>
      </w:r>
      <w:r w:rsidR="00443C03" w:rsidRPr="00CC6D18">
        <w:rPr>
          <w:rFonts w:asciiTheme="majorBidi" w:hAnsiTheme="majorBidi" w:hint="cs"/>
          <w:sz w:val="30"/>
          <w:szCs w:val="30"/>
          <w:cs/>
        </w:rPr>
        <w:t>โดยมีรายละเอียดดังนี้</w:t>
      </w:r>
    </w:p>
    <w:p w14:paraId="3E902E79" w14:textId="03FCA96B" w:rsidR="00C87C3E" w:rsidRPr="00CC6D18" w:rsidRDefault="00C87C3E" w:rsidP="00D23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383"/>
        <w:gridCol w:w="5287"/>
      </w:tblGrid>
      <w:tr w:rsidR="00443C03" w:rsidRPr="00CC6D18" w14:paraId="52ADC15D" w14:textId="77777777">
        <w:trPr>
          <w:tblHeader/>
        </w:trPr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CFB4E2" w14:textId="77777777" w:rsidR="00443C03" w:rsidRPr="00CC6D18" w:rsidRDefault="00443C03" w:rsidP="00443C03">
            <w:pPr>
              <w:pStyle w:val="BodyText2"/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</w:p>
        </w:tc>
        <w:tc>
          <w:tcPr>
            <w:tcW w:w="383" w:type="dxa"/>
          </w:tcPr>
          <w:p w14:paraId="275B1DD1" w14:textId="77777777" w:rsidR="00443C03" w:rsidRPr="00CC6D18" w:rsidRDefault="00443C03">
            <w:pPr>
              <w:pStyle w:val="BodyText2"/>
              <w:spacing w:line="26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939AFD" w14:textId="77777777" w:rsidR="00443C03" w:rsidRPr="00CC6D18" w:rsidRDefault="00443C03" w:rsidP="00443C03">
            <w:pPr>
              <w:pStyle w:val="BodyText2"/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รายละเอียด</w:t>
            </w:r>
          </w:p>
        </w:tc>
      </w:tr>
      <w:tr w:rsidR="00443C03" w:rsidRPr="00CC6D18" w14:paraId="2646B6CA" w14:textId="77777777">
        <w:tc>
          <w:tcPr>
            <w:tcW w:w="3510" w:type="dxa"/>
            <w:hideMark/>
          </w:tcPr>
          <w:p w14:paraId="6EDFE486" w14:textId="77777777" w:rsidR="00443C03" w:rsidRPr="00CC6D18" w:rsidRDefault="00443C03" w:rsidP="00443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วันที่ให้สิทธิ</w:t>
            </w:r>
          </w:p>
        </w:tc>
        <w:tc>
          <w:tcPr>
            <w:tcW w:w="383" w:type="dxa"/>
          </w:tcPr>
          <w:p w14:paraId="1E4EDD6C" w14:textId="77777777" w:rsidR="00443C03" w:rsidRPr="00CC6D18" w:rsidRDefault="00443C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87" w:type="dxa"/>
            <w:hideMark/>
          </w:tcPr>
          <w:p w14:paraId="52912BB6" w14:textId="2C32640B" w:rsidR="00443C03" w:rsidRPr="00CC6D18" w:rsidRDefault="008D5B4D" w:rsidP="00443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43C03" w:rsidRPr="00CC6D18" w14:paraId="558F2B80" w14:textId="77777777">
        <w:tc>
          <w:tcPr>
            <w:tcW w:w="3510" w:type="dxa"/>
            <w:hideMark/>
          </w:tcPr>
          <w:p w14:paraId="01DF3CC7" w14:textId="77777777" w:rsidR="00443C03" w:rsidRPr="00CC6D18" w:rsidRDefault="00443C03" w:rsidP="00443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383" w:type="dxa"/>
          </w:tcPr>
          <w:p w14:paraId="6C2B4627" w14:textId="77777777" w:rsidR="00443C03" w:rsidRPr="00CC6D18" w:rsidRDefault="00443C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87" w:type="dxa"/>
            <w:hideMark/>
          </w:tcPr>
          <w:p w14:paraId="532F3849" w14:textId="77777777" w:rsidR="00443C03" w:rsidRPr="00CC6D18" w:rsidRDefault="00443C03" w:rsidP="00443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ใบสำคัญแสดงสิทธิ 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หน่วย ต่อหุ้นสามัญ 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 เว้นแต่จะ มีการปรับอัตราการใช้สิทธิตามเงื่อนไขการปรับสิทธิ</w:t>
            </w:r>
          </w:p>
        </w:tc>
      </w:tr>
      <w:tr w:rsidR="00443C03" w:rsidRPr="00CC6D18" w14:paraId="532BE2B2" w14:textId="77777777">
        <w:tc>
          <w:tcPr>
            <w:tcW w:w="3510" w:type="dxa"/>
            <w:hideMark/>
          </w:tcPr>
          <w:p w14:paraId="7084A550" w14:textId="77777777" w:rsidR="00443C03" w:rsidRPr="00CC6D18" w:rsidRDefault="00443C03" w:rsidP="00443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ราคาการใช้สิทธิซื้อหุ้นสามัญ</w:t>
            </w:r>
          </w:p>
        </w:tc>
        <w:tc>
          <w:tcPr>
            <w:tcW w:w="383" w:type="dxa"/>
          </w:tcPr>
          <w:p w14:paraId="2BC6E9C5" w14:textId="77777777" w:rsidR="00443C03" w:rsidRPr="00CC6D18" w:rsidRDefault="00443C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87" w:type="dxa"/>
            <w:hideMark/>
          </w:tcPr>
          <w:p w14:paraId="09030037" w14:textId="3FB5C65C" w:rsidR="00443C03" w:rsidRPr="00CC6D18" w:rsidRDefault="008D5B4D" w:rsidP="00443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2.50</w:t>
            </w:r>
            <w:r w:rsidR="00443C03"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43C03"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บาท ต่อหุ้น เว้นแต่กรณีมีการปรับราคาการใช้สิทธิตามเงื่อนไขการปรับสิทธิ</w:t>
            </w:r>
          </w:p>
        </w:tc>
      </w:tr>
      <w:tr w:rsidR="00443C03" w:rsidRPr="00CC6D18" w14:paraId="51DFA96D" w14:textId="77777777">
        <w:tc>
          <w:tcPr>
            <w:tcW w:w="3510" w:type="dxa"/>
            <w:hideMark/>
          </w:tcPr>
          <w:p w14:paraId="3E30EDC1" w14:textId="77777777" w:rsidR="00443C03" w:rsidRPr="00CC6D18" w:rsidRDefault="00443C03" w:rsidP="00443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ระยะเวลาและสัดส่วนการใช้สิทธิ</w:t>
            </w:r>
          </w:p>
        </w:tc>
        <w:tc>
          <w:tcPr>
            <w:tcW w:w="383" w:type="dxa"/>
          </w:tcPr>
          <w:p w14:paraId="761DCE51" w14:textId="77777777" w:rsidR="00443C03" w:rsidRPr="00CC6D18" w:rsidRDefault="00443C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87" w:type="dxa"/>
            <w:hideMark/>
          </w:tcPr>
          <w:p w14:paraId="1BDEEABA" w14:textId="74A82C25" w:rsidR="008D5B4D" w:rsidRPr="00CC6D18" w:rsidRDefault="008D5B4D" w:rsidP="008D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ถือใบสำคัญแสดงสิทธิสามารถใช้สิทธิตามใบสำคัญแสดงสิทธิได้ในวันทำการสุดท้ายของเดือนมีนาคมและกันยายน ตลอดอายุของใบสำคัญแสดงสิทธิ โดยสามารถเริ่มใช้สิทธิครั้งแรก คือ วันทำการสุดท้ายของเดือนมีนาคมซึ่งตรงกับวันที่ 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C6D1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มีนาคม 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2566 </w:t>
            </w:r>
            <w:r w:rsidRPr="00CC6D1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และวันใช้สิทธิครั้งสุดท้าย คือ วันที่ใบสำคัญแสดงสิทธิมีอายุครบ 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CC6D1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ปี นับตั้งแต่วันที่ออกใบสำคัญแสดงสิทธิซึ่งจะตรงกับวันที่ 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C6D1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สิงหาคม 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</w:tbl>
    <w:p w14:paraId="2F6D1754" w14:textId="115CBBE1" w:rsidR="00606BCE" w:rsidRPr="00CC6D18" w:rsidRDefault="00606BCE" w:rsidP="003A6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/>
          <w:sz w:val="22"/>
          <w:szCs w:val="22"/>
        </w:rPr>
      </w:pPr>
    </w:p>
    <w:p w14:paraId="4DB2E786" w14:textId="48412515" w:rsidR="000C73EC" w:rsidRPr="00CC6D18" w:rsidRDefault="000C73EC" w:rsidP="000C73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/>
          <w:sz w:val="30"/>
          <w:szCs w:val="30"/>
        </w:rPr>
      </w:pPr>
      <w:r w:rsidRPr="00CC6D18">
        <w:rPr>
          <w:rFonts w:asciiTheme="majorBidi" w:hAnsiTheme="majorBidi"/>
          <w:sz w:val="30"/>
          <w:szCs w:val="30"/>
          <w:cs/>
        </w:rPr>
        <w:t xml:space="preserve">รายการเคลื่อนไหวของใบสำคัญแสดงสิทธิ </w:t>
      </w:r>
      <w:r w:rsidRPr="00CC6D18">
        <w:rPr>
          <w:rFonts w:asciiTheme="majorBidi" w:hAnsiTheme="majorBidi"/>
          <w:sz w:val="30"/>
          <w:szCs w:val="30"/>
        </w:rPr>
        <w:t xml:space="preserve">JSP-W1 </w:t>
      </w:r>
      <w:r w:rsidRPr="00CC6D18">
        <w:rPr>
          <w:rFonts w:asciiTheme="majorBidi" w:hAnsiTheme="majorBidi"/>
          <w:sz w:val="30"/>
          <w:szCs w:val="30"/>
          <w:cs/>
        </w:rPr>
        <w:t>มีดังนี้</w:t>
      </w:r>
    </w:p>
    <w:p w14:paraId="6368EFEC" w14:textId="77777777" w:rsidR="000C73EC" w:rsidRPr="00CC6D18" w:rsidRDefault="000C73EC" w:rsidP="00215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440"/>
        <w:gridCol w:w="990"/>
        <w:gridCol w:w="270"/>
        <w:gridCol w:w="990"/>
        <w:gridCol w:w="270"/>
        <w:gridCol w:w="900"/>
        <w:gridCol w:w="270"/>
        <w:gridCol w:w="990"/>
        <w:gridCol w:w="270"/>
        <w:gridCol w:w="1080"/>
        <w:gridCol w:w="270"/>
        <w:gridCol w:w="1440"/>
      </w:tblGrid>
      <w:tr w:rsidR="000C73EC" w:rsidRPr="00CC6D18" w14:paraId="01F3CED8" w14:textId="77777777">
        <w:trPr>
          <w:tblHeader/>
        </w:trPr>
        <w:tc>
          <w:tcPr>
            <w:tcW w:w="1440" w:type="dxa"/>
          </w:tcPr>
          <w:p w14:paraId="4BC90E52" w14:textId="77777777" w:rsidR="000C73EC" w:rsidRPr="00CC6D18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B37349B" w14:textId="77777777" w:rsidR="000C73EC" w:rsidRPr="00CC6D18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C6D1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จำนวนหน่วยใบสำคัญแสดงสิทธิ</w:t>
            </w:r>
          </w:p>
        </w:tc>
        <w:tc>
          <w:tcPr>
            <w:tcW w:w="270" w:type="dxa"/>
            <w:vAlign w:val="bottom"/>
          </w:tcPr>
          <w:p w14:paraId="0FEA0FD4" w14:textId="77777777" w:rsidR="000C73EC" w:rsidRPr="00CC6D18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216DF2B0" w14:textId="77777777" w:rsidR="000C73EC" w:rsidRPr="00CC6D18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C6D1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จำนวน</w:t>
            </w:r>
            <w:r w:rsidRPr="00CC6D1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หุ้นสามัญ</w:t>
            </w:r>
          </w:p>
        </w:tc>
        <w:tc>
          <w:tcPr>
            <w:tcW w:w="270" w:type="dxa"/>
            <w:vAlign w:val="bottom"/>
          </w:tcPr>
          <w:p w14:paraId="12040608" w14:textId="77777777" w:rsidR="000C73EC" w:rsidRPr="00CC6D18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F682E4F" w14:textId="77777777" w:rsidR="000C73EC" w:rsidRPr="00CC6D18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C6D1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ราคาใช้สิทธิต่อหุ้น</w:t>
            </w:r>
          </w:p>
        </w:tc>
        <w:tc>
          <w:tcPr>
            <w:tcW w:w="270" w:type="dxa"/>
            <w:vAlign w:val="bottom"/>
          </w:tcPr>
          <w:p w14:paraId="1AC55887" w14:textId="77777777" w:rsidR="000C73EC" w:rsidRPr="00CC6D18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FE205FE" w14:textId="77777777" w:rsidR="000C73EC" w:rsidRPr="00CC6D18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C6D1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เงินรับจากการใช้สิทธิในการซื้อหุ้นสามัญ</w:t>
            </w:r>
          </w:p>
        </w:tc>
        <w:tc>
          <w:tcPr>
            <w:tcW w:w="270" w:type="dxa"/>
            <w:vAlign w:val="bottom"/>
          </w:tcPr>
          <w:p w14:paraId="3D0C97AC" w14:textId="77777777" w:rsidR="000C73EC" w:rsidRPr="00CC6D18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27237661" w14:textId="77777777" w:rsidR="000C73EC" w:rsidRPr="00CC6D18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C6D1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ทุนที่ชำระแล้ว</w:t>
            </w:r>
            <w:r w:rsidRPr="00CC6D1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CC6D1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ที่เพิ่มขึ้นจากการใช้สิทธิจากใบสำคัญแสดงสิทธิ</w:t>
            </w:r>
          </w:p>
        </w:tc>
        <w:tc>
          <w:tcPr>
            <w:tcW w:w="270" w:type="dxa"/>
            <w:vAlign w:val="bottom"/>
          </w:tcPr>
          <w:p w14:paraId="1681395D" w14:textId="77777777" w:rsidR="000C73EC" w:rsidRPr="00CC6D18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6825B41" w14:textId="77777777" w:rsidR="000C73EC" w:rsidRPr="00CC6D18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C6D1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วันที่จดทะเบียน</w:t>
            </w:r>
            <w:r w:rsidRPr="00CC6D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CC6D1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เพิ่มทุนจากการใช้สิทธิตามใบสำคัญแสดงสิทธิกับกระทรวงพาณิชย์</w:t>
            </w:r>
          </w:p>
        </w:tc>
      </w:tr>
      <w:tr w:rsidR="000C73EC" w:rsidRPr="00CC6D18" w14:paraId="37B1BC61" w14:textId="77777777">
        <w:trPr>
          <w:tblHeader/>
        </w:trPr>
        <w:tc>
          <w:tcPr>
            <w:tcW w:w="1440" w:type="dxa"/>
          </w:tcPr>
          <w:p w14:paraId="0152DC43" w14:textId="77777777" w:rsidR="000C73EC" w:rsidRPr="00CC6D18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62D894C3" w14:textId="77777777" w:rsidR="000C73EC" w:rsidRPr="00CC6D18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CC6D18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ห</w:t>
            </w:r>
            <w:r w:rsidRPr="00CC6D1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น่วย)</w:t>
            </w:r>
          </w:p>
        </w:tc>
        <w:tc>
          <w:tcPr>
            <w:tcW w:w="270" w:type="dxa"/>
          </w:tcPr>
          <w:p w14:paraId="29CFE3F0" w14:textId="77777777" w:rsidR="000C73EC" w:rsidRPr="00CC6D18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hideMark/>
          </w:tcPr>
          <w:p w14:paraId="27683286" w14:textId="77777777" w:rsidR="000C73EC" w:rsidRPr="00CC6D18" w:rsidRDefault="000C73EC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CC6D18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หุ้น</w:t>
            </w:r>
            <w:r w:rsidRPr="00CC6D1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63670B54" w14:textId="77777777" w:rsidR="000C73EC" w:rsidRPr="00CC6D18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hideMark/>
          </w:tcPr>
          <w:p w14:paraId="032A8EC1" w14:textId="77777777" w:rsidR="000C73EC" w:rsidRPr="00CC6D18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 xml:space="preserve"> (บาท)</w:t>
            </w:r>
          </w:p>
        </w:tc>
        <w:tc>
          <w:tcPr>
            <w:tcW w:w="270" w:type="dxa"/>
          </w:tcPr>
          <w:p w14:paraId="12B3318C" w14:textId="77777777" w:rsidR="000C73EC" w:rsidRPr="00CC6D18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7F807A82" w14:textId="77777777" w:rsidR="000C73EC" w:rsidRPr="00CC6D18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CC6D18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CC6D1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7EE8DC56" w14:textId="77777777" w:rsidR="000C73EC" w:rsidRPr="00CC6D18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hideMark/>
          </w:tcPr>
          <w:p w14:paraId="4659CD0C" w14:textId="77777777" w:rsidR="000C73EC" w:rsidRPr="00CC6D18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CC6D18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CC6D1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7E1C1E4C" w14:textId="77777777" w:rsidR="000C73EC" w:rsidRPr="00CC6D18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hideMark/>
          </w:tcPr>
          <w:p w14:paraId="17C33AC1" w14:textId="77777777" w:rsidR="000C73EC" w:rsidRPr="00CC6D18" w:rsidRDefault="000C73E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</w:tr>
      <w:tr w:rsidR="000C73EC" w:rsidRPr="00CC6D18" w14:paraId="115FD435" w14:textId="77777777">
        <w:trPr>
          <w:trHeight w:val="137"/>
        </w:trPr>
        <w:tc>
          <w:tcPr>
            <w:tcW w:w="1440" w:type="dxa"/>
          </w:tcPr>
          <w:p w14:paraId="3894ACE8" w14:textId="77777777" w:rsidR="000C73EC" w:rsidRPr="00CC6D18" w:rsidRDefault="000C73EC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990" w:type="dxa"/>
          </w:tcPr>
          <w:p w14:paraId="3ABA07B0" w14:textId="77777777" w:rsidR="000C73EC" w:rsidRPr="00CC6D18" w:rsidRDefault="000C7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C5C8C0" w14:textId="77777777" w:rsidR="000C73EC" w:rsidRPr="00CC6D18" w:rsidRDefault="000C7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7B3311C" w14:textId="77777777" w:rsidR="000C73EC" w:rsidRPr="00CC6D18" w:rsidRDefault="000C7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06FE454" w14:textId="77777777" w:rsidR="000C73EC" w:rsidRPr="00CC6D18" w:rsidRDefault="000C73EC">
            <w:pPr>
              <w:pStyle w:val="BodyText"/>
              <w:tabs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F972662" w14:textId="77777777" w:rsidR="000C73EC" w:rsidRPr="00CC6D18" w:rsidRDefault="000C73EC">
            <w:pPr>
              <w:pStyle w:val="BodyText"/>
              <w:tabs>
                <w:tab w:val="clear" w:pos="907"/>
              </w:tabs>
              <w:spacing w:after="0" w:line="240" w:lineRule="auto"/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4A85C75" w14:textId="77777777" w:rsidR="000C73EC" w:rsidRPr="00CC6D18" w:rsidRDefault="000C73EC">
            <w:pPr>
              <w:pStyle w:val="BodyText"/>
              <w:tabs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9EFF30E" w14:textId="77777777" w:rsidR="000C73EC" w:rsidRPr="00CC6D18" w:rsidRDefault="000C7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4C585A" w14:textId="77777777" w:rsidR="000C73EC" w:rsidRPr="00CC6D18" w:rsidRDefault="000C7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CE61656" w14:textId="77777777" w:rsidR="000C73EC" w:rsidRPr="00CC6D18" w:rsidRDefault="000C7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1F3D071" w14:textId="77777777" w:rsidR="000C73EC" w:rsidRPr="00CC6D18" w:rsidRDefault="000C7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after="0" w:line="240" w:lineRule="auto"/>
              <w:ind w:left="-195" w:right="35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1902172" w14:textId="77777777" w:rsidR="000C73EC" w:rsidRPr="00CC6D18" w:rsidRDefault="000C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C73EC" w:rsidRPr="00CC6D18" w14:paraId="45C04B24" w14:textId="77777777">
        <w:trPr>
          <w:trHeight w:val="137"/>
        </w:trPr>
        <w:tc>
          <w:tcPr>
            <w:tcW w:w="1440" w:type="dxa"/>
          </w:tcPr>
          <w:p w14:paraId="245CABCC" w14:textId="77777777" w:rsidR="000C73EC" w:rsidRPr="00CC6D18" w:rsidRDefault="000C7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-241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C6D18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เดือนมีนาคม</w:t>
            </w:r>
          </w:p>
        </w:tc>
        <w:tc>
          <w:tcPr>
            <w:tcW w:w="990" w:type="dxa"/>
          </w:tcPr>
          <w:p w14:paraId="123780D1" w14:textId="77777777" w:rsidR="000C73EC" w:rsidRPr="00CC6D18" w:rsidRDefault="000C7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-195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6D18">
              <w:rPr>
                <w:rFonts w:asciiTheme="majorBidi" w:hAnsiTheme="majorBidi" w:cstheme="majorBidi"/>
                <w:sz w:val="26"/>
                <w:szCs w:val="26"/>
              </w:rPr>
              <w:t>19,489,800</w:t>
            </w:r>
          </w:p>
        </w:tc>
        <w:tc>
          <w:tcPr>
            <w:tcW w:w="270" w:type="dxa"/>
          </w:tcPr>
          <w:p w14:paraId="76559775" w14:textId="77777777" w:rsidR="000C73EC" w:rsidRPr="00CC6D18" w:rsidRDefault="000C7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CA052EC" w14:textId="77777777" w:rsidR="000C73EC" w:rsidRPr="00CC6D18" w:rsidRDefault="000C7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-195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6D18">
              <w:rPr>
                <w:rFonts w:asciiTheme="majorBidi" w:hAnsiTheme="majorBidi" w:cstheme="majorBidi"/>
                <w:sz w:val="26"/>
                <w:szCs w:val="26"/>
              </w:rPr>
              <w:t>19,489,800</w:t>
            </w:r>
          </w:p>
        </w:tc>
        <w:tc>
          <w:tcPr>
            <w:tcW w:w="270" w:type="dxa"/>
            <w:shd w:val="clear" w:color="auto" w:fill="auto"/>
          </w:tcPr>
          <w:p w14:paraId="3D9A0578" w14:textId="77777777" w:rsidR="000C73EC" w:rsidRPr="00CC6D18" w:rsidRDefault="000C73EC">
            <w:pPr>
              <w:pStyle w:val="BodyText"/>
              <w:tabs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8D0AF59" w14:textId="77777777" w:rsidR="000C73EC" w:rsidRPr="00CC6D18" w:rsidRDefault="000C7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6D18">
              <w:rPr>
                <w:rFonts w:ascii="Angsana New" w:hAnsi="Angsana New" w:hint="cs"/>
                <w:sz w:val="26"/>
                <w:szCs w:val="26"/>
                <w:cs/>
              </w:rPr>
              <w:t>2.50</w:t>
            </w:r>
          </w:p>
        </w:tc>
        <w:tc>
          <w:tcPr>
            <w:tcW w:w="270" w:type="dxa"/>
            <w:shd w:val="clear" w:color="auto" w:fill="auto"/>
          </w:tcPr>
          <w:p w14:paraId="58E3D29B" w14:textId="77777777" w:rsidR="000C73EC" w:rsidRPr="00CC6D18" w:rsidRDefault="000C73EC">
            <w:pPr>
              <w:pStyle w:val="BodyText"/>
              <w:tabs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7136604" w14:textId="77777777" w:rsidR="000C73EC" w:rsidRPr="00CC6D18" w:rsidRDefault="000C7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-19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18">
              <w:rPr>
                <w:rFonts w:asciiTheme="majorBidi" w:hAnsiTheme="majorBidi" w:cstheme="majorBidi"/>
                <w:sz w:val="26"/>
                <w:szCs w:val="26"/>
              </w:rPr>
              <w:t>48,725</w:t>
            </w:r>
          </w:p>
        </w:tc>
        <w:tc>
          <w:tcPr>
            <w:tcW w:w="270" w:type="dxa"/>
          </w:tcPr>
          <w:p w14:paraId="7E3D7BE5" w14:textId="77777777" w:rsidR="000C73EC" w:rsidRPr="00CC6D18" w:rsidRDefault="000C7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C6F53B" w14:textId="13EC1228" w:rsidR="000C73EC" w:rsidRPr="00CC6D18" w:rsidRDefault="000C7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-195"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6D18">
              <w:rPr>
                <w:rFonts w:asciiTheme="majorBidi" w:hAnsiTheme="majorBidi" w:cstheme="majorBidi"/>
                <w:sz w:val="26"/>
                <w:szCs w:val="26"/>
              </w:rPr>
              <w:t>48,</w:t>
            </w:r>
            <w:r w:rsidR="00A278DA" w:rsidRPr="00CC6D18">
              <w:rPr>
                <w:rFonts w:asciiTheme="majorBidi" w:hAnsiTheme="majorBidi" w:cstheme="majorBidi"/>
                <w:sz w:val="26"/>
                <w:szCs w:val="26"/>
              </w:rPr>
              <w:t>675</w:t>
            </w:r>
          </w:p>
        </w:tc>
        <w:tc>
          <w:tcPr>
            <w:tcW w:w="270" w:type="dxa"/>
            <w:shd w:val="clear" w:color="auto" w:fill="auto"/>
          </w:tcPr>
          <w:p w14:paraId="46BAA7C8" w14:textId="77777777" w:rsidR="000C73EC" w:rsidRPr="00CC6D18" w:rsidRDefault="000C7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after="0" w:line="240" w:lineRule="auto"/>
              <w:ind w:left="-195" w:right="35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1C38B36" w14:textId="77777777" w:rsidR="000C73EC" w:rsidRPr="00CC6D18" w:rsidRDefault="000C73EC">
            <w:pPr>
              <w:pStyle w:val="BodyText"/>
              <w:tabs>
                <w:tab w:val="clear" w:pos="907"/>
              </w:tabs>
              <w:spacing w:after="0" w:line="240" w:lineRule="auto"/>
              <w:ind w:right="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6D18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CC6D18">
              <w:rPr>
                <w:rFonts w:ascii="Angsana New" w:hAnsi="Angsana New" w:hint="cs"/>
                <w:sz w:val="26"/>
                <w:szCs w:val="26"/>
                <w:cs/>
              </w:rPr>
              <w:t xml:space="preserve">เมษายน </w:t>
            </w:r>
            <w:r w:rsidRPr="00CC6D18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0C73EC" w:rsidRPr="00CC6D18" w14:paraId="605864D9" w14:textId="77777777">
        <w:tc>
          <w:tcPr>
            <w:tcW w:w="1440" w:type="dxa"/>
          </w:tcPr>
          <w:p w14:paraId="7D0F8A94" w14:textId="77777777" w:rsidR="000C73EC" w:rsidRPr="00CC6D18" w:rsidRDefault="000C7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-241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6D18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เดือนกันยายน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445330" w14:textId="77777777" w:rsidR="000C73EC" w:rsidRPr="00CC6D18" w:rsidRDefault="000C7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-195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6D18">
              <w:rPr>
                <w:rFonts w:asciiTheme="majorBidi" w:hAnsiTheme="majorBidi" w:cstheme="majorBidi"/>
                <w:sz w:val="26"/>
                <w:szCs w:val="26"/>
              </w:rPr>
              <w:t>65,100</w:t>
            </w:r>
          </w:p>
        </w:tc>
        <w:tc>
          <w:tcPr>
            <w:tcW w:w="270" w:type="dxa"/>
          </w:tcPr>
          <w:p w14:paraId="5038495B" w14:textId="77777777" w:rsidR="000C73EC" w:rsidRPr="00CC6D18" w:rsidRDefault="000C7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A62F7A3" w14:textId="77777777" w:rsidR="000C73EC" w:rsidRPr="00CC6D18" w:rsidRDefault="000C7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-195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6D18">
              <w:rPr>
                <w:rFonts w:asciiTheme="majorBidi" w:hAnsiTheme="majorBidi" w:cstheme="majorBidi"/>
                <w:sz w:val="26"/>
                <w:szCs w:val="26"/>
              </w:rPr>
              <w:t>65,100</w:t>
            </w:r>
          </w:p>
        </w:tc>
        <w:tc>
          <w:tcPr>
            <w:tcW w:w="270" w:type="dxa"/>
            <w:shd w:val="clear" w:color="auto" w:fill="auto"/>
          </w:tcPr>
          <w:p w14:paraId="61C2D7F1" w14:textId="77777777" w:rsidR="000C73EC" w:rsidRPr="00CC6D18" w:rsidRDefault="000C73EC">
            <w:pPr>
              <w:pStyle w:val="BodyText"/>
              <w:tabs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AE32D71" w14:textId="77777777" w:rsidR="000C73EC" w:rsidRPr="00CC6D18" w:rsidRDefault="000C7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6D18">
              <w:rPr>
                <w:rFonts w:ascii="Angsana New" w:hAnsi="Angsana New" w:hint="cs"/>
                <w:sz w:val="26"/>
                <w:szCs w:val="26"/>
                <w:cs/>
              </w:rPr>
              <w:t>2.50</w:t>
            </w:r>
          </w:p>
        </w:tc>
        <w:tc>
          <w:tcPr>
            <w:tcW w:w="270" w:type="dxa"/>
            <w:shd w:val="clear" w:color="auto" w:fill="auto"/>
          </w:tcPr>
          <w:p w14:paraId="48530950" w14:textId="77777777" w:rsidR="000C73EC" w:rsidRPr="00CC6D18" w:rsidRDefault="000C73EC">
            <w:pPr>
              <w:pStyle w:val="BodyText"/>
              <w:tabs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49923EB" w14:textId="77777777" w:rsidR="000C73EC" w:rsidRPr="00CC6D18" w:rsidRDefault="000C7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-19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6D18">
              <w:rPr>
                <w:rFonts w:asciiTheme="majorBidi" w:hAnsiTheme="majorBidi" w:cstheme="majorBidi"/>
                <w:sz w:val="26"/>
                <w:szCs w:val="26"/>
              </w:rPr>
              <w:t>163</w:t>
            </w:r>
          </w:p>
        </w:tc>
        <w:tc>
          <w:tcPr>
            <w:tcW w:w="270" w:type="dxa"/>
          </w:tcPr>
          <w:p w14:paraId="7203D0C0" w14:textId="77777777" w:rsidR="000C73EC" w:rsidRPr="00CC6D18" w:rsidRDefault="000C7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76C428C" w14:textId="77777777" w:rsidR="000C73EC" w:rsidRPr="00CC6D18" w:rsidRDefault="000C7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-195"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6D18">
              <w:rPr>
                <w:rFonts w:asciiTheme="majorBidi" w:hAnsiTheme="majorBidi" w:cstheme="majorBidi"/>
                <w:sz w:val="26"/>
                <w:szCs w:val="26"/>
              </w:rPr>
              <w:t>132</w:t>
            </w:r>
          </w:p>
        </w:tc>
        <w:tc>
          <w:tcPr>
            <w:tcW w:w="270" w:type="dxa"/>
            <w:shd w:val="clear" w:color="auto" w:fill="auto"/>
          </w:tcPr>
          <w:p w14:paraId="2F41C4CF" w14:textId="77777777" w:rsidR="000C73EC" w:rsidRPr="00CC6D18" w:rsidRDefault="000C7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after="0" w:line="240" w:lineRule="auto"/>
              <w:ind w:left="-195" w:right="35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9280BC6" w14:textId="77777777" w:rsidR="000C73EC" w:rsidRPr="00CC6D18" w:rsidRDefault="000C73EC">
            <w:pPr>
              <w:pStyle w:val="BodyText"/>
              <w:tabs>
                <w:tab w:val="clear" w:pos="907"/>
              </w:tabs>
              <w:spacing w:after="0" w:line="240" w:lineRule="auto"/>
              <w:ind w:right="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6D18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CC6D18">
              <w:rPr>
                <w:rFonts w:ascii="Angsana New" w:hAnsi="Angsana New" w:hint="cs"/>
                <w:sz w:val="26"/>
                <w:szCs w:val="26"/>
                <w:cs/>
              </w:rPr>
              <w:t xml:space="preserve">ตุลาคม </w:t>
            </w:r>
            <w:r w:rsidRPr="00CC6D18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0C73EC" w:rsidRPr="00CC6D18" w14:paraId="2DC3BD56" w14:textId="77777777">
        <w:tc>
          <w:tcPr>
            <w:tcW w:w="1440" w:type="dxa"/>
          </w:tcPr>
          <w:p w14:paraId="3A21C255" w14:textId="77777777" w:rsidR="000C73EC" w:rsidRPr="00CC6D18" w:rsidRDefault="000C7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C290721" w14:textId="3855ED81" w:rsidR="000C73EC" w:rsidRPr="00CC6D18" w:rsidRDefault="000C7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-195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19,55</w:t>
            </w:r>
            <w:r w:rsidR="00A278DA" w:rsidRPr="00CC6D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CC6D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,900</w:t>
            </w:r>
          </w:p>
        </w:tc>
        <w:tc>
          <w:tcPr>
            <w:tcW w:w="270" w:type="dxa"/>
          </w:tcPr>
          <w:p w14:paraId="0D034513" w14:textId="77777777" w:rsidR="000C73EC" w:rsidRPr="00CC6D18" w:rsidRDefault="000C7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7D9356" w14:textId="0A22B765" w:rsidR="000C73EC" w:rsidRPr="00CC6D18" w:rsidRDefault="000C7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-195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19,55</w:t>
            </w:r>
            <w:r w:rsidR="00A278DA" w:rsidRPr="00CC6D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CC6D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,900</w:t>
            </w:r>
          </w:p>
        </w:tc>
        <w:tc>
          <w:tcPr>
            <w:tcW w:w="270" w:type="dxa"/>
            <w:shd w:val="clear" w:color="auto" w:fill="auto"/>
          </w:tcPr>
          <w:p w14:paraId="598A353D" w14:textId="77777777" w:rsidR="000C73EC" w:rsidRPr="00CC6D18" w:rsidRDefault="000C73EC">
            <w:pPr>
              <w:pStyle w:val="BodyText"/>
              <w:tabs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26294DB0" w14:textId="77777777" w:rsidR="000C73EC" w:rsidRPr="00CC6D18" w:rsidRDefault="000C73EC">
            <w:pPr>
              <w:pStyle w:val="BodyText"/>
              <w:tabs>
                <w:tab w:val="clear" w:pos="907"/>
                <w:tab w:val="decimal" w:pos="627"/>
              </w:tabs>
              <w:spacing w:after="0" w:line="240" w:lineRule="auto"/>
              <w:ind w:right="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9961B54" w14:textId="77777777" w:rsidR="000C73EC" w:rsidRPr="00CC6D18" w:rsidRDefault="000C73EC">
            <w:pPr>
              <w:pStyle w:val="BodyText"/>
              <w:tabs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EA31672" w14:textId="77777777" w:rsidR="000C73EC" w:rsidRPr="00CC6D18" w:rsidRDefault="000C7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-19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48,888</w:t>
            </w:r>
          </w:p>
        </w:tc>
        <w:tc>
          <w:tcPr>
            <w:tcW w:w="270" w:type="dxa"/>
          </w:tcPr>
          <w:p w14:paraId="41A0DE58" w14:textId="77777777" w:rsidR="000C73EC" w:rsidRPr="00CC6D18" w:rsidRDefault="000C7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-24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7EA205" w14:textId="77777777" w:rsidR="000C73EC" w:rsidRPr="00CC6D18" w:rsidRDefault="000C7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-195" w:right="15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48,807</w:t>
            </w:r>
          </w:p>
        </w:tc>
        <w:tc>
          <w:tcPr>
            <w:tcW w:w="270" w:type="dxa"/>
            <w:shd w:val="clear" w:color="auto" w:fill="auto"/>
          </w:tcPr>
          <w:p w14:paraId="3C1A81AB" w14:textId="77777777" w:rsidR="000C73EC" w:rsidRPr="00CC6D18" w:rsidRDefault="000C7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after="0" w:line="240" w:lineRule="auto"/>
              <w:ind w:left="-195" w:right="35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FED4D84" w14:textId="77777777" w:rsidR="000C73EC" w:rsidRPr="00CC6D18" w:rsidRDefault="000C73EC">
            <w:pPr>
              <w:pStyle w:val="BodyText"/>
              <w:tabs>
                <w:tab w:val="clear" w:pos="907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183960F8" w14:textId="77777777" w:rsidR="007E77E4" w:rsidRPr="00CC6D18" w:rsidRDefault="007E77E4" w:rsidP="007E7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/>
          <w:sz w:val="22"/>
          <w:szCs w:val="22"/>
        </w:rPr>
      </w:pPr>
    </w:p>
    <w:p w14:paraId="3CA78E28" w14:textId="37630C05" w:rsidR="007E77E4" w:rsidRPr="00CC6D18" w:rsidRDefault="007E77E4" w:rsidP="00137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/>
          <w:sz w:val="30"/>
          <w:szCs w:val="30"/>
          <w:cs/>
        </w:rPr>
      </w:pPr>
      <w:r w:rsidRPr="00CC6D18"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 w:rsidRPr="00CC6D18">
        <w:rPr>
          <w:rFonts w:asciiTheme="majorBidi" w:hAnsiTheme="majorBidi"/>
          <w:sz w:val="30"/>
          <w:szCs w:val="30"/>
        </w:rPr>
        <w:t xml:space="preserve">31 </w:t>
      </w:r>
      <w:r w:rsidRPr="00CC6D18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Pr="00CC6D18">
        <w:rPr>
          <w:rFonts w:asciiTheme="majorBidi" w:hAnsiTheme="majorBidi"/>
          <w:sz w:val="30"/>
          <w:szCs w:val="30"/>
        </w:rPr>
        <w:t xml:space="preserve">2566 </w:t>
      </w:r>
      <w:r w:rsidRPr="00CC6D18">
        <w:rPr>
          <w:rFonts w:asciiTheme="majorBidi" w:hAnsiTheme="majorBidi" w:hint="cs"/>
          <w:sz w:val="30"/>
          <w:szCs w:val="30"/>
          <w:cs/>
        </w:rPr>
        <w:t xml:space="preserve">มีใบสำคัญแสดงสิทธิที่ยังไม่ได้ใช้สิทธิซื้อหุ้นคงเหลือ </w:t>
      </w:r>
      <w:r w:rsidRPr="00CC6D18">
        <w:rPr>
          <w:rFonts w:asciiTheme="majorBidi" w:hAnsiTheme="majorBidi"/>
          <w:sz w:val="30"/>
          <w:szCs w:val="30"/>
        </w:rPr>
        <w:t xml:space="preserve">207.9 </w:t>
      </w:r>
      <w:r w:rsidRPr="00CC6D18">
        <w:rPr>
          <w:rFonts w:asciiTheme="majorBidi" w:hAnsiTheme="majorBidi" w:hint="cs"/>
          <w:sz w:val="30"/>
          <w:szCs w:val="30"/>
          <w:cs/>
        </w:rPr>
        <w:t>ล้านหน่วย</w:t>
      </w:r>
    </w:p>
    <w:p w14:paraId="335E6929" w14:textId="571430F8" w:rsidR="007E77E4" w:rsidRPr="00CC6D18" w:rsidRDefault="007E77E4" w:rsidP="00137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/>
          <w:sz w:val="30"/>
          <w:szCs w:val="30"/>
          <w:cs/>
        </w:rPr>
        <w:sectPr w:rsidR="007E77E4" w:rsidRPr="00CC6D18" w:rsidSect="00ED5D97">
          <w:footerReference w:type="default" r:id="rId15"/>
          <w:pgSz w:w="11909" w:h="16834" w:code="9"/>
          <w:pgMar w:top="691" w:right="1199" w:bottom="576" w:left="1152" w:header="720" w:footer="720" w:gutter="0"/>
          <w:cols w:space="720"/>
          <w:docGrid w:linePitch="245"/>
        </w:sectPr>
      </w:pPr>
    </w:p>
    <w:p w14:paraId="0490CA9F" w14:textId="5E5CA0BC" w:rsidR="00597858" w:rsidRPr="00CC6D18" w:rsidRDefault="00597858" w:rsidP="00890DA6">
      <w:pPr>
        <w:pStyle w:val="FSContent"/>
        <w:tabs>
          <w:tab w:val="left" w:pos="540"/>
        </w:tabs>
        <w:ind w:left="0"/>
        <w:rPr>
          <w:spacing w:val="-4"/>
          <w:lang w:val="en-US"/>
        </w:rPr>
      </w:pPr>
      <w:r w:rsidRPr="00CC6D18">
        <w:rPr>
          <w:rFonts w:asciiTheme="majorBidi" w:hAnsiTheme="majorBidi" w:cstheme="majorBidi"/>
          <w:b/>
          <w:bCs/>
          <w:lang w:val="en-GB"/>
        </w:rPr>
        <w:lastRenderedPageBreak/>
        <w:t>1</w:t>
      </w:r>
      <w:r w:rsidR="00E54635" w:rsidRPr="00CC6D18">
        <w:rPr>
          <w:rFonts w:asciiTheme="majorBidi" w:hAnsiTheme="majorBidi" w:cstheme="majorBidi"/>
          <w:b/>
          <w:bCs/>
          <w:lang w:val="en-GB"/>
        </w:rPr>
        <w:t>8</w:t>
      </w:r>
      <w:r w:rsidR="00890DA6" w:rsidRPr="00CC6D18">
        <w:rPr>
          <w:rFonts w:asciiTheme="majorBidi" w:hAnsiTheme="majorBidi" w:cstheme="majorBidi"/>
          <w:b/>
          <w:bCs/>
          <w:cs/>
          <w:lang w:val="en-GB"/>
        </w:rPr>
        <w:tab/>
      </w:r>
      <w:r w:rsidRPr="00CC6D18">
        <w:rPr>
          <w:rFonts w:asciiTheme="majorBidi" w:hAnsiTheme="majorBidi" w:cstheme="majorBidi"/>
          <w:b/>
          <w:bCs/>
          <w:cs/>
          <w:lang w:val="en-GB"/>
        </w:rPr>
        <w:t>สำรอง</w:t>
      </w:r>
    </w:p>
    <w:p w14:paraId="41B9D8C1" w14:textId="71653D14" w:rsidR="00597858" w:rsidRPr="00CC6D18" w:rsidRDefault="00597858" w:rsidP="0059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E7553CA" w14:textId="77777777" w:rsidR="004C66A0" w:rsidRPr="00CC6D18" w:rsidRDefault="004C66A0" w:rsidP="004C66A0">
      <w:pPr>
        <w:ind w:left="540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 w:hint="cs"/>
          <w:sz w:val="30"/>
          <w:szCs w:val="30"/>
          <w:cs/>
        </w:rPr>
        <w:t>สำรองประกอบด้วย</w:t>
      </w:r>
    </w:p>
    <w:p w14:paraId="061C421B" w14:textId="77777777" w:rsidR="004C66A0" w:rsidRPr="00CC6D18" w:rsidRDefault="004C66A0" w:rsidP="004C66A0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0520B17F" w14:textId="77777777" w:rsidR="004C66A0" w:rsidRPr="00CC6D18" w:rsidRDefault="004C66A0" w:rsidP="004C66A0">
      <w:pPr>
        <w:tabs>
          <w:tab w:val="clear" w:pos="454"/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C6D1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การจัดสรรกำไร และ</w:t>
      </w:r>
      <w:r w:rsidRPr="00CC6D18">
        <w:rPr>
          <w:rFonts w:asciiTheme="majorBidi" w:hAnsiTheme="majorBidi" w:cstheme="majorBidi" w:hint="cs"/>
          <w:b/>
          <w:bCs/>
          <w:i/>
          <w:iCs/>
          <w:sz w:val="30"/>
          <w:szCs w:val="30"/>
        </w:rPr>
        <w:t>/</w:t>
      </w:r>
      <w:r w:rsidRPr="00CC6D1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หรือ กำไรสะสม</w:t>
      </w:r>
    </w:p>
    <w:p w14:paraId="53E52339" w14:textId="77777777" w:rsidR="004C66A0" w:rsidRPr="00CC6D18" w:rsidRDefault="004C66A0" w:rsidP="0059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695FA37" w14:textId="09A01357" w:rsidR="00B30364" w:rsidRPr="00CC6D18" w:rsidRDefault="00597858" w:rsidP="00D25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CC6D18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5D129518" w14:textId="77777777" w:rsidR="00D257B2" w:rsidRPr="00CC6D18" w:rsidRDefault="00D257B2" w:rsidP="00E54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F318753" w14:textId="4B97CBB1" w:rsidR="00597858" w:rsidRPr="00CC6D18" w:rsidRDefault="00597858" w:rsidP="0059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CC6D18">
        <w:rPr>
          <w:rFonts w:asciiTheme="majorBidi" w:hAnsiTheme="majorBidi" w:cstheme="majorBidi"/>
          <w:sz w:val="30"/>
          <w:szCs w:val="30"/>
        </w:rPr>
        <w:t>2535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CC6D18">
        <w:rPr>
          <w:rFonts w:asciiTheme="majorBidi" w:hAnsiTheme="majorBidi" w:cstheme="majorBidi"/>
          <w:sz w:val="30"/>
          <w:szCs w:val="30"/>
        </w:rPr>
        <w:t>116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CC6D18">
        <w:rPr>
          <w:rFonts w:asciiTheme="majorBidi" w:hAnsiTheme="majorBidi" w:cstheme="majorBidi"/>
          <w:sz w:val="30"/>
          <w:szCs w:val="30"/>
        </w:rPr>
        <w:t>“</w:t>
      </w:r>
      <w:r w:rsidRPr="00CC6D18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CC6D18">
        <w:rPr>
          <w:rFonts w:asciiTheme="majorBidi" w:hAnsiTheme="majorBidi" w:cstheme="majorBidi"/>
          <w:sz w:val="30"/>
          <w:szCs w:val="30"/>
        </w:rPr>
        <w:t>”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CC6D18">
        <w:rPr>
          <w:rFonts w:asciiTheme="majorBidi" w:hAnsiTheme="majorBidi" w:cstheme="majorBidi"/>
          <w:sz w:val="30"/>
          <w:szCs w:val="30"/>
        </w:rPr>
        <w:t xml:space="preserve">5 </w:t>
      </w:r>
      <w:r w:rsidRPr="00CC6D18">
        <w:rPr>
          <w:rFonts w:asciiTheme="majorBidi" w:hAnsiTheme="majorBidi" w:cstheme="majorBidi"/>
          <w:sz w:val="30"/>
          <w:szCs w:val="30"/>
          <w:cs/>
        </w:rPr>
        <w:t>ของกำไรสุทธิประจำปีหลังจากหักขาดทุนสะสมยกมา (ถ้ามี) จนกว่า</w:t>
      </w:r>
      <w:r w:rsidR="00373FE3" w:rsidRPr="00CC6D18">
        <w:rPr>
          <w:rFonts w:asciiTheme="majorBidi" w:hAnsiTheme="majorBidi"/>
          <w:sz w:val="30"/>
          <w:szCs w:val="30"/>
          <w:cs/>
        </w:rPr>
        <w:t>สำรอง</w:t>
      </w:r>
      <w:r w:rsidR="00F975A5" w:rsidRPr="00CC6D18">
        <w:rPr>
          <w:rFonts w:asciiTheme="majorBidi" w:hAnsiTheme="majorBidi" w:hint="cs"/>
          <w:sz w:val="30"/>
          <w:szCs w:val="30"/>
          <w:cs/>
        </w:rPr>
        <w:t>ดังกล่าว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มีจำนวนไม่น้อยกว่าร้อยละ </w:t>
      </w:r>
      <w:r w:rsidRPr="00CC6D18">
        <w:rPr>
          <w:rFonts w:asciiTheme="majorBidi" w:hAnsiTheme="majorBidi" w:cstheme="majorBidi"/>
          <w:sz w:val="30"/>
          <w:szCs w:val="30"/>
        </w:rPr>
        <w:t xml:space="preserve">10 </w:t>
      </w:r>
      <w:r w:rsidRPr="00CC6D18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13B179D7" w14:textId="77777777" w:rsidR="00711AEB" w:rsidRPr="00CC6D18" w:rsidRDefault="00711AEB" w:rsidP="00E54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03B0BCF" w14:textId="08AD72EC" w:rsidR="00314BD9" w:rsidRPr="00CC6D18" w:rsidRDefault="00314BD9" w:rsidP="0059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C6D1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11E478BF" w14:textId="40CA474F" w:rsidR="00314BD9" w:rsidRPr="00CC6D18" w:rsidRDefault="00314BD9" w:rsidP="0059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E37B107" w14:textId="33A542C4" w:rsidR="00B11526" w:rsidRPr="00CC6D18" w:rsidRDefault="00B11526" w:rsidP="0059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C6D18">
        <w:rPr>
          <w:rFonts w:asciiTheme="majorBidi" w:hAnsiTheme="majorBidi" w:cstheme="majorBidi" w:hint="cs"/>
          <w:b/>
          <w:bCs/>
          <w:sz w:val="30"/>
          <w:szCs w:val="30"/>
          <w:cs/>
        </w:rPr>
        <w:t>ผลต่างที่เกิดจากรายการภายใต้การควบคุมเดียวกัน</w:t>
      </w:r>
    </w:p>
    <w:p w14:paraId="65FF2854" w14:textId="77777777" w:rsidR="00B11526" w:rsidRPr="00CC6D18" w:rsidRDefault="00B11526" w:rsidP="0059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22559B5" w14:textId="59366D83" w:rsidR="00DE1602" w:rsidRPr="00CC6D18" w:rsidRDefault="00B11526" w:rsidP="003B6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C6D18">
        <w:rPr>
          <w:rFonts w:asciiTheme="majorBidi" w:hAnsiTheme="majorBidi" w:cstheme="majorBidi" w:hint="cs"/>
          <w:sz w:val="30"/>
          <w:szCs w:val="30"/>
          <w:cs/>
        </w:rPr>
        <w:t>ผลต่างที่เกิดจากรายการภายใต้การควบคุมเดียวกันเป็นการแสดงถึงส่วนเกินระหว่าง</w:t>
      </w:r>
      <w:r w:rsidR="00422C3B" w:rsidRPr="00CC6D18">
        <w:rPr>
          <w:rFonts w:asciiTheme="majorBidi" w:hAnsiTheme="majorBidi" w:cstheme="majorBidi" w:hint="cs"/>
          <w:sz w:val="30"/>
          <w:szCs w:val="30"/>
          <w:cs/>
        </w:rPr>
        <w:t>ต้นทุนที่สูงกว่า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>มูลค่าตามบัญชีของกิจการหรือธุรกิจภายใต้การควบคุมเดียวกัน ณ วันที่ได้มา</w:t>
      </w:r>
      <w:r w:rsidR="00422C3B" w:rsidRPr="00CC6D18">
        <w:rPr>
          <w:rFonts w:asciiTheme="majorBidi" w:hAnsiTheme="majorBidi" w:cstheme="majorBidi" w:hint="cs"/>
          <w:sz w:val="30"/>
          <w:szCs w:val="30"/>
          <w:cs/>
        </w:rPr>
        <w:t xml:space="preserve"> ซึ่ง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>จะไม่จำหน่ายและจะคงอยู่จนกว่าธุรกิจจะถูกขายหรือจำหน่ายออกไป</w:t>
      </w:r>
      <w:r w:rsidR="00DE1602" w:rsidRPr="00CC6D1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2CD967C" w14:textId="5FC1EF15" w:rsidR="002C4FD1" w:rsidRPr="00CC6D18" w:rsidRDefault="00801504" w:rsidP="00FD7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CC6D18">
        <w:rPr>
          <w:rFonts w:asciiTheme="majorBidi" w:hAnsiTheme="majorBidi" w:cstheme="majorBidi"/>
          <w:b/>
          <w:bCs/>
          <w:sz w:val="30"/>
          <w:szCs w:val="30"/>
          <w:lang w:val="en-GB"/>
        </w:rPr>
        <w:lastRenderedPageBreak/>
        <w:t>1</w:t>
      </w:r>
      <w:r w:rsidR="00641220" w:rsidRPr="00CC6D18">
        <w:rPr>
          <w:rFonts w:asciiTheme="majorBidi" w:hAnsiTheme="majorBidi" w:cstheme="majorBidi"/>
          <w:b/>
          <w:bCs/>
          <w:sz w:val="30"/>
          <w:szCs w:val="30"/>
          <w:lang w:val="en-GB"/>
        </w:rPr>
        <w:t>9</w:t>
      </w:r>
      <w:r w:rsidR="002C4FD1" w:rsidRPr="00CC6D18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2C4FD1" w:rsidRPr="00CC6D18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ส่วนงานดำเนินงาน</w:t>
      </w:r>
      <w:r w:rsidR="00AE47BF" w:rsidRPr="00CC6D18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และการจำแนกรายได้</w:t>
      </w:r>
    </w:p>
    <w:p w14:paraId="4412D98E" w14:textId="77777777" w:rsidR="002C4FD1" w:rsidRPr="00CC6D18" w:rsidRDefault="002C4FD1" w:rsidP="008E43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287498A" w14:textId="3D9773C3" w:rsidR="008E4328" w:rsidRPr="00CC6D18" w:rsidRDefault="0007717D" w:rsidP="00991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/>
          <w:sz w:val="30"/>
          <w:szCs w:val="30"/>
          <w:cs/>
        </w:rPr>
        <w:t>ผู้บริหารพิจารณาว่า</w:t>
      </w:r>
      <w:r w:rsidR="00F975A5" w:rsidRPr="00CC6D18">
        <w:rPr>
          <w:rFonts w:asciiTheme="majorBidi" w:hAnsiTheme="majorBidi" w:hint="cs"/>
          <w:sz w:val="30"/>
          <w:szCs w:val="30"/>
          <w:cs/>
        </w:rPr>
        <w:t>กลุ่ม</w:t>
      </w:r>
      <w:r w:rsidRPr="00CC6D18">
        <w:rPr>
          <w:rFonts w:asciiTheme="majorBidi" w:hAnsiTheme="majorBidi"/>
          <w:sz w:val="30"/>
          <w:szCs w:val="30"/>
          <w:cs/>
        </w:rPr>
        <w:t xml:space="preserve">บริษัทมี </w:t>
      </w:r>
      <w:r w:rsidR="00F975A5" w:rsidRPr="00CC6D18">
        <w:rPr>
          <w:rFonts w:asciiTheme="majorBidi" w:hAnsiTheme="majorBidi"/>
          <w:sz w:val="30"/>
          <w:szCs w:val="30"/>
        </w:rPr>
        <w:t>4</w:t>
      </w:r>
      <w:r w:rsidRPr="00CC6D18">
        <w:rPr>
          <w:rFonts w:asciiTheme="majorBidi" w:hAnsiTheme="majorBidi"/>
          <w:sz w:val="30"/>
          <w:szCs w:val="30"/>
          <w:cs/>
        </w:rPr>
        <w:t xml:space="preserve"> ส่วนงานที่รายงาน </w:t>
      </w:r>
      <w:r w:rsidRPr="00CC6D18">
        <w:rPr>
          <w:rFonts w:asciiTheme="majorBidi" w:hAnsiTheme="majorBidi" w:hint="cs"/>
          <w:sz w:val="30"/>
          <w:szCs w:val="30"/>
          <w:cs/>
        </w:rPr>
        <w:t>ซึ่ง</w:t>
      </w:r>
      <w:r w:rsidR="00991CCD" w:rsidRPr="00CC6D18">
        <w:rPr>
          <w:rFonts w:asciiTheme="majorBidi" w:hAnsiTheme="majorBidi" w:cstheme="majorBidi"/>
          <w:sz w:val="30"/>
          <w:szCs w:val="30"/>
          <w:cs/>
        </w:rPr>
        <w:t>เป็นหน่วยงานธุรกิจที่สำคัญของ</w:t>
      </w:r>
      <w:r w:rsidR="00F975A5" w:rsidRPr="00CC6D18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991CCD" w:rsidRPr="00CC6D18">
        <w:rPr>
          <w:rFonts w:asciiTheme="majorBidi" w:hAnsiTheme="majorBidi" w:cstheme="majorBidi"/>
          <w:sz w:val="30"/>
          <w:szCs w:val="30"/>
          <w:cs/>
        </w:rPr>
        <w:t>บริษัท หน่วยงานธุรกิจที่สำคัญนี้ผลิตสินค้า</w:t>
      </w:r>
      <w:r w:rsidR="007B168D" w:rsidRPr="00CC6D18">
        <w:rPr>
          <w:rFonts w:asciiTheme="majorBidi" w:hAnsiTheme="majorBidi"/>
          <w:sz w:val="30"/>
          <w:szCs w:val="30"/>
          <w:cs/>
        </w:rPr>
        <w:t>และบริการ</w:t>
      </w:r>
      <w:r w:rsidR="00991CCD" w:rsidRPr="00CC6D18">
        <w:rPr>
          <w:rFonts w:asciiTheme="majorBidi" w:hAnsiTheme="majorBidi" w:cstheme="majorBidi"/>
          <w:sz w:val="30"/>
          <w:szCs w:val="30"/>
          <w:cs/>
        </w:rPr>
        <w:t xml:space="preserve">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 w:rsidR="00780C94" w:rsidRPr="00CC6D18">
        <w:rPr>
          <w:rFonts w:asciiTheme="majorBidi" w:hAnsiTheme="majorBidi" w:cstheme="majorBidi" w:hint="cs"/>
          <w:sz w:val="30"/>
          <w:szCs w:val="30"/>
          <w:cs/>
        </w:rPr>
        <w:t>การดำเนินงานของแต่ละส่วนงานที่รายงานของ</w:t>
      </w:r>
      <w:r w:rsidR="00F975A5" w:rsidRPr="00CC6D18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780C94" w:rsidRPr="00CC6D18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C53E1E" w:rsidRPr="00CC6D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80C94" w:rsidRPr="00CC6D18">
        <w:rPr>
          <w:rFonts w:asciiTheme="majorBidi" w:hAnsiTheme="majorBidi" w:cstheme="majorBidi" w:hint="cs"/>
          <w:sz w:val="30"/>
          <w:szCs w:val="30"/>
          <w:cs/>
        </w:rPr>
        <w:t>โดยสรุปมีดังนี้</w:t>
      </w:r>
    </w:p>
    <w:p w14:paraId="56C00A89" w14:textId="77777777" w:rsidR="008E7B5D" w:rsidRPr="00CC6D18" w:rsidRDefault="008E7B5D" w:rsidP="00991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63" w:type="dxa"/>
        <w:tblInd w:w="54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03"/>
        <w:gridCol w:w="7560"/>
      </w:tblGrid>
      <w:tr w:rsidR="008E4328" w:rsidRPr="00CC6D18" w14:paraId="39781F8B" w14:textId="77777777" w:rsidTr="00D64100">
        <w:trPr>
          <w:cantSplit/>
        </w:trPr>
        <w:tc>
          <w:tcPr>
            <w:tcW w:w="1703" w:type="dxa"/>
          </w:tcPr>
          <w:p w14:paraId="5A0EC844" w14:textId="05BFA557" w:rsidR="008E4328" w:rsidRPr="00CC6D18" w:rsidRDefault="008E4328" w:rsidP="008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C6D18">
              <w:rPr>
                <w:rFonts w:ascii="Angsana New" w:hAnsi="Angsana New"/>
                <w:sz w:val="30"/>
                <w:szCs w:val="30"/>
                <w:cs/>
                <w:lang w:val="en-GB"/>
              </w:rPr>
              <w:t>ส่วนงาน</w:t>
            </w:r>
            <w:r w:rsidR="00D64100" w:rsidRPr="00CC6D1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ที่รายงาน</w:t>
            </w:r>
            <w:r w:rsidRPr="00CC6D18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</w:t>
            </w:r>
            <w:r w:rsidRPr="00CC6D18">
              <w:rPr>
                <w:rFonts w:ascii="Angsana New" w:eastAsia="Cordia New" w:hAnsi="Angsana New"/>
                <w:sz w:val="30"/>
                <w:szCs w:val="30"/>
              </w:rPr>
              <w:t>1</w:t>
            </w:r>
          </w:p>
        </w:tc>
        <w:tc>
          <w:tcPr>
            <w:tcW w:w="7560" w:type="dxa"/>
          </w:tcPr>
          <w:p w14:paraId="0425CEB8" w14:textId="77777777" w:rsidR="008E4328" w:rsidRPr="00CC6D18" w:rsidRDefault="008E4328" w:rsidP="008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CC6D18">
              <w:rPr>
                <w:rFonts w:ascii="Angsana New" w:eastAsia="Cordia New" w:hAnsi="Angsana New" w:hint="cs"/>
                <w:sz w:val="30"/>
                <w:szCs w:val="30"/>
                <w:cs/>
              </w:rPr>
              <w:t>การผลิตและจำหน่ายผลิตภัณฑ์ภายใต้ตรายี่ห้อของลูกค้า</w:t>
            </w:r>
            <w:r w:rsidRPr="00CC6D18">
              <w:rPr>
                <w:rFonts w:ascii="Angsana New" w:eastAsia="Cordia New" w:hAnsi="Angsana New"/>
                <w:sz w:val="30"/>
                <w:szCs w:val="30"/>
              </w:rPr>
              <w:t xml:space="preserve"> (OEM)</w:t>
            </w:r>
          </w:p>
        </w:tc>
      </w:tr>
      <w:tr w:rsidR="008E4328" w:rsidRPr="00CC6D18" w14:paraId="090D51ED" w14:textId="77777777" w:rsidTr="00D64100">
        <w:trPr>
          <w:cantSplit/>
        </w:trPr>
        <w:tc>
          <w:tcPr>
            <w:tcW w:w="1703" w:type="dxa"/>
          </w:tcPr>
          <w:p w14:paraId="505EE1E6" w14:textId="441D33FB" w:rsidR="008E4328" w:rsidRPr="00CC6D18" w:rsidRDefault="008E4328" w:rsidP="008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C6D18">
              <w:rPr>
                <w:rFonts w:ascii="Angsana New" w:hAnsi="Angsana New"/>
                <w:sz w:val="30"/>
                <w:szCs w:val="30"/>
                <w:cs/>
                <w:lang w:val="en-GB"/>
              </w:rPr>
              <w:t>ส่วนงาน</w:t>
            </w:r>
            <w:r w:rsidR="00D64100" w:rsidRPr="00CC6D1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ที่รายงาน</w:t>
            </w:r>
            <w:r w:rsidRPr="00CC6D18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</w:t>
            </w:r>
            <w:r w:rsidRPr="00CC6D18">
              <w:rPr>
                <w:rFonts w:ascii="Angsana New" w:eastAsia="Cordia New" w:hAnsi="Angsana New"/>
                <w:sz w:val="30"/>
                <w:szCs w:val="30"/>
              </w:rPr>
              <w:t>2</w:t>
            </w:r>
          </w:p>
        </w:tc>
        <w:tc>
          <w:tcPr>
            <w:tcW w:w="7560" w:type="dxa"/>
          </w:tcPr>
          <w:p w14:paraId="630D1C8E" w14:textId="77777777" w:rsidR="008E4328" w:rsidRPr="00CC6D18" w:rsidRDefault="008E4328" w:rsidP="008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CC6D18">
              <w:rPr>
                <w:rFonts w:ascii="Angsana New" w:eastAsia="Cordia New" w:hAnsi="Angsana New" w:hint="cs"/>
                <w:sz w:val="30"/>
                <w:szCs w:val="30"/>
                <w:cs/>
              </w:rPr>
              <w:t>การผลิตและจำหน่ายผลิตภัณฑ์ภายใต้ตรายี่ห้อของบริษัท</w:t>
            </w:r>
            <w:r w:rsidRPr="00CC6D18">
              <w:rPr>
                <w:rFonts w:ascii="Angsana New" w:eastAsia="Cordia New" w:hAnsi="Angsana New"/>
                <w:sz w:val="30"/>
                <w:szCs w:val="30"/>
              </w:rPr>
              <w:t xml:space="preserve"> (Own brands)</w:t>
            </w:r>
          </w:p>
        </w:tc>
      </w:tr>
      <w:tr w:rsidR="00E54635" w:rsidRPr="00CC6D18" w14:paraId="4AB9E355" w14:textId="77777777" w:rsidTr="00D64100">
        <w:trPr>
          <w:cantSplit/>
        </w:trPr>
        <w:tc>
          <w:tcPr>
            <w:tcW w:w="1703" w:type="dxa"/>
          </w:tcPr>
          <w:p w14:paraId="302661B0" w14:textId="25ACC976" w:rsidR="00E54635" w:rsidRPr="00CC6D18" w:rsidRDefault="00E54635" w:rsidP="00E54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 w:hanging="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ส่วนงานที่รายงาน</w:t>
            </w:r>
            <w:r w:rsidRPr="00CC6D1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Pr="00CC6D18">
              <w:rPr>
                <w:rFonts w:asciiTheme="majorBidi" w:eastAsia="Cordia New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560" w:type="dxa"/>
          </w:tcPr>
          <w:p w14:paraId="4B7E6372" w14:textId="70B97C2C" w:rsidR="00E54635" w:rsidRPr="00CC6D18" w:rsidRDefault="00E54635" w:rsidP="00E54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CC6D18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การผลิตและจำหน่าย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น้ำยาและอุปกรณ์ที่เกี่ยวกับการฟอกไต</w:t>
            </w:r>
          </w:p>
        </w:tc>
      </w:tr>
      <w:tr w:rsidR="00E54635" w:rsidRPr="00CC6D18" w14:paraId="0A27A9D5" w14:textId="77777777" w:rsidTr="00D64100">
        <w:trPr>
          <w:cantSplit/>
        </w:trPr>
        <w:tc>
          <w:tcPr>
            <w:tcW w:w="1703" w:type="dxa"/>
          </w:tcPr>
          <w:p w14:paraId="5AA44AF6" w14:textId="16DD88B1" w:rsidR="00E54635" w:rsidRPr="00CC6D18" w:rsidRDefault="00E54635" w:rsidP="00E54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 w:hanging="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ส่วนงานที่รายงาน 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560" w:type="dxa"/>
          </w:tcPr>
          <w:p w14:paraId="6BDCA15F" w14:textId="4BD1A692" w:rsidR="00E54635" w:rsidRPr="00CC6D18" w:rsidRDefault="00E54635" w:rsidP="00E54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CC6D18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การให้บริการ รับจ้างวิจัยผลิตภัณฑ์ และจัดฝึกอบรมเกี่ยวกับผลิตภัณฑ์เพื่อสุขภาพ</w:t>
            </w:r>
          </w:p>
        </w:tc>
      </w:tr>
    </w:tbl>
    <w:p w14:paraId="320BC900" w14:textId="77777777" w:rsidR="00FD3D1A" w:rsidRPr="00CC6D18" w:rsidRDefault="00FD3D1A" w:rsidP="00991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087F278" w14:textId="27445DFB" w:rsidR="00742E5E" w:rsidRPr="00CC6D18" w:rsidRDefault="00E25ED0" w:rsidP="0059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Cordia New" w:hAnsi="Angsana New"/>
          <w:sz w:val="30"/>
          <w:szCs w:val="30"/>
          <w:lang w:val="en-GB"/>
        </w:rPr>
      </w:pPr>
      <w:r w:rsidRPr="00CC6D18">
        <w:rPr>
          <w:rFonts w:ascii="Angsana New" w:hAnsi="Angsana New" w:hint="cs"/>
          <w:sz w:val="30"/>
          <w:szCs w:val="30"/>
          <w:cs/>
          <w:lang w:val="en-GB"/>
        </w:rPr>
        <w:t xml:space="preserve">ส่วนงานอื่นรวมถึงรายได้จากการจำหน่ายสินค้า และบริการอื่น ซึ่งไม่มีส่วนงานใดที่เข้าเกณฑ์เชิงปริมาณเพื่อกำหนดส่วนงานที่รายงานในปี </w:t>
      </w:r>
      <w:r w:rsidRPr="00CC6D18">
        <w:rPr>
          <w:rFonts w:ascii="Angsana New" w:hAnsi="Angsana New"/>
          <w:sz w:val="30"/>
          <w:szCs w:val="30"/>
        </w:rPr>
        <w:t>256</w:t>
      </w:r>
      <w:r w:rsidR="00E54635" w:rsidRPr="00CC6D18">
        <w:rPr>
          <w:rFonts w:ascii="Angsana New" w:hAnsi="Angsana New"/>
          <w:sz w:val="30"/>
          <w:szCs w:val="30"/>
        </w:rPr>
        <w:t>6</w:t>
      </w:r>
      <w:r w:rsidRPr="00CC6D18">
        <w:rPr>
          <w:rFonts w:ascii="Angsana New" w:hAnsi="Angsana New" w:hint="cs"/>
          <w:sz w:val="30"/>
          <w:szCs w:val="30"/>
          <w:cs/>
        </w:rPr>
        <w:t xml:space="preserve"> หรือ </w:t>
      </w:r>
      <w:r w:rsidRPr="00CC6D18">
        <w:rPr>
          <w:rFonts w:ascii="Angsana New" w:hAnsi="Angsana New"/>
          <w:sz w:val="30"/>
          <w:szCs w:val="30"/>
        </w:rPr>
        <w:t>256</w:t>
      </w:r>
      <w:r w:rsidR="00E54635" w:rsidRPr="00CC6D18">
        <w:rPr>
          <w:rFonts w:ascii="Angsana New" w:hAnsi="Angsana New"/>
          <w:sz w:val="30"/>
          <w:szCs w:val="30"/>
        </w:rPr>
        <w:t>5</w:t>
      </w:r>
    </w:p>
    <w:p w14:paraId="12FEC6A5" w14:textId="77777777" w:rsidR="00251FCF" w:rsidRPr="00CC6D18" w:rsidRDefault="00251FCF" w:rsidP="00456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right="18"/>
        <w:jc w:val="thaiDistribute"/>
        <w:rPr>
          <w:rFonts w:ascii="Times New Roman" w:hAnsi="Times New Roman"/>
          <w:sz w:val="22"/>
          <w:szCs w:val="30"/>
          <w:lang w:val="en-GB"/>
        </w:rPr>
      </w:pPr>
    </w:p>
    <w:p w14:paraId="52570E32" w14:textId="610E9414" w:rsidR="00456153" w:rsidRPr="00CC6D18" w:rsidRDefault="006B3B1D" w:rsidP="00456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right="18"/>
        <w:jc w:val="thaiDistribute"/>
        <w:rPr>
          <w:rFonts w:ascii="Times New Roman" w:hAnsi="Times New Roman"/>
          <w:sz w:val="22"/>
          <w:szCs w:val="30"/>
          <w:lang w:val="en-GB"/>
        </w:rPr>
      </w:pPr>
      <w:r w:rsidRPr="00CC6D18">
        <w:rPr>
          <w:rFonts w:ascii="Times New Roman" w:hAnsi="Times New Roman"/>
          <w:sz w:val="22"/>
          <w:szCs w:val="30"/>
          <w:cs/>
          <w:lang w:val="en-GB"/>
        </w:rPr>
        <w:t>ผลการดำเนินงานวัดโดยใช้</w:t>
      </w:r>
      <w:r w:rsidR="008E4328" w:rsidRPr="00CC6D18">
        <w:rPr>
          <w:rFonts w:ascii="Times New Roman" w:hAnsi="Times New Roman" w:hint="cs"/>
          <w:sz w:val="22"/>
          <w:szCs w:val="30"/>
          <w:cs/>
          <w:lang w:val="en-GB"/>
        </w:rPr>
        <w:t>กำไร</w:t>
      </w:r>
      <w:r w:rsidR="00456153" w:rsidRPr="00CC6D18">
        <w:rPr>
          <w:rFonts w:ascii="Times New Roman" w:hAnsi="Times New Roman" w:hint="cs"/>
          <w:sz w:val="22"/>
          <w:szCs w:val="30"/>
          <w:cs/>
          <w:lang w:val="en-GB"/>
        </w:rPr>
        <w:t xml:space="preserve">จากการดำเนินงานของส่วนงาน </w:t>
      </w:r>
      <w:r w:rsidRPr="00CC6D18">
        <w:rPr>
          <w:rFonts w:ascii="Times New Roman" w:hAnsi="Times New Roman"/>
          <w:sz w:val="22"/>
          <w:szCs w:val="30"/>
          <w:cs/>
          <w:lang w:val="en-GB"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="00F975A5" w:rsidRPr="00CC6D18">
        <w:rPr>
          <w:rFonts w:ascii="Times New Roman" w:hAnsi="Times New Roman" w:hint="cs"/>
          <w:sz w:val="22"/>
          <w:szCs w:val="30"/>
          <w:cs/>
          <w:lang w:val="en-GB"/>
        </w:rPr>
        <w:t>กลุ่ม</w:t>
      </w:r>
      <w:r w:rsidRPr="00CC6D18">
        <w:rPr>
          <w:rFonts w:ascii="Times New Roman" w:hAnsi="Times New Roman"/>
          <w:sz w:val="22"/>
          <w:szCs w:val="30"/>
          <w:cs/>
          <w:lang w:val="en-GB"/>
        </w:rPr>
        <w:t>บริษัท ผู้บริหารเชื่อว่า</w:t>
      </w:r>
      <w:r w:rsidR="00456153" w:rsidRPr="00CC6D18">
        <w:rPr>
          <w:rFonts w:ascii="Times New Roman" w:hAnsi="Times New Roman" w:hint="cs"/>
          <w:sz w:val="22"/>
          <w:szCs w:val="30"/>
          <w:cs/>
          <w:lang w:val="en-GB"/>
        </w:rPr>
        <w:t>การใช้กำไรจากการดำเนินงาน</w:t>
      </w:r>
      <w:r w:rsidR="00456153" w:rsidRPr="00CC6D18">
        <w:rPr>
          <w:rFonts w:ascii="Times New Roman" w:hAnsi="Times New Roman"/>
          <w:sz w:val="22"/>
          <w:szCs w:val="30"/>
          <w:cs/>
          <w:lang w:val="en-GB"/>
        </w:rPr>
        <w:t>ในการวัดผลการดำเนินงานนั้นเป็นข้อมูลที่เหมาะสมในการประเมินผลการดำเนินงานของส่วนงาน</w:t>
      </w:r>
    </w:p>
    <w:p w14:paraId="688E90DB" w14:textId="77777777" w:rsidR="006B3B1D" w:rsidRPr="00CC6D18" w:rsidRDefault="006B3B1D" w:rsidP="00FD3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right="18"/>
        <w:jc w:val="thaiDistribute"/>
        <w:rPr>
          <w:rFonts w:ascii="Times New Roman" w:hAnsi="Times New Roman"/>
          <w:sz w:val="22"/>
          <w:szCs w:val="30"/>
          <w:lang w:val="en-GB"/>
        </w:rPr>
      </w:pPr>
    </w:p>
    <w:p w14:paraId="4057FFAB" w14:textId="3811432C" w:rsidR="006B3B1D" w:rsidRPr="00CC6D18" w:rsidRDefault="006B3B1D" w:rsidP="00FD3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right="18"/>
        <w:jc w:val="thaiDistribute"/>
        <w:rPr>
          <w:rFonts w:ascii="Times New Roman" w:hAnsi="Times New Roman"/>
          <w:sz w:val="22"/>
          <w:szCs w:val="30"/>
          <w:lang w:val="en-GB"/>
        </w:rPr>
      </w:pPr>
      <w:r w:rsidRPr="00CC6D18">
        <w:rPr>
          <w:rFonts w:ascii="Times New Roman" w:hAnsi="Times New Roman" w:hint="cs"/>
          <w:sz w:val="22"/>
          <w:szCs w:val="30"/>
          <w:cs/>
          <w:lang w:val="en-GB"/>
        </w:rPr>
        <w:t>รายได้หลักของ</w:t>
      </w:r>
      <w:r w:rsidR="00F975A5" w:rsidRPr="00CC6D18">
        <w:rPr>
          <w:rFonts w:ascii="Times New Roman" w:hAnsi="Times New Roman" w:hint="cs"/>
          <w:sz w:val="22"/>
          <w:szCs w:val="30"/>
          <w:cs/>
          <w:lang w:val="en-GB"/>
        </w:rPr>
        <w:t>กลุ่ม</w:t>
      </w:r>
      <w:r w:rsidRPr="00CC6D18">
        <w:rPr>
          <w:rFonts w:ascii="Times New Roman" w:hAnsi="Times New Roman" w:hint="cs"/>
          <w:sz w:val="22"/>
          <w:szCs w:val="30"/>
          <w:cs/>
          <w:lang w:val="en-GB"/>
        </w:rPr>
        <w:t>บริษัท</w:t>
      </w:r>
      <w:r w:rsidR="00F975A5" w:rsidRPr="00CC6D18">
        <w:rPr>
          <w:rFonts w:ascii="Times New Roman" w:hAnsi="Times New Roman" w:hint="cs"/>
          <w:sz w:val="22"/>
          <w:szCs w:val="30"/>
          <w:cs/>
          <w:lang w:val="en-GB"/>
        </w:rPr>
        <w:t>และบริษัท</w:t>
      </w:r>
      <w:r w:rsidRPr="00CC6D18">
        <w:rPr>
          <w:rFonts w:ascii="Times New Roman" w:hAnsi="Times New Roman" w:hint="cs"/>
          <w:sz w:val="22"/>
          <w:szCs w:val="30"/>
          <w:cs/>
          <w:lang w:val="en-GB"/>
        </w:rPr>
        <w:t>ได้มาจากรายได้จากสัญญาที่ทำกับลูกค้า และรับรู้รายได้ ณ เวลาหนึ่ง</w:t>
      </w:r>
    </w:p>
    <w:p w14:paraId="71F5DEDC" w14:textId="77777777" w:rsidR="00D35F99" w:rsidRPr="00CC6D18" w:rsidRDefault="00D35F99" w:rsidP="006B3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3AE29A5" w14:textId="77777777" w:rsidR="00D35F99" w:rsidRPr="00CC6D18" w:rsidRDefault="00D35F99" w:rsidP="006B3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  <w:sectPr w:rsidR="00D35F99" w:rsidRPr="00CC6D18" w:rsidSect="00ED5D97">
          <w:pgSz w:w="11909" w:h="16834" w:code="9"/>
          <w:pgMar w:top="691" w:right="1199" w:bottom="576" w:left="1152" w:header="720" w:footer="720" w:gutter="0"/>
          <w:cols w:space="720"/>
          <w:docGrid w:linePitch="245"/>
        </w:sectPr>
      </w:pPr>
    </w:p>
    <w:tbl>
      <w:tblPr>
        <w:tblW w:w="4625" w:type="pct"/>
        <w:tblInd w:w="630" w:type="dxa"/>
        <w:tblLayout w:type="fixed"/>
        <w:tblLook w:val="0000" w:firstRow="0" w:lastRow="0" w:firstColumn="0" w:lastColumn="0" w:noHBand="0" w:noVBand="0"/>
      </w:tblPr>
      <w:tblGrid>
        <w:gridCol w:w="3690"/>
        <w:gridCol w:w="1621"/>
        <w:gridCol w:w="268"/>
        <w:gridCol w:w="1621"/>
        <w:gridCol w:w="271"/>
        <w:gridCol w:w="1618"/>
        <w:gridCol w:w="271"/>
        <w:gridCol w:w="1621"/>
        <w:gridCol w:w="236"/>
        <w:gridCol w:w="1474"/>
        <w:gridCol w:w="268"/>
        <w:gridCol w:w="1440"/>
      </w:tblGrid>
      <w:tr w:rsidR="00920A71" w:rsidRPr="00CC6D18" w14:paraId="2BBAB0EF" w14:textId="77777777" w:rsidTr="00920A71">
        <w:trPr>
          <w:trHeight w:val="451"/>
        </w:trPr>
        <w:tc>
          <w:tcPr>
            <w:tcW w:w="1281" w:type="pct"/>
          </w:tcPr>
          <w:p w14:paraId="36B55114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bookmarkStart w:id="7" w:name="_Hlk150282703"/>
          </w:p>
        </w:tc>
        <w:tc>
          <w:tcPr>
            <w:tcW w:w="3719" w:type="pct"/>
            <w:gridSpan w:val="11"/>
          </w:tcPr>
          <w:p w14:paraId="0FAE45DC" w14:textId="39FF7FB1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20A71" w:rsidRPr="00CC6D18" w14:paraId="6433B82E" w14:textId="77777777">
        <w:trPr>
          <w:trHeight w:val="451"/>
        </w:trPr>
        <w:tc>
          <w:tcPr>
            <w:tcW w:w="1281" w:type="pct"/>
          </w:tcPr>
          <w:p w14:paraId="2E8E7DB1" w14:textId="3C07FB5E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3" w:type="pct"/>
            <w:vAlign w:val="bottom"/>
          </w:tcPr>
          <w:p w14:paraId="2B78AA92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93" w:type="pct"/>
            <w:vAlign w:val="bottom"/>
          </w:tcPr>
          <w:p w14:paraId="4F347084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29CD4AC0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4" w:type="pct"/>
            <w:vAlign w:val="bottom"/>
          </w:tcPr>
          <w:p w14:paraId="43B97693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3D06C28A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94" w:type="pct"/>
            <w:vAlign w:val="bottom"/>
          </w:tcPr>
          <w:p w14:paraId="4761F981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14ADADBF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82" w:type="pct"/>
          </w:tcPr>
          <w:p w14:paraId="65EF30BB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2" w:type="pct"/>
            <w:vAlign w:val="bottom"/>
          </w:tcPr>
          <w:p w14:paraId="242D668E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93" w:type="pct"/>
          </w:tcPr>
          <w:p w14:paraId="7CC40948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0" w:type="pct"/>
            <w:vAlign w:val="bottom"/>
          </w:tcPr>
          <w:p w14:paraId="07A51C1A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920A71" w:rsidRPr="00CC6D18" w14:paraId="5A21CADA" w14:textId="77777777">
        <w:trPr>
          <w:trHeight w:val="451"/>
        </w:trPr>
        <w:tc>
          <w:tcPr>
            <w:tcW w:w="1281" w:type="pct"/>
          </w:tcPr>
          <w:p w14:paraId="2F2DB965" w14:textId="3CEF19C4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</w:t>
            </w:r>
            <w:r w:rsidRPr="00CC6D1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ปี</w:t>
            </w: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สิ้นสุด</w:t>
            </w:r>
            <w:r w:rsidRPr="00CC6D1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C6D1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63" w:type="pct"/>
          </w:tcPr>
          <w:p w14:paraId="082E14C3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  <w:tc>
          <w:tcPr>
            <w:tcW w:w="93" w:type="pct"/>
          </w:tcPr>
          <w:p w14:paraId="6ADF31BD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0F8402A5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2566</w:t>
            </w:r>
          </w:p>
        </w:tc>
        <w:tc>
          <w:tcPr>
            <w:tcW w:w="94" w:type="pct"/>
          </w:tcPr>
          <w:p w14:paraId="56662578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27B848E8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2566</w:t>
            </w:r>
          </w:p>
        </w:tc>
        <w:tc>
          <w:tcPr>
            <w:tcW w:w="94" w:type="pct"/>
          </w:tcPr>
          <w:p w14:paraId="63D1BDBA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0068736C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2566</w:t>
            </w:r>
          </w:p>
        </w:tc>
        <w:tc>
          <w:tcPr>
            <w:tcW w:w="82" w:type="pct"/>
          </w:tcPr>
          <w:p w14:paraId="4220AA76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7A383B7E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3" w:type="pct"/>
          </w:tcPr>
          <w:p w14:paraId="5A4F5C10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</w:tcPr>
          <w:p w14:paraId="318BC56E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920A71" w:rsidRPr="00CC6D18" w14:paraId="2393B0B1" w14:textId="77777777" w:rsidTr="00920A71">
        <w:trPr>
          <w:trHeight w:val="451"/>
        </w:trPr>
        <w:tc>
          <w:tcPr>
            <w:tcW w:w="1281" w:type="pct"/>
          </w:tcPr>
          <w:p w14:paraId="5D6FE862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19" w:type="pct"/>
            <w:gridSpan w:val="11"/>
          </w:tcPr>
          <w:p w14:paraId="29A46A6D" w14:textId="520E88ED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0A71" w:rsidRPr="00CC6D18" w14:paraId="6D1E624E" w14:textId="77777777">
        <w:trPr>
          <w:trHeight w:val="451"/>
        </w:trPr>
        <w:tc>
          <w:tcPr>
            <w:tcW w:w="1281" w:type="pct"/>
          </w:tcPr>
          <w:p w14:paraId="73EE28A6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563" w:type="pct"/>
          </w:tcPr>
          <w:p w14:paraId="129A6AE8" w14:textId="012BAC5F" w:rsidR="00920A71" w:rsidRPr="00CC6D18" w:rsidRDefault="005A31BA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288,493</w:t>
            </w:r>
          </w:p>
        </w:tc>
        <w:tc>
          <w:tcPr>
            <w:tcW w:w="93" w:type="pct"/>
          </w:tcPr>
          <w:p w14:paraId="490410D6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63" w:type="pct"/>
          </w:tcPr>
          <w:p w14:paraId="3C06B151" w14:textId="27743C60" w:rsidR="00920A71" w:rsidRPr="00CC6D18" w:rsidRDefault="005A31BA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192,735</w:t>
            </w:r>
          </w:p>
        </w:tc>
        <w:tc>
          <w:tcPr>
            <w:tcW w:w="94" w:type="pct"/>
          </w:tcPr>
          <w:p w14:paraId="67CD4684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62" w:type="pct"/>
          </w:tcPr>
          <w:p w14:paraId="49172AD7" w14:textId="2E7E3BBC" w:rsidR="00920A71" w:rsidRPr="00CC6D18" w:rsidRDefault="005A31BA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64,665</w:t>
            </w:r>
          </w:p>
        </w:tc>
        <w:tc>
          <w:tcPr>
            <w:tcW w:w="94" w:type="pct"/>
          </w:tcPr>
          <w:p w14:paraId="18D361BC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005924CB" w14:textId="5985389B" w:rsidR="00920A71" w:rsidRPr="00CC6D18" w:rsidRDefault="005A31BA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7,739</w:t>
            </w:r>
          </w:p>
        </w:tc>
        <w:tc>
          <w:tcPr>
            <w:tcW w:w="82" w:type="pct"/>
          </w:tcPr>
          <w:p w14:paraId="76E53BC3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12" w:type="pct"/>
          </w:tcPr>
          <w:p w14:paraId="533294A3" w14:textId="26D55F6B" w:rsidR="00920A71" w:rsidRPr="00CC6D18" w:rsidRDefault="005A31BA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21,946</w:t>
            </w:r>
          </w:p>
        </w:tc>
        <w:tc>
          <w:tcPr>
            <w:tcW w:w="93" w:type="pct"/>
          </w:tcPr>
          <w:p w14:paraId="567D0F8C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0" w:type="pct"/>
          </w:tcPr>
          <w:p w14:paraId="16CA6200" w14:textId="74A9D987" w:rsidR="00920A71" w:rsidRPr="00CC6D18" w:rsidRDefault="005A31BA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575,578</w:t>
            </w:r>
          </w:p>
        </w:tc>
      </w:tr>
      <w:tr w:rsidR="00920A71" w:rsidRPr="00CC6D18" w14:paraId="33621784" w14:textId="77777777">
        <w:trPr>
          <w:trHeight w:val="451"/>
        </w:trPr>
        <w:tc>
          <w:tcPr>
            <w:tcW w:w="1281" w:type="pct"/>
          </w:tcPr>
          <w:p w14:paraId="41AE2F0A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</w:tcPr>
          <w:p w14:paraId="524F7144" w14:textId="6818427A" w:rsidR="00920A71" w:rsidRPr="00CC6D18" w:rsidRDefault="005A31BA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38,074</w:t>
            </w:r>
          </w:p>
        </w:tc>
        <w:tc>
          <w:tcPr>
            <w:tcW w:w="93" w:type="pct"/>
          </w:tcPr>
          <w:p w14:paraId="4CB9275A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</w:tcPr>
          <w:p w14:paraId="762785E1" w14:textId="5DF7CA8C" w:rsidR="00920A71" w:rsidRPr="00CC6D18" w:rsidRDefault="005A31BA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44,226</w:t>
            </w:r>
          </w:p>
        </w:tc>
        <w:tc>
          <w:tcPr>
            <w:tcW w:w="94" w:type="pct"/>
          </w:tcPr>
          <w:p w14:paraId="6547EEF0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</w:tcPr>
          <w:p w14:paraId="13A6641A" w14:textId="3588AD03" w:rsidR="00920A71" w:rsidRPr="00CC6D18" w:rsidRDefault="005A31BA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8,786</w:t>
            </w:r>
          </w:p>
        </w:tc>
        <w:tc>
          <w:tcPr>
            <w:tcW w:w="94" w:type="pct"/>
          </w:tcPr>
          <w:p w14:paraId="715AF709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49C3F9F2" w14:textId="1CEFB824" w:rsidR="00920A71" w:rsidRPr="00CC6D18" w:rsidRDefault="005A31BA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693</w:t>
            </w:r>
          </w:p>
        </w:tc>
        <w:tc>
          <w:tcPr>
            <w:tcW w:w="82" w:type="pct"/>
          </w:tcPr>
          <w:p w14:paraId="7E58A57B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12" w:type="pct"/>
            <w:tcBorders>
              <w:top w:val="single" w:sz="4" w:space="0" w:color="auto"/>
              <w:bottom w:val="single" w:sz="4" w:space="0" w:color="auto"/>
            </w:tcBorders>
          </w:tcPr>
          <w:p w14:paraId="29D16775" w14:textId="680952C7" w:rsidR="00920A71" w:rsidRPr="00CC6D18" w:rsidRDefault="005A31BA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1,767</w:t>
            </w:r>
          </w:p>
        </w:tc>
        <w:tc>
          <w:tcPr>
            <w:tcW w:w="93" w:type="pct"/>
          </w:tcPr>
          <w:p w14:paraId="617AAC13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single" w:sz="4" w:space="0" w:color="auto"/>
            </w:tcBorders>
          </w:tcPr>
          <w:p w14:paraId="3A283410" w14:textId="7A4A3E57" w:rsidR="00920A71" w:rsidRPr="00CC6D18" w:rsidRDefault="009A7480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93,546</w:t>
            </w:r>
          </w:p>
        </w:tc>
      </w:tr>
      <w:tr w:rsidR="00920A71" w:rsidRPr="00CC6D18" w14:paraId="2537CBEA" w14:textId="77777777">
        <w:trPr>
          <w:trHeight w:val="451"/>
        </w:trPr>
        <w:tc>
          <w:tcPr>
            <w:tcW w:w="1281" w:type="pct"/>
          </w:tcPr>
          <w:p w14:paraId="552CE44A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14:paraId="363ED3B5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234CA504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14:paraId="4E635143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533143C4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24019A89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6C92358F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14:paraId="401DAD34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" w:type="pct"/>
          </w:tcPr>
          <w:p w14:paraId="4D8A8047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</w:tcPr>
          <w:p w14:paraId="5567FC35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114363FC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615F6F25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0A71" w:rsidRPr="00CC6D18" w14:paraId="0DD193E5" w14:textId="77777777">
        <w:trPr>
          <w:trHeight w:val="451"/>
        </w:trPr>
        <w:tc>
          <w:tcPr>
            <w:tcW w:w="1281" w:type="pct"/>
          </w:tcPr>
          <w:p w14:paraId="689691F1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รายได้ที่ปันส่วนไม่ได้</w:t>
            </w:r>
          </w:p>
        </w:tc>
        <w:tc>
          <w:tcPr>
            <w:tcW w:w="563" w:type="pct"/>
          </w:tcPr>
          <w:p w14:paraId="7369C4C2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3BAE2A22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2393244F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5EE4A8E3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05300388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1E041D93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1EEF477A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2" w:type="pct"/>
          </w:tcPr>
          <w:p w14:paraId="5C95DA33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12" w:type="pct"/>
          </w:tcPr>
          <w:p w14:paraId="7BE0D048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3" w:type="pct"/>
          </w:tcPr>
          <w:p w14:paraId="7AA360B9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0" w:type="pct"/>
          </w:tcPr>
          <w:p w14:paraId="68C2A219" w14:textId="570CA0AA" w:rsidR="00920A71" w:rsidRPr="00CC6D18" w:rsidRDefault="009A7480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="00920A71" w:rsidRPr="00CC6D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8,</w:t>
            </w:r>
            <w:r w:rsidRPr="00CC6D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780</w:t>
            </w:r>
          </w:p>
        </w:tc>
      </w:tr>
      <w:tr w:rsidR="00920A71" w:rsidRPr="00CC6D18" w14:paraId="16437AC1" w14:textId="77777777">
        <w:trPr>
          <w:trHeight w:val="451"/>
        </w:trPr>
        <w:tc>
          <w:tcPr>
            <w:tcW w:w="1281" w:type="pct"/>
          </w:tcPr>
          <w:p w14:paraId="3C236081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ค่าใช้จ่ายที่ปันส่วนไม่ได้</w:t>
            </w:r>
          </w:p>
        </w:tc>
        <w:tc>
          <w:tcPr>
            <w:tcW w:w="563" w:type="pct"/>
          </w:tcPr>
          <w:p w14:paraId="343A0410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30BAB36E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05823FBB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70D3A852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02ED4542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6386A501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3F7501C4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2" w:type="pct"/>
          </w:tcPr>
          <w:p w14:paraId="06D183FD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12" w:type="pct"/>
          </w:tcPr>
          <w:p w14:paraId="2EC134D6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3" w:type="pct"/>
          </w:tcPr>
          <w:p w14:paraId="4514CADC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0" w:type="pct"/>
          </w:tcPr>
          <w:p w14:paraId="49B740F3" w14:textId="0ABAEABE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9A7480" w:rsidRPr="00CC6D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112,32</w:t>
            </w:r>
            <w:r w:rsidR="007E041F" w:rsidRPr="00CC6D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  <w:r w:rsidRPr="00CC6D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920A71" w:rsidRPr="00CC6D18" w14:paraId="1A0F404D" w14:textId="77777777">
        <w:trPr>
          <w:trHeight w:val="451"/>
        </w:trPr>
        <w:tc>
          <w:tcPr>
            <w:tcW w:w="1844" w:type="pct"/>
            <w:gridSpan w:val="2"/>
          </w:tcPr>
          <w:p w14:paraId="35C8F4BD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 w:firstLine="108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ผลกำไรจากการวัดมูลค่าสินทรัพย์ทางการเงิน</w:t>
            </w:r>
          </w:p>
        </w:tc>
        <w:tc>
          <w:tcPr>
            <w:tcW w:w="93" w:type="pct"/>
          </w:tcPr>
          <w:p w14:paraId="7961BA18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352D16D7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1DD21425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1F5B8159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147DE5C3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3CE426AF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2" w:type="pct"/>
          </w:tcPr>
          <w:p w14:paraId="17ACCDEF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12" w:type="pct"/>
          </w:tcPr>
          <w:p w14:paraId="5B6512CE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3" w:type="pct"/>
          </w:tcPr>
          <w:p w14:paraId="4F8F3F87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0" w:type="pct"/>
          </w:tcPr>
          <w:p w14:paraId="4584FDF3" w14:textId="5A6A7552" w:rsidR="00920A71" w:rsidRPr="00CC6D18" w:rsidRDefault="00920A71" w:rsidP="00920A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39,9</w:t>
            </w:r>
            <w:r w:rsidR="009A7480" w:rsidRPr="00CC6D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</w:t>
            </w:r>
          </w:p>
        </w:tc>
      </w:tr>
      <w:tr w:rsidR="00920A71" w:rsidRPr="00CC6D18" w14:paraId="391FBF9C" w14:textId="77777777">
        <w:trPr>
          <w:trHeight w:val="451"/>
        </w:trPr>
        <w:tc>
          <w:tcPr>
            <w:tcW w:w="1844" w:type="pct"/>
            <w:gridSpan w:val="2"/>
          </w:tcPr>
          <w:p w14:paraId="56228876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 w:firstLine="108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กลับรายการขาดทุนจากการด้อยค่าซึ่งเป็นไปตาม </w:t>
            </w:r>
            <w:r w:rsidRPr="00CC6D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TFRS9</w:t>
            </w:r>
          </w:p>
        </w:tc>
        <w:tc>
          <w:tcPr>
            <w:tcW w:w="93" w:type="pct"/>
          </w:tcPr>
          <w:p w14:paraId="05DA0371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17C2C119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257694A8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5131A9D4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794CF7B7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18C80F2F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" w:type="pct"/>
          </w:tcPr>
          <w:p w14:paraId="4DFB4089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3AE7A608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63D947B6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</w:tcPr>
          <w:p w14:paraId="21A103E9" w14:textId="77B33ED1" w:rsidR="00920A71" w:rsidRPr="00CC6D18" w:rsidRDefault="00920A71" w:rsidP="00920A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9A7480" w:rsidRPr="00CC6D18">
              <w:rPr>
                <w:rFonts w:asciiTheme="majorBidi" w:hAnsiTheme="majorBidi" w:cstheme="majorBidi"/>
                <w:sz w:val="30"/>
                <w:szCs w:val="30"/>
              </w:rPr>
              <w:t>057</w:t>
            </w:r>
          </w:p>
        </w:tc>
      </w:tr>
      <w:tr w:rsidR="00920A71" w:rsidRPr="00CC6D18" w14:paraId="29702281" w14:textId="77777777">
        <w:trPr>
          <w:trHeight w:val="451"/>
        </w:trPr>
        <w:tc>
          <w:tcPr>
            <w:tcW w:w="1844" w:type="pct"/>
            <w:gridSpan w:val="2"/>
          </w:tcPr>
          <w:p w14:paraId="1206A5D5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 w:firstLine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ส่วนแบ่งกำไรในเงินลงทุนในบริษัทร่วม</w:t>
            </w:r>
          </w:p>
        </w:tc>
        <w:tc>
          <w:tcPr>
            <w:tcW w:w="93" w:type="pct"/>
          </w:tcPr>
          <w:p w14:paraId="24148DE9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4394D998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406C6DAB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1AB7FD9C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1F88FDE6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65812B2E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" w:type="pct"/>
          </w:tcPr>
          <w:p w14:paraId="2762809E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08ECFF60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070DAE6A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</w:tcPr>
          <w:p w14:paraId="32E8D640" w14:textId="7B225940" w:rsidR="00920A71" w:rsidRPr="00CC6D18" w:rsidRDefault="007E041F" w:rsidP="00920A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578</w:t>
            </w:r>
          </w:p>
        </w:tc>
      </w:tr>
      <w:tr w:rsidR="00920A71" w:rsidRPr="00CC6D18" w14:paraId="1816EF7C" w14:textId="77777777">
        <w:trPr>
          <w:trHeight w:val="451"/>
        </w:trPr>
        <w:tc>
          <w:tcPr>
            <w:tcW w:w="1281" w:type="pct"/>
          </w:tcPr>
          <w:p w14:paraId="4DE86CC1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63" w:type="pct"/>
          </w:tcPr>
          <w:p w14:paraId="68A1034D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04087CFD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54AFAB7C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72528903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635F378B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56E2A849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505EDBB9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2" w:type="pct"/>
          </w:tcPr>
          <w:p w14:paraId="622034ED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12" w:type="pct"/>
          </w:tcPr>
          <w:p w14:paraId="089B5772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3" w:type="pct"/>
          </w:tcPr>
          <w:p w14:paraId="4A7660BE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0" w:type="pct"/>
          </w:tcPr>
          <w:p w14:paraId="3A6A38EF" w14:textId="6BC9E50E" w:rsidR="00920A71" w:rsidRPr="00CC6D18" w:rsidRDefault="00920A71" w:rsidP="00920A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9A7480" w:rsidRPr="00CC6D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12,996</w:t>
            </w:r>
            <w:r w:rsidRPr="00CC6D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920A71" w:rsidRPr="00CC6D18" w14:paraId="58192974" w14:textId="77777777">
        <w:trPr>
          <w:trHeight w:val="451"/>
        </w:trPr>
        <w:tc>
          <w:tcPr>
            <w:tcW w:w="1281" w:type="pct"/>
          </w:tcPr>
          <w:p w14:paraId="42EE268A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563" w:type="pct"/>
          </w:tcPr>
          <w:p w14:paraId="45494257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2682E504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06988307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23E75C57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7DCE434D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6CF8EF09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24F71519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2" w:type="pct"/>
          </w:tcPr>
          <w:p w14:paraId="35F1180E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12" w:type="pct"/>
          </w:tcPr>
          <w:p w14:paraId="7D349EDC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3" w:type="pct"/>
          </w:tcPr>
          <w:p w14:paraId="66BF4C97" w14:textId="77777777" w:rsidR="00920A71" w:rsidRPr="00CC6D18" w:rsidRDefault="00920A71" w:rsidP="00920A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</w:tcPr>
          <w:p w14:paraId="53EA21A2" w14:textId="05FD1273" w:rsidR="00920A71" w:rsidRPr="00CC6D18" w:rsidRDefault="00920A71" w:rsidP="00920A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</w:t>
            </w:r>
            <w:r w:rsidR="007E041F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="007E041F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552</w:t>
            </w:r>
          </w:p>
        </w:tc>
      </w:tr>
      <w:bookmarkEnd w:id="7"/>
    </w:tbl>
    <w:p w14:paraId="07DCB37F" w14:textId="77777777" w:rsidR="00A218B2" w:rsidRPr="00CC6D18" w:rsidRDefault="00A218B2" w:rsidP="00FC0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2B784C70" w14:textId="77777777" w:rsidR="00920A71" w:rsidRPr="00CC6D18" w:rsidRDefault="00920A71" w:rsidP="00FC0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37BA661E" w14:textId="77777777" w:rsidR="00920A71" w:rsidRPr="00CC6D18" w:rsidRDefault="00920A71" w:rsidP="00FC0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tbl>
      <w:tblPr>
        <w:tblW w:w="4625" w:type="pct"/>
        <w:tblInd w:w="630" w:type="dxa"/>
        <w:tblLayout w:type="fixed"/>
        <w:tblLook w:val="0000" w:firstRow="0" w:lastRow="0" w:firstColumn="0" w:lastColumn="0" w:noHBand="0" w:noVBand="0"/>
      </w:tblPr>
      <w:tblGrid>
        <w:gridCol w:w="3690"/>
        <w:gridCol w:w="1621"/>
        <w:gridCol w:w="268"/>
        <w:gridCol w:w="1621"/>
        <w:gridCol w:w="271"/>
        <w:gridCol w:w="1618"/>
        <w:gridCol w:w="271"/>
        <w:gridCol w:w="1621"/>
        <w:gridCol w:w="236"/>
        <w:gridCol w:w="1474"/>
        <w:gridCol w:w="268"/>
        <w:gridCol w:w="1440"/>
      </w:tblGrid>
      <w:tr w:rsidR="00920A71" w:rsidRPr="00CC6D18" w14:paraId="7A6E4705" w14:textId="77777777">
        <w:trPr>
          <w:trHeight w:val="451"/>
        </w:trPr>
        <w:tc>
          <w:tcPr>
            <w:tcW w:w="1281" w:type="pct"/>
          </w:tcPr>
          <w:p w14:paraId="45D8B922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719" w:type="pct"/>
            <w:gridSpan w:val="11"/>
          </w:tcPr>
          <w:p w14:paraId="26432EFC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20A71" w:rsidRPr="00CC6D18" w14:paraId="2387A357" w14:textId="77777777">
        <w:trPr>
          <w:trHeight w:val="451"/>
        </w:trPr>
        <w:tc>
          <w:tcPr>
            <w:tcW w:w="1281" w:type="pct"/>
          </w:tcPr>
          <w:p w14:paraId="73A783F9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  <w:p w14:paraId="7C7EDCB7" w14:textId="27F09764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</w:t>
            </w:r>
            <w:r w:rsidRPr="00CC6D1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ปี</w:t>
            </w: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สิ้นสุด</w:t>
            </w:r>
            <w:r w:rsidRPr="00CC6D1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C6D1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63" w:type="pct"/>
            <w:vAlign w:val="bottom"/>
          </w:tcPr>
          <w:p w14:paraId="29E66306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93" w:type="pct"/>
            <w:vAlign w:val="bottom"/>
          </w:tcPr>
          <w:p w14:paraId="0671B17A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52B2560F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4" w:type="pct"/>
            <w:vAlign w:val="bottom"/>
          </w:tcPr>
          <w:p w14:paraId="1E9C54E5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6E7187B1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94" w:type="pct"/>
            <w:vAlign w:val="bottom"/>
          </w:tcPr>
          <w:p w14:paraId="146F7B7A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13E0B9A3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82" w:type="pct"/>
          </w:tcPr>
          <w:p w14:paraId="2F3E4C2D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2" w:type="pct"/>
            <w:vAlign w:val="bottom"/>
          </w:tcPr>
          <w:p w14:paraId="03FD2967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93" w:type="pct"/>
          </w:tcPr>
          <w:p w14:paraId="2229F9BC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0" w:type="pct"/>
            <w:vAlign w:val="bottom"/>
          </w:tcPr>
          <w:p w14:paraId="3F5E664E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920A71" w:rsidRPr="00CC6D18" w14:paraId="30ED1398" w14:textId="77777777">
        <w:trPr>
          <w:trHeight w:val="451"/>
        </w:trPr>
        <w:tc>
          <w:tcPr>
            <w:tcW w:w="1281" w:type="pct"/>
          </w:tcPr>
          <w:p w14:paraId="259214C0" w14:textId="12BE6C9A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(ปรับปรุงใหม่)</w:t>
            </w:r>
          </w:p>
        </w:tc>
        <w:tc>
          <w:tcPr>
            <w:tcW w:w="563" w:type="pct"/>
          </w:tcPr>
          <w:p w14:paraId="7032E2E9" w14:textId="37CBED85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93" w:type="pct"/>
          </w:tcPr>
          <w:p w14:paraId="6B380AB0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5FFF007D" w14:textId="05487B9E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4" w:type="pct"/>
          </w:tcPr>
          <w:p w14:paraId="54C2B3AB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4C73956A" w14:textId="4D8A7CF5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4" w:type="pct"/>
          </w:tcPr>
          <w:p w14:paraId="0937EBBD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415B582C" w14:textId="481A12F5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82" w:type="pct"/>
          </w:tcPr>
          <w:p w14:paraId="685277C2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3EC93D45" w14:textId="58709E6E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93" w:type="pct"/>
          </w:tcPr>
          <w:p w14:paraId="49405A34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</w:tcPr>
          <w:p w14:paraId="44D16A70" w14:textId="0B95E3AE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20A71" w:rsidRPr="00CC6D18" w14:paraId="153E9C6A" w14:textId="77777777">
        <w:trPr>
          <w:trHeight w:val="451"/>
        </w:trPr>
        <w:tc>
          <w:tcPr>
            <w:tcW w:w="1281" w:type="pct"/>
          </w:tcPr>
          <w:p w14:paraId="12157DF2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19" w:type="pct"/>
            <w:gridSpan w:val="11"/>
          </w:tcPr>
          <w:p w14:paraId="5D8D6A94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0A71" w:rsidRPr="00CC6D18" w14:paraId="6AAB3D9F" w14:textId="77777777">
        <w:trPr>
          <w:trHeight w:val="451"/>
        </w:trPr>
        <w:tc>
          <w:tcPr>
            <w:tcW w:w="1281" w:type="pct"/>
          </w:tcPr>
          <w:p w14:paraId="1E035086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563" w:type="pct"/>
          </w:tcPr>
          <w:p w14:paraId="0034D922" w14:textId="79F5F4B7" w:rsidR="00920A71" w:rsidRPr="00CC6D18" w:rsidRDefault="00641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249,379</w:t>
            </w:r>
          </w:p>
        </w:tc>
        <w:tc>
          <w:tcPr>
            <w:tcW w:w="93" w:type="pct"/>
          </w:tcPr>
          <w:p w14:paraId="067AA687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63" w:type="pct"/>
          </w:tcPr>
          <w:p w14:paraId="2A532CDD" w14:textId="5BECAE75" w:rsidR="00920A71" w:rsidRPr="00CC6D18" w:rsidRDefault="00641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168,914</w:t>
            </w:r>
          </w:p>
        </w:tc>
        <w:tc>
          <w:tcPr>
            <w:tcW w:w="94" w:type="pct"/>
          </w:tcPr>
          <w:p w14:paraId="53ECD563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62" w:type="pct"/>
          </w:tcPr>
          <w:p w14:paraId="3FC32C57" w14:textId="324716C9" w:rsidR="00920A71" w:rsidRPr="00CC6D18" w:rsidRDefault="00641220" w:rsidP="00641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4" w:type="pct"/>
          </w:tcPr>
          <w:p w14:paraId="3D88E105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472D475F" w14:textId="3660BAC7" w:rsidR="00920A71" w:rsidRPr="00CC6D18" w:rsidRDefault="00641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29,187</w:t>
            </w:r>
          </w:p>
        </w:tc>
        <w:tc>
          <w:tcPr>
            <w:tcW w:w="82" w:type="pct"/>
          </w:tcPr>
          <w:p w14:paraId="2F17D716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12" w:type="pct"/>
          </w:tcPr>
          <w:p w14:paraId="40A33D16" w14:textId="4728D605" w:rsidR="00920A71" w:rsidRPr="00CC6D18" w:rsidRDefault="00641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10,595</w:t>
            </w:r>
          </w:p>
        </w:tc>
        <w:tc>
          <w:tcPr>
            <w:tcW w:w="93" w:type="pct"/>
          </w:tcPr>
          <w:p w14:paraId="516B4384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0" w:type="pct"/>
          </w:tcPr>
          <w:p w14:paraId="1B0A0695" w14:textId="61C563EF" w:rsidR="00920A71" w:rsidRPr="00CC6D18" w:rsidRDefault="00641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458,075</w:t>
            </w:r>
          </w:p>
        </w:tc>
      </w:tr>
      <w:tr w:rsidR="00920A71" w:rsidRPr="00CC6D18" w14:paraId="183DC838" w14:textId="77777777">
        <w:trPr>
          <w:trHeight w:val="451"/>
        </w:trPr>
        <w:tc>
          <w:tcPr>
            <w:tcW w:w="1281" w:type="pct"/>
          </w:tcPr>
          <w:p w14:paraId="4667DF24" w14:textId="554B0125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="00641220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="00641220" w:rsidRPr="00CC6D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(ขาดทุน)</w:t>
            </w:r>
            <w:r w:rsidR="00641220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จากการดำเนินงาน</w:t>
            </w: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</w:tcPr>
          <w:p w14:paraId="19E854E0" w14:textId="4FAA11ED" w:rsidR="00920A71" w:rsidRPr="00CC6D18" w:rsidRDefault="00641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28,579</w:t>
            </w:r>
          </w:p>
        </w:tc>
        <w:tc>
          <w:tcPr>
            <w:tcW w:w="93" w:type="pct"/>
          </w:tcPr>
          <w:p w14:paraId="010CE554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</w:tcPr>
          <w:p w14:paraId="66C673B9" w14:textId="0916FB12" w:rsidR="00920A71" w:rsidRPr="00CC6D18" w:rsidRDefault="00641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21,331</w:t>
            </w:r>
          </w:p>
        </w:tc>
        <w:tc>
          <w:tcPr>
            <w:tcW w:w="94" w:type="pct"/>
          </w:tcPr>
          <w:p w14:paraId="6652607D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</w:tcPr>
          <w:p w14:paraId="014C9061" w14:textId="6C41E22D" w:rsidR="00920A71" w:rsidRPr="00CC6D18" w:rsidRDefault="00641220" w:rsidP="00641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4" w:type="pct"/>
          </w:tcPr>
          <w:p w14:paraId="714B7B1A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77BE988B" w14:textId="49E995CE" w:rsidR="00920A71" w:rsidRPr="00CC6D18" w:rsidRDefault="00641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21,973</w:t>
            </w:r>
          </w:p>
        </w:tc>
        <w:tc>
          <w:tcPr>
            <w:tcW w:w="82" w:type="pct"/>
          </w:tcPr>
          <w:p w14:paraId="65EEFADD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12" w:type="pct"/>
            <w:tcBorders>
              <w:top w:val="single" w:sz="4" w:space="0" w:color="auto"/>
              <w:bottom w:val="single" w:sz="4" w:space="0" w:color="auto"/>
            </w:tcBorders>
          </w:tcPr>
          <w:p w14:paraId="1C1ADF8E" w14:textId="6668358C" w:rsidR="00920A71" w:rsidRPr="00CC6D18" w:rsidRDefault="00641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(126)</w:t>
            </w:r>
          </w:p>
        </w:tc>
        <w:tc>
          <w:tcPr>
            <w:tcW w:w="93" w:type="pct"/>
          </w:tcPr>
          <w:p w14:paraId="4DFF1A4F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single" w:sz="4" w:space="0" w:color="auto"/>
            </w:tcBorders>
          </w:tcPr>
          <w:p w14:paraId="4EA12CBA" w14:textId="748520C5" w:rsidR="00920A71" w:rsidRPr="00CC6D18" w:rsidRDefault="00641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71,757</w:t>
            </w:r>
          </w:p>
        </w:tc>
      </w:tr>
      <w:tr w:rsidR="00920A71" w:rsidRPr="00CC6D18" w14:paraId="02FE364B" w14:textId="77777777">
        <w:trPr>
          <w:trHeight w:val="451"/>
        </w:trPr>
        <w:tc>
          <w:tcPr>
            <w:tcW w:w="1281" w:type="pct"/>
          </w:tcPr>
          <w:p w14:paraId="1536CE5C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14:paraId="729753DE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3279718C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14:paraId="7805D21C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125A7C9A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346AE04F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032C11AB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14:paraId="4CAE6DDD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" w:type="pct"/>
          </w:tcPr>
          <w:p w14:paraId="5AB99F96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</w:tcPr>
          <w:p w14:paraId="1E2C2858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1F146C32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6D8784CA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0A71" w:rsidRPr="00CC6D18" w14:paraId="1628FF8F" w14:textId="77777777">
        <w:trPr>
          <w:trHeight w:val="451"/>
        </w:trPr>
        <w:tc>
          <w:tcPr>
            <w:tcW w:w="1281" w:type="pct"/>
          </w:tcPr>
          <w:p w14:paraId="6D7586ED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รายได้ที่ปันส่วนไม่ได้</w:t>
            </w:r>
          </w:p>
        </w:tc>
        <w:tc>
          <w:tcPr>
            <w:tcW w:w="563" w:type="pct"/>
          </w:tcPr>
          <w:p w14:paraId="50C62E55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5DEC4393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4BE9504B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50BA2AAE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11044276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6B7655E6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35CA38C3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2" w:type="pct"/>
          </w:tcPr>
          <w:p w14:paraId="29F0735F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12" w:type="pct"/>
          </w:tcPr>
          <w:p w14:paraId="0886D7E2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3" w:type="pct"/>
          </w:tcPr>
          <w:p w14:paraId="3814C0CF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0" w:type="pct"/>
          </w:tcPr>
          <w:p w14:paraId="0F359886" w14:textId="1608EA2B" w:rsidR="00920A71" w:rsidRPr="00CC6D18" w:rsidRDefault="00641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8,</w:t>
            </w:r>
            <w:r w:rsidR="00B375B2" w:rsidRPr="00CC6D18">
              <w:rPr>
                <w:rFonts w:asciiTheme="majorBidi" w:hAnsiTheme="majorBidi" w:cstheme="majorBidi"/>
                <w:sz w:val="30"/>
                <w:szCs w:val="30"/>
              </w:rPr>
              <w:t>730</w:t>
            </w:r>
          </w:p>
        </w:tc>
      </w:tr>
      <w:tr w:rsidR="00920A71" w:rsidRPr="00CC6D18" w14:paraId="4DB343C2" w14:textId="77777777">
        <w:trPr>
          <w:trHeight w:val="451"/>
        </w:trPr>
        <w:tc>
          <w:tcPr>
            <w:tcW w:w="1281" w:type="pct"/>
          </w:tcPr>
          <w:p w14:paraId="3DE0D13D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ค่าใช้จ่ายที่ปันส่วนไม่ได้</w:t>
            </w:r>
          </w:p>
        </w:tc>
        <w:tc>
          <w:tcPr>
            <w:tcW w:w="563" w:type="pct"/>
          </w:tcPr>
          <w:p w14:paraId="74C7E527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33AEFAC3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5AD6CC67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7D6C62C8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42168AEB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75DC2160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18F94F12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2" w:type="pct"/>
          </w:tcPr>
          <w:p w14:paraId="2F5B2E4C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12" w:type="pct"/>
          </w:tcPr>
          <w:p w14:paraId="580BDB65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3" w:type="pct"/>
          </w:tcPr>
          <w:p w14:paraId="59EC9DF6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0" w:type="pct"/>
          </w:tcPr>
          <w:p w14:paraId="6574D243" w14:textId="7B69288F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641220" w:rsidRPr="00CC6D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81,3</w:t>
            </w:r>
            <w:r w:rsidR="00B375B2" w:rsidRPr="00CC6D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</w:t>
            </w:r>
            <w:r w:rsidR="00641220" w:rsidRPr="00CC6D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  <w:r w:rsidRPr="00CC6D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920A71" w:rsidRPr="00CC6D18" w14:paraId="5114685C" w14:textId="77777777">
        <w:trPr>
          <w:trHeight w:val="451"/>
        </w:trPr>
        <w:tc>
          <w:tcPr>
            <w:tcW w:w="1844" w:type="pct"/>
            <w:gridSpan w:val="2"/>
          </w:tcPr>
          <w:p w14:paraId="713B4722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 w:firstLine="108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ผลกำไรจากการวัดมูลค่าสินทรัพย์ทางการเงิน</w:t>
            </w:r>
          </w:p>
        </w:tc>
        <w:tc>
          <w:tcPr>
            <w:tcW w:w="93" w:type="pct"/>
          </w:tcPr>
          <w:p w14:paraId="0A24E581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44854CF8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48E6AE65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54BD2C89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7862676C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72268A66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2" w:type="pct"/>
          </w:tcPr>
          <w:p w14:paraId="4B98681C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12" w:type="pct"/>
          </w:tcPr>
          <w:p w14:paraId="30DEDA28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3" w:type="pct"/>
          </w:tcPr>
          <w:p w14:paraId="7063FE28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0" w:type="pct"/>
          </w:tcPr>
          <w:p w14:paraId="471A2543" w14:textId="67436065" w:rsidR="00920A71" w:rsidRPr="00CC6D18" w:rsidRDefault="0064122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8,89</w:t>
            </w:r>
            <w:r w:rsidR="00D17D5C" w:rsidRPr="00CC6D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</w:t>
            </w:r>
          </w:p>
        </w:tc>
      </w:tr>
      <w:tr w:rsidR="00920A71" w:rsidRPr="00CC6D18" w14:paraId="12F03B99" w14:textId="77777777">
        <w:trPr>
          <w:trHeight w:val="451"/>
        </w:trPr>
        <w:tc>
          <w:tcPr>
            <w:tcW w:w="1844" w:type="pct"/>
            <w:gridSpan w:val="2"/>
          </w:tcPr>
          <w:p w14:paraId="16F47647" w14:textId="67952FB1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 w:firstLine="108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ขาดทุนจากการด้อยค่าซึ่งเป็นไปตาม </w:t>
            </w:r>
            <w:r w:rsidRPr="00CC6D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TFRS9</w:t>
            </w:r>
          </w:p>
        </w:tc>
        <w:tc>
          <w:tcPr>
            <w:tcW w:w="93" w:type="pct"/>
          </w:tcPr>
          <w:p w14:paraId="3B6A4800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77590967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2DCAB9B8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554380B7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19ADC127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39D7B263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" w:type="pct"/>
          </w:tcPr>
          <w:p w14:paraId="22E342CE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03868D37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5BE4292E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</w:tcPr>
          <w:p w14:paraId="5B0CBE5F" w14:textId="05DCF72E" w:rsidR="00920A71" w:rsidRPr="00CC6D18" w:rsidRDefault="00641220" w:rsidP="00193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(169)</w:t>
            </w:r>
          </w:p>
        </w:tc>
      </w:tr>
      <w:tr w:rsidR="00920A71" w:rsidRPr="00CC6D18" w14:paraId="6C88243E" w14:textId="77777777">
        <w:trPr>
          <w:trHeight w:val="451"/>
        </w:trPr>
        <w:tc>
          <w:tcPr>
            <w:tcW w:w="1281" w:type="pct"/>
          </w:tcPr>
          <w:p w14:paraId="2D729048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63" w:type="pct"/>
          </w:tcPr>
          <w:p w14:paraId="1F15EAA2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26D6FF7A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2113AEC2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0B240E3D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0142F1C3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004170C7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699038D7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2" w:type="pct"/>
          </w:tcPr>
          <w:p w14:paraId="5CE17E6F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12" w:type="pct"/>
          </w:tcPr>
          <w:p w14:paraId="51BC5319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3" w:type="pct"/>
          </w:tcPr>
          <w:p w14:paraId="40CCB9B4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0" w:type="pct"/>
          </w:tcPr>
          <w:p w14:paraId="08FCFD25" w14:textId="1231A05D" w:rsidR="00920A71" w:rsidRPr="00CC6D18" w:rsidRDefault="00920A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641220" w:rsidRPr="00CC6D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9,188</w:t>
            </w:r>
            <w:r w:rsidRPr="00CC6D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920A71" w:rsidRPr="00CC6D18" w14:paraId="539A5060" w14:textId="77777777">
        <w:trPr>
          <w:trHeight w:val="451"/>
        </w:trPr>
        <w:tc>
          <w:tcPr>
            <w:tcW w:w="1281" w:type="pct"/>
          </w:tcPr>
          <w:p w14:paraId="3DE35A61" w14:textId="2586ADAF" w:rsidR="00920A71" w:rsidRPr="00CC6D18" w:rsidRDefault="00641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ขาดทุน</w:t>
            </w:r>
            <w:r w:rsidR="00920A71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563" w:type="pct"/>
          </w:tcPr>
          <w:p w14:paraId="560F1ED1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1D1E2121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27E9A35D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492CFF5A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5E4CEDFE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4853225B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3859EB47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2" w:type="pct"/>
          </w:tcPr>
          <w:p w14:paraId="6CA3E40C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12" w:type="pct"/>
          </w:tcPr>
          <w:p w14:paraId="667097B8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3" w:type="pct"/>
          </w:tcPr>
          <w:p w14:paraId="08795553" w14:textId="77777777" w:rsidR="00920A71" w:rsidRPr="00CC6D18" w:rsidRDefault="00920A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</w:tcPr>
          <w:p w14:paraId="31CAFEB6" w14:textId="6DC8EF0F" w:rsidR="00920A71" w:rsidRPr="00CC6D18" w:rsidRDefault="00641220" w:rsidP="00193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(1,372)</w:t>
            </w:r>
          </w:p>
        </w:tc>
      </w:tr>
    </w:tbl>
    <w:p w14:paraId="53CE9EDD" w14:textId="77777777" w:rsidR="00A218B2" w:rsidRPr="00CC6D18" w:rsidRDefault="00A218B2" w:rsidP="00FC0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5C48A9C1" w14:textId="77777777" w:rsidR="00EE4EB4" w:rsidRPr="00CC6D18" w:rsidRDefault="00EE4EB4" w:rsidP="00FC0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7E54DD13" w14:textId="77777777" w:rsidR="00EE4EB4" w:rsidRPr="00CC6D18" w:rsidRDefault="00EE4EB4" w:rsidP="00FC0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2411EE1D" w14:textId="76D256B2" w:rsidR="00EE4EB4" w:rsidRPr="00CC6D18" w:rsidRDefault="00EE4EB4" w:rsidP="00FC0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sectPr w:rsidR="00EE4EB4" w:rsidRPr="00CC6D18" w:rsidSect="00ED5D97">
          <w:pgSz w:w="16834" w:h="11909" w:orient="landscape" w:code="9"/>
          <w:pgMar w:top="1152" w:right="691" w:bottom="1199" w:left="576" w:header="720" w:footer="720" w:gutter="0"/>
          <w:cols w:space="720"/>
          <w:docGrid w:linePitch="245"/>
        </w:sectPr>
      </w:pPr>
    </w:p>
    <w:p w14:paraId="501BA7AF" w14:textId="77777777" w:rsidR="00BE0EC1" w:rsidRPr="00CC6D18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i/>
          <w:iCs/>
          <w:snapToGrid w:val="0"/>
          <w:color w:val="000000"/>
          <w:sz w:val="30"/>
          <w:szCs w:val="30"/>
          <w:lang w:eastAsia="th-TH"/>
        </w:rPr>
      </w:pPr>
      <w:r w:rsidRPr="00CC6D18">
        <w:rPr>
          <w:rFonts w:ascii="Angsana New" w:hAnsi="Angsana New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lastRenderedPageBreak/>
        <w:t>ส่วนงานภูมิศาสตร์</w:t>
      </w:r>
    </w:p>
    <w:p w14:paraId="4FFCC7C7" w14:textId="77777777" w:rsidR="00BE0EC1" w:rsidRPr="00CC6D18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2F890A04" w14:textId="77777777" w:rsidR="00BE0EC1" w:rsidRPr="00CC6D18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CC6D18">
        <w:rPr>
          <w:rFonts w:ascii="Angsana New" w:hAnsi="Angsana New"/>
          <w:sz w:val="30"/>
          <w:szCs w:val="30"/>
          <w:cs/>
        </w:rPr>
        <w:t>บริษัท</w:t>
      </w:r>
      <w:r w:rsidRPr="00CC6D18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ดำเนินธุรกิจเฉพาะในประเทศเท่านั้น และไม่มีรายได้จากต่างประเทศหรือสินทรัพย์ในต่างประเทศที่มีสาระสำคัญ</w:t>
      </w:r>
    </w:p>
    <w:p w14:paraId="3752046F" w14:textId="77777777" w:rsidR="00BE0EC1" w:rsidRPr="00CC6D18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6080ED04" w14:textId="77777777" w:rsidR="00BE0EC1" w:rsidRPr="00CC6D18" w:rsidRDefault="00BE0EC1" w:rsidP="00BE0EC1">
      <w:pPr>
        <w:ind w:left="680" w:hanging="140"/>
        <w:rPr>
          <w:rFonts w:ascii="Angsana New" w:hAnsi="Angsana New"/>
          <w:b/>
          <w:bCs/>
          <w:i/>
          <w:iCs/>
          <w:sz w:val="30"/>
          <w:szCs w:val="30"/>
        </w:rPr>
      </w:pPr>
      <w:r w:rsidRPr="00CC6D18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</w:p>
    <w:p w14:paraId="4D11925C" w14:textId="77777777" w:rsidR="00BE0EC1" w:rsidRPr="00CC6D18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3628C072" w14:textId="62223724" w:rsidR="00BE0EC1" w:rsidRPr="00CC6D18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</w:pPr>
      <w:r w:rsidRPr="00CC6D18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รายได้จากลูกค้าหลัก</w:t>
      </w:r>
      <w:r w:rsidRPr="00CC6D1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2 </w:t>
      </w:r>
      <w:r w:rsidRPr="00CC6D18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ราย</w:t>
      </w:r>
      <w:r w:rsidR="008E4996" w:rsidRPr="00CC6D18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สำหรับปีสิ้นสุดวันที่ </w:t>
      </w:r>
      <w:r w:rsidR="008E4996" w:rsidRPr="00CC6D1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31</w:t>
      </w:r>
      <w:r w:rsidR="008E4996" w:rsidRPr="00CC6D18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ธันวาคม </w:t>
      </w:r>
      <w:r w:rsidR="008E4996" w:rsidRPr="00CC6D18">
        <w:rPr>
          <w:rFonts w:asciiTheme="majorBidi" w:hAnsiTheme="majorBidi" w:cstheme="majorBidi"/>
          <w:sz w:val="30"/>
          <w:szCs w:val="30"/>
        </w:rPr>
        <w:t>256</w:t>
      </w:r>
      <w:r w:rsidR="00C65566" w:rsidRPr="00CC6D18">
        <w:rPr>
          <w:rFonts w:asciiTheme="majorBidi" w:hAnsiTheme="majorBidi" w:cstheme="majorBidi"/>
          <w:sz w:val="30"/>
          <w:szCs w:val="30"/>
        </w:rPr>
        <w:t>6</w:t>
      </w:r>
      <w:r w:rsidR="008E4996" w:rsidRPr="00CC6D18">
        <w:rPr>
          <w:rFonts w:asciiTheme="majorBidi" w:hAnsiTheme="majorBidi" w:cstheme="majorBidi"/>
          <w:sz w:val="30"/>
          <w:szCs w:val="30"/>
        </w:rPr>
        <w:t xml:space="preserve"> </w:t>
      </w:r>
      <w:r w:rsidRPr="00CC6D18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ของ</w:t>
      </w:r>
      <w:r w:rsidR="00601F70" w:rsidRPr="00CC6D1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กลุ่มบริษัท</w:t>
      </w:r>
      <w:r w:rsidR="003552E9" w:rsidRPr="00CC6D1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และบริษัท</w:t>
      </w:r>
      <w:r w:rsidR="008E4996" w:rsidRPr="00CC6D18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เป็นเงินจำนวน </w:t>
      </w:r>
      <w:r w:rsidR="00083407" w:rsidRPr="00CC6D1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118.1</w:t>
      </w:r>
      <w:r w:rsidR="008E4996" w:rsidRPr="00CC6D1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8E4996" w:rsidRPr="00CC6D18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ล้านบาทและ</w:t>
      </w:r>
      <w:r w:rsidR="008E4996" w:rsidRPr="00CC6D1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083407" w:rsidRPr="00CC6D1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106</w:t>
      </w:r>
      <w:r w:rsidR="008E4996" w:rsidRPr="00CC6D1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8E4996" w:rsidRPr="00CC6D18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ล้านบาท</w:t>
      </w:r>
      <w:r w:rsidR="008E4996" w:rsidRPr="00CC6D1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8E4996" w:rsidRPr="00CC6D18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ตามลำดับ</w:t>
      </w:r>
      <w:r w:rsidR="009A4E34" w:rsidRPr="00CC6D1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CC6D18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>(</w:t>
      </w:r>
      <w:r w:rsidRPr="00CC6D18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25</w:t>
      </w:r>
      <w:r w:rsidRPr="00CC6D18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>6</w:t>
      </w:r>
      <w:r w:rsidR="00C65566" w:rsidRPr="00CC6D18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 xml:space="preserve">5 </w:t>
      </w:r>
      <w:r w:rsidRPr="00CC6D18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:</w:t>
      </w:r>
      <w:r w:rsidR="00F55E33" w:rsidRPr="00CC6D18">
        <w:rPr>
          <w:rFonts w:ascii="Angsana New" w:hAnsi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C65566" w:rsidRPr="00CC6D18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125.5</w:t>
      </w:r>
      <w:r w:rsidRPr="00CC6D18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 ล้านบาท</w:t>
      </w:r>
      <w:r w:rsidR="001D6530" w:rsidRPr="00CC6D18">
        <w:rPr>
          <w:rFonts w:ascii="Angsana New" w:hAnsi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1D6530" w:rsidRPr="00CC6D18">
        <w:rPr>
          <w:rFonts w:asciiTheme="majorBidi" w:hAnsiTheme="majorBidi" w:hint="cs"/>
          <w:i/>
          <w:iCs/>
          <w:sz w:val="30"/>
          <w:szCs w:val="30"/>
          <w:cs/>
        </w:rPr>
        <w:t xml:space="preserve">และ </w:t>
      </w:r>
      <w:r w:rsidR="00C65566" w:rsidRPr="00CC6D18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119.5</w:t>
      </w:r>
      <w:r w:rsidRPr="00CC6D18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 ล้านบาท</w:t>
      </w:r>
      <w:r w:rsidRPr="00CC6D18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 xml:space="preserve"> </w:t>
      </w:r>
      <w:r w:rsidRPr="00CC6D18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>ตามลำดับ)</w:t>
      </w:r>
    </w:p>
    <w:p w14:paraId="546B93E7" w14:textId="77777777" w:rsidR="00BE0EC1" w:rsidRPr="00CC6D18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3E15F17D" w14:textId="77777777" w:rsidR="00BE0EC1" w:rsidRPr="00CC6D18" w:rsidRDefault="00BE0EC1" w:rsidP="00BE0EC1">
      <w:pPr>
        <w:ind w:left="540"/>
        <w:rPr>
          <w:b/>
          <w:bCs/>
          <w:i/>
          <w:iCs/>
          <w:szCs w:val="30"/>
          <w:lang w:val="en-AU"/>
        </w:rPr>
      </w:pPr>
      <w:r w:rsidRPr="00CC6D18">
        <w:rPr>
          <w:b/>
          <w:bCs/>
          <w:i/>
          <w:iCs/>
          <w:szCs w:val="30"/>
          <w:cs/>
          <w:lang w:val="en-AU"/>
        </w:rPr>
        <w:t>ยอดคงเหลือของสัญญา</w:t>
      </w:r>
    </w:p>
    <w:p w14:paraId="6ADE29D1" w14:textId="77777777" w:rsidR="00BE0EC1" w:rsidRPr="00CC6D18" w:rsidRDefault="00BE0EC1" w:rsidP="008D5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67F715DC" w14:textId="77777777" w:rsidR="00BE0EC1" w:rsidRPr="00CC6D18" w:rsidRDefault="00BE0EC1" w:rsidP="008D5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CC6D18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ตารางต่อไปนี้ให้ข้อมูลเกี่ยวกับลูกหนี้และหนี้สินที่เกิดจากสัญญาที่ทำกับลูกค้า</w:t>
      </w:r>
      <w:r w:rsidRPr="00CC6D1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</w:p>
    <w:p w14:paraId="0D0E7829" w14:textId="6D0F9690" w:rsidR="00BE0EC1" w:rsidRPr="00CC6D18" w:rsidRDefault="00BE0EC1" w:rsidP="008D5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tbl>
      <w:tblPr>
        <w:tblW w:w="89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63"/>
        <w:gridCol w:w="1162"/>
        <w:gridCol w:w="271"/>
        <w:gridCol w:w="1188"/>
        <w:gridCol w:w="242"/>
        <w:gridCol w:w="1162"/>
        <w:gridCol w:w="264"/>
        <w:gridCol w:w="1111"/>
      </w:tblGrid>
      <w:tr w:rsidR="003B1B57" w:rsidRPr="00CC6D18" w14:paraId="25CD4113" w14:textId="77777777">
        <w:trPr>
          <w:trHeight w:val="427"/>
          <w:tblHeader/>
        </w:trPr>
        <w:tc>
          <w:tcPr>
            <w:tcW w:w="1988" w:type="pct"/>
          </w:tcPr>
          <w:p w14:paraId="1D7B2FAF" w14:textId="77777777" w:rsidR="003B1B57" w:rsidRPr="00CC6D18" w:rsidRDefault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2" w:type="pct"/>
            <w:gridSpan w:val="3"/>
          </w:tcPr>
          <w:p w14:paraId="19E110C3" w14:textId="77777777" w:rsidR="003B1B57" w:rsidRPr="00CC6D18" w:rsidRDefault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6A4CC78D" w14:textId="77777777" w:rsidR="003B1B57" w:rsidRPr="00CC6D18" w:rsidRDefault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pct"/>
            <w:gridSpan w:val="3"/>
            <w:vAlign w:val="bottom"/>
          </w:tcPr>
          <w:p w14:paraId="1E906DB3" w14:textId="77777777" w:rsidR="003B1B57" w:rsidRPr="00CC6D18" w:rsidRDefault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1B57" w:rsidRPr="00CC6D18" w14:paraId="62EC23A5" w14:textId="77777777">
        <w:trPr>
          <w:trHeight w:val="417"/>
          <w:tblHeader/>
        </w:trPr>
        <w:tc>
          <w:tcPr>
            <w:tcW w:w="1988" w:type="pct"/>
          </w:tcPr>
          <w:p w14:paraId="4E462F99" w14:textId="77777777" w:rsidR="003B1B57" w:rsidRPr="00CC6D18" w:rsidRDefault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759CD52C" w14:textId="77777777" w:rsidR="003B1B57" w:rsidRPr="00CC6D18" w:rsidRDefault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1" w:type="pct"/>
          </w:tcPr>
          <w:p w14:paraId="1CAAFBF6" w14:textId="77777777" w:rsidR="003B1B57" w:rsidRPr="00CC6D18" w:rsidRDefault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6690D352" w14:textId="77777777" w:rsidR="003B1B57" w:rsidRPr="00CC6D18" w:rsidRDefault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5" w:type="pct"/>
          </w:tcPr>
          <w:p w14:paraId="5D07F184" w14:textId="77777777" w:rsidR="003B1B57" w:rsidRPr="00CC6D18" w:rsidRDefault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4C9310B" w14:textId="77777777" w:rsidR="003B1B57" w:rsidRPr="00CC6D18" w:rsidRDefault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056B2F8B" w14:textId="77777777" w:rsidR="003B1B57" w:rsidRPr="00CC6D18" w:rsidRDefault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7C0B91FA" w14:textId="77777777" w:rsidR="003B1B57" w:rsidRPr="00CC6D18" w:rsidRDefault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3B1B57" w:rsidRPr="00CC6D18" w14:paraId="4E481B98" w14:textId="77777777">
        <w:trPr>
          <w:trHeight w:val="417"/>
          <w:tblHeader/>
        </w:trPr>
        <w:tc>
          <w:tcPr>
            <w:tcW w:w="1988" w:type="pct"/>
          </w:tcPr>
          <w:p w14:paraId="18206CA7" w14:textId="77777777" w:rsidR="003B1B57" w:rsidRPr="00CC6D18" w:rsidRDefault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2EF4F1E0" w14:textId="77777777" w:rsidR="003B1B57" w:rsidRPr="00CC6D18" w:rsidRDefault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pct"/>
            <w:gridSpan w:val="3"/>
          </w:tcPr>
          <w:p w14:paraId="05EFE27D" w14:textId="77777777" w:rsidR="003B1B57" w:rsidRPr="00CC6D18" w:rsidRDefault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648" w:type="pct"/>
          </w:tcPr>
          <w:p w14:paraId="5ED08D28" w14:textId="77777777" w:rsidR="003B1B57" w:rsidRPr="00CC6D18" w:rsidRDefault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1C416C5" w14:textId="77777777" w:rsidR="003B1B57" w:rsidRPr="00CC6D18" w:rsidRDefault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5AAA31DF" w14:textId="77777777" w:rsidR="003B1B57" w:rsidRPr="00CC6D18" w:rsidRDefault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1B57" w:rsidRPr="00CC6D18" w14:paraId="05679BA8" w14:textId="77777777">
        <w:trPr>
          <w:trHeight w:val="417"/>
          <w:tblHeader/>
        </w:trPr>
        <w:tc>
          <w:tcPr>
            <w:tcW w:w="1988" w:type="pct"/>
          </w:tcPr>
          <w:p w14:paraId="3F57700F" w14:textId="77777777" w:rsidR="003B1B57" w:rsidRPr="00CC6D18" w:rsidRDefault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2" w:type="pct"/>
            <w:gridSpan w:val="7"/>
          </w:tcPr>
          <w:p w14:paraId="1872C120" w14:textId="77777777" w:rsidR="003B1B57" w:rsidRPr="00CC6D18" w:rsidRDefault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1B57" w:rsidRPr="00CC6D18" w14:paraId="55573594" w14:textId="77777777" w:rsidTr="003B1B57">
        <w:trPr>
          <w:trHeight w:val="407"/>
        </w:trPr>
        <w:tc>
          <w:tcPr>
            <w:tcW w:w="1988" w:type="pct"/>
          </w:tcPr>
          <w:p w14:paraId="72CB23E4" w14:textId="08B09D33" w:rsidR="003B1B57" w:rsidRPr="00CC6D18" w:rsidRDefault="003B1B57" w:rsidP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48" w:type="pct"/>
            <w:vAlign w:val="bottom"/>
          </w:tcPr>
          <w:p w14:paraId="762CD3F1" w14:textId="05908A26" w:rsidR="003B1B57" w:rsidRPr="00CC6D18" w:rsidRDefault="005E6D05" w:rsidP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98,447</w:t>
            </w:r>
          </w:p>
        </w:tc>
        <w:tc>
          <w:tcPr>
            <w:tcW w:w="151" w:type="pct"/>
          </w:tcPr>
          <w:p w14:paraId="30CBB6F8" w14:textId="77777777" w:rsidR="003B1B57" w:rsidRPr="00CC6D18" w:rsidRDefault="003B1B57" w:rsidP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123709A9" w14:textId="19249565" w:rsidR="003B1B57" w:rsidRPr="00CC6D18" w:rsidRDefault="005E6D05" w:rsidP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82,08</w:t>
            </w:r>
            <w:r w:rsidR="004F336E" w:rsidRPr="00CC6D1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5" w:type="pct"/>
          </w:tcPr>
          <w:p w14:paraId="647A4965" w14:textId="77777777" w:rsidR="003B1B57" w:rsidRPr="00CC6D18" w:rsidRDefault="003B1B57" w:rsidP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425E9FF4" w14:textId="34BF1DB7" w:rsidR="003B1B57" w:rsidRPr="00CC6D18" w:rsidRDefault="005E6D05" w:rsidP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64,072</w:t>
            </w:r>
          </w:p>
        </w:tc>
        <w:tc>
          <w:tcPr>
            <w:tcW w:w="147" w:type="pct"/>
          </w:tcPr>
          <w:p w14:paraId="432B1B92" w14:textId="77777777" w:rsidR="003B1B57" w:rsidRPr="00CC6D18" w:rsidRDefault="003B1B57" w:rsidP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67CD9843" w14:textId="410B04EA" w:rsidR="003B1B57" w:rsidRPr="00CC6D18" w:rsidRDefault="00D3672E" w:rsidP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75,191</w:t>
            </w:r>
          </w:p>
        </w:tc>
      </w:tr>
      <w:tr w:rsidR="003B1B57" w:rsidRPr="00CC6D18" w14:paraId="24EC2C4E" w14:textId="77777777" w:rsidTr="003B1B57">
        <w:trPr>
          <w:trHeight w:val="407"/>
        </w:trPr>
        <w:tc>
          <w:tcPr>
            <w:tcW w:w="1988" w:type="pct"/>
          </w:tcPr>
          <w:p w14:paraId="6DF5EABD" w14:textId="77777777" w:rsidR="005A0D7C" w:rsidRPr="00CC6D18" w:rsidRDefault="003B1B57" w:rsidP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6"/>
              </w:tabs>
              <w:spacing w:line="240" w:lineRule="auto"/>
              <w:ind w:left="296" w:hanging="296"/>
              <w:rPr>
                <w:rFonts w:asciiTheme="majorBidi" w:hAnsiTheme="majorBidi"/>
                <w:sz w:val="30"/>
                <w:szCs w:val="30"/>
              </w:rPr>
            </w:pPr>
            <w:r w:rsidRPr="00CC6D18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CC6D18">
              <w:rPr>
                <w:rFonts w:asciiTheme="majorBidi" w:hAnsiTheme="majorBidi"/>
                <w:sz w:val="30"/>
                <w:szCs w:val="30"/>
              </w:rPr>
              <w:tab/>
            </w:r>
            <w:r w:rsidRPr="00CC6D18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0DAF568B" w14:textId="26CB24E3" w:rsidR="003B1B57" w:rsidRPr="00CC6D18" w:rsidRDefault="005A0D7C" w:rsidP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6"/>
              </w:tabs>
              <w:spacing w:line="240" w:lineRule="auto"/>
              <w:ind w:left="296" w:hanging="296"/>
              <w:rPr>
                <w:rFonts w:asciiTheme="majorBidi" w:hAnsi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/>
                <w:i/>
                <w:iCs/>
                <w:sz w:val="30"/>
                <w:szCs w:val="30"/>
              </w:rPr>
              <w:t xml:space="preserve">     </w:t>
            </w:r>
            <w:r w:rsidR="00144B7A" w:rsidRPr="00CC6D18">
              <w:rPr>
                <w:rFonts w:asciiTheme="majorBidi" w:hAnsiTheme="majorBidi"/>
                <w:i/>
                <w:iCs/>
                <w:sz w:val="30"/>
                <w:szCs w:val="30"/>
              </w:rPr>
              <w:t xml:space="preserve">  </w:t>
            </w:r>
            <w:r w:rsidR="0073727E" w:rsidRPr="00CC6D18">
              <w:rPr>
                <w:rFonts w:asciiTheme="majorBidi" w:hAnsiTheme="majorBidi"/>
                <w:i/>
                <w:iCs/>
                <w:sz w:val="30"/>
                <w:szCs w:val="30"/>
              </w:rPr>
              <w:t xml:space="preserve"> </w:t>
            </w:r>
            <w:r w:rsidR="00144B7A" w:rsidRPr="00CC6D18">
              <w:rPr>
                <w:rFonts w:asciiTheme="majorBidi" w:hAnsiTheme="majorBidi"/>
                <w:i/>
                <w:iCs/>
                <w:sz w:val="30"/>
                <w:szCs w:val="30"/>
              </w:rPr>
              <w:t xml:space="preserve"> </w:t>
            </w:r>
            <w:r w:rsidR="003B1B57" w:rsidRPr="00CC6D18">
              <w:rPr>
                <w:rFonts w:asciiTheme="majorBidi" w:hAnsi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vAlign w:val="bottom"/>
          </w:tcPr>
          <w:p w14:paraId="1A97DBEE" w14:textId="592F5515" w:rsidR="003B1B57" w:rsidRPr="00CC6D18" w:rsidRDefault="005E6D05" w:rsidP="00EF54D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(10,531)</w:t>
            </w:r>
          </w:p>
        </w:tc>
        <w:tc>
          <w:tcPr>
            <w:tcW w:w="151" w:type="pct"/>
          </w:tcPr>
          <w:p w14:paraId="4EDCED3C" w14:textId="77777777" w:rsidR="003B1B57" w:rsidRPr="00CC6D18" w:rsidRDefault="003B1B57" w:rsidP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0C860458" w14:textId="6703EC00" w:rsidR="003B1B57" w:rsidRPr="00CC6D18" w:rsidRDefault="005E6D05" w:rsidP="00A2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(4,320)</w:t>
            </w:r>
          </w:p>
        </w:tc>
        <w:tc>
          <w:tcPr>
            <w:tcW w:w="135" w:type="pct"/>
          </w:tcPr>
          <w:p w14:paraId="0C616CE1" w14:textId="77777777" w:rsidR="003B1B57" w:rsidRPr="00CC6D18" w:rsidRDefault="003B1B57" w:rsidP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vAlign w:val="bottom"/>
          </w:tcPr>
          <w:p w14:paraId="109A9D1A" w14:textId="08D2FBCA" w:rsidR="003B1B57" w:rsidRPr="00CC6D18" w:rsidRDefault="005E6D05" w:rsidP="005E6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(3,701)</w:t>
            </w:r>
          </w:p>
        </w:tc>
        <w:tc>
          <w:tcPr>
            <w:tcW w:w="147" w:type="pct"/>
          </w:tcPr>
          <w:p w14:paraId="1689AC1D" w14:textId="77777777" w:rsidR="003B1B57" w:rsidRPr="00CC6D18" w:rsidRDefault="003B1B57" w:rsidP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vAlign w:val="bottom"/>
          </w:tcPr>
          <w:p w14:paraId="3A9C9AD2" w14:textId="327F0E4A" w:rsidR="003B1B57" w:rsidRPr="00CC6D18" w:rsidRDefault="003B1B57" w:rsidP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3672E" w:rsidRPr="00CC6D18">
              <w:rPr>
                <w:rFonts w:asciiTheme="majorBidi" w:hAnsiTheme="majorBidi" w:cstheme="majorBidi"/>
                <w:sz w:val="30"/>
                <w:szCs w:val="30"/>
              </w:rPr>
              <w:t>3,543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B1B57" w:rsidRPr="00CC6D18" w14:paraId="5212319C" w14:textId="77777777" w:rsidTr="003B1B57">
        <w:trPr>
          <w:trHeight w:val="407"/>
        </w:trPr>
        <w:tc>
          <w:tcPr>
            <w:tcW w:w="1988" w:type="pct"/>
          </w:tcPr>
          <w:p w14:paraId="136C60CA" w14:textId="51F81F4F" w:rsidR="003B1B57" w:rsidRPr="00CC6D18" w:rsidRDefault="003B1B57" w:rsidP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C9DE8E" w14:textId="53D448F3" w:rsidR="003B1B57" w:rsidRPr="00CC6D18" w:rsidRDefault="005E6D05" w:rsidP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87,916</w:t>
            </w:r>
          </w:p>
        </w:tc>
        <w:tc>
          <w:tcPr>
            <w:tcW w:w="151" w:type="pct"/>
          </w:tcPr>
          <w:p w14:paraId="3E6BB7C4" w14:textId="77777777" w:rsidR="003B1B57" w:rsidRPr="00CC6D18" w:rsidRDefault="003B1B57" w:rsidP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75AD4C" w14:textId="020F8E64" w:rsidR="003B1B57" w:rsidRPr="00CC6D18" w:rsidRDefault="005E6D05" w:rsidP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77,76</w:t>
            </w:r>
            <w:r w:rsidR="004F336E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5" w:type="pct"/>
          </w:tcPr>
          <w:p w14:paraId="4E86274F" w14:textId="77777777" w:rsidR="003B1B57" w:rsidRPr="00CC6D18" w:rsidRDefault="003B1B57" w:rsidP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9ECE5B" w14:textId="5E7D0E61" w:rsidR="003B1B57" w:rsidRPr="00CC6D18" w:rsidRDefault="005E6D05" w:rsidP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60,371</w:t>
            </w:r>
          </w:p>
        </w:tc>
        <w:tc>
          <w:tcPr>
            <w:tcW w:w="147" w:type="pct"/>
          </w:tcPr>
          <w:p w14:paraId="665F2590" w14:textId="77777777" w:rsidR="003B1B57" w:rsidRPr="00CC6D18" w:rsidRDefault="003B1B57" w:rsidP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310177" w14:textId="5914F299" w:rsidR="003B1B57" w:rsidRPr="00CC6D18" w:rsidRDefault="00D3672E" w:rsidP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6D18">
              <w:rPr>
                <w:rFonts w:ascii="Angsana New" w:hAnsi="Angsana New"/>
                <w:b/>
                <w:bCs/>
                <w:sz w:val="30"/>
                <w:szCs w:val="30"/>
              </w:rPr>
              <w:t>71,648</w:t>
            </w:r>
          </w:p>
        </w:tc>
      </w:tr>
      <w:tr w:rsidR="003B1B57" w:rsidRPr="00CC6D18" w14:paraId="398613A5" w14:textId="77777777" w:rsidTr="003B1B57">
        <w:trPr>
          <w:trHeight w:val="407"/>
        </w:trPr>
        <w:tc>
          <w:tcPr>
            <w:tcW w:w="1988" w:type="pct"/>
          </w:tcPr>
          <w:p w14:paraId="1F05FF6C" w14:textId="59D2E9F9" w:rsidR="003B1B57" w:rsidRPr="00CC6D18" w:rsidRDefault="003B1B57" w:rsidP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  <w:vAlign w:val="bottom"/>
          </w:tcPr>
          <w:p w14:paraId="44248C3B" w14:textId="34E53FF2" w:rsidR="003B1B57" w:rsidRPr="00CC6D18" w:rsidRDefault="003B1B57" w:rsidP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49247D8A" w14:textId="77777777" w:rsidR="003B1B57" w:rsidRPr="00CC6D18" w:rsidRDefault="003B1B57" w:rsidP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double" w:sz="4" w:space="0" w:color="auto"/>
            </w:tcBorders>
            <w:vAlign w:val="bottom"/>
          </w:tcPr>
          <w:p w14:paraId="17F0E343" w14:textId="7BB39EEF" w:rsidR="003B1B57" w:rsidRPr="00CC6D18" w:rsidRDefault="003B1B57" w:rsidP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0F4B49CC" w14:textId="77777777" w:rsidR="003B1B57" w:rsidRPr="00CC6D18" w:rsidRDefault="003B1B57" w:rsidP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  <w:vAlign w:val="bottom"/>
          </w:tcPr>
          <w:p w14:paraId="565AE363" w14:textId="1F14CAC5" w:rsidR="003B1B57" w:rsidRPr="00CC6D18" w:rsidRDefault="003B1B57" w:rsidP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7D2235B" w14:textId="77777777" w:rsidR="003B1B57" w:rsidRPr="00CC6D18" w:rsidRDefault="003B1B57" w:rsidP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  <w:vAlign w:val="bottom"/>
          </w:tcPr>
          <w:p w14:paraId="53A34475" w14:textId="6B43B21C" w:rsidR="003B1B57" w:rsidRPr="00CC6D18" w:rsidRDefault="003B1B57" w:rsidP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B1B57" w:rsidRPr="00CC6D18" w14:paraId="1B621B1D" w14:textId="77777777" w:rsidTr="003B1B57">
        <w:trPr>
          <w:trHeight w:val="407"/>
        </w:trPr>
        <w:tc>
          <w:tcPr>
            <w:tcW w:w="1988" w:type="pct"/>
          </w:tcPr>
          <w:p w14:paraId="4FA07A77" w14:textId="36D5F171" w:rsidR="003B1B57" w:rsidRPr="00CC6D18" w:rsidRDefault="003B1B57" w:rsidP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hint="cs"/>
                <w:szCs w:val="30"/>
                <w:cs/>
                <w:lang w:eastAsia="en-GB"/>
              </w:rPr>
              <w:t xml:space="preserve">หนี้สินที่เกิดจากสัญญา </w:t>
            </w:r>
          </w:p>
        </w:tc>
        <w:tc>
          <w:tcPr>
            <w:tcW w:w="648" w:type="pct"/>
            <w:vAlign w:val="bottom"/>
          </w:tcPr>
          <w:p w14:paraId="5A86FB00" w14:textId="77777777" w:rsidR="003B1B57" w:rsidRPr="00CC6D18" w:rsidRDefault="003B1B57" w:rsidP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07580BB1" w14:textId="77777777" w:rsidR="003B1B57" w:rsidRPr="00CC6D18" w:rsidRDefault="003B1B57" w:rsidP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57C52CDD" w14:textId="77777777" w:rsidR="003B1B57" w:rsidRPr="00CC6D18" w:rsidRDefault="003B1B57" w:rsidP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4256F087" w14:textId="77777777" w:rsidR="003B1B57" w:rsidRPr="00CC6D18" w:rsidRDefault="003B1B57" w:rsidP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1C564782" w14:textId="77777777" w:rsidR="003B1B57" w:rsidRPr="00CC6D18" w:rsidRDefault="003B1B57" w:rsidP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501FF3F" w14:textId="77777777" w:rsidR="003B1B57" w:rsidRPr="00CC6D18" w:rsidRDefault="003B1B57" w:rsidP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28A9F67E" w14:textId="77777777" w:rsidR="003B1B57" w:rsidRPr="00CC6D18" w:rsidRDefault="003B1B57" w:rsidP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B1B57" w:rsidRPr="00CC6D18" w14:paraId="66C60DBB" w14:textId="77777777" w:rsidTr="003B1B57">
        <w:trPr>
          <w:trHeight w:val="407"/>
        </w:trPr>
        <w:tc>
          <w:tcPr>
            <w:tcW w:w="1988" w:type="pct"/>
          </w:tcPr>
          <w:p w14:paraId="5DE507D8" w14:textId="489C4A6D" w:rsidR="003B1B57" w:rsidRPr="00CC6D18" w:rsidRDefault="003B1B57" w:rsidP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เงินมัดจำรับค่าสินค้า</w:t>
            </w:r>
          </w:p>
        </w:tc>
        <w:tc>
          <w:tcPr>
            <w:tcW w:w="648" w:type="pct"/>
            <w:vAlign w:val="bottom"/>
          </w:tcPr>
          <w:p w14:paraId="366AC75B" w14:textId="09A29AAB" w:rsidR="003B1B57" w:rsidRPr="00CC6D18" w:rsidRDefault="005E6D05" w:rsidP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11,156</w:t>
            </w:r>
          </w:p>
        </w:tc>
        <w:tc>
          <w:tcPr>
            <w:tcW w:w="151" w:type="pct"/>
          </w:tcPr>
          <w:p w14:paraId="396EB863" w14:textId="77777777" w:rsidR="003B1B57" w:rsidRPr="00CC6D18" w:rsidRDefault="003B1B57" w:rsidP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67A48EFF" w14:textId="4836A58D" w:rsidR="003B1B57" w:rsidRPr="00CC6D18" w:rsidRDefault="005E6D05" w:rsidP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26,887</w:t>
            </w:r>
          </w:p>
        </w:tc>
        <w:tc>
          <w:tcPr>
            <w:tcW w:w="135" w:type="pct"/>
          </w:tcPr>
          <w:p w14:paraId="2F0EAF18" w14:textId="77777777" w:rsidR="003B1B57" w:rsidRPr="00CC6D18" w:rsidRDefault="003B1B57" w:rsidP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615FF91E" w14:textId="49336821" w:rsidR="003B1B57" w:rsidRPr="00CC6D18" w:rsidRDefault="005E6D05" w:rsidP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9,634</w:t>
            </w:r>
          </w:p>
        </w:tc>
        <w:tc>
          <w:tcPr>
            <w:tcW w:w="147" w:type="pct"/>
          </w:tcPr>
          <w:p w14:paraId="39E4E617" w14:textId="77777777" w:rsidR="003B1B57" w:rsidRPr="00CC6D18" w:rsidRDefault="003B1B57" w:rsidP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1D5BD34E" w14:textId="298F4600" w:rsidR="003B1B57" w:rsidRPr="00CC6D18" w:rsidRDefault="003B1B57" w:rsidP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E6D05" w:rsidRPr="00CC6D1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E6D05" w:rsidRPr="00CC6D18">
              <w:rPr>
                <w:rFonts w:asciiTheme="majorBidi" w:hAnsiTheme="majorBidi" w:cstheme="majorBidi"/>
                <w:sz w:val="30"/>
                <w:szCs w:val="30"/>
              </w:rPr>
              <w:t>781</w:t>
            </w:r>
          </w:p>
        </w:tc>
      </w:tr>
      <w:tr w:rsidR="003B1B57" w:rsidRPr="00CC6D18" w14:paraId="78EC4E1E" w14:textId="77777777" w:rsidTr="003B1B57">
        <w:trPr>
          <w:trHeight w:val="407"/>
        </w:trPr>
        <w:tc>
          <w:tcPr>
            <w:tcW w:w="1988" w:type="pct"/>
          </w:tcPr>
          <w:p w14:paraId="4FF592FB" w14:textId="2EE0114A" w:rsidR="003B1B57" w:rsidRPr="00CC6D18" w:rsidRDefault="003B1B57" w:rsidP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เงินรับล่วงหน้าระยะยาว</w:t>
            </w:r>
          </w:p>
        </w:tc>
        <w:tc>
          <w:tcPr>
            <w:tcW w:w="648" w:type="pct"/>
            <w:vAlign w:val="bottom"/>
          </w:tcPr>
          <w:p w14:paraId="1B1490C3" w14:textId="7DCFA277" w:rsidR="003B1B57" w:rsidRPr="00CC6D18" w:rsidRDefault="005E6D05" w:rsidP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10,692</w:t>
            </w:r>
          </w:p>
        </w:tc>
        <w:tc>
          <w:tcPr>
            <w:tcW w:w="151" w:type="pct"/>
          </w:tcPr>
          <w:p w14:paraId="7F0239B1" w14:textId="77777777" w:rsidR="003B1B57" w:rsidRPr="00CC6D18" w:rsidRDefault="003B1B57" w:rsidP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136C25A1" w14:textId="039B2329" w:rsidR="003B1B57" w:rsidRPr="00CC6D18" w:rsidRDefault="005E6D05" w:rsidP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9,952</w:t>
            </w:r>
          </w:p>
        </w:tc>
        <w:tc>
          <w:tcPr>
            <w:tcW w:w="135" w:type="pct"/>
          </w:tcPr>
          <w:p w14:paraId="36EC3B60" w14:textId="77777777" w:rsidR="003B1B57" w:rsidRPr="00CC6D18" w:rsidRDefault="003B1B57" w:rsidP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1FAE99F5" w14:textId="0CAC4B9C" w:rsidR="003B1B57" w:rsidRPr="00CC6D18" w:rsidRDefault="005E6D05" w:rsidP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10,692</w:t>
            </w:r>
          </w:p>
        </w:tc>
        <w:tc>
          <w:tcPr>
            <w:tcW w:w="147" w:type="pct"/>
          </w:tcPr>
          <w:p w14:paraId="08551BCE" w14:textId="77777777" w:rsidR="003B1B57" w:rsidRPr="00CC6D18" w:rsidRDefault="003B1B57" w:rsidP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44187278" w14:textId="58CD7DAC" w:rsidR="003B1B57" w:rsidRPr="00CC6D18" w:rsidRDefault="005E6D05" w:rsidP="003B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9,952</w:t>
            </w:r>
          </w:p>
        </w:tc>
      </w:tr>
    </w:tbl>
    <w:p w14:paraId="09ABD0E3" w14:textId="77777777" w:rsidR="003B1B57" w:rsidRPr="00CC6D18" w:rsidRDefault="003B1B57" w:rsidP="008D5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309CF8AD" w14:textId="435DD44A" w:rsidR="00BE0EC1" w:rsidRPr="00CC6D18" w:rsidRDefault="00BE0EC1" w:rsidP="00133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Theme="majorBidi" w:hAnsiTheme="majorBidi"/>
          <w:sz w:val="30"/>
          <w:szCs w:val="30"/>
        </w:rPr>
      </w:pPr>
      <w:r w:rsidRPr="00CC6D18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เงินมัดจำรับค่าสินค้าและ</w:t>
      </w:r>
      <w:r w:rsidRPr="00CC6D18">
        <w:rPr>
          <w:rFonts w:asciiTheme="majorBidi" w:hAnsiTheme="majorBidi"/>
          <w:sz w:val="30"/>
          <w:szCs w:val="30"/>
          <w:cs/>
        </w:rPr>
        <w:t>เงินรับล่วงหน้าระยะยาวส่วนใหญ่เกิดจากการขายสินค้าที่สั่งผลิตซึ่ง</w:t>
      </w:r>
      <w:r w:rsidR="00C152B6" w:rsidRPr="00CC6D18">
        <w:rPr>
          <w:rFonts w:asciiTheme="majorBidi" w:hAnsiTheme="majorBidi" w:hint="cs"/>
          <w:sz w:val="30"/>
          <w:szCs w:val="30"/>
          <w:cs/>
        </w:rPr>
        <w:t>กลุ่ม</w:t>
      </w:r>
      <w:r w:rsidR="0046659C" w:rsidRPr="00CC6D18">
        <w:rPr>
          <w:rFonts w:ascii="Angsana New" w:hAnsi="Angsana New" w:hint="cs"/>
          <w:sz w:val="30"/>
          <w:szCs w:val="30"/>
          <w:cs/>
        </w:rPr>
        <w:t>บริษัท</w:t>
      </w:r>
      <w:r w:rsidRPr="00CC6D18">
        <w:rPr>
          <w:rFonts w:asciiTheme="majorBidi" w:hAnsiTheme="majorBidi"/>
          <w:sz w:val="30"/>
          <w:szCs w:val="30"/>
          <w:cs/>
        </w:rPr>
        <w:t>จะรับรู้เป็นรายได้จากการขาย ณ วันที่มีการส่งมอบสินค้าให้กับลูกค้า โดยหนี้สินที่เกิดจากสัญญาของ</w:t>
      </w:r>
      <w:r w:rsidR="008E4996" w:rsidRPr="00CC6D18">
        <w:rPr>
          <w:rFonts w:asciiTheme="majorBidi" w:hAnsiTheme="majorBidi" w:hint="cs"/>
          <w:sz w:val="30"/>
          <w:szCs w:val="30"/>
          <w:cs/>
        </w:rPr>
        <w:t>กลุ่มบริษัทและ</w:t>
      </w:r>
      <w:r w:rsidRPr="00CC6D18">
        <w:rPr>
          <w:rFonts w:asciiTheme="majorBidi" w:hAnsiTheme="majorBidi"/>
          <w:sz w:val="30"/>
          <w:szCs w:val="30"/>
          <w:cs/>
        </w:rPr>
        <w:t xml:space="preserve">บริษัทจำนวน </w:t>
      </w:r>
      <w:r w:rsidR="00133E94" w:rsidRPr="00CC6D18">
        <w:rPr>
          <w:rFonts w:asciiTheme="majorBidi" w:hAnsiTheme="majorBidi"/>
          <w:sz w:val="30"/>
          <w:szCs w:val="30"/>
        </w:rPr>
        <w:t>10.7</w:t>
      </w:r>
      <w:r w:rsidRPr="00CC6D18">
        <w:rPr>
          <w:rFonts w:asciiTheme="majorBidi" w:hAnsiTheme="majorBidi" w:cstheme="majorBidi"/>
          <w:sz w:val="30"/>
          <w:szCs w:val="30"/>
        </w:rPr>
        <w:t xml:space="preserve"> </w:t>
      </w:r>
      <w:r w:rsidRPr="00CC6D18">
        <w:rPr>
          <w:rFonts w:asciiTheme="majorBidi" w:hAnsiTheme="majorBidi"/>
          <w:sz w:val="30"/>
          <w:szCs w:val="30"/>
          <w:cs/>
        </w:rPr>
        <w:t>ล้านบาท</w:t>
      </w:r>
      <w:r w:rsidR="00133E94" w:rsidRPr="00CC6D18">
        <w:rPr>
          <w:rFonts w:asciiTheme="majorBidi" w:hAnsiTheme="majorBidi" w:hint="cs"/>
          <w:sz w:val="30"/>
          <w:szCs w:val="30"/>
          <w:cs/>
        </w:rPr>
        <w:t xml:space="preserve"> และ </w:t>
      </w:r>
      <w:r w:rsidR="00133E94" w:rsidRPr="00CC6D18">
        <w:rPr>
          <w:rFonts w:asciiTheme="majorBidi" w:hAnsiTheme="majorBidi"/>
          <w:sz w:val="30"/>
          <w:szCs w:val="30"/>
        </w:rPr>
        <w:t>10.</w:t>
      </w:r>
      <w:r w:rsidR="00E35662" w:rsidRPr="00CC6D18">
        <w:rPr>
          <w:rFonts w:asciiTheme="majorBidi" w:hAnsiTheme="majorBidi"/>
          <w:sz w:val="30"/>
          <w:szCs w:val="30"/>
        </w:rPr>
        <w:t>7</w:t>
      </w:r>
      <w:r w:rsidR="00133E94" w:rsidRPr="00CC6D18">
        <w:rPr>
          <w:rFonts w:asciiTheme="majorBidi" w:hAnsiTheme="majorBidi"/>
          <w:sz w:val="30"/>
          <w:szCs w:val="30"/>
        </w:rPr>
        <w:t xml:space="preserve"> </w:t>
      </w:r>
      <w:r w:rsidR="00133E94" w:rsidRPr="00CC6D18">
        <w:rPr>
          <w:rFonts w:asciiTheme="majorBidi" w:hAnsiTheme="majorBidi" w:hint="cs"/>
          <w:sz w:val="30"/>
          <w:szCs w:val="30"/>
          <w:cs/>
        </w:rPr>
        <w:t>ล้านบาท ตามลำดับ</w:t>
      </w:r>
      <w:r w:rsidR="008E4996" w:rsidRPr="00CC6D18">
        <w:rPr>
          <w:rFonts w:asciiTheme="majorBidi" w:hAnsiTheme="majorBidi" w:hint="cs"/>
          <w:sz w:val="30"/>
          <w:szCs w:val="30"/>
          <w:cs/>
        </w:rPr>
        <w:t xml:space="preserve"> </w:t>
      </w:r>
      <w:r w:rsidRPr="00CC6D18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CC6D1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133E94" w:rsidRPr="00CC6D18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CC6D1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33E94" w:rsidRPr="00CC6D18">
        <w:rPr>
          <w:rFonts w:asciiTheme="majorBidi" w:hAnsiTheme="majorBidi"/>
          <w:i/>
          <w:iCs/>
          <w:sz w:val="30"/>
          <w:szCs w:val="30"/>
        </w:rPr>
        <w:t>10.0</w:t>
      </w:r>
      <w:r w:rsidR="008E4996" w:rsidRPr="00CC6D18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8E4996" w:rsidRPr="00CC6D18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133E94" w:rsidRPr="00CC6D18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133E94" w:rsidRPr="00CC6D18">
        <w:rPr>
          <w:rFonts w:asciiTheme="majorBidi" w:hAnsiTheme="majorBidi" w:hint="cs"/>
          <w:i/>
          <w:iCs/>
          <w:sz w:val="30"/>
          <w:szCs w:val="30"/>
          <w:cs/>
        </w:rPr>
        <w:t xml:space="preserve">และ </w:t>
      </w:r>
      <w:r w:rsidR="00133E94" w:rsidRPr="00CC6D18">
        <w:rPr>
          <w:rFonts w:asciiTheme="majorBidi" w:hAnsiTheme="majorBidi"/>
          <w:i/>
          <w:iCs/>
          <w:sz w:val="30"/>
          <w:szCs w:val="30"/>
        </w:rPr>
        <w:t xml:space="preserve">10.0 </w:t>
      </w:r>
      <w:r w:rsidR="00133E94" w:rsidRPr="00CC6D18">
        <w:rPr>
          <w:rFonts w:asciiTheme="majorBidi" w:hAnsiTheme="majorBidi" w:hint="cs"/>
          <w:i/>
          <w:iCs/>
          <w:sz w:val="30"/>
          <w:szCs w:val="30"/>
          <w:cs/>
        </w:rPr>
        <w:t>ล้านบาท ตามลำดับ</w:t>
      </w:r>
      <w:r w:rsidRPr="00CC6D18">
        <w:rPr>
          <w:rFonts w:asciiTheme="majorBidi" w:hAnsiTheme="majorBidi"/>
          <w:i/>
          <w:iCs/>
          <w:sz w:val="30"/>
          <w:szCs w:val="30"/>
          <w:cs/>
        </w:rPr>
        <w:t>)</w:t>
      </w:r>
      <w:r w:rsidRPr="00CC6D18">
        <w:rPr>
          <w:rFonts w:asciiTheme="majorBidi" w:hAnsiTheme="majorBidi"/>
          <w:sz w:val="30"/>
          <w:szCs w:val="30"/>
          <w:cs/>
        </w:rPr>
        <w:t xml:space="preserve"> มีกำหนดส่งมอบสินค้าให้กับลูกค้าเกินกว่า </w:t>
      </w:r>
      <w:r w:rsidRPr="00CC6D18">
        <w:rPr>
          <w:rFonts w:asciiTheme="majorBidi" w:hAnsiTheme="majorBidi" w:cstheme="majorBidi"/>
          <w:sz w:val="30"/>
          <w:szCs w:val="30"/>
        </w:rPr>
        <w:t xml:space="preserve">12 </w:t>
      </w:r>
      <w:r w:rsidRPr="00CC6D18">
        <w:rPr>
          <w:rFonts w:asciiTheme="majorBidi" w:hAnsiTheme="majorBidi"/>
          <w:sz w:val="30"/>
          <w:szCs w:val="30"/>
          <w:cs/>
        </w:rPr>
        <w:t>เดือนนับจากวันที่รายงาน</w:t>
      </w:r>
    </w:p>
    <w:p w14:paraId="371E8BA8" w14:textId="77777777" w:rsidR="00273537" w:rsidRPr="00CC6D18" w:rsidRDefault="00273537" w:rsidP="00133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Theme="majorBidi" w:hAnsiTheme="majorBidi"/>
          <w:sz w:val="30"/>
          <w:szCs w:val="30"/>
        </w:rPr>
      </w:pPr>
    </w:p>
    <w:p w14:paraId="3E79D832" w14:textId="6BF40687" w:rsidR="00BE0EC1" w:rsidRPr="00CC6D18" w:rsidRDefault="00BE0EC1" w:rsidP="00BE0EC1">
      <w:pPr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C6D1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สินทรัพย์ต้นทุนของสัญญา</w:t>
      </w:r>
    </w:p>
    <w:p w14:paraId="6367BB05" w14:textId="77777777" w:rsidR="00BE0EC1" w:rsidRPr="00CC6D18" w:rsidRDefault="00BE0EC1" w:rsidP="008E4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1D7EAC40" w14:textId="062E0D66" w:rsidR="00BE0EC1" w:rsidRPr="00CC6D18" w:rsidRDefault="00BE0EC1" w:rsidP="008E4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CC6D18">
        <w:rPr>
          <w:rFonts w:asciiTheme="majorBidi" w:hAnsiTheme="majorBidi" w:hint="cs"/>
          <w:sz w:val="30"/>
          <w:szCs w:val="30"/>
          <w:cs/>
        </w:rPr>
        <w:t>ค่านายหน้าที่จ่ายเพื่อให้ได้มาซึ่งสัญญาระยะยาวเป็นต้นทุนส่วนเพิ่มในการได้มาซึ่งสัญญา ดังนั้น</w:t>
      </w:r>
      <w:r w:rsidR="00995187" w:rsidRPr="00CC6D18">
        <w:rPr>
          <w:rFonts w:asciiTheme="majorBidi" w:hAnsiTheme="majorBidi" w:hint="cs"/>
          <w:sz w:val="30"/>
          <w:szCs w:val="30"/>
          <w:cs/>
        </w:rPr>
        <w:t>กลุ่ม</w:t>
      </w:r>
      <w:r w:rsidR="0091649C" w:rsidRPr="00CC6D18">
        <w:rPr>
          <w:rFonts w:ascii="Angsana New" w:hAnsi="Angsana New" w:hint="cs"/>
          <w:sz w:val="30"/>
          <w:szCs w:val="30"/>
          <w:cs/>
        </w:rPr>
        <w:t>บริษัท</w:t>
      </w:r>
      <w:r w:rsidRPr="00CC6D18">
        <w:rPr>
          <w:rFonts w:asciiTheme="majorBidi" w:hAnsiTheme="majorBidi" w:hint="cs"/>
          <w:sz w:val="30"/>
          <w:szCs w:val="30"/>
          <w:cs/>
        </w:rPr>
        <w:t>จึงรับรู้ต้นทุนดังกล่าวเป็นสินทรัพย์และตัดจำหน่ายอย่างเป็นระบบ ซึ่งสอดคล้องกับรูปแบบของการรับรู้รายได้</w:t>
      </w:r>
    </w:p>
    <w:p w14:paraId="1FA2C947" w14:textId="77777777" w:rsidR="00BE0EC1" w:rsidRPr="00CC6D18" w:rsidRDefault="00BE0EC1" w:rsidP="008E4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43105AD8" w14:textId="47589CAE" w:rsidR="00BE0EC1" w:rsidRPr="00CC6D18" w:rsidRDefault="008E4996" w:rsidP="008E4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CC6D18">
        <w:rPr>
          <w:rFonts w:asciiTheme="majorBidi" w:hAnsiTheme="majorBidi" w:hint="cs"/>
          <w:sz w:val="30"/>
          <w:szCs w:val="30"/>
          <w:cs/>
        </w:rPr>
        <w:t>กลุ่มบริษัทและ</w:t>
      </w:r>
      <w:r w:rsidR="00BE0EC1" w:rsidRPr="00CC6D18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บริษัทตัดจำหน่าย</w:t>
      </w:r>
      <w:r w:rsidR="00133E94" w:rsidRPr="00CC6D18">
        <w:rPr>
          <w:rFonts w:asciiTheme="majorBidi" w:hAnsiTheme="majorBidi" w:cstheme="majorBidi" w:hint="cs"/>
          <w:sz w:val="30"/>
          <w:szCs w:val="30"/>
          <w:cs/>
          <w:lang w:val="en-GB"/>
        </w:rPr>
        <w:t>สินทรัพย์</w:t>
      </w:r>
      <w:r w:rsidR="00BE0EC1" w:rsidRPr="00CC6D18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ต้นทุนของสัญญาระหว่างปีสิ้นสุดวันที่ </w:t>
      </w:r>
      <w:r w:rsidR="00BE0EC1" w:rsidRPr="00CC6D18">
        <w:rPr>
          <w:rFonts w:asciiTheme="majorBidi" w:hAnsiTheme="majorBidi" w:cstheme="majorBidi"/>
          <w:sz w:val="30"/>
          <w:szCs w:val="30"/>
          <w:lang w:val="en-GB"/>
        </w:rPr>
        <w:t xml:space="preserve">31 </w:t>
      </w:r>
      <w:r w:rsidR="00BE0EC1" w:rsidRPr="00CC6D18">
        <w:rPr>
          <w:rFonts w:asciiTheme="majorBidi" w:hAnsiTheme="majorBidi" w:cstheme="majorBidi" w:hint="cs"/>
          <w:sz w:val="30"/>
          <w:szCs w:val="30"/>
          <w:cs/>
          <w:lang w:val="en-GB"/>
        </w:rPr>
        <w:t>ธันวาคม</w:t>
      </w:r>
      <w:r w:rsidR="00BE0EC1" w:rsidRPr="00CC6D18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6F02D1" w:rsidRPr="00CC6D18">
        <w:rPr>
          <w:rFonts w:asciiTheme="majorBidi" w:hAnsiTheme="majorBidi" w:cstheme="majorBidi"/>
          <w:sz w:val="30"/>
          <w:szCs w:val="30"/>
        </w:rPr>
        <w:t>256</w:t>
      </w:r>
      <w:r w:rsidR="00133E94" w:rsidRPr="00CC6D18">
        <w:rPr>
          <w:rFonts w:asciiTheme="majorBidi" w:hAnsiTheme="majorBidi" w:cstheme="majorBidi"/>
          <w:sz w:val="30"/>
          <w:szCs w:val="30"/>
        </w:rPr>
        <w:t xml:space="preserve">6 </w:t>
      </w:r>
      <w:r w:rsidR="00133E94" w:rsidRPr="00CC6D18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133E94" w:rsidRPr="00CC6D18">
        <w:rPr>
          <w:rFonts w:asciiTheme="majorBidi" w:hAnsiTheme="majorBidi" w:cstheme="majorBidi"/>
          <w:sz w:val="30"/>
          <w:szCs w:val="30"/>
        </w:rPr>
        <w:t xml:space="preserve">0.02 </w:t>
      </w:r>
      <w:r w:rsidR="00133E94" w:rsidRPr="00CC6D18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BE0EC1" w:rsidRPr="00CC6D18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BE0EC1" w:rsidRPr="00CC6D18">
        <w:rPr>
          <w:rFonts w:asciiTheme="majorBidi" w:hAnsiTheme="majorBidi" w:cstheme="majorBidi"/>
          <w:i/>
          <w:iCs/>
          <w:sz w:val="30"/>
          <w:szCs w:val="30"/>
          <w:lang w:val="en-GB"/>
        </w:rPr>
        <w:t>(256</w:t>
      </w:r>
      <w:r w:rsidR="00133E94" w:rsidRPr="00CC6D18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5 </w:t>
      </w:r>
      <w:r w:rsidR="00BE0EC1" w:rsidRPr="00CC6D18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: </w:t>
      </w:r>
      <w:r w:rsidR="00133E94" w:rsidRPr="00CC6D18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ไม่มี</w:t>
      </w:r>
      <w:r w:rsidR="00BE0EC1" w:rsidRPr="00CC6D18">
        <w:rPr>
          <w:rFonts w:asciiTheme="majorBidi" w:hAnsiTheme="majorBidi" w:cstheme="majorBidi"/>
          <w:i/>
          <w:iCs/>
          <w:sz w:val="30"/>
          <w:szCs w:val="30"/>
          <w:lang w:val="en-GB"/>
        </w:rPr>
        <w:t>)</w:t>
      </w:r>
    </w:p>
    <w:p w14:paraId="6579F732" w14:textId="77777777" w:rsidR="00BE0EC1" w:rsidRPr="00CC6D18" w:rsidRDefault="00BE0EC1" w:rsidP="008E4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7C9FD18" w14:textId="4D9843C3" w:rsidR="00BE0EC1" w:rsidRPr="00CC6D18" w:rsidRDefault="00133E94" w:rsidP="00595A96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  <w:r w:rsidRPr="00CC6D18">
        <w:rPr>
          <w:rFonts w:ascii="Angsana New" w:hAnsi="Angsana New" w:cs="Angsana New"/>
          <w:b/>
          <w:bCs/>
          <w:lang w:val="en-US"/>
        </w:rPr>
        <w:t>20</w:t>
      </w:r>
      <w:r w:rsidR="00BE0EC1" w:rsidRPr="00CC6D18">
        <w:rPr>
          <w:rFonts w:ascii="Angsana New" w:hAnsi="Angsana New" w:cs="Angsana New"/>
          <w:b/>
          <w:bCs/>
          <w:lang w:val="en-US"/>
        </w:rPr>
        <w:tab/>
      </w:r>
      <w:r w:rsidR="00BE0EC1" w:rsidRPr="00CC6D18">
        <w:rPr>
          <w:rFonts w:ascii="Angsana New" w:hAnsi="Angsana New" w:cs="Angsana New"/>
          <w:b/>
          <w:bCs/>
          <w:cs/>
          <w:lang w:val="en-US"/>
        </w:rPr>
        <w:t>ค่าใช้จ่ายตามลักษณะ</w:t>
      </w:r>
    </w:p>
    <w:p w14:paraId="3C67F673" w14:textId="0C138BD5" w:rsidR="008E4996" w:rsidRPr="00CC6D18" w:rsidRDefault="008E4996" w:rsidP="008E4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1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8"/>
        <w:gridCol w:w="1175"/>
        <w:gridCol w:w="271"/>
        <w:gridCol w:w="1078"/>
        <w:gridCol w:w="273"/>
        <w:gridCol w:w="990"/>
        <w:gridCol w:w="271"/>
        <w:gridCol w:w="1043"/>
      </w:tblGrid>
      <w:tr w:rsidR="00133E94" w:rsidRPr="00CC6D18" w14:paraId="38A13127" w14:textId="77777777" w:rsidTr="00E657AF">
        <w:trPr>
          <w:trHeight w:val="427"/>
          <w:tblHeader/>
        </w:trPr>
        <w:tc>
          <w:tcPr>
            <w:tcW w:w="2213" w:type="pct"/>
          </w:tcPr>
          <w:p w14:paraId="427B6229" w14:textId="77777777" w:rsidR="00133E94" w:rsidRPr="00CC6D18" w:rsidRDefault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79" w:type="pct"/>
            <w:gridSpan w:val="3"/>
          </w:tcPr>
          <w:p w14:paraId="12718AA6" w14:textId="77777777" w:rsidR="00133E94" w:rsidRPr="00CC6D18" w:rsidRDefault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28E0CE49" w14:textId="77777777" w:rsidR="00133E94" w:rsidRPr="00CC6D18" w:rsidRDefault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pct"/>
            <w:gridSpan w:val="3"/>
            <w:vAlign w:val="bottom"/>
          </w:tcPr>
          <w:p w14:paraId="5356810A" w14:textId="77777777" w:rsidR="00133E94" w:rsidRPr="00CC6D18" w:rsidRDefault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3DB3" w:rsidRPr="00CC6D18" w14:paraId="3E2B1001" w14:textId="77777777" w:rsidTr="00E657AF">
        <w:trPr>
          <w:trHeight w:val="417"/>
          <w:tblHeader/>
        </w:trPr>
        <w:tc>
          <w:tcPr>
            <w:tcW w:w="2213" w:type="pct"/>
          </w:tcPr>
          <w:p w14:paraId="1AE77AD0" w14:textId="65B15503" w:rsidR="00133E94" w:rsidRPr="00CC6D18" w:rsidRDefault="002D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 31 ธันวาคม</w:t>
            </w:r>
          </w:p>
        </w:tc>
        <w:tc>
          <w:tcPr>
            <w:tcW w:w="642" w:type="pct"/>
          </w:tcPr>
          <w:p w14:paraId="3D5F48A4" w14:textId="77777777" w:rsidR="00133E94" w:rsidRPr="00CC6D18" w:rsidRDefault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8" w:type="pct"/>
          </w:tcPr>
          <w:p w14:paraId="0B729592" w14:textId="77777777" w:rsidR="00133E94" w:rsidRPr="00CC6D18" w:rsidRDefault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45E0BB49" w14:textId="77777777" w:rsidR="00133E94" w:rsidRPr="00CC6D18" w:rsidRDefault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9" w:type="pct"/>
          </w:tcPr>
          <w:p w14:paraId="597DB0AA" w14:textId="77777777" w:rsidR="00133E94" w:rsidRPr="00CC6D18" w:rsidRDefault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45EF5F18" w14:textId="77777777" w:rsidR="00133E94" w:rsidRPr="00CC6D18" w:rsidRDefault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8" w:type="pct"/>
          </w:tcPr>
          <w:p w14:paraId="0B2006CB" w14:textId="77777777" w:rsidR="00133E94" w:rsidRPr="00CC6D18" w:rsidRDefault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6B162E0" w14:textId="77777777" w:rsidR="00133E94" w:rsidRPr="00CC6D18" w:rsidRDefault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33E94" w:rsidRPr="00CC6D18" w14:paraId="5D64D8D8" w14:textId="77777777" w:rsidTr="00E657AF">
        <w:trPr>
          <w:trHeight w:val="417"/>
          <w:tblHeader/>
        </w:trPr>
        <w:tc>
          <w:tcPr>
            <w:tcW w:w="2213" w:type="pct"/>
          </w:tcPr>
          <w:p w14:paraId="1511CE08" w14:textId="77777777" w:rsidR="00133E94" w:rsidRPr="00CC6D18" w:rsidRDefault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2" w:type="pct"/>
          </w:tcPr>
          <w:p w14:paraId="6719D050" w14:textId="77777777" w:rsidR="00133E94" w:rsidRPr="00CC6D18" w:rsidRDefault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pct"/>
            <w:gridSpan w:val="3"/>
          </w:tcPr>
          <w:p w14:paraId="64596ADF" w14:textId="77777777" w:rsidR="00133E94" w:rsidRPr="00CC6D18" w:rsidRDefault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541" w:type="pct"/>
          </w:tcPr>
          <w:p w14:paraId="5565D6BC" w14:textId="77777777" w:rsidR="00133E94" w:rsidRPr="00CC6D18" w:rsidRDefault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EEBCF73" w14:textId="77777777" w:rsidR="00133E94" w:rsidRPr="00CC6D18" w:rsidRDefault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78250DB" w14:textId="77777777" w:rsidR="00133E94" w:rsidRPr="00CC6D18" w:rsidRDefault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3E94" w:rsidRPr="00CC6D18" w14:paraId="28C5B448" w14:textId="77777777" w:rsidTr="00E657AF">
        <w:trPr>
          <w:trHeight w:val="417"/>
          <w:tblHeader/>
        </w:trPr>
        <w:tc>
          <w:tcPr>
            <w:tcW w:w="2213" w:type="pct"/>
          </w:tcPr>
          <w:p w14:paraId="00DFB6E8" w14:textId="77777777" w:rsidR="00133E94" w:rsidRPr="00CC6D18" w:rsidRDefault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6" w:type="pct"/>
            <w:gridSpan w:val="7"/>
          </w:tcPr>
          <w:p w14:paraId="21788CFE" w14:textId="77777777" w:rsidR="00133E94" w:rsidRPr="00CC6D18" w:rsidRDefault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3DB3" w:rsidRPr="00CC6D18" w14:paraId="153659CF" w14:textId="77777777" w:rsidTr="00E657AF">
        <w:trPr>
          <w:trHeight w:val="407"/>
        </w:trPr>
        <w:tc>
          <w:tcPr>
            <w:tcW w:w="2213" w:type="pct"/>
          </w:tcPr>
          <w:p w14:paraId="43A2027D" w14:textId="3FBC5CA0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  <w:r w:rsidRPr="00CC6D1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และให้บริการ</w:t>
            </w:r>
          </w:p>
        </w:tc>
        <w:tc>
          <w:tcPr>
            <w:tcW w:w="642" w:type="pct"/>
            <w:vAlign w:val="bottom"/>
          </w:tcPr>
          <w:p w14:paraId="39464CD1" w14:textId="01CD2C4A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8FDB029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vAlign w:val="bottom"/>
          </w:tcPr>
          <w:p w14:paraId="175C049E" w14:textId="7E93A92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029CE35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1ED8928F" w14:textId="7B5B7490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57B407A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146581EF" w14:textId="228C4C65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3DB3" w:rsidRPr="00CC6D18" w14:paraId="4ADC68A0" w14:textId="77777777" w:rsidTr="00E657AF">
        <w:trPr>
          <w:trHeight w:val="407"/>
        </w:trPr>
        <w:tc>
          <w:tcPr>
            <w:tcW w:w="2213" w:type="pct"/>
          </w:tcPr>
          <w:p w14:paraId="05ED029A" w14:textId="7D3A4F91" w:rsidR="00133E94" w:rsidRPr="00CC6D18" w:rsidRDefault="00133E94" w:rsidP="00A71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6"/>
              </w:tabs>
              <w:spacing w:line="240" w:lineRule="auto"/>
              <w:ind w:left="296" w:hanging="2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  <w:r w:rsidR="00A71417"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642" w:type="pct"/>
            <w:vAlign w:val="bottom"/>
          </w:tcPr>
          <w:p w14:paraId="70898624" w14:textId="1AE51A14" w:rsidR="00133E94" w:rsidRPr="00CC6D18" w:rsidRDefault="00A05E0F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  <w:tc>
          <w:tcPr>
            <w:tcW w:w="148" w:type="pct"/>
          </w:tcPr>
          <w:p w14:paraId="66EBF5C2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vAlign w:val="bottom"/>
          </w:tcPr>
          <w:p w14:paraId="053FF5DC" w14:textId="4E8772EB" w:rsidR="00133E94" w:rsidRPr="00CC6D18" w:rsidRDefault="007B3DB0" w:rsidP="0017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(2,141)</w:t>
            </w:r>
          </w:p>
        </w:tc>
        <w:tc>
          <w:tcPr>
            <w:tcW w:w="149" w:type="pct"/>
          </w:tcPr>
          <w:p w14:paraId="01C7BF5C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6704D601" w14:textId="4778E9F9" w:rsidR="00133E94" w:rsidRPr="00CC6D18" w:rsidRDefault="006811C0" w:rsidP="0017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(1,189)</w:t>
            </w:r>
          </w:p>
        </w:tc>
        <w:tc>
          <w:tcPr>
            <w:tcW w:w="148" w:type="pct"/>
          </w:tcPr>
          <w:p w14:paraId="3F92DD4D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687C838A" w14:textId="77777777" w:rsidR="00133E94" w:rsidRPr="00CC6D18" w:rsidRDefault="00133E94" w:rsidP="00133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0040A3E6" w14:textId="0BCF3D52" w:rsidR="00133E94" w:rsidRPr="00CC6D18" w:rsidRDefault="00133E94" w:rsidP="0017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>(1,909)</w:t>
            </w:r>
          </w:p>
        </w:tc>
      </w:tr>
      <w:tr w:rsidR="00F93DB3" w:rsidRPr="00CC6D18" w14:paraId="0217ACC2" w14:textId="77777777" w:rsidTr="00E657AF">
        <w:trPr>
          <w:trHeight w:val="407"/>
        </w:trPr>
        <w:tc>
          <w:tcPr>
            <w:tcW w:w="2213" w:type="pct"/>
          </w:tcPr>
          <w:p w14:paraId="402F8E0F" w14:textId="384D8208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วัตถุดิบและบรรจุภัณฑ์ใช้ไป</w:t>
            </w:r>
          </w:p>
        </w:tc>
        <w:tc>
          <w:tcPr>
            <w:tcW w:w="642" w:type="pct"/>
            <w:vAlign w:val="bottom"/>
          </w:tcPr>
          <w:p w14:paraId="7B69B893" w14:textId="548A86E6" w:rsidR="00133E94" w:rsidRPr="00CC6D18" w:rsidRDefault="00A05E0F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269,492</w:t>
            </w:r>
          </w:p>
        </w:tc>
        <w:tc>
          <w:tcPr>
            <w:tcW w:w="148" w:type="pct"/>
          </w:tcPr>
          <w:p w14:paraId="21DAEB85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vAlign w:val="bottom"/>
          </w:tcPr>
          <w:p w14:paraId="668A1A91" w14:textId="2C0F83FB" w:rsidR="00133E94" w:rsidRPr="00CC6D18" w:rsidRDefault="007B3DB0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193,897</w:t>
            </w:r>
          </w:p>
        </w:tc>
        <w:tc>
          <w:tcPr>
            <w:tcW w:w="149" w:type="pct"/>
          </w:tcPr>
          <w:p w14:paraId="5B2A10EE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77D855A5" w14:textId="07A30D00" w:rsidR="00133E94" w:rsidRPr="00CC6D18" w:rsidRDefault="006811C0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222,767</w:t>
            </w:r>
          </w:p>
        </w:tc>
        <w:tc>
          <w:tcPr>
            <w:tcW w:w="148" w:type="pct"/>
          </w:tcPr>
          <w:p w14:paraId="415A9D51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4C52085D" w14:textId="287033C1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  <w:lang w:val="en-GB"/>
              </w:rPr>
              <w:t>193,603</w:t>
            </w:r>
          </w:p>
        </w:tc>
      </w:tr>
      <w:tr w:rsidR="00F93DB3" w:rsidRPr="00CC6D18" w14:paraId="4C616928" w14:textId="77777777" w:rsidTr="00E657AF">
        <w:trPr>
          <w:trHeight w:val="407"/>
        </w:trPr>
        <w:tc>
          <w:tcPr>
            <w:tcW w:w="2213" w:type="pct"/>
          </w:tcPr>
          <w:p w14:paraId="44BB6BB0" w14:textId="108241F4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ผลประโยชน์ของพนักงาน</w:t>
            </w:r>
          </w:p>
        </w:tc>
        <w:tc>
          <w:tcPr>
            <w:tcW w:w="642" w:type="pct"/>
            <w:vAlign w:val="bottom"/>
          </w:tcPr>
          <w:p w14:paraId="651F0E5C" w14:textId="09396259" w:rsidR="00133E94" w:rsidRPr="00CC6D18" w:rsidRDefault="00A05E0F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65,302</w:t>
            </w:r>
          </w:p>
        </w:tc>
        <w:tc>
          <w:tcPr>
            <w:tcW w:w="148" w:type="pct"/>
          </w:tcPr>
          <w:p w14:paraId="7376CDF0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vAlign w:val="bottom"/>
          </w:tcPr>
          <w:p w14:paraId="2FC76D52" w14:textId="3B82444E" w:rsidR="00133E94" w:rsidRPr="00CC6D18" w:rsidRDefault="007B3DB0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53,597</w:t>
            </w:r>
          </w:p>
        </w:tc>
        <w:tc>
          <w:tcPr>
            <w:tcW w:w="149" w:type="pct"/>
          </w:tcPr>
          <w:p w14:paraId="10B9A375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3CC0699D" w14:textId="551871D8" w:rsidR="00133E94" w:rsidRPr="00CC6D18" w:rsidRDefault="006811C0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57,525</w:t>
            </w:r>
          </w:p>
        </w:tc>
        <w:tc>
          <w:tcPr>
            <w:tcW w:w="148" w:type="pct"/>
          </w:tcPr>
          <w:p w14:paraId="3CA08906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75B56E9D" w14:textId="737E3918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  <w:lang w:val="en-GB"/>
              </w:rPr>
              <w:t>51,350</w:t>
            </w:r>
          </w:p>
        </w:tc>
      </w:tr>
      <w:tr w:rsidR="00F93DB3" w:rsidRPr="00CC6D18" w14:paraId="643ED7C2" w14:textId="77777777" w:rsidTr="00E657AF">
        <w:trPr>
          <w:trHeight w:val="407"/>
        </w:trPr>
        <w:tc>
          <w:tcPr>
            <w:tcW w:w="2213" w:type="pct"/>
          </w:tcPr>
          <w:p w14:paraId="171CCCC2" w14:textId="7028E755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และค่าตัดจำหน่าย</w:t>
            </w:r>
          </w:p>
        </w:tc>
        <w:tc>
          <w:tcPr>
            <w:tcW w:w="642" w:type="pct"/>
            <w:vAlign w:val="bottom"/>
          </w:tcPr>
          <w:p w14:paraId="46E7FA61" w14:textId="3FB5E0A1" w:rsidR="00133E94" w:rsidRPr="00CC6D18" w:rsidRDefault="00A05E0F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16A37" w:rsidRPr="00CC6D1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16A37" w:rsidRPr="00CC6D18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148" w:type="pct"/>
          </w:tcPr>
          <w:p w14:paraId="4C7D3527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vAlign w:val="bottom"/>
          </w:tcPr>
          <w:p w14:paraId="7A6CF1CE" w14:textId="45F6C63C" w:rsidR="00133E94" w:rsidRPr="00CC6D18" w:rsidRDefault="007B3DB0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20,9</w:t>
            </w:r>
            <w:r w:rsidR="00355FC7" w:rsidRPr="00CC6D18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49" w:type="pct"/>
          </w:tcPr>
          <w:p w14:paraId="40856778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58DF3558" w14:textId="1380C062" w:rsidR="00133E94" w:rsidRPr="00CC6D18" w:rsidRDefault="006811C0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33,1</w:t>
            </w:r>
            <w:r w:rsidR="00CF6D4D" w:rsidRPr="00CC6D18"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  <w:tc>
          <w:tcPr>
            <w:tcW w:w="148" w:type="pct"/>
          </w:tcPr>
          <w:p w14:paraId="060E4724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6CCBDF35" w14:textId="4C614095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>20,</w:t>
            </w:r>
            <w:r w:rsidRPr="00CC6D18">
              <w:rPr>
                <w:rFonts w:ascii="Angsana New" w:hAnsi="Angsana New"/>
                <w:sz w:val="30"/>
                <w:szCs w:val="30"/>
                <w:lang w:val="en-GB"/>
              </w:rPr>
              <w:t>809</w:t>
            </w:r>
          </w:p>
        </w:tc>
      </w:tr>
      <w:tr w:rsidR="00F93DB3" w:rsidRPr="00CC6D18" w14:paraId="2BE4C1C2" w14:textId="77777777" w:rsidTr="00E657AF">
        <w:trPr>
          <w:trHeight w:val="407"/>
        </w:trPr>
        <w:tc>
          <w:tcPr>
            <w:tcW w:w="2213" w:type="pct"/>
          </w:tcPr>
          <w:p w14:paraId="1E7E1382" w14:textId="6C3FA2D5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ต้นทุนสินค้าซื้อมาเพื่อขาย</w:t>
            </w:r>
          </w:p>
        </w:tc>
        <w:tc>
          <w:tcPr>
            <w:tcW w:w="642" w:type="pct"/>
            <w:vAlign w:val="bottom"/>
          </w:tcPr>
          <w:p w14:paraId="65BF14E0" w14:textId="73418D88" w:rsidR="00133E94" w:rsidRPr="00CC6D18" w:rsidRDefault="00A05E0F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C97DC5" w:rsidRPr="00CC6D18"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  <w:tc>
          <w:tcPr>
            <w:tcW w:w="148" w:type="pct"/>
          </w:tcPr>
          <w:p w14:paraId="6E90CD7C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vAlign w:val="bottom"/>
          </w:tcPr>
          <w:p w14:paraId="4427EE68" w14:textId="48E33A2C" w:rsidR="00133E94" w:rsidRPr="00CC6D18" w:rsidRDefault="007B3DB0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5,612</w:t>
            </w:r>
          </w:p>
        </w:tc>
        <w:tc>
          <w:tcPr>
            <w:tcW w:w="149" w:type="pct"/>
          </w:tcPr>
          <w:p w14:paraId="4AF1D609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3AACF156" w14:textId="282CCB22" w:rsidR="00133E94" w:rsidRPr="00CC6D18" w:rsidRDefault="006811C0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7,053</w:t>
            </w:r>
          </w:p>
        </w:tc>
        <w:tc>
          <w:tcPr>
            <w:tcW w:w="148" w:type="pct"/>
          </w:tcPr>
          <w:p w14:paraId="17B33075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5056C588" w14:textId="49F77F80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5,291</w:t>
            </w:r>
          </w:p>
        </w:tc>
      </w:tr>
      <w:tr w:rsidR="00F93DB3" w:rsidRPr="00CC6D18" w14:paraId="79534C3F" w14:textId="77777777" w:rsidTr="00E657AF">
        <w:trPr>
          <w:trHeight w:val="407"/>
        </w:trPr>
        <w:tc>
          <w:tcPr>
            <w:tcW w:w="2213" w:type="pct"/>
          </w:tcPr>
          <w:p w14:paraId="6E83C6F8" w14:textId="6056C86D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642" w:type="pct"/>
            <w:tcBorders>
              <w:bottom w:val="single" w:sz="4" w:space="0" w:color="auto"/>
            </w:tcBorders>
            <w:vAlign w:val="bottom"/>
          </w:tcPr>
          <w:p w14:paraId="50750C4F" w14:textId="780D6F8C" w:rsidR="00133E94" w:rsidRPr="00CC6D18" w:rsidRDefault="00A05E0F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16A37" w:rsidRPr="00CC6D1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00A64" w:rsidRPr="00CC6D18">
              <w:rPr>
                <w:rFonts w:asciiTheme="majorBidi" w:hAnsiTheme="majorBidi" w:cstheme="majorBidi"/>
                <w:sz w:val="30"/>
                <w:szCs w:val="30"/>
              </w:rPr>
              <w:t>740</w:t>
            </w:r>
          </w:p>
        </w:tc>
        <w:tc>
          <w:tcPr>
            <w:tcW w:w="148" w:type="pct"/>
          </w:tcPr>
          <w:p w14:paraId="3566020D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25696DEA" w14:textId="21D12021" w:rsidR="00133E94" w:rsidRPr="00CC6D18" w:rsidRDefault="007B3DB0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41,</w:t>
            </w:r>
            <w:r w:rsidR="00355FC7" w:rsidRPr="00CC6D18"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  <w:tc>
          <w:tcPr>
            <w:tcW w:w="149" w:type="pct"/>
          </w:tcPr>
          <w:p w14:paraId="58AA5E88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vAlign w:val="bottom"/>
          </w:tcPr>
          <w:p w14:paraId="1AF96DE9" w14:textId="1C63F2BC" w:rsidR="00133E94" w:rsidRPr="00CC6D18" w:rsidRDefault="006811C0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36,1</w:t>
            </w:r>
            <w:r w:rsidR="00CF6D4D" w:rsidRPr="00CC6D18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8" w:type="pct"/>
          </w:tcPr>
          <w:p w14:paraId="6DFA49B3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35EA51DD" w14:textId="36E33681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36,699</w:t>
            </w:r>
          </w:p>
        </w:tc>
      </w:tr>
      <w:tr w:rsidR="00F93DB3" w:rsidRPr="00CC6D18" w14:paraId="0C212A82" w14:textId="77777777" w:rsidTr="00E657AF">
        <w:trPr>
          <w:trHeight w:val="407"/>
        </w:trPr>
        <w:tc>
          <w:tcPr>
            <w:tcW w:w="2213" w:type="pct"/>
          </w:tcPr>
          <w:p w14:paraId="5BF4B8AE" w14:textId="7C53F1F5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DC56D" w14:textId="256DB370" w:rsidR="00133E94" w:rsidRPr="00CC6D18" w:rsidRDefault="00A05E0F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431,103</w:t>
            </w:r>
          </w:p>
        </w:tc>
        <w:tc>
          <w:tcPr>
            <w:tcW w:w="148" w:type="pct"/>
          </w:tcPr>
          <w:p w14:paraId="666BCBC0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7466D5" w14:textId="5765BDC9" w:rsidR="00133E94" w:rsidRPr="00CC6D18" w:rsidRDefault="007B3DB0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313,112</w:t>
            </w:r>
          </w:p>
        </w:tc>
        <w:tc>
          <w:tcPr>
            <w:tcW w:w="149" w:type="pct"/>
          </w:tcPr>
          <w:p w14:paraId="1C99CA4E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2CC68" w14:textId="3F25B0E7" w:rsidR="00133E94" w:rsidRPr="00CC6D18" w:rsidRDefault="006811C0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355,38</w:t>
            </w:r>
            <w:r w:rsidR="00C97DC5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479882DB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E0D391" w14:textId="45AEC702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305,843</w:t>
            </w:r>
          </w:p>
        </w:tc>
      </w:tr>
      <w:tr w:rsidR="00F93DB3" w:rsidRPr="00CC6D18" w14:paraId="0C5FABFB" w14:textId="77777777" w:rsidTr="00E657AF">
        <w:trPr>
          <w:trHeight w:val="407"/>
        </w:trPr>
        <w:tc>
          <w:tcPr>
            <w:tcW w:w="2213" w:type="pct"/>
          </w:tcPr>
          <w:p w14:paraId="159DF4AC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2" w:type="pct"/>
            <w:tcBorders>
              <w:top w:val="double" w:sz="4" w:space="0" w:color="auto"/>
            </w:tcBorders>
            <w:vAlign w:val="bottom"/>
          </w:tcPr>
          <w:p w14:paraId="67C02D2B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291BDC9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vAlign w:val="bottom"/>
          </w:tcPr>
          <w:p w14:paraId="3C2AA8D4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B9B9A91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double" w:sz="4" w:space="0" w:color="auto"/>
            </w:tcBorders>
            <w:vAlign w:val="bottom"/>
          </w:tcPr>
          <w:p w14:paraId="2B858671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C8367C1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183034A0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3DB3" w:rsidRPr="00CC6D18" w14:paraId="2FB1AEB0" w14:textId="77777777" w:rsidTr="00E657AF">
        <w:trPr>
          <w:trHeight w:val="407"/>
        </w:trPr>
        <w:tc>
          <w:tcPr>
            <w:tcW w:w="2213" w:type="pct"/>
          </w:tcPr>
          <w:p w14:paraId="7D2EF33C" w14:textId="139B2CFF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รวมอยู่ในต้นทุนในการจัดจำหน่าย</w:t>
            </w:r>
          </w:p>
        </w:tc>
        <w:tc>
          <w:tcPr>
            <w:tcW w:w="642" w:type="pct"/>
            <w:vAlign w:val="bottom"/>
          </w:tcPr>
          <w:p w14:paraId="0D364A9F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6D9791F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vAlign w:val="bottom"/>
          </w:tcPr>
          <w:p w14:paraId="10087F6B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10CE7BD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57231C85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909F281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0DA9370D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3DB3" w:rsidRPr="00CC6D18" w14:paraId="36779CE4" w14:textId="77777777" w:rsidTr="00E657AF">
        <w:trPr>
          <w:trHeight w:val="407"/>
        </w:trPr>
        <w:tc>
          <w:tcPr>
            <w:tcW w:w="2213" w:type="pct"/>
          </w:tcPr>
          <w:p w14:paraId="49624FD8" w14:textId="4319E7B0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ผลประโยชน์ของพนักงาน</w:t>
            </w:r>
          </w:p>
        </w:tc>
        <w:tc>
          <w:tcPr>
            <w:tcW w:w="642" w:type="pct"/>
            <w:vAlign w:val="bottom"/>
          </w:tcPr>
          <w:p w14:paraId="5B9DF59C" w14:textId="3A86B23D" w:rsidR="00133E94" w:rsidRPr="00CC6D18" w:rsidRDefault="00A05E0F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27,262</w:t>
            </w:r>
          </w:p>
        </w:tc>
        <w:tc>
          <w:tcPr>
            <w:tcW w:w="148" w:type="pct"/>
          </w:tcPr>
          <w:p w14:paraId="55E445A0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vAlign w:val="bottom"/>
          </w:tcPr>
          <w:p w14:paraId="314FF0CE" w14:textId="160139E0" w:rsidR="00133E94" w:rsidRPr="00CC6D18" w:rsidRDefault="007B3DB0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25,251</w:t>
            </w:r>
          </w:p>
        </w:tc>
        <w:tc>
          <w:tcPr>
            <w:tcW w:w="149" w:type="pct"/>
          </w:tcPr>
          <w:p w14:paraId="62D5D4F8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40580888" w14:textId="311FFD64" w:rsidR="00133E94" w:rsidRPr="00CC6D18" w:rsidRDefault="006811C0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21,615</w:t>
            </w:r>
          </w:p>
        </w:tc>
        <w:tc>
          <w:tcPr>
            <w:tcW w:w="148" w:type="pct"/>
          </w:tcPr>
          <w:p w14:paraId="0C4C2C77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615289A6" w14:textId="5D1570E4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25,251</w:t>
            </w:r>
          </w:p>
        </w:tc>
      </w:tr>
      <w:tr w:rsidR="00F93DB3" w:rsidRPr="00CC6D18" w14:paraId="66362E69" w14:textId="77777777" w:rsidTr="00E657AF">
        <w:trPr>
          <w:trHeight w:val="407"/>
        </w:trPr>
        <w:tc>
          <w:tcPr>
            <w:tcW w:w="2213" w:type="pct"/>
          </w:tcPr>
          <w:p w14:paraId="2D947D21" w14:textId="53DA157E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6"/>
              </w:tabs>
              <w:spacing w:line="240" w:lineRule="auto"/>
              <w:ind w:left="296" w:hanging="296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ค่าโฆษณาและค่าใช้จ่ายในการส่งเสริมการขาย</w:t>
            </w:r>
          </w:p>
        </w:tc>
        <w:tc>
          <w:tcPr>
            <w:tcW w:w="642" w:type="pct"/>
            <w:vAlign w:val="bottom"/>
          </w:tcPr>
          <w:p w14:paraId="34912B64" w14:textId="7617C9AB" w:rsidR="00133E94" w:rsidRPr="00CC6D18" w:rsidRDefault="00A05E0F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C97DC5" w:rsidRPr="00CC6D18">
              <w:rPr>
                <w:rFonts w:asciiTheme="majorBidi" w:hAnsiTheme="majorBidi" w:cstheme="majorBidi"/>
                <w:sz w:val="30"/>
                <w:szCs w:val="30"/>
              </w:rPr>
              <w:t>264</w:t>
            </w:r>
          </w:p>
        </w:tc>
        <w:tc>
          <w:tcPr>
            <w:tcW w:w="148" w:type="pct"/>
          </w:tcPr>
          <w:p w14:paraId="403A589F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vAlign w:val="bottom"/>
          </w:tcPr>
          <w:p w14:paraId="19669592" w14:textId="47FE6D72" w:rsidR="00133E94" w:rsidRPr="00CC6D18" w:rsidRDefault="007B3DB0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22,</w:t>
            </w:r>
            <w:r w:rsidR="00C97DC5" w:rsidRPr="00CC6D18">
              <w:rPr>
                <w:rFonts w:asciiTheme="majorBidi" w:hAnsiTheme="majorBidi" w:cstheme="majorBidi"/>
                <w:sz w:val="30"/>
                <w:szCs w:val="30"/>
              </w:rPr>
              <w:t>623</w:t>
            </w:r>
          </w:p>
        </w:tc>
        <w:tc>
          <w:tcPr>
            <w:tcW w:w="149" w:type="pct"/>
          </w:tcPr>
          <w:p w14:paraId="0F84B24C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70B8C02F" w14:textId="233DC870" w:rsidR="00133E94" w:rsidRPr="00CC6D18" w:rsidRDefault="0060763A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6,364</w:t>
            </w:r>
          </w:p>
        </w:tc>
        <w:tc>
          <w:tcPr>
            <w:tcW w:w="148" w:type="pct"/>
          </w:tcPr>
          <w:p w14:paraId="7AB1BC36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0F8E6E9D" w14:textId="1A98BA84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22,714</w:t>
            </w:r>
          </w:p>
        </w:tc>
      </w:tr>
      <w:tr w:rsidR="00F93DB3" w:rsidRPr="00CC6D18" w14:paraId="7B93C2D9" w14:textId="77777777" w:rsidTr="00E657AF">
        <w:trPr>
          <w:trHeight w:val="407"/>
        </w:trPr>
        <w:tc>
          <w:tcPr>
            <w:tcW w:w="2213" w:type="pct"/>
          </w:tcPr>
          <w:p w14:paraId="00D946B4" w14:textId="70775258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642" w:type="pct"/>
            <w:vAlign w:val="bottom"/>
          </w:tcPr>
          <w:p w14:paraId="2A7A104E" w14:textId="326BECC2" w:rsidR="00133E94" w:rsidRPr="00CC6D18" w:rsidRDefault="00A05E0F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1,971</w:t>
            </w:r>
          </w:p>
        </w:tc>
        <w:tc>
          <w:tcPr>
            <w:tcW w:w="148" w:type="pct"/>
          </w:tcPr>
          <w:p w14:paraId="27D0518E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vAlign w:val="bottom"/>
          </w:tcPr>
          <w:p w14:paraId="7DD57762" w14:textId="5B6F5AE2" w:rsidR="00133E94" w:rsidRPr="00CC6D18" w:rsidRDefault="007B3DB0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02EC2" w:rsidRPr="00CC6D18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49" w:type="pct"/>
          </w:tcPr>
          <w:p w14:paraId="0151D50B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3B66A831" w14:textId="5B3F8FEC" w:rsidR="00133E94" w:rsidRPr="00CC6D18" w:rsidRDefault="006811C0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1,656</w:t>
            </w:r>
          </w:p>
        </w:tc>
        <w:tc>
          <w:tcPr>
            <w:tcW w:w="148" w:type="pct"/>
          </w:tcPr>
          <w:p w14:paraId="6C4F252F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33526905" w14:textId="70380BB4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830</w:t>
            </w:r>
          </w:p>
        </w:tc>
      </w:tr>
      <w:tr w:rsidR="00F93DB3" w:rsidRPr="00CC6D18" w14:paraId="71E72D5F" w14:textId="77777777" w:rsidTr="00E657AF">
        <w:trPr>
          <w:trHeight w:val="407"/>
        </w:trPr>
        <w:tc>
          <w:tcPr>
            <w:tcW w:w="2213" w:type="pct"/>
          </w:tcPr>
          <w:p w14:paraId="3EF70155" w14:textId="2C9EF66D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642" w:type="pct"/>
            <w:tcBorders>
              <w:bottom w:val="single" w:sz="4" w:space="0" w:color="auto"/>
            </w:tcBorders>
            <w:vAlign w:val="bottom"/>
          </w:tcPr>
          <w:p w14:paraId="24FAE69C" w14:textId="381B5956" w:rsidR="00133E94" w:rsidRPr="00CC6D18" w:rsidRDefault="00A05E0F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14,</w:t>
            </w:r>
            <w:r w:rsidR="00C97DC5" w:rsidRPr="00CC6D18"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  <w:tc>
          <w:tcPr>
            <w:tcW w:w="148" w:type="pct"/>
          </w:tcPr>
          <w:p w14:paraId="486DB927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3464D5C6" w14:textId="1218DE5F" w:rsidR="00133E94" w:rsidRPr="00CC6D18" w:rsidRDefault="007B3DB0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24,</w:t>
            </w:r>
            <w:r w:rsidR="00C97DC5" w:rsidRPr="00CC6D18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C02EC2" w:rsidRPr="00CC6D1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9" w:type="pct"/>
          </w:tcPr>
          <w:p w14:paraId="1B69E725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vAlign w:val="bottom"/>
          </w:tcPr>
          <w:p w14:paraId="48D54497" w14:textId="2428D32B" w:rsidR="00133E94" w:rsidRPr="00CC6D18" w:rsidRDefault="00447591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11,670</w:t>
            </w:r>
          </w:p>
        </w:tc>
        <w:tc>
          <w:tcPr>
            <w:tcW w:w="148" w:type="pct"/>
          </w:tcPr>
          <w:p w14:paraId="38B54001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1C653677" w14:textId="3125E99C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24,468</w:t>
            </w:r>
          </w:p>
        </w:tc>
      </w:tr>
      <w:tr w:rsidR="00F93DB3" w:rsidRPr="00CC6D18" w14:paraId="72B68AD0" w14:textId="77777777" w:rsidTr="00E657AF">
        <w:trPr>
          <w:trHeight w:val="407"/>
        </w:trPr>
        <w:tc>
          <w:tcPr>
            <w:tcW w:w="2213" w:type="pct"/>
          </w:tcPr>
          <w:p w14:paraId="4BF8764A" w14:textId="69608232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ED16C" w14:textId="7F41DC1F" w:rsidR="00133E94" w:rsidRPr="00CC6D18" w:rsidRDefault="00A05E0F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50,929</w:t>
            </w:r>
          </w:p>
        </w:tc>
        <w:tc>
          <w:tcPr>
            <w:tcW w:w="148" w:type="pct"/>
          </w:tcPr>
          <w:p w14:paraId="2014DC3A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515531" w14:textId="28CC0445" w:rsidR="00133E94" w:rsidRPr="00CC6D18" w:rsidRDefault="007B3DB0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73,20</w:t>
            </w:r>
            <w:r w:rsidR="00C97DC5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14:paraId="5A3E1483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A5CC05" w14:textId="12F780E7" w:rsidR="00133E94" w:rsidRPr="00CC6D18" w:rsidRDefault="006811C0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41,305</w:t>
            </w:r>
          </w:p>
        </w:tc>
        <w:tc>
          <w:tcPr>
            <w:tcW w:w="148" w:type="pct"/>
          </w:tcPr>
          <w:p w14:paraId="65909AE7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938DDF" w14:textId="167FCAD5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73,263</w:t>
            </w:r>
          </w:p>
        </w:tc>
      </w:tr>
      <w:tr w:rsidR="00F93DB3" w:rsidRPr="00CC6D18" w14:paraId="075DF594" w14:textId="77777777" w:rsidTr="00E657AF">
        <w:trPr>
          <w:trHeight w:val="407"/>
        </w:trPr>
        <w:tc>
          <w:tcPr>
            <w:tcW w:w="2213" w:type="pct"/>
          </w:tcPr>
          <w:p w14:paraId="686FD31B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2" w:type="pct"/>
            <w:tcBorders>
              <w:top w:val="double" w:sz="4" w:space="0" w:color="auto"/>
            </w:tcBorders>
            <w:vAlign w:val="bottom"/>
          </w:tcPr>
          <w:p w14:paraId="250296C4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F5E9C84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vAlign w:val="bottom"/>
          </w:tcPr>
          <w:p w14:paraId="1BA76074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F2BF636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double" w:sz="4" w:space="0" w:color="auto"/>
            </w:tcBorders>
            <w:vAlign w:val="bottom"/>
          </w:tcPr>
          <w:p w14:paraId="54917F09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CC35B34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1D8EB90D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3DB3" w:rsidRPr="00CC6D18" w14:paraId="6AD11ECC" w14:textId="77777777" w:rsidTr="00E657AF">
        <w:trPr>
          <w:trHeight w:val="407"/>
        </w:trPr>
        <w:tc>
          <w:tcPr>
            <w:tcW w:w="2213" w:type="pct"/>
          </w:tcPr>
          <w:p w14:paraId="548D1827" w14:textId="2C00D313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รวมอยู่ในค่าใช้จ่ายในการบริหาร</w:t>
            </w:r>
          </w:p>
        </w:tc>
        <w:tc>
          <w:tcPr>
            <w:tcW w:w="641" w:type="pct"/>
            <w:vAlign w:val="bottom"/>
          </w:tcPr>
          <w:p w14:paraId="43E466DC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C4AE5D5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vAlign w:val="bottom"/>
          </w:tcPr>
          <w:p w14:paraId="505FE309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0995B520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4F5252D5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44096CA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5CE57BF4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3DB3" w:rsidRPr="00CC6D18" w14:paraId="528323A8" w14:textId="77777777" w:rsidTr="00E657AF">
        <w:trPr>
          <w:trHeight w:val="407"/>
        </w:trPr>
        <w:tc>
          <w:tcPr>
            <w:tcW w:w="2213" w:type="pct"/>
          </w:tcPr>
          <w:p w14:paraId="0A5704C2" w14:textId="36AE46A3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ผลประโยชน์ของพนักงาน</w:t>
            </w:r>
          </w:p>
        </w:tc>
        <w:tc>
          <w:tcPr>
            <w:tcW w:w="641" w:type="pct"/>
            <w:vAlign w:val="bottom"/>
          </w:tcPr>
          <w:p w14:paraId="475E475D" w14:textId="6DFED342" w:rsidR="00133E94" w:rsidRPr="00CC6D18" w:rsidRDefault="00A05E0F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61,294</w:t>
            </w:r>
          </w:p>
        </w:tc>
        <w:tc>
          <w:tcPr>
            <w:tcW w:w="148" w:type="pct"/>
          </w:tcPr>
          <w:p w14:paraId="06E4A02B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vAlign w:val="bottom"/>
          </w:tcPr>
          <w:p w14:paraId="0BE13BE2" w14:textId="5CBB5F35" w:rsidR="00133E94" w:rsidRPr="00CC6D18" w:rsidRDefault="007B3DB0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45,073</w:t>
            </w:r>
          </w:p>
        </w:tc>
        <w:tc>
          <w:tcPr>
            <w:tcW w:w="149" w:type="pct"/>
          </w:tcPr>
          <w:p w14:paraId="5AC311A9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088961F4" w14:textId="0F6C6F52" w:rsidR="00133E94" w:rsidRPr="00CC6D18" w:rsidRDefault="006811C0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50,953</w:t>
            </w:r>
          </w:p>
        </w:tc>
        <w:tc>
          <w:tcPr>
            <w:tcW w:w="148" w:type="pct"/>
          </w:tcPr>
          <w:p w14:paraId="197F9427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4E634CB9" w14:textId="044D0B62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40,987</w:t>
            </w:r>
          </w:p>
        </w:tc>
      </w:tr>
      <w:tr w:rsidR="00F93DB3" w:rsidRPr="00CC6D18" w14:paraId="4FE0D762" w14:textId="77777777" w:rsidTr="00E657AF">
        <w:trPr>
          <w:trHeight w:val="407"/>
        </w:trPr>
        <w:tc>
          <w:tcPr>
            <w:tcW w:w="2213" w:type="pct"/>
          </w:tcPr>
          <w:p w14:paraId="0C1E055A" w14:textId="56D8A0AC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641" w:type="pct"/>
            <w:vAlign w:val="bottom"/>
          </w:tcPr>
          <w:p w14:paraId="76C001B1" w14:textId="389F242C" w:rsidR="00133E94" w:rsidRPr="00CC6D18" w:rsidRDefault="00A05E0F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17,912</w:t>
            </w:r>
          </w:p>
        </w:tc>
        <w:tc>
          <w:tcPr>
            <w:tcW w:w="148" w:type="pct"/>
          </w:tcPr>
          <w:p w14:paraId="3F0DE5C0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vAlign w:val="bottom"/>
          </w:tcPr>
          <w:p w14:paraId="1333D9BC" w14:textId="0494C457" w:rsidR="00133E94" w:rsidRPr="00CC6D18" w:rsidRDefault="007B3DB0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15,16</w:t>
            </w:r>
            <w:r w:rsidR="00C97DC5" w:rsidRPr="00CC6D1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9" w:type="pct"/>
          </w:tcPr>
          <w:p w14:paraId="4734B2C0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4BBA4518" w14:textId="3FBF8A9E" w:rsidR="00133E94" w:rsidRPr="00CC6D18" w:rsidRDefault="006811C0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="00C97DC5" w:rsidRPr="00CC6D18">
              <w:rPr>
                <w:rFonts w:asciiTheme="majorBidi" w:hAnsiTheme="majorBidi" w:cstheme="majorBidi"/>
                <w:sz w:val="30"/>
                <w:szCs w:val="30"/>
              </w:rPr>
              <w:t>621</w:t>
            </w:r>
          </w:p>
        </w:tc>
        <w:tc>
          <w:tcPr>
            <w:tcW w:w="148" w:type="pct"/>
          </w:tcPr>
          <w:p w14:paraId="43F97F49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5594FDFE" w14:textId="1ABA53D8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11,641</w:t>
            </w:r>
          </w:p>
        </w:tc>
      </w:tr>
      <w:tr w:rsidR="00F93DB3" w:rsidRPr="00CC6D18" w14:paraId="3D2DF792" w14:textId="77777777" w:rsidTr="00E657AF">
        <w:trPr>
          <w:trHeight w:val="407"/>
        </w:trPr>
        <w:tc>
          <w:tcPr>
            <w:tcW w:w="2213" w:type="pct"/>
          </w:tcPr>
          <w:p w14:paraId="7EA3F971" w14:textId="4F98CEEF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641" w:type="pct"/>
            <w:vAlign w:val="bottom"/>
          </w:tcPr>
          <w:p w14:paraId="73A56B4B" w14:textId="15EF6CBD" w:rsidR="00133E94" w:rsidRPr="00CC6D18" w:rsidRDefault="00A05E0F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8,578</w:t>
            </w:r>
          </w:p>
        </w:tc>
        <w:tc>
          <w:tcPr>
            <w:tcW w:w="148" w:type="pct"/>
          </w:tcPr>
          <w:p w14:paraId="2C121734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vAlign w:val="bottom"/>
          </w:tcPr>
          <w:p w14:paraId="4D110294" w14:textId="7030858A" w:rsidR="00133E94" w:rsidRPr="00CC6D18" w:rsidRDefault="007B3DB0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5,131</w:t>
            </w:r>
          </w:p>
        </w:tc>
        <w:tc>
          <w:tcPr>
            <w:tcW w:w="149" w:type="pct"/>
          </w:tcPr>
          <w:p w14:paraId="209CB5B1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36F31D8B" w14:textId="7C9209FD" w:rsidR="00133E94" w:rsidRPr="00CC6D18" w:rsidRDefault="006811C0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5,880</w:t>
            </w:r>
          </w:p>
        </w:tc>
        <w:tc>
          <w:tcPr>
            <w:tcW w:w="148" w:type="pct"/>
          </w:tcPr>
          <w:p w14:paraId="27C139F6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3AD94B63" w14:textId="253DBB5A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4,200</w:t>
            </w:r>
          </w:p>
        </w:tc>
      </w:tr>
      <w:tr w:rsidR="00F93DB3" w:rsidRPr="00CC6D18" w14:paraId="5F6E0D42" w14:textId="77777777" w:rsidTr="00E657AF">
        <w:trPr>
          <w:trHeight w:val="407"/>
        </w:trPr>
        <w:tc>
          <w:tcPr>
            <w:tcW w:w="2213" w:type="pct"/>
          </w:tcPr>
          <w:p w14:paraId="4EB46689" w14:textId="3447889B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ค่าใช้จ่ายในการเดินทาง</w:t>
            </w:r>
          </w:p>
        </w:tc>
        <w:tc>
          <w:tcPr>
            <w:tcW w:w="641" w:type="pct"/>
            <w:vAlign w:val="bottom"/>
          </w:tcPr>
          <w:p w14:paraId="79CE7F57" w14:textId="577DFCD1" w:rsidR="00133E94" w:rsidRPr="00CC6D18" w:rsidRDefault="00A05E0F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3,294</w:t>
            </w:r>
          </w:p>
        </w:tc>
        <w:tc>
          <w:tcPr>
            <w:tcW w:w="148" w:type="pct"/>
          </w:tcPr>
          <w:p w14:paraId="01F82A30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vAlign w:val="bottom"/>
          </w:tcPr>
          <w:p w14:paraId="28773766" w14:textId="05D026DA" w:rsidR="00133E94" w:rsidRPr="00CC6D18" w:rsidRDefault="007B3DB0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2,111</w:t>
            </w:r>
          </w:p>
        </w:tc>
        <w:tc>
          <w:tcPr>
            <w:tcW w:w="149" w:type="pct"/>
          </w:tcPr>
          <w:p w14:paraId="0095143C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7235F38C" w14:textId="56F906C9" w:rsidR="00133E94" w:rsidRPr="00CC6D18" w:rsidRDefault="006811C0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3,0</w:t>
            </w:r>
            <w:r w:rsidR="00C97DC5" w:rsidRPr="00CC6D18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48" w:type="pct"/>
          </w:tcPr>
          <w:p w14:paraId="1ACD3314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4D2D56F7" w14:textId="311774CA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2,089</w:t>
            </w:r>
          </w:p>
        </w:tc>
      </w:tr>
      <w:tr w:rsidR="00F93DB3" w:rsidRPr="00CC6D18" w14:paraId="4841F7E2" w14:textId="77777777" w:rsidTr="00E657AF">
        <w:trPr>
          <w:trHeight w:val="407"/>
        </w:trPr>
        <w:tc>
          <w:tcPr>
            <w:tcW w:w="2213" w:type="pct"/>
          </w:tcPr>
          <w:p w14:paraId="4508EC29" w14:textId="37507DB9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641" w:type="pct"/>
            <w:vAlign w:val="bottom"/>
          </w:tcPr>
          <w:p w14:paraId="0258C7A0" w14:textId="66A1BFA2" w:rsidR="00133E94" w:rsidRPr="00CC6D18" w:rsidRDefault="00A05E0F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21,246</w:t>
            </w:r>
          </w:p>
        </w:tc>
        <w:tc>
          <w:tcPr>
            <w:tcW w:w="148" w:type="pct"/>
          </w:tcPr>
          <w:p w14:paraId="22EEF9BA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vAlign w:val="bottom"/>
          </w:tcPr>
          <w:p w14:paraId="44EF1BAE" w14:textId="2468C9E3" w:rsidR="00133E94" w:rsidRPr="00CC6D18" w:rsidRDefault="007B3DB0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13,</w:t>
            </w:r>
            <w:r w:rsidR="00C97DC5" w:rsidRPr="00CC6D18">
              <w:rPr>
                <w:rFonts w:asciiTheme="majorBidi" w:hAnsiTheme="majorBidi" w:cstheme="majorBidi"/>
                <w:sz w:val="30"/>
                <w:szCs w:val="30"/>
              </w:rPr>
              <w:t>916</w:t>
            </w:r>
          </w:p>
        </w:tc>
        <w:tc>
          <w:tcPr>
            <w:tcW w:w="149" w:type="pct"/>
          </w:tcPr>
          <w:p w14:paraId="2405BB27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0AE991F3" w14:textId="4B006DEA" w:rsidR="00133E94" w:rsidRPr="00CC6D18" w:rsidRDefault="006811C0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="00C97DC5" w:rsidRPr="00CC6D18">
              <w:rPr>
                <w:rFonts w:asciiTheme="majorBidi" w:hAnsiTheme="majorBidi" w:cstheme="majorBidi"/>
                <w:sz w:val="30"/>
                <w:szCs w:val="30"/>
              </w:rPr>
              <w:t>918</w:t>
            </w:r>
          </w:p>
        </w:tc>
        <w:tc>
          <w:tcPr>
            <w:tcW w:w="148" w:type="pct"/>
          </w:tcPr>
          <w:p w14:paraId="3D90D565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78574D6B" w14:textId="46008F0E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12,239</w:t>
            </w:r>
          </w:p>
        </w:tc>
      </w:tr>
      <w:tr w:rsidR="00F93DB3" w:rsidRPr="00CC6D18" w14:paraId="66779D8F" w14:textId="77777777" w:rsidTr="00E657AF">
        <w:trPr>
          <w:trHeight w:val="407"/>
        </w:trPr>
        <w:tc>
          <w:tcPr>
            <w:tcW w:w="2213" w:type="pct"/>
          </w:tcPr>
          <w:p w14:paraId="2EF685CE" w14:textId="26424939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7806C1" w14:textId="683573D3" w:rsidR="00133E94" w:rsidRPr="00CC6D18" w:rsidRDefault="00A05E0F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112,324</w:t>
            </w:r>
          </w:p>
        </w:tc>
        <w:tc>
          <w:tcPr>
            <w:tcW w:w="148" w:type="pct"/>
          </w:tcPr>
          <w:p w14:paraId="11A7E891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91BCF8" w14:textId="08389739" w:rsidR="00133E94" w:rsidRPr="00CC6D18" w:rsidRDefault="007B3DB0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81,3</w:t>
            </w:r>
            <w:r w:rsidR="00C97DC5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</w:t>
            </w:r>
          </w:p>
        </w:tc>
        <w:tc>
          <w:tcPr>
            <w:tcW w:w="149" w:type="pct"/>
          </w:tcPr>
          <w:p w14:paraId="7F0B5C11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8009E" w14:textId="3BB6EEB5" w:rsidR="00133E94" w:rsidRPr="00CC6D18" w:rsidRDefault="006811C0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85,403</w:t>
            </w:r>
          </w:p>
        </w:tc>
        <w:tc>
          <w:tcPr>
            <w:tcW w:w="148" w:type="pct"/>
          </w:tcPr>
          <w:p w14:paraId="069CA4C3" w14:textId="77777777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698DF4" w14:textId="386B0852" w:rsidR="00133E94" w:rsidRPr="00CC6D18" w:rsidRDefault="00133E94" w:rsidP="0013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71,156</w:t>
            </w:r>
          </w:p>
        </w:tc>
      </w:tr>
    </w:tbl>
    <w:p w14:paraId="7C3938DF" w14:textId="77777777" w:rsidR="00133E94" w:rsidRPr="00CC6D18" w:rsidRDefault="00133E94" w:rsidP="008E4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5449EC9" w14:textId="69C4B11A" w:rsidR="00BE0EC1" w:rsidRPr="00CC6D18" w:rsidRDefault="00BE0EC1" w:rsidP="002E1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Calibri" w:hAnsi="Angsana New"/>
          <w:sz w:val="30"/>
          <w:szCs w:val="30"/>
        </w:rPr>
      </w:pPr>
      <w:r w:rsidRPr="00CC6D18">
        <w:rPr>
          <w:rFonts w:asciiTheme="majorBidi" w:hAnsiTheme="majorBidi" w:cstheme="majorBidi"/>
          <w:sz w:val="30"/>
          <w:szCs w:val="30"/>
          <w:cs/>
          <w:lang w:val="en-GB"/>
        </w:rPr>
        <w:t>ในระหว่างปี</w:t>
      </w:r>
      <w:r w:rsidRPr="00CC6D1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C6D18">
        <w:rPr>
          <w:rFonts w:ascii="Angsana New" w:eastAsia="Calibri" w:hAnsi="Angsana New"/>
          <w:sz w:val="30"/>
          <w:szCs w:val="30"/>
        </w:rPr>
        <w:t>256</w:t>
      </w:r>
      <w:r w:rsidR="00DF693A" w:rsidRPr="00CC6D18">
        <w:rPr>
          <w:rFonts w:ascii="Angsana New" w:eastAsia="Calibri" w:hAnsi="Angsana New"/>
          <w:sz w:val="30"/>
          <w:szCs w:val="30"/>
        </w:rPr>
        <w:t>6</w:t>
      </w:r>
      <w:r w:rsidRPr="00CC6D18">
        <w:rPr>
          <w:rFonts w:ascii="Angsana New" w:eastAsia="Calibri" w:hAnsi="Angsana New"/>
          <w:sz w:val="30"/>
          <w:szCs w:val="30"/>
        </w:rPr>
        <w:t xml:space="preserve"> </w:t>
      </w:r>
      <w:r w:rsidR="002E1F7E" w:rsidRPr="00CC6D18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CC6D18">
        <w:rPr>
          <w:rFonts w:ascii="Angsana New" w:eastAsia="Calibri" w:hAnsi="Angsana New"/>
          <w:sz w:val="30"/>
          <w:szCs w:val="30"/>
          <w:cs/>
        </w:rPr>
        <w:t xml:space="preserve">บริษัทจ่ายเงินสมทบกองทุนสำรองเลี้ยงชีพสำหรับพนักงานเป็นจำนวน </w:t>
      </w:r>
      <w:r w:rsidRPr="00CC6D18">
        <w:rPr>
          <w:rFonts w:ascii="Angsana New" w:eastAsia="Calibri" w:hAnsi="Angsana New"/>
          <w:sz w:val="30"/>
          <w:szCs w:val="30"/>
        </w:rPr>
        <w:t>1.</w:t>
      </w:r>
      <w:r w:rsidR="00A05E0F" w:rsidRPr="00CC6D18">
        <w:rPr>
          <w:rFonts w:ascii="Angsana New" w:eastAsia="Calibri" w:hAnsi="Angsana New" w:hint="cs"/>
          <w:sz w:val="30"/>
          <w:szCs w:val="30"/>
          <w:cs/>
        </w:rPr>
        <w:t>4</w:t>
      </w:r>
      <w:r w:rsidRPr="00CC6D18">
        <w:rPr>
          <w:rFonts w:ascii="Angsana New" w:eastAsia="Calibri" w:hAnsi="Angsana New"/>
          <w:sz w:val="30"/>
          <w:szCs w:val="30"/>
        </w:rPr>
        <w:t xml:space="preserve"> </w:t>
      </w:r>
      <w:r w:rsidRPr="00CC6D18">
        <w:rPr>
          <w:rFonts w:ascii="Angsana New" w:eastAsia="Calibri" w:hAnsi="Angsana New"/>
          <w:sz w:val="30"/>
          <w:szCs w:val="30"/>
          <w:cs/>
        </w:rPr>
        <w:t>ล้านบาท</w:t>
      </w:r>
      <w:r w:rsidR="002E1F7E" w:rsidRPr="00CC6D18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CC6D18">
        <w:rPr>
          <w:rFonts w:ascii="Angsana New" w:eastAsia="Calibri" w:hAnsi="Angsana New"/>
          <w:i/>
          <w:iCs/>
          <w:sz w:val="30"/>
          <w:szCs w:val="30"/>
          <w:cs/>
        </w:rPr>
        <w:t>(</w:t>
      </w:r>
      <w:r w:rsidRPr="00CC6D18">
        <w:rPr>
          <w:rFonts w:ascii="Angsana New" w:eastAsia="Calibri" w:hAnsi="Angsana New"/>
          <w:i/>
          <w:iCs/>
          <w:sz w:val="30"/>
          <w:szCs w:val="30"/>
        </w:rPr>
        <w:t>256</w:t>
      </w:r>
      <w:r w:rsidR="00A05E0F" w:rsidRPr="00CC6D18">
        <w:rPr>
          <w:rFonts w:ascii="Angsana New" w:eastAsia="Calibri" w:hAnsi="Angsana New"/>
          <w:i/>
          <w:iCs/>
          <w:sz w:val="30"/>
          <w:szCs w:val="30"/>
        </w:rPr>
        <w:t>5</w:t>
      </w:r>
      <w:r w:rsidRPr="00CC6D18">
        <w:rPr>
          <w:rFonts w:ascii="Angsana New" w:eastAsia="Calibri" w:hAnsi="Angsana New"/>
          <w:i/>
          <w:iCs/>
          <w:sz w:val="30"/>
          <w:szCs w:val="30"/>
        </w:rPr>
        <w:t xml:space="preserve">: </w:t>
      </w:r>
      <w:r w:rsidR="00A368D9" w:rsidRPr="00CC6D18">
        <w:rPr>
          <w:rFonts w:ascii="Angsana New" w:eastAsia="Calibri" w:hAnsi="Angsana New"/>
          <w:i/>
          <w:iCs/>
          <w:sz w:val="30"/>
          <w:szCs w:val="30"/>
        </w:rPr>
        <w:t>1.</w:t>
      </w:r>
      <w:r w:rsidR="00A05E0F" w:rsidRPr="00CC6D18">
        <w:rPr>
          <w:rFonts w:ascii="Angsana New" w:eastAsia="Calibri" w:hAnsi="Angsana New"/>
          <w:i/>
          <w:iCs/>
          <w:sz w:val="30"/>
          <w:szCs w:val="30"/>
        </w:rPr>
        <w:t>3</w:t>
      </w:r>
      <w:r w:rsidRPr="00CC6D18">
        <w:rPr>
          <w:rFonts w:ascii="Angsana New" w:eastAsia="Calibri" w:hAnsi="Angsana New"/>
          <w:i/>
          <w:iCs/>
          <w:sz w:val="30"/>
          <w:szCs w:val="30"/>
        </w:rPr>
        <w:t xml:space="preserve"> </w:t>
      </w:r>
      <w:r w:rsidRPr="00CC6D18">
        <w:rPr>
          <w:rFonts w:ascii="Angsana New" w:eastAsia="Calibri" w:hAnsi="Angsana New"/>
          <w:i/>
          <w:iCs/>
          <w:sz w:val="30"/>
          <w:szCs w:val="30"/>
          <w:cs/>
        </w:rPr>
        <w:t>ล้านบาท)</w:t>
      </w:r>
      <w:r w:rsidRPr="00CC6D18">
        <w:rPr>
          <w:rFonts w:ascii="Angsana New" w:eastAsia="Calibri" w:hAnsi="Angsana New"/>
          <w:sz w:val="30"/>
          <w:szCs w:val="30"/>
          <w:cs/>
        </w:rPr>
        <w:t xml:space="preserve"> ซึ่งแสดงเป็นส่วนหนึ่งของค่าใช้จ่ายผลประโยชน์ของพนักงาน</w:t>
      </w:r>
    </w:p>
    <w:p w14:paraId="448C5C63" w14:textId="77777777" w:rsidR="00BE0EC1" w:rsidRPr="00CC6D18" w:rsidRDefault="00BE0EC1" w:rsidP="002E1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7C113DC" w14:textId="5BEA25B6" w:rsidR="00BE0EC1" w:rsidRPr="00CC6D18" w:rsidRDefault="005935EE" w:rsidP="00BE0EC1">
      <w:pPr>
        <w:pStyle w:val="block"/>
        <w:tabs>
          <w:tab w:val="left" w:pos="540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CC6D18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2</w:t>
      </w:r>
      <w:r w:rsidR="00420929" w:rsidRPr="00CC6D18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1</w:t>
      </w:r>
      <w:r w:rsidR="00BE0EC1" w:rsidRPr="00CC6D18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ab/>
      </w:r>
      <w:r w:rsidR="00BE0EC1" w:rsidRPr="00CC6D18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ภาษีเงินได้</w:t>
      </w:r>
    </w:p>
    <w:p w14:paraId="2523CD38" w14:textId="546F7DF5" w:rsidR="00BE0EC1" w:rsidRPr="00CC6D18" w:rsidRDefault="00BE0EC1" w:rsidP="00420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89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63"/>
        <w:gridCol w:w="1162"/>
        <w:gridCol w:w="271"/>
        <w:gridCol w:w="1188"/>
        <w:gridCol w:w="242"/>
        <w:gridCol w:w="1162"/>
        <w:gridCol w:w="264"/>
        <w:gridCol w:w="1111"/>
      </w:tblGrid>
      <w:tr w:rsidR="00420929" w:rsidRPr="00CC6D18" w14:paraId="20C14EEA" w14:textId="77777777">
        <w:trPr>
          <w:trHeight w:val="427"/>
          <w:tblHeader/>
        </w:trPr>
        <w:tc>
          <w:tcPr>
            <w:tcW w:w="1988" w:type="pct"/>
          </w:tcPr>
          <w:p w14:paraId="75E975B3" w14:textId="04BB7970" w:rsidR="00420929" w:rsidRPr="00CC6D18" w:rsidRDefault="00E35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462" w:type="pct"/>
            <w:gridSpan w:val="3"/>
          </w:tcPr>
          <w:p w14:paraId="18554360" w14:textId="77777777" w:rsidR="00420929" w:rsidRPr="00CC6D18" w:rsidRDefault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1A066A5B" w14:textId="77777777" w:rsidR="00420929" w:rsidRPr="00CC6D18" w:rsidRDefault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pct"/>
            <w:gridSpan w:val="3"/>
            <w:vAlign w:val="bottom"/>
          </w:tcPr>
          <w:p w14:paraId="032AEC8B" w14:textId="77777777" w:rsidR="00420929" w:rsidRPr="00CC6D18" w:rsidRDefault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0929" w:rsidRPr="00CC6D18" w14:paraId="3EBEAA43" w14:textId="77777777">
        <w:trPr>
          <w:trHeight w:val="417"/>
          <w:tblHeader/>
        </w:trPr>
        <w:tc>
          <w:tcPr>
            <w:tcW w:w="1988" w:type="pct"/>
          </w:tcPr>
          <w:p w14:paraId="32FD2640" w14:textId="77777777" w:rsidR="00420929" w:rsidRPr="00CC6D18" w:rsidRDefault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34B13B6B" w14:textId="77777777" w:rsidR="00420929" w:rsidRPr="00CC6D18" w:rsidRDefault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1" w:type="pct"/>
          </w:tcPr>
          <w:p w14:paraId="0E414D5E" w14:textId="77777777" w:rsidR="00420929" w:rsidRPr="00CC6D18" w:rsidRDefault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7A41CC49" w14:textId="77777777" w:rsidR="00420929" w:rsidRPr="00CC6D18" w:rsidRDefault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5" w:type="pct"/>
          </w:tcPr>
          <w:p w14:paraId="4947151D" w14:textId="77777777" w:rsidR="00420929" w:rsidRPr="00CC6D18" w:rsidRDefault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701D878" w14:textId="77777777" w:rsidR="00420929" w:rsidRPr="00CC6D18" w:rsidRDefault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2CDA52C1" w14:textId="77777777" w:rsidR="00420929" w:rsidRPr="00CC6D18" w:rsidRDefault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4EA583D0" w14:textId="77777777" w:rsidR="00420929" w:rsidRPr="00CC6D18" w:rsidRDefault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20929" w:rsidRPr="00CC6D18" w14:paraId="42AAC1A1" w14:textId="77777777">
        <w:trPr>
          <w:trHeight w:val="417"/>
          <w:tblHeader/>
        </w:trPr>
        <w:tc>
          <w:tcPr>
            <w:tcW w:w="1988" w:type="pct"/>
          </w:tcPr>
          <w:p w14:paraId="3396B52A" w14:textId="77777777" w:rsidR="00420929" w:rsidRPr="00CC6D18" w:rsidRDefault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37B0EA85" w14:textId="77777777" w:rsidR="00420929" w:rsidRPr="00CC6D18" w:rsidRDefault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pct"/>
            <w:gridSpan w:val="3"/>
          </w:tcPr>
          <w:p w14:paraId="1921B720" w14:textId="77777777" w:rsidR="00420929" w:rsidRPr="00CC6D18" w:rsidRDefault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648" w:type="pct"/>
          </w:tcPr>
          <w:p w14:paraId="3D7B130D" w14:textId="77777777" w:rsidR="00420929" w:rsidRPr="00CC6D18" w:rsidRDefault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596BE0D" w14:textId="77777777" w:rsidR="00420929" w:rsidRPr="00CC6D18" w:rsidRDefault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7305DAE0" w14:textId="77777777" w:rsidR="00420929" w:rsidRPr="00CC6D18" w:rsidRDefault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0929" w:rsidRPr="00CC6D18" w14:paraId="47D0F21C" w14:textId="77777777">
        <w:trPr>
          <w:trHeight w:val="417"/>
          <w:tblHeader/>
        </w:trPr>
        <w:tc>
          <w:tcPr>
            <w:tcW w:w="1988" w:type="pct"/>
          </w:tcPr>
          <w:p w14:paraId="2BD319E0" w14:textId="77777777" w:rsidR="00420929" w:rsidRPr="00CC6D18" w:rsidRDefault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2" w:type="pct"/>
            <w:gridSpan w:val="7"/>
          </w:tcPr>
          <w:p w14:paraId="5C947ECA" w14:textId="77777777" w:rsidR="00420929" w:rsidRPr="00CC6D18" w:rsidRDefault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0929" w:rsidRPr="00CC6D18" w14:paraId="54187B47" w14:textId="77777777" w:rsidTr="00420929">
        <w:trPr>
          <w:trHeight w:val="407"/>
        </w:trPr>
        <w:tc>
          <w:tcPr>
            <w:tcW w:w="1988" w:type="pct"/>
          </w:tcPr>
          <w:p w14:paraId="35E4F723" w14:textId="063A2B14" w:rsidR="00420929" w:rsidRPr="00CC6D18" w:rsidRDefault="0042092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ภาษีเงินได้ของปีปัจจุบัน</w:t>
            </w:r>
          </w:p>
        </w:tc>
        <w:tc>
          <w:tcPr>
            <w:tcW w:w="648" w:type="pct"/>
            <w:vAlign w:val="bottom"/>
          </w:tcPr>
          <w:p w14:paraId="2BE9C0D3" w14:textId="59E43581" w:rsidR="00420929" w:rsidRPr="00CC6D18" w:rsidRDefault="0042092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41972097" w14:textId="77777777" w:rsidR="00420929" w:rsidRPr="00CC6D18" w:rsidRDefault="0042092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5DCA14B3" w14:textId="7A062C73" w:rsidR="00420929" w:rsidRPr="00CC6D18" w:rsidRDefault="0042092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2C88FAAF" w14:textId="77777777" w:rsidR="00420929" w:rsidRPr="00CC6D18" w:rsidRDefault="0042092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1E05D562" w14:textId="145E2034" w:rsidR="00420929" w:rsidRPr="00CC6D18" w:rsidRDefault="0042092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0D7C0DB" w14:textId="77777777" w:rsidR="00420929" w:rsidRPr="00CC6D18" w:rsidRDefault="0042092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500E6A7F" w14:textId="3B0A474D" w:rsidR="00420929" w:rsidRPr="00CC6D18" w:rsidRDefault="0042092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0929" w:rsidRPr="00CC6D18" w14:paraId="3AA6FDC0" w14:textId="77777777" w:rsidTr="00732679">
        <w:trPr>
          <w:trHeight w:val="407"/>
        </w:trPr>
        <w:tc>
          <w:tcPr>
            <w:tcW w:w="1988" w:type="pct"/>
          </w:tcPr>
          <w:p w14:paraId="4A3E3746" w14:textId="009364A1" w:rsidR="00420929" w:rsidRPr="00CC6D18" w:rsidRDefault="0042092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สำหรับปีปัจจุบัน </w:t>
            </w:r>
          </w:p>
        </w:tc>
        <w:tc>
          <w:tcPr>
            <w:tcW w:w="648" w:type="pct"/>
            <w:vAlign w:val="bottom"/>
          </w:tcPr>
          <w:p w14:paraId="4FDB4229" w14:textId="4074AADA" w:rsidR="00420929" w:rsidRPr="00CC6D18" w:rsidRDefault="00732679" w:rsidP="00420929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  <w:tc>
          <w:tcPr>
            <w:tcW w:w="151" w:type="pct"/>
          </w:tcPr>
          <w:p w14:paraId="2985EE8C" w14:textId="77777777" w:rsidR="00420929" w:rsidRPr="00CC6D18" w:rsidRDefault="0042092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121D278F" w14:textId="1528E7FF" w:rsidR="00420929" w:rsidRPr="00CC6D18" w:rsidRDefault="0073267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3,4</w:t>
            </w:r>
            <w:r w:rsidR="0070525A" w:rsidRPr="00CC6D18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35" w:type="pct"/>
          </w:tcPr>
          <w:p w14:paraId="0383635B" w14:textId="77777777" w:rsidR="00420929" w:rsidRPr="00CC6D18" w:rsidRDefault="0042092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62875BB2" w14:textId="4FCA11EE" w:rsidR="00420929" w:rsidRPr="00CC6D18" w:rsidRDefault="00732679" w:rsidP="00732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DD599FF" w14:textId="77777777" w:rsidR="00420929" w:rsidRPr="00CC6D18" w:rsidRDefault="0042092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0681BFC8" w14:textId="7A9F767A" w:rsidR="00420929" w:rsidRPr="00CC6D18" w:rsidRDefault="00420929" w:rsidP="00420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20929" w:rsidRPr="00CC6D18" w14:paraId="0BA7AFA7" w14:textId="77777777" w:rsidTr="00732679">
        <w:trPr>
          <w:trHeight w:val="407"/>
        </w:trPr>
        <w:tc>
          <w:tcPr>
            <w:tcW w:w="1988" w:type="pct"/>
          </w:tcPr>
          <w:p w14:paraId="687BF051" w14:textId="77777777" w:rsidR="00420929" w:rsidRPr="00CC6D18" w:rsidRDefault="0042092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BF3B0C" w14:textId="413BDFEE" w:rsidR="00420929" w:rsidRPr="00CC6D18" w:rsidRDefault="00732679" w:rsidP="00420929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347</w:t>
            </w:r>
          </w:p>
        </w:tc>
        <w:tc>
          <w:tcPr>
            <w:tcW w:w="151" w:type="pct"/>
          </w:tcPr>
          <w:p w14:paraId="44494394" w14:textId="77777777" w:rsidR="00420929" w:rsidRPr="00CC6D18" w:rsidRDefault="0042092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2674C" w14:textId="4DACB0D1" w:rsidR="00420929" w:rsidRPr="00CC6D18" w:rsidRDefault="0073267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</w:t>
            </w:r>
            <w:r w:rsidR="0070525A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135" w:type="pct"/>
          </w:tcPr>
          <w:p w14:paraId="5C31A2FA" w14:textId="77777777" w:rsidR="00420929" w:rsidRPr="00CC6D18" w:rsidRDefault="0042092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63EE3" w14:textId="7DEB3F1E" w:rsidR="00420929" w:rsidRPr="00CC6D18" w:rsidRDefault="00765C9A" w:rsidP="0076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CE78426" w14:textId="77777777" w:rsidR="00420929" w:rsidRPr="00CC6D18" w:rsidRDefault="0042092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14:paraId="38C57F0C" w14:textId="3F8BA04D" w:rsidR="00420929" w:rsidRPr="00CC6D18" w:rsidRDefault="00420929" w:rsidP="00420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420929" w:rsidRPr="00CC6D18" w14:paraId="46DE0844" w14:textId="77777777" w:rsidTr="00732679">
        <w:trPr>
          <w:trHeight w:val="407"/>
        </w:trPr>
        <w:tc>
          <w:tcPr>
            <w:tcW w:w="1988" w:type="pct"/>
          </w:tcPr>
          <w:p w14:paraId="7F0A9CEA" w14:textId="77777777" w:rsidR="00420929" w:rsidRPr="00CC6D18" w:rsidRDefault="0042092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vAlign w:val="bottom"/>
          </w:tcPr>
          <w:p w14:paraId="5532AE86" w14:textId="77777777" w:rsidR="00420929" w:rsidRPr="00CC6D18" w:rsidRDefault="00420929" w:rsidP="00420929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145E2BB7" w14:textId="77777777" w:rsidR="00420929" w:rsidRPr="00CC6D18" w:rsidRDefault="0042092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7BBFC792" w14:textId="77777777" w:rsidR="00420929" w:rsidRPr="00CC6D18" w:rsidRDefault="0042092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07581FCF" w14:textId="77777777" w:rsidR="00420929" w:rsidRPr="00CC6D18" w:rsidRDefault="0042092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vAlign w:val="bottom"/>
          </w:tcPr>
          <w:p w14:paraId="5AC8EDBD" w14:textId="77777777" w:rsidR="00420929" w:rsidRPr="00CC6D18" w:rsidRDefault="0042092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9554592" w14:textId="77777777" w:rsidR="00420929" w:rsidRPr="00CC6D18" w:rsidRDefault="0042092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075AF10C" w14:textId="77777777" w:rsidR="00420929" w:rsidRPr="00CC6D18" w:rsidRDefault="0042092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0929" w:rsidRPr="00CC6D18" w14:paraId="2E818B7F" w14:textId="77777777">
        <w:trPr>
          <w:trHeight w:val="407"/>
        </w:trPr>
        <w:tc>
          <w:tcPr>
            <w:tcW w:w="1988" w:type="pct"/>
          </w:tcPr>
          <w:p w14:paraId="12ECF891" w14:textId="77A342E8" w:rsidR="00420929" w:rsidRPr="00CC6D18" w:rsidRDefault="0042092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648" w:type="pct"/>
            <w:vAlign w:val="bottom"/>
          </w:tcPr>
          <w:p w14:paraId="2808A121" w14:textId="77777777" w:rsidR="00420929" w:rsidRPr="00CC6D18" w:rsidRDefault="00420929" w:rsidP="00420929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6E1A2948" w14:textId="77777777" w:rsidR="00420929" w:rsidRPr="00CC6D18" w:rsidRDefault="0042092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7CAE9521" w14:textId="77777777" w:rsidR="00420929" w:rsidRPr="00CC6D18" w:rsidRDefault="0042092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509C1B6F" w14:textId="77777777" w:rsidR="00420929" w:rsidRPr="00CC6D18" w:rsidRDefault="0042092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0FD54253" w14:textId="77777777" w:rsidR="00420929" w:rsidRPr="00CC6D18" w:rsidRDefault="0042092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35E2B32" w14:textId="77777777" w:rsidR="00420929" w:rsidRPr="00CC6D18" w:rsidRDefault="0042092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4EABC3C0" w14:textId="77777777" w:rsidR="00420929" w:rsidRPr="00CC6D18" w:rsidRDefault="0042092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0929" w:rsidRPr="00CC6D18" w14:paraId="5D23FEB2" w14:textId="77777777" w:rsidTr="00732679">
        <w:trPr>
          <w:trHeight w:val="407"/>
        </w:trPr>
        <w:tc>
          <w:tcPr>
            <w:tcW w:w="1988" w:type="pct"/>
          </w:tcPr>
          <w:p w14:paraId="663009E7" w14:textId="4D4AB9EA" w:rsidR="00420929" w:rsidRPr="00CC6D18" w:rsidRDefault="0042092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CC6D18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vAlign w:val="bottom"/>
          </w:tcPr>
          <w:p w14:paraId="5BF8D03D" w14:textId="0F9D19BC" w:rsidR="00420929" w:rsidRPr="00CC6D18" w:rsidRDefault="00732679" w:rsidP="00420929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8,966</w:t>
            </w:r>
          </w:p>
        </w:tc>
        <w:tc>
          <w:tcPr>
            <w:tcW w:w="151" w:type="pct"/>
          </w:tcPr>
          <w:p w14:paraId="73598E85" w14:textId="77777777" w:rsidR="00420929" w:rsidRPr="00CC6D18" w:rsidRDefault="0042092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4DBD86C4" w14:textId="02973E42" w:rsidR="00420929" w:rsidRPr="00CC6D18" w:rsidRDefault="00732679" w:rsidP="00A2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(1,7</w:t>
            </w:r>
            <w:r w:rsidR="0070525A" w:rsidRPr="00CC6D18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" w:type="pct"/>
          </w:tcPr>
          <w:p w14:paraId="7AE7F02E" w14:textId="77777777" w:rsidR="00420929" w:rsidRPr="00CC6D18" w:rsidRDefault="0042092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vAlign w:val="bottom"/>
          </w:tcPr>
          <w:p w14:paraId="2EF612E4" w14:textId="36F83076" w:rsidR="00420929" w:rsidRPr="00CC6D18" w:rsidRDefault="0073267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2,291</w:t>
            </w:r>
          </w:p>
        </w:tc>
        <w:tc>
          <w:tcPr>
            <w:tcW w:w="147" w:type="pct"/>
          </w:tcPr>
          <w:p w14:paraId="313F8A2C" w14:textId="77777777" w:rsidR="00420929" w:rsidRPr="00CC6D18" w:rsidRDefault="0042092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6DA48F8D" w14:textId="6A9173C6" w:rsidR="00420929" w:rsidRPr="00CC6D18" w:rsidRDefault="0042092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(3,673)</w:t>
            </w:r>
          </w:p>
        </w:tc>
      </w:tr>
      <w:tr w:rsidR="00420929" w:rsidRPr="00CC6D18" w14:paraId="63D3414C" w14:textId="77777777" w:rsidTr="00732679">
        <w:trPr>
          <w:trHeight w:val="407"/>
        </w:trPr>
        <w:tc>
          <w:tcPr>
            <w:tcW w:w="1988" w:type="pct"/>
          </w:tcPr>
          <w:p w14:paraId="50EE1ABE" w14:textId="3E7EF52A" w:rsidR="00420929" w:rsidRPr="00CC6D18" w:rsidRDefault="0042092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="00896240" w:rsidRPr="00CC6D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ค่าใช้จ่าย </w:t>
            </w:r>
            <w:r w:rsidR="00896240" w:rsidRPr="00CC6D18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96240" w:rsidRPr="00CC6D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 w:rsidR="00896240" w:rsidRPr="00CC6D1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CC6D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84BF77" w14:textId="321496C7" w:rsidR="00420929" w:rsidRPr="00CC6D18" w:rsidRDefault="00732679" w:rsidP="00420929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9,313</w:t>
            </w:r>
          </w:p>
        </w:tc>
        <w:tc>
          <w:tcPr>
            <w:tcW w:w="151" w:type="pct"/>
          </w:tcPr>
          <w:p w14:paraId="54B22D44" w14:textId="77777777" w:rsidR="00420929" w:rsidRPr="00CC6D18" w:rsidRDefault="0042092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7F7F44" w14:textId="42C70013" w:rsidR="00420929" w:rsidRPr="00CC6D18" w:rsidRDefault="0073267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1,696</w:t>
            </w:r>
          </w:p>
        </w:tc>
        <w:tc>
          <w:tcPr>
            <w:tcW w:w="135" w:type="pct"/>
          </w:tcPr>
          <w:p w14:paraId="00422D52" w14:textId="77777777" w:rsidR="00420929" w:rsidRPr="00CC6D18" w:rsidRDefault="0042092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D15F8F" w14:textId="3E48C445" w:rsidR="00420929" w:rsidRPr="00CC6D18" w:rsidRDefault="0073267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2,291</w:t>
            </w:r>
          </w:p>
        </w:tc>
        <w:tc>
          <w:tcPr>
            <w:tcW w:w="147" w:type="pct"/>
          </w:tcPr>
          <w:p w14:paraId="4C4BB057" w14:textId="77777777" w:rsidR="00420929" w:rsidRPr="00CC6D18" w:rsidRDefault="0042092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0EB8D515" w14:textId="69136FE8" w:rsidR="00420929" w:rsidRPr="00CC6D18" w:rsidRDefault="00420929" w:rsidP="0042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(3,673)</w:t>
            </w:r>
          </w:p>
        </w:tc>
      </w:tr>
    </w:tbl>
    <w:p w14:paraId="3A9E932D" w14:textId="77777777" w:rsidR="00420929" w:rsidRPr="00CC6D18" w:rsidRDefault="00420929" w:rsidP="00420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CEAC738" w14:textId="5929B73D" w:rsidR="00420929" w:rsidRPr="00CC6D18" w:rsidRDefault="00FC6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  <w:r w:rsidRPr="00CC6D18">
        <w:rPr>
          <w:rFonts w:asciiTheme="majorBidi" w:hAnsiTheme="majorBidi" w:cstheme="majorBidi"/>
          <w:sz w:val="30"/>
          <w:szCs w:val="30"/>
          <w:lang w:val="en-GB"/>
        </w:rPr>
        <w:br w:type="page"/>
      </w:r>
    </w:p>
    <w:tbl>
      <w:tblPr>
        <w:tblW w:w="9514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5"/>
        <w:gridCol w:w="976"/>
        <w:gridCol w:w="186"/>
        <w:gridCol w:w="1129"/>
        <w:gridCol w:w="186"/>
        <w:gridCol w:w="993"/>
        <w:gridCol w:w="183"/>
        <w:gridCol w:w="980"/>
        <w:gridCol w:w="189"/>
        <w:gridCol w:w="1126"/>
        <w:gridCol w:w="191"/>
        <w:gridCol w:w="1024"/>
        <w:gridCol w:w="6"/>
      </w:tblGrid>
      <w:tr w:rsidR="00732679" w:rsidRPr="00CC6D18" w14:paraId="0E0558D4" w14:textId="77777777" w:rsidTr="00E76622">
        <w:trPr>
          <w:cantSplit/>
          <w:trHeight w:val="402"/>
        </w:trPr>
        <w:tc>
          <w:tcPr>
            <w:tcW w:w="2345" w:type="dxa"/>
          </w:tcPr>
          <w:p w14:paraId="63A5FE28" w14:textId="77777777" w:rsidR="00732679" w:rsidRPr="00CC6D18" w:rsidRDefault="00732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9" w:type="dxa"/>
            <w:gridSpan w:val="12"/>
          </w:tcPr>
          <w:p w14:paraId="721440C2" w14:textId="35343021" w:rsidR="00732679" w:rsidRPr="00CC6D18" w:rsidRDefault="0073267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C6D1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32679" w:rsidRPr="00CC6D18" w14:paraId="58A78DC9" w14:textId="77777777" w:rsidTr="00E76622">
        <w:trPr>
          <w:cantSplit/>
          <w:trHeight w:val="381"/>
        </w:trPr>
        <w:tc>
          <w:tcPr>
            <w:tcW w:w="2345" w:type="dxa"/>
          </w:tcPr>
          <w:p w14:paraId="7E2D6459" w14:textId="77777777" w:rsidR="00732679" w:rsidRPr="00CC6D18" w:rsidRDefault="00732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470" w:type="dxa"/>
            <w:gridSpan w:val="5"/>
          </w:tcPr>
          <w:p w14:paraId="2E6FB866" w14:textId="33069BFD" w:rsidR="00732679" w:rsidRPr="00CC6D18" w:rsidRDefault="00732679" w:rsidP="004D166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83" w:type="dxa"/>
          </w:tcPr>
          <w:p w14:paraId="0F01E385" w14:textId="77777777" w:rsidR="00732679" w:rsidRPr="00CC6D18" w:rsidRDefault="00732679" w:rsidP="004D166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6" w:type="dxa"/>
            <w:gridSpan w:val="6"/>
          </w:tcPr>
          <w:p w14:paraId="56821D36" w14:textId="0BA2E9DC" w:rsidR="00732679" w:rsidRPr="00CC6D18" w:rsidRDefault="00732679" w:rsidP="004D166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D18">
              <w:rPr>
                <w:rFonts w:ascii="Angsana New" w:hAnsi="Angsana New" w:cs="Angsana New"/>
                <w:sz w:val="30"/>
                <w:szCs w:val="30"/>
              </w:rPr>
              <w:t>2565</w:t>
            </w:r>
            <w:r w:rsidR="00E76622" w:rsidRPr="00CC6D1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(ปรับปรุงใหม่)</w:t>
            </w:r>
          </w:p>
        </w:tc>
      </w:tr>
      <w:tr w:rsidR="00732679" w:rsidRPr="00CC6D18" w14:paraId="27B60A0D" w14:textId="77777777" w:rsidTr="00E76622">
        <w:trPr>
          <w:gridAfter w:val="1"/>
          <w:wAfter w:w="6" w:type="dxa"/>
          <w:cantSplit/>
          <w:trHeight w:val="1163"/>
        </w:trPr>
        <w:tc>
          <w:tcPr>
            <w:tcW w:w="2345" w:type="dxa"/>
          </w:tcPr>
          <w:p w14:paraId="3FDED520" w14:textId="77777777" w:rsidR="00E35662" w:rsidRPr="00CC6D18" w:rsidRDefault="00E35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2369D2D6" w14:textId="77777777" w:rsidR="00E35662" w:rsidRPr="00CC6D18" w:rsidRDefault="00E35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2EF74AD0" w14:textId="62A307A9" w:rsidR="00732679" w:rsidRPr="00CC6D18" w:rsidRDefault="00E35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C6D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76" w:type="dxa"/>
            <w:vAlign w:val="bottom"/>
          </w:tcPr>
          <w:p w14:paraId="5FFDCB87" w14:textId="77777777" w:rsidR="00732679" w:rsidRPr="00CC6D18" w:rsidRDefault="007326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C6D1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2675DC33" w14:textId="77777777" w:rsidR="00732679" w:rsidRPr="00CC6D18" w:rsidRDefault="007326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D1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6" w:type="dxa"/>
            <w:vAlign w:val="bottom"/>
          </w:tcPr>
          <w:p w14:paraId="128D686C" w14:textId="77777777" w:rsidR="00732679" w:rsidRPr="00CC6D18" w:rsidRDefault="0073267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9" w:type="dxa"/>
            <w:vAlign w:val="bottom"/>
          </w:tcPr>
          <w:p w14:paraId="55EBAD2F" w14:textId="77777777" w:rsidR="00732679" w:rsidRPr="00CC6D18" w:rsidRDefault="007326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D1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6" w:type="dxa"/>
            <w:vAlign w:val="bottom"/>
          </w:tcPr>
          <w:p w14:paraId="4D5FB585" w14:textId="77777777" w:rsidR="00732679" w:rsidRPr="00CC6D18" w:rsidRDefault="0073267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6BC39A29" w14:textId="77777777" w:rsidR="00732679" w:rsidRPr="00CC6D18" w:rsidRDefault="007326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C6D1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3" w:type="dxa"/>
            <w:vAlign w:val="bottom"/>
          </w:tcPr>
          <w:p w14:paraId="49FE17D9" w14:textId="77777777" w:rsidR="00732679" w:rsidRPr="00CC6D18" w:rsidRDefault="0073267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33E5AA89" w14:textId="77777777" w:rsidR="00732679" w:rsidRPr="00CC6D18" w:rsidRDefault="007326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C6D1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0CCC2749" w14:textId="77777777" w:rsidR="00732679" w:rsidRPr="00CC6D18" w:rsidRDefault="007326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D1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9" w:type="dxa"/>
            <w:vAlign w:val="bottom"/>
          </w:tcPr>
          <w:p w14:paraId="0F0BC303" w14:textId="77777777" w:rsidR="00732679" w:rsidRPr="00CC6D18" w:rsidRDefault="0073267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5144F300" w14:textId="77777777" w:rsidR="00732679" w:rsidRPr="00CC6D18" w:rsidRDefault="007326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D1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91" w:type="dxa"/>
            <w:vAlign w:val="bottom"/>
          </w:tcPr>
          <w:p w14:paraId="5D2B2795" w14:textId="77777777" w:rsidR="00732679" w:rsidRPr="00CC6D18" w:rsidRDefault="0073267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B9A5E23" w14:textId="77777777" w:rsidR="00732679" w:rsidRPr="00CC6D18" w:rsidRDefault="007326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C6D1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4C1A4AD7" w14:textId="77777777" w:rsidR="00732679" w:rsidRPr="00CC6D18" w:rsidRDefault="007326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C6D1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732679" w:rsidRPr="00CC6D18" w14:paraId="78B67B24" w14:textId="77777777" w:rsidTr="00E76622">
        <w:trPr>
          <w:cantSplit/>
          <w:trHeight w:val="381"/>
        </w:trPr>
        <w:tc>
          <w:tcPr>
            <w:tcW w:w="2345" w:type="dxa"/>
          </w:tcPr>
          <w:p w14:paraId="0DAC5670" w14:textId="77777777" w:rsidR="00732679" w:rsidRPr="00CC6D18" w:rsidRDefault="00732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69" w:type="dxa"/>
            <w:gridSpan w:val="12"/>
          </w:tcPr>
          <w:p w14:paraId="277CC5A1" w14:textId="77777777" w:rsidR="00732679" w:rsidRPr="00CC6D18" w:rsidRDefault="0073267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D1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CC6D1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C6D18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1759D9" w:rsidRPr="00CC6D18" w14:paraId="18E1171A" w14:textId="77777777" w:rsidTr="001759D9">
        <w:trPr>
          <w:gridAfter w:val="1"/>
          <w:wAfter w:w="6" w:type="dxa"/>
          <w:cantSplit/>
          <w:trHeight w:val="60"/>
        </w:trPr>
        <w:tc>
          <w:tcPr>
            <w:tcW w:w="3321" w:type="dxa"/>
            <w:gridSpan w:val="2"/>
          </w:tcPr>
          <w:p w14:paraId="6E479D97" w14:textId="57BDFED2" w:rsidR="001759D9" w:rsidRPr="00CC6D18" w:rsidRDefault="001759D9" w:rsidP="001759D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C6D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86" w:type="dxa"/>
          </w:tcPr>
          <w:p w14:paraId="4C75A82F" w14:textId="77777777" w:rsidR="001759D9" w:rsidRPr="00CC6D18" w:rsidRDefault="0017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  <w:vAlign w:val="bottom"/>
          </w:tcPr>
          <w:p w14:paraId="58C1F681" w14:textId="77777777" w:rsidR="001759D9" w:rsidRPr="00CC6D18" w:rsidRDefault="001759D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6" w:type="dxa"/>
          </w:tcPr>
          <w:p w14:paraId="241A8E21" w14:textId="77777777" w:rsidR="001759D9" w:rsidRPr="00CC6D18" w:rsidRDefault="0017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29CB449B" w14:textId="77777777" w:rsidR="001759D9" w:rsidRPr="00CC6D18" w:rsidRDefault="001759D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7613C61F" w14:textId="77777777" w:rsidR="001759D9" w:rsidRPr="00CC6D18" w:rsidRDefault="0017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6FA48EF7" w14:textId="77777777" w:rsidR="001759D9" w:rsidRPr="00CC6D18" w:rsidRDefault="001759D9">
            <w:pPr>
              <w:pStyle w:val="acctfourfigures"/>
              <w:tabs>
                <w:tab w:val="clear" w:pos="765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</w:tcPr>
          <w:p w14:paraId="170D95BD" w14:textId="77777777" w:rsidR="001759D9" w:rsidRPr="00CC6D18" w:rsidRDefault="0017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7F363ECF" w14:textId="77777777" w:rsidR="001759D9" w:rsidRPr="00CC6D18" w:rsidRDefault="001759D9">
            <w:pPr>
              <w:pStyle w:val="acctfourfigures"/>
              <w:tabs>
                <w:tab w:val="clear" w:pos="765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1" w:type="dxa"/>
          </w:tcPr>
          <w:p w14:paraId="5F149285" w14:textId="77777777" w:rsidR="001759D9" w:rsidRPr="00CC6D18" w:rsidRDefault="0017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345D3F4" w14:textId="77777777" w:rsidR="001759D9" w:rsidRPr="00CC6D18" w:rsidRDefault="001759D9">
            <w:pPr>
              <w:pStyle w:val="acctfourfigures"/>
              <w:tabs>
                <w:tab w:val="clear" w:pos="765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32679" w:rsidRPr="00CC6D18" w14:paraId="64F995EE" w14:textId="77777777" w:rsidTr="00E76622">
        <w:trPr>
          <w:gridAfter w:val="1"/>
          <w:wAfter w:w="6" w:type="dxa"/>
          <w:cantSplit/>
          <w:trHeight w:val="1153"/>
        </w:trPr>
        <w:tc>
          <w:tcPr>
            <w:tcW w:w="2345" w:type="dxa"/>
          </w:tcPr>
          <w:p w14:paraId="0E4003A9" w14:textId="77777777" w:rsidR="00732679" w:rsidRPr="00CC6D18" w:rsidRDefault="00732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76" w:type="dxa"/>
            <w:vAlign w:val="bottom"/>
          </w:tcPr>
          <w:p w14:paraId="48D91B3F" w14:textId="07749868" w:rsidR="00732679" w:rsidRPr="00CC6D18" w:rsidRDefault="0073267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4D166F" w:rsidRPr="00CC6D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781</w:t>
            </w:r>
            <w:r w:rsidRPr="00CC6D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6" w:type="dxa"/>
          </w:tcPr>
          <w:p w14:paraId="4BF72A36" w14:textId="77777777" w:rsidR="00732679" w:rsidRPr="00CC6D18" w:rsidRDefault="00732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  <w:vAlign w:val="bottom"/>
          </w:tcPr>
          <w:p w14:paraId="641B29CA" w14:textId="03A96BD9" w:rsidR="00732679" w:rsidRPr="00CC6D18" w:rsidRDefault="004D166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156</w:t>
            </w:r>
          </w:p>
        </w:tc>
        <w:tc>
          <w:tcPr>
            <w:tcW w:w="186" w:type="dxa"/>
          </w:tcPr>
          <w:p w14:paraId="011F11DD" w14:textId="77777777" w:rsidR="00732679" w:rsidRPr="00CC6D18" w:rsidRDefault="00732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1FFCF8D8" w14:textId="53DB4FEC" w:rsidR="00732679" w:rsidRPr="00CC6D18" w:rsidRDefault="0073267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D166F" w:rsidRPr="00CC6D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625</w:t>
            </w:r>
            <w:r w:rsidRPr="00CC6D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3" w:type="dxa"/>
          </w:tcPr>
          <w:p w14:paraId="46E33ABB" w14:textId="77777777" w:rsidR="00732679" w:rsidRPr="00CC6D18" w:rsidRDefault="00732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1650E91F" w14:textId="3A65D550" w:rsidR="00732679" w:rsidRPr="00CC6D18" w:rsidRDefault="00732679">
            <w:pPr>
              <w:pStyle w:val="acctfourfigures"/>
              <w:tabs>
                <w:tab w:val="clear" w:pos="765"/>
                <w:tab w:val="left" w:pos="299"/>
                <w:tab w:val="left" w:pos="69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4D166F" w:rsidRPr="00CC6D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1,308</w:t>
            </w:r>
            <w:r w:rsidRPr="00CC6D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9" w:type="dxa"/>
          </w:tcPr>
          <w:p w14:paraId="390C0980" w14:textId="77777777" w:rsidR="00732679" w:rsidRPr="00CC6D18" w:rsidRDefault="00732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1DD55908" w14:textId="2564C69E" w:rsidR="00732679" w:rsidRPr="00CC6D18" w:rsidRDefault="004D166F">
            <w:pPr>
              <w:pStyle w:val="acctfourfigures"/>
              <w:tabs>
                <w:tab w:val="clear" w:pos="765"/>
                <w:tab w:val="left" w:pos="557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262</w:t>
            </w:r>
          </w:p>
        </w:tc>
        <w:tc>
          <w:tcPr>
            <w:tcW w:w="191" w:type="dxa"/>
          </w:tcPr>
          <w:p w14:paraId="1CC5401B" w14:textId="77777777" w:rsidR="00732679" w:rsidRPr="00CC6D18" w:rsidRDefault="00732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6390820" w14:textId="5A3D75AF" w:rsidR="00732679" w:rsidRPr="00CC6D18" w:rsidRDefault="00732679">
            <w:pPr>
              <w:pStyle w:val="acctfourfigures"/>
              <w:tabs>
                <w:tab w:val="clear" w:pos="765"/>
              </w:tabs>
              <w:spacing w:line="240" w:lineRule="atLeast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D166F" w:rsidRPr="00CC6D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1,046</w:t>
            </w:r>
            <w:r w:rsidRPr="00CC6D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7E21F16A" w14:textId="4C36265C" w:rsidR="00BE0EC1" w:rsidRPr="00CC6D18" w:rsidRDefault="00BE0EC1" w:rsidP="00732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514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5"/>
        <w:gridCol w:w="976"/>
        <w:gridCol w:w="186"/>
        <w:gridCol w:w="1129"/>
        <w:gridCol w:w="186"/>
        <w:gridCol w:w="993"/>
        <w:gridCol w:w="183"/>
        <w:gridCol w:w="980"/>
        <w:gridCol w:w="189"/>
        <w:gridCol w:w="1126"/>
        <w:gridCol w:w="191"/>
        <w:gridCol w:w="1024"/>
        <w:gridCol w:w="6"/>
      </w:tblGrid>
      <w:tr w:rsidR="00176BE4" w:rsidRPr="00CC6D18" w14:paraId="3510DB89" w14:textId="77777777" w:rsidTr="004D166F">
        <w:trPr>
          <w:cantSplit/>
          <w:trHeight w:val="402"/>
        </w:trPr>
        <w:tc>
          <w:tcPr>
            <w:tcW w:w="2345" w:type="dxa"/>
          </w:tcPr>
          <w:p w14:paraId="34CCA0B8" w14:textId="77777777" w:rsidR="00176BE4" w:rsidRPr="00CC6D18" w:rsidRDefault="00176BE4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9" w:type="dxa"/>
            <w:gridSpan w:val="12"/>
          </w:tcPr>
          <w:p w14:paraId="5EEC94AF" w14:textId="5DCC619B" w:rsidR="00176BE4" w:rsidRPr="00CC6D18" w:rsidRDefault="00176BE4" w:rsidP="00176B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C6D1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E0EC1" w:rsidRPr="00CC6D18" w14:paraId="5C38277F" w14:textId="77777777" w:rsidTr="004D166F">
        <w:trPr>
          <w:cantSplit/>
          <w:trHeight w:val="381"/>
        </w:trPr>
        <w:tc>
          <w:tcPr>
            <w:tcW w:w="2345" w:type="dxa"/>
          </w:tcPr>
          <w:p w14:paraId="50E60726" w14:textId="77777777" w:rsidR="00BE0EC1" w:rsidRPr="00CC6D18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470" w:type="dxa"/>
            <w:gridSpan w:val="5"/>
          </w:tcPr>
          <w:p w14:paraId="23AD2375" w14:textId="65D80BF3" w:rsidR="00BE0EC1" w:rsidRPr="00CC6D18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D166F" w:rsidRPr="00CC6D18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3" w:type="dxa"/>
          </w:tcPr>
          <w:p w14:paraId="44361380" w14:textId="77777777" w:rsidR="00BE0EC1" w:rsidRPr="00CC6D18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6" w:type="dxa"/>
            <w:gridSpan w:val="6"/>
          </w:tcPr>
          <w:p w14:paraId="6996E0BA" w14:textId="7C7A71C4" w:rsidR="00BE0EC1" w:rsidRPr="00CC6D18" w:rsidRDefault="00176BE4" w:rsidP="00595A96">
            <w:pPr>
              <w:pStyle w:val="acctfourfigures"/>
              <w:tabs>
                <w:tab w:val="clear" w:pos="765"/>
                <w:tab w:val="decimal" w:pos="177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C6D1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D166F" w:rsidRPr="00CC6D1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BE0EC1" w:rsidRPr="00CC6D18" w14:paraId="78B3253B" w14:textId="77777777" w:rsidTr="00417E95">
        <w:trPr>
          <w:gridAfter w:val="1"/>
          <w:wAfter w:w="6" w:type="dxa"/>
          <w:cantSplit/>
          <w:trHeight w:val="1163"/>
        </w:trPr>
        <w:tc>
          <w:tcPr>
            <w:tcW w:w="2345" w:type="dxa"/>
            <w:vAlign w:val="bottom"/>
          </w:tcPr>
          <w:p w14:paraId="71500A80" w14:textId="610A028F" w:rsidR="00BE0EC1" w:rsidRPr="00CC6D18" w:rsidRDefault="00417E95" w:rsidP="00417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76" w:type="dxa"/>
            <w:vAlign w:val="bottom"/>
          </w:tcPr>
          <w:p w14:paraId="26AFC8C3" w14:textId="77777777" w:rsidR="00BE0EC1" w:rsidRPr="00CC6D18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C6D1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40B5A8D9" w14:textId="77777777" w:rsidR="00BE0EC1" w:rsidRPr="00CC6D18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D1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6" w:type="dxa"/>
            <w:vAlign w:val="bottom"/>
          </w:tcPr>
          <w:p w14:paraId="141B55AA" w14:textId="77777777" w:rsidR="00BE0EC1" w:rsidRPr="00CC6D18" w:rsidRDefault="00BE0EC1" w:rsidP="000D419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9" w:type="dxa"/>
            <w:vAlign w:val="bottom"/>
          </w:tcPr>
          <w:p w14:paraId="77B22383" w14:textId="77777777" w:rsidR="00BE0EC1" w:rsidRPr="00CC6D18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D1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6" w:type="dxa"/>
            <w:vAlign w:val="bottom"/>
          </w:tcPr>
          <w:p w14:paraId="080940BE" w14:textId="77777777" w:rsidR="00BE0EC1" w:rsidRPr="00CC6D18" w:rsidRDefault="00BE0EC1" w:rsidP="000D419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66057F14" w14:textId="77777777" w:rsidR="00BE0EC1" w:rsidRPr="00CC6D18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C6D1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3" w:type="dxa"/>
            <w:vAlign w:val="bottom"/>
          </w:tcPr>
          <w:p w14:paraId="7BE91C18" w14:textId="77777777" w:rsidR="00BE0EC1" w:rsidRPr="00CC6D18" w:rsidRDefault="00BE0EC1" w:rsidP="000D419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38E7D242" w14:textId="77777777" w:rsidR="00BE0EC1" w:rsidRPr="00CC6D18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C6D1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307A0C76" w14:textId="77777777" w:rsidR="00BE0EC1" w:rsidRPr="00CC6D18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D1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9" w:type="dxa"/>
            <w:vAlign w:val="bottom"/>
          </w:tcPr>
          <w:p w14:paraId="553CE694" w14:textId="77777777" w:rsidR="00BE0EC1" w:rsidRPr="00CC6D18" w:rsidRDefault="00BE0EC1" w:rsidP="000D419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1C66A232" w14:textId="77777777" w:rsidR="00BE0EC1" w:rsidRPr="00CC6D18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D1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91" w:type="dxa"/>
            <w:vAlign w:val="bottom"/>
          </w:tcPr>
          <w:p w14:paraId="28691741" w14:textId="77777777" w:rsidR="00BE0EC1" w:rsidRPr="00CC6D18" w:rsidRDefault="00BE0EC1" w:rsidP="000D419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2ADF034" w14:textId="77777777" w:rsidR="00BE0EC1" w:rsidRPr="00CC6D18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C6D1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45E4E1B1" w14:textId="77777777" w:rsidR="00BE0EC1" w:rsidRPr="00CC6D18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C6D1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BE0EC1" w:rsidRPr="00CC6D18" w14:paraId="395482F2" w14:textId="77777777" w:rsidTr="004D166F">
        <w:trPr>
          <w:cantSplit/>
          <w:trHeight w:val="381"/>
        </w:trPr>
        <w:tc>
          <w:tcPr>
            <w:tcW w:w="2345" w:type="dxa"/>
          </w:tcPr>
          <w:p w14:paraId="0BA831C9" w14:textId="77777777" w:rsidR="00BE0EC1" w:rsidRPr="00CC6D18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69" w:type="dxa"/>
            <w:gridSpan w:val="12"/>
          </w:tcPr>
          <w:p w14:paraId="4E8AAE7B" w14:textId="77777777" w:rsidR="00BE0EC1" w:rsidRPr="00CC6D18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D1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CC6D1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C6D18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014BA5" w:rsidRPr="00CC6D18" w14:paraId="2B97C495" w14:textId="77777777" w:rsidTr="00014BA5">
        <w:trPr>
          <w:gridAfter w:val="1"/>
          <w:wAfter w:w="6" w:type="dxa"/>
          <w:cantSplit/>
          <w:trHeight w:val="60"/>
        </w:trPr>
        <w:tc>
          <w:tcPr>
            <w:tcW w:w="3321" w:type="dxa"/>
            <w:gridSpan w:val="2"/>
          </w:tcPr>
          <w:p w14:paraId="5145E3B3" w14:textId="161C305C" w:rsidR="00014BA5" w:rsidRPr="00CC6D18" w:rsidRDefault="00014BA5" w:rsidP="00014BA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C6D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86" w:type="dxa"/>
          </w:tcPr>
          <w:p w14:paraId="013D3B40" w14:textId="77777777" w:rsidR="00014BA5" w:rsidRPr="00CC6D18" w:rsidRDefault="00014BA5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  <w:vAlign w:val="bottom"/>
          </w:tcPr>
          <w:p w14:paraId="2516A4F9" w14:textId="77777777" w:rsidR="00014BA5" w:rsidRPr="00CC6D18" w:rsidRDefault="00014BA5" w:rsidP="000D41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6" w:type="dxa"/>
          </w:tcPr>
          <w:p w14:paraId="70C3AA10" w14:textId="77777777" w:rsidR="00014BA5" w:rsidRPr="00CC6D18" w:rsidRDefault="00014BA5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1D6029B4" w14:textId="77777777" w:rsidR="00014BA5" w:rsidRPr="00CC6D18" w:rsidRDefault="00014BA5" w:rsidP="000D41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0D2CA042" w14:textId="77777777" w:rsidR="00014BA5" w:rsidRPr="00CC6D18" w:rsidRDefault="00014BA5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040CAA7E" w14:textId="77777777" w:rsidR="00014BA5" w:rsidRPr="00CC6D18" w:rsidRDefault="00014BA5" w:rsidP="000D4194">
            <w:pPr>
              <w:pStyle w:val="acctfourfigures"/>
              <w:tabs>
                <w:tab w:val="clear" w:pos="765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</w:tcPr>
          <w:p w14:paraId="74F5652F" w14:textId="77777777" w:rsidR="00014BA5" w:rsidRPr="00CC6D18" w:rsidRDefault="00014BA5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0537ABDF" w14:textId="77777777" w:rsidR="00014BA5" w:rsidRPr="00CC6D18" w:rsidRDefault="00014BA5" w:rsidP="000D4194">
            <w:pPr>
              <w:pStyle w:val="acctfourfigures"/>
              <w:tabs>
                <w:tab w:val="clear" w:pos="765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1" w:type="dxa"/>
          </w:tcPr>
          <w:p w14:paraId="43C93DCA" w14:textId="77777777" w:rsidR="00014BA5" w:rsidRPr="00CC6D18" w:rsidRDefault="00014BA5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A543591" w14:textId="77777777" w:rsidR="00014BA5" w:rsidRPr="00CC6D18" w:rsidRDefault="00014BA5" w:rsidP="000D4194">
            <w:pPr>
              <w:pStyle w:val="acctfourfigures"/>
              <w:tabs>
                <w:tab w:val="clear" w:pos="765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D166F" w:rsidRPr="00CC6D18" w14:paraId="1FEFAE10" w14:textId="77777777" w:rsidTr="004D166F">
        <w:trPr>
          <w:gridAfter w:val="1"/>
          <w:wAfter w:w="6" w:type="dxa"/>
          <w:cantSplit/>
          <w:trHeight w:val="1153"/>
        </w:trPr>
        <w:tc>
          <w:tcPr>
            <w:tcW w:w="2345" w:type="dxa"/>
          </w:tcPr>
          <w:p w14:paraId="4E5C416D" w14:textId="77777777" w:rsidR="004D166F" w:rsidRPr="00CC6D18" w:rsidRDefault="004D166F" w:rsidP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76" w:type="dxa"/>
            <w:vAlign w:val="bottom"/>
          </w:tcPr>
          <w:p w14:paraId="4446C6E4" w14:textId="2DC14037" w:rsidR="004D166F" w:rsidRPr="00CC6D18" w:rsidRDefault="004D166F" w:rsidP="004D166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(956)</w:t>
            </w:r>
          </w:p>
        </w:tc>
        <w:tc>
          <w:tcPr>
            <w:tcW w:w="186" w:type="dxa"/>
          </w:tcPr>
          <w:p w14:paraId="6A48FFED" w14:textId="77777777" w:rsidR="004D166F" w:rsidRPr="00CC6D18" w:rsidRDefault="004D166F" w:rsidP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  <w:vAlign w:val="bottom"/>
          </w:tcPr>
          <w:p w14:paraId="0D8F24E8" w14:textId="66202B24" w:rsidR="004D166F" w:rsidRPr="00CC6D18" w:rsidRDefault="004D166F" w:rsidP="004D166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191</w:t>
            </w:r>
          </w:p>
        </w:tc>
        <w:tc>
          <w:tcPr>
            <w:tcW w:w="186" w:type="dxa"/>
          </w:tcPr>
          <w:p w14:paraId="47878AC8" w14:textId="77777777" w:rsidR="004D166F" w:rsidRPr="00CC6D18" w:rsidRDefault="004D166F" w:rsidP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35E404D5" w14:textId="5DC71AB3" w:rsidR="004D166F" w:rsidRPr="00CC6D18" w:rsidRDefault="004D166F" w:rsidP="004D166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(765)</w:t>
            </w:r>
          </w:p>
        </w:tc>
        <w:tc>
          <w:tcPr>
            <w:tcW w:w="183" w:type="dxa"/>
          </w:tcPr>
          <w:p w14:paraId="079A219F" w14:textId="77777777" w:rsidR="004D166F" w:rsidRPr="00CC6D18" w:rsidRDefault="004D166F" w:rsidP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3F0873C1" w14:textId="2793840D" w:rsidR="004D166F" w:rsidRPr="00CC6D18" w:rsidRDefault="004D166F" w:rsidP="004D166F">
            <w:pPr>
              <w:pStyle w:val="acctfourfigures"/>
              <w:tabs>
                <w:tab w:val="clear" w:pos="765"/>
                <w:tab w:val="left" w:pos="299"/>
                <w:tab w:val="left" w:pos="69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(1,141)</w:t>
            </w:r>
          </w:p>
        </w:tc>
        <w:tc>
          <w:tcPr>
            <w:tcW w:w="189" w:type="dxa"/>
          </w:tcPr>
          <w:p w14:paraId="424D8649" w14:textId="77777777" w:rsidR="004D166F" w:rsidRPr="00CC6D18" w:rsidRDefault="004D166F" w:rsidP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332569D3" w14:textId="17031DA7" w:rsidR="004D166F" w:rsidRPr="00CC6D18" w:rsidRDefault="004D166F" w:rsidP="004D166F">
            <w:pPr>
              <w:pStyle w:val="acctfourfigures"/>
              <w:tabs>
                <w:tab w:val="clear" w:pos="765"/>
                <w:tab w:val="left" w:pos="557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228</w:t>
            </w:r>
          </w:p>
        </w:tc>
        <w:tc>
          <w:tcPr>
            <w:tcW w:w="191" w:type="dxa"/>
          </w:tcPr>
          <w:p w14:paraId="3D598C2F" w14:textId="77777777" w:rsidR="004D166F" w:rsidRPr="00CC6D18" w:rsidRDefault="004D166F" w:rsidP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F63BA52" w14:textId="15F5294F" w:rsidR="004D166F" w:rsidRPr="00CC6D18" w:rsidRDefault="004D166F" w:rsidP="004D166F">
            <w:pPr>
              <w:pStyle w:val="acctfourfigures"/>
              <w:tabs>
                <w:tab w:val="clear" w:pos="765"/>
              </w:tabs>
              <w:spacing w:line="240" w:lineRule="atLeast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(913)</w:t>
            </w:r>
          </w:p>
        </w:tc>
      </w:tr>
    </w:tbl>
    <w:p w14:paraId="6414D8FA" w14:textId="2DCA198F" w:rsidR="00BE0EC1" w:rsidRPr="00CC6D18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3D43572B" w14:textId="16EB5251" w:rsidR="00ED7AB0" w:rsidRPr="00CC6D18" w:rsidRDefault="00ED7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CC6D18">
        <w:rPr>
          <w:rFonts w:ascii="Angsana New" w:hAnsi="Angsana New"/>
          <w:sz w:val="30"/>
          <w:szCs w:val="30"/>
          <w:cs/>
        </w:rPr>
        <w:br w:type="page"/>
      </w:r>
    </w:p>
    <w:p w14:paraId="0ED4D793" w14:textId="77777777" w:rsidR="00BE0EC1" w:rsidRPr="00CC6D18" w:rsidRDefault="00BE0EC1" w:rsidP="00BE0EC1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CC6D18">
        <w:rPr>
          <w:rFonts w:ascii="Angsana New" w:hAnsi="Angsana New" w:cs="Angsana New" w:hint="cs"/>
          <w:b/>
          <w:bCs/>
          <w:i/>
          <w:iCs/>
          <w:cs/>
          <w:lang w:val="en-US"/>
        </w:rPr>
        <w:lastRenderedPageBreak/>
        <w:t>การกระทบยอดเพื่อหา</w:t>
      </w:r>
      <w:r w:rsidRPr="00CC6D18">
        <w:rPr>
          <w:rFonts w:ascii="Angsana New" w:hAnsi="Angsana New" w:cs="Angsana New"/>
          <w:b/>
          <w:bCs/>
          <w:i/>
          <w:iCs/>
          <w:cs/>
          <w:lang w:val="en-US"/>
        </w:rPr>
        <w:t>อัตราภาษีที่แท้จริง</w:t>
      </w:r>
    </w:p>
    <w:p w14:paraId="165ED355" w14:textId="5CB399EF" w:rsidR="00BE0EC1" w:rsidRPr="00CC6D18" w:rsidRDefault="00BE0EC1" w:rsidP="00BE0EC1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lang w:val="en-US"/>
        </w:rPr>
      </w:pPr>
    </w:p>
    <w:tbl>
      <w:tblPr>
        <w:tblW w:w="945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243"/>
        <w:gridCol w:w="837"/>
        <w:gridCol w:w="236"/>
        <w:gridCol w:w="1024"/>
        <w:gridCol w:w="270"/>
        <w:gridCol w:w="1080"/>
        <w:gridCol w:w="270"/>
        <w:gridCol w:w="1080"/>
      </w:tblGrid>
      <w:tr w:rsidR="004D166F" w:rsidRPr="00CC6D18" w14:paraId="1E865BD8" w14:textId="77777777">
        <w:trPr>
          <w:trHeight w:val="252"/>
        </w:trPr>
        <w:tc>
          <w:tcPr>
            <w:tcW w:w="4410" w:type="dxa"/>
            <w:shd w:val="clear" w:color="auto" w:fill="auto"/>
          </w:tcPr>
          <w:p w14:paraId="63C02864" w14:textId="77777777" w:rsidR="004D166F" w:rsidRPr="00CC6D18" w:rsidRDefault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40" w:type="dxa"/>
            <w:gridSpan w:val="8"/>
            <w:shd w:val="clear" w:color="auto" w:fill="auto"/>
          </w:tcPr>
          <w:p w14:paraId="5DDA65F5" w14:textId="4F41361A" w:rsidR="004D166F" w:rsidRPr="00CC6D18" w:rsidRDefault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6D18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D166F" w:rsidRPr="00CC6D18" w14:paraId="736E3A81" w14:textId="77777777">
        <w:trPr>
          <w:trHeight w:val="252"/>
        </w:trPr>
        <w:tc>
          <w:tcPr>
            <w:tcW w:w="4410" w:type="dxa"/>
            <w:shd w:val="clear" w:color="auto" w:fill="auto"/>
          </w:tcPr>
          <w:p w14:paraId="237E4044" w14:textId="77777777" w:rsidR="004D166F" w:rsidRPr="00CC6D18" w:rsidRDefault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4"/>
            <w:shd w:val="clear" w:color="auto" w:fill="auto"/>
          </w:tcPr>
          <w:p w14:paraId="3D743F87" w14:textId="6D87E408" w:rsidR="004D166F" w:rsidRPr="00CC6D18" w:rsidRDefault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6D18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FB5FB2E" w14:textId="77777777" w:rsidR="004D166F" w:rsidRPr="00CC6D18" w:rsidRDefault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371E515" w14:textId="31CD06A3" w:rsidR="004D166F" w:rsidRPr="00CC6D18" w:rsidRDefault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6D18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</w:tr>
      <w:tr w:rsidR="004D166F" w:rsidRPr="00CC6D18" w14:paraId="5E64F2F0" w14:textId="77777777">
        <w:trPr>
          <w:trHeight w:val="252"/>
        </w:trPr>
        <w:tc>
          <w:tcPr>
            <w:tcW w:w="4410" w:type="dxa"/>
            <w:shd w:val="clear" w:color="auto" w:fill="auto"/>
          </w:tcPr>
          <w:p w14:paraId="4F5F6545" w14:textId="77777777" w:rsidR="004D166F" w:rsidRPr="00CC6D18" w:rsidRDefault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4"/>
            <w:shd w:val="clear" w:color="auto" w:fill="auto"/>
          </w:tcPr>
          <w:p w14:paraId="19BCECEC" w14:textId="77777777" w:rsidR="004D166F" w:rsidRPr="00CC6D18" w:rsidRDefault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D9DFF0" w14:textId="77777777" w:rsidR="004D166F" w:rsidRPr="00CC6D18" w:rsidRDefault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647101F5" w14:textId="382F6C33" w:rsidR="004D166F" w:rsidRPr="00CC6D18" w:rsidRDefault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C6D18">
              <w:rPr>
                <w:rFonts w:ascii="Angsana New" w:hAnsi="Angsana New" w:hint="cs"/>
                <w:b/>
                <w:sz w:val="30"/>
                <w:szCs w:val="30"/>
                <w:cs/>
              </w:rPr>
              <w:t>(ปรับปรุงใหม่)</w:t>
            </w:r>
          </w:p>
        </w:tc>
      </w:tr>
      <w:tr w:rsidR="004D166F" w:rsidRPr="00CC6D18" w14:paraId="5D74B804" w14:textId="77777777">
        <w:tc>
          <w:tcPr>
            <w:tcW w:w="4410" w:type="dxa"/>
            <w:shd w:val="clear" w:color="auto" w:fill="auto"/>
          </w:tcPr>
          <w:p w14:paraId="66C76C02" w14:textId="77777777" w:rsidR="004D166F" w:rsidRPr="00CC6D18" w:rsidRDefault="004D166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B878064" w14:textId="77777777" w:rsidR="004D166F" w:rsidRPr="00CC6D18" w:rsidRDefault="004D16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85532E0" w14:textId="77777777" w:rsidR="004D166F" w:rsidRPr="00CC6D18" w:rsidRDefault="004D16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278D9E35" w14:textId="77777777" w:rsidR="004D166F" w:rsidRPr="00CC6D18" w:rsidRDefault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7EFB2121" w14:textId="77777777" w:rsidR="004D166F" w:rsidRPr="00CC6D18" w:rsidRDefault="004D166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332F2F1" w14:textId="77777777" w:rsidR="004D166F" w:rsidRPr="00CC6D18" w:rsidRDefault="004D166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  <w:tc>
          <w:tcPr>
            <w:tcW w:w="270" w:type="dxa"/>
            <w:shd w:val="clear" w:color="auto" w:fill="auto"/>
          </w:tcPr>
          <w:p w14:paraId="549EB615" w14:textId="77777777" w:rsidR="004D166F" w:rsidRPr="00CC6D18" w:rsidRDefault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BC15C0" w14:textId="77777777" w:rsidR="004D166F" w:rsidRPr="00CC6D18" w:rsidRDefault="004D16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59B5A97" w14:textId="77777777" w:rsidR="004D166F" w:rsidRPr="00CC6D18" w:rsidRDefault="004D166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23EF25A7" w14:textId="77777777" w:rsidR="004D166F" w:rsidRPr="00CC6D18" w:rsidRDefault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884467F" w14:textId="77777777" w:rsidR="004D166F" w:rsidRPr="00CC6D18" w:rsidRDefault="004D166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5912CE8" w14:textId="77777777" w:rsidR="004D166F" w:rsidRPr="00CC6D18" w:rsidRDefault="004D166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D166F" w:rsidRPr="00CC6D18" w14:paraId="40BECB60" w14:textId="77777777">
        <w:tc>
          <w:tcPr>
            <w:tcW w:w="4410" w:type="dxa"/>
            <w:shd w:val="clear" w:color="auto" w:fill="auto"/>
          </w:tcPr>
          <w:p w14:paraId="61C4557B" w14:textId="77777777" w:rsidR="004D166F" w:rsidRPr="00CC6D18" w:rsidRDefault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กำไร (ขาดทุน) ก่อนภาษีเงินได้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4103C54" w14:textId="77777777" w:rsidR="004D166F" w:rsidRPr="00CC6D18" w:rsidRDefault="004D16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DE74AE4" w14:textId="77777777" w:rsidR="004D166F" w:rsidRPr="00CC6D18" w:rsidRDefault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6D30E7A4" w14:textId="0772100C" w:rsidR="004D166F" w:rsidRPr="00CC6D18" w:rsidRDefault="001425F6" w:rsidP="001425F6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/>
                <w:sz w:val="30"/>
                <w:szCs w:val="30"/>
                <w:lang w:val="en-US" w:bidi="th-TH"/>
              </w:rPr>
              <w:t>37,552</w:t>
            </w:r>
          </w:p>
        </w:tc>
        <w:tc>
          <w:tcPr>
            <w:tcW w:w="270" w:type="dxa"/>
            <w:shd w:val="clear" w:color="auto" w:fill="auto"/>
          </w:tcPr>
          <w:p w14:paraId="08335E1E" w14:textId="77777777" w:rsidR="004D166F" w:rsidRPr="00CC6D18" w:rsidRDefault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AE48CA" w14:textId="77777777" w:rsidR="004D166F" w:rsidRPr="00CC6D18" w:rsidRDefault="004D16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2B4772" w14:textId="77777777" w:rsidR="004D166F" w:rsidRPr="00CC6D18" w:rsidRDefault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960C6FD" w14:textId="56816032" w:rsidR="004D166F" w:rsidRPr="00CC6D18" w:rsidRDefault="00B3378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/>
                <w:sz w:val="30"/>
                <w:szCs w:val="30"/>
                <w:lang w:val="en-US" w:bidi="th-TH"/>
              </w:rPr>
              <w:t>(1,372)</w:t>
            </w:r>
          </w:p>
        </w:tc>
      </w:tr>
      <w:tr w:rsidR="004D166F" w:rsidRPr="00CC6D18" w14:paraId="27FEB8E9" w14:textId="77777777" w:rsidTr="00D37DDD">
        <w:tc>
          <w:tcPr>
            <w:tcW w:w="4410" w:type="dxa"/>
            <w:tcBorders>
              <w:bottom w:val="nil"/>
            </w:tcBorders>
            <w:shd w:val="clear" w:color="auto" w:fill="auto"/>
          </w:tcPr>
          <w:p w14:paraId="728CF831" w14:textId="77777777" w:rsidR="004D166F" w:rsidRPr="00CC6D18" w:rsidRDefault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</w:tcPr>
          <w:p w14:paraId="251A533C" w14:textId="77777777" w:rsidR="004D166F" w:rsidRPr="00CC6D18" w:rsidRDefault="004D16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DF7D9C5" w14:textId="77777777" w:rsidR="004D166F" w:rsidRPr="00CC6D18" w:rsidRDefault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86A4484" w14:textId="1E4A0935" w:rsidR="004D166F" w:rsidRPr="00CC6D18" w:rsidRDefault="00E82A1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/>
                <w:sz w:val="30"/>
                <w:szCs w:val="30"/>
                <w:lang w:val="en-US" w:bidi="th-TH"/>
              </w:rPr>
              <w:t>7,</w:t>
            </w:r>
            <w:r w:rsidR="001425F6" w:rsidRPr="00CC6D18">
              <w:rPr>
                <w:rFonts w:ascii="Angsana New" w:hAnsi="Angsana New"/>
                <w:sz w:val="30"/>
                <w:szCs w:val="30"/>
                <w:lang w:val="en-US" w:bidi="th-TH"/>
              </w:rPr>
              <w:t>510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FD34FCD" w14:textId="77777777" w:rsidR="004D166F" w:rsidRPr="00CC6D18" w:rsidRDefault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8A928C4" w14:textId="77777777" w:rsidR="004D166F" w:rsidRPr="00CC6D18" w:rsidRDefault="004D16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C8DB102" w14:textId="77777777" w:rsidR="004D166F" w:rsidRPr="00CC6D18" w:rsidRDefault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2CC7057" w14:textId="2F5DC6BC" w:rsidR="004D166F" w:rsidRPr="00CC6D18" w:rsidRDefault="00B3378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/>
                <w:sz w:val="30"/>
                <w:szCs w:val="30"/>
                <w:lang w:val="en-US" w:bidi="th-TH"/>
              </w:rPr>
              <w:t>(274)</w:t>
            </w:r>
          </w:p>
        </w:tc>
      </w:tr>
      <w:tr w:rsidR="008B435C" w:rsidRPr="00CC6D18" w14:paraId="38641AC4" w14:textId="77777777" w:rsidTr="00D37DDD">
        <w:tc>
          <w:tcPr>
            <w:tcW w:w="4410" w:type="dxa"/>
            <w:tcBorders>
              <w:bottom w:val="nil"/>
            </w:tcBorders>
            <w:shd w:val="clear" w:color="auto" w:fill="auto"/>
          </w:tcPr>
          <w:p w14:paraId="2B88B202" w14:textId="736D52C6" w:rsidR="008B435C" w:rsidRPr="00CC6D18" w:rsidRDefault="008B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</w:tcPr>
          <w:p w14:paraId="3621D403" w14:textId="77777777" w:rsidR="008B435C" w:rsidRPr="00CC6D18" w:rsidRDefault="008B435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ACF5666" w14:textId="77777777" w:rsidR="008B435C" w:rsidRPr="00CC6D18" w:rsidRDefault="008B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0F3262B2" w14:textId="7CF9F80D" w:rsidR="008B435C" w:rsidRPr="00CC6D18" w:rsidRDefault="008B435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CC6D18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(115)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B00FFC3" w14:textId="77777777" w:rsidR="008B435C" w:rsidRPr="00CC6D18" w:rsidRDefault="008B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0609F0E" w14:textId="77777777" w:rsidR="008B435C" w:rsidRPr="00CC6D18" w:rsidRDefault="008B435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5C28CF0" w14:textId="77777777" w:rsidR="008B435C" w:rsidRPr="00CC6D18" w:rsidRDefault="008B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3A5BD82" w14:textId="1DBDAF1D" w:rsidR="008B435C" w:rsidRPr="00CC6D18" w:rsidRDefault="001E0BA0" w:rsidP="001E0BA0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D166F" w:rsidRPr="00CC6D18" w14:paraId="2A45106D" w14:textId="77777777">
        <w:tc>
          <w:tcPr>
            <w:tcW w:w="4410" w:type="dxa"/>
            <w:tcBorders>
              <w:bottom w:val="nil"/>
            </w:tcBorders>
            <w:shd w:val="clear" w:color="auto" w:fill="auto"/>
          </w:tcPr>
          <w:p w14:paraId="72088D7F" w14:textId="77777777" w:rsidR="004D166F" w:rsidRPr="00CC6D18" w:rsidRDefault="004D166F" w:rsidP="001E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hanging="4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</w:tcPr>
          <w:p w14:paraId="4D292C95" w14:textId="77777777" w:rsidR="004D166F" w:rsidRPr="00CC6D18" w:rsidRDefault="004D16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FA03C40" w14:textId="77777777" w:rsidR="004D166F" w:rsidRPr="00CC6D18" w:rsidRDefault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01344137" w14:textId="20BDC00E" w:rsidR="004D166F" w:rsidRPr="00CC6D18" w:rsidRDefault="00E82A1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rPr>
                <w:rFonts w:ascii="Angsana New" w:hAnsi="Angsana New" w:cs="Browallia New"/>
                <w:sz w:val="30"/>
                <w:szCs w:val="38"/>
                <w:lang w:val="en-US" w:bidi="th-TH"/>
              </w:rPr>
            </w:pPr>
            <w:r w:rsidRPr="00CC6D18">
              <w:rPr>
                <w:rFonts w:ascii="Angsana New" w:hAnsi="Angsana New" w:cs="Browallia New"/>
                <w:sz w:val="30"/>
                <w:szCs w:val="38"/>
                <w:lang w:val="en-US" w:bidi="th-TH"/>
              </w:rPr>
              <w:t>2,488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CB685EA" w14:textId="77777777" w:rsidR="004D166F" w:rsidRPr="00CC6D18" w:rsidRDefault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13C3EEC" w14:textId="77777777" w:rsidR="004D166F" w:rsidRPr="00CC6D18" w:rsidRDefault="004D16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F46ABAA" w14:textId="77777777" w:rsidR="004D166F" w:rsidRPr="00CC6D18" w:rsidRDefault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53480FB" w14:textId="53266DD0" w:rsidR="004D166F" w:rsidRPr="00CC6D18" w:rsidRDefault="00B3378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rPr>
                <w:rFonts w:ascii="Angsana New" w:hAnsi="Angsana New" w:cs="Browallia New"/>
                <w:sz w:val="30"/>
                <w:szCs w:val="38"/>
                <w:lang w:val="en-US" w:bidi="th-TH"/>
              </w:rPr>
            </w:pPr>
            <w:r w:rsidRPr="00CC6D18">
              <w:rPr>
                <w:rFonts w:ascii="Angsana New" w:hAnsi="Angsana New" w:cs="Browallia New"/>
                <w:sz w:val="30"/>
                <w:szCs w:val="38"/>
                <w:lang w:val="en-US" w:bidi="th-TH"/>
              </w:rPr>
              <w:t>2,246</w:t>
            </w:r>
          </w:p>
        </w:tc>
      </w:tr>
      <w:tr w:rsidR="004D166F" w:rsidRPr="00CC6D18" w14:paraId="784B27B6" w14:textId="77777777">
        <w:trPr>
          <w:trHeight w:val="143"/>
        </w:trPr>
        <w:tc>
          <w:tcPr>
            <w:tcW w:w="4410" w:type="dxa"/>
            <w:tcBorders>
              <w:top w:val="nil"/>
            </w:tcBorders>
            <w:shd w:val="clear" w:color="auto" w:fill="auto"/>
          </w:tcPr>
          <w:p w14:paraId="3693E703" w14:textId="77777777" w:rsidR="004D166F" w:rsidRPr="00CC6D18" w:rsidRDefault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ค่าใช้จ่ายที่หักได้เพิ่มทางภาษี</w:t>
            </w:r>
          </w:p>
        </w:tc>
        <w:tc>
          <w:tcPr>
            <w:tcW w:w="1080" w:type="dxa"/>
            <w:gridSpan w:val="2"/>
            <w:tcBorders>
              <w:top w:val="nil"/>
            </w:tcBorders>
            <w:shd w:val="clear" w:color="auto" w:fill="auto"/>
          </w:tcPr>
          <w:p w14:paraId="63122785" w14:textId="77777777" w:rsidR="004D166F" w:rsidRPr="00CC6D18" w:rsidRDefault="004D16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4A82F374" w14:textId="77777777" w:rsidR="004D166F" w:rsidRPr="00CC6D18" w:rsidRDefault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</w:tcPr>
          <w:p w14:paraId="1CC296B0" w14:textId="549341C5" w:rsidR="004D166F" w:rsidRPr="00CC6D18" w:rsidRDefault="004D166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>(</w:t>
            </w:r>
            <w:r w:rsidR="00E82A11" w:rsidRPr="00CC6D18">
              <w:rPr>
                <w:rFonts w:ascii="Angsana New" w:hAnsi="Angsana New"/>
                <w:sz w:val="30"/>
                <w:szCs w:val="30"/>
              </w:rPr>
              <w:t>570</w:t>
            </w:r>
            <w:r w:rsidRPr="00CC6D1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01BA6D7" w14:textId="77777777" w:rsidR="004D166F" w:rsidRPr="00CC6D18" w:rsidRDefault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6FDC7C31" w14:textId="77777777" w:rsidR="004D166F" w:rsidRPr="00CC6D18" w:rsidRDefault="004D16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89547D4" w14:textId="77777777" w:rsidR="004D166F" w:rsidRPr="00CC6D18" w:rsidRDefault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11F17CBD" w14:textId="240E26C0" w:rsidR="004D166F" w:rsidRPr="00CC6D18" w:rsidRDefault="004D166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>(3</w:t>
            </w:r>
            <w:r w:rsidR="00B3378F" w:rsidRPr="00CC6D18">
              <w:rPr>
                <w:rFonts w:ascii="Angsana New" w:hAnsi="Angsana New"/>
                <w:sz w:val="30"/>
                <w:szCs w:val="30"/>
              </w:rPr>
              <w:t>43</w:t>
            </w:r>
            <w:r w:rsidRPr="00CC6D1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82A11" w:rsidRPr="00CC6D18" w14:paraId="1EA5C3E4" w14:textId="77777777" w:rsidTr="00E82A11">
        <w:trPr>
          <w:trHeight w:val="143"/>
        </w:trPr>
        <w:tc>
          <w:tcPr>
            <w:tcW w:w="4653" w:type="dxa"/>
            <w:gridSpan w:val="2"/>
            <w:tcBorders>
              <w:top w:val="nil"/>
            </w:tcBorders>
            <w:shd w:val="clear" w:color="auto" w:fill="auto"/>
          </w:tcPr>
          <w:p w14:paraId="6EA9E1EC" w14:textId="3EE55EC9" w:rsidR="00E82A11" w:rsidRPr="00CC6D18" w:rsidRDefault="00E82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ตัด</w:t>
            </w: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CC6D1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สินทรัพย์ภาษีเงินได้รอการตัดบัญชีที่ไม่ได้ใช้</w:t>
            </w:r>
          </w:p>
        </w:tc>
        <w:tc>
          <w:tcPr>
            <w:tcW w:w="837" w:type="dxa"/>
            <w:tcBorders>
              <w:top w:val="nil"/>
            </w:tcBorders>
            <w:shd w:val="clear" w:color="auto" w:fill="auto"/>
          </w:tcPr>
          <w:p w14:paraId="064D1D43" w14:textId="77777777" w:rsidR="00E82A11" w:rsidRPr="00CC6D18" w:rsidRDefault="00E82A1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57685700" w14:textId="77777777" w:rsidR="00E82A11" w:rsidRPr="00CC6D18" w:rsidRDefault="00E82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</w:tcPr>
          <w:p w14:paraId="58DE75A9" w14:textId="393E26E9" w:rsidR="00E82A11" w:rsidRPr="00CC6D18" w:rsidRDefault="00E35662" w:rsidP="00E35662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CC6D18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954CC5A" w14:textId="77777777" w:rsidR="00E82A11" w:rsidRPr="00CC6D18" w:rsidRDefault="00E82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7530917A" w14:textId="77777777" w:rsidR="00E82A11" w:rsidRPr="00CC6D18" w:rsidRDefault="00E82A1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349EE07" w14:textId="77777777" w:rsidR="00E82A11" w:rsidRPr="00CC6D18" w:rsidRDefault="00E82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263D745C" w14:textId="6E57BCEC" w:rsidR="00E82A11" w:rsidRPr="00CC6D18" w:rsidRDefault="00E82A1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>67</w:t>
            </w:r>
          </w:p>
        </w:tc>
      </w:tr>
      <w:tr w:rsidR="004D166F" w:rsidRPr="00CC6D18" w14:paraId="3BF093F9" w14:textId="77777777">
        <w:tc>
          <w:tcPr>
            <w:tcW w:w="4410" w:type="dxa"/>
            <w:tcBorders>
              <w:bottom w:val="nil"/>
            </w:tcBorders>
            <w:shd w:val="clear" w:color="auto" w:fill="auto"/>
          </w:tcPr>
          <w:p w14:paraId="45693859" w14:textId="77777777" w:rsidR="004D166F" w:rsidRPr="00CC6D18" w:rsidRDefault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0A38ACA" w14:textId="39B15F38" w:rsidR="004D166F" w:rsidRPr="00CC6D18" w:rsidRDefault="00E82A1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6D18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D106D21" w14:textId="77777777" w:rsidR="004D166F" w:rsidRPr="00CC6D18" w:rsidRDefault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376DAC" w14:textId="0B07910E" w:rsidR="004D166F" w:rsidRPr="00CC6D18" w:rsidRDefault="00E82A1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6D18">
              <w:rPr>
                <w:rFonts w:ascii="Angsana New" w:hAnsi="Angsana New"/>
                <w:b/>
                <w:bCs/>
                <w:sz w:val="30"/>
                <w:szCs w:val="30"/>
              </w:rPr>
              <w:t>9,313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B771B6E" w14:textId="77777777" w:rsidR="004D166F" w:rsidRPr="00CC6D18" w:rsidRDefault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3640A6C" w14:textId="2FAA8261" w:rsidR="004D166F" w:rsidRPr="00CC6D18" w:rsidRDefault="00B3378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6D18">
              <w:rPr>
                <w:rFonts w:ascii="Angsana New" w:hAnsi="Angsana New"/>
                <w:b/>
                <w:bCs/>
                <w:sz w:val="30"/>
                <w:szCs w:val="30"/>
              </w:rPr>
              <w:t>(124)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FF0CBAA" w14:textId="77777777" w:rsidR="004D166F" w:rsidRPr="00CC6D18" w:rsidRDefault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C23178" w14:textId="09C1F076" w:rsidR="004D166F" w:rsidRPr="00CC6D18" w:rsidRDefault="00B3378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6D18">
              <w:rPr>
                <w:rFonts w:ascii="Angsana New" w:hAnsi="Angsana New"/>
                <w:b/>
                <w:bCs/>
                <w:sz w:val="30"/>
                <w:szCs w:val="30"/>
              </w:rPr>
              <w:t>1,696</w:t>
            </w:r>
          </w:p>
        </w:tc>
      </w:tr>
    </w:tbl>
    <w:p w14:paraId="1BA6859D" w14:textId="77777777" w:rsidR="009F700D" w:rsidRPr="00CC6D18" w:rsidRDefault="009F700D" w:rsidP="00BE0EC1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lang w:val="en-US"/>
        </w:rPr>
      </w:pPr>
    </w:p>
    <w:tbl>
      <w:tblPr>
        <w:tblW w:w="945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236"/>
        <w:gridCol w:w="1024"/>
        <w:gridCol w:w="270"/>
        <w:gridCol w:w="1080"/>
        <w:gridCol w:w="270"/>
        <w:gridCol w:w="1080"/>
      </w:tblGrid>
      <w:tr w:rsidR="00A46F50" w:rsidRPr="00CC6D18" w14:paraId="58FCC7C4" w14:textId="77777777">
        <w:trPr>
          <w:trHeight w:val="252"/>
        </w:trPr>
        <w:tc>
          <w:tcPr>
            <w:tcW w:w="4410" w:type="dxa"/>
            <w:shd w:val="clear" w:color="auto" w:fill="auto"/>
          </w:tcPr>
          <w:p w14:paraId="5BBBC3E8" w14:textId="77777777" w:rsidR="00A46F50" w:rsidRPr="00CC6D18" w:rsidRDefault="00A46F50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0C2094E5" w14:textId="2CE65B91" w:rsidR="00A46F50" w:rsidRPr="00CC6D18" w:rsidRDefault="00A46F50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6D18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0EC1" w:rsidRPr="00CC6D18" w14:paraId="1A924F7D" w14:textId="77777777" w:rsidTr="000D4194">
        <w:trPr>
          <w:trHeight w:val="252"/>
        </w:trPr>
        <w:tc>
          <w:tcPr>
            <w:tcW w:w="4410" w:type="dxa"/>
            <w:shd w:val="clear" w:color="auto" w:fill="auto"/>
          </w:tcPr>
          <w:p w14:paraId="4EDE2ECE" w14:textId="77777777" w:rsidR="00BE0EC1" w:rsidRPr="00CC6D18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3CB68741" w14:textId="69EEB5BF" w:rsidR="00BE0EC1" w:rsidRPr="00CC6D18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6D18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E82A11" w:rsidRPr="00CC6D18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16F8A1A" w14:textId="77777777" w:rsidR="00BE0EC1" w:rsidRPr="00CC6D18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6F11D7D7" w14:textId="1A08F11B" w:rsidR="00BE0EC1" w:rsidRPr="00CC6D18" w:rsidRDefault="00A46F50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6D18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E82A11" w:rsidRPr="00CC6D18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BE0EC1" w:rsidRPr="00CC6D18" w14:paraId="698B1DD7" w14:textId="77777777" w:rsidTr="000D4194">
        <w:tc>
          <w:tcPr>
            <w:tcW w:w="4410" w:type="dxa"/>
            <w:shd w:val="clear" w:color="auto" w:fill="auto"/>
          </w:tcPr>
          <w:p w14:paraId="7A0035F7" w14:textId="77777777" w:rsidR="00BE0EC1" w:rsidRPr="00CC6D18" w:rsidRDefault="00BE0EC1" w:rsidP="000D419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233079" w14:textId="77777777" w:rsidR="00BE0EC1" w:rsidRPr="00CC6D18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20799F3" w14:textId="77777777" w:rsidR="00BE0EC1" w:rsidRPr="00CC6D18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58A9F331" w14:textId="77777777" w:rsidR="00BE0EC1" w:rsidRPr="00CC6D18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0AE37892" w14:textId="77777777" w:rsidR="00BE0EC1" w:rsidRPr="00CC6D18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3951D61" w14:textId="77777777" w:rsidR="00BE0EC1" w:rsidRPr="00CC6D18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  <w:tc>
          <w:tcPr>
            <w:tcW w:w="270" w:type="dxa"/>
            <w:shd w:val="clear" w:color="auto" w:fill="auto"/>
          </w:tcPr>
          <w:p w14:paraId="1A94EFC0" w14:textId="77777777" w:rsidR="00BE0EC1" w:rsidRPr="00CC6D18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BE6699" w14:textId="77777777" w:rsidR="00BE0EC1" w:rsidRPr="00CC6D18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972F138" w14:textId="77777777" w:rsidR="00BE0EC1" w:rsidRPr="00CC6D18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599CD1ED" w14:textId="77777777" w:rsidR="00BE0EC1" w:rsidRPr="00CC6D18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02E501B" w14:textId="77777777" w:rsidR="00BE0EC1" w:rsidRPr="00CC6D18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BC401F0" w14:textId="77777777" w:rsidR="00BE0EC1" w:rsidRPr="00CC6D18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D166F" w:rsidRPr="00CC6D18" w14:paraId="27806F68" w14:textId="77777777" w:rsidTr="000D4194">
        <w:tc>
          <w:tcPr>
            <w:tcW w:w="4410" w:type="dxa"/>
            <w:shd w:val="clear" w:color="auto" w:fill="auto"/>
          </w:tcPr>
          <w:p w14:paraId="1904B027" w14:textId="7CCF5659" w:rsidR="004D166F" w:rsidRPr="00CC6D18" w:rsidRDefault="004D166F" w:rsidP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กำไร (ขาดทุน) ก่อนภาษีเงินได้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63E682FC" w14:textId="77777777" w:rsidR="004D166F" w:rsidRPr="00CC6D18" w:rsidRDefault="004D166F" w:rsidP="004D16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D3BEDF1" w14:textId="77777777" w:rsidR="004D166F" w:rsidRPr="00CC6D18" w:rsidRDefault="004D166F" w:rsidP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1F23FBB6" w14:textId="58AE1392" w:rsidR="004D166F" w:rsidRPr="00CC6D18" w:rsidRDefault="00E82A11" w:rsidP="004D166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/>
                <w:sz w:val="30"/>
                <w:szCs w:val="30"/>
                <w:lang w:val="en-US" w:bidi="th-TH"/>
              </w:rPr>
              <w:t>10,880</w:t>
            </w:r>
          </w:p>
        </w:tc>
        <w:tc>
          <w:tcPr>
            <w:tcW w:w="270" w:type="dxa"/>
            <w:shd w:val="clear" w:color="auto" w:fill="auto"/>
          </w:tcPr>
          <w:p w14:paraId="427C41B2" w14:textId="77777777" w:rsidR="004D166F" w:rsidRPr="00CC6D18" w:rsidRDefault="004D166F" w:rsidP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F11591" w14:textId="77777777" w:rsidR="004D166F" w:rsidRPr="00CC6D18" w:rsidRDefault="004D166F" w:rsidP="004D16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D53597" w14:textId="77777777" w:rsidR="004D166F" w:rsidRPr="00CC6D18" w:rsidRDefault="004D166F" w:rsidP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875BA80" w14:textId="3125EC3E" w:rsidR="004D166F" w:rsidRPr="00CC6D18" w:rsidRDefault="004D166F" w:rsidP="004D166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/>
                <w:sz w:val="30"/>
                <w:szCs w:val="30"/>
                <w:lang w:val="en-US" w:bidi="th-TH"/>
              </w:rPr>
              <w:t>(20,023)</w:t>
            </w:r>
          </w:p>
        </w:tc>
      </w:tr>
      <w:tr w:rsidR="004D166F" w:rsidRPr="00CC6D18" w14:paraId="5FD35B7C" w14:textId="77777777" w:rsidTr="000D4194">
        <w:tc>
          <w:tcPr>
            <w:tcW w:w="4410" w:type="dxa"/>
            <w:tcBorders>
              <w:bottom w:val="nil"/>
            </w:tcBorders>
            <w:shd w:val="clear" w:color="auto" w:fill="auto"/>
          </w:tcPr>
          <w:p w14:paraId="053EB763" w14:textId="77777777" w:rsidR="004D166F" w:rsidRPr="00CC6D18" w:rsidRDefault="004D166F" w:rsidP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20DF2D5" w14:textId="77777777" w:rsidR="004D166F" w:rsidRPr="00CC6D18" w:rsidRDefault="004D166F" w:rsidP="004D16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C29B31C" w14:textId="77777777" w:rsidR="004D166F" w:rsidRPr="00CC6D18" w:rsidRDefault="004D166F" w:rsidP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6C9424A" w14:textId="2AFD83D3" w:rsidR="004D166F" w:rsidRPr="00CC6D18" w:rsidRDefault="00E82A11" w:rsidP="004D166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/>
                <w:sz w:val="30"/>
                <w:szCs w:val="30"/>
                <w:lang w:val="en-US" w:bidi="th-TH"/>
              </w:rPr>
              <w:t>2,176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200FA4E" w14:textId="77777777" w:rsidR="004D166F" w:rsidRPr="00CC6D18" w:rsidRDefault="004D166F" w:rsidP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A8F71FC" w14:textId="1AFE1763" w:rsidR="004D166F" w:rsidRPr="00CC6D18" w:rsidRDefault="004D166F" w:rsidP="004D16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C147663" w14:textId="77777777" w:rsidR="004D166F" w:rsidRPr="00CC6D18" w:rsidRDefault="004D166F" w:rsidP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80E8363" w14:textId="64B12AC4" w:rsidR="004D166F" w:rsidRPr="00CC6D18" w:rsidRDefault="004D166F" w:rsidP="004D166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/>
                <w:sz w:val="30"/>
                <w:szCs w:val="30"/>
                <w:lang w:val="en-US" w:bidi="th-TH"/>
              </w:rPr>
              <w:t>(4,005)</w:t>
            </w:r>
          </w:p>
        </w:tc>
      </w:tr>
      <w:tr w:rsidR="004D166F" w:rsidRPr="00CC6D18" w14:paraId="2F019046" w14:textId="77777777" w:rsidTr="000D4194">
        <w:tc>
          <w:tcPr>
            <w:tcW w:w="4410" w:type="dxa"/>
            <w:tcBorders>
              <w:bottom w:val="nil"/>
            </w:tcBorders>
            <w:shd w:val="clear" w:color="auto" w:fill="auto"/>
          </w:tcPr>
          <w:p w14:paraId="4A697AE3" w14:textId="77777777" w:rsidR="004D166F" w:rsidRPr="00CC6D18" w:rsidRDefault="004D166F" w:rsidP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B9C444F" w14:textId="77777777" w:rsidR="004D166F" w:rsidRPr="00CC6D18" w:rsidRDefault="004D166F" w:rsidP="004D16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4F56F7A" w14:textId="77777777" w:rsidR="004D166F" w:rsidRPr="00CC6D18" w:rsidRDefault="004D166F" w:rsidP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16C280ED" w14:textId="48D206F0" w:rsidR="004D166F" w:rsidRPr="00CC6D18" w:rsidRDefault="00E82A11" w:rsidP="004D166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rPr>
                <w:rFonts w:ascii="Angsana New" w:hAnsi="Angsana New" w:cs="Browallia New"/>
                <w:sz w:val="30"/>
                <w:szCs w:val="38"/>
                <w:lang w:val="en-US" w:bidi="th-TH"/>
              </w:rPr>
            </w:pPr>
            <w:r w:rsidRPr="00CC6D18">
              <w:rPr>
                <w:rFonts w:ascii="Angsana New" w:hAnsi="Angsana New" w:cs="Browallia New"/>
                <w:sz w:val="30"/>
                <w:szCs w:val="38"/>
                <w:lang w:val="en-US" w:bidi="th-TH"/>
              </w:rPr>
              <w:t>680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ED8C343" w14:textId="77777777" w:rsidR="004D166F" w:rsidRPr="00CC6D18" w:rsidRDefault="004D166F" w:rsidP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CC7BFE7" w14:textId="77777777" w:rsidR="004D166F" w:rsidRPr="00CC6D18" w:rsidRDefault="004D166F" w:rsidP="004D16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619BD3C" w14:textId="77777777" w:rsidR="004D166F" w:rsidRPr="00CC6D18" w:rsidRDefault="004D166F" w:rsidP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47D891B" w14:textId="731EB6D1" w:rsidR="004D166F" w:rsidRPr="00CC6D18" w:rsidRDefault="004D166F" w:rsidP="004D166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rPr>
                <w:rFonts w:ascii="Angsana New" w:hAnsi="Angsana New" w:cs="Browallia New"/>
                <w:sz w:val="30"/>
                <w:szCs w:val="38"/>
                <w:lang w:val="en-US" w:bidi="th-TH"/>
              </w:rPr>
            </w:pPr>
            <w:r w:rsidRPr="00CC6D18">
              <w:rPr>
                <w:rFonts w:ascii="Angsana New" w:hAnsi="Angsana New" w:cs="Browallia New"/>
                <w:sz w:val="30"/>
                <w:szCs w:val="38"/>
                <w:lang w:val="en-US" w:bidi="th-TH"/>
              </w:rPr>
              <w:t>608</w:t>
            </w:r>
          </w:p>
        </w:tc>
      </w:tr>
      <w:tr w:rsidR="004D166F" w:rsidRPr="00CC6D18" w14:paraId="1F4AE7C2" w14:textId="77777777" w:rsidTr="000D4194">
        <w:trPr>
          <w:trHeight w:val="143"/>
        </w:trPr>
        <w:tc>
          <w:tcPr>
            <w:tcW w:w="4410" w:type="dxa"/>
            <w:tcBorders>
              <w:top w:val="nil"/>
            </w:tcBorders>
            <w:shd w:val="clear" w:color="auto" w:fill="auto"/>
          </w:tcPr>
          <w:p w14:paraId="6A08A17F" w14:textId="77777777" w:rsidR="004D166F" w:rsidRPr="00CC6D18" w:rsidRDefault="004D166F" w:rsidP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ค่าใช้จ่ายที่หักได้เพิ่มทางภาษี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68287DB2" w14:textId="77777777" w:rsidR="004D166F" w:rsidRPr="00CC6D18" w:rsidRDefault="004D166F" w:rsidP="004D16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746AF977" w14:textId="77777777" w:rsidR="004D166F" w:rsidRPr="00CC6D18" w:rsidRDefault="004D166F" w:rsidP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</w:tcPr>
          <w:p w14:paraId="46F14856" w14:textId="29E0B48C" w:rsidR="004D166F" w:rsidRPr="00CC6D18" w:rsidRDefault="004D166F" w:rsidP="004D166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>(</w:t>
            </w:r>
            <w:r w:rsidR="00E82A11" w:rsidRPr="00CC6D18">
              <w:rPr>
                <w:rFonts w:ascii="Angsana New" w:hAnsi="Angsana New"/>
                <w:sz w:val="30"/>
                <w:szCs w:val="30"/>
              </w:rPr>
              <w:t>565</w:t>
            </w:r>
            <w:r w:rsidRPr="00CC6D1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170D9B1" w14:textId="77777777" w:rsidR="004D166F" w:rsidRPr="00CC6D18" w:rsidRDefault="004D166F" w:rsidP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515C3BF5" w14:textId="77777777" w:rsidR="004D166F" w:rsidRPr="00CC6D18" w:rsidRDefault="004D166F" w:rsidP="004D16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A750BFB" w14:textId="77777777" w:rsidR="004D166F" w:rsidRPr="00CC6D18" w:rsidRDefault="004D166F" w:rsidP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57597E30" w14:textId="637725E9" w:rsidR="004D166F" w:rsidRPr="00CC6D18" w:rsidRDefault="004D166F" w:rsidP="004D166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>(343)</w:t>
            </w:r>
          </w:p>
        </w:tc>
      </w:tr>
      <w:tr w:rsidR="004D166F" w:rsidRPr="00CC6D18" w14:paraId="3061EB73" w14:textId="77777777">
        <w:tc>
          <w:tcPr>
            <w:tcW w:w="5490" w:type="dxa"/>
            <w:gridSpan w:val="2"/>
            <w:shd w:val="clear" w:color="auto" w:fill="auto"/>
          </w:tcPr>
          <w:p w14:paraId="65915FD1" w14:textId="7202E1F8" w:rsidR="004D166F" w:rsidRPr="00CC6D18" w:rsidRDefault="004D166F" w:rsidP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ตัด</w:t>
            </w: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CC6D1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สินทรัพย์ภาษีเงินได้รอการตัดบัญชีที่ไม่ได้ใช้</w:t>
            </w:r>
          </w:p>
        </w:tc>
        <w:tc>
          <w:tcPr>
            <w:tcW w:w="236" w:type="dxa"/>
            <w:shd w:val="clear" w:color="auto" w:fill="auto"/>
          </w:tcPr>
          <w:p w14:paraId="1515C6D2" w14:textId="77777777" w:rsidR="004D166F" w:rsidRPr="00CC6D18" w:rsidRDefault="004D166F" w:rsidP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F791D5C" w14:textId="0C60B20B" w:rsidR="004D166F" w:rsidRPr="00CC6D18" w:rsidRDefault="00E82A11" w:rsidP="00E82A11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683FAA" w14:textId="77777777" w:rsidR="004D166F" w:rsidRPr="00CC6D18" w:rsidRDefault="004D166F" w:rsidP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E5F56AB" w14:textId="77777777" w:rsidR="004D166F" w:rsidRPr="00CC6D18" w:rsidRDefault="004D166F" w:rsidP="004D16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8CA5E6" w14:textId="77777777" w:rsidR="004D166F" w:rsidRPr="00CC6D18" w:rsidRDefault="004D166F" w:rsidP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C56936" w14:textId="71363224" w:rsidR="004D166F" w:rsidRPr="00CC6D18" w:rsidRDefault="00E82A11" w:rsidP="00E82A1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</w:t>
            </w:r>
          </w:p>
        </w:tc>
      </w:tr>
      <w:tr w:rsidR="004D166F" w:rsidRPr="00CC6D18" w14:paraId="290DE535" w14:textId="77777777" w:rsidTr="000D4194">
        <w:tc>
          <w:tcPr>
            <w:tcW w:w="4410" w:type="dxa"/>
            <w:tcBorders>
              <w:bottom w:val="nil"/>
            </w:tcBorders>
            <w:shd w:val="clear" w:color="auto" w:fill="auto"/>
          </w:tcPr>
          <w:p w14:paraId="64C19EBA" w14:textId="77777777" w:rsidR="004D166F" w:rsidRPr="00CC6D18" w:rsidRDefault="004D166F" w:rsidP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2F32B18" w14:textId="46F5608A" w:rsidR="004D166F" w:rsidRPr="00CC6D18" w:rsidRDefault="00E82A11" w:rsidP="004D16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6D18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5C93CA3" w14:textId="77777777" w:rsidR="004D166F" w:rsidRPr="00CC6D18" w:rsidRDefault="004D166F" w:rsidP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284269" w14:textId="4645E361" w:rsidR="004D166F" w:rsidRPr="00CC6D18" w:rsidRDefault="00E82A11" w:rsidP="004D166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6D1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4D166F" w:rsidRPr="00CC6D1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C6D18">
              <w:rPr>
                <w:rFonts w:ascii="Angsana New" w:hAnsi="Angsana New"/>
                <w:b/>
                <w:bCs/>
                <w:sz w:val="30"/>
                <w:szCs w:val="30"/>
              </w:rPr>
              <w:t>291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7888019" w14:textId="77777777" w:rsidR="004D166F" w:rsidRPr="00CC6D18" w:rsidRDefault="004D166F" w:rsidP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AA723A3" w14:textId="178D733D" w:rsidR="004D166F" w:rsidRPr="00CC6D18" w:rsidRDefault="004D166F" w:rsidP="004D16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6D18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90EF4E9" w14:textId="77777777" w:rsidR="004D166F" w:rsidRPr="00CC6D18" w:rsidRDefault="004D166F" w:rsidP="004D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D68088" w14:textId="53F77F2B" w:rsidR="004D166F" w:rsidRPr="00CC6D18" w:rsidRDefault="004D166F" w:rsidP="004D166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6D18">
              <w:rPr>
                <w:rFonts w:ascii="Angsana New" w:hAnsi="Angsana New"/>
                <w:b/>
                <w:bCs/>
                <w:sz w:val="30"/>
                <w:szCs w:val="30"/>
              </w:rPr>
              <w:t>(3,673)</w:t>
            </w:r>
          </w:p>
        </w:tc>
      </w:tr>
    </w:tbl>
    <w:p w14:paraId="76F378EC" w14:textId="6026A317" w:rsidR="00E44AF1" w:rsidRPr="00CC6D18" w:rsidRDefault="00E44AF1" w:rsidP="00A46F50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cs/>
          <w:lang w:val="en-US"/>
        </w:rPr>
      </w:pPr>
    </w:p>
    <w:p w14:paraId="454B8272" w14:textId="77777777" w:rsidR="00E44AF1" w:rsidRPr="00CC6D18" w:rsidRDefault="00E44A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CC6D18">
        <w:rPr>
          <w:rFonts w:ascii="Angsana New" w:hAnsi="Angsana New"/>
          <w:cs/>
        </w:rPr>
        <w:br w:type="page"/>
      </w:r>
    </w:p>
    <w:tbl>
      <w:tblPr>
        <w:tblW w:w="909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690"/>
        <w:gridCol w:w="1170"/>
        <w:gridCol w:w="236"/>
        <w:gridCol w:w="1204"/>
        <w:gridCol w:w="270"/>
        <w:gridCol w:w="1080"/>
        <w:gridCol w:w="270"/>
        <w:gridCol w:w="1170"/>
      </w:tblGrid>
      <w:tr w:rsidR="00E44AF1" w:rsidRPr="00CC6D18" w14:paraId="6DDE69D1" w14:textId="77777777">
        <w:tc>
          <w:tcPr>
            <w:tcW w:w="3690" w:type="dxa"/>
          </w:tcPr>
          <w:p w14:paraId="16C14773" w14:textId="77777777" w:rsidR="00E44AF1" w:rsidRPr="00CC6D18" w:rsidRDefault="00E4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0FDEB550" w14:textId="77777777" w:rsidR="00E44AF1" w:rsidRPr="00CC6D18" w:rsidRDefault="00E4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44AF1" w:rsidRPr="00CC6D18" w14:paraId="079FCEAE" w14:textId="77777777">
        <w:tc>
          <w:tcPr>
            <w:tcW w:w="3690" w:type="dxa"/>
          </w:tcPr>
          <w:p w14:paraId="088E7A21" w14:textId="77777777" w:rsidR="00E44AF1" w:rsidRPr="00CC6D18" w:rsidRDefault="00E4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C6D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610" w:type="dxa"/>
            <w:gridSpan w:val="3"/>
          </w:tcPr>
          <w:p w14:paraId="5CEFF990" w14:textId="77777777" w:rsidR="00E44AF1" w:rsidRPr="00CC6D18" w:rsidRDefault="00E4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6D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D45DE47" w14:textId="77777777" w:rsidR="00E44AF1" w:rsidRPr="00CC6D18" w:rsidRDefault="00E4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C6D493E" w14:textId="77777777" w:rsidR="00E44AF1" w:rsidRPr="00CC6D18" w:rsidRDefault="00E4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6D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E44AF1" w:rsidRPr="00CC6D18" w14:paraId="0F55C983" w14:textId="77777777">
        <w:tc>
          <w:tcPr>
            <w:tcW w:w="3690" w:type="dxa"/>
          </w:tcPr>
          <w:p w14:paraId="18C8A621" w14:textId="693D2DFE" w:rsidR="00E44AF1" w:rsidRPr="00CC6D18" w:rsidRDefault="00E4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6D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C6D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C6D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649A0D50" w14:textId="77777777" w:rsidR="00E44AF1" w:rsidRPr="00CC6D18" w:rsidRDefault="00E44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04FDA14A" w14:textId="77777777" w:rsidR="00E44AF1" w:rsidRPr="00CC6D18" w:rsidRDefault="00E44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1214497" w14:textId="77777777" w:rsidR="00E44AF1" w:rsidRPr="00CC6D18" w:rsidRDefault="00E44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4510AE1" w14:textId="77777777" w:rsidR="00E44AF1" w:rsidRPr="00CC6D18" w:rsidRDefault="00E44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1B3227" w14:textId="77777777" w:rsidR="00E44AF1" w:rsidRPr="00CC6D18" w:rsidRDefault="00E44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25FE8E5" w14:textId="77777777" w:rsidR="00E44AF1" w:rsidRPr="00CC6D18" w:rsidRDefault="00E44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76743B" w14:textId="77777777" w:rsidR="00E44AF1" w:rsidRPr="00CC6D18" w:rsidRDefault="00E44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D85A72" w:rsidRPr="00CC6D18" w14:paraId="1CC9C965" w14:textId="77777777" w:rsidTr="00D85A72">
        <w:tc>
          <w:tcPr>
            <w:tcW w:w="3690" w:type="dxa"/>
          </w:tcPr>
          <w:p w14:paraId="278CAA55" w14:textId="77777777" w:rsidR="00D85A72" w:rsidRPr="00CC6D18" w:rsidRDefault="00D8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A6F5798" w14:textId="77777777" w:rsidR="00D85A72" w:rsidRPr="00CC6D18" w:rsidRDefault="00D85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803E74" w14:textId="77777777" w:rsidR="00D85A72" w:rsidRPr="00CC6D18" w:rsidRDefault="00D85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EE8D8FB" w14:textId="39F0A5E2" w:rsidR="00D85A72" w:rsidRPr="00CC6D18" w:rsidRDefault="00D85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>(</w:t>
            </w:r>
            <w:r w:rsidRPr="00CC6D18">
              <w:rPr>
                <w:rFonts w:ascii="Angsana New" w:hAnsi="Angsana New"/>
                <w:sz w:val="30"/>
                <w:szCs w:val="30"/>
                <w:cs/>
              </w:rPr>
              <w:t>ปรับปรุงใหม่)</w:t>
            </w:r>
          </w:p>
        </w:tc>
        <w:tc>
          <w:tcPr>
            <w:tcW w:w="270" w:type="dxa"/>
          </w:tcPr>
          <w:p w14:paraId="25D9044E" w14:textId="77777777" w:rsidR="00D85A72" w:rsidRPr="00CC6D18" w:rsidRDefault="00D85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86E620" w14:textId="77777777" w:rsidR="00D85A72" w:rsidRPr="00CC6D18" w:rsidRDefault="00D85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00C1904F" w14:textId="5CF1447B" w:rsidR="00D85A72" w:rsidRPr="00CC6D18" w:rsidRDefault="00D85A72" w:rsidP="00D85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>(</w:t>
            </w:r>
            <w:r w:rsidRPr="00CC6D18">
              <w:rPr>
                <w:rFonts w:ascii="Angsana New" w:hAnsi="Angsana New"/>
                <w:sz w:val="30"/>
                <w:szCs w:val="30"/>
                <w:cs/>
              </w:rPr>
              <w:t>ปรับปรุงใหม่)</w:t>
            </w:r>
          </w:p>
        </w:tc>
      </w:tr>
      <w:tr w:rsidR="00E44AF1" w:rsidRPr="00CC6D18" w14:paraId="3C5DE622" w14:textId="77777777">
        <w:tc>
          <w:tcPr>
            <w:tcW w:w="3690" w:type="dxa"/>
          </w:tcPr>
          <w:p w14:paraId="69206467" w14:textId="77777777" w:rsidR="00E44AF1" w:rsidRPr="00CC6D18" w:rsidRDefault="00E4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1AB8BE01" w14:textId="77777777" w:rsidR="00E44AF1" w:rsidRPr="00CC6D18" w:rsidRDefault="00E4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CC6D1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4698" w:rsidRPr="00CC6D18" w14:paraId="3F7791E7" w14:textId="77777777">
        <w:tc>
          <w:tcPr>
            <w:tcW w:w="3690" w:type="dxa"/>
          </w:tcPr>
          <w:p w14:paraId="795281E9" w14:textId="77777777" w:rsidR="00704698" w:rsidRPr="00CC6D18" w:rsidRDefault="00704698" w:rsidP="007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D4EC67F" w14:textId="7ED03C7A" w:rsidR="00704698" w:rsidRPr="00CC6D18" w:rsidRDefault="00704698" w:rsidP="0070469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/>
                <w:sz w:val="30"/>
                <w:szCs w:val="30"/>
                <w:lang w:val="en-US" w:bidi="th-TH"/>
              </w:rPr>
              <w:t>24,691</w:t>
            </w:r>
          </w:p>
        </w:tc>
        <w:tc>
          <w:tcPr>
            <w:tcW w:w="236" w:type="dxa"/>
            <w:vAlign w:val="bottom"/>
          </w:tcPr>
          <w:p w14:paraId="0221E3E9" w14:textId="77777777" w:rsidR="00704698" w:rsidRPr="00CC6D18" w:rsidRDefault="00704698" w:rsidP="007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931192A" w14:textId="36A3AA90" w:rsidR="00704698" w:rsidRPr="00CC6D18" w:rsidRDefault="00704698" w:rsidP="0070469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/>
                <w:sz w:val="30"/>
                <w:szCs w:val="30"/>
                <w:lang w:val="en-US" w:bidi="th-TH"/>
              </w:rPr>
              <w:t>32,288</w:t>
            </w:r>
          </w:p>
        </w:tc>
        <w:tc>
          <w:tcPr>
            <w:tcW w:w="270" w:type="dxa"/>
            <w:vAlign w:val="bottom"/>
          </w:tcPr>
          <w:p w14:paraId="1B9F50F4" w14:textId="77777777" w:rsidR="00704698" w:rsidRPr="00CC6D18" w:rsidRDefault="00704698" w:rsidP="007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F17250" w14:textId="71B367F7" w:rsidR="00704698" w:rsidRPr="00CC6D18" w:rsidRDefault="00704698" w:rsidP="0070469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(1,658)</w:t>
            </w:r>
          </w:p>
        </w:tc>
        <w:tc>
          <w:tcPr>
            <w:tcW w:w="270" w:type="dxa"/>
            <w:vAlign w:val="bottom"/>
          </w:tcPr>
          <w:p w14:paraId="4EBB4074" w14:textId="77777777" w:rsidR="00704698" w:rsidRPr="00CC6D18" w:rsidRDefault="00704698" w:rsidP="007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A4705F" w14:textId="2F5B04B0" w:rsidR="00704698" w:rsidRPr="00CC6D18" w:rsidRDefault="00704698" w:rsidP="0070469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(2,049)</w:t>
            </w:r>
          </w:p>
        </w:tc>
      </w:tr>
      <w:tr w:rsidR="00704698" w:rsidRPr="00CC6D18" w14:paraId="6C18DB11" w14:textId="77777777">
        <w:tc>
          <w:tcPr>
            <w:tcW w:w="3690" w:type="dxa"/>
          </w:tcPr>
          <w:p w14:paraId="692516E5" w14:textId="77777777" w:rsidR="00704698" w:rsidRPr="00CC6D18" w:rsidRDefault="00704698" w:rsidP="007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EEC3B8A" w14:textId="0D7DC4A4" w:rsidR="00704698" w:rsidRPr="00CC6D18" w:rsidRDefault="00704698" w:rsidP="0070469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>(1,658)</w:t>
            </w:r>
          </w:p>
        </w:tc>
        <w:tc>
          <w:tcPr>
            <w:tcW w:w="236" w:type="dxa"/>
            <w:vAlign w:val="bottom"/>
          </w:tcPr>
          <w:p w14:paraId="57B4E9A2" w14:textId="77777777" w:rsidR="00704698" w:rsidRPr="00CC6D18" w:rsidRDefault="00704698" w:rsidP="007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273D726" w14:textId="50931F06" w:rsidR="00704698" w:rsidRPr="00CC6D18" w:rsidRDefault="00704698" w:rsidP="0070469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/>
                <w:sz w:val="30"/>
                <w:szCs w:val="30"/>
                <w:lang w:val="en-US" w:bidi="th-TH"/>
              </w:rPr>
              <w:t>(2,049)</w:t>
            </w:r>
          </w:p>
        </w:tc>
        <w:tc>
          <w:tcPr>
            <w:tcW w:w="270" w:type="dxa"/>
            <w:vAlign w:val="bottom"/>
          </w:tcPr>
          <w:p w14:paraId="4111AAD7" w14:textId="77777777" w:rsidR="00704698" w:rsidRPr="00CC6D18" w:rsidRDefault="00704698" w:rsidP="007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D3D25F" w14:textId="0AA85815" w:rsidR="00704698" w:rsidRPr="00CC6D18" w:rsidRDefault="00704698" w:rsidP="0070469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1,658 </w:t>
            </w:r>
          </w:p>
        </w:tc>
        <w:tc>
          <w:tcPr>
            <w:tcW w:w="270" w:type="dxa"/>
            <w:vAlign w:val="bottom"/>
          </w:tcPr>
          <w:p w14:paraId="223A5F4E" w14:textId="77777777" w:rsidR="00704698" w:rsidRPr="00CC6D18" w:rsidRDefault="00704698" w:rsidP="007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66F02E" w14:textId="51CFA5D5" w:rsidR="00704698" w:rsidRPr="00CC6D18" w:rsidRDefault="00704698" w:rsidP="0070469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2,049 </w:t>
            </w:r>
          </w:p>
        </w:tc>
      </w:tr>
      <w:tr w:rsidR="00704698" w:rsidRPr="00CC6D18" w14:paraId="2C985FAB" w14:textId="77777777">
        <w:tc>
          <w:tcPr>
            <w:tcW w:w="3690" w:type="dxa"/>
          </w:tcPr>
          <w:p w14:paraId="5A356728" w14:textId="7E0C7F6B" w:rsidR="00704698" w:rsidRPr="00CC6D18" w:rsidRDefault="00704698" w:rsidP="007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right="-72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6D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C35760" w14:textId="5AE7F845" w:rsidR="00704698" w:rsidRPr="00CC6D18" w:rsidRDefault="00704698" w:rsidP="0070469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6D18">
              <w:rPr>
                <w:rFonts w:ascii="Angsana New" w:hAnsi="Angsana New"/>
                <w:b/>
                <w:bCs/>
                <w:sz w:val="30"/>
                <w:szCs w:val="30"/>
              </w:rPr>
              <w:t>23,033</w:t>
            </w:r>
          </w:p>
        </w:tc>
        <w:tc>
          <w:tcPr>
            <w:tcW w:w="236" w:type="dxa"/>
            <w:vAlign w:val="bottom"/>
          </w:tcPr>
          <w:p w14:paraId="59FBE2A7" w14:textId="77777777" w:rsidR="00704698" w:rsidRPr="00CC6D18" w:rsidRDefault="00704698" w:rsidP="007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330646" w14:textId="22C2BAF4" w:rsidR="00704698" w:rsidRPr="00CC6D18" w:rsidRDefault="00704698" w:rsidP="0070469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30,239</w:t>
            </w:r>
          </w:p>
        </w:tc>
        <w:tc>
          <w:tcPr>
            <w:tcW w:w="270" w:type="dxa"/>
            <w:vAlign w:val="bottom"/>
          </w:tcPr>
          <w:p w14:paraId="53846A98" w14:textId="77777777" w:rsidR="00704698" w:rsidRPr="00CC6D18" w:rsidRDefault="00704698" w:rsidP="007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FA27C8" w14:textId="7747E016" w:rsidR="00704698" w:rsidRPr="00CC6D18" w:rsidRDefault="00704698" w:rsidP="0070469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-   </w:t>
            </w:r>
          </w:p>
        </w:tc>
        <w:tc>
          <w:tcPr>
            <w:tcW w:w="270" w:type="dxa"/>
            <w:vAlign w:val="bottom"/>
          </w:tcPr>
          <w:p w14:paraId="2CD4DFFA" w14:textId="77777777" w:rsidR="00704698" w:rsidRPr="00CC6D18" w:rsidRDefault="00704698" w:rsidP="007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A135C2" w14:textId="2619CAAD" w:rsidR="00704698" w:rsidRPr="00CC6D18" w:rsidRDefault="00704698" w:rsidP="0070469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-   </w:t>
            </w:r>
          </w:p>
        </w:tc>
      </w:tr>
    </w:tbl>
    <w:p w14:paraId="6C9AF743" w14:textId="77777777" w:rsidR="00E44AF1" w:rsidRPr="00CC6D18" w:rsidRDefault="00E44AF1" w:rsidP="00E44AF1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690"/>
        <w:gridCol w:w="1170"/>
        <w:gridCol w:w="267"/>
        <w:gridCol w:w="1170"/>
        <w:gridCol w:w="237"/>
        <w:gridCol w:w="1116"/>
        <w:gridCol w:w="270"/>
        <w:gridCol w:w="1170"/>
      </w:tblGrid>
      <w:tr w:rsidR="00E44AF1" w:rsidRPr="00CC6D18" w14:paraId="16F44CBD" w14:textId="77777777">
        <w:tc>
          <w:tcPr>
            <w:tcW w:w="3690" w:type="dxa"/>
          </w:tcPr>
          <w:p w14:paraId="100CC4DF" w14:textId="77777777" w:rsidR="00E44AF1" w:rsidRPr="00CC6D18" w:rsidRDefault="00E4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54E9587B" w14:textId="77777777" w:rsidR="00E44AF1" w:rsidRPr="00CC6D18" w:rsidRDefault="00E4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4AF1" w:rsidRPr="00CC6D18" w14:paraId="770EB2CE" w14:textId="77777777">
        <w:tc>
          <w:tcPr>
            <w:tcW w:w="3690" w:type="dxa"/>
          </w:tcPr>
          <w:p w14:paraId="3530B146" w14:textId="77777777" w:rsidR="00E44AF1" w:rsidRPr="00CC6D18" w:rsidRDefault="00E4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C6D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607" w:type="dxa"/>
            <w:gridSpan w:val="3"/>
          </w:tcPr>
          <w:p w14:paraId="280D9044" w14:textId="77777777" w:rsidR="00E44AF1" w:rsidRPr="00CC6D18" w:rsidRDefault="00E4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6D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7" w:type="dxa"/>
          </w:tcPr>
          <w:p w14:paraId="2B643F45" w14:textId="77777777" w:rsidR="00E44AF1" w:rsidRPr="00CC6D18" w:rsidRDefault="00E4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6" w:type="dxa"/>
            <w:gridSpan w:val="3"/>
          </w:tcPr>
          <w:p w14:paraId="3FDC073E" w14:textId="77777777" w:rsidR="00E44AF1" w:rsidRPr="00CC6D18" w:rsidRDefault="00E4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6D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E44AF1" w:rsidRPr="00CC6D18" w14:paraId="3DA6EAF5" w14:textId="77777777">
        <w:tc>
          <w:tcPr>
            <w:tcW w:w="3690" w:type="dxa"/>
          </w:tcPr>
          <w:p w14:paraId="09EE8E83" w14:textId="6FFB13D7" w:rsidR="00E44AF1" w:rsidRPr="00CC6D18" w:rsidRDefault="00E4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C6D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C6D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C6D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1FDDECDE" w14:textId="77777777" w:rsidR="00E44AF1" w:rsidRPr="00CC6D18" w:rsidRDefault="00E44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67" w:type="dxa"/>
          </w:tcPr>
          <w:p w14:paraId="1FD4B9BF" w14:textId="77777777" w:rsidR="00E44AF1" w:rsidRPr="00CC6D18" w:rsidRDefault="00E44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E69799" w14:textId="77777777" w:rsidR="00E44AF1" w:rsidRPr="00CC6D18" w:rsidRDefault="00E44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7" w:type="dxa"/>
          </w:tcPr>
          <w:p w14:paraId="2F529FCD" w14:textId="77777777" w:rsidR="00E44AF1" w:rsidRPr="00CC6D18" w:rsidRDefault="00E44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FC93F70" w14:textId="77777777" w:rsidR="00E44AF1" w:rsidRPr="00CC6D18" w:rsidRDefault="00E44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6935580" w14:textId="77777777" w:rsidR="00E44AF1" w:rsidRPr="00CC6D18" w:rsidRDefault="00E44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43D09D" w14:textId="77777777" w:rsidR="00E44AF1" w:rsidRPr="00CC6D18" w:rsidRDefault="00E44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E44AF1" w:rsidRPr="00CC6D18" w14:paraId="7AB22FF4" w14:textId="77777777">
        <w:tc>
          <w:tcPr>
            <w:tcW w:w="3690" w:type="dxa"/>
          </w:tcPr>
          <w:p w14:paraId="47907D43" w14:textId="77777777" w:rsidR="00E44AF1" w:rsidRPr="00CC6D18" w:rsidRDefault="00E4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0D225F64" w14:textId="77777777" w:rsidR="00E44AF1" w:rsidRPr="00CC6D18" w:rsidRDefault="00E4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CC6D1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4698" w:rsidRPr="00CC6D18" w14:paraId="40A5F091" w14:textId="77777777">
        <w:tc>
          <w:tcPr>
            <w:tcW w:w="3690" w:type="dxa"/>
          </w:tcPr>
          <w:p w14:paraId="20E69F6D" w14:textId="77777777" w:rsidR="00704698" w:rsidRPr="00CC6D18" w:rsidRDefault="00704698" w:rsidP="007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A7ECEC5" w14:textId="075081FA" w:rsidR="00704698" w:rsidRPr="00CC6D18" w:rsidRDefault="00704698" w:rsidP="0070469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19,449 </w:t>
            </w:r>
          </w:p>
        </w:tc>
        <w:tc>
          <w:tcPr>
            <w:tcW w:w="267" w:type="dxa"/>
            <w:vAlign w:val="bottom"/>
          </w:tcPr>
          <w:p w14:paraId="7DCF41EA" w14:textId="77777777" w:rsidR="00704698" w:rsidRPr="00CC6D18" w:rsidRDefault="00704698" w:rsidP="007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20B2DC" w14:textId="038E3B58" w:rsidR="00704698" w:rsidRPr="00CC6D18" w:rsidRDefault="00704698" w:rsidP="0070469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21,83</w:t>
            </w:r>
            <w:r w:rsidR="00877559" w:rsidRPr="00CC6D1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CC6D1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37" w:type="dxa"/>
            <w:vAlign w:val="bottom"/>
          </w:tcPr>
          <w:p w14:paraId="687A5758" w14:textId="77777777" w:rsidR="00704698" w:rsidRPr="00CC6D18" w:rsidRDefault="00704698" w:rsidP="007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875B85D" w14:textId="698E4B7B" w:rsidR="00704698" w:rsidRPr="00CC6D18" w:rsidRDefault="00704698" w:rsidP="0070469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(1,770)</w:t>
            </w:r>
          </w:p>
        </w:tc>
        <w:tc>
          <w:tcPr>
            <w:tcW w:w="270" w:type="dxa"/>
            <w:vAlign w:val="bottom"/>
          </w:tcPr>
          <w:p w14:paraId="172EA91F" w14:textId="77777777" w:rsidR="00704698" w:rsidRPr="00CC6D18" w:rsidRDefault="00704698" w:rsidP="007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1ABBDD" w14:textId="6751342B" w:rsidR="00704698" w:rsidRPr="00CC6D18" w:rsidRDefault="00704698" w:rsidP="0070469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(2,05</w:t>
            </w:r>
            <w:r w:rsidR="00877559" w:rsidRPr="00CC6D1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CC6D1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04698" w:rsidRPr="00CC6D18" w14:paraId="1BF365CD" w14:textId="77777777">
        <w:tc>
          <w:tcPr>
            <w:tcW w:w="3690" w:type="dxa"/>
          </w:tcPr>
          <w:p w14:paraId="390AB814" w14:textId="77777777" w:rsidR="00704698" w:rsidRPr="00CC6D18" w:rsidRDefault="00704698" w:rsidP="007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B44A317" w14:textId="369717DB" w:rsidR="00704698" w:rsidRPr="00CC6D18" w:rsidRDefault="00704698" w:rsidP="0070469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(1,770)</w:t>
            </w:r>
          </w:p>
        </w:tc>
        <w:tc>
          <w:tcPr>
            <w:tcW w:w="267" w:type="dxa"/>
            <w:vAlign w:val="bottom"/>
          </w:tcPr>
          <w:p w14:paraId="4331A2AA" w14:textId="77777777" w:rsidR="00704698" w:rsidRPr="00CC6D18" w:rsidRDefault="00704698" w:rsidP="007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3A3098" w14:textId="1DBD4237" w:rsidR="00704698" w:rsidRPr="00CC6D18" w:rsidRDefault="00704698" w:rsidP="0070469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(2,05</w:t>
            </w:r>
            <w:r w:rsidR="00877559" w:rsidRPr="00CC6D1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CC6D1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  <w:vAlign w:val="bottom"/>
          </w:tcPr>
          <w:p w14:paraId="6D671314" w14:textId="77777777" w:rsidR="00704698" w:rsidRPr="00CC6D18" w:rsidRDefault="00704698" w:rsidP="007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653DAA2" w14:textId="12F293BD" w:rsidR="00704698" w:rsidRPr="00CC6D18" w:rsidRDefault="00704698" w:rsidP="0070469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1,770 </w:t>
            </w:r>
          </w:p>
        </w:tc>
        <w:tc>
          <w:tcPr>
            <w:tcW w:w="270" w:type="dxa"/>
            <w:vAlign w:val="bottom"/>
          </w:tcPr>
          <w:p w14:paraId="79F72FC5" w14:textId="77777777" w:rsidR="00704698" w:rsidRPr="00CC6D18" w:rsidRDefault="00704698" w:rsidP="007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F09E3E" w14:textId="309BC6E1" w:rsidR="00704698" w:rsidRPr="00CC6D18" w:rsidRDefault="00704698" w:rsidP="0070469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2,05</w:t>
            </w:r>
            <w:r w:rsidR="00877559" w:rsidRPr="00CC6D1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CC6D1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704698" w:rsidRPr="00CC6D18" w14:paraId="0689F47F" w14:textId="77777777">
        <w:tc>
          <w:tcPr>
            <w:tcW w:w="3690" w:type="dxa"/>
          </w:tcPr>
          <w:p w14:paraId="63952291" w14:textId="3B16CC8F" w:rsidR="00704698" w:rsidRPr="00CC6D18" w:rsidRDefault="00704698" w:rsidP="007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right="-72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6D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B5BFE3F" w14:textId="5D7B03B3" w:rsidR="00704698" w:rsidRPr="00CC6D18" w:rsidRDefault="00704698" w:rsidP="0070469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17,679 </w:t>
            </w:r>
          </w:p>
        </w:tc>
        <w:tc>
          <w:tcPr>
            <w:tcW w:w="267" w:type="dxa"/>
            <w:vAlign w:val="bottom"/>
          </w:tcPr>
          <w:p w14:paraId="4335B477" w14:textId="77777777" w:rsidR="00704698" w:rsidRPr="00CC6D18" w:rsidRDefault="00704698" w:rsidP="007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E59238D" w14:textId="03824C56" w:rsidR="00704698" w:rsidRPr="00CC6D18" w:rsidRDefault="00704698" w:rsidP="0070469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19,779 </w:t>
            </w:r>
          </w:p>
        </w:tc>
        <w:tc>
          <w:tcPr>
            <w:tcW w:w="237" w:type="dxa"/>
            <w:vAlign w:val="bottom"/>
          </w:tcPr>
          <w:p w14:paraId="3CB5CEC2" w14:textId="77777777" w:rsidR="00704698" w:rsidRPr="00CC6D18" w:rsidRDefault="00704698" w:rsidP="007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25C9D01B" w14:textId="7F1A7C45" w:rsidR="00704698" w:rsidRPr="00CC6D18" w:rsidRDefault="00704698" w:rsidP="0070469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-   </w:t>
            </w:r>
          </w:p>
        </w:tc>
        <w:tc>
          <w:tcPr>
            <w:tcW w:w="270" w:type="dxa"/>
            <w:vAlign w:val="bottom"/>
          </w:tcPr>
          <w:p w14:paraId="4A41574D" w14:textId="77777777" w:rsidR="00704698" w:rsidRPr="00CC6D18" w:rsidRDefault="00704698" w:rsidP="007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7BF075A" w14:textId="0B5CD4CE" w:rsidR="00704698" w:rsidRPr="00CC6D18" w:rsidRDefault="00704698" w:rsidP="0070469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6D1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-   </w:t>
            </w:r>
          </w:p>
        </w:tc>
      </w:tr>
    </w:tbl>
    <w:p w14:paraId="76000B69" w14:textId="0860B9A1" w:rsidR="00E44AF1" w:rsidRPr="00CC6D18" w:rsidRDefault="00E44AF1" w:rsidP="00A46F50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cs/>
          <w:lang w:val="en-US"/>
        </w:rPr>
      </w:pPr>
    </w:p>
    <w:p w14:paraId="01BDFEB4" w14:textId="77777777" w:rsidR="00E44AF1" w:rsidRPr="00CC6D18" w:rsidRDefault="00E44A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CC6D18">
        <w:rPr>
          <w:rFonts w:ascii="Angsana New" w:hAnsi="Angsana New"/>
          <w:cs/>
        </w:rPr>
        <w:br w:type="page"/>
      </w:r>
    </w:p>
    <w:tbl>
      <w:tblPr>
        <w:tblW w:w="945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534"/>
        <w:gridCol w:w="1170"/>
        <w:gridCol w:w="270"/>
        <w:gridCol w:w="766"/>
        <w:gridCol w:w="314"/>
        <w:gridCol w:w="942"/>
        <w:gridCol w:w="314"/>
        <w:gridCol w:w="838"/>
        <w:gridCol w:w="314"/>
        <w:gridCol w:w="990"/>
      </w:tblGrid>
      <w:tr w:rsidR="00627421" w:rsidRPr="00CC6D18" w14:paraId="0DB731F4" w14:textId="77777777" w:rsidTr="00E46390">
        <w:trPr>
          <w:trHeight w:val="139"/>
          <w:tblHeader/>
        </w:trPr>
        <w:tc>
          <w:tcPr>
            <w:tcW w:w="3534" w:type="dxa"/>
            <w:vAlign w:val="bottom"/>
          </w:tcPr>
          <w:p w14:paraId="40E2DF10" w14:textId="77777777" w:rsidR="00627421" w:rsidRPr="00CC6D18" w:rsidRDefault="00627421" w:rsidP="00B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8" w:type="dxa"/>
            <w:gridSpan w:val="9"/>
            <w:vAlign w:val="bottom"/>
          </w:tcPr>
          <w:p w14:paraId="430ABB10" w14:textId="5D2FE5F7" w:rsidR="00627421" w:rsidRPr="00CC6D18" w:rsidRDefault="0062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27421" w:rsidRPr="00CC6D18" w14:paraId="4961B230" w14:textId="77777777" w:rsidTr="00E46390">
        <w:trPr>
          <w:trHeight w:val="139"/>
          <w:tblHeader/>
        </w:trPr>
        <w:tc>
          <w:tcPr>
            <w:tcW w:w="3534" w:type="dxa"/>
            <w:vAlign w:val="bottom"/>
          </w:tcPr>
          <w:p w14:paraId="15693BCD" w14:textId="77777777" w:rsidR="00627421" w:rsidRPr="00CC6D18" w:rsidRDefault="00627421" w:rsidP="00B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127D1A9" w14:textId="77777777" w:rsidR="00627421" w:rsidRPr="00CC6D18" w:rsidRDefault="0062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FA2FDFC" w14:textId="77777777" w:rsidR="00627421" w:rsidRPr="00CC6D18" w:rsidRDefault="0062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2" w:type="dxa"/>
            <w:gridSpan w:val="3"/>
            <w:vAlign w:val="bottom"/>
          </w:tcPr>
          <w:p w14:paraId="06AB0E4A" w14:textId="63265D50" w:rsidR="00627421" w:rsidRPr="00CC6D18" w:rsidRDefault="0062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บันทึกเป็นรายได้ /</w:t>
            </w:r>
          </w:p>
        </w:tc>
        <w:tc>
          <w:tcPr>
            <w:tcW w:w="314" w:type="dxa"/>
          </w:tcPr>
          <w:p w14:paraId="6B4FD09F" w14:textId="77777777" w:rsidR="00627421" w:rsidRPr="00CC6D18" w:rsidRDefault="0062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70035640" w14:textId="77777777" w:rsidR="00627421" w:rsidRPr="00CC6D18" w:rsidRDefault="0062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4" w:type="dxa"/>
            <w:vAlign w:val="bottom"/>
          </w:tcPr>
          <w:p w14:paraId="4B10C412" w14:textId="77777777" w:rsidR="00627421" w:rsidRPr="00CC6D18" w:rsidRDefault="0062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D3EB2E4" w14:textId="77777777" w:rsidR="00627421" w:rsidRPr="00CC6D18" w:rsidRDefault="0062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27421" w:rsidRPr="00CC6D18" w14:paraId="78319621" w14:textId="77777777" w:rsidTr="00E46390">
        <w:trPr>
          <w:trHeight w:val="139"/>
          <w:tblHeader/>
        </w:trPr>
        <w:tc>
          <w:tcPr>
            <w:tcW w:w="3534" w:type="dxa"/>
            <w:vAlign w:val="bottom"/>
          </w:tcPr>
          <w:p w14:paraId="5F216E1E" w14:textId="77777777" w:rsidR="00627421" w:rsidRPr="00CC6D18" w:rsidRDefault="00627421" w:rsidP="00B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08A6405" w14:textId="77777777" w:rsidR="00627421" w:rsidRPr="00CC6D18" w:rsidRDefault="0062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82BD59A" w14:textId="77777777" w:rsidR="00627421" w:rsidRPr="00CC6D18" w:rsidRDefault="0062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2" w:type="dxa"/>
            <w:gridSpan w:val="3"/>
            <w:tcBorders>
              <w:bottom w:val="single" w:sz="4" w:space="0" w:color="auto"/>
            </w:tcBorders>
            <w:vAlign w:val="bottom"/>
          </w:tcPr>
          <w:p w14:paraId="1F7E6EAB" w14:textId="51D6A7B1" w:rsidR="00627421" w:rsidRPr="00CC6D18" w:rsidRDefault="0062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 w:hint="cs"/>
                <w:sz w:val="28"/>
                <w:szCs w:val="28"/>
                <w:cs/>
              </w:rPr>
              <w:t>(ค่าใช้จ่าย) ใน</w:t>
            </w:r>
          </w:p>
        </w:tc>
        <w:tc>
          <w:tcPr>
            <w:tcW w:w="314" w:type="dxa"/>
          </w:tcPr>
          <w:p w14:paraId="5068494C" w14:textId="77777777" w:rsidR="00627421" w:rsidRPr="00CC6D18" w:rsidRDefault="0062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4BD0C4C5" w14:textId="5912E264" w:rsidR="00627421" w:rsidRPr="00CC6D18" w:rsidRDefault="0062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ได้มาจาก</w:t>
            </w:r>
          </w:p>
        </w:tc>
        <w:tc>
          <w:tcPr>
            <w:tcW w:w="314" w:type="dxa"/>
            <w:vAlign w:val="bottom"/>
          </w:tcPr>
          <w:p w14:paraId="2319A371" w14:textId="77777777" w:rsidR="00627421" w:rsidRPr="00CC6D18" w:rsidRDefault="0062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99FF2C7" w14:textId="77777777" w:rsidR="00627421" w:rsidRPr="00CC6D18" w:rsidRDefault="0062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27421" w:rsidRPr="00CC6D18" w14:paraId="2AE8D14C" w14:textId="77777777" w:rsidTr="00E46390">
        <w:trPr>
          <w:trHeight w:val="139"/>
          <w:tblHeader/>
        </w:trPr>
        <w:tc>
          <w:tcPr>
            <w:tcW w:w="3534" w:type="dxa"/>
            <w:vAlign w:val="bottom"/>
          </w:tcPr>
          <w:p w14:paraId="33F11262" w14:textId="77777777" w:rsidR="00627421" w:rsidRPr="00CC6D18" w:rsidRDefault="00627421" w:rsidP="00B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25B0D85" w14:textId="3696F4A6" w:rsidR="00627421" w:rsidRPr="00CC6D18" w:rsidRDefault="0062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3A2291F1" w14:textId="77777777" w:rsidR="00627421" w:rsidRPr="00CC6D18" w:rsidRDefault="0062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</w:tcBorders>
            <w:vAlign w:val="bottom"/>
          </w:tcPr>
          <w:p w14:paraId="5B45903C" w14:textId="28331165" w:rsidR="00627421" w:rsidRPr="00CC6D18" w:rsidRDefault="0062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314" w:type="dxa"/>
            <w:tcBorders>
              <w:top w:val="single" w:sz="4" w:space="0" w:color="auto"/>
            </w:tcBorders>
            <w:vAlign w:val="bottom"/>
          </w:tcPr>
          <w:p w14:paraId="16BB24CB" w14:textId="77777777" w:rsidR="00627421" w:rsidRPr="00CC6D18" w:rsidRDefault="0062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vAlign w:val="bottom"/>
          </w:tcPr>
          <w:p w14:paraId="247F2ECE" w14:textId="439B245B" w:rsidR="00627421" w:rsidRPr="00CC6D18" w:rsidRDefault="0062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314" w:type="dxa"/>
          </w:tcPr>
          <w:p w14:paraId="3E334B02" w14:textId="77777777" w:rsidR="00627421" w:rsidRPr="00CC6D18" w:rsidRDefault="0062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50D17214" w14:textId="106FC5AC" w:rsidR="00627421" w:rsidRPr="00CC6D18" w:rsidRDefault="0062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การรวม</w:t>
            </w:r>
          </w:p>
        </w:tc>
        <w:tc>
          <w:tcPr>
            <w:tcW w:w="314" w:type="dxa"/>
            <w:vAlign w:val="bottom"/>
          </w:tcPr>
          <w:p w14:paraId="0E1247C1" w14:textId="77777777" w:rsidR="00627421" w:rsidRPr="00CC6D18" w:rsidRDefault="0062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576C76" w14:textId="6385E409" w:rsidR="00627421" w:rsidRPr="00CC6D18" w:rsidRDefault="0062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</w:tc>
      </w:tr>
      <w:tr w:rsidR="00627421" w:rsidRPr="00CC6D18" w14:paraId="2E4531EB" w14:textId="77777777" w:rsidTr="00E46390">
        <w:trPr>
          <w:trHeight w:val="139"/>
          <w:tblHeader/>
        </w:trPr>
        <w:tc>
          <w:tcPr>
            <w:tcW w:w="3534" w:type="dxa"/>
            <w:vAlign w:val="bottom"/>
          </w:tcPr>
          <w:p w14:paraId="0904C2B4" w14:textId="2E6A90AB" w:rsidR="00627421" w:rsidRPr="00CC6D18" w:rsidRDefault="00417E95" w:rsidP="00B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32AB5D99" w14:textId="6AFB6F66" w:rsidR="00627421" w:rsidRPr="00CC6D18" w:rsidRDefault="0062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CC6D1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332797D" w14:textId="77777777" w:rsidR="00627421" w:rsidRPr="00CC6D18" w:rsidRDefault="0062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6" w:type="dxa"/>
            <w:vAlign w:val="bottom"/>
          </w:tcPr>
          <w:p w14:paraId="726BB87A" w14:textId="4A2F1CCB" w:rsidR="00627421" w:rsidRPr="00CC6D18" w:rsidRDefault="0062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314" w:type="dxa"/>
            <w:vAlign w:val="bottom"/>
          </w:tcPr>
          <w:p w14:paraId="29911B21" w14:textId="77777777" w:rsidR="00627421" w:rsidRPr="00CC6D18" w:rsidRDefault="0062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dxa"/>
            <w:vAlign w:val="bottom"/>
          </w:tcPr>
          <w:p w14:paraId="3ECA8FBD" w14:textId="31CE8C7A" w:rsidR="00627421" w:rsidRPr="00CC6D18" w:rsidRDefault="0062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314" w:type="dxa"/>
          </w:tcPr>
          <w:p w14:paraId="7BF91BD3" w14:textId="77777777" w:rsidR="00627421" w:rsidRPr="00CC6D18" w:rsidRDefault="0062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26D9A04B" w14:textId="2AFF0FAF" w:rsidR="00627421" w:rsidRPr="00CC6D18" w:rsidRDefault="0062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</w:t>
            </w:r>
          </w:p>
        </w:tc>
        <w:tc>
          <w:tcPr>
            <w:tcW w:w="314" w:type="dxa"/>
            <w:vAlign w:val="bottom"/>
          </w:tcPr>
          <w:p w14:paraId="05E72BB3" w14:textId="77777777" w:rsidR="00627421" w:rsidRPr="00CC6D18" w:rsidRDefault="0062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B1A6298" w14:textId="6516D753" w:rsidR="00627421" w:rsidRPr="00CC6D18" w:rsidRDefault="0062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690646" w:rsidRPr="00CC6D18" w14:paraId="217C5BEF" w14:textId="77777777" w:rsidTr="00E46390">
        <w:trPr>
          <w:trHeight w:val="139"/>
          <w:tblHeader/>
        </w:trPr>
        <w:tc>
          <w:tcPr>
            <w:tcW w:w="3534" w:type="dxa"/>
            <w:vAlign w:val="bottom"/>
          </w:tcPr>
          <w:p w14:paraId="317D8ED1" w14:textId="77777777" w:rsidR="00690646" w:rsidRPr="00CC6D18" w:rsidRDefault="00690646" w:rsidP="00B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8DCC0F1" w14:textId="2FAC9C6E" w:rsidR="00690646" w:rsidRPr="00CC6D18" w:rsidRDefault="00690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270" w:type="dxa"/>
            <w:vAlign w:val="bottom"/>
          </w:tcPr>
          <w:p w14:paraId="07E2AF4D" w14:textId="77777777" w:rsidR="00690646" w:rsidRPr="00CC6D18" w:rsidRDefault="00690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6" w:type="dxa"/>
            <w:vAlign w:val="bottom"/>
          </w:tcPr>
          <w:p w14:paraId="1E6BD6F8" w14:textId="77777777" w:rsidR="00690646" w:rsidRPr="00CC6D18" w:rsidRDefault="00690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4" w:type="dxa"/>
            <w:vAlign w:val="bottom"/>
          </w:tcPr>
          <w:p w14:paraId="2A22B233" w14:textId="77777777" w:rsidR="00690646" w:rsidRPr="00CC6D18" w:rsidRDefault="00690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dxa"/>
            <w:vAlign w:val="bottom"/>
          </w:tcPr>
          <w:p w14:paraId="101B1AA8" w14:textId="77777777" w:rsidR="00690646" w:rsidRPr="00CC6D18" w:rsidRDefault="00690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4" w:type="dxa"/>
          </w:tcPr>
          <w:p w14:paraId="7ADA677C" w14:textId="77777777" w:rsidR="00690646" w:rsidRPr="00CC6D18" w:rsidRDefault="00690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27C0F2B0" w14:textId="77777777" w:rsidR="00690646" w:rsidRPr="00CC6D18" w:rsidRDefault="00690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4" w:type="dxa"/>
            <w:vAlign w:val="bottom"/>
          </w:tcPr>
          <w:p w14:paraId="302B207B" w14:textId="77777777" w:rsidR="00690646" w:rsidRPr="00CC6D18" w:rsidRDefault="00690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189E0A9" w14:textId="77777777" w:rsidR="00690646" w:rsidRPr="00CC6D18" w:rsidRDefault="00690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7421" w:rsidRPr="00CC6D18" w14:paraId="1137C669" w14:textId="77777777" w:rsidTr="00E46390">
        <w:trPr>
          <w:trHeight w:val="139"/>
          <w:tblHeader/>
        </w:trPr>
        <w:tc>
          <w:tcPr>
            <w:tcW w:w="3534" w:type="dxa"/>
            <w:vAlign w:val="bottom"/>
          </w:tcPr>
          <w:p w14:paraId="50A464F9" w14:textId="77777777" w:rsidR="00627421" w:rsidRPr="00CC6D18" w:rsidRDefault="00627421" w:rsidP="00B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8" w:type="dxa"/>
            <w:gridSpan w:val="9"/>
            <w:vAlign w:val="bottom"/>
          </w:tcPr>
          <w:p w14:paraId="275C0BA7" w14:textId="25F519AA" w:rsidR="00627421" w:rsidRPr="00CC6D18" w:rsidRDefault="0062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27421" w:rsidRPr="00CC6D18" w14:paraId="67156EFE" w14:textId="77777777" w:rsidTr="00E46390">
        <w:trPr>
          <w:trHeight w:val="139"/>
        </w:trPr>
        <w:tc>
          <w:tcPr>
            <w:tcW w:w="3534" w:type="dxa"/>
          </w:tcPr>
          <w:p w14:paraId="724ED2AB" w14:textId="24C10378" w:rsidR="00627421" w:rsidRPr="00CC6D18" w:rsidRDefault="00627421" w:rsidP="00B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54F4D485" w14:textId="77777777" w:rsidR="00627421" w:rsidRPr="00CC6D18" w:rsidRDefault="0062742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F89C975" w14:textId="77777777" w:rsidR="00627421" w:rsidRPr="00CC6D18" w:rsidRDefault="006274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</w:tcPr>
          <w:p w14:paraId="740270DB" w14:textId="77777777" w:rsidR="00627421" w:rsidRPr="00CC6D18" w:rsidRDefault="00627421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14" w:type="dxa"/>
          </w:tcPr>
          <w:p w14:paraId="1CB07C38" w14:textId="77777777" w:rsidR="00627421" w:rsidRPr="00CC6D18" w:rsidRDefault="006274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42" w:type="dxa"/>
          </w:tcPr>
          <w:p w14:paraId="399A3128" w14:textId="77777777" w:rsidR="00627421" w:rsidRPr="00CC6D18" w:rsidRDefault="006274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14" w:type="dxa"/>
          </w:tcPr>
          <w:p w14:paraId="6B5CA9F0" w14:textId="77777777" w:rsidR="00627421" w:rsidRPr="00CC6D18" w:rsidRDefault="0062742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</w:tcPr>
          <w:p w14:paraId="5AADAAB2" w14:textId="77777777" w:rsidR="00627421" w:rsidRPr="00CC6D18" w:rsidRDefault="0062742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14" w:type="dxa"/>
          </w:tcPr>
          <w:p w14:paraId="537A45A8" w14:textId="77777777" w:rsidR="00627421" w:rsidRPr="00CC6D18" w:rsidRDefault="006274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134866A" w14:textId="77777777" w:rsidR="00627421" w:rsidRPr="00CC6D18" w:rsidRDefault="006274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27421" w:rsidRPr="00CC6D18" w14:paraId="525F62B3" w14:textId="77777777" w:rsidTr="00E46390">
        <w:trPr>
          <w:trHeight w:val="139"/>
        </w:trPr>
        <w:tc>
          <w:tcPr>
            <w:tcW w:w="3534" w:type="dxa"/>
          </w:tcPr>
          <w:p w14:paraId="1B1A1056" w14:textId="1AE961FC" w:rsidR="00627421" w:rsidRPr="00CC6D18" w:rsidRDefault="00627421" w:rsidP="00B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51F17062" w14:textId="77777777" w:rsidR="00627421" w:rsidRPr="00CC6D18" w:rsidRDefault="0062742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67141D5" w14:textId="77777777" w:rsidR="00627421" w:rsidRPr="00CC6D18" w:rsidRDefault="006274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</w:tcPr>
          <w:p w14:paraId="31F7673D" w14:textId="77777777" w:rsidR="00627421" w:rsidRPr="00CC6D18" w:rsidRDefault="00627421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14" w:type="dxa"/>
          </w:tcPr>
          <w:p w14:paraId="7B406759" w14:textId="77777777" w:rsidR="00627421" w:rsidRPr="00CC6D18" w:rsidRDefault="006274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42" w:type="dxa"/>
          </w:tcPr>
          <w:p w14:paraId="70C9B984" w14:textId="77777777" w:rsidR="00627421" w:rsidRPr="00CC6D18" w:rsidRDefault="006274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14" w:type="dxa"/>
          </w:tcPr>
          <w:p w14:paraId="05DEE448" w14:textId="77777777" w:rsidR="00627421" w:rsidRPr="00CC6D18" w:rsidRDefault="0062742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</w:tcPr>
          <w:p w14:paraId="5895D3F4" w14:textId="77777777" w:rsidR="00627421" w:rsidRPr="00CC6D18" w:rsidRDefault="0062742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14" w:type="dxa"/>
          </w:tcPr>
          <w:p w14:paraId="06F1160E" w14:textId="77777777" w:rsidR="00627421" w:rsidRPr="00CC6D18" w:rsidRDefault="006274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41AC75F" w14:textId="77777777" w:rsidR="00627421" w:rsidRPr="00CC6D18" w:rsidRDefault="006274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C4F43" w:rsidRPr="00CC6D18" w14:paraId="347F61EC" w14:textId="77777777" w:rsidTr="00E46390">
        <w:trPr>
          <w:trHeight w:val="139"/>
        </w:trPr>
        <w:tc>
          <w:tcPr>
            <w:tcW w:w="3534" w:type="dxa"/>
          </w:tcPr>
          <w:p w14:paraId="12B0E093" w14:textId="3FD3ACB2" w:rsidR="00BC4F43" w:rsidRPr="00CC6D18" w:rsidRDefault="00BC4F43" w:rsidP="00BC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26A41602" w14:textId="7F3A2F51" w:rsidR="00BC4F43" w:rsidRPr="00CC6D18" w:rsidRDefault="00BC4F43" w:rsidP="00BC4F4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2,200</w:t>
            </w:r>
          </w:p>
        </w:tc>
        <w:tc>
          <w:tcPr>
            <w:tcW w:w="270" w:type="dxa"/>
            <w:vAlign w:val="bottom"/>
          </w:tcPr>
          <w:p w14:paraId="7FED23D0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4783E1A4" w14:textId="7934D610" w:rsidR="00BC4F43" w:rsidRPr="00CC6D18" w:rsidRDefault="00203710" w:rsidP="00E35662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487</w:t>
            </w:r>
          </w:p>
        </w:tc>
        <w:tc>
          <w:tcPr>
            <w:tcW w:w="314" w:type="dxa"/>
            <w:vAlign w:val="bottom"/>
          </w:tcPr>
          <w:p w14:paraId="29742CD1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42" w:type="dxa"/>
            <w:vAlign w:val="bottom"/>
          </w:tcPr>
          <w:p w14:paraId="68E81867" w14:textId="7B0529C8" w:rsidR="00BC4F43" w:rsidRPr="00CC6D18" w:rsidRDefault="00203710" w:rsidP="00DE160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314" w:type="dxa"/>
            <w:vAlign w:val="bottom"/>
          </w:tcPr>
          <w:p w14:paraId="2AFD1663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</w:tcPr>
          <w:p w14:paraId="19902B12" w14:textId="1020D52C" w:rsidR="00BC4F43" w:rsidRPr="00CC6D18" w:rsidRDefault="00203710" w:rsidP="00DE1602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314" w:type="dxa"/>
            <w:vAlign w:val="bottom"/>
          </w:tcPr>
          <w:p w14:paraId="4AD121A3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6592222" w14:textId="4E896FE6" w:rsidR="00BC4F43" w:rsidRPr="00CC6D18" w:rsidRDefault="00203710" w:rsidP="00BC4F4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2,687</w:t>
            </w:r>
          </w:p>
        </w:tc>
      </w:tr>
      <w:tr w:rsidR="00BC4F43" w:rsidRPr="00CC6D18" w14:paraId="3DA19FC6" w14:textId="77777777" w:rsidTr="00E46390">
        <w:trPr>
          <w:trHeight w:val="139"/>
        </w:trPr>
        <w:tc>
          <w:tcPr>
            <w:tcW w:w="3534" w:type="dxa"/>
          </w:tcPr>
          <w:p w14:paraId="425A80A4" w14:textId="0D996005" w:rsidR="00BC4F43" w:rsidRPr="00CC6D18" w:rsidRDefault="00BC4F43" w:rsidP="00BC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vAlign w:val="bottom"/>
          </w:tcPr>
          <w:p w14:paraId="2505DB5D" w14:textId="763637E6" w:rsidR="00BC4F43" w:rsidRPr="00CC6D18" w:rsidRDefault="00BC4F43" w:rsidP="00BC4F4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864</w:t>
            </w:r>
          </w:p>
        </w:tc>
        <w:tc>
          <w:tcPr>
            <w:tcW w:w="270" w:type="dxa"/>
            <w:vAlign w:val="bottom"/>
          </w:tcPr>
          <w:p w14:paraId="6CBD32B5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314F453D" w14:textId="278AE0C6" w:rsidR="00BC4F43" w:rsidRPr="00CC6D18" w:rsidRDefault="00203710" w:rsidP="00BC4F43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(149)</w:t>
            </w:r>
          </w:p>
        </w:tc>
        <w:tc>
          <w:tcPr>
            <w:tcW w:w="314" w:type="dxa"/>
            <w:vAlign w:val="bottom"/>
          </w:tcPr>
          <w:p w14:paraId="491FF5D3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42" w:type="dxa"/>
            <w:vAlign w:val="bottom"/>
          </w:tcPr>
          <w:p w14:paraId="6A267020" w14:textId="15DDCCAC" w:rsidR="00BC4F43" w:rsidRPr="00CC6D18" w:rsidRDefault="00203710" w:rsidP="00DE160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314" w:type="dxa"/>
            <w:vAlign w:val="bottom"/>
          </w:tcPr>
          <w:p w14:paraId="5FA8589C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</w:tcPr>
          <w:p w14:paraId="46D60771" w14:textId="60279EA8" w:rsidR="00BC4F43" w:rsidRPr="00CC6D18" w:rsidRDefault="00203710" w:rsidP="00BC4F4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1,374</w:t>
            </w:r>
          </w:p>
        </w:tc>
        <w:tc>
          <w:tcPr>
            <w:tcW w:w="314" w:type="dxa"/>
            <w:vAlign w:val="bottom"/>
          </w:tcPr>
          <w:p w14:paraId="1BE84B5A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03147F0" w14:textId="7EB95820" w:rsidR="00BC4F43" w:rsidRPr="00CC6D18" w:rsidRDefault="00203710" w:rsidP="00BC4F4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2,089</w:t>
            </w:r>
          </w:p>
        </w:tc>
      </w:tr>
      <w:tr w:rsidR="00BC4F43" w:rsidRPr="00CC6D18" w14:paraId="4E1D7617" w14:textId="77777777" w:rsidTr="00E46390">
        <w:trPr>
          <w:trHeight w:val="139"/>
        </w:trPr>
        <w:tc>
          <w:tcPr>
            <w:tcW w:w="3534" w:type="dxa"/>
          </w:tcPr>
          <w:p w14:paraId="7F5DD9E2" w14:textId="500568B9" w:rsidR="00BC4F43" w:rsidRPr="00CC6D18" w:rsidRDefault="00BC4F43" w:rsidP="00BC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  <w:vAlign w:val="bottom"/>
          </w:tcPr>
          <w:p w14:paraId="4E7CB2B4" w14:textId="190B6DF7" w:rsidR="00BC4F43" w:rsidRPr="00CC6D18" w:rsidRDefault="00BC4F43" w:rsidP="00BC4F4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270" w:type="dxa"/>
            <w:vAlign w:val="bottom"/>
          </w:tcPr>
          <w:p w14:paraId="20E08A1F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611F7BDC" w14:textId="44E604F9" w:rsidR="00BC4F43" w:rsidRPr="00CC6D18" w:rsidRDefault="00203710" w:rsidP="00BC4F43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(29)</w:t>
            </w:r>
          </w:p>
        </w:tc>
        <w:tc>
          <w:tcPr>
            <w:tcW w:w="314" w:type="dxa"/>
            <w:vAlign w:val="bottom"/>
          </w:tcPr>
          <w:p w14:paraId="0FDF9465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42" w:type="dxa"/>
            <w:vAlign w:val="bottom"/>
          </w:tcPr>
          <w:p w14:paraId="0F4CA8A2" w14:textId="4759A9D6" w:rsidR="00BC4F43" w:rsidRPr="00CC6D18" w:rsidRDefault="00203710" w:rsidP="00DE160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0AEDFC56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</w:tcPr>
          <w:p w14:paraId="5207D705" w14:textId="721FA5B5" w:rsidR="00BC4F43" w:rsidRPr="00CC6D18" w:rsidRDefault="00203710" w:rsidP="00BC4F4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314" w:type="dxa"/>
            <w:vAlign w:val="bottom"/>
          </w:tcPr>
          <w:p w14:paraId="11D0B3C2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E8CE442" w14:textId="2CC550B3" w:rsidR="00BC4F43" w:rsidRPr="00CC6D18" w:rsidRDefault="00203710" w:rsidP="00BC4F4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263</w:t>
            </w:r>
          </w:p>
        </w:tc>
      </w:tr>
      <w:tr w:rsidR="00BC4F43" w:rsidRPr="00CC6D18" w14:paraId="4206C6AD" w14:textId="77777777" w:rsidTr="00E46390">
        <w:trPr>
          <w:trHeight w:val="139"/>
        </w:trPr>
        <w:tc>
          <w:tcPr>
            <w:tcW w:w="3534" w:type="dxa"/>
          </w:tcPr>
          <w:p w14:paraId="478B8CFD" w14:textId="7A8F50ED" w:rsidR="00BC4F43" w:rsidRPr="00CC6D18" w:rsidRDefault="00BC4F43" w:rsidP="00BC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ค่าเผื่อมูลค่าสินค้าลดลง</w:t>
            </w:r>
          </w:p>
        </w:tc>
        <w:tc>
          <w:tcPr>
            <w:tcW w:w="1170" w:type="dxa"/>
            <w:vAlign w:val="bottom"/>
          </w:tcPr>
          <w:p w14:paraId="4FACACC9" w14:textId="66865680" w:rsidR="00BC4F43" w:rsidRPr="00CC6D18" w:rsidRDefault="00BC4F43" w:rsidP="00BC4F4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3,603</w:t>
            </w:r>
          </w:p>
        </w:tc>
        <w:tc>
          <w:tcPr>
            <w:tcW w:w="270" w:type="dxa"/>
            <w:vAlign w:val="bottom"/>
          </w:tcPr>
          <w:p w14:paraId="2E6D83EC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3A6AB39A" w14:textId="56BFE737" w:rsidR="00BC4F43" w:rsidRPr="00CC6D18" w:rsidRDefault="00203710" w:rsidP="00BC4F43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(21)</w:t>
            </w:r>
          </w:p>
        </w:tc>
        <w:tc>
          <w:tcPr>
            <w:tcW w:w="314" w:type="dxa"/>
            <w:vAlign w:val="bottom"/>
          </w:tcPr>
          <w:p w14:paraId="2A78DDA2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42" w:type="dxa"/>
            <w:vAlign w:val="bottom"/>
          </w:tcPr>
          <w:p w14:paraId="79DB5CA6" w14:textId="1B161601" w:rsidR="00BC4F43" w:rsidRPr="00CC6D18" w:rsidRDefault="00203710" w:rsidP="00DE160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6F7E5379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</w:tcPr>
          <w:p w14:paraId="094C4CDF" w14:textId="5549B1C4" w:rsidR="00BC4F43" w:rsidRPr="00CC6D18" w:rsidRDefault="00203710" w:rsidP="00BC4F4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314" w:type="dxa"/>
            <w:vAlign w:val="bottom"/>
          </w:tcPr>
          <w:p w14:paraId="4F2DBA0A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846DFDC" w14:textId="784A22F2" w:rsidR="00BC4F43" w:rsidRPr="00CC6D18" w:rsidRDefault="00203710" w:rsidP="00BC4F4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3,599</w:t>
            </w:r>
          </w:p>
        </w:tc>
      </w:tr>
      <w:tr w:rsidR="00BC4F43" w:rsidRPr="00CC6D18" w14:paraId="630DE69E" w14:textId="77777777" w:rsidTr="00E46390">
        <w:trPr>
          <w:trHeight w:val="139"/>
        </w:trPr>
        <w:tc>
          <w:tcPr>
            <w:tcW w:w="3534" w:type="dxa"/>
          </w:tcPr>
          <w:p w14:paraId="450FF487" w14:textId="67209E7D" w:rsidR="00BC4F43" w:rsidRPr="00CC6D18" w:rsidRDefault="00BC4F43" w:rsidP="00BC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เงินให้กู้ยืมแก่บุคคลและกิจการที่เกี่ยวข้องกัน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1024B284" w14:textId="4AB14810" w:rsidR="00BC4F43" w:rsidRPr="00CC6D18" w:rsidRDefault="00BC4F43" w:rsidP="00BC4F4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9,925</w:t>
            </w:r>
          </w:p>
        </w:tc>
        <w:tc>
          <w:tcPr>
            <w:tcW w:w="270" w:type="dxa"/>
            <w:vAlign w:val="bottom"/>
          </w:tcPr>
          <w:p w14:paraId="6AE132C4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5C65679D" w14:textId="2C3FEBE5" w:rsidR="00BC4F43" w:rsidRPr="00CC6D18" w:rsidRDefault="00203710" w:rsidP="00BC4F43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(9,925)</w:t>
            </w:r>
          </w:p>
        </w:tc>
        <w:tc>
          <w:tcPr>
            <w:tcW w:w="314" w:type="dxa"/>
            <w:vAlign w:val="bottom"/>
          </w:tcPr>
          <w:p w14:paraId="3944C6C8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42" w:type="dxa"/>
            <w:vAlign w:val="bottom"/>
          </w:tcPr>
          <w:p w14:paraId="1E8AAAD8" w14:textId="2B496804" w:rsidR="00BC4F43" w:rsidRPr="00CC6D18" w:rsidRDefault="00203710" w:rsidP="00DE160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48C8DF2F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</w:tcPr>
          <w:p w14:paraId="5D26E930" w14:textId="3A28214B" w:rsidR="00BC4F43" w:rsidRPr="00CC6D18" w:rsidRDefault="00203710" w:rsidP="00DE1602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314" w:type="dxa"/>
            <w:vAlign w:val="bottom"/>
          </w:tcPr>
          <w:p w14:paraId="38CCAB7B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EDB6DBE" w14:textId="30920ACC" w:rsidR="00BC4F43" w:rsidRPr="00CC6D18" w:rsidRDefault="00203710" w:rsidP="00DE1602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C4F43" w:rsidRPr="00CC6D18" w14:paraId="06289A21" w14:textId="77777777" w:rsidTr="00E46390">
        <w:trPr>
          <w:trHeight w:val="139"/>
        </w:trPr>
        <w:tc>
          <w:tcPr>
            <w:tcW w:w="3534" w:type="dxa"/>
          </w:tcPr>
          <w:p w14:paraId="0339B01A" w14:textId="696D0E21" w:rsidR="00BC4F43" w:rsidRPr="00CC6D18" w:rsidRDefault="00BC4F43" w:rsidP="00BC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ค่าเผื่อขาดทุนจากการด้อยค่าของสินทรัพย์</w:t>
            </w: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ที่ไม่ใช่สินทรัพย์ทางการเงิน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57259236" w14:textId="0E26664E" w:rsidR="00BC4F43" w:rsidRPr="00CC6D18" w:rsidRDefault="00BC4F43" w:rsidP="00BC4F4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7,108</w:t>
            </w:r>
          </w:p>
        </w:tc>
        <w:tc>
          <w:tcPr>
            <w:tcW w:w="270" w:type="dxa"/>
            <w:vAlign w:val="bottom"/>
          </w:tcPr>
          <w:p w14:paraId="5767075F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2692AB9E" w14:textId="350AB6DD" w:rsidR="00BC4F43" w:rsidRPr="00CC6D18" w:rsidRDefault="00203710" w:rsidP="00BC4F43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(396)</w:t>
            </w:r>
          </w:p>
        </w:tc>
        <w:tc>
          <w:tcPr>
            <w:tcW w:w="314" w:type="dxa"/>
            <w:vAlign w:val="bottom"/>
          </w:tcPr>
          <w:p w14:paraId="63CE99A6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42" w:type="dxa"/>
            <w:vAlign w:val="bottom"/>
          </w:tcPr>
          <w:p w14:paraId="07E95990" w14:textId="77161B84" w:rsidR="00BC4F43" w:rsidRPr="00CC6D18" w:rsidRDefault="00203710" w:rsidP="00DE160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1E1D9E24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</w:tcPr>
          <w:p w14:paraId="714880B9" w14:textId="262A91FD" w:rsidR="00BC4F43" w:rsidRPr="00CC6D18" w:rsidRDefault="00203710" w:rsidP="00DE1602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314" w:type="dxa"/>
            <w:vAlign w:val="bottom"/>
          </w:tcPr>
          <w:p w14:paraId="057F3B83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D1ABF44" w14:textId="68ACEB3A" w:rsidR="00BC4F43" w:rsidRPr="00CC6D18" w:rsidRDefault="00203710" w:rsidP="00BC4F4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6,712</w:t>
            </w:r>
          </w:p>
        </w:tc>
      </w:tr>
      <w:tr w:rsidR="00BC4F43" w:rsidRPr="00CC6D18" w14:paraId="710AD40D" w14:textId="77777777" w:rsidTr="00E46390">
        <w:trPr>
          <w:trHeight w:val="139"/>
        </w:trPr>
        <w:tc>
          <w:tcPr>
            <w:tcW w:w="3534" w:type="dxa"/>
          </w:tcPr>
          <w:p w14:paraId="11ED0B6F" w14:textId="17C3F756" w:rsidR="00BC4F43" w:rsidRPr="00CC6D18" w:rsidRDefault="00BC4F43" w:rsidP="00BC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170" w:type="dxa"/>
            <w:vAlign w:val="bottom"/>
          </w:tcPr>
          <w:p w14:paraId="4DDC5A7E" w14:textId="722F85AA" w:rsidR="00BC4F43" w:rsidRPr="00CC6D18" w:rsidRDefault="00BC4F43" w:rsidP="00BC4F4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510</w:t>
            </w:r>
          </w:p>
        </w:tc>
        <w:tc>
          <w:tcPr>
            <w:tcW w:w="270" w:type="dxa"/>
            <w:vAlign w:val="bottom"/>
          </w:tcPr>
          <w:p w14:paraId="19888452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2548EA86" w14:textId="65DD91FF" w:rsidR="00BC4F43" w:rsidRPr="00CC6D18" w:rsidRDefault="00203710" w:rsidP="00BC4F43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(19)</w:t>
            </w:r>
          </w:p>
        </w:tc>
        <w:tc>
          <w:tcPr>
            <w:tcW w:w="314" w:type="dxa"/>
            <w:vAlign w:val="bottom"/>
          </w:tcPr>
          <w:p w14:paraId="7959DB03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42" w:type="dxa"/>
            <w:vAlign w:val="bottom"/>
          </w:tcPr>
          <w:p w14:paraId="0733F51C" w14:textId="0036DDC6" w:rsidR="00BC4F43" w:rsidRPr="00CC6D18" w:rsidRDefault="00203710" w:rsidP="00DE160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6F4EDFC0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</w:tcPr>
          <w:p w14:paraId="3FEACBE0" w14:textId="53E6AB40" w:rsidR="00BC4F43" w:rsidRPr="00CC6D18" w:rsidRDefault="00203710" w:rsidP="00DE1602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314" w:type="dxa"/>
            <w:vAlign w:val="bottom"/>
          </w:tcPr>
          <w:p w14:paraId="2D9C256C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A5459EE" w14:textId="5A739481" w:rsidR="00BC4F43" w:rsidRPr="00CC6D18" w:rsidRDefault="00203710" w:rsidP="00BC4F4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491</w:t>
            </w:r>
          </w:p>
        </w:tc>
      </w:tr>
      <w:tr w:rsidR="00BC4F43" w:rsidRPr="00CC6D18" w14:paraId="7A605124" w14:textId="77777777" w:rsidTr="00E46390">
        <w:trPr>
          <w:trHeight w:val="139"/>
        </w:trPr>
        <w:tc>
          <w:tcPr>
            <w:tcW w:w="3534" w:type="dxa"/>
          </w:tcPr>
          <w:p w14:paraId="3ABA116C" w14:textId="53F44E92" w:rsidR="00BC4F43" w:rsidRPr="00CC6D18" w:rsidRDefault="00BC4F43" w:rsidP="00BC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70" w:type="dxa"/>
            <w:vAlign w:val="bottom"/>
          </w:tcPr>
          <w:p w14:paraId="0F3B2EA9" w14:textId="2427C7F7" w:rsidR="00BC4F43" w:rsidRPr="00CC6D18" w:rsidRDefault="00BC4F43" w:rsidP="00BC4F4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  <w:tc>
          <w:tcPr>
            <w:tcW w:w="270" w:type="dxa"/>
            <w:vAlign w:val="bottom"/>
          </w:tcPr>
          <w:p w14:paraId="6C79B560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1430159F" w14:textId="36D9EF0D" w:rsidR="00BC4F43" w:rsidRPr="00CC6D18" w:rsidRDefault="00203710" w:rsidP="00BC4F43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(30)</w:t>
            </w:r>
          </w:p>
        </w:tc>
        <w:tc>
          <w:tcPr>
            <w:tcW w:w="314" w:type="dxa"/>
            <w:vAlign w:val="bottom"/>
          </w:tcPr>
          <w:p w14:paraId="13BA1E0D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42" w:type="dxa"/>
            <w:vAlign w:val="bottom"/>
          </w:tcPr>
          <w:p w14:paraId="661F8F6B" w14:textId="61B4A7CD" w:rsidR="00BC4F43" w:rsidRPr="00CC6D18" w:rsidRDefault="00203710" w:rsidP="00DE160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63CDECA3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</w:tcPr>
          <w:p w14:paraId="6DFC1136" w14:textId="6A965AC2" w:rsidR="00BC4F43" w:rsidRPr="00CC6D18" w:rsidRDefault="00203710" w:rsidP="00DE1602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314" w:type="dxa"/>
            <w:vAlign w:val="bottom"/>
          </w:tcPr>
          <w:p w14:paraId="7A2D4950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6627647" w14:textId="241A0DDA" w:rsidR="00BC4F43" w:rsidRPr="00CC6D18" w:rsidRDefault="00203710" w:rsidP="00BC4F4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</w:tr>
      <w:tr w:rsidR="00BC4F43" w:rsidRPr="00CC6D18" w14:paraId="73C9B3AF" w14:textId="77777777" w:rsidTr="00E46390">
        <w:trPr>
          <w:trHeight w:val="139"/>
        </w:trPr>
        <w:tc>
          <w:tcPr>
            <w:tcW w:w="3534" w:type="dxa"/>
          </w:tcPr>
          <w:p w14:paraId="047DC4B2" w14:textId="19B82EF0" w:rsidR="00BC4F43" w:rsidRPr="00CC6D18" w:rsidRDefault="00BC4F43" w:rsidP="00BC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ค่าใช้จ่ายรอการตัดบัญชี</w:t>
            </w:r>
          </w:p>
        </w:tc>
        <w:tc>
          <w:tcPr>
            <w:tcW w:w="1170" w:type="dxa"/>
            <w:vAlign w:val="bottom"/>
          </w:tcPr>
          <w:p w14:paraId="67EF9962" w14:textId="1A76DA45" w:rsidR="00BC4F43" w:rsidRPr="00CC6D18" w:rsidRDefault="00BC4F43" w:rsidP="00BC4F4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270" w:type="dxa"/>
            <w:vAlign w:val="bottom"/>
          </w:tcPr>
          <w:p w14:paraId="6DDC31B2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336B657D" w14:textId="6D5550C2" w:rsidR="00BC4F43" w:rsidRPr="00CC6D18" w:rsidRDefault="00203710" w:rsidP="00E35662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3E538E" w:rsidRPr="00CC6D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314" w:type="dxa"/>
            <w:vAlign w:val="bottom"/>
          </w:tcPr>
          <w:p w14:paraId="3A212E93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42" w:type="dxa"/>
            <w:vAlign w:val="bottom"/>
          </w:tcPr>
          <w:p w14:paraId="26047FCA" w14:textId="15018248" w:rsidR="00BC4F43" w:rsidRPr="00CC6D18" w:rsidRDefault="00203710" w:rsidP="00DE160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15A73FAD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</w:tcPr>
          <w:p w14:paraId="4C429AC7" w14:textId="75EFCCAF" w:rsidR="00BC4F43" w:rsidRPr="00CC6D18" w:rsidRDefault="00203710" w:rsidP="00DE1602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314" w:type="dxa"/>
            <w:vAlign w:val="bottom"/>
          </w:tcPr>
          <w:p w14:paraId="32389059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F0667D2" w14:textId="71FA19EE" w:rsidR="00BC4F43" w:rsidRPr="00CC6D18" w:rsidRDefault="00203710" w:rsidP="00BC4F4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F6530" w:rsidRPr="00CC6D1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BC4F43" w:rsidRPr="00CC6D18" w14:paraId="4CEA1692" w14:textId="77777777" w:rsidTr="00E46390">
        <w:trPr>
          <w:trHeight w:val="139"/>
        </w:trPr>
        <w:tc>
          <w:tcPr>
            <w:tcW w:w="3534" w:type="dxa"/>
          </w:tcPr>
          <w:p w14:paraId="06CD6D78" w14:textId="1E7CE257" w:rsidR="00BC4F43" w:rsidRPr="00CC6D18" w:rsidRDefault="00BC4F43" w:rsidP="00BC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  <w:r w:rsidRPr="00CC6D18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</w:t>
            </w: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D04959" w:rsidRPr="00CC6D1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</w:t>
            </w: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170" w:type="dxa"/>
            <w:vAlign w:val="bottom"/>
          </w:tcPr>
          <w:p w14:paraId="11ED45D3" w14:textId="5CA0442F" w:rsidR="00BC4F43" w:rsidRPr="00CC6D18" w:rsidRDefault="00BC4F43" w:rsidP="00BC4F4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2,695</w:t>
            </w:r>
          </w:p>
        </w:tc>
        <w:tc>
          <w:tcPr>
            <w:tcW w:w="270" w:type="dxa"/>
            <w:vAlign w:val="bottom"/>
          </w:tcPr>
          <w:p w14:paraId="569C7017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4A850449" w14:textId="04CBAEF9" w:rsidR="00BC4F43" w:rsidRPr="00CC6D18" w:rsidRDefault="00203710" w:rsidP="00E35662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330</w:t>
            </w:r>
          </w:p>
        </w:tc>
        <w:tc>
          <w:tcPr>
            <w:tcW w:w="314" w:type="dxa"/>
            <w:vAlign w:val="bottom"/>
          </w:tcPr>
          <w:p w14:paraId="6C024DDE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42" w:type="dxa"/>
            <w:vAlign w:val="bottom"/>
          </w:tcPr>
          <w:p w14:paraId="2F722653" w14:textId="0E693EDC" w:rsidR="00BC4F43" w:rsidRPr="00CC6D18" w:rsidRDefault="00203710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  <w:tc>
          <w:tcPr>
            <w:tcW w:w="314" w:type="dxa"/>
            <w:vAlign w:val="bottom"/>
          </w:tcPr>
          <w:p w14:paraId="49350E8D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</w:tcPr>
          <w:p w14:paraId="137C0D3E" w14:textId="05943DB7" w:rsidR="00BC4F43" w:rsidRPr="00CC6D18" w:rsidRDefault="00203710" w:rsidP="00BC4F4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314" w:type="dxa"/>
            <w:vAlign w:val="bottom"/>
          </w:tcPr>
          <w:p w14:paraId="1914CB15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DBFAA03" w14:textId="2F8620F3" w:rsidR="00BC4F43" w:rsidRPr="00CC6D18" w:rsidRDefault="00203710" w:rsidP="00BC4F4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3,279</w:t>
            </w:r>
          </w:p>
        </w:tc>
      </w:tr>
      <w:tr w:rsidR="00BC4F43" w:rsidRPr="00CC6D18" w14:paraId="77EB9504" w14:textId="77777777" w:rsidTr="00E46390">
        <w:trPr>
          <w:trHeight w:val="139"/>
        </w:trPr>
        <w:tc>
          <w:tcPr>
            <w:tcW w:w="3534" w:type="dxa"/>
          </w:tcPr>
          <w:p w14:paraId="00B3198B" w14:textId="7604252D" w:rsidR="00BC4F43" w:rsidRPr="00CC6D18" w:rsidRDefault="00BC4F43" w:rsidP="00BC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ผลต่างจากการรวมธุรกิจ</w:t>
            </w: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D04959" w:rsidRPr="00CC6D18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ภายใต้</w:t>
            </w: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การควบคุมเดียวกัน</w:t>
            </w:r>
          </w:p>
        </w:tc>
        <w:tc>
          <w:tcPr>
            <w:tcW w:w="1170" w:type="dxa"/>
            <w:vAlign w:val="bottom"/>
          </w:tcPr>
          <w:p w14:paraId="71E79F4B" w14:textId="0B64A4FB" w:rsidR="00BC4F43" w:rsidRPr="00CC6D18" w:rsidRDefault="00BC4F43" w:rsidP="00BC4F4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1,355</w:t>
            </w:r>
          </w:p>
        </w:tc>
        <w:tc>
          <w:tcPr>
            <w:tcW w:w="270" w:type="dxa"/>
            <w:vAlign w:val="bottom"/>
          </w:tcPr>
          <w:p w14:paraId="5DD6EA1F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18E07F9B" w14:textId="4214E2E7" w:rsidR="00BC4F43" w:rsidRPr="00CC6D18" w:rsidRDefault="00203710" w:rsidP="00BC4F43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(252)</w:t>
            </w:r>
          </w:p>
        </w:tc>
        <w:tc>
          <w:tcPr>
            <w:tcW w:w="314" w:type="dxa"/>
            <w:vAlign w:val="bottom"/>
          </w:tcPr>
          <w:p w14:paraId="778C16B3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42" w:type="dxa"/>
            <w:vAlign w:val="bottom"/>
          </w:tcPr>
          <w:p w14:paraId="544FD679" w14:textId="36519B89" w:rsidR="00BC4F43" w:rsidRPr="00CC6D18" w:rsidRDefault="00203710" w:rsidP="00DE160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15E3CD21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</w:tcPr>
          <w:p w14:paraId="32D410E6" w14:textId="73C8B03B" w:rsidR="00BC4F43" w:rsidRPr="00CC6D18" w:rsidRDefault="00203710" w:rsidP="00DE1602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0C991F73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95834B9" w14:textId="1D7570FD" w:rsidR="00BC4F43" w:rsidRPr="00CC6D18" w:rsidRDefault="00203710" w:rsidP="00BC4F4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1,103</w:t>
            </w:r>
          </w:p>
        </w:tc>
      </w:tr>
      <w:tr w:rsidR="00BC4F43" w:rsidRPr="00CC6D18" w14:paraId="57FB83B7" w14:textId="77777777" w:rsidTr="00E46390">
        <w:trPr>
          <w:trHeight w:val="139"/>
        </w:trPr>
        <w:tc>
          <w:tcPr>
            <w:tcW w:w="3534" w:type="dxa"/>
          </w:tcPr>
          <w:p w14:paraId="4F657DED" w14:textId="64D7C247" w:rsidR="00BC4F43" w:rsidRPr="00CC6D18" w:rsidRDefault="00BC4F43" w:rsidP="00BC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170" w:type="dxa"/>
            <w:vAlign w:val="bottom"/>
          </w:tcPr>
          <w:p w14:paraId="039CBC00" w14:textId="456E9A8C" w:rsidR="00BC4F43" w:rsidRPr="00CC6D18" w:rsidRDefault="00BC4F43" w:rsidP="00BC4F4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3,52</w:t>
            </w:r>
            <w:r w:rsidR="0055187B" w:rsidRPr="00CC6D1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2EE509BE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23B38B47" w14:textId="282BFC9B" w:rsidR="00BC4F43" w:rsidRPr="00CC6D18" w:rsidRDefault="00203710" w:rsidP="00E35662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656</w:t>
            </w:r>
          </w:p>
        </w:tc>
        <w:tc>
          <w:tcPr>
            <w:tcW w:w="314" w:type="dxa"/>
            <w:vAlign w:val="bottom"/>
          </w:tcPr>
          <w:p w14:paraId="39F2E0AF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42" w:type="dxa"/>
            <w:vAlign w:val="bottom"/>
          </w:tcPr>
          <w:p w14:paraId="35A274C3" w14:textId="3A869F8D" w:rsidR="00BC4F43" w:rsidRPr="00CC6D18" w:rsidRDefault="00203710" w:rsidP="00DE160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346638DA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</w:tcPr>
          <w:p w14:paraId="4FF352E1" w14:textId="5A51BBD9" w:rsidR="00BC4F43" w:rsidRPr="00CC6D18" w:rsidRDefault="00203710" w:rsidP="00BC4F4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5187B" w:rsidRPr="00CC6D1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314" w:type="dxa"/>
            <w:vAlign w:val="bottom"/>
          </w:tcPr>
          <w:p w14:paraId="44BF5A74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BFDF060" w14:textId="02E9A324" w:rsidR="00BC4F43" w:rsidRPr="00CC6D18" w:rsidRDefault="00203710" w:rsidP="00BC4F4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4,198</w:t>
            </w:r>
          </w:p>
        </w:tc>
      </w:tr>
      <w:tr w:rsidR="00BC4F43" w:rsidRPr="00CC6D18" w14:paraId="63E5FA7A" w14:textId="77777777" w:rsidTr="00E46390">
        <w:trPr>
          <w:trHeight w:val="334"/>
        </w:trPr>
        <w:tc>
          <w:tcPr>
            <w:tcW w:w="3534" w:type="dxa"/>
          </w:tcPr>
          <w:p w14:paraId="27C91237" w14:textId="14DA98F1" w:rsidR="00BC4F43" w:rsidRPr="00CC6D18" w:rsidRDefault="00BC4F43" w:rsidP="00BC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C7FA6" w14:textId="0D951127" w:rsidR="00BC4F43" w:rsidRPr="00CC6D18" w:rsidRDefault="00BC4F43" w:rsidP="00BC4F4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32,28</w:t>
            </w:r>
            <w:r w:rsidR="0055187B"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2B4A01EF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9069D" w14:textId="38222D42" w:rsidR="00BC4F43" w:rsidRPr="00CC6D18" w:rsidRDefault="00203710" w:rsidP="00BC4F43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(9,33</w:t>
            </w:r>
            <w:r w:rsidR="003E538E"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14" w:type="dxa"/>
            <w:vAlign w:val="bottom"/>
          </w:tcPr>
          <w:p w14:paraId="13BF983E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4048E2" w14:textId="6A13A452" w:rsidR="00BC4F43" w:rsidRPr="00CC6D18" w:rsidRDefault="00203710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156</w:t>
            </w:r>
          </w:p>
        </w:tc>
        <w:tc>
          <w:tcPr>
            <w:tcW w:w="314" w:type="dxa"/>
            <w:vAlign w:val="bottom"/>
          </w:tcPr>
          <w:p w14:paraId="1538CF16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E65B0" w14:textId="7C29D8A7" w:rsidR="00BC4F43" w:rsidRPr="00CC6D18" w:rsidRDefault="00203710" w:rsidP="00BC4F4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1,57</w:t>
            </w:r>
            <w:r w:rsidR="0055187B"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14" w:type="dxa"/>
            <w:vAlign w:val="bottom"/>
          </w:tcPr>
          <w:p w14:paraId="111FCF6E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6EEF7A" w14:textId="236E936D" w:rsidR="00BC4F43" w:rsidRPr="00CC6D18" w:rsidRDefault="00203710" w:rsidP="00BC4F4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24,69</w:t>
            </w:r>
            <w:r w:rsidR="00381893"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</w:tr>
      <w:tr w:rsidR="00BC4F43" w:rsidRPr="00CC6D18" w14:paraId="459A454E" w14:textId="77777777" w:rsidTr="00E46390">
        <w:trPr>
          <w:trHeight w:val="188"/>
        </w:trPr>
        <w:tc>
          <w:tcPr>
            <w:tcW w:w="3534" w:type="dxa"/>
          </w:tcPr>
          <w:p w14:paraId="577FAD4D" w14:textId="77777777" w:rsidR="00BC4F43" w:rsidRPr="00CC6D18" w:rsidRDefault="00BC4F43" w:rsidP="00BC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8284BCC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1CF0AF5F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</w:tcBorders>
          </w:tcPr>
          <w:p w14:paraId="58849651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6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14" w:type="dxa"/>
          </w:tcPr>
          <w:p w14:paraId="71879437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</w:tcPr>
          <w:p w14:paraId="794DE64E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14" w:type="dxa"/>
          </w:tcPr>
          <w:p w14:paraId="3C8946EE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</w:tcPr>
          <w:p w14:paraId="211EC50C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14" w:type="dxa"/>
          </w:tcPr>
          <w:p w14:paraId="347A2CA2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9B0FB01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BC4F43" w:rsidRPr="00CC6D18" w14:paraId="23FFA5AB" w14:textId="77777777" w:rsidTr="00E46390">
        <w:trPr>
          <w:trHeight w:val="334"/>
        </w:trPr>
        <w:tc>
          <w:tcPr>
            <w:tcW w:w="3534" w:type="dxa"/>
          </w:tcPr>
          <w:p w14:paraId="1FAD0673" w14:textId="141DD79C" w:rsidR="00BC4F43" w:rsidRPr="00CC6D18" w:rsidRDefault="00BC4F43" w:rsidP="00BC4F4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4BDD336E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00AF202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6" w:type="dxa"/>
          </w:tcPr>
          <w:p w14:paraId="3EF2F18C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4" w:type="dxa"/>
          </w:tcPr>
          <w:p w14:paraId="092951E5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dxa"/>
          </w:tcPr>
          <w:p w14:paraId="11376AA1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4" w:type="dxa"/>
          </w:tcPr>
          <w:p w14:paraId="16024AF4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8" w:type="dxa"/>
          </w:tcPr>
          <w:p w14:paraId="2124D3C5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4" w:type="dxa"/>
          </w:tcPr>
          <w:p w14:paraId="1CDCF2ED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1B626E9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C4F43" w:rsidRPr="00CC6D18" w14:paraId="5702E088" w14:textId="77777777" w:rsidTr="00E46390">
        <w:trPr>
          <w:trHeight w:val="334"/>
        </w:trPr>
        <w:tc>
          <w:tcPr>
            <w:tcW w:w="3534" w:type="dxa"/>
          </w:tcPr>
          <w:p w14:paraId="4592003E" w14:textId="72BF5D88" w:rsidR="00BC4F43" w:rsidRPr="00CC6D18" w:rsidRDefault="00BC4F43" w:rsidP="00BC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170" w:type="dxa"/>
            <w:vAlign w:val="bottom"/>
          </w:tcPr>
          <w:p w14:paraId="0D202BEF" w14:textId="3A7778D1" w:rsidR="00BC4F43" w:rsidRPr="00CC6D18" w:rsidRDefault="00BC4F43" w:rsidP="00BC4F4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(998)</w:t>
            </w:r>
          </w:p>
        </w:tc>
        <w:tc>
          <w:tcPr>
            <w:tcW w:w="270" w:type="dxa"/>
            <w:vAlign w:val="bottom"/>
          </w:tcPr>
          <w:p w14:paraId="26422866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6" w:type="dxa"/>
            <w:vAlign w:val="bottom"/>
          </w:tcPr>
          <w:p w14:paraId="531489D9" w14:textId="425E3C61" w:rsidR="00BC4F43" w:rsidRPr="00CC6D18" w:rsidRDefault="00203710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(371)</w:t>
            </w:r>
          </w:p>
        </w:tc>
        <w:tc>
          <w:tcPr>
            <w:tcW w:w="314" w:type="dxa"/>
            <w:vAlign w:val="bottom"/>
          </w:tcPr>
          <w:p w14:paraId="55F93DE5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dxa"/>
            <w:vAlign w:val="bottom"/>
          </w:tcPr>
          <w:p w14:paraId="55C861E4" w14:textId="343F2D5B" w:rsidR="00BC4F43" w:rsidRPr="00CC6D18" w:rsidRDefault="00203710" w:rsidP="00DE160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036050A8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51EBC47E" w14:textId="76BBC6E9" w:rsidR="00BC4F43" w:rsidRPr="00CC6D18" w:rsidRDefault="00203710" w:rsidP="00DE1602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5CDDFA1A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1D86E0E" w14:textId="43E8208A" w:rsidR="00BC4F43" w:rsidRPr="00CC6D18" w:rsidRDefault="00203710" w:rsidP="00BC4F4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(1,369)</w:t>
            </w:r>
          </w:p>
        </w:tc>
      </w:tr>
      <w:tr w:rsidR="00BC4F43" w:rsidRPr="00CC6D18" w14:paraId="3F200566" w14:textId="77777777" w:rsidTr="00E46390">
        <w:trPr>
          <w:trHeight w:val="334"/>
        </w:trPr>
        <w:tc>
          <w:tcPr>
            <w:tcW w:w="3534" w:type="dxa"/>
          </w:tcPr>
          <w:p w14:paraId="47C971AC" w14:textId="32741D1F" w:rsidR="00BC4F43" w:rsidRPr="00CC6D18" w:rsidRDefault="00BC4F43" w:rsidP="00BC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  <w:vAlign w:val="bottom"/>
          </w:tcPr>
          <w:p w14:paraId="161ABA70" w14:textId="1462BE26" w:rsidR="00BC4F43" w:rsidRPr="00CC6D18" w:rsidRDefault="00BC4F43" w:rsidP="00BC4F4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(62)</w:t>
            </w:r>
          </w:p>
        </w:tc>
        <w:tc>
          <w:tcPr>
            <w:tcW w:w="270" w:type="dxa"/>
            <w:vAlign w:val="bottom"/>
          </w:tcPr>
          <w:p w14:paraId="1A6F2432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6" w:type="dxa"/>
            <w:vAlign w:val="bottom"/>
          </w:tcPr>
          <w:p w14:paraId="34CC4CE9" w14:textId="02E65AA4" w:rsidR="00BC4F43" w:rsidRPr="00CC6D18" w:rsidRDefault="00203710" w:rsidP="000C4EAE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314" w:type="dxa"/>
            <w:vAlign w:val="bottom"/>
          </w:tcPr>
          <w:p w14:paraId="1CAF49B5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dxa"/>
            <w:vAlign w:val="bottom"/>
          </w:tcPr>
          <w:p w14:paraId="0BAB6E0A" w14:textId="5A2FEABE" w:rsidR="00BC4F43" w:rsidRPr="00CC6D18" w:rsidRDefault="00203710" w:rsidP="00DE160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4AA91B79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548FC061" w14:textId="7B4D5875" w:rsidR="00BC4F43" w:rsidRPr="00CC6D18" w:rsidRDefault="00203710" w:rsidP="00DE1602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29D437C2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D6BE43E" w14:textId="614784C0" w:rsidR="00BC4F43" w:rsidRPr="00CC6D18" w:rsidRDefault="00203710" w:rsidP="00DE1602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C4F43" w:rsidRPr="00CC6D18" w14:paraId="7567BC28" w14:textId="77777777" w:rsidTr="00E46390">
        <w:trPr>
          <w:trHeight w:val="334"/>
        </w:trPr>
        <w:tc>
          <w:tcPr>
            <w:tcW w:w="3534" w:type="dxa"/>
          </w:tcPr>
          <w:p w14:paraId="4A8BFEE4" w14:textId="2B8E0BB3" w:rsidR="00BC4F43" w:rsidRPr="00CC6D18" w:rsidRDefault="00BC4F43" w:rsidP="00BC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สินทรัพย์ต้นทุนของสัญญา</w:t>
            </w:r>
          </w:p>
        </w:tc>
        <w:tc>
          <w:tcPr>
            <w:tcW w:w="1170" w:type="dxa"/>
            <w:vAlign w:val="bottom"/>
          </w:tcPr>
          <w:p w14:paraId="77BE426C" w14:textId="2B257193" w:rsidR="00BC4F43" w:rsidRPr="00CC6D18" w:rsidRDefault="00BC4F43" w:rsidP="00BC4F4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(92)</w:t>
            </w:r>
          </w:p>
        </w:tc>
        <w:tc>
          <w:tcPr>
            <w:tcW w:w="270" w:type="dxa"/>
            <w:vAlign w:val="bottom"/>
          </w:tcPr>
          <w:p w14:paraId="59072204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6" w:type="dxa"/>
            <w:vAlign w:val="bottom"/>
          </w:tcPr>
          <w:p w14:paraId="01B0EC2B" w14:textId="0FBCAA85" w:rsidR="00BC4F43" w:rsidRPr="00CC6D18" w:rsidRDefault="00203710" w:rsidP="000C4EAE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314" w:type="dxa"/>
            <w:vAlign w:val="bottom"/>
          </w:tcPr>
          <w:p w14:paraId="7B60D2A2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dxa"/>
            <w:vAlign w:val="bottom"/>
          </w:tcPr>
          <w:p w14:paraId="4C7D86B7" w14:textId="53E671F4" w:rsidR="00BC4F43" w:rsidRPr="00CC6D18" w:rsidRDefault="00203710" w:rsidP="00DE160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06A6009D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29722A41" w14:textId="4AAE7BFA" w:rsidR="00BC4F43" w:rsidRPr="00CC6D18" w:rsidRDefault="00203710" w:rsidP="00DE1602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1BCBC154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2C47274" w14:textId="3F1C8CA6" w:rsidR="00BC4F43" w:rsidRPr="00CC6D18" w:rsidRDefault="00203710" w:rsidP="00BC4F4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(89)</w:t>
            </w:r>
          </w:p>
        </w:tc>
      </w:tr>
      <w:tr w:rsidR="00BC4F43" w:rsidRPr="00CC6D18" w14:paraId="1414ED8B" w14:textId="77777777" w:rsidTr="00E46390">
        <w:trPr>
          <w:trHeight w:val="334"/>
        </w:trPr>
        <w:tc>
          <w:tcPr>
            <w:tcW w:w="3534" w:type="dxa"/>
          </w:tcPr>
          <w:p w14:paraId="78191433" w14:textId="2A04BDD8" w:rsidR="00BC4F43" w:rsidRPr="00CC6D18" w:rsidRDefault="00BC4F43" w:rsidP="00BC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vAlign w:val="bottom"/>
          </w:tcPr>
          <w:p w14:paraId="7528D984" w14:textId="783CAF38" w:rsidR="00BC4F43" w:rsidRPr="00CC6D18" w:rsidRDefault="00BC4F43" w:rsidP="00BC4F4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(897)</w:t>
            </w:r>
          </w:p>
        </w:tc>
        <w:tc>
          <w:tcPr>
            <w:tcW w:w="270" w:type="dxa"/>
            <w:vAlign w:val="bottom"/>
          </w:tcPr>
          <w:p w14:paraId="3B2D99DC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6" w:type="dxa"/>
            <w:vAlign w:val="bottom"/>
          </w:tcPr>
          <w:p w14:paraId="5F745EF7" w14:textId="0F7616B7" w:rsidR="00BC4F43" w:rsidRPr="00CC6D18" w:rsidRDefault="00203710" w:rsidP="000C4EAE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672</w:t>
            </w:r>
          </w:p>
        </w:tc>
        <w:tc>
          <w:tcPr>
            <w:tcW w:w="314" w:type="dxa"/>
            <w:vAlign w:val="bottom"/>
          </w:tcPr>
          <w:p w14:paraId="0E6C25F7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dxa"/>
            <w:vAlign w:val="bottom"/>
          </w:tcPr>
          <w:p w14:paraId="65F92E59" w14:textId="40521A0F" w:rsidR="00BC4F43" w:rsidRPr="00CC6D18" w:rsidRDefault="00203710" w:rsidP="00DE160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23740053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58907139" w14:textId="32E970EC" w:rsidR="00BC4F43" w:rsidRPr="00CC6D18" w:rsidRDefault="00203710" w:rsidP="00BC4F4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314" w:type="dxa"/>
            <w:vAlign w:val="bottom"/>
          </w:tcPr>
          <w:p w14:paraId="38548866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D8612D" w14:textId="0BB5342A" w:rsidR="00BC4F43" w:rsidRPr="00CC6D18" w:rsidRDefault="00203710" w:rsidP="00BC4F4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E538E" w:rsidRPr="00CC6D18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Pr="00CC6D1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C4F43" w:rsidRPr="00CC6D18" w14:paraId="300E8432" w14:textId="77777777" w:rsidTr="00E46390">
        <w:tc>
          <w:tcPr>
            <w:tcW w:w="3534" w:type="dxa"/>
          </w:tcPr>
          <w:p w14:paraId="45373C4C" w14:textId="0817151A" w:rsidR="00BC4F43" w:rsidRPr="00CC6D18" w:rsidRDefault="00BC4F43" w:rsidP="00BC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10CAB" w14:textId="4B1AE50A" w:rsidR="00BC4F43" w:rsidRPr="00CC6D18" w:rsidRDefault="00BC4F43" w:rsidP="00BC4F4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(2,049)</w:t>
            </w:r>
          </w:p>
        </w:tc>
        <w:tc>
          <w:tcPr>
            <w:tcW w:w="270" w:type="dxa"/>
            <w:vAlign w:val="bottom"/>
          </w:tcPr>
          <w:p w14:paraId="701FECE3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FA88B" w14:textId="72DD79C5" w:rsidR="00BC4F43" w:rsidRPr="00CC6D18" w:rsidRDefault="00203710" w:rsidP="000C4EAE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366</w:t>
            </w:r>
          </w:p>
        </w:tc>
        <w:tc>
          <w:tcPr>
            <w:tcW w:w="314" w:type="dxa"/>
            <w:vAlign w:val="bottom"/>
          </w:tcPr>
          <w:p w14:paraId="20819B83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37C137" w14:textId="5BE80158" w:rsidR="00BC4F43" w:rsidRPr="00CC6D18" w:rsidRDefault="00203710" w:rsidP="00DE160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20FC1F8B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CB5A1E" w14:textId="02839D60" w:rsidR="00BC4F43" w:rsidRPr="00CC6D18" w:rsidRDefault="00203710" w:rsidP="00BC4F4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314" w:type="dxa"/>
            <w:vAlign w:val="bottom"/>
          </w:tcPr>
          <w:p w14:paraId="604D165A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DA8B9" w14:textId="4F776B2A" w:rsidR="00BC4F43" w:rsidRPr="00CC6D18" w:rsidRDefault="00203710" w:rsidP="00BC4F4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(1,658)</w:t>
            </w:r>
          </w:p>
        </w:tc>
      </w:tr>
      <w:tr w:rsidR="00BC4F43" w:rsidRPr="00CC6D18" w14:paraId="4691C80D" w14:textId="77777777" w:rsidTr="00E46390">
        <w:tc>
          <w:tcPr>
            <w:tcW w:w="3534" w:type="dxa"/>
          </w:tcPr>
          <w:p w14:paraId="584E0E64" w14:textId="77777777" w:rsidR="00BC4F43" w:rsidRPr="00CC6D18" w:rsidRDefault="00BC4F43" w:rsidP="00BC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58AE44D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7C652CDE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</w:tcBorders>
            <w:vAlign w:val="bottom"/>
          </w:tcPr>
          <w:p w14:paraId="50774B1E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314" w:type="dxa"/>
            <w:vAlign w:val="bottom"/>
          </w:tcPr>
          <w:p w14:paraId="0B898B27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vAlign w:val="bottom"/>
          </w:tcPr>
          <w:p w14:paraId="36AC150F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314" w:type="dxa"/>
            <w:vAlign w:val="bottom"/>
          </w:tcPr>
          <w:p w14:paraId="02B0BBA4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vAlign w:val="bottom"/>
          </w:tcPr>
          <w:p w14:paraId="511B383A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314" w:type="dxa"/>
            <w:vAlign w:val="bottom"/>
          </w:tcPr>
          <w:p w14:paraId="1C48E503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38669B3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BC4F43" w:rsidRPr="00CC6D18" w14:paraId="11F5DCF2" w14:textId="77777777" w:rsidTr="00E46390">
        <w:tc>
          <w:tcPr>
            <w:tcW w:w="3534" w:type="dxa"/>
          </w:tcPr>
          <w:p w14:paraId="11FD4931" w14:textId="081CB87A" w:rsidR="00BC4F43" w:rsidRPr="00CC6D18" w:rsidRDefault="00BC4F43" w:rsidP="00BC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CED85C9" w14:textId="64437F98" w:rsidR="00BC4F43" w:rsidRPr="00CC6D18" w:rsidRDefault="00BC4F43" w:rsidP="00BC4F4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30,2</w:t>
            </w:r>
            <w:r w:rsidR="0055187B"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270" w:type="dxa"/>
            <w:vAlign w:val="bottom"/>
          </w:tcPr>
          <w:p w14:paraId="7F325791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6" w:type="dxa"/>
            <w:tcBorders>
              <w:bottom w:val="double" w:sz="4" w:space="0" w:color="auto"/>
            </w:tcBorders>
            <w:vAlign w:val="bottom"/>
          </w:tcPr>
          <w:p w14:paraId="495656ED" w14:textId="7C568EB8" w:rsidR="00BC4F43" w:rsidRPr="00CC6D18" w:rsidRDefault="00203710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(8,96</w:t>
            </w:r>
            <w:r w:rsidR="00CF6577"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14" w:type="dxa"/>
            <w:vAlign w:val="bottom"/>
          </w:tcPr>
          <w:p w14:paraId="1051A8AD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dxa"/>
            <w:tcBorders>
              <w:bottom w:val="double" w:sz="4" w:space="0" w:color="auto"/>
            </w:tcBorders>
            <w:vAlign w:val="bottom"/>
          </w:tcPr>
          <w:p w14:paraId="27C0C1E0" w14:textId="5E3878B6" w:rsidR="00BC4F43" w:rsidRPr="00CC6D18" w:rsidRDefault="00203710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156</w:t>
            </w:r>
          </w:p>
        </w:tc>
        <w:tc>
          <w:tcPr>
            <w:tcW w:w="314" w:type="dxa"/>
            <w:vAlign w:val="bottom"/>
          </w:tcPr>
          <w:p w14:paraId="28DA7DBA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8" w:type="dxa"/>
            <w:tcBorders>
              <w:bottom w:val="double" w:sz="4" w:space="0" w:color="auto"/>
            </w:tcBorders>
            <w:vAlign w:val="bottom"/>
          </w:tcPr>
          <w:p w14:paraId="611609C2" w14:textId="1414D22B" w:rsidR="00BC4F43" w:rsidRPr="00CC6D18" w:rsidRDefault="00203710" w:rsidP="00BC4F4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1,60</w:t>
            </w:r>
            <w:r w:rsidR="0055187B"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14" w:type="dxa"/>
            <w:vAlign w:val="bottom"/>
          </w:tcPr>
          <w:p w14:paraId="2581325E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8760049" w14:textId="0841CE67" w:rsidR="00BC4F43" w:rsidRPr="00CC6D18" w:rsidRDefault="00203710" w:rsidP="00BC4F4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23,03</w:t>
            </w:r>
            <w:r w:rsidR="003E538E"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</w:tbl>
    <w:p w14:paraId="107236EE" w14:textId="77777777" w:rsidR="00E46390" w:rsidRPr="00CC6D18" w:rsidRDefault="00E46390"/>
    <w:tbl>
      <w:tblPr>
        <w:tblW w:w="945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534"/>
        <w:gridCol w:w="1170"/>
        <w:gridCol w:w="270"/>
        <w:gridCol w:w="766"/>
        <w:gridCol w:w="314"/>
        <w:gridCol w:w="942"/>
        <w:gridCol w:w="314"/>
        <w:gridCol w:w="838"/>
        <w:gridCol w:w="314"/>
        <w:gridCol w:w="990"/>
      </w:tblGrid>
      <w:tr w:rsidR="00996760" w:rsidRPr="00CC6D18" w14:paraId="4C1C9963" w14:textId="77777777">
        <w:trPr>
          <w:trHeight w:val="139"/>
          <w:tblHeader/>
        </w:trPr>
        <w:tc>
          <w:tcPr>
            <w:tcW w:w="3534" w:type="dxa"/>
            <w:vAlign w:val="bottom"/>
          </w:tcPr>
          <w:p w14:paraId="33AAC4CC" w14:textId="77777777" w:rsidR="00996760" w:rsidRPr="00CC6D18" w:rsidRDefault="00996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8" w:type="dxa"/>
            <w:gridSpan w:val="9"/>
            <w:vAlign w:val="bottom"/>
          </w:tcPr>
          <w:p w14:paraId="394CA32C" w14:textId="77777777" w:rsidR="00996760" w:rsidRPr="00CC6D18" w:rsidRDefault="00996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96760" w:rsidRPr="00CC6D18" w14:paraId="657E9D05" w14:textId="77777777">
        <w:trPr>
          <w:trHeight w:val="139"/>
          <w:tblHeader/>
        </w:trPr>
        <w:tc>
          <w:tcPr>
            <w:tcW w:w="3534" w:type="dxa"/>
            <w:vAlign w:val="bottom"/>
          </w:tcPr>
          <w:p w14:paraId="003552F8" w14:textId="77777777" w:rsidR="00996760" w:rsidRPr="00CC6D18" w:rsidRDefault="00996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8BCAC11" w14:textId="77777777" w:rsidR="00996760" w:rsidRPr="00CC6D18" w:rsidRDefault="00996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921D5F5" w14:textId="77777777" w:rsidR="00996760" w:rsidRPr="00CC6D18" w:rsidRDefault="00996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2" w:type="dxa"/>
            <w:gridSpan w:val="3"/>
            <w:vAlign w:val="bottom"/>
          </w:tcPr>
          <w:p w14:paraId="4219C850" w14:textId="77777777" w:rsidR="00996760" w:rsidRPr="00CC6D18" w:rsidRDefault="00996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บันทึกเป็นรายได้ /</w:t>
            </w:r>
          </w:p>
        </w:tc>
        <w:tc>
          <w:tcPr>
            <w:tcW w:w="314" w:type="dxa"/>
          </w:tcPr>
          <w:p w14:paraId="72268CD1" w14:textId="77777777" w:rsidR="00996760" w:rsidRPr="00CC6D18" w:rsidRDefault="00996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4BF52596" w14:textId="77777777" w:rsidR="00996760" w:rsidRPr="00CC6D18" w:rsidRDefault="00996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4" w:type="dxa"/>
            <w:vAlign w:val="bottom"/>
          </w:tcPr>
          <w:p w14:paraId="16AFC87B" w14:textId="77777777" w:rsidR="00996760" w:rsidRPr="00CC6D18" w:rsidRDefault="00996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0AADA1E" w14:textId="77777777" w:rsidR="00996760" w:rsidRPr="00CC6D18" w:rsidRDefault="00996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96760" w:rsidRPr="00CC6D18" w14:paraId="3E0314C2" w14:textId="77777777">
        <w:trPr>
          <w:trHeight w:val="139"/>
          <w:tblHeader/>
        </w:trPr>
        <w:tc>
          <w:tcPr>
            <w:tcW w:w="3534" w:type="dxa"/>
            <w:vAlign w:val="bottom"/>
          </w:tcPr>
          <w:p w14:paraId="455AA6DA" w14:textId="77777777" w:rsidR="00996760" w:rsidRPr="00CC6D18" w:rsidRDefault="00996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1BFD176" w14:textId="77777777" w:rsidR="00996760" w:rsidRPr="00CC6D18" w:rsidRDefault="00996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6D374A7" w14:textId="77777777" w:rsidR="00996760" w:rsidRPr="00CC6D18" w:rsidRDefault="00996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2" w:type="dxa"/>
            <w:gridSpan w:val="3"/>
            <w:tcBorders>
              <w:bottom w:val="single" w:sz="4" w:space="0" w:color="auto"/>
            </w:tcBorders>
            <w:vAlign w:val="bottom"/>
          </w:tcPr>
          <w:p w14:paraId="292F343D" w14:textId="77777777" w:rsidR="00996760" w:rsidRPr="00CC6D18" w:rsidRDefault="00996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 w:hint="cs"/>
                <w:sz w:val="28"/>
                <w:szCs w:val="28"/>
                <w:cs/>
              </w:rPr>
              <w:t>(ค่าใช้จ่าย) ใน</w:t>
            </w:r>
          </w:p>
        </w:tc>
        <w:tc>
          <w:tcPr>
            <w:tcW w:w="314" w:type="dxa"/>
          </w:tcPr>
          <w:p w14:paraId="12F3CE85" w14:textId="77777777" w:rsidR="00996760" w:rsidRPr="00CC6D18" w:rsidRDefault="00996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2E468D4C" w14:textId="77777777" w:rsidR="00996760" w:rsidRPr="00CC6D18" w:rsidRDefault="00996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ได้มาจาก</w:t>
            </w:r>
          </w:p>
        </w:tc>
        <w:tc>
          <w:tcPr>
            <w:tcW w:w="314" w:type="dxa"/>
            <w:vAlign w:val="bottom"/>
          </w:tcPr>
          <w:p w14:paraId="63A7734D" w14:textId="77777777" w:rsidR="00996760" w:rsidRPr="00CC6D18" w:rsidRDefault="00996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9FF30E2" w14:textId="77777777" w:rsidR="00996760" w:rsidRPr="00CC6D18" w:rsidRDefault="00996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96760" w:rsidRPr="00CC6D18" w14:paraId="6F541A74" w14:textId="77777777">
        <w:trPr>
          <w:trHeight w:val="139"/>
          <w:tblHeader/>
        </w:trPr>
        <w:tc>
          <w:tcPr>
            <w:tcW w:w="3534" w:type="dxa"/>
            <w:vAlign w:val="bottom"/>
          </w:tcPr>
          <w:p w14:paraId="17403B55" w14:textId="77777777" w:rsidR="00996760" w:rsidRPr="00CC6D18" w:rsidRDefault="00996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630F217" w14:textId="77777777" w:rsidR="00996760" w:rsidRPr="00CC6D18" w:rsidRDefault="00996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6EC41765" w14:textId="77777777" w:rsidR="00996760" w:rsidRPr="00CC6D18" w:rsidRDefault="00996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</w:tcBorders>
            <w:vAlign w:val="bottom"/>
          </w:tcPr>
          <w:p w14:paraId="73C282FC" w14:textId="77777777" w:rsidR="00996760" w:rsidRPr="00CC6D18" w:rsidRDefault="00996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314" w:type="dxa"/>
            <w:tcBorders>
              <w:top w:val="single" w:sz="4" w:space="0" w:color="auto"/>
            </w:tcBorders>
            <w:vAlign w:val="bottom"/>
          </w:tcPr>
          <w:p w14:paraId="08280326" w14:textId="77777777" w:rsidR="00996760" w:rsidRPr="00CC6D18" w:rsidRDefault="00996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vAlign w:val="bottom"/>
          </w:tcPr>
          <w:p w14:paraId="020D7730" w14:textId="77777777" w:rsidR="00996760" w:rsidRPr="00CC6D18" w:rsidRDefault="00996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314" w:type="dxa"/>
          </w:tcPr>
          <w:p w14:paraId="59A2309F" w14:textId="77777777" w:rsidR="00996760" w:rsidRPr="00CC6D18" w:rsidRDefault="00996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3E3028D8" w14:textId="77777777" w:rsidR="00996760" w:rsidRPr="00CC6D18" w:rsidRDefault="00996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การรวม</w:t>
            </w:r>
          </w:p>
        </w:tc>
        <w:tc>
          <w:tcPr>
            <w:tcW w:w="314" w:type="dxa"/>
            <w:vAlign w:val="bottom"/>
          </w:tcPr>
          <w:p w14:paraId="589BB238" w14:textId="77777777" w:rsidR="00996760" w:rsidRPr="00CC6D18" w:rsidRDefault="00996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81100AF" w14:textId="77777777" w:rsidR="00996760" w:rsidRPr="00CC6D18" w:rsidRDefault="00996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</w:tc>
      </w:tr>
      <w:tr w:rsidR="00996760" w:rsidRPr="00CC6D18" w14:paraId="67EB3B7E" w14:textId="77777777">
        <w:trPr>
          <w:trHeight w:val="139"/>
          <w:tblHeader/>
        </w:trPr>
        <w:tc>
          <w:tcPr>
            <w:tcW w:w="3534" w:type="dxa"/>
            <w:vAlign w:val="bottom"/>
          </w:tcPr>
          <w:p w14:paraId="0887CF07" w14:textId="77777777" w:rsidR="00996760" w:rsidRPr="00CC6D18" w:rsidRDefault="00996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5D1DEED2" w14:textId="77777777" w:rsidR="00996760" w:rsidRPr="00CC6D18" w:rsidRDefault="00996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CC6D1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05FDFBB" w14:textId="77777777" w:rsidR="00996760" w:rsidRPr="00CC6D18" w:rsidRDefault="00996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6" w:type="dxa"/>
            <w:vAlign w:val="bottom"/>
          </w:tcPr>
          <w:p w14:paraId="5916E2EC" w14:textId="77777777" w:rsidR="00996760" w:rsidRPr="00CC6D18" w:rsidRDefault="00996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314" w:type="dxa"/>
            <w:vAlign w:val="bottom"/>
          </w:tcPr>
          <w:p w14:paraId="5E0C5757" w14:textId="77777777" w:rsidR="00996760" w:rsidRPr="00CC6D18" w:rsidRDefault="00996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dxa"/>
            <w:vAlign w:val="bottom"/>
          </w:tcPr>
          <w:p w14:paraId="1A7F9C1E" w14:textId="77777777" w:rsidR="00996760" w:rsidRPr="00CC6D18" w:rsidRDefault="00996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314" w:type="dxa"/>
          </w:tcPr>
          <w:p w14:paraId="2C94F9E0" w14:textId="77777777" w:rsidR="00996760" w:rsidRPr="00CC6D18" w:rsidRDefault="00996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6A42CB15" w14:textId="77777777" w:rsidR="00996760" w:rsidRPr="00CC6D18" w:rsidRDefault="00996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</w:t>
            </w:r>
          </w:p>
        </w:tc>
        <w:tc>
          <w:tcPr>
            <w:tcW w:w="314" w:type="dxa"/>
            <w:vAlign w:val="bottom"/>
          </w:tcPr>
          <w:p w14:paraId="1F75D420" w14:textId="77777777" w:rsidR="00996760" w:rsidRPr="00CC6D18" w:rsidRDefault="00996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6578DE5" w14:textId="77777777" w:rsidR="00996760" w:rsidRPr="00CC6D18" w:rsidRDefault="00996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996760" w:rsidRPr="00CC6D18" w14:paraId="56FB33A4" w14:textId="77777777">
        <w:trPr>
          <w:trHeight w:val="139"/>
          <w:tblHeader/>
        </w:trPr>
        <w:tc>
          <w:tcPr>
            <w:tcW w:w="3534" w:type="dxa"/>
            <w:vAlign w:val="bottom"/>
          </w:tcPr>
          <w:p w14:paraId="30BE7A73" w14:textId="77777777" w:rsidR="00996760" w:rsidRPr="00CC6D18" w:rsidRDefault="00996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8" w:type="dxa"/>
            <w:gridSpan w:val="9"/>
            <w:vAlign w:val="bottom"/>
          </w:tcPr>
          <w:p w14:paraId="166C6213" w14:textId="77777777" w:rsidR="00996760" w:rsidRPr="00CC6D18" w:rsidRDefault="00996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C4F43" w:rsidRPr="00CC6D18" w14:paraId="41E8DB25" w14:textId="77777777" w:rsidTr="00E46390">
        <w:trPr>
          <w:trHeight w:val="94"/>
        </w:trPr>
        <w:tc>
          <w:tcPr>
            <w:tcW w:w="3534" w:type="dxa"/>
          </w:tcPr>
          <w:p w14:paraId="57D07E2F" w14:textId="443B812B" w:rsidR="00BC4F43" w:rsidRPr="00CC6D18" w:rsidRDefault="00BC4F43" w:rsidP="00BC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2565 </w:t>
            </w:r>
            <w:r w:rsidRPr="00CC6D1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170" w:type="dxa"/>
            <w:vAlign w:val="bottom"/>
          </w:tcPr>
          <w:p w14:paraId="7485AAE9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6FAA4AE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6" w:type="dxa"/>
            <w:vAlign w:val="bottom"/>
          </w:tcPr>
          <w:p w14:paraId="188C80C1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14" w:type="dxa"/>
            <w:vAlign w:val="bottom"/>
          </w:tcPr>
          <w:p w14:paraId="613421E9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dxa"/>
            <w:vAlign w:val="bottom"/>
          </w:tcPr>
          <w:p w14:paraId="2805D185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14" w:type="dxa"/>
            <w:vAlign w:val="bottom"/>
          </w:tcPr>
          <w:p w14:paraId="0243A80C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35D448FA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14" w:type="dxa"/>
            <w:vAlign w:val="bottom"/>
          </w:tcPr>
          <w:p w14:paraId="2C006AF3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43149CC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BC4F43" w:rsidRPr="00CC6D18" w14:paraId="1B8CC62D" w14:textId="77777777" w:rsidTr="00E46390">
        <w:tc>
          <w:tcPr>
            <w:tcW w:w="3534" w:type="dxa"/>
          </w:tcPr>
          <w:p w14:paraId="39DFC47C" w14:textId="2BBCB94C" w:rsidR="00BC4F43" w:rsidRPr="00CC6D18" w:rsidRDefault="00BC4F43" w:rsidP="00BC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58819D57" w14:textId="166850E2" w:rsidR="00BC4F43" w:rsidRPr="00CC6D18" w:rsidRDefault="00BC4F43" w:rsidP="00BC4F4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F7DF9B4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6" w:type="dxa"/>
            <w:vAlign w:val="bottom"/>
          </w:tcPr>
          <w:p w14:paraId="1EE16C33" w14:textId="03CE24D9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14" w:type="dxa"/>
            <w:vAlign w:val="bottom"/>
          </w:tcPr>
          <w:p w14:paraId="4900931B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dxa"/>
            <w:vAlign w:val="bottom"/>
          </w:tcPr>
          <w:p w14:paraId="36183D97" w14:textId="3777A3A8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14" w:type="dxa"/>
            <w:vAlign w:val="bottom"/>
          </w:tcPr>
          <w:p w14:paraId="5AFF87F8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5478930D" w14:textId="7B16DF0B" w:rsidR="00BC4F43" w:rsidRPr="00CC6D18" w:rsidRDefault="00BC4F43" w:rsidP="00BC4F4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14" w:type="dxa"/>
            <w:vAlign w:val="bottom"/>
          </w:tcPr>
          <w:p w14:paraId="30AE4A7E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2C49B76" w14:textId="2166AD66" w:rsidR="00BC4F43" w:rsidRPr="00CC6D18" w:rsidRDefault="00BC4F43" w:rsidP="00BC4F4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BC4F43" w:rsidRPr="00CC6D18" w14:paraId="10852142" w14:textId="77777777" w:rsidTr="00E46390">
        <w:tc>
          <w:tcPr>
            <w:tcW w:w="3534" w:type="dxa"/>
          </w:tcPr>
          <w:p w14:paraId="2C6BB8EF" w14:textId="7C933A11" w:rsidR="00BC4F43" w:rsidRPr="00CC6D18" w:rsidRDefault="00BC4F43" w:rsidP="00BC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3BA26392" w14:textId="61048F6F" w:rsidR="00BC4F43" w:rsidRPr="00CC6D18" w:rsidRDefault="00BC4F43" w:rsidP="00BC4F4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3,714</w:t>
            </w:r>
          </w:p>
        </w:tc>
        <w:tc>
          <w:tcPr>
            <w:tcW w:w="270" w:type="dxa"/>
            <w:vAlign w:val="bottom"/>
          </w:tcPr>
          <w:p w14:paraId="5FD29B19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6" w:type="dxa"/>
            <w:vAlign w:val="bottom"/>
          </w:tcPr>
          <w:p w14:paraId="2D94FDBA" w14:textId="2C34C505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(1,514)</w:t>
            </w:r>
          </w:p>
        </w:tc>
        <w:tc>
          <w:tcPr>
            <w:tcW w:w="314" w:type="dxa"/>
            <w:vAlign w:val="bottom"/>
          </w:tcPr>
          <w:p w14:paraId="47D694C6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dxa"/>
            <w:vAlign w:val="bottom"/>
          </w:tcPr>
          <w:p w14:paraId="0E163F5B" w14:textId="2FD5A48B" w:rsidR="00BC4F43" w:rsidRPr="00CC6D18" w:rsidRDefault="00BC4F43" w:rsidP="00DE1602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06894E38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11FFDB3E" w14:textId="41DB8C5B" w:rsidR="00BC4F43" w:rsidRPr="00CC6D18" w:rsidRDefault="00BC4F43" w:rsidP="00DE1602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1F8A9864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304F704" w14:textId="47085573" w:rsidR="00BC4F43" w:rsidRPr="00CC6D18" w:rsidRDefault="00BC4F43" w:rsidP="00BC4F4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2,200</w:t>
            </w:r>
          </w:p>
        </w:tc>
      </w:tr>
      <w:tr w:rsidR="00BC4F43" w:rsidRPr="00CC6D18" w14:paraId="575C6F22" w14:textId="77777777" w:rsidTr="00E46390">
        <w:tc>
          <w:tcPr>
            <w:tcW w:w="3534" w:type="dxa"/>
          </w:tcPr>
          <w:p w14:paraId="1B519D70" w14:textId="37279F04" w:rsidR="00BC4F43" w:rsidRPr="00CC6D18" w:rsidRDefault="00BC4F43" w:rsidP="00BC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vAlign w:val="bottom"/>
          </w:tcPr>
          <w:p w14:paraId="2511A409" w14:textId="2CFDC9B1" w:rsidR="00BC4F43" w:rsidRPr="00CC6D18" w:rsidRDefault="00BC4F43" w:rsidP="00BC4F4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1,504</w:t>
            </w:r>
          </w:p>
        </w:tc>
        <w:tc>
          <w:tcPr>
            <w:tcW w:w="270" w:type="dxa"/>
            <w:vAlign w:val="bottom"/>
          </w:tcPr>
          <w:p w14:paraId="30CEB8A6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6" w:type="dxa"/>
            <w:vAlign w:val="bottom"/>
          </w:tcPr>
          <w:p w14:paraId="058E87CF" w14:textId="055091A5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(640)</w:t>
            </w:r>
          </w:p>
        </w:tc>
        <w:tc>
          <w:tcPr>
            <w:tcW w:w="314" w:type="dxa"/>
            <w:vAlign w:val="bottom"/>
          </w:tcPr>
          <w:p w14:paraId="47FCB8F6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dxa"/>
            <w:vAlign w:val="bottom"/>
          </w:tcPr>
          <w:p w14:paraId="45508803" w14:textId="321641BD" w:rsidR="00BC4F43" w:rsidRPr="00CC6D18" w:rsidRDefault="00BC4F43" w:rsidP="00DE1602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3D7EC257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1D86C88C" w14:textId="1EA44605" w:rsidR="00BC4F43" w:rsidRPr="00CC6D18" w:rsidRDefault="00BC4F43" w:rsidP="00DE1602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56C85E0D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FCD0598" w14:textId="4C71D863" w:rsidR="00BC4F43" w:rsidRPr="00CC6D18" w:rsidRDefault="00BC4F43" w:rsidP="00BC4F4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864</w:t>
            </w:r>
          </w:p>
        </w:tc>
      </w:tr>
      <w:tr w:rsidR="00BC4F43" w:rsidRPr="00CC6D18" w14:paraId="0B083BA6" w14:textId="77777777" w:rsidTr="00E46390">
        <w:tc>
          <w:tcPr>
            <w:tcW w:w="3534" w:type="dxa"/>
          </w:tcPr>
          <w:p w14:paraId="3809E304" w14:textId="060C2FDA" w:rsidR="00BC4F43" w:rsidRPr="00CC6D18" w:rsidRDefault="00BC4F43" w:rsidP="00BC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  <w:vAlign w:val="bottom"/>
          </w:tcPr>
          <w:p w14:paraId="6E56E3FF" w14:textId="1F2F47FF" w:rsidR="00BC4F43" w:rsidRPr="00CC6D18" w:rsidRDefault="00BC4F43" w:rsidP="00DE160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6759BC9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6" w:type="dxa"/>
            <w:vAlign w:val="bottom"/>
          </w:tcPr>
          <w:p w14:paraId="38E62218" w14:textId="3BBE065C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314" w:type="dxa"/>
            <w:vAlign w:val="bottom"/>
          </w:tcPr>
          <w:p w14:paraId="6FB6D5C5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dxa"/>
            <w:vAlign w:val="bottom"/>
          </w:tcPr>
          <w:p w14:paraId="5433EBB7" w14:textId="1AE4AFF4" w:rsidR="00BC4F43" w:rsidRPr="00CC6D18" w:rsidRDefault="00BC4F43" w:rsidP="00DE1602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66E69CC7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2C70CF16" w14:textId="1F1EE1D2" w:rsidR="00BC4F43" w:rsidRPr="00CC6D18" w:rsidRDefault="00BC4F43" w:rsidP="00DE1602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7EC55C93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47D6E95" w14:textId="5A7B0FD5" w:rsidR="00BC4F43" w:rsidRPr="00CC6D18" w:rsidRDefault="00BC4F43" w:rsidP="00BC4F4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</w:tr>
      <w:tr w:rsidR="00BC4F43" w:rsidRPr="00CC6D18" w14:paraId="383CBC8C" w14:textId="77777777" w:rsidTr="00E46390">
        <w:tc>
          <w:tcPr>
            <w:tcW w:w="3534" w:type="dxa"/>
          </w:tcPr>
          <w:p w14:paraId="54F1E89A" w14:textId="1C94780B" w:rsidR="00BC4F43" w:rsidRPr="00CC6D18" w:rsidRDefault="00BC4F43" w:rsidP="00BC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ค่าเผื่อมูลค่าสินค้าลดลง</w:t>
            </w:r>
          </w:p>
        </w:tc>
        <w:tc>
          <w:tcPr>
            <w:tcW w:w="1170" w:type="dxa"/>
            <w:vAlign w:val="bottom"/>
          </w:tcPr>
          <w:p w14:paraId="5F753C74" w14:textId="1BA95C9A" w:rsidR="00BC4F43" w:rsidRPr="00CC6D18" w:rsidRDefault="00BC4F43" w:rsidP="00BC4F4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1,81</w:t>
            </w:r>
            <w:r w:rsidR="006203F9" w:rsidRPr="00CC6D1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2F9D062F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6" w:type="dxa"/>
            <w:vAlign w:val="bottom"/>
          </w:tcPr>
          <w:p w14:paraId="3602FCF6" w14:textId="23B96D78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1,78</w:t>
            </w:r>
            <w:r w:rsidR="006203F9" w:rsidRPr="00CC6D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314" w:type="dxa"/>
            <w:vAlign w:val="bottom"/>
          </w:tcPr>
          <w:p w14:paraId="2BAF3293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dxa"/>
            <w:vAlign w:val="bottom"/>
          </w:tcPr>
          <w:p w14:paraId="7B33F6A2" w14:textId="523ED145" w:rsidR="00BC4F43" w:rsidRPr="00CC6D18" w:rsidRDefault="00BC4F43" w:rsidP="00DE1602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13899EC3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4C967DBB" w14:textId="7EC9EB02" w:rsidR="00BC4F43" w:rsidRPr="00CC6D18" w:rsidRDefault="00BC4F43" w:rsidP="00DE1602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44625656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B96EE32" w14:textId="272FA976" w:rsidR="00BC4F43" w:rsidRPr="00CC6D18" w:rsidRDefault="00BC4F43" w:rsidP="00BC4F4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3,603</w:t>
            </w:r>
          </w:p>
        </w:tc>
      </w:tr>
      <w:tr w:rsidR="00BC4F43" w:rsidRPr="00CC6D18" w14:paraId="1B19BD9F" w14:textId="77777777" w:rsidTr="00E46390">
        <w:tc>
          <w:tcPr>
            <w:tcW w:w="3534" w:type="dxa"/>
          </w:tcPr>
          <w:p w14:paraId="571E634E" w14:textId="3C7C6137" w:rsidR="00BC4F43" w:rsidRPr="00CC6D18" w:rsidRDefault="00BC4F43" w:rsidP="00BC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เงินให้กู้ยืมแก่บุคคลและกิจการที่เกี่ยวข้องกัน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3D48033" w14:textId="0D072FE0" w:rsidR="00BC4F43" w:rsidRPr="00CC6D18" w:rsidRDefault="00BC4F43" w:rsidP="00BC4F4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11,643</w:t>
            </w:r>
          </w:p>
        </w:tc>
        <w:tc>
          <w:tcPr>
            <w:tcW w:w="270" w:type="dxa"/>
            <w:vAlign w:val="bottom"/>
          </w:tcPr>
          <w:p w14:paraId="4A470EB3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6" w:type="dxa"/>
            <w:vAlign w:val="bottom"/>
          </w:tcPr>
          <w:p w14:paraId="230BD1A1" w14:textId="4B3FDCBD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(1,718)</w:t>
            </w:r>
          </w:p>
        </w:tc>
        <w:tc>
          <w:tcPr>
            <w:tcW w:w="314" w:type="dxa"/>
            <w:vAlign w:val="bottom"/>
          </w:tcPr>
          <w:p w14:paraId="1775D6D9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dxa"/>
            <w:vAlign w:val="bottom"/>
          </w:tcPr>
          <w:p w14:paraId="1EBFEFA4" w14:textId="4EEF35A8" w:rsidR="00BC4F43" w:rsidRPr="00CC6D18" w:rsidRDefault="00BC4F43" w:rsidP="00DE1602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445931E2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2CDB73A2" w14:textId="2349B4FF" w:rsidR="00BC4F43" w:rsidRPr="00CC6D18" w:rsidRDefault="00BC4F43" w:rsidP="00DE1602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79EFE118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29B4E5B" w14:textId="522030FC" w:rsidR="00BC4F43" w:rsidRPr="00CC6D18" w:rsidRDefault="00BC4F43" w:rsidP="00BC4F4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9,925</w:t>
            </w:r>
          </w:p>
        </w:tc>
      </w:tr>
      <w:tr w:rsidR="00BC4F43" w:rsidRPr="00CC6D18" w14:paraId="54B66EB3" w14:textId="77777777" w:rsidTr="00E46390">
        <w:tc>
          <w:tcPr>
            <w:tcW w:w="3534" w:type="dxa"/>
          </w:tcPr>
          <w:p w14:paraId="3F176535" w14:textId="1B78E4E6" w:rsidR="00BC4F43" w:rsidRPr="00CC6D18" w:rsidRDefault="00BC4F43" w:rsidP="00BC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2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ค่าเผื่อขาดทุนจากการด้อยค่าของสินทรัพย์</w:t>
            </w: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ที่ไม่ใช่สินทรัพย์ทางการเงิน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7F9275B8" w14:textId="2BDDCD47" w:rsidR="00BC4F43" w:rsidRPr="00CC6D18" w:rsidRDefault="00BC4F43" w:rsidP="00BC4F4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7,504</w:t>
            </w:r>
          </w:p>
        </w:tc>
        <w:tc>
          <w:tcPr>
            <w:tcW w:w="270" w:type="dxa"/>
            <w:vAlign w:val="bottom"/>
          </w:tcPr>
          <w:p w14:paraId="30BB2162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6" w:type="dxa"/>
            <w:vAlign w:val="bottom"/>
          </w:tcPr>
          <w:p w14:paraId="15FC8B17" w14:textId="5CDCB1F4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(396)</w:t>
            </w:r>
          </w:p>
        </w:tc>
        <w:tc>
          <w:tcPr>
            <w:tcW w:w="314" w:type="dxa"/>
            <w:vAlign w:val="bottom"/>
          </w:tcPr>
          <w:p w14:paraId="1470A6B5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dxa"/>
            <w:vAlign w:val="bottom"/>
          </w:tcPr>
          <w:p w14:paraId="40B82DD1" w14:textId="49EA55F5" w:rsidR="00BC4F43" w:rsidRPr="00CC6D18" w:rsidRDefault="00BC4F43" w:rsidP="00DE1602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74C29060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327662BB" w14:textId="5DB16B7C" w:rsidR="00BC4F43" w:rsidRPr="00CC6D18" w:rsidRDefault="00BC4F43" w:rsidP="00DE1602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02B65ECD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95FA129" w14:textId="7724F259" w:rsidR="00BC4F43" w:rsidRPr="00CC6D18" w:rsidRDefault="00BC4F43" w:rsidP="00BC4F4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7,108</w:t>
            </w:r>
          </w:p>
        </w:tc>
      </w:tr>
      <w:tr w:rsidR="00BC4F43" w:rsidRPr="00CC6D18" w14:paraId="61129BB1" w14:textId="77777777" w:rsidTr="00E46390">
        <w:tc>
          <w:tcPr>
            <w:tcW w:w="3534" w:type="dxa"/>
          </w:tcPr>
          <w:p w14:paraId="0B87062F" w14:textId="2702F1A1" w:rsidR="00BC4F43" w:rsidRPr="00CC6D18" w:rsidRDefault="00BC4F43" w:rsidP="00BC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170" w:type="dxa"/>
            <w:vAlign w:val="bottom"/>
          </w:tcPr>
          <w:p w14:paraId="5604E80E" w14:textId="4A5910D7" w:rsidR="00BC4F43" w:rsidRPr="00CC6D18" w:rsidRDefault="00BC4F43" w:rsidP="00BC4F4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510</w:t>
            </w:r>
          </w:p>
        </w:tc>
        <w:tc>
          <w:tcPr>
            <w:tcW w:w="270" w:type="dxa"/>
            <w:vAlign w:val="bottom"/>
          </w:tcPr>
          <w:p w14:paraId="154736A8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6" w:type="dxa"/>
            <w:vAlign w:val="bottom"/>
          </w:tcPr>
          <w:p w14:paraId="68088F24" w14:textId="19A3B502" w:rsidR="00BC4F43" w:rsidRPr="00CC6D18" w:rsidRDefault="00BC4F43" w:rsidP="00DE1602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2B683631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dxa"/>
            <w:vAlign w:val="bottom"/>
          </w:tcPr>
          <w:p w14:paraId="57F3AEAC" w14:textId="3DF06F5F" w:rsidR="00BC4F43" w:rsidRPr="00CC6D18" w:rsidRDefault="00BC4F43" w:rsidP="00DE1602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3A80D127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48F9A53B" w14:textId="7A754D82" w:rsidR="00BC4F43" w:rsidRPr="00CC6D18" w:rsidRDefault="00BC4F43" w:rsidP="00DE1602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2C44A100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FE14B4C" w14:textId="0D3CA4E2" w:rsidR="00BC4F43" w:rsidRPr="00CC6D18" w:rsidRDefault="00BC4F43" w:rsidP="00BC4F4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510</w:t>
            </w:r>
          </w:p>
        </w:tc>
      </w:tr>
      <w:tr w:rsidR="00BC4F43" w:rsidRPr="00CC6D18" w14:paraId="0690BE20" w14:textId="77777777" w:rsidTr="00E46390">
        <w:tc>
          <w:tcPr>
            <w:tcW w:w="3534" w:type="dxa"/>
          </w:tcPr>
          <w:p w14:paraId="67BB7E57" w14:textId="36FC7532" w:rsidR="00BC4F43" w:rsidRPr="00CC6D18" w:rsidRDefault="00BC4F43" w:rsidP="00BC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70" w:type="dxa"/>
            <w:vAlign w:val="bottom"/>
          </w:tcPr>
          <w:p w14:paraId="1EEAB2F6" w14:textId="5FB0E02E" w:rsidR="00BC4F43" w:rsidRPr="00CC6D18" w:rsidRDefault="00BC4F43" w:rsidP="00BC4F4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  <w:tc>
          <w:tcPr>
            <w:tcW w:w="270" w:type="dxa"/>
            <w:vAlign w:val="bottom"/>
          </w:tcPr>
          <w:p w14:paraId="2CE05BAA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6" w:type="dxa"/>
            <w:vAlign w:val="bottom"/>
          </w:tcPr>
          <w:p w14:paraId="3629497F" w14:textId="6A86C50E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314" w:type="dxa"/>
            <w:vAlign w:val="bottom"/>
          </w:tcPr>
          <w:p w14:paraId="68F56493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dxa"/>
            <w:vAlign w:val="bottom"/>
          </w:tcPr>
          <w:p w14:paraId="29205AA2" w14:textId="4BED6168" w:rsidR="00BC4F43" w:rsidRPr="00CC6D18" w:rsidRDefault="00BC4F43" w:rsidP="00DE1602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5941BCA9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2B4F8572" w14:textId="012B6FCA" w:rsidR="00BC4F43" w:rsidRPr="00CC6D18" w:rsidRDefault="00BC4F43" w:rsidP="00DE1602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24BF31B8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5E32860" w14:textId="0608090B" w:rsidR="00BC4F43" w:rsidRPr="00CC6D18" w:rsidRDefault="00BC4F43" w:rsidP="00BC4F4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</w:tr>
      <w:tr w:rsidR="00BC4F43" w:rsidRPr="00CC6D18" w14:paraId="1705B05F" w14:textId="77777777" w:rsidTr="00E46390">
        <w:tc>
          <w:tcPr>
            <w:tcW w:w="3534" w:type="dxa"/>
          </w:tcPr>
          <w:p w14:paraId="678EFF28" w14:textId="0E28D27D" w:rsidR="00BC4F43" w:rsidRPr="00CC6D18" w:rsidRDefault="00BC4F43" w:rsidP="00BC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รายได้รอการตัดบัญชี</w:t>
            </w:r>
          </w:p>
        </w:tc>
        <w:tc>
          <w:tcPr>
            <w:tcW w:w="1170" w:type="dxa"/>
            <w:vAlign w:val="bottom"/>
          </w:tcPr>
          <w:p w14:paraId="73DF8722" w14:textId="3B0627C0" w:rsidR="00BC4F43" w:rsidRPr="00CC6D18" w:rsidRDefault="00BC4F43" w:rsidP="00BC4F4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70" w:type="dxa"/>
            <w:vAlign w:val="bottom"/>
          </w:tcPr>
          <w:p w14:paraId="615008E1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6" w:type="dxa"/>
            <w:vAlign w:val="bottom"/>
          </w:tcPr>
          <w:p w14:paraId="56717E5F" w14:textId="2B1E1E29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  <w:tc>
          <w:tcPr>
            <w:tcW w:w="314" w:type="dxa"/>
            <w:vAlign w:val="bottom"/>
          </w:tcPr>
          <w:p w14:paraId="5B09EC29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dxa"/>
            <w:vAlign w:val="bottom"/>
          </w:tcPr>
          <w:p w14:paraId="26B5BF15" w14:textId="6CBEC113" w:rsidR="00BC4F43" w:rsidRPr="00CC6D18" w:rsidRDefault="00BC4F43" w:rsidP="00DE1602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25704878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2EC43196" w14:textId="7A6C39B9" w:rsidR="00BC4F43" w:rsidRPr="00CC6D18" w:rsidRDefault="00BC4F43" w:rsidP="00DE1602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37AF0DA0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1AA8D90" w14:textId="7D4FAE81" w:rsidR="00BC4F43" w:rsidRPr="00CC6D18" w:rsidRDefault="00BC4F43" w:rsidP="000C4EA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C4F43" w:rsidRPr="00CC6D18" w14:paraId="5774658B" w14:textId="77777777" w:rsidTr="00E46390">
        <w:tc>
          <w:tcPr>
            <w:tcW w:w="3534" w:type="dxa"/>
          </w:tcPr>
          <w:p w14:paraId="761FB1BE" w14:textId="4F1FB849" w:rsidR="00BC4F43" w:rsidRPr="00CC6D18" w:rsidRDefault="00BC4F43" w:rsidP="00BC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ค่าใช้จ่ายรอการตัดบัญชี</w:t>
            </w:r>
          </w:p>
        </w:tc>
        <w:tc>
          <w:tcPr>
            <w:tcW w:w="1170" w:type="dxa"/>
            <w:vAlign w:val="bottom"/>
          </w:tcPr>
          <w:p w14:paraId="38F2B2D2" w14:textId="762FD108" w:rsidR="00BC4F43" w:rsidRPr="00CC6D18" w:rsidRDefault="00BC4F43" w:rsidP="00DE160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1C2F23D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6" w:type="dxa"/>
            <w:vAlign w:val="bottom"/>
          </w:tcPr>
          <w:p w14:paraId="3ED3E0BB" w14:textId="3B9A5174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314" w:type="dxa"/>
            <w:vAlign w:val="bottom"/>
          </w:tcPr>
          <w:p w14:paraId="61614637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dxa"/>
            <w:vAlign w:val="bottom"/>
          </w:tcPr>
          <w:p w14:paraId="6BCF957A" w14:textId="6D01DE20" w:rsidR="00BC4F43" w:rsidRPr="00CC6D18" w:rsidRDefault="00BC4F43" w:rsidP="00DE1602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15A65FEF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4E6E4B27" w14:textId="24EF67E5" w:rsidR="00BC4F43" w:rsidRPr="00CC6D18" w:rsidRDefault="00BC4F43" w:rsidP="00DE1602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78460011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7D7168" w14:textId="497AD37B" w:rsidR="00BC4F43" w:rsidRPr="00CC6D18" w:rsidRDefault="00BC4F43" w:rsidP="00BC4F4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</w:tr>
      <w:tr w:rsidR="00BC4F43" w:rsidRPr="00CC6D18" w14:paraId="6282A99B" w14:textId="77777777" w:rsidTr="00E46390">
        <w:tc>
          <w:tcPr>
            <w:tcW w:w="3534" w:type="dxa"/>
          </w:tcPr>
          <w:p w14:paraId="77C6FD11" w14:textId="08EB7AA4" w:rsidR="00BC4F43" w:rsidRPr="00CC6D18" w:rsidRDefault="00BC4F43" w:rsidP="00BC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2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  <w:r w:rsidRPr="00CC6D18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</w:t>
            </w: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D04959" w:rsidRPr="00CC6D1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</w:t>
            </w: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170" w:type="dxa"/>
            <w:vAlign w:val="bottom"/>
          </w:tcPr>
          <w:p w14:paraId="27E76366" w14:textId="3C5DE0C1" w:rsidR="00BC4F43" w:rsidRPr="00CC6D18" w:rsidRDefault="00BC4F43" w:rsidP="00BC4F4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2,165</w:t>
            </w:r>
          </w:p>
        </w:tc>
        <w:tc>
          <w:tcPr>
            <w:tcW w:w="270" w:type="dxa"/>
            <w:vAlign w:val="bottom"/>
          </w:tcPr>
          <w:p w14:paraId="72DCFB05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6" w:type="dxa"/>
            <w:vAlign w:val="bottom"/>
          </w:tcPr>
          <w:p w14:paraId="2296ED26" w14:textId="3C410DA9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268</w:t>
            </w:r>
          </w:p>
        </w:tc>
        <w:tc>
          <w:tcPr>
            <w:tcW w:w="314" w:type="dxa"/>
            <w:vAlign w:val="bottom"/>
          </w:tcPr>
          <w:p w14:paraId="131487E0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dxa"/>
            <w:vAlign w:val="bottom"/>
          </w:tcPr>
          <w:p w14:paraId="15AD5147" w14:textId="6AA22B14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314" w:type="dxa"/>
            <w:vAlign w:val="bottom"/>
          </w:tcPr>
          <w:p w14:paraId="3513CD69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642331AF" w14:textId="0F717A9C" w:rsidR="00BC4F43" w:rsidRPr="00CC6D18" w:rsidRDefault="00BC4F43" w:rsidP="00DE1602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3535F133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172F735" w14:textId="5AB4D65D" w:rsidR="00BC4F43" w:rsidRPr="00CC6D18" w:rsidRDefault="00BC4F43" w:rsidP="00BC4F4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2,695</w:t>
            </w:r>
          </w:p>
        </w:tc>
      </w:tr>
      <w:tr w:rsidR="00BC4F43" w:rsidRPr="00CC6D18" w14:paraId="15F17947" w14:textId="77777777" w:rsidTr="00E46390">
        <w:tc>
          <w:tcPr>
            <w:tcW w:w="3534" w:type="dxa"/>
          </w:tcPr>
          <w:p w14:paraId="537EA594" w14:textId="61915AC3" w:rsidR="00BC4F43" w:rsidRPr="00CC6D18" w:rsidRDefault="00BC4F43" w:rsidP="00BC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2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ผลต่างจากการรวมธุรกิจ</w:t>
            </w: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D04959" w:rsidRPr="00CC6D18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ภายใต้</w:t>
            </w: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การควบคุมเดียวกัน</w:t>
            </w:r>
          </w:p>
        </w:tc>
        <w:tc>
          <w:tcPr>
            <w:tcW w:w="1170" w:type="dxa"/>
            <w:vAlign w:val="bottom"/>
          </w:tcPr>
          <w:p w14:paraId="3CA3118E" w14:textId="76025206" w:rsidR="00BC4F43" w:rsidRPr="00CC6D18" w:rsidRDefault="00BC4F43" w:rsidP="00BC4F4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1,524</w:t>
            </w:r>
          </w:p>
        </w:tc>
        <w:tc>
          <w:tcPr>
            <w:tcW w:w="270" w:type="dxa"/>
            <w:vAlign w:val="bottom"/>
          </w:tcPr>
          <w:p w14:paraId="56E558EA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6" w:type="dxa"/>
            <w:vAlign w:val="bottom"/>
          </w:tcPr>
          <w:p w14:paraId="3790EB2A" w14:textId="2DFBD660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(169)</w:t>
            </w:r>
          </w:p>
        </w:tc>
        <w:tc>
          <w:tcPr>
            <w:tcW w:w="314" w:type="dxa"/>
            <w:vAlign w:val="bottom"/>
          </w:tcPr>
          <w:p w14:paraId="4D9A8226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dxa"/>
            <w:vAlign w:val="bottom"/>
          </w:tcPr>
          <w:p w14:paraId="3B7FC81E" w14:textId="6A5B7BA0" w:rsidR="00BC4F43" w:rsidRPr="00CC6D18" w:rsidRDefault="00BC4F43" w:rsidP="00DE1602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302CF859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7605D094" w14:textId="0F7971EA" w:rsidR="00BC4F43" w:rsidRPr="00CC6D18" w:rsidRDefault="00BC4F43" w:rsidP="00DE1602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581FBAAC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4492A88" w14:textId="53B54BA8" w:rsidR="00BC4F43" w:rsidRPr="00CC6D18" w:rsidRDefault="00BC4F43" w:rsidP="00BC4F4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1,355</w:t>
            </w:r>
          </w:p>
        </w:tc>
      </w:tr>
      <w:tr w:rsidR="00BC4F43" w:rsidRPr="00CC6D18" w14:paraId="41E3AB62" w14:textId="77777777" w:rsidTr="00E46390">
        <w:tc>
          <w:tcPr>
            <w:tcW w:w="3534" w:type="dxa"/>
          </w:tcPr>
          <w:p w14:paraId="32D06E0B" w14:textId="16F3AE6A" w:rsidR="00BC4F43" w:rsidRPr="00CC6D18" w:rsidRDefault="00BC4F43" w:rsidP="00BC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11A5D56" w14:textId="2EBEC30D" w:rsidR="00BC4F43" w:rsidRPr="00CC6D18" w:rsidRDefault="00BC4F43" w:rsidP="00BC4F4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6203F9" w:rsidRPr="00CC6D1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6B7B6EB4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6" w:type="dxa"/>
            <w:tcBorders>
              <w:bottom w:val="single" w:sz="4" w:space="0" w:color="auto"/>
            </w:tcBorders>
            <w:vAlign w:val="bottom"/>
          </w:tcPr>
          <w:p w14:paraId="7952CDA6" w14:textId="24EDE680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3,04</w:t>
            </w:r>
            <w:r w:rsidR="006203F9" w:rsidRPr="00CC6D1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314" w:type="dxa"/>
            <w:vAlign w:val="bottom"/>
          </w:tcPr>
          <w:p w14:paraId="78A85203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vAlign w:val="bottom"/>
          </w:tcPr>
          <w:p w14:paraId="6C5F2EE7" w14:textId="52A28F67" w:rsidR="00BC4F43" w:rsidRPr="00CC6D18" w:rsidRDefault="00BC4F43" w:rsidP="00DE1602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1A9750D3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3B8FB92D" w14:textId="4113DD2C" w:rsidR="00BC4F43" w:rsidRPr="00CC6D18" w:rsidRDefault="00BC4F43" w:rsidP="00DE1602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13BFC0FA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E5AF131" w14:textId="2DCB9598" w:rsidR="00BC4F43" w:rsidRPr="00CC6D18" w:rsidRDefault="00BC4F43" w:rsidP="00BC4F4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3,52</w:t>
            </w:r>
            <w:r w:rsidR="005D518A" w:rsidRPr="00CC6D1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BC4F43" w:rsidRPr="00CC6D18" w14:paraId="4ACAF162" w14:textId="77777777" w:rsidTr="00E46390">
        <w:tc>
          <w:tcPr>
            <w:tcW w:w="3534" w:type="dxa"/>
          </w:tcPr>
          <w:p w14:paraId="2853B740" w14:textId="1CCB699B" w:rsidR="00BC4F43" w:rsidRPr="00CC6D18" w:rsidRDefault="00BC4F43" w:rsidP="00BC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9D5E9" w14:textId="38A81947" w:rsidR="00BC4F43" w:rsidRPr="00CC6D18" w:rsidRDefault="00BC4F43" w:rsidP="00BC4F4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31,04</w:t>
            </w:r>
            <w:r w:rsidR="005D518A"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4480264F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4A764D" w14:textId="13341561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980</w:t>
            </w:r>
          </w:p>
        </w:tc>
        <w:tc>
          <w:tcPr>
            <w:tcW w:w="314" w:type="dxa"/>
            <w:vAlign w:val="bottom"/>
          </w:tcPr>
          <w:p w14:paraId="5AA91407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724942" w14:textId="7E5945E6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262</w:t>
            </w:r>
          </w:p>
        </w:tc>
        <w:tc>
          <w:tcPr>
            <w:tcW w:w="314" w:type="dxa"/>
            <w:vAlign w:val="bottom"/>
          </w:tcPr>
          <w:p w14:paraId="727124FE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35210E" w14:textId="3218BF8C" w:rsidR="00BC4F43" w:rsidRPr="00CC6D18" w:rsidRDefault="00BC4F43" w:rsidP="00DE1602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2D41FD57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0B19E" w14:textId="2969FD0B" w:rsidR="00BC4F43" w:rsidRPr="00CC6D18" w:rsidRDefault="00BC4F43" w:rsidP="00BC4F4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32,28</w:t>
            </w:r>
            <w:r w:rsidR="005D518A"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  <w:tr w:rsidR="00BC4F43" w:rsidRPr="00CC6D18" w14:paraId="2FBAA99F" w14:textId="77777777" w:rsidTr="00E46390">
        <w:trPr>
          <w:trHeight w:val="40"/>
        </w:trPr>
        <w:tc>
          <w:tcPr>
            <w:tcW w:w="3534" w:type="dxa"/>
          </w:tcPr>
          <w:p w14:paraId="055F5E0A" w14:textId="77777777" w:rsidR="00BC4F43" w:rsidRPr="00CC6D18" w:rsidRDefault="00BC4F43" w:rsidP="0082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ind w:right="-79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6A746FA" w14:textId="77777777" w:rsidR="00BC4F43" w:rsidRPr="00CC6D18" w:rsidRDefault="00BC4F43" w:rsidP="00823DC0">
            <w:pPr>
              <w:pStyle w:val="acctfourfigures"/>
              <w:tabs>
                <w:tab w:val="clear" w:pos="765"/>
                <w:tab w:val="decimal" w:pos="875"/>
              </w:tabs>
              <w:spacing w:line="20" w:lineRule="atLeast"/>
              <w:ind w:right="-73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4A5AB824" w14:textId="77777777" w:rsidR="00BC4F43" w:rsidRPr="00CC6D18" w:rsidRDefault="00BC4F43" w:rsidP="00823DC0">
            <w:pPr>
              <w:pStyle w:val="acctfourfigures"/>
              <w:tabs>
                <w:tab w:val="clear" w:pos="765"/>
                <w:tab w:val="decimal" w:pos="951"/>
              </w:tabs>
              <w:spacing w:line="20" w:lineRule="atLeast"/>
              <w:ind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766" w:type="dxa"/>
            <w:tcBorders>
              <w:top w:val="single" w:sz="4" w:space="0" w:color="auto"/>
            </w:tcBorders>
            <w:vAlign w:val="bottom"/>
          </w:tcPr>
          <w:p w14:paraId="15571652" w14:textId="77777777" w:rsidR="00BC4F43" w:rsidRPr="00CC6D18" w:rsidRDefault="00BC4F43" w:rsidP="00823DC0">
            <w:pPr>
              <w:pStyle w:val="acctfourfigures"/>
              <w:tabs>
                <w:tab w:val="clear" w:pos="765"/>
                <w:tab w:val="decimal" w:pos="684"/>
              </w:tabs>
              <w:spacing w:line="20" w:lineRule="atLeast"/>
              <w:ind w:right="-9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314" w:type="dxa"/>
            <w:vAlign w:val="bottom"/>
          </w:tcPr>
          <w:p w14:paraId="49000814" w14:textId="77777777" w:rsidR="00BC4F43" w:rsidRPr="00CC6D18" w:rsidRDefault="00BC4F43" w:rsidP="00823DC0">
            <w:pPr>
              <w:pStyle w:val="acctfourfigures"/>
              <w:tabs>
                <w:tab w:val="clear" w:pos="765"/>
                <w:tab w:val="decimal" w:pos="951"/>
              </w:tabs>
              <w:spacing w:line="20" w:lineRule="atLeast"/>
              <w:ind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vAlign w:val="bottom"/>
          </w:tcPr>
          <w:p w14:paraId="2142BB43" w14:textId="77777777" w:rsidR="00BC4F43" w:rsidRPr="00CC6D18" w:rsidRDefault="00BC4F43" w:rsidP="00823DC0">
            <w:pPr>
              <w:pStyle w:val="acctfourfigures"/>
              <w:tabs>
                <w:tab w:val="clear" w:pos="765"/>
                <w:tab w:val="decimal" w:pos="684"/>
              </w:tabs>
              <w:spacing w:line="20" w:lineRule="atLeast"/>
              <w:ind w:right="-9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314" w:type="dxa"/>
            <w:vAlign w:val="bottom"/>
          </w:tcPr>
          <w:p w14:paraId="1816C492" w14:textId="77777777" w:rsidR="00BC4F43" w:rsidRPr="00CC6D18" w:rsidRDefault="00BC4F43" w:rsidP="00823DC0">
            <w:pPr>
              <w:pStyle w:val="acctfourfigures"/>
              <w:tabs>
                <w:tab w:val="clear" w:pos="765"/>
                <w:tab w:val="decimal" w:pos="633"/>
              </w:tabs>
              <w:spacing w:line="20" w:lineRule="atLeast"/>
              <w:ind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vAlign w:val="bottom"/>
          </w:tcPr>
          <w:p w14:paraId="576433F5" w14:textId="77777777" w:rsidR="00BC4F43" w:rsidRPr="00CC6D18" w:rsidRDefault="00BC4F43" w:rsidP="00823DC0">
            <w:pPr>
              <w:pStyle w:val="acctfourfigures"/>
              <w:tabs>
                <w:tab w:val="clear" w:pos="765"/>
                <w:tab w:val="decimal" w:pos="440"/>
              </w:tabs>
              <w:spacing w:line="20" w:lineRule="atLeast"/>
              <w:ind w:right="-73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314" w:type="dxa"/>
            <w:vAlign w:val="bottom"/>
          </w:tcPr>
          <w:p w14:paraId="3A2A2C4D" w14:textId="77777777" w:rsidR="00BC4F43" w:rsidRPr="00CC6D18" w:rsidRDefault="00BC4F43" w:rsidP="00823DC0">
            <w:pPr>
              <w:pStyle w:val="acctfourfigures"/>
              <w:tabs>
                <w:tab w:val="clear" w:pos="765"/>
                <w:tab w:val="decimal" w:pos="684"/>
              </w:tabs>
              <w:spacing w:line="20" w:lineRule="atLeast"/>
              <w:ind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EF247D5" w14:textId="77777777" w:rsidR="00BC4F43" w:rsidRPr="00CC6D18" w:rsidRDefault="00BC4F43" w:rsidP="00823DC0">
            <w:pPr>
              <w:pStyle w:val="acctfourfigures"/>
              <w:tabs>
                <w:tab w:val="clear" w:pos="765"/>
                <w:tab w:val="decimal" w:pos="907"/>
              </w:tabs>
              <w:spacing w:line="20" w:lineRule="atLeast"/>
              <w:ind w:right="-9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BC4F43" w:rsidRPr="00CC6D18" w14:paraId="189BECB7" w14:textId="77777777" w:rsidTr="00E46390">
        <w:tc>
          <w:tcPr>
            <w:tcW w:w="3534" w:type="dxa"/>
          </w:tcPr>
          <w:p w14:paraId="23A81D98" w14:textId="5E919113" w:rsidR="00BC4F43" w:rsidRPr="00CC6D18" w:rsidRDefault="00BC4F43" w:rsidP="00BC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03841681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D6014DF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6" w:type="dxa"/>
            <w:vAlign w:val="bottom"/>
          </w:tcPr>
          <w:p w14:paraId="6A0DB030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" w:type="dxa"/>
            <w:vAlign w:val="bottom"/>
          </w:tcPr>
          <w:p w14:paraId="2A2D00F9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dxa"/>
            <w:vAlign w:val="bottom"/>
          </w:tcPr>
          <w:p w14:paraId="1B8B1AA3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" w:type="dxa"/>
            <w:vAlign w:val="bottom"/>
          </w:tcPr>
          <w:p w14:paraId="4289B24F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412696A0" w14:textId="77777777" w:rsidR="00BC4F43" w:rsidRPr="00CC6D18" w:rsidRDefault="00BC4F43" w:rsidP="00DE1602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" w:type="dxa"/>
            <w:vAlign w:val="bottom"/>
          </w:tcPr>
          <w:p w14:paraId="006D4DEC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530962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4F43" w:rsidRPr="00CC6D18" w14:paraId="5FF84827" w14:textId="77777777" w:rsidTr="00E46390">
        <w:tc>
          <w:tcPr>
            <w:tcW w:w="3534" w:type="dxa"/>
          </w:tcPr>
          <w:p w14:paraId="7BCB0305" w14:textId="1FC04832" w:rsidR="00BC4F43" w:rsidRPr="00CC6D18" w:rsidRDefault="00BC4F43" w:rsidP="00BC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170" w:type="dxa"/>
            <w:vAlign w:val="bottom"/>
          </w:tcPr>
          <w:p w14:paraId="363FDF90" w14:textId="5FE09591" w:rsidR="00BC4F43" w:rsidRPr="00CC6D18" w:rsidRDefault="00BC4F43" w:rsidP="00BC4F4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(1,351)</w:t>
            </w:r>
          </w:p>
        </w:tc>
        <w:tc>
          <w:tcPr>
            <w:tcW w:w="270" w:type="dxa"/>
            <w:vAlign w:val="bottom"/>
          </w:tcPr>
          <w:p w14:paraId="4B705DD2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6" w:type="dxa"/>
            <w:vAlign w:val="bottom"/>
          </w:tcPr>
          <w:p w14:paraId="30CC1835" w14:textId="76BB812B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353</w:t>
            </w:r>
          </w:p>
        </w:tc>
        <w:tc>
          <w:tcPr>
            <w:tcW w:w="314" w:type="dxa"/>
            <w:vAlign w:val="bottom"/>
          </w:tcPr>
          <w:p w14:paraId="20C977B5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dxa"/>
            <w:vAlign w:val="bottom"/>
          </w:tcPr>
          <w:p w14:paraId="6C02150C" w14:textId="6DB880DC" w:rsidR="00BC4F43" w:rsidRPr="00CC6D18" w:rsidRDefault="00BC4F43" w:rsidP="00DE1602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26EE5357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580EA255" w14:textId="5A3475CD" w:rsidR="00BC4F43" w:rsidRPr="00CC6D18" w:rsidRDefault="00BC4F43" w:rsidP="00DE1602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44768E51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33E816F" w14:textId="3D1B04A8" w:rsidR="00BC4F43" w:rsidRPr="00CC6D18" w:rsidRDefault="00BC4F43" w:rsidP="000C4EA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(998)</w:t>
            </w:r>
          </w:p>
        </w:tc>
      </w:tr>
      <w:tr w:rsidR="00BC4F43" w:rsidRPr="00CC6D18" w14:paraId="33E06ACD" w14:textId="77777777" w:rsidTr="00E46390">
        <w:tc>
          <w:tcPr>
            <w:tcW w:w="3534" w:type="dxa"/>
          </w:tcPr>
          <w:p w14:paraId="7A535426" w14:textId="2E9E5AEA" w:rsidR="00BC4F43" w:rsidRPr="00CC6D18" w:rsidRDefault="00BC4F43" w:rsidP="00BC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  <w:vAlign w:val="bottom"/>
          </w:tcPr>
          <w:p w14:paraId="69D0351B" w14:textId="45D6C3AD" w:rsidR="00BC4F43" w:rsidRPr="00CC6D18" w:rsidRDefault="00BC4F43" w:rsidP="00DE160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3923E06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6" w:type="dxa"/>
            <w:vAlign w:val="bottom"/>
          </w:tcPr>
          <w:p w14:paraId="4C6257A0" w14:textId="57CE2191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(62)</w:t>
            </w:r>
          </w:p>
        </w:tc>
        <w:tc>
          <w:tcPr>
            <w:tcW w:w="314" w:type="dxa"/>
            <w:vAlign w:val="bottom"/>
          </w:tcPr>
          <w:p w14:paraId="73C8813E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dxa"/>
            <w:vAlign w:val="bottom"/>
          </w:tcPr>
          <w:p w14:paraId="6E132BD8" w14:textId="2DE3F74B" w:rsidR="00BC4F43" w:rsidRPr="00CC6D18" w:rsidRDefault="00BC4F43" w:rsidP="00DE1602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7085F547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58A3C303" w14:textId="1D92B70A" w:rsidR="00BC4F43" w:rsidRPr="00CC6D18" w:rsidRDefault="00BC4F43" w:rsidP="00DE1602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1D7D1D0A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3CFBF07" w14:textId="186635EA" w:rsidR="00BC4F43" w:rsidRPr="00CC6D18" w:rsidRDefault="00BC4F43" w:rsidP="00BC4F4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(62)</w:t>
            </w:r>
          </w:p>
        </w:tc>
      </w:tr>
      <w:tr w:rsidR="00BC4F43" w:rsidRPr="00CC6D18" w14:paraId="098CF821" w14:textId="77777777" w:rsidTr="00E46390">
        <w:tc>
          <w:tcPr>
            <w:tcW w:w="3534" w:type="dxa"/>
          </w:tcPr>
          <w:p w14:paraId="142F8B6A" w14:textId="0C12980E" w:rsidR="00BC4F43" w:rsidRPr="00CC6D18" w:rsidRDefault="00BC4F43" w:rsidP="00BC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สินทรัพย์ต้นทุนของสัญญา</w:t>
            </w:r>
          </w:p>
        </w:tc>
        <w:tc>
          <w:tcPr>
            <w:tcW w:w="1170" w:type="dxa"/>
            <w:vAlign w:val="bottom"/>
          </w:tcPr>
          <w:p w14:paraId="7F041774" w14:textId="3EE59C34" w:rsidR="00BC4F43" w:rsidRPr="00CC6D18" w:rsidRDefault="00BC4F43" w:rsidP="00BC4F4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(92)</w:t>
            </w:r>
          </w:p>
        </w:tc>
        <w:tc>
          <w:tcPr>
            <w:tcW w:w="270" w:type="dxa"/>
            <w:vAlign w:val="bottom"/>
          </w:tcPr>
          <w:p w14:paraId="5B04B4F3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6" w:type="dxa"/>
            <w:vAlign w:val="bottom"/>
          </w:tcPr>
          <w:p w14:paraId="5E9EB933" w14:textId="19EA8D65" w:rsidR="00BC4F43" w:rsidRPr="00CC6D18" w:rsidRDefault="00BC4F43" w:rsidP="00DE1602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0A33BB16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dxa"/>
            <w:vAlign w:val="bottom"/>
          </w:tcPr>
          <w:p w14:paraId="7D9D017F" w14:textId="2084B65A" w:rsidR="00BC4F43" w:rsidRPr="00CC6D18" w:rsidRDefault="00BC4F43" w:rsidP="00DE1602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0B4F626C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2FFAF68B" w14:textId="1E546B9F" w:rsidR="00BC4F43" w:rsidRPr="00CC6D18" w:rsidRDefault="00BC4F43" w:rsidP="00DE1602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49D0FC13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1634CFA" w14:textId="6910A39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(92)</w:t>
            </w:r>
          </w:p>
        </w:tc>
      </w:tr>
      <w:tr w:rsidR="00BC4F43" w:rsidRPr="00CC6D18" w14:paraId="62A2E30C" w14:textId="77777777" w:rsidTr="00E46390">
        <w:tc>
          <w:tcPr>
            <w:tcW w:w="3534" w:type="dxa"/>
          </w:tcPr>
          <w:p w14:paraId="3E1D4214" w14:textId="40600AC8" w:rsidR="00BC4F43" w:rsidRPr="00CC6D18" w:rsidRDefault="00BC4F43" w:rsidP="00BC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ค่าใช้จ่ายรอการตัดบัญชี</w:t>
            </w:r>
          </w:p>
        </w:tc>
        <w:tc>
          <w:tcPr>
            <w:tcW w:w="1170" w:type="dxa"/>
            <w:vAlign w:val="bottom"/>
          </w:tcPr>
          <w:p w14:paraId="037CC21A" w14:textId="16B3F43B" w:rsidR="00BC4F43" w:rsidRPr="00CC6D18" w:rsidRDefault="00BC4F43" w:rsidP="00BC4F4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(13)</w:t>
            </w:r>
          </w:p>
        </w:tc>
        <w:tc>
          <w:tcPr>
            <w:tcW w:w="270" w:type="dxa"/>
            <w:vAlign w:val="bottom"/>
          </w:tcPr>
          <w:p w14:paraId="642F01D6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6" w:type="dxa"/>
            <w:vAlign w:val="bottom"/>
          </w:tcPr>
          <w:p w14:paraId="7A6656E4" w14:textId="50CA818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314" w:type="dxa"/>
            <w:vAlign w:val="bottom"/>
          </w:tcPr>
          <w:p w14:paraId="4320551A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dxa"/>
            <w:vAlign w:val="bottom"/>
          </w:tcPr>
          <w:p w14:paraId="4A6D8C0E" w14:textId="27B16CD5" w:rsidR="00BC4F43" w:rsidRPr="00CC6D18" w:rsidRDefault="00BC4F43" w:rsidP="00DE1602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67A2C51B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074E63AC" w14:textId="5CA8F873" w:rsidR="00BC4F43" w:rsidRPr="00CC6D18" w:rsidRDefault="00BC4F43" w:rsidP="00DE1602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655263EC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4D0358B" w14:textId="3E60D5CF" w:rsidR="00BC4F43" w:rsidRPr="00CC6D18" w:rsidRDefault="00BC4F43" w:rsidP="000C4EA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C4F43" w:rsidRPr="00CC6D18" w14:paraId="5D4D24D8" w14:textId="77777777" w:rsidTr="00E46390">
        <w:tc>
          <w:tcPr>
            <w:tcW w:w="3534" w:type="dxa"/>
          </w:tcPr>
          <w:p w14:paraId="568F9F94" w14:textId="3F8A6F40" w:rsidR="00BC4F43" w:rsidRPr="00CC6D18" w:rsidRDefault="00BC4F43" w:rsidP="00BC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EE9DF6F" w14:textId="195A28EE" w:rsidR="00BC4F43" w:rsidRPr="00CC6D18" w:rsidRDefault="00BC4F43" w:rsidP="00BC4F4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(1,345)</w:t>
            </w:r>
          </w:p>
        </w:tc>
        <w:tc>
          <w:tcPr>
            <w:tcW w:w="270" w:type="dxa"/>
            <w:vAlign w:val="bottom"/>
          </w:tcPr>
          <w:p w14:paraId="4D2D8A07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6" w:type="dxa"/>
            <w:tcBorders>
              <w:bottom w:val="single" w:sz="4" w:space="0" w:color="auto"/>
            </w:tcBorders>
            <w:vAlign w:val="bottom"/>
          </w:tcPr>
          <w:p w14:paraId="67150D2D" w14:textId="7C213C5A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448</w:t>
            </w:r>
          </w:p>
        </w:tc>
        <w:tc>
          <w:tcPr>
            <w:tcW w:w="314" w:type="dxa"/>
            <w:vAlign w:val="bottom"/>
          </w:tcPr>
          <w:p w14:paraId="2DA760FF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vAlign w:val="bottom"/>
          </w:tcPr>
          <w:p w14:paraId="0940F4D3" w14:textId="59504225" w:rsidR="00BC4F43" w:rsidRPr="00CC6D18" w:rsidRDefault="00BC4F43" w:rsidP="00DE1602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1BFD027E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0BCA83B4" w14:textId="770674A2" w:rsidR="00BC4F43" w:rsidRPr="00CC6D18" w:rsidRDefault="00BC4F43" w:rsidP="00DE1602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732B5698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0A60CFD" w14:textId="68E527B2" w:rsidR="00BC4F43" w:rsidRPr="00CC6D18" w:rsidRDefault="00BC4F43" w:rsidP="00BC4F4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(897)</w:t>
            </w:r>
          </w:p>
        </w:tc>
      </w:tr>
      <w:tr w:rsidR="00BC4F43" w:rsidRPr="00CC6D18" w14:paraId="17211E48" w14:textId="77777777" w:rsidTr="00E46390">
        <w:tc>
          <w:tcPr>
            <w:tcW w:w="3534" w:type="dxa"/>
          </w:tcPr>
          <w:p w14:paraId="371E0D7E" w14:textId="7525D380" w:rsidR="00BC4F43" w:rsidRPr="00CC6D18" w:rsidRDefault="00BC4F43" w:rsidP="00BC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863D5" w14:textId="7A131A68" w:rsidR="00BC4F43" w:rsidRPr="00CC6D18" w:rsidRDefault="00BC4F43" w:rsidP="00BC4F4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(2,801)</w:t>
            </w:r>
          </w:p>
        </w:tc>
        <w:tc>
          <w:tcPr>
            <w:tcW w:w="270" w:type="dxa"/>
            <w:vAlign w:val="bottom"/>
          </w:tcPr>
          <w:p w14:paraId="521A99AD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65DA2" w14:textId="7C4C094C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752</w:t>
            </w:r>
          </w:p>
        </w:tc>
        <w:tc>
          <w:tcPr>
            <w:tcW w:w="314" w:type="dxa"/>
            <w:vAlign w:val="bottom"/>
          </w:tcPr>
          <w:p w14:paraId="7AC2FD3E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A3B38" w14:textId="4DB559F8" w:rsidR="00BC4F43" w:rsidRPr="00CC6D18" w:rsidRDefault="00BC4F43" w:rsidP="00DE1602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5D3EAB62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8D0A7" w14:textId="41496752" w:rsidR="00BC4F43" w:rsidRPr="00CC6D18" w:rsidRDefault="00BC4F43" w:rsidP="00DE1602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7E796A36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C87C4" w14:textId="4E3920C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(2,049)</w:t>
            </w:r>
          </w:p>
        </w:tc>
      </w:tr>
      <w:tr w:rsidR="00BC4F43" w:rsidRPr="00CC6D18" w14:paraId="4CF61D58" w14:textId="77777777" w:rsidTr="00E46390">
        <w:tc>
          <w:tcPr>
            <w:tcW w:w="3534" w:type="dxa"/>
          </w:tcPr>
          <w:p w14:paraId="1C56CEB5" w14:textId="0FB6D252" w:rsidR="00BC4F43" w:rsidRPr="00CC6D18" w:rsidRDefault="00BC4F43" w:rsidP="00BC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944C7E0" w14:textId="332DFD52" w:rsidR="00BC4F43" w:rsidRPr="00CC6D18" w:rsidRDefault="00BC4F43" w:rsidP="00BC4F4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28,24</w:t>
            </w:r>
            <w:r w:rsidR="005D518A"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6EB4B935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6" w:type="dxa"/>
            <w:tcBorders>
              <w:bottom w:val="double" w:sz="4" w:space="0" w:color="auto"/>
            </w:tcBorders>
            <w:vAlign w:val="bottom"/>
          </w:tcPr>
          <w:p w14:paraId="2632287B" w14:textId="1EE7708D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1,732</w:t>
            </w:r>
          </w:p>
        </w:tc>
        <w:tc>
          <w:tcPr>
            <w:tcW w:w="314" w:type="dxa"/>
            <w:vAlign w:val="bottom"/>
          </w:tcPr>
          <w:p w14:paraId="6D47C4D5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dxa"/>
            <w:tcBorders>
              <w:bottom w:val="double" w:sz="4" w:space="0" w:color="auto"/>
            </w:tcBorders>
            <w:vAlign w:val="bottom"/>
          </w:tcPr>
          <w:p w14:paraId="75570A86" w14:textId="644FD733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262</w:t>
            </w:r>
          </w:p>
        </w:tc>
        <w:tc>
          <w:tcPr>
            <w:tcW w:w="314" w:type="dxa"/>
            <w:vAlign w:val="bottom"/>
          </w:tcPr>
          <w:p w14:paraId="273BAD4B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8" w:type="dxa"/>
            <w:tcBorders>
              <w:bottom w:val="double" w:sz="4" w:space="0" w:color="auto"/>
            </w:tcBorders>
            <w:vAlign w:val="bottom"/>
          </w:tcPr>
          <w:p w14:paraId="5D9CADF3" w14:textId="65FF99AA" w:rsidR="00BC4F43" w:rsidRPr="00CC6D18" w:rsidRDefault="00BC4F43" w:rsidP="00DE1602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14" w:type="dxa"/>
            <w:vAlign w:val="bottom"/>
          </w:tcPr>
          <w:p w14:paraId="5ECA2C40" w14:textId="77777777" w:rsidR="00BC4F43" w:rsidRPr="00CC6D18" w:rsidRDefault="00BC4F43" w:rsidP="00BC4F4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D107F73" w14:textId="0F91BF02" w:rsidR="00BC4F43" w:rsidRPr="00CC6D18" w:rsidRDefault="00BC4F43" w:rsidP="000C4EA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30,2</w:t>
            </w:r>
            <w:r w:rsidR="005D518A"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</w:p>
        </w:tc>
      </w:tr>
    </w:tbl>
    <w:p w14:paraId="6F2D9D39" w14:textId="77777777" w:rsidR="0066025E" w:rsidRPr="00CC6D18" w:rsidRDefault="0066025E" w:rsidP="00823DC0">
      <w:pPr>
        <w:spacing w:line="20" w:lineRule="atLeast"/>
        <w:rPr>
          <w:sz w:val="2"/>
          <w:szCs w:val="2"/>
        </w:rPr>
      </w:pPr>
    </w:p>
    <w:tbl>
      <w:tblPr>
        <w:tblW w:w="9364" w:type="dxa"/>
        <w:tblInd w:w="450" w:type="dxa"/>
        <w:tblBorders>
          <w:top w:val="dotted" w:sz="4" w:space="0" w:color="auto"/>
          <w:bottom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169"/>
        <w:gridCol w:w="258"/>
        <w:gridCol w:w="1363"/>
        <w:gridCol w:w="238"/>
        <w:gridCol w:w="1219"/>
        <w:gridCol w:w="281"/>
        <w:gridCol w:w="1146"/>
      </w:tblGrid>
      <w:tr w:rsidR="00CC672B" w:rsidRPr="00CC6D18" w14:paraId="45FF996D" w14:textId="77777777" w:rsidTr="0066025E">
        <w:trPr>
          <w:trHeight w:val="360"/>
          <w:tblHeader/>
        </w:trPr>
        <w:tc>
          <w:tcPr>
            <w:tcW w:w="3690" w:type="dxa"/>
            <w:tcBorders>
              <w:top w:val="nil"/>
            </w:tcBorders>
          </w:tcPr>
          <w:p w14:paraId="53CA89F0" w14:textId="77777777" w:rsidR="00CC672B" w:rsidRPr="00CC6D18" w:rsidRDefault="00CC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4" w:type="dxa"/>
            <w:gridSpan w:val="7"/>
            <w:tcBorders>
              <w:top w:val="nil"/>
            </w:tcBorders>
          </w:tcPr>
          <w:p w14:paraId="1C1AAA2F" w14:textId="2FA17CAC" w:rsidR="00CC672B" w:rsidRPr="00CC6D18" w:rsidRDefault="00CC6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CC6D1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C672B" w:rsidRPr="00CC6D18" w14:paraId="61AFA97F" w14:textId="77777777" w:rsidTr="0066025E">
        <w:trPr>
          <w:trHeight w:val="360"/>
          <w:tblHeader/>
        </w:trPr>
        <w:tc>
          <w:tcPr>
            <w:tcW w:w="3690" w:type="dxa"/>
            <w:tcBorders>
              <w:top w:val="nil"/>
            </w:tcBorders>
          </w:tcPr>
          <w:p w14:paraId="79ADC7F5" w14:textId="77777777" w:rsidR="00CC672B" w:rsidRPr="00CC6D18" w:rsidRDefault="00CC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nil"/>
            </w:tcBorders>
          </w:tcPr>
          <w:p w14:paraId="1ADCE849" w14:textId="77777777" w:rsidR="00CC672B" w:rsidRPr="00CC6D18" w:rsidRDefault="00CC6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8" w:type="dxa"/>
            <w:tcBorders>
              <w:top w:val="nil"/>
            </w:tcBorders>
          </w:tcPr>
          <w:p w14:paraId="27C7E9C0" w14:textId="77777777" w:rsidR="00CC672B" w:rsidRPr="00CC6D18" w:rsidRDefault="00CC6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20" w:type="dxa"/>
            <w:gridSpan w:val="3"/>
            <w:tcBorders>
              <w:top w:val="nil"/>
              <w:bottom w:val="nil"/>
            </w:tcBorders>
          </w:tcPr>
          <w:p w14:paraId="3B5F2B30" w14:textId="77777777" w:rsidR="00CC672B" w:rsidRPr="00CC6D18" w:rsidRDefault="00CC6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</w:p>
        </w:tc>
        <w:tc>
          <w:tcPr>
            <w:tcW w:w="1427" w:type="dxa"/>
            <w:gridSpan w:val="2"/>
            <w:tcBorders>
              <w:top w:val="nil"/>
              <w:bottom w:val="nil"/>
            </w:tcBorders>
          </w:tcPr>
          <w:p w14:paraId="4D08B25E" w14:textId="77777777" w:rsidR="00CC672B" w:rsidRPr="00CC6D18" w:rsidRDefault="00CC6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C672B" w:rsidRPr="00CC6D18" w14:paraId="4309B53E" w14:textId="77777777" w:rsidTr="0066025E">
        <w:trPr>
          <w:trHeight w:val="360"/>
          <w:tblHeader/>
        </w:trPr>
        <w:tc>
          <w:tcPr>
            <w:tcW w:w="3690" w:type="dxa"/>
            <w:tcBorders>
              <w:top w:val="nil"/>
            </w:tcBorders>
          </w:tcPr>
          <w:p w14:paraId="2B0655D0" w14:textId="77777777" w:rsidR="00CC672B" w:rsidRPr="00CC6D18" w:rsidRDefault="00CC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nil"/>
            </w:tcBorders>
          </w:tcPr>
          <w:p w14:paraId="2D16DCE3" w14:textId="0B7F89A8" w:rsidR="00CC672B" w:rsidRPr="00CC6D18" w:rsidRDefault="00CC6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8" w:type="dxa"/>
            <w:tcBorders>
              <w:top w:val="nil"/>
            </w:tcBorders>
          </w:tcPr>
          <w:p w14:paraId="6124BF83" w14:textId="77777777" w:rsidR="00CC672B" w:rsidRPr="00CC6D18" w:rsidRDefault="00CC6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20" w:type="dxa"/>
            <w:gridSpan w:val="3"/>
            <w:tcBorders>
              <w:top w:val="nil"/>
            </w:tcBorders>
          </w:tcPr>
          <w:p w14:paraId="59D3F6A1" w14:textId="0564377A" w:rsidR="00CC672B" w:rsidRPr="00CC6D18" w:rsidRDefault="00CC6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="009D0627" w:rsidRPr="00CC6D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C6D18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9D0627" w:rsidRPr="00CC6D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(ค่าใช้จ่าย) ใน</w:t>
            </w:r>
          </w:p>
        </w:tc>
        <w:tc>
          <w:tcPr>
            <w:tcW w:w="281" w:type="dxa"/>
            <w:tcBorders>
              <w:top w:val="nil"/>
            </w:tcBorders>
          </w:tcPr>
          <w:p w14:paraId="33A969DD" w14:textId="77777777" w:rsidR="00CC672B" w:rsidRPr="00CC6D18" w:rsidRDefault="00CC6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6" w:type="dxa"/>
            <w:tcBorders>
              <w:top w:val="nil"/>
            </w:tcBorders>
          </w:tcPr>
          <w:p w14:paraId="054F01EE" w14:textId="36D0BB50" w:rsidR="00CC672B" w:rsidRPr="00CC6D18" w:rsidRDefault="00CC6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A60DF" w:rsidRPr="00CC6D18" w14:paraId="37EC67CF" w14:textId="77777777" w:rsidTr="0066025E">
        <w:trPr>
          <w:trHeight w:val="360"/>
          <w:tblHeader/>
        </w:trPr>
        <w:tc>
          <w:tcPr>
            <w:tcW w:w="3690" w:type="dxa"/>
          </w:tcPr>
          <w:p w14:paraId="667AE4B0" w14:textId="77777777" w:rsidR="003A60DF" w:rsidRPr="00CC6D18" w:rsidRDefault="003A60DF" w:rsidP="003A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13A413A0" w14:textId="4E04D9F6" w:rsidR="003A60DF" w:rsidRPr="00CC6D18" w:rsidRDefault="003A60DF" w:rsidP="003A6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58" w:type="dxa"/>
          </w:tcPr>
          <w:p w14:paraId="189192E1" w14:textId="77777777" w:rsidR="003A60DF" w:rsidRPr="00CC6D18" w:rsidRDefault="003A60DF" w:rsidP="003A6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23BC8C98" w14:textId="77777777" w:rsidR="003A60DF" w:rsidRPr="00CC6D18" w:rsidRDefault="003A60DF" w:rsidP="003A6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2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36A684E" w14:textId="77777777" w:rsidR="003A60DF" w:rsidRPr="00CC6D18" w:rsidRDefault="003A60DF" w:rsidP="003A6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74303DF1" w14:textId="77777777" w:rsidR="003A60DF" w:rsidRPr="00CC6D18" w:rsidRDefault="003A60DF" w:rsidP="003A6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81" w:type="dxa"/>
          </w:tcPr>
          <w:p w14:paraId="79C53CEF" w14:textId="77777777" w:rsidR="003A60DF" w:rsidRPr="00CC6D18" w:rsidRDefault="003A60DF" w:rsidP="003A6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1EBF9CBB" w14:textId="5075FD33" w:rsidR="003A60DF" w:rsidRPr="00CC6D18" w:rsidRDefault="003A60DF" w:rsidP="003A6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3A60DF" w:rsidRPr="00CC6D18" w14:paraId="261D204F" w14:textId="77777777" w:rsidTr="0066025E">
        <w:trPr>
          <w:trHeight w:val="360"/>
          <w:tblHeader/>
        </w:trPr>
        <w:tc>
          <w:tcPr>
            <w:tcW w:w="3690" w:type="dxa"/>
          </w:tcPr>
          <w:p w14:paraId="03573AAF" w14:textId="48C8A824" w:rsidR="003A60DF" w:rsidRPr="00CC6D18" w:rsidRDefault="0040085B" w:rsidP="003A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69" w:type="dxa"/>
            <w:vAlign w:val="bottom"/>
          </w:tcPr>
          <w:p w14:paraId="4472EDD1" w14:textId="1A90DC15" w:rsidR="003A60DF" w:rsidRPr="00CC6D18" w:rsidRDefault="003A60DF" w:rsidP="003A6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58" w:type="dxa"/>
          </w:tcPr>
          <w:p w14:paraId="081A4525" w14:textId="77777777" w:rsidR="003A60DF" w:rsidRPr="00CC6D18" w:rsidRDefault="003A60DF" w:rsidP="003A6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3" w:type="dxa"/>
          </w:tcPr>
          <w:p w14:paraId="72DB443A" w14:textId="77777777" w:rsidR="003A60DF" w:rsidRPr="00CC6D18" w:rsidRDefault="003A60DF" w:rsidP="003A6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2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38" w:type="dxa"/>
          </w:tcPr>
          <w:p w14:paraId="60D55037" w14:textId="77777777" w:rsidR="003A60DF" w:rsidRPr="00CC6D18" w:rsidRDefault="003A60DF" w:rsidP="003A6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72734497" w14:textId="77777777" w:rsidR="003A60DF" w:rsidRPr="00CC6D18" w:rsidRDefault="003A60DF" w:rsidP="003A6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81" w:type="dxa"/>
          </w:tcPr>
          <w:p w14:paraId="4B1B434D" w14:textId="77777777" w:rsidR="003A60DF" w:rsidRPr="00CC6D18" w:rsidRDefault="003A60DF" w:rsidP="003A6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6FF1B0EB" w14:textId="06E14778" w:rsidR="003A60DF" w:rsidRPr="00CC6D18" w:rsidRDefault="003A60DF" w:rsidP="003A6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CC672B" w:rsidRPr="00CC6D18" w14:paraId="7A754995" w14:textId="77777777" w:rsidTr="0066025E">
        <w:trPr>
          <w:trHeight w:val="360"/>
          <w:tblHeader/>
        </w:trPr>
        <w:tc>
          <w:tcPr>
            <w:tcW w:w="3690" w:type="dxa"/>
          </w:tcPr>
          <w:p w14:paraId="466D30C5" w14:textId="77777777" w:rsidR="00CC672B" w:rsidRPr="00CC6D18" w:rsidRDefault="00CC6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4" w:type="dxa"/>
            <w:gridSpan w:val="7"/>
          </w:tcPr>
          <w:p w14:paraId="65F4C6A3" w14:textId="77777777" w:rsidR="00CC672B" w:rsidRPr="00CC6D18" w:rsidRDefault="00CC6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A60DF" w:rsidRPr="00CC6D18" w14:paraId="3C389D6A" w14:textId="77777777" w:rsidTr="0066025E">
        <w:trPr>
          <w:trHeight w:val="360"/>
        </w:trPr>
        <w:tc>
          <w:tcPr>
            <w:tcW w:w="3690" w:type="dxa"/>
          </w:tcPr>
          <w:p w14:paraId="2462FCE9" w14:textId="40001A14" w:rsidR="003A60DF" w:rsidRPr="00CC6D18" w:rsidRDefault="003A60DF" w:rsidP="003A6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169" w:type="dxa"/>
          </w:tcPr>
          <w:p w14:paraId="048D307E" w14:textId="77777777" w:rsidR="003A60DF" w:rsidRPr="00CC6D18" w:rsidRDefault="003A60DF" w:rsidP="003A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</w:tcPr>
          <w:p w14:paraId="378A0DF1" w14:textId="77777777" w:rsidR="003A60DF" w:rsidRPr="00CC6D18" w:rsidRDefault="003A60DF" w:rsidP="003A6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4645AAEC" w14:textId="77777777" w:rsidR="003A60DF" w:rsidRPr="00CC6D18" w:rsidRDefault="003A60DF" w:rsidP="003A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79BAE770" w14:textId="77777777" w:rsidR="003A60DF" w:rsidRPr="00CC6D18" w:rsidRDefault="003A60DF" w:rsidP="003A6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124DAD60" w14:textId="77777777" w:rsidR="003A60DF" w:rsidRPr="00CC6D18" w:rsidRDefault="003A60DF" w:rsidP="003A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" w:type="dxa"/>
          </w:tcPr>
          <w:p w14:paraId="4900EEC0" w14:textId="77777777" w:rsidR="003A60DF" w:rsidRPr="00CC6D18" w:rsidRDefault="003A60DF" w:rsidP="003A6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43D42267" w14:textId="77777777" w:rsidR="003A60DF" w:rsidRPr="00CC6D18" w:rsidRDefault="003A60DF" w:rsidP="003A6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60DF" w:rsidRPr="00CC6D18" w14:paraId="0E3382DB" w14:textId="77777777" w:rsidTr="0066025E">
        <w:trPr>
          <w:trHeight w:val="360"/>
        </w:trPr>
        <w:tc>
          <w:tcPr>
            <w:tcW w:w="3690" w:type="dxa"/>
          </w:tcPr>
          <w:p w14:paraId="7335C86F" w14:textId="0ED85FC5" w:rsidR="003A60DF" w:rsidRPr="00CC6D18" w:rsidRDefault="003A60DF" w:rsidP="003A6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9" w:type="dxa"/>
          </w:tcPr>
          <w:p w14:paraId="71575204" w14:textId="77777777" w:rsidR="003A60DF" w:rsidRPr="00CC6D18" w:rsidRDefault="003A60DF" w:rsidP="003A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</w:tcPr>
          <w:p w14:paraId="3DF261DC" w14:textId="77777777" w:rsidR="003A60DF" w:rsidRPr="00CC6D18" w:rsidRDefault="003A60DF" w:rsidP="003A6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16A0F8E2" w14:textId="77777777" w:rsidR="003A60DF" w:rsidRPr="00CC6D18" w:rsidRDefault="003A60DF" w:rsidP="003A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878C647" w14:textId="77777777" w:rsidR="003A60DF" w:rsidRPr="00CC6D18" w:rsidRDefault="003A60DF" w:rsidP="003A6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0C5B52E9" w14:textId="77777777" w:rsidR="003A60DF" w:rsidRPr="00CC6D18" w:rsidRDefault="003A60DF" w:rsidP="003A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" w:type="dxa"/>
          </w:tcPr>
          <w:p w14:paraId="26886234" w14:textId="77777777" w:rsidR="003A60DF" w:rsidRPr="00CC6D18" w:rsidRDefault="003A60DF" w:rsidP="003A6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592C2926" w14:textId="77777777" w:rsidR="003A60DF" w:rsidRPr="00CC6D18" w:rsidRDefault="003A60DF" w:rsidP="003A6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4959" w:rsidRPr="00CC6D18" w14:paraId="3ACC8F67" w14:textId="77777777" w:rsidTr="0066025E">
        <w:trPr>
          <w:trHeight w:val="360"/>
        </w:trPr>
        <w:tc>
          <w:tcPr>
            <w:tcW w:w="3690" w:type="dxa"/>
          </w:tcPr>
          <w:p w14:paraId="6893CFF8" w14:textId="1DDEB5AD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69" w:type="dxa"/>
          </w:tcPr>
          <w:p w14:paraId="099E4626" w14:textId="5393908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2,200</w:t>
            </w:r>
          </w:p>
        </w:tc>
        <w:tc>
          <w:tcPr>
            <w:tcW w:w="258" w:type="dxa"/>
          </w:tcPr>
          <w:p w14:paraId="17F5C63F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4AC31955" w14:textId="5D7371B3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487</w:t>
            </w:r>
          </w:p>
        </w:tc>
        <w:tc>
          <w:tcPr>
            <w:tcW w:w="238" w:type="dxa"/>
          </w:tcPr>
          <w:p w14:paraId="39AF9F6E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218418BA" w14:textId="06303936" w:rsidR="00D04959" w:rsidRPr="00CC6D18" w:rsidRDefault="00D04959" w:rsidP="00DE1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63B56246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4087F4F1" w14:textId="41F6A5E9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2,687</w:t>
            </w:r>
          </w:p>
        </w:tc>
      </w:tr>
      <w:tr w:rsidR="00D04959" w:rsidRPr="00CC6D18" w14:paraId="6AC1A8B8" w14:textId="77777777" w:rsidTr="0066025E">
        <w:trPr>
          <w:trHeight w:val="360"/>
        </w:trPr>
        <w:tc>
          <w:tcPr>
            <w:tcW w:w="3690" w:type="dxa"/>
          </w:tcPr>
          <w:p w14:paraId="7C354C52" w14:textId="03EC6EAA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169" w:type="dxa"/>
          </w:tcPr>
          <w:p w14:paraId="23BDE6BE" w14:textId="5F1C76CA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709</w:t>
            </w:r>
          </w:p>
        </w:tc>
        <w:tc>
          <w:tcPr>
            <w:tcW w:w="258" w:type="dxa"/>
          </w:tcPr>
          <w:p w14:paraId="4749D1BA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75FFAA14" w14:textId="48D0C18C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38" w:type="dxa"/>
          </w:tcPr>
          <w:p w14:paraId="6C2CB57A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0A3AFF09" w14:textId="030F84BE" w:rsidR="00D04959" w:rsidRPr="00CC6D18" w:rsidRDefault="00D04959" w:rsidP="00DE1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1456BD89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5EB1EC43" w14:textId="6BA55C31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741</w:t>
            </w:r>
          </w:p>
        </w:tc>
      </w:tr>
      <w:tr w:rsidR="00D04959" w:rsidRPr="00CC6D18" w14:paraId="5F5A4E28" w14:textId="77777777" w:rsidTr="0066025E">
        <w:trPr>
          <w:trHeight w:val="360"/>
        </w:trPr>
        <w:tc>
          <w:tcPr>
            <w:tcW w:w="3690" w:type="dxa"/>
          </w:tcPr>
          <w:p w14:paraId="021881D2" w14:textId="205E27CE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69" w:type="dxa"/>
          </w:tcPr>
          <w:p w14:paraId="0138F92F" w14:textId="620604DD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258" w:type="dxa"/>
          </w:tcPr>
          <w:p w14:paraId="01BC33C8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2C1B3081" w14:textId="0B9DFCDE" w:rsidR="00D04959" w:rsidRPr="00CC6D18" w:rsidRDefault="00D04959" w:rsidP="00DE1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A209C11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400FF49B" w14:textId="05642260" w:rsidR="00D04959" w:rsidRPr="00CC6D18" w:rsidRDefault="00D04959" w:rsidP="00DE1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3F27B7E3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71C64BE4" w14:textId="764389FB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</w:tr>
      <w:tr w:rsidR="00D04959" w:rsidRPr="00CC6D18" w14:paraId="0A6AF45D" w14:textId="77777777" w:rsidTr="0066025E">
        <w:trPr>
          <w:trHeight w:val="360"/>
        </w:trPr>
        <w:tc>
          <w:tcPr>
            <w:tcW w:w="3690" w:type="dxa"/>
          </w:tcPr>
          <w:p w14:paraId="7982E5E4" w14:textId="5729DE94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ค่าเผื่อมูลค่าสินค้าลดลง</w:t>
            </w:r>
          </w:p>
        </w:tc>
        <w:tc>
          <w:tcPr>
            <w:tcW w:w="1169" w:type="dxa"/>
          </w:tcPr>
          <w:p w14:paraId="2DBA41E2" w14:textId="1BF57831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3,603</w:t>
            </w:r>
          </w:p>
        </w:tc>
        <w:tc>
          <w:tcPr>
            <w:tcW w:w="258" w:type="dxa"/>
          </w:tcPr>
          <w:p w14:paraId="5D7E3DDC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4F181B0E" w14:textId="5C0300D0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(26)</w:t>
            </w:r>
          </w:p>
        </w:tc>
        <w:tc>
          <w:tcPr>
            <w:tcW w:w="238" w:type="dxa"/>
          </w:tcPr>
          <w:p w14:paraId="6AD2C4C5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32D3ADDB" w14:textId="6D877CF0" w:rsidR="00D04959" w:rsidRPr="00CC6D18" w:rsidRDefault="00D04959" w:rsidP="00DE1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7DC180CC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037714F0" w14:textId="75B0783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3,577</w:t>
            </w:r>
          </w:p>
        </w:tc>
      </w:tr>
      <w:tr w:rsidR="00D04959" w:rsidRPr="00CC6D18" w14:paraId="0B7B7A9D" w14:textId="77777777" w:rsidTr="0066025E">
        <w:trPr>
          <w:trHeight w:val="360"/>
        </w:trPr>
        <w:tc>
          <w:tcPr>
            <w:tcW w:w="3690" w:type="dxa"/>
          </w:tcPr>
          <w:p w14:paraId="182FE9CC" w14:textId="7C4CBE4F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ค่าเผื่อขาดทุนจากการด้อยค่าของสินทรัพย์</w:t>
            </w: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ที่ไม่ใช่สินทรัพย์ทางการเงิน</w:t>
            </w:r>
          </w:p>
        </w:tc>
        <w:tc>
          <w:tcPr>
            <w:tcW w:w="1169" w:type="dxa"/>
          </w:tcPr>
          <w:p w14:paraId="3310A47A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2907F6" w14:textId="2082AA66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7,108</w:t>
            </w:r>
          </w:p>
        </w:tc>
        <w:tc>
          <w:tcPr>
            <w:tcW w:w="258" w:type="dxa"/>
          </w:tcPr>
          <w:p w14:paraId="1E231B78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051D6E70" w14:textId="77777777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E19FCA" w14:textId="49E22E77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(396)</w:t>
            </w:r>
          </w:p>
        </w:tc>
        <w:tc>
          <w:tcPr>
            <w:tcW w:w="238" w:type="dxa"/>
          </w:tcPr>
          <w:p w14:paraId="41BBDB84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49EBCF87" w14:textId="77777777" w:rsidR="00D04959" w:rsidRPr="00CC6D18" w:rsidRDefault="00D04959" w:rsidP="00DE1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E131EA" w14:textId="76855A8A" w:rsidR="00D04959" w:rsidRPr="00CC6D18" w:rsidRDefault="00D04959" w:rsidP="00DE1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0044CB7B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5062239D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3EEF9E" w14:textId="093C5B51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6,712</w:t>
            </w:r>
          </w:p>
        </w:tc>
      </w:tr>
      <w:tr w:rsidR="00D04959" w:rsidRPr="00CC6D18" w14:paraId="45DD0078" w14:textId="77777777" w:rsidTr="0066025E">
        <w:trPr>
          <w:trHeight w:val="360"/>
        </w:trPr>
        <w:tc>
          <w:tcPr>
            <w:tcW w:w="3690" w:type="dxa"/>
          </w:tcPr>
          <w:p w14:paraId="75755FEC" w14:textId="272DE825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169" w:type="dxa"/>
          </w:tcPr>
          <w:p w14:paraId="32EDC73D" w14:textId="4FCFC8DF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510</w:t>
            </w:r>
          </w:p>
        </w:tc>
        <w:tc>
          <w:tcPr>
            <w:tcW w:w="258" w:type="dxa"/>
          </w:tcPr>
          <w:p w14:paraId="67013537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346378D1" w14:textId="38C73985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(19)</w:t>
            </w:r>
          </w:p>
        </w:tc>
        <w:tc>
          <w:tcPr>
            <w:tcW w:w="238" w:type="dxa"/>
          </w:tcPr>
          <w:p w14:paraId="671EAABD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1E88F312" w14:textId="74EF5192" w:rsidR="00D04959" w:rsidRPr="00CC6D18" w:rsidRDefault="00D04959" w:rsidP="00DE1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06E1CE49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1FB38AB5" w14:textId="5E51BD47" w:rsidR="00D04959" w:rsidRPr="00CC6D18" w:rsidRDefault="0008002E" w:rsidP="003A70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491</w:t>
            </w:r>
          </w:p>
        </w:tc>
      </w:tr>
      <w:tr w:rsidR="00D04959" w:rsidRPr="00CC6D18" w14:paraId="52279D54" w14:textId="77777777" w:rsidTr="0066025E">
        <w:trPr>
          <w:trHeight w:val="360"/>
        </w:trPr>
        <w:tc>
          <w:tcPr>
            <w:tcW w:w="3690" w:type="dxa"/>
          </w:tcPr>
          <w:p w14:paraId="0D62FD10" w14:textId="272F8845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69" w:type="dxa"/>
          </w:tcPr>
          <w:p w14:paraId="299313F9" w14:textId="7159E73A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  <w:tc>
          <w:tcPr>
            <w:tcW w:w="258" w:type="dxa"/>
          </w:tcPr>
          <w:p w14:paraId="0A72040A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5311992C" w14:textId="296CB97A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(30)</w:t>
            </w:r>
          </w:p>
        </w:tc>
        <w:tc>
          <w:tcPr>
            <w:tcW w:w="238" w:type="dxa"/>
          </w:tcPr>
          <w:p w14:paraId="652E06E5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31CB7E32" w14:textId="1C194E8B" w:rsidR="00D04959" w:rsidRPr="00CC6D18" w:rsidRDefault="00D04959" w:rsidP="00DE1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66B5196E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4C9D85EC" w14:textId="64A2583F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8002E" w:rsidRPr="00CC6D18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D04959" w:rsidRPr="00CC6D18" w14:paraId="4C9D701A" w14:textId="77777777" w:rsidTr="0066025E">
        <w:trPr>
          <w:trHeight w:val="360"/>
        </w:trPr>
        <w:tc>
          <w:tcPr>
            <w:tcW w:w="3690" w:type="dxa"/>
          </w:tcPr>
          <w:p w14:paraId="02E1C437" w14:textId="32096C6B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ค่าใช้จ่ายรอการตัดบัญชี</w:t>
            </w:r>
          </w:p>
        </w:tc>
        <w:tc>
          <w:tcPr>
            <w:tcW w:w="1169" w:type="dxa"/>
          </w:tcPr>
          <w:p w14:paraId="2A31327F" w14:textId="63517050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258" w:type="dxa"/>
          </w:tcPr>
          <w:p w14:paraId="3C6AF4AD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6E3966B7" w14:textId="2A446AD8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A7077" w:rsidRPr="00CC6D1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8" w:type="dxa"/>
          </w:tcPr>
          <w:p w14:paraId="2B265A77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796954EE" w14:textId="63D548FC" w:rsidR="00D04959" w:rsidRPr="00CC6D18" w:rsidRDefault="00D04959" w:rsidP="00DE1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58EC1629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741B0BB7" w14:textId="46C0A114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3A7077" w:rsidRPr="00CC6D1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D04959" w:rsidRPr="00CC6D18" w14:paraId="26A4CCF0" w14:textId="77777777" w:rsidTr="0066025E">
        <w:trPr>
          <w:trHeight w:val="360"/>
        </w:trPr>
        <w:tc>
          <w:tcPr>
            <w:tcW w:w="3690" w:type="dxa"/>
          </w:tcPr>
          <w:p w14:paraId="6E623396" w14:textId="2E9119D7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  <w:r w:rsidRPr="00CC6D18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</w:t>
            </w: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C6D1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</w:t>
            </w: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169" w:type="dxa"/>
          </w:tcPr>
          <w:p w14:paraId="318582FF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61E3B9" w14:textId="4D0AC71D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2,602</w:t>
            </w:r>
          </w:p>
        </w:tc>
        <w:tc>
          <w:tcPr>
            <w:tcW w:w="258" w:type="dxa"/>
          </w:tcPr>
          <w:p w14:paraId="6E6A0F23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1C2F6A26" w14:textId="77777777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D3B73C" w14:textId="13576E4E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245</w:t>
            </w:r>
          </w:p>
        </w:tc>
        <w:tc>
          <w:tcPr>
            <w:tcW w:w="238" w:type="dxa"/>
          </w:tcPr>
          <w:p w14:paraId="56296D02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1407CEFF" w14:textId="77777777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47DB71" w14:textId="2B7C2E57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191</w:t>
            </w:r>
          </w:p>
        </w:tc>
        <w:tc>
          <w:tcPr>
            <w:tcW w:w="281" w:type="dxa"/>
          </w:tcPr>
          <w:p w14:paraId="75BA3F3C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3C3588A5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18E20D" w14:textId="24F4EFBE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3,038</w:t>
            </w:r>
          </w:p>
        </w:tc>
      </w:tr>
      <w:tr w:rsidR="00D04959" w:rsidRPr="00CC6D18" w14:paraId="60BDF2A3" w14:textId="77777777" w:rsidTr="0066025E">
        <w:trPr>
          <w:trHeight w:val="360"/>
        </w:trPr>
        <w:tc>
          <w:tcPr>
            <w:tcW w:w="3690" w:type="dxa"/>
          </w:tcPr>
          <w:p w14:paraId="4C4579F3" w14:textId="0F992633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ผลต่างจากการรวมธุรกิจ</w:t>
            </w: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ภายใต้การควบคุมเดียวกัน</w:t>
            </w:r>
          </w:p>
        </w:tc>
        <w:tc>
          <w:tcPr>
            <w:tcW w:w="1169" w:type="dxa"/>
          </w:tcPr>
          <w:p w14:paraId="7B0F090B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644170" w14:textId="0ADAD553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1,355</w:t>
            </w:r>
          </w:p>
        </w:tc>
        <w:tc>
          <w:tcPr>
            <w:tcW w:w="258" w:type="dxa"/>
            <w:tcBorders>
              <w:bottom w:val="nil"/>
            </w:tcBorders>
          </w:tcPr>
          <w:p w14:paraId="412F2E38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6676CD59" w14:textId="77777777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0CED97" w14:textId="582C4677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(252)</w:t>
            </w:r>
          </w:p>
        </w:tc>
        <w:tc>
          <w:tcPr>
            <w:tcW w:w="238" w:type="dxa"/>
            <w:tcBorders>
              <w:bottom w:val="nil"/>
            </w:tcBorders>
          </w:tcPr>
          <w:p w14:paraId="6D038C20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6DE470A5" w14:textId="77777777" w:rsidR="00D04959" w:rsidRPr="00CC6D18" w:rsidRDefault="00D04959" w:rsidP="00DE1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239266" w14:textId="6FC26CC3" w:rsidR="00D04959" w:rsidRPr="00CC6D18" w:rsidRDefault="00D04959" w:rsidP="00DE1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bottom w:val="nil"/>
            </w:tcBorders>
          </w:tcPr>
          <w:p w14:paraId="3BB426C0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44FA02A3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3F6979" w14:textId="6CCB88D1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1,103</w:t>
            </w:r>
          </w:p>
        </w:tc>
      </w:tr>
      <w:tr w:rsidR="00D04959" w:rsidRPr="00CC6D18" w14:paraId="2E9E4570" w14:textId="77777777" w:rsidTr="0066025E">
        <w:trPr>
          <w:trHeight w:val="360"/>
        </w:trPr>
        <w:tc>
          <w:tcPr>
            <w:tcW w:w="3690" w:type="dxa"/>
          </w:tcPr>
          <w:p w14:paraId="698AF982" w14:textId="015B24E2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392D083" w14:textId="17E2B1C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3,24</w:t>
            </w:r>
            <w:r w:rsidR="00463AB9" w:rsidRPr="00CC6D1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0255F4BB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369A53D2" w14:textId="0FEA9A57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(2,632)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598E675F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47208E50" w14:textId="10D37ABD" w:rsidR="00D04959" w:rsidRPr="00CC6D18" w:rsidRDefault="00D04959" w:rsidP="00DE1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470074FE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77951D9F" w14:textId="21EA874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610</w:t>
            </w:r>
          </w:p>
        </w:tc>
      </w:tr>
      <w:tr w:rsidR="00D04959" w:rsidRPr="00CC6D18" w14:paraId="6BCE0527" w14:textId="77777777" w:rsidTr="0066025E">
        <w:trPr>
          <w:trHeight w:val="360"/>
        </w:trPr>
        <w:tc>
          <w:tcPr>
            <w:tcW w:w="3690" w:type="dxa"/>
          </w:tcPr>
          <w:p w14:paraId="135A1A89" w14:textId="20A2A7FA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02B8B9D6" w14:textId="75A005C3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21,83</w:t>
            </w:r>
            <w:r w:rsidR="00463AB9"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03BE05D6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2BF293F9" w14:textId="75907FBE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(2,57</w:t>
            </w:r>
            <w:r w:rsidR="003A7077"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14238EE4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14:paraId="332D8A72" w14:textId="42BE561E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191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75250FCA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29DBAECF" w14:textId="2D15BC21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19,44</w:t>
            </w:r>
            <w:r w:rsidR="003A7077"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</w:tr>
      <w:tr w:rsidR="00D04959" w:rsidRPr="00CC6D18" w14:paraId="19090B49" w14:textId="77777777" w:rsidTr="0066025E">
        <w:trPr>
          <w:trHeight w:val="360"/>
        </w:trPr>
        <w:tc>
          <w:tcPr>
            <w:tcW w:w="3690" w:type="dxa"/>
          </w:tcPr>
          <w:p w14:paraId="4C98D1A0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1DAEBF65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53F1381E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6802BA1A" w14:textId="77777777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4BAA642A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62D18E99" w14:textId="77777777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1C5880A4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0A4BCD20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4959" w:rsidRPr="00CC6D18" w14:paraId="4D9C0F7F" w14:textId="77777777" w:rsidTr="0066025E">
        <w:trPr>
          <w:trHeight w:val="360"/>
        </w:trPr>
        <w:tc>
          <w:tcPr>
            <w:tcW w:w="3690" w:type="dxa"/>
          </w:tcPr>
          <w:p w14:paraId="14E76E3B" w14:textId="34111954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69" w:type="dxa"/>
          </w:tcPr>
          <w:p w14:paraId="0D7C9811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7FE2745A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2D969908" w14:textId="77777777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057996F6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24A100AF" w14:textId="77777777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4FA3FE95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616A7F21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4959" w:rsidRPr="00CC6D18" w14:paraId="6FAC8A7A" w14:textId="77777777" w:rsidTr="0066025E">
        <w:trPr>
          <w:trHeight w:val="360"/>
        </w:trPr>
        <w:tc>
          <w:tcPr>
            <w:tcW w:w="3690" w:type="dxa"/>
          </w:tcPr>
          <w:p w14:paraId="4A323596" w14:textId="0F058116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169" w:type="dxa"/>
          </w:tcPr>
          <w:p w14:paraId="033E94F6" w14:textId="7E779A4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(999)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12E55033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02427C2A" w14:textId="330B0F30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(371)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4BA21440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23EFAF8C" w14:textId="1AFA8A01" w:rsidR="00D04959" w:rsidRPr="00CC6D18" w:rsidRDefault="00D04959" w:rsidP="00DE1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3D2E659A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37FC9352" w14:textId="3ACB1AB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(1,3</w:t>
            </w:r>
            <w:r w:rsidR="00E02C3B" w:rsidRPr="00CC6D18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Pr="00CC6D1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04959" w:rsidRPr="00CC6D18" w14:paraId="2AA0E441" w14:textId="77777777" w:rsidTr="0066025E">
        <w:trPr>
          <w:trHeight w:val="360"/>
        </w:trPr>
        <w:tc>
          <w:tcPr>
            <w:tcW w:w="3690" w:type="dxa"/>
          </w:tcPr>
          <w:p w14:paraId="53A2E62C" w14:textId="6135ED1A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69" w:type="dxa"/>
          </w:tcPr>
          <w:p w14:paraId="2B650239" w14:textId="4D6680CA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(62)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5D130F2F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3F3A6D0B" w14:textId="59252294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3F761936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30B1FAC5" w14:textId="188CF852" w:rsidR="00D04959" w:rsidRPr="00CC6D18" w:rsidRDefault="00D04959" w:rsidP="00DE1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36EE1C5A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67C278CB" w14:textId="2152D069" w:rsidR="00D04959" w:rsidRPr="00CC6D18" w:rsidRDefault="00D04959" w:rsidP="00C56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04959" w:rsidRPr="00CC6D18" w14:paraId="72390B28" w14:textId="77777777" w:rsidTr="0066025E">
        <w:trPr>
          <w:trHeight w:val="360"/>
        </w:trPr>
        <w:tc>
          <w:tcPr>
            <w:tcW w:w="3690" w:type="dxa"/>
          </w:tcPr>
          <w:p w14:paraId="395447BE" w14:textId="6CD5DC8E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สินทรัพย์ต้นทุนของสัญญา</w:t>
            </w:r>
          </w:p>
        </w:tc>
        <w:tc>
          <w:tcPr>
            <w:tcW w:w="1169" w:type="dxa"/>
          </w:tcPr>
          <w:p w14:paraId="71512654" w14:textId="7067ADE8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(92)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51384A58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7788E61C" w14:textId="00AC5DA3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59F0BFB3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03F715DD" w14:textId="731F1EDA" w:rsidR="00D04959" w:rsidRPr="00CC6D18" w:rsidRDefault="00D04959" w:rsidP="00DE1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390E7EFA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7C29FF6E" w14:textId="7B282AA9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(89)</w:t>
            </w:r>
          </w:p>
        </w:tc>
      </w:tr>
      <w:tr w:rsidR="00D04959" w:rsidRPr="00CC6D18" w14:paraId="480A3D69" w14:textId="77777777" w:rsidTr="0066025E">
        <w:trPr>
          <w:trHeight w:val="360"/>
        </w:trPr>
        <w:tc>
          <w:tcPr>
            <w:tcW w:w="3690" w:type="dxa"/>
          </w:tcPr>
          <w:p w14:paraId="056E6C7A" w14:textId="038DD709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784429B5" w14:textId="75C02A4B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(90</w:t>
            </w:r>
            <w:r w:rsidR="00463AB9" w:rsidRPr="00CC6D1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C6D1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6A00F718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421434C0" w14:textId="0619F76D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590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1C388C35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40679AA8" w14:textId="00E0656C" w:rsidR="00D04959" w:rsidRPr="00CC6D18" w:rsidRDefault="00D04959" w:rsidP="00DE1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61A4EADB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0ED2CCDF" w14:textId="306863BB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(31</w:t>
            </w:r>
            <w:r w:rsidR="000B6C22" w:rsidRPr="00CC6D1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C6D1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04959" w:rsidRPr="00CC6D18" w14:paraId="38E2966B" w14:textId="77777777" w:rsidTr="0066025E">
        <w:trPr>
          <w:trHeight w:val="360"/>
        </w:trPr>
        <w:tc>
          <w:tcPr>
            <w:tcW w:w="3690" w:type="dxa"/>
          </w:tcPr>
          <w:p w14:paraId="7CF2F332" w14:textId="737F3874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0F68AFCA" w14:textId="346755E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(2,05</w:t>
            </w:r>
            <w:r w:rsidR="00463AB9"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3E2C9E24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50BBA90A" w14:textId="632147F2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284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4A50B5EE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14:paraId="15604860" w14:textId="36B2B4DA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191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29C54758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104EC4DA" w14:textId="78340783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(1,7</w:t>
            </w:r>
            <w:r w:rsidR="000B6C22"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</w:t>
            </w: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D04959" w:rsidRPr="00CC6D18" w14:paraId="0ECAC1B0" w14:textId="77777777" w:rsidTr="0066025E">
        <w:trPr>
          <w:trHeight w:val="360"/>
        </w:trPr>
        <w:tc>
          <w:tcPr>
            <w:tcW w:w="3690" w:type="dxa"/>
          </w:tcPr>
          <w:p w14:paraId="66E9749B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252B4809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08774010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61E16187" w14:textId="77777777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1E676F55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0126C9F4" w14:textId="77777777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481E4059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4B9784B4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4959" w:rsidRPr="00CC6D18" w14:paraId="7489CA4B" w14:textId="77777777" w:rsidTr="0066025E">
        <w:trPr>
          <w:trHeight w:val="360"/>
        </w:trPr>
        <w:tc>
          <w:tcPr>
            <w:tcW w:w="3690" w:type="dxa"/>
          </w:tcPr>
          <w:p w14:paraId="1B95F7B7" w14:textId="72A59F3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634CF927" w14:textId="614EF37C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19,779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1AFF268F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bottom w:val="double" w:sz="4" w:space="0" w:color="auto"/>
            </w:tcBorders>
          </w:tcPr>
          <w:p w14:paraId="49770A2D" w14:textId="40E0C5EB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(2,29</w:t>
            </w:r>
            <w:r w:rsidR="003A7077"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76CE2C19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double" w:sz="4" w:space="0" w:color="auto"/>
            </w:tcBorders>
          </w:tcPr>
          <w:p w14:paraId="5E7EAD6C" w14:textId="3AAB4389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191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3CCFE944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double" w:sz="4" w:space="0" w:color="auto"/>
            </w:tcBorders>
          </w:tcPr>
          <w:p w14:paraId="0F34B82A" w14:textId="1B9179D8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17,679</w:t>
            </w:r>
          </w:p>
        </w:tc>
      </w:tr>
      <w:tr w:rsidR="00D04959" w:rsidRPr="00CC6D18" w14:paraId="4E479C8D" w14:textId="77777777" w:rsidTr="00E751EC">
        <w:trPr>
          <w:trHeight w:val="360"/>
        </w:trPr>
        <w:tc>
          <w:tcPr>
            <w:tcW w:w="3690" w:type="dxa"/>
            <w:tcBorders>
              <w:bottom w:val="nil"/>
            </w:tcBorders>
          </w:tcPr>
          <w:p w14:paraId="035D8DAC" w14:textId="4E44E6B6" w:rsidR="0021603E" w:rsidRPr="00CC6D18" w:rsidRDefault="0021603E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nil"/>
            </w:tcBorders>
          </w:tcPr>
          <w:p w14:paraId="3710A39A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1461138E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double" w:sz="4" w:space="0" w:color="auto"/>
              <w:bottom w:val="nil"/>
            </w:tcBorders>
          </w:tcPr>
          <w:p w14:paraId="6B37E26F" w14:textId="77777777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59F6B0D6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double" w:sz="4" w:space="0" w:color="auto"/>
              <w:bottom w:val="nil"/>
            </w:tcBorders>
          </w:tcPr>
          <w:p w14:paraId="67EAECF6" w14:textId="77777777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3A9196CC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double" w:sz="4" w:space="0" w:color="auto"/>
              <w:bottom w:val="nil"/>
            </w:tcBorders>
          </w:tcPr>
          <w:p w14:paraId="7E52EC7E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83756" w:rsidRPr="00CC6D18" w14:paraId="4DD89AB6" w14:textId="77777777" w:rsidTr="00483756">
        <w:trPr>
          <w:trHeight w:val="360"/>
        </w:trPr>
        <w:tc>
          <w:tcPr>
            <w:tcW w:w="3690" w:type="dxa"/>
            <w:tcBorders>
              <w:bottom w:val="nil"/>
            </w:tcBorders>
          </w:tcPr>
          <w:p w14:paraId="08B670C1" w14:textId="77777777" w:rsidR="00483756" w:rsidRPr="00CC6D18" w:rsidRDefault="00483756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5A1043F9" w14:textId="77777777" w:rsidR="00483756" w:rsidRPr="00CC6D18" w:rsidRDefault="00483756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3D0C9993" w14:textId="77777777" w:rsidR="00483756" w:rsidRPr="00CC6D18" w:rsidRDefault="00483756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nil"/>
              <w:bottom w:val="nil"/>
            </w:tcBorders>
          </w:tcPr>
          <w:p w14:paraId="276C6862" w14:textId="77777777" w:rsidR="00483756" w:rsidRPr="00CC6D18" w:rsidRDefault="00483756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04ED3220" w14:textId="77777777" w:rsidR="00483756" w:rsidRPr="00CC6D18" w:rsidRDefault="00483756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1AA8A3C9" w14:textId="77777777" w:rsidR="00483756" w:rsidRPr="00CC6D18" w:rsidRDefault="00483756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52A0054C" w14:textId="77777777" w:rsidR="00483756" w:rsidRPr="00CC6D18" w:rsidRDefault="00483756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5FF8260D" w14:textId="77777777" w:rsidR="00483756" w:rsidRPr="00CC6D18" w:rsidRDefault="00483756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04959" w:rsidRPr="00CC6D18" w14:paraId="220B67AF" w14:textId="77777777" w:rsidTr="00E751EC">
        <w:trPr>
          <w:trHeight w:val="360"/>
        </w:trPr>
        <w:tc>
          <w:tcPr>
            <w:tcW w:w="3690" w:type="dxa"/>
            <w:tcBorders>
              <w:top w:val="nil"/>
            </w:tcBorders>
          </w:tcPr>
          <w:p w14:paraId="638ECA0F" w14:textId="59AD28D4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>2565</w:t>
            </w:r>
          </w:p>
        </w:tc>
        <w:tc>
          <w:tcPr>
            <w:tcW w:w="1169" w:type="dxa"/>
            <w:tcBorders>
              <w:top w:val="nil"/>
            </w:tcBorders>
          </w:tcPr>
          <w:p w14:paraId="77EA8AF2" w14:textId="77777777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tcBorders>
              <w:top w:val="nil"/>
            </w:tcBorders>
          </w:tcPr>
          <w:p w14:paraId="7BE15C86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nil"/>
            </w:tcBorders>
          </w:tcPr>
          <w:p w14:paraId="0FA76F34" w14:textId="77777777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</w:tcBorders>
          </w:tcPr>
          <w:p w14:paraId="2561CE5F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nil"/>
            </w:tcBorders>
          </w:tcPr>
          <w:p w14:paraId="3436D9FF" w14:textId="77777777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</w:tcBorders>
          </w:tcPr>
          <w:p w14:paraId="3755CA0E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nil"/>
            </w:tcBorders>
          </w:tcPr>
          <w:p w14:paraId="71353A53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4959" w:rsidRPr="00CC6D18" w14:paraId="67526375" w14:textId="77777777" w:rsidTr="0066025E">
        <w:trPr>
          <w:trHeight w:val="360"/>
        </w:trPr>
        <w:tc>
          <w:tcPr>
            <w:tcW w:w="3690" w:type="dxa"/>
          </w:tcPr>
          <w:p w14:paraId="0094C854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9" w:type="dxa"/>
          </w:tcPr>
          <w:p w14:paraId="66D5E0E8" w14:textId="77777777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</w:tcPr>
          <w:p w14:paraId="36220C6F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5343CFB2" w14:textId="77777777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6B83C38B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38F18A35" w14:textId="77777777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" w:type="dxa"/>
          </w:tcPr>
          <w:p w14:paraId="254FDD83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03F19E4B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4959" w:rsidRPr="00CC6D18" w14:paraId="38BFB7B8" w14:textId="77777777" w:rsidTr="0066025E">
        <w:trPr>
          <w:trHeight w:val="360"/>
        </w:trPr>
        <w:tc>
          <w:tcPr>
            <w:tcW w:w="3690" w:type="dxa"/>
          </w:tcPr>
          <w:p w14:paraId="5EBE72E4" w14:textId="77777777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69" w:type="dxa"/>
          </w:tcPr>
          <w:p w14:paraId="4B4A8A8A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3,714</w:t>
            </w:r>
          </w:p>
        </w:tc>
        <w:tc>
          <w:tcPr>
            <w:tcW w:w="258" w:type="dxa"/>
          </w:tcPr>
          <w:p w14:paraId="05B1B7B0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0DE08F77" w14:textId="2076DCE7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(1,514)</w:t>
            </w:r>
          </w:p>
        </w:tc>
        <w:tc>
          <w:tcPr>
            <w:tcW w:w="238" w:type="dxa"/>
          </w:tcPr>
          <w:p w14:paraId="7AEC885E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5F386A91" w14:textId="406AA829" w:rsidR="00D04959" w:rsidRPr="00CC6D18" w:rsidRDefault="00D04959" w:rsidP="00DE1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125D3696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nil"/>
            </w:tcBorders>
          </w:tcPr>
          <w:p w14:paraId="1D03E047" w14:textId="33799A1E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2,200</w:t>
            </w:r>
          </w:p>
        </w:tc>
      </w:tr>
      <w:tr w:rsidR="00D04959" w:rsidRPr="00CC6D18" w14:paraId="2EAFFE1D" w14:textId="77777777" w:rsidTr="0066025E">
        <w:trPr>
          <w:trHeight w:val="360"/>
        </w:trPr>
        <w:tc>
          <w:tcPr>
            <w:tcW w:w="3690" w:type="dxa"/>
          </w:tcPr>
          <w:p w14:paraId="2DF7E2F7" w14:textId="77777777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169" w:type="dxa"/>
          </w:tcPr>
          <w:p w14:paraId="19CADE65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832</w:t>
            </w:r>
          </w:p>
        </w:tc>
        <w:tc>
          <w:tcPr>
            <w:tcW w:w="258" w:type="dxa"/>
          </w:tcPr>
          <w:p w14:paraId="16C2992B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427ABD3E" w14:textId="74C9A927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(123)</w:t>
            </w:r>
          </w:p>
        </w:tc>
        <w:tc>
          <w:tcPr>
            <w:tcW w:w="238" w:type="dxa"/>
          </w:tcPr>
          <w:p w14:paraId="79BADD52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10C97EEA" w14:textId="56C1FC2B" w:rsidR="00D04959" w:rsidRPr="00CC6D18" w:rsidRDefault="00D04959" w:rsidP="00DE1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1D168EAF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nil"/>
            </w:tcBorders>
          </w:tcPr>
          <w:p w14:paraId="056C817B" w14:textId="34EE8924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709</w:t>
            </w:r>
          </w:p>
        </w:tc>
      </w:tr>
      <w:tr w:rsidR="00D04959" w:rsidRPr="00CC6D18" w14:paraId="387D1179" w14:textId="77777777" w:rsidTr="0066025E">
        <w:trPr>
          <w:trHeight w:val="360"/>
        </w:trPr>
        <w:tc>
          <w:tcPr>
            <w:tcW w:w="3690" w:type="dxa"/>
          </w:tcPr>
          <w:p w14:paraId="30B45B61" w14:textId="77777777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69" w:type="dxa"/>
          </w:tcPr>
          <w:p w14:paraId="12225E99" w14:textId="77777777" w:rsidR="00D04959" w:rsidRPr="00CC6D18" w:rsidRDefault="00D04959" w:rsidP="00DE1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</w:tcPr>
          <w:p w14:paraId="4B93DC90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02815702" w14:textId="5197A929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238" w:type="dxa"/>
          </w:tcPr>
          <w:p w14:paraId="36F3A146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3B7EC117" w14:textId="6AF3DE34" w:rsidR="00D04959" w:rsidRPr="00CC6D18" w:rsidRDefault="00D04959" w:rsidP="00DE1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08C264DA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nil"/>
            </w:tcBorders>
          </w:tcPr>
          <w:p w14:paraId="24A3BC57" w14:textId="4F903468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</w:tr>
      <w:tr w:rsidR="00D04959" w:rsidRPr="00CC6D18" w14:paraId="1160B12E" w14:textId="77777777" w:rsidTr="0066025E">
        <w:trPr>
          <w:trHeight w:val="360"/>
        </w:trPr>
        <w:tc>
          <w:tcPr>
            <w:tcW w:w="3690" w:type="dxa"/>
          </w:tcPr>
          <w:p w14:paraId="31142DD1" w14:textId="77777777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ค่าเผื่อมูลค่าสินค้าลดลง</w:t>
            </w:r>
          </w:p>
        </w:tc>
        <w:tc>
          <w:tcPr>
            <w:tcW w:w="1169" w:type="dxa"/>
          </w:tcPr>
          <w:p w14:paraId="6E2E831D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1,817</w:t>
            </w:r>
          </w:p>
        </w:tc>
        <w:tc>
          <w:tcPr>
            <w:tcW w:w="258" w:type="dxa"/>
          </w:tcPr>
          <w:p w14:paraId="0968E7B9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188E652C" w14:textId="28E052EE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1,78</w:t>
            </w:r>
            <w:r w:rsidR="00604FF8" w:rsidRPr="00CC6D1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8" w:type="dxa"/>
          </w:tcPr>
          <w:p w14:paraId="29CC0EF8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14670C99" w14:textId="28A04FE7" w:rsidR="00D04959" w:rsidRPr="00CC6D18" w:rsidRDefault="00D04959" w:rsidP="00DE1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505B0E84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nil"/>
            </w:tcBorders>
          </w:tcPr>
          <w:p w14:paraId="5048BBFD" w14:textId="681FC9C9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3,60</w:t>
            </w:r>
            <w:r w:rsidR="00D64842" w:rsidRPr="00CC6D1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D04959" w:rsidRPr="00CC6D18" w14:paraId="6CD74E9C" w14:textId="77777777" w:rsidTr="0066025E">
        <w:trPr>
          <w:trHeight w:val="360"/>
        </w:trPr>
        <w:tc>
          <w:tcPr>
            <w:tcW w:w="3690" w:type="dxa"/>
          </w:tcPr>
          <w:p w14:paraId="4579E423" w14:textId="77777777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ค่าเผื่อขาดทุนจากการด้อยค่าของสินทรัพย์</w:t>
            </w: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ที่ไม่ใช่สินทรัพย์ทางการเงิน</w:t>
            </w:r>
          </w:p>
        </w:tc>
        <w:tc>
          <w:tcPr>
            <w:tcW w:w="1169" w:type="dxa"/>
          </w:tcPr>
          <w:p w14:paraId="7031F5EB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B42518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7,504</w:t>
            </w:r>
          </w:p>
        </w:tc>
        <w:tc>
          <w:tcPr>
            <w:tcW w:w="258" w:type="dxa"/>
          </w:tcPr>
          <w:p w14:paraId="64FFD2C6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5937B35B" w14:textId="77777777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45D397" w14:textId="74844F60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(396)</w:t>
            </w:r>
          </w:p>
        </w:tc>
        <w:tc>
          <w:tcPr>
            <w:tcW w:w="238" w:type="dxa"/>
          </w:tcPr>
          <w:p w14:paraId="22D323A5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4F7C9AD3" w14:textId="77777777" w:rsidR="00D04959" w:rsidRPr="00CC6D18" w:rsidRDefault="00D04959" w:rsidP="00DE1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0B37FA" w14:textId="7A4C80AB" w:rsidR="00D04959" w:rsidRPr="00CC6D18" w:rsidRDefault="00D04959" w:rsidP="00DE1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5E6F2CCA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nil"/>
            </w:tcBorders>
          </w:tcPr>
          <w:p w14:paraId="529F358D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161959" w14:textId="79F2803B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7,108</w:t>
            </w:r>
          </w:p>
        </w:tc>
      </w:tr>
      <w:tr w:rsidR="00D04959" w:rsidRPr="00CC6D18" w14:paraId="012C64E1" w14:textId="77777777" w:rsidTr="0066025E">
        <w:trPr>
          <w:trHeight w:val="360"/>
        </w:trPr>
        <w:tc>
          <w:tcPr>
            <w:tcW w:w="3690" w:type="dxa"/>
          </w:tcPr>
          <w:p w14:paraId="1AEFAA5D" w14:textId="77777777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169" w:type="dxa"/>
            <w:tcBorders>
              <w:bottom w:val="nil"/>
            </w:tcBorders>
          </w:tcPr>
          <w:p w14:paraId="776776A4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510</w:t>
            </w:r>
          </w:p>
        </w:tc>
        <w:tc>
          <w:tcPr>
            <w:tcW w:w="258" w:type="dxa"/>
            <w:tcBorders>
              <w:bottom w:val="nil"/>
            </w:tcBorders>
          </w:tcPr>
          <w:p w14:paraId="573F6F02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tcBorders>
              <w:bottom w:val="nil"/>
            </w:tcBorders>
          </w:tcPr>
          <w:p w14:paraId="37927C44" w14:textId="05A5BD4C" w:rsidR="00D04959" w:rsidRPr="00CC6D18" w:rsidRDefault="00D04959" w:rsidP="00DE1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bottom w:val="nil"/>
            </w:tcBorders>
          </w:tcPr>
          <w:p w14:paraId="09B5FCB2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nil"/>
            </w:tcBorders>
          </w:tcPr>
          <w:p w14:paraId="25ABF0CA" w14:textId="63F10F2A" w:rsidR="00D04959" w:rsidRPr="00CC6D18" w:rsidRDefault="00D04959" w:rsidP="00DE1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bottom w:val="nil"/>
            </w:tcBorders>
          </w:tcPr>
          <w:p w14:paraId="50412ABB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6F112E5C" w14:textId="0E0935A9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510</w:t>
            </w:r>
          </w:p>
        </w:tc>
      </w:tr>
      <w:tr w:rsidR="00D04959" w:rsidRPr="00CC6D18" w14:paraId="45834E70" w14:textId="77777777" w:rsidTr="0066025E">
        <w:trPr>
          <w:trHeight w:val="360"/>
        </w:trPr>
        <w:tc>
          <w:tcPr>
            <w:tcW w:w="3690" w:type="dxa"/>
          </w:tcPr>
          <w:p w14:paraId="1F26BD1E" w14:textId="77777777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69" w:type="dxa"/>
            <w:tcBorders>
              <w:bottom w:val="nil"/>
            </w:tcBorders>
          </w:tcPr>
          <w:p w14:paraId="2C31F647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  <w:tc>
          <w:tcPr>
            <w:tcW w:w="258" w:type="dxa"/>
            <w:tcBorders>
              <w:bottom w:val="nil"/>
            </w:tcBorders>
          </w:tcPr>
          <w:p w14:paraId="13C1C0A0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tcBorders>
              <w:bottom w:val="nil"/>
            </w:tcBorders>
          </w:tcPr>
          <w:p w14:paraId="0B076626" w14:textId="6427F888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238" w:type="dxa"/>
            <w:tcBorders>
              <w:bottom w:val="nil"/>
            </w:tcBorders>
          </w:tcPr>
          <w:p w14:paraId="35E67B7C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nil"/>
            </w:tcBorders>
          </w:tcPr>
          <w:p w14:paraId="661C24AA" w14:textId="31DF9F97" w:rsidR="00D04959" w:rsidRPr="00CC6D18" w:rsidRDefault="00D04959" w:rsidP="00DE1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bottom w:val="nil"/>
            </w:tcBorders>
          </w:tcPr>
          <w:p w14:paraId="60B78365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7B389A45" w14:textId="7AA45369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</w:tr>
      <w:tr w:rsidR="00D04959" w:rsidRPr="00CC6D18" w14:paraId="103C041B" w14:textId="77777777" w:rsidTr="0066025E">
        <w:trPr>
          <w:trHeight w:val="360"/>
        </w:trPr>
        <w:tc>
          <w:tcPr>
            <w:tcW w:w="3690" w:type="dxa"/>
          </w:tcPr>
          <w:p w14:paraId="596504D0" w14:textId="77777777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รายได้รอการตัดบัญชี</w:t>
            </w:r>
          </w:p>
        </w:tc>
        <w:tc>
          <w:tcPr>
            <w:tcW w:w="1169" w:type="dxa"/>
            <w:tcBorders>
              <w:bottom w:val="nil"/>
            </w:tcBorders>
          </w:tcPr>
          <w:p w14:paraId="13768F82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58" w:type="dxa"/>
            <w:tcBorders>
              <w:bottom w:val="nil"/>
            </w:tcBorders>
          </w:tcPr>
          <w:p w14:paraId="466C2FF0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tcBorders>
              <w:bottom w:val="nil"/>
            </w:tcBorders>
          </w:tcPr>
          <w:p w14:paraId="3F77EF7E" w14:textId="08ABD3A6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  <w:tc>
          <w:tcPr>
            <w:tcW w:w="238" w:type="dxa"/>
            <w:tcBorders>
              <w:bottom w:val="nil"/>
            </w:tcBorders>
          </w:tcPr>
          <w:p w14:paraId="772B7E6D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nil"/>
            </w:tcBorders>
          </w:tcPr>
          <w:p w14:paraId="5A9E0AA4" w14:textId="6AFA3BD2" w:rsidR="00D04959" w:rsidRPr="00CC6D18" w:rsidRDefault="00D04959" w:rsidP="00DE1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bottom w:val="nil"/>
            </w:tcBorders>
          </w:tcPr>
          <w:p w14:paraId="7C0B16E8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507AC09C" w14:textId="32DA66F9" w:rsidR="00D04959" w:rsidRPr="00CC6D18" w:rsidRDefault="00D04959" w:rsidP="00504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04959" w:rsidRPr="00CC6D18" w14:paraId="27E36DBC" w14:textId="77777777" w:rsidTr="0066025E">
        <w:trPr>
          <w:trHeight w:val="360"/>
        </w:trPr>
        <w:tc>
          <w:tcPr>
            <w:tcW w:w="3690" w:type="dxa"/>
          </w:tcPr>
          <w:p w14:paraId="5C47FDC0" w14:textId="343894F2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ค่าใช้จ่ายรอการตัดบัญชี</w:t>
            </w:r>
          </w:p>
        </w:tc>
        <w:tc>
          <w:tcPr>
            <w:tcW w:w="1169" w:type="dxa"/>
            <w:tcBorders>
              <w:bottom w:val="nil"/>
            </w:tcBorders>
          </w:tcPr>
          <w:p w14:paraId="50DE843E" w14:textId="79B6E858" w:rsidR="00D04959" w:rsidRPr="00CC6D18" w:rsidRDefault="00D04959" w:rsidP="00DE1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tcBorders>
              <w:bottom w:val="nil"/>
            </w:tcBorders>
          </w:tcPr>
          <w:p w14:paraId="03842208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tcBorders>
              <w:bottom w:val="nil"/>
            </w:tcBorders>
          </w:tcPr>
          <w:p w14:paraId="7F1A48C5" w14:textId="62933D84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238" w:type="dxa"/>
            <w:tcBorders>
              <w:bottom w:val="nil"/>
            </w:tcBorders>
          </w:tcPr>
          <w:p w14:paraId="2E66B2CA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nil"/>
            </w:tcBorders>
          </w:tcPr>
          <w:p w14:paraId="34E5C7B9" w14:textId="1CD5CA92" w:rsidR="00D04959" w:rsidRPr="00CC6D18" w:rsidRDefault="00D04959" w:rsidP="00DE1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bottom w:val="nil"/>
            </w:tcBorders>
          </w:tcPr>
          <w:p w14:paraId="6E2BE3F7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24D559D1" w14:textId="66A822A6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</w:tr>
      <w:tr w:rsidR="00D04959" w:rsidRPr="00CC6D18" w14:paraId="707EC439" w14:textId="77777777" w:rsidTr="0066025E">
        <w:trPr>
          <w:trHeight w:val="360"/>
        </w:trPr>
        <w:tc>
          <w:tcPr>
            <w:tcW w:w="3690" w:type="dxa"/>
            <w:tcBorders>
              <w:bottom w:val="nil"/>
            </w:tcBorders>
          </w:tcPr>
          <w:p w14:paraId="697634B5" w14:textId="77777777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  <w:r w:rsidRPr="00CC6D18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</w:t>
            </w: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C6D1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</w:t>
            </w: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76D0E6BB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30921D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2,119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2D6237E1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nil"/>
              <w:bottom w:val="nil"/>
            </w:tcBorders>
          </w:tcPr>
          <w:p w14:paraId="6F5B0831" w14:textId="77777777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06884F" w14:textId="7553C5FD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11A802D0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79724818" w14:textId="77777777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809D4E" w14:textId="084C4101" w:rsidR="00D04959" w:rsidRPr="00CC6D18" w:rsidRDefault="00D04959" w:rsidP="00AD5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228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621FBEEE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2D767EF9" w14:textId="3BA3BD52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ECAB91" w14:textId="07100776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2,602</w:t>
            </w:r>
          </w:p>
        </w:tc>
      </w:tr>
      <w:tr w:rsidR="00D04959" w:rsidRPr="00CC6D18" w14:paraId="4C7EF2AA" w14:textId="77777777" w:rsidTr="0066025E">
        <w:trPr>
          <w:trHeight w:val="360"/>
        </w:trPr>
        <w:tc>
          <w:tcPr>
            <w:tcW w:w="3690" w:type="dxa"/>
            <w:tcBorders>
              <w:top w:val="nil"/>
            </w:tcBorders>
          </w:tcPr>
          <w:p w14:paraId="4A3AA3EF" w14:textId="77777777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ผลต่างจากการรวมธุรกิจ</w:t>
            </w: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ภายใต้การควบคุมเดียวกัน</w:t>
            </w: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25CD2913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AFF0F3" w14:textId="70667616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1,524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66BB6E0C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nil"/>
              <w:bottom w:val="nil"/>
            </w:tcBorders>
          </w:tcPr>
          <w:p w14:paraId="7B3F63C5" w14:textId="77777777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799F0C" w14:textId="7C2B3FDC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(169)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37D75D49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3EA19256" w14:textId="77777777" w:rsidR="00D04959" w:rsidRPr="00CC6D18" w:rsidRDefault="00D04959" w:rsidP="00DE1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228FC3" w14:textId="2D44ACAF" w:rsidR="00D04959" w:rsidRPr="00CC6D18" w:rsidRDefault="00D04959" w:rsidP="00DE1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34F2084D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11A9980F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35515B" w14:textId="62F91C98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1,355</w:t>
            </w:r>
          </w:p>
        </w:tc>
      </w:tr>
      <w:tr w:rsidR="00D04959" w:rsidRPr="00CC6D18" w14:paraId="3E33D083" w14:textId="77777777" w:rsidTr="0066025E">
        <w:trPr>
          <w:trHeight w:val="360"/>
        </w:trPr>
        <w:tc>
          <w:tcPr>
            <w:tcW w:w="3690" w:type="dxa"/>
            <w:tcBorders>
              <w:top w:val="nil"/>
            </w:tcBorders>
          </w:tcPr>
          <w:p w14:paraId="3D303F19" w14:textId="77777777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380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169" w:type="dxa"/>
            <w:tcBorders>
              <w:top w:val="nil"/>
              <w:bottom w:val="single" w:sz="4" w:space="0" w:color="auto"/>
            </w:tcBorders>
          </w:tcPr>
          <w:p w14:paraId="7EF165AA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483</w:t>
            </w:r>
          </w:p>
        </w:tc>
        <w:tc>
          <w:tcPr>
            <w:tcW w:w="258" w:type="dxa"/>
            <w:tcBorders>
              <w:top w:val="nil"/>
            </w:tcBorders>
          </w:tcPr>
          <w:p w14:paraId="0DD624D2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nil"/>
              <w:bottom w:val="single" w:sz="4" w:space="0" w:color="auto"/>
            </w:tcBorders>
          </w:tcPr>
          <w:p w14:paraId="6B4F3BB7" w14:textId="1BC437F7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2,75</w:t>
            </w:r>
            <w:r w:rsidR="00864CF3" w:rsidRPr="00CC6D1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8" w:type="dxa"/>
            <w:tcBorders>
              <w:top w:val="nil"/>
            </w:tcBorders>
          </w:tcPr>
          <w:p w14:paraId="59B2DADB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nil"/>
              <w:bottom w:val="single" w:sz="4" w:space="0" w:color="auto"/>
            </w:tcBorders>
          </w:tcPr>
          <w:p w14:paraId="3D82FBAB" w14:textId="4C888AE1" w:rsidR="00D04959" w:rsidRPr="00CC6D18" w:rsidRDefault="00D04959" w:rsidP="00DE1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top w:val="nil"/>
            </w:tcBorders>
          </w:tcPr>
          <w:p w14:paraId="64FDAF7A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nil"/>
              <w:bottom w:val="single" w:sz="4" w:space="0" w:color="auto"/>
            </w:tcBorders>
          </w:tcPr>
          <w:p w14:paraId="7341CBC9" w14:textId="1328C833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3,24</w:t>
            </w:r>
            <w:r w:rsidR="00864CF3" w:rsidRPr="00CC6D1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D04959" w:rsidRPr="00CC6D18" w14:paraId="1F778383" w14:textId="77777777" w:rsidTr="0066025E">
        <w:trPr>
          <w:trHeight w:val="360"/>
        </w:trPr>
        <w:tc>
          <w:tcPr>
            <w:tcW w:w="3690" w:type="dxa"/>
            <w:tcBorders>
              <w:top w:val="nil"/>
              <w:bottom w:val="nil"/>
            </w:tcBorders>
          </w:tcPr>
          <w:p w14:paraId="64D2FA0B" w14:textId="77777777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0CCF6AA4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18,685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0C3AC59C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45BBB5B5" w14:textId="01E7A88D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2,919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4D36B7E5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14:paraId="4739AF8C" w14:textId="7794A2E3" w:rsidR="00D04959" w:rsidRPr="00CC6D18" w:rsidRDefault="00D04959" w:rsidP="00AD5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228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0B106228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0E925946" w14:textId="33F39DFC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21,832</w:t>
            </w:r>
          </w:p>
        </w:tc>
      </w:tr>
      <w:tr w:rsidR="00D04959" w:rsidRPr="00CC6D18" w14:paraId="5E7AE7BE" w14:textId="77777777" w:rsidTr="0066025E">
        <w:trPr>
          <w:trHeight w:val="360"/>
        </w:trPr>
        <w:tc>
          <w:tcPr>
            <w:tcW w:w="3690" w:type="dxa"/>
            <w:tcBorders>
              <w:top w:val="nil"/>
              <w:bottom w:val="nil"/>
            </w:tcBorders>
          </w:tcPr>
          <w:p w14:paraId="46FCEB17" w14:textId="77777777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6FD3BB87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28CE12A5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nil"/>
              <w:bottom w:val="nil"/>
            </w:tcBorders>
          </w:tcPr>
          <w:p w14:paraId="04AE0D4D" w14:textId="77777777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2440EFC8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6A3B96F5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0B1B23E7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2B3D01CD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4959" w:rsidRPr="00CC6D18" w14:paraId="4A36B176" w14:textId="77777777" w:rsidTr="0066025E">
        <w:trPr>
          <w:trHeight w:val="360"/>
        </w:trPr>
        <w:tc>
          <w:tcPr>
            <w:tcW w:w="3690" w:type="dxa"/>
            <w:tcBorders>
              <w:top w:val="nil"/>
              <w:bottom w:val="nil"/>
            </w:tcBorders>
          </w:tcPr>
          <w:p w14:paraId="2C194ECC" w14:textId="77777777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61F0BBBA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6B5EC3AE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nil"/>
              <w:bottom w:val="nil"/>
            </w:tcBorders>
          </w:tcPr>
          <w:p w14:paraId="2D85E6BE" w14:textId="77777777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04F1DCAC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4DAB5733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413D1984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6008BC8F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4959" w:rsidRPr="00CC6D18" w14:paraId="75B2BA91" w14:textId="77777777" w:rsidTr="0066025E">
        <w:trPr>
          <w:trHeight w:val="360"/>
        </w:trPr>
        <w:tc>
          <w:tcPr>
            <w:tcW w:w="3690" w:type="dxa"/>
            <w:tcBorders>
              <w:top w:val="nil"/>
              <w:bottom w:val="nil"/>
            </w:tcBorders>
          </w:tcPr>
          <w:p w14:paraId="2F42CAD8" w14:textId="77777777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306C852E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(1,352)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4E3DFED7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nil"/>
              <w:bottom w:val="nil"/>
            </w:tcBorders>
          </w:tcPr>
          <w:p w14:paraId="3B6662BC" w14:textId="45227DA0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353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61E69DF6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6746D423" w14:textId="5777C223" w:rsidR="00D04959" w:rsidRPr="00CC6D18" w:rsidRDefault="00D04959" w:rsidP="00DE1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23452087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2DFD9E68" w14:textId="77BC3375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(999)</w:t>
            </w:r>
          </w:p>
        </w:tc>
      </w:tr>
      <w:tr w:rsidR="00D04959" w:rsidRPr="00CC6D18" w14:paraId="6F6AA576" w14:textId="77777777" w:rsidTr="0066025E">
        <w:trPr>
          <w:trHeight w:val="360"/>
        </w:trPr>
        <w:tc>
          <w:tcPr>
            <w:tcW w:w="3690" w:type="dxa"/>
            <w:tcBorders>
              <w:top w:val="nil"/>
              <w:bottom w:val="nil"/>
            </w:tcBorders>
          </w:tcPr>
          <w:p w14:paraId="068DC78D" w14:textId="1D204AB9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082D10DE" w14:textId="7ADF6C47" w:rsidR="00D04959" w:rsidRPr="00CC6D18" w:rsidRDefault="00D04959" w:rsidP="00DE1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43ECC14E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nil"/>
              <w:bottom w:val="nil"/>
            </w:tcBorders>
          </w:tcPr>
          <w:p w14:paraId="6CC0B110" w14:textId="071EAD37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(62)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3755A9F3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6C65A1EC" w14:textId="285F8AD7" w:rsidR="00D04959" w:rsidRPr="00CC6D18" w:rsidRDefault="00D04959" w:rsidP="00DE1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1201C1FD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687BC613" w14:textId="6276AD48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(62)</w:t>
            </w:r>
          </w:p>
        </w:tc>
      </w:tr>
      <w:tr w:rsidR="00D04959" w:rsidRPr="00CC6D18" w14:paraId="5B78609C" w14:textId="77777777" w:rsidTr="0066025E">
        <w:trPr>
          <w:trHeight w:val="360"/>
        </w:trPr>
        <w:tc>
          <w:tcPr>
            <w:tcW w:w="3690" w:type="dxa"/>
            <w:tcBorders>
              <w:top w:val="nil"/>
              <w:bottom w:val="nil"/>
            </w:tcBorders>
          </w:tcPr>
          <w:p w14:paraId="64AC551E" w14:textId="77777777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สินทรัพย์ต้นทุนของสัญญา</w:t>
            </w: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424A5742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(92)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39026661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nil"/>
              <w:bottom w:val="nil"/>
            </w:tcBorders>
          </w:tcPr>
          <w:p w14:paraId="2C1E6431" w14:textId="24008F4F" w:rsidR="00D04959" w:rsidRPr="00CC6D18" w:rsidRDefault="00D04959" w:rsidP="00DE1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24F6742F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1DD3F463" w14:textId="745E1093" w:rsidR="00D04959" w:rsidRPr="00CC6D18" w:rsidRDefault="00D04959" w:rsidP="00DE1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67532E1D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7D1CF88E" w14:textId="33E3BD5B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(92)</w:t>
            </w:r>
          </w:p>
        </w:tc>
      </w:tr>
      <w:tr w:rsidR="00D04959" w:rsidRPr="00CC6D18" w14:paraId="7CDC2B29" w14:textId="77777777" w:rsidTr="0066025E">
        <w:trPr>
          <w:trHeight w:val="360"/>
        </w:trPr>
        <w:tc>
          <w:tcPr>
            <w:tcW w:w="3690" w:type="dxa"/>
            <w:tcBorders>
              <w:top w:val="nil"/>
              <w:bottom w:val="nil"/>
            </w:tcBorders>
          </w:tcPr>
          <w:p w14:paraId="341F38C8" w14:textId="77777777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ค่าใช้จ่ายรอการตัดบัญชี</w:t>
            </w: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2CD23104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(13)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16AF308F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nil"/>
              <w:bottom w:val="nil"/>
            </w:tcBorders>
          </w:tcPr>
          <w:p w14:paraId="59E6AA13" w14:textId="3D2B7A74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011789BA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7F0B4A7B" w14:textId="57AED9A0" w:rsidR="00D04959" w:rsidRPr="00CC6D18" w:rsidRDefault="00D04959" w:rsidP="00DE1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6F354D70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6AE8B7B3" w14:textId="7FAD3AEA" w:rsidR="00D04959" w:rsidRPr="00CC6D18" w:rsidRDefault="00D04959" w:rsidP="00504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04959" w:rsidRPr="00CC6D18" w14:paraId="0CEC79EF" w14:textId="77777777" w:rsidTr="0066025E">
        <w:trPr>
          <w:trHeight w:val="360"/>
        </w:trPr>
        <w:tc>
          <w:tcPr>
            <w:tcW w:w="3690" w:type="dxa"/>
            <w:tcBorders>
              <w:top w:val="nil"/>
              <w:bottom w:val="nil"/>
            </w:tcBorders>
          </w:tcPr>
          <w:p w14:paraId="2570BBB5" w14:textId="77777777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70DDD350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(1,350)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0900859F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nil"/>
              <w:bottom w:val="nil"/>
            </w:tcBorders>
          </w:tcPr>
          <w:p w14:paraId="7412EB6B" w14:textId="7A511140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14DE4CBA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2F3241EE" w14:textId="69DFC3A3" w:rsidR="00D04959" w:rsidRPr="00CC6D18" w:rsidRDefault="00D04959" w:rsidP="00DE1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36181071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543B95BE" w14:textId="3C651EB9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(900)</w:t>
            </w:r>
          </w:p>
        </w:tc>
      </w:tr>
      <w:tr w:rsidR="00D04959" w:rsidRPr="00CC6D18" w14:paraId="5028D218" w14:textId="77777777" w:rsidTr="0066025E">
        <w:trPr>
          <w:trHeight w:val="360"/>
        </w:trPr>
        <w:tc>
          <w:tcPr>
            <w:tcW w:w="3690" w:type="dxa"/>
            <w:tcBorders>
              <w:top w:val="nil"/>
              <w:bottom w:val="nil"/>
            </w:tcBorders>
          </w:tcPr>
          <w:p w14:paraId="670E8C7B" w14:textId="77777777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34302F8A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(2,807)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379C8757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0B00F604" w14:textId="3A197E79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754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3EEAB006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14:paraId="4C6FB557" w14:textId="48612F5D" w:rsidR="00D04959" w:rsidRPr="00CC6D18" w:rsidRDefault="00D04959" w:rsidP="00DE1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748C984E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50BBD009" w14:textId="6C25945E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(2,053)</w:t>
            </w:r>
          </w:p>
        </w:tc>
      </w:tr>
      <w:tr w:rsidR="00D04959" w:rsidRPr="00CC6D18" w14:paraId="036DAFAC" w14:textId="77777777" w:rsidTr="0066025E">
        <w:trPr>
          <w:trHeight w:val="360"/>
        </w:trPr>
        <w:tc>
          <w:tcPr>
            <w:tcW w:w="3690" w:type="dxa"/>
            <w:tcBorders>
              <w:top w:val="nil"/>
              <w:bottom w:val="nil"/>
            </w:tcBorders>
          </w:tcPr>
          <w:p w14:paraId="4910C0FA" w14:textId="77777777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22C823FE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731993B3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nil"/>
              <w:bottom w:val="nil"/>
            </w:tcBorders>
          </w:tcPr>
          <w:p w14:paraId="37441E5B" w14:textId="77777777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4B4D6B4A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7419D4BD" w14:textId="77777777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1E035537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00E8F0E2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04959" w:rsidRPr="00CC6D18" w14:paraId="68D1D34C" w14:textId="77777777" w:rsidTr="0066025E">
        <w:trPr>
          <w:trHeight w:val="360"/>
        </w:trPr>
        <w:tc>
          <w:tcPr>
            <w:tcW w:w="3690" w:type="dxa"/>
            <w:tcBorders>
              <w:top w:val="nil"/>
              <w:bottom w:val="nil"/>
            </w:tcBorders>
          </w:tcPr>
          <w:p w14:paraId="21F91B5A" w14:textId="77777777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69" w:type="dxa"/>
            <w:tcBorders>
              <w:top w:val="nil"/>
              <w:bottom w:val="double" w:sz="4" w:space="0" w:color="auto"/>
            </w:tcBorders>
          </w:tcPr>
          <w:p w14:paraId="6C9AFDB4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15,878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1103D12D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nil"/>
              <w:bottom w:val="double" w:sz="4" w:space="0" w:color="auto"/>
            </w:tcBorders>
          </w:tcPr>
          <w:p w14:paraId="5A7C6112" w14:textId="5878C059" w:rsidR="00D04959" w:rsidRPr="00CC6D18" w:rsidRDefault="00D04959" w:rsidP="00D04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3,673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70A4D271" w14:textId="77777777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nil"/>
              <w:bottom w:val="double" w:sz="4" w:space="0" w:color="auto"/>
            </w:tcBorders>
          </w:tcPr>
          <w:p w14:paraId="7E2A3042" w14:textId="06F420B7" w:rsidR="00D04959" w:rsidRPr="00CC6D18" w:rsidRDefault="00D04959" w:rsidP="00AD5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228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338A53E1" w14:textId="77777777" w:rsidR="00D04959" w:rsidRPr="00CC6D18" w:rsidRDefault="00D04959" w:rsidP="00AD5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nil"/>
              <w:bottom w:val="double" w:sz="4" w:space="0" w:color="auto"/>
            </w:tcBorders>
          </w:tcPr>
          <w:p w14:paraId="5CC0BAF9" w14:textId="247D76F5" w:rsidR="00D04959" w:rsidRPr="00CC6D18" w:rsidRDefault="00D04959" w:rsidP="00D04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19,779</w:t>
            </w:r>
          </w:p>
        </w:tc>
      </w:tr>
    </w:tbl>
    <w:p w14:paraId="47204792" w14:textId="1EF94292" w:rsidR="00BE0EC1" w:rsidRPr="00CC6D18" w:rsidRDefault="001B3BB1" w:rsidP="00BE0EC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CC6D18">
        <w:rPr>
          <w:rFonts w:ascii="Angsana New" w:hAnsi="Angsana New" w:cs="Angsana New"/>
          <w:b/>
          <w:bCs/>
          <w:lang w:val="en-US"/>
        </w:rPr>
        <w:lastRenderedPageBreak/>
        <w:t>2</w:t>
      </w:r>
      <w:r w:rsidR="00D04959" w:rsidRPr="00CC6D18">
        <w:rPr>
          <w:rFonts w:ascii="Angsana New" w:hAnsi="Angsana New" w:cs="Angsana New"/>
          <w:b/>
          <w:bCs/>
          <w:lang w:val="en-US"/>
        </w:rPr>
        <w:t>2</w:t>
      </w:r>
      <w:r w:rsidR="00BE0EC1" w:rsidRPr="00CC6D18">
        <w:rPr>
          <w:rFonts w:ascii="Angsana New" w:hAnsi="Angsana New" w:cs="Angsana New"/>
          <w:b/>
          <w:bCs/>
          <w:lang w:val="en-US"/>
        </w:rPr>
        <w:tab/>
      </w:r>
      <w:r w:rsidR="00BE0EC1" w:rsidRPr="00CC6D18">
        <w:rPr>
          <w:rFonts w:ascii="Angsana New" w:hAnsi="Angsana New" w:cs="Angsana New"/>
          <w:b/>
          <w:bCs/>
          <w:cs/>
          <w:lang w:val="en-US"/>
        </w:rPr>
        <w:t>กำไร</w:t>
      </w:r>
      <w:r w:rsidR="0060480F" w:rsidRPr="00CC6D18">
        <w:rPr>
          <w:rFonts w:ascii="Angsana New" w:hAnsi="Angsana New" w:cs="Angsana New" w:hint="cs"/>
          <w:b/>
          <w:bCs/>
          <w:cs/>
          <w:lang w:val="en-US"/>
        </w:rPr>
        <w:t xml:space="preserve"> (ขาดทุน) </w:t>
      </w:r>
      <w:r w:rsidR="00BE0EC1" w:rsidRPr="00CC6D18">
        <w:rPr>
          <w:rFonts w:ascii="Angsana New" w:hAnsi="Angsana New" w:cs="Angsana New"/>
          <w:b/>
          <w:bCs/>
          <w:cs/>
          <w:lang w:val="en-US"/>
        </w:rPr>
        <w:t>ต่อหุ้น</w:t>
      </w:r>
    </w:p>
    <w:p w14:paraId="3890B9D6" w14:textId="6FED51A4" w:rsidR="00BE0EC1" w:rsidRPr="00CC6D18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94"/>
        <w:gridCol w:w="1153"/>
        <w:gridCol w:w="264"/>
        <w:gridCol w:w="1207"/>
        <w:gridCol w:w="262"/>
        <w:gridCol w:w="1020"/>
        <w:gridCol w:w="256"/>
        <w:gridCol w:w="1034"/>
      </w:tblGrid>
      <w:tr w:rsidR="002F177B" w:rsidRPr="00CC6D18" w14:paraId="7A43AE9A" w14:textId="77777777">
        <w:tc>
          <w:tcPr>
            <w:tcW w:w="2142" w:type="pct"/>
          </w:tcPr>
          <w:p w14:paraId="286F93CF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3" w:type="pct"/>
            <w:gridSpan w:val="3"/>
          </w:tcPr>
          <w:p w14:paraId="5B863614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งบการเงินรวม</w:t>
            </w:r>
          </w:p>
        </w:tc>
        <w:tc>
          <w:tcPr>
            <w:tcW w:w="144" w:type="pct"/>
          </w:tcPr>
          <w:p w14:paraId="46D57ADA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pct"/>
            <w:gridSpan w:val="3"/>
            <w:vAlign w:val="bottom"/>
          </w:tcPr>
          <w:p w14:paraId="06D6D205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177B" w:rsidRPr="00CC6D18" w14:paraId="08E616F7" w14:textId="77777777">
        <w:tc>
          <w:tcPr>
            <w:tcW w:w="2142" w:type="pct"/>
          </w:tcPr>
          <w:p w14:paraId="118E5145" w14:textId="758BA5F3" w:rsidR="002F177B" w:rsidRPr="00CC6D18" w:rsidRDefault="00B07396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C6D1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4" w:type="pct"/>
          </w:tcPr>
          <w:p w14:paraId="1BD07958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27CBDE11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5312F563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195CAE2F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1393050A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1" w:type="pct"/>
          </w:tcPr>
          <w:p w14:paraId="0A34FA72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D78A887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2F177B" w:rsidRPr="00CC6D18" w14:paraId="462C05C7" w14:textId="77777777">
        <w:tc>
          <w:tcPr>
            <w:tcW w:w="2142" w:type="pct"/>
          </w:tcPr>
          <w:p w14:paraId="7E0BC5FD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14:paraId="24B766F5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AF59C26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2B741ACC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44" w:type="pct"/>
          </w:tcPr>
          <w:p w14:paraId="2034D868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265ECE85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1E259BC3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3D53A58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177B" w:rsidRPr="00CC6D18" w14:paraId="00BC6309" w14:textId="77777777" w:rsidTr="00096308">
        <w:trPr>
          <w:trHeight w:val="50"/>
        </w:trPr>
        <w:tc>
          <w:tcPr>
            <w:tcW w:w="2142" w:type="pct"/>
          </w:tcPr>
          <w:p w14:paraId="21E68BE5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8" w:type="pct"/>
            <w:gridSpan w:val="7"/>
          </w:tcPr>
          <w:p w14:paraId="2491998C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2F177B" w:rsidRPr="00CC6D18" w14:paraId="1A6F4678" w14:textId="77777777">
        <w:tc>
          <w:tcPr>
            <w:tcW w:w="2142" w:type="pct"/>
          </w:tcPr>
          <w:p w14:paraId="793034FC" w14:textId="28C3D196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 (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CC6D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</w:t>
            </w:r>
            <w:r w:rsidR="0021603E" w:rsidRPr="00CC6D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ปี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ที่เป็นส่วนของผู้ถือหุ้นสามัญของบริษัท </w:t>
            </w:r>
            <w:r w:rsidR="00096308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(ขั้นพื้นฐานและปรับลด)</w:t>
            </w:r>
          </w:p>
        </w:tc>
        <w:tc>
          <w:tcPr>
            <w:tcW w:w="634" w:type="pct"/>
            <w:tcBorders>
              <w:bottom w:val="double" w:sz="4" w:space="0" w:color="auto"/>
            </w:tcBorders>
            <w:vAlign w:val="bottom"/>
          </w:tcPr>
          <w:p w14:paraId="496DAD72" w14:textId="0EB9B958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305B7" w:rsidRPr="00CC6D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  <w:r w:rsidR="00E04ECF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,269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0FA3B8AC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  <w:vAlign w:val="bottom"/>
          </w:tcPr>
          <w:p w14:paraId="16F05230" w14:textId="1517B394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305B7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305B7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483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1C8DBBA7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  <w:vAlign w:val="bottom"/>
          </w:tcPr>
          <w:p w14:paraId="0464C2B3" w14:textId="791820DA" w:rsidR="002F177B" w:rsidRPr="00CC6D18" w:rsidRDefault="00B305B7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2F177B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589</w:t>
            </w:r>
          </w:p>
        </w:tc>
        <w:tc>
          <w:tcPr>
            <w:tcW w:w="141" w:type="pct"/>
          </w:tcPr>
          <w:p w14:paraId="288DF604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6923B8A3" w14:textId="2A874A9C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231AD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16,350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2F177B" w:rsidRPr="00CC6D18" w14:paraId="7C88F093" w14:textId="77777777">
        <w:tc>
          <w:tcPr>
            <w:tcW w:w="2142" w:type="pct"/>
          </w:tcPr>
          <w:p w14:paraId="39EF29BC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  <w:vAlign w:val="bottom"/>
          </w:tcPr>
          <w:p w14:paraId="2720D75B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5" w:type="pct"/>
          </w:tcPr>
          <w:p w14:paraId="31F29188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64" w:type="pct"/>
            <w:tcBorders>
              <w:top w:val="double" w:sz="4" w:space="0" w:color="auto"/>
            </w:tcBorders>
            <w:vAlign w:val="bottom"/>
          </w:tcPr>
          <w:p w14:paraId="41C5CF38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</w:tcPr>
          <w:p w14:paraId="5CAB75C1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  <w:vAlign w:val="bottom"/>
          </w:tcPr>
          <w:p w14:paraId="38D141DC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" w:type="pct"/>
          </w:tcPr>
          <w:p w14:paraId="4ED8591B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5CDF45E3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F177B" w:rsidRPr="00CC6D18" w14:paraId="06DA28A9" w14:textId="77777777">
        <w:tc>
          <w:tcPr>
            <w:tcW w:w="2142" w:type="pct"/>
          </w:tcPr>
          <w:p w14:paraId="2C8232D0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634" w:type="pct"/>
          </w:tcPr>
          <w:p w14:paraId="19E40F56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D2D0B71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241CC68B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EF989D3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462960DC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3C759F7B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0773F712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F177B" w:rsidRPr="00CC6D18" w14:paraId="6111EC25" w14:textId="77777777" w:rsidTr="00B305B7">
        <w:tc>
          <w:tcPr>
            <w:tcW w:w="2142" w:type="pct"/>
          </w:tcPr>
          <w:p w14:paraId="7A569AEE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34" w:type="pct"/>
          </w:tcPr>
          <w:p w14:paraId="67829DDC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455,000</w:t>
            </w:r>
          </w:p>
        </w:tc>
        <w:tc>
          <w:tcPr>
            <w:tcW w:w="145" w:type="pct"/>
          </w:tcPr>
          <w:p w14:paraId="18EEF570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224A8E79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455,000</w:t>
            </w:r>
          </w:p>
        </w:tc>
        <w:tc>
          <w:tcPr>
            <w:tcW w:w="144" w:type="pct"/>
          </w:tcPr>
          <w:p w14:paraId="2148880F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76986197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455,000</w:t>
            </w:r>
          </w:p>
        </w:tc>
        <w:tc>
          <w:tcPr>
            <w:tcW w:w="141" w:type="pct"/>
          </w:tcPr>
          <w:p w14:paraId="4EE4DC42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3CE2BA4D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455,000</w:t>
            </w:r>
          </w:p>
        </w:tc>
      </w:tr>
      <w:tr w:rsidR="002F177B" w:rsidRPr="00CC6D18" w14:paraId="229EB3DC" w14:textId="77777777" w:rsidTr="00B305B7">
        <w:tc>
          <w:tcPr>
            <w:tcW w:w="2142" w:type="pct"/>
          </w:tcPr>
          <w:p w14:paraId="7A045A73" w14:textId="43D529FF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ผลกระทบจากหุ้นที่ออกจำหน่ายเมื่อ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วันที่ 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  <w:r w:rsidR="00B305B7"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634" w:type="pct"/>
          </w:tcPr>
          <w:p w14:paraId="1D801672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0ED5EE" w14:textId="2AF771D9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305B7" w:rsidRPr="00CC6D1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5B7" w:rsidRPr="00CC6D18">
              <w:rPr>
                <w:rFonts w:asciiTheme="majorBidi" w:hAnsiTheme="majorBidi" w:cstheme="majorBidi"/>
                <w:sz w:val="30"/>
                <w:szCs w:val="30"/>
              </w:rPr>
              <w:t>097</w:t>
            </w:r>
          </w:p>
        </w:tc>
        <w:tc>
          <w:tcPr>
            <w:tcW w:w="145" w:type="pct"/>
          </w:tcPr>
          <w:p w14:paraId="1831D186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06F84E0D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3FAEC9" w14:textId="7ED709D5" w:rsidR="002F177B" w:rsidRPr="00CC6D18" w:rsidRDefault="002F177B" w:rsidP="00B3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8213C33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1AA12AAA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0F2892" w14:textId="3057D0E9" w:rsidR="002F177B" w:rsidRPr="00CC6D18" w:rsidRDefault="00B305B7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14,097</w:t>
            </w:r>
          </w:p>
        </w:tc>
        <w:tc>
          <w:tcPr>
            <w:tcW w:w="141" w:type="pct"/>
          </w:tcPr>
          <w:p w14:paraId="26946426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5FB20580" w14:textId="77777777" w:rsidR="002F177B" w:rsidRPr="00CC6D18" w:rsidRDefault="002F177B" w:rsidP="00DE1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D2CA11" w14:textId="4B89D67E" w:rsidR="002F177B" w:rsidRPr="00CC6D18" w:rsidRDefault="002F177B" w:rsidP="00DE1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177B" w:rsidRPr="00CC6D18" w14:paraId="4D910778" w14:textId="77777777" w:rsidTr="00B305B7">
        <w:tc>
          <w:tcPr>
            <w:tcW w:w="2142" w:type="pct"/>
          </w:tcPr>
          <w:p w14:paraId="079D2EEC" w14:textId="7A703BB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ผลกระทบจากหุ้นที่ออกจำหน่ายเมื่อ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วันที่ 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ตุลาคม</w:t>
            </w:r>
            <w:r w:rsidR="00B305B7"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341DC14B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8D1E81" w14:textId="2F29FD6F" w:rsidR="002F177B" w:rsidRPr="00CC6D18" w:rsidRDefault="00B305B7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45" w:type="pct"/>
          </w:tcPr>
          <w:p w14:paraId="64D826E8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53598FC9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EDF560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CEB382C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06D6B0BA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4680A5" w14:textId="28E8C219" w:rsidR="002F177B" w:rsidRPr="00CC6D18" w:rsidRDefault="00B305B7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41" w:type="pct"/>
          </w:tcPr>
          <w:p w14:paraId="2CC2392C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321810F2" w14:textId="77777777" w:rsidR="002F177B" w:rsidRPr="00CC6D18" w:rsidRDefault="002F177B" w:rsidP="00DE1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4EE416" w14:textId="77777777" w:rsidR="002F177B" w:rsidRPr="00CC6D18" w:rsidRDefault="002F177B" w:rsidP="00DE1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177B" w:rsidRPr="00CC6D18" w14:paraId="2B226464" w14:textId="77777777">
        <w:tc>
          <w:tcPr>
            <w:tcW w:w="2142" w:type="pct"/>
          </w:tcPr>
          <w:p w14:paraId="4FD85A83" w14:textId="5E88411D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  <w:r w:rsidR="0021603E" w:rsidRPr="00CC6D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="0021603E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21603E" w:rsidRPr="00CC6D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153E37" w14:textId="51B80C0D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B305B7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305B7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</w:t>
            </w:r>
          </w:p>
        </w:tc>
        <w:tc>
          <w:tcPr>
            <w:tcW w:w="145" w:type="pct"/>
          </w:tcPr>
          <w:p w14:paraId="5C0089AA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AE15C1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455,000</w:t>
            </w:r>
          </w:p>
        </w:tc>
        <w:tc>
          <w:tcPr>
            <w:tcW w:w="144" w:type="pct"/>
          </w:tcPr>
          <w:p w14:paraId="00853C2C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621A29" w14:textId="12B39BAF" w:rsidR="002F177B" w:rsidRPr="00CC6D18" w:rsidRDefault="00B305B7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469,113</w:t>
            </w:r>
          </w:p>
        </w:tc>
        <w:tc>
          <w:tcPr>
            <w:tcW w:w="141" w:type="pct"/>
          </w:tcPr>
          <w:p w14:paraId="589256E2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1C0618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455,000</w:t>
            </w:r>
          </w:p>
        </w:tc>
      </w:tr>
      <w:tr w:rsidR="002F177B" w:rsidRPr="00CC6D18" w14:paraId="064AE7BD" w14:textId="77777777">
        <w:tc>
          <w:tcPr>
            <w:tcW w:w="2142" w:type="pct"/>
          </w:tcPr>
          <w:p w14:paraId="61722778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634" w:type="pct"/>
            <w:tcBorders>
              <w:top w:val="double" w:sz="4" w:space="0" w:color="auto"/>
              <w:bottom w:val="single" w:sz="4" w:space="0" w:color="auto"/>
            </w:tcBorders>
          </w:tcPr>
          <w:p w14:paraId="73611573" w14:textId="1F637FF8" w:rsidR="002F177B" w:rsidRPr="00CC6D18" w:rsidRDefault="00626912" w:rsidP="00626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55,978</w:t>
            </w:r>
          </w:p>
        </w:tc>
        <w:tc>
          <w:tcPr>
            <w:tcW w:w="145" w:type="pct"/>
          </w:tcPr>
          <w:p w14:paraId="6E80BFAE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double" w:sz="4" w:space="0" w:color="auto"/>
              <w:bottom w:val="single" w:sz="4" w:space="0" w:color="auto"/>
            </w:tcBorders>
          </w:tcPr>
          <w:p w14:paraId="5C466D6C" w14:textId="3E13EB0B" w:rsidR="002F177B" w:rsidRPr="00CC6D18" w:rsidRDefault="00B305B7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25,413</w:t>
            </w:r>
          </w:p>
        </w:tc>
        <w:tc>
          <w:tcPr>
            <w:tcW w:w="144" w:type="pct"/>
          </w:tcPr>
          <w:p w14:paraId="14E0A1C7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double" w:sz="4" w:space="0" w:color="auto"/>
              <w:bottom w:val="single" w:sz="4" w:space="0" w:color="auto"/>
            </w:tcBorders>
          </w:tcPr>
          <w:p w14:paraId="08AB0518" w14:textId="3FCA7278" w:rsidR="002F177B" w:rsidRPr="00CC6D18" w:rsidRDefault="00EB717B" w:rsidP="00EB7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55,978</w:t>
            </w:r>
          </w:p>
        </w:tc>
        <w:tc>
          <w:tcPr>
            <w:tcW w:w="141" w:type="pct"/>
          </w:tcPr>
          <w:p w14:paraId="23EF2D3B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  <w:bottom w:val="single" w:sz="4" w:space="0" w:color="auto"/>
            </w:tcBorders>
          </w:tcPr>
          <w:p w14:paraId="29A6FD29" w14:textId="2FE530D8" w:rsidR="002F177B" w:rsidRPr="00CC6D18" w:rsidRDefault="00B305B7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25,413</w:t>
            </w:r>
          </w:p>
        </w:tc>
      </w:tr>
      <w:tr w:rsidR="002F177B" w:rsidRPr="00CC6D18" w14:paraId="2AFF57C0" w14:textId="77777777">
        <w:tc>
          <w:tcPr>
            <w:tcW w:w="2142" w:type="pct"/>
          </w:tcPr>
          <w:p w14:paraId="02A8E8F9" w14:textId="12D269C0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(ปรับลด)</w:t>
            </w:r>
            <w:r w:rsidR="0021603E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1603E" w:rsidRPr="00CC6D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1603E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21603E" w:rsidRPr="00CC6D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FE4B7C" w14:textId="34990721" w:rsidR="002F177B" w:rsidRPr="00CC6D18" w:rsidRDefault="00626912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525,091</w:t>
            </w:r>
          </w:p>
        </w:tc>
        <w:tc>
          <w:tcPr>
            <w:tcW w:w="145" w:type="pct"/>
          </w:tcPr>
          <w:p w14:paraId="4AA2A246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383A2F" w14:textId="3776963A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B305B7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305B7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413</w:t>
            </w:r>
          </w:p>
        </w:tc>
        <w:tc>
          <w:tcPr>
            <w:tcW w:w="144" w:type="pct"/>
          </w:tcPr>
          <w:p w14:paraId="741D0658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89660B" w14:textId="3577CB03" w:rsidR="002F177B" w:rsidRPr="00CC6D18" w:rsidRDefault="00EB71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525,091</w:t>
            </w:r>
          </w:p>
        </w:tc>
        <w:tc>
          <w:tcPr>
            <w:tcW w:w="141" w:type="pct"/>
          </w:tcPr>
          <w:p w14:paraId="6A1C6213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B67F0" w14:textId="3011708F" w:rsidR="002F177B" w:rsidRPr="00CC6D18" w:rsidRDefault="00B305B7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480,413</w:t>
            </w:r>
          </w:p>
        </w:tc>
      </w:tr>
      <w:tr w:rsidR="002F177B" w:rsidRPr="00CC6D18" w14:paraId="349D53FF" w14:textId="77777777">
        <w:tc>
          <w:tcPr>
            <w:tcW w:w="2142" w:type="pct"/>
          </w:tcPr>
          <w:p w14:paraId="20D63A5E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</w:tcPr>
          <w:p w14:paraId="5589E4EA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5" w:type="pct"/>
          </w:tcPr>
          <w:p w14:paraId="261FCAC3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64" w:type="pct"/>
            <w:tcBorders>
              <w:top w:val="double" w:sz="4" w:space="0" w:color="auto"/>
            </w:tcBorders>
          </w:tcPr>
          <w:p w14:paraId="2CB267F1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</w:tcPr>
          <w:p w14:paraId="534A5EDE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67264E14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" w:type="pct"/>
          </w:tcPr>
          <w:p w14:paraId="438E3087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40E88E06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F177B" w:rsidRPr="00CC6D18" w14:paraId="1D32FF31" w14:textId="77777777">
        <w:tc>
          <w:tcPr>
            <w:tcW w:w="2142" w:type="pct"/>
          </w:tcPr>
          <w:p w14:paraId="12AC32FC" w14:textId="6EF9528E" w:rsidR="002F177B" w:rsidRPr="00CC6D18" w:rsidRDefault="007A4757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</w:t>
            </w:r>
            <w:r w:rsidR="0040085B" w:rsidRPr="00CC6D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F177B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="0040085B" w:rsidRPr="00CC6D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177B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="002F177B"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34" w:type="pct"/>
            <w:tcBorders>
              <w:bottom w:val="double" w:sz="4" w:space="0" w:color="auto"/>
            </w:tcBorders>
          </w:tcPr>
          <w:p w14:paraId="732C9CC0" w14:textId="346FD696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 w:rsidR="00B305B7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11865C3A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</w:tcPr>
          <w:p w14:paraId="6A8CD4E4" w14:textId="58E8C7AC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 w:rsidR="00B305B7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37D01508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44C3A474" w14:textId="0F4BCD52" w:rsidR="002F177B" w:rsidRPr="00CC6D18" w:rsidRDefault="00B305B7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0.02</w:t>
            </w:r>
          </w:p>
        </w:tc>
        <w:tc>
          <w:tcPr>
            <w:tcW w:w="141" w:type="pct"/>
          </w:tcPr>
          <w:p w14:paraId="2088DA19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3D23B066" w14:textId="50AD02B2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 w:rsidR="005231AD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2F177B" w:rsidRPr="00CC6D18" w14:paraId="6BCD3DF5" w14:textId="77777777">
        <w:tc>
          <w:tcPr>
            <w:tcW w:w="2142" w:type="pct"/>
          </w:tcPr>
          <w:p w14:paraId="4874AEE0" w14:textId="6EA521DB" w:rsidR="002F177B" w:rsidRPr="00CC6D18" w:rsidRDefault="007A4757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</w:t>
            </w:r>
            <w:r w:rsidR="0040085B" w:rsidRPr="00CC6D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="0040085B" w:rsidRPr="00CC6D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177B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(ปรับลด) </w:t>
            </w:r>
            <w:r w:rsidR="002F177B"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34" w:type="pct"/>
            <w:tcBorders>
              <w:top w:val="double" w:sz="4" w:space="0" w:color="auto"/>
              <w:bottom w:val="double" w:sz="4" w:space="0" w:color="auto"/>
            </w:tcBorders>
          </w:tcPr>
          <w:p w14:paraId="3F65AA6E" w14:textId="1C4837A6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 w:rsidR="00B305B7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3A481CBF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double" w:sz="4" w:space="0" w:color="auto"/>
              <w:bottom w:val="double" w:sz="4" w:space="0" w:color="auto"/>
            </w:tcBorders>
          </w:tcPr>
          <w:p w14:paraId="7B839C9B" w14:textId="28A61551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 w:rsidR="00B305B7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031BE29E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double" w:sz="4" w:space="0" w:color="auto"/>
              <w:bottom w:val="double" w:sz="4" w:space="0" w:color="auto"/>
            </w:tcBorders>
          </w:tcPr>
          <w:p w14:paraId="5FD1880F" w14:textId="3561870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B305B7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1" w:type="pct"/>
          </w:tcPr>
          <w:p w14:paraId="045D9E4B" w14:textId="77777777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  <w:bottom w:val="double" w:sz="4" w:space="0" w:color="auto"/>
            </w:tcBorders>
          </w:tcPr>
          <w:p w14:paraId="168E4A83" w14:textId="691D4A99" w:rsidR="002F177B" w:rsidRPr="00CC6D18" w:rsidRDefault="002F177B" w:rsidP="002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 w:rsidR="005231AD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7E61FC22" w14:textId="1012926D" w:rsidR="006F2D86" w:rsidRPr="00CC6D18" w:rsidRDefault="006F2D86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</w:rPr>
      </w:pPr>
    </w:p>
    <w:p w14:paraId="5C8FEC4E" w14:textId="41B73AC2" w:rsidR="00BE0EC1" w:rsidRPr="00CC6D18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CC6D18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B305B7" w:rsidRPr="00CC6D18">
        <w:rPr>
          <w:rFonts w:asciiTheme="majorBidi" w:hAnsiTheme="majorBidi" w:cstheme="majorBidi"/>
          <w:b/>
          <w:bCs/>
          <w:sz w:val="30"/>
          <w:szCs w:val="30"/>
        </w:rPr>
        <w:t>3</w:t>
      </w:r>
      <w:r w:rsidRPr="00CC6D18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CC6D18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</w:p>
    <w:p w14:paraId="1869534A" w14:textId="77777777" w:rsidR="00BE0EC1" w:rsidRPr="00CC6D18" w:rsidRDefault="00BE0EC1" w:rsidP="00B30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</w:rPr>
      </w:pPr>
    </w:p>
    <w:p w14:paraId="1BAD0764" w14:textId="77777777" w:rsidR="00BE0EC1" w:rsidRPr="00CC6D18" w:rsidRDefault="00BE0EC1" w:rsidP="00B30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C6D18">
        <w:rPr>
          <w:rFonts w:ascii="Angsana New" w:hAnsi="Angsana New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58014212" w14:textId="77777777" w:rsidR="00BE0EC1" w:rsidRPr="00CC6D18" w:rsidRDefault="00BE0EC1" w:rsidP="00B30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2"/>
        <w:gridCol w:w="1638"/>
        <w:gridCol w:w="1710"/>
        <w:gridCol w:w="1260"/>
        <w:gridCol w:w="360"/>
        <w:gridCol w:w="1350"/>
      </w:tblGrid>
      <w:tr w:rsidR="00BE0EC1" w:rsidRPr="00CC6D18" w14:paraId="6F45621B" w14:textId="77777777" w:rsidTr="000D4194">
        <w:trPr>
          <w:tblHeader/>
        </w:trPr>
        <w:tc>
          <w:tcPr>
            <w:tcW w:w="2952" w:type="dxa"/>
            <w:vAlign w:val="bottom"/>
          </w:tcPr>
          <w:p w14:paraId="435095F7" w14:textId="77777777" w:rsidR="00BE0EC1" w:rsidRPr="00CC6D18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  <w:vAlign w:val="bottom"/>
          </w:tcPr>
          <w:p w14:paraId="0595EE04" w14:textId="77777777" w:rsidR="00BE0EC1" w:rsidRPr="00CC6D18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0BAFCDAC" w14:textId="6E23B73E" w:rsidR="00BE0EC1" w:rsidRPr="00CC6D18" w:rsidRDefault="0075484B" w:rsidP="00754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60" w:type="dxa"/>
            <w:vAlign w:val="bottom"/>
          </w:tcPr>
          <w:p w14:paraId="727207A3" w14:textId="2547F345" w:rsidR="00BE0EC1" w:rsidRPr="00CC6D18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360" w:type="dxa"/>
          </w:tcPr>
          <w:p w14:paraId="1B9BF559" w14:textId="77777777" w:rsidR="00BE0EC1" w:rsidRPr="00CC6D18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92017FF" w14:textId="77777777" w:rsidR="00BE0EC1" w:rsidRPr="00CC6D18" w:rsidDel="00D43E7A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BE0EC1" w:rsidRPr="00CC6D18" w14:paraId="3DD1E1D3" w14:textId="77777777" w:rsidTr="000D4194">
        <w:trPr>
          <w:tblHeader/>
        </w:trPr>
        <w:tc>
          <w:tcPr>
            <w:tcW w:w="2952" w:type="dxa"/>
          </w:tcPr>
          <w:p w14:paraId="53D1A928" w14:textId="77777777" w:rsidR="00BE0EC1" w:rsidRPr="00CC6D18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38" w:type="dxa"/>
          </w:tcPr>
          <w:p w14:paraId="2D534D68" w14:textId="77777777" w:rsidR="00BE0EC1" w:rsidRPr="00CC6D18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FCD5B81" w14:textId="77777777" w:rsidR="00BE0EC1" w:rsidRPr="00CC6D18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43C6411" w14:textId="77777777" w:rsidR="00BE0EC1" w:rsidRPr="00CC6D18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60" w:type="dxa"/>
          </w:tcPr>
          <w:p w14:paraId="0BD7B1ED" w14:textId="77777777" w:rsidR="00BE0EC1" w:rsidRPr="00CC6D18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CD18B17" w14:textId="77777777" w:rsidR="00BE0EC1" w:rsidRPr="00CC6D18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0EC1" w:rsidRPr="00CC6D18" w14:paraId="4FB955A4" w14:textId="77777777" w:rsidTr="000D4194">
        <w:tc>
          <w:tcPr>
            <w:tcW w:w="2952" w:type="dxa"/>
          </w:tcPr>
          <w:p w14:paraId="37D127DB" w14:textId="1F392A2C" w:rsidR="00BE0EC1" w:rsidRPr="00CC6D18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635675" w:rsidRPr="00CC6D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638" w:type="dxa"/>
          </w:tcPr>
          <w:p w14:paraId="6DF2CBFB" w14:textId="77777777" w:rsidR="00BE0EC1" w:rsidRPr="00CC6D18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6884AB5" w14:textId="77777777" w:rsidR="00BE0EC1" w:rsidRPr="00CC6D18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A6B23D" w14:textId="77777777" w:rsidR="00BE0EC1" w:rsidRPr="00CC6D18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7106F47" w14:textId="77777777" w:rsidR="00BE0EC1" w:rsidRPr="00CC6D18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89DB91" w14:textId="77777777" w:rsidR="00BE0EC1" w:rsidRPr="00CC6D18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5675" w:rsidRPr="00CC6D18" w14:paraId="140CB8F1" w14:textId="77777777" w:rsidTr="000D4194">
        <w:tc>
          <w:tcPr>
            <w:tcW w:w="2952" w:type="dxa"/>
          </w:tcPr>
          <w:p w14:paraId="14175A1C" w14:textId="4978F178" w:rsidR="00635675" w:rsidRPr="00CC6D18" w:rsidRDefault="00635675" w:rsidP="0063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638" w:type="dxa"/>
          </w:tcPr>
          <w:p w14:paraId="5EE89C5E" w14:textId="4EB4AB13" w:rsidR="00635675" w:rsidRPr="00CC6D18" w:rsidRDefault="00635675" w:rsidP="0063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1CC3A4D5" w14:textId="070C1295" w:rsidR="00635675" w:rsidRPr="00CC6D18" w:rsidRDefault="00635675" w:rsidP="0063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18973B53" w14:textId="09865AAA" w:rsidR="00635675" w:rsidRPr="00CC6D18" w:rsidRDefault="00635675" w:rsidP="0063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0.0132</w:t>
            </w:r>
          </w:p>
        </w:tc>
        <w:tc>
          <w:tcPr>
            <w:tcW w:w="360" w:type="dxa"/>
          </w:tcPr>
          <w:p w14:paraId="7CCB9E9D" w14:textId="77777777" w:rsidR="00635675" w:rsidRPr="00CC6D18" w:rsidRDefault="00635675" w:rsidP="0063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90E778" w14:textId="75C9F8DC" w:rsidR="00635675" w:rsidRPr="00CC6D18" w:rsidRDefault="00635675" w:rsidP="0063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6,006</w:t>
            </w:r>
          </w:p>
        </w:tc>
      </w:tr>
    </w:tbl>
    <w:p w14:paraId="1A17D86D" w14:textId="27E6813E" w:rsidR="001F3BBA" w:rsidRPr="00CC6D18" w:rsidRDefault="001F3BBA" w:rsidP="00BE0EC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  <w:sectPr w:rsidR="001F3BBA" w:rsidRPr="00CC6D18" w:rsidSect="00ED5D97">
          <w:pgSz w:w="11909" w:h="16834" w:code="9"/>
          <w:pgMar w:top="691" w:right="1199" w:bottom="576" w:left="1152" w:header="720" w:footer="720" w:gutter="0"/>
          <w:cols w:space="720"/>
          <w:docGrid w:linePitch="245"/>
        </w:sectPr>
      </w:pPr>
    </w:p>
    <w:p w14:paraId="1FD694EF" w14:textId="7B4F3D1C" w:rsidR="00BE0EC1" w:rsidRPr="00CC6D18" w:rsidRDefault="00BE0EC1" w:rsidP="00BE0EC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CC6D18">
        <w:rPr>
          <w:rFonts w:ascii="Angsana New" w:hAnsi="Angsana New" w:cs="Angsana New"/>
          <w:b/>
          <w:bCs/>
          <w:lang w:val="en-US"/>
        </w:rPr>
        <w:lastRenderedPageBreak/>
        <w:t>2</w:t>
      </w:r>
      <w:r w:rsidR="00B305B7" w:rsidRPr="00CC6D18">
        <w:rPr>
          <w:rFonts w:ascii="Angsana New" w:hAnsi="Angsana New" w:cs="Angsana New"/>
          <w:b/>
          <w:bCs/>
          <w:lang w:val="en-US"/>
        </w:rPr>
        <w:t>4</w:t>
      </w:r>
      <w:r w:rsidRPr="00CC6D18">
        <w:rPr>
          <w:rFonts w:ascii="Angsana New" w:hAnsi="Angsana New" w:cs="Angsana New"/>
          <w:b/>
          <w:bCs/>
          <w:lang w:val="en-US"/>
        </w:rPr>
        <w:tab/>
      </w:r>
      <w:r w:rsidRPr="00CC6D18">
        <w:rPr>
          <w:rFonts w:ascii="Angsana New" w:hAnsi="Angsana New" w:cs="Angsana New" w:hint="cs"/>
          <w:b/>
          <w:bCs/>
          <w:cs/>
          <w:lang w:val="en-US"/>
        </w:rPr>
        <w:t>เ</w:t>
      </w:r>
      <w:r w:rsidRPr="00CC6D18">
        <w:rPr>
          <w:rFonts w:ascii="Angsana New" w:hAnsi="Angsana New" w:cs="Angsana New"/>
          <w:b/>
          <w:bCs/>
          <w:cs/>
          <w:lang w:val="en-US"/>
        </w:rPr>
        <w:t>ครื่องมือทางการเงิน</w:t>
      </w:r>
    </w:p>
    <w:p w14:paraId="061C5C4F" w14:textId="77777777" w:rsidR="00BE0EC1" w:rsidRPr="00CC6D18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9"/>
        <w:jc w:val="thaiDistribute"/>
        <w:rPr>
          <w:rFonts w:ascii="Angsana New" w:hAnsi="Angsana New"/>
          <w:sz w:val="20"/>
          <w:szCs w:val="20"/>
          <w:cs/>
        </w:rPr>
      </w:pPr>
    </w:p>
    <w:p w14:paraId="090E011E" w14:textId="77777777" w:rsidR="00BE0EC1" w:rsidRPr="00CC6D18" w:rsidRDefault="00BE0EC1" w:rsidP="0019550D">
      <w:pPr>
        <w:pStyle w:val="ListParagraph"/>
        <w:numPr>
          <w:ilvl w:val="1"/>
          <w:numId w:val="18"/>
        </w:numPr>
        <w:tabs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C6D1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794D9B22" w14:textId="77777777" w:rsidR="00BE0EC1" w:rsidRPr="00CC6D18" w:rsidRDefault="00BE0EC1" w:rsidP="00BE0EC1">
      <w:pPr>
        <w:pStyle w:val="ListParagraph"/>
        <w:tabs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145733E" w14:textId="2107C3D1" w:rsidR="00BE0EC1" w:rsidRPr="00CC6D18" w:rsidRDefault="00BE0EC1" w:rsidP="00AD7CF4">
      <w:pPr>
        <w:pStyle w:val="ListParagraph"/>
        <w:tabs>
          <w:tab w:val="left" w:pos="540"/>
        </w:tabs>
        <w:spacing w:after="0" w:line="240" w:lineRule="auto"/>
        <w:ind w:left="540" w:right="447"/>
        <w:jc w:val="thaiDistribute"/>
        <w:rPr>
          <w:rFonts w:asciiTheme="majorBidi" w:hAnsiTheme="majorBidi" w:cs="Angsana New"/>
          <w:sz w:val="30"/>
          <w:szCs w:val="30"/>
        </w:rPr>
      </w:pPr>
      <w:r w:rsidRPr="00CC6D18">
        <w:rPr>
          <w:rFonts w:asciiTheme="majorBidi" w:hAnsiTheme="majorBidi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1EFF3C8" w14:textId="2D6804BE" w:rsidR="00EE1713" w:rsidRPr="00CC6D18" w:rsidRDefault="00EE1713" w:rsidP="00AD7CF4">
      <w:pPr>
        <w:pStyle w:val="ListParagraph"/>
        <w:tabs>
          <w:tab w:val="left" w:pos="540"/>
        </w:tabs>
        <w:spacing w:after="0" w:line="240" w:lineRule="auto"/>
        <w:ind w:left="540" w:right="447"/>
        <w:jc w:val="thaiDistribute"/>
        <w:rPr>
          <w:rFonts w:asciiTheme="majorBidi" w:hAnsiTheme="majorBidi" w:cs="Angsana New"/>
          <w:sz w:val="18"/>
          <w:szCs w:val="18"/>
        </w:rPr>
      </w:pPr>
    </w:p>
    <w:tbl>
      <w:tblPr>
        <w:tblW w:w="147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75"/>
        <w:gridCol w:w="243"/>
        <w:gridCol w:w="1808"/>
        <w:gridCol w:w="244"/>
        <w:gridCol w:w="1902"/>
        <w:gridCol w:w="280"/>
        <w:gridCol w:w="1960"/>
        <w:gridCol w:w="244"/>
        <w:gridCol w:w="878"/>
        <w:gridCol w:w="280"/>
        <w:gridCol w:w="746"/>
        <w:gridCol w:w="244"/>
        <w:gridCol w:w="782"/>
        <w:gridCol w:w="244"/>
        <w:gridCol w:w="782"/>
        <w:gridCol w:w="244"/>
        <w:gridCol w:w="782"/>
        <w:gridCol w:w="7"/>
      </w:tblGrid>
      <w:tr w:rsidR="00EE1713" w:rsidRPr="00CC6D18" w14:paraId="683B7EAE" w14:textId="77777777" w:rsidTr="00EE1713">
        <w:trPr>
          <w:trHeight w:val="218"/>
        </w:trPr>
        <w:tc>
          <w:tcPr>
            <w:tcW w:w="3075" w:type="dxa"/>
            <w:vAlign w:val="bottom"/>
          </w:tcPr>
          <w:p w14:paraId="75418A9A" w14:textId="77777777" w:rsidR="00EE1713" w:rsidRPr="00CC6D18" w:rsidRDefault="00EE171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" w:type="dxa"/>
            <w:vAlign w:val="bottom"/>
          </w:tcPr>
          <w:p w14:paraId="6E6F2DE7" w14:textId="77777777" w:rsidR="00EE1713" w:rsidRPr="00CC6D18" w:rsidRDefault="00EE171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427" w:type="dxa"/>
            <w:gridSpan w:val="16"/>
          </w:tcPr>
          <w:p w14:paraId="3A40EFC7" w14:textId="77777777" w:rsidR="00EE1713" w:rsidRPr="00CC6D18" w:rsidRDefault="00EE171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EE1713" w:rsidRPr="00CC6D18" w14:paraId="731B91A3" w14:textId="77777777" w:rsidTr="00EE1713">
        <w:trPr>
          <w:trHeight w:val="218"/>
        </w:trPr>
        <w:tc>
          <w:tcPr>
            <w:tcW w:w="3075" w:type="dxa"/>
            <w:vAlign w:val="bottom"/>
          </w:tcPr>
          <w:p w14:paraId="4D77CDCD" w14:textId="77777777" w:rsidR="00EE1713" w:rsidRPr="00CC6D18" w:rsidRDefault="00EE171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" w:type="dxa"/>
            <w:vAlign w:val="bottom"/>
          </w:tcPr>
          <w:p w14:paraId="081EFD3B" w14:textId="77777777" w:rsidR="00EE1713" w:rsidRPr="00CC6D18" w:rsidRDefault="00EE171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316" w:type="dxa"/>
            <w:gridSpan w:val="7"/>
          </w:tcPr>
          <w:p w14:paraId="27E5660D" w14:textId="77777777" w:rsidR="00EE1713" w:rsidRPr="00CC6D18" w:rsidRDefault="00EE171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80" w:type="dxa"/>
          </w:tcPr>
          <w:p w14:paraId="2688BB3E" w14:textId="77777777" w:rsidR="00EE1713" w:rsidRPr="00CC6D18" w:rsidRDefault="00EE171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831" w:type="dxa"/>
            <w:gridSpan w:val="8"/>
            <w:vAlign w:val="bottom"/>
          </w:tcPr>
          <w:p w14:paraId="66840E0A" w14:textId="77777777" w:rsidR="00EE1713" w:rsidRPr="00CC6D18" w:rsidRDefault="00EE171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EE1713" w:rsidRPr="00CC6D18" w14:paraId="37D76B18" w14:textId="77777777" w:rsidTr="00EE1713">
        <w:trPr>
          <w:gridAfter w:val="1"/>
          <w:wAfter w:w="7" w:type="dxa"/>
          <w:trHeight w:val="218"/>
        </w:trPr>
        <w:tc>
          <w:tcPr>
            <w:tcW w:w="3075" w:type="dxa"/>
            <w:vAlign w:val="bottom"/>
            <w:hideMark/>
          </w:tcPr>
          <w:p w14:paraId="03AF0BA9" w14:textId="77777777" w:rsidR="00EE1713" w:rsidRPr="00CC6D18" w:rsidRDefault="00EE171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CC6D1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3" w:type="dxa"/>
            <w:vAlign w:val="bottom"/>
            <w:hideMark/>
          </w:tcPr>
          <w:p w14:paraId="6D5F062B" w14:textId="77777777" w:rsidR="00EE1713" w:rsidRPr="00CC6D18" w:rsidRDefault="00EE171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14:paraId="717C8D2A" w14:textId="77777777" w:rsidR="00EE1713" w:rsidRPr="00CC6D18" w:rsidRDefault="00EE171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24073AD" w14:textId="77777777" w:rsidR="00EE1713" w:rsidRPr="00CC6D18" w:rsidRDefault="00EE171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DA29196" w14:textId="77777777" w:rsidR="00EE1713" w:rsidRPr="00CC6D18" w:rsidRDefault="00EE171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14:paraId="30B7E3E3" w14:textId="77777777" w:rsidR="00EE1713" w:rsidRPr="00CC6D18" w:rsidRDefault="00EE1713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02" w:type="dxa"/>
            <w:tcBorders>
              <w:top w:val="single" w:sz="4" w:space="0" w:color="auto"/>
            </w:tcBorders>
            <w:vAlign w:val="bottom"/>
            <w:hideMark/>
          </w:tcPr>
          <w:p w14:paraId="19AE3E61" w14:textId="77777777" w:rsidR="00EE1713" w:rsidRPr="00CC6D18" w:rsidRDefault="00EE171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80" w:type="dxa"/>
            <w:tcBorders>
              <w:top w:val="single" w:sz="4" w:space="0" w:color="auto"/>
            </w:tcBorders>
          </w:tcPr>
          <w:p w14:paraId="4C9BCA95" w14:textId="77777777" w:rsidR="00EE1713" w:rsidRPr="00CC6D18" w:rsidRDefault="00EE171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60" w:type="dxa"/>
            <w:tcBorders>
              <w:top w:val="single" w:sz="4" w:space="0" w:color="auto"/>
            </w:tcBorders>
          </w:tcPr>
          <w:p w14:paraId="0FB78A94" w14:textId="77777777" w:rsidR="00EE1713" w:rsidRPr="00CC6D18" w:rsidRDefault="00EE1713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14:paraId="0F4BF815" w14:textId="77777777" w:rsidR="00EE1713" w:rsidRPr="00CC6D18" w:rsidRDefault="00EE1713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  <w:hideMark/>
          </w:tcPr>
          <w:p w14:paraId="7078E676" w14:textId="77777777" w:rsidR="00EE1713" w:rsidRPr="00CC6D18" w:rsidRDefault="00EE171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80" w:type="dxa"/>
          </w:tcPr>
          <w:p w14:paraId="692E3CD8" w14:textId="77777777" w:rsidR="00EE1713" w:rsidRPr="00CC6D18" w:rsidRDefault="00EE171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6" w:type="dxa"/>
            <w:tcBorders>
              <w:top w:val="single" w:sz="4" w:space="0" w:color="auto"/>
            </w:tcBorders>
            <w:vAlign w:val="bottom"/>
            <w:hideMark/>
          </w:tcPr>
          <w:p w14:paraId="2DE10D9A" w14:textId="77777777" w:rsidR="00EE1713" w:rsidRPr="00CC6D18" w:rsidRDefault="00EE171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C6D18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14:paraId="2DD38C56" w14:textId="77777777" w:rsidR="00EE1713" w:rsidRPr="00CC6D18" w:rsidRDefault="00EE171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bottom"/>
            <w:hideMark/>
          </w:tcPr>
          <w:p w14:paraId="27BB8C58" w14:textId="77777777" w:rsidR="00EE1713" w:rsidRPr="00CC6D18" w:rsidRDefault="00EE171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C6D18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14:paraId="6103E249" w14:textId="77777777" w:rsidR="00EE1713" w:rsidRPr="00CC6D18" w:rsidRDefault="00EE171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bottom"/>
            <w:hideMark/>
          </w:tcPr>
          <w:p w14:paraId="6D0CEDF2" w14:textId="77777777" w:rsidR="00EE1713" w:rsidRPr="00CC6D18" w:rsidRDefault="00EE171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CC6D18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14:paraId="24115E8B" w14:textId="77777777" w:rsidR="00EE1713" w:rsidRPr="00CC6D18" w:rsidRDefault="00EE171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bottom"/>
            <w:hideMark/>
          </w:tcPr>
          <w:p w14:paraId="4964B743" w14:textId="77777777" w:rsidR="00EE1713" w:rsidRPr="00CC6D18" w:rsidRDefault="00EE171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E1713" w:rsidRPr="00CC6D18" w14:paraId="491A48EC" w14:textId="77777777" w:rsidTr="00EE1713">
        <w:trPr>
          <w:trHeight w:val="218"/>
        </w:trPr>
        <w:tc>
          <w:tcPr>
            <w:tcW w:w="3075" w:type="dxa"/>
          </w:tcPr>
          <w:p w14:paraId="5E3444D2" w14:textId="77777777" w:rsidR="00EE1713" w:rsidRPr="00CC6D18" w:rsidRDefault="00EE171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43" w:type="dxa"/>
          </w:tcPr>
          <w:p w14:paraId="1641029C" w14:textId="77777777" w:rsidR="00EE1713" w:rsidRPr="00CC6D18" w:rsidRDefault="00EE171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427" w:type="dxa"/>
            <w:gridSpan w:val="16"/>
          </w:tcPr>
          <w:p w14:paraId="570DD7BD" w14:textId="77777777" w:rsidR="00EE1713" w:rsidRPr="00CC6D18" w:rsidRDefault="00EE1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305B7" w:rsidRPr="00CC6D18" w14:paraId="504F0C07" w14:textId="77777777" w:rsidTr="00EE1713">
        <w:trPr>
          <w:gridAfter w:val="1"/>
          <w:wAfter w:w="7" w:type="dxa"/>
          <w:trHeight w:val="218"/>
        </w:trPr>
        <w:tc>
          <w:tcPr>
            <w:tcW w:w="3075" w:type="dxa"/>
          </w:tcPr>
          <w:p w14:paraId="106C68B8" w14:textId="77777777" w:rsidR="00B305B7" w:rsidRPr="00CC6D18" w:rsidRDefault="00B305B7" w:rsidP="00B305B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43" w:type="dxa"/>
          </w:tcPr>
          <w:p w14:paraId="29FA0C4C" w14:textId="77777777" w:rsidR="00B305B7" w:rsidRPr="00CC6D18" w:rsidRDefault="00B305B7" w:rsidP="00B305B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08" w:type="dxa"/>
          </w:tcPr>
          <w:p w14:paraId="78B694F3" w14:textId="77777777" w:rsidR="00B305B7" w:rsidRPr="00CC6D18" w:rsidRDefault="00B305B7" w:rsidP="00B305B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0F7D2A36" w14:textId="77777777" w:rsidR="00B305B7" w:rsidRPr="00CC6D18" w:rsidRDefault="00B305B7" w:rsidP="00B305B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2" w:type="dxa"/>
          </w:tcPr>
          <w:p w14:paraId="4FC91DE0" w14:textId="77777777" w:rsidR="00B305B7" w:rsidRPr="00CC6D18" w:rsidRDefault="00B305B7" w:rsidP="00B305B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718C066B" w14:textId="77777777" w:rsidR="00B305B7" w:rsidRPr="00CC6D18" w:rsidRDefault="00B305B7" w:rsidP="00B305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0" w:type="dxa"/>
          </w:tcPr>
          <w:p w14:paraId="23DF343A" w14:textId="77777777" w:rsidR="00B305B7" w:rsidRPr="00CC6D18" w:rsidRDefault="00B305B7" w:rsidP="00B305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44E36A90" w14:textId="77777777" w:rsidR="00B305B7" w:rsidRPr="00CC6D18" w:rsidRDefault="00B305B7" w:rsidP="00B305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637BF9D1" w14:textId="77777777" w:rsidR="00B305B7" w:rsidRPr="00CC6D18" w:rsidRDefault="00B305B7" w:rsidP="00B305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262BA929" w14:textId="77777777" w:rsidR="00B305B7" w:rsidRPr="00CC6D18" w:rsidRDefault="00B305B7" w:rsidP="00B305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</w:tcPr>
          <w:p w14:paraId="74054263" w14:textId="77777777" w:rsidR="00B305B7" w:rsidRPr="00CC6D18" w:rsidRDefault="00B305B7" w:rsidP="00B305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08D0CE86" w14:textId="77777777" w:rsidR="00B305B7" w:rsidRPr="00CC6D18" w:rsidRDefault="00B305B7" w:rsidP="00B305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2" w:type="dxa"/>
          </w:tcPr>
          <w:p w14:paraId="4D8F9636" w14:textId="77777777" w:rsidR="00B305B7" w:rsidRPr="00CC6D18" w:rsidRDefault="00B305B7" w:rsidP="00B305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188283EA" w14:textId="77777777" w:rsidR="00B305B7" w:rsidRPr="00CC6D18" w:rsidRDefault="00B305B7" w:rsidP="00B305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2" w:type="dxa"/>
          </w:tcPr>
          <w:p w14:paraId="620B69DE" w14:textId="77777777" w:rsidR="00B305B7" w:rsidRPr="00CC6D18" w:rsidRDefault="00B305B7" w:rsidP="00B305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6AE95CE3" w14:textId="77777777" w:rsidR="00B305B7" w:rsidRPr="00CC6D18" w:rsidRDefault="00B305B7" w:rsidP="00B305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2" w:type="dxa"/>
          </w:tcPr>
          <w:p w14:paraId="159D583E" w14:textId="77777777" w:rsidR="00B305B7" w:rsidRPr="00CC6D18" w:rsidRDefault="00B305B7" w:rsidP="00B305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05B7" w:rsidRPr="00CC6D18" w14:paraId="7B9D4781" w14:textId="77777777" w:rsidTr="00EE1713">
        <w:trPr>
          <w:gridAfter w:val="1"/>
          <w:wAfter w:w="7" w:type="dxa"/>
          <w:trHeight w:val="218"/>
        </w:trPr>
        <w:tc>
          <w:tcPr>
            <w:tcW w:w="3075" w:type="dxa"/>
          </w:tcPr>
          <w:p w14:paraId="038D49A7" w14:textId="77777777" w:rsidR="00B305B7" w:rsidRPr="00CC6D18" w:rsidRDefault="00B305B7" w:rsidP="00B305B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43" w:type="dxa"/>
          </w:tcPr>
          <w:p w14:paraId="5E4F4EBA" w14:textId="77777777" w:rsidR="00B305B7" w:rsidRPr="00CC6D18" w:rsidRDefault="00B305B7" w:rsidP="00B305B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08" w:type="dxa"/>
          </w:tcPr>
          <w:p w14:paraId="238C2537" w14:textId="77777777" w:rsidR="00B305B7" w:rsidRPr="00CC6D18" w:rsidRDefault="00B305B7" w:rsidP="00B305B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527C7B2F" w14:textId="77777777" w:rsidR="00B305B7" w:rsidRPr="00CC6D18" w:rsidRDefault="00B305B7" w:rsidP="00B305B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2" w:type="dxa"/>
          </w:tcPr>
          <w:p w14:paraId="0C8E8980" w14:textId="77777777" w:rsidR="00B305B7" w:rsidRPr="00CC6D18" w:rsidRDefault="00B305B7" w:rsidP="00B305B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533DBBA8" w14:textId="77777777" w:rsidR="00B305B7" w:rsidRPr="00CC6D18" w:rsidRDefault="00B305B7" w:rsidP="00B305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0" w:type="dxa"/>
          </w:tcPr>
          <w:p w14:paraId="0254F2CD" w14:textId="77777777" w:rsidR="00B305B7" w:rsidRPr="00CC6D18" w:rsidRDefault="00B305B7" w:rsidP="00B305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0FF362FD" w14:textId="77777777" w:rsidR="00B305B7" w:rsidRPr="00CC6D18" w:rsidRDefault="00B305B7" w:rsidP="00B305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07294674" w14:textId="77777777" w:rsidR="00B305B7" w:rsidRPr="00CC6D18" w:rsidRDefault="00B305B7" w:rsidP="00B305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55807FA5" w14:textId="77777777" w:rsidR="00B305B7" w:rsidRPr="00CC6D18" w:rsidRDefault="00B305B7" w:rsidP="00B305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</w:tcPr>
          <w:p w14:paraId="3DADBCED" w14:textId="77777777" w:rsidR="00B305B7" w:rsidRPr="00CC6D18" w:rsidRDefault="00B305B7" w:rsidP="00B305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4D359DB9" w14:textId="77777777" w:rsidR="00B305B7" w:rsidRPr="00CC6D18" w:rsidRDefault="00B305B7" w:rsidP="00B305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2" w:type="dxa"/>
          </w:tcPr>
          <w:p w14:paraId="1CF0A2F1" w14:textId="77777777" w:rsidR="00B305B7" w:rsidRPr="00CC6D18" w:rsidRDefault="00B305B7" w:rsidP="00B305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56A7BE22" w14:textId="77777777" w:rsidR="00B305B7" w:rsidRPr="00CC6D18" w:rsidRDefault="00B305B7" w:rsidP="00B305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2" w:type="dxa"/>
          </w:tcPr>
          <w:p w14:paraId="7C35FC3C" w14:textId="77777777" w:rsidR="00B305B7" w:rsidRPr="00CC6D18" w:rsidRDefault="00B305B7" w:rsidP="00B305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3E1A7A7D" w14:textId="77777777" w:rsidR="00B305B7" w:rsidRPr="00CC6D18" w:rsidRDefault="00B305B7" w:rsidP="00B305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2" w:type="dxa"/>
          </w:tcPr>
          <w:p w14:paraId="18D9EE72" w14:textId="77777777" w:rsidR="00B305B7" w:rsidRPr="00CC6D18" w:rsidRDefault="00B305B7" w:rsidP="00B305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05B7" w:rsidRPr="00CC6D18" w14:paraId="2DB52351" w14:textId="77777777" w:rsidTr="00EE1713">
        <w:trPr>
          <w:gridAfter w:val="1"/>
          <w:wAfter w:w="7" w:type="dxa"/>
          <w:trHeight w:val="218"/>
        </w:trPr>
        <w:tc>
          <w:tcPr>
            <w:tcW w:w="3075" w:type="dxa"/>
          </w:tcPr>
          <w:p w14:paraId="5BCD13A0" w14:textId="77777777" w:rsidR="00B305B7" w:rsidRPr="00CC6D18" w:rsidRDefault="00B305B7" w:rsidP="00B305B7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เงินลงทุนในหุ้นกู้อนุพันธ์ระยะสั้น</w:t>
            </w:r>
          </w:p>
        </w:tc>
        <w:tc>
          <w:tcPr>
            <w:tcW w:w="243" w:type="dxa"/>
          </w:tcPr>
          <w:p w14:paraId="6576D364" w14:textId="77777777" w:rsidR="00B305B7" w:rsidRPr="00CC6D18" w:rsidRDefault="00B305B7" w:rsidP="00B305B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08" w:type="dxa"/>
          </w:tcPr>
          <w:p w14:paraId="1A987D3F" w14:textId="77777777" w:rsidR="00B305B7" w:rsidRPr="00CC6D18" w:rsidRDefault="00B305B7" w:rsidP="00B305B7">
            <w:pPr>
              <w:pStyle w:val="acctfourfigures"/>
              <w:tabs>
                <w:tab w:val="clear" w:pos="765"/>
              </w:tabs>
              <w:spacing w:line="240" w:lineRule="atLeast"/>
              <w:ind w:left="-43" w:right="34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4" w:type="dxa"/>
          </w:tcPr>
          <w:p w14:paraId="67098C29" w14:textId="77777777" w:rsidR="00B305B7" w:rsidRPr="00CC6D18" w:rsidRDefault="00B305B7" w:rsidP="00B305B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2" w:type="dxa"/>
          </w:tcPr>
          <w:p w14:paraId="7452FC86" w14:textId="77777777" w:rsidR="00B305B7" w:rsidRPr="00CC6D18" w:rsidRDefault="00B305B7" w:rsidP="00B305B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209,812</w:t>
            </w:r>
          </w:p>
        </w:tc>
        <w:tc>
          <w:tcPr>
            <w:tcW w:w="280" w:type="dxa"/>
          </w:tcPr>
          <w:p w14:paraId="2EAE95A5" w14:textId="77777777" w:rsidR="00B305B7" w:rsidRPr="00CC6D18" w:rsidRDefault="00B305B7" w:rsidP="00B305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0" w:type="dxa"/>
          </w:tcPr>
          <w:p w14:paraId="7AAFA33E" w14:textId="77777777" w:rsidR="00B305B7" w:rsidRPr="00CC6D18" w:rsidRDefault="00B305B7" w:rsidP="00B305B7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3F168C97" w14:textId="77777777" w:rsidR="00B305B7" w:rsidRPr="00CC6D18" w:rsidRDefault="00B305B7" w:rsidP="00B305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5F1C5B7D" w14:textId="77777777" w:rsidR="00B305B7" w:rsidRPr="00CC6D18" w:rsidRDefault="00B305B7" w:rsidP="00B305B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209,812</w:t>
            </w:r>
          </w:p>
        </w:tc>
        <w:tc>
          <w:tcPr>
            <w:tcW w:w="280" w:type="dxa"/>
          </w:tcPr>
          <w:p w14:paraId="5DEEB40F" w14:textId="77777777" w:rsidR="00B305B7" w:rsidRPr="00CC6D18" w:rsidRDefault="00B305B7" w:rsidP="00B305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</w:tcPr>
          <w:p w14:paraId="297E81A3" w14:textId="77777777" w:rsidR="00B305B7" w:rsidRPr="00CC6D18" w:rsidRDefault="00B305B7" w:rsidP="00B305B7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75400A0D" w14:textId="77777777" w:rsidR="00B305B7" w:rsidRPr="00CC6D18" w:rsidRDefault="00B305B7" w:rsidP="00B305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2" w:type="dxa"/>
          </w:tcPr>
          <w:p w14:paraId="34CE8BA3" w14:textId="77777777" w:rsidR="00B305B7" w:rsidRPr="00CC6D18" w:rsidRDefault="00B305B7" w:rsidP="00B305B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209,812</w:t>
            </w:r>
          </w:p>
        </w:tc>
        <w:tc>
          <w:tcPr>
            <w:tcW w:w="244" w:type="dxa"/>
          </w:tcPr>
          <w:p w14:paraId="72CFA9E1" w14:textId="77777777" w:rsidR="00B305B7" w:rsidRPr="00CC6D18" w:rsidRDefault="00B305B7" w:rsidP="00B305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2" w:type="dxa"/>
          </w:tcPr>
          <w:p w14:paraId="23B50963" w14:textId="77777777" w:rsidR="00B305B7" w:rsidRPr="00CC6D18" w:rsidRDefault="00B305B7" w:rsidP="00B305B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7335DD20" w14:textId="77777777" w:rsidR="00B305B7" w:rsidRPr="00CC6D18" w:rsidRDefault="00B305B7" w:rsidP="00B305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2" w:type="dxa"/>
          </w:tcPr>
          <w:p w14:paraId="7470FD5F" w14:textId="77777777" w:rsidR="00B305B7" w:rsidRPr="00CC6D18" w:rsidRDefault="00B305B7" w:rsidP="00B305B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6D18">
              <w:rPr>
                <w:rFonts w:asciiTheme="majorBidi" w:hAnsiTheme="majorBidi" w:cstheme="majorBidi"/>
                <w:sz w:val="28"/>
                <w:szCs w:val="28"/>
              </w:rPr>
              <w:t>209,812</w:t>
            </w:r>
          </w:p>
        </w:tc>
      </w:tr>
    </w:tbl>
    <w:p w14:paraId="686FF522" w14:textId="425B3247" w:rsidR="001F3BBA" w:rsidRPr="00CC6D18" w:rsidRDefault="001F3BBA" w:rsidP="00B305B7">
      <w:pPr>
        <w:pStyle w:val="ListParagraph"/>
        <w:tabs>
          <w:tab w:val="left" w:pos="540"/>
        </w:tabs>
        <w:spacing w:after="0" w:line="240" w:lineRule="auto"/>
        <w:ind w:left="540" w:right="447"/>
        <w:jc w:val="thaiDistribute"/>
        <w:rPr>
          <w:rFonts w:asciiTheme="majorBidi" w:hAnsiTheme="majorBidi" w:cs="Angsana New"/>
          <w:sz w:val="30"/>
          <w:szCs w:val="30"/>
        </w:rPr>
        <w:sectPr w:rsidR="001F3BBA" w:rsidRPr="00CC6D18" w:rsidSect="00ED5D97">
          <w:pgSz w:w="16834" w:h="11909" w:orient="landscape" w:code="9"/>
          <w:pgMar w:top="1195" w:right="1267" w:bottom="1152" w:left="691" w:header="720" w:footer="720" w:gutter="0"/>
          <w:cols w:space="720"/>
          <w:docGrid w:linePitch="245"/>
        </w:sectPr>
      </w:pPr>
    </w:p>
    <w:p w14:paraId="2A1C0E9E" w14:textId="49503A20" w:rsidR="00BE0EC1" w:rsidRPr="00CC6D18" w:rsidRDefault="00BE0EC1" w:rsidP="0019550D">
      <w:pPr>
        <w:pStyle w:val="ListParagraph"/>
        <w:numPr>
          <w:ilvl w:val="1"/>
          <w:numId w:val="18"/>
        </w:numPr>
        <w:tabs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C6D1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นโยบายการจัดการความเสี่ยงทางด้านการเงิน   </w:t>
      </w:r>
    </w:p>
    <w:p w14:paraId="11698124" w14:textId="21FE2919" w:rsidR="00BE0EC1" w:rsidRPr="00CC6D18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78C0F55" w14:textId="77777777" w:rsidR="00BE0EC1" w:rsidRPr="00CC6D18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C6D18">
        <w:rPr>
          <w:rFonts w:ascii="Angsana New" w:hAnsi="Angsana New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7334EDC4" w14:textId="77777777" w:rsidR="00BE0EC1" w:rsidRPr="00CC6D18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9279C1" w14:textId="52F7835B" w:rsidR="00BE0EC1" w:rsidRPr="00CC6D18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C6D18">
        <w:rPr>
          <w:rFonts w:ascii="Angsana New" w:hAnsi="Angsana New"/>
          <w:sz w:val="30"/>
          <w:szCs w:val="30"/>
          <w:cs/>
        </w:rPr>
        <w:t>คณะกรรมการบริษัทของ</w:t>
      </w:r>
      <w:r w:rsidR="001D1B31" w:rsidRPr="00CC6D18">
        <w:rPr>
          <w:rFonts w:ascii="Angsana New" w:hAnsi="Angsana New" w:hint="cs"/>
          <w:sz w:val="30"/>
          <w:szCs w:val="30"/>
          <w:cs/>
        </w:rPr>
        <w:t>กลุ่ม</w:t>
      </w:r>
      <w:r w:rsidRPr="00CC6D18">
        <w:rPr>
          <w:rFonts w:ascii="Angsana New" w:hAnsi="Angsana New"/>
          <w:sz w:val="30"/>
          <w:szCs w:val="30"/>
          <w:cs/>
        </w:rPr>
        <w:t>บริษัทมีความรับผิดชอบโดยรวมในการจัดให้มีและการควบคุมกรอบการบริหารความเสี่ยงของ</w:t>
      </w:r>
      <w:r w:rsidR="001D1B31" w:rsidRPr="00CC6D18">
        <w:rPr>
          <w:rFonts w:ascii="Angsana New" w:hAnsi="Angsana New" w:hint="cs"/>
          <w:sz w:val="30"/>
          <w:szCs w:val="30"/>
          <w:cs/>
        </w:rPr>
        <w:t>กลุ่ม</w:t>
      </w:r>
      <w:r w:rsidRPr="00CC6D18">
        <w:rPr>
          <w:rFonts w:ascii="Angsana New" w:hAnsi="Angsana New"/>
          <w:sz w:val="30"/>
          <w:szCs w:val="30"/>
          <w:cs/>
        </w:rPr>
        <w:t>บริษัท</w:t>
      </w:r>
      <w:r w:rsidR="00777F74" w:rsidRPr="00CC6D18">
        <w:rPr>
          <w:rFonts w:ascii="Angsana New" w:hAnsi="Angsana New" w:hint="cs"/>
          <w:sz w:val="30"/>
          <w:szCs w:val="30"/>
          <w:cs/>
        </w:rPr>
        <w:t xml:space="preserve"> </w:t>
      </w:r>
      <w:r w:rsidRPr="00CC6D18">
        <w:rPr>
          <w:rFonts w:ascii="Angsana New" w:hAnsi="Angsana New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="0091649C" w:rsidRPr="00CC6D18">
        <w:rPr>
          <w:rFonts w:ascii="Angsana New" w:hAnsi="Angsana New" w:hint="cs"/>
          <w:sz w:val="30"/>
          <w:szCs w:val="30"/>
          <w:cs/>
        </w:rPr>
        <w:t>กลุ่ม</w:t>
      </w:r>
      <w:r w:rsidRPr="00CC6D18">
        <w:rPr>
          <w:rFonts w:ascii="Angsana New" w:hAnsi="Angsana New"/>
          <w:sz w:val="30"/>
          <w:szCs w:val="30"/>
          <w:cs/>
        </w:rPr>
        <w:t>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1E55BD34" w14:textId="77777777" w:rsidR="00BE0EC1" w:rsidRPr="00CC6D18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A48306E" w14:textId="39B7C56C" w:rsidR="00BE0EC1" w:rsidRPr="00CC6D18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C6D18">
        <w:rPr>
          <w:rFonts w:ascii="Angsana New" w:hAnsi="Angsana New"/>
          <w:sz w:val="30"/>
          <w:szCs w:val="30"/>
          <w:cs/>
        </w:rPr>
        <w:t>นโยบายการบริหารความเสี่ยงของ</w:t>
      </w:r>
      <w:r w:rsidR="001D1B31" w:rsidRPr="00CC6D18">
        <w:rPr>
          <w:rFonts w:ascii="Angsana New" w:hAnsi="Angsana New" w:hint="cs"/>
          <w:sz w:val="30"/>
          <w:szCs w:val="30"/>
          <w:cs/>
        </w:rPr>
        <w:t>กลุ่ม</w:t>
      </w:r>
      <w:r w:rsidRPr="00CC6D18">
        <w:rPr>
          <w:rFonts w:ascii="Angsana New" w:hAnsi="Angsana New"/>
          <w:sz w:val="30"/>
          <w:szCs w:val="30"/>
          <w:cs/>
        </w:rPr>
        <w:t>บริษัทจัดทำขึ้นเพื่อระบุและวิเคราะห์ความเสี่ยงที่</w:t>
      </w:r>
      <w:r w:rsidR="001D1B31" w:rsidRPr="00CC6D18">
        <w:rPr>
          <w:rFonts w:ascii="Angsana New" w:hAnsi="Angsana New" w:hint="cs"/>
          <w:sz w:val="30"/>
          <w:szCs w:val="30"/>
          <w:cs/>
        </w:rPr>
        <w:t>กลุ่ม</w:t>
      </w:r>
      <w:r w:rsidRPr="00CC6D18">
        <w:rPr>
          <w:rFonts w:ascii="Angsana New" w:hAnsi="Angsana New"/>
          <w:sz w:val="30"/>
          <w:szCs w:val="30"/>
          <w:cs/>
        </w:rPr>
        <w:t>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="001D1B31" w:rsidRPr="00CC6D18">
        <w:rPr>
          <w:rFonts w:ascii="Angsana New" w:hAnsi="Angsana New" w:hint="cs"/>
          <w:sz w:val="30"/>
          <w:szCs w:val="30"/>
          <w:cs/>
        </w:rPr>
        <w:t>กลุ่ม</w:t>
      </w:r>
      <w:r w:rsidRPr="00CC6D18">
        <w:rPr>
          <w:rFonts w:ascii="Angsana New" w:hAnsi="Angsana New"/>
          <w:sz w:val="30"/>
          <w:szCs w:val="30"/>
          <w:cs/>
        </w:rPr>
        <w:t>บริษัท</w:t>
      </w:r>
      <w:r w:rsidR="0065366B" w:rsidRPr="00CC6D18">
        <w:rPr>
          <w:rFonts w:ascii="Angsana New" w:hAnsi="Angsana New"/>
          <w:sz w:val="30"/>
          <w:szCs w:val="30"/>
        </w:rPr>
        <w:t xml:space="preserve"> </w:t>
      </w:r>
      <w:r w:rsidR="001D1B31" w:rsidRPr="00CC6D18">
        <w:rPr>
          <w:rFonts w:ascii="Angsana New" w:hAnsi="Angsana New" w:hint="cs"/>
          <w:sz w:val="30"/>
          <w:szCs w:val="30"/>
          <w:cs/>
        </w:rPr>
        <w:t>กลุ่ม</w:t>
      </w:r>
      <w:r w:rsidRPr="00CC6D18">
        <w:rPr>
          <w:rFonts w:ascii="Angsana New" w:hAnsi="Angsana New"/>
          <w:sz w:val="30"/>
          <w:szCs w:val="30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E76E32D" w14:textId="77777777" w:rsidR="00BE0EC1" w:rsidRPr="00CC6D18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F5E873" w14:textId="03EF474F" w:rsidR="00BE0EC1" w:rsidRPr="00CC6D18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C6D18">
        <w:rPr>
          <w:rFonts w:ascii="Angsana New" w:hAnsi="Angsana New"/>
          <w:sz w:val="30"/>
          <w:szCs w:val="30"/>
          <w:cs/>
        </w:rPr>
        <w:t>คณะกรรมการตรวจสอบของ</w:t>
      </w:r>
      <w:r w:rsidR="001D1B31" w:rsidRPr="00CC6D18">
        <w:rPr>
          <w:rFonts w:ascii="Angsana New" w:hAnsi="Angsana New" w:hint="cs"/>
          <w:sz w:val="30"/>
          <w:szCs w:val="30"/>
          <w:cs/>
        </w:rPr>
        <w:t>กลุ่ม</w:t>
      </w:r>
      <w:r w:rsidRPr="00CC6D18">
        <w:rPr>
          <w:rFonts w:ascii="Angsana New" w:hAnsi="Angsana New"/>
          <w:sz w:val="30"/>
          <w:szCs w:val="30"/>
          <w:cs/>
        </w:rPr>
        <w:t>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1D1B31" w:rsidRPr="00CC6D18">
        <w:rPr>
          <w:rFonts w:ascii="Angsana New" w:hAnsi="Angsana New" w:hint="cs"/>
          <w:sz w:val="30"/>
          <w:szCs w:val="30"/>
          <w:cs/>
        </w:rPr>
        <w:t>กลุ่ม</w:t>
      </w:r>
      <w:r w:rsidRPr="00CC6D18">
        <w:rPr>
          <w:rFonts w:ascii="Angsana New" w:hAnsi="Angsana New"/>
          <w:sz w:val="30"/>
          <w:szCs w:val="30"/>
          <w:cs/>
        </w:rPr>
        <w:t>บริษัทเผชิญอยู่ คณะกรรมการตรวจสอบของ</w:t>
      </w:r>
      <w:r w:rsidR="001D1B31" w:rsidRPr="00CC6D18">
        <w:rPr>
          <w:rFonts w:ascii="Angsana New" w:hAnsi="Angsana New" w:hint="cs"/>
          <w:sz w:val="30"/>
          <w:szCs w:val="30"/>
          <w:cs/>
        </w:rPr>
        <w:t>กลุ่ม</w:t>
      </w:r>
      <w:r w:rsidRPr="00CC6D18">
        <w:rPr>
          <w:rFonts w:ascii="Angsana New" w:hAnsi="Angsana New"/>
          <w:sz w:val="30"/>
          <w:szCs w:val="30"/>
          <w:cs/>
        </w:rPr>
        <w:t>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61E358F8" w14:textId="77777777" w:rsidR="00BE0EC1" w:rsidRPr="00CC6D18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9D91016" w14:textId="0469667C" w:rsidR="00BE0EC1" w:rsidRPr="00CC6D18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  <w:r w:rsidRPr="00CC6D18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CC6D1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CC6D18">
        <w:rPr>
          <w:rFonts w:ascii="Angsana New" w:hAnsi="Angsana New"/>
          <w:b/>
          <w:bCs/>
          <w:i/>
          <w:iCs/>
          <w:sz w:val="30"/>
          <w:szCs w:val="30"/>
        </w:rPr>
        <w:t>.1)</w:t>
      </w:r>
      <w:r w:rsidR="00D74C15" w:rsidRPr="00CC6D18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CC6D18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ความเสี่ยงด้านเครดิต</w:t>
      </w:r>
      <w:r w:rsidRPr="00CC6D18">
        <w:rPr>
          <w:b/>
          <w:bCs/>
          <w:sz w:val="30"/>
          <w:szCs w:val="30"/>
          <w:cs/>
        </w:rPr>
        <w:t xml:space="preserve"> </w:t>
      </w:r>
    </w:p>
    <w:p w14:paraId="474B0EB5" w14:textId="77777777" w:rsidR="00BE0EC1" w:rsidRPr="00CC6D18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580131E" w14:textId="75879ACC" w:rsidR="00BE0EC1" w:rsidRPr="00CC6D18" w:rsidRDefault="00BE0EC1" w:rsidP="00595A96">
      <w:pPr>
        <w:tabs>
          <w:tab w:val="clear" w:pos="907"/>
          <w:tab w:val="left" w:pos="1440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="001D1B31" w:rsidRPr="00CC6D18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CC6D1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B5F05" w:rsidRPr="00CC6D18">
        <w:rPr>
          <w:rFonts w:ascii="Angsana New" w:hAnsi="Angsana New"/>
          <w:sz w:val="30"/>
          <w:szCs w:val="30"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  <w:cs/>
        </w:rPr>
        <w:t>หากลูกค้าไม่สามารถปฏิบัติตามภาระผูกพันตามสัญญา ซึ่งโดยส่วนใหญ่เกิดจากลูกหนี้ที่เป็นลูกค้าของ</w:t>
      </w:r>
      <w:r w:rsidR="001D1B31" w:rsidRPr="00CC6D18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CC6D18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3D6A25D0" w14:textId="69D1399C" w:rsidR="00DE1602" w:rsidRPr="00CC6D18" w:rsidRDefault="00DE1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CC6D18">
        <w:rPr>
          <w:rFonts w:ascii="Angsana New" w:hAnsi="Angsana New"/>
          <w:sz w:val="30"/>
          <w:szCs w:val="30"/>
          <w:cs/>
        </w:rPr>
        <w:br w:type="page"/>
      </w:r>
    </w:p>
    <w:p w14:paraId="2C397415" w14:textId="6FF29933" w:rsidR="00BE0EC1" w:rsidRPr="00CC6D18" w:rsidRDefault="00BE0EC1" w:rsidP="00595A96">
      <w:pPr>
        <w:pStyle w:val="block"/>
        <w:tabs>
          <w:tab w:val="left" w:pos="2430"/>
        </w:tabs>
        <w:spacing w:after="0" w:line="240" w:lineRule="auto"/>
        <w:ind w:left="1800" w:right="-7" w:hanging="342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CC6D18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CC6D18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CC6D18">
        <w:rPr>
          <w:rFonts w:asciiTheme="majorBidi" w:hAnsiTheme="majorBidi" w:cstheme="majorBidi"/>
          <w:sz w:val="30"/>
          <w:szCs w:val="30"/>
        </w:rPr>
        <w:t>.1.1)</w:t>
      </w:r>
      <w:r w:rsidR="00FA51C1" w:rsidRPr="00CC6D18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CC6D18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r w:rsidRPr="00CC6D18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 </w:t>
      </w:r>
    </w:p>
    <w:p w14:paraId="3327031A" w14:textId="77777777" w:rsidR="00BE0EC1" w:rsidRPr="00CC6D18" w:rsidRDefault="00BE0EC1" w:rsidP="001D1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AAEBC22" w14:textId="1E26480D" w:rsidR="00BE0EC1" w:rsidRPr="00CC6D18" w:rsidRDefault="00BE0EC1" w:rsidP="00595A96">
      <w:pPr>
        <w:tabs>
          <w:tab w:val="clear" w:pos="907"/>
          <w:tab w:val="left" w:pos="1080"/>
        </w:tabs>
        <w:spacing w:line="240" w:lineRule="auto"/>
        <w:ind w:left="2430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="001D1B31" w:rsidRPr="00CC6D18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CC6D18">
        <w:rPr>
          <w:rFonts w:asciiTheme="majorBidi" w:hAnsiTheme="majorBidi" w:cstheme="majorBidi"/>
          <w:sz w:val="30"/>
          <w:szCs w:val="30"/>
          <w:cs/>
        </w:rPr>
        <w:t>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  <w:cs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CC6D18">
        <w:rPr>
          <w:rFonts w:asciiTheme="majorBidi" w:hAnsiTheme="majorBidi" w:cstheme="majorBidi"/>
          <w:sz w:val="30"/>
          <w:szCs w:val="30"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  <w:cs/>
        </w:rPr>
        <w:t>รายละเอียดการกระจุกตัวของรายได้เปิดเผยในหมายเหตุ</w:t>
      </w:r>
      <w:r w:rsidR="00606BCE" w:rsidRPr="00CC6D18">
        <w:rPr>
          <w:rFonts w:asciiTheme="majorBidi" w:hAnsiTheme="majorBidi" w:cstheme="majorBidi"/>
          <w:sz w:val="30"/>
          <w:szCs w:val="30"/>
          <w:cs/>
        </w:rPr>
        <w:br/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1B3BB1" w:rsidRPr="00CC6D18">
        <w:rPr>
          <w:rFonts w:asciiTheme="majorBidi" w:hAnsiTheme="majorBidi" w:cstheme="majorBidi"/>
          <w:sz w:val="30"/>
          <w:szCs w:val="30"/>
        </w:rPr>
        <w:t>1</w:t>
      </w:r>
      <w:r w:rsidR="00B07396" w:rsidRPr="00CC6D18">
        <w:rPr>
          <w:rFonts w:asciiTheme="majorBidi" w:hAnsiTheme="majorBidi" w:cstheme="majorBidi"/>
          <w:sz w:val="30"/>
          <w:szCs w:val="30"/>
        </w:rPr>
        <w:t>9</w:t>
      </w:r>
    </w:p>
    <w:p w14:paraId="1C744D54" w14:textId="77777777" w:rsidR="00BE0EC1" w:rsidRPr="00CC6D18" w:rsidRDefault="00BE0EC1" w:rsidP="00595A96">
      <w:pPr>
        <w:tabs>
          <w:tab w:val="clear" w:pos="907"/>
          <w:tab w:val="left" w:pos="1080"/>
        </w:tabs>
        <w:spacing w:line="240" w:lineRule="auto"/>
        <w:ind w:left="1530" w:firstLine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C7556D" w14:textId="2F3662D2" w:rsidR="00BE0EC1" w:rsidRPr="00CC6D18" w:rsidRDefault="00220171" w:rsidP="00595A96">
      <w:pPr>
        <w:tabs>
          <w:tab w:val="clear" w:pos="907"/>
          <w:tab w:val="left" w:pos="1080"/>
        </w:tabs>
        <w:spacing w:line="240" w:lineRule="auto"/>
        <w:ind w:left="2430"/>
        <w:jc w:val="thaiDistribute"/>
        <w:rPr>
          <w:rFonts w:ascii="Angsana New" w:hAnsi="Angsana New"/>
          <w:sz w:val="30"/>
          <w:szCs w:val="30"/>
        </w:rPr>
      </w:pPr>
      <w:r w:rsidRPr="00CC6D18">
        <w:rPr>
          <w:rFonts w:ascii="Angsana New" w:hAnsi="Angsana New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="001D1B31" w:rsidRPr="00CC6D18">
        <w:rPr>
          <w:rFonts w:ascii="Angsana New" w:hAnsi="Angsana New" w:hint="cs"/>
          <w:sz w:val="30"/>
          <w:szCs w:val="30"/>
          <w:cs/>
        </w:rPr>
        <w:t>กลุ่ม</w:t>
      </w:r>
      <w:r w:rsidR="00BE0EC1" w:rsidRPr="00CC6D18">
        <w:rPr>
          <w:rFonts w:ascii="Angsana New" w:hAnsi="Angsana New" w:hint="cs"/>
          <w:sz w:val="30"/>
          <w:szCs w:val="30"/>
          <w:cs/>
        </w:rPr>
        <w:t>บริษัท</w:t>
      </w:r>
      <w:r w:rsidR="00BE0EC1" w:rsidRPr="00CC6D18">
        <w:rPr>
          <w:rFonts w:ascii="Angsana New" w:hAnsi="Angsana New"/>
          <w:sz w:val="30"/>
          <w:szCs w:val="30"/>
          <w:cs/>
        </w:rPr>
        <w:t>จะเสนอระยะเวลาและเงื่อนไข</w:t>
      </w:r>
      <w:r w:rsidR="00BE0EC1" w:rsidRPr="00CC6D18">
        <w:rPr>
          <w:rFonts w:ascii="Angsana New" w:hAnsi="Angsana New" w:hint="cs"/>
          <w:sz w:val="30"/>
          <w:szCs w:val="30"/>
          <w:cs/>
        </w:rPr>
        <w:t xml:space="preserve">ทางการค้า </w:t>
      </w:r>
      <w:r w:rsidR="001D1B31" w:rsidRPr="00CC6D18">
        <w:rPr>
          <w:rFonts w:ascii="Angsana New" w:hAnsi="Angsana New" w:hint="cs"/>
          <w:sz w:val="30"/>
          <w:szCs w:val="30"/>
          <w:cs/>
        </w:rPr>
        <w:t>กลุ่ม</w:t>
      </w:r>
      <w:r w:rsidR="00BE0EC1" w:rsidRPr="00CC6D18">
        <w:rPr>
          <w:rFonts w:ascii="Angsana New" w:hAnsi="Angsana New" w:hint="cs"/>
          <w:sz w:val="30"/>
          <w:szCs w:val="30"/>
          <w:cs/>
        </w:rPr>
        <w:t>บริษัท</w:t>
      </w:r>
      <w:r w:rsidR="00BE0EC1" w:rsidRPr="00CC6D18">
        <w:rPr>
          <w:rFonts w:ascii="Angsana New" w:hAnsi="Angsana New"/>
          <w:sz w:val="30"/>
          <w:szCs w:val="30"/>
          <w:cs/>
        </w:rPr>
        <w:t>จะทบทวน</w:t>
      </w:r>
      <w:r w:rsidR="00BE0EC1" w:rsidRPr="00CC6D18">
        <w:rPr>
          <w:rFonts w:ascii="Angsana New" w:hAnsi="Angsana New" w:hint="cs"/>
          <w:sz w:val="30"/>
          <w:szCs w:val="30"/>
          <w:cs/>
        </w:rPr>
        <w:t>อันดับความน่าเชื่อถือภายนอก</w:t>
      </w:r>
      <w:r w:rsidR="00BE0EC1" w:rsidRPr="00CC6D18">
        <w:rPr>
          <w:rFonts w:ascii="Angsana New" w:hAnsi="Angsana New" w:hint="cs"/>
          <w:sz w:val="30"/>
          <w:szCs w:val="30"/>
        </w:rPr>
        <w:t xml:space="preserve"> (</w:t>
      </w:r>
      <w:r w:rsidR="00BE0EC1" w:rsidRPr="00CC6D18">
        <w:rPr>
          <w:rFonts w:ascii="Angsana New" w:hAnsi="Angsana New"/>
          <w:sz w:val="30"/>
          <w:szCs w:val="30"/>
          <w:cs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วงเงินยอดขายจะกำหนดไว้สำหรับลูกค้าแต่ละรายและจะทบทวนเป็นราย</w:t>
      </w:r>
      <w:r w:rsidR="00BE0EC1" w:rsidRPr="00CC6D18">
        <w:rPr>
          <w:rFonts w:ascii="Angsana New" w:hAnsi="Angsana New" w:hint="cs"/>
          <w:sz w:val="30"/>
          <w:szCs w:val="30"/>
          <w:cs/>
        </w:rPr>
        <w:t>ปี</w:t>
      </w:r>
      <w:r w:rsidR="00BE0EC1" w:rsidRPr="00CC6D18">
        <w:rPr>
          <w:rFonts w:ascii="Angsana New" w:hAnsi="Angsana New"/>
          <w:sz w:val="30"/>
          <w:szCs w:val="30"/>
          <w:cs/>
        </w:rPr>
        <w:t xml:space="preserve"> ยอดขายที่เกินกว่าวงเงินดังกล่าวต้องได้รับการอนุมัติจากผู้รับผิดชอบสูงสุดในสายงานบัญชีและการเงิน</w:t>
      </w:r>
    </w:p>
    <w:p w14:paraId="5E24FC21" w14:textId="77777777" w:rsidR="00BE0EC1" w:rsidRPr="00CC6D18" w:rsidRDefault="00BE0EC1" w:rsidP="00595A96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  <w:tab w:val="left" w:pos="1890"/>
        </w:tabs>
        <w:ind w:left="1530" w:firstLine="900"/>
        <w:jc w:val="thaiDistribute"/>
        <w:rPr>
          <w:rFonts w:ascii="Angsana New" w:hAnsi="Angsana New"/>
          <w:sz w:val="30"/>
          <w:szCs w:val="30"/>
        </w:rPr>
      </w:pPr>
    </w:p>
    <w:p w14:paraId="4BE96D68" w14:textId="51595ADE" w:rsidR="00BE0EC1" w:rsidRPr="00CC6D18" w:rsidRDefault="001D1B31" w:rsidP="00595A96">
      <w:pPr>
        <w:tabs>
          <w:tab w:val="clear" w:pos="907"/>
          <w:tab w:val="left" w:pos="1080"/>
        </w:tabs>
        <w:spacing w:line="240" w:lineRule="auto"/>
        <w:ind w:left="2430"/>
        <w:jc w:val="thaiDistribute"/>
        <w:rPr>
          <w:rFonts w:ascii="Angsana New" w:hAnsi="Angsana New"/>
          <w:sz w:val="30"/>
          <w:szCs w:val="30"/>
        </w:rPr>
      </w:pPr>
      <w:r w:rsidRPr="00CC6D18">
        <w:rPr>
          <w:rFonts w:ascii="Angsana New" w:hAnsi="Angsana New" w:hint="cs"/>
          <w:sz w:val="30"/>
          <w:szCs w:val="30"/>
          <w:cs/>
        </w:rPr>
        <w:t>กลุ่ม</w:t>
      </w:r>
      <w:r w:rsidR="00BE0EC1" w:rsidRPr="00CC6D18">
        <w:rPr>
          <w:rFonts w:ascii="Angsana New" w:hAnsi="Angsana New"/>
          <w:sz w:val="30"/>
          <w:szCs w:val="30"/>
          <w:cs/>
        </w:rPr>
        <w:t xml:space="preserve">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BE0EC1" w:rsidRPr="00CC6D18">
        <w:rPr>
          <w:rFonts w:ascii="Angsana New" w:hAnsi="Angsana New"/>
          <w:sz w:val="30"/>
          <w:szCs w:val="30"/>
        </w:rPr>
        <w:t xml:space="preserve">120 </w:t>
      </w:r>
      <w:r w:rsidR="00BE0EC1" w:rsidRPr="00CC6D18">
        <w:rPr>
          <w:rFonts w:ascii="Angsana New" w:hAnsi="Angsana New"/>
          <w:sz w:val="30"/>
          <w:szCs w:val="30"/>
          <w:cs/>
        </w:rPr>
        <w:t xml:space="preserve">วัน และมีการติดตามยอดคงค้างของลูกหนี้การค้าอย่างสม่ำเสมอ </w:t>
      </w:r>
      <w:r w:rsidRPr="00CC6D18">
        <w:rPr>
          <w:rFonts w:ascii="Angsana New" w:hAnsi="Angsana New" w:hint="cs"/>
          <w:sz w:val="30"/>
          <w:szCs w:val="30"/>
          <w:cs/>
        </w:rPr>
        <w:t>กลุ่ม</w:t>
      </w:r>
      <w:r w:rsidR="00BE0EC1" w:rsidRPr="00CC6D18">
        <w:rPr>
          <w:rFonts w:ascii="Angsana New" w:hAnsi="Angsana New"/>
          <w:sz w:val="30"/>
          <w:szCs w:val="30"/>
          <w:cs/>
        </w:rPr>
        <w:t>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และสะท้อนผลแตกต่างระหว่างสภาวะเศรษฐกิจในอดีตที่ผ่านมา สภาวะเศรษฐกิจในปัจจุบันและมุมมองของ</w:t>
      </w:r>
      <w:r w:rsidRPr="00CC6D18">
        <w:rPr>
          <w:rFonts w:ascii="Angsana New" w:hAnsi="Angsana New" w:hint="cs"/>
          <w:sz w:val="30"/>
          <w:szCs w:val="30"/>
          <w:cs/>
        </w:rPr>
        <w:t>กลุ่ม</w:t>
      </w:r>
      <w:r w:rsidR="00BE0EC1" w:rsidRPr="00CC6D18">
        <w:rPr>
          <w:rFonts w:ascii="Angsana New" w:hAnsi="Angsana New"/>
          <w:sz w:val="30"/>
          <w:szCs w:val="30"/>
          <w:cs/>
        </w:rPr>
        <w:t>บริษัทมีต่อสภาวะเศรษฐกิจตลอดอายุที่คาดการณ์ไว้ของลูกหนี้</w:t>
      </w:r>
      <w:r w:rsidR="00BE0EC1" w:rsidRPr="00CC6D18">
        <w:rPr>
          <w:rFonts w:ascii="Angsana New" w:hAnsi="Angsana New" w:hint="cs"/>
          <w:sz w:val="30"/>
          <w:szCs w:val="30"/>
          <w:cs/>
        </w:rPr>
        <w:t xml:space="preserve"> </w:t>
      </w:r>
      <w:r w:rsidR="00BE0EC1" w:rsidRPr="00CC6D18">
        <w:rPr>
          <w:rFonts w:ascii="Angsana New" w:hAnsi="Angsana New"/>
          <w:sz w:val="30"/>
          <w:szCs w:val="30"/>
          <w:cs/>
        </w:rPr>
        <w:t>ข้อมูลเกี่ยวกับลูกหนี้การค้าเปิ</w:t>
      </w:r>
      <w:r w:rsidR="00BE0EC1" w:rsidRPr="00CC6D18">
        <w:rPr>
          <w:rFonts w:ascii="Angsana New" w:hAnsi="Angsana New" w:hint="cs"/>
          <w:sz w:val="30"/>
          <w:szCs w:val="30"/>
          <w:cs/>
        </w:rPr>
        <w:t>ด</w:t>
      </w:r>
      <w:r w:rsidR="00BE0EC1" w:rsidRPr="00CC6D18">
        <w:rPr>
          <w:rFonts w:ascii="Angsana New" w:hAnsi="Angsana New"/>
          <w:sz w:val="30"/>
          <w:szCs w:val="30"/>
          <w:cs/>
        </w:rPr>
        <w:t xml:space="preserve">เผยในหมายเหตุข้อ </w:t>
      </w:r>
      <w:r w:rsidR="00B07396" w:rsidRPr="00CC6D18">
        <w:rPr>
          <w:rFonts w:ascii="Angsana New" w:hAnsi="Angsana New"/>
          <w:sz w:val="30"/>
          <w:szCs w:val="30"/>
        </w:rPr>
        <w:t>7</w:t>
      </w:r>
    </w:p>
    <w:p w14:paraId="55170C71" w14:textId="77777777" w:rsidR="00BE0EC1" w:rsidRPr="00CC6D18" w:rsidRDefault="00BE0EC1" w:rsidP="00595A96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  <w:tab w:val="left" w:pos="1890"/>
        </w:tabs>
        <w:ind w:left="1530" w:firstLine="900"/>
        <w:jc w:val="thaiDistribute"/>
        <w:rPr>
          <w:rFonts w:ascii="Angsana New" w:hAnsi="Angsana New"/>
          <w:sz w:val="30"/>
          <w:szCs w:val="30"/>
        </w:rPr>
      </w:pPr>
    </w:p>
    <w:p w14:paraId="704526D6" w14:textId="528D4DAE" w:rsidR="00BE0EC1" w:rsidRPr="00CC6D18" w:rsidRDefault="00BE0EC1" w:rsidP="00595A96">
      <w:pPr>
        <w:pStyle w:val="block"/>
        <w:tabs>
          <w:tab w:val="left" w:pos="2430"/>
        </w:tabs>
        <w:spacing w:after="0" w:line="240" w:lineRule="auto"/>
        <w:ind w:left="1800" w:right="-7" w:hanging="342"/>
        <w:jc w:val="both"/>
        <w:rPr>
          <w:rFonts w:asciiTheme="majorBidi" w:hAnsiTheme="majorBidi" w:cstheme="majorBidi"/>
          <w:sz w:val="30"/>
          <w:szCs w:val="30"/>
          <w:cs/>
        </w:rPr>
      </w:pPr>
      <w:r w:rsidRPr="00CC6D18">
        <w:rPr>
          <w:rFonts w:asciiTheme="majorBidi" w:hAnsiTheme="majorBidi" w:cstheme="majorBidi"/>
          <w:sz w:val="30"/>
          <w:szCs w:val="30"/>
        </w:rPr>
        <w:t>(</w:t>
      </w:r>
      <w:r w:rsidRPr="00CC6D18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CC6D18">
        <w:rPr>
          <w:rFonts w:asciiTheme="majorBidi" w:hAnsiTheme="majorBidi" w:cstheme="majorBidi"/>
          <w:sz w:val="30"/>
          <w:szCs w:val="30"/>
        </w:rPr>
        <w:t>.1.2)</w:t>
      </w:r>
      <w:r w:rsidR="00927933" w:rsidRPr="00CC6D18">
        <w:rPr>
          <w:rFonts w:asciiTheme="majorBidi" w:hAnsiTheme="majorBidi" w:cstheme="majorBidi"/>
          <w:sz w:val="30"/>
          <w:szCs w:val="30"/>
          <w:cs/>
        </w:rPr>
        <w:tab/>
      </w:r>
      <w:r w:rsidRPr="00CC6D1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เงินสดและรายการเทียบเท่าเงินสด </w:t>
      </w:r>
      <w:r w:rsidR="002829D5" w:rsidRPr="00CC6D18">
        <w:rPr>
          <w:rFonts w:asciiTheme="majorBidi" w:hAnsiTheme="majorBidi" w:cstheme="majorBidi" w:hint="cs"/>
          <w:sz w:val="30"/>
          <w:szCs w:val="30"/>
          <w:cs/>
          <w:lang w:bidi="th-TH"/>
        </w:rPr>
        <w:t>และอนุพันธ์</w:t>
      </w:r>
    </w:p>
    <w:p w14:paraId="27EFCD24" w14:textId="77777777" w:rsidR="00BE0EC1" w:rsidRPr="00CC6D18" w:rsidRDefault="00BE0EC1" w:rsidP="00595A96">
      <w:pPr>
        <w:pStyle w:val="block"/>
        <w:tabs>
          <w:tab w:val="left" w:pos="2430"/>
        </w:tabs>
        <w:spacing w:after="0" w:line="240" w:lineRule="auto"/>
        <w:ind w:left="1800" w:right="-7" w:hanging="342"/>
        <w:jc w:val="both"/>
        <w:rPr>
          <w:rFonts w:asciiTheme="majorBidi" w:hAnsiTheme="majorBidi" w:cstheme="majorBidi"/>
          <w:sz w:val="30"/>
          <w:szCs w:val="30"/>
        </w:rPr>
      </w:pPr>
    </w:p>
    <w:p w14:paraId="359D990C" w14:textId="06B49222" w:rsidR="00BE0EC1" w:rsidRPr="00CC6D18" w:rsidRDefault="00BE0EC1" w:rsidP="00595A96">
      <w:pPr>
        <w:tabs>
          <w:tab w:val="clear" w:pos="907"/>
          <w:tab w:val="left" w:pos="1080"/>
        </w:tabs>
        <w:spacing w:line="240" w:lineRule="auto"/>
        <w:ind w:left="2430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="000A1A0D" w:rsidRPr="00CC6D18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CC6D18">
        <w:rPr>
          <w:rFonts w:asciiTheme="majorBidi" w:hAnsiTheme="majorBidi" w:cstheme="majorBidi"/>
          <w:sz w:val="30"/>
          <w:szCs w:val="30"/>
          <w:cs/>
        </w:rPr>
        <w:t>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</w:t>
      </w:r>
      <w:r w:rsidRPr="00CC6D18">
        <w:rPr>
          <w:rFonts w:asciiTheme="majorBidi" w:hAnsiTheme="majorBidi" w:cstheme="majorBidi"/>
          <w:sz w:val="30"/>
          <w:szCs w:val="30"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  <w:cs/>
        </w:rPr>
        <w:t>ซึ่ง</w:t>
      </w:r>
      <w:r w:rsidR="001D1B31" w:rsidRPr="00CC6D18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CC6D18">
        <w:rPr>
          <w:rFonts w:asciiTheme="majorBidi" w:hAnsiTheme="majorBidi" w:cstheme="majorBidi"/>
          <w:sz w:val="30"/>
          <w:szCs w:val="30"/>
          <w:cs/>
        </w:rPr>
        <w:t>บริษัทพิจารณาว่ามีความเสี่ยงด้านเครดิตต่ำ</w:t>
      </w:r>
    </w:p>
    <w:p w14:paraId="13FE7CAA" w14:textId="6C4B9A3B" w:rsidR="00DE1602" w:rsidRPr="00CC6D18" w:rsidRDefault="00DE1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Cordia New"/>
          <w:b/>
          <w:bCs/>
          <w:i/>
          <w:iCs/>
          <w:sz w:val="30"/>
          <w:szCs w:val="30"/>
          <w:cs/>
        </w:rPr>
      </w:pPr>
      <w:r w:rsidRPr="00CC6D18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575086F" w14:textId="70C74E11" w:rsidR="00BE0EC1" w:rsidRPr="00CC6D18" w:rsidRDefault="00BE0EC1" w:rsidP="0059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C6D18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(</w:t>
      </w:r>
      <w:r w:rsidRPr="00CC6D1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CC6D18">
        <w:rPr>
          <w:rFonts w:ascii="Angsana New" w:hAnsi="Angsana New"/>
          <w:b/>
          <w:bCs/>
          <w:i/>
          <w:iCs/>
          <w:sz w:val="30"/>
          <w:szCs w:val="30"/>
        </w:rPr>
        <w:t>.2)</w:t>
      </w:r>
      <w:r w:rsidR="00927933" w:rsidRPr="00CC6D18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CC6D18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</w:t>
      </w:r>
      <w:r w:rsidRPr="00CC6D1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ด้าน</w:t>
      </w:r>
      <w:r w:rsidRPr="00CC6D18">
        <w:rPr>
          <w:rFonts w:ascii="Angsana New" w:hAnsi="Angsana New"/>
          <w:b/>
          <w:bCs/>
          <w:i/>
          <w:iCs/>
          <w:sz w:val="30"/>
          <w:szCs w:val="30"/>
          <w:cs/>
        </w:rPr>
        <w:t>สภาพคล่อง</w:t>
      </w:r>
      <w:r w:rsidRPr="00CC6D18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65D157B9" w14:textId="77777777" w:rsidR="00BE0EC1" w:rsidRPr="00CC6D18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B1F4666" w14:textId="400BBBDB" w:rsidR="00BE0EC1" w:rsidRPr="00CC6D18" w:rsidRDefault="001D1B31" w:rsidP="00595A96">
      <w:pPr>
        <w:tabs>
          <w:tab w:val="clear" w:pos="907"/>
          <w:tab w:val="left" w:pos="1440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BE0EC1" w:rsidRPr="00CC6D18">
        <w:rPr>
          <w:rFonts w:asciiTheme="majorBidi" w:hAnsiTheme="majorBidi" w:cstheme="majorBidi"/>
          <w:sz w:val="30"/>
          <w:szCs w:val="30"/>
          <w:cs/>
        </w:rPr>
        <w:t>บริษัทกำกับดูแลความเสี่ยงด้านสภาพคล่องโดยการรักษาระดับของเงินสดและรายการเทียบเท่า</w:t>
      </w:r>
      <w:r w:rsidR="00096308" w:rsidRPr="00CC6D18">
        <w:rPr>
          <w:rFonts w:asciiTheme="majorBidi" w:hAnsiTheme="majorBidi" w:cstheme="majorBidi"/>
          <w:sz w:val="30"/>
          <w:szCs w:val="30"/>
        </w:rPr>
        <w:t xml:space="preserve"> </w:t>
      </w:r>
      <w:r w:rsidR="00BE0EC1" w:rsidRPr="00CC6D18">
        <w:rPr>
          <w:rFonts w:asciiTheme="majorBidi" w:hAnsiTheme="majorBidi" w:cstheme="majorBidi"/>
          <w:sz w:val="30"/>
          <w:szCs w:val="30"/>
          <w:cs/>
        </w:rPr>
        <w:t>เงินสดให้เพียงพอต่อการดำเนินงานของ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BE0EC1" w:rsidRPr="00CC6D18">
        <w:rPr>
          <w:rFonts w:asciiTheme="majorBidi" w:hAnsiTheme="majorBidi" w:cstheme="majorBidi"/>
          <w:sz w:val="30"/>
          <w:szCs w:val="30"/>
          <w:cs/>
        </w:rPr>
        <w:t>บริษัท และลดผลกระทบจากความผันผวนในกระแส</w:t>
      </w:r>
      <w:r w:rsidR="00096308" w:rsidRPr="00CC6D18">
        <w:rPr>
          <w:rFonts w:asciiTheme="majorBidi" w:hAnsiTheme="majorBidi" w:cstheme="majorBidi"/>
          <w:sz w:val="30"/>
          <w:szCs w:val="30"/>
        </w:rPr>
        <w:t xml:space="preserve">     </w:t>
      </w:r>
      <w:r w:rsidR="00BE0EC1" w:rsidRPr="00CC6D18">
        <w:rPr>
          <w:rFonts w:asciiTheme="majorBidi" w:hAnsiTheme="majorBidi" w:cstheme="majorBidi"/>
          <w:sz w:val="30"/>
          <w:szCs w:val="30"/>
          <w:cs/>
        </w:rPr>
        <w:t xml:space="preserve">เงินสด </w:t>
      </w:r>
    </w:p>
    <w:p w14:paraId="63D5B29C" w14:textId="34E3203D" w:rsidR="002557F7" w:rsidRPr="00CC6D18" w:rsidRDefault="002557F7" w:rsidP="00427656">
      <w:pPr>
        <w:tabs>
          <w:tab w:val="clear" w:pos="680"/>
          <w:tab w:val="clear" w:pos="907"/>
          <w:tab w:val="left" w:pos="630"/>
          <w:tab w:val="left" w:pos="171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CA6FEC3" w14:textId="13D4BFFB" w:rsidR="00BE0EC1" w:rsidRPr="00CC6D18" w:rsidRDefault="00BE0EC1" w:rsidP="00595A96">
      <w:pPr>
        <w:tabs>
          <w:tab w:val="clear" w:pos="680"/>
          <w:tab w:val="clear" w:pos="907"/>
          <w:tab w:val="left" w:pos="630"/>
          <w:tab w:val="left" w:pos="1710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CC6D18">
        <w:rPr>
          <w:rFonts w:asciiTheme="majorBidi" w:hAnsiTheme="majorBidi" w:cstheme="majorBidi"/>
          <w:sz w:val="30"/>
          <w:szCs w:val="30"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CC6D18">
        <w:rPr>
          <w:rFonts w:asciiTheme="majorBidi" w:hAnsiTheme="majorBidi" w:cstheme="majorBidi"/>
          <w:sz w:val="30"/>
          <w:szCs w:val="30"/>
        </w:rPr>
        <w:t xml:space="preserve"> </w:t>
      </w:r>
      <w:r w:rsidR="00AE52A0" w:rsidRPr="00CC6D18">
        <w:rPr>
          <w:rFonts w:asciiTheme="majorBidi" w:hAnsiTheme="majorBidi" w:cstheme="majorBidi"/>
          <w:sz w:val="30"/>
          <w:szCs w:val="30"/>
        </w:rPr>
        <w:t xml:space="preserve">             </w:t>
      </w:r>
      <w:r w:rsidRPr="00CC6D18">
        <w:rPr>
          <w:rFonts w:asciiTheme="majorBidi" w:hAnsiTheme="majorBidi" w:cstheme="majorBidi"/>
          <w:sz w:val="30"/>
          <w:szCs w:val="30"/>
          <w:cs/>
        </w:rPr>
        <w:t>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  <w:r w:rsidRPr="00CC6D18">
        <w:rPr>
          <w:rFonts w:asciiTheme="majorBidi" w:hAnsiTheme="majorBidi" w:cstheme="majorBidi"/>
          <w:sz w:val="30"/>
          <w:szCs w:val="30"/>
        </w:rPr>
        <w:t xml:space="preserve"> </w:t>
      </w:r>
    </w:p>
    <w:p w14:paraId="6BF3056C" w14:textId="6523E217" w:rsidR="001D1B31" w:rsidRPr="00CC6D18" w:rsidRDefault="001D1B31" w:rsidP="00595A96">
      <w:pPr>
        <w:tabs>
          <w:tab w:val="clear" w:pos="680"/>
          <w:tab w:val="clear" w:pos="907"/>
          <w:tab w:val="left" w:pos="630"/>
          <w:tab w:val="left" w:pos="1710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2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3173"/>
        <w:gridCol w:w="1060"/>
        <w:gridCol w:w="238"/>
        <w:gridCol w:w="1042"/>
        <w:gridCol w:w="270"/>
        <w:gridCol w:w="900"/>
        <w:gridCol w:w="297"/>
        <w:gridCol w:w="9"/>
        <w:gridCol w:w="917"/>
        <w:gridCol w:w="236"/>
        <w:gridCol w:w="1080"/>
      </w:tblGrid>
      <w:tr w:rsidR="00B07396" w:rsidRPr="00CC6D18" w14:paraId="6BA3622E" w14:textId="77777777">
        <w:trPr>
          <w:tblHeader/>
        </w:trPr>
        <w:tc>
          <w:tcPr>
            <w:tcW w:w="3173" w:type="dxa"/>
            <w:shd w:val="clear" w:color="auto" w:fill="auto"/>
          </w:tcPr>
          <w:p w14:paraId="7E6F4BFC" w14:textId="77777777" w:rsidR="00B07396" w:rsidRPr="00CC6D18" w:rsidRDefault="00B0739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9" w:type="dxa"/>
            <w:gridSpan w:val="10"/>
            <w:shd w:val="clear" w:color="auto" w:fill="auto"/>
          </w:tcPr>
          <w:p w14:paraId="0EC30BAB" w14:textId="2E3DC5EE" w:rsidR="00B07396" w:rsidRPr="00CC6D18" w:rsidRDefault="00B0739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07396" w:rsidRPr="00CC6D18" w14:paraId="392B2FA3" w14:textId="77777777">
        <w:trPr>
          <w:tblHeader/>
        </w:trPr>
        <w:tc>
          <w:tcPr>
            <w:tcW w:w="3173" w:type="dxa"/>
            <w:shd w:val="clear" w:color="auto" w:fill="auto"/>
          </w:tcPr>
          <w:p w14:paraId="75FA6E5A" w14:textId="77777777" w:rsidR="00B07396" w:rsidRPr="00CC6D18" w:rsidRDefault="00B0739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368656A" w14:textId="77777777" w:rsidR="00B07396" w:rsidRPr="00CC6D18" w:rsidRDefault="00B0739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77074A94" w14:textId="77777777" w:rsidR="00B07396" w:rsidRPr="00CC6D18" w:rsidRDefault="00B0739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51" w:type="dxa"/>
            <w:gridSpan w:val="8"/>
            <w:shd w:val="clear" w:color="auto" w:fill="auto"/>
            <w:vAlign w:val="bottom"/>
            <w:hideMark/>
          </w:tcPr>
          <w:p w14:paraId="6DC4FD02" w14:textId="77777777" w:rsidR="00B07396" w:rsidRPr="00CC6D18" w:rsidRDefault="00B0739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B07396" w:rsidRPr="00CC6D18" w14:paraId="1C259C9A" w14:textId="77777777">
        <w:trPr>
          <w:tblHeader/>
        </w:trPr>
        <w:tc>
          <w:tcPr>
            <w:tcW w:w="3173" w:type="dxa"/>
            <w:shd w:val="clear" w:color="auto" w:fill="auto"/>
            <w:vAlign w:val="bottom"/>
            <w:hideMark/>
          </w:tcPr>
          <w:p w14:paraId="48CF4812" w14:textId="77777777" w:rsidR="00B07396" w:rsidRPr="00CC6D18" w:rsidRDefault="00B0739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14:paraId="530CBBCC" w14:textId="77777777" w:rsidR="00B07396" w:rsidRPr="00CC6D18" w:rsidRDefault="00B07396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2A8D521C" w14:textId="77777777" w:rsidR="00B07396" w:rsidRPr="00CC6D18" w:rsidRDefault="00B07396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8" w:type="dxa"/>
            <w:shd w:val="clear" w:color="auto" w:fill="auto"/>
          </w:tcPr>
          <w:p w14:paraId="0A93BD37" w14:textId="77777777" w:rsidR="00B07396" w:rsidRPr="00CC6D18" w:rsidRDefault="00B0739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  <w:hideMark/>
          </w:tcPr>
          <w:p w14:paraId="60CE8D91" w14:textId="5BF58EF2" w:rsidR="00B07396" w:rsidRPr="00CC6D18" w:rsidRDefault="00B07396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0085B"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="0040085B"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หรือ</w:t>
            </w:r>
            <w:r w:rsidR="0040085B"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น้อยกว่า</w:t>
            </w:r>
          </w:p>
        </w:tc>
        <w:tc>
          <w:tcPr>
            <w:tcW w:w="270" w:type="dxa"/>
            <w:shd w:val="clear" w:color="auto" w:fill="auto"/>
          </w:tcPr>
          <w:p w14:paraId="6F19E26B" w14:textId="77777777" w:rsidR="00B07396" w:rsidRPr="00CC6D18" w:rsidRDefault="00B0739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4F100E8B" w14:textId="7679B596" w:rsidR="00B07396" w:rsidRPr="00CC6D18" w:rsidRDefault="00B07396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40085B"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306" w:type="dxa"/>
            <w:gridSpan w:val="2"/>
            <w:shd w:val="clear" w:color="auto" w:fill="auto"/>
            <w:vAlign w:val="bottom"/>
          </w:tcPr>
          <w:p w14:paraId="360AC516" w14:textId="77777777" w:rsidR="00B07396" w:rsidRPr="00CC6D18" w:rsidRDefault="00B0739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7" w:type="dxa"/>
            <w:shd w:val="clear" w:color="auto" w:fill="auto"/>
            <w:vAlign w:val="bottom"/>
            <w:hideMark/>
          </w:tcPr>
          <w:p w14:paraId="5637A79F" w14:textId="5010AEB1" w:rsidR="00B07396" w:rsidRPr="00CC6D18" w:rsidRDefault="00B07396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0085B"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26554E" w14:textId="77777777" w:rsidR="00B07396" w:rsidRPr="00CC6D18" w:rsidRDefault="00B0739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49A3634F" w14:textId="77777777" w:rsidR="00B07396" w:rsidRPr="00CC6D18" w:rsidRDefault="00B0739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07396" w:rsidRPr="00CC6D18" w14:paraId="7B0593B0" w14:textId="77777777">
        <w:trPr>
          <w:tblHeader/>
        </w:trPr>
        <w:tc>
          <w:tcPr>
            <w:tcW w:w="3173" w:type="dxa"/>
            <w:shd w:val="clear" w:color="auto" w:fill="auto"/>
            <w:vAlign w:val="bottom"/>
          </w:tcPr>
          <w:p w14:paraId="69F57DAF" w14:textId="77777777" w:rsidR="00B07396" w:rsidRPr="00CC6D18" w:rsidRDefault="00B0739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49" w:type="dxa"/>
            <w:gridSpan w:val="10"/>
            <w:shd w:val="clear" w:color="auto" w:fill="auto"/>
            <w:vAlign w:val="bottom"/>
          </w:tcPr>
          <w:p w14:paraId="09E39631" w14:textId="77777777" w:rsidR="00B07396" w:rsidRPr="00CC6D18" w:rsidRDefault="00B0739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07396" w:rsidRPr="00CC6D18" w14:paraId="2F58663A" w14:textId="77777777">
        <w:tc>
          <w:tcPr>
            <w:tcW w:w="3173" w:type="dxa"/>
            <w:shd w:val="clear" w:color="auto" w:fill="auto"/>
          </w:tcPr>
          <w:p w14:paraId="1FFFC87E" w14:textId="5954E891" w:rsidR="00B07396" w:rsidRPr="00CC6D18" w:rsidRDefault="00B0739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4346D0"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60" w:type="dxa"/>
            <w:shd w:val="clear" w:color="auto" w:fill="auto"/>
          </w:tcPr>
          <w:p w14:paraId="32BB3F80" w14:textId="77777777" w:rsidR="00B07396" w:rsidRPr="00CC6D18" w:rsidRDefault="00B0739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547FCE0B" w14:textId="77777777" w:rsidR="00B07396" w:rsidRPr="00CC6D18" w:rsidRDefault="00B0739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46104CD8" w14:textId="77777777" w:rsidR="00B07396" w:rsidRPr="00CC6D18" w:rsidRDefault="00B0739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60D3EE" w14:textId="77777777" w:rsidR="00B07396" w:rsidRPr="00CC6D18" w:rsidRDefault="00B0739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FAF4D04" w14:textId="77777777" w:rsidR="00B07396" w:rsidRPr="00CC6D18" w:rsidRDefault="00B0739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" w:type="dxa"/>
            <w:shd w:val="clear" w:color="auto" w:fill="auto"/>
          </w:tcPr>
          <w:p w14:paraId="332A8086" w14:textId="77777777" w:rsidR="00B07396" w:rsidRPr="00CC6D18" w:rsidRDefault="00B0739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00916814" w14:textId="77777777" w:rsidR="00B07396" w:rsidRPr="00CC6D18" w:rsidRDefault="00B0739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552811C" w14:textId="77777777" w:rsidR="00B07396" w:rsidRPr="00CC6D18" w:rsidRDefault="00B0739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2FF1B5" w14:textId="77777777" w:rsidR="00B07396" w:rsidRPr="00CC6D18" w:rsidRDefault="00B0739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07396" w:rsidRPr="00CC6D18" w14:paraId="6901BC0E" w14:textId="77777777">
        <w:tc>
          <w:tcPr>
            <w:tcW w:w="3173" w:type="dxa"/>
            <w:shd w:val="clear" w:color="auto" w:fill="auto"/>
            <w:hideMark/>
          </w:tcPr>
          <w:p w14:paraId="6D567EC2" w14:textId="77777777" w:rsidR="00B07396" w:rsidRPr="00CC6D18" w:rsidRDefault="00B0739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60" w:type="dxa"/>
            <w:shd w:val="clear" w:color="auto" w:fill="auto"/>
          </w:tcPr>
          <w:p w14:paraId="2A49C174" w14:textId="77777777" w:rsidR="00B07396" w:rsidRPr="00CC6D18" w:rsidRDefault="00B0739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6A8F450C" w14:textId="77777777" w:rsidR="00B07396" w:rsidRPr="00CC6D18" w:rsidRDefault="00B0739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1558C942" w14:textId="77777777" w:rsidR="00B07396" w:rsidRPr="00CC6D18" w:rsidRDefault="00B0739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2DB209" w14:textId="77777777" w:rsidR="00B07396" w:rsidRPr="00CC6D18" w:rsidRDefault="00B0739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613BA92" w14:textId="77777777" w:rsidR="00B07396" w:rsidRPr="00CC6D18" w:rsidRDefault="00B0739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" w:type="dxa"/>
            <w:shd w:val="clear" w:color="auto" w:fill="auto"/>
          </w:tcPr>
          <w:p w14:paraId="0DE92877" w14:textId="77777777" w:rsidR="00B07396" w:rsidRPr="00CC6D18" w:rsidRDefault="00B0739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44C22443" w14:textId="77777777" w:rsidR="00B07396" w:rsidRPr="00CC6D18" w:rsidRDefault="00B0739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6F5FFAB" w14:textId="77777777" w:rsidR="00B07396" w:rsidRPr="00CC6D18" w:rsidRDefault="00B0739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5E4174" w14:textId="77777777" w:rsidR="00B07396" w:rsidRPr="00CC6D18" w:rsidRDefault="00B0739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07396" w:rsidRPr="00CC6D18" w14:paraId="1F824E72" w14:textId="77777777">
        <w:tc>
          <w:tcPr>
            <w:tcW w:w="3173" w:type="dxa"/>
            <w:shd w:val="clear" w:color="auto" w:fill="auto"/>
            <w:hideMark/>
          </w:tcPr>
          <w:p w14:paraId="029858C7" w14:textId="77777777" w:rsidR="00B07396" w:rsidRPr="00CC6D18" w:rsidRDefault="00B0739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60" w:type="dxa"/>
            <w:shd w:val="clear" w:color="auto" w:fill="auto"/>
          </w:tcPr>
          <w:p w14:paraId="29928F27" w14:textId="4B1D5527" w:rsidR="00B07396" w:rsidRPr="00CC6D18" w:rsidRDefault="004346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43,654</w:t>
            </w:r>
          </w:p>
        </w:tc>
        <w:tc>
          <w:tcPr>
            <w:tcW w:w="238" w:type="dxa"/>
            <w:shd w:val="clear" w:color="auto" w:fill="auto"/>
          </w:tcPr>
          <w:p w14:paraId="768AA23C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3F7ECB30" w14:textId="67C0CA6A" w:rsidR="00B07396" w:rsidRPr="00CC6D18" w:rsidRDefault="004346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43,654</w:t>
            </w:r>
          </w:p>
        </w:tc>
        <w:tc>
          <w:tcPr>
            <w:tcW w:w="270" w:type="dxa"/>
            <w:shd w:val="clear" w:color="auto" w:fill="auto"/>
          </w:tcPr>
          <w:p w14:paraId="7E45BFC8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4DB6992" w14:textId="77777777" w:rsidR="00B07396" w:rsidRPr="00CC6D18" w:rsidRDefault="00B0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7" w:type="dxa"/>
            <w:shd w:val="clear" w:color="auto" w:fill="auto"/>
          </w:tcPr>
          <w:p w14:paraId="006DE115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12608A58" w14:textId="77777777" w:rsidR="00B07396" w:rsidRPr="00CC6D18" w:rsidRDefault="00B0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A80FCA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7271BD" w14:textId="0A649CDA" w:rsidR="00B07396" w:rsidRPr="00CC6D18" w:rsidRDefault="004346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43,654</w:t>
            </w:r>
          </w:p>
        </w:tc>
      </w:tr>
      <w:tr w:rsidR="00B07396" w:rsidRPr="00CC6D18" w14:paraId="6DAED089" w14:textId="77777777">
        <w:tc>
          <w:tcPr>
            <w:tcW w:w="3173" w:type="dxa"/>
            <w:shd w:val="clear" w:color="auto" w:fill="auto"/>
          </w:tcPr>
          <w:p w14:paraId="65082123" w14:textId="77777777" w:rsidR="00B07396" w:rsidRPr="00CC6D18" w:rsidRDefault="00B0739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60" w:type="dxa"/>
            <w:shd w:val="clear" w:color="auto" w:fill="auto"/>
          </w:tcPr>
          <w:p w14:paraId="03EC1EA0" w14:textId="1F79F897" w:rsidR="00B07396" w:rsidRPr="00CC6D18" w:rsidRDefault="004346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31,393</w:t>
            </w:r>
          </w:p>
        </w:tc>
        <w:tc>
          <w:tcPr>
            <w:tcW w:w="238" w:type="dxa"/>
            <w:shd w:val="clear" w:color="auto" w:fill="auto"/>
          </w:tcPr>
          <w:p w14:paraId="145F8A9D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30555C23" w14:textId="2C22D79D" w:rsidR="00B07396" w:rsidRPr="00CC6D18" w:rsidRDefault="004346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31,393</w:t>
            </w:r>
          </w:p>
        </w:tc>
        <w:tc>
          <w:tcPr>
            <w:tcW w:w="270" w:type="dxa"/>
            <w:shd w:val="clear" w:color="auto" w:fill="auto"/>
          </w:tcPr>
          <w:p w14:paraId="55BC7FE8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B83D547" w14:textId="77777777" w:rsidR="00B07396" w:rsidRPr="00CC6D18" w:rsidRDefault="00B0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7" w:type="dxa"/>
            <w:shd w:val="clear" w:color="auto" w:fill="auto"/>
          </w:tcPr>
          <w:p w14:paraId="4B99D125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66F955CD" w14:textId="77777777" w:rsidR="00B07396" w:rsidRPr="00CC6D18" w:rsidRDefault="00B0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65D7FC1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BFAC044" w14:textId="4B8DBF46" w:rsidR="00B07396" w:rsidRPr="00CC6D18" w:rsidRDefault="004346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31,393</w:t>
            </w:r>
          </w:p>
        </w:tc>
      </w:tr>
      <w:tr w:rsidR="00B07396" w:rsidRPr="00CC6D18" w14:paraId="69B8BCC5" w14:textId="77777777" w:rsidTr="002F4E0B">
        <w:tc>
          <w:tcPr>
            <w:tcW w:w="3173" w:type="dxa"/>
            <w:shd w:val="clear" w:color="auto" w:fill="auto"/>
          </w:tcPr>
          <w:p w14:paraId="6682FDD2" w14:textId="77777777" w:rsidR="00B07396" w:rsidRPr="00CC6D18" w:rsidRDefault="00B07396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4A504A6A" w14:textId="551AEF83" w:rsidR="00B07396" w:rsidRPr="00CC6D18" w:rsidRDefault="004346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136,028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5439848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D35B87C" w14:textId="3B82A854" w:rsidR="00B07396" w:rsidRPr="00CC6D18" w:rsidRDefault="004346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16,564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F3149B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6A7AEA" w14:textId="5C398746" w:rsidR="00B07396" w:rsidRPr="00CC6D18" w:rsidRDefault="004346D0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327"/>
                <w:tab w:val="decimal" w:pos="597"/>
              </w:tabs>
              <w:spacing w:line="240" w:lineRule="auto"/>
              <w:ind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54,699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57FA3F78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3661BDFA" w14:textId="6D994591" w:rsidR="00B07396" w:rsidRPr="00CC6D18" w:rsidRDefault="004346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114,834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C2026D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E3EAEF" w14:textId="07FDB874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346D0" w:rsidRPr="00CC6D18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346D0" w:rsidRPr="00CC6D18">
              <w:rPr>
                <w:rFonts w:asciiTheme="majorBidi" w:hAnsiTheme="majorBidi" w:cstheme="majorBidi"/>
                <w:sz w:val="30"/>
                <w:szCs w:val="30"/>
              </w:rPr>
              <w:t>097</w:t>
            </w:r>
          </w:p>
        </w:tc>
      </w:tr>
      <w:tr w:rsidR="00080E30" w:rsidRPr="00CC6D18" w14:paraId="651EA2C8" w14:textId="77777777" w:rsidTr="002F4E0B">
        <w:tc>
          <w:tcPr>
            <w:tcW w:w="3173" w:type="dxa"/>
            <w:shd w:val="clear" w:color="auto" w:fill="auto"/>
          </w:tcPr>
          <w:p w14:paraId="1D3B1D94" w14:textId="591194B6" w:rsidR="00080E30" w:rsidRPr="00CC6D18" w:rsidRDefault="00080E30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7FEA80CB" w14:textId="14F606A2" w:rsidR="00080E30" w:rsidRPr="00CC6D18" w:rsidRDefault="00080E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46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708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25BD744" w14:textId="77777777" w:rsidR="00080E30" w:rsidRPr="00CC6D18" w:rsidRDefault="00080E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785E3EB7" w14:textId="1ACB4F00" w:rsidR="00080E30" w:rsidRPr="00CC6D18" w:rsidRDefault="00080E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46,708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98EBB7" w14:textId="77777777" w:rsidR="00080E30" w:rsidRPr="00CC6D18" w:rsidRDefault="00080E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97A16C" w14:textId="04A28068" w:rsidR="00080E30" w:rsidRPr="00CC6D18" w:rsidRDefault="00080E30" w:rsidP="00080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07189331" w14:textId="77777777" w:rsidR="00080E30" w:rsidRPr="00CC6D18" w:rsidRDefault="00080E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  <w:vAlign w:val="bottom"/>
          </w:tcPr>
          <w:p w14:paraId="54D361F1" w14:textId="6924BB3E" w:rsidR="00080E30" w:rsidRPr="00CC6D18" w:rsidRDefault="00080E30" w:rsidP="00080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613BA8" w14:textId="77777777" w:rsidR="00080E30" w:rsidRPr="00CC6D18" w:rsidRDefault="00080E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3A8575" w14:textId="01585CB4" w:rsidR="00080E30" w:rsidRPr="00CC6D18" w:rsidRDefault="00080E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46,708</w:t>
            </w:r>
          </w:p>
        </w:tc>
      </w:tr>
      <w:tr w:rsidR="00080E30" w:rsidRPr="00CC6D18" w14:paraId="0BBA8897" w14:textId="77777777" w:rsidTr="002F4E0B">
        <w:tc>
          <w:tcPr>
            <w:tcW w:w="3173" w:type="dxa"/>
            <w:shd w:val="clear" w:color="auto" w:fill="auto"/>
          </w:tcPr>
          <w:p w14:paraId="418F3F80" w14:textId="20278040" w:rsidR="00080E30" w:rsidRPr="00CC6D18" w:rsidRDefault="00080E30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</w:t>
            </w:r>
            <w:r w:rsidR="00ED1823"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้</w:t>
            </w: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ยืมระยะสั้นจากสถาบันการเงิน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2F83F528" w14:textId="08C1C71D" w:rsidR="00080E30" w:rsidRPr="00CC6D18" w:rsidRDefault="00080E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41,000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460C955" w14:textId="77777777" w:rsidR="00080E30" w:rsidRPr="00CC6D18" w:rsidRDefault="00080E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4018BEDC" w14:textId="788445D6" w:rsidR="00080E30" w:rsidRPr="00CC6D18" w:rsidRDefault="00080E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41,000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5ED6DD" w14:textId="77777777" w:rsidR="00080E30" w:rsidRPr="00CC6D18" w:rsidRDefault="00080E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65A711" w14:textId="057819BB" w:rsidR="00080E30" w:rsidRPr="00CC6D18" w:rsidRDefault="00080E30" w:rsidP="00080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53C6F54A" w14:textId="77777777" w:rsidR="00080E30" w:rsidRPr="00CC6D18" w:rsidRDefault="00080E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  <w:vAlign w:val="bottom"/>
          </w:tcPr>
          <w:p w14:paraId="12BD07FB" w14:textId="6B7FDF7E" w:rsidR="00080E30" w:rsidRPr="00CC6D18" w:rsidRDefault="00080E30" w:rsidP="00080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E7D177" w14:textId="77777777" w:rsidR="00080E30" w:rsidRPr="00CC6D18" w:rsidRDefault="00080E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5BC5A7" w14:textId="174D5275" w:rsidR="00080E30" w:rsidRPr="00CC6D18" w:rsidRDefault="00080E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41,000</w:t>
            </w:r>
          </w:p>
        </w:tc>
      </w:tr>
      <w:tr w:rsidR="00B07396" w:rsidRPr="00CC6D18" w14:paraId="048A7E10" w14:textId="77777777" w:rsidTr="002F4E0B">
        <w:tc>
          <w:tcPr>
            <w:tcW w:w="3173" w:type="dxa"/>
            <w:shd w:val="clear" w:color="auto" w:fill="auto"/>
          </w:tcPr>
          <w:p w14:paraId="6F2ECB9F" w14:textId="77777777" w:rsidR="00B07396" w:rsidRPr="00CC6D18" w:rsidRDefault="00B07396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71468ED7" w14:textId="4550A169" w:rsidR="00B07396" w:rsidRPr="00CC6D18" w:rsidRDefault="00080E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56,794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AE2C684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28E68BE6" w14:textId="313D2013" w:rsidR="00B07396" w:rsidRPr="00CC6D18" w:rsidRDefault="00080E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13,688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91B725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2BCFF3" w14:textId="346702A1" w:rsidR="00B07396" w:rsidRPr="00CC6D18" w:rsidRDefault="003C3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46,664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1FD55806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  <w:vAlign w:val="bottom"/>
          </w:tcPr>
          <w:p w14:paraId="569EA13D" w14:textId="06EAF40C" w:rsidR="00B07396" w:rsidRPr="00CC6D18" w:rsidRDefault="003C3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5,349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9C90CE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6BFB09" w14:textId="7594104A" w:rsidR="00B07396" w:rsidRPr="00CC6D18" w:rsidRDefault="00080E3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65,701</w:t>
            </w:r>
          </w:p>
        </w:tc>
      </w:tr>
      <w:tr w:rsidR="002F4E0B" w:rsidRPr="00CC6D18" w14:paraId="6E75841D" w14:textId="77777777" w:rsidTr="002F4E0B">
        <w:tc>
          <w:tcPr>
            <w:tcW w:w="3173" w:type="dxa"/>
            <w:shd w:val="clear" w:color="auto" w:fill="auto"/>
          </w:tcPr>
          <w:p w14:paraId="026E7B2C" w14:textId="7B177B0A" w:rsidR="002F4E0B" w:rsidRPr="00CC6D18" w:rsidRDefault="002F4E0B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เงินกู้ยืมระยะยาวจาก</w:t>
            </w:r>
            <w:r w:rsidR="003C3EF8" w:rsidRPr="00CC6D18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3C3EF8" w:rsidRPr="00CC6D18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7F49D" w14:textId="3DB71264" w:rsidR="002F4E0B" w:rsidRPr="00CC6D18" w:rsidRDefault="002F4E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BF02821" w14:textId="77777777" w:rsidR="002F4E0B" w:rsidRPr="00CC6D18" w:rsidRDefault="002F4E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0333C" w14:textId="33495D8C" w:rsidR="002F4E0B" w:rsidRPr="00CC6D18" w:rsidRDefault="002F4E0B" w:rsidP="002F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FA55F2" w14:textId="77777777" w:rsidR="002F4E0B" w:rsidRPr="00CC6D18" w:rsidRDefault="002F4E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FF3E3" w14:textId="6F07CF8B" w:rsidR="002F4E0B" w:rsidRPr="00CC6D18" w:rsidRDefault="002F4E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A04FB5" w:rsidRPr="00CC6D18">
              <w:rPr>
                <w:rFonts w:asciiTheme="majorBidi" w:hAnsiTheme="majorBidi" w:cstheme="majorBidi"/>
                <w:sz w:val="30"/>
                <w:szCs w:val="30"/>
              </w:rPr>
              <w:t>779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78FC3689" w14:textId="77777777" w:rsidR="002F4E0B" w:rsidRPr="00CC6D18" w:rsidRDefault="002F4E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51542" w14:textId="3817DD09" w:rsidR="002F4E0B" w:rsidRPr="00CC6D18" w:rsidRDefault="002F4E0B" w:rsidP="002F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CD8FF7" w14:textId="77777777" w:rsidR="002F4E0B" w:rsidRPr="00CC6D18" w:rsidRDefault="002F4E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8F4D7" w14:textId="66279677" w:rsidR="002F4E0B" w:rsidRPr="00CC6D18" w:rsidRDefault="002F4E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A04FB5" w:rsidRPr="00CC6D18">
              <w:rPr>
                <w:rFonts w:asciiTheme="majorBidi" w:hAnsiTheme="majorBidi" w:cstheme="majorBidi"/>
                <w:sz w:val="30"/>
                <w:szCs w:val="30"/>
              </w:rPr>
              <w:t>779</w:t>
            </w:r>
          </w:p>
        </w:tc>
      </w:tr>
      <w:tr w:rsidR="00B07396" w:rsidRPr="00CC6D18" w14:paraId="469E9508" w14:textId="77777777">
        <w:tc>
          <w:tcPr>
            <w:tcW w:w="3173" w:type="dxa"/>
            <w:shd w:val="clear" w:color="auto" w:fill="auto"/>
          </w:tcPr>
          <w:p w14:paraId="5012CD9B" w14:textId="77777777" w:rsidR="00B07396" w:rsidRPr="00CC6D18" w:rsidRDefault="00B0739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668A12" w14:textId="394F88CD" w:rsidR="00B07396" w:rsidRPr="00CC6D18" w:rsidRDefault="002F4E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365,577</w:t>
            </w:r>
          </w:p>
        </w:tc>
        <w:tc>
          <w:tcPr>
            <w:tcW w:w="238" w:type="dxa"/>
            <w:shd w:val="clear" w:color="auto" w:fill="auto"/>
          </w:tcPr>
          <w:p w14:paraId="04CBE1C8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A17845" w14:textId="1001F5BE" w:rsidR="00B07396" w:rsidRPr="00CC6D18" w:rsidRDefault="004346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C3EF8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</w:t>
            </w:r>
            <w:r w:rsidR="00B07396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C3EF8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007</w:t>
            </w:r>
          </w:p>
        </w:tc>
        <w:tc>
          <w:tcPr>
            <w:tcW w:w="270" w:type="dxa"/>
            <w:shd w:val="clear" w:color="auto" w:fill="auto"/>
          </w:tcPr>
          <w:p w14:paraId="798FB4E5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1BC07C" w14:textId="6F531C82" w:rsidR="00B07396" w:rsidRPr="00CC6D18" w:rsidRDefault="004346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C3EF8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04FB5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B07396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04FB5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</w:t>
            </w:r>
          </w:p>
        </w:tc>
        <w:tc>
          <w:tcPr>
            <w:tcW w:w="297" w:type="dxa"/>
            <w:shd w:val="clear" w:color="auto" w:fill="auto"/>
          </w:tcPr>
          <w:p w14:paraId="58B4224C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94A1DE" w14:textId="50F0FD96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C3EF8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C3EF8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</w:t>
            </w:r>
          </w:p>
        </w:tc>
        <w:tc>
          <w:tcPr>
            <w:tcW w:w="236" w:type="dxa"/>
            <w:shd w:val="clear" w:color="auto" w:fill="auto"/>
          </w:tcPr>
          <w:p w14:paraId="0E12767A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57DBF7" w14:textId="58AD5094" w:rsidR="00B07396" w:rsidRPr="00CC6D18" w:rsidRDefault="002F4E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3C3EF8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A04FB5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B07396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04FB5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332</w:t>
            </w:r>
          </w:p>
        </w:tc>
      </w:tr>
      <w:tr w:rsidR="00B07396" w:rsidRPr="00CC6D18" w14:paraId="47086AFC" w14:textId="77777777">
        <w:tc>
          <w:tcPr>
            <w:tcW w:w="3173" w:type="dxa"/>
            <w:shd w:val="clear" w:color="auto" w:fill="auto"/>
          </w:tcPr>
          <w:p w14:paraId="4CC828F3" w14:textId="77777777" w:rsidR="00B07396" w:rsidRPr="00CC6D18" w:rsidRDefault="00B07396">
            <w:pPr>
              <w:spacing w:line="240" w:lineRule="auto"/>
              <w:ind w:right="-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5D7D256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33AD01D6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0F2C4B5B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153A904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187D8D0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" w:type="dxa"/>
            <w:shd w:val="clear" w:color="auto" w:fill="auto"/>
          </w:tcPr>
          <w:p w14:paraId="0395A604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1F0EA413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FB91E5C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BCE5E67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E1602" w:rsidRPr="00CC6D18" w14:paraId="5FF7283A" w14:textId="77777777">
        <w:tc>
          <w:tcPr>
            <w:tcW w:w="3173" w:type="dxa"/>
            <w:shd w:val="clear" w:color="auto" w:fill="auto"/>
          </w:tcPr>
          <w:p w14:paraId="7DC40209" w14:textId="77777777" w:rsidR="00DE1602" w:rsidRPr="00CC6D18" w:rsidRDefault="00DE160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38F20A8" w14:textId="77777777" w:rsidR="00DE1602" w:rsidRPr="00CC6D18" w:rsidRDefault="00DE16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04E4C3F2" w14:textId="77777777" w:rsidR="00DE1602" w:rsidRPr="00CC6D18" w:rsidRDefault="00DE16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573DD881" w14:textId="77777777" w:rsidR="00DE1602" w:rsidRPr="00CC6D18" w:rsidRDefault="00DE16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A7B28A" w14:textId="77777777" w:rsidR="00DE1602" w:rsidRPr="00CC6D18" w:rsidRDefault="00DE16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E7944A2" w14:textId="77777777" w:rsidR="00DE1602" w:rsidRPr="00CC6D18" w:rsidRDefault="00DE16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" w:type="dxa"/>
            <w:shd w:val="clear" w:color="auto" w:fill="auto"/>
          </w:tcPr>
          <w:p w14:paraId="5D4AAEED" w14:textId="77777777" w:rsidR="00DE1602" w:rsidRPr="00CC6D18" w:rsidRDefault="00DE16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15259D28" w14:textId="77777777" w:rsidR="00DE1602" w:rsidRPr="00CC6D18" w:rsidRDefault="00DE16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F0ABFF3" w14:textId="77777777" w:rsidR="00DE1602" w:rsidRPr="00CC6D18" w:rsidRDefault="00DE16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72C4DD" w14:textId="77777777" w:rsidR="00DE1602" w:rsidRPr="00CC6D18" w:rsidRDefault="00DE16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E1602" w:rsidRPr="00CC6D18" w14:paraId="433D795E" w14:textId="77777777">
        <w:tc>
          <w:tcPr>
            <w:tcW w:w="3173" w:type="dxa"/>
            <w:shd w:val="clear" w:color="auto" w:fill="auto"/>
          </w:tcPr>
          <w:p w14:paraId="27CF2006" w14:textId="77777777" w:rsidR="00DE1602" w:rsidRPr="00CC6D18" w:rsidRDefault="00DE160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00C4FAF" w14:textId="77777777" w:rsidR="00DE1602" w:rsidRPr="00CC6D18" w:rsidRDefault="00DE16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0359CDAF" w14:textId="77777777" w:rsidR="00DE1602" w:rsidRPr="00CC6D18" w:rsidRDefault="00DE16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273475A3" w14:textId="77777777" w:rsidR="00DE1602" w:rsidRPr="00CC6D18" w:rsidRDefault="00DE16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91B77F" w14:textId="77777777" w:rsidR="00DE1602" w:rsidRPr="00CC6D18" w:rsidRDefault="00DE16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B394F57" w14:textId="77777777" w:rsidR="00DE1602" w:rsidRPr="00CC6D18" w:rsidRDefault="00DE16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" w:type="dxa"/>
            <w:shd w:val="clear" w:color="auto" w:fill="auto"/>
          </w:tcPr>
          <w:p w14:paraId="70A58C07" w14:textId="77777777" w:rsidR="00DE1602" w:rsidRPr="00CC6D18" w:rsidRDefault="00DE16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19F9D711" w14:textId="77777777" w:rsidR="00DE1602" w:rsidRPr="00CC6D18" w:rsidRDefault="00DE16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0BC57A8" w14:textId="77777777" w:rsidR="00DE1602" w:rsidRPr="00CC6D18" w:rsidRDefault="00DE16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7B8F83" w14:textId="77777777" w:rsidR="00DE1602" w:rsidRPr="00CC6D18" w:rsidRDefault="00DE16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E1602" w:rsidRPr="00CC6D18" w14:paraId="0643003B" w14:textId="77777777">
        <w:tc>
          <w:tcPr>
            <w:tcW w:w="3173" w:type="dxa"/>
            <w:shd w:val="clear" w:color="auto" w:fill="auto"/>
          </w:tcPr>
          <w:p w14:paraId="2865F0D4" w14:textId="77777777" w:rsidR="00DE1602" w:rsidRPr="00CC6D18" w:rsidRDefault="00DE160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9D4BB25" w14:textId="77777777" w:rsidR="00DE1602" w:rsidRPr="00CC6D18" w:rsidRDefault="00DE16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211C7B3F" w14:textId="77777777" w:rsidR="00DE1602" w:rsidRPr="00CC6D18" w:rsidRDefault="00DE16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5CB0DC94" w14:textId="77777777" w:rsidR="00DE1602" w:rsidRPr="00CC6D18" w:rsidRDefault="00DE16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80AF88E" w14:textId="77777777" w:rsidR="00DE1602" w:rsidRPr="00CC6D18" w:rsidRDefault="00DE16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7EE0A72" w14:textId="77777777" w:rsidR="00DE1602" w:rsidRPr="00CC6D18" w:rsidRDefault="00DE16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" w:type="dxa"/>
            <w:shd w:val="clear" w:color="auto" w:fill="auto"/>
          </w:tcPr>
          <w:p w14:paraId="72138D5B" w14:textId="77777777" w:rsidR="00DE1602" w:rsidRPr="00CC6D18" w:rsidRDefault="00DE16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7322C302" w14:textId="77777777" w:rsidR="00DE1602" w:rsidRPr="00CC6D18" w:rsidRDefault="00DE16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7A013BF" w14:textId="77777777" w:rsidR="00DE1602" w:rsidRPr="00CC6D18" w:rsidRDefault="00DE16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224F24" w14:textId="77777777" w:rsidR="00DE1602" w:rsidRPr="00CC6D18" w:rsidRDefault="00DE16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E1602" w:rsidRPr="00CC6D18" w14:paraId="2C5B57AA" w14:textId="77777777">
        <w:tc>
          <w:tcPr>
            <w:tcW w:w="3173" w:type="dxa"/>
            <w:shd w:val="clear" w:color="auto" w:fill="auto"/>
          </w:tcPr>
          <w:p w14:paraId="536C9D7E" w14:textId="77777777" w:rsidR="00DE1602" w:rsidRPr="00CC6D18" w:rsidRDefault="00DE160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8E2BE3F" w14:textId="77777777" w:rsidR="00DE1602" w:rsidRPr="00CC6D18" w:rsidRDefault="00DE16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7DA937B2" w14:textId="77777777" w:rsidR="00DE1602" w:rsidRPr="00CC6D18" w:rsidRDefault="00DE16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5FCAAC6F" w14:textId="77777777" w:rsidR="00DE1602" w:rsidRPr="00CC6D18" w:rsidRDefault="00DE16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D46196E" w14:textId="77777777" w:rsidR="00DE1602" w:rsidRPr="00CC6D18" w:rsidRDefault="00DE16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54A7B83" w14:textId="77777777" w:rsidR="00DE1602" w:rsidRPr="00CC6D18" w:rsidRDefault="00DE16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" w:type="dxa"/>
            <w:shd w:val="clear" w:color="auto" w:fill="auto"/>
          </w:tcPr>
          <w:p w14:paraId="15710F75" w14:textId="77777777" w:rsidR="00DE1602" w:rsidRPr="00CC6D18" w:rsidRDefault="00DE16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2D6ABE31" w14:textId="77777777" w:rsidR="00DE1602" w:rsidRPr="00CC6D18" w:rsidRDefault="00DE16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30F2A99" w14:textId="77777777" w:rsidR="00DE1602" w:rsidRPr="00CC6D18" w:rsidRDefault="00DE16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E236C1" w14:textId="77777777" w:rsidR="00DE1602" w:rsidRPr="00CC6D18" w:rsidRDefault="00DE16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07396" w:rsidRPr="00CC6D18" w14:paraId="5AE162C0" w14:textId="77777777">
        <w:tc>
          <w:tcPr>
            <w:tcW w:w="3173" w:type="dxa"/>
            <w:shd w:val="clear" w:color="auto" w:fill="auto"/>
          </w:tcPr>
          <w:p w14:paraId="28FD3006" w14:textId="7ED3CF93" w:rsidR="00B07396" w:rsidRPr="00CC6D18" w:rsidRDefault="00B0739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256</w:t>
            </w:r>
            <w:r w:rsidR="002F4E0B"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5 </w:t>
            </w:r>
            <w:r w:rsidR="002F4E0B" w:rsidRPr="00CC6D1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060" w:type="dxa"/>
            <w:shd w:val="clear" w:color="auto" w:fill="auto"/>
          </w:tcPr>
          <w:p w14:paraId="14280DEE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5FAB1C54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426ABD8C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3F68771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3B6BCE2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" w:type="dxa"/>
            <w:shd w:val="clear" w:color="auto" w:fill="auto"/>
          </w:tcPr>
          <w:p w14:paraId="44792B34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777B4287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EB430AD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BC2B98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07396" w:rsidRPr="00CC6D18" w14:paraId="7EEA8084" w14:textId="77777777">
        <w:tc>
          <w:tcPr>
            <w:tcW w:w="3173" w:type="dxa"/>
            <w:shd w:val="clear" w:color="auto" w:fill="auto"/>
          </w:tcPr>
          <w:p w14:paraId="13963565" w14:textId="77777777" w:rsidR="00B07396" w:rsidRPr="00CC6D18" w:rsidRDefault="00B0739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60" w:type="dxa"/>
            <w:shd w:val="clear" w:color="auto" w:fill="auto"/>
          </w:tcPr>
          <w:p w14:paraId="048B2EC6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6A8E158E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67DDC831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255F750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6FD8709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" w:type="dxa"/>
            <w:shd w:val="clear" w:color="auto" w:fill="auto"/>
          </w:tcPr>
          <w:p w14:paraId="77324F57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601AAC2C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A4BFFA7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9BAA8B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07396" w:rsidRPr="00CC6D18" w14:paraId="076AB128" w14:textId="77777777">
        <w:tc>
          <w:tcPr>
            <w:tcW w:w="3173" w:type="dxa"/>
            <w:shd w:val="clear" w:color="auto" w:fill="auto"/>
          </w:tcPr>
          <w:p w14:paraId="055148FC" w14:textId="77777777" w:rsidR="00B07396" w:rsidRPr="00CC6D18" w:rsidRDefault="00B0739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60" w:type="dxa"/>
            <w:shd w:val="clear" w:color="auto" w:fill="auto"/>
          </w:tcPr>
          <w:p w14:paraId="1A6996EF" w14:textId="5AF1782F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F4E0B" w:rsidRPr="00CC6D1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,2</w:t>
            </w:r>
            <w:r w:rsidR="002F4E0B" w:rsidRPr="00CC6D18">
              <w:rPr>
                <w:rFonts w:asciiTheme="majorBidi" w:hAnsiTheme="majorBidi" w:cstheme="majorBidi"/>
                <w:sz w:val="30"/>
                <w:szCs w:val="30"/>
              </w:rPr>
              <w:t>07</w:t>
            </w:r>
          </w:p>
        </w:tc>
        <w:tc>
          <w:tcPr>
            <w:tcW w:w="238" w:type="dxa"/>
            <w:shd w:val="clear" w:color="auto" w:fill="auto"/>
          </w:tcPr>
          <w:p w14:paraId="5FD008D1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4AEF2A65" w14:textId="7B5366BF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F4E0B" w:rsidRPr="00CC6D1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F4E0B" w:rsidRPr="00CC6D18"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270" w:type="dxa"/>
            <w:shd w:val="clear" w:color="auto" w:fill="auto"/>
          </w:tcPr>
          <w:p w14:paraId="543A30D1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76FB0BE" w14:textId="77777777" w:rsidR="00B07396" w:rsidRPr="00CC6D18" w:rsidRDefault="00B0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55"/>
                <w:tab w:val="left" w:pos="145"/>
                <w:tab w:val="left" w:pos="415"/>
              </w:tabs>
              <w:spacing w:line="240" w:lineRule="auto"/>
              <w:ind w:right="-1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7" w:type="dxa"/>
            <w:shd w:val="clear" w:color="auto" w:fill="auto"/>
          </w:tcPr>
          <w:p w14:paraId="72DC5BA9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0AB55F27" w14:textId="77777777" w:rsidR="00B07396" w:rsidRPr="00CC6D18" w:rsidRDefault="00B07396">
            <w:pPr>
              <w:tabs>
                <w:tab w:val="clear" w:pos="680"/>
                <w:tab w:val="clear" w:pos="907"/>
                <w:tab w:val="left" w:pos="299"/>
                <w:tab w:val="decimal" w:pos="569"/>
                <w:tab w:val="left" w:pos="749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101F47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8CC4E7" w14:textId="1813623C" w:rsidR="00B07396" w:rsidRPr="00CC6D18" w:rsidRDefault="002F4E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46,207</w:t>
            </w:r>
          </w:p>
        </w:tc>
      </w:tr>
      <w:tr w:rsidR="00B07396" w:rsidRPr="00CC6D18" w14:paraId="2010D4D3" w14:textId="77777777">
        <w:tc>
          <w:tcPr>
            <w:tcW w:w="3173" w:type="dxa"/>
            <w:shd w:val="clear" w:color="auto" w:fill="auto"/>
          </w:tcPr>
          <w:p w14:paraId="231AF9D7" w14:textId="77777777" w:rsidR="00B07396" w:rsidRPr="00CC6D18" w:rsidRDefault="00B0739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60" w:type="dxa"/>
            <w:shd w:val="clear" w:color="auto" w:fill="auto"/>
          </w:tcPr>
          <w:p w14:paraId="5CEF6A52" w14:textId="3CCCBFAF" w:rsidR="00B07396" w:rsidRPr="00CC6D18" w:rsidRDefault="002F4E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28,</w:t>
            </w:r>
            <w:r w:rsidR="00B100D8" w:rsidRPr="00CC6D1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38" w:type="dxa"/>
            <w:shd w:val="clear" w:color="auto" w:fill="auto"/>
          </w:tcPr>
          <w:p w14:paraId="67CEB4FC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000228A7" w14:textId="288A18DA" w:rsidR="00B07396" w:rsidRPr="00CC6D18" w:rsidRDefault="002F4E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28,</w:t>
            </w:r>
            <w:r w:rsidR="00B100D8" w:rsidRPr="00CC6D1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6DDE40DE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26B7951" w14:textId="77777777" w:rsidR="00B07396" w:rsidRPr="00CC6D18" w:rsidRDefault="00B07396">
            <w:pPr>
              <w:tabs>
                <w:tab w:val="clear" w:pos="680"/>
                <w:tab w:val="left" w:pos="298"/>
                <w:tab w:val="decimal" w:pos="406"/>
              </w:tabs>
              <w:spacing w:line="240" w:lineRule="auto"/>
              <w:ind w:right="-1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7" w:type="dxa"/>
            <w:shd w:val="clear" w:color="auto" w:fill="auto"/>
          </w:tcPr>
          <w:p w14:paraId="7019D2A4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29B2E2F4" w14:textId="77777777" w:rsidR="00B07396" w:rsidRPr="00CC6D18" w:rsidRDefault="00B07396">
            <w:pPr>
              <w:tabs>
                <w:tab w:val="clear" w:pos="680"/>
                <w:tab w:val="clear" w:pos="907"/>
                <w:tab w:val="left" w:pos="299"/>
                <w:tab w:val="decimal" w:pos="569"/>
                <w:tab w:val="left" w:pos="749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B9817B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A93987" w14:textId="6758AF0B" w:rsidR="00B07396" w:rsidRPr="00CC6D18" w:rsidRDefault="002F4E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28,</w:t>
            </w:r>
            <w:r w:rsidR="00B100D8" w:rsidRPr="00CC6D1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B07396" w:rsidRPr="00CC6D18" w14:paraId="30DB477E" w14:textId="77777777">
        <w:tc>
          <w:tcPr>
            <w:tcW w:w="3173" w:type="dxa"/>
            <w:shd w:val="clear" w:color="auto" w:fill="auto"/>
          </w:tcPr>
          <w:p w14:paraId="40C161E4" w14:textId="77777777" w:rsidR="00B07396" w:rsidRPr="00CC6D18" w:rsidRDefault="00B0739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55D54D5B" w14:textId="3C9BF188" w:rsidR="00B07396" w:rsidRPr="00CC6D18" w:rsidRDefault="002F4E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122,051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3057A9E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343DE214" w14:textId="0F97B4B9" w:rsidR="00B07396" w:rsidRPr="00CC6D18" w:rsidRDefault="002F4E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13,629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16FBA6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C0D5BD" w14:textId="49CAAEC4" w:rsidR="00B07396" w:rsidRPr="00CC6D18" w:rsidRDefault="002F4E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47,449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09D4839D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38C9CA3E" w14:textId="3EDC0AD9" w:rsidR="00B07396" w:rsidRPr="00CC6D18" w:rsidRDefault="002F4E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110,784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608CCF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06A457" w14:textId="05B5CE6A" w:rsidR="00B07396" w:rsidRPr="00CC6D18" w:rsidRDefault="002F4E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171,862</w:t>
            </w:r>
          </w:p>
        </w:tc>
      </w:tr>
      <w:tr w:rsidR="00E26456" w:rsidRPr="00CC6D18" w14:paraId="5E4371C4" w14:textId="77777777">
        <w:tc>
          <w:tcPr>
            <w:tcW w:w="3173" w:type="dxa"/>
            <w:shd w:val="clear" w:color="auto" w:fill="auto"/>
          </w:tcPr>
          <w:p w14:paraId="637AB3B6" w14:textId="4D67D1AF" w:rsidR="00E26456" w:rsidRPr="00CC6D18" w:rsidRDefault="00E26456" w:rsidP="00E2645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754D321E" w14:textId="591E6BE1" w:rsidR="00E26456" w:rsidRPr="00CC6D18" w:rsidRDefault="00E26456" w:rsidP="00E2645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19,391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D88A368" w14:textId="77777777" w:rsidR="00E26456" w:rsidRPr="00CC6D18" w:rsidRDefault="00E26456" w:rsidP="00E2645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DF1A605" w14:textId="09EBC025" w:rsidR="00E26456" w:rsidRPr="00CC6D18" w:rsidRDefault="00E26456" w:rsidP="00E2645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19,391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7AF477" w14:textId="77777777" w:rsidR="00E26456" w:rsidRPr="00CC6D18" w:rsidRDefault="00E26456" w:rsidP="00E2645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A0173BE" w14:textId="529AA800" w:rsidR="00E26456" w:rsidRPr="00CC6D18" w:rsidRDefault="00E26456" w:rsidP="00E26456">
            <w:pPr>
              <w:tabs>
                <w:tab w:val="clear" w:pos="680"/>
                <w:tab w:val="left" w:pos="298"/>
                <w:tab w:val="decimal" w:pos="406"/>
              </w:tabs>
              <w:spacing w:line="240" w:lineRule="auto"/>
              <w:ind w:right="-1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7" w:type="dxa"/>
            <w:shd w:val="clear" w:color="auto" w:fill="auto"/>
          </w:tcPr>
          <w:p w14:paraId="74C1F2D2" w14:textId="77777777" w:rsidR="00E26456" w:rsidRPr="00CC6D18" w:rsidRDefault="00E26456" w:rsidP="00E2645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4F8D6856" w14:textId="39E836BE" w:rsidR="00E26456" w:rsidRPr="00CC6D18" w:rsidRDefault="00E26456" w:rsidP="00E26456">
            <w:pPr>
              <w:tabs>
                <w:tab w:val="clear" w:pos="680"/>
                <w:tab w:val="left" w:pos="298"/>
                <w:tab w:val="decimal" w:pos="406"/>
              </w:tabs>
              <w:spacing w:line="240" w:lineRule="auto"/>
              <w:ind w:right="-1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E8836E" w14:textId="77777777" w:rsidR="00E26456" w:rsidRPr="00CC6D18" w:rsidRDefault="00E26456" w:rsidP="00E2645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070B26" w14:textId="5349BE24" w:rsidR="00E26456" w:rsidRPr="00CC6D18" w:rsidRDefault="00E26456" w:rsidP="00E2645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19,391</w:t>
            </w:r>
          </w:p>
        </w:tc>
      </w:tr>
      <w:tr w:rsidR="00A04FB5" w:rsidRPr="00CC6D18" w14:paraId="718857B9" w14:textId="77777777">
        <w:tc>
          <w:tcPr>
            <w:tcW w:w="3173" w:type="dxa"/>
            <w:shd w:val="clear" w:color="auto" w:fill="auto"/>
          </w:tcPr>
          <w:p w14:paraId="675274DB" w14:textId="77777777" w:rsidR="00A04FB5" w:rsidRPr="00CC6D18" w:rsidRDefault="00A04FB5" w:rsidP="00A04FB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9DC5C" w14:textId="7BCFC845" w:rsidR="00A04FB5" w:rsidRPr="00CC6D18" w:rsidRDefault="00080E30" w:rsidP="00A04FB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04FB5" w:rsidRPr="00CC6D18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678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F67975A" w14:textId="77777777" w:rsidR="00A04FB5" w:rsidRPr="00CC6D18" w:rsidRDefault="00A04FB5" w:rsidP="00A04FB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6410B" w14:textId="7567895D" w:rsidR="00A04FB5" w:rsidRPr="00CC6D18" w:rsidRDefault="00080E30" w:rsidP="00A04FB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12,900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9A2BAB" w14:textId="77777777" w:rsidR="00A04FB5" w:rsidRPr="00CC6D18" w:rsidRDefault="00A04FB5" w:rsidP="00A04FB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A35CE" w14:textId="02D2C217" w:rsidR="00A04FB5" w:rsidRPr="00CC6D18" w:rsidRDefault="00A04FB5" w:rsidP="00A04FB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34,290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3C3F1540" w14:textId="77777777" w:rsidR="00A04FB5" w:rsidRPr="00CC6D18" w:rsidRDefault="00A04FB5" w:rsidP="00A04FB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F03ED" w14:textId="616B0083" w:rsidR="00A04FB5" w:rsidRPr="00CC6D18" w:rsidRDefault="00A04FB5" w:rsidP="00A04FB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9,328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E68678" w14:textId="77777777" w:rsidR="00A04FB5" w:rsidRPr="00CC6D18" w:rsidRDefault="00A04FB5" w:rsidP="00A04FB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18E99" w14:textId="56DCA649" w:rsidR="00A04FB5" w:rsidRPr="00CC6D18" w:rsidRDefault="00080E30" w:rsidP="00A04FB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56,518</w:t>
            </w:r>
          </w:p>
        </w:tc>
      </w:tr>
      <w:tr w:rsidR="00B07396" w:rsidRPr="00CC6D18" w14:paraId="34510CCD" w14:textId="77777777">
        <w:tc>
          <w:tcPr>
            <w:tcW w:w="3173" w:type="dxa"/>
            <w:shd w:val="clear" w:color="auto" w:fill="auto"/>
          </w:tcPr>
          <w:p w14:paraId="169A53BD" w14:textId="77777777" w:rsidR="00B07396" w:rsidRPr="00CC6D18" w:rsidRDefault="00B0739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8B3322" w14:textId="51BA4789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40106F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100D8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40106F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</w:p>
        </w:tc>
        <w:tc>
          <w:tcPr>
            <w:tcW w:w="238" w:type="dxa"/>
            <w:shd w:val="clear" w:color="auto" w:fill="auto"/>
          </w:tcPr>
          <w:p w14:paraId="2C355F0B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8BEB9C" w14:textId="10F38A55" w:rsidR="00B07396" w:rsidRPr="00CC6D18" w:rsidRDefault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</w:t>
            </w:r>
            <w:r w:rsidR="00B07396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5571F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</w:p>
        </w:tc>
        <w:tc>
          <w:tcPr>
            <w:tcW w:w="270" w:type="dxa"/>
            <w:shd w:val="clear" w:color="auto" w:fill="auto"/>
          </w:tcPr>
          <w:p w14:paraId="10DA8582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408ACB" w14:textId="00D58D49" w:rsidR="00B07396" w:rsidRPr="00CC6D18" w:rsidRDefault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81,739</w:t>
            </w:r>
          </w:p>
        </w:tc>
        <w:tc>
          <w:tcPr>
            <w:tcW w:w="297" w:type="dxa"/>
            <w:shd w:val="clear" w:color="auto" w:fill="auto"/>
          </w:tcPr>
          <w:p w14:paraId="09195AED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C1ED06" w14:textId="368C347B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40106F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0106F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</w:t>
            </w:r>
          </w:p>
        </w:tc>
        <w:tc>
          <w:tcPr>
            <w:tcW w:w="236" w:type="dxa"/>
            <w:shd w:val="clear" w:color="auto" w:fill="auto"/>
          </w:tcPr>
          <w:p w14:paraId="26AEB821" w14:textId="77777777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DA7F44" w14:textId="57D60F45" w:rsidR="00B07396" w:rsidRPr="00CC6D18" w:rsidRDefault="00B073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40106F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5571F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40106F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</w:p>
        </w:tc>
      </w:tr>
    </w:tbl>
    <w:p w14:paraId="1082A136" w14:textId="77777777" w:rsidR="00B07396" w:rsidRPr="00CC6D18" w:rsidRDefault="00B07396" w:rsidP="00595A96">
      <w:pPr>
        <w:tabs>
          <w:tab w:val="clear" w:pos="680"/>
          <w:tab w:val="clear" w:pos="907"/>
          <w:tab w:val="left" w:pos="630"/>
          <w:tab w:val="left" w:pos="1710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2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3173"/>
        <w:gridCol w:w="1060"/>
        <w:gridCol w:w="238"/>
        <w:gridCol w:w="1042"/>
        <w:gridCol w:w="270"/>
        <w:gridCol w:w="900"/>
        <w:gridCol w:w="297"/>
        <w:gridCol w:w="9"/>
        <w:gridCol w:w="917"/>
        <w:gridCol w:w="236"/>
        <w:gridCol w:w="1080"/>
      </w:tblGrid>
      <w:tr w:rsidR="00022326" w:rsidRPr="00CC6D18" w14:paraId="5081EDC6" w14:textId="77777777">
        <w:trPr>
          <w:tblHeader/>
        </w:trPr>
        <w:tc>
          <w:tcPr>
            <w:tcW w:w="3173" w:type="dxa"/>
            <w:shd w:val="clear" w:color="auto" w:fill="auto"/>
          </w:tcPr>
          <w:p w14:paraId="0C2A326D" w14:textId="77777777" w:rsidR="00022326" w:rsidRPr="00CC6D18" w:rsidRDefault="00022326" w:rsidP="000D419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9" w:type="dxa"/>
            <w:gridSpan w:val="10"/>
            <w:shd w:val="clear" w:color="auto" w:fill="auto"/>
          </w:tcPr>
          <w:p w14:paraId="0927A216" w14:textId="53C8F2C1" w:rsidR="00022326" w:rsidRPr="00CC6D18" w:rsidRDefault="00022326" w:rsidP="000D419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0EC1" w:rsidRPr="00CC6D18" w14:paraId="3FA25615" w14:textId="77777777" w:rsidTr="000D4194">
        <w:trPr>
          <w:tblHeader/>
        </w:trPr>
        <w:tc>
          <w:tcPr>
            <w:tcW w:w="3173" w:type="dxa"/>
            <w:shd w:val="clear" w:color="auto" w:fill="auto"/>
          </w:tcPr>
          <w:p w14:paraId="3201256B" w14:textId="7084CFCD" w:rsidR="00226B46" w:rsidRPr="00CC6D18" w:rsidRDefault="00226B46" w:rsidP="000D419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10556B4" w14:textId="77777777" w:rsidR="00BE0EC1" w:rsidRPr="00CC6D18" w:rsidRDefault="00BE0EC1" w:rsidP="000D419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74DC399D" w14:textId="77777777" w:rsidR="00BE0EC1" w:rsidRPr="00CC6D18" w:rsidRDefault="00BE0EC1" w:rsidP="000D41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51" w:type="dxa"/>
            <w:gridSpan w:val="8"/>
            <w:shd w:val="clear" w:color="auto" w:fill="auto"/>
            <w:vAlign w:val="bottom"/>
            <w:hideMark/>
          </w:tcPr>
          <w:p w14:paraId="3F9B308D" w14:textId="77777777" w:rsidR="00BE0EC1" w:rsidRPr="00CC6D18" w:rsidRDefault="00BE0EC1" w:rsidP="000D41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BE0EC1" w:rsidRPr="00CC6D18" w14:paraId="5D04A8E9" w14:textId="77777777" w:rsidTr="000D4194">
        <w:trPr>
          <w:tblHeader/>
        </w:trPr>
        <w:tc>
          <w:tcPr>
            <w:tcW w:w="3173" w:type="dxa"/>
            <w:shd w:val="clear" w:color="auto" w:fill="auto"/>
            <w:vAlign w:val="bottom"/>
            <w:hideMark/>
          </w:tcPr>
          <w:p w14:paraId="51CD3AB2" w14:textId="77777777" w:rsidR="00BE0EC1" w:rsidRPr="00CC6D18" w:rsidRDefault="00BE0EC1" w:rsidP="000D419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14:paraId="49519B0D" w14:textId="77777777" w:rsidR="00BE0EC1" w:rsidRPr="00CC6D18" w:rsidRDefault="00BE0EC1" w:rsidP="000D419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5AB61A23" w14:textId="77777777" w:rsidR="00BE0EC1" w:rsidRPr="00CC6D18" w:rsidRDefault="00BE0EC1" w:rsidP="000D419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8" w:type="dxa"/>
            <w:shd w:val="clear" w:color="auto" w:fill="auto"/>
          </w:tcPr>
          <w:p w14:paraId="17159772" w14:textId="77777777" w:rsidR="00BE0EC1" w:rsidRPr="00CC6D18" w:rsidRDefault="00BE0EC1" w:rsidP="000D41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  <w:hideMark/>
          </w:tcPr>
          <w:p w14:paraId="325FA504" w14:textId="77777777" w:rsidR="00BE0EC1" w:rsidRPr="00CC6D18" w:rsidRDefault="00BE0EC1" w:rsidP="000D4194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  <w:shd w:val="clear" w:color="auto" w:fill="auto"/>
          </w:tcPr>
          <w:p w14:paraId="1A4A5190" w14:textId="77777777" w:rsidR="00BE0EC1" w:rsidRPr="00CC6D18" w:rsidRDefault="00BE0EC1" w:rsidP="000D41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3027C340" w14:textId="77777777" w:rsidR="00BE0EC1" w:rsidRPr="00CC6D18" w:rsidRDefault="00BE0EC1" w:rsidP="000D4194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306" w:type="dxa"/>
            <w:gridSpan w:val="2"/>
            <w:shd w:val="clear" w:color="auto" w:fill="auto"/>
            <w:vAlign w:val="bottom"/>
          </w:tcPr>
          <w:p w14:paraId="007A4219" w14:textId="77777777" w:rsidR="00BE0EC1" w:rsidRPr="00CC6D18" w:rsidRDefault="00BE0EC1" w:rsidP="000D41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7" w:type="dxa"/>
            <w:shd w:val="clear" w:color="auto" w:fill="auto"/>
            <w:vAlign w:val="bottom"/>
            <w:hideMark/>
          </w:tcPr>
          <w:p w14:paraId="6D46765F" w14:textId="77777777" w:rsidR="00BE0EC1" w:rsidRPr="00CC6D18" w:rsidRDefault="00BE0EC1" w:rsidP="000D4194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380AAE" w14:textId="77777777" w:rsidR="00BE0EC1" w:rsidRPr="00CC6D18" w:rsidRDefault="00BE0EC1" w:rsidP="000D41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57FE9771" w14:textId="77777777" w:rsidR="00BE0EC1" w:rsidRPr="00CC6D18" w:rsidRDefault="00BE0EC1" w:rsidP="000D41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E0EC1" w:rsidRPr="00CC6D18" w14:paraId="69338CA3" w14:textId="77777777" w:rsidTr="000D4194">
        <w:trPr>
          <w:tblHeader/>
        </w:trPr>
        <w:tc>
          <w:tcPr>
            <w:tcW w:w="3173" w:type="dxa"/>
            <w:shd w:val="clear" w:color="auto" w:fill="auto"/>
            <w:vAlign w:val="bottom"/>
          </w:tcPr>
          <w:p w14:paraId="16D0CAD7" w14:textId="77777777" w:rsidR="00BE0EC1" w:rsidRPr="00CC6D18" w:rsidRDefault="00BE0EC1" w:rsidP="000D419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49" w:type="dxa"/>
            <w:gridSpan w:val="10"/>
            <w:shd w:val="clear" w:color="auto" w:fill="auto"/>
            <w:vAlign w:val="bottom"/>
          </w:tcPr>
          <w:p w14:paraId="63024590" w14:textId="77777777" w:rsidR="00BE0EC1" w:rsidRPr="00CC6D18" w:rsidRDefault="00BE0EC1" w:rsidP="000D41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E0EC1" w:rsidRPr="00CC6D18" w14:paraId="174175FD" w14:textId="77777777" w:rsidTr="000D4194">
        <w:tc>
          <w:tcPr>
            <w:tcW w:w="3173" w:type="dxa"/>
            <w:shd w:val="clear" w:color="auto" w:fill="auto"/>
          </w:tcPr>
          <w:p w14:paraId="79A7358F" w14:textId="567DD352" w:rsidR="00BE0EC1" w:rsidRPr="00CC6D18" w:rsidRDefault="00BE0EC1" w:rsidP="000D419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</w:t>
            </w:r>
            <w:r w:rsidR="00080E30"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  <w:r w:rsidR="00DA2A16"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60" w:type="dxa"/>
            <w:shd w:val="clear" w:color="auto" w:fill="auto"/>
          </w:tcPr>
          <w:p w14:paraId="1EBEA1D1" w14:textId="77777777" w:rsidR="00BE0EC1" w:rsidRPr="00CC6D18" w:rsidRDefault="00BE0EC1" w:rsidP="000D41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125293F0" w14:textId="77777777" w:rsidR="00BE0EC1" w:rsidRPr="00CC6D18" w:rsidRDefault="00BE0EC1" w:rsidP="000D41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05021CD5" w14:textId="77777777" w:rsidR="00BE0EC1" w:rsidRPr="00CC6D18" w:rsidRDefault="00BE0EC1" w:rsidP="000D41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18C529" w14:textId="77777777" w:rsidR="00BE0EC1" w:rsidRPr="00CC6D18" w:rsidRDefault="00BE0EC1" w:rsidP="000D41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A508F0E" w14:textId="77777777" w:rsidR="00BE0EC1" w:rsidRPr="00CC6D18" w:rsidRDefault="00BE0EC1" w:rsidP="000D41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" w:type="dxa"/>
            <w:shd w:val="clear" w:color="auto" w:fill="auto"/>
          </w:tcPr>
          <w:p w14:paraId="7F8D1221" w14:textId="77777777" w:rsidR="00BE0EC1" w:rsidRPr="00CC6D18" w:rsidRDefault="00BE0EC1" w:rsidP="000D41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61FD7A8A" w14:textId="77777777" w:rsidR="00BE0EC1" w:rsidRPr="00CC6D18" w:rsidRDefault="00BE0EC1" w:rsidP="000D41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452F864" w14:textId="77777777" w:rsidR="00BE0EC1" w:rsidRPr="00CC6D18" w:rsidRDefault="00BE0EC1" w:rsidP="000D41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E1002A0" w14:textId="77777777" w:rsidR="00BE0EC1" w:rsidRPr="00CC6D18" w:rsidRDefault="00BE0EC1" w:rsidP="000D41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E0EC1" w:rsidRPr="00CC6D18" w14:paraId="29C7A7E2" w14:textId="77777777" w:rsidTr="000D4194">
        <w:tc>
          <w:tcPr>
            <w:tcW w:w="3173" w:type="dxa"/>
            <w:shd w:val="clear" w:color="auto" w:fill="auto"/>
            <w:hideMark/>
          </w:tcPr>
          <w:p w14:paraId="455837C9" w14:textId="77777777" w:rsidR="00BE0EC1" w:rsidRPr="00CC6D18" w:rsidRDefault="00BE0EC1" w:rsidP="000D419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60" w:type="dxa"/>
            <w:shd w:val="clear" w:color="auto" w:fill="auto"/>
          </w:tcPr>
          <w:p w14:paraId="646101CB" w14:textId="77777777" w:rsidR="00BE0EC1" w:rsidRPr="00CC6D18" w:rsidRDefault="00BE0EC1" w:rsidP="000D41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788EB889" w14:textId="77777777" w:rsidR="00BE0EC1" w:rsidRPr="00CC6D18" w:rsidRDefault="00BE0EC1" w:rsidP="000D41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164A6046" w14:textId="77777777" w:rsidR="00BE0EC1" w:rsidRPr="00CC6D18" w:rsidRDefault="00BE0EC1" w:rsidP="000D41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5C24B0" w14:textId="77777777" w:rsidR="00BE0EC1" w:rsidRPr="00CC6D18" w:rsidRDefault="00BE0EC1" w:rsidP="000D41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FF843CF" w14:textId="77777777" w:rsidR="00BE0EC1" w:rsidRPr="00CC6D18" w:rsidRDefault="00BE0EC1" w:rsidP="000D41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" w:type="dxa"/>
            <w:shd w:val="clear" w:color="auto" w:fill="auto"/>
          </w:tcPr>
          <w:p w14:paraId="224E4E2B" w14:textId="77777777" w:rsidR="00BE0EC1" w:rsidRPr="00CC6D18" w:rsidRDefault="00BE0EC1" w:rsidP="000D41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311985BD" w14:textId="77777777" w:rsidR="00BE0EC1" w:rsidRPr="00CC6D18" w:rsidRDefault="00BE0EC1" w:rsidP="000D41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B2C6D64" w14:textId="77777777" w:rsidR="00BE0EC1" w:rsidRPr="00CC6D18" w:rsidRDefault="00BE0EC1" w:rsidP="000D41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6D64FA" w14:textId="77777777" w:rsidR="00BE0EC1" w:rsidRPr="00CC6D18" w:rsidRDefault="00BE0EC1" w:rsidP="000D41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40B82" w:rsidRPr="00CC6D18" w14:paraId="15634654" w14:textId="77777777" w:rsidTr="000D4194">
        <w:tc>
          <w:tcPr>
            <w:tcW w:w="3173" w:type="dxa"/>
            <w:shd w:val="clear" w:color="auto" w:fill="auto"/>
            <w:hideMark/>
          </w:tcPr>
          <w:p w14:paraId="6B805381" w14:textId="77777777" w:rsidR="00840B82" w:rsidRPr="00CC6D18" w:rsidRDefault="00840B82" w:rsidP="00840B8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60" w:type="dxa"/>
            <w:shd w:val="clear" w:color="auto" w:fill="auto"/>
          </w:tcPr>
          <w:p w14:paraId="351063DD" w14:textId="6EB8D904" w:rsidR="00840B82" w:rsidRPr="00CC6D18" w:rsidRDefault="0040106F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32,714</w:t>
            </w:r>
          </w:p>
        </w:tc>
        <w:tc>
          <w:tcPr>
            <w:tcW w:w="238" w:type="dxa"/>
            <w:shd w:val="clear" w:color="auto" w:fill="auto"/>
          </w:tcPr>
          <w:p w14:paraId="50D3F39F" w14:textId="77777777" w:rsidR="00840B82" w:rsidRPr="00CC6D18" w:rsidRDefault="00840B82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6E35E889" w14:textId="47015EDD" w:rsidR="00840B82" w:rsidRPr="00CC6D18" w:rsidRDefault="0040106F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32,714</w:t>
            </w:r>
          </w:p>
        </w:tc>
        <w:tc>
          <w:tcPr>
            <w:tcW w:w="270" w:type="dxa"/>
            <w:shd w:val="clear" w:color="auto" w:fill="auto"/>
          </w:tcPr>
          <w:p w14:paraId="2526BE71" w14:textId="77777777" w:rsidR="00840B82" w:rsidRPr="00CC6D18" w:rsidRDefault="00840B82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A64B377" w14:textId="238DFF70" w:rsidR="00840B82" w:rsidRPr="00CC6D18" w:rsidRDefault="00840B82" w:rsidP="00E74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7" w:type="dxa"/>
            <w:shd w:val="clear" w:color="auto" w:fill="auto"/>
          </w:tcPr>
          <w:p w14:paraId="6445C1D5" w14:textId="77777777" w:rsidR="00840B82" w:rsidRPr="00CC6D18" w:rsidRDefault="00840B82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6329EDE8" w14:textId="56E2D511" w:rsidR="00840B82" w:rsidRPr="00CC6D18" w:rsidRDefault="00840B82" w:rsidP="00840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98BBD7" w14:textId="77777777" w:rsidR="00840B82" w:rsidRPr="00CC6D18" w:rsidRDefault="00840B82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06B09CA" w14:textId="241D9303" w:rsidR="00840B82" w:rsidRPr="00CC6D18" w:rsidRDefault="0040106F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32,714</w:t>
            </w:r>
          </w:p>
        </w:tc>
      </w:tr>
      <w:tr w:rsidR="00840B82" w:rsidRPr="00CC6D18" w14:paraId="69517CFF" w14:textId="77777777" w:rsidTr="000D4194">
        <w:tc>
          <w:tcPr>
            <w:tcW w:w="3173" w:type="dxa"/>
            <w:shd w:val="clear" w:color="auto" w:fill="auto"/>
          </w:tcPr>
          <w:p w14:paraId="1C8DC3FB" w14:textId="77777777" w:rsidR="00840B82" w:rsidRPr="00CC6D18" w:rsidRDefault="00840B82" w:rsidP="00840B8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60" w:type="dxa"/>
            <w:shd w:val="clear" w:color="auto" w:fill="auto"/>
          </w:tcPr>
          <w:p w14:paraId="05A44842" w14:textId="145E2063" w:rsidR="00840B82" w:rsidRPr="00CC6D18" w:rsidRDefault="0040106F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23,699</w:t>
            </w:r>
          </w:p>
        </w:tc>
        <w:tc>
          <w:tcPr>
            <w:tcW w:w="238" w:type="dxa"/>
            <w:shd w:val="clear" w:color="auto" w:fill="auto"/>
          </w:tcPr>
          <w:p w14:paraId="0A74B7D0" w14:textId="77777777" w:rsidR="00840B82" w:rsidRPr="00CC6D18" w:rsidRDefault="00840B82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3ABC6401" w14:textId="2F93B500" w:rsidR="00840B82" w:rsidRPr="00CC6D18" w:rsidRDefault="0040106F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23,699</w:t>
            </w:r>
          </w:p>
        </w:tc>
        <w:tc>
          <w:tcPr>
            <w:tcW w:w="270" w:type="dxa"/>
            <w:shd w:val="clear" w:color="auto" w:fill="auto"/>
          </w:tcPr>
          <w:p w14:paraId="6855521A" w14:textId="77777777" w:rsidR="00840B82" w:rsidRPr="00CC6D18" w:rsidRDefault="00840B82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C3BA42F" w14:textId="46F49431" w:rsidR="00840B82" w:rsidRPr="00CC6D18" w:rsidRDefault="00840B82" w:rsidP="00E74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7" w:type="dxa"/>
            <w:shd w:val="clear" w:color="auto" w:fill="auto"/>
          </w:tcPr>
          <w:p w14:paraId="071678C4" w14:textId="77777777" w:rsidR="00840B82" w:rsidRPr="00CC6D18" w:rsidRDefault="00840B82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0423BAF1" w14:textId="266ECAD6" w:rsidR="00840B82" w:rsidRPr="00CC6D18" w:rsidRDefault="00840B82" w:rsidP="00840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C76AD1" w14:textId="77777777" w:rsidR="00840B82" w:rsidRPr="00CC6D18" w:rsidRDefault="00840B82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59C7C4" w14:textId="48107B40" w:rsidR="00840B82" w:rsidRPr="00CC6D18" w:rsidRDefault="0040106F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23,699</w:t>
            </w:r>
          </w:p>
        </w:tc>
      </w:tr>
      <w:tr w:rsidR="00840B82" w:rsidRPr="00CC6D18" w14:paraId="288640D7" w14:textId="77777777" w:rsidTr="000D4194">
        <w:tc>
          <w:tcPr>
            <w:tcW w:w="3173" w:type="dxa"/>
            <w:shd w:val="clear" w:color="auto" w:fill="auto"/>
          </w:tcPr>
          <w:p w14:paraId="763537D2" w14:textId="77777777" w:rsidR="00840B82" w:rsidRPr="00CC6D18" w:rsidRDefault="00840B82" w:rsidP="00840B82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72AB76C9" w14:textId="22A1EEDC" w:rsidR="00840B82" w:rsidRPr="00CC6D18" w:rsidRDefault="0040106F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109,51</w:t>
            </w:r>
            <w:r w:rsidR="00FF321E" w:rsidRPr="00CC6D1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6F8F4D5" w14:textId="77777777" w:rsidR="00840B82" w:rsidRPr="00CC6D18" w:rsidRDefault="00840B82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7D553F1" w14:textId="68216A5B" w:rsidR="00840B82" w:rsidRPr="00CC6D18" w:rsidRDefault="0040106F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12,206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01FFBF" w14:textId="77777777" w:rsidR="00840B82" w:rsidRPr="00CC6D18" w:rsidRDefault="00840B82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BD08E5" w14:textId="2A9CBFF7" w:rsidR="00840B82" w:rsidRPr="00CC6D18" w:rsidRDefault="0040106F" w:rsidP="00840B8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327"/>
                <w:tab w:val="decimal" w:pos="597"/>
              </w:tabs>
              <w:spacing w:line="240" w:lineRule="auto"/>
              <w:ind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39,062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680B101B" w14:textId="77777777" w:rsidR="00840B82" w:rsidRPr="00CC6D18" w:rsidRDefault="00840B82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0B75D0A0" w14:textId="04D4094B" w:rsidR="00840B82" w:rsidRPr="00CC6D18" w:rsidRDefault="0040106F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101,467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D1446B" w14:textId="77777777" w:rsidR="00840B82" w:rsidRPr="00CC6D18" w:rsidRDefault="00840B82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3AA2DA" w14:textId="29B295E7" w:rsidR="00840B82" w:rsidRPr="00CC6D18" w:rsidRDefault="0040106F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152,735</w:t>
            </w:r>
          </w:p>
        </w:tc>
      </w:tr>
      <w:tr w:rsidR="00080E30" w:rsidRPr="00CC6D18" w14:paraId="711F9C07" w14:textId="77777777" w:rsidTr="000D4194">
        <w:tc>
          <w:tcPr>
            <w:tcW w:w="3173" w:type="dxa"/>
            <w:shd w:val="clear" w:color="auto" w:fill="auto"/>
          </w:tcPr>
          <w:p w14:paraId="69396E57" w14:textId="62C94914" w:rsidR="00080E30" w:rsidRPr="00CC6D18" w:rsidRDefault="00080E30" w:rsidP="00840B82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5B4AFBE9" w14:textId="7FE23D95" w:rsidR="00080E30" w:rsidRPr="00CC6D18" w:rsidRDefault="00080E30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24,219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6AF0098" w14:textId="77777777" w:rsidR="00080E30" w:rsidRPr="00CC6D18" w:rsidRDefault="00080E30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2B6B716" w14:textId="10C8BDBF" w:rsidR="00080E30" w:rsidRPr="00CC6D18" w:rsidRDefault="00080E30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24,219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9AA81A" w14:textId="77777777" w:rsidR="00080E30" w:rsidRPr="00CC6D18" w:rsidRDefault="00080E30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2FB082" w14:textId="1B309DC9" w:rsidR="00080E30" w:rsidRPr="00CC6D18" w:rsidRDefault="00080E30" w:rsidP="00840B8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327"/>
                <w:tab w:val="decimal" w:pos="597"/>
              </w:tabs>
              <w:spacing w:line="240" w:lineRule="auto"/>
              <w:ind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2E933482" w14:textId="77777777" w:rsidR="00080E30" w:rsidRPr="00CC6D18" w:rsidRDefault="00080E30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60522B6D" w14:textId="36DCD291" w:rsidR="00080E30" w:rsidRPr="00CC6D18" w:rsidRDefault="00080E30" w:rsidP="00E26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58EA62" w14:textId="77777777" w:rsidR="00080E30" w:rsidRPr="00CC6D18" w:rsidRDefault="00080E30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24A01F" w14:textId="6BC7ABFB" w:rsidR="00080E30" w:rsidRPr="00CC6D18" w:rsidRDefault="00080E30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24,219</w:t>
            </w:r>
          </w:p>
        </w:tc>
      </w:tr>
      <w:tr w:rsidR="00080E30" w:rsidRPr="00CC6D18" w14:paraId="0F74B636" w14:textId="77777777" w:rsidTr="000D4194">
        <w:tc>
          <w:tcPr>
            <w:tcW w:w="3173" w:type="dxa"/>
            <w:shd w:val="clear" w:color="auto" w:fill="auto"/>
          </w:tcPr>
          <w:p w14:paraId="0FCB03C3" w14:textId="721971FE" w:rsidR="00080E30" w:rsidRPr="00CC6D18" w:rsidRDefault="00080E30" w:rsidP="00840B82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</w:t>
            </w: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สั้นจากสถาบันการเงิน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7A5C02F0" w14:textId="0CEAA64D" w:rsidR="00080E30" w:rsidRPr="00CC6D18" w:rsidRDefault="00080E30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41,000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6E9ACBF" w14:textId="77777777" w:rsidR="00080E30" w:rsidRPr="00CC6D18" w:rsidRDefault="00080E30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3D94E318" w14:textId="753C08F5" w:rsidR="00080E30" w:rsidRPr="00CC6D18" w:rsidRDefault="00080E30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41,000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D8E30B" w14:textId="77777777" w:rsidR="00080E30" w:rsidRPr="00CC6D18" w:rsidRDefault="00080E30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28ACFE0" w14:textId="3321E862" w:rsidR="00080E30" w:rsidRPr="00CC6D18" w:rsidRDefault="00080E30" w:rsidP="00840B8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327"/>
                <w:tab w:val="decimal" w:pos="597"/>
              </w:tabs>
              <w:spacing w:line="240" w:lineRule="auto"/>
              <w:ind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225584AA" w14:textId="77777777" w:rsidR="00080E30" w:rsidRPr="00CC6D18" w:rsidRDefault="00080E30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45CF41C1" w14:textId="5086CBC8" w:rsidR="00080E30" w:rsidRPr="00CC6D18" w:rsidRDefault="00080E30" w:rsidP="00E26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1A6B58" w14:textId="77777777" w:rsidR="00080E30" w:rsidRPr="00CC6D18" w:rsidRDefault="00080E30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94EDD3" w14:textId="1DA3DFC6" w:rsidR="00080E30" w:rsidRPr="00CC6D18" w:rsidRDefault="00080E30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41,000</w:t>
            </w:r>
          </w:p>
        </w:tc>
      </w:tr>
      <w:tr w:rsidR="00840B82" w:rsidRPr="00CC6D18" w14:paraId="0DD2344D" w14:textId="77777777" w:rsidTr="000D4194">
        <w:tc>
          <w:tcPr>
            <w:tcW w:w="3173" w:type="dxa"/>
            <w:shd w:val="clear" w:color="auto" w:fill="auto"/>
          </w:tcPr>
          <w:p w14:paraId="62235048" w14:textId="1ADFA244" w:rsidR="00840B82" w:rsidRPr="00CC6D18" w:rsidRDefault="00840B82" w:rsidP="00840B82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  <w:r w:rsidR="002829D5"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BD675" w14:textId="62E83E60" w:rsidR="00840B82" w:rsidRPr="00CC6D18" w:rsidRDefault="00080E30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56,794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9EF53D2" w14:textId="77777777" w:rsidR="00840B82" w:rsidRPr="00CC6D18" w:rsidRDefault="00840B82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F68F1" w14:textId="3978754A" w:rsidR="00840B82" w:rsidRPr="00CC6D18" w:rsidRDefault="00080E30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13,688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19D498" w14:textId="77777777" w:rsidR="00840B82" w:rsidRPr="00CC6D18" w:rsidRDefault="00840B82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DAC8E" w14:textId="0A9C1C11" w:rsidR="00840B82" w:rsidRPr="00CC6D18" w:rsidRDefault="00080E30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46,664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79D1752F" w14:textId="77777777" w:rsidR="00840B82" w:rsidRPr="00CC6D18" w:rsidRDefault="00840B82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995B7" w14:textId="533CEABC" w:rsidR="00840B82" w:rsidRPr="00CC6D18" w:rsidRDefault="00080E30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5,349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418140" w14:textId="77777777" w:rsidR="00840B82" w:rsidRPr="00CC6D18" w:rsidRDefault="00840B82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819C9" w14:textId="63E217F1" w:rsidR="00840B82" w:rsidRPr="00CC6D18" w:rsidRDefault="00080E30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840B82" w:rsidRPr="00CC6D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>701</w:t>
            </w:r>
          </w:p>
        </w:tc>
      </w:tr>
      <w:tr w:rsidR="00840B82" w:rsidRPr="00CC6D18" w14:paraId="06E19FFF" w14:textId="77777777" w:rsidTr="000D4194">
        <w:tc>
          <w:tcPr>
            <w:tcW w:w="3173" w:type="dxa"/>
            <w:shd w:val="clear" w:color="auto" w:fill="auto"/>
          </w:tcPr>
          <w:p w14:paraId="542D2EA3" w14:textId="77777777" w:rsidR="00840B82" w:rsidRPr="00CC6D18" w:rsidRDefault="00840B82" w:rsidP="00840B8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62F3B0" w14:textId="135F072D" w:rsidR="00840B82" w:rsidRPr="00CC6D18" w:rsidRDefault="00840B82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024793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24793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</w:t>
            </w:r>
            <w:r w:rsidR="00FF321E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8" w:type="dxa"/>
            <w:shd w:val="clear" w:color="auto" w:fill="auto"/>
          </w:tcPr>
          <w:p w14:paraId="432B83EC" w14:textId="77777777" w:rsidR="00840B82" w:rsidRPr="00CC6D18" w:rsidRDefault="00840B82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70DE88" w14:textId="4394F263" w:rsidR="00840B82" w:rsidRPr="00CC6D18" w:rsidRDefault="00024793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74C7C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 w:rsidR="00840B82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74C7C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526</w:t>
            </w:r>
          </w:p>
        </w:tc>
        <w:tc>
          <w:tcPr>
            <w:tcW w:w="270" w:type="dxa"/>
            <w:shd w:val="clear" w:color="auto" w:fill="auto"/>
          </w:tcPr>
          <w:p w14:paraId="4015F387" w14:textId="77777777" w:rsidR="00840B82" w:rsidRPr="00CC6D18" w:rsidRDefault="00840B82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2C6014" w14:textId="19E8183F" w:rsidR="00840B82" w:rsidRPr="00CC6D18" w:rsidRDefault="00024793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</w:t>
            </w:r>
            <w:r w:rsidR="00840B82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726</w:t>
            </w:r>
          </w:p>
        </w:tc>
        <w:tc>
          <w:tcPr>
            <w:tcW w:w="297" w:type="dxa"/>
            <w:shd w:val="clear" w:color="auto" w:fill="auto"/>
          </w:tcPr>
          <w:p w14:paraId="326EB788" w14:textId="77777777" w:rsidR="00840B82" w:rsidRPr="00CC6D18" w:rsidRDefault="00840B82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83B532" w14:textId="5F59CA79" w:rsidR="00840B82" w:rsidRPr="00CC6D18" w:rsidRDefault="00937151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24793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24793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816</w:t>
            </w:r>
          </w:p>
        </w:tc>
        <w:tc>
          <w:tcPr>
            <w:tcW w:w="236" w:type="dxa"/>
            <w:shd w:val="clear" w:color="auto" w:fill="auto"/>
          </w:tcPr>
          <w:p w14:paraId="43CB225F" w14:textId="77777777" w:rsidR="00840B82" w:rsidRPr="00CC6D18" w:rsidRDefault="00840B82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F25CDE" w14:textId="5E0F15A3" w:rsidR="00840B82" w:rsidRPr="00CC6D18" w:rsidRDefault="00024793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340</w:t>
            </w:r>
            <w:r w:rsidR="00840B82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068</w:t>
            </w:r>
          </w:p>
        </w:tc>
      </w:tr>
      <w:tr w:rsidR="00840B82" w:rsidRPr="00CC6D18" w14:paraId="55BDD26C" w14:textId="77777777" w:rsidTr="000D4194">
        <w:tc>
          <w:tcPr>
            <w:tcW w:w="3173" w:type="dxa"/>
            <w:shd w:val="clear" w:color="auto" w:fill="auto"/>
          </w:tcPr>
          <w:p w14:paraId="45A3BA7E" w14:textId="7C03F7C7" w:rsidR="00C414D7" w:rsidRPr="00CC6D18" w:rsidRDefault="00C414D7" w:rsidP="00AE3CD0">
            <w:pPr>
              <w:spacing w:line="240" w:lineRule="auto"/>
              <w:ind w:right="-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536497E" w14:textId="77777777" w:rsidR="00840B82" w:rsidRPr="00CC6D18" w:rsidRDefault="00840B82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7EAE38D1" w14:textId="77777777" w:rsidR="00840B82" w:rsidRPr="00CC6D18" w:rsidRDefault="00840B82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7CC6A627" w14:textId="77777777" w:rsidR="00840B82" w:rsidRPr="00CC6D18" w:rsidRDefault="00840B82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BE12CA9" w14:textId="77777777" w:rsidR="00840B82" w:rsidRPr="00CC6D18" w:rsidRDefault="00840B82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87B5165" w14:textId="77777777" w:rsidR="00840B82" w:rsidRPr="00CC6D18" w:rsidRDefault="00840B82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" w:type="dxa"/>
            <w:shd w:val="clear" w:color="auto" w:fill="auto"/>
          </w:tcPr>
          <w:p w14:paraId="6DEE6F39" w14:textId="77777777" w:rsidR="00840B82" w:rsidRPr="00CC6D18" w:rsidRDefault="00840B82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6F2DCE3F" w14:textId="77777777" w:rsidR="00840B82" w:rsidRPr="00CC6D18" w:rsidRDefault="00840B82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B4E407F" w14:textId="77777777" w:rsidR="00840B82" w:rsidRPr="00CC6D18" w:rsidRDefault="00840B82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40D1A7C" w14:textId="77777777" w:rsidR="00840B82" w:rsidRPr="00CC6D18" w:rsidRDefault="00840B82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0106F" w:rsidRPr="00CC6D18" w14:paraId="75573ED6" w14:textId="77777777" w:rsidTr="000D4194">
        <w:tc>
          <w:tcPr>
            <w:tcW w:w="3173" w:type="dxa"/>
            <w:shd w:val="clear" w:color="auto" w:fill="auto"/>
          </w:tcPr>
          <w:p w14:paraId="1532F8A0" w14:textId="25D357A7" w:rsidR="0040106F" w:rsidRPr="00CC6D18" w:rsidRDefault="0040106F" w:rsidP="0040106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2565</w:t>
            </w:r>
          </w:p>
        </w:tc>
        <w:tc>
          <w:tcPr>
            <w:tcW w:w="1060" w:type="dxa"/>
            <w:shd w:val="clear" w:color="auto" w:fill="auto"/>
          </w:tcPr>
          <w:p w14:paraId="5F78D1E3" w14:textId="77777777" w:rsidR="0040106F" w:rsidRPr="00CC6D18" w:rsidRDefault="0040106F" w:rsidP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3918E169" w14:textId="77777777" w:rsidR="0040106F" w:rsidRPr="00CC6D18" w:rsidRDefault="0040106F" w:rsidP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0A8C3ADC" w14:textId="77777777" w:rsidR="0040106F" w:rsidRPr="00CC6D18" w:rsidRDefault="0040106F" w:rsidP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0BAC8DD" w14:textId="77777777" w:rsidR="0040106F" w:rsidRPr="00CC6D18" w:rsidRDefault="0040106F" w:rsidP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8B88FF0" w14:textId="77777777" w:rsidR="0040106F" w:rsidRPr="00CC6D18" w:rsidRDefault="0040106F" w:rsidP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" w:type="dxa"/>
            <w:shd w:val="clear" w:color="auto" w:fill="auto"/>
          </w:tcPr>
          <w:p w14:paraId="3B76D93B" w14:textId="77777777" w:rsidR="0040106F" w:rsidRPr="00CC6D18" w:rsidRDefault="0040106F" w:rsidP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59788D9D" w14:textId="77777777" w:rsidR="0040106F" w:rsidRPr="00CC6D18" w:rsidRDefault="0040106F" w:rsidP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0DDB06F" w14:textId="77777777" w:rsidR="0040106F" w:rsidRPr="00CC6D18" w:rsidRDefault="0040106F" w:rsidP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C6311E" w14:textId="77777777" w:rsidR="0040106F" w:rsidRPr="00CC6D18" w:rsidRDefault="0040106F" w:rsidP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0106F" w:rsidRPr="00CC6D18" w14:paraId="5766CCB0" w14:textId="77777777" w:rsidTr="000D4194">
        <w:tc>
          <w:tcPr>
            <w:tcW w:w="3173" w:type="dxa"/>
            <w:shd w:val="clear" w:color="auto" w:fill="auto"/>
          </w:tcPr>
          <w:p w14:paraId="2F129579" w14:textId="3675E821" w:rsidR="0040106F" w:rsidRPr="00CC6D18" w:rsidRDefault="0040106F" w:rsidP="0040106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60" w:type="dxa"/>
            <w:shd w:val="clear" w:color="auto" w:fill="auto"/>
          </w:tcPr>
          <w:p w14:paraId="76FD1500" w14:textId="77777777" w:rsidR="0040106F" w:rsidRPr="00CC6D18" w:rsidRDefault="0040106F" w:rsidP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661B9D3B" w14:textId="77777777" w:rsidR="0040106F" w:rsidRPr="00CC6D18" w:rsidRDefault="0040106F" w:rsidP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4C6BC091" w14:textId="77777777" w:rsidR="0040106F" w:rsidRPr="00CC6D18" w:rsidRDefault="0040106F" w:rsidP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CC7563D" w14:textId="77777777" w:rsidR="0040106F" w:rsidRPr="00CC6D18" w:rsidRDefault="0040106F" w:rsidP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6443AA6" w14:textId="77777777" w:rsidR="0040106F" w:rsidRPr="00CC6D18" w:rsidRDefault="0040106F" w:rsidP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" w:type="dxa"/>
            <w:shd w:val="clear" w:color="auto" w:fill="auto"/>
          </w:tcPr>
          <w:p w14:paraId="628ADFFF" w14:textId="77777777" w:rsidR="0040106F" w:rsidRPr="00CC6D18" w:rsidRDefault="0040106F" w:rsidP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04C036D9" w14:textId="77777777" w:rsidR="0040106F" w:rsidRPr="00CC6D18" w:rsidRDefault="0040106F" w:rsidP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D04C3F3" w14:textId="77777777" w:rsidR="0040106F" w:rsidRPr="00CC6D18" w:rsidRDefault="0040106F" w:rsidP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ADE260F" w14:textId="77777777" w:rsidR="0040106F" w:rsidRPr="00CC6D18" w:rsidRDefault="0040106F" w:rsidP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0106F" w:rsidRPr="00CC6D18" w14:paraId="69854A27" w14:textId="77777777" w:rsidTr="000D4194">
        <w:tc>
          <w:tcPr>
            <w:tcW w:w="3173" w:type="dxa"/>
            <w:shd w:val="clear" w:color="auto" w:fill="auto"/>
          </w:tcPr>
          <w:p w14:paraId="1DC76178" w14:textId="7A0E0FCA" w:rsidR="0040106F" w:rsidRPr="00CC6D18" w:rsidRDefault="0040106F" w:rsidP="0040106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60" w:type="dxa"/>
            <w:shd w:val="clear" w:color="auto" w:fill="auto"/>
          </w:tcPr>
          <w:p w14:paraId="04F2F0CB" w14:textId="4D5E626E" w:rsidR="0040106F" w:rsidRPr="00CC6D18" w:rsidRDefault="0040106F" w:rsidP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46,161</w:t>
            </w:r>
          </w:p>
        </w:tc>
        <w:tc>
          <w:tcPr>
            <w:tcW w:w="238" w:type="dxa"/>
            <w:shd w:val="clear" w:color="auto" w:fill="auto"/>
          </w:tcPr>
          <w:p w14:paraId="770C580F" w14:textId="77777777" w:rsidR="0040106F" w:rsidRPr="00CC6D18" w:rsidRDefault="0040106F" w:rsidP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2F9B401F" w14:textId="58FAD342" w:rsidR="0040106F" w:rsidRPr="00CC6D18" w:rsidRDefault="0040106F" w:rsidP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46,161</w:t>
            </w:r>
          </w:p>
        </w:tc>
        <w:tc>
          <w:tcPr>
            <w:tcW w:w="270" w:type="dxa"/>
            <w:shd w:val="clear" w:color="auto" w:fill="auto"/>
          </w:tcPr>
          <w:p w14:paraId="71F7A4B9" w14:textId="77777777" w:rsidR="0040106F" w:rsidRPr="00CC6D18" w:rsidRDefault="0040106F" w:rsidP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47747A4" w14:textId="4C417FEE" w:rsidR="0040106F" w:rsidRPr="00CC6D18" w:rsidRDefault="0040106F" w:rsidP="0040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55"/>
                <w:tab w:val="left" w:pos="145"/>
                <w:tab w:val="left" w:pos="415"/>
              </w:tabs>
              <w:spacing w:line="240" w:lineRule="auto"/>
              <w:ind w:right="-1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7" w:type="dxa"/>
            <w:shd w:val="clear" w:color="auto" w:fill="auto"/>
          </w:tcPr>
          <w:p w14:paraId="2F0430ED" w14:textId="77777777" w:rsidR="0040106F" w:rsidRPr="00CC6D18" w:rsidRDefault="0040106F" w:rsidP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4ED5BF7A" w14:textId="2C65D0CA" w:rsidR="0040106F" w:rsidRPr="00CC6D18" w:rsidRDefault="0040106F" w:rsidP="0040106F">
            <w:pPr>
              <w:tabs>
                <w:tab w:val="clear" w:pos="680"/>
                <w:tab w:val="clear" w:pos="907"/>
                <w:tab w:val="left" w:pos="299"/>
                <w:tab w:val="decimal" w:pos="569"/>
                <w:tab w:val="left" w:pos="749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1F7AD1" w14:textId="77777777" w:rsidR="0040106F" w:rsidRPr="00CC6D18" w:rsidRDefault="0040106F" w:rsidP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B7996A" w14:textId="15E59A60" w:rsidR="0040106F" w:rsidRPr="00CC6D18" w:rsidRDefault="0040106F" w:rsidP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46,161</w:t>
            </w:r>
          </w:p>
        </w:tc>
      </w:tr>
      <w:tr w:rsidR="0040106F" w:rsidRPr="00CC6D18" w14:paraId="70C58BA5" w14:textId="77777777" w:rsidTr="000D4194">
        <w:tc>
          <w:tcPr>
            <w:tcW w:w="3173" w:type="dxa"/>
            <w:shd w:val="clear" w:color="auto" w:fill="auto"/>
          </w:tcPr>
          <w:p w14:paraId="397AA16B" w14:textId="13DC8E7B" w:rsidR="0040106F" w:rsidRPr="00CC6D18" w:rsidRDefault="0040106F" w:rsidP="0040106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60" w:type="dxa"/>
            <w:shd w:val="clear" w:color="auto" w:fill="auto"/>
          </w:tcPr>
          <w:p w14:paraId="308F6B40" w14:textId="75F0D1B9" w:rsidR="0040106F" w:rsidRPr="00CC6D18" w:rsidRDefault="0040106F" w:rsidP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23,404</w:t>
            </w:r>
          </w:p>
        </w:tc>
        <w:tc>
          <w:tcPr>
            <w:tcW w:w="238" w:type="dxa"/>
            <w:shd w:val="clear" w:color="auto" w:fill="auto"/>
          </w:tcPr>
          <w:p w14:paraId="091246E0" w14:textId="77777777" w:rsidR="0040106F" w:rsidRPr="00CC6D18" w:rsidRDefault="0040106F" w:rsidP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1D35C3F0" w14:textId="57EFB99E" w:rsidR="0040106F" w:rsidRPr="00CC6D18" w:rsidRDefault="0040106F" w:rsidP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23,404</w:t>
            </w:r>
          </w:p>
        </w:tc>
        <w:tc>
          <w:tcPr>
            <w:tcW w:w="270" w:type="dxa"/>
            <w:shd w:val="clear" w:color="auto" w:fill="auto"/>
          </w:tcPr>
          <w:p w14:paraId="32AA8962" w14:textId="77777777" w:rsidR="0040106F" w:rsidRPr="00CC6D18" w:rsidRDefault="0040106F" w:rsidP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3653B1C" w14:textId="7220D718" w:rsidR="0040106F" w:rsidRPr="00CC6D18" w:rsidRDefault="0040106F" w:rsidP="0040106F">
            <w:pPr>
              <w:tabs>
                <w:tab w:val="clear" w:pos="680"/>
                <w:tab w:val="left" w:pos="298"/>
                <w:tab w:val="decimal" w:pos="406"/>
              </w:tabs>
              <w:spacing w:line="240" w:lineRule="auto"/>
              <w:ind w:right="-1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7" w:type="dxa"/>
            <w:shd w:val="clear" w:color="auto" w:fill="auto"/>
          </w:tcPr>
          <w:p w14:paraId="6D997816" w14:textId="77777777" w:rsidR="0040106F" w:rsidRPr="00CC6D18" w:rsidRDefault="0040106F" w:rsidP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33A0D8CE" w14:textId="2AB5919F" w:rsidR="0040106F" w:rsidRPr="00CC6D18" w:rsidRDefault="0040106F" w:rsidP="0040106F">
            <w:pPr>
              <w:tabs>
                <w:tab w:val="clear" w:pos="680"/>
                <w:tab w:val="clear" w:pos="907"/>
                <w:tab w:val="left" w:pos="299"/>
                <w:tab w:val="decimal" w:pos="569"/>
                <w:tab w:val="left" w:pos="749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AA3792" w14:textId="77777777" w:rsidR="0040106F" w:rsidRPr="00CC6D18" w:rsidRDefault="0040106F" w:rsidP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22A29F" w14:textId="2CD79696" w:rsidR="0040106F" w:rsidRPr="00CC6D18" w:rsidRDefault="0040106F" w:rsidP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23,404</w:t>
            </w:r>
          </w:p>
        </w:tc>
      </w:tr>
      <w:tr w:rsidR="0040106F" w:rsidRPr="00CC6D18" w14:paraId="03622A0A" w14:textId="77777777" w:rsidTr="000D4194">
        <w:tc>
          <w:tcPr>
            <w:tcW w:w="3173" w:type="dxa"/>
            <w:shd w:val="clear" w:color="auto" w:fill="auto"/>
          </w:tcPr>
          <w:p w14:paraId="4B012B32" w14:textId="7967D23A" w:rsidR="0040106F" w:rsidRPr="00CC6D18" w:rsidRDefault="0040106F" w:rsidP="0040106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06E30CBC" w14:textId="503704E7" w:rsidR="0040106F" w:rsidRPr="00CC6D18" w:rsidRDefault="0040106F" w:rsidP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115,880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F6C4D88" w14:textId="77777777" w:rsidR="0040106F" w:rsidRPr="00CC6D18" w:rsidRDefault="0040106F" w:rsidP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8E72DF4" w14:textId="1AD0F351" w:rsidR="0040106F" w:rsidRPr="00CC6D18" w:rsidRDefault="0040106F" w:rsidP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11,475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DAB16C" w14:textId="77777777" w:rsidR="0040106F" w:rsidRPr="00CC6D18" w:rsidRDefault="0040106F" w:rsidP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D55687" w14:textId="43D33D0B" w:rsidR="0040106F" w:rsidRPr="00CC6D18" w:rsidRDefault="0040106F" w:rsidP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41,911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126527CD" w14:textId="77777777" w:rsidR="0040106F" w:rsidRPr="00CC6D18" w:rsidRDefault="0040106F" w:rsidP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4DB4A423" w14:textId="4ECD044D" w:rsidR="0040106F" w:rsidRPr="00CC6D18" w:rsidRDefault="0040106F" w:rsidP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110,784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09A331" w14:textId="77777777" w:rsidR="0040106F" w:rsidRPr="00CC6D18" w:rsidRDefault="0040106F" w:rsidP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C6456C" w14:textId="491BF2EF" w:rsidR="0040106F" w:rsidRPr="00CC6D18" w:rsidRDefault="0040106F" w:rsidP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164,170</w:t>
            </w:r>
          </w:p>
        </w:tc>
      </w:tr>
      <w:tr w:rsidR="0040106F" w:rsidRPr="00CC6D18" w14:paraId="36B54A51" w14:textId="77777777" w:rsidTr="000D4194">
        <w:tc>
          <w:tcPr>
            <w:tcW w:w="3173" w:type="dxa"/>
            <w:shd w:val="clear" w:color="auto" w:fill="auto"/>
          </w:tcPr>
          <w:p w14:paraId="477D9343" w14:textId="4946CAFA" w:rsidR="0040106F" w:rsidRPr="00CC6D18" w:rsidRDefault="0040106F" w:rsidP="0040106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  <w:r w:rsidRPr="00CC6D18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74303" w14:textId="754337BA" w:rsidR="0040106F" w:rsidRPr="00CC6D18" w:rsidRDefault="0040106F" w:rsidP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44,214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B22A37A" w14:textId="77777777" w:rsidR="0040106F" w:rsidRPr="00CC6D18" w:rsidRDefault="0040106F" w:rsidP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673E8" w14:textId="458FC377" w:rsidR="0040106F" w:rsidRPr="00CC6D18" w:rsidRDefault="0040106F" w:rsidP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8,914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F97D65" w14:textId="77777777" w:rsidR="0040106F" w:rsidRPr="00CC6D18" w:rsidRDefault="0040106F" w:rsidP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C7E08" w14:textId="41DDC883" w:rsidR="0040106F" w:rsidRPr="00CC6D18" w:rsidRDefault="0040106F" w:rsidP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34,290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148BD9CB" w14:textId="77777777" w:rsidR="0040106F" w:rsidRPr="00CC6D18" w:rsidRDefault="0040106F" w:rsidP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EEEE7" w14:textId="73916928" w:rsidR="0040106F" w:rsidRPr="00CC6D18" w:rsidRDefault="0040106F" w:rsidP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9,328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8FE990" w14:textId="77777777" w:rsidR="0040106F" w:rsidRPr="00CC6D18" w:rsidRDefault="0040106F" w:rsidP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00464" w14:textId="3003C599" w:rsidR="0040106F" w:rsidRPr="00CC6D18" w:rsidRDefault="0040106F" w:rsidP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52,532</w:t>
            </w:r>
          </w:p>
        </w:tc>
      </w:tr>
      <w:tr w:rsidR="0040106F" w:rsidRPr="00CC6D18" w14:paraId="752E2F32" w14:textId="77777777" w:rsidTr="000D4194">
        <w:tc>
          <w:tcPr>
            <w:tcW w:w="3173" w:type="dxa"/>
            <w:shd w:val="clear" w:color="auto" w:fill="auto"/>
          </w:tcPr>
          <w:p w14:paraId="63F0E508" w14:textId="77777777" w:rsidR="0040106F" w:rsidRPr="00CC6D18" w:rsidRDefault="0040106F" w:rsidP="0040106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8F5B6B" w14:textId="3C971E36" w:rsidR="0040106F" w:rsidRPr="00CC6D18" w:rsidRDefault="0040106F" w:rsidP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229,659</w:t>
            </w:r>
          </w:p>
        </w:tc>
        <w:tc>
          <w:tcPr>
            <w:tcW w:w="238" w:type="dxa"/>
            <w:shd w:val="clear" w:color="auto" w:fill="auto"/>
          </w:tcPr>
          <w:p w14:paraId="35B2E6D9" w14:textId="77777777" w:rsidR="0040106F" w:rsidRPr="00CC6D18" w:rsidRDefault="0040106F" w:rsidP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4ED78B" w14:textId="0FCE7D66" w:rsidR="0040106F" w:rsidRPr="00CC6D18" w:rsidRDefault="0040106F" w:rsidP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89,954</w:t>
            </w:r>
          </w:p>
        </w:tc>
        <w:tc>
          <w:tcPr>
            <w:tcW w:w="270" w:type="dxa"/>
            <w:shd w:val="clear" w:color="auto" w:fill="auto"/>
          </w:tcPr>
          <w:p w14:paraId="0AAFB8A1" w14:textId="77777777" w:rsidR="0040106F" w:rsidRPr="00CC6D18" w:rsidRDefault="0040106F" w:rsidP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4AB6C2" w14:textId="3C6469D3" w:rsidR="0040106F" w:rsidRPr="00CC6D18" w:rsidRDefault="0040106F" w:rsidP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76,201</w:t>
            </w:r>
          </w:p>
        </w:tc>
        <w:tc>
          <w:tcPr>
            <w:tcW w:w="297" w:type="dxa"/>
            <w:shd w:val="clear" w:color="auto" w:fill="auto"/>
          </w:tcPr>
          <w:p w14:paraId="5751E1C7" w14:textId="77777777" w:rsidR="0040106F" w:rsidRPr="00CC6D18" w:rsidRDefault="0040106F" w:rsidP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4F7D0F" w14:textId="7880F049" w:rsidR="0040106F" w:rsidRPr="00CC6D18" w:rsidRDefault="0040106F" w:rsidP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120,112</w:t>
            </w:r>
          </w:p>
        </w:tc>
        <w:tc>
          <w:tcPr>
            <w:tcW w:w="236" w:type="dxa"/>
            <w:shd w:val="clear" w:color="auto" w:fill="auto"/>
          </w:tcPr>
          <w:p w14:paraId="337DACA0" w14:textId="77777777" w:rsidR="0040106F" w:rsidRPr="00CC6D18" w:rsidRDefault="0040106F" w:rsidP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54397C" w14:textId="5E463232" w:rsidR="0040106F" w:rsidRPr="00CC6D18" w:rsidRDefault="0040106F" w:rsidP="004010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286,267</w:t>
            </w:r>
          </w:p>
        </w:tc>
      </w:tr>
    </w:tbl>
    <w:p w14:paraId="555B057F" w14:textId="77777777" w:rsidR="00024793" w:rsidRPr="00CC6D18" w:rsidRDefault="00024793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C9494E" w14:textId="6B046127" w:rsidR="00BE0EC1" w:rsidRPr="00CC6D18" w:rsidRDefault="00BE0EC1" w:rsidP="0059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C6D18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CC6D1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CC6D18">
        <w:rPr>
          <w:rFonts w:ascii="Angsana New" w:hAnsi="Angsana New"/>
          <w:b/>
          <w:bCs/>
          <w:i/>
          <w:iCs/>
          <w:sz w:val="30"/>
          <w:szCs w:val="30"/>
        </w:rPr>
        <w:t>.3)</w:t>
      </w:r>
      <w:r w:rsidR="00246950" w:rsidRPr="00CC6D18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CC6D18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6F0E0309" w14:textId="77777777" w:rsidR="00BE0EC1" w:rsidRPr="00CC6D18" w:rsidRDefault="00BE0EC1" w:rsidP="000247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9757F9" w14:textId="24CB3409" w:rsidR="00BE0EC1" w:rsidRPr="00CC6D18" w:rsidRDefault="00840B82" w:rsidP="00595A96">
      <w:pPr>
        <w:tabs>
          <w:tab w:val="clear" w:pos="907"/>
          <w:tab w:val="left" w:pos="1440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BE0EC1" w:rsidRPr="00CC6D18">
        <w:rPr>
          <w:rFonts w:asciiTheme="majorBidi" w:hAnsiTheme="majorBidi" w:cstheme="majorBidi"/>
          <w:sz w:val="30"/>
          <w:szCs w:val="30"/>
          <w:cs/>
        </w:rPr>
        <w:t>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5416ADEB" w14:textId="77777777" w:rsidR="00BE0EC1" w:rsidRPr="00CC6D18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1AEEA3" w14:textId="22100EEE" w:rsidR="00BE0EC1" w:rsidRPr="00CC6D18" w:rsidRDefault="00BE0EC1" w:rsidP="00595A96">
      <w:pPr>
        <w:pStyle w:val="block"/>
        <w:tabs>
          <w:tab w:val="left" w:pos="2430"/>
        </w:tabs>
        <w:spacing w:after="0" w:line="240" w:lineRule="auto"/>
        <w:ind w:left="1800" w:right="-7" w:hanging="342"/>
        <w:jc w:val="both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/>
          <w:sz w:val="30"/>
          <w:szCs w:val="30"/>
        </w:rPr>
        <w:t>(</w:t>
      </w:r>
      <w:r w:rsidRPr="00CC6D18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CC6D18">
        <w:rPr>
          <w:rFonts w:asciiTheme="majorBidi" w:hAnsiTheme="majorBidi" w:cstheme="majorBidi"/>
          <w:sz w:val="30"/>
          <w:szCs w:val="30"/>
        </w:rPr>
        <w:t>.3.1)</w:t>
      </w:r>
      <w:r w:rsidR="00246950" w:rsidRPr="00CC6D18">
        <w:rPr>
          <w:rFonts w:asciiTheme="majorBidi" w:hAnsiTheme="majorBidi" w:cstheme="majorBidi"/>
          <w:sz w:val="30"/>
          <w:szCs w:val="30"/>
        </w:rPr>
        <w:tab/>
      </w:r>
      <w:r w:rsidRPr="00CC6D18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ความเสี่ยงด้านอัตราแลกเปลี่ยน</w:t>
      </w:r>
    </w:p>
    <w:p w14:paraId="754183A8" w14:textId="77777777" w:rsidR="00BE0EC1" w:rsidRPr="00CC6D18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64B6D2" w14:textId="79C36182" w:rsidR="00BE0EC1" w:rsidRPr="00CC6D18" w:rsidRDefault="00840B82" w:rsidP="00595A96">
      <w:pPr>
        <w:tabs>
          <w:tab w:val="clear" w:pos="907"/>
          <w:tab w:val="left" w:pos="1080"/>
        </w:tabs>
        <w:spacing w:line="240" w:lineRule="auto"/>
        <w:ind w:left="243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C6D18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BE0EC1" w:rsidRPr="00CC6D1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BE0EC1" w:rsidRPr="00CC6D18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="00BE0EC1" w:rsidRPr="00CC6D18">
        <w:rPr>
          <w:rFonts w:asciiTheme="majorBidi" w:hAnsiTheme="majorBidi" w:cstheme="majorBidi"/>
          <w:sz w:val="30"/>
          <w:szCs w:val="30"/>
          <w:cs/>
        </w:rPr>
        <w:t>มีการซื้อและการขายที่เป็นสกุลเงินตราต่างประเทศ ดังนั้นจึงไม่มีความเสี่ยงด้านอัตราแลกเปลี่ยนที่เป็นสาระสำคัญ</w:t>
      </w:r>
    </w:p>
    <w:p w14:paraId="4BC67A9E" w14:textId="77777777" w:rsidR="00BE0EC1" w:rsidRPr="00CC6D18" w:rsidRDefault="00BE0EC1" w:rsidP="00BE0EC1">
      <w:pPr>
        <w:tabs>
          <w:tab w:val="clear" w:pos="454"/>
          <w:tab w:val="clear" w:pos="907"/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="Angsana New" w:hAnsi="Angsana New"/>
          <w:sz w:val="30"/>
          <w:szCs w:val="30"/>
        </w:rPr>
      </w:pPr>
    </w:p>
    <w:p w14:paraId="185AE1A2" w14:textId="3578C4BD" w:rsidR="00BE0EC1" w:rsidRPr="00CC6D18" w:rsidRDefault="00BE0EC1" w:rsidP="00595A96">
      <w:pPr>
        <w:pStyle w:val="block"/>
        <w:tabs>
          <w:tab w:val="left" w:pos="2430"/>
        </w:tabs>
        <w:spacing w:after="0" w:line="240" w:lineRule="auto"/>
        <w:ind w:left="1800" w:right="-7" w:hanging="342"/>
        <w:jc w:val="both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/>
          <w:sz w:val="30"/>
          <w:szCs w:val="30"/>
        </w:rPr>
        <w:t>(</w:t>
      </w:r>
      <w:r w:rsidRPr="00CC6D18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CC6D18">
        <w:rPr>
          <w:rFonts w:asciiTheme="majorBidi" w:hAnsiTheme="majorBidi" w:cstheme="majorBidi"/>
          <w:sz w:val="30"/>
          <w:szCs w:val="30"/>
        </w:rPr>
        <w:t>.3.2)</w:t>
      </w:r>
      <w:r w:rsidR="00D417F1" w:rsidRPr="00CC6D18">
        <w:rPr>
          <w:rFonts w:asciiTheme="majorBidi" w:hAnsiTheme="majorBidi" w:cstheme="majorBidi"/>
          <w:sz w:val="30"/>
          <w:szCs w:val="30"/>
        </w:rPr>
        <w:tab/>
      </w:r>
      <w:r w:rsidRPr="00CC6D18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ความเสี่ยงด้านอัตราดอกเบี้ย</w:t>
      </w:r>
    </w:p>
    <w:p w14:paraId="718EBC58" w14:textId="77777777" w:rsidR="00BE0EC1" w:rsidRPr="00CC6D18" w:rsidRDefault="00BE0EC1" w:rsidP="00BE0EC1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0BDC7A87" w14:textId="4E7CB2B7" w:rsidR="00BE0EC1" w:rsidRPr="00CC6D18" w:rsidRDefault="00BE0EC1" w:rsidP="00593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430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</w:t>
      </w:r>
      <w:r w:rsidR="0036206E" w:rsidRPr="00CC6D18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CC6D18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CC6D18">
        <w:rPr>
          <w:rFonts w:asciiTheme="majorBidi" w:hAnsiTheme="majorBidi" w:cstheme="majorBidi"/>
          <w:sz w:val="30"/>
          <w:szCs w:val="30"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  <w:cs/>
        </w:rPr>
        <w:t>เนื่องจากเงินกู้ยืมส่วนใหญ่มีอัตราดอกเบี้ยผันแปร</w:t>
      </w:r>
      <w:r w:rsidRPr="00CC6D18">
        <w:rPr>
          <w:rFonts w:asciiTheme="majorBidi" w:hAnsiTheme="majorBidi" w:cstheme="majorBidi"/>
          <w:sz w:val="30"/>
          <w:szCs w:val="30"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  <w:cs/>
        </w:rPr>
        <w:t>ทำให้</w:t>
      </w:r>
      <w:r w:rsidR="0036206E" w:rsidRPr="00CC6D18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CC6D18">
        <w:rPr>
          <w:rFonts w:asciiTheme="majorBidi" w:hAnsiTheme="majorBidi" w:cstheme="majorBidi"/>
          <w:sz w:val="30"/>
          <w:szCs w:val="30"/>
          <w:cs/>
        </w:rPr>
        <w:t>บริษัทมีความเสี่ยงด้านอัตราดอกเบี้ย</w:t>
      </w:r>
      <w:r w:rsidR="0036206E" w:rsidRPr="00CC6D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C6D18">
        <w:rPr>
          <w:rFonts w:asciiTheme="majorBidi" w:hAnsiTheme="majorBidi" w:cstheme="majorBidi"/>
          <w:sz w:val="30"/>
          <w:szCs w:val="30"/>
        </w:rPr>
        <w:t>(</w:t>
      </w:r>
      <w:r w:rsidR="00B60B56" w:rsidRPr="00CC6D18">
        <w:rPr>
          <w:rFonts w:asciiTheme="majorBidi" w:hAnsiTheme="majorBidi" w:cstheme="majorBidi"/>
          <w:sz w:val="30"/>
          <w:szCs w:val="30"/>
          <w:cs/>
        </w:rPr>
        <w:t>ดู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หมายเหตุข้อ </w:t>
      </w:r>
      <w:r w:rsidR="001B3BB1" w:rsidRPr="00CC6D18">
        <w:rPr>
          <w:rFonts w:asciiTheme="majorBidi" w:hAnsiTheme="majorBidi" w:cstheme="majorBidi"/>
          <w:sz w:val="30"/>
          <w:szCs w:val="30"/>
        </w:rPr>
        <w:t>1</w:t>
      </w:r>
      <w:r w:rsidR="00096308" w:rsidRPr="00CC6D18">
        <w:rPr>
          <w:rFonts w:asciiTheme="majorBidi" w:hAnsiTheme="majorBidi" w:cstheme="majorBidi"/>
          <w:sz w:val="30"/>
          <w:szCs w:val="30"/>
        </w:rPr>
        <w:t>4</w:t>
      </w:r>
      <w:r w:rsidRPr="00CC6D18">
        <w:rPr>
          <w:rFonts w:asciiTheme="majorBidi" w:hAnsiTheme="majorBidi" w:cstheme="majorBidi"/>
          <w:sz w:val="30"/>
          <w:szCs w:val="30"/>
        </w:rPr>
        <w:t xml:space="preserve">) </w:t>
      </w:r>
    </w:p>
    <w:p w14:paraId="1EFCFA26" w14:textId="6A1537E1" w:rsidR="00840B82" w:rsidRPr="00CC6D18" w:rsidRDefault="00840B82" w:rsidP="00BE0EC1">
      <w:pPr>
        <w:pStyle w:val="block"/>
        <w:spacing w:after="0" w:line="240" w:lineRule="auto"/>
        <w:ind w:left="14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89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63"/>
        <w:gridCol w:w="382"/>
        <w:gridCol w:w="780"/>
        <w:gridCol w:w="271"/>
        <w:gridCol w:w="1188"/>
        <w:gridCol w:w="242"/>
        <w:gridCol w:w="1162"/>
        <w:gridCol w:w="264"/>
        <w:gridCol w:w="1111"/>
      </w:tblGrid>
      <w:tr w:rsidR="00024793" w:rsidRPr="00CC6D18" w14:paraId="7F9A712A" w14:textId="77777777">
        <w:trPr>
          <w:trHeight w:val="427"/>
          <w:tblHeader/>
        </w:trPr>
        <w:tc>
          <w:tcPr>
            <w:tcW w:w="1988" w:type="pct"/>
          </w:tcPr>
          <w:p w14:paraId="0D8322D4" w14:textId="77777777" w:rsidR="00024793" w:rsidRPr="00CC6D18" w:rsidRDefault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2" w:type="pct"/>
            <w:gridSpan w:val="4"/>
          </w:tcPr>
          <w:p w14:paraId="7ADBE1C6" w14:textId="77777777" w:rsidR="00024793" w:rsidRPr="00CC6D18" w:rsidRDefault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60716310" w14:textId="77777777" w:rsidR="00024793" w:rsidRPr="00CC6D18" w:rsidRDefault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pct"/>
            <w:gridSpan w:val="3"/>
            <w:vAlign w:val="bottom"/>
          </w:tcPr>
          <w:p w14:paraId="78F239A5" w14:textId="77777777" w:rsidR="00024793" w:rsidRPr="00CC6D18" w:rsidRDefault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4793" w:rsidRPr="00CC6D18" w14:paraId="51D39B19" w14:textId="77777777">
        <w:trPr>
          <w:trHeight w:val="417"/>
          <w:tblHeader/>
        </w:trPr>
        <w:tc>
          <w:tcPr>
            <w:tcW w:w="1988" w:type="pct"/>
          </w:tcPr>
          <w:p w14:paraId="62F44CC5" w14:textId="06A3CB82" w:rsidR="00024793" w:rsidRPr="00CC6D18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4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6D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ความเสี่ยงด้านอัตราดอกเบี้ย </w:t>
            </w:r>
            <w:r w:rsidRPr="00CC6D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CC6D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ab/>
            </w:r>
            <w:r w:rsidRPr="00CC6D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C6D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C6D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48" w:type="pct"/>
            <w:gridSpan w:val="2"/>
          </w:tcPr>
          <w:p w14:paraId="569013C4" w14:textId="77777777" w:rsidR="00024793" w:rsidRPr="00CC6D18" w:rsidRDefault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320CCA" w14:textId="54C2F724" w:rsidR="00024793" w:rsidRPr="00CC6D18" w:rsidRDefault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1" w:type="pct"/>
          </w:tcPr>
          <w:p w14:paraId="08217874" w14:textId="77777777" w:rsidR="00024793" w:rsidRPr="00CC6D18" w:rsidRDefault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429BF9AA" w14:textId="77777777" w:rsidR="00024793" w:rsidRPr="00CC6D18" w:rsidRDefault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16B02B" w14:textId="7053316C" w:rsidR="00024793" w:rsidRPr="00CC6D18" w:rsidRDefault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5" w:type="pct"/>
          </w:tcPr>
          <w:p w14:paraId="0C7113AD" w14:textId="77777777" w:rsidR="00024793" w:rsidRPr="00CC6D18" w:rsidRDefault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6314E299" w14:textId="77777777" w:rsidR="00024793" w:rsidRPr="00CC6D18" w:rsidRDefault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0C9435" w14:textId="74C5CB4B" w:rsidR="00024793" w:rsidRPr="00CC6D18" w:rsidRDefault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229EB695" w14:textId="77777777" w:rsidR="00024793" w:rsidRPr="00CC6D18" w:rsidRDefault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1B9DB5A2" w14:textId="77777777" w:rsidR="00024793" w:rsidRPr="00CC6D18" w:rsidRDefault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CF393C" w14:textId="3345E638" w:rsidR="00024793" w:rsidRPr="00CC6D18" w:rsidRDefault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24793" w:rsidRPr="00CC6D18" w14:paraId="5C0261EF" w14:textId="77777777">
        <w:trPr>
          <w:trHeight w:val="417"/>
          <w:tblHeader/>
        </w:trPr>
        <w:tc>
          <w:tcPr>
            <w:tcW w:w="1988" w:type="pct"/>
          </w:tcPr>
          <w:p w14:paraId="3DF1E1ED" w14:textId="77777777" w:rsidR="00024793" w:rsidRPr="00CC6D18" w:rsidRDefault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  <w:gridSpan w:val="2"/>
          </w:tcPr>
          <w:p w14:paraId="037524C2" w14:textId="77777777" w:rsidR="00024793" w:rsidRPr="00CC6D18" w:rsidRDefault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pct"/>
            <w:gridSpan w:val="3"/>
          </w:tcPr>
          <w:p w14:paraId="400FC9EB" w14:textId="77777777" w:rsidR="00024793" w:rsidRPr="00CC6D18" w:rsidRDefault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648" w:type="pct"/>
          </w:tcPr>
          <w:p w14:paraId="38C212FD" w14:textId="77777777" w:rsidR="00024793" w:rsidRPr="00CC6D18" w:rsidRDefault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85F4CDB" w14:textId="77777777" w:rsidR="00024793" w:rsidRPr="00CC6D18" w:rsidRDefault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4B1411F9" w14:textId="77777777" w:rsidR="00024793" w:rsidRPr="00CC6D18" w:rsidRDefault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4793" w:rsidRPr="00CC6D18" w14:paraId="4E64CCE0" w14:textId="77777777" w:rsidTr="00024793">
        <w:trPr>
          <w:trHeight w:val="417"/>
          <w:tblHeader/>
        </w:trPr>
        <w:tc>
          <w:tcPr>
            <w:tcW w:w="1988" w:type="pct"/>
          </w:tcPr>
          <w:p w14:paraId="6273FDEA" w14:textId="77777777" w:rsidR="00024793" w:rsidRPr="00CC6D18" w:rsidRDefault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2" w:type="pct"/>
            <w:gridSpan w:val="8"/>
          </w:tcPr>
          <w:p w14:paraId="16E0F006" w14:textId="77777777" w:rsidR="00024793" w:rsidRPr="00CC6D18" w:rsidRDefault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4793" w:rsidRPr="00CC6D18" w14:paraId="2333E427" w14:textId="77777777">
        <w:trPr>
          <w:trHeight w:val="407"/>
        </w:trPr>
        <w:tc>
          <w:tcPr>
            <w:tcW w:w="1988" w:type="pct"/>
          </w:tcPr>
          <w:p w14:paraId="0C149E25" w14:textId="7665F237" w:rsidR="00024793" w:rsidRPr="00CC6D18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648" w:type="pct"/>
            <w:gridSpan w:val="2"/>
            <w:vAlign w:val="bottom"/>
          </w:tcPr>
          <w:p w14:paraId="0E03B315" w14:textId="77777777" w:rsidR="00024793" w:rsidRPr="00CC6D18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3EF9E49A" w14:textId="77777777" w:rsidR="00024793" w:rsidRPr="00CC6D18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13C3B5B9" w14:textId="77777777" w:rsidR="00024793" w:rsidRPr="00CC6D18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561F4283" w14:textId="77777777" w:rsidR="00024793" w:rsidRPr="00CC6D18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0847804C" w14:textId="77777777" w:rsidR="00024793" w:rsidRPr="00CC6D18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A119BE2" w14:textId="77777777" w:rsidR="00024793" w:rsidRPr="00CC6D18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5095F063" w14:textId="77777777" w:rsidR="00024793" w:rsidRPr="00CC6D18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4793" w:rsidRPr="00CC6D18" w14:paraId="2B686769" w14:textId="77777777">
        <w:trPr>
          <w:trHeight w:val="407"/>
        </w:trPr>
        <w:tc>
          <w:tcPr>
            <w:tcW w:w="1988" w:type="pct"/>
          </w:tcPr>
          <w:p w14:paraId="18C46C02" w14:textId="612A3F71" w:rsidR="00024793" w:rsidRPr="00CC6D18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648" w:type="pct"/>
            <w:gridSpan w:val="2"/>
            <w:vAlign w:val="bottom"/>
          </w:tcPr>
          <w:p w14:paraId="42705946" w14:textId="71BE31CF" w:rsidR="00024793" w:rsidRPr="00CC6D18" w:rsidRDefault="00096308" w:rsidP="00024793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861</w:t>
            </w:r>
          </w:p>
        </w:tc>
        <w:tc>
          <w:tcPr>
            <w:tcW w:w="151" w:type="pct"/>
          </w:tcPr>
          <w:p w14:paraId="6B1DB662" w14:textId="77777777" w:rsidR="00024793" w:rsidRPr="00CC6D18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6DEAB347" w14:textId="73A0A0BA" w:rsidR="00024793" w:rsidRPr="00CC6D18" w:rsidRDefault="00096308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1,346</w:t>
            </w:r>
          </w:p>
        </w:tc>
        <w:tc>
          <w:tcPr>
            <w:tcW w:w="135" w:type="pct"/>
          </w:tcPr>
          <w:p w14:paraId="5FEC975D" w14:textId="77777777" w:rsidR="00024793" w:rsidRPr="00CC6D18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1277AC45" w14:textId="7D56628B" w:rsidR="00024793" w:rsidRPr="00CC6D18" w:rsidRDefault="00096308" w:rsidP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861</w:t>
            </w:r>
          </w:p>
        </w:tc>
        <w:tc>
          <w:tcPr>
            <w:tcW w:w="147" w:type="pct"/>
          </w:tcPr>
          <w:p w14:paraId="1418929C" w14:textId="77777777" w:rsidR="00024793" w:rsidRPr="00CC6D18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0DBD1F5A" w14:textId="1D176C27" w:rsidR="00024793" w:rsidRPr="00CC6D18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>1,346</w:t>
            </w:r>
          </w:p>
        </w:tc>
      </w:tr>
      <w:tr w:rsidR="00024793" w:rsidRPr="00CC6D18" w14:paraId="7A4D3691" w14:textId="77777777" w:rsidTr="00024793">
        <w:trPr>
          <w:trHeight w:val="407"/>
        </w:trPr>
        <w:tc>
          <w:tcPr>
            <w:tcW w:w="1988" w:type="pct"/>
          </w:tcPr>
          <w:p w14:paraId="19C684CA" w14:textId="4203046D" w:rsidR="00024793" w:rsidRPr="00CC6D18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เงินกู้ยืมระยะยาวจากบุคคล</w:t>
            </w:r>
            <w:r w:rsidRPr="00CC6D18">
              <w:rPr>
                <w:rFonts w:ascii="Angsana New" w:hAnsi="Angsana New"/>
                <w:sz w:val="30"/>
                <w:szCs w:val="30"/>
              </w:rPr>
              <w:br/>
            </w:r>
            <w:r w:rsidRPr="00CC6D18">
              <w:rPr>
                <w:rFonts w:ascii="Angsana New" w:hAnsi="Angsana New"/>
                <w:sz w:val="30"/>
                <w:szCs w:val="30"/>
              </w:rPr>
              <w:tab/>
            </w: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และกิจการที่เกี่ยวข้องกัน</w:t>
            </w:r>
          </w:p>
        </w:tc>
        <w:tc>
          <w:tcPr>
            <w:tcW w:w="648" w:type="pct"/>
            <w:gridSpan w:val="2"/>
            <w:vAlign w:val="bottom"/>
          </w:tcPr>
          <w:p w14:paraId="6FE0EBA8" w14:textId="46EAA78C" w:rsidR="00024793" w:rsidRPr="00CC6D18" w:rsidRDefault="00024793" w:rsidP="00024793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151" w:type="pct"/>
          </w:tcPr>
          <w:p w14:paraId="22BD87AA" w14:textId="77777777" w:rsidR="00024793" w:rsidRPr="00CC6D18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5C0A5382" w14:textId="332A8CBD" w:rsidR="00024793" w:rsidRPr="00CC6D18" w:rsidRDefault="00024793" w:rsidP="000963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13327866" w14:textId="77777777" w:rsidR="00024793" w:rsidRPr="00CC6D18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12419030" w14:textId="0265F133" w:rsidR="00024793" w:rsidRPr="00CC6D18" w:rsidRDefault="00024793" w:rsidP="00024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8453E93" w14:textId="77777777" w:rsidR="00024793" w:rsidRPr="00CC6D18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137E9600" w14:textId="1BE2F065" w:rsidR="00024793" w:rsidRPr="00CC6D18" w:rsidRDefault="00024793" w:rsidP="00024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4793" w:rsidRPr="00CC6D18" w14:paraId="06984A86" w14:textId="77777777" w:rsidTr="00024793">
        <w:trPr>
          <w:trHeight w:val="407"/>
        </w:trPr>
        <w:tc>
          <w:tcPr>
            <w:tcW w:w="1988" w:type="pct"/>
          </w:tcPr>
          <w:p w14:paraId="5F53E4F5" w14:textId="77777777" w:rsidR="00024793" w:rsidRPr="00CC6D18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8" w:type="pct"/>
            <w:gridSpan w:val="2"/>
            <w:vAlign w:val="bottom"/>
          </w:tcPr>
          <w:p w14:paraId="30838596" w14:textId="56933F6F" w:rsidR="00024793" w:rsidRPr="00CC6D18" w:rsidRDefault="00024793" w:rsidP="00024793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40A8ABA0" w14:textId="77777777" w:rsidR="00024793" w:rsidRPr="00CC6D18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21CCF4B1" w14:textId="612EAC42" w:rsidR="00024793" w:rsidRPr="00CC6D18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4ED3DC6D" w14:textId="77777777" w:rsidR="00024793" w:rsidRPr="00CC6D18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30BC2F4B" w14:textId="3834EB2B" w:rsidR="00024793" w:rsidRPr="00CC6D18" w:rsidRDefault="00024793" w:rsidP="00024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E6F2717" w14:textId="77777777" w:rsidR="00024793" w:rsidRPr="00CC6D18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493B64D6" w14:textId="739863AD" w:rsidR="00024793" w:rsidRPr="00CC6D18" w:rsidRDefault="00024793" w:rsidP="00024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24793" w:rsidRPr="00CC6D18" w14:paraId="57BD3594" w14:textId="77777777" w:rsidTr="00024793">
        <w:trPr>
          <w:trHeight w:val="407"/>
        </w:trPr>
        <w:tc>
          <w:tcPr>
            <w:tcW w:w="2201" w:type="pct"/>
            <w:gridSpan w:val="2"/>
          </w:tcPr>
          <w:p w14:paraId="1B6FB5EC" w14:textId="2CD0C24B" w:rsidR="00024793" w:rsidRPr="00CC6D18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435" w:type="pct"/>
            <w:vAlign w:val="bottom"/>
          </w:tcPr>
          <w:p w14:paraId="27A2DDE7" w14:textId="77777777" w:rsidR="00024793" w:rsidRPr="00CC6D18" w:rsidRDefault="00024793" w:rsidP="00024793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2E279F1E" w14:textId="77777777" w:rsidR="00024793" w:rsidRPr="00CC6D18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410FFE37" w14:textId="77777777" w:rsidR="00024793" w:rsidRPr="00CC6D18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1D98664A" w14:textId="77777777" w:rsidR="00024793" w:rsidRPr="00CC6D18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7A98E458" w14:textId="77777777" w:rsidR="00024793" w:rsidRPr="00CC6D18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67CFE67" w14:textId="77777777" w:rsidR="00024793" w:rsidRPr="00CC6D18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143887C4" w14:textId="77777777" w:rsidR="00024793" w:rsidRPr="00CC6D18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4793" w:rsidRPr="00CC6D18" w14:paraId="28BDDC5F" w14:textId="77777777">
        <w:trPr>
          <w:trHeight w:val="407"/>
        </w:trPr>
        <w:tc>
          <w:tcPr>
            <w:tcW w:w="1988" w:type="pct"/>
          </w:tcPr>
          <w:p w14:paraId="23957FCF" w14:textId="29953B5C" w:rsidR="00024793" w:rsidRPr="00CC6D18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648" w:type="pct"/>
            <w:gridSpan w:val="2"/>
            <w:vAlign w:val="bottom"/>
          </w:tcPr>
          <w:p w14:paraId="3954E3B1" w14:textId="57BAECB6" w:rsidR="00024793" w:rsidRPr="00CC6D18" w:rsidRDefault="00096308" w:rsidP="00024793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46,708</w:t>
            </w:r>
          </w:p>
        </w:tc>
        <w:tc>
          <w:tcPr>
            <w:tcW w:w="151" w:type="pct"/>
          </w:tcPr>
          <w:p w14:paraId="08AFDFAF" w14:textId="77777777" w:rsidR="00024793" w:rsidRPr="00CC6D18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5E250301" w14:textId="695A5A88" w:rsidR="00024793" w:rsidRPr="00CC6D18" w:rsidRDefault="00096308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19,391</w:t>
            </w:r>
          </w:p>
        </w:tc>
        <w:tc>
          <w:tcPr>
            <w:tcW w:w="135" w:type="pct"/>
          </w:tcPr>
          <w:p w14:paraId="4CF133AD" w14:textId="77777777" w:rsidR="00024793" w:rsidRPr="00CC6D18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5C58466B" w14:textId="34B6FDBF" w:rsidR="00024793" w:rsidRPr="00CC6D18" w:rsidRDefault="00096308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24,219</w:t>
            </w:r>
          </w:p>
        </w:tc>
        <w:tc>
          <w:tcPr>
            <w:tcW w:w="147" w:type="pct"/>
          </w:tcPr>
          <w:p w14:paraId="41925727" w14:textId="77777777" w:rsidR="00024793" w:rsidRPr="00CC6D18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26265CAB" w14:textId="0A84C468" w:rsidR="00024793" w:rsidRPr="00CC6D18" w:rsidRDefault="00096308" w:rsidP="000963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4793" w:rsidRPr="00CC6D18" w14:paraId="163A24A1" w14:textId="77777777">
        <w:trPr>
          <w:trHeight w:val="407"/>
        </w:trPr>
        <w:tc>
          <w:tcPr>
            <w:tcW w:w="1988" w:type="pct"/>
          </w:tcPr>
          <w:p w14:paraId="551F714E" w14:textId="3F520BBA" w:rsidR="00024793" w:rsidRPr="00CC6D18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/>
                <w:sz w:val="30"/>
                <w:szCs w:val="30"/>
                <w:cs/>
              </w:rPr>
              <w:t>เงินกู้ยืมระยะ</w:t>
            </w: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สั้นจากสถาบันการเงิน</w:t>
            </w:r>
          </w:p>
        </w:tc>
        <w:tc>
          <w:tcPr>
            <w:tcW w:w="648" w:type="pct"/>
            <w:gridSpan w:val="2"/>
            <w:vAlign w:val="bottom"/>
          </w:tcPr>
          <w:p w14:paraId="324AAC75" w14:textId="1FF6062C" w:rsidR="00024793" w:rsidRPr="00CC6D18" w:rsidRDefault="00096308" w:rsidP="00024793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41,000</w:t>
            </w:r>
          </w:p>
        </w:tc>
        <w:tc>
          <w:tcPr>
            <w:tcW w:w="151" w:type="pct"/>
          </w:tcPr>
          <w:p w14:paraId="75C6C64A" w14:textId="77777777" w:rsidR="00024793" w:rsidRPr="00CC6D18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65B1F127" w14:textId="60B25405" w:rsidR="00024793" w:rsidRPr="00CC6D18" w:rsidRDefault="00096308" w:rsidP="000963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767D5123" w14:textId="77777777" w:rsidR="00024793" w:rsidRPr="00CC6D18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409EA21A" w14:textId="1AD06B26" w:rsidR="00024793" w:rsidRPr="00CC6D18" w:rsidRDefault="00096308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41,000</w:t>
            </w:r>
          </w:p>
        </w:tc>
        <w:tc>
          <w:tcPr>
            <w:tcW w:w="147" w:type="pct"/>
          </w:tcPr>
          <w:p w14:paraId="20BD98FD" w14:textId="77777777" w:rsidR="00024793" w:rsidRPr="00CC6D18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24A2D7B6" w14:textId="226F8307" w:rsidR="00024793" w:rsidRPr="00CC6D18" w:rsidRDefault="00096308" w:rsidP="000963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4793" w:rsidRPr="00CC6D18" w14:paraId="483F3E7F" w14:textId="77777777">
        <w:trPr>
          <w:trHeight w:val="407"/>
        </w:trPr>
        <w:tc>
          <w:tcPr>
            <w:tcW w:w="1988" w:type="pct"/>
          </w:tcPr>
          <w:p w14:paraId="10BD64A2" w14:textId="13EC8433" w:rsidR="00024793" w:rsidRPr="00CC6D18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CC6D18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648" w:type="pct"/>
            <w:gridSpan w:val="2"/>
            <w:vAlign w:val="bottom"/>
          </w:tcPr>
          <w:p w14:paraId="4CCA439D" w14:textId="4A146078" w:rsidR="00024793" w:rsidRPr="00CC6D18" w:rsidRDefault="00096308" w:rsidP="00024793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55,933</w:t>
            </w:r>
          </w:p>
        </w:tc>
        <w:tc>
          <w:tcPr>
            <w:tcW w:w="151" w:type="pct"/>
          </w:tcPr>
          <w:p w14:paraId="0690B0AF" w14:textId="77777777" w:rsidR="00024793" w:rsidRPr="00CC6D18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77D6EA76" w14:textId="73D243B8" w:rsidR="00024793" w:rsidRPr="00CC6D18" w:rsidRDefault="00096308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46,332</w:t>
            </w:r>
          </w:p>
        </w:tc>
        <w:tc>
          <w:tcPr>
            <w:tcW w:w="135" w:type="pct"/>
          </w:tcPr>
          <w:p w14:paraId="0AED9640" w14:textId="77777777" w:rsidR="00024793" w:rsidRPr="00CC6D18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57A9BF95" w14:textId="4B055B3B" w:rsidR="00024793" w:rsidRPr="00CC6D18" w:rsidRDefault="00096308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55,933</w:t>
            </w:r>
          </w:p>
        </w:tc>
        <w:tc>
          <w:tcPr>
            <w:tcW w:w="147" w:type="pct"/>
          </w:tcPr>
          <w:p w14:paraId="2627A906" w14:textId="77777777" w:rsidR="00024793" w:rsidRPr="00CC6D18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5A8C0240" w14:textId="4D2234E9" w:rsidR="00024793" w:rsidRPr="00CC6D18" w:rsidRDefault="00024793" w:rsidP="0002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>42,868</w:t>
            </w:r>
          </w:p>
        </w:tc>
      </w:tr>
    </w:tbl>
    <w:p w14:paraId="7E3187B2" w14:textId="77777777" w:rsidR="00096308" w:rsidRPr="00CC6D18" w:rsidRDefault="00096308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D22B16B" w14:textId="58ACF4A0" w:rsidR="00BE0EC1" w:rsidRPr="00CC6D18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CC6D18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096308" w:rsidRPr="00CC6D18">
        <w:rPr>
          <w:rFonts w:asciiTheme="majorBidi" w:hAnsiTheme="majorBidi" w:cstheme="majorBidi"/>
          <w:b/>
          <w:bCs/>
          <w:sz w:val="30"/>
          <w:szCs w:val="30"/>
        </w:rPr>
        <w:t>5</w:t>
      </w:r>
      <w:r w:rsidRPr="00CC6D18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CC6D18">
        <w:rPr>
          <w:rFonts w:asciiTheme="majorBidi" w:hAnsiTheme="majorBidi"/>
          <w:b/>
          <w:bCs/>
          <w:sz w:val="30"/>
          <w:szCs w:val="30"/>
          <w:cs/>
        </w:rPr>
        <w:t>การบริหารจัดการทุน</w:t>
      </w:r>
    </w:p>
    <w:p w14:paraId="76FD364D" w14:textId="77777777" w:rsidR="00BE0EC1" w:rsidRPr="00CC6D18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B191F68" w14:textId="7CFADFB9" w:rsidR="00BE0EC1" w:rsidRPr="00CC6D18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C6D18">
        <w:rPr>
          <w:rFonts w:ascii="Angsana New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Pr="00CC6D18">
        <w:rPr>
          <w:rFonts w:ascii="Angsana New" w:hAnsi="Angsana New" w:hint="cs"/>
          <w:sz w:val="30"/>
          <w:szCs w:val="30"/>
          <w:cs/>
        </w:rPr>
        <w:t>ความเช</w:t>
      </w:r>
      <w:r w:rsidRPr="00CC6D18">
        <w:rPr>
          <w:rFonts w:asciiTheme="majorBidi" w:hAnsiTheme="majorBidi" w:cstheme="majorBidi" w:hint="cs"/>
          <w:sz w:val="30"/>
          <w:szCs w:val="30"/>
          <w:cs/>
        </w:rPr>
        <w:t>ื่อ</w:t>
      </w:r>
      <w:r w:rsidRPr="00CC6D18">
        <w:rPr>
          <w:rFonts w:ascii="Angsana New" w:hAnsi="Angsana New" w:hint="cs"/>
          <w:sz w:val="30"/>
          <w:szCs w:val="30"/>
          <w:cs/>
        </w:rPr>
        <w:t>มั่นขอ</w:t>
      </w:r>
      <w:r w:rsidRPr="00CC6D18">
        <w:rPr>
          <w:rFonts w:ascii="Angsana New" w:hAnsi="Angsana New"/>
          <w:sz w:val="30"/>
          <w:szCs w:val="30"/>
          <w:cs/>
        </w:rPr>
        <w:t>งนักลงทุ</w:t>
      </w:r>
      <w:r w:rsidRPr="00CC6D18">
        <w:rPr>
          <w:rFonts w:ascii="Angsana New" w:hAnsi="Angsana New" w:hint="cs"/>
          <w:sz w:val="30"/>
          <w:szCs w:val="30"/>
          <w:cs/>
        </w:rPr>
        <w:t>น</w:t>
      </w:r>
      <w:r w:rsidRPr="00CC6D18">
        <w:rPr>
          <w:rFonts w:ascii="Angsana New" w:hAnsi="Angsana New"/>
          <w:sz w:val="30"/>
          <w:szCs w:val="30"/>
          <w:cs/>
        </w:rPr>
        <w:t xml:space="preserve"> เจ้าหนี้และตลาด</w:t>
      </w:r>
      <w:r w:rsidRPr="00CC6D18">
        <w:rPr>
          <w:rFonts w:ascii="Angsana New" w:hAnsi="Angsana New" w:hint="cs"/>
          <w:sz w:val="30"/>
          <w:szCs w:val="30"/>
          <w:cs/>
        </w:rPr>
        <w:t xml:space="preserve"> </w:t>
      </w:r>
      <w:r w:rsidRPr="00CC6D18">
        <w:rPr>
          <w:rFonts w:ascii="Angsana New" w:hAnsi="Angsana New"/>
          <w:sz w:val="30"/>
          <w:szCs w:val="30"/>
          <w:cs/>
        </w:rPr>
        <w:t>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Pr="00CC6D18">
        <w:rPr>
          <w:rFonts w:ascii="Angsana New" w:hAnsi="Angsana New" w:hint="cs"/>
          <w:sz w:val="30"/>
          <w:szCs w:val="30"/>
          <w:cs/>
        </w:rPr>
        <w:t>อย่างสม่ำเสมอ</w:t>
      </w:r>
      <w:r w:rsidRPr="00CC6D18">
        <w:rPr>
          <w:rFonts w:ascii="Angsana New" w:hAnsi="Angsana New"/>
          <w:sz w:val="30"/>
          <w:szCs w:val="30"/>
          <w:cs/>
        </w:rPr>
        <w:t xml:space="preserve"> </w:t>
      </w:r>
      <w:r w:rsidR="007B4E90" w:rsidRPr="00CC6D18">
        <w:rPr>
          <w:rFonts w:ascii="Angsana New" w:hAnsi="Angsana New" w:hint="cs"/>
          <w:sz w:val="30"/>
          <w:szCs w:val="30"/>
          <w:cs/>
        </w:rPr>
        <w:t>โดย</w:t>
      </w:r>
      <w:r w:rsidRPr="00CC6D18">
        <w:rPr>
          <w:rFonts w:ascii="Angsana New" w:hAnsi="Angsana New"/>
          <w:sz w:val="30"/>
          <w:szCs w:val="30"/>
          <w:cs/>
        </w:rPr>
        <w:t>พิจารณาจากสัดส่วนของผลตอบแทนจากกิจกรรมดำเนินง</w:t>
      </w:r>
      <w:r w:rsidRPr="00CC6D18">
        <w:rPr>
          <w:rFonts w:ascii="Angsana New" w:hAnsi="Angsana New" w:hint="cs"/>
          <w:sz w:val="30"/>
          <w:szCs w:val="30"/>
          <w:cs/>
        </w:rPr>
        <w:t>าน</w:t>
      </w:r>
      <w:r w:rsidRPr="00CC6D18">
        <w:rPr>
          <w:rFonts w:ascii="Angsana New" w:hAnsi="Angsana New"/>
          <w:sz w:val="30"/>
          <w:szCs w:val="30"/>
          <w:cs/>
        </w:rPr>
        <w:t>ต่อส่วนของเจ้าของรวม</w:t>
      </w:r>
      <w:r w:rsidR="00E26456" w:rsidRPr="00CC6D18">
        <w:rPr>
          <w:rFonts w:ascii="Angsana New" w:hAnsi="Angsana New"/>
          <w:sz w:val="30"/>
          <w:szCs w:val="30"/>
        </w:rPr>
        <w:br/>
      </w:r>
      <w:r w:rsidR="007B4E90" w:rsidRPr="00CC6D18">
        <w:rPr>
          <w:rFonts w:ascii="Angsana New" w:hAnsi="Angsana New" w:hint="cs"/>
          <w:sz w:val="30"/>
          <w:szCs w:val="30"/>
          <w:cs/>
        </w:rPr>
        <w:t>ซึ่งไม่รวมส่วนได้เสียที่ไม่มีอำนาจควบคุม</w:t>
      </w:r>
      <w:r w:rsidRPr="00CC6D18">
        <w:rPr>
          <w:rFonts w:ascii="Angsana New" w:hAnsi="Angsana New"/>
          <w:sz w:val="30"/>
          <w:szCs w:val="30"/>
          <w:cs/>
        </w:rPr>
        <w:t xml:space="preserve"> อีกทั้งยังกำกับดูแลระดับการจ่ายเงินปันผลให้แก่ผู้ถือหุ้นสามัญ</w:t>
      </w:r>
    </w:p>
    <w:p w14:paraId="3DD6C74D" w14:textId="10BCDC20" w:rsidR="00DE1602" w:rsidRPr="00CC6D18" w:rsidRDefault="00DE1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CC6D18">
        <w:rPr>
          <w:rFonts w:ascii="Angsana New" w:hAnsi="Angsana New"/>
          <w:sz w:val="30"/>
          <w:szCs w:val="30"/>
          <w:cs/>
        </w:rPr>
        <w:br w:type="page"/>
      </w:r>
    </w:p>
    <w:p w14:paraId="73A8ABD0" w14:textId="49ADE306" w:rsidR="00BE0EC1" w:rsidRPr="00CC6D18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CC6D18"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096308" w:rsidRPr="00CC6D18">
        <w:rPr>
          <w:rFonts w:asciiTheme="majorBidi" w:hAnsiTheme="majorBidi" w:cstheme="majorBidi"/>
          <w:b/>
          <w:bCs/>
          <w:sz w:val="30"/>
          <w:szCs w:val="30"/>
        </w:rPr>
        <w:t>6</w:t>
      </w:r>
      <w:r w:rsidRPr="00CC6D18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CC6D18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  <w:r w:rsidRPr="00CC6D18">
        <w:rPr>
          <w:rFonts w:asciiTheme="majorBidi" w:hAnsiTheme="majorBidi" w:cstheme="majorBidi" w:hint="cs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28D43869" w14:textId="4A4F7B1D" w:rsidR="00BE0EC1" w:rsidRPr="00CC6D18" w:rsidRDefault="00BE0EC1" w:rsidP="005E0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89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63"/>
        <w:gridCol w:w="1162"/>
        <w:gridCol w:w="271"/>
        <w:gridCol w:w="1188"/>
        <w:gridCol w:w="242"/>
        <w:gridCol w:w="1162"/>
        <w:gridCol w:w="264"/>
        <w:gridCol w:w="1111"/>
      </w:tblGrid>
      <w:tr w:rsidR="00096308" w:rsidRPr="00CC6D18" w14:paraId="4E85130D" w14:textId="77777777">
        <w:trPr>
          <w:trHeight w:val="427"/>
          <w:tblHeader/>
        </w:trPr>
        <w:tc>
          <w:tcPr>
            <w:tcW w:w="1988" w:type="pct"/>
          </w:tcPr>
          <w:p w14:paraId="0E0ED5AE" w14:textId="77777777" w:rsidR="00096308" w:rsidRPr="00CC6D18" w:rsidRDefault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2" w:type="pct"/>
            <w:gridSpan w:val="3"/>
          </w:tcPr>
          <w:p w14:paraId="6A28280F" w14:textId="77777777" w:rsidR="00096308" w:rsidRPr="00CC6D18" w:rsidRDefault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2195BBF7" w14:textId="77777777" w:rsidR="00096308" w:rsidRPr="00CC6D18" w:rsidRDefault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pct"/>
            <w:gridSpan w:val="3"/>
            <w:vAlign w:val="bottom"/>
          </w:tcPr>
          <w:p w14:paraId="0858B785" w14:textId="77777777" w:rsidR="00096308" w:rsidRPr="00CC6D18" w:rsidRDefault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6308" w:rsidRPr="00CC6D18" w14:paraId="6A7E3D90" w14:textId="77777777">
        <w:trPr>
          <w:trHeight w:val="417"/>
          <w:tblHeader/>
        </w:trPr>
        <w:tc>
          <w:tcPr>
            <w:tcW w:w="1988" w:type="pct"/>
          </w:tcPr>
          <w:p w14:paraId="6238BA3B" w14:textId="77777777" w:rsidR="00096308" w:rsidRPr="00CC6D18" w:rsidRDefault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354D417A" w14:textId="77777777" w:rsidR="00096308" w:rsidRPr="00CC6D18" w:rsidRDefault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1" w:type="pct"/>
          </w:tcPr>
          <w:p w14:paraId="6FD5A934" w14:textId="77777777" w:rsidR="00096308" w:rsidRPr="00CC6D18" w:rsidRDefault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72C91F75" w14:textId="77777777" w:rsidR="00096308" w:rsidRPr="00CC6D18" w:rsidRDefault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5" w:type="pct"/>
          </w:tcPr>
          <w:p w14:paraId="28C8B72D" w14:textId="77777777" w:rsidR="00096308" w:rsidRPr="00CC6D18" w:rsidRDefault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72813F0" w14:textId="77777777" w:rsidR="00096308" w:rsidRPr="00CC6D18" w:rsidRDefault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1791A8D2" w14:textId="77777777" w:rsidR="00096308" w:rsidRPr="00CC6D18" w:rsidRDefault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4A063078" w14:textId="77777777" w:rsidR="00096308" w:rsidRPr="00CC6D18" w:rsidRDefault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96308" w:rsidRPr="00CC6D18" w14:paraId="6BCF783C" w14:textId="77777777">
        <w:trPr>
          <w:trHeight w:val="417"/>
          <w:tblHeader/>
        </w:trPr>
        <w:tc>
          <w:tcPr>
            <w:tcW w:w="1988" w:type="pct"/>
          </w:tcPr>
          <w:p w14:paraId="76CD4059" w14:textId="77777777" w:rsidR="00096308" w:rsidRPr="00CC6D18" w:rsidRDefault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2" w:type="pct"/>
            <w:gridSpan w:val="7"/>
          </w:tcPr>
          <w:p w14:paraId="3B2A9629" w14:textId="77777777" w:rsidR="00096308" w:rsidRPr="00CC6D18" w:rsidRDefault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6308" w:rsidRPr="00CC6D18" w14:paraId="782D49CB" w14:textId="77777777">
        <w:trPr>
          <w:trHeight w:val="407"/>
        </w:trPr>
        <w:tc>
          <w:tcPr>
            <w:tcW w:w="1988" w:type="pct"/>
          </w:tcPr>
          <w:p w14:paraId="114491BB" w14:textId="3566886F" w:rsidR="00096308" w:rsidRPr="00CC6D18" w:rsidRDefault="00096308" w:rsidP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ภาระผูกพันรายจ่ายฝ่ายทุน</w:t>
            </w:r>
          </w:p>
        </w:tc>
        <w:tc>
          <w:tcPr>
            <w:tcW w:w="648" w:type="pct"/>
            <w:vAlign w:val="bottom"/>
          </w:tcPr>
          <w:p w14:paraId="0E977732" w14:textId="77777777" w:rsidR="00096308" w:rsidRPr="00CC6D18" w:rsidRDefault="00096308" w:rsidP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63C47ED8" w14:textId="77777777" w:rsidR="00096308" w:rsidRPr="00CC6D18" w:rsidRDefault="00096308" w:rsidP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044321D4" w14:textId="77777777" w:rsidR="00096308" w:rsidRPr="00CC6D18" w:rsidRDefault="00096308" w:rsidP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1E757113" w14:textId="77777777" w:rsidR="00096308" w:rsidRPr="00CC6D18" w:rsidRDefault="00096308" w:rsidP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1A7F9C14" w14:textId="77777777" w:rsidR="00096308" w:rsidRPr="00CC6D18" w:rsidRDefault="00096308" w:rsidP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C936B42" w14:textId="77777777" w:rsidR="00096308" w:rsidRPr="00CC6D18" w:rsidRDefault="00096308" w:rsidP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2E867B19" w14:textId="77777777" w:rsidR="00096308" w:rsidRPr="00CC6D18" w:rsidRDefault="00096308" w:rsidP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6308" w:rsidRPr="00CC6D18" w14:paraId="19ADF7E0" w14:textId="77777777">
        <w:trPr>
          <w:trHeight w:val="407"/>
        </w:trPr>
        <w:tc>
          <w:tcPr>
            <w:tcW w:w="1988" w:type="pct"/>
          </w:tcPr>
          <w:p w14:paraId="7C74D72B" w14:textId="6B9E8200" w:rsidR="00096308" w:rsidRPr="00CC6D18" w:rsidRDefault="00096308" w:rsidP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648" w:type="pct"/>
            <w:vAlign w:val="bottom"/>
          </w:tcPr>
          <w:p w14:paraId="296F9884" w14:textId="13D9AC21" w:rsidR="00096308" w:rsidRPr="00CC6D18" w:rsidRDefault="00D965C6" w:rsidP="00096308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28,73</w:t>
            </w:r>
            <w:r w:rsidR="00A97A27" w:rsidRPr="00CC6D1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1" w:type="pct"/>
          </w:tcPr>
          <w:p w14:paraId="393AB83A" w14:textId="77777777" w:rsidR="00096308" w:rsidRPr="00CC6D18" w:rsidRDefault="00096308" w:rsidP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1CBA4C5C" w14:textId="18DC706E" w:rsidR="00096308" w:rsidRPr="00CC6D18" w:rsidRDefault="00D965C6" w:rsidP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34,019</w:t>
            </w:r>
          </w:p>
        </w:tc>
        <w:tc>
          <w:tcPr>
            <w:tcW w:w="135" w:type="pct"/>
          </w:tcPr>
          <w:p w14:paraId="32101D3F" w14:textId="77777777" w:rsidR="00096308" w:rsidRPr="00CC6D18" w:rsidRDefault="00096308" w:rsidP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2F3EB9BA" w14:textId="3F59E7E5" w:rsidR="00096308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27,930</w:t>
            </w:r>
          </w:p>
        </w:tc>
        <w:tc>
          <w:tcPr>
            <w:tcW w:w="147" w:type="pct"/>
          </w:tcPr>
          <w:p w14:paraId="1467E51F" w14:textId="77777777" w:rsidR="00096308" w:rsidRPr="00CC6D18" w:rsidRDefault="00096308" w:rsidP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70CD93DA" w14:textId="0FB9EAF0" w:rsidR="00096308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>32,264</w:t>
            </w:r>
          </w:p>
        </w:tc>
      </w:tr>
      <w:tr w:rsidR="00096308" w:rsidRPr="00CC6D18" w14:paraId="5A56FE0B" w14:textId="77777777">
        <w:trPr>
          <w:trHeight w:val="407"/>
        </w:trPr>
        <w:tc>
          <w:tcPr>
            <w:tcW w:w="1988" w:type="pct"/>
          </w:tcPr>
          <w:p w14:paraId="76664791" w14:textId="3AEE1A49" w:rsidR="00096308" w:rsidRPr="00CC6D18" w:rsidRDefault="00096308" w:rsidP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648" w:type="pct"/>
            <w:vAlign w:val="bottom"/>
          </w:tcPr>
          <w:p w14:paraId="4CD489A0" w14:textId="2752D551" w:rsidR="00096308" w:rsidRPr="00CC6D18" w:rsidRDefault="00D965C6" w:rsidP="00D96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10B09406" w14:textId="77777777" w:rsidR="00096308" w:rsidRPr="00CC6D18" w:rsidRDefault="00096308" w:rsidP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612B55F0" w14:textId="348E33FB" w:rsidR="00096308" w:rsidRPr="00CC6D18" w:rsidRDefault="00D965C6" w:rsidP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  <w:tc>
          <w:tcPr>
            <w:tcW w:w="135" w:type="pct"/>
          </w:tcPr>
          <w:p w14:paraId="568CB506" w14:textId="77777777" w:rsidR="00096308" w:rsidRPr="00CC6D18" w:rsidRDefault="00096308" w:rsidP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6F09830A" w14:textId="77221607" w:rsidR="00096308" w:rsidRPr="00CC6D18" w:rsidRDefault="00D965C6" w:rsidP="00D96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AF50AFF" w14:textId="77777777" w:rsidR="00096308" w:rsidRPr="00CC6D18" w:rsidRDefault="00096308" w:rsidP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05B3B5ED" w14:textId="471D39F9" w:rsidR="00096308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="Angsana New" w:hAnsi="Angsana New"/>
                <w:sz w:val="30"/>
                <w:szCs w:val="30"/>
              </w:rPr>
              <w:t>229</w:t>
            </w:r>
          </w:p>
        </w:tc>
      </w:tr>
      <w:tr w:rsidR="00096308" w:rsidRPr="00CC6D18" w14:paraId="625805FB" w14:textId="77777777" w:rsidTr="00E27797">
        <w:trPr>
          <w:trHeight w:val="407"/>
        </w:trPr>
        <w:tc>
          <w:tcPr>
            <w:tcW w:w="1988" w:type="pct"/>
          </w:tcPr>
          <w:p w14:paraId="420B1295" w14:textId="7471F220" w:rsidR="00096308" w:rsidRPr="00CC6D18" w:rsidRDefault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D4BF89" w14:textId="30FD14F5" w:rsidR="00096308" w:rsidRPr="00CC6D18" w:rsidRDefault="00D965C6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28,73</w:t>
            </w:r>
            <w:r w:rsidR="00A97A27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51" w:type="pct"/>
          </w:tcPr>
          <w:p w14:paraId="25C4C9B5" w14:textId="77777777" w:rsidR="00096308" w:rsidRPr="00CC6D18" w:rsidRDefault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7ADD8E" w14:textId="25BF4EAA" w:rsidR="00096308" w:rsidRPr="00CC6D18" w:rsidRDefault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34,248</w:t>
            </w:r>
          </w:p>
        </w:tc>
        <w:tc>
          <w:tcPr>
            <w:tcW w:w="135" w:type="pct"/>
          </w:tcPr>
          <w:p w14:paraId="499237EC" w14:textId="77777777" w:rsidR="00096308" w:rsidRPr="00CC6D18" w:rsidRDefault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784070" w14:textId="1BCFFE4F" w:rsidR="00096308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27,930</w:t>
            </w:r>
          </w:p>
        </w:tc>
        <w:tc>
          <w:tcPr>
            <w:tcW w:w="147" w:type="pct"/>
          </w:tcPr>
          <w:p w14:paraId="654CCB26" w14:textId="77777777" w:rsidR="00096308" w:rsidRPr="00CC6D18" w:rsidRDefault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4E1A4F10" w14:textId="23B94CC8" w:rsidR="00096308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6D18">
              <w:rPr>
                <w:rFonts w:ascii="Angsana New" w:hAnsi="Angsana New"/>
                <w:b/>
                <w:bCs/>
                <w:sz w:val="30"/>
                <w:szCs w:val="30"/>
              </w:rPr>
              <w:t>32,493</w:t>
            </w:r>
          </w:p>
        </w:tc>
      </w:tr>
      <w:tr w:rsidR="00096308" w:rsidRPr="00CC6D18" w14:paraId="38E090B0" w14:textId="77777777" w:rsidTr="00E27797">
        <w:trPr>
          <w:trHeight w:val="407"/>
        </w:trPr>
        <w:tc>
          <w:tcPr>
            <w:tcW w:w="1988" w:type="pct"/>
          </w:tcPr>
          <w:p w14:paraId="65EA60F9" w14:textId="77777777" w:rsidR="00096308" w:rsidRPr="00CC6D18" w:rsidRDefault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  <w:vAlign w:val="bottom"/>
          </w:tcPr>
          <w:p w14:paraId="6B9714C9" w14:textId="77777777" w:rsidR="00096308" w:rsidRPr="00CC6D18" w:rsidRDefault="00096308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1E05452E" w14:textId="77777777" w:rsidR="00096308" w:rsidRPr="00CC6D18" w:rsidRDefault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double" w:sz="4" w:space="0" w:color="auto"/>
            </w:tcBorders>
            <w:vAlign w:val="bottom"/>
          </w:tcPr>
          <w:p w14:paraId="4B3BA763" w14:textId="77777777" w:rsidR="00096308" w:rsidRPr="00CC6D18" w:rsidRDefault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4A916B36" w14:textId="77777777" w:rsidR="00096308" w:rsidRPr="00CC6D18" w:rsidRDefault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  <w:vAlign w:val="bottom"/>
          </w:tcPr>
          <w:p w14:paraId="47CAE62F" w14:textId="77777777" w:rsidR="00096308" w:rsidRPr="00CC6D18" w:rsidRDefault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DED84AC" w14:textId="77777777" w:rsidR="00096308" w:rsidRPr="00CC6D18" w:rsidRDefault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2C078E08" w14:textId="77777777" w:rsidR="00096308" w:rsidRPr="00CC6D18" w:rsidRDefault="000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65C6" w:rsidRPr="00CC6D18" w14:paraId="2EC5EA51" w14:textId="77777777" w:rsidTr="00D965C6">
        <w:trPr>
          <w:trHeight w:val="407"/>
        </w:trPr>
        <w:tc>
          <w:tcPr>
            <w:tcW w:w="1988" w:type="pct"/>
          </w:tcPr>
          <w:p w14:paraId="45BD73A8" w14:textId="286DC879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CC6D1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C6D1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48" w:type="pct"/>
            <w:vAlign w:val="bottom"/>
          </w:tcPr>
          <w:p w14:paraId="100ACB53" w14:textId="2BB069EE" w:rsidR="00D965C6" w:rsidRPr="00CC6D18" w:rsidRDefault="00D965C6" w:rsidP="00D965C6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0926FA16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3754C3AF" w14:textId="0A95B0E8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49E3D210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43FE8036" w14:textId="094A8324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5896DA3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543FCDC5" w14:textId="7A9A375A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65C6" w:rsidRPr="00CC6D18" w14:paraId="39E2A515" w14:textId="77777777" w:rsidTr="00D965C6">
        <w:trPr>
          <w:trHeight w:val="407"/>
        </w:trPr>
        <w:tc>
          <w:tcPr>
            <w:tcW w:w="1988" w:type="pct"/>
          </w:tcPr>
          <w:p w14:paraId="79BAE08A" w14:textId="0C78351C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48" w:type="pct"/>
            <w:tcBorders>
              <w:bottom w:val="double" w:sz="4" w:space="0" w:color="auto"/>
            </w:tcBorders>
            <w:vAlign w:val="bottom"/>
          </w:tcPr>
          <w:p w14:paraId="11451A67" w14:textId="6F9BA3F9" w:rsidR="00D965C6" w:rsidRPr="00CC6D18" w:rsidRDefault="00D965C6" w:rsidP="00D965C6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A97A27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151" w:type="pct"/>
          </w:tcPr>
          <w:p w14:paraId="23129618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bottom w:val="double" w:sz="4" w:space="0" w:color="auto"/>
            </w:tcBorders>
            <w:vAlign w:val="bottom"/>
          </w:tcPr>
          <w:p w14:paraId="1B14E4CC" w14:textId="105DA0CA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2,831</w:t>
            </w:r>
          </w:p>
        </w:tc>
        <w:tc>
          <w:tcPr>
            <w:tcW w:w="135" w:type="pct"/>
          </w:tcPr>
          <w:p w14:paraId="0B9A23EE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  <w:vAlign w:val="bottom"/>
          </w:tcPr>
          <w:p w14:paraId="33610F51" w14:textId="4F2B027E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A97A27"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147" w:type="pct"/>
          </w:tcPr>
          <w:p w14:paraId="2D95768F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59F22783" w14:textId="3C4F5AD8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6D18">
              <w:rPr>
                <w:rFonts w:ascii="Angsana New" w:hAnsi="Angsana New"/>
                <w:b/>
                <w:bCs/>
                <w:sz w:val="30"/>
                <w:szCs w:val="30"/>
              </w:rPr>
              <w:t>2,831</w:t>
            </w:r>
          </w:p>
        </w:tc>
      </w:tr>
    </w:tbl>
    <w:p w14:paraId="55512500" w14:textId="77777777" w:rsidR="00347760" w:rsidRPr="00CC6D18" w:rsidRDefault="00347760" w:rsidP="006C4975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F1251CE" w14:textId="11FE9488" w:rsidR="00CF160E" w:rsidRPr="00CC6D18" w:rsidRDefault="00CF160E" w:rsidP="006C4975">
      <w:pPr>
        <w:pStyle w:val="block"/>
        <w:spacing w:after="0" w:line="240" w:lineRule="auto"/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  <w:lang w:val="en-US" w:bidi="th-TH"/>
        </w:rPr>
      </w:pPr>
      <w:r w:rsidRPr="00CC6D1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Pr="00CC6D18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Pr="00CC6D1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ธันวาคม</w:t>
      </w:r>
      <w:r w:rsidRPr="00CC6D1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bookmarkStart w:id="8" w:name="_Hlk39513395"/>
      <w:r w:rsidRPr="00CC6D18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D965C6" w:rsidRPr="00CC6D18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CC6D1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C6D1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บริษัทมีหนังสือค้ำประกันที่สถาบันการเงินแห่งหนึ่งออกให้แก่การไฟฟ้าส่วนภูมิภาคเพื่อการใช้ไฟฟ้าจำนวน </w:t>
      </w:r>
      <w:r w:rsidRPr="00CC6D18">
        <w:rPr>
          <w:rFonts w:asciiTheme="majorBidi" w:hAnsiTheme="majorBidi" w:cstheme="majorBidi"/>
          <w:sz w:val="30"/>
          <w:szCs w:val="30"/>
          <w:lang w:val="en-US" w:bidi="th-TH"/>
        </w:rPr>
        <w:t xml:space="preserve">1.8 </w:t>
      </w:r>
      <w:r w:rsidRPr="00CC6D1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ล้านบาท </w:t>
      </w:r>
      <w:r w:rsidR="00D965C6" w:rsidRPr="00CC6D1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และ</w:t>
      </w:r>
      <w:r w:rsidRPr="00CC6D1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ออกให้แก่การไฟฟ้านครหลวงเพื่อการใช้ไฟฟ้าจำนวน </w:t>
      </w:r>
      <w:r w:rsidRPr="00CC6D18">
        <w:rPr>
          <w:rFonts w:asciiTheme="majorBidi" w:hAnsiTheme="majorBidi" w:cstheme="majorBidi"/>
          <w:sz w:val="30"/>
          <w:szCs w:val="30"/>
          <w:lang w:val="en-US" w:bidi="th-TH"/>
        </w:rPr>
        <w:t>0.</w:t>
      </w:r>
      <w:r w:rsidR="00A97A27" w:rsidRPr="00CC6D18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Pr="00CC6D1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C6D18">
        <w:rPr>
          <w:rFonts w:asciiTheme="majorBidi" w:hAnsiTheme="majorBidi" w:cs="Angsana New"/>
          <w:sz w:val="30"/>
          <w:szCs w:val="30"/>
          <w:cs/>
          <w:lang w:val="en-US" w:bidi="th-TH"/>
        </w:rPr>
        <w:t>ล้านบาท</w:t>
      </w:r>
      <w:r w:rsidRPr="00CC6D18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</w:t>
      </w:r>
      <w:r w:rsidRPr="00CC6D18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(256</w:t>
      </w:r>
      <w:r w:rsidR="00D965C6" w:rsidRPr="00CC6D18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5 </w:t>
      </w:r>
      <w:r w:rsidRPr="00CC6D18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: </w:t>
      </w:r>
      <w:r w:rsidRPr="00CC6D18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บริษัทมีหนังสือค้ำประกันที่สถาบันการเงินแห่งหนึ่งออกให้แก่</w:t>
      </w:r>
      <w:r w:rsidRPr="00CC6D18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การไฟฟ้าส่วนภูมิภาคเพื่อการใช้ไฟฟ้าเป็นจำนวน </w:t>
      </w:r>
      <w:r w:rsidR="00D965C6" w:rsidRPr="00CC6D18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</w:t>
      </w:r>
      <w:r w:rsidRPr="00CC6D18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.8 </w:t>
      </w:r>
      <w:r w:rsidRPr="00CC6D18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>ล้านบาท</w:t>
      </w:r>
      <w:r w:rsidRPr="00CC6D18">
        <w:rPr>
          <w:rFonts w:asciiTheme="majorBidi" w:hAnsiTheme="majorBidi" w:cs="Angsana New"/>
          <w:i/>
          <w:iCs/>
          <w:sz w:val="30"/>
          <w:szCs w:val="30"/>
          <w:lang w:val="en-US" w:bidi="th-TH"/>
        </w:rPr>
        <w:t xml:space="preserve"> </w:t>
      </w:r>
      <w:r w:rsidRPr="00CC6D18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ออกให้แก่</w:t>
      </w:r>
      <w:r w:rsidRPr="00CC6D18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การไฟฟ้านครหลวงเพื่อการใช้ไฟฟ้าเป็นจำนวน </w:t>
      </w:r>
      <w:r w:rsidRPr="00CC6D18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0.6 </w:t>
      </w:r>
      <w:r w:rsidRPr="00CC6D18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ล้านบาท และออกให้กองทุนความปลอดภัย อาชีวอนามัย และสภาพแวดล้อมในการทำงานเพื่อค้ำประกันเงินกู้ยืมเป็นจำนวน </w:t>
      </w:r>
      <w:r w:rsidRPr="00CC6D18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0.4 </w:t>
      </w:r>
      <w:r w:rsidRPr="00CC6D18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>ล้านบาท</w:t>
      </w:r>
      <w:bookmarkEnd w:id="8"/>
      <w:r w:rsidR="00D965C6" w:rsidRPr="00CC6D18">
        <w:rPr>
          <w:rFonts w:asciiTheme="majorBidi" w:hAnsiTheme="majorBidi" w:cs="Angsana New"/>
          <w:i/>
          <w:iCs/>
          <w:sz w:val="30"/>
          <w:szCs w:val="30"/>
          <w:lang w:val="en-US" w:bidi="th-TH"/>
        </w:rPr>
        <w:t xml:space="preserve"> </w:t>
      </w:r>
      <w:r w:rsidR="00D965C6" w:rsidRPr="00CC6D18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และออกให้มหาวิทยาลัยมหิดล </w:t>
      </w:r>
      <w:r w:rsidR="00D965C6" w:rsidRPr="00CC6D18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(</w:t>
      </w:r>
      <w:r w:rsidR="00D965C6" w:rsidRPr="00CC6D18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คณะทันตแพทยศาสตร์</w:t>
      </w:r>
      <w:r w:rsidR="00D965C6" w:rsidRPr="00CC6D18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)</w:t>
      </w:r>
      <w:r w:rsidR="00D965C6" w:rsidRPr="00CC6D18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 จำนวน</w:t>
      </w:r>
      <w:r w:rsidR="00D965C6" w:rsidRPr="00CC6D18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0.1</w:t>
      </w:r>
      <w:r w:rsidR="00D965C6" w:rsidRPr="00CC6D18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 ล้านบาท</w:t>
      </w:r>
      <w:r w:rsidRPr="00CC6D18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>)</w:t>
      </w:r>
    </w:p>
    <w:p w14:paraId="644298C6" w14:textId="77777777" w:rsidR="00323BDA" w:rsidRPr="00CC6D18" w:rsidRDefault="00323BDA" w:rsidP="006C4975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FBE0B09" w14:textId="1C55AF39" w:rsidR="009C17B9" w:rsidRPr="00CC6D18" w:rsidRDefault="009C17B9" w:rsidP="009C17B9">
      <w:pPr>
        <w:pStyle w:val="block"/>
        <w:spacing w:after="0" w:line="240" w:lineRule="auto"/>
        <w:ind w:left="540" w:hanging="540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  <w:r w:rsidRPr="00CC6D18">
        <w:rPr>
          <w:rFonts w:ascii="Angsana New" w:hAnsi="Angsana New" w:cs="Angsana New" w:hint="cs"/>
          <w:b/>
          <w:bCs/>
          <w:sz w:val="30"/>
          <w:szCs w:val="30"/>
          <w:lang w:val="en-US" w:bidi="th-TH"/>
        </w:rPr>
        <w:t>2</w:t>
      </w:r>
      <w:r w:rsidR="00D965C6" w:rsidRPr="00CC6D18">
        <w:rPr>
          <w:rFonts w:ascii="Angsana New" w:hAnsi="Angsana New" w:cs="Angsana New"/>
          <w:b/>
          <w:bCs/>
          <w:sz w:val="30"/>
          <w:szCs w:val="30"/>
          <w:lang w:val="en-US" w:bidi="th-TH"/>
        </w:rPr>
        <w:t>7</w:t>
      </w:r>
      <w:r w:rsidRPr="00CC6D18">
        <w:rPr>
          <w:rFonts w:ascii="Angsana New" w:hAnsi="Angsana New" w:cs="Angsana New" w:hint="cs"/>
          <w:b/>
          <w:bCs/>
          <w:sz w:val="30"/>
          <w:szCs w:val="30"/>
          <w:lang w:val="en-US" w:bidi="th-TH"/>
        </w:rPr>
        <w:tab/>
      </w:r>
      <w:r w:rsidRPr="00CC6D18">
        <w:rPr>
          <w:rFonts w:ascii="Angsana New" w:hAnsi="Angsana New" w:cs="Angsana New" w:hint="cs"/>
          <w:b/>
          <w:bCs/>
          <w:sz w:val="30"/>
          <w:szCs w:val="30"/>
          <w:cs/>
          <w:lang w:val="en-US" w:bidi="th-TH"/>
        </w:rPr>
        <w:t>หนี้สินที่อาจเกิดขึ้น</w:t>
      </w:r>
    </w:p>
    <w:p w14:paraId="48BA4554" w14:textId="77777777" w:rsidR="009C17B9" w:rsidRPr="00CC6D18" w:rsidRDefault="009C17B9" w:rsidP="00D965C6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F2F1EA5" w14:textId="54353965" w:rsidR="00D965C6" w:rsidRPr="00CC6D18" w:rsidRDefault="00D965C6" w:rsidP="00D965C6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C6D1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เมื่อวันที่ </w:t>
      </w:r>
      <w:r w:rsidRPr="00CC6D18">
        <w:rPr>
          <w:rFonts w:asciiTheme="majorBidi" w:hAnsiTheme="majorBidi" w:cstheme="majorBidi"/>
          <w:sz w:val="30"/>
          <w:szCs w:val="30"/>
          <w:lang w:val="en-US" w:bidi="th-TH"/>
        </w:rPr>
        <w:t>11</w:t>
      </w:r>
      <w:r w:rsidRPr="00CC6D1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กันยายน </w:t>
      </w:r>
      <w:r w:rsidRPr="00CC6D18">
        <w:rPr>
          <w:rFonts w:asciiTheme="majorBidi" w:hAnsiTheme="majorBidi" w:cstheme="majorBidi"/>
          <w:sz w:val="30"/>
          <w:szCs w:val="30"/>
          <w:lang w:val="en-US" w:bidi="th-TH"/>
        </w:rPr>
        <w:t>2562</w:t>
      </w:r>
      <w:r w:rsidRPr="00CC6D1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บริษัทถูกฟ้องร้องในคดีที่เกี่ยวกับละเมิดใช้สิทธิเครื่องหมายการค้าโดยไม่สุจริต โดยมีทุนทรัพย์ที่ถูกฟ้องร้องเป็นจำนวน </w:t>
      </w:r>
      <w:r w:rsidRPr="00CC6D18">
        <w:rPr>
          <w:rFonts w:asciiTheme="majorBidi" w:hAnsiTheme="majorBidi" w:cstheme="majorBidi"/>
          <w:sz w:val="30"/>
          <w:szCs w:val="30"/>
          <w:lang w:val="en-US" w:bidi="th-TH"/>
        </w:rPr>
        <w:t>50.0</w:t>
      </w:r>
      <w:r w:rsidRPr="00CC6D1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 เมื่อวันที่ </w:t>
      </w:r>
      <w:r w:rsidRPr="00CC6D18">
        <w:rPr>
          <w:rFonts w:asciiTheme="majorBidi" w:hAnsiTheme="majorBidi" w:cstheme="majorBidi"/>
          <w:sz w:val="30"/>
          <w:szCs w:val="30"/>
          <w:lang w:val="en-US" w:bidi="th-TH"/>
        </w:rPr>
        <w:t>14</w:t>
      </w:r>
      <w:r w:rsidRPr="00CC6D1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Pr="00CC6D18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 w:rsidRPr="00CC6D1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ศาลทรัพย์สินทางปัญญาและการค้าระหว่างประเทศได้อ่านคำพิพากษายกฟ้อง ต่อมาเมื่อวันที่ </w:t>
      </w:r>
      <w:r w:rsidRPr="00CC6D18">
        <w:rPr>
          <w:rFonts w:asciiTheme="majorBidi" w:hAnsiTheme="majorBidi" w:cstheme="majorBidi"/>
          <w:sz w:val="30"/>
          <w:szCs w:val="30"/>
          <w:lang w:val="en-US" w:bidi="th-TH"/>
        </w:rPr>
        <w:t>20</w:t>
      </w:r>
      <w:r w:rsidRPr="00CC6D1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พฤษภาคม </w:t>
      </w:r>
      <w:r w:rsidRPr="00CC6D18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Pr="00CC6D1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โจทก์ได้ยื่นอุทธรณ์ต่อศาลอุทธรณ์ชำนัญพิเศษ ซึ่งเมื่อวันที่ </w:t>
      </w:r>
      <w:r w:rsidRPr="00CC6D18">
        <w:rPr>
          <w:rFonts w:asciiTheme="majorBidi" w:hAnsiTheme="majorBidi" w:cstheme="majorBidi"/>
          <w:sz w:val="30"/>
          <w:szCs w:val="30"/>
          <w:lang w:val="en-US" w:bidi="th-TH"/>
        </w:rPr>
        <w:t>16</w:t>
      </w:r>
      <w:r w:rsidRPr="00CC6D1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มกราคม </w:t>
      </w:r>
      <w:r w:rsidRPr="00CC6D18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Pr="00CC6D1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ศาลอุทธรณ์ชำนัญพิเศษได้อ่านคำพิพากษายกฟ้อง</w:t>
      </w:r>
    </w:p>
    <w:p w14:paraId="5DB77595" w14:textId="57233BEB" w:rsidR="007207A4" w:rsidRPr="00CC6D18" w:rsidRDefault="00720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CC6D1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ECBF113" w14:textId="3E26BD09" w:rsidR="00934B96" w:rsidRPr="00CC6D18" w:rsidRDefault="00D965C6" w:rsidP="00D965C6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C6D18">
        <w:rPr>
          <w:rFonts w:asciiTheme="majorBidi" w:hAnsiTheme="majorBidi" w:cstheme="majorBidi"/>
          <w:sz w:val="30"/>
          <w:szCs w:val="30"/>
          <w:cs/>
          <w:lang w:val="en-US" w:bidi="th-TH"/>
        </w:rPr>
        <w:lastRenderedPageBreak/>
        <w:t xml:space="preserve">เมื่อวันที่ </w:t>
      </w:r>
      <w:r w:rsidRPr="00CC6D18">
        <w:rPr>
          <w:rFonts w:asciiTheme="majorBidi" w:hAnsiTheme="majorBidi" w:cstheme="majorBidi"/>
          <w:sz w:val="30"/>
          <w:szCs w:val="30"/>
          <w:lang w:val="en-US" w:bidi="th-TH"/>
        </w:rPr>
        <w:t>15</w:t>
      </w:r>
      <w:r w:rsidRPr="00CC6D1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พฤษภาคม </w:t>
      </w:r>
      <w:r w:rsidRPr="00CC6D18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Pr="00CC6D1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ศาลทรัพย์สินทางปัญญาและการค้าระหว่างประเทศกลาง ได้อ่านคำพิพากษาศาลอุทธรณ์คดีชำนัญพิเศษ ณ วันที่ </w:t>
      </w:r>
      <w:r w:rsidRPr="00CC6D18">
        <w:rPr>
          <w:rFonts w:asciiTheme="majorBidi" w:hAnsiTheme="majorBidi" w:cstheme="majorBidi"/>
          <w:sz w:val="30"/>
          <w:szCs w:val="30"/>
          <w:lang w:val="en-US" w:bidi="th-TH"/>
        </w:rPr>
        <w:t>16</w:t>
      </w:r>
      <w:r w:rsidRPr="00CC6D1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มกราคม </w:t>
      </w:r>
      <w:r w:rsidRPr="00CC6D18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Pr="00CC6D1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ว่ายกฟ้องโจทก์ และไม่มีคู่ความฝ่ายใดยื่นฎีกาคำพิพากษาภายในกำหนดเวลาตามกฎหมาย และบริษัทได้รับหนังสือรับรองคดีถึงที่สุดของศาลทรัพย์สินทางปัญญาและการค้าระหว่างประเทศกลางแล้ว คดีจึงเป็นอันถึงที่สุดตามกฎหมายแล้วและบริษัทไม่ต้องชดใช้ค่าเสียหายที่เกิดขึ้นจากคดีนี้แต่อย่างใด</w:t>
      </w:r>
      <w:r w:rsidR="00934B96" w:rsidRPr="00CC6D1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</w:p>
    <w:p w14:paraId="71D2E23E" w14:textId="77777777" w:rsidR="000454DD" w:rsidRPr="00CC6D18" w:rsidRDefault="000454DD" w:rsidP="00D965C6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1F0E89F0" w14:textId="723AE14D" w:rsidR="001A5F92" w:rsidRPr="00CC6D18" w:rsidRDefault="001A5F92" w:rsidP="001A5F92">
      <w:pPr>
        <w:pStyle w:val="block"/>
        <w:spacing w:after="0" w:line="240" w:lineRule="auto"/>
        <w:ind w:left="540" w:hanging="540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  <w:r w:rsidRPr="00CC6D18">
        <w:rPr>
          <w:rFonts w:ascii="Angsana New" w:hAnsi="Angsana New" w:cs="Angsana New"/>
          <w:b/>
          <w:bCs/>
          <w:sz w:val="30"/>
          <w:szCs w:val="30"/>
          <w:lang w:val="en-US" w:bidi="th-TH"/>
        </w:rPr>
        <w:t>2</w:t>
      </w:r>
      <w:r w:rsidR="00D965C6" w:rsidRPr="00CC6D18">
        <w:rPr>
          <w:rFonts w:ascii="Angsana New" w:hAnsi="Angsana New" w:cs="Angsana New"/>
          <w:b/>
          <w:bCs/>
          <w:sz w:val="30"/>
          <w:szCs w:val="30"/>
          <w:lang w:val="en-US" w:bidi="th-TH"/>
        </w:rPr>
        <w:t>8</w:t>
      </w:r>
      <w:r w:rsidRPr="00CC6D18">
        <w:rPr>
          <w:rFonts w:ascii="Angsana New" w:hAnsi="Angsana New" w:cs="Angsana New"/>
          <w:b/>
          <w:bCs/>
          <w:sz w:val="30"/>
          <w:szCs w:val="30"/>
          <w:lang w:val="en-US" w:bidi="th-TH"/>
        </w:rPr>
        <w:tab/>
      </w:r>
      <w:r w:rsidRPr="00CC6D18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>เหตุการณ์ภายหลังรอบระยะเวลาที่รายงาน</w:t>
      </w:r>
      <w:r w:rsidRPr="00CC6D18">
        <w:rPr>
          <w:rFonts w:ascii="Angsana New" w:hAnsi="Angsana New" w:cs="Angsana New"/>
          <w:b/>
          <w:bCs/>
          <w:sz w:val="30"/>
          <w:szCs w:val="30"/>
          <w:lang w:val="en-US" w:bidi="th-TH"/>
        </w:rPr>
        <w:t xml:space="preserve"> </w:t>
      </w:r>
    </w:p>
    <w:p w14:paraId="0BCE7211" w14:textId="77777777" w:rsidR="001A5F92" w:rsidRPr="00CC6D18" w:rsidRDefault="001A5F92" w:rsidP="001A5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14:paraId="272025DB" w14:textId="48302C12" w:rsidR="000D2752" w:rsidRPr="00CC6D18" w:rsidRDefault="00BB0B99" w:rsidP="000D2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6D18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F91A3E" w:rsidRPr="00CC6D18">
        <w:rPr>
          <w:rFonts w:asciiTheme="majorBidi" w:hAnsiTheme="majorBidi" w:cstheme="majorBidi"/>
          <w:sz w:val="30"/>
          <w:szCs w:val="30"/>
        </w:rPr>
        <w:t xml:space="preserve"> 29 </w:t>
      </w:r>
      <w:r w:rsidRPr="00CC6D18">
        <w:rPr>
          <w:rFonts w:asciiTheme="majorBidi" w:hAnsiTheme="majorBidi" w:cstheme="majorBidi"/>
          <w:sz w:val="30"/>
          <w:szCs w:val="30"/>
          <w:cs/>
        </w:rPr>
        <w:t>กุมภาพันธ์</w:t>
      </w:r>
      <w:r w:rsidR="00F91A3E" w:rsidRPr="00CC6D18">
        <w:rPr>
          <w:rFonts w:asciiTheme="majorBidi" w:hAnsiTheme="majorBidi" w:cstheme="majorBidi"/>
          <w:sz w:val="30"/>
          <w:szCs w:val="30"/>
        </w:rPr>
        <w:t xml:space="preserve"> 2567 </w:t>
      </w:r>
      <w:r w:rsidRPr="00CC6D18">
        <w:rPr>
          <w:rFonts w:asciiTheme="majorBidi" w:hAnsiTheme="majorBidi" w:cstheme="majorBidi"/>
          <w:sz w:val="30"/>
          <w:szCs w:val="30"/>
          <w:cs/>
        </w:rPr>
        <w:t>ที่ประชุมคณะกรรมการบริษัทมีมติอนุมัติให้บริษัทเข้าทำสัญญากู้ยืมเงินระยะสั้นกับบริษัทย่อยแห่งหนึ่งจำนวน</w:t>
      </w:r>
      <w:r w:rsidR="00F91A3E" w:rsidRPr="00CC6D18">
        <w:rPr>
          <w:rFonts w:asciiTheme="majorBidi" w:hAnsiTheme="majorBidi" w:cstheme="majorBidi"/>
          <w:sz w:val="30"/>
          <w:szCs w:val="30"/>
        </w:rPr>
        <w:t xml:space="preserve"> 20.0 </w:t>
      </w:r>
      <w:r w:rsidRPr="00CC6D18">
        <w:rPr>
          <w:rFonts w:asciiTheme="majorBidi" w:hAnsiTheme="majorBidi" w:cstheme="majorBidi"/>
          <w:sz w:val="30"/>
          <w:szCs w:val="30"/>
          <w:cs/>
        </w:rPr>
        <w:t>ล้านบาท มีอัตราดอกเบี้ยเป็นอัตราดอกเบี้ยขั้นต่ำต่อปีที่ธนาคารกำหนดเรียกเก็บจากลูกค้ารายใหญ่ชั้นดี (</w:t>
      </w:r>
      <w:r w:rsidRPr="00CC6D18">
        <w:rPr>
          <w:rFonts w:asciiTheme="majorBidi" w:hAnsiTheme="majorBidi" w:cstheme="majorBidi"/>
          <w:sz w:val="30"/>
          <w:szCs w:val="30"/>
        </w:rPr>
        <w:t xml:space="preserve">MLR) </w:t>
      </w:r>
      <w:r w:rsidRPr="00CC6D18">
        <w:rPr>
          <w:rFonts w:asciiTheme="majorBidi" w:hAnsiTheme="majorBidi" w:cstheme="majorBidi"/>
          <w:sz w:val="30"/>
          <w:szCs w:val="30"/>
          <w:cs/>
        </w:rPr>
        <w:t>เฉลี่ยจากธนาคารพาณิชย์</w:t>
      </w:r>
      <w:r w:rsidR="00F91A3E" w:rsidRPr="00CC6D18">
        <w:rPr>
          <w:rFonts w:asciiTheme="majorBidi" w:hAnsiTheme="majorBidi" w:cstheme="majorBidi"/>
          <w:sz w:val="30"/>
          <w:szCs w:val="30"/>
        </w:rPr>
        <w:t xml:space="preserve"> 4</w:t>
      </w:r>
      <w:r w:rsidRPr="00CC6D18">
        <w:rPr>
          <w:rFonts w:asciiTheme="majorBidi" w:hAnsiTheme="majorBidi" w:cstheme="majorBidi"/>
          <w:sz w:val="30"/>
          <w:szCs w:val="30"/>
          <w:cs/>
        </w:rPr>
        <w:t xml:space="preserve"> แห่ง บวกส่วนเพิ่มร้อยละ</w:t>
      </w:r>
      <w:r w:rsidR="009709F9" w:rsidRPr="00CC6D18">
        <w:rPr>
          <w:rFonts w:asciiTheme="majorBidi" w:hAnsiTheme="majorBidi" w:cstheme="majorBidi"/>
          <w:sz w:val="30"/>
          <w:szCs w:val="30"/>
        </w:rPr>
        <w:t xml:space="preserve"> 0.7 </w:t>
      </w:r>
      <w:r w:rsidRPr="00CC6D18">
        <w:rPr>
          <w:rFonts w:asciiTheme="majorBidi" w:hAnsiTheme="majorBidi" w:cstheme="majorBidi"/>
          <w:sz w:val="30"/>
          <w:szCs w:val="30"/>
          <w:cs/>
        </w:rPr>
        <w:t>ต่อปี</w:t>
      </w:r>
    </w:p>
    <w:p w14:paraId="30C8921E" w14:textId="77777777" w:rsidR="00BB0B99" w:rsidRPr="00CC6D18" w:rsidRDefault="00BB0B99" w:rsidP="000D2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70B1325" w14:textId="2F253302" w:rsidR="00D965C6" w:rsidRPr="00CC6D18" w:rsidRDefault="00D965C6" w:rsidP="00D965C6">
      <w:pPr>
        <w:pStyle w:val="block"/>
        <w:spacing w:after="0" w:line="240" w:lineRule="auto"/>
        <w:ind w:left="540" w:hanging="540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  <w:r w:rsidRPr="00CC6D18">
        <w:rPr>
          <w:rFonts w:ascii="Angsana New" w:hAnsi="Angsana New" w:cs="Angsana New"/>
          <w:b/>
          <w:bCs/>
          <w:sz w:val="30"/>
          <w:szCs w:val="30"/>
          <w:lang w:val="en-US" w:bidi="th-TH"/>
        </w:rPr>
        <w:t>29</w:t>
      </w:r>
      <w:r w:rsidRPr="00CC6D18">
        <w:rPr>
          <w:rFonts w:ascii="Angsana New" w:hAnsi="Angsana New" w:cs="Angsana New"/>
          <w:b/>
          <w:bCs/>
          <w:sz w:val="30"/>
          <w:szCs w:val="30"/>
          <w:lang w:val="en-US" w:bidi="th-TH"/>
        </w:rPr>
        <w:tab/>
      </w:r>
      <w:r w:rsidRPr="00CC6D18">
        <w:rPr>
          <w:rFonts w:ascii="Angsana New" w:hAnsi="Angsana New" w:cs="Angsana New" w:hint="cs"/>
          <w:b/>
          <w:bCs/>
          <w:sz w:val="30"/>
          <w:szCs w:val="30"/>
          <w:cs/>
          <w:lang w:val="en-US" w:bidi="th-TH"/>
        </w:rPr>
        <w:t>การจัดประเภทรายการใหม่</w:t>
      </w:r>
    </w:p>
    <w:p w14:paraId="35B5B5C5" w14:textId="77777777" w:rsidR="00D965C6" w:rsidRPr="00CC6D18" w:rsidRDefault="00D965C6" w:rsidP="00347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14:paraId="633B841F" w14:textId="750170B5" w:rsidR="00D965C6" w:rsidRPr="00CC6D18" w:rsidRDefault="00D965C6" w:rsidP="00D96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CC6D18">
        <w:rPr>
          <w:rFonts w:ascii="Angsana New" w:hAnsi="Angsana New"/>
          <w:sz w:val="30"/>
          <w:szCs w:val="30"/>
          <w:cs/>
        </w:rPr>
        <w:t>รายการบางรายการในงบแสดงฐานะการเงินรวมและงบการเงินเฉพาะกิจการ</w:t>
      </w:r>
      <w:r w:rsidRPr="00CC6D18">
        <w:rPr>
          <w:rFonts w:ascii="Angsana New" w:hAnsi="Angsana New"/>
          <w:sz w:val="30"/>
          <w:szCs w:val="30"/>
        </w:rPr>
        <w:t xml:space="preserve"> </w:t>
      </w:r>
      <w:r w:rsidRPr="00CC6D1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CC6D18">
        <w:rPr>
          <w:rFonts w:ascii="Angsana New" w:hAnsi="Angsana New"/>
          <w:sz w:val="30"/>
          <w:szCs w:val="30"/>
        </w:rPr>
        <w:t xml:space="preserve">31 </w:t>
      </w:r>
      <w:r w:rsidRPr="00CC6D1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C6D18">
        <w:rPr>
          <w:rFonts w:ascii="Angsana New" w:hAnsi="Angsana New"/>
          <w:sz w:val="30"/>
          <w:szCs w:val="30"/>
        </w:rPr>
        <w:t xml:space="preserve">2565 </w:t>
      </w:r>
      <w:r w:rsidRPr="00CC6D18">
        <w:rPr>
          <w:rFonts w:ascii="Angsana New" w:hAnsi="Angsana New"/>
          <w:sz w:val="30"/>
          <w:szCs w:val="30"/>
          <w:cs/>
        </w:rPr>
        <w:t xml:space="preserve">ได้มีการจัดประเภทรายการใหม่เพื่อให้สอดคล้องกับการนำเสนองบการเงิน ณ วันที่ </w:t>
      </w:r>
      <w:r w:rsidR="00347C1F" w:rsidRPr="00CC6D18">
        <w:rPr>
          <w:rFonts w:ascii="Angsana New" w:hAnsi="Angsana New"/>
          <w:sz w:val="30"/>
          <w:szCs w:val="30"/>
        </w:rPr>
        <w:t xml:space="preserve">31 </w:t>
      </w:r>
      <w:r w:rsidR="00347C1F" w:rsidRPr="00CC6D18">
        <w:rPr>
          <w:rFonts w:ascii="Angsana New" w:hAnsi="Angsana New" w:hint="cs"/>
          <w:sz w:val="30"/>
          <w:szCs w:val="30"/>
          <w:cs/>
        </w:rPr>
        <w:t>ธันวาคม</w:t>
      </w:r>
      <w:r w:rsidRPr="00CC6D18">
        <w:rPr>
          <w:rFonts w:ascii="Angsana New" w:hAnsi="Angsana New"/>
          <w:sz w:val="30"/>
          <w:szCs w:val="30"/>
          <w:cs/>
        </w:rPr>
        <w:t xml:space="preserve"> </w:t>
      </w:r>
      <w:r w:rsidRPr="00CC6D18">
        <w:rPr>
          <w:rFonts w:ascii="Angsana New" w:hAnsi="Angsana New"/>
          <w:sz w:val="30"/>
          <w:szCs w:val="30"/>
        </w:rPr>
        <w:t xml:space="preserve">2566 </w:t>
      </w:r>
      <w:r w:rsidRPr="00CC6D18">
        <w:rPr>
          <w:rFonts w:ascii="Angsana New" w:hAnsi="Angsana New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การจัดประเภทรายการใหม่นี้เนื่องจากผู้บริหารเห็นว่ามีความเหมาะสมกับธุรกิจของกลุ่มบริษัทมากกว่า</w:t>
      </w:r>
    </w:p>
    <w:p w14:paraId="7D487F00" w14:textId="77777777" w:rsidR="00D965C6" w:rsidRPr="00CC6D18" w:rsidRDefault="00D965C6" w:rsidP="00D96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tbl>
      <w:tblPr>
        <w:tblW w:w="8842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420"/>
        <w:gridCol w:w="1846"/>
        <w:gridCol w:w="236"/>
        <w:gridCol w:w="1428"/>
        <w:gridCol w:w="270"/>
        <w:gridCol w:w="1642"/>
      </w:tblGrid>
      <w:tr w:rsidR="00D965C6" w:rsidRPr="00CC6D18" w14:paraId="0B96897D" w14:textId="77777777" w:rsidTr="00347C1F">
        <w:trPr>
          <w:trHeight w:val="331"/>
          <w:tblHeader/>
        </w:trPr>
        <w:tc>
          <w:tcPr>
            <w:tcW w:w="3420" w:type="dxa"/>
            <w:vAlign w:val="center"/>
          </w:tcPr>
          <w:p w14:paraId="613D2D8A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2" w:type="dxa"/>
            <w:gridSpan w:val="5"/>
            <w:vAlign w:val="center"/>
          </w:tcPr>
          <w:p w14:paraId="030901CB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D965C6" w:rsidRPr="00CC6D18" w14:paraId="22814841" w14:textId="77777777" w:rsidTr="00347C1F">
        <w:trPr>
          <w:trHeight w:val="331"/>
          <w:tblHeader/>
        </w:trPr>
        <w:tc>
          <w:tcPr>
            <w:tcW w:w="3420" w:type="dxa"/>
            <w:vAlign w:val="center"/>
          </w:tcPr>
          <w:p w14:paraId="2925317E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46" w:type="dxa"/>
            <w:tcBorders>
              <w:bottom w:val="single" w:sz="4" w:space="0" w:color="auto"/>
            </w:tcBorders>
            <w:vAlign w:val="center"/>
          </w:tcPr>
          <w:p w14:paraId="12E87846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vAlign w:val="center"/>
          </w:tcPr>
          <w:p w14:paraId="7B5AC0EC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vAlign w:val="center"/>
          </w:tcPr>
          <w:p w14:paraId="63A81BB9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bottom w:val="single" w:sz="4" w:space="0" w:color="auto"/>
            </w:tcBorders>
            <w:vAlign w:val="center"/>
          </w:tcPr>
          <w:p w14:paraId="433C85B6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  <w:vAlign w:val="center"/>
          </w:tcPr>
          <w:p w14:paraId="03E27A7A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965C6" w:rsidRPr="00CC6D18" w14:paraId="750586D4" w14:textId="77777777" w:rsidTr="00347C1F">
        <w:trPr>
          <w:trHeight w:val="331"/>
          <w:tblHeader/>
        </w:trPr>
        <w:tc>
          <w:tcPr>
            <w:tcW w:w="3420" w:type="dxa"/>
            <w:vAlign w:val="center"/>
          </w:tcPr>
          <w:p w14:paraId="54BDA65A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  <w:vAlign w:val="center"/>
          </w:tcPr>
          <w:p w14:paraId="0AA3A224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428FF194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vAlign w:val="center"/>
          </w:tcPr>
          <w:p w14:paraId="2733A4F1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034B73CB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center"/>
          </w:tcPr>
          <w:p w14:paraId="00A5D5BE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D965C6" w:rsidRPr="00CC6D18" w14:paraId="26A43CA1" w14:textId="77777777" w:rsidTr="00347C1F">
        <w:trPr>
          <w:trHeight w:val="414"/>
        </w:trPr>
        <w:tc>
          <w:tcPr>
            <w:tcW w:w="3420" w:type="dxa"/>
            <w:shd w:val="clear" w:color="auto" w:fill="auto"/>
          </w:tcPr>
          <w:p w14:paraId="70127BAD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22" w:type="dxa"/>
            <w:gridSpan w:val="5"/>
            <w:shd w:val="clear" w:color="auto" w:fill="auto"/>
          </w:tcPr>
          <w:p w14:paraId="101F9503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965C6" w:rsidRPr="00CC6D18" w14:paraId="6A0F2C9A" w14:textId="77777777" w:rsidTr="00347C1F">
        <w:trPr>
          <w:trHeight w:val="425"/>
        </w:trPr>
        <w:tc>
          <w:tcPr>
            <w:tcW w:w="3420" w:type="dxa"/>
            <w:shd w:val="clear" w:color="auto" w:fill="auto"/>
            <w:hideMark/>
          </w:tcPr>
          <w:p w14:paraId="05B6AA3C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405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ปรับปรุงใหม่</w:t>
            </w: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46" w:type="dxa"/>
            <w:shd w:val="clear" w:color="auto" w:fill="auto"/>
          </w:tcPr>
          <w:p w14:paraId="4BAD66AF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6492BD4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233F34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3C89E6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74833EDA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65C6" w:rsidRPr="00CC6D18" w14:paraId="7D9739D8" w14:textId="77777777" w:rsidTr="00347C1F">
        <w:trPr>
          <w:trHeight w:val="358"/>
        </w:trPr>
        <w:tc>
          <w:tcPr>
            <w:tcW w:w="3420" w:type="dxa"/>
            <w:shd w:val="clear" w:color="auto" w:fill="auto"/>
          </w:tcPr>
          <w:p w14:paraId="632EF014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 w:hanging="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สินทรัพย์ต้นทุนของสัญญา - หมุนเวียน</w:t>
            </w:r>
          </w:p>
        </w:tc>
        <w:tc>
          <w:tcPr>
            <w:tcW w:w="1846" w:type="dxa"/>
            <w:shd w:val="clear" w:color="auto" w:fill="auto"/>
          </w:tcPr>
          <w:p w14:paraId="1ABD0AD5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8"/>
              </w:tabs>
              <w:spacing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717</w:t>
            </w:r>
          </w:p>
        </w:tc>
        <w:tc>
          <w:tcPr>
            <w:tcW w:w="236" w:type="dxa"/>
            <w:shd w:val="clear" w:color="auto" w:fill="auto"/>
          </w:tcPr>
          <w:p w14:paraId="61553F81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722590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(468)</w:t>
            </w:r>
          </w:p>
        </w:tc>
        <w:tc>
          <w:tcPr>
            <w:tcW w:w="270" w:type="dxa"/>
            <w:shd w:val="clear" w:color="auto" w:fill="auto"/>
          </w:tcPr>
          <w:p w14:paraId="1C17B5CB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54A5F43A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249</w:t>
            </w:r>
          </w:p>
        </w:tc>
      </w:tr>
      <w:tr w:rsidR="00D965C6" w:rsidRPr="00CC6D18" w14:paraId="1810F761" w14:textId="77777777" w:rsidTr="00347C1F">
        <w:trPr>
          <w:trHeight w:val="394"/>
        </w:trPr>
        <w:tc>
          <w:tcPr>
            <w:tcW w:w="3420" w:type="dxa"/>
            <w:shd w:val="clear" w:color="auto" w:fill="auto"/>
          </w:tcPr>
          <w:p w14:paraId="2D931F70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 w:hanging="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สินทรัพย์ต้นทุนของสัญญา - ไม่หมุนเวียน</w:t>
            </w:r>
          </w:p>
        </w:tc>
        <w:tc>
          <w:tcPr>
            <w:tcW w:w="1846" w:type="dxa"/>
            <w:shd w:val="clear" w:color="auto" w:fill="auto"/>
          </w:tcPr>
          <w:p w14:paraId="0029CADB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8"/>
              </w:tabs>
              <w:spacing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209</w:t>
            </w:r>
          </w:p>
        </w:tc>
        <w:tc>
          <w:tcPr>
            <w:tcW w:w="236" w:type="dxa"/>
            <w:shd w:val="clear" w:color="auto" w:fill="auto"/>
          </w:tcPr>
          <w:p w14:paraId="5E57EBC1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FC2DCB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270" w:type="dxa"/>
            <w:shd w:val="clear" w:color="auto" w:fill="auto"/>
          </w:tcPr>
          <w:p w14:paraId="7E75B56F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04BE6AB9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677</w:t>
            </w:r>
          </w:p>
        </w:tc>
      </w:tr>
      <w:tr w:rsidR="00D965C6" w:rsidRPr="00CC6D18" w14:paraId="5CDC87BB" w14:textId="77777777" w:rsidTr="00347C1F">
        <w:trPr>
          <w:trHeight w:val="394"/>
        </w:trPr>
        <w:tc>
          <w:tcPr>
            <w:tcW w:w="3420" w:type="dxa"/>
            <w:shd w:val="clear" w:color="auto" w:fill="auto"/>
          </w:tcPr>
          <w:p w14:paraId="5DEEF23E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 w:hanging="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หนี้สินที่เกิดจากสัญญา 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846" w:type="dxa"/>
            <w:shd w:val="clear" w:color="auto" w:fill="auto"/>
          </w:tcPr>
          <w:p w14:paraId="32D02298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8"/>
              </w:tabs>
              <w:spacing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28,569</w:t>
            </w:r>
          </w:p>
        </w:tc>
        <w:tc>
          <w:tcPr>
            <w:tcW w:w="236" w:type="dxa"/>
            <w:shd w:val="clear" w:color="auto" w:fill="auto"/>
          </w:tcPr>
          <w:p w14:paraId="75CBF489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712B60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(1,682)</w:t>
            </w:r>
          </w:p>
        </w:tc>
        <w:tc>
          <w:tcPr>
            <w:tcW w:w="270" w:type="dxa"/>
            <w:shd w:val="clear" w:color="auto" w:fill="auto"/>
          </w:tcPr>
          <w:p w14:paraId="0C99C23E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01BD7921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26,887</w:t>
            </w:r>
          </w:p>
        </w:tc>
      </w:tr>
      <w:tr w:rsidR="00D965C6" w:rsidRPr="00CC6D18" w14:paraId="5ED33FDF" w14:textId="77777777" w:rsidTr="00347C1F">
        <w:trPr>
          <w:trHeight w:val="394"/>
        </w:trPr>
        <w:tc>
          <w:tcPr>
            <w:tcW w:w="3420" w:type="dxa"/>
            <w:shd w:val="clear" w:color="auto" w:fill="auto"/>
          </w:tcPr>
          <w:p w14:paraId="134FF93D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 w:hanging="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หนี้สินที่เกิดจากสัญญา 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846" w:type="dxa"/>
            <w:shd w:val="clear" w:color="auto" w:fill="auto"/>
          </w:tcPr>
          <w:p w14:paraId="7E195DA4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8"/>
              </w:tabs>
              <w:spacing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8,270</w:t>
            </w:r>
          </w:p>
        </w:tc>
        <w:tc>
          <w:tcPr>
            <w:tcW w:w="236" w:type="dxa"/>
            <w:shd w:val="clear" w:color="auto" w:fill="auto"/>
          </w:tcPr>
          <w:p w14:paraId="2E2A5D88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A52F51D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1,682</w:t>
            </w:r>
          </w:p>
        </w:tc>
        <w:tc>
          <w:tcPr>
            <w:tcW w:w="270" w:type="dxa"/>
            <w:shd w:val="clear" w:color="auto" w:fill="auto"/>
          </w:tcPr>
          <w:p w14:paraId="4B9210AF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3D96D76D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9,952</w:t>
            </w:r>
          </w:p>
        </w:tc>
      </w:tr>
      <w:tr w:rsidR="00D965C6" w:rsidRPr="00CC6D18" w14:paraId="259E7A62" w14:textId="77777777" w:rsidTr="00347C1F">
        <w:trPr>
          <w:trHeight w:val="414"/>
        </w:trPr>
        <w:tc>
          <w:tcPr>
            <w:tcW w:w="3420" w:type="dxa"/>
            <w:shd w:val="clear" w:color="auto" w:fill="auto"/>
          </w:tcPr>
          <w:p w14:paraId="69462E98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6" w:type="dxa"/>
            <w:shd w:val="clear" w:color="auto" w:fill="auto"/>
          </w:tcPr>
          <w:p w14:paraId="44765C3A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BBD0333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30851B" w14:textId="77777777" w:rsidR="00D965C6" w:rsidRPr="00CC6D18" w:rsidRDefault="00D965C6" w:rsidP="00A51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6" w:firstLine="55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6F44E1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3CB2777B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BC9CD21" w14:textId="10D317E7" w:rsidR="007207A4" w:rsidRPr="00CC6D18" w:rsidRDefault="007207A4" w:rsidP="00D96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  <w:cs/>
        </w:rPr>
      </w:pPr>
    </w:p>
    <w:p w14:paraId="0D48B17E" w14:textId="77777777" w:rsidR="007207A4" w:rsidRPr="00CC6D18" w:rsidRDefault="00720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CC6D18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884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420"/>
        <w:gridCol w:w="1846"/>
        <w:gridCol w:w="236"/>
        <w:gridCol w:w="1428"/>
        <w:gridCol w:w="270"/>
        <w:gridCol w:w="1642"/>
      </w:tblGrid>
      <w:tr w:rsidR="00D965C6" w:rsidRPr="00CC6D18" w14:paraId="38C1F614" w14:textId="77777777">
        <w:trPr>
          <w:trHeight w:val="331"/>
          <w:tblHeader/>
        </w:trPr>
        <w:tc>
          <w:tcPr>
            <w:tcW w:w="3420" w:type="dxa"/>
            <w:vAlign w:val="center"/>
          </w:tcPr>
          <w:p w14:paraId="17CF486D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2" w:type="dxa"/>
            <w:gridSpan w:val="5"/>
            <w:vAlign w:val="center"/>
          </w:tcPr>
          <w:p w14:paraId="061A447C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65C6" w:rsidRPr="00CC6D18" w14:paraId="60832702" w14:textId="77777777">
        <w:trPr>
          <w:trHeight w:val="331"/>
          <w:tblHeader/>
        </w:trPr>
        <w:tc>
          <w:tcPr>
            <w:tcW w:w="3420" w:type="dxa"/>
            <w:vAlign w:val="center"/>
          </w:tcPr>
          <w:p w14:paraId="040A3D7A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46" w:type="dxa"/>
            <w:tcBorders>
              <w:bottom w:val="single" w:sz="4" w:space="0" w:color="auto"/>
            </w:tcBorders>
            <w:vAlign w:val="center"/>
          </w:tcPr>
          <w:p w14:paraId="17E52D7E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vAlign w:val="center"/>
          </w:tcPr>
          <w:p w14:paraId="4E0EE8C7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vAlign w:val="center"/>
          </w:tcPr>
          <w:p w14:paraId="2D05085D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bottom w:val="single" w:sz="4" w:space="0" w:color="auto"/>
            </w:tcBorders>
            <w:vAlign w:val="center"/>
          </w:tcPr>
          <w:p w14:paraId="351EAB1B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  <w:vAlign w:val="center"/>
          </w:tcPr>
          <w:p w14:paraId="7497040C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965C6" w:rsidRPr="00CC6D18" w14:paraId="17E912C0" w14:textId="77777777">
        <w:trPr>
          <w:trHeight w:val="331"/>
          <w:tblHeader/>
        </w:trPr>
        <w:tc>
          <w:tcPr>
            <w:tcW w:w="3420" w:type="dxa"/>
            <w:vAlign w:val="center"/>
          </w:tcPr>
          <w:p w14:paraId="227C723D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  <w:vAlign w:val="center"/>
          </w:tcPr>
          <w:p w14:paraId="1B3740F7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31C3FD0D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vAlign w:val="center"/>
          </w:tcPr>
          <w:p w14:paraId="46CFB3D7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293309F6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center"/>
          </w:tcPr>
          <w:p w14:paraId="2611E774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D965C6" w:rsidRPr="00CC6D18" w14:paraId="5E937FC1" w14:textId="77777777">
        <w:trPr>
          <w:trHeight w:val="414"/>
        </w:trPr>
        <w:tc>
          <w:tcPr>
            <w:tcW w:w="3420" w:type="dxa"/>
            <w:shd w:val="clear" w:color="auto" w:fill="auto"/>
          </w:tcPr>
          <w:p w14:paraId="63811FC6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22" w:type="dxa"/>
            <w:gridSpan w:val="5"/>
            <w:shd w:val="clear" w:color="auto" w:fill="auto"/>
          </w:tcPr>
          <w:p w14:paraId="6BACC877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C6D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965C6" w:rsidRPr="00CC6D18" w14:paraId="2B4E2996" w14:textId="77777777">
        <w:trPr>
          <w:trHeight w:val="425"/>
        </w:trPr>
        <w:tc>
          <w:tcPr>
            <w:tcW w:w="3420" w:type="dxa"/>
            <w:shd w:val="clear" w:color="auto" w:fill="auto"/>
            <w:hideMark/>
          </w:tcPr>
          <w:p w14:paraId="5B98F923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405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C6D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846" w:type="dxa"/>
            <w:shd w:val="clear" w:color="auto" w:fill="auto"/>
          </w:tcPr>
          <w:p w14:paraId="169A8E62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254F0D6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A8142A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E1A619A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551F42AF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207A4" w:rsidRPr="00CC6D18" w14:paraId="29A5429D" w14:textId="77777777">
        <w:trPr>
          <w:trHeight w:val="358"/>
        </w:trPr>
        <w:tc>
          <w:tcPr>
            <w:tcW w:w="3420" w:type="dxa"/>
            <w:shd w:val="clear" w:color="auto" w:fill="auto"/>
          </w:tcPr>
          <w:p w14:paraId="0C158687" w14:textId="0AF840E6" w:rsidR="007207A4" w:rsidRPr="00CC6D18" w:rsidRDefault="007207A4" w:rsidP="0072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 w:hanging="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846" w:type="dxa"/>
            <w:shd w:val="clear" w:color="auto" w:fill="auto"/>
          </w:tcPr>
          <w:p w14:paraId="30D69421" w14:textId="46787692" w:rsidR="007207A4" w:rsidRPr="00CC6D18" w:rsidRDefault="007207A4" w:rsidP="0072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8"/>
              </w:tabs>
              <w:spacing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25,662</w:t>
            </w:r>
          </w:p>
        </w:tc>
        <w:tc>
          <w:tcPr>
            <w:tcW w:w="236" w:type="dxa"/>
            <w:shd w:val="clear" w:color="auto" w:fill="auto"/>
          </w:tcPr>
          <w:p w14:paraId="32FD7A79" w14:textId="77777777" w:rsidR="007207A4" w:rsidRPr="00CC6D18" w:rsidRDefault="007207A4" w:rsidP="0072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504E8C" w14:textId="4C83E3EA" w:rsidR="007207A4" w:rsidRPr="00CC6D18" w:rsidRDefault="007207A4" w:rsidP="0072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70" w:type="dxa"/>
            <w:shd w:val="clear" w:color="auto" w:fill="auto"/>
          </w:tcPr>
          <w:p w14:paraId="40E21B7D" w14:textId="77777777" w:rsidR="007207A4" w:rsidRPr="00CC6D18" w:rsidRDefault="007207A4" w:rsidP="0072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3D4560F4" w14:textId="6B60A4F1" w:rsidR="007207A4" w:rsidRPr="00CC6D18" w:rsidRDefault="007207A4" w:rsidP="0072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25,719</w:t>
            </w:r>
          </w:p>
        </w:tc>
      </w:tr>
      <w:tr w:rsidR="007207A4" w:rsidRPr="00CC6D18" w14:paraId="6D903183" w14:textId="77777777">
        <w:trPr>
          <w:trHeight w:val="358"/>
        </w:trPr>
        <w:tc>
          <w:tcPr>
            <w:tcW w:w="3420" w:type="dxa"/>
            <w:shd w:val="clear" w:color="auto" w:fill="auto"/>
          </w:tcPr>
          <w:p w14:paraId="43F94FEF" w14:textId="7B19ED0D" w:rsidR="007207A4" w:rsidRPr="00CC6D18" w:rsidRDefault="007207A4" w:rsidP="0072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 w:hanging="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846" w:type="dxa"/>
            <w:shd w:val="clear" w:color="auto" w:fill="auto"/>
          </w:tcPr>
          <w:p w14:paraId="4E7C67EE" w14:textId="09E09833" w:rsidR="007207A4" w:rsidRPr="00CC6D18" w:rsidRDefault="007207A4" w:rsidP="0072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8"/>
              </w:tabs>
              <w:spacing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13,557</w:t>
            </w:r>
          </w:p>
        </w:tc>
        <w:tc>
          <w:tcPr>
            <w:tcW w:w="236" w:type="dxa"/>
            <w:shd w:val="clear" w:color="auto" w:fill="auto"/>
          </w:tcPr>
          <w:p w14:paraId="15ABE2B7" w14:textId="77777777" w:rsidR="007207A4" w:rsidRPr="00CC6D18" w:rsidRDefault="007207A4" w:rsidP="0072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25445E" w14:textId="0D4D0D94" w:rsidR="007207A4" w:rsidRPr="00CC6D18" w:rsidRDefault="007207A4" w:rsidP="0072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(57)</w:t>
            </w:r>
          </w:p>
        </w:tc>
        <w:tc>
          <w:tcPr>
            <w:tcW w:w="270" w:type="dxa"/>
            <w:shd w:val="clear" w:color="auto" w:fill="auto"/>
          </w:tcPr>
          <w:p w14:paraId="76BCCBB2" w14:textId="77777777" w:rsidR="007207A4" w:rsidRPr="00CC6D18" w:rsidRDefault="007207A4" w:rsidP="0072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43DF6E1D" w14:textId="33DC6E55" w:rsidR="007207A4" w:rsidRPr="00CC6D18" w:rsidRDefault="007207A4" w:rsidP="0072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13,500</w:t>
            </w:r>
          </w:p>
        </w:tc>
      </w:tr>
      <w:tr w:rsidR="00D965C6" w:rsidRPr="00CC6D18" w14:paraId="115E9D95" w14:textId="77777777">
        <w:trPr>
          <w:trHeight w:val="358"/>
        </w:trPr>
        <w:tc>
          <w:tcPr>
            <w:tcW w:w="3420" w:type="dxa"/>
            <w:shd w:val="clear" w:color="auto" w:fill="auto"/>
          </w:tcPr>
          <w:p w14:paraId="709E3C8D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 w:hanging="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สินทรัพย์ต้นทุนของสัญญา - หมุนเวียน</w:t>
            </w:r>
          </w:p>
        </w:tc>
        <w:tc>
          <w:tcPr>
            <w:tcW w:w="1846" w:type="dxa"/>
            <w:shd w:val="clear" w:color="auto" w:fill="auto"/>
          </w:tcPr>
          <w:p w14:paraId="0185DDFE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8"/>
              </w:tabs>
              <w:spacing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717</w:t>
            </w:r>
          </w:p>
        </w:tc>
        <w:tc>
          <w:tcPr>
            <w:tcW w:w="236" w:type="dxa"/>
            <w:shd w:val="clear" w:color="auto" w:fill="auto"/>
          </w:tcPr>
          <w:p w14:paraId="07A21AFD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F21AD9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(468)</w:t>
            </w:r>
          </w:p>
        </w:tc>
        <w:tc>
          <w:tcPr>
            <w:tcW w:w="270" w:type="dxa"/>
            <w:shd w:val="clear" w:color="auto" w:fill="auto"/>
          </w:tcPr>
          <w:p w14:paraId="12FCF25B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0CEA3E24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249</w:t>
            </w:r>
          </w:p>
        </w:tc>
      </w:tr>
      <w:tr w:rsidR="00D965C6" w:rsidRPr="00CC6D18" w14:paraId="2ED818ED" w14:textId="77777777">
        <w:trPr>
          <w:trHeight w:val="394"/>
        </w:trPr>
        <w:tc>
          <w:tcPr>
            <w:tcW w:w="3420" w:type="dxa"/>
            <w:shd w:val="clear" w:color="auto" w:fill="auto"/>
          </w:tcPr>
          <w:p w14:paraId="75D020F0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 w:hanging="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สินทรัพย์ต้นทุนของสัญญา - ไม่หมุนเวียน</w:t>
            </w:r>
          </w:p>
        </w:tc>
        <w:tc>
          <w:tcPr>
            <w:tcW w:w="1846" w:type="dxa"/>
            <w:shd w:val="clear" w:color="auto" w:fill="auto"/>
          </w:tcPr>
          <w:p w14:paraId="4C8C7FC9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8"/>
              </w:tabs>
              <w:spacing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209</w:t>
            </w:r>
          </w:p>
        </w:tc>
        <w:tc>
          <w:tcPr>
            <w:tcW w:w="236" w:type="dxa"/>
            <w:shd w:val="clear" w:color="auto" w:fill="auto"/>
          </w:tcPr>
          <w:p w14:paraId="450F31BD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F3F2D4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270" w:type="dxa"/>
            <w:shd w:val="clear" w:color="auto" w:fill="auto"/>
          </w:tcPr>
          <w:p w14:paraId="13B7A0AF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069C222F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677</w:t>
            </w:r>
          </w:p>
        </w:tc>
      </w:tr>
      <w:tr w:rsidR="00D965C6" w:rsidRPr="00CC6D18" w14:paraId="340C2B97" w14:textId="77777777">
        <w:trPr>
          <w:trHeight w:val="394"/>
        </w:trPr>
        <w:tc>
          <w:tcPr>
            <w:tcW w:w="3420" w:type="dxa"/>
            <w:shd w:val="clear" w:color="auto" w:fill="auto"/>
          </w:tcPr>
          <w:p w14:paraId="33410A40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 w:hanging="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หนี้สินที่เกิดจากสัญญา 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846" w:type="dxa"/>
            <w:shd w:val="clear" w:color="auto" w:fill="auto"/>
          </w:tcPr>
          <w:p w14:paraId="6132FE08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8"/>
              </w:tabs>
              <w:spacing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28,463</w:t>
            </w:r>
          </w:p>
        </w:tc>
        <w:tc>
          <w:tcPr>
            <w:tcW w:w="236" w:type="dxa"/>
            <w:shd w:val="clear" w:color="auto" w:fill="auto"/>
          </w:tcPr>
          <w:p w14:paraId="7C486F5D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1E549A9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(1,682)</w:t>
            </w:r>
          </w:p>
        </w:tc>
        <w:tc>
          <w:tcPr>
            <w:tcW w:w="270" w:type="dxa"/>
            <w:shd w:val="clear" w:color="auto" w:fill="auto"/>
          </w:tcPr>
          <w:p w14:paraId="54478A12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5788BECA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26,781</w:t>
            </w:r>
          </w:p>
        </w:tc>
      </w:tr>
      <w:tr w:rsidR="00D965C6" w:rsidRPr="00CC6D18" w14:paraId="08203C8D" w14:textId="77777777">
        <w:trPr>
          <w:trHeight w:val="394"/>
        </w:trPr>
        <w:tc>
          <w:tcPr>
            <w:tcW w:w="3420" w:type="dxa"/>
            <w:shd w:val="clear" w:color="auto" w:fill="auto"/>
          </w:tcPr>
          <w:p w14:paraId="51F12263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 w:hanging="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หนี้สินที่เกิดจากสัญญา </w:t>
            </w:r>
            <w:r w:rsidRPr="00CC6D1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C6D18">
              <w:rPr>
                <w:rFonts w:asciiTheme="majorBidi" w:hAnsiTheme="majorBidi" w:cstheme="majorBidi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846" w:type="dxa"/>
            <w:shd w:val="clear" w:color="auto" w:fill="auto"/>
          </w:tcPr>
          <w:p w14:paraId="2AC10456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8"/>
              </w:tabs>
              <w:spacing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8,270</w:t>
            </w:r>
          </w:p>
        </w:tc>
        <w:tc>
          <w:tcPr>
            <w:tcW w:w="236" w:type="dxa"/>
            <w:shd w:val="clear" w:color="auto" w:fill="auto"/>
          </w:tcPr>
          <w:p w14:paraId="49D01EF3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402399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1,682</w:t>
            </w:r>
          </w:p>
        </w:tc>
        <w:tc>
          <w:tcPr>
            <w:tcW w:w="270" w:type="dxa"/>
            <w:shd w:val="clear" w:color="auto" w:fill="auto"/>
          </w:tcPr>
          <w:p w14:paraId="47A27DD2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3FC1C7F1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D18">
              <w:rPr>
                <w:rFonts w:asciiTheme="majorBidi" w:hAnsiTheme="majorBidi" w:cstheme="majorBidi"/>
                <w:sz w:val="30"/>
                <w:szCs w:val="30"/>
              </w:rPr>
              <w:t>9,952</w:t>
            </w:r>
          </w:p>
        </w:tc>
      </w:tr>
      <w:tr w:rsidR="00D965C6" w:rsidRPr="00D965C6" w14:paraId="56E46C03" w14:textId="77777777">
        <w:trPr>
          <w:trHeight w:val="414"/>
        </w:trPr>
        <w:tc>
          <w:tcPr>
            <w:tcW w:w="3420" w:type="dxa"/>
            <w:shd w:val="clear" w:color="auto" w:fill="auto"/>
          </w:tcPr>
          <w:p w14:paraId="57BF9216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6" w:type="dxa"/>
            <w:shd w:val="clear" w:color="auto" w:fill="auto"/>
          </w:tcPr>
          <w:p w14:paraId="6B543DEA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9D837BD" w14:textId="77777777" w:rsidR="00D965C6" w:rsidRPr="00CC6D18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DF1FB6" w14:textId="77777777" w:rsidR="00D965C6" w:rsidRPr="00D965C6" w:rsidRDefault="00D965C6" w:rsidP="00EF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6" w:firstLine="5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D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D038A0" w14:textId="77777777" w:rsidR="00D965C6" w:rsidRPr="00D965C6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37190BBF" w14:textId="77777777" w:rsidR="00D965C6" w:rsidRPr="00D965C6" w:rsidRDefault="00D965C6" w:rsidP="00D9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4108FD3" w14:textId="77777777" w:rsidR="00D965C6" w:rsidRPr="00D965C6" w:rsidRDefault="00D965C6" w:rsidP="00D96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14:paraId="4EADF6E5" w14:textId="17F51F5C" w:rsidR="007D43D1" w:rsidRPr="00550E1B" w:rsidRDefault="007D43D1" w:rsidP="00347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sectPr w:rsidR="007D43D1" w:rsidRPr="00550E1B" w:rsidSect="00024793">
      <w:pgSz w:w="11909" w:h="16834" w:code="9"/>
      <w:pgMar w:top="692" w:right="1196" w:bottom="578" w:left="1151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D1403" w14:textId="77777777" w:rsidR="008C30E8" w:rsidRDefault="008C30E8">
      <w:r>
        <w:separator/>
      </w:r>
    </w:p>
  </w:endnote>
  <w:endnote w:type="continuationSeparator" w:id="0">
    <w:p w14:paraId="11F9F5A2" w14:textId="77777777" w:rsidR="008C30E8" w:rsidRDefault="008C30E8">
      <w:r>
        <w:continuationSeparator/>
      </w:r>
    </w:p>
  </w:endnote>
  <w:endnote w:type="continuationNotice" w:id="1">
    <w:p w14:paraId="687B8387" w14:textId="77777777" w:rsidR="008C30E8" w:rsidRDefault="008C30E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6440931"/>
      <w:docPartObj>
        <w:docPartGallery w:val="Page Numbers (Bottom of Page)"/>
        <w:docPartUnique/>
      </w:docPartObj>
    </w:sdtPr>
    <w:sdtContent>
      <w:p w14:paraId="4AF1D0CB" w14:textId="77777777" w:rsidR="00A34478" w:rsidRPr="003D4541" w:rsidRDefault="00A34478" w:rsidP="003D4541">
        <w:pPr>
          <w:pStyle w:val="Footer"/>
          <w:jc w:val="center"/>
        </w:pPr>
        <w:r w:rsidRPr="003D4541">
          <w:rPr>
            <w:rFonts w:ascii="Angsana New" w:hAnsi="Angsana New"/>
            <w:sz w:val="30"/>
            <w:szCs w:val="30"/>
          </w:rPr>
          <w:fldChar w:fldCharType="begin"/>
        </w:r>
        <w:r w:rsidRPr="003D454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3D454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12</w:t>
        </w:r>
        <w:r w:rsidRPr="003D4541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42174188"/>
      <w:docPartObj>
        <w:docPartGallery w:val="Page Numbers (Bottom of Page)"/>
        <w:docPartUnique/>
      </w:docPartObj>
    </w:sdtPr>
    <w:sdtContent>
      <w:p w14:paraId="723B478B" w14:textId="77777777" w:rsidR="00A34478" w:rsidRPr="003D4541" w:rsidRDefault="00A34478" w:rsidP="003D4541">
        <w:pPr>
          <w:pStyle w:val="Footer"/>
          <w:jc w:val="center"/>
        </w:pPr>
        <w:r w:rsidRPr="003D4541">
          <w:rPr>
            <w:rFonts w:ascii="Angsana New" w:hAnsi="Angsana New"/>
            <w:sz w:val="30"/>
            <w:szCs w:val="30"/>
          </w:rPr>
          <w:fldChar w:fldCharType="begin"/>
        </w:r>
        <w:r w:rsidRPr="003D454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3D454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41</w:t>
        </w:r>
        <w:r w:rsidRPr="003D4541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1849316"/>
      <w:docPartObj>
        <w:docPartGallery w:val="Page Numbers (Bottom of Page)"/>
        <w:docPartUnique/>
      </w:docPartObj>
    </w:sdtPr>
    <w:sdtContent>
      <w:p w14:paraId="5C0FCBE9" w14:textId="77777777" w:rsidR="00A34478" w:rsidRPr="001E0F62" w:rsidRDefault="00A34478" w:rsidP="001E0F62">
        <w:pPr>
          <w:pStyle w:val="Footer"/>
          <w:jc w:val="center"/>
        </w:pPr>
        <w:r w:rsidRPr="003D4541">
          <w:rPr>
            <w:rFonts w:ascii="Angsana New" w:hAnsi="Angsana New"/>
            <w:sz w:val="30"/>
            <w:szCs w:val="30"/>
          </w:rPr>
          <w:fldChar w:fldCharType="begin"/>
        </w:r>
        <w:r w:rsidRPr="003D454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3D454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43</w:t>
        </w:r>
        <w:r w:rsidRPr="003D4541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444151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8080707" w14:textId="2B90A941" w:rsidR="00A34478" w:rsidRPr="00A15DB7" w:rsidRDefault="00A34478" w:rsidP="00A15DB7">
        <w:pPr>
          <w:pStyle w:val="Footer"/>
          <w:jc w:val="center"/>
        </w:pPr>
        <w:r w:rsidRPr="00E13C5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13C5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13C5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13C5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13C5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0FD2F" w14:textId="77777777" w:rsidR="008C30E8" w:rsidRDefault="008C30E8">
      <w:r>
        <w:separator/>
      </w:r>
    </w:p>
  </w:footnote>
  <w:footnote w:type="continuationSeparator" w:id="0">
    <w:p w14:paraId="71A16614" w14:textId="77777777" w:rsidR="008C30E8" w:rsidRDefault="008C30E8">
      <w:r>
        <w:continuationSeparator/>
      </w:r>
    </w:p>
  </w:footnote>
  <w:footnote w:type="continuationNotice" w:id="1">
    <w:p w14:paraId="4A176308" w14:textId="77777777" w:rsidR="008C30E8" w:rsidRDefault="008C30E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FF7AD" w14:textId="0BC0A172" w:rsidR="00A34478" w:rsidRPr="006C0E37" w:rsidRDefault="00A34478" w:rsidP="009451F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C0E37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9B5FC4">
      <w:rPr>
        <w:rFonts w:ascii="Angsana New" w:hAnsi="Angsana New" w:hint="cs"/>
        <w:b/>
        <w:bCs/>
        <w:sz w:val="32"/>
        <w:szCs w:val="32"/>
        <w:cs/>
      </w:rPr>
      <w:t xml:space="preserve">โรงงานเภสัชอุตสาหกรรม เจเอสพี </w:t>
    </w:r>
    <w:r w:rsidRPr="009B5FC4">
      <w:rPr>
        <w:rFonts w:ascii="Angsana New" w:hAnsi="Angsana New"/>
        <w:b/>
        <w:bCs/>
        <w:sz w:val="32"/>
        <w:szCs w:val="32"/>
      </w:rPr>
      <w:t>(</w:t>
    </w:r>
    <w:r w:rsidRPr="009B5FC4">
      <w:rPr>
        <w:rFonts w:ascii="Angsana New" w:hAnsi="Angsana New" w:hint="cs"/>
        <w:b/>
        <w:bCs/>
        <w:sz w:val="32"/>
        <w:szCs w:val="32"/>
        <w:cs/>
      </w:rPr>
      <w:t>ประเทศไทย</w:t>
    </w:r>
    <w:r w:rsidRPr="009B5FC4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6C0E37">
      <w:rPr>
        <w:rFonts w:ascii="Angsana New" w:hAnsi="Angsana New"/>
        <w:b/>
        <w:bCs/>
        <w:sz w:val="32"/>
        <w:szCs w:val="32"/>
        <w:cs/>
      </w:rPr>
      <w:t>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="000549B9">
      <w:rPr>
        <w:rFonts w:ascii="Angsana New" w:hAnsi="Angsana New"/>
        <w:b/>
        <w:bCs/>
        <w:sz w:val="32"/>
        <w:szCs w:val="32"/>
      </w:rPr>
      <w:t xml:space="preserve"> </w:t>
    </w:r>
    <w:r w:rsidR="000549B9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28D5D6C" w14:textId="77777777" w:rsidR="00A34478" w:rsidRPr="006C0E37" w:rsidRDefault="00A34478" w:rsidP="009451F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0E3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445CD34" w14:textId="0E483FB6" w:rsidR="00A34478" w:rsidRPr="006C0E37" w:rsidRDefault="00A34478" w:rsidP="009451F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C0E37">
      <w:rPr>
        <w:rFonts w:ascii="Angsana New" w:hAnsi="Angsana New"/>
        <w:b/>
        <w:bCs/>
        <w:sz w:val="32"/>
        <w:szCs w:val="32"/>
        <w:cs/>
      </w:rPr>
      <w:t>สำหรับ</w:t>
    </w:r>
    <w:r w:rsidRPr="006C0E37">
      <w:rPr>
        <w:rFonts w:ascii="Angsana New" w:hAnsi="Angsana New" w:hint="cs"/>
        <w:b/>
        <w:bCs/>
        <w:sz w:val="32"/>
        <w:szCs w:val="32"/>
        <w:cs/>
      </w:rPr>
      <w:t>ปี</w:t>
    </w:r>
    <w:r w:rsidRPr="006C0E37">
      <w:rPr>
        <w:rFonts w:ascii="Angsana New" w:hAnsi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CF47F0">
      <w:rPr>
        <w:rFonts w:ascii="Angsana New" w:hAnsi="Angsana New"/>
        <w:b/>
        <w:bCs/>
        <w:sz w:val="32"/>
        <w:szCs w:val="32"/>
      </w:rPr>
      <w:t>31</w:t>
    </w:r>
    <w:r w:rsidRPr="00CF47F0">
      <w:rPr>
        <w:rFonts w:ascii="Angsana New" w:hAnsi="Angsana New"/>
        <w:b/>
        <w:bCs/>
        <w:sz w:val="32"/>
        <w:szCs w:val="32"/>
        <w:cs/>
      </w:rPr>
      <w:t xml:space="preserve"> ธันวาคม</w:t>
    </w:r>
    <w:r>
      <w:rPr>
        <w:rFonts w:ascii="Angsana New" w:hAnsi="Angsana New"/>
        <w:b/>
        <w:bCs/>
        <w:sz w:val="32"/>
        <w:szCs w:val="32"/>
      </w:rPr>
      <w:t xml:space="preserve"> 256</w:t>
    </w:r>
    <w:r w:rsidR="00287399">
      <w:rPr>
        <w:rFonts w:ascii="Angsana New" w:hAnsi="Angsana New"/>
        <w:b/>
        <w:bCs/>
        <w:sz w:val="32"/>
        <w:szCs w:val="32"/>
      </w:rPr>
      <w:t>6</w:t>
    </w:r>
  </w:p>
  <w:p w14:paraId="24DE1CFB" w14:textId="77777777" w:rsidR="00A34478" w:rsidRPr="006C0E37" w:rsidRDefault="00A34478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862"/>
        </w:tabs>
        <w:ind w:left="86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7A32B72"/>
    <w:multiLevelType w:val="hybridMultilevel"/>
    <w:tmpl w:val="049417A4"/>
    <w:lvl w:ilvl="0" w:tplc="0592FF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CBD1609"/>
    <w:multiLevelType w:val="hybridMultilevel"/>
    <w:tmpl w:val="AADAD796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595FBC"/>
    <w:multiLevelType w:val="hybridMultilevel"/>
    <w:tmpl w:val="E4D2CED0"/>
    <w:lvl w:ilvl="0" w:tplc="A1B8B290">
      <w:start w:val="1"/>
      <w:numFmt w:val="bullet"/>
      <w:pStyle w:val="Style2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2F3331"/>
    <w:multiLevelType w:val="hybridMultilevel"/>
    <w:tmpl w:val="3FAE6794"/>
    <w:lvl w:ilvl="0" w:tplc="5B2AE5E6">
      <w:start w:val="4"/>
      <w:numFmt w:val="decimal"/>
      <w:lvlText w:val="(ง.%1)"/>
      <w:lvlJc w:val="left"/>
      <w:pPr>
        <w:ind w:left="72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BD92A8A"/>
    <w:multiLevelType w:val="hybridMultilevel"/>
    <w:tmpl w:val="5E88FC7E"/>
    <w:lvl w:ilvl="0" w:tplc="5F86106C">
      <w:start w:val="1"/>
      <w:numFmt w:val="thaiLetters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719CECF8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  <w:color w:val="auto"/>
        <w:sz w:val="24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C146537"/>
    <w:multiLevelType w:val="multilevel"/>
    <w:tmpl w:val="14520BD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2" w15:restartNumberingAfterBreak="0">
    <w:nsid w:val="518A6421"/>
    <w:multiLevelType w:val="hybridMultilevel"/>
    <w:tmpl w:val="0CCC4C7E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7A62363"/>
    <w:multiLevelType w:val="hybridMultilevel"/>
    <w:tmpl w:val="D5CA3664"/>
    <w:lvl w:ilvl="0" w:tplc="0A466D2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782727515">
    <w:abstractNumId w:val="6"/>
  </w:num>
  <w:num w:numId="2" w16cid:durableId="811096224">
    <w:abstractNumId w:val="5"/>
  </w:num>
  <w:num w:numId="3" w16cid:durableId="536236342">
    <w:abstractNumId w:val="9"/>
  </w:num>
  <w:num w:numId="4" w16cid:durableId="1809516987">
    <w:abstractNumId w:val="7"/>
  </w:num>
  <w:num w:numId="5" w16cid:durableId="1438523390">
    <w:abstractNumId w:val="8"/>
  </w:num>
  <w:num w:numId="6" w16cid:durableId="1064915978">
    <w:abstractNumId w:val="3"/>
  </w:num>
  <w:num w:numId="7" w16cid:durableId="1615214679">
    <w:abstractNumId w:val="2"/>
  </w:num>
  <w:num w:numId="8" w16cid:durableId="834995357">
    <w:abstractNumId w:val="0"/>
  </w:num>
  <w:num w:numId="9" w16cid:durableId="1457481482">
    <w:abstractNumId w:val="1"/>
  </w:num>
  <w:num w:numId="10" w16cid:durableId="2074548898">
    <w:abstractNumId w:val="4"/>
  </w:num>
  <w:num w:numId="11" w16cid:durableId="572276136">
    <w:abstractNumId w:val="17"/>
  </w:num>
  <w:num w:numId="12" w16cid:durableId="461387168">
    <w:abstractNumId w:val="12"/>
  </w:num>
  <w:num w:numId="13" w16cid:durableId="2068986759">
    <w:abstractNumId w:val="23"/>
  </w:num>
  <w:num w:numId="14" w16cid:durableId="1976400740">
    <w:abstractNumId w:val="16"/>
  </w:num>
  <w:num w:numId="15" w16cid:durableId="1743747671">
    <w:abstractNumId w:val="19"/>
  </w:num>
  <w:num w:numId="16" w16cid:durableId="1294675434">
    <w:abstractNumId w:val="10"/>
  </w:num>
  <w:num w:numId="17" w16cid:durableId="1748111592">
    <w:abstractNumId w:val="20"/>
  </w:num>
  <w:num w:numId="18" w16cid:durableId="923148737">
    <w:abstractNumId w:val="21"/>
  </w:num>
  <w:num w:numId="19" w16cid:durableId="433672276">
    <w:abstractNumId w:val="13"/>
  </w:num>
  <w:num w:numId="20" w16cid:durableId="967054717">
    <w:abstractNumId w:val="18"/>
  </w:num>
  <w:num w:numId="21" w16cid:durableId="223837691">
    <w:abstractNumId w:val="14"/>
  </w:num>
  <w:num w:numId="22" w16cid:durableId="686836660">
    <w:abstractNumId w:val="25"/>
  </w:num>
  <w:num w:numId="23" w16cid:durableId="149450210">
    <w:abstractNumId w:val="22"/>
  </w:num>
  <w:num w:numId="24" w16cid:durableId="1037241231">
    <w:abstractNumId w:val="11"/>
  </w:num>
  <w:num w:numId="25" w16cid:durableId="329215995">
    <w:abstractNumId w:val="15"/>
  </w:num>
  <w:num w:numId="26" w16cid:durableId="1420636914">
    <w:abstractNumId w:val="2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035"/>
    <w:rsid w:val="0000068C"/>
    <w:rsid w:val="0000083A"/>
    <w:rsid w:val="000009CF"/>
    <w:rsid w:val="00000ACC"/>
    <w:rsid w:val="00000D6C"/>
    <w:rsid w:val="0000124E"/>
    <w:rsid w:val="00001913"/>
    <w:rsid w:val="00002347"/>
    <w:rsid w:val="000026D7"/>
    <w:rsid w:val="00002876"/>
    <w:rsid w:val="000029D7"/>
    <w:rsid w:val="00003539"/>
    <w:rsid w:val="00003673"/>
    <w:rsid w:val="00003EED"/>
    <w:rsid w:val="00003F35"/>
    <w:rsid w:val="000040ED"/>
    <w:rsid w:val="000051EA"/>
    <w:rsid w:val="000052B8"/>
    <w:rsid w:val="00005829"/>
    <w:rsid w:val="00005F09"/>
    <w:rsid w:val="00005F59"/>
    <w:rsid w:val="000062F8"/>
    <w:rsid w:val="0000660E"/>
    <w:rsid w:val="000069D7"/>
    <w:rsid w:val="00007745"/>
    <w:rsid w:val="00007F82"/>
    <w:rsid w:val="00010698"/>
    <w:rsid w:val="0001088E"/>
    <w:rsid w:val="00010A06"/>
    <w:rsid w:val="00010B16"/>
    <w:rsid w:val="000118E9"/>
    <w:rsid w:val="00011DCD"/>
    <w:rsid w:val="00012AA9"/>
    <w:rsid w:val="00012B37"/>
    <w:rsid w:val="00012B92"/>
    <w:rsid w:val="00012C81"/>
    <w:rsid w:val="00012CD4"/>
    <w:rsid w:val="00012EDA"/>
    <w:rsid w:val="0001309F"/>
    <w:rsid w:val="00013C03"/>
    <w:rsid w:val="00013DFF"/>
    <w:rsid w:val="000146C6"/>
    <w:rsid w:val="000147A0"/>
    <w:rsid w:val="00014846"/>
    <w:rsid w:val="00014BA5"/>
    <w:rsid w:val="000151A7"/>
    <w:rsid w:val="000163CF"/>
    <w:rsid w:val="0001653B"/>
    <w:rsid w:val="00016888"/>
    <w:rsid w:val="000169AF"/>
    <w:rsid w:val="000175A6"/>
    <w:rsid w:val="00017C0A"/>
    <w:rsid w:val="00017FF4"/>
    <w:rsid w:val="00020216"/>
    <w:rsid w:val="00020217"/>
    <w:rsid w:val="00020477"/>
    <w:rsid w:val="0002075D"/>
    <w:rsid w:val="00020DC4"/>
    <w:rsid w:val="00020F45"/>
    <w:rsid w:val="0002154A"/>
    <w:rsid w:val="00021D48"/>
    <w:rsid w:val="00022326"/>
    <w:rsid w:val="000223DF"/>
    <w:rsid w:val="0002247F"/>
    <w:rsid w:val="00023B82"/>
    <w:rsid w:val="00023B83"/>
    <w:rsid w:val="00024064"/>
    <w:rsid w:val="00024784"/>
    <w:rsid w:val="00024793"/>
    <w:rsid w:val="000249A3"/>
    <w:rsid w:val="00024D39"/>
    <w:rsid w:val="00024ECC"/>
    <w:rsid w:val="00024FEB"/>
    <w:rsid w:val="0002509C"/>
    <w:rsid w:val="000251CB"/>
    <w:rsid w:val="000251E9"/>
    <w:rsid w:val="000253EE"/>
    <w:rsid w:val="00025666"/>
    <w:rsid w:val="0002578C"/>
    <w:rsid w:val="000258D7"/>
    <w:rsid w:val="00025B5A"/>
    <w:rsid w:val="00025C1D"/>
    <w:rsid w:val="00025C57"/>
    <w:rsid w:val="00025F00"/>
    <w:rsid w:val="000260C1"/>
    <w:rsid w:val="0002616A"/>
    <w:rsid w:val="000263CA"/>
    <w:rsid w:val="00026782"/>
    <w:rsid w:val="0003038B"/>
    <w:rsid w:val="00030CA4"/>
    <w:rsid w:val="00030D0A"/>
    <w:rsid w:val="00030DAC"/>
    <w:rsid w:val="00031A18"/>
    <w:rsid w:val="00032026"/>
    <w:rsid w:val="00032185"/>
    <w:rsid w:val="000323ED"/>
    <w:rsid w:val="0003302F"/>
    <w:rsid w:val="000339C9"/>
    <w:rsid w:val="00033B5A"/>
    <w:rsid w:val="00033BDC"/>
    <w:rsid w:val="00033FA0"/>
    <w:rsid w:val="00033FA9"/>
    <w:rsid w:val="00034646"/>
    <w:rsid w:val="000348D5"/>
    <w:rsid w:val="00034D6A"/>
    <w:rsid w:val="00034DE9"/>
    <w:rsid w:val="00034DFE"/>
    <w:rsid w:val="000354D0"/>
    <w:rsid w:val="00035ADF"/>
    <w:rsid w:val="00036610"/>
    <w:rsid w:val="00036D38"/>
    <w:rsid w:val="000372CE"/>
    <w:rsid w:val="00037B01"/>
    <w:rsid w:val="00037C84"/>
    <w:rsid w:val="00037F8D"/>
    <w:rsid w:val="00037FB7"/>
    <w:rsid w:val="00040438"/>
    <w:rsid w:val="000427C4"/>
    <w:rsid w:val="000427E8"/>
    <w:rsid w:val="00043328"/>
    <w:rsid w:val="00043563"/>
    <w:rsid w:val="000437D3"/>
    <w:rsid w:val="00043C93"/>
    <w:rsid w:val="00043DFB"/>
    <w:rsid w:val="00043F3B"/>
    <w:rsid w:val="00044582"/>
    <w:rsid w:val="00044677"/>
    <w:rsid w:val="00044B3C"/>
    <w:rsid w:val="00044C4E"/>
    <w:rsid w:val="00044E26"/>
    <w:rsid w:val="00044EB6"/>
    <w:rsid w:val="000454DD"/>
    <w:rsid w:val="00045A63"/>
    <w:rsid w:val="00046397"/>
    <w:rsid w:val="00046ACF"/>
    <w:rsid w:val="00047360"/>
    <w:rsid w:val="00047B14"/>
    <w:rsid w:val="00050829"/>
    <w:rsid w:val="00050F0E"/>
    <w:rsid w:val="000513E7"/>
    <w:rsid w:val="00052533"/>
    <w:rsid w:val="00052538"/>
    <w:rsid w:val="000528CB"/>
    <w:rsid w:val="000528F7"/>
    <w:rsid w:val="00052D9F"/>
    <w:rsid w:val="00053477"/>
    <w:rsid w:val="00053D6E"/>
    <w:rsid w:val="00053FCD"/>
    <w:rsid w:val="00054147"/>
    <w:rsid w:val="00054551"/>
    <w:rsid w:val="000549B9"/>
    <w:rsid w:val="0005549F"/>
    <w:rsid w:val="000556A9"/>
    <w:rsid w:val="00055BF9"/>
    <w:rsid w:val="00055CEC"/>
    <w:rsid w:val="0005656D"/>
    <w:rsid w:val="000567B7"/>
    <w:rsid w:val="00057100"/>
    <w:rsid w:val="00057A35"/>
    <w:rsid w:val="00057C6E"/>
    <w:rsid w:val="00057E88"/>
    <w:rsid w:val="00057E90"/>
    <w:rsid w:val="00057F11"/>
    <w:rsid w:val="00060A97"/>
    <w:rsid w:val="00060E6E"/>
    <w:rsid w:val="0006113E"/>
    <w:rsid w:val="000612D2"/>
    <w:rsid w:val="000614B8"/>
    <w:rsid w:val="000615E5"/>
    <w:rsid w:val="00061864"/>
    <w:rsid w:val="00061E5B"/>
    <w:rsid w:val="00062489"/>
    <w:rsid w:val="000625BD"/>
    <w:rsid w:val="00062827"/>
    <w:rsid w:val="0006290C"/>
    <w:rsid w:val="00062C85"/>
    <w:rsid w:val="00063228"/>
    <w:rsid w:val="0006333A"/>
    <w:rsid w:val="00063B62"/>
    <w:rsid w:val="00063F2B"/>
    <w:rsid w:val="00063F5C"/>
    <w:rsid w:val="000642C2"/>
    <w:rsid w:val="000645F9"/>
    <w:rsid w:val="00064669"/>
    <w:rsid w:val="000646C5"/>
    <w:rsid w:val="00064C2A"/>
    <w:rsid w:val="0006501B"/>
    <w:rsid w:val="000653CA"/>
    <w:rsid w:val="00066DA1"/>
    <w:rsid w:val="00066EFF"/>
    <w:rsid w:val="000671E3"/>
    <w:rsid w:val="00067AB2"/>
    <w:rsid w:val="00067B85"/>
    <w:rsid w:val="00067F50"/>
    <w:rsid w:val="00067F56"/>
    <w:rsid w:val="000705D7"/>
    <w:rsid w:val="00070A74"/>
    <w:rsid w:val="000711EE"/>
    <w:rsid w:val="00071218"/>
    <w:rsid w:val="00071279"/>
    <w:rsid w:val="00071740"/>
    <w:rsid w:val="00071925"/>
    <w:rsid w:val="00071A0F"/>
    <w:rsid w:val="00072349"/>
    <w:rsid w:val="00072CBA"/>
    <w:rsid w:val="0007318C"/>
    <w:rsid w:val="00074076"/>
    <w:rsid w:val="0007456F"/>
    <w:rsid w:val="00074DF8"/>
    <w:rsid w:val="00075190"/>
    <w:rsid w:val="00075918"/>
    <w:rsid w:val="000762B7"/>
    <w:rsid w:val="0007647F"/>
    <w:rsid w:val="00076788"/>
    <w:rsid w:val="00076D12"/>
    <w:rsid w:val="00076FE2"/>
    <w:rsid w:val="0007717D"/>
    <w:rsid w:val="00077440"/>
    <w:rsid w:val="00077B6C"/>
    <w:rsid w:val="0008002E"/>
    <w:rsid w:val="000803A1"/>
    <w:rsid w:val="00080667"/>
    <w:rsid w:val="00080CDE"/>
    <w:rsid w:val="00080E30"/>
    <w:rsid w:val="00080E7C"/>
    <w:rsid w:val="0008102C"/>
    <w:rsid w:val="00081ADA"/>
    <w:rsid w:val="00082476"/>
    <w:rsid w:val="000825A7"/>
    <w:rsid w:val="0008326E"/>
    <w:rsid w:val="0008330F"/>
    <w:rsid w:val="00083407"/>
    <w:rsid w:val="000836C1"/>
    <w:rsid w:val="00083B4C"/>
    <w:rsid w:val="00083D50"/>
    <w:rsid w:val="00083F7B"/>
    <w:rsid w:val="00084279"/>
    <w:rsid w:val="00084AFC"/>
    <w:rsid w:val="00084D45"/>
    <w:rsid w:val="000851D6"/>
    <w:rsid w:val="000854B3"/>
    <w:rsid w:val="000856B5"/>
    <w:rsid w:val="00085729"/>
    <w:rsid w:val="00085B25"/>
    <w:rsid w:val="00085BBC"/>
    <w:rsid w:val="00086509"/>
    <w:rsid w:val="0008686F"/>
    <w:rsid w:val="00086FD1"/>
    <w:rsid w:val="0008737E"/>
    <w:rsid w:val="000875E6"/>
    <w:rsid w:val="00087BC4"/>
    <w:rsid w:val="00087C7D"/>
    <w:rsid w:val="00090246"/>
    <w:rsid w:val="000903A5"/>
    <w:rsid w:val="00090731"/>
    <w:rsid w:val="00090B2F"/>
    <w:rsid w:val="00090C82"/>
    <w:rsid w:val="00090CCB"/>
    <w:rsid w:val="00090EA9"/>
    <w:rsid w:val="000915F7"/>
    <w:rsid w:val="0009174E"/>
    <w:rsid w:val="00091803"/>
    <w:rsid w:val="00092876"/>
    <w:rsid w:val="0009298F"/>
    <w:rsid w:val="00092A13"/>
    <w:rsid w:val="00093004"/>
    <w:rsid w:val="0009350B"/>
    <w:rsid w:val="00093539"/>
    <w:rsid w:val="000936FD"/>
    <w:rsid w:val="00093B68"/>
    <w:rsid w:val="00093CFA"/>
    <w:rsid w:val="000947AD"/>
    <w:rsid w:val="00094B04"/>
    <w:rsid w:val="00094D11"/>
    <w:rsid w:val="0009530B"/>
    <w:rsid w:val="0009592D"/>
    <w:rsid w:val="00096141"/>
    <w:rsid w:val="00096308"/>
    <w:rsid w:val="00096CC5"/>
    <w:rsid w:val="00097782"/>
    <w:rsid w:val="000977AB"/>
    <w:rsid w:val="000A00C6"/>
    <w:rsid w:val="000A0B5F"/>
    <w:rsid w:val="000A0E86"/>
    <w:rsid w:val="000A103A"/>
    <w:rsid w:val="000A153A"/>
    <w:rsid w:val="000A160A"/>
    <w:rsid w:val="000A1811"/>
    <w:rsid w:val="000A1883"/>
    <w:rsid w:val="000A1A0D"/>
    <w:rsid w:val="000A1A48"/>
    <w:rsid w:val="000A1A72"/>
    <w:rsid w:val="000A1AC3"/>
    <w:rsid w:val="000A1DF2"/>
    <w:rsid w:val="000A206C"/>
    <w:rsid w:val="000A27AA"/>
    <w:rsid w:val="000A2E91"/>
    <w:rsid w:val="000A2EA5"/>
    <w:rsid w:val="000A33AA"/>
    <w:rsid w:val="000A37ED"/>
    <w:rsid w:val="000A3C44"/>
    <w:rsid w:val="000A3DA9"/>
    <w:rsid w:val="000A5A68"/>
    <w:rsid w:val="000A61C6"/>
    <w:rsid w:val="000A65F7"/>
    <w:rsid w:val="000A7619"/>
    <w:rsid w:val="000A7709"/>
    <w:rsid w:val="000A7721"/>
    <w:rsid w:val="000A7CAA"/>
    <w:rsid w:val="000A7DF8"/>
    <w:rsid w:val="000B0651"/>
    <w:rsid w:val="000B0843"/>
    <w:rsid w:val="000B0966"/>
    <w:rsid w:val="000B09DA"/>
    <w:rsid w:val="000B0B2E"/>
    <w:rsid w:val="000B0ED4"/>
    <w:rsid w:val="000B175F"/>
    <w:rsid w:val="000B1827"/>
    <w:rsid w:val="000B1B76"/>
    <w:rsid w:val="000B20FF"/>
    <w:rsid w:val="000B2450"/>
    <w:rsid w:val="000B2669"/>
    <w:rsid w:val="000B289C"/>
    <w:rsid w:val="000B2C45"/>
    <w:rsid w:val="000B2D36"/>
    <w:rsid w:val="000B361A"/>
    <w:rsid w:val="000B3688"/>
    <w:rsid w:val="000B40D0"/>
    <w:rsid w:val="000B4AA7"/>
    <w:rsid w:val="000B4BF1"/>
    <w:rsid w:val="000B5A34"/>
    <w:rsid w:val="000B5C62"/>
    <w:rsid w:val="000B5D46"/>
    <w:rsid w:val="000B5D89"/>
    <w:rsid w:val="000B5DFB"/>
    <w:rsid w:val="000B5F36"/>
    <w:rsid w:val="000B62BC"/>
    <w:rsid w:val="000B667B"/>
    <w:rsid w:val="000B683F"/>
    <w:rsid w:val="000B6936"/>
    <w:rsid w:val="000B6A0C"/>
    <w:rsid w:val="000B6C22"/>
    <w:rsid w:val="000B6F2D"/>
    <w:rsid w:val="000B7436"/>
    <w:rsid w:val="000B7B45"/>
    <w:rsid w:val="000B7E32"/>
    <w:rsid w:val="000C0332"/>
    <w:rsid w:val="000C0A9A"/>
    <w:rsid w:val="000C0AE5"/>
    <w:rsid w:val="000C10DA"/>
    <w:rsid w:val="000C172D"/>
    <w:rsid w:val="000C1998"/>
    <w:rsid w:val="000C20ED"/>
    <w:rsid w:val="000C2472"/>
    <w:rsid w:val="000C287E"/>
    <w:rsid w:val="000C3510"/>
    <w:rsid w:val="000C354F"/>
    <w:rsid w:val="000C387C"/>
    <w:rsid w:val="000C3F70"/>
    <w:rsid w:val="000C4108"/>
    <w:rsid w:val="000C497D"/>
    <w:rsid w:val="000C4EAE"/>
    <w:rsid w:val="000C54EC"/>
    <w:rsid w:val="000C5773"/>
    <w:rsid w:val="000C58F5"/>
    <w:rsid w:val="000C5B5A"/>
    <w:rsid w:val="000C634C"/>
    <w:rsid w:val="000C6369"/>
    <w:rsid w:val="000C68D6"/>
    <w:rsid w:val="000C73EC"/>
    <w:rsid w:val="000C7476"/>
    <w:rsid w:val="000C7934"/>
    <w:rsid w:val="000C7CDE"/>
    <w:rsid w:val="000D0022"/>
    <w:rsid w:val="000D0631"/>
    <w:rsid w:val="000D0E99"/>
    <w:rsid w:val="000D0FA3"/>
    <w:rsid w:val="000D13AF"/>
    <w:rsid w:val="000D148F"/>
    <w:rsid w:val="000D22B9"/>
    <w:rsid w:val="000D2752"/>
    <w:rsid w:val="000D2DEB"/>
    <w:rsid w:val="000D30C4"/>
    <w:rsid w:val="000D30CE"/>
    <w:rsid w:val="000D31C7"/>
    <w:rsid w:val="000D34ED"/>
    <w:rsid w:val="000D3766"/>
    <w:rsid w:val="000D3D00"/>
    <w:rsid w:val="000D3D01"/>
    <w:rsid w:val="000D4194"/>
    <w:rsid w:val="000D460F"/>
    <w:rsid w:val="000D491F"/>
    <w:rsid w:val="000D49B4"/>
    <w:rsid w:val="000D4A9B"/>
    <w:rsid w:val="000D4ED3"/>
    <w:rsid w:val="000D5101"/>
    <w:rsid w:val="000D57C5"/>
    <w:rsid w:val="000D587E"/>
    <w:rsid w:val="000D5C59"/>
    <w:rsid w:val="000D5EBE"/>
    <w:rsid w:val="000D656F"/>
    <w:rsid w:val="000D6837"/>
    <w:rsid w:val="000D6A41"/>
    <w:rsid w:val="000D7D65"/>
    <w:rsid w:val="000E0336"/>
    <w:rsid w:val="000E0602"/>
    <w:rsid w:val="000E0DDC"/>
    <w:rsid w:val="000E123C"/>
    <w:rsid w:val="000E1294"/>
    <w:rsid w:val="000E13BB"/>
    <w:rsid w:val="000E14AE"/>
    <w:rsid w:val="000E16D3"/>
    <w:rsid w:val="000E39A5"/>
    <w:rsid w:val="000E3C02"/>
    <w:rsid w:val="000E3C19"/>
    <w:rsid w:val="000E41A9"/>
    <w:rsid w:val="000E4FF1"/>
    <w:rsid w:val="000E50BE"/>
    <w:rsid w:val="000E6782"/>
    <w:rsid w:val="000E6AB6"/>
    <w:rsid w:val="000E7125"/>
    <w:rsid w:val="000E7635"/>
    <w:rsid w:val="000E7848"/>
    <w:rsid w:val="000E78A4"/>
    <w:rsid w:val="000E78AB"/>
    <w:rsid w:val="000E7B4D"/>
    <w:rsid w:val="000E7FF9"/>
    <w:rsid w:val="000F0160"/>
    <w:rsid w:val="000F0B0D"/>
    <w:rsid w:val="000F0EF0"/>
    <w:rsid w:val="000F0F15"/>
    <w:rsid w:val="000F15AD"/>
    <w:rsid w:val="000F19D8"/>
    <w:rsid w:val="000F1ED7"/>
    <w:rsid w:val="000F1FDF"/>
    <w:rsid w:val="000F2419"/>
    <w:rsid w:val="000F2594"/>
    <w:rsid w:val="000F27C2"/>
    <w:rsid w:val="000F2934"/>
    <w:rsid w:val="000F2BD9"/>
    <w:rsid w:val="000F3985"/>
    <w:rsid w:val="000F3AEC"/>
    <w:rsid w:val="000F40B1"/>
    <w:rsid w:val="000F4BED"/>
    <w:rsid w:val="000F5122"/>
    <w:rsid w:val="000F584E"/>
    <w:rsid w:val="000F5987"/>
    <w:rsid w:val="000F60DB"/>
    <w:rsid w:val="000F764E"/>
    <w:rsid w:val="000F7671"/>
    <w:rsid w:val="000F7BEA"/>
    <w:rsid w:val="00100211"/>
    <w:rsid w:val="0010023A"/>
    <w:rsid w:val="0010025C"/>
    <w:rsid w:val="001005E0"/>
    <w:rsid w:val="00100F30"/>
    <w:rsid w:val="00100FCA"/>
    <w:rsid w:val="00100FE0"/>
    <w:rsid w:val="001011F2"/>
    <w:rsid w:val="00101377"/>
    <w:rsid w:val="001015E2"/>
    <w:rsid w:val="00101D6E"/>
    <w:rsid w:val="00102908"/>
    <w:rsid w:val="00102FA1"/>
    <w:rsid w:val="0010347C"/>
    <w:rsid w:val="00103592"/>
    <w:rsid w:val="0010387F"/>
    <w:rsid w:val="00103E54"/>
    <w:rsid w:val="00103F8B"/>
    <w:rsid w:val="00104F07"/>
    <w:rsid w:val="00104F89"/>
    <w:rsid w:val="0010549E"/>
    <w:rsid w:val="00105F97"/>
    <w:rsid w:val="00106A3A"/>
    <w:rsid w:val="00106A57"/>
    <w:rsid w:val="001076A1"/>
    <w:rsid w:val="001077D0"/>
    <w:rsid w:val="00110E2D"/>
    <w:rsid w:val="001114A4"/>
    <w:rsid w:val="001114E5"/>
    <w:rsid w:val="0011177C"/>
    <w:rsid w:val="00111A28"/>
    <w:rsid w:val="001124DB"/>
    <w:rsid w:val="00112DAF"/>
    <w:rsid w:val="00112E98"/>
    <w:rsid w:val="00113069"/>
    <w:rsid w:val="0011321E"/>
    <w:rsid w:val="0011423E"/>
    <w:rsid w:val="00114288"/>
    <w:rsid w:val="001143FA"/>
    <w:rsid w:val="0011487E"/>
    <w:rsid w:val="00114A5F"/>
    <w:rsid w:val="00114B8A"/>
    <w:rsid w:val="00115101"/>
    <w:rsid w:val="00115115"/>
    <w:rsid w:val="0011543C"/>
    <w:rsid w:val="001164F9"/>
    <w:rsid w:val="0011699E"/>
    <w:rsid w:val="00116ABE"/>
    <w:rsid w:val="00116B3C"/>
    <w:rsid w:val="001179EC"/>
    <w:rsid w:val="0012044A"/>
    <w:rsid w:val="0012063E"/>
    <w:rsid w:val="001206E4"/>
    <w:rsid w:val="00120AA8"/>
    <w:rsid w:val="001213BE"/>
    <w:rsid w:val="001217DC"/>
    <w:rsid w:val="00121AEF"/>
    <w:rsid w:val="00121F2E"/>
    <w:rsid w:val="0012296D"/>
    <w:rsid w:val="00123D27"/>
    <w:rsid w:val="001241F7"/>
    <w:rsid w:val="001243D5"/>
    <w:rsid w:val="0012451F"/>
    <w:rsid w:val="00124552"/>
    <w:rsid w:val="00124769"/>
    <w:rsid w:val="00124906"/>
    <w:rsid w:val="00125C2D"/>
    <w:rsid w:val="001267C8"/>
    <w:rsid w:val="001269B8"/>
    <w:rsid w:val="001306D6"/>
    <w:rsid w:val="00130A91"/>
    <w:rsid w:val="00130C96"/>
    <w:rsid w:val="001318D3"/>
    <w:rsid w:val="001323D4"/>
    <w:rsid w:val="001323ED"/>
    <w:rsid w:val="00133BCC"/>
    <w:rsid w:val="00133DEF"/>
    <w:rsid w:val="00133E94"/>
    <w:rsid w:val="0013463F"/>
    <w:rsid w:val="00134756"/>
    <w:rsid w:val="00134821"/>
    <w:rsid w:val="00134BB7"/>
    <w:rsid w:val="00134CBE"/>
    <w:rsid w:val="00134DFA"/>
    <w:rsid w:val="0013507F"/>
    <w:rsid w:val="001353A5"/>
    <w:rsid w:val="001355EF"/>
    <w:rsid w:val="00135960"/>
    <w:rsid w:val="00135A5D"/>
    <w:rsid w:val="00135E34"/>
    <w:rsid w:val="00135E50"/>
    <w:rsid w:val="001361B9"/>
    <w:rsid w:val="001364D0"/>
    <w:rsid w:val="00137033"/>
    <w:rsid w:val="00137E97"/>
    <w:rsid w:val="001400DB"/>
    <w:rsid w:val="00140BF1"/>
    <w:rsid w:val="0014140A"/>
    <w:rsid w:val="00141565"/>
    <w:rsid w:val="001416D2"/>
    <w:rsid w:val="00141A16"/>
    <w:rsid w:val="00142091"/>
    <w:rsid w:val="00142164"/>
    <w:rsid w:val="0014240C"/>
    <w:rsid w:val="001425F6"/>
    <w:rsid w:val="001427A1"/>
    <w:rsid w:val="0014284A"/>
    <w:rsid w:val="00142CD4"/>
    <w:rsid w:val="001431DD"/>
    <w:rsid w:val="001432F2"/>
    <w:rsid w:val="00143612"/>
    <w:rsid w:val="001436AD"/>
    <w:rsid w:val="00143745"/>
    <w:rsid w:val="001439AE"/>
    <w:rsid w:val="001442C8"/>
    <w:rsid w:val="0014444C"/>
    <w:rsid w:val="00144B7A"/>
    <w:rsid w:val="00145945"/>
    <w:rsid w:val="00145BEE"/>
    <w:rsid w:val="00146594"/>
    <w:rsid w:val="00146693"/>
    <w:rsid w:val="00146769"/>
    <w:rsid w:val="001469BA"/>
    <w:rsid w:val="00146A8D"/>
    <w:rsid w:val="00146D4F"/>
    <w:rsid w:val="00147AA5"/>
    <w:rsid w:val="00147EA5"/>
    <w:rsid w:val="001501CC"/>
    <w:rsid w:val="0015064A"/>
    <w:rsid w:val="00150BC6"/>
    <w:rsid w:val="00150C9C"/>
    <w:rsid w:val="001511AC"/>
    <w:rsid w:val="001518AB"/>
    <w:rsid w:val="0015198F"/>
    <w:rsid w:val="00151B7D"/>
    <w:rsid w:val="00151F24"/>
    <w:rsid w:val="00152A25"/>
    <w:rsid w:val="00152F9C"/>
    <w:rsid w:val="001536B6"/>
    <w:rsid w:val="00154A26"/>
    <w:rsid w:val="00154F9D"/>
    <w:rsid w:val="001554B8"/>
    <w:rsid w:val="001555F2"/>
    <w:rsid w:val="001556FE"/>
    <w:rsid w:val="0015571F"/>
    <w:rsid w:val="00155788"/>
    <w:rsid w:val="00155CBA"/>
    <w:rsid w:val="00155CF5"/>
    <w:rsid w:val="00156496"/>
    <w:rsid w:val="001569A0"/>
    <w:rsid w:val="00157C9F"/>
    <w:rsid w:val="00157DA4"/>
    <w:rsid w:val="00160118"/>
    <w:rsid w:val="0016037E"/>
    <w:rsid w:val="00160886"/>
    <w:rsid w:val="00161201"/>
    <w:rsid w:val="0016199C"/>
    <w:rsid w:val="001619C2"/>
    <w:rsid w:val="00161A16"/>
    <w:rsid w:val="00161B74"/>
    <w:rsid w:val="00161C03"/>
    <w:rsid w:val="00161C43"/>
    <w:rsid w:val="00161D8E"/>
    <w:rsid w:val="00162454"/>
    <w:rsid w:val="001627D5"/>
    <w:rsid w:val="00163786"/>
    <w:rsid w:val="00163A9B"/>
    <w:rsid w:val="00163E71"/>
    <w:rsid w:val="00163EC1"/>
    <w:rsid w:val="001641A5"/>
    <w:rsid w:val="0016514F"/>
    <w:rsid w:val="00165177"/>
    <w:rsid w:val="00165CA3"/>
    <w:rsid w:val="00166096"/>
    <w:rsid w:val="00166542"/>
    <w:rsid w:val="00166BF5"/>
    <w:rsid w:val="00166CEE"/>
    <w:rsid w:val="00166FC9"/>
    <w:rsid w:val="001670CF"/>
    <w:rsid w:val="0016712A"/>
    <w:rsid w:val="001675DE"/>
    <w:rsid w:val="00167AE5"/>
    <w:rsid w:val="0017006C"/>
    <w:rsid w:val="00170519"/>
    <w:rsid w:val="001707B8"/>
    <w:rsid w:val="0017092D"/>
    <w:rsid w:val="00170F4F"/>
    <w:rsid w:val="00170FF9"/>
    <w:rsid w:val="0017168F"/>
    <w:rsid w:val="0017170E"/>
    <w:rsid w:val="001726E5"/>
    <w:rsid w:val="00172BF1"/>
    <w:rsid w:val="00172CA3"/>
    <w:rsid w:val="00173313"/>
    <w:rsid w:val="001733DC"/>
    <w:rsid w:val="00173F4C"/>
    <w:rsid w:val="00174409"/>
    <w:rsid w:val="00174994"/>
    <w:rsid w:val="00174D27"/>
    <w:rsid w:val="001753F8"/>
    <w:rsid w:val="001759D9"/>
    <w:rsid w:val="00175C46"/>
    <w:rsid w:val="00175FA8"/>
    <w:rsid w:val="00176562"/>
    <w:rsid w:val="001767EE"/>
    <w:rsid w:val="00176BA3"/>
    <w:rsid w:val="00176BE4"/>
    <w:rsid w:val="00176D3B"/>
    <w:rsid w:val="00176FAE"/>
    <w:rsid w:val="00177390"/>
    <w:rsid w:val="0017764D"/>
    <w:rsid w:val="00180455"/>
    <w:rsid w:val="0018059A"/>
    <w:rsid w:val="00180CE0"/>
    <w:rsid w:val="00180F0C"/>
    <w:rsid w:val="00180F61"/>
    <w:rsid w:val="0018104A"/>
    <w:rsid w:val="00181666"/>
    <w:rsid w:val="0018166F"/>
    <w:rsid w:val="00181D45"/>
    <w:rsid w:val="00182531"/>
    <w:rsid w:val="001825F8"/>
    <w:rsid w:val="00182DF2"/>
    <w:rsid w:val="00182F2C"/>
    <w:rsid w:val="0018355A"/>
    <w:rsid w:val="00183805"/>
    <w:rsid w:val="00183830"/>
    <w:rsid w:val="00184475"/>
    <w:rsid w:val="001844ED"/>
    <w:rsid w:val="00184D7F"/>
    <w:rsid w:val="00185CF2"/>
    <w:rsid w:val="001862DC"/>
    <w:rsid w:val="00186863"/>
    <w:rsid w:val="00187D39"/>
    <w:rsid w:val="001904F8"/>
    <w:rsid w:val="00190AC8"/>
    <w:rsid w:val="001916A5"/>
    <w:rsid w:val="00191717"/>
    <w:rsid w:val="001918B2"/>
    <w:rsid w:val="0019227A"/>
    <w:rsid w:val="0019238A"/>
    <w:rsid w:val="00192632"/>
    <w:rsid w:val="00192B9F"/>
    <w:rsid w:val="00193390"/>
    <w:rsid w:val="001937AF"/>
    <w:rsid w:val="00193D82"/>
    <w:rsid w:val="00193E0D"/>
    <w:rsid w:val="00193FF3"/>
    <w:rsid w:val="001943A1"/>
    <w:rsid w:val="00194444"/>
    <w:rsid w:val="00195176"/>
    <w:rsid w:val="0019550D"/>
    <w:rsid w:val="001957BE"/>
    <w:rsid w:val="00195CE9"/>
    <w:rsid w:val="00196863"/>
    <w:rsid w:val="00196D38"/>
    <w:rsid w:val="00197546"/>
    <w:rsid w:val="00197B26"/>
    <w:rsid w:val="00197CB2"/>
    <w:rsid w:val="00197F81"/>
    <w:rsid w:val="001A10BF"/>
    <w:rsid w:val="001A12E3"/>
    <w:rsid w:val="001A18ED"/>
    <w:rsid w:val="001A1A9D"/>
    <w:rsid w:val="001A1B76"/>
    <w:rsid w:val="001A2A13"/>
    <w:rsid w:val="001A2A4D"/>
    <w:rsid w:val="001A363B"/>
    <w:rsid w:val="001A36F8"/>
    <w:rsid w:val="001A392D"/>
    <w:rsid w:val="001A3AB2"/>
    <w:rsid w:val="001A3DBE"/>
    <w:rsid w:val="001A3E4C"/>
    <w:rsid w:val="001A422E"/>
    <w:rsid w:val="001A47A6"/>
    <w:rsid w:val="001A4BD6"/>
    <w:rsid w:val="001A4DE7"/>
    <w:rsid w:val="001A5F4D"/>
    <w:rsid w:val="001A5F92"/>
    <w:rsid w:val="001A6590"/>
    <w:rsid w:val="001A7033"/>
    <w:rsid w:val="001A7C88"/>
    <w:rsid w:val="001A7F1C"/>
    <w:rsid w:val="001B014C"/>
    <w:rsid w:val="001B0508"/>
    <w:rsid w:val="001B072C"/>
    <w:rsid w:val="001B0E07"/>
    <w:rsid w:val="001B1457"/>
    <w:rsid w:val="001B1E30"/>
    <w:rsid w:val="001B27F1"/>
    <w:rsid w:val="001B2BBA"/>
    <w:rsid w:val="001B2D71"/>
    <w:rsid w:val="001B31B4"/>
    <w:rsid w:val="001B38C0"/>
    <w:rsid w:val="001B3BB1"/>
    <w:rsid w:val="001B4610"/>
    <w:rsid w:val="001B474F"/>
    <w:rsid w:val="001B4EB6"/>
    <w:rsid w:val="001B4FA2"/>
    <w:rsid w:val="001B5B84"/>
    <w:rsid w:val="001B6084"/>
    <w:rsid w:val="001B6192"/>
    <w:rsid w:val="001B63EC"/>
    <w:rsid w:val="001B7FDA"/>
    <w:rsid w:val="001C03D4"/>
    <w:rsid w:val="001C0A73"/>
    <w:rsid w:val="001C1606"/>
    <w:rsid w:val="001C1B2C"/>
    <w:rsid w:val="001C1BAC"/>
    <w:rsid w:val="001C1F83"/>
    <w:rsid w:val="001C21AD"/>
    <w:rsid w:val="001C25BF"/>
    <w:rsid w:val="001C2D6E"/>
    <w:rsid w:val="001C2F1A"/>
    <w:rsid w:val="001C3902"/>
    <w:rsid w:val="001C3ECC"/>
    <w:rsid w:val="001C41E0"/>
    <w:rsid w:val="001C464A"/>
    <w:rsid w:val="001C488A"/>
    <w:rsid w:val="001C4C03"/>
    <w:rsid w:val="001C5371"/>
    <w:rsid w:val="001C54B8"/>
    <w:rsid w:val="001C5522"/>
    <w:rsid w:val="001C5D34"/>
    <w:rsid w:val="001C60B1"/>
    <w:rsid w:val="001C68C8"/>
    <w:rsid w:val="001C6905"/>
    <w:rsid w:val="001C6D8A"/>
    <w:rsid w:val="001C6F23"/>
    <w:rsid w:val="001C7052"/>
    <w:rsid w:val="001C7209"/>
    <w:rsid w:val="001C7659"/>
    <w:rsid w:val="001C765B"/>
    <w:rsid w:val="001C7BD6"/>
    <w:rsid w:val="001C7CC1"/>
    <w:rsid w:val="001D02D5"/>
    <w:rsid w:val="001D0677"/>
    <w:rsid w:val="001D09D2"/>
    <w:rsid w:val="001D0ED6"/>
    <w:rsid w:val="001D1B31"/>
    <w:rsid w:val="001D1F39"/>
    <w:rsid w:val="001D2109"/>
    <w:rsid w:val="001D22B1"/>
    <w:rsid w:val="001D2581"/>
    <w:rsid w:val="001D27A0"/>
    <w:rsid w:val="001D27E8"/>
    <w:rsid w:val="001D2D9C"/>
    <w:rsid w:val="001D3188"/>
    <w:rsid w:val="001D3242"/>
    <w:rsid w:val="001D339A"/>
    <w:rsid w:val="001D3692"/>
    <w:rsid w:val="001D3A9C"/>
    <w:rsid w:val="001D43C5"/>
    <w:rsid w:val="001D4E47"/>
    <w:rsid w:val="001D51F2"/>
    <w:rsid w:val="001D57F4"/>
    <w:rsid w:val="001D59E0"/>
    <w:rsid w:val="001D5A84"/>
    <w:rsid w:val="001D5CE7"/>
    <w:rsid w:val="001D5D6B"/>
    <w:rsid w:val="001D641C"/>
    <w:rsid w:val="001D6530"/>
    <w:rsid w:val="001D6FDE"/>
    <w:rsid w:val="001D723A"/>
    <w:rsid w:val="001D7454"/>
    <w:rsid w:val="001D7ABD"/>
    <w:rsid w:val="001E002B"/>
    <w:rsid w:val="001E016F"/>
    <w:rsid w:val="001E0740"/>
    <w:rsid w:val="001E0B2E"/>
    <w:rsid w:val="001E0BA0"/>
    <w:rsid w:val="001E0F62"/>
    <w:rsid w:val="001E0FEC"/>
    <w:rsid w:val="001E142D"/>
    <w:rsid w:val="001E1828"/>
    <w:rsid w:val="001E1C59"/>
    <w:rsid w:val="001E21F9"/>
    <w:rsid w:val="001E237A"/>
    <w:rsid w:val="001E47EE"/>
    <w:rsid w:val="001E4ACA"/>
    <w:rsid w:val="001E50F6"/>
    <w:rsid w:val="001E5776"/>
    <w:rsid w:val="001E58EF"/>
    <w:rsid w:val="001E612F"/>
    <w:rsid w:val="001E6A24"/>
    <w:rsid w:val="001E6A32"/>
    <w:rsid w:val="001E6EAF"/>
    <w:rsid w:val="001E7C86"/>
    <w:rsid w:val="001E7FC2"/>
    <w:rsid w:val="001F047C"/>
    <w:rsid w:val="001F07E3"/>
    <w:rsid w:val="001F0F53"/>
    <w:rsid w:val="001F10D9"/>
    <w:rsid w:val="001F1170"/>
    <w:rsid w:val="001F167B"/>
    <w:rsid w:val="001F2375"/>
    <w:rsid w:val="001F2739"/>
    <w:rsid w:val="001F293A"/>
    <w:rsid w:val="001F2A5C"/>
    <w:rsid w:val="001F2DA8"/>
    <w:rsid w:val="001F31D1"/>
    <w:rsid w:val="001F370D"/>
    <w:rsid w:val="001F3BBA"/>
    <w:rsid w:val="001F3BED"/>
    <w:rsid w:val="001F3F25"/>
    <w:rsid w:val="001F413A"/>
    <w:rsid w:val="001F4366"/>
    <w:rsid w:val="001F4C53"/>
    <w:rsid w:val="001F56DE"/>
    <w:rsid w:val="001F5C82"/>
    <w:rsid w:val="001F6C05"/>
    <w:rsid w:val="001F721B"/>
    <w:rsid w:val="001F7E44"/>
    <w:rsid w:val="0020017A"/>
    <w:rsid w:val="00200B48"/>
    <w:rsid w:val="00200B9A"/>
    <w:rsid w:val="00201194"/>
    <w:rsid w:val="00201527"/>
    <w:rsid w:val="00201963"/>
    <w:rsid w:val="00201DAE"/>
    <w:rsid w:val="0020236C"/>
    <w:rsid w:val="002023EE"/>
    <w:rsid w:val="002025BB"/>
    <w:rsid w:val="0020291B"/>
    <w:rsid w:val="00202F41"/>
    <w:rsid w:val="00203081"/>
    <w:rsid w:val="0020356A"/>
    <w:rsid w:val="00203710"/>
    <w:rsid w:val="00203CD5"/>
    <w:rsid w:val="00203CE8"/>
    <w:rsid w:val="002046D0"/>
    <w:rsid w:val="00204B15"/>
    <w:rsid w:val="00204ED3"/>
    <w:rsid w:val="0020529D"/>
    <w:rsid w:val="00205433"/>
    <w:rsid w:val="002055C6"/>
    <w:rsid w:val="00205B52"/>
    <w:rsid w:val="00205ED2"/>
    <w:rsid w:val="00206160"/>
    <w:rsid w:val="00206344"/>
    <w:rsid w:val="00206541"/>
    <w:rsid w:val="00206755"/>
    <w:rsid w:val="00206BD5"/>
    <w:rsid w:val="002073E7"/>
    <w:rsid w:val="00207C8C"/>
    <w:rsid w:val="00207FD9"/>
    <w:rsid w:val="00210286"/>
    <w:rsid w:val="0021032E"/>
    <w:rsid w:val="002108AF"/>
    <w:rsid w:val="00211151"/>
    <w:rsid w:val="00211780"/>
    <w:rsid w:val="00211E99"/>
    <w:rsid w:val="002127AE"/>
    <w:rsid w:val="00212861"/>
    <w:rsid w:val="00212A3F"/>
    <w:rsid w:val="00212B4D"/>
    <w:rsid w:val="0021326A"/>
    <w:rsid w:val="002133C3"/>
    <w:rsid w:val="00213BD9"/>
    <w:rsid w:val="002142BB"/>
    <w:rsid w:val="002145AE"/>
    <w:rsid w:val="00214703"/>
    <w:rsid w:val="002148C3"/>
    <w:rsid w:val="00214C03"/>
    <w:rsid w:val="00215114"/>
    <w:rsid w:val="0021526D"/>
    <w:rsid w:val="0021603E"/>
    <w:rsid w:val="00216091"/>
    <w:rsid w:val="00216230"/>
    <w:rsid w:val="002174B3"/>
    <w:rsid w:val="00220171"/>
    <w:rsid w:val="002202F0"/>
    <w:rsid w:val="0022067A"/>
    <w:rsid w:val="00220D3C"/>
    <w:rsid w:val="002215A5"/>
    <w:rsid w:val="00221A4B"/>
    <w:rsid w:val="00221C04"/>
    <w:rsid w:val="00222123"/>
    <w:rsid w:val="002223D7"/>
    <w:rsid w:val="00222568"/>
    <w:rsid w:val="00222787"/>
    <w:rsid w:val="00222816"/>
    <w:rsid w:val="002228AD"/>
    <w:rsid w:val="00222B18"/>
    <w:rsid w:val="00222B4C"/>
    <w:rsid w:val="00222BD1"/>
    <w:rsid w:val="00222E0D"/>
    <w:rsid w:val="00223DDE"/>
    <w:rsid w:val="00223F5E"/>
    <w:rsid w:val="00223F64"/>
    <w:rsid w:val="00224560"/>
    <w:rsid w:val="00224A4F"/>
    <w:rsid w:val="00224D78"/>
    <w:rsid w:val="00225075"/>
    <w:rsid w:val="002253C7"/>
    <w:rsid w:val="002254C4"/>
    <w:rsid w:val="00225658"/>
    <w:rsid w:val="00225662"/>
    <w:rsid w:val="00225808"/>
    <w:rsid w:val="00225AEC"/>
    <w:rsid w:val="002260E6"/>
    <w:rsid w:val="002261D1"/>
    <w:rsid w:val="00226341"/>
    <w:rsid w:val="002265CA"/>
    <w:rsid w:val="00226B46"/>
    <w:rsid w:val="00226E21"/>
    <w:rsid w:val="002271A5"/>
    <w:rsid w:val="002279F4"/>
    <w:rsid w:val="0023040C"/>
    <w:rsid w:val="00230575"/>
    <w:rsid w:val="00230A76"/>
    <w:rsid w:val="00230ADF"/>
    <w:rsid w:val="002314BC"/>
    <w:rsid w:val="00232045"/>
    <w:rsid w:val="00232620"/>
    <w:rsid w:val="00232AC7"/>
    <w:rsid w:val="00232B1B"/>
    <w:rsid w:val="002333BA"/>
    <w:rsid w:val="0023379A"/>
    <w:rsid w:val="00233978"/>
    <w:rsid w:val="002339C2"/>
    <w:rsid w:val="00234024"/>
    <w:rsid w:val="00234051"/>
    <w:rsid w:val="00234645"/>
    <w:rsid w:val="0023558F"/>
    <w:rsid w:val="002364AE"/>
    <w:rsid w:val="00236744"/>
    <w:rsid w:val="00236D73"/>
    <w:rsid w:val="0023757E"/>
    <w:rsid w:val="002379B9"/>
    <w:rsid w:val="00237C26"/>
    <w:rsid w:val="00237CD4"/>
    <w:rsid w:val="002402EC"/>
    <w:rsid w:val="002404CC"/>
    <w:rsid w:val="002406F9"/>
    <w:rsid w:val="002411FF"/>
    <w:rsid w:val="00241562"/>
    <w:rsid w:val="002416DB"/>
    <w:rsid w:val="00241860"/>
    <w:rsid w:val="00241914"/>
    <w:rsid w:val="00241E0A"/>
    <w:rsid w:val="00241E97"/>
    <w:rsid w:val="0024292E"/>
    <w:rsid w:val="00242DC3"/>
    <w:rsid w:val="0024339C"/>
    <w:rsid w:val="00243A8B"/>
    <w:rsid w:val="00243F14"/>
    <w:rsid w:val="002445EC"/>
    <w:rsid w:val="00244664"/>
    <w:rsid w:val="00244B77"/>
    <w:rsid w:val="00244E25"/>
    <w:rsid w:val="002452B9"/>
    <w:rsid w:val="002452D6"/>
    <w:rsid w:val="00246950"/>
    <w:rsid w:val="002469C9"/>
    <w:rsid w:val="00246A7A"/>
    <w:rsid w:val="00246CD0"/>
    <w:rsid w:val="0024750B"/>
    <w:rsid w:val="00247725"/>
    <w:rsid w:val="00247B2B"/>
    <w:rsid w:val="00247EAF"/>
    <w:rsid w:val="00247F3C"/>
    <w:rsid w:val="0025004D"/>
    <w:rsid w:val="002508C6"/>
    <w:rsid w:val="00250D12"/>
    <w:rsid w:val="00250E74"/>
    <w:rsid w:val="00251A1C"/>
    <w:rsid w:val="00251EDC"/>
    <w:rsid w:val="00251FCF"/>
    <w:rsid w:val="002521B4"/>
    <w:rsid w:val="00252291"/>
    <w:rsid w:val="00252439"/>
    <w:rsid w:val="0025288F"/>
    <w:rsid w:val="00252C84"/>
    <w:rsid w:val="002530C8"/>
    <w:rsid w:val="002532E1"/>
    <w:rsid w:val="00253F3D"/>
    <w:rsid w:val="002543C3"/>
    <w:rsid w:val="002545E6"/>
    <w:rsid w:val="0025506F"/>
    <w:rsid w:val="00255173"/>
    <w:rsid w:val="00255208"/>
    <w:rsid w:val="00255631"/>
    <w:rsid w:val="002557D6"/>
    <w:rsid w:val="002557F7"/>
    <w:rsid w:val="002559EE"/>
    <w:rsid w:val="00255BDC"/>
    <w:rsid w:val="00255C9D"/>
    <w:rsid w:val="0025623C"/>
    <w:rsid w:val="002562F5"/>
    <w:rsid w:val="002563FF"/>
    <w:rsid w:val="002565A6"/>
    <w:rsid w:val="0025679A"/>
    <w:rsid w:val="002568ED"/>
    <w:rsid w:val="00256C88"/>
    <w:rsid w:val="00256CB9"/>
    <w:rsid w:val="00256F53"/>
    <w:rsid w:val="002570DF"/>
    <w:rsid w:val="0025715A"/>
    <w:rsid w:val="0025735C"/>
    <w:rsid w:val="00257538"/>
    <w:rsid w:val="0025776E"/>
    <w:rsid w:val="00257B98"/>
    <w:rsid w:val="00257FAD"/>
    <w:rsid w:val="00260729"/>
    <w:rsid w:val="002609DC"/>
    <w:rsid w:val="00260B44"/>
    <w:rsid w:val="00261241"/>
    <w:rsid w:val="002614B6"/>
    <w:rsid w:val="002616C6"/>
    <w:rsid w:val="00261B77"/>
    <w:rsid w:val="00261D7B"/>
    <w:rsid w:val="0026200C"/>
    <w:rsid w:val="00262026"/>
    <w:rsid w:val="00262163"/>
    <w:rsid w:val="002628AA"/>
    <w:rsid w:val="002629A0"/>
    <w:rsid w:val="00262AD0"/>
    <w:rsid w:val="00262BA0"/>
    <w:rsid w:val="00262D03"/>
    <w:rsid w:val="00262E8F"/>
    <w:rsid w:val="002633D8"/>
    <w:rsid w:val="00263A22"/>
    <w:rsid w:val="00263C7D"/>
    <w:rsid w:val="00263D30"/>
    <w:rsid w:val="002642CC"/>
    <w:rsid w:val="002647D5"/>
    <w:rsid w:val="002647E0"/>
    <w:rsid w:val="00264DB9"/>
    <w:rsid w:val="00265725"/>
    <w:rsid w:val="00265A31"/>
    <w:rsid w:val="00265C3C"/>
    <w:rsid w:val="002664A8"/>
    <w:rsid w:val="00266A30"/>
    <w:rsid w:val="00266CC9"/>
    <w:rsid w:val="002671BD"/>
    <w:rsid w:val="00267CF4"/>
    <w:rsid w:val="00267DED"/>
    <w:rsid w:val="00267F7E"/>
    <w:rsid w:val="0027001C"/>
    <w:rsid w:val="00270A20"/>
    <w:rsid w:val="00271726"/>
    <w:rsid w:val="002723CD"/>
    <w:rsid w:val="00273537"/>
    <w:rsid w:val="002737DC"/>
    <w:rsid w:val="00273C05"/>
    <w:rsid w:val="00274380"/>
    <w:rsid w:val="002743A7"/>
    <w:rsid w:val="002744A2"/>
    <w:rsid w:val="002749A4"/>
    <w:rsid w:val="00274C7C"/>
    <w:rsid w:val="00275091"/>
    <w:rsid w:val="00275096"/>
    <w:rsid w:val="00276021"/>
    <w:rsid w:val="002765F4"/>
    <w:rsid w:val="002769BD"/>
    <w:rsid w:val="00277875"/>
    <w:rsid w:val="00277892"/>
    <w:rsid w:val="00277C55"/>
    <w:rsid w:val="00277E70"/>
    <w:rsid w:val="00277F87"/>
    <w:rsid w:val="0028024D"/>
    <w:rsid w:val="00281008"/>
    <w:rsid w:val="00281881"/>
    <w:rsid w:val="002819DD"/>
    <w:rsid w:val="00281D9C"/>
    <w:rsid w:val="002829D5"/>
    <w:rsid w:val="00283B57"/>
    <w:rsid w:val="00283BBA"/>
    <w:rsid w:val="00284526"/>
    <w:rsid w:val="002849FA"/>
    <w:rsid w:val="00284E33"/>
    <w:rsid w:val="002850FC"/>
    <w:rsid w:val="002854A2"/>
    <w:rsid w:val="00285791"/>
    <w:rsid w:val="00285A84"/>
    <w:rsid w:val="00285BB2"/>
    <w:rsid w:val="002864D0"/>
    <w:rsid w:val="0028657B"/>
    <w:rsid w:val="00287399"/>
    <w:rsid w:val="002873E3"/>
    <w:rsid w:val="00287D7E"/>
    <w:rsid w:val="002900DD"/>
    <w:rsid w:val="00290241"/>
    <w:rsid w:val="00290343"/>
    <w:rsid w:val="002904CC"/>
    <w:rsid w:val="0029056C"/>
    <w:rsid w:val="00290CC1"/>
    <w:rsid w:val="00290E27"/>
    <w:rsid w:val="00291984"/>
    <w:rsid w:val="002919EF"/>
    <w:rsid w:val="00291E45"/>
    <w:rsid w:val="00292791"/>
    <w:rsid w:val="00292B44"/>
    <w:rsid w:val="00292BE2"/>
    <w:rsid w:val="00293231"/>
    <w:rsid w:val="00293902"/>
    <w:rsid w:val="002939F2"/>
    <w:rsid w:val="00293A34"/>
    <w:rsid w:val="00294369"/>
    <w:rsid w:val="00294565"/>
    <w:rsid w:val="00294F2B"/>
    <w:rsid w:val="00295BD8"/>
    <w:rsid w:val="002966E3"/>
    <w:rsid w:val="002969C4"/>
    <w:rsid w:val="002974B7"/>
    <w:rsid w:val="002974F1"/>
    <w:rsid w:val="002A0148"/>
    <w:rsid w:val="002A0185"/>
    <w:rsid w:val="002A0265"/>
    <w:rsid w:val="002A0AC7"/>
    <w:rsid w:val="002A15FE"/>
    <w:rsid w:val="002A28A1"/>
    <w:rsid w:val="002A2ABC"/>
    <w:rsid w:val="002A2D9A"/>
    <w:rsid w:val="002A2F0A"/>
    <w:rsid w:val="002A3A66"/>
    <w:rsid w:val="002A3D19"/>
    <w:rsid w:val="002A4886"/>
    <w:rsid w:val="002A4F61"/>
    <w:rsid w:val="002A536C"/>
    <w:rsid w:val="002A53EC"/>
    <w:rsid w:val="002A556E"/>
    <w:rsid w:val="002A5619"/>
    <w:rsid w:val="002A5DD0"/>
    <w:rsid w:val="002A5F91"/>
    <w:rsid w:val="002A6AB0"/>
    <w:rsid w:val="002A6F09"/>
    <w:rsid w:val="002A7525"/>
    <w:rsid w:val="002A7A82"/>
    <w:rsid w:val="002B01DA"/>
    <w:rsid w:val="002B069F"/>
    <w:rsid w:val="002B0701"/>
    <w:rsid w:val="002B0984"/>
    <w:rsid w:val="002B12AA"/>
    <w:rsid w:val="002B1411"/>
    <w:rsid w:val="002B17E1"/>
    <w:rsid w:val="002B1A66"/>
    <w:rsid w:val="002B1B7D"/>
    <w:rsid w:val="002B225B"/>
    <w:rsid w:val="002B284D"/>
    <w:rsid w:val="002B2927"/>
    <w:rsid w:val="002B2CB8"/>
    <w:rsid w:val="002B2CBD"/>
    <w:rsid w:val="002B2D62"/>
    <w:rsid w:val="002B2F95"/>
    <w:rsid w:val="002B313F"/>
    <w:rsid w:val="002B317D"/>
    <w:rsid w:val="002B332D"/>
    <w:rsid w:val="002B349B"/>
    <w:rsid w:val="002B39B5"/>
    <w:rsid w:val="002B424B"/>
    <w:rsid w:val="002B43CC"/>
    <w:rsid w:val="002B4727"/>
    <w:rsid w:val="002B47F4"/>
    <w:rsid w:val="002B5533"/>
    <w:rsid w:val="002B62C3"/>
    <w:rsid w:val="002B645E"/>
    <w:rsid w:val="002B6EFF"/>
    <w:rsid w:val="002B77E2"/>
    <w:rsid w:val="002B7983"/>
    <w:rsid w:val="002C0165"/>
    <w:rsid w:val="002C04F4"/>
    <w:rsid w:val="002C05F7"/>
    <w:rsid w:val="002C1646"/>
    <w:rsid w:val="002C16C8"/>
    <w:rsid w:val="002C27DC"/>
    <w:rsid w:val="002C323F"/>
    <w:rsid w:val="002C3837"/>
    <w:rsid w:val="002C43CA"/>
    <w:rsid w:val="002C46F8"/>
    <w:rsid w:val="002C4789"/>
    <w:rsid w:val="002C4940"/>
    <w:rsid w:val="002C4FD1"/>
    <w:rsid w:val="002C5306"/>
    <w:rsid w:val="002C5329"/>
    <w:rsid w:val="002C5F78"/>
    <w:rsid w:val="002C64FC"/>
    <w:rsid w:val="002C6E45"/>
    <w:rsid w:val="002C6FC7"/>
    <w:rsid w:val="002C7279"/>
    <w:rsid w:val="002D0227"/>
    <w:rsid w:val="002D0C38"/>
    <w:rsid w:val="002D0D4D"/>
    <w:rsid w:val="002D1823"/>
    <w:rsid w:val="002D1E0B"/>
    <w:rsid w:val="002D1FC3"/>
    <w:rsid w:val="002D23E6"/>
    <w:rsid w:val="002D2982"/>
    <w:rsid w:val="002D2DDA"/>
    <w:rsid w:val="002D33BD"/>
    <w:rsid w:val="002D3C62"/>
    <w:rsid w:val="002D425F"/>
    <w:rsid w:val="002D4A7C"/>
    <w:rsid w:val="002D4CC3"/>
    <w:rsid w:val="002D5A66"/>
    <w:rsid w:val="002D5D69"/>
    <w:rsid w:val="002D6036"/>
    <w:rsid w:val="002D61CC"/>
    <w:rsid w:val="002D6696"/>
    <w:rsid w:val="002D67BA"/>
    <w:rsid w:val="002D6854"/>
    <w:rsid w:val="002D6B7B"/>
    <w:rsid w:val="002D714C"/>
    <w:rsid w:val="002D7268"/>
    <w:rsid w:val="002D72E8"/>
    <w:rsid w:val="002D75E0"/>
    <w:rsid w:val="002D78CB"/>
    <w:rsid w:val="002D7ABE"/>
    <w:rsid w:val="002D7D09"/>
    <w:rsid w:val="002E0037"/>
    <w:rsid w:val="002E0FF4"/>
    <w:rsid w:val="002E13E0"/>
    <w:rsid w:val="002E18A5"/>
    <w:rsid w:val="002E18E9"/>
    <w:rsid w:val="002E1F19"/>
    <w:rsid w:val="002E1F7E"/>
    <w:rsid w:val="002E1F8F"/>
    <w:rsid w:val="002E1FF6"/>
    <w:rsid w:val="002E202F"/>
    <w:rsid w:val="002E258C"/>
    <w:rsid w:val="002E2637"/>
    <w:rsid w:val="002E27F3"/>
    <w:rsid w:val="002E2A4A"/>
    <w:rsid w:val="002E3609"/>
    <w:rsid w:val="002E3AA4"/>
    <w:rsid w:val="002E4020"/>
    <w:rsid w:val="002E448F"/>
    <w:rsid w:val="002E4825"/>
    <w:rsid w:val="002E50F8"/>
    <w:rsid w:val="002E5270"/>
    <w:rsid w:val="002E561A"/>
    <w:rsid w:val="002E577C"/>
    <w:rsid w:val="002E5A19"/>
    <w:rsid w:val="002E5ADB"/>
    <w:rsid w:val="002E5E12"/>
    <w:rsid w:val="002E616C"/>
    <w:rsid w:val="002E644D"/>
    <w:rsid w:val="002E6D91"/>
    <w:rsid w:val="002E6EB4"/>
    <w:rsid w:val="002E75AA"/>
    <w:rsid w:val="002E789C"/>
    <w:rsid w:val="002E7E9C"/>
    <w:rsid w:val="002F09DD"/>
    <w:rsid w:val="002F15E1"/>
    <w:rsid w:val="002F16B1"/>
    <w:rsid w:val="002F177B"/>
    <w:rsid w:val="002F23AC"/>
    <w:rsid w:val="002F2544"/>
    <w:rsid w:val="002F2C6E"/>
    <w:rsid w:val="002F3038"/>
    <w:rsid w:val="002F3281"/>
    <w:rsid w:val="002F3680"/>
    <w:rsid w:val="002F3773"/>
    <w:rsid w:val="002F37E4"/>
    <w:rsid w:val="002F390A"/>
    <w:rsid w:val="002F3AF0"/>
    <w:rsid w:val="002F4213"/>
    <w:rsid w:val="002F4793"/>
    <w:rsid w:val="002F4CE0"/>
    <w:rsid w:val="002F4E0B"/>
    <w:rsid w:val="002F5106"/>
    <w:rsid w:val="002F5786"/>
    <w:rsid w:val="002F5B71"/>
    <w:rsid w:val="002F5E84"/>
    <w:rsid w:val="002F649A"/>
    <w:rsid w:val="002F7281"/>
    <w:rsid w:val="002F728F"/>
    <w:rsid w:val="002F7A30"/>
    <w:rsid w:val="002F7A4E"/>
    <w:rsid w:val="002F7BBA"/>
    <w:rsid w:val="0030026C"/>
    <w:rsid w:val="003003CC"/>
    <w:rsid w:val="003004C3"/>
    <w:rsid w:val="0030074C"/>
    <w:rsid w:val="00300B91"/>
    <w:rsid w:val="00300E02"/>
    <w:rsid w:val="00300ED8"/>
    <w:rsid w:val="00300F72"/>
    <w:rsid w:val="0030117D"/>
    <w:rsid w:val="003012C8"/>
    <w:rsid w:val="003012FA"/>
    <w:rsid w:val="003016E2"/>
    <w:rsid w:val="00301A7B"/>
    <w:rsid w:val="0030230B"/>
    <w:rsid w:val="003024C6"/>
    <w:rsid w:val="0030381E"/>
    <w:rsid w:val="00303863"/>
    <w:rsid w:val="00303C46"/>
    <w:rsid w:val="00304441"/>
    <w:rsid w:val="003045C8"/>
    <w:rsid w:val="003045C9"/>
    <w:rsid w:val="00304C6C"/>
    <w:rsid w:val="00304D12"/>
    <w:rsid w:val="00305C67"/>
    <w:rsid w:val="003062F4"/>
    <w:rsid w:val="00306638"/>
    <w:rsid w:val="00306841"/>
    <w:rsid w:val="003068A0"/>
    <w:rsid w:val="00306E3A"/>
    <w:rsid w:val="00307D7B"/>
    <w:rsid w:val="003102AA"/>
    <w:rsid w:val="00310391"/>
    <w:rsid w:val="003105F0"/>
    <w:rsid w:val="003108C4"/>
    <w:rsid w:val="003111B4"/>
    <w:rsid w:val="003112C6"/>
    <w:rsid w:val="003116E2"/>
    <w:rsid w:val="0031257D"/>
    <w:rsid w:val="00313A13"/>
    <w:rsid w:val="003148FE"/>
    <w:rsid w:val="00314BD9"/>
    <w:rsid w:val="00314D35"/>
    <w:rsid w:val="003151A9"/>
    <w:rsid w:val="003152B7"/>
    <w:rsid w:val="00315D61"/>
    <w:rsid w:val="00315E60"/>
    <w:rsid w:val="00316579"/>
    <w:rsid w:val="00316C09"/>
    <w:rsid w:val="00316CEB"/>
    <w:rsid w:val="00316EC9"/>
    <w:rsid w:val="00317129"/>
    <w:rsid w:val="003172AF"/>
    <w:rsid w:val="003174B6"/>
    <w:rsid w:val="003175BF"/>
    <w:rsid w:val="00317654"/>
    <w:rsid w:val="003178C1"/>
    <w:rsid w:val="00317E41"/>
    <w:rsid w:val="0032036B"/>
    <w:rsid w:val="003214A0"/>
    <w:rsid w:val="00321D10"/>
    <w:rsid w:val="00321DA7"/>
    <w:rsid w:val="003224F3"/>
    <w:rsid w:val="00322B6A"/>
    <w:rsid w:val="003237DF"/>
    <w:rsid w:val="00323BDA"/>
    <w:rsid w:val="00325CA8"/>
    <w:rsid w:val="00325CFF"/>
    <w:rsid w:val="00325D98"/>
    <w:rsid w:val="00325E1D"/>
    <w:rsid w:val="00325E36"/>
    <w:rsid w:val="0032600C"/>
    <w:rsid w:val="00326617"/>
    <w:rsid w:val="003269C2"/>
    <w:rsid w:val="00326A53"/>
    <w:rsid w:val="00326C44"/>
    <w:rsid w:val="00326F8E"/>
    <w:rsid w:val="00326FE1"/>
    <w:rsid w:val="00327014"/>
    <w:rsid w:val="00327712"/>
    <w:rsid w:val="00327815"/>
    <w:rsid w:val="00327822"/>
    <w:rsid w:val="00330737"/>
    <w:rsid w:val="0033116E"/>
    <w:rsid w:val="003316C5"/>
    <w:rsid w:val="00331ADC"/>
    <w:rsid w:val="00332344"/>
    <w:rsid w:val="003323FD"/>
    <w:rsid w:val="003335C8"/>
    <w:rsid w:val="0033363E"/>
    <w:rsid w:val="0033381C"/>
    <w:rsid w:val="00333C08"/>
    <w:rsid w:val="00334093"/>
    <w:rsid w:val="003342B7"/>
    <w:rsid w:val="0033531F"/>
    <w:rsid w:val="00335B20"/>
    <w:rsid w:val="00335FA2"/>
    <w:rsid w:val="003365DB"/>
    <w:rsid w:val="0033661B"/>
    <w:rsid w:val="003367E0"/>
    <w:rsid w:val="003371D1"/>
    <w:rsid w:val="0033745C"/>
    <w:rsid w:val="00337B91"/>
    <w:rsid w:val="00341AF4"/>
    <w:rsid w:val="00341EA0"/>
    <w:rsid w:val="0034259B"/>
    <w:rsid w:val="0034269F"/>
    <w:rsid w:val="00342904"/>
    <w:rsid w:val="00342A11"/>
    <w:rsid w:val="00342AD1"/>
    <w:rsid w:val="00342B41"/>
    <w:rsid w:val="00342FA4"/>
    <w:rsid w:val="003433EF"/>
    <w:rsid w:val="0034348C"/>
    <w:rsid w:val="003435DC"/>
    <w:rsid w:val="00343EA8"/>
    <w:rsid w:val="00344AE8"/>
    <w:rsid w:val="00344C64"/>
    <w:rsid w:val="00344F30"/>
    <w:rsid w:val="0034502D"/>
    <w:rsid w:val="0034523D"/>
    <w:rsid w:val="003455F6"/>
    <w:rsid w:val="00345615"/>
    <w:rsid w:val="0034593E"/>
    <w:rsid w:val="00346056"/>
    <w:rsid w:val="00346AB0"/>
    <w:rsid w:val="0034749E"/>
    <w:rsid w:val="00347760"/>
    <w:rsid w:val="00347AB0"/>
    <w:rsid w:val="00347AF3"/>
    <w:rsid w:val="00347B24"/>
    <w:rsid w:val="00347C1F"/>
    <w:rsid w:val="00347E8D"/>
    <w:rsid w:val="003516CE"/>
    <w:rsid w:val="00351BED"/>
    <w:rsid w:val="00352FD3"/>
    <w:rsid w:val="00353A36"/>
    <w:rsid w:val="00354032"/>
    <w:rsid w:val="0035420E"/>
    <w:rsid w:val="00354284"/>
    <w:rsid w:val="0035476F"/>
    <w:rsid w:val="00354A43"/>
    <w:rsid w:val="00354A4B"/>
    <w:rsid w:val="00354AA1"/>
    <w:rsid w:val="00354AD5"/>
    <w:rsid w:val="00354E35"/>
    <w:rsid w:val="003552E9"/>
    <w:rsid w:val="00355501"/>
    <w:rsid w:val="00355AB4"/>
    <w:rsid w:val="00355FC7"/>
    <w:rsid w:val="00356033"/>
    <w:rsid w:val="0035689F"/>
    <w:rsid w:val="00356C9B"/>
    <w:rsid w:val="00356CF2"/>
    <w:rsid w:val="00356D57"/>
    <w:rsid w:val="0035729C"/>
    <w:rsid w:val="003575EA"/>
    <w:rsid w:val="00357669"/>
    <w:rsid w:val="00357722"/>
    <w:rsid w:val="00357C71"/>
    <w:rsid w:val="00360411"/>
    <w:rsid w:val="00360473"/>
    <w:rsid w:val="00361A72"/>
    <w:rsid w:val="0036206E"/>
    <w:rsid w:val="00362073"/>
    <w:rsid w:val="003626DD"/>
    <w:rsid w:val="00363AB1"/>
    <w:rsid w:val="003648D5"/>
    <w:rsid w:val="003650D1"/>
    <w:rsid w:val="00365114"/>
    <w:rsid w:val="00365218"/>
    <w:rsid w:val="003652B9"/>
    <w:rsid w:val="00365762"/>
    <w:rsid w:val="00365B96"/>
    <w:rsid w:val="00366B47"/>
    <w:rsid w:val="00367C33"/>
    <w:rsid w:val="00367DA3"/>
    <w:rsid w:val="0037013B"/>
    <w:rsid w:val="00370613"/>
    <w:rsid w:val="00370849"/>
    <w:rsid w:val="00370A69"/>
    <w:rsid w:val="00370BDB"/>
    <w:rsid w:val="00370C75"/>
    <w:rsid w:val="00371C2C"/>
    <w:rsid w:val="00371C44"/>
    <w:rsid w:val="00371D0F"/>
    <w:rsid w:val="003724E4"/>
    <w:rsid w:val="003729B5"/>
    <w:rsid w:val="00372EA4"/>
    <w:rsid w:val="00372EBA"/>
    <w:rsid w:val="00373603"/>
    <w:rsid w:val="00373755"/>
    <w:rsid w:val="00373A1F"/>
    <w:rsid w:val="00373DE8"/>
    <w:rsid w:val="00373FE3"/>
    <w:rsid w:val="003741FE"/>
    <w:rsid w:val="00374D0C"/>
    <w:rsid w:val="00374E89"/>
    <w:rsid w:val="0037548C"/>
    <w:rsid w:val="00375CEC"/>
    <w:rsid w:val="003764DA"/>
    <w:rsid w:val="00376D94"/>
    <w:rsid w:val="00377192"/>
    <w:rsid w:val="003775E5"/>
    <w:rsid w:val="003801E1"/>
    <w:rsid w:val="003803B0"/>
    <w:rsid w:val="00380BCE"/>
    <w:rsid w:val="00380FAC"/>
    <w:rsid w:val="00381220"/>
    <w:rsid w:val="003815E5"/>
    <w:rsid w:val="00381893"/>
    <w:rsid w:val="00381998"/>
    <w:rsid w:val="00381EC1"/>
    <w:rsid w:val="00382768"/>
    <w:rsid w:val="00382AE3"/>
    <w:rsid w:val="00382ECD"/>
    <w:rsid w:val="00382F5A"/>
    <w:rsid w:val="00382F66"/>
    <w:rsid w:val="00383194"/>
    <w:rsid w:val="00383E89"/>
    <w:rsid w:val="00384666"/>
    <w:rsid w:val="00384AA8"/>
    <w:rsid w:val="00385560"/>
    <w:rsid w:val="00385716"/>
    <w:rsid w:val="0038578E"/>
    <w:rsid w:val="00385936"/>
    <w:rsid w:val="003868D2"/>
    <w:rsid w:val="003869A7"/>
    <w:rsid w:val="00386AEF"/>
    <w:rsid w:val="00387115"/>
    <w:rsid w:val="0038731C"/>
    <w:rsid w:val="00387848"/>
    <w:rsid w:val="00387ECD"/>
    <w:rsid w:val="00390373"/>
    <w:rsid w:val="00390655"/>
    <w:rsid w:val="00391374"/>
    <w:rsid w:val="0039176C"/>
    <w:rsid w:val="00391C07"/>
    <w:rsid w:val="00391DEE"/>
    <w:rsid w:val="0039211B"/>
    <w:rsid w:val="00392791"/>
    <w:rsid w:val="00392DEA"/>
    <w:rsid w:val="003930D0"/>
    <w:rsid w:val="003931B3"/>
    <w:rsid w:val="003934D9"/>
    <w:rsid w:val="003934EB"/>
    <w:rsid w:val="003935C0"/>
    <w:rsid w:val="003938F5"/>
    <w:rsid w:val="00393971"/>
    <w:rsid w:val="00393FBD"/>
    <w:rsid w:val="003943D9"/>
    <w:rsid w:val="00394A79"/>
    <w:rsid w:val="00394C21"/>
    <w:rsid w:val="00394D64"/>
    <w:rsid w:val="00395AC9"/>
    <w:rsid w:val="00395D9B"/>
    <w:rsid w:val="003964F2"/>
    <w:rsid w:val="0039696C"/>
    <w:rsid w:val="00397B7B"/>
    <w:rsid w:val="003A021D"/>
    <w:rsid w:val="003A07CA"/>
    <w:rsid w:val="003A089E"/>
    <w:rsid w:val="003A0922"/>
    <w:rsid w:val="003A09C0"/>
    <w:rsid w:val="003A181A"/>
    <w:rsid w:val="003A19A5"/>
    <w:rsid w:val="003A1E79"/>
    <w:rsid w:val="003A1FDE"/>
    <w:rsid w:val="003A2046"/>
    <w:rsid w:val="003A20B8"/>
    <w:rsid w:val="003A2254"/>
    <w:rsid w:val="003A2C35"/>
    <w:rsid w:val="003A36B4"/>
    <w:rsid w:val="003A3B15"/>
    <w:rsid w:val="003A3BC7"/>
    <w:rsid w:val="003A4FB3"/>
    <w:rsid w:val="003A60DF"/>
    <w:rsid w:val="003A638F"/>
    <w:rsid w:val="003A64CD"/>
    <w:rsid w:val="003A66F2"/>
    <w:rsid w:val="003A685D"/>
    <w:rsid w:val="003A7077"/>
    <w:rsid w:val="003A71BC"/>
    <w:rsid w:val="003A7370"/>
    <w:rsid w:val="003A73C8"/>
    <w:rsid w:val="003A7427"/>
    <w:rsid w:val="003A749A"/>
    <w:rsid w:val="003A75E3"/>
    <w:rsid w:val="003A7A3D"/>
    <w:rsid w:val="003A7F68"/>
    <w:rsid w:val="003B0100"/>
    <w:rsid w:val="003B11E4"/>
    <w:rsid w:val="003B122F"/>
    <w:rsid w:val="003B1281"/>
    <w:rsid w:val="003B1495"/>
    <w:rsid w:val="003B18CA"/>
    <w:rsid w:val="003B19A9"/>
    <w:rsid w:val="003B1A5A"/>
    <w:rsid w:val="003B1AEE"/>
    <w:rsid w:val="003B1B57"/>
    <w:rsid w:val="003B1C6C"/>
    <w:rsid w:val="003B1DE0"/>
    <w:rsid w:val="003B1F70"/>
    <w:rsid w:val="003B23BD"/>
    <w:rsid w:val="003B29F4"/>
    <w:rsid w:val="003B2B2C"/>
    <w:rsid w:val="003B2B3F"/>
    <w:rsid w:val="003B302C"/>
    <w:rsid w:val="003B3395"/>
    <w:rsid w:val="003B34D2"/>
    <w:rsid w:val="003B36D1"/>
    <w:rsid w:val="003B391B"/>
    <w:rsid w:val="003B40DF"/>
    <w:rsid w:val="003B40F5"/>
    <w:rsid w:val="003B413C"/>
    <w:rsid w:val="003B46EB"/>
    <w:rsid w:val="003B553B"/>
    <w:rsid w:val="003B5F05"/>
    <w:rsid w:val="003B6070"/>
    <w:rsid w:val="003B65BA"/>
    <w:rsid w:val="003B69BA"/>
    <w:rsid w:val="003B6B06"/>
    <w:rsid w:val="003B6C7C"/>
    <w:rsid w:val="003B78E4"/>
    <w:rsid w:val="003C0184"/>
    <w:rsid w:val="003C0281"/>
    <w:rsid w:val="003C0DAF"/>
    <w:rsid w:val="003C0F4E"/>
    <w:rsid w:val="003C0F71"/>
    <w:rsid w:val="003C1009"/>
    <w:rsid w:val="003C10AA"/>
    <w:rsid w:val="003C13CE"/>
    <w:rsid w:val="003C14F7"/>
    <w:rsid w:val="003C2042"/>
    <w:rsid w:val="003C20CF"/>
    <w:rsid w:val="003C2509"/>
    <w:rsid w:val="003C290B"/>
    <w:rsid w:val="003C2CFB"/>
    <w:rsid w:val="003C2FE6"/>
    <w:rsid w:val="003C3BD1"/>
    <w:rsid w:val="003C3D11"/>
    <w:rsid w:val="003C3E23"/>
    <w:rsid w:val="003C3EF8"/>
    <w:rsid w:val="003C4015"/>
    <w:rsid w:val="003C40BA"/>
    <w:rsid w:val="003C4344"/>
    <w:rsid w:val="003C4518"/>
    <w:rsid w:val="003C4B54"/>
    <w:rsid w:val="003C5098"/>
    <w:rsid w:val="003C5154"/>
    <w:rsid w:val="003C52BC"/>
    <w:rsid w:val="003C54F4"/>
    <w:rsid w:val="003C5755"/>
    <w:rsid w:val="003C5985"/>
    <w:rsid w:val="003C62E7"/>
    <w:rsid w:val="003C65A8"/>
    <w:rsid w:val="003C6A3D"/>
    <w:rsid w:val="003C7384"/>
    <w:rsid w:val="003C7423"/>
    <w:rsid w:val="003C7DAA"/>
    <w:rsid w:val="003D0031"/>
    <w:rsid w:val="003D0946"/>
    <w:rsid w:val="003D0B86"/>
    <w:rsid w:val="003D0E47"/>
    <w:rsid w:val="003D1303"/>
    <w:rsid w:val="003D13A3"/>
    <w:rsid w:val="003D14B0"/>
    <w:rsid w:val="003D1CF8"/>
    <w:rsid w:val="003D1E39"/>
    <w:rsid w:val="003D2543"/>
    <w:rsid w:val="003D270B"/>
    <w:rsid w:val="003D2727"/>
    <w:rsid w:val="003D31BA"/>
    <w:rsid w:val="003D35BE"/>
    <w:rsid w:val="003D3DE5"/>
    <w:rsid w:val="003D3F87"/>
    <w:rsid w:val="003D421C"/>
    <w:rsid w:val="003D4541"/>
    <w:rsid w:val="003D4C88"/>
    <w:rsid w:val="003D53AC"/>
    <w:rsid w:val="003D53E1"/>
    <w:rsid w:val="003D5D89"/>
    <w:rsid w:val="003D66A9"/>
    <w:rsid w:val="003D6AF1"/>
    <w:rsid w:val="003D7112"/>
    <w:rsid w:val="003D7428"/>
    <w:rsid w:val="003D74FA"/>
    <w:rsid w:val="003D7722"/>
    <w:rsid w:val="003E01F6"/>
    <w:rsid w:val="003E0516"/>
    <w:rsid w:val="003E0CF0"/>
    <w:rsid w:val="003E0EA5"/>
    <w:rsid w:val="003E167C"/>
    <w:rsid w:val="003E1CB3"/>
    <w:rsid w:val="003E22B8"/>
    <w:rsid w:val="003E254F"/>
    <w:rsid w:val="003E2CDD"/>
    <w:rsid w:val="003E328A"/>
    <w:rsid w:val="003E32E5"/>
    <w:rsid w:val="003E344B"/>
    <w:rsid w:val="003E3619"/>
    <w:rsid w:val="003E3B3B"/>
    <w:rsid w:val="003E4150"/>
    <w:rsid w:val="003E4239"/>
    <w:rsid w:val="003E4363"/>
    <w:rsid w:val="003E4EB2"/>
    <w:rsid w:val="003E4EEB"/>
    <w:rsid w:val="003E4FD2"/>
    <w:rsid w:val="003E5265"/>
    <w:rsid w:val="003E52CB"/>
    <w:rsid w:val="003E538E"/>
    <w:rsid w:val="003E56B9"/>
    <w:rsid w:val="003E5FFD"/>
    <w:rsid w:val="003E639C"/>
    <w:rsid w:val="003E65C0"/>
    <w:rsid w:val="003E6A8B"/>
    <w:rsid w:val="003E6AD6"/>
    <w:rsid w:val="003E6EED"/>
    <w:rsid w:val="003E72A5"/>
    <w:rsid w:val="003E79AB"/>
    <w:rsid w:val="003E7EB1"/>
    <w:rsid w:val="003F0191"/>
    <w:rsid w:val="003F052B"/>
    <w:rsid w:val="003F0BD4"/>
    <w:rsid w:val="003F0DE1"/>
    <w:rsid w:val="003F188E"/>
    <w:rsid w:val="003F191C"/>
    <w:rsid w:val="003F1B16"/>
    <w:rsid w:val="003F1B8A"/>
    <w:rsid w:val="003F23D7"/>
    <w:rsid w:val="003F259A"/>
    <w:rsid w:val="003F29AF"/>
    <w:rsid w:val="003F2CD6"/>
    <w:rsid w:val="003F327C"/>
    <w:rsid w:val="003F4100"/>
    <w:rsid w:val="003F514E"/>
    <w:rsid w:val="003F53CE"/>
    <w:rsid w:val="003F5455"/>
    <w:rsid w:val="003F58CE"/>
    <w:rsid w:val="003F5AD3"/>
    <w:rsid w:val="003F5EF2"/>
    <w:rsid w:val="003F5FBC"/>
    <w:rsid w:val="003F60D1"/>
    <w:rsid w:val="003F64C2"/>
    <w:rsid w:val="003F686B"/>
    <w:rsid w:val="003F6981"/>
    <w:rsid w:val="003F6D68"/>
    <w:rsid w:val="003F6E0F"/>
    <w:rsid w:val="003F74DE"/>
    <w:rsid w:val="00400283"/>
    <w:rsid w:val="0040085B"/>
    <w:rsid w:val="00400A64"/>
    <w:rsid w:val="0040106F"/>
    <w:rsid w:val="00401715"/>
    <w:rsid w:val="004018C6"/>
    <w:rsid w:val="004022A1"/>
    <w:rsid w:val="00402D8C"/>
    <w:rsid w:val="00402F7A"/>
    <w:rsid w:val="004032A8"/>
    <w:rsid w:val="0040340A"/>
    <w:rsid w:val="00403EF3"/>
    <w:rsid w:val="0040420B"/>
    <w:rsid w:val="00404480"/>
    <w:rsid w:val="00405A88"/>
    <w:rsid w:val="00405BFB"/>
    <w:rsid w:val="00405DE9"/>
    <w:rsid w:val="0040603E"/>
    <w:rsid w:val="004060D1"/>
    <w:rsid w:val="00406909"/>
    <w:rsid w:val="00406DEF"/>
    <w:rsid w:val="00406F3A"/>
    <w:rsid w:val="004070C1"/>
    <w:rsid w:val="00407241"/>
    <w:rsid w:val="0040794E"/>
    <w:rsid w:val="00407D35"/>
    <w:rsid w:val="004100B8"/>
    <w:rsid w:val="0041012F"/>
    <w:rsid w:val="0041087E"/>
    <w:rsid w:val="00410880"/>
    <w:rsid w:val="004112FA"/>
    <w:rsid w:val="004118A8"/>
    <w:rsid w:val="00411B0C"/>
    <w:rsid w:val="00411FAD"/>
    <w:rsid w:val="004123CF"/>
    <w:rsid w:val="00412651"/>
    <w:rsid w:val="00413032"/>
    <w:rsid w:val="00413216"/>
    <w:rsid w:val="0041357C"/>
    <w:rsid w:val="0041414E"/>
    <w:rsid w:val="00414269"/>
    <w:rsid w:val="0041459E"/>
    <w:rsid w:val="004145AE"/>
    <w:rsid w:val="00414A49"/>
    <w:rsid w:val="00414FF8"/>
    <w:rsid w:val="00415259"/>
    <w:rsid w:val="0041533C"/>
    <w:rsid w:val="00415585"/>
    <w:rsid w:val="004155B3"/>
    <w:rsid w:val="00415C24"/>
    <w:rsid w:val="0041613D"/>
    <w:rsid w:val="0041638F"/>
    <w:rsid w:val="004163E4"/>
    <w:rsid w:val="00416991"/>
    <w:rsid w:val="00416C29"/>
    <w:rsid w:val="00416F79"/>
    <w:rsid w:val="0041766A"/>
    <w:rsid w:val="004177A2"/>
    <w:rsid w:val="00417E95"/>
    <w:rsid w:val="0042007A"/>
    <w:rsid w:val="0042038B"/>
    <w:rsid w:val="00420929"/>
    <w:rsid w:val="00420B7D"/>
    <w:rsid w:val="00420CB6"/>
    <w:rsid w:val="00420E55"/>
    <w:rsid w:val="0042161D"/>
    <w:rsid w:val="00421D84"/>
    <w:rsid w:val="00421E54"/>
    <w:rsid w:val="00422000"/>
    <w:rsid w:val="004222C8"/>
    <w:rsid w:val="00422C3B"/>
    <w:rsid w:val="00422D60"/>
    <w:rsid w:val="00423222"/>
    <w:rsid w:val="00423390"/>
    <w:rsid w:val="004238CA"/>
    <w:rsid w:val="00423B57"/>
    <w:rsid w:val="004247C8"/>
    <w:rsid w:val="004253CE"/>
    <w:rsid w:val="00425C81"/>
    <w:rsid w:val="00425CC7"/>
    <w:rsid w:val="00425DC0"/>
    <w:rsid w:val="00425E5C"/>
    <w:rsid w:val="0042613A"/>
    <w:rsid w:val="0042665C"/>
    <w:rsid w:val="0042680D"/>
    <w:rsid w:val="00426AB5"/>
    <w:rsid w:val="00426AC1"/>
    <w:rsid w:val="00426B3A"/>
    <w:rsid w:val="00426CBB"/>
    <w:rsid w:val="00427260"/>
    <w:rsid w:val="00427656"/>
    <w:rsid w:val="004279E0"/>
    <w:rsid w:val="00427B7F"/>
    <w:rsid w:val="00427DD6"/>
    <w:rsid w:val="00430EAA"/>
    <w:rsid w:val="004317AA"/>
    <w:rsid w:val="004318D3"/>
    <w:rsid w:val="00431BC0"/>
    <w:rsid w:val="004320F1"/>
    <w:rsid w:val="0043241D"/>
    <w:rsid w:val="004325FB"/>
    <w:rsid w:val="00432BAF"/>
    <w:rsid w:val="00432D44"/>
    <w:rsid w:val="004339E2"/>
    <w:rsid w:val="00433CF6"/>
    <w:rsid w:val="00433CFD"/>
    <w:rsid w:val="00434605"/>
    <w:rsid w:val="004346D0"/>
    <w:rsid w:val="004347B4"/>
    <w:rsid w:val="00434A97"/>
    <w:rsid w:val="00434BC2"/>
    <w:rsid w:val="00434C3F"/>
    <w:rsid w:val="00435082"/>
    <w:rsid w:val="00435228"/>
    <w:rsid w:val="004354C7"/>
    <w:rsid w:val="0043556D"/>
    <w:rsid w:val="00435B68"/>
    <w:rsid w:val="00435EA5"/>
    <w:rsid w:val="00435F70"/>
    <w:rsid w:val="00436677"/>
    <w:rsid w:val="0043703D"/>
    <w:rsid w:val="00437051"/>
    <w:rsid w:val="004378E0"/>
    <w:rsid w:val="00440021"/>
    <w:rsid w:val="00440712"/>
    <w:rsid w:val="004409D3"/>
    <w:rsid w:val="004411FC"/>
    <w:rsid w:val="00441409"/>
    <w:rsid w:val="00441875"/>
    <w:rsid w:val="00441EBF"/>
    <w:rsid w:val="00442D18"/>
    <w:rsid w:val="004430E3"/>
    <w:rsid w:val="0044319A"/>
    <w:rsid w:val="00443C03"/>
    <w:rsid w:val="00443E9A"/>
    <w:rsid w:val="00444028"/>
    <w:rsid w:val="00444633"/>
    <w:rsid w:val="0044476E"/>
    <w:rsid w:val="0044496F"/>
    <w:rsid w:val="00444CCB"/>
    <w:rsid w:val="00444F16"/>
    <w:rsid w:val="00445260"/>
    <w:rsid w:val="00445482"/>
    <w:rsid w:val="004455BD"/>
    <w:rsid w:val="00445786"/>
    <w:rsid w:val="00445844"/>
    <w:rsid w:val="004459F8"/>
    <w:rsid w:val="0044628E"/>
    <w:rsid w:val="00447287"/>
    <w:rsid w:val="00447591"/>
    <w:rsid w:val="00450695"/>
    <w:rsid w:val="00450C57"/>
    <w:rsid w:val="00451030"/>
    <w:rsid w:val="00451964"/>
    <w:rsid w:val="004523FA"/>
    <w:rsid w:val="00452804"/>
    <w:rsid w:val="00452B9C"/>
    <w:rsid w:val="0045301D"/>
    <w:rsid w:val="00453A62"/>
    <w:rsid w:val="00453ECB"/>
    <w:rsid w:val="0045417F"/>
    <w:rsid w:val="004541A8"/>
    <w:rsid w:val="004543B1"/>
    <w:rsid w:val="0045469B"/>
    <w:rsid w:val="004547E5"/>
    <w:rsid w:val="00454F89"/>
    <w:rsid w:val="00455095"/>
    <w:rsid w:val="00455D5C"/>
    <w:rsid w:val="00455F00"/>
    <w:rsid w:val="004560E1"/>
    <w:rsid w:val="00456146"/>
    <w:rsid w:val="00456153"/>
    <w:rsid w:val="00456264"/>
    <w:rsid w:val="00456646"/>
    <w:rsid w:val="004568B0"/>
    <w:rsid w:val="00456AC3"/>
    <w:rsid w:val="0045707A"/>
    <w:rsid w:val="004570D9"/>
    <w:rsid w:val="004600A6"/>
    <w:rsid w:val="004603C4"/>
    <w:rsid w:val="0046043D"/>
    <w:rsid w:val="00460967"/>
    <w:rsid w:val="00460D1D"/>
    <w:rsid w:val="00460F53"/>
    <w:rsid w:val="0046108A"/>
    <w:rsid w:val="00461456"/>
    <w:rsid w:val="00461636"/>
    <w:rsid w:val="0046183C"/>
    <w:rsid w:val="00461A8B"/>
    <w:rsid w:val="00461EA5"/>
    <w:rsid w:val="00461FB5"/>
    <w:rsid w:val="004620E9"/>
    <w:rsid w:val="00462262"/>
    <w:rsid w:val="00462B13"/>
    <w:rsid w:val="00462BCE"/>
    <w:rsid w:val="00462F57"/>
    <w:rsid w:val="004631D9"/>
    <w:rsid w:val="0046378E"/>
    <w:rsid w:val="00463AB9"/>
    <w:rsid w:val="00463BBA"/>
    <w:rsid w:val="00463C3E"/>
    <w:rsid w:val="00463D66"/>
    <w:rsid w:val="00464A9F"/>
    <w:rsid w:val="00464F63"/>
    <w:rsid w:val="004652DD"/>
    <w:rsid w:val="004653F6"/>
    <w:rsid w:val="004658E0"/>
    <w:rsid w:val="0046638D"/>
    <w:rsid w:val="0046659C"/>
    <w:rsid w:val="004678B5"/>
    <w:rsid w:val="004679D2"/>
    <w:rsid w:val="00467AF8"/>
    <w:rsid w:val="00467E19"/>
    <w:rsid w:val="00467E92"/>
    <w:rsid w:val="00470203"/>
    <w:rsid w:val="004708BC"/>
    <w:rsid w:val="00470A91"/>
    <w:rsid w:val="00470CA6"/>
    <w:rsid w:val="00471885"/>
    <w:rsid w:val="004719CD"/>
    <w:rsid w:val="00471E1C"/>
    <w:rsid w:val="004722B7"/>
    <w:rsid w:val="00472334"/>
    <w:rsid w:val="00472ECA"/>
    <w:rsid w:val="004732FF"/>
    <w:rsid w:val="004734CA"/>
    <w:rsid w:val="00474165"/>
    <w:rsid w:val="0047434D"/>
    <w:rsid w:val="00474787"/>
    <w:rsid w:val="00475151"/>
    <w:rsid w:val="00475230"/>
    <w:rsid w:val="00475484"/>
    <w:rsid w:val="004756E0"/>
    <w:rsid w:val="00475ECC"/>
    <w:rsid w:val="00475FA1"/>
    <w:rsid w:val="004760F9"/>
    <w:rsid w:val="00476345"/>
    <w:rsid w:val="004773D1"/>
    <w:rsid w:val="004774DF"/>
    <w:rsid w:val="0047761F"/>
    <w:rsid w:val="0047780E"/>
    <w:rsid w:val="00477AE4"/>
    <w:rsid w:val="0048063A"/>
    <w:rsid w:val="0048193E"/>
    <w:rsid w:val="004821E8"/>
    <w:rsid w:val="0048235E"/>
    <w:rsid w:val="004824E3"/>
    <w:rsid w:val="00482ACE"/>
    <w:rsid w:val="00482B39"/>
    <w:rsid w:val="0048333B"/>
    <w:rsid w:val="00483756"/>
    <w:rsid w:val="00483AB2"/>
    <w:rsid w:val="004845E9"/>
    <w:rsid w:val="0048475F"/>
    <w:rsid w:val="00484D71"/>
    <w:rsid w:val="00485854"/>
    <w:rsid w:val="0048601A"/>
    <w:rsid w:val="004863AC"/>
    <w:rsid w:val="0048698A"/>
    <w:rsid w:val="00486B21"/>
    <w:rsid w:val="00486BBB"/>
    <w:rsid w:val="00486D04"/>
    <w:rsid w:val="004873A0"/>
    <w:rsid w:val="00487413"/>
    <w:rsid w:val="00487526"/>
    <w:rsid w:val="0048789D"/>
    <w:rsid w:val="00487A62"/>
    <w:rsid w:val="00487B52"/>
    <w:rsid w:val="00487F8E"/>
    <w:rsid w:val="004908F4"/>
    <w:rsid w:val="00490AA7"/>
    <w:rsid w:val="00490D4F"/>
    <w:rsid w:val="00490F8D"/>
    <w:rsid w:val="00490FC4"/>
    <w:rsid w:val="0049105F"/>
    <w:rsid w:val="004912BD"/>
    <w:rsid w:val="00491B3A"/>
    <w:rsid w:val="00491CFE"/>
    <w:rsid w:val="00491F94"/>
    <w:rsid w:val="004924F7"/>
    <w:rsid w:val="00492560"/>
    <w:rsid w:val="00492DB7"/>
    <w:rsid w:val="00493A94"/>
    <w:rsid w:val="00493DFB"/>
    <w:rsid w:val="00494D83"/>
    <w:rsid w:val="004952A0"/>
    <w:rsid w:val="0049537B"/>
    <w:rsid w:val="0049582A"/>
    <w:rsid w:val="004958C4"/>
    <w:rsid w:val="00495B23"/>
    <w:rsid w:val="0049622B"/>
    <w:rsid w:val="004963A8"/>
    <w:rsid w:val="00496FA8"/>
    <w:rsid w:val="0049708C"/>
    <w:rsid w:val="00497167"/>
    <w:rsid w:val="0049720D"/>
    <w:rsid w:val="004974F6"/>
    <w:rsid w:val="004977A5"/>
    <w:rsid w:val="00497BC2"/>
    <w:rsid w:val="004A04ED"/>
    <w:rsid w:val="004A0806"/>
    <w:rsid w:val="004A09C6"/>
    <w:rsid w:val="004A09F5"/>
    <w:rsid w:val="004A129E"/>
    <w:rsid w:val="004A19EC"/>
    <w:rsid w:val="004A1BB3"/>
    <w:rsid w:val="004A2635"/>
    <w:rsid w:val="004A2BA2"/>
    <w:rsid w:val="004A3217"/>
    <w:rsid w:val="004A37B2"/>
    <w:rsid w:val="004A3EFC"/>
    <w:rsid w:val="004A3F12"/>
    <w:rsid w:val="004A4590"/>
    <w:rsid w:val="004A4665"/>
    <w:rsid w:val="004A4D59"/>
    <w:rsid w:val="004A5077"/>
    <w:rsid w:val="004A52C4"/>
    <w:rsid w:val="004A5410"/>
    <w:rsid w:val="004A57A7"/>
    <w:rsid w:val="004A5B64"/>
    <w:rsid w:val="004A64D9"/>
    <w:rsid w:val="004A6CCF"/>
    <w:rsid w:val="004A6CDA"/>
    <w:rsid w:val="004A6D28"/>
    <w:rsid w:val="004A72CD"/>
    <w:rsid w:val="004A7C34"/>
    <w:rsid w:val="004A7C6D"/>
    <w:rsid w:val="004B0368"/>
    <w:rsid w:val="004B03C8"/>
    <w:rsid w:val="004B06D2"/>
    <w:rsid w:val="004B0F3D"/>
    <w:rsid w:val="004B1311"/>
    <w:rsid w:val="004B1659"/>
    <w:rsid w:val="004B1C46"/>
    <w:rsid w:val="004B27D8"/>
    <w:rsid w:val="004B2E16"/>
    <w:rsid w:val="004B3ADD"/>
    <w:rsid w:val="004B3B2A"/>
    <w:rsid w:val="004B3B5D"/>
    <w:rsid w:val="004B3DF6"/>
    <w:rsid w:val="004B46D0"/>
    <w:rsid w:val="004B49E5"/>
    <w:rsid w:val="004B4E59"/>
    <w:rsid w:val="004B557E"/>
    <w:rsid w:val="004B58E7"/>
    <w:rsid w:val="004B6192"/>
    <w:rsid w:val="004B62F9"/>
    <w:rsid w:val="004B6827"/>
    <w:rsid w:val="004B6946"/>
    <w:rsid w:val="004B695E"/>
    <w:rsid w:val="004B6EE3"/>
    <w:rsid w:val="004B71C3"/>
    <w:rsid w:val="004B7214"/>
    <w:rsid w:val="004B7524"/>
    <w:rsid w:val="004B770E"/>
    <w:rsid w:val="004B7782"/>
    <w:rsid w:val="004B7943"/>
    <w:rsid w:val="004C0BF9"/>
    <w:rsid w:val="004C0E05"/>
    <w:rsid w:val="004C0F87"/>
    <w:rsid w:val="004C10C3"/>
    <w:rsid w:val="004C121A"/>
    <w:rsid w:val="004C136D"/>
    <w:rsid w:val="004C1743"/>
    <w:rsid w:val="004C19BB"/>
    <w:rsid w:val="004C2C03"/>
    <w:rsid w:val="004C2D6B"/>
    <w:rsid w:val="004C30D0"/>
    <w:rsid w:val="004C34E0"/>
    <w:rsid w:val="004C389C"/>
    <w:rsid w:val="004C41C9"/>
    <w:rsid w:val="004C422C"/>
    <w:rsid w:val="004C481E"/>
    <w:rsid w:val="004C50D0"/>
    <w:rsid w:val="004C53A1"/>
    <w:rsid w:val="004C53B1"/>
    <w:rsid w:val="004C5511"/>
    <w:rsid w:val="004C59A8"/>
    <w:rsid w:val="004C5C96"/>
    <w:rsid w:val="004C6457"/>
    <w:rsid w:val="004C665D"/>
    <w:rsid w:val="004C6697"/>
    <w:rsid w:val="004C66A0"/>
    <w:rsid w:val="004C66C4"/>
    <w:rsid w:val="004C71AB"/>
    <w:rsid w:val="004C75DC"/>
    <w:rsid w:val="004C79C3"/>
    <w:rsid w:val="004D0534"/>
    <w:rsid w:val="004D0977"/>
    <w:rsid w:val="004D0A4E"/>
    <w:rsid w:val="004D1182"/>
    <w:rsid w:val="004D166F"/>
    <w:rsid w:val="004D19E8"/>
    <w:rsid w:val="004D19F0"/>
    <w:rsid w:val="004D1B4F"/>
    <w:rsid w:val="004D2257"/>
    <w:rsid w:val="004D2275"/>
    <w:rsid w:val="004D23C5"/>
    <w:rsid w:val="004D26CA"/>
    <w:rsid w:val="004D3F90"/>
    <w:rsid w:val="004D410B"/>
    <w:rsid w:val="004D43D5"/>
    <w:rsid w:val="004D50A9"/>
    <w:rsid w:val="004D5222"/>
    <w:rsid w:val="004D56F8"/>
    <w:rsid w:val="004D5881"/>
    <w:rsid w:val="004D59EF"/>
    <w:rsid w:val="004D675E"/>
    <w:rsid w:val="004D724A"/>
    <w:rsid w:val="004D73CD"/>
    <w:rsid w:val="004D7C80"/>
    <w:rsid w:val="004E0496"/>
    <w:rsid w:val="004E064D"/>
    <w:rsid w:val="004E08A0"/>
    <w:rsid w:val="004E110E"/>
    <w:rsid w:val="004E1E64"/>
    <w:rsid w:val="004E1FA4"/>
    <w:rsid w:val="004E20BF"/>
    <w:rsid w:val="004E22AB"/>
    <w:rsid w:val="004E2CDE"/>
    <w:rsid w:val="004E33AA"/>
    <w:rsid w:val="004E37FD"/>
    <w:rsid w:val="004E3A78"/>
    <w:rsid w:val="004E3F46"/>
    <w:rsid w:val="004E56FF"/>
    <w:rsid w:val="004E586D"/>
    <w:rsid w:val="004E5C8B"/>
    <w:rsid w:val="004E5E55"/>
    <w:rsid w:val="004E66E3"/>
    <w:rsid w:val="004E6F96"/>
    <w:rsid w:val="004F03EA"/>
    <w:rsid w:val="004F0413"/>
    <w:rsid w:val="004F0CFA"/>
    <w:rsid w:val="004F0D4E"/>
    <w:rsid w:val="004F1247"/>
    <w:rsid w:val="004F23B8"/>
    <w:rsid w:val="004F26A4"/>
    <w:rsid w:val="004F2E87"/>
    <w:rsid w:val="004F336E"/>
    <w:rsid w:val="004F351A"/>
    <w:rsid w:val="004F3EA9"/>
    <w:rsid w:val="004F3EEE"/>
    <w:rsid w:val="004F455A"/>
    <w:rsid w:val="004F4CB5"/>
    <w:rsid w:val="004F56AB"/>
    <w:rsid w:val="004F585D"/>
    <w:rsid w:val="004F5F3B"/>
    <w:rsid w:val="004F671E"/>
    <w:rsid w:val="004F6768"/>
    <w:rsid w:val="004F7003"/>
    <w:rsid w:val="004F7F4E"/>
    <w:rsid w:val="004F7FAD"/>
    <w:rsid w:val="005001CA"/>
    <w:rsid w:val="005006E4"/>
    <w:rsid w:val="00500911"/>
    <w:rsid w:val="00500E46"/>
    <w:rsid w:val="00501A14"/>
    <w:rsid w:val="00501BC3"/>
    <w:rsid w:val="00501E97"/>
    <w:rsid w:val="00502096"/>
    <w:rsid w:val="0050254F"/>
    <w:rsid w:val="00502739"/>
    <w:rsid w:val="005027F0"/>
    <w:rsid w:val="00502824"/>
    <w:rsid w:val="005040C1"/>
    <w:rsid w:val="00504140"/>
    <w:rsid w:val="00504260"/>
    <w:rsid w:val="005042F6"/>
    <w:rsid w:val="005046FD"/>
    <w:rsid w:val="005048BC"/>
    <w:rsid w:val="00504989"/>
    <w:rsid w:val="00504A22"/>
    <w:rsid w:val="005050A6"/>
    <w:rsid w:val="00505308"/>
    <w:rsid w:val="0050543C"/>
    <w:rsid w:val="0050588A"/>
    <w:rsid w:val="00505C13"/>
    <w:rsid w:val="00505E00"/>
    <w:rsid w:val="00505E12"/>
    <w:rsid w:val="005060CE"/>
    <w:rsid w:val="00506D04"/>
    <w:rsid w:val="00506E2E"/>
    <w:rsid w:val="0050705E"/>
    <w:rsid w:val="0050708F"/>
    <w:rsid w:val="005074C9"/>
    <w:rsid w:val="00507650"/>
    <w:rsid w:val="00507A62"/>
    <w:rsid w:val="00507BCB"/>
    <w:rsid w:val="0051032B"/>
    <w:rsid w:val="00510368"/>
    <w:rsid w:val="0051094F"/>
    <w:rsid w:val="00510DF0"/>
    <w:rsid w:val="005112FF"/>
    <w:rsid w:val="005114C9"/>
    <w:rsid w:val="00511C91"/>
    <w:rsid w:val="00511DF3"/>
    <w:rsid w:val="00512082"/>
    <w:rsid w:val="00512289"/>
    <w:rsid w:val="005124C0"/>
    <w:rsid w:val="00513529"/>
    <w:rsid w:val="0051358E"/>
    <w:rsid w:val="005136BA"/>
    <w:rsid w:val="005136C8"/>
    <w:rsid w:val="005146BB"/>
    <w:rsid w:val="00514AB3"/>
    <w:rsid w:val="00514C81"/>
    <w:rsid w:val="00515346"/>
    <w:rsid w:val="00515767"/>
    <w:rsid w:val="005159B3"/>
    <w:rsid w:val="00515C11"/>
    <w:rsid w:val="00516578"/>
    <w:rsid w:val="005165B0"/>
    <w:rsid w:val="00516870"/>
    <w:rsid w:val="0051698C"/>
    <w:rsid w:val="00516B9A"/>
    <w:rsid w:val="00516DB2"/>
    <w:rsid w:val="005172B0"/>
    <w:rsid w:val="00517FE5"/>
    <w:rsid w:val="00520044"/>
    <w:rsid w:val="005203DA"/>
    <w:rsid w:val="00520C9C"/>
    <w:rsid w:val="0052166B"/>
    <w:rsid w:val="00521685"/>
    <w:rsid w:val="005221AD"/>
    <w:rsid w:val="005221DD"/>
    <w:rsid w:val="00522469"/>
    <w:rsid w:val="0052264F"/>
    <w:rsid w:val="00522B30"/>
    <w:rsid w:val="00522D93"/>
    <w:rsid w:val="005231AD"/>
    <w:rsid w:val="0052322D"/>
    <w:rsid w:val="00523709"/>
    <w:rsid w:val="00523D87"/>
    <w:rsid w:val="00523F32"/>
    <w:rsid w:val="00525A08"/>
    <w:rsid w:val="00525C69"/>
    <w:rsid w:val="00526971"/>
    <w:rsid w:val="00526A3F"/>
    <w:rsid w:val="00526CA2"/>
    <w:rsid w:val="005272C9"/>
    <w:rsid w:val="00527568"/>
    <w:rsid w:val="00527891"/>
    <w:rsid w:val="00527BA2"/>
    <w:rsid w:val="00530B0F"/>
    <w:rsid w:val="00530DD7"/>
    <w:rsid w:val="00530F41"/>
    <w:rsid w:val="005312AF"/>
    <w:rsid w:val="0053146B"/>
    <w:rsid w:val="005317BA"/>
    <w:rsid w:val="005317DD"/>
    <w:rsid w:val="00531FF5"/>
    <w:rsid w:val="0053299E"/>
    <w:rsid w:val="00532A93"/>
    <w:rsid w:val="00533373"/>
    <w:rsid w:val="005334C5"/>
    <w:rsid w:val="005338AF"/>
    <w:rsid w:val="00534C24"/>
    <w:rsid w:val="0053679A"/>
    <w:rsid w:val="00536E98"/>
    <w:rsid w:val="00537396"/>
    <w:rsid w:val="00537798"/>
    <w:rsid w:val="00537EE9"/>
    <w:rsid w:val="00541071"/>
    <w:rsid w:val="00541503"/>
    <w:rsid w:val="00541741"/>
    <w:rsid w:val="005423D0"/>
    <w:rsid w:val="005426C2"/>
    <w:rsid w:val="00542BFD"/>
    <w:rsid w:val="00542C0F"/>
    <w:rsid w:val="00542D88"/>
    <w:rsid w:val="005432B6"/>
    <w:rsid w:val="0054347A"/>
    <w:rsid w:val="00543824"/>
    <w:rsid w:val="00543CBB"/>
    <w:rsid w:val="00544A81"/>
    <w:rsid w:val="00544F5E"/>
    <w:rsid w:val="005461DB"/>
    <w:rsid w:val="005464EE"/>
    <w:rsid w:val="00546851"/>
    <w:rsid w:val="00546EDF"/>
    <w:rsid w:val="005476E2"/>
    <w:rsid w:val="0055050E"/>
    <w:rsid w:val="00550547"/>
    <w:rsid w:val="005505CF"/>
    <w:rsid w:val="005506F4"/>
    <w:rsid w:val="00550E1B"/>
    <w:rsid w:val="005512BE"/>
    <w:rsid w:val="0055187B"/>
    <w:rsid w:val="005519D0"/>
    <w:rsid w:val="00551A75"/>
    <w:rsid w:val="00551A8A"/>
    <w:rsid w:val="00551B16"/>
    <w:rsid w:val="00551D94"/>
    <w:rsid w:val="00552058"/>
    <w:rsid w:val="005531F8"/>
    <w:rsid w:val="00553BA3"/>
    <w:rsid w:val="00553CE3"/>
    <w:rsid w:val="0055423A"/>
    <w:rsid w:val="00554A65"/>
    <w:rsid w:val="00555186"/>
    <w:rsid w:val="005557A7"/>
    <w:rsid w:val="00555F0F"/>
    <w:rsid w:val="00556901"/>
    <w:rsid w:val="00556D04"/>
    <w:rsid w:val="0055713E"/>
    <w:rsid w:val="00557370"/>
    <w:rsid w:val="005573BF"/>
    <w:rsid w:val="00560928"/>
    <w:rsid w:val="00560A8C"/>
    <w:rsid w:val="00560EBD"/>
    <w:rsid w:val="0056102A"/>
    <w:rsid w:val="00561414"/>
    <w:rsid w:val="005617A8"/>
    <w:rsid w:val="00561E45"/>
    <w:rsid w:val="005620AE"/>
    <w:rsid w:val="0056217D"/>
    <w:rsid w:val="00562445"/>
    <w:rsid w:val="00562E22"/>
    <w:rsid w:val="00563288"/>
    <w:rsid w:val="0056341E"/>
    <w:rsid w:val="0056367A"/>
    <w:rsid w:val="005650B5"/>
    <w:rsid w:val="00565142"/>
    <w:rsid w:val="0056514B"/>
    <w:rsid w:val="005654F2"/>
    <w:rsid w:val="00565505"/>
    <w:rsid w:val="00565684"/>
    <w:rsid w:val="0056589D"/>
    <w:rsid w:val="005658DF"/>
    <w:rsid w:val="00565999"/>
    <w:rsid w:val="005659FA"/>
    <w:rsid w:val="00565FA8"/>
    <w:rsid w:val="005663E7"/>
    <w:rsid w:val="005665F2"/>
    <w:rsid w:val="00566BDA"/>
    <w:rsid w:val="00566C19"/>
    <w:rsid w:val="00567CF1"/>
    <w:rsid w:val="005703A8"/>
    <w:rsid w:val="0057104D"/>
    <w:rsid w:val="00571105"/>
    <w:rsid w:val="005714DB"/>
    <w:rsid w:val="00571780"/>
    <w:rsid w:val="0057178D"/>
    <w:rsid w:val="005717D9"/>
    <w:rsid w:val="00571864"/>
    <w:rsid w:val="005719FD"/>
    <w:rsid w:val="00571A2F"/>
    <w:rsid w:val="00571C3E"/>
    <w:rsid w:val="00572000"/>
    <w:rsid w:val="005721A9"/>
    <w:rsid w:val="005723A8"/>
    <w:rsid w:val="00572BE8"/>
    <w:rsid w:val="00572D02"/>
    <w:rsid w:val="00572D21"/>
    <w:rsid w:val="00573191"/>
    <w:rsid w:val="005737CB"/>
    <w:rsid w:val="00573A72"/>
    <w:rsid w:val="00573ECC"/>
    <w:rsid w:val="005751FD"/>
    <w:rsid w:val="005758F9"/>
    <w:rsid w:val="00575A3B"/>
    <w:rsid w:val="00575D26"/>
    <w:rsid w:val="00577BE4"/>
    <w:rsid w:val="0058037B"/>
    <w:rsid w:val="00580512"/>
    <w:rsid w:val="005806CE"/>
    <w:rsid w:val="00580866"/>
    <w:rsid w:val="005808D2"/>
    <w:rsid w:val="00580A5B"/>
    <w:rsid w:val="00580DAB"/>
    <w:rsid w:val="005810BC"/>
    <w:rsid w:val="00581300"/>
    <w:rsid w:val="00581464"/>
    <w:rsid w:val="00581559"/>
    <w:rsid w:val="00582001"/>
    <w:rsid w:val="005827DD"/>
    <w:rsid w:val="00582AA0"/>
    <w:rsid w:val="00582CA9"/>
    <w:rsid w:val="00583B08"/>
    <w:rsid w:val="00583C7D"/>
    <w:rsid w:val="00583E2F"/>
    <w:rsid w:val="005840D1"/>
    <w:rsid w:val="0058424C"/>
    <w:rsid w:val="00584F38"/>
    <w:rsid w:val="005858C3"/>
    <w:rsid w:val="0058590D"/>
    <w:rsid w:val="00586CB7"/>
    <w:rsid w:val="00587380"/>
    <w:rsid w:val="00587D97"/>
    <w:rsid w:val="00587F6A"/>
    <w:rsid w:val="00590055"/>
    <w:rsid w:val="00590104"/>
    <w:rsid w:val="005902CA"/>
    <w:rsid w:val="005909A0"/>
    <w:rsid w:val="00590FF6"/>
    <w:rsid w:val="00591711"/>
    <w:rsid w:val="005918D4"/>
    <w:rsid w:val="00591DAF"/>
    <w:rsid w:val="00592069"/>
    <w:rsid w:val="00592350"/>
    <w:rsid w:val="00592428"/>
    <w:rsid w:val="0059254E"/>
    <w:rsid w:val="00592821"/>
    <w:rsid w:val="00592897"/>
    <w:rsid w:val="00592F63"/>
    <w:rsid w:val="00593164"/>
    <w:rsid w:val="005935EE"/>
    <w:rsid w:val="0059361A"/>
    <w:rsid w:val="005939F9"/>
    <w:rsid w:val="00593B75"/>
    <w:rsid w:val="00593EFF"/>
    <w:rsid w:val="005949EE"/>
    <w:rsid w:val="00594C0D"/>
    <w:rsid w:val="00594D45"/>
    <w:rsid w:val="005950DE"/>
    <w:rsid w:val="00595365"/>
    <w:rsid w:val="0059538F"/>
    <w:rsid w:val="00595479"/>
    <w:rsid w:val="005958E6"/>
    <w:rsid w:val="00595A96"/>
    <w:rsid w:val="00595D57"/>
    <w:rsid w:val="00595F1A"/>
    <w:rsid w:val="00596348"/>
    <w:rsid w:val="00596754"/>
    <w:rsid w:val="0059676C"/>
    <w:rsid w:val="00596892"/>
    <w:rsid w:val="00596ED0"/>
    <w:rsid w:val="0059732D"/>
    <w:rsid w:val="00597394"/>
    <w:rsid w:val="005975C9"/>
    <w:rsid w:val="00597858"/>
    <w:rsid w:val="00597F10"/>
    <w:rsid w:val="005A03A0"/>
    <w:rsid w:val="005A0465"/>
    <w:rsid w:val="005A0613"/>
    <w:rsid w:val="005A06DC"/>
    <w:rsid w:val="005A0D7C"/>
    <w:rsid w:val="005A0E2B"/>
    <w:rsid w:val="005A1B3E"/>
    <w:rsid w:val="005A1C47"/>
    <w:rsid w:val="005A22FD"/>
    <w:rsid w:val="005A2831"/>
    <w:rsid w:val="005A2B5C"/>
    <w:rsid w:val="005A304F"/>
    <w:rsid w:val="005A31BA"/>
    <w:rsid w:val="005A32DF"/>
    <w:rsid w:val="005A3624"/>
    <w:rsid w:val="005A38AC"/>
    <w:rsid w:val="005A3AE5"/>
    <w:rsid w:val="005A3B03"/>
    <w:rsid w:val="005A3E88"/>
    <w:rsid w:val="005A4A9C"/>
    <w:rsid w:val="005A4FCF"/>
    <w:rsid w:val="005A521E"/>
    <w:rsid w:val="005A533E"/>
    <w:rsid w:val="005A60C6"/>
    <w:rsid w:val="005A6463"/>
    <w:rsid w:val="005A672D"/>
    <w:rsid w:val="005A675A"/>
    <w:rsid w:val="005A6FE7"/>
    <w:rsid w:val="005A7328"/>
    <w:rsid w:val="005A7C0D"/>
    <w:rsid w:val="005A7C3C"/>
    <w:rsid w:val="005B051A"/>
    <w:rsid w:val="005B0583"/>
    <w:rsid w:val="005B0871"/>
    <w:rsid w:val="005B14A7"/>
    <w:rsid w:val="005B1729"/>
    <w:rsid w:val="005B27B0"/>
    <w:rsid w:val="005B2A2D"/>
    <w:rsid w:val="005B2E50"/>
    <w:rsid w:val="005B3042"/>
    <w:rsid w:val="005B31DF"/>
    <w:rsid w:val="005B3281"/>
    <w:rsid w:val="005B3BAB"/>
    <w:rsid w:val="005B3BDC"/>
    <w:rsid w:val="005B3C10"/>
    <w:rsid w:val="005B48D8"/>
    <w:rsid w:val="005B4D3C"/>
    <w:rsid w:val="005B4D66"/>
    <w:rsid w:val="005B4E4A"/>
    <w:rsid w:val="005B4ED0"/>
    <w:rsid w:val="005B4F3C"/>
    <w:rsid w:val="005B4F5D"/>
    <w:rsid w:val="005B517D"/>
    <w:rsid w:val="005B538B"/>
    <w:rsid w:val="005B5A81"/>
    <w:rsid w:val="005B5CD4"/>
    <w:rsid w:val="005B60D4"/>
    <w:rsid w:val="005B6264"/>
    <w:rsid w:val="005B62AE"/>
    <w:rsid w:val="005B63FE"/>
    <w:rsid w:val="005B6937"/>
    <w:rsid w:val="005B6EFD"/>
    <w:rsid w:val="005B7053"/>
    <w:rsid w:val="005B78B8"/>
    <w:rsid w:val="005B7C8F"/>
    <w:rsid w:val="005C00ED"/>
    <w:rsid w:val="005C02C9"/>
    <w:rsid w:val="005C03E0"/>
    <w:rsid w:val="005C0540"/>
    <w:rsid w:val="005C0BAD"/>
    <w:rsid w:val="005C19F5"/>
    <w:rsid w:val="005C1BA1"/>
    <w:rsid w:val="005C1C49"/>
    <w:rsid w:val="005C2602"/>
    <w:rsid w:val="005C2A86"/>
    <w:rsid w:val="005C2F7C"/>
    <w:rsid w:val="005C2FFE"/>
    <w:rsid w:val="005C301C"/>
    <w:rsid w:val="005C3F05"/>
    <w:rsid w:val="005C4D50"/>
    <w:rsid w:val="005C57FD"/>
    <w:rsid w:val="005C597F"/>
    <w:rsid w:val="005C60A2"/>
    <w:rsid w:val="005C63D1"/>
    <w:rsid w:val="005C6AA8"/>
    <w:rsid w:val="005C7307"/>
    <w:rsid w:val="005C7506"/>
    <w:rsid w:val="005C7524"/>
    <w:rsid w:val="005C756D"/>
    <w:rsid w:val="005C7B64"/>
    <w:rsid w:val="005C7D6E"/>
    <w:rsid w:val="005D00B9"/>
    <w:rsid w:val="005D0F6B"/>
    <w:rsid w:val="005D1056"/>
    <w:rsid w:val="005D1BAB"/>
    <w:rsid w:val="005D1FF0"/>
    <w:rsid w:val="005D2855"/>
    <w:rsid w:val="005D28EB"/>
    <w:rsid w:val="005D369A"/>
    <w:rsid w:val="005D37D2"/>
    <w:rsid w:val="005D4A76"/>
    <w:rsid w:val="005D4ED3"/>
    <w:rsid w:val="005D50A2"/>
    <w:rsid w:val="005D518A"/>
    <w:rsid w:val="005D5C8F"/>
    <w:rsid w:val="005D6056"/>
    <w:rsid w:val="005D62E1"/>
    <w:rsid w:val="005D64DB"/>
    <w:rsid w:val="005D6978"/>
    <w:rsid w:val="005D6A43"/>
    <w:rsid w:val="005D7483"/>
    <w:rsid w:val="005D7E9A"/>
    <w:rsid w:val="005E0032"/>
    <w:rsid w:val="005E0679"/>
    <w:rsid w:val="005E0E41"/>
    <w:rsid w:val="005E13A4"/>
    <w:rsid w:val="005E1458"/>
    <w:rsid w:val="005E15E9"/>
    <w:rsid w:val="005E164D"/>
    <w:rsid w:val="005E1A9E"/>
    <w:rsid w:val="005E1C3D"/>
    <w:rsid w:val="005E22D1"/>
    <w:rsid w:val="005E2741"/>
    <w:rsid w:val="005E3319"/>
    <w:rsid w:val="005E38A0"/>
    <w:rsid w:val="005E3C34"/>
    <w:rsid w:val="005E3C74"/>
    <w:rsid w:val="005E40F7"/>
    <w:rsid w:val="005E43BD"/>
    <w:rsid w:val="005E45BA"/>
    <w:rsid w:val="005E4990"/>
    <w:rsid w:val="005E49CB"/>
    <w:rsid w:val="005E4B33"/>
    <w:rsid w:val="005E4CCA"/>
    <w:rsid w:val="005E5D0E"/>
    <w:rsid w:val="005E5E9B"/>
    <w:rsid w:val="005E672F"/>
    <w:rsid w:val="005E6764"/>
    <w:rsid w:val="005E6D05"/>
    <w:rsid w:val="005E6DBE"/>
    <w:rsid w:val="005E70F0"/>
    <w:rsid w:val="005F025B"/>
    <w:rsid w:val="005F0A6F"/>
    <w:rsid w:val="005F110E"/>
    <w:rsid w:val="005F12A5"/>
    <w:rsid w:val="005F12E0"/>
    <w:rsid w:val="005F169D"/>
    <w:rsid w:val="005F1981"/>
    <w:rsid w:val="005F1ADE"/>
    <w:rsid w:val="005F22E0"/>
    <w:rsid w:val="005F2303"/>
    <w:rsid w:val="005F24BC"/>
    <w:rsid w:val="005F2687"/>
    <w:rsid w:val="005F2C90"/>
    <w:rsid w:val="005F369F"/>
    <w:rsid w:val="005F39C7"/>
    <w:rsid w:val="005F3A56"/>
    <w:rsid w:val="005F463D"/>
    <w:rsid w:val="005F5229"/>
    <w:rsid w:val="005F655E"/>
    <w:rsid w:val="005F66A5"/>
    <w:rsid w:val="005F6A10"/>
    <w:rsid w:val="005F70AF"/>
    <w:rsid w:val="005F7A4F"/>
    <w:rsid w:val="005F7C89"/>
    <w:rsid w:val="005F7D32"/>
    <w:rsid w:val="00600135"/>
    <w:rsid w:val="00600511"/>
    <w:rsid w:val="00600545"/>
    <w:rsid w:val="00600693"/>
    <w:rsid w:val="006011D0"/>
    <w:rsid w:val="0060135C"/>
    <w:rsid w:val="00601F70"/>
    <w:rsid w:val="00602535"/>
    <w:rsid w:val="00602579"/>
    <w:rsid w:val="00602A8E"/>
    <w:rsid w:val="0060381D"/>
    <w:rsid w:val="006043C8"/>
    <w:rsid w:val="0060474D"/>
    <w:rsid w:val="0060480F"/>
    <w:rsid w:val="00604FF8"/>
    <w:rsid w:val="00605D8B"/>
    <w:rsid w:val="0060666A"/>
    <w:rsid w:val="00606BCE"/>
    <w:rsid w:val="00606E6C"/>
    <w:rsid w:val="00606FA6"/>
    <w:rsid w:val="0060763A"/>
    <w:rsid w:val="0060787E"/>
    <w:rsid w:val="006078D8"/>
    <w:rsid w:val="006105F5"/>
    <w:rsid w:val="00610AE1"/>
    <w:rsid w:val="0061106F"/>
    <w:rsid w:val="0061150D"/>
    <w:rsid w:val="0061169E"/>
    <w:rsid w:val="00611948"/>
    <w:rsid w:val="00611E49"/>
    <w:rsid w:val="0061201F"/>
    <w:rsid w:val="00612040"/>
    <w:rsid w:val="006123FA"/>
    <w:rsid w:val="0061280A"/>
    <w:rsid w:val="006129DD"/>
    <w:rsid w:val="00612B11"/>
    <w:rsid w:val="00613019"/>
    <w:rsid w:val="006131AD"/>
    <w:rsid w:val="006131BB"/>
    <w:rsid w:val="00613526"/>
    <w:rsid w:val="00614155"/>
    <w:rsid w:val="00614700"/>
    <w:rsid w:val="00615075"/>
    <w:rsid w:val="0061526D"/>
    <w:rsid w:val="006157A2"/>
    <w:rsid w:val="006160AA"/>
    <w:rsid w:val="006161F5"/>
    <w:rsid w:val="00616677"/>
    <w:rsid w:val="00616A40"/>
    <w:rsid w:val="00616E86"/>
    <w:rsid w:val="00617753"/>
    <w:rsid w:val="006203F9"/>
    <w:rsid w:val="006204BE"/>
    <w:rsid w:val="00620B43"/>
    <w:rsid w:val="00620FB5"/>
    <w:rsid w:val="0062184B"/>
    <w:rsid w:val="00621D9C"/>
    <w:rsid w:val="00622464"/>
    <w:rsid w:val="0062279B"/>
    <w:rsid w:val="006233E3"/>
    <w:rsid w:val="00623454"/>
    <w:rsid w:val="006239CB"/>
    <w:rsid w:val="0062436B"/>
    <w:rsid w:val="0062476C"/>
    <w:rsid w:val="00624A0B"/>
    <w:rsid w:val="006259FB"/>
    <w:rsid w:val="00625D28"/>
    <w:rsid w:val="00626912"/>
    <w:rsid w:val="00626A89"/>
    <w:rsid w:val="00627421"/>
    <w:rsid w:val="00627721"/>
    <w:rsid w:val="00627B62"/>
    <w:rsid w:val="00627EBE"/>
    <w:rsid w:val="00630430"/>
    <w:rsid w:val="006307D4"/>
    <w:rsid w:val="0063158F"/>
    <w:rsid w:val="00631732"/>
    <w:rsid w:val="00631C72"/>
    <w:rsid w:val="006323CF"/>
    <w:rsid w:val="006324E8"/>
    <w:rsid w:val="0063354F"/>
    <w:rsid w:val="006340CE"/>
    <w:rsid w:val="00634318"/>
    <w:rsid w:val="0063454F"/>
    <w:rsid w:val="00635093"/>
    <w:rsid w:val="00635675"/>
    <w:rsid w:val="006357D5"/>
    <w:rsid w:val="006366DF"/>
    <w:rsid w:val="006368A9"/>
    <w:rsid w:val="0063694F"/>
    <w:rsid w:val="00636A5B"/>
    <w:rsid w:val="00636E4C"/>
    <w:rsid w:val="00637589"/>
    <w:rsid w:val="00637D9A"/>
    <w:rsid w:val="00637F20"/>
    <w:rsid w:val="006406D6"/>
    <w:rsid w:val="00640EE8"/>
    <w:rsid w:val="0064103B"/>
    <w:rsid w:val="00641218"/>
    <w:rsid w:val="00641220"/>
    <w:rsid w:val="00642343"/>
    <w:rsid w:val="006428F2"/>
    <w:rsid w:val="006431F0"/>
    <w:rsid w:val="00643513"/>
    <w:rsid w:val="00644175"/>
    <w:rsid w:val="0064449E"/>
    <w:rsid w:val="006445E5"/>
    <w:rsid w:val="00644892"/>
    <w:rsid w:val="00644D66"/>
    <w:rsid w:val="00644F15"/>
    <w:rsid w:val="006452D4"/>
    <w:rsid w:val="006456AF"/>
    <w:rsid w:val="006457CF"/>
    <w:rsid w:val="00645CD6"/>
    <w:rsid w:val="00646451"/>
    <w:rsid w:val="00646709"/>
    <w:rsid w:val="006473E5"/>
    <w:rsid w:val="00647645"/>
    <w:rsid w:val="006477FF"/>
    <w:rsid w:val="006479B4"/>
    <w:rsid w:val="00647BFC"/>
    <w:rsid w:val="00647C81"/>
    <w:rsid w:val="00647E6B"/>
    <w:rsid w:val="00647EAA"/>
    <w:rsid w:val="00647F31"/>
    <w:rsid w:val="006508F4"/>
    <w:rsid w:val="00650C52"/>
    <w:rsid w:val="00651765"/>
    <w:rsid w:val="00651E72"/>
    <w:rsid w:val="00651FE7"/>
    <w:rsid w:val="0065240D"/>
    <w:rsid w:val="00652BF5"/>
    <w:rsid w:val="00652C3A"/>
    <w:rsid w:val="00652DA6"/>
    <w:rsid w:val="00652E11"/>
    <w:rsid w:val="0065366B"/>
    <w:rsid w:val="006538CB"/>
    <w:rsid w:val="006538D9"/>
    <w:rsid w:val="0065391D"/>
    <w:rsid w:val="006540BF"/>
    <w:rsid w:val="0065487C"/>
    <w:rsid w:val="006549EF"/>
    <w:rsid w:val="00654BD6"/>
    <w:rsid w:val="00654BFD"/>
    <w:rsid w:val="0065614A"/>
    <w:rsid w:val="00656211"/>
    <w:rsid w:val="00656243"/>
    <w:rsid w:val="006569E5"/>
    <w:rsid w:val="006570BB"/>
    <w:rsid w:val="006573D0"/>
    <w:rsid w:val="006574C8"/>
    <w:rsid w:val="00657B6D"/>
    <w:rsid w:val="0066025E"/>
    <w:rsid w:val="00661112"/>
    <w:rsid w:val="0066152C"/>
    <w:rsid w:val="006619FD"/>
    <w:rsid w:val="00661D63"/>
    <w:rsid w:val="00661ECC"/>
    <w:rsid w:val="00662132"/>
    <w:rsid w:val="00662244"/>
    <w:rsid w:val="006627C0"/>
    <w:rsid w:val="00663825"/>
    <w:rsid w:val="0066386D"/>
    <w:rsid w:val="00663F48"/>
    <w:rsid w:val="00664090"/>
    <w:rsid w:val="00664200"/>
    <w:rsid w:val="00664979"/>
    <w:rsid w:val="00664F03"/>
    <w:rsid w:val="00665227"/>
    <w:rsid w:val="0066542E"/>
    <w:rsid w:val="0066565A"/>
    <w:rsid w:val="0066576C"/>
    <w:rsid w:val="0066580B"/>
    <w:rsid w:val="00665B6D"/>
    <w:rsid w:val="00666609"/>
    <w:rsid w:val="00666BC6"/>
    <w:rsid w:val="00666EF8"/>
    <w:rsid w:val="0066743F"/>
    <w:rsid w:val="00667824"/>
    <w:rsid w:val="00667BB8"/>
    <w:rsid w:val="00667DF2"/>
    <w:rsid w:val="0067016F"/>
    <w:rsid w:val="006705ED"/>
    <w:rsid w:val="006708E0"/>
    <w:rsid w:val="0067099D"/>
    <w:rsid w:val="006709B6"/>
    <w:rsid w:val="00670F1D"/>
    <w:rsid w:val="00670FC0"/>
    <w:rsid w:val="0067104F"/>
    <w:rsid w:val="006714B2"/>
    <w:rsid w:val="00671803"/>
    <w:rsid w:val="00671D01"/>
    <w:rsid w:val="00671DE1"/>
    <w:rsid w:val="006723B7"/>
    <w:rsid w:val="00672D6B"/>
    <w:rsid w:val="006731C3"/>
    <w:rsid w:val="006734F4"/>
    <w:rsid w:val="00673BB2"/>
    <w:rsid w:val="00673DAD"/>
    <w:rsid w:val="00673F8A"/>
    <w:rsid w:val="00674066"/>
    <w:rsid w:val="00674607"/>
    <w:rsid w:val="00674EF5"/>
    <w:rsid w:val="0067511C"/>
    <w:rsid w:val="00675772"/>
    <w:rsid w:val="00675B6B"/>
    <w:rsid w:val="00676271"/>
    <w:rsid w:val="00676A74"/>
    <w:rsid w:val="00676DD5"/>
    <w:rsid w:val="0067783B"/>
    <w:rsid w:val="00677B71"/>
    <w:rsid w:val="006803F0"/>
    <w:rsid w:val="00680428"/>
    <w:rsid w:val="006806AC"/>
    <w:rsid w:val="006806C5"/>
    <w:rsid w:val="0068112B"/>
    <w:rsid w:val="006811C0"/>
    <w:rsid w:val="00681201"/>
    <w:rsid w:val="006815F7"/>
    <w:rsid w:val="00681F4D"/>
    <w:rsid w:val="00682259"/>
    <w:rsid w:val="006823B0"/>
    <w:rsid w:val="0068271C"/>
    <w:rsid w:val="0068280E"/>
    <w:rsid w:val="00682853"/>
    <w:rsid w:val="00682AF9"/>
    <w:rsid w:val="00682C30"/>
    <w:rsid w:val="0068317A"/>
    <w:rsid w:val="006836F5"/>
    <w:rsid w:val="00683FC6"/>
    <w:rsid w:val="00684049"/>
    <w:rsid w:val="006847B9"/>
    <w:rsid w:val="00685254"/>
    <w:rsid w:val="00685B13"/>
    <w:rsid w:val="006860FA"/>
    <w:rsid w:val="006863E4"/>
    <w:rsid w:val="006869C7"/>
    <w:rsid w:val="00686F4A"/>
    <w:rsid w:val="00686F83"/>
    <w:rsid w:val="00687169"/>
    <w:rsid w:val="006875B3"/>
    <w:rsid w:val="0068765B"/>
    <w:rsid w:val="00690198"/>
    <w:rsid w:val="00690646"/>
    <w:rsid w:val="00690789"/>
    <w:rsid w:val="00690C10"/>
    <w:rsid w:val="00692138"/>
    <w:rsid w:val="00692204"/>
    <w:rsid w:val="006923B8"/>
    <w:rsid w:val="006925C9"/>
    <w:rsid w:val="00692614"/>
    <w:rsid w:val="006938E8"/>
    <w:rsid w:val="0069471D"/>
    <w:rsid w:val="00694897"/>
    <w:rsid w:val="00694F48"/>
    <w:rsid w:val="00694FDC"/>
    <w:rsid w:val="0069520E"/>
    <w:rsid w:val="00695335"/>
    <w:rsid w:val="0069593F"/>
    <w:rsid w:val="00695F3D"/>
    <w:rsid w:val="0069611D"/>
    <w:rsid w:val="00696B94"/>
    <w:rsid w:val="00696CB1"/>
    <w:rsid w:val="00697377"/>
    <w:rsid w:val="0069752A"/>
    <w:rsid w:val="00697838"/>
    <w:rsid w:val="006979B6"/>
    <w:rsid w:val="006A09A5"/>
    <w:rsid w:val="006A0C89"/>
    <w:rsid w:val="006A114B"/>
    <w:rsid w:val="006A12EB"/>
    <w:rsid w:val="006A17C7"/>
    <w:rsid w:val="006A1BCB"/>
    <w:rsid w:val="006A22E5"/>
    <w:rsid w:val="006A293C"/>
    <w:rsid w:val="006A294C"/>
    <w:rsid w:val="006A2F67"/>
    <w:rsid w:val="006A3037"/>
    <w:rsid w:val="006A30B4"/>
    <w:rsid w:val="006A3D40"/>
    <w:rsid w:val="006A3D5B"/>
    <w:rsid w:val="006A46F8"/>
    <w:rsid w:val="006A503D"/>
    <w:rsid w:val="006A533C"/>
    <w:rsid w:val="006A57F2"/>
    <w:rsid w:val="006A585D"/>
    <w:rsid w:val="006A5AC7"/>
    <w:rsid w:val="006A5B16"/>
    <w:rsid w:val="006A6349"/>
    <w:rsid w:val="006A78A5"/>
    <w:rsid w:val="006A7ACB"/>
    <w:rsid w:val="006A7F2A"/>
    <w:rsid w:val="006A7FBD"/>
    <w:rsid w:val="006B03F1"/>
    <w:rsid w:val="006B15FE"/>
    <w:rsid w:val="006B1F6A"/>
    <w:rsid w:val="006B2FD2"/>
    <w:rsid w:val="006B32F2"/>
    <w:rsid w:val="006B3B1D"/>
    <w:rsid w:val="006B41AA"/>
    <w:rsid w:val="006B43F0"/>
    <w:rsid w:val="006B4869"/>
    <w:rsid w:val="006B4E41"/>
    <w:rsid w:val="006B4FD0"/>
    <w:rsid w:val="006B5036"/>
    <w:rsid w:val="006B5321"/>
    <w:rsid w:val="006B63F2"/>
    <w:rsid w:val="006B724D"/>
    <w:rsid w:val="006B7412"/>
    <w:rsid w:val="006B74BD"/>
    <w:rsid w:val="006B7782"/>
    <w:rsid w:val="006B7B76"/>
    <w:rsid w:val="006B7BCE"/>
    <w:rsid w:val="006C001B"/>
    <w:rsid w:val="006C03FF"/>
    <w:rsid w:val="006C067F"/>
    <w:rsid w:val="006C0D28"/>
    <w:rsid w:val="006C0E37"/>
    <w:rsid w:val="006C136C"/>
    <w:rsid w:val="006C16BE"/>
    <w:rsid w:val="006C1907"/>
    <w:rsid w:val="006C1986"/>
    <w:rsid w:val="006C1FA2"/>
    <w:rsid w:val="006C24DE"/>
    <w:rsid w:val="006C31F0"/>
    <w:rsid w:val="006C3758"/>
    <w:rsid w:val="006C392F"/>
    <w:rsid w:val="006C39B6"/>
    <w:rsid w:val="006C3A5A"/>
    <w:rsid w:val="006C3D3E"/>
    <w:rsid w:val="006C3FD4"/>
    <w:rsid w:val="006C42F1"/>
    <w:rsid w:val="006C4975"/>
    <w:rsid w:val="006C4F7C"/>
    <w:rsid w:val="006C5A63"/>
    <w:rsid w:val="006C5B35"/>
    <w:rsid w:val="006C64DD"/>
    <w:rsid w:val="006C68F4"/>
    <w:rsid w:val="006C7EB0"/>
    <w:rsid w:val="006C7F7D"/>
    <w:rsid w:val="006D0083"/>
    <w:rsid w:val="006D048E"/>
    <w:rsid w:val="006D0506"/>
    <w:rsid w:val="006D0670"/>
    <w:rsid w:val="006D08A3"/>
    <w:rsid w:val="006D18C1"/>
    <w:rsid w:val="006D1C9E"/>
    <w:rsid w:val="006D2052"/>
    <w:rsid w:val="006D230B"/>
    <w:rsid w:val="006D3B2C"/>
    <w:rsid w:val="006D3F55"/>
    <w:rsid w:val="006D4370"/>
    <w:rsid w:val="006D4EDC"/>
    <w:rsid w:val="006D51C8"/>
    <w:rsid w:val="006D56D0"/>
    <w:rsid w:val="006D56DC"/>
    <w:rsid w:val="006D57A2"/>
    <w:rsid w:val="006D5D44"/>
    <w:rsid w:val="006D5F69"/>
    <w:rsid w:val="006D5FA7"/>
    <w:rsid w:val="006D6F1C"/>
    <w:rsid w:val="006D7C89"/>
    <w:rsid w:val="006D7E01"/>
    <w:rsid w:val="006E0159"/>
    <w:rsid w:val="006E0A3F"/>
    <w:rsid w:val="006E17FB"/>
    <w:rsid w:val="006E1AEB"/>
    <w:rsid w:val="006E1E50"/>
    <w:rsid w:val="006E20D1"/>
    <w:rsid w:val="006E2B4E"/>
    <w:rsid w:val="006E2B8A"/>
    <w:rsid w:val="006E2CA3"/>
    <w:rsid w:val="006E3B4A"/>
    <w:rsid w:val="006E3C5A"/>
    <w:rsid w:val="006E42B8"/>
    <w:rsid w:val="006E47ED"/>
    <w:rsid w:val="006E48BD"/>
    <w:rsid w:val="006E4FB1"/>
    <w:rsid w:val="006E4FBE"/>
    <w:rsid w:val="006E503D"/>
    <w:rsid w:val="006E5AE9"/>
    <w:rsid w:val="006E5BD6"/>
    <w:rsid w:val="006E649D"/>
    <w:rsid w:val="006E696A"/>
    <w:rsid w:val="006E6E9D"/>
    <w:rsid w:val="006E6F27"/>
    <w:rsid w:val="006E76D9"/>
    <w:rsid w:val="006E78FC"/>
    <w:rsid w:val="006E7A37"/>
    <w:rsid w:val="006E7D00"/>
    <w:rsid w:val="006F02D1"/>
    <w:rsid w:val="006F033A"/>
    <w:rsid w:val="006F09F5"/>
    <w:rsid w:val="006F1497"/>
    <w:rsid w:val="006F15D0"/>
    <w:rsid w:val="006F1D4A"/>
    <w:rsid w:val="006F20A4"/>
    <w:rsid w:val="006F226F"/>
    <w:rsid w:val="006F2B5D"/>
    <w:rsid w:val="006F2D86"/>
    <w:rsid w:val="006F2EEB"/>
    <w:rsid w:val="006F3F0E"/>
    <w:rsid w:val="006F4208"/>
    <w:rsid w:val="006F443E"/>
    <w:rsid w:val="006F4B39"/>
    <w:rsid w:val="006F4B6C"/>
    <w:rsid w:val="006F5207"/>
    <w:rsid w:val="006F5754"/>
    <w:rsid w:val="006F61DC"/>
    <w:rsid w:val="006F648D"/>
    <w:rsid w:val="006F64DD"/>
    <w:rsid w:val="006F6C4D"/>
    <w:rsid w:val="006F715C"/>
    <w:rsid w:val="006F7672"/>
    <w:rsid w:val="006F7FD3"/>
    <w:rsid w:val="00700BFA"/>
    <w:rsid w:val="00701416"/>
    <w:rsid w:val="0070166D"/>
    <w:rsid w:val="00701FF3"/>
    <w:rsid w:val="00702305"/>
    <w:rsid w:val="007038FA"/>
    <w:rsid w:val="00704156"/>
    <w:rsid w:val="00704461"/>
    <w:rsid w:val="007044A7"/>
    <w:rsid w:val="00704698"/>
    <w:rsid w:val="007049D0"/>
    <w:rsid w:val="00704A54"/>
    <w:rsid w:val="00704B5A"/>
    <w:rsid w:val="0070525A"/>
    <w:rsid w:val="007053AE"/>
    <w:rsid w:val="00705E60"/>
    <w:rsid w:val="00705EC8"/>
    <w:rsid w:val="0070603A"/>
    <w:rsid w:val="00706245"/>
    <w:rsid w:val="00706BDD"/>
    <w:rsid w:val="0070773D"/>
    <w:rsid w:val="00707811"/>
    <w:rsid w:val="00707C9E"/>
    <w:rsid w:val="00707F16"/>
    <w:rsid w:val="007100AD"/>
    <w:rsid w:val="007106BE"/>
    <w:rsid w:val="00710903"/>
    <w:rsid w:val="00711AEB"/>
    <w:rsid w:val="00711D2C"/>
    <w:rsid w:val="007122B5"/>
    <w:rsid w:val="007124C4"/>
    <w:rsid w:val="007129E1"/>
    <w:rsid w:val="007134C5"/>
    <w:rsid w:val="00713599"/>
    <w:rsid w:val="007136DE"/>
    <w:rsid w:val="007138E8"/>
    <w:rsid w:val="00713A21"/>
    <w:rsid w:val="00713EA9"/>
    <w:rsid w:val="007140E8"/>
    <w:rsid w:val="00714137"/>
    <w:rsid w:val="007141EF"/>
    <w:rsid w:val="00714953"/>
    <w:rsid w:val="00714CA0"/>
    <w:rsid w:val="00714CAE"/>
    <w:rsid w:val="00715456"/>
    <w:rsid w:val="00715522"/>
    <w:rsid w:val="00715B3B"/>
    <w:rsid w:val="00715BE6"/>
    <w:rsid w:val="007162E3"/>
    <w:rsid w:val="00716405"/>
    <w:rsid w:val="0071663F"/>
    <w:rsid w:val="00716B3E"/>
    <w:rsid w:val="00716BBC"/>
    <w:rsid w:val="00716E1F"/>
    <w:rsid w:val="00716E45"/>
    <w:rsid w:val="0071725E"/>
    <w:rsid w:val="007200A6"/>
    <w:rsid w:val="007203F8"/>
    <w:rsid w:val="007207A4"/>
    <w:rsid w:val="00720AA0"/>
    <w:rsid w:val="00720EBF"/>
    <w:rsid w:val="00721709"/>
    <w:rsid w:val="00721D39"/>
    <w:rsid w:val="007220B5"/>
    <w:rsid w:val="00722F90"/>
    <w:rsid w:val="00723012"/>
    <w:rsid w:val="0072312B"/>
    <w:rsid w:val="00723339"/>
    <w:rsid w:val="00723805"/>
    <w:rsid w:val="00723937"/>
    <w:rsid w:val="00723EC1"/>
    <w:rsid w:val="00724100"/>
    <w:rsid w:val="00724366"/>
    <w:rsid w:val="007245A8"/>
    <w:rsid w:val="007248B7"/>
    <w:rsid w:val="00724B74"/>
    <w:rsid w:val="00724EF7"/>
    <w:rsid w:val="0072507F"/>
    <w:rsid w:val="00725242"/>
    <w:rsid w:val="00725382"/>
    <w:rsid w:val="00725496"/>
    <w:rsid w:val="007258AB"/>
    <w:rsid w:val="00726271"/>
    <w:rsid w:val="0072680C"/>
    <w:rsid w:val="007268BC"/>
    <w:rsid w:val="007268C3"/>
    <w:rsid w:val="0072705B"/>
    <w:rsid w:val="0072774B"/>
    <w:rsid w:val="007279AF"/>
    <w:rsid w:val="00727D14"/>
    <w:rsid w:val="00727EAD"/>
    <w:rsid w:val="00731253"/>
    <w:rsid w:val="00731F03"/>
    <w:rsid w:val="00731F42"/>
    <w:rsid w:val="0073203B"/>
    <w:rsid w:val="0073206A"/>
    <w:rsid w:val="00732679"/>
    <w:rsid w:val="00732971"/>
    <w:rsid w:val="007329D7"/>
    <w:rsid w:val="00732AC0"/>
    <w:rsid w:val="00732BDD"/>
    <w:rsid w:val="00732FE7"/>
    <w:rsid w:val="007332A3"/>
    <w:rsid w:val="0073368D"/>
    <w:rsid w:val="007338E8"/>
    <w:rsid w:val="00733931"/>
    <w:rsid w:val="00733A8C"/>
    <w:rsid w:val="00734072"/>
    <w:rsid w:val="0073423F"/>
    <w:rsid w:val="00734A20"/>
    <w:rsid w:val="00735464"/>
    <w:rsid w:val="0073551C"/>
    <w:rsid w:val="00735958"/>
    <w:rsid w:val="00736299"/>
    <w:rsid w:val="00736611"/>
    <w:rsid w:val="0073696B"/>
    <w:rsid w:val="00736C79"/>
    <w:rsid w:val="0073700B"/>
    <w:rsid w:val="007370F2"/>
    <w:rsid w:val="0073727E"/>
    <w:rsid w:val="007401FE"/>
    <w:rsid w:val="00740398"/>
    <w:rsid w:val="0074053C"/>
    <w:rsid w:val="007408FE"/>
    <w:rsid w:val="00740BE7"/>
    <w:rsid w:val="00740F4B"/>
    <w:rsid w:val="0074187B"/>
    <w:rsid w:val="00742085"/>
    <w:rsid w:val="007424A2"/>
    <w:rsid w:val="007424D2"/>
    <w:rsid w:val="00742513"/>
    <w:rsid w:val="007429FC"/>
    <w:rsid w:val="00742C65"/>
    <w:rsid w:val="00742E5E"/>
    <w:rsid w:val="00743821"/>
    <w:rsid w:val="007438AC"/>
    <w:rsid w:val="00744089"/>
    <w:rsid w:val="0074428D"/>
    <w:rsid w:val="007444AB"/>
    <w:rsid w:val="007448BD"/>
    <w:rsid w:val="00744A80"/>
    <w:rsid w:val="00745150"/>
    <w:rsid w:val="0074523B"/>
    <w:rsid w:val="00745263"/>
    <w:rsid w:val="00745CBB"/>
    <w:rsid w:val="00745D96"/>
    <w:rsid w:val="00745F09"/>
    <w:rsid w:val="00746024"/>
    <w:rsid w:val="00746220"/>
    <w:rsid w:val="00746843"/>
    <w:rsid w:val="00746958"/>
    <w:rsid w:val="00747371"/>
    <w:rsid w:val="00747388"/>
    <w:rsid w:val="007473C4"/>
    <w:rsid w:val="00747C41"/>
    <w:rsid w:val="00750964"/>
    <w:rsid w:val="007511D5"/>
    <w:rsid w:val="00751313"/>
    <w:rsid w:val="007515EF"/>
    <w:rsid w:val="00752328"/>
    <w:rsid w:val="007528B8"/>
    <w:rsid w:val="00753150"/>
    <w:rsid w:val="007535D7"/>
    <w:rsid w:val="007537AB"/>
    <w:rsid w:val="00753808"/>
    <w:rsid w:val="00754203"/>
    <w:rsid w:val="0075429F"/>
    <w:rsid w:val="007544CA"/>
    <w:rsid w:val="007546E9"/>
    <w:rsid w:val="0075484B"/>
    <w:rsid w:val="007548D5"/>
    <w:rsid w:val="0075537B"/>
    <w:rsid w:val="0075581D"/>
    <w:rsid w:val="0075624C"/>
    <w:rsid w:val="00756D4A"/>
    <w:rsid w:val="00756EB7"/>
    <w:rsid w:val="0075705D"/>
    <w:rsid w:val="0075724D"/>
    <w:rsid w:val="00757709"/>
    <w:rsid w:val="00757922"/>
    <w:rsid w:val="00760027"/>
    <w:rsid w:val="007603D9"/>
    <w:rsid w:val="007606D4"/>
    <w:rsid w:val="00760958"/>
    <w:rsid w:val="00760ACD"/>
    <w:rsid w:val="00760C85"/>
    <w:rsid w:val="00761036"/>
    <w:rsid w:val="00761271"/>
    <w:rsid w:val="0076150C"/>
    <w:rsid w:val="0076155B"/>
    <w:rsid w:val="0076161B"/>
    <w:rsid w:val="00762089"/>
    <w:rsid w:val="00762161"/>
    <w:rsid w:val="00762AA4"/>
    <w:rsid w:val="0076333B"/>
    <w:rsid w:val="00763397"/>
    <w:rsid w:val="00763CDF"/>
    <w:rsid w:val="0076403E"/>
    <w:rsid w:val="00764061"/>
    <w:rsid w:val="0076468D"/>
    <w:rsid w:val="007648FC"/>
    <w:rsid w:val="00764CFC"/>
    <w:rsid w:val="0076500B"/>
    <w:rsid w:val="0076550E"/>
    <w:rsid w:val="0076580D"/>
    <w:rsid w:val="00765A73"/>
    <w:rsid w:val="00765C9A"/>
    <w:rsid w:val="00766353"/>
    <w:rsid w:val="0076670E"/>
    <w:rsid w:val="00766892"/>
    <w:rsid w:val="0076691D"/>
    <w:rsid w:val="00766D7C"/>
    <w:rsid w:val="0076701A"/>
    <w:rsid w:val="0076741D"/>
    <w:rsid w:val="00767728"/>
    <w:rsid w:val="007677E8"/>
    <w:rsid w:val="0076787D"/>
    <w:rsid w:val="00767AEE"/>
    <w:rsid w:val="00767E6B"/>
    <w:rsid w:val="00767F30"/>
    <w:rsid w:val="0077186B"/>
    <w:rsid w:val="007721F2"/>
    <w:rsid w:val="00772617"/>
    <w:rsid w:val="00772AD8"/>
    <w:rsid w:val="00773242"/>
    <w:rsid w:val="00773506"/>
    <w:rsid w:val="007737BD"/>
    <w:rsid w:val="007737F1"/>
    <w:rsid w:val="00773F94"/>
    <w:rsid w:val="007744C4"/>
    <w:rsid w:val="00774833"/>
    <w:rsid w:val="0077491C"/>
    <w:rsid w:val="007749E7"/>
    <w:rsid w:val="00774C49"/>
    <w:rsid w:val="00774D87"/>
    <w:rsid w:val="00775643"/>
    <w:rsid w:val="00775B4A"/>
    <w:rsid w:val="007760DF"/>
    <w:rsid w:val="00776E85"/>
    <w:rsid w:val="007771B6"/>
    <w:rsid w:val="0077735C"/>
    <w:rsid w:val="00777735"/>
    <w:rsid w:val="00777F74"/>
    <w:rsid w:val="0078016F"/>
    <w:rsid w:val="0078022C"/>
    <w:rsid w:val="007805DC"/>
    <w:rsid w:val="00780C94"/>
    <w:rsid w:val="00781671"/>
    <w:rsid w:val="00781BEC"/>
    <w:rsid w:val="00783014"/>
    <w:rsid w:val="00783E0E"/>
    <w:rsid w:val="00784052"/>
    <w:rsid w:val="007842C6"/>
    <w:rsid w:val="00784460"/>
    <w:rsid w:val="0078451C"/>
    <w:rsid w:val="007846DA"/>
    <w:rsid w:val="0078472D"/>
    <w:rsid w:val="007848E5"/>
    <w:rsid w:val="00784908"/>
    <w:rsid w:val="00784C48"/>
    <w:rsid w:val="00785073"/>
    <w:rsid w:val="00785086"/>
    <w:rsid w:val="007858BD"/>
    <w:rsid w:val="00785979"/>
    <w:rsid w:val="00785FC6"/>
    <w:rsid w:val="00786459"/>
    <w:rsid w:val="00786634"/>
    <w:rsid w:val="0078675B"/>
    <w:rsid w:val="0078691C"/>
    <w:rsid w:val="00786AE8"/>
    <w:rsid w:val="00786DC4"/>
    <w:rsid w:val="00787174"/>
    <w:rsid w:val="00787A56"/>
    <w:rsid w:val="007902FB"/>
    <w:rsid w:val="007906DE"/>
    <w:rsid w:val="00790792"/>
    <w:rsid w:val="00790C30"/>
    <w:rsid w:val="00791330"/>
    <w:rsid w:val="007919C3"/>
    <w:rsid w:val="00791F95"/>
    <w:rsid w:val="0079213B"/>
    <w:rsid w:val="00792447"/>
    <w:rsid w:val="00792643"/>
    <w:rsid w:val="00792C1B"/>
    <w:rsid w:val="00793711"/>
    <w:rsid w:val="00793937"/>
    <w:rsid w:val="00793A8F"/>
    <w:rsid w:val="00793AF4"/>
    <w:rsid w:val="00793F9F"/>
    <w:rsid w:val="007940BE"/>
    <w:rsid w:val="0079416D"/>
    <w:rsid w:val="0079447F"/>
    <w:rsid w:val="0079480C"/>
    <w:rsid w:val="00794F32"/>
    <w:rsid w:val="00795005"/>
    <w:rsid w:val="00795303"/>
    <w:rsid w:val="00795509"/>
    <w:rsid w:val="00795763"/>
    <w:rsid w:val="007959F9"/>
    <w:rsid w:val="00795D82"/>
    <w:rsid w:val="00796C33"/>
    <w:rsid w:val="00796E05"/>
    <w:rsid w:val="007975B6"/>
    <w:rsid w:val="00797C19"/>
    <w:rsid w:val="007A0314"/>
    <w:rsid w:val="007A0660"/>
    <w:rsid w:val="007A0A8C"/>
    <w:rsid w:val="007A0CF0"/>
    <w:rsid w:val="007A1623"/>
    <w:rsid w:val="007A16F5"/>
    <w:rsid w:val="007A18E5"/>
    <w:rsid w:val="007A1D4F"/>
    <w:rsid w:val="007A1D7C"/>
    <w:rsid w:val="007A2610"/>
    <w:rsid w:val="007A264A"/>
    <w:rsid w:val="007A278C"/>
    <w:rsid w:val="007A2ACD"/>
    <w:rsid w:val="007A2B60"/>
    <w:rsid w:val="007A2CEF"/>
    <w:rsid w:val="007A30CB"/>
    <w:rsid w:val="007A3EDF"/>
    <w:rsid w:val="007A411B"/>
    <w:rsid w:val="007A4757"/>
    <w:rsid w:val="007A4E61"/>
    <w:rsid w:val="007A556C"/>
    <w:rsid w:val="007A57D6"/>
    <w:rsid w:val="007A5938"/>
    <w:rsid w:val="007A5AC4"/>
    <w:rsid w:val="007A5CA8"/>
    <w:rsid w:val="007A62FB"/>
    <w:rsid w:val="007A65D0"/>
    <w:rsid w:val="007A68D5"/>
    <w:rsid w:val="007A6CA5"/>
    <w:rsid w:val="007A7755"/>
    <w:rsid w:val="007A7D11"/>
    <w:rsid w:val="007B0035"/>
    <w:rsid w:val="007B0582"/>
    <w:rsid w:val="007B086A"/>
    <w:rsid w:val="007B168D"/>
    <w:rsid w:val="007B2967"/>
    <w:rsid w:val="007B2C0D"/>
    <w:rsid w:val="007B2E17"/>
    <w:rsid w:val="007B3741"/>
    <w:rsid w:val="007B3B53"/>
    <w:rsid w:val="007B3CC7"/>
    <w:rsid w:val="007B3DB0"/>
    <w:rsid w:val="007B44E6"/>
    <w:rsid w:val="007B4E90"/>
    <w:rsid w:val="007B4EF3"/>
    <w:rsid w:val="007B4F29"/>
    <w:rsid w:val="007B50A6"/>
    <w:rsid w:val="007B548D"/>
    <w:rsid w:val="007B56B7"/>
    <w:rsid w:val="007B577A"/>
    <w:rsid w:val="007B5AD0"/>
    <w:rsid w:val="007B5CBF"/>
    <w:rsid w:val="007B60B2"/>
    <w:rsid w:val="007B613C"/>
    <w:rsid w:val="007B61E0"/>
    <w:rsid w:val="007B64AC"/>
    <w:rsid w:val="007B7449"/>
    <w:rsid w:val="007B7E0C"/>
    <w:rsid w:val="007C02CC"/>
    <w:rsid w:val="007C10AA"/>
    <w:rsid w:val="007C16BF"/>
    <w:rsid w:val="007C1BA8"/>
    <w:rsid w:val="007C1FFE"/>
    <w:rsid w:val="007C25BD"/>
    <w:rsid w:val="007C28AE"/>
    <w:rsid w:val="007C2F22"/>
    <w:rsid w:val="007C30BA"/>
    <w:rsid w:val="007C40B5"/>
    <w:rsid w:val="007C4B2A"/>
    <w:rsid w:val="007C4CFF"/>
    <w:rsid w:val="007C4FEC"/>
    <w:rsid w:val="007C53DD"/>
    <w:rsid w:val="007C54C2"/>
    <w:rsid w:val="007C5530"/>
    <w:rsid w:val="007C567D"/>
    <w:rsid w:val="007C5A72"/>
    <w:rsid w:val="007C5D61"/>
    <w:rsid w:val="007C5FC5"/>
    <w:rsid w:val="007C6866"/>
    <w:rsid w:val="007C6A4E"/>
    <w:rsid w:val="007C6B04"/>
    <w:rsid w:val="007C76D6"/>
    <w:rsid w:val="007D0223"/>
    <w:rsid w:val="007D08C9"/>
    <w:rsid w:val="007D114C"/>
    <w:rsid w:val="007D14A1"/>
    <w:rsid w:val="007D174B"/>
    <w:rsid w:val="007D230E"/>
    <w:rsid w:val="007D23C3"/>
    <w:rsid w:val="007D24FD"/>
    <w:rsid w:val="007D29FE"/>
    <w:rsid w:val="007D2F93"/>
    <w:rsid w:val="007D3693"/>
    <w:rsid w:val="007D36DA"/>
    <w:rsid w:val="007D3E84"/>
    <w:rsid w:val="007D43D1"/>
    <w:rsid w:val="007D4541"/>
    <w:rsid w:val="007D4600"/>
    <w:rsid w:val="007D5716"/>
    <w:rsid w:val="007D5885"/>
    <w:rsid w:val="007D6B9E"/>
    <w:rsid w:val="007D7105"/>
    <w:rsid w:val="007D724E"/>
    <w:rsid w:val="007D743A"/>
    <w:rsid w:val="007D76C4"/>
    <w:rsid w:val="007D7712"/>
    <w:rsid w:val="007E036E"/>
    <w:rsid w:val="007E041F"/>
    <w:rsid w:val="007E0660"/>
    <w:rsid w:val="007E06C3"/>
    <w:rsid w:val="007E097D"/>
    <w:rsid w:val="007E09C1"/>
    <w:rsid w:val="007E1135"/>
    <w:rsid w:val="007E1772"/>
    <w:rsid w:val="007E1B8F"/>
    <w:rsid w:val="007E1C69"/>
    <w:rsid w:val="007E1D3D"/>
    <w:rsid w:val="007E1E97"/>
    <w:rsid w:val="007E1F96"/>
    <w:rsid w:val="007E20B8"/>
    <w:rsid w:val="007E2152"/>
    <w:rsid w:val="007E2169"/>
    <w:rsid w:val="007E25AC"/>
    <w:rsid w:val="007E327A"/>
    <w:rsid w:val="007E35B0"/>
    <w:rsid w:val="007E3837"/>
    <w:rsid w:val="007E4963"/>
    <w:rsid w:val="007E4C0F"/>
    <w:rsid w:val="007E52E7"/>
    <w:rsid w:val="007E5573"/>
    <w:rsid w:val="007E5786"/>
    <w:rsid w:val="007E58AE"/>
    <w:rsid w:val="007E62A2"/>
    <w:rsid w:val="007E62CD"/>
    <w:rsid w:val="007E65C5"/>
    <w:rsid w:val="007E71AE"/>
    <w:rsid w:val="007E760A"/>
    <w:rsid w:val="007E77E4"/>
    <w:rsid w:val="007E78F1"/>
    <w:rsid w:val="007F03CC"/>
    <w:rsid w:val="007F0B69"/>
    <w:rsid w:val="007F0E72"/>
    <w:rsid w:val="007F0F7F"/>
    <w:rsid w:val="007F11B7"/>
    <w:rsid w:val="007F1BE4"/>
    <w:rsid w:val="007F2380"/>
    <w:rsid w:val="007F3627"/>
    <w:rsid w:val="007F38E1"/>
    <w:rsid w:val="007F3CFA"/>
    <w:rsid w:val="007F3E36"/>
    <w:rsid w:val="007F42FF"/>
    <w:rsid w:val="007F4769"/>
    <w:rsid w:val="007F47CF"/>
    <w:rsid w:val="007F4B8C"/>
    <w:rsid w:val="007F5171"/>
    <w:rsid w:val="007F5CBA"/>
    <w:rsid w:val="007F5EC7"/>
    <w:rsid w:val="007F620D"/>
    <w:rsid w:val="007F7A04"/>
    <w:rsid w:val="007F7BEE"/>
    <w:rsid w:val="007F7E81"/>
    <w:rsid w:val="00800360"/>
    <w:rsid w:val="008006EF"/>
    <w:rsid w:val="00800854"/>
    <w:rsid w:val="00800C1B"/>
    <w:rsid w:val="00800E34"/>
    <w:rsid w:val="00801005"/>
    <w:rsid w:val="008013B7"/>
    <w:rsid w:val="00801504"/>
    <w:rsid w:val="00801A1E"/>
    <w:rsid w:val="00802045"/>
    <w:rsid w:val="0080270E"/>
    <w:rsid w:val="008035EB"/>
    <w:rsid w:val="00804D56"/>
    <w:rsid w:val="00805306"/>
    <w:rsid w:val="008055A3"/>
    <w:rsid w:val="00805701"/>
    <w:rsid w:val="00805D64"/>
    <w:rsid w:val="00806555"/>
    <w:rsid w:val="00806B06"/>
    <w:rsid w:val="00807016"/>
    <w:rsid w:val="008071E2"/>
    <w:rsid w:val="008072CE"/>
    <w:rsid w:val="008075E5"/>
    <w:rsid w:val="0080781E"/>
    <w:rsid w:val="00807EB6"/>
    <w:rsid w:val="008101EE"/>
    <w:rsid w:val="00810A71"/>
    <w:rsid w:val="0081125D"/>
    <w:rsid w:val="00811BD0"/>
    <w:rsid w:val="00811C38"/>
    <w:rsid w:val="00811C83"/>
    <w:rsid w:val="0081204B"/>
    <w:rsid w:val="0081254C"/>
    <w:rsid w:val="00812A68"/>
    <w:rsid w:val="00813229"/>
    <w:rsid w:val="008134C0"/>
    <w:rsid w:val="00813F71"/>
    <w:rsid w:val="00813F8C"/>
    <w:rsid w:val="00813F9B"/>
    <w:rsid w:val="008144D7"/>
    <w:rsid w:val="008146EA"/>
    <w:rsid w:val="00814D2C"/>
    <w:rsid w:val="00815E5F"/>
    <w:rsid w:val="00815F27"/>
    <w:rsid w:val="0081611A"/>
    <w:rsid w:val="0081676F"/>
    <w:rsid w:val="0082059A"/>
    <w:rsid w:val="00820749"/>
    <w:rsid w:val="00820AF8"/>
    <w:rsid w:val="00820C26"/>
    <w:rsid w:val="00820C4F"/>
    <w:rsid w:val="00820FD0"/>
    <w:rsid w:val="008210CC"/>
    <w:rsid w:val="008212DE"/>
    <w:rsid w:val="00821437"/>
    <w:rsid w:val="008214C8"/>
    <w:rsid w:val="00821760"/>
    <w:rsid w:val="008217F4"/>
    <w:rsid w:val="00821885"/>
    <w:rsid w:val="008219A0"/>
    <w:rsid w:val="008220DC"/>
    <w:rsid w:val="00822523"/>
    <w:rsid w:val="00822CEF"/>
    <w:rsid w:val="00822E71"/>
    <w:rsid w:val="0082325D"/>
    <w:rsid w:val="0082340E"/>
    <w:rsid w:val="008235C4"/>
    <w:rsid w:val="00823C1B"/>
    <w:rsid w:val="00823DC0"/>
    <w:rsid w:val="00824027"/>
    <w:rsid w:val="00824147"/>
    <w:rsid w:val="00824159"/>
    <w:rsid w:val="008241FF"/>
    <w:rsid w:val="00824C86"/>
    <w:rsid w:val="008250E2"/>
    <w:rsid w:val="0082514E"/>
    <w:rsid w:val="00825DB9"/>
    <w:rsid w:val="0082644E"/>
    <w:rsid w:val="008269E9"/>
    <w:rsid w:val="00830CE8"/>
    <w:rsid w:val="00830DB6"/>
    <w:rsid w:val="00830E58"/>
    <w:rsid w:val="00831016"/>
    <w:rsid w:val="0083151A"/>
    <w:rsid w:val="00831591"/>
    <w:rsid w:val="00832003"/>
    <w:rsid w:val="00832156"/>
    <w:rsid w:val="00832945"/>
    <w:rsid w:val="0083334B"/>
    <w:rsid w:val="008336E3"/>
    <w:rsid w:val="008340B9"/>
    <w:rsid w:val="008343D9"/>
    <w:rsid w:val="00834E0B"/>
    <w:rsid w:val="008352BD"/>
    <w:rsid w:val="0083556F"/>
    <w:rsid w:val="00835992"/>
    <w:rsid w:val="00835C00"/>
    <w:rsid w:val="00836789"/>
    <w:rsid w:val="0083681A"/>
    <w:rsid w:val="00836B1C"/>
    <w:rsid w:val="00837081"/>
    <w:rsid w:val="0083720C"/>
    <w:rsid w:val="00837714"/>
    <w:rsid w:val="00837CE7"/>
    <w:rsid w:val="00837FEF"/>
    <w:rsid w:val="00840B82"/>
    <w:rsid w:val="00840C15"/>
    <w:rsid w:val="00841087"/>
    <w:rsid w:val="008412DD"/>
    <w:rsid w:val="0084142C"/>
    <w:rsid w:val="00841F96"/>
    <w:rsid w:val="00842091"/>
    <w:rsid w:val="0084325E"/>
    <w:rsid w:val="00843D46"/>
    <w:rsid w:val="00843D69"/>
    <w:rsid w:val="0084402F"/>
    <w:rsid w:val="008441AB"/>
    <w:rsid w:val="00844835"/>
    <w:rsid w:val="00844FF4"/>
    <w:rsid w:val="00845124"/>
    <w:rsid w:val="00845187"/>
    <w:rsid w:val="00845307"/>
    <w:rsid w:val="00845514"/>
    <w:rsid w:val="00845567"/>
    <w:rsid w:val="008455D7"/>
    <w:rsid w:val="00845860"/>
    <w:rsid w:val="0084587D"/>
    <w:rsid w:val="00845AD4"/>
    <w:rsid w:val="008460FA"/>
    <w:rsid w:val="00847E08"/>
    <w:rsid w:val="00850087"/>
    <w:rsid w:val="00850386"/>
    <w:rsid w:val="0085103C"/>
    <w:rsid w:val="00851288"/>
    <w:rsid w:val="00851334"/>
    <w:rsid w:val="0085193E"/>
    <w:rsid w:val="00851ACB"/>
    <w:rsid w:val="00851F91"/>
    <w:rsid w:val="00851FDA"/>
    <w:rsid w:val="008525C3"/>
    <w:rsid w:val="008528E9"/>
    <w:rsid w:val="00852B47"/>
    <w:rsid w:val="00852BE7"/>
    <w:rsid w:val="00853394"/>
    <w:rsid w:val="00853A80"/>
    <w:rsid w:val="0085420C"/>
    <w:rsid w:val="00854950"/>
    <w:rsid w:val="00855038"/>
    <w:rsid w:val="008551EF"/>
    <w:rsid w:val="00855291"/>
    <w:rsid w:val="0085571F"/>
    <w:rsid w:val="008558AE"/>
    <w:rsid w:val="008558DD"/>
    <w:rsid w:val="00855C20"/>
    <w:rsid w:val="00855D53"/>
    <w:rsid w:val="0085609E"/>
    <w:rsid w:val="00856108"/>
    <w:rsid w:val="00856291"/>
    <w:rsid w:val="0085661B"/>
    <w:rsid w:val="008566F0"/>
    <w:rsid w:val="0085677C"/>
    <w:rsid w:val="00856CE8"/>
    <w:rsid w:val="008573AA"/>
    <w:rsid w:val="00857C33"/>
    <w:rsid w:val="00857F34"/>
    <w:rsid w:val="00857F3D"/>
    <w:rsid w:val="00860B3C"/>
    <w:rsid w:val="00861381"/>
    <w:rsid w:val="00861467"/>
    <w:rsid w:val="00861930"/>
    <w:rsid w:val="00861F8C"/>
    <w:rsid w:val="0086204F"/>
    <w:rsid w:val="00862244"/>
    <w:rsid w:val="008623C0"/>
    <w:rsid w:val="008628E4"/>
    <w:rsid w:val="00862D05"/>
    <w:rsid w:val="0086306E"/>
    <w:rsid w:val="00863811"/>
    <w:rsid w:val="008639F5"/>
    <w:rsid w:val="00863BC8"/>
    <w:rsid w:val="00863CCB"/>
    <w:rsid w:val="00863D27"/>
    <w:rsid w:val="008640D7"/>
    <w:rsid w:val="008643AD"/>
    <w:rsid w:val="008647E7"/>
    <w:rsid w:val="00864A38"/>
    <w:rsid w:val="00864CF3"/>
    <w:rsid w:val="00865342"/>
    <w:rsid w:val="00866028"/>
    <w:rsid w:val="008662A6"/>
    <w:rsid w:val="008663CC"/>
    <w:rsid w:val="0086684A"/>
    <w:rsid w:val="00866C4A"/>
    <w:rsid w:val="008673FE"/>
    <w:rsid w:val="00867A76"/>
    <w:rsid w:val="00867A8F"/>
    <w:rsid w:val="0087008E"/>
    <w:rsid w:val="0087030B"/>
    <w:rsid w:val="008713A5"/>
    <w:rsid w:val="00871931"/>
    <w:rsid w:val="00871AF6"/>
    <w:rsid w:val="00871C6D"/>
    <w:rsid w:val="00871F64"/>
    <w:rsid w:val="00872780"/>
    <w:rsid w:val="00872A40"/>
    <w:rsid w:val="00872A44"/>
    <w:rsid w:val="00872C85"/>
    <w:rsid w:val="00872C8B"/>
    <w:rsid w:val="00872E68"/>
    <w:rsid w:val="008730BF"/>
    <w:rsid w:val="00873741"/>
    <w:rsid w:val="00874B27"/>
    <w:rsid w:val="00874D5B"/>
    <w:rsid w:val="00874F06"/>
    <w:rsid w:val="008765C1"/>
    <w:rsid w:val="008766F3"/>
    <w:rsid w:val="0087692B"/>
    <w:rsid w:val="008774D3"/>
    <w:rsid w:val="00877559"/>
    <w:rsid w:val="0087775B"/>
    <w:rsid w:val="00877859"/>
    <w:rsid w:val="00877919"/>
    <w:rsid w:val="00877AE2"/>
    <w:rsid w:val="00877AEC"/>
    <w:rsid w:val="00877C84"/>
    <w:rsid w:val="00880190"/>
    <w:rsid w:val="0088065C"/>
    <w:rsid w:val="00880664"/>
    <w:rsid w:val="0088079C"/>
    <w:rsid w:val="00880ED4"/>
    <w:rsid w:val="00880F6E"/>
    <w:rsid w:val="00881146"/>
    <w:rsid w:val="00881361"/>
    <w:rsid w:val="0088148B"/>
    <w:rsid w:val="008816E0"/>
    <w:rsid w:val="0088172D"/>
    <w:rsid w:val="00881D36"/>
    <w:rsid w:val="00882607"/>
    <w:rsid w:val="008829E6"/>
    <w:rsid w:val="00882E4F"/>
    <w:rsid w:val="00882FA8"/>
    <w:rsid w:val="008833B9"/>
    <w:rsid w:val="0088355B"/>
    <w:rsid w:val="00883719"/>
    <w:rsid w:val="00883BA4"/>
    <w:rsid w:val="00883D2E"/>
    <w:rsid w:val="008844A5"/>
    <w:rsid w:val="0088475A"/>
    <w:rsid w:val="00885005"/>
    <w:rsid w:val="00885A9C"/>
    <w:rsid w:val="0088601B"/>
    <w:rsid w:val="00886378"/>
    <w:rsid w:val="0088654B"/>
    <w:rsid w:val="00886AD0"/>
    <w:rsid w:val="008875BB"/>
    <w:rsid w:val="00890BF9"/>
    <w:rsid w:val="00890CB9"/>
    <w:rsid w:val="00890DA6"/>
    <w:rsid w:val="00891888"/>
    <w:rsid w:val="00892010"/>
    <w:rsid w:val="008922D8"/>
    <w:rsid w:val="00892735"/>
    <w:rsid w:val="00892E38"/>
    <w:rsid w:val="00894352"/>
    <w:rsid w:val="00894472"/>
    <w:rsid w:val="00894F8A"/>
    <w:rsid w:val="0089515B"/>
    <w:rsid w:val="0089554A"/>
    <w:rsid w:val="00895933"/>
    <w:rsid w:val="00895D2E"/>
    <w:rsid w:val="00895FCF"/>
    <w:rsid w:val="0089616E"/>
    <w:rsid w:val="00896240"/>
    <w:rsid w:val="0089666D"/>
    <w:rsid w:val="00897659"/>
    <w:rsid w:val="008976BD"/>
    <w:rsid w:val="00897A01"/>
    <w:rsid w:val="00897EF4"/>
    <w:rsid w:val="008A0073"/>
    <w:rsid w:val="008A05F4"/>
    <w:rsid w:val="008A0636"/>
    <w:rsid w:val="008A07FA"/>
    <w:rsid w:val="008A0AA5"/>
    <w:rsid w:val="008A0AD7"/>
    <w:rsid w:val="008A15D5"/>
    <w:rsid w:val="008A17CB"/>
    <w:rsid w:val="008A2501"/>
    <w:rsid w:val="008A2544"/>
    <w:rsid w:val="008A2952"/>
    <w:rsid w:val="008A2B2C"/>
    <w:rsid w:val="008A2BA4"/>
    <w:rsid w:val="008A3502"/>
    <w:rsid w:val="008A3670"/>
    <w:rsid w:val="008A38F2"/>
    <w:rsid w:val="008A3F25"/>
    <w:rsid w:val="008A3F9C"/>
    <w:rsid w:val="008A4076"/>
    <w:rsid w:val="008A4167"/>
    <w:rsid w:val="008A43B4"/>
    <w:rsid w:val="008A4D6E"/>
    <w:rsid w:val="008A5043"/>
    <w:rsid w:val="008A5893"/>
    <w:rsid w:val="008A5B23"/>
    <w:rsid w:val="008A5B29"/>
    <w:rsid w:val="008A5EB8"/>
    <w:rsid w:val="008A64E1"/>
    <w:rsid w:val="008A6A4D"/>
    <w:rsid w:val="008A73FD"/>
    <w:rsid w:val="008B0399"/>
    <w:rsid w:val="008B04A8"/>
    <w:rsid w:val="008B0BB0"/>
    <w:rsid w:val="008B0E2F"/>
    <w:rsid w:val="008B1098"/>
    <w:rsid w:val="008B2830"/>
    <w:rsid w:val="008B2850"/>
    <w:rsid w:val="008B2C72"/>
    <w:rsid w:val="008B2C8A"/>
    <w:rsid w:val="008B3A3B"/>
    <w:rsid w:val="008B3C59"/>
    <w:rsid w:val="008B3ED7"/>
    <w:rsid w:val="008B4181"/>
    <w:rsid w:val="008B435C"/>
    <w:rsid w:val="008B4896"/>
    <w:rsid w:val="008B4D3A"/>
    <w:rsid w:val="008B4DC9"/>
    <w:rsid w:val="008B4E6A"/>
    <w:rsid w:val="008B5266"/>
    <w:rsid w:val="008B5843"/>
    <w:rsid w:val="008B5B5D"/>
    <w:rsid w:val="008B5B7E"/>
    <w:rsid w:val="008B5C9C"/>
    <w:rsid w:val="008B6344"/>
    <w:rsid w:val="008B658E"/>
    <w:rsid w:val="008B67D6"/>
    <w:rsid w:val="008B6F2B"/>
    <w:rsid w:val="008B7088"/>
    <w:rsid w:val="008B72A8"/>
    <w:rsid w:val="008B769F"/>
    <w:rsid w:val="008B77C0"/>
    <w:rsid w:val="008B7A4F"/>
    <w:rsid w:val="008C0682"/>
    <w:rsid w:val="008C079A"/>
    <w:rsid w:val="008C13A3"/>
    <w:rsid w:val="008C15C8"/>
    <w:rsid w:val="008C17BF"/>
    <w:rsid w:val="008C19EC"/>
    <w:rsid w:val="008C1B7C"/>
    <w:rsid w:val="008C1EE8"/>
    <w:rsid w:val="008C21B8"/>
    <w:rsid w:val="008C227B"/>
    <w:rsid w:val="008C2BA0"/>
    <w:rsid w:val="008C2C99"/>
    <w:rsid w:val="008C2D3D"/>
    <w:rsid w:val="008C30E8"/>
    <w:rsid w:val="008C3659"/>
    <w:rsid w:val="008C3B73"/>
    <w:rsid w:val="008C5095"/>
    <w:rsid w:val="008C5567"/>
    <w:rsid w:val="008C64AA"/>
    <w:rsid w:val="008C64E9"/>
    <w:rsid w:val="008C6667"/>
    <w:rsid w:val="008C6C98"/>
    <w:rsid w:val="008C6DBF"/>
    <w:rsid w:val="008C6E7B"/>
    <w:rsid w:val="008C6EC5"/>
    <w:rsid w:val="008C7113"/>
    <w:rsid w:val="008C732A"/>
    <w:rsid w:val="008C7922"/>
    <w:rsid w:val="008D004C"/>
    <w:rsid w:val="008D032A"/>
    <w:rsid w:val="008D065E"/>
    <w:rsid w:val="008D089C"/>
    <w:rsid w:val="008D12D8"/>
    <w:rsid w:val="008D179F"/>
    <w:rsid w:val="008D257B"/>
    <w:rsid w:val="008D26B8"/>
    <w:rsid w:val="008D2B01"/>
    <w:rsid w:val="008D2BC0"/>
    <w:rsid w:val="008D2E9A"/>
    <w:rsid w:val="008D386F"/>
    <w:rsid w:val="008D3C72"/>
    <w:rsid w:val="008D3E06"/>
    <w:rsid w:val="008D418A"/>
    <w:rsid w:val="008D463D"/>
    <w:rsid w:val="008D4A08"/>
    <w:rsid w:val="008D4ACF"/>
    <w:rsid w:val="008D4DBA"/>
    <w:rsid w:val="008D5458"/>
    <w:rsid w:val="008D5B4D"/>
    <w:rsid w:val="008D5DA0"/>
    <w:rsid w:val="008D5DC1"/>
    <w:rsid w:val="008D5F72"/>
    <w:rsid w:val="008D6540"/>
    <w:rsid w:val="008D6AD0"/>
    <w:rsid w:val="008D7877"/>
    <w:rsid w:val="008E03B0"/>
    <w:rsid w:val="008E063D"/>
    <w:rsid w:val="008E1668"/>
    <w:rsid w:val="008E178C"/>
    <w:rsid w:val="008E190D"/>
    <w:rsid w:val="008E198F"/>
    <w:rsid w:val="008E1EBC"/>
    <w:rsid w:val="008E24CF"/>
    <w:rsid w:val="008E2659"/>
    <w:rsid w:val="008E2C53"/>
    <w:rsid w:val="008E2E2E"/>
    <w:rsid w:val="008E311A"/>
    <w:rsid w:val="008E32FD"/>
    <w:rsid w:val="008E348A"/>
    <w:rsid w:val="008E34E2"/>
    <w:rsid w:val="008E4328"/>
    <w:rsid w:val="008E4996"/>
    <w:rsid w:val="008E4A3C"/>
    <w:rsid w:val="008E4B4C"/>
    <w:rsid w:val="008E4BC0"/>
    <w:rsid w:val="008E4C92"/>
    <w:rsid w:val="008E4E05"/>
    <w:rsid w:val="008E4F81"/>
    <w:rsid w:val="008E58C7"/>
    <w:rsid w:val="008E5A58"/>
    <w:rsid w:val="008E5B7F"/>
    <w:rsid w:val="008E5EEB"/>
    <w:rsid w:val="008E6150"/>
    <w:rsid w:val="008E64B8"/>
    <w:rsid w:val="008E6655"/>
    <w:rsid w:val="008E67D6"/>
    <w:rsid w:val="008E6879"/>
    <w:rsid w:val="008E6CE8"/>
    <w:rsid w:val="008E7921"/>
    <w:rsid w:val="008E7B5D"/>
    <w:rsid w:val="008E7F90"/>
    <w:rsid w:val="008F0309"/>
    <w:rsid w:val="008F0369"/>
    <w:rsid w:val="008F0F68"/>
    <w:rsid w:val="008F1115"/>
    <w:rsid w:val="008F152A"/>
    <w:rsid w:val="008F229C"/>
    <w:rsid w:val="008F2676"/>
    <w:rsid w:val="008F29F9"/>
    <w:rsid w:val="008F2B62"/>
    <w:rsid w:val="008F2EB2"/>
    <w:rsid w:val="008F3F3F"/>
    <w:rsid w:val="008F4318"/>
    <w:rsid w:val="008F5103"/>
    <w:rsid w:val="008F542D"/>
    <w:rsid w:val="008F561A"/>
    <w:rsid w:val="008F5D4B"/>
    <w:rsid w:val="008F5F4C"/>
    <w:rsid w:val="008F61A5"/>
    <w:rsid w:val="008F6530"/>
    <w:rsid w:val="008F6643"/>
    <w:rsid w:val="008F6B93"/>
    <w:rsid w:val="008F7812"/>
    <w:rsid w:val="008F7D0A"/>
    <w:rsid w:val="008F7D70"/>
    <w:rsid w:val="00900186"/>
    <w:rsid w:val="00900421"/>
    <w:rsid w:val="00900794"/>
    <w:rsid w:val="00900B37"/>
    <w:rsid w:val="00901393"/>
    <w:rsid w:val="0090154D"/>
    <w:rsid w:val="00901754"/>
    <w:rsid w:val="00901787"/>
    <w:rsid w:val="00902A9D"/>
    <w:rsid w:val="00902E04"/>
    <w:rsid w:val="0090322F"/>
    <w:rsid w:val="00903C81"/>
    <w:rsid w:val="00903CD5"/>
    <w:rsid w:val="00903E72"/>
    <w:rsid w:val="00906BCB"/>
    <w:rsid w:val="00907958"/>
    <w:rsid w:val="00907EFE"/>
    <w:rsid w:val="00907FCB"/>
    <w:rsid w:val="009100DA"/>
    <w:rsid w:val="009101C3"/>
    <w:rsid w:val="00910511"/>
    <w:rsid w:val="009109C7"/>
    <w:rsid w:val="009109CD"/>
    <w:rsid w:val="009109EA"/>
    <w:rsid w:val="009109F3"/>
    <w:rsid w:val="00910ED1"/>
    <w:rsid w:val="00910FE7"/>
    <w:rsid w:val="009112BD"/>
    <w:rsid w:val="00911419"/>
    <w:rsid w:val="009117CC"/>
    <w:rsid w:val="00911C85"/>
    <w:rsid w:val="00911F8E"/>
    <w:rsid w:val="00912859"/>
    <w:rsid w:val="00912B91"/>
    <w:rsid w:val="00912FF5"/>
    <w:rsid w:val="009132BE"/>
    <w:rsid w:val="009137CF"/>
    <w:rsid w:val="0091380C"/>
    <w:rsid w:val="00913EDC"/>
    <w:rsid w:val="00913F8B"/>
    <w:rsid w:val="00914168"/>
    <w:rsid w:val="00914EB1"/>
    <w:rsid w:val="00914F7F"/>
    <w:rsid w:val="009152EF"/>
    <w:rsid w:val="009154D9"/>
    <w:rsid w:val="009163E9"/>
    <w:rsid w:val="0091649C"/>
    <w:rsid w:val="00917575"/>
    <w:rsid w:val="009179F5"/>
    <w:rsid w:val="009206F2"/>
    <w:rsid w:val="00920A71"/>
    <w:rsid w:val="00920E9E"/>
    <w:rsid w:val="00920F30"/>
    <w:rsid w:val="00921426"/>
    <w:rsid w:val="009219CC"/>
    <w:rsid w:val="00921A58"/>
    <w:rsid w:val="00921F1B"/>
    <w:rsid w:val="00922900"/>
    <w:rsid w:val="00923E94"/>
    <w:rsid w:val="00923FAF"/>
    <w:rsid w:val="0092488C"/>
    <w:rsid w:val="00924B6E"/>
    <w:rsid w:val="00924F18"/>
    <w:rsid w:val="00925342"/>
    <w:rsid w:val="00925607"/>
    <w:rsid w:val="00925CE1"/>
    <w:rsid w:val="009260F7"/>
    <w:rsid w:val="009261D9"/>
    <w:rsid w:val="00926236"/>
    <w:rsid w:val="00926459"/>
    <w:rsid w:val="009265D2"/>
    <w:rsid w:val="009266B5"/>
    <w:rsid w:val="009267E3"/>
    <w:rsid w:val="00926933"/>
    <w:rsid w:val="009278AE"/>
    <w:rsid w:val="00927933"/>
    <w:rsid w:val="00927A22"/>
    <w:rsid w:val="00927C4F"/>
    <w:rsid w:val="00927E74"/>
    <w:rsid w:val="0093114E"/>
    <w:rsid w:val="00931366"/>
    <w:rsid w:val="00931620"/>
    <w:rsid w:val="00931F05"/>
    <w:rsid w:val="00931F15"/>
    <w:rsid w:val="00932333"/>
    <w:rsid w:val="009324E3"/>
    <w:rsid w:val="00932F52"/>
    <w:rsid w:val="00932FAE"/>
    <w:rsid w:val="009332B1"/>
    <w:rsid w:val="00933328"/>
    <w:rsid w:val="00933A3B"/>
    <w:rsid w:val="00933A7C"/>
    <w:rsid w:val="00933D80"/>
    <w:rsid w:val="00933E39"/>
    <w:rsid w:val="00934B3E"/>
    <w:rsid w:val="00934B96"/>
    <w:rsid w:val="0093528A"/>
    <w:rsid w:val="0093530F"/>
    <w:rsid w:val="00935435"/>
    <w:rsid w:val="00935632"/>
    <w:rsid w:val="009357DA"/>
    <w:rsid w:val="00935B72"/>
    <w:rsid w:val="009364C5"/>
    <w:rsid w:val="00936A64"/>
    <w:rsid w:val="00936E25"/>
    <w:rsid w:val="00937151"/>
    <w:rsid w:val="009371D0"/>
    <w:rsid w:val="00937402"/>
    <w:rsid w:val="00937EDB"/>
    <w:rsid w:val="00940276"/>
    <w:rsid w:val="009403FF"/>
    <w:rsid w:val="00940F68"/>
    <w:rsid w:val="009410E9"/>
    <w:rsid w:val="009413E5"/>
    <w:rsid w:val="00941495"/>
    <w:rsid w:val="00941CF0"/>
    <w:rsid w:val="00942C6E"/>
    <w:rsid w:val="00942DD3"/>
    <w:rsid w:val="0094308F"/>
    <w:rsid w:val="009434A4"/>
    <w:rsid w:val="00944615"/>
    <w:rsid w:val="009446B5"/>
    <w:rsid w:val="009447AA"/>
    <w:rsid w:val="00944D0F"/>
    <w:rsid w:val="00944E96"/>
    <w:rsid w:val="00945143"/>
    <w:rsid w:val="009451FE"/>
    <w:rsid w:val="00945400"/>
    <w:rsid w:val="009458F1"/>
    <w:rsid w:val="009475E2"/>
    <w:rsid w:val="009479EF"/>
    <w:rsid w:val="00947BDB"/>
    <w:rsid w:val="00950138"/>
    <w:rsid w:val="0095119D"/>
    <w:rsid w:val="009512C2"/>
    <w:rsid w:val="00952F81"/>
    <w:rsid w:val="009531DB"/>
    <w:rsid w:val="00953C6D"/>
    <w:rsid w:val="00954508"/>
    <w:rsid w:val="009545B1"/>
    <w:rsid w:val="009547EE"/>
    <w:rsid w:val="00954828"/>
    <w:rsid w:val="00954B2E"/>
    <w:rsid w:val="009558F5"/>
    <w:rsid w:val="0095598E"/>
    <w:rsid w:val="00955D58"/>
    <w:rsid w:val="00955EB4"/>
    <w:rsid w:val="009563C4"/>
    <w:rsid w:val="009564DF"/>
    <w:rsid w:val="009568CC"/>
    <w:rsid w:val="00956902"/>
    <w:rsid w:val="00956D91"/>
    <w:rsid w:val="00956EB3"/>
    <w:rsid w:val="009576F5"/>
    <w:rsid w:val="0095778C"/>
    <w:rsid w:val="00957C53"/>
    <w:rsid w:val="00957C5C"/>
    <w:rsid w:val="00957C93"/>
    <w:rsid w:val="0096019C"/>
    <w:rsid w:val="00960242"/>
    <w:rsid w:val="009603B9"/>
    <w:rsid w:val="009603F6"/>
    <w:rsid w:val="00960BC0"/>
    <w:rsid w:val="00960C29"/>
    <w:rsid w:val="00960D8F"/>
    <w:rsid w:val="00960E9D"/>
    <w:rsid w:val="009617A2"/>
    <w:rsid w:val="0096189E"/>
    <w:rsid w:val="009619EB"/>
    <w:rsid w:val="009620ED"/>
    <w:rsid w:val="00962496"/>
    <w:rsid w:val="00962E7F"/>
    <w:rsid w:val="00963309"/>
    <w:rsid w:val="0096364A"/>
    <w:rsid w:val="009636AF"/>
    <w:rsid w:val="0096379C"/>
    <w:rsid w:val="009638A5"/>
    <w:rsid w:val="0096406A"/>
    <w:rsid w:val="009645BE"/>
    <w:rsid w:val="009647D0"/>
    <w:rsid w:val="0096491A"/>
    <w:rsid w:val="00964BFC"/>
    <w:rsid w:val="00964C99"/>
    <w:rsid w:val="009652EE"/>
    <w:rsid w:val="009657ED"/>
    <w:rsid w:val="00965928"/>
    <w:rsid w:val="00965DD7"/>
    <w:rsid w:val="009663B5"/>
    <w:rsid w:val="0096666B"/>
    <w:rsid w:val="009667AC"/>
    <w:rsid w:val="00966FE5"/>
    <w:rsid w:val="0096769B"/>
    <w:rsid w:val="00967BC9"/>
    <w:rsid w:val="00967C92"/>
    <w:rsid w:val="00967EB0"/>
    <w:rsid w:val="009709F9"/>
    <w:rsid w:val="00970A9D"/>
    <w:rsid w:val="00970CF9"/>
    <w:rsid w:val="00971814"/>
    <w:rsid w:val="00971D19"/>
    <w:rsid w:val="00971E3D"/>
    <w:rsid w:val="00972166"/>
    <w:rsid w:val="009727C1"/>
    <w:rsid w:val="00972A90"/>
    <w:rsid w:val="00972AC7"/>
    <w:rsid w:val="00972C50"/>
    <w:rsid w:val="00972FC5"/>
    <w:rsid w:val="00973317"/>
    <w:rsid w:val="00973913"/>
    <w:rsid w:val="00973AC3"/>
    <w:rsid w:val="00973FCF"/>
    <w:rsid w:val="00974081"/>
    <w:rsid w:val="00974AF7"/>
    <w:rsid w:val="00975404"/>
    <w:rsid w:val="0097596F"/>
    <w:rsid w:val="00976077"/>
    <w:rsid w:val="0097645A"/>
    <w:rsid w:val="009769A0"/>
    <w:rsid w:val="00976BC3"/>
    <w:rsid w:val="00976EC7"/>
    <w:rsid w:val="00976FDD"/>
    <w:rsid w:val="0097701F"/>
    <w:rsid w:val="009776CE"/>
    <w:rsid w:val="00977A09"/>
    <w:rsid w:val="00977A6D"/>
    <w:rsid w:val="00977FDC"/>
    <w:rsid w:val="0098024A"/>
    <w:rsid w:val="009809A2"/>
    <w:rsid w:val="00980A77"/>
    <w:rsid w:val="00980E6D"/>
    <w:rsid w:val="00981D38"/>
    <w:rsid w:val="00981EFB"/>
    <w:rsid w:val="00981F29"/>
    <w:rsid w:val="00981FBD"/>
    <w:rsid w:val="009821BC"/>
    <w:rsid w:val="00982247"/>
    <w:rsid w:val="00982416"/>
    <w:rsid w:val="009837A5"/>
    <w:rsid w:val="00983922"/>
    <w:rsid w:val="00983A21"/>
    <w:rsid w:val="00983AC2"/>
    <w:rsid w:val="0098484E"/>
    <w:rsid w:val="00984A27"/>
    <w:rsid w:val="009855F6"/>
    <w:rsid w:val="00985B61"/>
    <w:rsid w:val="00986276"/>
    <w:rsid w:val="009869AE"/>
    <w:rsid w:val="009870B7"/>
    <w:rsid w:val="00987218"/>
    <w:rsid w:val="00987678"/>
    <w:rsid w:val="009879FC"/>
    <w:rsid w:val="00990197"/>
    <w:rsid w:val="0099020F"/>
    <w:rsid w:val="009904EB"/>
    <w:rsid w:val="00990572"/>
    <w:rsid w:val="00991156"/>
    <w:rsid w:val="009914DD"/>
    <w:rsid w:val="009914DE"/>
    <w:rsid w:val="00991780"/>
    <w:rsid w:val="0099185B"/>
    <w:rsid w:val="00991AD0"/>
    <w:rsid w:val="00991CCD"/>
    <w:rsid w:val="009923DC"/>
    <w:rsid w:val="0099263F"/>
    <w:rsid w:val="0099274F"/>
    <w:rsid w:val="00992868"/>
    <w:rsid w:val="00992912"/>
    <w:rsid w:val="00992E6F"/>
    <w:rsid w:val="00992E8B"/>
    <w:rsid w:val="009937BE"/>
    <w:rsid w:val="00993948"/>
    <w:rsid w:val="0099497E"/>
    <w:rsid w:val="00995187"/>
    <w:rsid w:val="009952CD"/>
    <w:rsid w:val="0099575E"/>
    <w:rsid w:val="0099591B"/>
    <w:rsid w:val="00995CC4"/>
    <w:rsid w:val="00995D6C"/>
    <w:rsid w:val="00995DA8"/>
    <w:rsid w:val="00996760"/>
    <w:rsid w:val="009973BC"/>
    <w:rsid w:val="00997599"/>
    <w:rsid w:val="0099793E"/>
    <w:rsid w:val="009A01F4"/>
    <w:rsid w:val="009A1552"/>
    <w:rsid w:val="009A1B45"/>
    <w:rsid w:val="009A1C55"/>
    <w:rsid w:val="009A1D0F"/>
    <w:rsid w:val="009A1DF5"/>
    <w:rsid w:val="009A28CD"/>
    <w:rsid w:val="009A28D1"/>
    <w:rsid w:val="009A307D"/>
    <w:rsid w:val="009A30E8"/>
    <w:rsid w:val="009A321F"/>
    <w:rsid w:val="009A32CA"/>
    <w:rsid w:val="009A34E8"/>
    <w:rsid w:val="009A375A"/>
    <w:rsid w:val="009A3E0F"/>
    <w:rsid w:val="009A3F5E"/>
    <w:rsid w:val="009A4E34"/>
    <w:rsid w:val="009A502C"/>
    <w:rsid w:val="009A5182"/>
    <w:rsid w:val="009A56CF"/>
    <w:rsid w:val="009A58FD"/>
    <w:rsid w:val="009A60D0"/>
    <w:rsid w:val="009A66E5"/>
    <w:rsid w:val="009A6B5A"/>
    <w:rsid w:val="009A7480"/>
    <w:rsid w:val="009A7553"/>
    <w:rsid w:val="009A7D67"/>
    <w:rsid w:val="009B044E"/>
    <w:rsid w:val="009B05A5"/>
    <w:rsid w:val="009B08F0"/>
    <w:rsid w:val="009B1FA9"/>
    <w:rsid w:val="009B24FD"/>
    <w:rsid w:val="009B273F"/>
    <w:rsid w:val="009B3353"/>
    <w:rsid w:val="009B35FD"/>
    <w:rsid w:val="009B3630"/>
    <w:rsid w:val="009B3C14"/>
    <w:rsid w:val="009B4378"/>
    <w:rsid w:val="009B5929"/>
    <w:rsid w:val="009B5FC4"/>
    <w:rsid w:val="009B638F"/>
    <w:rsid w:val="009B6481"/>
    <w:rsid w:val="009B6A17"/>
    <w:rsid w:val="009B6BFA"/>
    <w:rsid w:val="009B7807"/>
    <w:rsid w:val="009C0C0A"/>
    <w:rsid w:val="009C0CF5"/>
    <w:rsid w:val="009C1319"/>
    <w:rsid w:val="009C1592"/>
    <w:rsid w:val="009C17B9"/>
    <w:rsid w:val="009C194B"/>
    <w:rsid w:val="009C1F25"/>
    <w:rsid w:val="009C20FE"/>
    <w:rsid w:val="009C23F8"/>
    <w:rsid w:val="009C24EF"/>
    <w:rsid w:val="009C28EC"/>
    <w:rsid w:val="009C2986"/>
    <w:rsid w:val="009C30C5"/>
    <w:rsid w:val="009C3AA7"/>
    <w:rsid w:val="009C3B4A"/>
    <w:rsid w:val="009C3C3D"/>
    <w:rsid w:val="009C4404"/>
    <w:rsid w:val="009C4C0E"/>
    <w:rsid w:val="009C5025"/>
    <w:rsid w:val="009C50D4"/>
    <w:rsid w:val="009C5AB2"/>
    <w:rsid w:val="009C5B46"/>
    <w:rsid w:val="009C6B66"/>
    <w:rsid w:val="009C6BEB"/>
    <w:rsid w:val="009C7EB4"/>
    <w:rsid w:val="009C7FCD"/>
    <w:rsid w:val="009D05EA"/>
    <w:rsid w:val="009D0627"/>
    <w:rsid w:val="009D0672"/>
    <w:rsid w:val="009D0B3A"/>
    <w:rsid w:val="009D0C96"/>
    <w:rsid w:val="009D0D08"/>
    <w:rsid w:val="009D0D15"/>
    <w:rsid w:val="009D0F34"/>
    <w:rsid w:val="009D0F59"/>
    <w:rsid w:val="009D28F9"/>
    <w:rsid w:val="009D2A83"/>
    <w:rsid w:val="009D2CE0"/>
    <w:rsid w:val="009D35EA"/>
    <w:rsid w:val="009D3AA7"/>
    <w:rsid w:val="009D3AEB"/>
    <w:rsid w:val="009D4057"/>
    <w:rsid w:val="009D4719"/>
    <w:rsid w:val="009D4B19"/>
    <w:rsid w:val="009D4E5D"/>
    <w:rsid w:val="009D4EE1"/>
    <w:rsid w:val="009D5A21"/>
    <w:rsid w:val="009D6DFF"/>
    <w:rsid w:val="009D72F7"/>
    <w:rsid w:val="009D7304"/>
    <w:rsid w:val="009D7A0C"/>
    <w:rsid w:val="009D7D4A"/>
    <w:rsid w:val="009E0E68"/>
    <w:rsid w:val="009E121F"/>
    <w:rsid w:val="009E164D"/>
    <w:rsid w:val="009E1ECD"/>
    <w:rsid w:val="009E227C"/>
    <w:rsid w:val="009E2973"/>
    <w:rsid w:val="009E2A15"/>
    <w:rsid w:val="009E329C"/>
    <w:rsid w:val="009E3D5E"/>
    <w:rsid w:val="009E3E1C"/>
    <w:rsid w:val="009E4025"/>
    <w:rsid w:val="009E438A"/>
    <w:rsid w:val="009E45F4"/>
    <w:rsid w:val="009E465A"/>
    <w:rsid w:val="009E4F04"/>
    <w:rsid w:val="009E5ECE"/>
    <w:rsid w:val="009E5FF5"/>
    <w:rsid w:val="009E6090"/>
    <w:rsid w:val="009E6AC1"/>
    <w:rsid w:val="009E6B0D"/>
    <w:rsid w:val="009E6B52"/>
    <w:rsid w:val="009E6DB8"/>
    <w:rsid w:val="009E6FCC"/>
    <w:rsid w:val="009E7AED"/>
    <w:rsid w:val="009F0027"/>
    <w:rsid w:val="009F070F"/>
    <w:rsid w:val="009F07EE"/>
    <w:rsid w:val="009F0C71"/>
    <w:rsid w:val="009F1273"/>
    <w:rsid w:val="009F205A"/>
    <w:rsid w:val="009F2666"/>
    <w:rsid w:val="009F2E1B"/>
    <w:rsid w:val="009F2FA0"/>
    <w:rsid w:val="009F310F"/>
    <w:rsid w:val="009F323B"/>
    <w:rsid w:val="009F35CE"/>
    <w:rsid w:val="009F3E8C"/>
    <w:rsid w:val="009F4260"/>
    <w:rsid w:val="009F4447"/>
    <w:rsid w:val="009F4603"/>
    <w:rsid w:val="009F4FC1"/>
    <w:rsid w:val="009F5B59"/>
    <w:rsid w:val="009F603F"/>
    <w:rsid w:val="009F61CB"/>
    <w:rsid w:val="009F63C3"/>
    <w:rsid w:val="009F6F44"/>
    <w:rsid w:val="009F700D"/>
    <w:rsid w:val="009F70A1"/>
    <w:rsid w:val="009F741D"/>
    <w:rsid w:val="009F7857"/>
    <w:rsid w:val="00A0024C"/>
    <w:rsid w:val="00A004FA"/>
    <w:rsid w:val="00A00D67"/>
    <w:rsid w:val="00A00E67"/>
    <w:rsid w:val="00A00F32"/>
    <w:rsid w:val="00A01448"/>
    <w:rsid w:val="00A014B3"/>
    <w:rsid w:val="00A017C6"/>
    <w:rsid w:val="00A01B27"/>
    <w:rsid w:val="00A0278C"/>
    <w:rsid w:val="00A02C1B"/>
    <w:rsid w:val="00A02D67"/>
    <w:rsid w:val="00A0366B"/>
    <w:rsid w:val="00A03810"/>
    <w:rsid w:val="00A039B4"/>
    <w:rsid w:val="00A03D24"/>
    <w:rsid w:val="00A04006"/>
    <w:rsid w:val="00A04751"/>
    <w:rsid w:val="00A04E62"/>
    <w:rsid w:val="00A04FB5"/>
    <w:rsid w:val="00A05804"/>
    <w:rsid w:val="00A05AD5"/>
    <w:rsid w:val="00A05E0F"/>
    <w:rsid w:val="00A05F43"/>
    <w:rsid w:val="00A06320"/>
    <w:rsid w:val="00A063B1"/>
    <w:rsid w:val="00A07260"/>
    <w:rsid w:val="00A07C5F"/>
    <w:rsid w:val="00A10205"/>
    <w:rsid w:val="00A1020F"/>
    <w:rsid w:val="00A103C0"/>
    <w:rsid w:val="00A1040D"/>
    <w:rsid w:val="00A10784"/>
    <w:rsid w:val="00A10C8F"/>
    <w:rsid w:val="00A10F2F"/>
    <w:rsid w:val="00A113BB"/>
    <w:rsid w:val="00A1165F"/>
    <w:rsid w:val="00A11C9E"/>
    <w:rsid w:val="00A12464"/>
    <w:rsid w:val="00A1254A"/>
    <w:rsid w:val="00A12797"/>
    <w:rsid w:val="00A12B4D"/>
    <w:rsid w:val="00A131D5"/>
    <w:rsid w:val="00A136D3"/>
    <w:rsid w:val="00A13758"/>
    <w:rsid w:val="00A13870"/>
    <w:rsid w:val="00A1397E"/>
    <w:rsid w:val="00A14871"/>
    <w:rsid w:val="00A148BC"/>
    <w:rsid w:val="00A14C8A"/>
    <w:rsid w:val="00A151B0"/>
    <w:rsid w:val="00A151D2"/>
    <w:rsid w:val="00A15945"/>
    <w:rsid w:val="00A15B44"/>
    <w:rsid w:val="00A15DB7"/>
    <w:rsid w:val="00A16442"/>
    <w:rsid w:val="00A1669C"/>
    <w:rsid w:val="00A16EB8"/>
    <w:rsid w:val="00A16EF8"/>
    <w:rsid w:val="00A1742E"/>
    <w:rsid w:val="00A200B1"/>
    <w:rsid w:val="00A2121F"/>
    <w:rsid w:val="00A21291"/>
    <w:rsid w:val="00A2162A"/>
    <w:rsid w:val="00A218B2"/>
    <w:rsid w:val="00A21D08"/>
    <w:rsid w:val="00A22407"/>
    <w:rsid w:val="00A2264C"/>
    <w:rsid w:val="00A22A75"/>
    <w:rsid w:val="00A239BA"/>
    <w:rsid w:val="00A23C8D"/>
    <w:rsid w:val="00A23CAC"/>
    <w:rsid w:val="00A240C5"/>
    <w:rsid w:val="00A247FE"/>
    <w:rsid w:val="00A24947"/>
    <w:rsid w:val="00A24AA8"/>
    <w:rsid w:val="00A24B1B"/>
    <w:rsid w:val="00A24E40"/>
    <w:rsid w:val="00A25001"/>
    <w:rsid w:val="00A255F7"/>
    <w:rsid w:val="00A259CE"/>
    <w:rsid w:val="00A25AC2"/>
    <w:rsid w:val="00A25DAF"/>
    <w:rsid w:val="00A25E73"/>
    <w:rsid w:val="00A2649E"/>
    <w:rsid w:val="00A2655B"/>
    <w:rsid w:val="00A265C2"/>
    <w:rsid w:val="00A266BE"/>
    <w:rsid w:val="00A26A83"/>
    <w:rsid w:val="00A27084"/>
    <w:rsid w:val="00A272B0"/>
    <w:rsid w:val="00A2751C"/>
    <w:rsid w:val="00A276DD"/>
    <w:rsid w:val="00A278DA"/>
    <w:rsid w:val="00A27EC4"/>
    <w:rsid w:val="00A300D2"/>
    <w:rsid w:val="00A303C8"/>
    <w:rsid w:val="00A303CA"/>
    <w:rsid w:val="00A312D0"/>
    <w:rsid w:val="00A31842"/>
    <w:rsid w:val="00A31ED7"/>
    <w:rsid w:val="00A32E5D"/>
    <w:rsid w:val="00A32EE5"/>
    <w:rsid w:val="00A33215"/>
    <w:rsid w:val="00A33AC9"/>
    <w:rsid w:val="00A33AD5"/>
    <w:rsid w:val="00A33B1A"/>
    <w:rsid w:val="00A34478"/>
    <w:rsid w:val="00A34BA2"/>
    <w:rsid w:val="00A34D8A"/>
    <w:rsid w:val="00A34E14"/>
    <w:rsid w:val="00A3510A"/>
    <w:rsid w:val="00A35791"/>
    <w:rsid w:val="00A358F2"/>
    <w:rsid w:val="00A35E3E"/>
    <w:rsid w:val="00A368D9"/>
    <w:rsid w:val="00A36933"/>
    <w:rsid w:val="00A369E1"/>
    <w:rsid w:val="00A36B3C"/>
    <w:rsid w:val="00A36C02"/>
    <w:rsid w:val="00A36D7A"/>
    <w:rsid w:val="00A37068"/>
    <w:rsid w:val="00A37310"/>
    <w:rsid w:val="00A376B5"/>
    <w:rsid w:val="00A377CF"/>
    <w:rsid w:val="00A37817"/>
    <w:rsid w:val="00A37DEE"/>
    <w:rsid w:val="00A37EA4"/>
    <w:rsid w:val="00A37F72"/>
    <w:rsid w:val="00A4001C"/>
    <w:rsid w:val="00A400C5"/>
    <w:rsid w:val="00A40377"/>
    <w:rsid w:val="00A4059E"/>
    <w:rsid w:val="00A4064F"/>
    <w:rsid w:val="00A426FC"/>
    <w:rsid w:val="00A42919"/>
    <w:rsid w:val="00A42DC1"/>
    <w:rsid w:val="00A42E60"/>
    <w:rsid w:val="00A4320C"/>
    <w:rsid w:val="00A439EB"/>
    <w:rsid w:val="00A43BBF"/>
    <w:rsid w:val="00A43CA3"/>
    <w:rsid w:val="00A44E69"/>
    <w:rsid w:val="00A45223"/>
    <w:rsid w:val="00A45418"/>
    <w:rsid w:val="00A4574A"/>
    <w:rsid w:val="00A46422"/>
    <w:rsid w:val="00A46836"/>
    <w:rsid w:val="00A46858"/>
    <w:rsid w:val="00A46889"/>
    <w:rsid w:val="00A46AE2"/>
    <w:rsid w:val="00A46F45"/>
    <w:rsid w:val="00A46F50"/>
    <w:rsid w:val="00A473B0"/>
    <w:rsid w:val="00A47936"/>
    <w:rsid w:val="00A47C91"/>
    <w:rsid w:val="00A47D20"/>
    <w:rsid w:val="00A502F0"/>
    <w:rsid w:val="00A506AC"/>
    <w:rsid w:val="00A50759"/>
    <w:rsid w:val="00A50BA3"/>
    <w:rsid w:val="00A50CBE"/>
    <w:rsid w:val="00A50F79"/>
    <w:rsid w:val="00A51236"/>
    <w:rsid w:val="00A5185A"/>
    <w:rsid w:val="00A51B69"/>
    <w:rsid w:val="00A5263C"/>
    <w:rsid w:val="00A52682"/>
    <w:rsid w:val="00A527A4"/>
    <w:rsid w:val="00A52C5E"/>
    <w:rsid w:val="00A534AD"/>
    <w:rsid w:val="00A53F34"/>
    <w:rsid w:val="00A54AD0"/>
    <w:rsid w:val="00A54AD8"/>
    <w:rsid w:val="00A54BF5"/>
    <w:rsid w:val="00A5528D"/>
    <w:rsid w:val="00A553E0"/>
    <w:rsid w:val="00A5570C"/>
    <w:rsid w:val="00A564AB"/>
    <w:rsid w:val="00A56701"/>
    <w:rsid w:val="00A56CA0"/>
    <w:rsid w:val="00A56E0D"/>
    <w:rsid w:val="00A56FD9"/>
    <w:rsid w:val="00A56FF9"/>
    <w:rsid w:val="00A5726A"/>
    <w:rsid w:val="00A60172"/>
    <w:rsid w:val="00A601B5"/>
    <w:rsid w:val="00A60F4F"/>
    <w:rsid w:val="00A60FFC"/>
    <w:rsid w:val="00A6113F"/>
    <w:rsid w:val="00A61202"/>
    <w:rsid w:val="00A613AE"/>
    <w:rsid w:val="00A616E4"/>
    <w:rsid w:val="00A61C77"/>
    <w:rsid w:val="00A61D01"/>
    <w:rsid w:val="00A6259F"/>
    <w:rsid w:val="00A62AC9"/>
    <w:rsid w:val="00A62EB1"/>
    <w:rsid w:val="00A6434F"/>
    <w:rsid w:val="00A648D6"/>
    <w:rsid w:val="00A64CA4"/>
    <w:rsid w:val="00A64FDA"/>
    <w:rsid w:val="00A659A7"/>
    <w:rsid w:val="00A65B69"/>
    <w:rsid w:val="00A66276"/>
    <w:rsid w:val="00A663A8"/>
    <w:rsid w:val="00A6669D"/>
    <w:rsid w:val="00A67205"/>
    <w:rsid w:val="00A67DA2"/>
    <w:rsid w:val="00A67ED4"/>
    <w:rsid w:val="00A70AF3"/>
    <w:rsid w:val="00A70F68"/>
    <w:rsid w:val="00A71417"/>
    <w:rsid w:val="00A716FA"/>
    <w:rsid w:val="00A71B11"/>
    <w:rsid w:val="00A7201D"/>
    <w:rsid w:val="00A723A8"/>
    <w:rsid w:val="00A72542"/>
    <w:rsid w:val="00A72CD8"/>
    <w:rsid w:val="00A72E36"/>
    <w:rsid w:val="00A734CD"/>
    <w:rsid w:val="00A73710"/>
    <w:rsid w:val="00A73858"/>
    <w:rsid w:val="00A74292"/>
    <w:rsid w:val="00A74487"/>
    <w:rsid w:val="00A745DA"/>
    <w:rsid w:val="00A74D78"/>
    <w:rsid w:val="00A7535D"/>
    <w:rsid w:val="00A75805"/>
    <w:rsid w:val="00A75AF2"/>
    <w:rsid w:val="00A75B96"/>
    <w:rsid w:val="00A7613E"/>
    <w:rsid w:val="00A76899"/>
    <w:rsid w:val="00A76A29"/>
    <w:rsid w:val="00A76BE7"/>
    <w:rsid w:val="00A76C78"/>
    <w:rsid w:val="00A76C89"/>
    <w:rsid w:val="00A770F8"/>
    <w:rsid w:val="00A774BA"/>
    <w:rsid w:val="00A77789"/>
    <w:rsid w:val="00A77A85"/>
    <w:rsid w:val="00A77E87"/>
    <w:rsid w:val="00A807BE"/>
    <w:rsid w:val="00A80849"/>
    <w:rsid w:val="00A81CF2"/>
    <w:rsid w:val="00A81EB8"/>
    <w:rsid w:val="00A82115"/>
    <w:rsid w:val="00A8215A"/>
    <w:rsid w:val="00A821B9"/>
    <w:rsid w:val="00A821BF"/>
    <w:rsid w:val="00A82BAE"/>
    <w:rsid w:val="00A82C32"/>
    <w:rsid w:val="00A84709"/>
    <w:rsid w:val="00A84782"/>
    <w:rsid w:val="00A850BC"/>
    <w:rsid w:val="00A8512A"/>
    <w:rsid w:val="00A85403"/>
    <w:rsid w:val="00A85826"/>
    <w:rsid w:val="00A8597F"/>
    <w:rsid w:val="00A85CB6"/>
    <w:rsid w:val="00A86068"/>
    <w:rsid w:val="00A86772"/>
    <w:rsid w:val="00A869FB"/>
    <w:rsid w:val="00A869FF"/>
    <w:rsid w:val="00A86EBF"/>
    <w:rsid w:val="00A8713E"/>
    <w:rsid w:val="00A8771B"/>
    <w:rsid w:val="00A8797E"/>
    <w:rsid w:val="00A87AC8"/>
    <w:rsid w:val="00A87DBB"/>
    <w:rsid w:val="00A9046F"/>
    <w:rsid w:val="00A90749"/>
    <w:rsid w:val="00A916BC"/>
    <w:rsid w:val="00A91B51"/>
    <w:rsid w:val="00A9210A"/>
    <w:rsid w:val="00A92C04"/>
    <w:rsid w:val="00A92E23"/>
    <w:rsid w:val="00A92F34"/>
    <w:rsid w:val="00A9326A"/>
    <w:rsid w:val="00A93E16"/>
    <w:rsid w:val="00A945F1"/>
    <w:rsid w:val="00A94E6C"/>
    <w:rsid w:val="00A9530B"/>
    <w:rsid w:val="00A95548"/>
    <w:rsid w:val="00A96708"/>
    <w:rsid w:val="00A96E43"/>
    <w:rsid w:val="00A97A27"/>
    <w:rsid w:val="00A97BCE"/>
    <w:rsid w:val="00AA02BF"/>
    <w:rsid w:val="00AA0558"/>
    <w:rsid w:val="00AA0613"/>
    <w:rsid w:val="00AA06C4"/>
    <w:rsid w:val="00AA0D36"/>
    <w:rsid w:val="00AA1B04"/>
    <w:rsid w:val="00AA1BDE"/>
    <w:rsid w:val="00AA2CD6"/>
    <w:rsid w:val="00AA3470"/>
    <w:rsid w:val="00AA3535"/>
    <w:rsid w:val="00AA3754"/>
    <w:rsid w:val="00AA3E52"/>
    <w:rsid w:val="00AA45A2"/>
    <w:rsid w:val="00AA4785"/>
    <w:rsid w:val="00AA4B7B"/>
    <w:rsid w:val="00AA4C45"/>
    <w:rsid w:val="00AA4F39"/>
    <w:rsid w:val="00AA500D"/>
    <w:rsid w:val="00AA511D"/>
    <w:rsid w:val="00AA5E3B"/>
    <w:rsid w:val="00AA611B"/>
    <w:rsid w:val="00AA647D"/>
    <w:rsid w:val="00AA6681"/>
    <w:rsid w:val="00AA66E0"/>
    <w:rsid w:val="00AA6701"/>
    <w:rsid w:val="00AA6B06"/>
    <w:rsid w:val="00AA6DB8"/>
    <w:rsid w:val="00AA7436"/>
    <w:rsid w:val="00AA764F"/>
    <w:rsid w:val="00AA7BE9"/>
    <w:rsid w:val="00AA7CBF"/>
    <w:rsid w:val="00AB00B5"/>
    <w:rsid w:val="00AB013E"/>
    <w:rsid w:val="00AB076D"/>
    <w:rsid w:val="00AB0C14"/>
    <w:rsid w:val="00AB0C9A"/>
    <w:rsid w:val="00AB1138"/>
    <w:rsid w:val="00AB11D5"/>
    <w:rsid w:val="00AB13D3"/>
    <w:rsid w:val="00AB1C26"/>
    <w:rsid w:val="00AB1C4A"/>
    <w:rsid w:val="00AB200A"/>
    <w:rsid w:val="00AB2503"/>
    <w:rsid w:val="00AB31E3"/>
    <w:rsid w:val="00AB438F"/>
    <w:rsid w:val="00AB4410"/>
    <w:rsid w:val="00AB4490"/>
    <w:rsid w:val="00AB4552"/>
    <w:rsid w:val="00AB4D56"/>
    <w:rsid w:val="00AB4EB4"/>
    <w:rsid w:val="00AB515D"/>
    <w:rsid w:val="00AB54C6"/>
    <w:rsid w:val="00AB58DE"/>
    <w:rsid w:val="00AB5AF0"/>
    <w:rsid w:val="00AB5B9C"/>
    <w:rsid w:val="00AB5CE5"/>
    <w:rsid w:val="00AB61D6"/>
    <w:rsid w:val="00AB63A7"/>
    <w:rsid w:val="00AB63BA"/>
    <w:rsid w:val="00AB6978"/>
    <w:rsid w:val="00AB6D90"/>
    <w:rsid w:val="00AB715D"/>
    <w:rsid w:val="00AB73FF"/>
    <w:rsid w:val="00AB7788"/>
    <w:rsid w:val="00AB7BE5"/>
    <w:rsid w:val="00AC0056"/>
    <w:rsid w:val="00AC0484"/>
    <w:rsid w:val="00AC052A"/>
    <w:rsid w:val="00AC0CEF"/>
    <w:rsid w:val="00AC0D9D"/>
    <w:rsid w:val="00AC1015"/>
    <w:rsid w:val="00AC10A0"/>
    <w:rsid w:val="00AC1883"/>
    <w:rsid w:val="00AC1C73"/>
    <w:rsid w:val="00AC1FA6"/>
    <w:rsid w:val="00AC23CA"/>
    <w:rsid w:val="00AC2AB8"/>
    <w:rsid w:val="00AC2AD0"/>
    <w:rsid w:val="00AC3162"/>
    <w:rsid w:val="00AC3198"/>
    <w:rsid w:val="00AC31F2"/>
    <w:rsid w:val="00AC32BF"/>
    <w:rsid w:val="00AC3A69"/>
    <w:rsid w:val="00AC493F"/>
    <w:rsid w:val="00AC4A08"/>
    <w:rsid w:val="00AC4D2B"/>
    <w:rsid w:val="00AC4DBA"/>
    <w:rsid w:val="00AC56EB"/>
    <w:rsid w:val="00AC586B"/>
    <w:rsid w:val="00AC58EA"/>
    <w:rsid w:val="00AC6029"/>
    <w:rsid w:val="00AC65D1"/>
    <w:rsid w:val="00AC70D5"/>
    <w:rsid w:val="00AC7207"/>
    <w:rsid w:val="00AC76DB"/>
    <w:rsid w:val="00AC7C2E"/>
    <w:rsid w:val="00AD06B8"/>
    <w:rsid w:val="00AD0A6B"/>
    <w:rsid w:val="00AD0F1B"/>
    <w:rsid w:val="00AD14EA"/>
    <w:rsid w:val="00AD1755"/>
    <w:rsid w:val="00AD1A94"/>
    <w:rsid w:val="00AD1AEC"/>
    <w:rsid w:val="00AD1F9C"/>
    <w:rsid w:val="00AD2D70"/>
    <w:rsid w:val="00AD2F54"/>
    <w:rsid w:val="00AD2FA3"/>
    <w:rsid w:val="00AD3207"/>
    <w:rsid w:val="00AD33DB"/>
    <w:rsid w:val="00AD36DC"/>
    <w:rsid w:val="00AD37FF"/>
    <w:rsid w:val="00AD3D9A"/>
    <w:rsid w:val="00AD45B3"/>
    <w:rsid w:val="00AD4C6E"/>
    <w:rsid w:val="00AD5261"/>
    <w:rsid w:val="00AD5361"/>
    <w:rsid w:val="00AD5758"/>
    <w:rsid w:val="00AD5D3B"/>
    <w:rsid w:val="00AD614A"/>
    <w:rsid w:val="00AD63F5"/>
    <w:rsid w:val="00AD656B"/>
    <w:rsid w:val="00AD7186"/>
    <w:rsid w:val="00AD75D6"/>
    <w:rsid w:val="00AD7A90"/>
    <w:rsid w:val="00AD7CF4"/>
    <w:rsid w:val="00AD7D0D"/>
    <w:rsid w:val="00AE0EE1"/>
    <w:rsid w:val="00AE1905"/>
    <w:rsid w:val="00AE213A"/>
    <w:rsid w:val="00AE2C64"/>
    <w:rsid w:val="00AE3CD0"/>
    <w:rsid w:val="00AE44DB"/>
    <w:rsid w:val="00AE4551"/>
    <w:rsid w:val="00AE467A"/>
    <w:rsid w:val="00AE4793"/>
    <w:rsid w:val="00AE47BF"/>
    <w:rsid w:val="00AE47D0"/>
    <w:rsid w:val="00AE49A5"/>
    <w:rsid w:val="00AE52A0"/>
    <w:rsid w:val="00AE5C11"/>
    <w:rsid w:val="00AE5CF3"/>
    <w:rsid w:val="00AE6A52"/>
    <w:rsid w:val="00AE7C06"/>
    <w:rsid w:val="00AF01AE"/>
    <w:rsid w:val="00AF0A43"/>
    <w:rsid w:val="00AF0E0A"/>
    <w:rsid w:val="00AF15FD"/>
    <w:rsid w:val="00AF1733"/>
    <w:rsid w:val="00AF224F"/>
    <w:rsid w:val="00AF23B4"/>
    <w:rsid w:val="00AF2640"/>
    <w:rsid w:val="00AF2B02"/>
    <w:rsid w:val="00AF2C47"/>
    <w:rsid w:val="00AF2EBF"/>
    <w:rsid w:val="00AF304D"/>
    <w:rsid w:val="00AF30EA"/>
    <w:rsid w:val="00AF3497"/>
    <w:rsid w:val="00AF4235"/>
    <w:rsid w:val="00AF4D29"/>
    <w:rsid w:val="00AF5111"/>
    <w:rsid w:val="00AF54C5"/>
    <w:rsid w:val="00AF5C00"/>
    <w:rsid w:val="00AF615B"/>
    <w:rsid w:val="00AF6841"/>
    <w:rsid w:val="00AF71A7"/>
    <w:rsid w:val="00AF76BE"/>
    <w:rsid w:val="00AF780F"/>
    <w:rsid w:val="00AF7A99"/>
    <w:rsid w:val="00AF7AC8"/>
    <w:rsid w:val="00B009F2"/>
    <w:rsid w:val="00B010F1"/>
    <w:rsid w:val="00B01297"/>
    <w:rsid w:val="00B0193A"/>
    <w:rsid w:val="00B01C2F"/>
    <w:rsid w:val="00B020A1"/>
    <w:rsid w:val="00B02110"/>
    <w:rsid w:val="00B0295D"/>
    <w:rsid w:val="00B029A4"/>
    <w:rsid w:val="00B02BC1"/>
    <w:rsid w:val="00B02ED8"/>
    <w:rsid w:val="00B03429"/>
    <w:rsid w:val="00B03510"/>
    <w:rsid w:val="00B036F9"/>
    <w:rsid w:val="00B03ED9"/>
    <w:rsid w:val="00B042DF"/>
    <w:rsid w:val="00B048CF"/>
    <w:rsid w:val="00B0543C"/>
    <w:rsid w:val="00B05B7B"/>
    <w:rsid w:val="00B06043"/>
    <w:rsid w:val="00B067E2"/>
    <w:rsid w:val="00B06A09"/>
    <w:rsid w:val="00B07396"/>
    <w:rsid w:val="00B0775A"/>
    <w:rsid w:val="00B07822"/>
    <w:rsid w:val="00B0794F"/>
    <w:rsid w:val="00B100D8"/>
    <w:rsid w:val="00B10175"/>
    <w:rsid w:val="00B10B68"/>
    <w:rsid w:val="00B114A0"/>
    <w:rsid w:val="00B11526"/>
    <w:rsid w:val="00B11AE2"/>
    <w:rsid w:val="00B11C9B"/>
    <w:rsid w:val="00B1225F"/>
    <w:rsid w:val="00B12799"/>
    <w:rsid w:val="00B12929"/>
    <w:rsid w:val="00B13082"/>
    <w:rsid w:val="00B1368F"/>
    <w:rsid w:val="00B137AA"/>
    <w:rsid w:val="00B13AC5"/>
    <w:rsid w:val="00B14574"/>
    <w:rsid w:val="00B1490A"/>
    <w:rsid w:val="00B14B61"/>
    <w:rsid w:val="00B1519F"/>
    <w:rsid w:val="00B151E7"/>
    <w:rsid w:val="00B1560F"/>
    <w:rsid w:val="00B15ADA"/>
    <w:rsid w:val="00B15B24"/>
    <w:rsid w:val="00B15C99"/>
    <w:rsid w:val="00B15D5B"/>
    <w:rsid w:val="00B16928"/>
    <w:rsid w:val="00B20215"/>
    <w:rsid w:val="00B20C39"/>
    <w:rsid w:val="00B20ECC"/>
    <w:rsid w:val="00B21199"/>
    <w:rsid w:val="00B213B0"/>
    <w:rsid w:val="00B21641"/>
    <w:rsid w:val="00B216D4"/>
    <w:rsid w:val="00B222BE"/>
    <w:rsid w:val="00B22874"/>
    <w:rsid w:val="00B23058"/>
    <w:rsid w:val="00B23607"/>
    <w:rsid w:val="00B23610"/>
    <w:rsid w:val="00B238E0"/>
    <w:rsid w:val="00B23A02"/>
    <w:rsid w:val="00B23D67"/>
    <w:rsid w:val="00B23D99"/>
    <w:rsid w:val="00B23F04"/>
    <w:rsid w:val="00B242AE"/>
    <w:rsid w:val="00B25A98"/>
    <w:rsid w:val="00B263B3"/>
    <w:rsid w:val="00B268E4"/>
    <w:rsid w:val="00B2695E"/>
    <w:rsid w:val="00B274A8"/>
    <w:rsid w:val="00B27696"/>
    <w:rsid w:val="00B276F4"/>
    <w:rsid w:val="00B27A15"/>
    <w:rsid w:val="00B27CB9"/>
    <w:rsid w:val="00B27E62"/>
    <w:rsid w:val="00B30364"/>
    <w:rsid w:val="00B305B7"/>
    <w:rsid w:val="00B30A77"/>
    <w:rsid w:val="00B30AC4"/>
    <w:rsid w:val="00B30C4B"/>
    <w:rsid w:val="00B30E20"/>
    <w:rsid w:val="00B30F01"/>
    <w:rsid w:val="00B3100C"/>
    <w:rsid w:val="00B311C9"/>
    <w:rsid w:val="00B3130A"/>
    <w:rsid w:val="00B3174C"/>
    <w:rsid w:val="00B318AE"/>
    <w:rsid w:val="00B31A53"/>
    <w:rsid w:val="00B32177"/>
    <w:rsid w:val="00B322B4"/>
    <w:rsid w:val="00B32479"/>
    <w:rsid w:val="00B325BD"/>
    <w:rsid w:val="00B326F9"/>
    <w:rsid w:val="00B32BF8"/>
    <w:rsid w:val="00B33434"/>
    <w:rsid w:val="00B33454"/>
    <w:rsid w:val="00B3378F"/>
    <w:rsid w:val="00B3387D"/>
    <w:rsid w:val="00B33952"/>
    <w:rsid w:val="00B3396A"/>
    <w:rsid w:val="00B33A63"/>
    <w:rsid w:val="00B342EC"/>
    <w:rsid w:val="00B3492E"/>
    <w:rsid w:val="00B34AC9"/>
    <w:rsid w:val="00B34B6B"/>
    <w:rsid w:val="00B34CCA"/>
    <w:rsid w:val="00B34CE3"/>
    <w:rsid w:val="00B34CE4"/>
    <w:rsid w:val="00B34CFD"/>
    <w:rsid w:val="00B34DE0"/>
    <w:rsid w:val="00B35284"/>
    <w:rsid w:val="00B35550"/>
    <w:rsid w:val="00B35D2E"/>
    <w:rsid w:val="00B35E0D"/>
    <w:rsid w:val="00B363AE"/>
    <w:rsid w:val="00B3759A"/>
    <w:rsid w:val="00B375B2"/>
    <w:rsid w:val="00B377AB"/>
    <w:rsid w:val="00B37AD1"/>
    <w:rsid w:val="00B37B1D"/>
    <w:rsid w:val="00B404D6"/>
    <w:rsid w:val="00B40700"/>
    <w:rsid w:val="00B40900"/>
    <w:rsid w:val="00B4161F"/>
    <w:rsid w:val="00B41719"/>
    <w:rsid w:val="00B42366"/>
    <w:rsid w:val="00B43538"/>
    <w:rsid w:val="00B4380E"/>
    <w:rsid w:val="00B43AAF"/>
    <w:rsid w:val="00B43C8F"/>
    <w:rsid w:val="00B43D45"/>
    <w:rsid w:val="00B43F4D"/>
    <w:rsid w:val="00B4432D"/>
    <w:rsid w:val="00B443B4"/>
    <w:rsid w:val="00B4555E"/>
    <w:rsid w:val="00B45845"/>
    <w:rsid w:val="00B45CF2"/>
    <w:rsid w:val="00B46A57"/>
    <w:rsid w:val="00B46AC2"/>
    <w:rsid w:val="00B472F9"/>
    <w:rsid w:val="00B474EE"/>
    <w:rsid w:val="00B475C8"/>
    <w:rsid w:val="00B476D4"/>
    <w:rsid w:val="00B47AD5"/>
    <w:rsid w:val="00B47B23"/>
    <w:rsid w:val="00B50941"/>
    <w:rsid w:val="00B51690"/>
    <w:rsid w:val="00B51EAE"/>
    <w:rsid w:val="00B52390"/>
    <w:rsid w:val="00B52C8B"/>
    <w:rsid w:val="00B53057"/>
    <w:rsid w:val="00B53145"/>
    <w:rsid w:val="00B5349B"/>
    <w:rsid w:val="00B53A32"/>
    <w:rsid w:val="00B543E3"/>
    <w:rsid w:val="00B54AAA"/>
    <w:rsid w:val="00B55262"/>
    <w:rsid w:val="00B55615"/>
    <w:rsid w:val="00B55968"/>
    <w:rsid w:val="00B56561"/>
    <w:rsid w:val="00B56AA4"/>
    <w:rsid w:val="00B572A5"/>
    <w:rsid w:val="00B5744C"/>
    <w:rsid w:val="00B57AF0"/>
    <w:rsid w:val="00B60B56"/>
    <w:rsid w:val="00B6106E"/>
    <w:rsid w:val="00B6142C"/>
    <w:rsid w:val="00B61614"/>
    <w:rsid w:val="00B619DC"/>
    <w:rsid w:val="00B61EA0"/>
    <w:rsid w:val="00B6254B"/>
    <w:rsid w:val="00B62948"/>
    <w:rsid w:val="00B62987"/>
    <w:rsid w:val="00B62EFB"/>
    <w:rsid w:val="00B62F81"/>
    <w:rsid w:val="00B63143"/>
    <w:rsid w:val="00B63318"/>
    <w:rsid w:val="00B63A86"/>
    <w:rsid w:val="00B63B84"/>
    <w:rsid w:val="00B64249"/>
    <w:rsid w:val="00B64354"/>
    <w:rsid w:val="00B651C7"/>
    <w:rsid w:val="00B652F9"/>
    <w:rsid w:val="00B6542C"/>
    <w:rsid w:val="00B65A8E"/>
    <w:rsid w:val="00B65CE3"/>
    <w:rsid w:val="00B65E19"/>
    <w:rsid w:val="00B66057"/>
    <w:rsid w:val="00B66740"/>
    <w:rsid w:val="00B668AA"/>
    <w:rsid w:val="00B66DDF"/>
    <w:rsid w:val="00B6755C"/>
    <w:rsid w:val="00B67FA1"/>
    <w:rsid w:val="00B7027A"/>
    <w:rsid w:val="00B70D42"/>
    <w:rsid w:val="00B70D7B"/>
    <w:rsid w:val="00B71420"/>
    <w:rsid w:val="00B7187B"/>
    <w:rsid w:val="00B7194A"/>
    <w:rsid w:val="00B71EB8"/>
    <w:rsid w:val="00B731D6"/>
    <w:rsid w:val="00B7339B"/>
    <w:rsid w:val="00B73915"/>
    <w:rsid w:val="00B740DB"/>
    <w:rsid w:val="00B74CD1"/>
    <w:rsid w:val="00B7535E"/>
    <w:rsid w:val="00B75D9F"/>
    <w:rsid w:val="00B75EF3"/>
    <w:rsid w:val="00B7661A"/>
    <w:rsid w:val="00B76851"/>
    <w:rsid w:val="00B7735B"/>
    <w:rsid w:val="00B77583"/>
    <w:rsid w:val="00B7758E"/>
    <w:rsid w:val="00B77C5E"/>
    <w:rsid w:val="00B80112"/>
    <w:rsid w:val="00B80923"/>
    <w:rsid w:val="00B80A05"/>
    <w:rsid w:val="00B80BD9"/>
    <w:rsid w:val="00B81198"/>
    <w:rsid w:val="00B812D9"/>
    <w:rsid w:val="00B81434"/>
    <w:rsid w:val="00B8151D"/>
    <w:rsid w:val="00B82177"/>
    <w:rsid w:val="00B822EE"/>
    <w:rsid w:val="00B823F7"/>
    <w:rsid w:val="00B826C6"/>
    <w:rsid w:val="00B8271E"/>
    <w:rsid w:val="00B827A0"/>
    <w:rsid w:val="00B837D4"/>
    <w:rsid w:val="00B83C9B"/>
    <w:rsid w:val="00B83EC5"/>
    <w:rsid w:val="00B840AF"/>
    <w:rsid w:val="00B84427"/>
    <w:rsid w:val="00B84D73"/>
    <w:rsid w:val="00B84F0F"/>
    <w:rsid w:val="00B84F38"/>
    <w:rsid w:val="00B86174"/>
    <w:rsid w:val="00B8695D"/>
    <w:rsid w:val="00B873B7"/>
    <w:rsid w:val="00B873E6"/>
    <w:rsid w:val="00B875D4"/>
    <w:rsid w:val="00B90427"/>
    <w:rsid w:val="00B90523"/>
    <w:rsid w:val="00B90886"/>
    <w:rsid w:val="00B90B70"/>
    <w:rsid w:val="00B90BEE"/>
    <w:rsid w:val="00B90C3C"/>
    <w:rsid w:val="00B91A1E"/>
    <w:rsid w:val="00B91DBE"/>
    <w:rsid w:val="00B9274F"/>
    <w:rsid w:val="00B92CB8"/>
    <w:rsid w:val="00B9308B"/>
    <w:rsid w:val="00B9316E"/>
    <w:rsid w:val="00B93442"/>
    <w:rsid w:val="00B93C68"/>
    <w:rsid w:val="00B942D1"/>
    <w:rsid w:val="00B944A1"/>
    <w:rsid w:val="00B9559C"/>
    <w:rsid w:val="00B95AAF"/>
    <w:rsid w:val="00B95CAF"/>
    <w:rsid w:val="00B961DD"/>
    <w:rsid w:val="00B967D1"/>
    <w:rsid w:val="00B96BFF"/>
    <w:rsid w:val="00B96C06"/>
    <w:rsid w:val="00B974B0"/>
    <w:rsid w:val="00B9785B"/>
    <w:rsid w:val="00BA0074"/>
    <w:rsid w:val="00BA0220"/>
    <w:rsid w:val="00BA02AB"/>
    <w:rsid w:val="00BA0664"/>
    <w:rsid w:val="00BA0ABD"/>
    <w:rsid w:val="00BA0C0B"/>
    <w:rsid w:val="00BA1561"/>
    <w:rsid w:val="00BA17F2"/>
    <w:rsid w:val="00BA198D"/>
    <w:rsid w:val="00BA19B0"/>
    <w:rsid w:val="00BA1AF9"/>
    <w:rsid w:val="00BA3362"/>
    <w:rsid w:val="00BA343E"/>
    <w:rsid w:val="00BA3D9B"/>
    <w:rsid w:val="00BA3EDF"/>
    <w:rsid w:val="00BA4028"/>
    <w:rsid w:val="00BA461C"/>
    <w:rsid w:val="00BA4790"/>
    <w:rsid w:val="00BA4DC3"/>
    <w:rsid w:val="00BA5457"/>
    <w:rsid w:val="00BA60A7"/>
    <w:rsid w:val="00BA689F"/>
    <w:rsid w:val="00BA69E0"/>
    <w:rsid w:val="00BA70D3"/>
    <w:rsid w:val="00BA7560"/>
    <w:rsid w:val="00BA7FA2"/>
    <w:rsid w:val="00BB03BA"/>
    <w:rsid w:val="00BB03D7"/>
    <w:rsid w:val="00BB0B99"/>
    <w:rsid w:val="00BB0E05"/>
    <w:rsid w:val="00BB0F49"/>
    <w:rsid w:val="00BB1042"/>
    <w:rsid w:val="00BB180F"/>
    <w:rsid w:val="00BB252C"/>
    <w:rsid w:val="00BB2949"/>
    <w:rsid w:val="00BB2B1E"/>
    <w:rsid w:val="00BB2FEF"/>
    <w:rsid w:val="00BB3066"/>
    <w:rsid w:val="00BB3172"/>
    <w:rsid w:val="00BB38EF"/>
    <w:rsid w:val="00BB3BAF"/>
    <w:rsid w:val="00BB3D98"/>
    <w:rsid w:val="00BB3DBB"/>
    <w:rsid w:val="00BB4171"/>
    <w:rsid w:val="00BB4593"/>
    <w:rsid w:val="00BB5883"/>
    <w:rsid w:val="00BB5C51"/>
    <w:rsid w:val="00BB5D17"/>
    <w:rsid w:val="00BB5E99"/>
    <w:rsid w:val="00BB5F57"/>
    <w:rsid w:val="00BB61F8"/>
    <w:rsid w:val="00BB64FB"/>
    <w:rsid w:val="00BB65DB"/>
    <w:rsid w:val="00BB7089"/>
    <w:rsid w:val="00BB7703"/>
    <w:rsid w:val="00BB7A23"/>
    <w:rsid w:val="00BC0D81"/>
    <w:rsid w:val="00BC0E6B"/>
    <w:rsid w:val="00BC10B5"/>
    <w:rsid w:val="00BC18EF"/>
    <w:rsid w:val="00BC1C6E"/>
    <w:rsid w:val="00BC1C8D"/>
    <w:rsid w:val="00BC1E6E"/>
    <w:rsid w:val="00BC1EFE"/>
    <w:rsid w:val="00BC2171"/>
    <w:rsid w:val="00BC22A2"/>
    <w:rsid w:val="00BC2E95"/>
    <w:rsid w:val="00BC3218"/>
    <w:rsid w:val="00BC39B2"/>
    <w:rsid w:val="00BC3A35"/>
    <w:rsid w:val="00BC4025"/>
    <w:rsid w:val="00BC4522"/>
    <w:rsid w:val="00BC47D4"/>
    <w:rsid w:val="00BC4F43"/>
    <w:rsid w:val="00BC5642"/>
    <w:rsid w:val="00BC5C17"/>
    <w:rsid w:val="00BC5C58"/>
    <w:rsid w:val="00BC5D85"/>
    <w:rsid w:val="00BC6938"/>
    <w:rsid w:val="00BC6AC7"/>
    <w:rsid w:val="00BC6F92"/>
    <w:rsid w:val="00BC703D"/>
    <w:rsid w:val="00BC72BF"/>
    <w:rsid w:val="00BC7429"/>
    <w:rsid w:val="00BD0A07"/>
    <w:rsid w:val="00BD0E8A"/>
    <w:rsid w:val="00BD1026"/>
    <w:rsid w:val="00BD1424"/>
    <w:rsid w:val="00BD1CDB"/>
    <w:rsid w:val="00BD1E8F"/>
    <w:rsid w:val="00BD248C"/>
    <w:rsid w:val="00BD2986"/>
    <w:rsid w:val="00BD2B01"/>
    <w:rsid w:val="00BD2BA3"/>
    <w:rsid w:val="00BD2DC1"/>
    <w:rsid w:val="00BD31B4"/>
    <w:rsid w:val="00BD31ED"/>
    <w:rsid w:val="00BD34A1"/>
    <w:rsid w:val="00BD366B"/>
    <w:rsid w:val="00BD3785"/>
    <w:rsid w:val="00BD3BF5"/>
    <w:rsid w:val="00BD3E4B"/>
    <w:rsid w:val="00BD4005"/>
    <w:rsid w:val="00BD486F"/>
    <w:rsid w:val="00BD4D7B"/>
    <w:rsid w:val="00BD59DC"/>
    <w:rsid w:val="00BD5D24"/>
    <w:rsid w:val="00BD6A19"/>
    <w:rsid w:val="00BD6A92"/>
    <w:rsid w:val="00BD6C11"/>
    <w:rsid w:val="00BD7430"/>
    <w:rsid w:val="00BD7D7A"/>
    <w:rsid w:val="00BE0146"/>
    <w:rsid w:val="00BE0EC1"/>
    <w:rsid w:val="00BE0F67"/>
    <w:rsid w:val="00BE10F7"/>
    <w:rsid w:val="00BE11AF"/>
    <w:rsid w:val="00BE13DD"/>
    <w:rsid w:val="00BE223C"/>
    <w:rsid w:val="00BE2A91"/>
    <w:rsid w:val="00BE2B37"/>
    <w:rsid w:val="00BE2C12"/>
    <w:rsid w:val="00BE2F9E"/>
    <w:rsid w:val="00BE3159"/>
    <w:rsid w:val="00BE375D"/>
    <w:rsid w:val="00BE3D77"/>
    <w:rsid w:val="00BE4372"/>
    <w:rsid w:val="00BE43E8"/>
    <w:rsid w:val="00BE45CA"/>
    <w:rsid w:val="00BE4CDE"/>
    <w:rsid w:val="00BE505D"/>
    <w:rsid w:val="00BE50EA"/>
    <w:rsid w:val="00BE530B"/>
    <w:rsid w:val="00BE5631"/>
    <w:rsid w:val="00BE5F1D"/>
    <w:rsid w:val="00BE6297"/>
    <w:rsid w:val="00BE64BA"/>
    <w:rsid w:val="00BE66A8"/>
    <w:rsid w:val="00BE7601"/>
    <w:rsid w:val="00BE7AF7"/>
    <w:rsid w:val="00BE7BFD"/>
    <w:rsid w:val="00BE7E44"/>
    <w:rsid w:val="00BF0032"/>
    <w:rsid w:val="00BF015C"/>
    <w:rsid w:val="00BF0991"/>
    <w:rsid w:val="00BF0C0B"/>
    <w:rsid w:val="00BF0FA5"/>
    <w:rsid w:val="00BF13A7"/>
    <w:rsid w:val="00BF1611"/>
    <w:rsid w:val="00BF2633"/>
    <w:rsid w:val="00BF277A"/>
    <w:rsid w:val="00BF3189"/>
    <w:rsid w:val="00BF32CC"/>
    <w:rsid w:val="00BF369F"/>
    <w:rsid w:val="00BF4151"/>
    <w:rsid w:val="00BF4238"/>
    <w:rsid w:val="00BF4477"/>
    <w:rsid w:val="00BF47B1"/>
    <w:rsid w:val="00BF49A9"/>
    <w:rsid w:val="00BF4AE7"/>
    <w:rsid w:val="00BF4EB1"/>
    <w:rsid w:val="00BF530C"/>
    <w:rsid w:val="00BF53D2"/>
    <w:rsid w:val="00BF54C8"/>
    <w:rsid w:val="00BF54D8"/>
    <w:rsid w:val="00BF55ED"/>
    <w:rsid w:val="00BF63D4"/>
    <w:rsid w:val="00BF6963"/>
    <w:rsid w:val="00BF6987"/>
    <w:rsid w:val="00BF6A4D"/>
    <w:rsid w:val="00BF6AF1"/>
    <w:rsid w:val="00BF783D"/>
    <w:rsid w:val="00BF7FAE"/>
    <w:rsid w:val="00BF7FC1"/>
    <w:rsid w:val="00C004F9"/>
    <w:rsid w:val="00C01110"/>
    <w:rsid w:val="00C012B6"/>
    <w:rsid w:val="00C01472"/>
    <w:rsid w:val="00C016B9"/>
    <w:rsid w:val="00C016C3"/>
    <w:rsid w:val="00C017FD"/>
    <w:rsid w:val="00C01B18"/>
    <w:rsid w:val="00C02165"/>
    <w:rsid w:val="00C02318"/>
    <w:rsid w:val="00C0273B"/>
    <w:rsid w:val="00C02EC2"/>
    <w:rsid w:val="00C0376B"/>
    <w:rsid w:val="00C03C50"/>
    <w:rsid w:val="00C03DF5"/>
    <w:rsid w:val="00C046B8"/>
    <w:rsid w:val="00C047A3"/>
    <w:rsid w:val="00C052E5"/>
    <w:rsid w:val="00C0537E"/>
    <w:rsid w:val="00C065B6"/>
    <w:rsid w:val="00C0669E"/>
    <w:rsid w:val="00C068FE"/>
    <w:rsid w:val="00C071C3"/>
    <w:rsid w:val="00C071F5"/>
    <w:rsid w:val="00C07A4F"/>
    <w:rsid w:val="00C07A90"/>
    <w:rsid w:val="00C100EC"/>
    <w:rsid w:val="00C102E1"/>
    <w:rsid w:val="00C10591"/>
    <w:rsid w:val="00C10BCA"/>
    <w:rsid w:val="00C10F7D"/>
    <w:rsid w:val="00C11114"/>
    <w:rsid w:val="00C117CC"/>
    <w:rsid w:val="00C12653"/>
    <w:rsid w:val="00C12A2A"/>
    <w:rsid w:val="00C12ACC"/>
    <w:rsid w:val="00C12C6F"/>
    <w:rsid w:val="00C12E35"/>
    <w:rsid w:val="00C12F6E"/>
    <w:rsid w:val="00C137F8"/>
    <w:rsid w:val="00C1483F"/>
    <w:rsid w:val="00C14E8E"/>
    <w:rsid w:val="00C15157"/>
    <w:rsid w:val="00C152B6"/>
    <w:rsid w:val="00C15492"/>
    <w:rsid w:val="00C156D1"/>
    <w:rsid w:val="00C15DBF"/>
    <w:rsid w:val="00C1601C"/>
    <w:rsid w:val="00C1606F"/>
    <w:rsid w:val="00C1655A"/>
    <w:rsid w:val="00C165EC"/>
    <w:rsid w:val="00C167CE"/>
    <w:rsid w:val="00C16E9E"/>
    <w:rsid w:val="00C17429"/>
    <w:rsid w:val="00C17831"/>
    <w:rsid w:val="00C17D21"/>
    <w:rsid w:val="00C17DE1"/>
    <w:rsid w:val="00C17F4B"/>
    <w:rsid w:val="00C2054F"/>
    <w:rsid w:val="00C205FD"/>
    <w:rsid w:val="00C20B03"/>
    <w:rsid w:val="00C216B2"/>
    <w:rsid w:val="00C216B3"/>
    <w:rsid w:val="00C21818"/>
    <w:rsid w:val="00C21949"/>
    <w:rsid w:val="00C21B0C"/>
    <w:rsid w:val="00C223DA"/>
    <w:rsid w:val="00C22BA8"/>
    <w:rsid w:val="00C22DB6"/>
    <w:rsid w:val="00C2308B"/>
    <w:rsid w:val="00C23230"/>
    <w:rsid w:val="00C2355C"/>
    <w:rsid w:val="00C23BE9"/>
    <w:rsid w:val="00C24A96"/>
    <w:rsid w:val="00C256A5"/>
    <w:rsid w:val="00C25E19"/>
    <w:rsid w:val="00C262F9"/>
    <w:rsid w:val="00C263C5"/>
    <w:rsid w:val="00C26C3B"/>
    <w:rsid w:val="00C26F43"/>
    <w:rsid w:val="00C27360"/>
    <w:rsid w:val="00C27505"/>
    <w:rsid w:val="00C276D2"/>
    <w:rsid w:val="00C3037F"/>
    <w:rsid w:val="00C30627"/>
    <w:rsid w:val="00C306B6"/>
    <w:rsid w:val="00C3125B"/>
    <w:rsid w:val="00C332D4"/>
    <w:rsid w:val="00C33656"/>
    <w:rsid w:val="00C33A99"/>
    <w:rsid w:val="00C33DC3"/>
    <w:rsid w:val="00C3435A"/>
    <w:rsid w:val="00C34378"/>
    <w:rsid w:val="00C3495E"/>
    <w:rsid w:val="00C3496A"/>
    <w:rsid w:val="00C3509D"/>
    <w:rsid w:val="00C351C1"/>
    <w:rsid w:val="00C356F6"/>
    <w:rsid w:val="00C359B0"/>
    <w:rsid w:val="00C36397"/>
    <w:rsid w:val="00C36710"/>
    <w:rsid w:val="00C370DA"/>
    <w:rsid w:val="00C3713D"/>
    <w:rsid w:val="00C3740A"/>
    <w:rsid w:val="00C374BF"/>
    <w:rsid w:val="00C37A3E"/>
    <w:rsid w:val="00C40115"/>
    <w:rsid w:val="00C401A0"/>
    <w:rsid w:val="00C4053C"/>
    <w:rsid w:val="00C4055A"/>
    <w:rsid w:val="00C40BC6"/>
    <w:rsid w:val="00C40FF0"/>
    <w:rsid w:val="00C41193"/>
    <w:rsid w:val="00C414D7"/>
    <w:rsid w:val="00C41630"/>
    <w:rsid w:val="00C41CB4"/>
    <w:rsid w:val="00C423E1"/>
    <w:rsid w:val="00C43116"/>
    <w:rsid w:val="00C43331"/>
    <w:rsid w:val="00C43770"/>
    <w:rsid w:val="00C43DC0"/>
    <w:rsid w:val="00C44830"/>
    <w:rsid w:val="00C4556C"/>
    <w:rsid w:val="00C45867"/>
    <w:rsid w:val="00C45961"/>
    <w:rsid w:val="00C45AEA"/>
    <w:rsid w:val="00C46623"/>
    <w:rsid w:val="00C5055D"/>
    <w:rsid w:val="00C5073A"/>
    <w:rsid w:val="00C508D5"/>
    <w:rsid w:val="00C50D15"/>
    <w:rsid w:val="00C510CC"/>
    <w:rsid w:val="00C510DA"/>
    <w:rsid w:val="00C5130A"/>
    <w:rsid w:val="00C51ECA"/>
    <w:rsid w:val="00C51FE1"/>
    <w:rsid w:val="00C523D7"/>
    <w:rsid w:val="00C524F0"/>
    <w:rsid w:val="00C526D7"/>
    <w:rsid w:val="00C52EE3"/>
    <w:rsid w:val="00C530F2"/>
    <w:rsid w:val="00C53204"/>
    <w:rsid w:val="00C53209"/>
    <w:rsid w:val="00C53938"/>
    <w:rsid w:val="00C53C0B"/>
    <w:rsid w:val="00C53E1E"/>
    <w:rsid w:val="00C54040"/>
    <w:rsid w:val="00C543F6"/>
    <w:rsid w:val="00C55202"/>
    <w:rsid w:val="00C55524"/>
    <w:rsid w:val="00C558D0"/>
    <w:rsid w:val="00C55970"/>
    <w:rsid w:val="00C55A38"/>
    <w:rsid w:val="00C55A4C"/>
    <w:rsid w:val="00C55B04"/>
    <w:rsid w:val="00C55BBB"/>
    <w:rsid w:val="00C55C13"/>
    <w:rsid w:val="00C55C35"/>
    <w:rsid w:val="00C55D79"/>
    <w:rsid w:val="00C55F77"/>
    <w:rsid w:val="00C5603B"/>
    <w:rsid w:val="00C56228"/>
    <w:rsid w:val="00C56236"/>
    <w:rsid w:val="00C563F9"/>
    <w:rsid w:val="00C56841"/>
    <w:rsid w:val="00C56A1F"/>
    <w:rsid w:val="00C56D28"/>
    <w:rsid w:val="00C56E1C"/>
    <w:rsid w:val="00C56F6B"/>
    <w:rsid w:val="00C57695"/>
    <w:rsid w:val="00C57823"/>
    <w:rsid w:val="00C5785C"/>
    <w:rsid w:val="00C61162"/>
    <w:rsid w:val="00C6137D"/>
    <w:rsid w:val="00C61928"/>
    <w:rsid w:val="00C61B73"/>
    <w:rsid w:val="00C61DED"/>
    <w:rsid w:val="00C624AF"/>
    <w:rsid w:val="00C6281A"/>
    <w:rsid w:val="00C62C93"/>
    <w:rsid w:val="00C62E60"/>
    <w:rsid w:val="00C630DA"/>
    <w:rsid w:val="00C635EC"/>
    <w:rsid w:val="00C63663"/>
    <w:rsid w:val="00C63A64"/>
    <w:rsid w:val="00C64129"/>
    <w:rsid w:val="00C64479"/>
    <w:rsid w:val="00C64542"/>
    <w:rsid w:val="00C648E6"/>
    <w:rsid w:val="00C64BCE"/>
    <w:rsid w:val="00C65261"/>
    <w:rsid w:val="00C652A2"/>
    <w:rsid w:val="00C654AF"/>
    <w:rsid w:val="00C65566"/>
    <w:rsid w:val="00C656EA"/>
    <w:rsid w:val="00C65DB4"/>
    <w:rsid w:val="00C6647A"/>
    <w:rsid w:val="00C6675F"/>
    <w:rsid w:val="00C66B6F"/>
    <w:rsid w:val="00C672D5"/>
    <w:rsid w:val="00C67664"/>
    <w:rsid w:val="00C67907"/>
    <w:rsid w:val="00C70A45"/>
    <w:rsid w:val="00C70AB2"/>
    <w:rsid w:val="00C70F11"/>
    <w:rsid w:val="00C7128E"/>
    <w:rsid w:val="00C71496"/>
    <w:rsid w:val="00C714C4"/>
    <w:rsid w:val="00C71629"/>
    <w:rsid w:val="00C716AD"/>
    <w:rsid w:val="00C718D3"/>
    <w:rsid w:val="00C722A3"/>
    <w:rsid w:val="00C72704"/>
    <w:rsid w:val="00C72903"/>
    <w:rsid w:val="00C72B06"/>
    <w:rsid w:val="00C7309B"/>
    <w:rsid w:val="00C745FF"/>
    <w:rsid w:val="00C74CA6"/>
    <w:rsid w:val="00C74D31"/>
    <w:rsid w:val="00C75EC2"/>
    <w:rsid w:val="00C76D66"/>
    <w:rsid w:val="00C76E4A"/>
    <w:rsid w:val="00C777E0"/>
    <w:rsid w:val="00C7787D"/>
    <w:rsid w:val="00C77AE2"/>
    <w:rsid w:val="00C8025E"/>
    <w:rsid w:val="00C8034D"/>
    <w:rsid w:val="00C80532"/>
    <w:rsid w:val="00C80725"/>
    <w:rsid w:val="00C80A2D"/>
    <w:rsid w:val="00C81139"/>
    <w:rsid w:val="00C8154E"/>
    <w:rsid w:val="00C817C0"/>
    <w:rsid w:val="00C8322E"/>
    <w:rsid w:val="00C83269"/>
    <w:rsid w:val="00C83684"/>
    <w:rsid w:val="00C838BB"/>
    <w:rsid w:val="00C83C8A"/>
    <w:rsid w:val="00C848B5"/>
    <w:rsid w:val="00C84B8A"/>
    <w:rsid w:val="00C851A5"/>
    <w:rsid w:val="00C85539"/>
    <w:rsid w:val="00C8562A"/>
    <w:rsid w:val="00C862D6"/>
    <w:rsid w:val="00C8641C"/>
    <w:rsid w:val="00C86B4A"/>
    <w:rsid w:val="00C86C2E"/>
    <w:rsid w:val="00C86DD2"/>
    <w:rsid w:val="00C877B5"/>
    <w:rsid w:val="00C87C3E"/>
    <w:rsid w:val="00C9017B"/>
    <w:rsid w:val="00C9054B"/>
    <w:rsid w:val="00C9076C"/>
    <w:rsid w:val="00C90AFA"/>
    <w:rsid w:val="00C9151A"/>
    <w:rsid w:val="00C91E12"/>
    <w:rsid w:val="00C91E43"/>
    <w:rsid w:val="00C91FB0"/>
    <w:rsid w:val="00C9282D"/>
    <w:rsid w:val="00C93F99"/>
    <w:rsid w:val="00C944C2"/>
    <w:rsid w:val="00C95032"/>
    <w:rsid w:val="00C950E1"/>
    <w:rsid w:val="00C9559F"/>
    <w:rsid w:val="00C95709"/>
    <w:rsid w:val="00C95A1F"/>
    <w:rsid w:val="00C96779"/>
    <w:rsid w:val="00C96E7E"/>
    <w:rsid w:val="00C977CE"/>
    <w:rsid w:val="00C97889"/>
    <w:rsid w:val="00C978F9"/>
    <w:rsid w:val="00C979A1"/>
    <w:rsid w:val="00C979BE"/>
    <w:rsid w:val="00C97DC5"/>
    <w:rsid w:val="00C97FF1"/>
    <w:rsid w:val="00CA002A"/>
    <w:rsid w:val="00CA05AA"/>
    <w:rsid w:val="00CA07CB"/>
    <w:rsid w:val="00CA0B14"/>
    <w:rsid w:val="00CA0D11"/>
    <w:rsid w:val="00CA12AA"/>
    <w:rsid w:val="00CA26A8"/>
    <w:rsid w:val="00CA345B"/>
    <w:rsid w:val="00CA3FF2"/>
    <w:rsid w:val="00CA413D"/>
    <w:rsid w:val="00CA41A9"/>
    <w:rsid w:val="00CA5168"/>
    <w:rsid w:val="00CA52A7"/>
    <w:rsid w:val="00CA52F3"/>
    <w:rsid w:val="00CA5A81"/>
    <w:rsid w:val="00CA5D48"/>
    <w:rsid w:val="00CA64D3"/>
    <w:rsid w:val="00CA6D12"/>
    <w:rsid w:val="00CA6E31"/>
    <w:rsid w:val="00CA7357"/>
    <w:rsid w:val="00CA7A57"/>
    <w:rsid w:val="00CB00A7"/>
    <w:rsid w:val="00CB11F1"/>
    <w:rsid w:val="00CB161E"/>
    <w:rsid w:val="00CB1781"/>
    <w:rsid w:val="00CB1AB5"/>
    <w:rsid w:val="00CB33AC"/>
    <w:rsid w:val="00CB3796"/>
    <w:rsid w:val="00CB41DE"/>
    <w:rsid w:val="00CB49BF"/>
    <w:rsid w:val="00CB4B32"/>
    <w:rsid w:val="00CB4C8B"/>
    <w:rsid w:val="00CB53F7"/>
    <w:rsid w:val="00CB55D1"/>
    <w:rsid w:val="00CB5705"/>
    <w:rsid w:val="00CB6151"/>
    <w:rsid w:val="00CB6CC9"/>
    <w:rsid w:val="00CB7589"/>
    <w:rsid w:val="00CB7839"/>
    <w:rsid w:val="00CC0584"/>
    <w:rsid w:val="00CC0676"/>
    <w:rsid w:val="00CC081E"/>
    <w:rsid w:val="00CC1462"/>
    <w:rsid w:val="00CC1FF6"/>
    <w:rsid w:val="00CC2009"/>
    <w:rsid w:val="00CC221C"/>
    <w:rsid w:val="00CC2235"/>
    <w:rsid w:val="00CC2579"/>
    <w:rsid w:val="00CC28A5"/>
    <w:rsid w:val="00CC305A"/>
    <w:rsid w:val="00CC319F"/>
    <w:rsid w:val="00CC3206"/>
    <w:rsid w:val="00CC37F0"/>
    <w:rsid w:val="00CC3856"/>
    <w:rsid w:val="00CC4531"/>
    <w:rsid w:val="00CC493C"/>
    <w:rsid w:val="00CC4EED"/>
    <w:rsid w:val="00CC518F"/>
    <w:rsid w:val="00CC5A2D"/>
    <w:rsid w:val="00CC6702"/>
    <w:rsid w:val="00CC672B"/>
    <w:rsid w:val="00CC69C2"/>
    <w:rsid w:val="00CC6D18"/>
    <w:rsid w:val="00CC7420"/>
    <w:rsid w:val="00CC7762"/>
    <w:rsid w:val="00CC7892"/>
    <w:rsid w:val="00CC7A7E"/>
    <w:rsid w:val="00CC7BE1"/>
    <w:rsid w:val="00CD0355"/>
    <w:rsid w:val="00CD081B"/>
    <w:rsid w:val="00CD12B2"/>
    <w:rsid w:val="00CD1562"/>
    <w:rsid w:val="00CD17F3"/>
    <w:rsid w:val="00CD1981"/>
    <w:rsid w:val="00CD1A8D"/>
    <w:rsid w:val="00CD1B3E"/>
    <w:rsid w:val="00CD2270"/>
    <w:rsid w:val="00CD23D4"/>
    <w:rsid w:val="00CD24D2"/>
    <w:rsid w:val="00CD2975"/>
    <w:rsid w:val="00CD30BA"/>
    <w:rsid w:val="00CD315C"/>
    <w:rsid w:val="00CD31AD"/>
    <w:rsid w:val="00CD3DC7"/>
    <w:rsid w:val="00CD3EC2"/>
    <w:rsid w:val="00CD4155"/>
    <w:rsid w:val="00CD482F"/>
    <w:rsid w:val="00CD4905"/>
    <w:rsid w:val="00CD4F09"/>
    <w:rsid w:val="00CD4F4C"/>
    <w:rsid w:val="00CD5873"/>
    <w:rsid w:val="00CD5F8D"/>
    <w:rsid w:val="00CD5F93"/>
    <w:rsid w:val="00CD60E3"/>
    <w:rsid w:val="00CD6199"/>
    <w:rsid w:val="00CD64C5"/>
    <w:rsid w:val="00CD7F58"/>
    <w:rsid w:val="00CE008E"/>
    <w:rsid w:val="00CE0A7F"/>
    <w:rsid w:val="00CE138B"/>
    <w:rsid w:val="00CE1451"/>
    <w:rsid w:val="00CE163F"/>
    <w:rsid w:val="00CE1874"/>
    <w:rsid w:val="00CE18D7"/>
    <w:rsid w:val="00CE1949"/>
    <w:rsid w:val="00CE1AA7"/>
    <w:rsid w:val="00CE1F62"/>
    <w:rsid w:val="00CE1FE9"/>
    <w:rsid w:val="00CE208B"/>
    <w:rsid w:val="00CE2149"/>
    <w:rsid w:val="00CE2479"/>
    <w:rsid w:val="00CE25D5"/>
    <w:rsid w:val="00CE2692"/>
    <w:rsid w:val="00CE2A59"/>
    <w:rsid w:val="00CE2CFA"/>
    <w:rsid w:val="00CE30D4"/>
    <w:rsid w:val="00CE37C1"/>
    <w:rsid w:val="00CE39A0"/>
    <w:rsid w:val="00CE42D9"/>
    <w:rsid w:val="00CE4461"/>
    <w:rsid w:val="00CE4A2B"/>
    <w:rsid w:val="00CE54A5"/>
    <w:rsid w:val="00CE5D17"/>
    <w:rsid w:val="00CE5D3B"/>
    <w:rsid w:val="00CE62A3"/>
    <w:rsid w:val="00CE6508"/>
    <w:rsid w:val="00CE65B9"/>
    <w:rsid w:val="00CE6E81"/>
    <w:rsid w:val="00CE7899"/>
    <w:rsid w:val="00CE7A6F"/>
    <w:rsid w:val="00CE7ECF"/>
    <w:rsid w:val="00CF030F"/>
    <w:rsid w:val="00CF0544"/>
    <w:rsid w:val="00CF0805"/>
    <w:rsid w:val="00CF160E"/>
    <w:rsid w:val="00CF1915"/>
    <w:rsid w:val="00CF2CAB"/>
    <w:rsid w:val="00CF2FF7"/>
    <w:rsid w:val="00CF4046"/>
    <w:rsid w:val="00CF47F0"/>
    <w:rsid w:val="00CF5856"/>
    <w:rsid w:val="00CF5916"/>
    <w:rsid w:val="00CF6531"/>
    <w:rsid w:val="00CF6577"/>
    <w:rsid w:val="00CF6731"/>
    <w:rsid w:val="00CF6881"/>
    <w:rsid w:val="00CF6D4D"/>
    <w:rsid w:val="00CF6DF7"/>
    <w:rsid w:val="00CF74DA"/>
    <w:rsid w:val="00CF7DCB"/>
    <w:rsid w:val="00CF7E67"/>
    <w:rsid w:val="00CF7F77"/>
    <w:rsid w:val="00CF7FB7"/>
    <w:rsid w:val="00D000F1"/>
    <w:rsid w:val="00D002EF"/>
    <w:rsid w:val="00D007A7"/>
    <w:rsid w:val="00D00DE7"/>
    <w:rsid w:val="00D01071"/>
    <w:rsid w:val="00D0133F"/>
    <w:rsid w:val="00D01360"/>
    <w:rsid w:val="00D01B54"/>
    <w:rsid w:val="00D02DFE"/>
    <w:rsid w:val="00D0399D"/>
    <w:rsid w:val="00D0428A"/>
    <w:rsid w:val="00D0464F"/>
    <w:rsid w:val="00D0481F"/>
    <w:rsid w:val="00D04959"/>
    <w:rsid w:val="00D0564B"/>
    <w:rsid w:val="00D05724"/>
    <w:rsid w:val="00D05DFE"/>
    <w:rsid w:val="00D065CF"/>
    <w:rsid w:val="00D06691"/>
    <w:rsid w:val="00D0689A"/>
    <w:rsid w:val="00D06A3D"/>
    <w:rsid w:val="00D0733A"/>
    <w:rsid w:val="00D07369"/>
    <w:rsid w:val="00D076A9"/>
    <w:rsid w:val="00D0774B"/>
    <w:rsid w:val="00D07E87"/>
    <w:rsid w:val="00D07FBE"/>
    <w:rsid w:val="00D1082B"/>
    <w:rsid w:val="00D10862"/>
    <w:rsid w:val="00D110A2"/>
    <w:rsid w:val="00D114E6"/>
    <w:rsid w:val="00D1161A"/>
    <w:rsid w:val="00D11A52"/>
    <w:rsid w:val="00D1249A"/>
    <w:rsid w:val="00D12F53"/>
    <w:rsid w:val="00D13338"/>
    <w:rsid w:val="00D1337E"/>
    <w:rsid w:val="00D135BA"/>
    <w:rsid w:val="00D13CB9"/>
    <w:rsid w:val="00D13E41"/>
    <w:rsid w:val="00D14690"/>
    <w:rsid w:val="00D14724"/>
    <w:rsid w:val="00D151E1"/>
    <w:rsid w:val="00D159F8"/>
    <w:rsid w:val="00D15C88"/>
    <w:rsid w:val="00D15C8F"/>
    <w:rsid w:val="00D15D47"/>
    <w:rsid w:val="00D16F19"/>
    <w:rsid w:val="00D16F82"/>
    <w:rsid w:val="00D17292"/>
    <w:rsid w:val="00D17610"/>
    <w:rsid w:val="00D17D5C"/>
    <w:rsid w:val="00D2037C"/>
    <w:rsid w:val="00D204DC"/>
    <w:rsid w:val="00D207EA"/>
    <w:rsid w:val="00D2118E"/>
    <w:rsid w:val="00D2163F"/>
    <w:rsid w:val="00D223A7"/>
    <w:rsid w:val="00D22821"/>
    <w:rsid w:val="00D22849"/>
    <w:rsid w:val="00D22D68"/>
    <w:rsid w:val="00D2327C"/>
    <w:rsid w:val="00D23413"/>
    <w:rsid w:val="00D234FB"/>
    <w:rsid w:val="00D23521"/>
    <w:rsid w:val="00D23800"/>
    <w:rsid w:val="00D23DE7"/>
    <w:rsid w:val="00D242D0"/>
    <w:rsid w:val="00D24C86"/>
    <w:rsid w:val="00D24E75"/>
    <w:rsid w:val="00D25011"/>
    <w:rsid w:val="00D254FD"/>
    <w:rsid w:val="00D257B2"/>
    <w:rsid w:val="00D25984"/>
    <w:rsid w:val="00D25AE8"/>
    <w:rsid w:val="00D25D09"/>
    <w:rsid w:val="00D2630B"/>
    <w:rsid w:val="00D26C8A"/>
    <w:rsid w:val="00D270FA"/>
    <w:rsid w:val="00D272DB"/>
    <w:rsid w:val="00D27E79"/>
    <w:rsid w:val="00D27FB4"/>
    <w:rsid w:val="00D30084"/>
    <w:rsid w:val="00D30956"/>
    <w:rsid w:val="00D30B51"/>
    <w:rsid w:val="00D31614"/>
    <w:rsid w:val="00D31AB4"/>
    <w:rsid w:val="00D31AD6"/>
    <w:rsid w:val="00D31DFC"/>
    <w:rsid w:val="00D31ED4"/>
    <w:rsid w:val="00D32F73"/>
    <w:rsid w:val="00D33170"/>
    <w:rsid w:val="00D331B5"/>
    <w:rsid w:val="00D333EB"/>
    <w:rsid w:val="00D333F7"/>
    <w:rsid w:val="00D3378B"/>
    <w:rsid w:val="00D33791"/>
    <w:rsid w:val="00D33BA6"/>
    <w:rsid w:val="00D347FD"/>
    <w:rsid w:val="00D3587A"/>
    <w:rsid w:val="00D35B41"/>
    <w:rsid w:val="00D35C41"/>
    <w:rsid w:val="00D35F99"/>
    <w:rsid w:val="00D36080"/>
    <w:rsid w:val="00D36473"/>
    <w:rsid w:val="00D3672E"/>
    <w:rsid w:val="00D36DE4"/>
    <w:rsid w:val="00D37339"/>
    <w:rsid w:val="00D37591"/>
    <w:rsid w:val="00D3764C"/>
    <w:rsid w:val="00D37826"/>
    <w:rsid w:val="00D37A52"/>
    <w:rsid w:val="00D37B7D"/>
    <w:rsid w:val="00D37CFB"/>
    <w:rsid w:val="00D37DDD"/>
    <w:rsid w:val="00D37E04"/>
    <w:rsid w:val="00D37EDE"/>
    <w:rsid w:val="00D40A16"/>
    <w:rsid w:val="00D40AD4"/>
    <w:rsid w:val="00D415D3"/>
    <w:rsid w:val="00D417F1"/>
    <w:rsid w:val="00D41DE5"/>
    <w:rsid w:val="00D43012"/>
    <w:rsid w:val="00D436DF"/>
    <w:rsid w:val="00D443BE"/>
    <w:rsid w:val="00D447CA"/>
    <w:rsid w:val="00D44976"/>
    <w:rsid w:val="00D4499E"/>
    <w:rsid w:val="00D449BE"/>
    <w:rsid w:val="00D45201"/>
    <w:rsid w:val="00D454DF"/>
    <w:rsid w:val="00D45711"/>
    <w:rsid w:val="00D46EE1"/>
    <w:rsid w:val="00D46F26"/>
    <w:rsid w:val="00D4708D"/>
    <w:rsid w:val="00D47670"/>
    <w:rsid w:val="00D501E3"/>
    <w:rsid w:val="00D50888"/>
    <w:rsid w:val="00D50C83"/>
    <w:rsid w:val="00D51248"/>
    <w:rsid w:val="00D51451"/>
    <w:rsid w:val="00D51956"/>
    <w:rsid w:val="00D519DE"/>
    <w:rsid w:val="00D51C5D"/>
    <w:rsid w:val="00D520E8"/>
    <w:rsid w:val="00D52490"/>
    <w:rsid w:val="00D52518"/>
    <w:rsid w:val="00D52ED5"/>
    <w:rsid w:val="00D52F5B"/>
    <w:rsid w:val="00D53642"/>
    <w:rsid w:val="00D53666"/>
    <w:rsid w:val="00D53AA9"/>
    <w:rsid w:val="00D53CFC"/>
    <w:rsid w:val="00D53EBE"/>
    <w:rsid w:val="00D5405C"/>
    <w:rsid w:val="00D5499F"/>
    <w:rsid w:val="00D55AD4"/>
    <w:rsid w:val="00D55DFC"/>
    <w:rsid w:val="00D55F16"/>
    <w:rsid w:val="00D56761"/>
    <w:rsid w:val="00D57644"/>
    <w:rsid w:val="00D57D3B"/>
    <w:rsid w:val="00D57D9B"/>
    <w:rsid w:val="00D57EF8"/>
    <w:rsid w:val="00D6033F"/>
    <w:rsid w:val="00D60582"/>
    <w:rsid w:val="00D6078A"/>
    <w:rsid w:val="00D615B6"/>
    <w:rsid w:val="00D617F3"/>
    <w:rsid w:val="00D61E10"/>
    <w:rsid w:val="00D61E88"/>
    <w:rsid w:val="00D61F6E"/>
    <w:rsid w:val="00D62091"/>
    <w:rsid w:val="00D62169"/>
    <w:rsid w:val="00D62D86"/>
    <w:rsid w:val="00D62F9A"/>
    <w:rsid w:val="00D63030"/>
    <w:rsid w:val="00D63D97"/>
    <w:rsid w:val="00D63DC6"/>
    <w:rsid w:val="00D64016"/>
    <w:rsid w:val="00D64100"/>
    <w:rsid w:val="00D64842"/>
    <w:rsid w:val="00D64861"/>
    <w:rsid w:val="00D64C57"/>
    <w:rsid w:val="00D64FA5"/>
    <w:rsid w:val="00D652B9"/>
    <w:rsid w:val="00D665C3"/>
    <w:rsid w:val="00D66673"/>
    <w:rsid w:val="00D66A5E"/>
    <w:rsid w:val="00D67152"/>
    <w:rsid w:val="00D677D9"/>
    <w:rsid w:val="00D67C0B"/>
    <w:rsid w:val="00D70753"/>
    <w:rsid w:val="00D70929"/>
    <w:rsid w:val="00D70A48"/>
    <w:rsid w:val="00D70B81"/>
    <w:rsid w:val="00D70C92"/>
    <w:rsid w:val="00D710A4"/>
    <w:rsid w:val="00D713E1"/>
    <w:rsid w:val="00D7146A"/>
    <w:rsid w:val="00D7159E"/>
    <w:rsid w:val="00D71652"/>
    <w:rsid w:val="00D71BDB"/>
    <w:rsid w:val="00D72C89"/>
    <w:rsid w:val="00D73403"/>
    <w:rsid w:val="00D73650"/>
    <w:rsid w:val="00D73D30"/>
    <w:rsid w:val="00D745D0"/>
    <w:rsid w:val="00D747D0"/>
    <w:rsid w:val="00D74C15"/>
    <w:rsid w:val="00D74C46"/>
    <w:rsid w:val="00D75413"/>
    <w:rsid w:val="00D7546E"/>
    <w:rsid w:val="00D754F0"/>
    <w:rsid w:val="00D7588E"/>
    <w:rsid w:val="00D75C63"/>
    <w:rsid w:val="00D76860"/>
    <w:rsid w:val="00D76E83"/>
    <w:rsid w:val="00D770A8"/>
    <w:rsid w:val="00D77282"/>
    <w:rsid w:val="00D777FF"/>
    <w:rsid w:val="00D77AC1"/>
    <w:rsid w:val="00D80AEA"/>
    <w:rsid w:val="00D81306"/>
    <w:rsid w:val="00D822BC"/>
    <w:rsid w:val="00D82447"/>
    <w:rsid w:val="00D826F2"/>
    <w:rsid w:val="00D82716"/>
    <w:rsid w:val="00D828CA"/>
    <w:rsid w:val="00D82E7F"/>
    <w:rsid w:val="00D83177"/>
    <w:rsid w:val="00D83B4A"/>
    <w:rsid w:val="00D85450"/>
    <w:rsid w:val="00D857EC"/>
    <w:rsid w:val="00D85A72"/>
    <w:rsid w:val="00D86543"/>
    <w:rsid w:val="00D86840"/>
    <w:rsid w:val="00D86A89"/>
    <w:rsid w:val="00D86D6E"/>
    <w:rsid w:val="00D87696"/>
    <w:rsid w:val="00D877D7"/>
    <w:rsid w:val="00D8787A"/>
    <w:rsid w:val="00D87950"/>
    <w:rsid w:val="00D87C46"/>
    <w:rsid w:val="00D9028C"/>
    <w:rsid w:val="00D90BB6"/>
    <w:rsid w:val="00D9116F"/>
    <w:rsid w:val="00D915C9"/>
    <w:rsid w:val="00D91F4B"/>
    <w:rsid w:val="00D91F77"/>
    <w:rsid w:val="00D92172"/>
    <w:rsid w:val="00D92190"/>
    <w:rsid w:val="00D9230B"/>
    <w:rsid w:val="00D92B33"/>
    <w:rsid w:val="00D931A1"/>
    <w:rsid w:val="00D93FB8"/>
    <w:rsid w:val="00D94000"/>
    <w:rsid w:val="00D94064"/>
    <w:rsid w:val="00D940D1"/>
    <w:rsid w:val="00D9469A"/>
    <w:rsid w:val="00D94A70"/>
    <w:rsid w:val="00D94B89"/>
    <w:rsid w:val="00D94C72"/>
    <w:rsid w:val="00D94F04"/>
    <w:rsid w:val="00D955A1"/>
    <w:rsid w:val="00D95DF1"/>
    <w:rsid w:val="00D96465"/>
    <w:rsid w:val="00D965C6"/>
    <w:rsid w:val="00D96726"/>
    <w:rsid w:val="00D968C0"/>
    <w:rsid w:val="00D96950"/>
    <w:rsid w:val="00D96EC1"/>
    <w:rsid w:val="00D972F5"/>
    <w:rsid w:val="00D978ED"/>
    <w:rsid w:val="00D97ADE"/>
    <w:rsid w:val="00DA0080"/>
    <w:rsid w:val="00DA0219"/>
    <w:rsid w:val="00DA0361"/>
    <w:rsid w:val="00DA0683"/>
    <w:rsid w:val="00DA0B11"/>
    <w:rsid w:val="00DA10B9"/>
    <w:rsid w:val="00DA12D2"/>
    <w:rsid w:val="00DA1324"/>
    <w:rsid w:val="00DA13B2"/>
    <w:rsid w:val="00DA1538"/>
    <w:rsid w:val="00DA184E"/>
    <w:rsid w:val="00DA19FB"/>
    <w:rsid w:val="00DA2397"/>
    <w:rsid w:val="00DA2A16"/>
    <w:rsid w:val="00DA3683"/>
    <w:rsid w:val="00DA3724"/>
    <w:rsid w:val="00DA3817"/>
    <w:rsid w:val="00DA4469"/>
    <w:rsid w:val="00DA4513"/>
    <w:rsid w:val="00DA4DF8"/>
    <w:rsid w:val="00DA5088"/>
    <w:rsid w:val="00DA510E"/>
    <w:rsid w:val="00DA59B8"/>
    <w:rsid w:val="00DA5AE8"/>
    <w:rsid w:val="00DA6011"/>
    <w:rsid w:val="00DA6258"/>
    <w:rsid w:val="00DA6842"/>
    <w:rsid w:val="00DA74AE"/>
    <w:rsid w:val="00DA79FE"/>
    <w:rsid w:val="00DB02B7"/>
    <w:rsid w:val="00DB0344"/>
    <w:rsid w:val="00DB03D3"/>
    <w:rsid w:val="00DB06FB"/>
    <w:rsid w:val="00DB1105"/>
    <w:rsid w:val="00DB11FE"/>
    <w:rsid w:val="00DB15B2"/>
    <w:rsid w:val="00DB1845"/>
    <w:rsid w:val="00DB24AD"/>
    <w:rsid w:val="00DB2956"/>
    <w:rsid w:val="00DB2ADD"/>
    <w:rsid w:val="00DB2B03"/>
    <w:rsid w:val="00DB2B54"/>
    <w:rsid w:val="00DB2C31"/>
    <w:rsid w:val="00DB2D53"/>
    <w:rsid w:val="00DB335F"/>
    <w:rsid w:val="00DB37F9"/>
    <w:rsid w:val="00DB4F48"/>
    <w:rsid w:val="00DB58B4"/>
    <w:rsid w:val="00DB5CE6"/>
    <w:rsid w:val="00DB6093"/>
    <w:rsid w:val="00DB68AC"/>
    <w:rsid w:val="00DB6D0D"/>
    <w:rsid w:val="00DB714E"/>
    <w:rsid w:val="00DB7E54"/>
    <w:rsid w:val="00DC008D"/>
    <w:rsid w:val="00DC08E5"/>
    <w:rsid w:val="00DC15A8"/>
    <w:rsid w:val="00DC281D"/>
    <w:rsid w:val="00DC29F6"/>
    <w:rsid w:val="00DC2B71"/>
    <w:rsid w:val="00DC2E07"/>
    <w:rsid w:val="00DC2F50"/>
    <w:rsid w:val="00DC31CA"/>
    <w:rsid w:val="00DC32C3"/>
    <w:rsid w:val="00DC32C7"/>
    <w:rsid w:val="00DC33E5"/>
    <w:rsid w:val="00DC347B"/>
    <w:rsid w:val="00DC3884"/>
    <w:rsid w:val="00DC39DC"/>
    <w:rsid w:val="00DC47FE"/>
    <w:rsid w:val="00DC4AB2"/>
    <w:rsid w:val="00DC4DFC"/>
    <w:rsid w:val="00DC5712"/>
    <w:rsid w:val="00DC59CC"/>
    <w:rsid w:val="00DC5EFC"/>
    <w:rsid w:val="00DC61F2"/>
    <w:rsid w:val="00DC67B0"/>
    <w:rsid w:val="00DC70C3"/>
    <w:rsid w:val="00DC7111"/>
    <w:rsid w:val="00DC7960"/>
    <w:rsid w:val="00DC7D59"/>
    <w:rsid w:val="00DD0E38"/>
    <w:rsid w:val="00DD1588"/>
    <w:rsid w:val="00DD1E03"/>
    <w:rsid w:val="00DD2072"/>
    <w:rsid w:val="00DD2767"/>
    <w:rsid w:val="00DD2FD9"/>
    <w:rsid w:val="00DD3386"/>
    <w:rsid w:val="00DD3413"/>
    <w:rsid w:val="00DD3535"/>
    <w:rsid w:val="00DD3770"/>
    <w:rsid w:val="00DD3968"/>
    <w:rsid w:val="00DD3D2C"/>
    <w:rsid w:val="00DD3D94"/>
    <w:rsid w:val="00DD3F50"/>
    <w:rsid w:val="00DD4FCE"/>
    <w:rsid w:val="00DD554A"/>
    <w:rsid w:val="00DD59CD"/>
    <w:rsid w:val="00DD5EC8"/>
    <w:rsid w:val="00DD658B"/>
    <w:rsid w:val="00DD66D7"/>
    <w:rsid w:val="00DD673F"/>
    <w:rsid w:val="00DD67A6"/>
    <w:rsid w:val="00DD6BF7"/>
    <w:rsid w:val="00DD6E8C"/>
    <w:rsid w:val="00DD70CF"/>
    <w:rsid w:val="00DD7308"/>
    <w:rsid w:val="00DD7938"/>
    <w:rsid w:val="00DD7960"/>
    <w:rsid w:val="00DD79EA"/>
    <w:rsid w:val="00DD7AC9"/>
    <w:rsid w:val="00DE0298"/>
    <w:rsid w:val="00DE067A"/>
    <w:rsid w:val="00DE0A53"/>
    <w:rsid w:val="00DE0C83"/>
    <w:rsid w:val="00DE0E71"/>
    <w:rsid w:val="00DE13FB"/>
    <w:rsid w:val="00DE1572"/>
    <w:rsid w:val="00DE1602"/>
    <w:rsid w:val="00DE1615"/>
    <w:rsid w:val="00DE1B89"/>
    <w:rsid w:val="00DE264E"/>
    <w:rsid w:val="00DE307A"/>
    <w:rsid w:val="00DE3138"/>
    <w:rsid w:val="00DE3548"/>
    <w:rsid w:val="00DE3A2A"/>
    <w:rsid w:val="00DE3EE6"/>
    <w:rsid w:val="00DE41BA"/>
    <w:rsid w:val="00DE4202"/>
    <w:rsid w:val="00DE4B36"/>
    <w:rsid w:val="00DE566A"/>
    <w:rsid w:val="00DE5997"/>
    <w:rsid w:val="00DE6DA6"/>
    <w:rsid w:val="00DE6E65"/>
    <w:rsid w:val="00DE725B"/>
    <w:rsid w:val="00DE730E"/>
    <w:rsid w:val="00DE7A62"/>
    <w:rsid w:val="00DF03CD"/>
    <w:rsid w:val="00DF0C07"/>
    <w:rsid w:val="00DF176E"/>
    <w:rsid w:val="00DF1EA7"/>
    <w:rsid w:val="00DF2301"/>
    <w:rsid w:val="00DF23C4"/>
    <w:rsid w:val="00DF24AD"/>
    <w:rsid w:val="00DF2E6D"/>
    <w:rsid w:val="00DF3425"/>
    <w:rsid w:val="00DF3603"/>
    <w:rsid w:val="00DF3B96"/>
    <w:rsid w:val="00DF3DD7"/>
    <w:rsid w:val="00DF5136"/>
    <w:rsid w:val="00DF5338"/>
    <w:rsid w:val="00DF5454"/>
    <w:rsid w:val="00DF5BBB"/>
    <w:rsid w:val="00DF5E24"/>
    <w:rsid w:val="00DF5F02"/>
    <w:rsid w:val="00DF6001"/>
    <w:rsid w:val="00DF6546"/>
    <w:rsid w:val="00DF668B"/>
    <w:rsid w:val="00DF66B0"/>
    <w:rsid w:val="00DF693A"/>
    <w:rsid w:val="00DF6CBD"/>
    <w:rsid w:val="00DF6DB4"/>
    <w:rsid w:val="00DF701F"/>
    <w:rsid w:val="00DF715D"/>
    <w:rsid w:val="00DF7254"/>
    <w:rsid w:val="00DF72C3"/>
    <w:rsid w:val="00DF73DC"/>
    <w:rsid w:val="00DF7695"/>
    <w:rsid w:val="00DF784A"/>
    <w:rsid w:val="00DF7A5B"/>
    <w:rsid w:val="00DF7DFE"/>
    <w:rsid w:val="00E01294"/>
    <w:rsid w:val="00E01A91"/>
    <w:rsid w:val="00E01B4F"/>
    <w:rsid w:val="00E02048"/>
    <w:rsid w:val="00E0259F"/>
    <w:rsid w:val="00E02BC7"/>
    <w:rsid w:val="00E02C3B"/>
    <w:rsid w:val="00E031FC"/>
    <w:rsid w:val="00E03697"/>
    <w:rsid w:val="00E03862"/>
    <w:rsid w:val="00E03C88"/>
    <w:rsid w:val="00E03D9C"/>
    <w:rsid w:val="00E03EC7"/>
    <w:rsid w:val="00E03FFE"/>
    <w:rsid w:val="00E04159"/>
    <w:rsid w:val="00E0469E"/>
    <w:rsid w:val="00E049FB"/>
    <w:rsid w:val="00E04BFC"/>
    <w:rsid w:val="00E04ECF"/>
    <w:rsid w:val="00E0593F"/>
    <w:rsid w:val="00E05FBE"/>
    <w:rsid w:val="00E06818"/>
    <w:rsid w:val="00E07509"/>
    <w:rsid w:val="00E1063D"/>
    <w:rsid w:val="00E106DB"/>
    <w:rsid w:val="00E10F03"/>
    <w:rsid w:val="00E10FFA"/>
    <w:rsid w:val="00E11673"/>
    <w:rsid w:val="00E11783"/>
    <w:rsid w:val="00E11ADF"/>
    <w:rsid w:val="00E11ED1"/>
    <w:rsid w:val="00E11F58"/>
    <w:rsid w:val="00E125DD"/>
    <w:rsid w:val="00E1274E"/>
    <w:rsid w:val="00E131B9"/>
    <w:rsid w:val="00E133C7"/>
    <w:rsid w:val="00E133F8"/>
    <w:rsid w:val="00E13407"/>
    <w:rsid w:val="00E136A9"/>
    <w:rsid w:val="00E13A83"/>
    <w:rsid w:val="00E13C55"/>
    <w:rsid w:val="00E1406C"/>
    <w:rsid w:val="00E1413B"/>
    <w:rsid w:val="00E14543"/>
    <w:rsid w:val="00E14A1E"/>
    <w:rsid w:val="00E14AAC"/>
    <w:rsid w:val="00E14C49"/>
    <w:rsid w:val="00E15A96"/>
    <w:rsid w:val="00E15C2C"/>
    <w:rsid w:val="00E15DFD"/>
    <w:rsid w:val="00E160A8"/>
    <w:rsid w:val="00E1692A"/>
    <w:rsid w:val="00E16A37"/>
    <w:rsid w:val="00E16B79"/>
    <w:rsid w:val="00E17190"/>
    <w:rsid w:val="00E1743B"/>
    <w:rsid w:val="00E174EF"/>
    <w:rsid w:val="00E176FD"/>
    <w:rsid w:val="00E177C9"/>
    <w:rsid w:val="00E17A3B"/>
    <w:rsid w:val="00E17E30"/>
    <w:rsid w:val="00E23AA3"/>
    <w:rsid w:val="00E23B98"/>
    <w:rsid w:val="00E242BB"/>
    <w:rsid w:val="00E24529"/>
    <w:rsid w:val="00E245DC"/>
    <w:rsid w:val="00E24638"/>
    <w:rsid w:val="00E24907"/>
    <w:rsid w:val="00E25CAB"/>
    <w:rsid w:val="00E25E34"/>
    <w:rsid w:val="00E25E6C"/>
    <w:rsid w:val="00E25ED0"/>
    <w:rsid w:val="00E25F53"/>
    <w:rsid w:val="00E2612B"/>
    <w:rsid w:val="00E26456"/>
    <w:rsid w:val="00E26DC4"/>
    <w:rsid w:val="00E27797"/>
    <w:rsid w:val="00E278DB"/>
    <w:rsid w:val="00E27AC7"/>
    <w:rsid w:val="00E27C98"/>
    <w:rsid w:val="00E27F4F"/>
    <w:rsid w:val="00E303CA"/>
    <w:rsid w:val="00E305C9"/>
    <w:rsid w:val="00E3071A"/>
    <w:rsid w:val="00E309B5"/>
    <w:rsid w:val="00E30D35"/>
    <w:rsid w:val="00E30D65"/>
    <w:rsid w:val="00E30F5C"/>
    <w:rsid w:val="00E31000"/>
    <w:rsid w:val="00E31E30"/>
    <w:rsid w:val="00E31F0B"/>
    <w:rsid w:val="00E326E4"/>
    <w:rsid w:val="00E32AFA"/>
    <w:rsid w:val="00E32F6E"/>
    <w:rsid w:val="00E33054"/>
    <w:rsid w:val="00E3367E"/>
    <w:rsid w:val="00E33B30"/>
    <w:rsid w:val="00E33CC2"/>
    <w:rsid w:val="00E33ECA"/>
    <w:rsid w:val="00E34000"/>
    <w:rsid w:val="00E34B4C"/>
    <w:rsid w:val="00E35065"/>
    <w:rsid w:val="00E3539F"/>
    <w:rsid w:val="00E35653"/>
    <w:rsid w:val="00E35662"/>
    <w:rsid w:val="00E35C22"/>
    <w:rsid w:val="00E35C3B"/>
    <w:rsid w:val="00E35E62"/>
    <w:rsid w:val="00E36030"/>
    <w:rsid w:val="00E360FF"/>
    <w:rsid w:val="00E363B7"/>
    <w:rsid w:val="00E363C8"/>
    <w:rsid w:val="00E36B8B"/>
    <w:rsid w:val="00E3701E"/>
    <w:rsid w:val="00E37081"/>
    <w:rsid w:val="00E374BB"/>
    <w:rsid w:val="00E375E6"/>
    <w:rsid w:val="00E3787F"/>
    <w:rsid w:val="00E40354"/>
    <w:rsid w:val="00E40355"/>
    <w:rsid w:val="00E408D0"/>
    <w:rsid w:val="00E40F62"/>
    <w:rsid w:val="00E4161C"/>
    <w:rsid w:val="00E41D9B"/>
    <w:rsid w:val="00E42E36"/>
    <w:rsid w:val="00E42E59"/>
    <w:rsid w:val="00E42E8E"/>
    <w:rsid w:val="00E42F31"/>
    <w:rsid w:val="00E43228"/>
    <w:rsid w:val="00E439EE"/>
    <w:rsid w:val="00E43EDA"/>
    <w:rsid w:val="00E43F95"/>
    <w:rsid w:val="00E44138"/>
    <w:rsid w:val="00E4415A"/>
    <w:rsid w:val="00E44342"/>
    <w:rsid w:val="00E447E1"/>
    <w:rsid w:val="00E44AF1"/>
    <w:rsid w:val="00E45616"/>
    <w:rsid w:val="00E45705"/>
    <w:rsid w:val="00E45B90"/>
    <w:rsid w:val="00E45C74"/>
    <w:rsid w:val="00E45D98"/>
    <w:rsid w:val="00E46390"/>
    <w:rsid w:val="00E46725"/>
    <w:rsid w:val="00E46DAF"/>
    <w:rsid w:val="00E5040F"/>
    <w:rsid w:val="00E507EE"/>
    <w:rsid w:val="00E509D5"/>
    <w:rsid w:val="00E50FA8"/>
    <w:rsid w:val="00E510B7"/>
    <w:rsid w:val="00E511FA"/>
    <w:rsid w:val="00E5130D"/>
    <w:rsid w:val="00E514FE"/>
    <w:rsid w:val="00E521FB"/>
    <w:rsid w:val="00E524B8"/>
    <w:rsid w:val="00E524ED"/>
    <w:rsid w:val="00E53073"/>
    <w:rsid w:val="00E5322D"/>
    <w:rsid w:val="00E5370F"/>
    <w:rsid w:val="00E53842"/>
    <w:rsid w:val="00E538AF"/>
    <w:rsid w:val="00E53CA4"/>
    <w:rsid w:val="00E53E02"/>
    <w:rsid w:val="00E54635"/>
    <w:rsid w:val="00E56096"/>
    <w:rsid w:val="00E566E2"/>
    <w:rsid w:val="00E57A34"/>
    <w:rsid w:val="00E60494"/>
    <w:rsid w:val="00E60632"/>
    <w:rsid w:val="00E60998"/>
    <w:rsid w:val="00E60A6F"/>
    <w:rsid w:val="00E6100C"/>
    <w:rsid w:val="00E6175F"/>
    <w:rsid w:val="00E61D00"/>
    <w:rsid w:val="00E61F49"/>
    <w:rsid w:val="00E6228A"/>
    <w:rsid w:val="00E6233D"/>
    <w:rsid w:val="00E624A6"/>
    <w:rsid w:val="00E6265F"/>
    <w:rsid w:val="00E62684"/>
    <w:rsid w:val="00E62B63"/>
    <w:rsid w:val="00E631DE"/>
    <w:rsid w:val="00E6342D"/>
    <w:rsid w:val="00E6369A"/>
    <w:rsid w:val="00E63AD5"/>
    <w:rsid w:val="00E64432"/>
    <w:rsid w:val="00E64529"/>
    <w:rsid w:val="00E6486B"/>
    <w:rsid w:val="00E64E85"/>
    <w:rsid w:val="00E65522"/>
    <w:rsid w:val="00E657AF"/>
    <w:rsid w:val="00E6592C"/>
    <w:rsid w:val="00E659C0"/>
    <w:rsid w:val="00E65A7B"/>
    <w:rsid w:val="00E65D46"/>
    <w:rsid w:val="00E66583"/>
    <w:rsid w:val="00E665FC"/>
    <w:rsid w:val="00E66858"/>
    <w:rsid w:val="00E668D4"/>
    <w:rsid w:val="00E66A6F"/>
    <w:rsid w:val="00E6708D"/>
    <w:rsid w:val="00E671C0"/>
    <w:rsid w:val="00E6760A"/>
    <w:rsid w:val="00E67695"/>
    <w:rsid w:val="00E67753"/>
    <w:rsid w:val="00E67984"/>
    <w:rsid w:val="00E67AE3"/>
    <w:rsid w:val="00E70954"/>
    <w:rsid w:val="00E711E9"/>
    <w:rsid w:val="00E7121A"/>
    <w:rsid w:val="00E716B0"/>
    <w:rsid w:val="00E719A9"/>
    <w:rsid w:val="00E71CC5"/>
    <w:rsid w:val="00E721C4"/>
    <w:rsid w:val="00E728F6"/>
    <w:rsid w:val="00E7291A"/>
    <w:rsid w:val="00E72FED"/>
    <w:rsid w:val="00E73424"/>
    <w:rsid w:val="00E737A4"/>
    <w:rsid w:val="00E73988"/>
    <w:rsid w:val="00E74349"/>
    <w:rsid w:val="00E74990"/>
    <w:rsid w:val="00E74F69"/>
    <w:rsid w:val="00E75006"/>
    <w:rsid w:val="00E751EC"/>
    <w:rsid w:val="00E75358"/>
    <w:rsid w:val="00E758D5"/>
    <w:rsid w:val="00E75A83"/>
    <w:rsid w:val="00E75E62"/>
    <w:rsid w:val="00E75F91"/>
    <w:rsid w:val="00E76622"/>
    <w:rsid w:val="00E76BB9"/>
    <w:rsid w:val="00E76E59"/>
    <w:rsid w:val="00E800A2"/>
    <w:rsid w:val="00E802BC"/>
    <w:rsid w:val="00E80719"/>
    <w:rsid w:val="00E81CB2"/>
    <w:rsid w:val="00E81CCC"/>
    <w:rsid w:val="00E82A11"/>
    <w:rsid w:val="00E82F05"/>
    <w:rsid w:val="00E82FDE"/>
    <w:rsid w:val="00E832F1"/>
    <w:rsid w:val="00E8404A"/>
    <w:rsid w:val="00E84617"/>
    <w:rsid w:val="00E84E74"/>
    <w:rsid w:val="00E85971"/>
    <w:rsid w:val="00E859A5"/>
    <w:rsid w:val="00E85F90"/>
    <w:rsid w:val="00E85FC8"/>
    <w:rsid w:val="00E8632A"/>
    <w:rsid w:val="00E86CBF"/>
    <w:rsid w:val="00E86EA5"/>
    <w:rsid w:val="00E86EBD"/>
    <w:rsid w:val="00E86FFE"/>
    <w:rsid w:val="00E8748C"/>
    <w:rsid w:val="00E874F1"/>
    <w:rsid w:val="00E8754E"/>
    <w:rsid w:val="00E878BA"/>
    <w:rsid w:val="00E90C81"/>
    <w:rsid w:val="00E90CD3"/>
    <w:rsid w:val="00E90E6E"/>
    <w:rsid w:val="00E916F5"/>
    <w:rsid w:val="00E917BB"/>
    <w:rsid w:val="00E91E4A"/>
    <w:rsid w:val="00E91EF0"/>
    <w:rsid w:val="00E91F5E"/>
    <w:rsid w:val="00E92129"/>
    <w:rsid w:val="00E9289B"/>
    <w:rsid w:val="00E92C55"/>
    <w:rsid w:val="00E93254"/>
    <w:rsid w:val="00E932B1"/>
    <w:rsid w:val="00E93B4A"/>
    <w:rsid w:val="00E9413D"/>
    <w:rsid w:val="00E94244"/>
    <w:rsid w:val="00E944FB"/>
    <w:rsid w:val="00E9459A"/>
    <w:rsid w:val="00E94AA4"/>
    <w:rsid w:val="00E95526"/>
    <w:rsid w:val="00E95A27"/>
    <w:rsid w:val="00E95D51"/>
    <w:rsid w:val="00E95E6E"/>
    <w:rsid w:val="00E9630A"/>
    <w:rsid w:val="00E9659E"/>
    <w:rsid w:val="00E96713"/>
    <w:rsid w:val="00E96BC3"/>
    <w:rsid w:val="00E96C01"/>
    <w:rsid w:val="00E96F6B"/>
    <w:rsid w:val="00E97615"/>
    <w:rsid w:val="00E97914"/>
    <w:rsid w:val="00E97CB7"/>
    <w:rsid w:val="00EA0101"/>
    <w:rsid w:val="00EA0296"/>
    <w:rsid w:val="00EA02B0"/>
    <w:rsid w:val="00EA0B77"/>
    <w:rsid w:val="00EA1A19"/>
    <w:rsid w:val="00EA2218"/>
    <w:rsid w:val="00EA2333"/>
    <w:rsid w:val="00EA237B"/>
    <w:rsid w:val="00EA24B0"/>
    <w:rsid w:val="00EA2E1A"/>
    <w:rsid w:val="00EA30B0"/>
    <w:rsid w:val="00EA38CD"/>
    <w:rsid w:val="00EA38E9"/>
    <w:rsid w:val="00EA4746"/>
    <w:rsid w:val="00EA5046"/>
    <w:rsid w:val="00EA5538"/>
    <w:rsid w:val="00EA5AFC"/>
    <w:rsid w:val="00EA5CB4"/>
    <w:rsid w:val="00EA6199"/>
    <w:rsid w:val="00EA62D1"/>
    <w:rsid w:val="00EA6B35"/>
    <w:rsid w:val="00EA6CC3"/>
    <w:rsid w:val="00EA6E36"/>
    <w:rsid w:val="00EA6F0C"/>
    <w:rsid w:val="00EA75AF"/>
    <w:rsid w:val="00EA75C7"/>
    <w:rsid w:val="00EA7767"/>
    <w:rsid w:val="00EA79CD"/>
    <w:rsid w:val="00EA7A92"/>
    <w:rsid w:val="00EA7ABE"/>
    <w:rsid w:val="00EA7CB5"/>
    <w:rsid w:val="00EB00CD"/>
    <w:rsid w:val="00EB0161"/>
    <w:rsid w:val="00EB118F"/>
    <w:rsid w:val="00EB1A30"/>
    <w:rsid w:val="00EB1BDC"/>
    <w:rsid w:val="00EB1C0C"/>
    <w:rsid w:val="00EB1FBF"/>
    <w:rsid w:val="00EB23BE"/>
    <w:rsid w:val="00EB2EE1"/>
    <w:rsid w:val="00EB305D"/>
    <w:rsid w:val="00EB3069"/>
    <w:rsid w:val="00EB309D"/>
    <w:rsid w:val="00EB30F8"/>
    <w:rsid w:val="00EB3B14"/>
    <w:rsid w:val="00EB42F2"/>
    <w:rsid w:val="00EB4B8F"/>
    <w:rsid w:val="00EB526A"/>
    <w:rsid w:val="00EB52E1"/>
    <w:rsid w:val="00EB5BC8"/>
    <w:rsid w:val="00EB62FA"/>
    <w:rsid w:val="00EB66AF"/>
    <w:rsid w:val="00EB6765"/>
    <w:rsid w:val="00EB6D2B"/>
    <w:rsid w:val="00EB6D4C"/>
    <w:rsid w:val="00EB6E48"/>
    <w:rsid w:val="00EB6E88"/>
    <w:rsid w:val="00EB717B"/>
    <w:rsid w:val="00EB7215"/>
    <w:rsid w:val="00EB72EC"/>
    <w:rsid w:val="00EB73C9"/>
    <w:rsid w:val="00EB743E"/>
    <w:rsid w:val="00EB7C11"/>
    <w:rsid w:val="00EB7C76"/>
    <w:rsid w:val="00EB7E5B"/>
    <w:rsid w:val="00EC0D27"/>
    <w:rsid w:val="00EC154B"/>
    <w:rsid w:val="00EC19DE"/>
    <w:rsid w:val="00EC1D94"/>
    <w:rsid w:val="00EC2064"/>
    <w:rsid w:val="00EC20FC"/>
    <w:rsid w:val="00EC2494"/>
    <w:rsid w:val="00EC2543"/>
    <w:rsid w:val="00EC25E8"/>
    <w:rsid w:val="00EC38B0"/>
    <w:rsid w:val="00EC3DB9"/>
    <w:rsid w:val="00EC434E"/>
    <w:rsid w:val="00EC4720"/>
    <w:rsid w:val="00EC4DDF"/>
    <w:rsid w:val="00EC51EF"/>
    <w:rsid w:val="00EC54E5"/>
    <w:rsid w:val="00EC5BF6"/>
    <w:rsid w:val="00EC6BBB"/>
    <w:rsid w:val="00EC6C05"/>
    <w:rsid w:val="00EC724B"/>
    <w:rsid w:val="00EC7768"/>
    <w:rsid w:val="00ED01ED"/>
    <w:rsid w:val="00ED02DA"/>
    <w:rsid w:val="00ED0517"/>
    <w:rsid w:val="00ED069E"/>
    <w:rsid w:val="00ED07AD"/>
    <w:rsid w:val="00ED0847"/>
    <w:rsid w:val="00ED10A1"/>
    <w:rsid w:val="00ED10D6"/>
    <w:rsid w:val="00ED148B"/>
    <w:rsid w:val="00ED1823"/>
    <w:rsid w:val="00ED18E7"/>
    <w:rsid w:val="00ED1941"/>
    <w:rsid w:val="00ED1A5D"/>
    <w:rsid w:val="00ED257F"/>
    <w:rsid w:val="00ED2839"/>
    <w:rsid w:val="00ED28AE"/>
    <w:rsid w:val="00ED28DD"/>
    <w:rsid w:val="00ED2B43"/>
    <w:rsid w:val="00ED3F86"/>
    <w:rsid w:val="00ED40FE"/>
    <w:rsid w:val="00ED4191"/>
    <w:rsid w:val="00ED4330"/>
    <w:rsid w:val="00ED4597"/>
    <w:rsid w:val="00ED4C80"/>
    <w:rsid w:val="00ED503C"/>
    <w:rsid w:val="00ED5566"/>
    <w:rsid w:val="00ED5667"/>
    <w:rsid w:val="00ED5BBD"/>
    <w:rsid w:val="00ED5CC7"/>
    <w:rsid w:val="00ED5D97"/>
    <w:rsid w:val="00ED6F04"/>
    <w:rsid w:val="00ED7116"/>
    <w:rsid w:val="00ED7AB0"/>
    <w:rsid w:val="00EE0995"/>
    <w:rsid w:val="00EE0A2B"/>
    <w:rsid w:val="00EE0D8B"/>
    <w:rsid w:val="00EE1713"/>
    <w:rsid w:val="00EE223C"/>
    <w:rsid w:val="00EE28F9"/>
    <w:rsid w:val="00EE2CF7"/>
    <w:rsid w:val="00EE2DFD"/>
    <w:rsid w:val="00EE2F77"/>
    <w:rsid w:val="00EE31AD"/>
    <w:rsid w:val="00EE3553"/>
    <w:rsid w:val="00EE357F"/>
    <w:rsid w:val="00EE373E"/>
    <w:rsid w:val="00EE409C"/>
    <w:rsid w:val="00EE443B"/>
    <w:rsid w:val="00EE48A7"/>
    <w:rsid w:val="00EE4C2A"/>
    <w:rsid w:val="00EE4E6C"/>
    <w:rsid w:val="00EE4EB4"/>
    <w:rsid w:val="00EE51C2"/>
    <w:rsid w:val="00EE55A6"/>
    <w:rsid w:val="00EE6829"/>
    <w:rsid w:val="00EE6C20"/>
    <w:rsid w:val="00EE734F"/>
    <w:rsid w:val="00EE7FF5"/>
    <w:rsid w:val="00EF00CC"/>
    <w:rsid w:val="00EF0115"/>
    <w:rsid w:val="00EF0378"/>
    <w:rsid w:val="00EF0BD8"/>
    <w:rsid w:val="00EF0D23"/>
    <w:rsid w:val="00EF187A"/>
    <w:rsid w:val="00EF18BA"/>
    <w:rsid w:val="00EF228F"/>
    <w:rsid w:val="00EF2808"/>
    <w:rsid w:val="00EF28A0"/>
    <w:rsid w:val="00EF29D8"/>
    <w:rsid w:val="00EF3224"/>
    <w:rsid w:val="00EF3639"/>
    <w:rsid w:val="00EF3829"/>
    <w:rsid w:val="00EF461B"/>
    <w:rsid w:val="00EF4CE1"/>
    <w:rsid w:val="00EF4F62"/>
    <w:rsid w:val="00EF5377"/>
    <w:rsid w:val="00EF54D6"/>
    <w:rsid w:val="00EF58B5"/>
    <w:rsid w:val="00EF6036"/>
    <w:rsid w:val="00EF63CB"/>
    <w:rsid w:val="00EF68E2"/>
    <w:rsid w:val="00EF6AFC"/>
    <w:rsid w:val="00EF710D"/>
    <w:rsid w:val="00EF7DCC"/>
    <w:rsid w:val="00EF7E0D"/>
    <w:rsid w:val="00F00755"/>
    <w:rsid w:val="00F00B1D"/>
    <w:rsid w:val="00F00D72"/>
    <w:rsid w:val="00F00DB1"/>
    <w:rsid w:val="00F01714"/>
    <w:rsid w:val="00F01A7A"/>
    <w:rsid w:val="00F01AE0"/>
    <w:rsid w:val="00F01CAF"/>
    <w:rsid w:val="00F01ED1"/>
    <w:rsid w:val="00F024EC"/>
    <w:rsid w:val="00F03C91"/>
    <w:rsid w:val="00F03EED"/>
    <w:rsid w:val="00F03F8B"/>
    <w:rsid w:val="00F0401A"/>
    <w:rsid w:val="00F04284"/>
    <w:rsid w:val="00F044B4"/>
    <w:rsid w:val="00F0456E"/>
    <w:rsid w:val="00F048D9"/>
    <w:rsid w:val="00F05077"/>
    <w:rsid w:val="00F05871"/>
    <w:rsid w:val="00F059E2"/>
    <w:rsid w:val="00F063B2"/>
    <w:rsid w:val="00F07108"/>
    <w:rsid w:val="00F07844"/>
    <w:rsid w:val="00F111D6"/>
    <w:rsid w:val="00F11BB9"/>
    <w:rsid w:val="00F11C9E"/>
    <w:rsid w:val="00F12467"/>
    <w:rsid w:val="00F12F25"/>
    <w:rsid w:val="00F133BF"/>
    <w:rsid w:val="00F13D1F"/>
    <w:rsid w:val="00F141BB"/>
    <w:rsid w:val="00F1456A"/>
    <w:rsid w:val="00F14725"/>
    <w:rsid w:val="00F14972"/>
    <w:rsid w:val="00F14D8A"/>
    <w:rsid w:val="00F14F36"/>
    <w:rsid w:val="00F14F68"/>
    <w:rsid w:val="00F15876"/>
    <w:rsid w:val="00F1599D"/>
    <w:rsid w:val="00F16039"/>
    <w:rsid w:val="00F164E2"/>
    <w:rsid w:val="00F16B31"/>
    <w:rsid w:val="00F1733A"/>
    <w:rsid w:val="00F1753E"/>
    <w:rsid w:val="00F17A4B"/>
    <w:rsid w:val="00F17AD8"/>
    <w:rsid w:val="00F17CE5"/>
    <w:rsid w:val="00F20CEA"/>
    <w:rsid w:val="00F20D09"/>
    <w:rsid w:val="00F20EAF"/>
    <w:rsid w:val="00F216F8"/>
    <w:rsid w:val="00F21726"/>
    <w:rsid w:val="00F2172D"/>
    <w:rsid w:val="00F21A0B"/>
    <w:rsid w:val="00F21C38"/>
    <w:rsid w:val="00F22154"/>
    <w:rsid w:val="00F22201"/>
    <w:rsid w:val="00F22B14"/>
    <w:rsid w:val="00F22B8D"/>
    <w:rsid w:val="00F230DA"/>
    <w:rsid w:val="00F23322"/>
    <w:rsid w:val="00F23500"/>
    <w:rsid w:val="00F23750"/>
    <w:rsid w:val="00F239E4"/>
    <w:rsid w:val="00F241AF"/>
    <w:rsid w:val="00F2463C"/>
    <w:rsid w:val="00F24B57"/>
    <w:rsid w:val="00F25163"/>
    <w:rsid w:val="00F25539"/>
    <w:rsid w:val="00F25F69"/>
    <w:rsid w:val="00F25FC5"/>
    <w:rsid w:val="00F262BF"/>
    <w:rsid w:val="00F26B93"/>
    <w:rsid w:val="00F26F7E"/>
    <w:rsid w:val="00F27469"/>
    <w:rsid w:val="00F27776"/>
    <w:rsid w:val="00F27F48"/>
    <w:rsid w:val="00F300D1"/>
    <w:rsid w:val="00F30195"/>
    <w:rsid w:val="00F301CC"/>
    <w:rsid w:val="00F30ACA"/>
    <w:rsid w:val="00F30E34"/>
    <w:rsid w:val="00F3111E"/>
    <w:rsid w:val="00F31208"/>
    <w:rsid w:val="00F312C2"/>
    <w:rsid w:val="00F31A41"/>
    <w:rsid w:val="00F3215F"/>
    <w:rsid w:val="00F321CC"/>
    <w:rsid w:val="00F32531"/>
    <w:rsid w:val="00F32AC3"/>
    <w:rsid w:val="00F32D0B"/>
    <w:rsid w:val="00F330B0"/>
    <w:rsid w:val="00F3315A"/>
    <w:rsid w:val="00F33C45"/>
    <w:rsid w:val="00F3464B"/>
    <w:rsid w:val="00F3473C"/>
    <w:rsid w:val="00F34DEB"/>
    <w:rsid w:val="00F351E9"/>
    <w:rsid w:val="00F353F2"/>
    <w:rsid w:val="00F353FF"/>
    <w:rsid w:val="00F35476"/>
    <w:rsid w:val="00F355A0"/>
    <w:rsid w:val="00F362A3"/>
    <w:rsid w:val="00F374A2"/>
    <w:rsid w:val="00F374D6"/>
    <w:rsid w:val="00F374E3"/>
    <w:rsid w:val="00F375B5"/>
    <w:rsid w:val="00F37B00"/>
    <w:rsid w:val="00F37B51"/>
    <w:rsid w:val="00F37F7A"/>
    <w:rsid w:val="00F4011E"/>
    <w:rsid w:val="00F407DD"/>
    <w:rsid w:val="00F4096C"/>
    <w:rsid w:val="00F40E90"/>
    <w:rsid w:val="00F4174D"/>
    <w:rsid w:val="00F4196E"/>
    <w:rsid w:val="00F42334"/>
    <w:rsid w:val="00F4266C"/>
    <w:rsid w:val="00F42B92"/>
    <w:rsid w:val="00F42C07"/>
    <w:rsid w:val="00F434BD"/>
    <w:rsid w:val="00F43D6E"/>
    <w:rsid w:val="00F43D78"/>
    <w:rsid w:val="00F43F03"/>
    <w:rsid w:val="00F44102"/>
    <w:rsid w:val="00F44A82"/>
    <w:rsid w:val="00F44CF9"/>
    <w:rsid w:val="00F44EE5"/>
    <w:rsid w:val="00F45298"/>
    <w:rsid w:val="00F45AE5"/>
    <w:rsid w:val="00F45C9D"/>
    <w:rsid w:val="00F45E67"/>
    <w:rsid w:val="00F45FEB"/>
    <w:rsid w:val="00F462FC"/>
    <w:rsid w:val="00F46461"/>
    <w:rsid w:val="00F46CD8"/>
    <w:rsid w:val="00F46FF7"/>
    <w:rsid w:val="00F47074"/>
    <w:rsid w:val="00F47120"/>
    <w:rsid w:val="00F471E3"/>
    <w:rsid w:val="00F47908"/>
    <w:rsid w:val="00F47B04"/>
    <w:rsid w:val="00F47C01"/>
    <w:rsid w:val="00F5003A"/>
    <w:rsid w:val="00F50AA3"/>
    <w:rsid w:val="00F512A3"/>
    <w:rsid w:val="00F5136F"/>
    <w:rsid w:val="00F51FE7"/>
    <w:rsid w:val="00F52187"/>
    <w:rsid w:val="00F532CE"/>
    <w:rsid w:val="00F53482"/>
    <w:rsid w:val="00F53C0A"/>
    <w:rsid w:val="00F5478C"/>
    <w:rsid w:val="00F547D8"/>
    <w:rsid w:val="00F55324"/>
    <w:rsid w:val="00F5564C"/>
    <w:rsid w:val="00F55801"/>
    <w:rsid w:val="00F55A63"/>
    <w:rsid w:val="00F55E33"/>
    <w:rsid w:val="00F55EDA"/>
    <w:rsid w:val="00F5623D"/>
    <w:rsid w:val="00F5627D"/>
    <w:rsid w:val="00F5633C"/>
    <w:rsid w:val="00F56829"/>
    <w:rsid w:val="00F576E2"/>
    <w:rsid w:val="00F60347"/>
    <w:rsid w:val="00F608C2"/>
    <w:rsid w:val="00F609FD"/>
    <w:rsid w:val="00F60AA0"/>
    <w:rsid w:val="00F60CA3"/>
    <w:rsid w:val="00F60E86"/>
    <w:rsid w:val="00F6103D"/>
    <w:rsid w:val="00F61864"/>
    <w:rsid w:val="00F61BEB"/>
    <w:rsid w:val="00F61E18"/>
    <w:rsid w:val="00F61FFF"/>
    <w:rsid w:val="00F6240A"/>
    <w:rsid w:val="00F63052"/>
    <w:rsid w:val="00F63380"/>
    <w:rsid w:val="00F6367D"/>
    <w:rsid w:val="00F63AAF"/>
    <w:rsid w:val="00F63C6F"/>
    <w:rsid w:val="00F6410C"/>
    <w:rsid w:val="00F647C0"/>
    <w:rsid w:val="00F648ED"/>
    <w:rsid w:val="00F64A2A"/>
    <w:rsid w:val="00F64B24"/>
    <w:rsid w:val="00F64BEB"/>
    <w:rsid w:val="00F64DB9"/>
    <w:rsid w:val="00F6548F"/>
    <w:rsid w:val="00F6577D"/>
    <w:rsid w:val="00F65918"/>
    <w:rsid w:val="00F65A4C"/>
    <w:rsid w:val="00F65E49"/>
    <w:rsid w:val="00F66676"/>
    <w:rsid w:val="00F66B22"/>
    <w:rsid w:val="00F67026"/>
    <w:rsid w:val="00F6727B"/>
    <w:rsid w:val="00F672D8"/>
    <w:rsid w:val="00F67375"/>
    <w:rsid w:val="00F70061"/>
    <w:rsid w:val="00F707C6"/>
    <w:rsid w:val="00F709EB"/>
    <w:rsid w:val="00F70A3C"/>
    <w:rsid w:val="00F70A42"/>
    <w:rsid w:val="00F716AD"/>
    <w:rsid w:val="00F7172B"/>
    <w:rsid w:val="00F71855"/>
    <w:rsid w:val="00F71975"/>
    <w:rsid w:val="00F71F84"/>
    <w:rsid w:val="00F7219B"/>
    <w:rsid w:val="00F731FE"/>
    <w:rsid w:val="00F73472"/>
    <w:rsid w:val="00F73DF3"/>
    <w:rsid w:val="00F740A3"/>
    <w:rsid w:val="00F7452F"/>
    <w:rsid w:val="00F74570"/>
    <w:rsid w:val="00F74C4D"/>
    <w:rsid w:val="00F74EAC"/>
    <w:rsid w:val="00F74F9F"/>
    <w:rsid w:val="00F75B3F"/>
    <w:rsid w:val="00F75D5D"/>
    <w:rsid w:val="00F77010"/>
    <w:rsid w:val="00F7753A"/>
    <w:rsid w:val="00F77C5C"/>
    <w:rsid w:val="00F77DFF"/>
    <w:rsid w:val="00F8083C"/>
    <w:rsid w:val="00F8165B"/>
    <w:rsid w:val="00F81716"/>
    <w:rsid w:val="00F81910"/>
    <w:rsid w:val="00F81D41"/>
    <w:rsid w:val="00F82283"/>
    <w:rsid w:val="00F82358"/>
    <w:rsid w:val="00F828CF"/>
    <w:rsid w:val="00F82EF5"/>
    <w:rsid w:val="00F83053"/>
    <w:rsid w:val="00F8314C"/>
    <w:rsid w:val="00F83758"/>
    <w:rsid w:val="00F83857"/>
    <w:rsid w:val="00F83858"/>
    <w:rsid w:val="00F83BA6"/>
    <w:rsid w:val="00F843B2"/>
    <w:rsid w:val="00F84D32"/>
    <w:rsid w:val="00F855FD"/>
    <w:rsid w:val="00F858D5"/>
    <w:rsid w:val="00F86209"/>
    <w:rsid w:val="00F8679D"/>
    <w:rsid w:val="00F86E93"/>
    <w:rsid w:val="00F87052"/>
    <w:rsid w:val="00F878A4"/>
    <w:rsid w:val="00F87E03"/>
    <w:rsid w:val="00F901C6"/>
    <w:rsid w:val="00F901DA"/>
    <w:rsid w:val="00F9050D"/>
    <w:rsid w:val="00F9093B"/>
    <w:rsid w:val="00F91A3E"/>
    <w:rsid w:val="00F91E74"/>
    <w:rsid w:val="00F91E97"/>
    <w:rsid w:val="00F91EA1"/>
    <w:rsid w:val="00F9246A"/>
    <w:rsid w:val="00F928AC"/>
    <w:rsid w:val="00F92B42"/>
    <w:rsid w:val="00F92B7E"/>
    <w:rsid w:val="00F92F41"/>
    <w:rsid w:val="00F92FDD"/>
    <w:rsid w:val="00F93197"/>
    <w:rsid w:val="00F9320C"/>
    <w:rsid w:val="00F933AB"/>
    <w:rsid w:val="00F9374D"/>
    <w:rsid w:val="00F93B61"/>
    <w:rsid w:val="00F93DB3"/>
    <w:rsid w:val="00F94097"/>
    <w:rsid w:val="00F940E2"/>
    <w:rsid w:val="00F949AA"/>
    <w:rsid w:val="00F959A9"/>
    <w:rsid w:val="00F96CA5"/>
    <w:rsid w:val="00F971C0"/>
    <w:rsid w:val="00F975A5"/>
    <w:rsid w:val="00F97746"/>
    <w:rsid w:val="00F978D3"/>
    <w:rsid w:val="00F9792E"/>
    <w:rsid w:val="00FA0021"/>
    <w:rsid w:val="00FA14B7"/>
    <w:rsid w:val="00FA1C96"/>
    <w:rsid w:val="00FA1D65"/>
    <w:rsid w:val="00FA1ED6"/>
    <w:rsid w:val="00FA22FB"/>
    <w:rsid w:val="00FA2D3A"/>
    <w:rsid w:val="00FA2E36"/>
    <w:rsid w:val="00FA343E"/>
    <w:rsid w:val="00FA467C"/>
    <w:rsid w:val="00FA51C1"/>
    <w:rsid w:val="00FA58EE"/>
    <w:rsid w:val="00FA6047"/>
    <w:rsid w:val="00FA604D"/>
    <w:rsid w:val="00FA61DC"/>
    <w:rsid w:val="00FA6FC7"/>
    <w:rsid w:val="00FA70C2"/>
    <w:rsid w:val="00FB01DE"/>
    <w:rsid w:val="00FB04F6"/>
    <w:rsid w:val="00FB0984"/>
    <w:rsid w:val="00FB1DAD"/>
    <w:rsid w:val="00FB2024"/>
    <w:rsid w:val="00FB2279"/>
    <w:rsid w:val="00FB26ED"/>
    <w:rsid w:val="00FB2E8B"/>
    <w:rsid w:val="00FB3373"/>
    <w:rsid w:val="00FB33C2"/>
    <w:rsid w:val="00FB357F"/>
    <w:rsid w:val="00FB37C0"/>
    <w:rsid w:val="00FB39D7"/>
    <w:rsid w:val="00FB4488"/>
    <w:rsid w:val="00FB4A3B"/>
    <w:rsid w:val="00FB558B"/>
    <w:rsid w:val="00FB579D"/>
    <w:rsid w:val="00FB58AB"/>
    <w:rsid w:val="00FB5D3C"/>
    <w:rsid w:val="00FB68A9"/>
    <w:rsid w:val="00FB72BD"/>
    <w:rsid w:val="00FB755C"/>
    <w:rsid w:val="00FB797A"/>
    <w:rsid w:val="00FB7E10"/>
    <w:rsid w:val="00FC08C1"/>
    <w:rsid w:val="00FC0C86"/>
    <w:rsid w:val="00FC191F"/>
    <w:rsid w:val="00FC20D2"/>
    <w:rsid w:val="00FC2635"/>
    <w:rsid w:val="00FC2EA5"/>
    <w:rsid w:val="00FC2F49"/>
    <w:rsid w:val="00FC317C"/>
    <w:rsid w:val="00FC3BE4"/>
    <w:rsid w:val="00FC3D1D"/>
    <w:rsid w:val="00FC4292"/>
    <w:rsid w:val="00FC49A5"/>
    <w:rsid w:val="00FC4CAA"/>
    <w:rsid w:val="00FC51BC"/>
    <w:rsid w:val="00FC5947"/>
    <w:rsid w:val="00FC6508"/>
    <w:rsid w:val="00FC66CD"/>
    <w:rsid w:val="00FC67F1"/>
    <w:rsid w:val="00FC71AB"/>
    <w:rsid w:val="00FC727D"/>
    <w:rsid w:val="00FC76BD"/>
    <w:rsid w:val="00FC7911"/>
    <w:rsid w:val="00FC7ACD"/>
    <w:rsid w:val="00FD002C"/>
    <w:rsid w:val="00FD00D4"/>
    <w:rsid w:val="00FD0574"/>
    <w:rsid w:val="00FD0CE1"/>
    <w:rsid w:val="00FD1476"/>
    <w:rsid w:val="00FD1B58"/>
    <w:rsid w:val="00FD1BD7"/>
    <w:rsid w:val="00FD2242"/>
    <w:rsid w:val="00FD2446"/>
    <w:rsid w:val="00FD2CBE"/>
    <w:rsid w:val="00FD31BF"/>
    <w:rsid w:val="00FD329D"/>
    <w:rsid w:val="00FD3881"/>
    <w:rsid w:val="00FD3C35"/>
    <w:rsid w:val="00FD3D1A"/>
    <w:rsid w:val="00FD3E07"/>
    <w:rsid w:val="00FD3F48"/>
    <w:rsid w:val="00FD446C"/>
    <w:rsid w:val="00FD460F"/>
    <w:rsid w:val="00FD4A7D"/>
    <w:rsid w:val="00FD4B0A"/>
    <w:rsid w:val="00FD4BB0"/>
    <w:rsid w:val="00FD4E81"/>
    <w:rsid w:val="00FD597D"/>
    <w:rsid w:val="00FD59F7"/>
    <w:rsid w:val="00FD61E9"/>
    <w:rsid w:val="00FD6322"/>
    <w:rsid w:val="00FD6682"/>
    <w:rsid w:val="00FD6912"/>
    <w:rsid w:val="00FD7655"/>
    <w:rsid w:val="00FE08F1"/>
    <w:rsid w:val="00FE0954"/>
    <w:rsid w:val="00FE0C1A"/>
    <w:rsid w:val="00FE0DCD"/>
    <w:rsid w:val="00FE0EBF"/>
    <w:rsid w:val="00FE11A4"/>
    <w:rsid w:val="00FE1645"/>
    <w:rsid w:val="00FE1D5F"/>
    <w:rsid w:val="00FE2105"/>
    <w:rsid w:val="00FE2176"/>
    <w:rsid w:val="00FE2185"/>
    <w:rsid w:val="00FE226B"/>
    <w:rsid w:val="00FE2421"/>
    <w:rsid w:val="00FE26C9"/>
    <w:rsid w:val="00FE2ACC"/>
    <w:rsid w:val="00FE3502"/>
    <w:rsid w:val="00FE362B"/>
    <w:rsid w:val="00FE38EA"/>
    <w:rsid w:val="00FE3965"/>
    <w:rsid w:val="00FE3BBF"/>
    <w:rsid w:val="00FE4022"/>
    <w:rsid w:val="00FE51CB"/>
    <w:rsid w:val="00FE53F7"/>
    <w:rsid w:val="00FE5D24"/>
    <w:rsid w:val="00FE5D76"/>
    <w:rsid w:val="00FE704D"/>
    <w:rsid w:val="00FE71C7"/>
    <w:rsid w:val="00FE748F"/>
    <w:rsid w:val="00FE7712"/>
    <w:rsid w:val="00FE795A"/>
    <w:rsid w:val="00FE7A3F"/>
    <w:rsid w:val="00FE7D4B"/>
    <w:rsid w:val="00FF01EB"/>
    <w:rsid w:val="00FF05F6"/>
    <w:rsid w:val="00FF0769"/>
    <w:rsid w:val="00FF19B3"/>
    <w:rsid w:val="00FF1A16"/>
    <w:rsid w:val="00FF1A95"/>
    <w:rsid w:val="00FF1E84"/>
    <w:rsid w:val="00FF2475"/>
    <w:rsid w:val="00FF2626"/>
    <w:rsid w:val="00FF2890"/>
    <w:rsid w:val="00FF321E"/>
    <w:rsid w:val="00FF38AE"/>
    <w:rsid w:val="00FF3FE8"/>
    <w:rsid w:val="00FF4A37"/>
    <w:rsid w:val="00FF4B03"/>
    <w:rsid w:val="00FF4D2F"/>
    <w:rsid w:val="00FF4D4F"/>
    <w:rsid w:val="00FF54AD"/>
    <w:rsid w:val="00FF5F82"/>
    <w:rsid w:val="00FF5F8B"/>
    <w:rsid w:val="00FF6120"/>
    <w:rsid w:val="00FF6958"/>
    <w:rsid w:val="00FF6D7A"/>
    <w:rsid w:val="00FF7736"/>
    <w:rsid w:val="00FF7749"/>
    <w:rsid w:val="00FF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026576F"/>
  <w15:docId w15:val="{C4EDE7AF-33D0-420B-8084-6EDA79C96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24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926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9263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1926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9263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926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26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926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926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926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92632"/>
    <w:pPr>
      <w:ind w:left="284"/>
    </w:pPr>
  </w:style>
  <w:style w:type="paragraph" w:customStyle="1" w:styleId="AAFrameAddress">
    <w:name w:val="AA Frame Address"/>
    <w:basedOn w:val="Heading1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92632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926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semiHidden/>
    <w:rsid w:val="00192632"/>
    <w:pPr>
      <w:ind w:left="1134"/>
    </w:pPr>
  </w:style>
  <w:style w:type="paragraph" w:styleId="TOC6">
    <w:name w:val="toc 6"/>
    <w:basedOn w:val="Normal"/>
    <w:next w:val="Normal"/>
    <w:semiHidden/>
    <w:rsid w:val="00192632"/>
    <w:pPr>
      <w:ind w:left="1418"/>
    </w:pPr>
  </w:style>
  <w:style w:type="paragraph" w:styleId="TOC7">
    <w:name w:val="toc 7"/>
    <w:basedOn w:val="Normal"/>
    <w:next w:val="Normal"/>
    <w:semiHidden/>
    <w:rsid w:val="00192632"/>
    <w:pPr>
      <w:ind w:left="1701"/>
    </w:pPr>
  </w:style>
  <w:style w:type="paragraph" w:styleId="TOC8">
    <w:name w:val="toc 8"/>
    <w:basedOn w:val="Normal"/>
    <w:next w:val="Normal"/>
    <w:semiHidden/>
    <w:rsid w:val="00192632"/>
    <w:pPr>
      <w:ind w:left="1985"/>
    </w:pPr>
  </w:style>
  <w:style w:type="paragraph" w:styleId="TOC9">
    <w:name w:val="toc 9"/>
    <w:basedOn w:val="Normal"/>
    <w:next w:val="Normal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semiHidden/>
    <w:rsid w:val="00192632"/>
    <w:pPr>
      <w:ind w:left="567" w:hanging="567"/>
    </w:pPr>
  </w:style>
  <w:style w:type="paragraph" w:styleId="ListBullet5">
    <w:name w:val="List Bullet 5"/>
    <w:basedOn w:val="Normal"/>
    <w:rsid w:val="001926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uiPriority w:val="99"/>
    <w:rsid w:val="00192632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192632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192632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92632"/>
    <w:pPr>
      <w:ind w:left="284" w:firstLine="284"/>
    </w:pPr>
  </w:style>
  <w:style w:type="character" w:styleId="Strong">
    <w:name w:val="Strong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926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926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926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rsid w:val="00192632"/>
    <w:pPr>
      <w:framePr w:h="443" w:wrap="around" w:y="8223"/>
    </w:pPr>
  </w:style>
  <w:style w:type="paragraph" w:customStyle="1" w:styleId="a">
    <w:name w:val="¢éÍ¤ÇÒ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926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192632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link w:val="BalloonTextChar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,normal + Angsana New,Left,Before:  0 pt,Line spacing:  At least..."/>
    <w:basedOn w:val="Normal"/>
    <w:link w:val="acctfourfiguresChar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11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rsid w:val="00FF4D2F"/>
    <w:rPr>
      <w:sz w:val="16"/>
      <w:szCs w:val="18"/>
    </w:rPr>
  </w:style>
  <w:style w:type="paragraph" w:styleId="CommentText">
    <w:name w:val="annotation text"/>
    <w:basedOn w:val="Normal"/>
    <w:link w:val="CommentTextChar"/>
    <w:rsid w:val="00FF4D2F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FF4D2F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AD32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uiPriority w:val="99"/>
    <w:rsid w:val="00193FF3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151A7"/>
    <w:rPr>
      <w:rFonts w:cs="Times New Roman"/>
      <w:lang w:bidi="ar-SA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0151A7"/>
    <w:rPr>
      <w:vertAlign w:val="superscript"/>
    </w:rPr>
  </w:style>
  <w:style w:type="paragraph" w:customStyle="1" w:styleId="FSContent">
    <w:name w:val="FS_Content"/>
    <w:basedOn w:val="Normal"/>
    <w:link w:val="FSContentChar"/>
    <w:qFormat/>
    <w:rsid w:val="00495B2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FSContentChar">
    <w:name w:val="FS_Content Char"/>
    <w:link w:val="FSContent"/>
    <w:rsid w:val="00495B23"/>
    <w:rPr>
      <w:rFonts w:ascii="Angsana New" w:hAnsi="Angsana New"/>
      <w:sz w:val="30"/>
      <w:szCs w:val="30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F5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F55324"/>
    <w:rPr>
      <w:rFonts w:ascii="Angsana New" w:eastAsia="Calibri" w:hAnsi="Angsana New"/>
      <w:sz w:val="30"/>
      <w:szCs w:val="30"/>
      <w:lang w:val="en-GB"/>
    </w:rPr>
  </w:style>
  <w:style w:type="paragraph" w:customStyle="1" w:styleId="acctmergecolhdg">
    <w:name w:val="acct merge col hdg"/>
    <w:aliases w:val="mh"/>
    <w:basedOn w:val="Normal"/>
    <w:rsid w:val="002C4F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6Char">
    <w:name w:val="Heading 6 Char"/>
    <w:link w:val="Heading6"/>
    <w:rsid w:val="002C4FD1"/>
    <w:rPr>
      <w:rFonts w:cs="EucrosiaUPC"/>
      <w:b/>
      <w:bCs/>
      <w:sz w:val="30"/>
      <w:szCs w:val="30"/>
    </w:rPr>
  </w:style>
  <w:style w:type="character" w:customStyle="1" w:styleId="BodyTextFirstIndent2Char">
    <w:name w:val="Body Text First Indent 2 Char"/>
    <w:link w:val="BodyTextFirstIndent2"/>
    <w:rsid w:val="002C4FD1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2C4FD1"/>
    <w:rPr>
      <w:rFonts w:ascii="Book Antiqua" w:hAnsi="Book Antiqua"/>
      <w:sz w:val="22"/>
      <w:szCs w:val="22"/>
    </w:rPr>
  </w:style>
  <w:style w:type="paragraph" w:styleId="BodyTextIndent2">
    <w:name w:val="Body Text Indent 2"/>
    <w:basedOn w:val="Normal"/>
    <w:link w:val="BodyTextIndent2Char"/>
    <w:unhideWhenUsed/>
    <w:rsid w:val="00F23322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rsid w:val="00F23322"/>
    <w:rPr>
      <w:rFonts w:ascii="Arial" w:hAnsi="Arial"/>
      <w:sz w:val="18"/>
      <w:szCs w:val="22"/>
    </w:rPr>
  </w:style>
  <w:style w:type="paragraph" w:customStyle="1" w:styleId="E">
    <w:name w:val="ª×èÍºÃÔÉÑ· E"/>
    <w:basedOn w:val="Normal"/>
    <w:rsid w:val="00DE16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styleId="LineNumber">
    <w:name w:val="line number"/>
    <w:basedOn w:val="DefaultParagraphFont"/>
    <w:semiHidden/>
    <w:unhideWhenUsed/>
    <w:rsid w:val="00A4059E"/>
  </w:style>
  <w:style w:type="paragraph" w:styleId="NoSpacing">
    <w:name w:val="No Spacing"/>
    <w:uiPriority w:val="1"/>
    <w:qFormat/>
    <w:rsid w:val="003D09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4415A"/>
    <w:rPr>
      <w:rFonts w:ascii="Calibri" w:eastAsia="Calibri" w:hAnsi="Calibri" w:cs="Cordia New"/>
      <w:sz w:val="22"/>
      <w:szCs w:val="2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B79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4B7943"/>
    <w:rPr>
      <w:rFonts w:ascii="Angsana New" w:eastAsia="Calibri" w:hAnsi="Angsana New"/>
      <w:i/>
      <w:iCs/>
      <w:sz w:val="30"/>
      <w:szCs w:val="30"/>
    </w:rPr>
  </w:style>
  <w:style w:type="character" w:customStyle="1" w:styleId="blockChar">
    <w:name w:val="block Char"/>
    <w:aliases w:val="b Char"/>
    <w:locked/>
    <w:rsid w:val="00791330"/>
    <w:rPr>
      <w:rFonts w:ascii="Times New Roman" w:hAnsi="Times New Roman"/>
      <w:sz w:val="22"/>
      <w:lang w:eastAsia="en-US" w:bidi="ar-SA"/>
    </w:rPr>
  </w:style>
  <w:style w:type="character" w:customStyle="1" w:styleId="Heading1Char1">
    <w:name w:val="Heading 1 Char1"/>
    <w:link w:val="Heading1"/>
    <w:rsid w:val="00AC65D1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AC65D1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AC65D1"/>
    <w:rPr>
      <w:rFonts w:cs="EucrosiaUPC"/>
      <w:b/>
      <w:bCs/>
      <w:sz w:val="32"/>
      <w:szCs w:val="32"/>
    </w:rPr>
  </w:style>
  <w:style w:type="character" w:customStyle="1" w:styleId="Heading6Char1">
    <w:name w:val="Heading 6 Char1"/>
    <w:rsid w:val="00AC65D1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AC65D1"/>
    <w:rPr>
      <w:rFonts w:cs="EucrosiaUPC"/>
      <w:b/>
      <w:bCs/>
      <w:sz w:val="32"/>
      <w:szCs w:val="32"/>
    </w:rPr>
  </w:style>
  <w:style w:type="character" w:customStyle="1" w:styleId="Heading8Char1">
    <w:name w:val="Heading 8 Char1"/>
    <w:link w:val="Heading8"/>
    <w:rsid w:val="00AC65D1"/>
    <w:rPr>
      <w:rFonts w:cs="EucrosiaUPC"/>
      <w:sz w:val="30"/>
      <w:szCs w:val="30"/>
    </w:rPr>
  </w:style>
  <w:style w:type="character" w:customStyle="1" w:styleId="Heading9Char1">
    <w:name w:val="Heading 9 Char1"/>
    <w:link w:val="Heading9"/>
    <w:rsid w:val="00AC65D1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,Body Char Char Char Char1"/>
    <w:uiPriority w:val="99"/>
    <w:rsid w:val="00AC65D1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AC65D1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AC65D1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AC65D1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AC65D1"/>
    <w:rPr>
      <w:rFonts w:ascii="Arial" w:hAnsi="Arial"/>
      <w:sz w:val="32"/>
      <w:szCs w:val="32"/>
    </w:rPr>
  </w:style>
  <w:style w:type="paragraph" w:customStyle="1" w:styleId="ASSETS">
    <w:name w:val="ASSETS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rsid w:val="00AC65D1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AC65D1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AC65D1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basedOn w:val="DefaultParagraphFont"/>
    <w:rsid w:val="00AC65D1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AC65D1"/>
    <w:rPr>
      <w:rFonts w:ascii="Arial" w:hAnsi="Arial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C65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C65D1"/>
    <w:pPr>
      <w:spacing w:after="0"/>
    </w:pPr>
  </w:style>
  <w:style w:type="paragraph" w:customStyle="1" w:styleId="acctdividends">
    <w:name w:val="acct dividends"/>
    <w:aliases w:val="a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C65D1"/>
    <w:pPr>
      <w:spacing w:after="0"/>
    </w:pPr>
  </w:style>
  <w:style w:type="paragraph" w:customStyle="1" w:styleId="acctindent">
    <w:name w:val="acct indent"/>
    <w:aliases w:val="ai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notecolumn">
    <w:name w:val="acct note column"/>
    <w:aliases w:val="a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C65D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igneddirectors">
    <w:name w:val="acct signed directors"/>
    <w:aliases w:val="asd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C65D1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AC65D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C65D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C65D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C65D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block2nospaceafter">
    <w:name w:val="block2 no space after"/>
    <w:aliases w:val="b2n,block2 no sp"/>
    <w:basedOn w:val="block2"/>
    <w:rsid w:val="00AC65D1"/>
    <w:pPr>
      <w:spacing w:after="0"/>
    </w:pPr>
  </w:style>
  <w:style w:type="paragraph" w:customStyle="1" w:styleId="List1a">
    <w:name w:val="List 1a"/>
    <w:aliases w:val="1a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AC65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AC65D1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AC65D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C65D1"/>
  </w:style>
  <w:style w:type="paragraph" w:customStyle="1" w:styleId="zreportaddinfo">
    <w:name w:val="zreport addinfo"/>
    <w:basedOn w:val="Normal"/>
    <w:rsid w:val="00AC65D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C65D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C65D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C65D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ind">
    <w:name w:val="*ind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indenthalfspaceafter">
    <w:name w:val="acct indent half space after"/>
    <w:aliases w:val="aihs"/>
    <w:basedOn w:val="acctindent"/>
    <w:rsid w:val="00AC65D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C65D1"/>
    <w:rPr>
      <w:b/>
      <w:bCs/>
    </w:rPr>
  </w:style>
  <w:style w:type="paragraph" w:customStyle="1" w:styleId="nineptbodytext">
    <w:name w:val="nine pt body text"/>
    <w:aliases w:val="9bt"/>
    <w:basedOn w:val="nineptnormal"/>
    <w:rsid w:val="00AC65D1"/>
    <w:pPr>
      <w:spacing w:after="220"/>
    </w:pPr>
  </w:style>
  <w:style w:type="paragraph" w:customStyle="1" w:styleId="nineptnormal">
    <w:name w:val="nine pt normal"/>
    <w:aliases w:val="9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C65D1"/>
    <w:pPr>
      <w:jc w:val="center"/>
    </w:pPr>
  </w:style>
  <w:style w:type="paragraph" w:customStyle="1" w:styleId="heading">
    <w:name w:val="heading"/>
    <w:aliases w:val="h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headingcentred">
    <w:name w:val="heading centred"/>
    <w:aliases w:val="hc"/>
    <w:basedOn w:val="heading"/>
    <w:rsid w:val="00AC65D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C65D1"/>
  </w:style>
  <w:style w:type="paragraph" w:customStyle="1" w:styleId="nineptheadingcentredbold">
    <w:name w:val="nine pt heading centred bold"/>
    <w:aliases w:val="9hc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C65D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C65D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C65D1"/>
    <w:rPr>
      <w:b/>
    </w:rPr>
  </w:style>
  <w:style w:type="paragraph" w:customStyle="1" w:styleId="nineptcolumntab1">
    <w:name w:val="nine pt column tab1"/>
    <w:aliases w:val="a91"/>
    <w:basedOn w:val="nineptnormal"/>
    <w:rsid w:val="00AC65D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C65D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C65D1"/>
    <w:pPr>
      <w:jc w:val="center"/>
    </w:pPr>
  </w:style>
  <w:style w:type="paragraph" w:customStyle="1" w:styleId="Normalheading">
    <w:name w:val="Normal heading"/>
    <w:aliases w:val="nh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C65D1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C65D1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C65D1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C65D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eastAsia="x-none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BodyTextonepointafter">
    <w:name w:val="Body Text one point after"/>
    <w:aliases w:val="bt1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keeptogether">
    <w:name w:val="keep together"/>
    <w:aliases w:val="kt"/>
    <w:basedOn w:val="BodyText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threecolumns">
    <w:name w:val="acct three columns"/>
    <w:aliases w:val="a3,acct three figures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i/>
      <w:iCs/>
      <w:sz w:val="22"/>
      <w:szCs w:val="20"/>
      <w:lang w:val="en-GB" w:eastAsia="x-none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fourfiguresdecimal">
    <w:name w:val="acct four figures decimal"/>
    <w:aliases w:val="a4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C65D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C65D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C65D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C65D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block2bullet">
    <w:name w:val="block2bullet"/>
    <w:aliases w:val="b2b"/>
    <w:basedOn w:val="block2"/>
    <w:rsid w:val="00AC65D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C65D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C65D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blocklist2">
    <w:name w:val="block list2"/>
    <w:aliases w:val="blist2"/>
    <w:basedOn w:val="blocklist"/>
    <w:rsid w:val="00AC65D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70" w:after="260" w:line="260" w:lineRule="atLeast"/>
      <w:ind w:left="567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blockheadingitalicnosp">
    <w:name w:val="block heading italic no sp"/>
    <w:aliases w:val="bhin"/>
    <w:basedOn w:val="blockheadingitalic"/>
    <w:rsid w:val="00AC65D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C65D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C65D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C65D1"/>
    <w:pPr>
      <w:spacing w:after="0"/>
    </w:pPr>
  </w:style>
  <w:style w:type="paragraph" w:customStyle="1" w:styleId="smallreturn">
    <w:name w:val="small return"/>
    <w:aliases w:val="sr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C65D1"/>
    <w:pPr>
      <w:spacing w:after="0"/>
    </w:pPr>
  </w:style>
  <w:style w:type="paragraph" w:customStyle="1" w:styleId="headingbolditalic">
    <w:name w:val="heading bold italic"/>
    <w:aliases w:val="hbi"/>
    <w:basedOn w:val="heading"/>
    <w:rsid w:val="00AC65D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C65D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C65D1"/>
    <w:pPr>
      <w:spacing w:after="0"/>
    </w:pPr>
  </w:style>
  <w:style w:type="paragraph" w:customStyle="1" w:styleId="blockbullet">
    <w:name w:val="block bullet"/>
    <w:aliases w:val="bb"/>
    <w:basedOn w:val="Normal"/>
    <w:rsid w:val="00AC65D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907"/>
      </w:tabs>
      <w:spacing w:after="260" w:line="260" w:lineRule="atLeast"/>
      <w:ind w:left="90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fourfigureslongernumber3">
    <w:name w:val="acct four figures longer number3"/>
    <w:aliases w:val="a4+3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C65D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C65D1"/>
    <w:pPr>
      <w:spacing w:after="0"/>
    </w:pPr>
  </w:style>
  <w:style w:type="paragraph" w:customStyle="1" w:styleId="eightptnormal">
    <w:name w:val="eight pt normal"/>
    <w:aliases w:val="8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C65D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C65D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C65D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C65D1"/>
    <w:rPr>
      <w:b/>
      <w:bCs/>
    </w:rPr>
  </w:style>
  <w:style w:type="paragraph" w:customStyle="1" w:styleId="eightptbodytext">
    <w:name w:val="eight pt body text"/>
    <w:aliases w:val="8bt"/>
    <w:basedOn w:val="eightptnormal"/>
    <w:rsid w:val="00AC65D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C65D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C65D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C65D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C65D1"/>
    <w:pPr>
      <w:spacing w:after="0"/>
    </w:pPr>
  </w:style>
  <w:style w:type="paragraph" w:customStyle="1" w:styleId="eightptblock">
    <w:name w:val="eight pt block"/>
    <w:aliases w:val="8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C65D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C65D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C65D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C65D1"/>
    <w:pPr>
      <w:spacing w:after="0"/>
    </w:pPr>
  </w:style>
  <w:style w:type="paragraph" w:customStyle="1" w:styleId="blockindent">
    <w:name w:val="block indent"/>
    <w:aliases w:val="bi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737" w:hanging="17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nineptnormalcentred">
    <w:name w:val="nine pt normal centred"/>
    <w:aliases w:val="9nc"/>
    <w:basedOn w:val="nineptnormal"/>
    <w:rsid w:val="00AC65D1"/>
    <w:pPr>
      <w:jc w:val="center"/>
    </w:pPr>
  </w:style>
  <w:style w:type="paragraph" w:customStyle="1" w:styleId="nineptcol">
    <w:name w:val="nine pt %col"/>
    <w:aliases w:val="9%"/>
    <w:basedOn w:val="nineptnormal"/>
    <w:rsid w:val="00AC65D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C65D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C65D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C65D1"/>
    <w:pPr>
      <w:spacing w:after="0"/>
    </w:pPr>
  </w:style>
  <w:style w:type="paragraph" w:customStyle="1" w:styleId="nineptblocklist">
    <w:name w:val="nine pt block list"/>
    <w:aliases w:val="9bl"/>
    <w:basedOn w:val="nineptblock"/>
    <w:rsid w:val="00AC65D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C65D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C65D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C65D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C65D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C65D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C65D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C65D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C65D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C65D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C65D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C65D1"/>
    <w:pPr>
      <w:spacing w:after="80"/>
    </w:pPr>
  </w:style>
  <w:style w:type="paragraph" w:customStyle="1" w:styleId="nineptratecol">
    <w:name w:val="nine pt rate col"/>
    <w:aliases w:val="a9r"/>
    <w:basedOn w:val="nineptnormal"/>
    <w:rsid w:val="00AC65D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C65D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C65D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C65D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C65D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C65D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C65D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C65D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C65D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C65D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C65D1"/>
    <w:pPr>
      <w:ind w:left="425" w:hanging="425"/>
    </w:pPr>
  </w:style>
  <w:style w:type="paragraph" w:customStyle="1" w:styleId="blockind">
    <w:name w:val="block *ind"/>
    <w:aliases w:val="b*,block star in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90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List3i">
    <w:name w:val="List 3i"/>
    <w:aliases w:val="3i"/>
    <w:basedOn w:val="List2i"/>
    <w:rsid w:val="00AC65D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C65D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C65D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C65D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C65D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C65D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C65D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C65D1"/>
    <w:pPr>
      <w:spacing w:after="80"/>
    </w:pPr>
  </w:style>
  <w:style w:type="paragraph" w:customStyle="1" w:styleId="blockbullet2">
    <w:name w:val="block bullet 2"/>
    <w:aliases w:val="bb2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C65D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C65D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/>
      <w:bCs/>
      <w:sz w:val="22"/>
      <w:szCs w:val="22"/>
      <w:lang w:val="x-none" w:eastAsia="en-GB"/>
    </w:rPr>
  </w:style>
  <w:style w:type="paragraph" w:customStyle="1" w:styleId="AccNoteHeading">
    <w:name w:val="Acc Note Heading"/>
    <w:basedOn w:val="BodyText"/>
    <w:autoRedefine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/>
      <w:b/>
      <w:bCs/>
      <w:sz w:val="24"/>
      <w:szCs w:val="22"/>
      <w:lang w:val="x-none" w:eastAsia="en-GB"/>
    </w:rPr>
  </w:style>
  <w:style w:type="paragraph" w:customStyle="1" w:styleId="CoverTitle">
    <w:name w:val="Cover Tit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C65D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C65D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AC65D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AC65D1"/>
    <w:rPr>
      <w:rFonts w:ascii="Tahoma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AC65D1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AC65D1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C65D1"/>
  </w:style>
  <w:style w:type="paragraph" w:styleId="PlainText">
    <w:name w:val="Plain Text"/>
    <w:basedOn w:val="Normal"/>
    <w:link w:val="PlainTextChar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AC65D1"/>
    <w:rPr>
      <w:rFonts w:ascii="Consolas" w:eastAsia="Calibri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AC65D1"/>
    <w:rPr>
      <w:rFonts w:ascii="Arial" w:hAnsi="Arial" w:cs="Cordia New"/>
      <w:szCs w:val="23"/>
    </w:rPr>
  </w:style>
  <w:style w:type="character" w:customStyle="1" w:styleId="CommentSubjectChar">
    <w:name w:val="Comment Subject Char"/>
    <w:link w:val="CommentSubject"/>
    <w:uiPriority w:val="99"/>
    <w:locked/>
    <w:rsid w:val="00AC65D1"/>
    <w:rPr>
      <w:rFonts w:ascii="Arial" w:hAnsi="Arial" w:cs="Cordia New"/>
      <w:b/>
      <w:bCs/>
      <w:szCs w:val="23"/>
    </w:rPr>
  </w:style>
  <w:style w:type="character" w:customStyle="1" w:styleId="Heading1Char">
    <w:name w:val="Heading 1 Char"/>
    <w:locked/>
    <w:rsid w:val="00AC65D1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AC65D1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AC65D1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AC65D1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AC65D1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AC65D1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AC65D1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uiPriority w:val="99"/>
    <w:locked/>
    <w:rsid w:val="00AC65D1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AC65D1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AC65D1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AC65D1"/>
    <w:rPr>
      <w:rFonts w:cs="Times New Roman"/>
    </w:rPr>
  </w:style>
  <w:style w:type="character" w:customStyle="1" w:styleId="gt-icon-text1">
    <w:name w:val="gt-icon-text1"/>
    <w:uiPriority w:val="99"/>
    <w:rsid w:val="00AC65D1"/>
    <w:rPr>
      <w:rFonts w:cs="Times New Roman"/>
    </w:rPr>
  </w:style>
  <w:style w:type="character" w:customStyle="1" w:styleId="longtext">
    <w:name w:val="long_text"/>
    <w:uiPriority w:val="99"/>
    <w:rsid w:val="00AC65D1"/>
    <w:rPr>
      <w:rFonts w:cs="Times New Roman"/>
    </w:rPr>
  </w:style>
  <w:style w:type="character" w:customStyle="1" w:styleId="CharChar22">
    <w:name w:val="Char Char22"/>
    <w:rsid w:val="00AC65D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AC65D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AC65D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C65D1"/>
  </w:style>
  <w:style w:type="character" w:styleId="Emphasis">
    <w:name w:val="Emphasis"/>
    <w:qFormat/>
    <w:rsid w:val="00AC65D1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C65D1"/>
  </w:style>
  <w:style w:type="table" w:customStyle="1" w:styleId="TableGridLight1">
    <w:name w:val="Table Grid Light1"/>
    <w:basedOn w:val="TableNormal"/>
    <w:uiPriority w:val="40"/>
    <w:rsid w:val="00AC65D1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nhideWhenUsed/>
    <w:rsid w:val="00AC65D1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AC65D1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AC65D1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styleId="Table3Deffects2">
    <w:name w:val="Table 3D effects 2"/>
    <w:basedOn w:val="TableNormal"/>
    <w:rsid w:val="00AC65D1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AC65D1"/>
    <w:rPr>
      <w:color w:val="800080"/>
      <w:u w:val="single"/>
    </w:rPr>
  </w:style>
  <w:style w:type="table" w:customStyle="1" w:styleId="GridTable1Light-Accent11">
    <w:name w:val="Grid Table 1 Light - Accent 11"/>
    <w:basedOn w:val="TableNormal"/>
    <w:uiPriority w:val="46"/>
    <w:rsid w:val="00AC65D1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AC65D1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AccountingPolicyIndent">
    <w:name w:val="Accounting Policy Indent"/>
    <w:basedOn w:val="Normal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C65D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C65D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C65D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C65D1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C65D1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C65D1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C65D1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C65D1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C65D1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AC65D1"/>
  </w:style>
  <w:style w:type="paragraph" w:customStyle="1" w:styleId="TableParagraph">
    <w:name w:val="Table Paragraph"/>
    <w:basedOn w:val="Normal"/>
    <w:uiPriority w:val="1"/>
    <w:qFormat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C65D1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831016"/>
    <w:rPr>
      <w:rFonts w:cs="Times New Roman"/>
      <w:sz w:val="22"/>
      <w:lang w:val="en-GB" w:bidi="ar-SA"/>
    </w:rPr>
  </w:style>
  <w:style w:type="character" w:customStyle="1" w:styleId="ui-provider">
    <w:name w:val="ui-provider"/>
    <w:basedOn w:val="DefaultParagraphFont"/>
    <w:rsid w:val="00934B96"/>
  </w:style>
  <w:style w:type="paragraph" w:customStyle="1" w:styleId="Pa47">
    <w:name w:val="Pa47"/>
    <w:basedOn w:val="Normal"/>
    <w:next w:val="Normal"/>
    <w:uiPriority w:val="99"/>
    <w:rsid w:val="004D22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Times New Roman"/>
      <w:sz w:val="24"/>
      <w:szCs w:val="24"/>
    </w:rPr>
  </w:style>
  <w:style w:type="paragraph" w:customStyle="1" w:styleId="Style2">
    <w:name w:val="Style2"/>
    <w:basedOn w:val="Heading3"/>
    <w:qFormat/>
    <w:rsid w:val="003A638F"/>
    <w:pPr>
      <w:numPr>
        <w:numId w:val="21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9374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048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2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5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36005e-5074-4b46-9a85-3e6b210aa543">
      <Terms xmlns="http://schemas.microsoft.com/office/infopath/2007/PartnerControls"/>
    </lcf76f155ced4ddcb4097134ff3c332f>
    <TaxCatchAll xmlns="fbf2de67-2698-4816-a28b-9a5ecd60474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99225797835D42AD016F0ACB843366" ma:contentTypeVersion="11" ma:contentTypeDescription="Create a new document." ma:contentTypeScope="" ma:versionID="4d9460ccbdabdcdb4a1e9ce7acbf98d2">
  <xsd:schema xmlns:xsd="http://www.w3.org/2001/XMLSchema" xmlns:xs="http://www.w3.org/2001/XMLSchema" xmlns:p="http://schemas.microsoft.com/office/2006/metadata/properties" xmlns:ns2="f936005e-5074-4b46-9a85-3e6b210aa543" xmlns:ns3="fbf2de67-2698-4816-a28b-9a5ecd60474b" targetNamespace="http://schemas.microsoft.com/office/2006/metadata/properties" ma:root="true" ma:fieldsID="daeed510ba26ba736e3c10ddb54a22a7" ns2:_="" ns3:_="">
    <xsd:import namespace="f936005e-5074-4b46-9a85-3e6b210aa543"/>
    <xsd:import namespace="fbf2de67-2698-4816-a28b-9a5ecd6047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6005e-5074-4b46-9a85-3e6b210aa5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f2de67-2698-4816-a28b-9a5ecd60474b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8b0622cc-d7e4-4b2b-a8fc-0cc948510696}" ma:internalName="TaxCatchAll" ma:showField="CatchAllData" ma:web="fbf2de67-2698-4816-a28b-9a5ecd6047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D5BE5E-13E7-494C-A8DA-B6D587631F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AA6C1F-1C84-402B-B08A-8624D64874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C27D29-F1CB-4CBD-8B72-AD8A7BB63077}">
  <ds:schemaRefs>
    <ds:schemaRef ds:uri="http://schemas.microsoft.com/office/2006/metadata/properties"/>
    <ds:schemaRef ds:uri="http://schemas.microsoft.com/office/infopath/2007/PartnerControls"/>
    <ds:schemaRef ds:uri="f936005e-5074-4b46-9a85-3e6b210aa543"/>
    <ds:schemaRef ds:uri="fbf2de67-2698-4816-a28b-9a5ecd60474b"/>
  </ds:schemaRefs>
</ds:datastoreItem>
</file>

<file path=customXml/itemProps4.xml><?xml version="1.0" encoding="utf-8"?>
<ds:datastoreItem xmlns:ds="http://schemas.openxmlformats.org/officeDocument/2006/customXml" ds:itemID="{603F632D-95A6-435F-8240-ADD71FD49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36005e-5074-4b46-9a85-3e6b210aa543"/>
    <ds:schemaRef ds:uri="fbf2de67-2698-4816-a28b-9a5ecd6047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113</TotalTime>
  <Pages>91</Pages>
  <Words>16764</Words>
  <Characters>95557</Characters>
  <Application>Microsoft Office Word</Application>
  <DocSecurity>0</DocSecurity>
  <Lines>796</Lines>
  <Paragraphs>224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 Draft Financial Statements</vt:lpstr>
    </vt:vector>
  </TitlesOfParts>
  <Company>KPMG</Company>
  <LinksUpToDate>false</LinksUpToDate>
  <CharactersWithSpaces>112097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 Draft Financial Statements</dc:title>
  <dc:subject/>
  <dc:creator>tadsong_h22</dc:creator>
  <cp:keywords/>
  <cp:lastModifiedBy>Chadaporn, Thammasakulsajja</cp:lastModifiedBy>
  <cp:revision>49</cp:revision>
  <cp:lastPrinted>2024-02-23T09:46:00Z</cp:lastPrinted>
  <dcterms:created xsi:type="dcterms:W3CDTF">2024-02-23T10:25:00Z</dcterms:created>
  <dcterms:modified xsi:type="dcterms:W3CDTF">2024-02-28T20:12:00Z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0x010100E899225797835D42AD016F0ACB843366</vt:lpwstr>
  </property>
  <property fmtid="{D5CDD505-2E9C-101B-9397-08002B2CF9AE}" pid="3" name="PBCListName">
    <vt:lpwstr>Year end</vt:lpwstr>
  </property>
</Properties>
</file>