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4A220BC" w14:textId="64400288" w:rsidR="009E45D4" w:rsidRPr="00BF1313" w:rsidRDefault="005B0D53" w:rsidP="000806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 w:rsidR="00080655">
        <w:rPr>
          <w:rFonts w:cs="Angsana New" w:hint="cs"/>
          <w:b w:val="0"/>
          <w:bCs w:val="0"/>
          <w:sz w:val="32"/>
          <w:szCs w:val="32"/>
          <w:cs/>
        </w:rPr>
        <w:t>สำหรับปี</w:t>
      </w:r>
      <w:r w:rsidR="00C85443"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85443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06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8065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2C02FA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6181F" w:rsidRPr="00C6181F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2C02FA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690479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ACEA263" w14:textId="77777777" w:rsidR="009E45D4" w:rsidRPr="00BF1313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00F5A327" w:rsidR="009E45D4" w:rsidRPr="00BF1313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08065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B600018" w14:textId="77777777" w:rsidR="00080655" w:rsidRPr="0036780D" w:rsidRDefault="00080655" w:rsidP="0008065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6780D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CF069A4" w14:textId="77777777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E119902" w14:textId="4216443E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080655">
        <w:rPr>
          <w:rFonts w:asciiTheme="majorBidi" w:hAnsiTheme="majorBidi" w:cstheme="majorBidi"/>
          <w:b/>
          <w:bCs/>
          <w:cs/>
        </w:rPr>
        <w:t>เสนอ ผู้ถือหุ้นบริษัท บี</w:t>
      </w:r>
      <w:r w:rsidR="00D93AE8">
        <w:rPr>
          <w:rFonts w:asciiTheme="majorBidi" w:hAnsiTheme="majorBidi" w:cstheme="majorBidi" w:hint="cs"/>
          <w:b/>
          <w:bCs/>
          <w:cs/>
        </w:rPr>
        <w:t xml:space="preserve">บีจีไอ </w:t>
      </w:r>
      <w:r w:rsidRPr="00080655">
        <w:rPr>
          <w:rFonts w:asciiTheme="majorBidi" w:hAnsiTheme="majorBidi" w:cstheme="majorBidi"/>
          <w:b/>
          <w:bCs/>
          <w:cs/>
        </w:rPr>
        <w:t>จำกัด (มหาชน)</w:t>
      </w:r>
    </w:p>
    <w:p w14:paraId="6427D93C" w14:textId="77777777" w:rsidR="00080655" w:rsidRPr="000806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7C5C822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i/>
          <w:iCs/>
          <w:cs/>
        </w:rPr>
        <w:t>ความเห็น</w:t>
      </w:r>
    </w:p>
    <w:p w14:paraId="299BAB6D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40C3DBA" w14:textId="76755AC6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080655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บี</w:t>
      </w:r>
      <w:r w:rsidR="00D93AE8">
        <w:rPr>
          <w:rFonts w:asciiTheme="majorBidi" w:hAnsiTheme="majorBidi" w:cstheme="majorBidi" w:hint="cs"/>
          <w:cs/>
        </w:rPr>
        <w:t xml:space="preserve">บีจีไอ </w:t>
      </w:r>
      <w:r w:rsidRPr="00080655">
        <w:rPr>
          <w:rFonts w:asciiTheme="majorBidi" w:hAnsiTheme="majorBidi" w:cstheme="majorBidi"/>
          <w:cs/>
        </w:rPr>
        <w:t>จำกัด (มหาชน) และบริษัทย่อย (“กลุ่มบริษัท”) และของเฉพาะบริษัท บี</w:t>
      </w:r>
      <w:r w:rsidR="00D93AE8">
        <w:rPr>
          <w:rFonts w:asciiTheme="majorBidi" w:hAnsiTheme="majorBidi" w:cstheme="majorBidi" w:hint="cs"/>
          <w:cs/>
        </w:rPr>
        <w:t xml:space="preserve">บีจีไอ จำกัด </w:t>
      </w:r>
      <w:r w:rsidRPr="00080655">
        <w:rPr>
          <w:rFonts w:asciiTheme="majorBidi" w:hAnsiTheme="majorBidi" w:cstheme="majorBidi"/>
          <w:cs/>
        </w:rPr>
        <w:t xml:space="preserve">(มหาชน) (“บริษัท”)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80655">
        <w:rPr>
          <w:rFonts w:asciiTheme="majorBidi" w:hAnsiTheme="majorBidi" w:cstheme="majorBidi"/>
        </w:rPr>
        <w:t>31</w:t>
      </w:r>
      <w:r w:rsidRPr="00080655">
        <w:rPr>
          <w:rFonts w:asciiTheme="majorBidi" w:hAnsiTheme="majorBidi" w:cstheme="majorBidi"/>
          <w:cs/>
        </w:rPr>
        <w:t xml:space="preserve"> ธันวาคม </w:t>
      </w:r>
      <w:r w:rsidRPr="00080655">
        <w:rPr>
          <w:rFonts w:asciiTheme="majorBidi" w:hAnsiTheme="majorBidi" w:cstheme="majorBidi"/>
        </w:rPr>
        <w:t>256</w:t>
      </w:r>
      <w:r w:rsidR="00182156">
        <w:rPr>
          <w:rFonts w:asciiTheme="majorBidi" w:hAnsiTheme="majorBidi" w:cstheme="majorBidi"/>
        </w:rPr>
        <w:t>6</w:t>
      </w:r>
      <w:r w:rsidRPr="00080655">
        <w:rPr>
          <w:rFonts w:asciiTheme="majorBidi" w:hAnsiTheme="majorBidi" w:cs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74A8ED32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0FA09532" w14:textId="1BC9C36D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80655">
        <w:rPr>
          <w:rFonts w:asciiTheme="majorBidi" w:hAnsiTheme="majorBidi" w:cstheme="majorBidi"/>
        </w:rPr>
        <w:t>31</w:t>
      </w:r>
      <w:r w:rsidRPr="00080655">
        <w:rPr>
          <w:rFonts w:asciiTheme="majorBidi" w:hAnsiTheme="majorBidi" w:cstheme="majorBidi"/>
          <w:cs/>
        </w:rPr>
        <w:t xml:space="preserve"> ธันวาคม </w:t>
      </w:r>
      <w:r w:rsidRPr="00080655">
        <w:rPr>
          <w:rFonts w:asciiTheme="majorBidi" w:hAnsiTheme="majorBidi" w:cstheme="majorBidi"/>
        </w:rPr>
        <w:t>256</w:t>
      </w:r>
      <w:r w:rsidR="00182156">
        <w:rPr>
          <w:rFonts w:asciiTheme="majorBidi" w:hAnsiTheme="majorBidi" w:cstheme="majorBidi"/>
        </w:rPr>
        <w:t>6</w:t>
      </w:r>
      <w:r w:rsidRPr="00080655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E8866B9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</w:p>
    <w:p w14:paraId="71D98C97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080655">
        <w:rPr>
          <w:rFonts w:asciiTheme="majorBidi" w:hAnsiTheme="majorBidi" w:cstheme="majorBidi"/>
          <w:i/>
          <w:iCs/>
          <w:cs/>
        </w:rPr>
        <w:t>เกณฑ์ในการแสดงความเห็น</w:t>
      </w:r>
    </w:p>
    <w:p w14:paraId="41F35E56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14:paraId="5AD37849" w14:textId="77777777" w:rsidR="00793FE3" w:rsidRPr="00793FE3" w:rsidRDefault="00793FE3" w:rsidP="00793FE3">
      <w:pPr>
        <w:jc w:val="thaiDistribute"/>
      </w:pPr>
      <w:r w:rsidRPr="00793FE3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93FE3">
        <w:rPr>
          <w:rFonts w:eastAsia="Calibri" w:hint="cs"/>
          <w:cs/>
        </w:rPr>
        <w:t>วรรค</w:t>
      </w:r>
      <w:r w:rsidRPr="00793FE3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793FE3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793FE3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793FE3">
        <w:rPr>
          <w:rFonts w:eastAsia="Calibri" w:hint="cs"/>
          <w:cs/>
        </w:rPr>
        <w:t>กลุ่มบริษัทและ</w:t>
      </w:r>
      <w:r w:rsidRPr="00793FE3">
        <w:rPr>
          <w:rFonts w:eastAsia="Calibri"/>
          <w:cs/>
        </w:rPr>
        <w:t>บริษัทตาม</w:t>
      </w:r>
      <w:r w:rsidRPr="00793FE3">
        <w:rPr>
          <w:rFonts w:eastAsia="Calibri" w:hint="cs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793FE3">
        <w:rPr>
          <w:rFonts w:eastAsia="Calibri" w:hint="cs"/>
          <w:cs/>
        </w:rPr>
        <w:t xml:space="preserve"> </w:t>
      </w:r>
      <w:r w:rsidRPr="00793FE3">
        <w:rPr>
          <w:rFonts w:eastAsia="Calibri"/>
          <w:cs/>
        </w:rPr>
        <w:t>ที่กำหนดโดยสภาวิชาชีพบัญชี</w:t>
      </w:r>
      <w:r w:rsidRPr="00793FE3">
        <w:rPr>
          <w:rFonts w:eastAsia="Calibri" w:hint="cs"/>
          <w:cs/>
        </w:rPr>
        <w:t xml:space="preserve"> (ประมวลจรรยาบรรณของผู้ประกอบวิชาชีพบัญชี) </w:t>
      </w:r>
      <w:r w:rsidRPr="00793FE3">
        <w:rPr>
          <w:rFonts w:eastAsia="Calibri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93FE3">
        <w:rPr>
          <w:rFonts w:eastAsia="Calibri"/>
        </w:rPr>
        <w:t xml:space="preserve"> </w:t>
      </w:r>
      <w:r w:rsidRPr="00793FE3">
        <w:rPr>
          <w:rFonts w:eastAsia="Calibri"/>
          <w:cs/>
        </w:rPr>
        <w:t xml:space="preserve">ๆ </w:t>
      </w:r>
      <w:r w:rsidRPr="00793FE3">
        <w:rPr>
          <w:rFonts w:eastAsia="Calibri" w:hint="cs"/>
          <w:cs/>
        </w:rPr>
        <w:t>ตามประมวลจรรยาบรรณของผู้ประกอบวิชาชีพบัญชี</w:t>
      </w:r>
      <w:r w:rsidRPr="00793FE3">
        <w:rPr>
          <w:rFonts w:eastAsia="Calibri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08065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0FF215A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  <w:r w:rsidRPr="00080655">
        <w:rPr>
          <w:rFonts w:asciiTheme="majorBidi" w:hAnsiTheme="majorBidi" w:cstheme="majorBidi"/>
          <w:i/>
          <w:iCs/>
          <w:cs/>
        </w:rPr>
        <w:lastRenderedPageBreak/>
        <w:t>เรื่องสำคัญในการตรวจสอบ</w:t>
      </w:r>
    </w:p>
    <w:p w14:paraId="46AF4F43" w14:textId="77777777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E80A7D0" w14:textId="53D74E14" w:rsidR="00080655" w:rsidRPr="000806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080655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B2B4AC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080655" w:rsidRPr="00080655" w14:paraId="73E3AC83" w14:textId="77777777" w:rsidTr="003C5C9E">
        <w:trPr>
          <w:trHeight w:val="207"/>
          <w:tblHeader/>
        </w:trPr>
        <w:tc>
          <w:tcPr>
            <w:tcW w:w="9828" w:type="dxa"/>
            <w:gridSpan w:val="2"/>
            <w:shd w:val="clear" w:color="auto" w:fill="auto"/>
          </w:tcPr>
          <w:p w14:paraId="3ACA09B8" w14:textId="77777777" w:rsidR="00080655" w:rsidRPr="00080655" w:rsidRDefault="00080655" w:rsidP="003C5C9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  <w:r w:rsidRPr="00080655">
              <w:rPr>
                <w:rFonts w:asciiTheme="majorBidi" w:hAnsiTheme="majorBidi" w:cstheme="majorBidi"/>
                <w:cs/>
              </w:rPr>
              <w:t>การทดสอบการด้อยค่าของค่าความนิยม</w:t>
            </w:r>
          </w:p>
        </w:tc>
      </w:tr>
      <w:tr w:rsidR="00080655" w:rsidRPr="00080655" w14:paraId="315FB7E6" w14:textId="77777777" w:rsidTr="003C5C9E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005E012C" w14:textId="1EADC5A8" w:rsidR="00080655" w:rsidRPr="00080655" w:rsidRDefault="00080655" w:rsidP="003C5C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s/>
              </w:rPr>
            </w:pPr>
            <w:r w:rsidRPr="00080655">
              <w:rPr>
                <w:rFonts w:asciiTheme="majorBidi" w:hAnsiTheme="majorBidi" w:cstheme="majorBidi"/>
                <w:cs/>
              </w:rPr>
              <w:t>อ้างถึงหมายเหตุประกอบ</w:t>
            </w:r>
            <w:r w:rsidRPr="007953E2">
              <w:rPr>
                <w:rFonts w:asciiTheme="majorBidi" w:hAnsiTheme="majorBidi" w:cstheme="majorBidi"/>
                <w:cs/>
              </w:rPr>
              <w:t xml:space="preserve">งบการเงินข้อ </w:t>
            </w:r>
            <w:r w:rsidRPr="007953E2">
              <w:rPr>
                <w:rFonts w:asciiTheme="majorBidi" w:hAnsiTheme="majorBidi" w:cstheme="majorBidi"/>
              </w:rPr>
              <w:t xml:space="preserve">3 </w:t>
            </w:r>
            <w:r w:rsidRPr="007953E2">
              <w:rPr>
                <w:rFonts w:asciiTheme="majorBidi" w:hAnsiTheme="majorBidi" w:cstheme="majorBidi"/>
                <w:cs/>
              </w:rPr>
              <w:t>(</w:t>
            </w:r>
            <w:r w:rsidR="003E6436">
              <w:rPr>
                <w:rFonts w:asciiTheme="majorBidi" w:hAnsiTheme="majorBidi" w:cstheme="majorBidi" w:hint="cs"/>
                <w:cs/>
              </w:rPr>
              <w:t>ฌ</w:t>
            </w:r>
            <w:r w:rsidRPr="007953E2">
              <w:rPr>
                <w:rFonts w:asciiTheme="majorBidi" w:hAnsiTheme="majorBidi" w:cstheme="majorBidi"/>
                <w:cs/>
              </w:rPr>
              <w:t>) และ</w:t>
            </w:r>
            <w:r w:rsidRPr="007953E2">
              <w:rPr>
                <w:rFonts w:asciiTheme="majorBidi" w:hAnsiTheme="majorBidi" w:cstheme="majorBidi"/>
              </w:rPr>
              <w:t>1</w:t>
            </w:r>
            <w:r w:rsidR="007953E2">
              <w:rPr>
                <w:rFonts w:asciiTheme="majorBidi" w:hAnsiTheme="majorBidi" w:cstheme="majorBidi"/>
              </w:rPr>
              <w:t>5</w:t>
            </w:r>
          </w:p>
        </w:tc>
      </w:tr>
      <w:tr w:rsidR="00080655" w:rsidRPr="00080655" w14:paraId="137A26D9" w14:textId="77777777" w:rsidTr="003C5C9E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401EADE6" w14:textId="77777777" w:rsidR="00080655" w:rsidRPr="000806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080655">
              <w:rPr>
                <w:rFonts w:asciiTheme="majorBidi" w:hAnsiTheme="majorBidi" w:cstheme="majorBidi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4023362" w14:textId="77777777" w:rsidR="00080655" w:rsidRPr="00080655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080655">
              <w:rPr>
                <w:rFonts w:asciiTheme="majorBidi" w:hAnsiTheme="majorBidi" w:cstheme="majorBidi"/>
                <w:cs/>
              </w:rPr>
              <w:t>ได้ตรวจสอบเรื่องดังกล่าวอย่างไร</w:t>
            </w:r>
          </w:p>
        </w:tc>
      </w:tr>
      <w:tr w:rsidR="00080655" w:rsidRPr="00080655" w14:paraId="6F881198" w14:textId="77777777" w:rsidTr="003C5C9E">
        <w:trPr>
          <w:trHeight w:val="608"/>
        </w:trPr>
        <w:tc>
          <w:tcPr>
            <w:tcW w:w="4698" w:type="dxa"/>
            <w:shd w:val="clear" w:color="auto" w:fill="auto"/>
          </w:tcPr>
          <w:p w14:paraId="3B027F99" w14:textId="1596FCB5" w:rsidR="007953E2" w:rsidRPr="00041F07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41F07">
              <w:rPr>
                <w:rFonts w:hint="cs"/>
                <w:color w:val="000000"/>
                <w:cs/>
              </w:rPr>
              <w:t xml:space="preserve">กลุ่มบริษัทมีค่าความนิยมที่เกิดจากการซื้อธุรกิจเป็นจำนวนเงินที่มีนัยสำคัญซึ่งแสดงอยู่ในงบแสดงฐานะการเงินรวม มูลค่าตามบัญชีของค่าความนิยมดังกล่าวเป็นจำนวนเงิน </w:t>
            </w:r>
            <w:r>
              <w:rPr>
                <w:rFonts w:hint="cs"/>
                <w:color w:val="000000"/>
              </w:rPr>
              <w:t>1</w:t>
            </w:r>
            <w:r w:rsidRPr="00041F07">
              <w:rPr>
                <w:rFonts w:hint="cs"/>
                <w:color w:val="000000"/>
              </w:rPr>
              <w:t>,</w:t>
            </w:r>
            <w:r>
              <w:rPr>
                <w:rFonts w:hint="cs"/>
                <w:color w:val="000000"/>
              </w:rPr>
              <w:t>602</w:t>
            </w:r>
            <w:r w:rsidRPr="00041F07">
              <w:rPr>
                <w:rFonts w:hint="cs"/>
                <w:color w:val="000000"/>
              </w:rPr>
              <w:t>.</w:t>
            </w:r>
            <w:r>
              <w:rPr>
                <w:rFonts w:hint="cs"/>
                <w:color w:val="000000"/>
              </w:rPr>
              <w:t>32</w:t>
            </w:r>
            <w:r w:rsidRPr="00041F07">
              <w:rPr>
                <w:rFonts w:hint="cs"/>
                <w:color w:val="000000"/>
                <w:cs/>
              </w:rPr>
              <w:t xml:space="preserve"> ล้านบาท </w:t>
            </w:r>
            <w:r w:rsidRPr="00327A23">
              <w:rPr>
                <w:rFonts w:hint="cs"/>
                <w:color w:val="000000"/>
                <w:cs/>
              </w:rPr>
              <w:t xml:space="preserve">คิดเป็นร้อยละ </w:t>
            </w:r>
            <w:r>
              <w:rPr>
                <w:rFonts w:hint="cs"/>
                <w:color w:val="000000"/>
              </w:rPr>
              <w:t>1</w:t>
            </w:r>
            <w:r w:rsidR="0086728B">
              <w:rPr>
                <w:color w:val="000000"/>
              </w:rPr>
              <w:t>2</w:t>
            </w:r>
            <w:r w:rsidRPr="00327A23">
              <w:rPr>
                <w:rFonts w:hint="cs"/>
                <w:color w:val="000000"/>
                <w:cs/>
              </w:rPr>
              <w:t xml:space="preserve"> ของสินทรัพย์รวม ซึ่งมีความเสี่ยงเกี่ย</w:t>
            </w:r>
            <w:r w:rsidRPr="00041F07">
              <w:rPr>
                <w:rFonts w:hint="cs"/>
                <w:color w:val="000000"/>
                <w:cs/>
              </w:rPr>
              <w:t>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69E5E76C" w14:textId="77777777" w:rsidR="007953E2" w:rsidRPr="00102B9C" w:rsidRDefault="007953E2" w:rsidP="007953E2">
            <w:pPr>
              <w:autoSpaceDE w:val="0"/>
              <w:autoSpaceDN w:val="0"/>
              <w:jc w:val="thaiDistribute"/>
              <w:rPr>
                <w:color w:val="000000"/>
                <w:sz w:val="14"/>
                <w:szCs w:val="14"/>
                <w:cs/>
              </w:rPr>
            </w:pPr>
          </w:p>
          <w:p w14:paraId="24395638" w14:textId="33EC0815" w:rsidR="00080655" w:rsidRPr="000806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041F07">
              <w:rPr>
                <w:rFonts w:hint="cs"/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ของผู้บริหารในการประมาณ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70E1F737" w14:textId="77777777" w:rsidR="007953E2" w:rsidRPr="007953E2" w:rsidRDefault="007953E2" w:rsidP="007953E2">
            <w:pPr>
              <w:jc w:val="thaiDistribute"/>
            </w:pPr>
            <w:r w:rsidRPr="007953E2">
              <w:rPr>
                <w:rFonts w:hint="cs"/>
                <w:cs/>
              </w:rPr>
              <w:t>วิธีการตรวจสอบของข้าพเจ้ารวมถึง</w:t>
            </w:r>
          </w:p>
          <w:p w14:paraId="27D5DC1D" w14:textId="77777777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6A0400" w14:textId="42C3D604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โดยอ้างอิงถึงภาวการณ์ของตลาดสภาพแวดล้อมการดำเนินงาน ความรู้เกี่ยวกับอุตสาหกรรม และข้อมูลอื่นที่ได้รับ</w:t>
            </w:r>
          </w:p>
          <w:p w14:paraId="70B4B9CA" w14:textId="77777777" w:rsidR="007953E2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7953E2">
              <w:rPr>
                <w:rFonts w:hint="cs"/>
              </w:rPr>
              <w:t xml:space="preserve">-  </w:t>
            </w:r>
            <w:r w:rsidRPr="007953E2">
              <w:rPr>
                <w:rFonts w:hint="cs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9732E4" w14:textId="657F97C7" w:rsidR="00080655" w:rsidRPr="007953E2" w:rsidRDefault="007953E2" w:rsidP="007953E2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7953E2">
              <w:t xml:space="preserve">- </w:t>
            </w:r>
            <w:r w:rsidRPr="007953E2">
              <w:rPr>
                <w:rFonts w:hint="cs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14:paraId="5217D9F8" w14:textId="77777777" w:rsidR="00080655" w:rsidRPr="00C47A60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7811F2B4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398EE02" w14:textId="77777777" w:rsidR="00080655" w:rsidRPr="00C47A60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7CEF9E10" w14:textId="089B18BC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A05F9F" w:rsidRPr="00243086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0A4A9" w14:textId="77777777" w:rsidR="00C47A60" w:rsidRPr="00080655" w:rsidRDefault="00C47A60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DB08B" w14:textId="222830F1" w:rsidR="00C47A60" w:rsidRPr="00080655" w:rsidRDefault="00C47A60" w:rsidP="00C47A60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F8FB5C4" w14:textId="70DA7A84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E3DC6" w14:textId="074D2E3F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</w:t>
      </w:r>
      <w:r w:rsidR="00C023C4" w:rsidRPr="00243086">
        <w:rPr>
          <w:rFonts w:asciiTheme="majorBidi" w:hAnsiTheme="majorBidi" w:cs="Angsana New"/>
          <w:sz w:val="30"/>
          <w:szCs w:val="30"/>
          <w:cs/>
        </w:rPr>
        <w:t>ตามที่ระบุข้างต้นเมื่อจัดทำแล้ว</w:t>
      </w:r>
      <w:r w:rsidRPr="00243086">
        <w:rPr>
          <w:rFonts w:asciiTheme="majorBidi" w:hAnsiTheme="majorBidi" w:cstheme="majorBidi"/>
          <w:sz w:val="30"/>
          <w:szCs w:val="30"/>
          <w:cs/>
        </w:rPr>
        <w:t xml:space="preserve"> และพิจารณา</w:t>
      </w:r>
      <w:r w:rsidRPr="00080655">
        <w:rPr>
          <w:rFonts w:asciiTheme="majorBidi" w:hAnsiTheme="majorBidi" w:cstheme="majorBidi"/>
          <w:sz w:val="30"/>
          <w:szCs w:val="30"/>
          <w:cs/>
        </w:rPr>
        <w:t>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F0722">
        <w:rPr>
          <w:rFonts w:asciiTheme="majorBidi" w:hAnsiTheme="majorBidi" w:cstheme="majorBidi"/>
          <w:sz w:val="30"/>
          <w:szCs w:val="30"/>
        </w:rPr>
        <w:t xml:space="preserve"> </w:t>
      </w:r>
      <w:r w:rsidR="001F0722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</w:p>
    <w:p w14:paraId="07AB07E3" w14:textId="58512185" w:rsid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02B58B39" w14:textId="77777777" w:rsidR="00DE2ACC" w:rsidRPr="00220CD0" w:rsidRDefault="00DE2ACC" w:rsidP="00DE2AC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CD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4B1D" w14:textId="77777777" w:rsidR="00DE2ACC" w:rsidRPr="001F0722" w:rsidRDefault="00DE2ACC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75A32E8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5FC4E5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7711847E" w14:textId="6F9E3BEA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793FE3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080655">
        <w:rPr>
          <w:rFonts w:asciiTheme="majorBidi" w:hAnsiTheme="majorBidi" w:cstheme="majorBidi"/>
          <w:sz w:val="30"/>
          <w:szCs w:val="3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14C6EA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61FE3A4" w14:textId="0BFE0BC5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06CBBF4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6737461" w14:textId="6C1C127C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93FE3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080655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64486ED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DF91C33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0806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8BB8BCB" w14:textId="77777777" w:rsidR="00080655" w:rsidRPr="001F0722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4DEEDE96" w14:textId="5D49E4DE" w:rsidR="00080655" w:rsidRDefault="00080655" w:rsidP="0008065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6DDFEB3" w14:textId="31D73C84" w:rsidR="00680281" w:rsidRDefault="00680281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4A0BCCAC" w14:textId="2CF22BD8" w:rsidR="00080655" w:rsidRDefault="00080655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8065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DDF071" w14:textId="77777777" w:rsidR="008E5688" w:rsidRPr="00041F07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การปลอมแปลงเอกสารหลักฐาน</w:t>
      </w:r>
      <w:r w:rsidRPr="00041F07">
        <w:rPr>
          <w:rFonts w:hint="cs"/>
          <w:color w:val="000000"/>
        </w:rPr>
        <w:t xml:space="preserve"> </w:t>
      </w:r>
      <w:r>
        <w:rPr>
          <w:color w:val="000000"/>
        </w:rPr>
        <w:br/>
      </w:r>
      <w:r w:rsidRPr="00041F07">
        <w:rPr>
          <w:rFonts w:hint="cs"/>
          <w:color w:val="000000"/>
          <w:cs/>
        </w:rPr>
        <w:t>การตั้งใจละเว้นการแสดงข้อมูล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041F07">
        <w:rPr>
          <w:rFonts w:hint="cs"/>
          <w:color w:val="000000"/>
        </w:rPr>
        <w:t xml:space="preserve"> </w:t>
      </w:r>
    </w:p>
    <w:p w14:paraId="4C5E01BB" w14:textId="77777777" w:rsidR="008E5688" w:rsidRPr="00041F07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041F07">
        <w:rPr>
          <w:rFonts w:hint="cs"/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เพื่อออกแบบวิธีการตรวจสอบที่เหมาะสมกับสถานการณ์</w:t>
      </w:r>
      <w:r w:rsidRPr="00041F07">
        <w:rPr>
          <w:rFonts w:hint="cs"/>
          <w:color w:val="000000"/>
        </w:rPr>
        <w:t xml:space="preserve"> </w:t>
      </w:r>
      <w:r w:rsidRPr="00041F07">
        <w:rPr>
          <w:rFonts w:hint="cs"/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041F07">
        <w:rPr>
          <w:rFonts w:hint="cs"/>
          <w:color w:val="000000"/>
        </w:rPr>
        <w:t xml:space="preserve"> </w:t>
      </w:r>
    </w:p>
    <w:p w14:paraId="4D75453D" w14:textId="77777777" w:rsidR="008E5688" w:rsidRPr="00041F0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hAnsi="Angsana New" w:cs="Angsana New"/>
          <w:sz w:val="30"/>
          <w:szCs w:val="30"/>
        </w:rPr>
        <w:br/>
      </w:r>
      <w:r w:rsidRPr="00041F07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26EE1AFD" w14:textId="77777777" w:rsidR="008E5688" w:rsidRPr="00841CD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8E2FFC" w14:textId="77777777" w:rsidR="008E5688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D2A9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D38261" w14:textId="77777777" w:rsidR="008E5688" w:rsidRPr="00041F07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041F07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  <w:r w:rsidRPr="00041F07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41F07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1369E73B" w14:textId="60D889EA" w:rsidR="008E5688" w:rsidRDefault="008E5688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251AA23" w14:textId="77777777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8C774" w14:textId="30AFB3AE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4C3C" w14:textId="3DFCC293" w:rsid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B09CC"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4C1612A" w14:textId="77777777" w:rsidR="00DE2ACC" w:rsidRPr="00080655" w:rsidRDefault="00DE2ACC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8240" w14:textId="1CCB3A7F" w:rsidR="00080655" w:rsidRPr="000806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2FD1EC" w14:textId="77777777" w:rsidR="0007274E" w:rsidRPr="00080655" w:rsidRDefault="0007274E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1A95F74F" w14:textId="77777777" w:rsidR="00080655" w:rsidRPr="000806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79095034" w14:textId="77777777" w:rsidR="00080655" w:rsidRPr="000806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55AE0B35" w14:textId="10F0CC32" w:rsidR="00EC2F40" w:rsidRPr="00080655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ED08E17" w14:textId="63B2E382" w:rsidR="00EC2F40" w:rsidRPr="000806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(</w:t>
      </w:r>
      <w:r w:rsidR="00182156" w:rsidRPr="00182156">
        <w:rPr>
          <w:rFonts w:asciiTheme="majorBidi" w:hAnsiTheme="majorBidi" w:cs="Angsana New"/>
          <w:sz w:val="30"/>
          <w:szCs w:val="30"/>
          <w:cs/>
        </w:rPr>
        <w:t>โศภิษฐ์</w:t>
      </w:r>
      <w:r w:rsidR="001821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2156" w:rsidRPr="00182156">
        <w:rPr>
          <w:rFonts w:asciiTheme="majorBidi" w:hAnsiTheme="majorBidi" w:cs="Angsana New"/>
          <w:sz w:val="30"/>
          <w:szCs w:val="30"/>
          <w:cs/>
        </w:rPr>
        <w:t>พรหมพล</w:t>
      </w:r>
      <w:r w:rsidRPr="00080655">
        <w:rPr>
          <w:rFonts w:asciiTheme="majorBidi" w:hAnsiTheme="majorBidi" w:cstheme="majorBidi"/>
          <w:sz w:val="30"/>
          <w:szCs w:val="30"/>
          <w:cs/>
        </w:rPr>
        <w:t>)</w:t>
      </w:r>
    </w:p>
    <w:p w14:paraId="41E7CAD1" w14:textId="7659DEB9" w:rsidR="00EC2F40" w:rsidRPr="000806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0806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08065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182156" w:rsidRPr="00182156">
        <w:rPr>
          <w:rFonts w:asciiTheme="majorBidi" w:hAnsiTheme="majorBidi" w:cstheme="majorBidi"/>
          <w:sz w:val="30"/>
          <w:szCs w:val="30"/>
        </w:rPr>
        <w:t>10042</w:t>
      </w:r>
    </w:p>
    <w:p w14:paraId="745C922F" w14:textId="77777777" w:rsidR="00EC2F40" w:rsidRPr="000806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0806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080655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080655">
        <w:rPr>
          <w:rFonts w:asciiTheme="majorBidi" w:hAnsiTheme="majorBidi" w:cstheme="majorBidi"/>
          <w:cs/>
        </w:rPr>
        <w:br/>
        <w:t xml:space="preserve">กรุงเทพมหานคร </w:t>
      </w:r>
    </w:p>
    <w:p w14:paraId="56E4B3BF" w14:textId="2E0330BC" w:rsidR="00EC2F40" w:rsidRPr="00841AD1" w:rsidRDefault="00736706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19</w:t>
      </w:r>
      <w:r w:rsidR="00841AD1" w:rsidRPr="00841AD1">
        <w:rPr>
          <w:rFonts w:asciiTheme="majorBidi" w:hAnsiTheme="majorBidi" w:cstheme="majorBidi"/>
          <w:color w:val="000000"/>
        </w:rPr>
        <w:t xml:space="preserve"> </w:t>
      </w:r>
      <w:r w:rsidR="00841AD1" w:rsidRPr="00841AD1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="00841AD1" w:rsidRPr="00841AD1">
        <w:rPr>
          <w:rFonts w:asciiTheme="majorBidi" w:hAnsiTheme="majorBidi" w:cstheme="majorBidi"/>
          <w:color w:val="000000"/>
        </w:rPr>
        <w:t>256</w:t>
      </w:r>
      <w:r w:rsidR="00182156">
        <w:rPr>
          <w:rFonts w:asciiTheme="majorBidi" w:hAnsiTheme="majorBidi" w:cstheme="majorBidi"/>
          <w:color w:val="000000"/>
        </w:rPr>
        <w:t>7</w:t>
      </w:r>
    </w:p>
    <w:sectPr w:rsidR="00EC2F40" w:rsidRPr="00841AD1" w:rsidSect="0008065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7791C" w14:textId="77777777" w:rsidR="00786B7E" w:rsidRDefault="00786B7E">
      <w:r>
        <w:separator/>
      </w:r>
    </w:p>
    <w:p w14:paraId="283E0ECD" w14:textId="77777777" w:rsidR="00786B7E" w:rsidRDefault="00786B7E"/>
  </w:endnote>
  <w:endnote w:type="continuationSeparator" w:id="0">
    <w:p w14:paraId="481BAB1C" w14:textId="77777777" w:rsidR="00786B7E" w:rsidRDefault="00786B7E">
      <w:r>
        <w:continuationSeparator/>
      </w:r>
    </w:p>
    <w:p w14:paraId="68803E0A" w14:textId="77777777" w:rsidR="00786B7E" w:rsidRDefault="00786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0E39C6" w:rsidRDefault="000E39C6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0E39C6" w:rsidRDefault="000E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0E39C6" w:rsidRPr="00FE67F5" w:rsidRDefault="000E39C6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0E39C6" w:rsidRPr="00FE67F5" w:rsidRDefault="000E39C6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0E39C6" w:rsidRPr="00822BC2" w:rsidRDefault="000E39C6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77777777" w:rsidR="000E39C6" w:rsidRPr="00FE67F5" w:rsidRDefault="000E39C6" w:rsidP="00D578D2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19551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38EE8E" w14:textId="33E89195" w:rsidR="0013050D" w:rsidRPr="0013050D" w:rsidRDefault="0013050D" w:rsidP="0013050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050D">
          <w:rPr>
            <w:rFonts w:ascii="Angsana New" w:hAnsi="Angsana New" w:hint="cs"/>
            <w:sz w:val="30"/>
            <w:szCs w:val="30"/>
          </w:rPr>
          <w:fldChar w:fldCharType="begin"/>
        </w:r>
        <w:r w:rsidRPr="0013050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3050D">
          <w:rPr>
            <w:rFonts w:ascii="Angsana New" w:hAnsi="Angsana New" w:hint="cs"/>
            <w:sz w:val="30"/>
            <w:szCs w:val="30"/>
          </w:rPr>
          <w:fldChar w:fldCharType="separate"/>
        </w:r>
        <w:r w:rsidRPr="0013050D">
          <w:rPr>
            <w:rFonts w:ascii="Angsana New" w:hAnsi="Angsana New" w:hint="cs"/>
            <w:noProof/>
            <w:sz w:val="30"/>
            <w:szCs w:val="30"/>
          </w:rPr>
          <w:t>2</w:t>
        </w:r>
        <w:r w:rsidRPr="0013050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6E0A9" w14:textId="77777777" w:rsidR="00786B7E" w:rsidRDefault="00786B7E">
      <w:r>
        <w:separator/>
      </w:r>
    </w:p>
    <w:p w14:paraId="39256EF7" w14:textId="77777777" w:rsidR="00786B7E" w:rsidRDefault="00786B7E"/>
  </w:footnote>
  <w:footnote w:type="continuationSeparator" w:id="0">
    <w:p w14:paraId="723AA127" w14:textId="77777777" w:rsidR="00786B7E" w:rsidRDefault="00786B7E">
      <w:r>
        <w:continuationSeparator/>
      </w:r>
    </w:p>
    <w:p w14:paraId="4E454BEE" w14:textId="77777777" w:rsidR="00786B7E" w:rsidRDefault="00786B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0E39C6" w:rsidRDefault="000E39C6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0E39C6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0E39C6" w:rsidRDefault="000E39C6" w:rsidP="0073135B">
    <w:pPr>
      <w:pStyle w:val="Header"/>
      <w:ind w:right="360"/>
    </w:pPr>
  </w:p>
  <w:p w14:paraId="55715BAA" w14:textId="77777777" w:rsidR="000E39C6" w:rsidRDefault="000E39C6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0E39C6" w:rsidRDefault="000E39C6">
    <w:pPr>
      <w:pStyle w:val="Header"/>
    </w:pPr>
  </w:p>
  <w:p w14:paraId="5690D6B9" w14:textId="77777777" w:rsidR="000E39C6" w:rsidRDefault="000E39C6">
    <w:pPr>
      <w:pStyle w:val="Header"/>
    </w:pPr>
  </w:p>
  <w:p w14:paraId="0D8A5CE3" w14:textId="77777777" w:rsidR="000E39C6" w:rsidRDefault="000E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0E39C6" w:rsidRDefault="000E39C6">
    <w:pPr>
      <w:pStyle w:val="Header"/>
    </w:pPr>
  </w:p>
  <w:p w14:paraId="5C756232" w14:textId="77777777" w:rsidR="000E39C6" w:rsidRPr="00D578D2" w:rsidRDefault="000E39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D290" w14:textId="1C330324" w:rsidR="00D93AE8" w:rsidRDefault="00D93AE8" w:rsidP="00D93AE8">
    <w:pPr>
      <w:pStyle w:val="Header"/>
      <w:spacing w:line="240" w:lineRule="auto"/>
      <w:rPr>
        <w:sz w:val="32"/>
        <w:szCs w:val="32"/>
      </w:rPr>
    </w:pPr>
  </w:p>
  <w:p w14:paraId="6C0C44C2" w14:textId="2DB6A7A9" w:rsidR="007E0EB8" w:rsidRDefault="007E0EB8" w:rsidP="00D93AE8">
    <w:pPr>
      <w:pStyle w:val="Header"/>
      <w:spacing w:line="240" w:lineRule="auto"/>
      <w:rPr>
        <w:sz w:val="32"/>
        <w:szCs w:val="32"/>
      </w:rPr>
    </w:pPr>
  </w:p>
  <w:p w14:paraId="534AC87F" w14:textId="77777777" w:rsidR="007E0EB8" w:rsidRDefault="007E0EB8" w:rsidP="00D93AE8">
    <w:pPr>
      <w:pStyle w:val="Header"/>
      <w:spacing w:line="240" w:lineRule="auto"/>
      <w:rPr>
        <w:sz w:val="32"/>
        <w:szCs w:val="32"/>
      </w:rPr>
    </w:pPr>
  </w:p>
  <w:p w14:paraId="4C0B2DCF" w14:textId="77777777" w:rsidR="00D93AE8" w:rsidRPr="00D93AE8" w:rsidRDefault="00D93AE8" w:rsidP="00D93AE8">
    <w:pPr>
      <w:pStyle w:val="Header"/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3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5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7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0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1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3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9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0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1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8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9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223965">
    <w:abstractNumId w:val="48"/>
  </w:num>
  <w:num w:numId="2" w16cid:durableId="277642565">
    <w:abstractNumId w:val="44"/>
  </w:num>
  <w:num w:numId="3" w16cid:durableId="521436001">
    <w:abstractNumId w:val="98"/>
  </w:num>
  <w:num w:numId="4" w16cid:durableId="1784573657">
    <w:abstractNumId w:val="72"/>
  </w:num>
  <w:num w:numId="5" w16cid:durableId="1784350270">
    <w:abstractNumId w:val="21"/>
  </w:num>
  <w:num w:numId="6" w16cid:durableId="26834278">
    <w:abstractNumId w:val="49"/>
  </w:num>
  <w:num w:numId="7" w16cid:durableId="1058550583">
    <w:abstractNumId w:val="31"/>
  </w:num>
  <w:num w:numId="8" w16cid:durableId="512064668">
    <w:abstractNumId w:val="29"/>
  </w:num>
  <w:num w:numId="9" w16cid:durableId="643003608">
    <w:abstractNumId w:val="119"/>
  </w:num>
  <w:num w:numId="10" w16cid:durableId="389958110">
    <w:abstractNumId w:val="46"/>
  </w:num>
  <w:num w:numId="11" w16cid:durableId="1662274161">
    <w:abstractNumId w:val="67"/>
  </w:num>
  <w:num w:numId="12" w16cid:durableId="1104034555">
    <w:abstractNumId w:val="127"/>
  </w:num>
  <w:num w:numId="13" w16cid:durableId="2051682278">
    <w:abstractNumId w:val="121"/>
  </w:num>
  <w:num w:numId="14" w16cid:durableId="880635255">
    <w:abstractNumId w:val="34"/>
  </w:num>
  <w:num w:numId="15" w16cid:durableId="1842618018">
    <w:abstractNumId w:val="63"/>
  </w:num>
  <w:num w:numId="16" w16cid:durableId="646589532">
    <w:abstractNumId w:val="27"/>
  </w:num>
  <w:num w:numId="17" w16cid:durableId="350108804">
    <w:abstractNumId w:val="28"/>
  </w:num>
  <w:num w:numId="18" w16cid:durableId="1775905538">
    <w:abstractNumId w:val="12"/>
  </w:num>
  <w:num w:numId="19" w16cid:durableId="1120493823">
    <w:abstractNumId w:val="30"/>
  </w:num>
  <w:num w:numId="20" w16cid:durableId="1785030558">
    <w:abstractNumId w:val="23"/>
  </w:num>
  <w:num w:numId="21" w16cid:durableId="1984499474">
    <w:abstractNumId w:val="22"/>
  </w:num>
  <w:num w:numId="22" w16cid:durableId="2000187484">
    <w:abstractNumId w:val="83"/>
  </w:num>
  <w:num w:numId="23" w16cid:durableId="2116975193">
    <w:abstractNumId w:val="126"/>
  </w:num>
  <w:num w:numId="24" w16cid:durableId="1151750305">
    <w:abstractNumId w:val="78"/>
  </w:num>
  <w:num w:numId="25" w16cid:durableId="188642873">
    <w:abstractNumId w:val="147"/>
  </w:num>
  <w:num w:numId="26" w16cid:durableId="1582325042">
    <w:abstractNumId w:val="71"/>
  </w:num>
  <w:num w:numId="27" w16cid:durableId="1634484118">
    <w:abstractNumId w:val="112"/>
  </w:num>
  <w:num w:numId="28" w16cid:durableId="260838654">
    <w:abstractNumId w:val="141"/>
  </w:num>
  <w:num w:numId="29" w16cid:durableId="487332885">
    <w:abstractNumId w:val="79"/>
  </w:num>
  <w:num w:numId="30" w16cid:durableId="1163205444">
    <w:abstractNumId w:val="24"/>
  </w:num>
  <w:num w:numId="31" w16cid:durableId="1254633836">
    <w:abstractNumId w:val="17"/>
  </w:num>
  <w:num w:numId="32" w16cid:durableId="665085429">
    <w:abstractNumId w:val="7"/>
  </w:num>
  <w:num w:numId="33" w16cid:durableId="2090617984">
    <w:abstractNumId w:val="92"/>
  </w:num>
  <w:num w:numId="34" w16cid:durableId="553276914">
    <w:abstractNumId w:val="87"/>
  </w:num>
  <w:num w:numId="35" w16cid:durableId="189953382">
    <w:abstractNumId w:val="47"/>
  </w:num>
  <w:num w:numId="36" w16cid:durableId="39793989">
    <w:abstractNumId w:val="33"/>
  </w:num>
  <w:num w:numId="37" w16cid:durableId="1279802868">
    <w:abstractNumId w:val="113"/>
  </w:num>
  <w:num w:numId="38" w16cid:durableId="995105794">
    <w:abstractNumId w:val="107"/>
  </w:num>
  <w:num w:numId="39" w16cid:durableId="1641105360">
    <w:abstractNumId w:val="13"/>
  </w:num>
  <w:num w:numId="40" w16cid:durableId="1465810514">
    <w:abstractNumId w:val="4"/>
  </w:num>
  <w:num w:numId="41" w16cid:durableId="1356882233">
    <w:abstractNumId w:val="109"/>
  </w:num>
  <w:num w:numId="42" w16cid:durableId="1847286423">
    <w:abstractNumId w:val="70"/>
  </w:num>
  <w:num w:numId="43" w16cid:durableId="1386490516">
    <w:abstractNumId w:val="52"/>
  </w:num>
  <w:num w:numId="44" w16cid:durableId="1936859849">
    <w:abstractNumId w:val="62"/>
  </w:num>
  <w:num w:numId="45" w16cid:durableId="663431600">
    <w:abstractNumId w:val="50"/>
  </w:num>
  <w:num w:numId="46" w16cid:durableId="49043035">
    <w:abstractNumId w:val="2"/>
  </w:num>
  <w:num w:numId="47" w16cid:durableId="726345681">
    <w:abstractNumId w:val="39"/>
  </w:num>
  <w:num w:numId="48" w16cid:durableId="962421986">
    <w:abstractNumId w:val="3"/>
  </w:num>
  <w:num w:numId="49" w16cid:durableId="432824320">
    <w:abstractNumId w:val="20"/>
  </w:num>
  <w:num w:numId="50" w16cid:durableId="1106197044">
    <w:abstractNumId w:val="41"/>
  </w:num>
  <w:num w:numId="51" w16cid:durableId="1633251231">
    <w:abstractNumId w:val="140"/>
  </w:num>
  <w:num w:numId="52" w16cid:durableId="768044936">
    <w:abstractNumId w:val="9"/>
  </w:num>
  <w:num w:numId="53" w16cid:durableId="2134473792">
    <w:abstractNumId w:val="51"/>
  </w:num>
  <w:num w:numId="54" w16cid:durableId="903561882">
    <w:abstractNumId w:val="16"/>
  </w:num>
  <w:num w:numId="55" w16cid:durableId="807816379">
    <w:abstractNumId w:val="64"/>
  </w:num>
  <w:num w:numId="56" w16cid:durableId="1133911904">
    <w:abstractNumId w:val="43"/>
  </w:num>
  <w:num w:numId="57" w16cid:durableId="895430588">
    <w:abstractNumId w:val="60"/>
  </w:num>
  <w:num w:numId="58" w16cid:durableId="156456082">
    <w:abstractNumId w:val="85"/>
  </w:num>
  <w:num w:numId="59" w16cid:durableId="529219661">
    <w:abstractNumId w:val="15"/>
  </w:num>
  <w:num w:numId="60" w16cid:durableId="1174758424">
    <w:abstractNumId w:val="6"/>
  </w:num>
  <w:num w:numId="61" w16cid:durableId="2024362199">
    <w:abstractNumId w:val="5"/>
  </w:num>
  <w:num w:numId="62" w16cid:durableId="1279147548">
    <w:abstractNumId w:val="59"/>
  </w:num>
  <w:num w:numId="63" w16cid:durableId="897866275">
    <w:abstractNumId w:val="93"/>
  </w:num>
  <w:num w:numId="64" w16cid:durableId="2140878692">
    <w:abstractNumId w:val="74"/>
  </w:num>
  <w:num w:numId="65" w16cid:durableId="1316909315">
    <w:abstractNumId w:val="118"/>
  </w:num>
  <w:num w:numId="66" w16cid:durableId="860701167">
    <w:abstractNumId w:val="129"/>
  </w:num>
  <w:num w:numId="67" w16cid:durableId="1526744972">
    <w:abstractNumId w:val="130"/>
  </w:num>
  <w:num w:numId="68" w16cid:durableId="1797410885">
    <w:abstractNumId w:val="10"/>
  </w:num>
  <w:num w:numId="69" w16cid:durableId="1809123483">
    <w:abstractNumId w:val="68"/>
  </w:num>
  <w:num w:numId="70" w16cid:durableId="868951200">
    <w:abstractNumId w:val="131"/>
  </w:num>
  <w:num w:numId="71" w16cid:durableId="1553540851">
    <w:abstractNumId w:val="90"/>
  </w:num>
  <w:num w:numId="72" w16cid:durableId="1148085851">
    <w:abstractNumId w:val="137"/>
  </w:num>
  <w:num w:numId="73" w16cid:durableId="1287546147">
    <w:abstractNumId w:val="104"/>
  </w:num>
  <w:num w:numId="74" w16cid:durableId="64113774">
    <w:abstractNumId w:val="138"/>
  </w:num>
  <w:num w:numId="75" w16cid:durableId="510263834">
    <w:abstractNumId w:val="54"/>
  </w:num>
  <w:num w:numId="76" w16cid:durableId="976641008">
    <w:abstractNumId w:val="149"/>
  </w:num>
  <w:num w:numId="77" w16cid:durableId="1474906434">
    <w:abstractNumId w:val="125"/>
  </w:num>
  <w:num w:numId="78" w16cid:durableId="321354221">
    <w:abstractNumId w:val="35"/>
  </w:num>
  <w:num w:numId="79" w16cid:durableId="910315430">
    <w:abstractNumId w:val="73"/>
  </w:num>
  <w:num w:numId="80" w16cid:durableId="122888626">
    <w:abstractNumId w:val="111"/>
  </w:num>
  <w:num w:numId="81" w16cid:durableId="885602618">
    <w:abstractNumId w:val="134"/>
  </w:num>
  <w:num w:numId="82" w16cid:durableId="1390613526">
    <w:abstractNumId w:val="132"/>
  </w:num>
  <w:num w:numId="83" w16cid:durableId="1112937879">
    <w:abstractNumId w:val="1"/>
  </w:num>
  <w:num w:numId="84" w16cid:durableId="1420059813">
    <w:abstractNumId w:val="97"/>
  </w:num>
  <w:num w:numId="85" w16cid:durableId="1486168886">
    <w:abstractNumId w:val="114"/>
  </w:num>
  <w:num w:numId="86" w16cid:durableId="44842999">
    <w:abstractNumId w:val="99"/>
  </w:num>
  <w:num w:numId="87" w16cid:durableId="265121514">
    <w:abstractNumId w:val="140"/>
  </w:num>
  <w:num w:numId="88" w16cid:durableId="982199776">
    <w:abstractNumId w:val="89"/>
  </w:num>
  <w:num w:numId="89" w16cid:durableId="320935664">
    <w:abstractNumId w:val="0"/>
  </w:num>
  <w:num w:numId="90" w16cid:durableId="134494399">
    <w:abstractNumId w:val="19"/>
  </w:num>
  <w:num w:numId="91" w16cid:durableId="356851267">
    <w:abstractNumId w:val="128"/>
  </w:num>
  <w:num w:numId="92" w16cid:durableId="1013914776">
    <w:abstractNumId w:val="80"/>
  </w:num>
  <w:num w:numId="93" w16cid:durableId="510875176">
    <w:abstractNumId w:val="106"/>
  </w:num>
  <w:num w:numId="94" w16cid:durableId="1424302832">
    <w:abstractNumId w:val="82"/>
  </w:num>
  <w:num w:numId="95" w16cid:durableId="843322539">
    <w:abstractNumId w:val="77"/>
  </w:num>
  <w:num w:numId="96" w16cid:durableId="282225172">
    <w:abstractNumId w:val="117"/>
  </w:num>
  <w:num w:numId="97" w16cid:durableId="882208132">
    <w:abstractNumId w:val="18"/>
  </w:num>
  <w:num w:numId="98" w16cid:durableId="867109797">
    <w:abstractNumId w:val="122"/>
  </w:num>
  <w:num w:numId="99" w16cid:durableId="686446904">
    <w:abstractNumId w:val="36"/>
  </w:num>
  <w:num w:numId="100" w16cid:durableId="1605453118">
    <w:abstractNumId w:val="69"/>
  </w:num>
  <w:num w:numId="101" w16cid:durableId="846749630">
    <w:abstractNumId w:val="53"/>
  </w:num>
  <w:num w:numId="102" w16cid:durableId="807012873">
    <w:abstractNumId w:val="58"/>
  </w:num>
  <w:num w:numId="103" w16cid:durableId="515120360">
    <w:abstractNumId w:val="55"/>
  </w:num>
  <w:num w:numId="104" w16cid:durableId="1973510340">
    <w:abstractNumId w:val="57"/>
  </w:num>
  <w:num w:numId="105" w16cid:durableId="1478036963">
    <w:abstractNumId w:val="84"/>
  </w:num>
  <w:num w:numId="106" w16cid:durableId="1451703523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4436540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43882370">
    <w:abstractNumId w:val="100"/>
  </w:num>
  <w:num w:numId="109" w16cid:durableId="677006067">
    <w:abstractNumId w:val="61"/>
  </w:num>
  <w:num w:numId="110" w16cid:durableId="1924604717">
    <w:abstractNumId w:val="116"/>
  </w:num>
  <w:num w:numId="111" w16cid:durableId="992567489">
    <w:abstractNumId w:val="101"/>
  </w:num>
  <w:num w:numId="112" w16cid:durableId="1397436539">
    <w:abstractNumId w:val="76"/>
  </w:num>
  <w:num w:numId="113" w16cid:durableId="102965345">
    <w:abstractNumId w:val="42"/>
  </w:num>
  <w:num w:numId="114" w16cid:durableId="93863874">
    <w:abstractNumId w:val="103"/>
  </w:num>
  <w:num w:numId="115" w16cid:durableId="45278896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892348189">
    <w:abstractNumId w:val="110"/>
  </w:num>
  <w:num w:numId="117" w16cid:durableId="1447194220">
    <w:abstractNumId w:val="14"/>
  </w:num>
  <w:num w:numId="118" w16cid:durableId="328220752">
    <w:abstractNumId w:val="66"/>
  </w:num>
  <w:num w:numId="119" w16cid:durableId="1491291873">
    <w:abstractNumId w:val="143"/>
  </w:num>
  <w:num w:numId="120" w16cid:durableId="900822948">
    <w:abstractNumId w:val="95"/>
  </w:num>
  <w:num w:numId="121" w16cid:durableId="1869416790">
    <w:abstractNumId w:val="115"/>
  </w:num>
  <w:num w:numId="122" w16cid:durableId="1045569137">
    <w:abstractNumId w:val="146"/>
  </w:num>
  <w:num w:numId="123" w16cid:durableId="1104770155">
    <w:abstractNumId w:val="25"/>
  </w:num>
  <w:num w:numId="124" w16cid:durableId="1163862366">
    <w:abstractNumId w:val="144"/>
  </w:num>
  <w:num w:numId="125" w16cid:durableId="1929539901">
    <w:abstractNumId w:val="32"/>
  </w:num>
  <w:num w:numId="126" w16cid:durableId="1531382746">
    <w:abstractNumId w:val="88"/>
  </w:num>
  <w:num w:numId="127" w16cid:durableId="117768208">
    <w:abstractNumId w:val="45"/>
  </w:num>
  <w:num w:numId="128" w16cid:durableId="2025086806">
    <w:abstractNumId w:val="86"/>
  </w:num>
  <w:num w:numId="129" w16cid:durableId="1744719175">
    <w:abstractNumId w:val="145"/>
  </w:num>
  <w:num w:numId="130" w16cid:durableId="1996103978">
    <w:abstractNumId w:val="135"/>
  </w:num>
  <w:num w:numId="131" w16cid:durableId="2057927547">
    <w:abstractNumId w:val="108"/>
  </w:num>
  <w:num w:numId="132" w16cid:durableId="14698243">
    <w:abstractNumId w:val="139"/>
  </w:num>
  <w:num w:numId="133" w16cid:durableId="1067415484">
    <w:abstractNumId w:val="40"/>
  </w:num>
  <w:num w:numId="134" w16cid:durableId="1305088556">
    <w:abstractNumId w:val="102"/>
  </w:num>
  <w:num w:numId="135" w16cid:durableId="1416244921">
    <w:abstractNumId w:val="142"/>
  </w:num>
  <w:num w:numId="136" w16cid:durableId="2016958921">
    <w:abstractNumId w:val="11"/>
  </w:num>
  <w:num w:numId="137" w16cid:durableId="1908563762">
    <w:abstractNumId w:val="26"/>
  </w:num>
  <w:num w:numId="138" w16cid:durableId="726611198">
    <w:abstractNumId w:val="124"/>
  </w:num>
  <w:num w:numId="139" w16cid:durableId="1070346989">
    <w:abstractNumId w:val="133"/>
  </w:num>
  <w:num w:numId="140" w16cid:durableId="207883422">
    <w:abstractNumId w:val="91"/>
  </w:num>
  <w:num w:numId="141" w16cid:durableId="1850831054">
    <w:abstractNumId w:val="81"/>
  </w:num>
  <w:num w:numId="142" w16cid:durableId="45881031">
    <w:abstractNumId w:val="96"/>
  </w:num>
  <w:num w:numId="143" w16cid:durableId="1203901349">
    <w:abstractNumId w:val="105"/>
  </w:num>
  <w:num w:numId="144" w16cid:durableId="1446341141">
    <w:abstractNumId w:val="65"/>
  </w:num>
  <w:num w:numId="145" w16cid:durableId="1493718379">
    <w:abstractNumId w:val="8"/>
  </w:num>
  <w:num w:numId="146" w16cid:durableId="247467016">
    <w:abstractNumId w:val="120"/>
  </w:num>
  <w:num w:numId="147" w16cid:durableId="82068764">
    <w:abstractNumId w:val="38"/>
  </w:num>
  <w:num w:numId="148" w16cid:durableId="131026601">
    <w:abstractNumId w:val="148"/>
  </w:num>
  <w:num w:numId="149" w16cid:durableId="1563951791">
    <w:abstractNumId w:val="75"/>
  </w:num>
  <w:num w:numId="150" w16cid:durableId="514729515">
    <w:abstractNumId w:val="56"/>
  </w:num>
  <w:num w:numId="151" w16cid:durableId="255868947">
    <w:abstractNumId w:val="136"/>
  </w:num>
  <w:num w:numId="152" w16cid:durableId="1111703310">
    <w:abstractNumId w:val="3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74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55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0F8E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515"/>
    <w:rsid w:val="000E51C9"/>
    <w:rsid w:val="000E51CF"/>
    <w:rsid w:val="000E53C5"/>
    <w:rsid w:val="000E57FD"/>
    <w:rsid w:val="000E5AFD"/>
    <w:rsid w:val="000E60D3"/>
    <w:rsid w:val="000E65A5"/>
    <w:rsid w:val="000E676C"/>
    <w:rsid w:val="000E6788"/>
    <w:rsid w:val="000E696D"/>
    <w:rsid w:val="000E6B6F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5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2393"/>
    <w:rsid w:val="0010273D"/>
    <w:rsid w:val="00102774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0D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6F9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156"/>
    <w:rsid w:val="00182207"/>
    <w:rsid w:val="00182A42"/>
    <w:rsid w:val="00182C2E"/>
    <w:rsid w:val="00182DB1"/>
    <w:rsid w:val="00182F1E"/>
    <w:rsid w:val="00183399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EC6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22"/>
    <w:rsid w:val="001F077C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CFA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086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299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C5B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61"/>
    <w:rsid w:val="00334390"/>
    <w:rsid w:val="00334A3B"/>
    <w:rsid w:val="00334F26"/>
    <w:rsid w:val="00335111"/>
    <w:rsid w:val="003351C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3"/>
    <w:rsid w:val="003B3028"/>
    <w:rsid w:val="003B304E"/>
    <w:rsid w:val="003B31B0"/>
    <w:rsid w:val="003B36BF"/>
    <w:rsid w:val="003B38DA"/>
    <w:rsid w:val="003B3D0B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436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DC0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34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F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DE6"/>
    <w:rsid w:val="004B0E2B"/>
    <w:rsid w:val="004B0E9C"/>
    <w:rsid w:val="004B0EE2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658"/>
    <w:rsid w:val="004F5B6B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3C4"/>
    <w:rsid w:val="00510850"/>
    <w:rsid w:val="00510BE9"/>
    <w:rsid w:val="00510DE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3A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2BE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8A0"/>
    <w:rsid w:val="00565B03"/>
    <w:rsid w:val="00565D63"/>
    <w:rsid w:val="005660DE"/>
    <w:rsid w:val="0056640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77"/>
    <w:rsid w:val="005A4F53"/>
    <w:rsid w:val="005A505A"/>
    <w:rsid w:val="005A5114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8A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81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479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706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460"/>
    <w:rsid w:val="007467C8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8CB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7E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3090"/>
    <w:rsid w:val="007930DC"/>
    <w:rsid w:val="007932A6"/>
    <w:rsid w:val="00793638"/>
    <w:rsid w:val="00793AC0"/>
    <w:rsid w:val="00793C65"/>
    <w:rsid w:val="00793F58"/>
    <w:rsid w:val="00793F86"/>
    <w:rsid w:val="00793FE3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E2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FE"/>
    <w:rsid w:val="007E0CB4"/>
    <w:rsid w:val="007E0EA6"/>
    <w:rsid w:val="007E0EB8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6F5"/>
    <w:rsid w:val="007E3955"/>
    <w:rsid w:val="007E3977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AD1"/>
    <w:rsid w:val="00841B5F"/>
    <w:rsid w:val="00841B92"/>
    <w:rsid w:val="00841D12"/>
    <w:rsid w:val="00841EB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CCF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28B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339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688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566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24"/>
    <w:rsid w:val="0099147D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67"/>
    <w:rsid w:val="0099437B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5F9F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C3C"/>
    <w:rsid w:val="00A42E0C"/>
    <w:rsid w:val="00A43327"/>
    <w:rsid w:val="00A4337D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5FE"/>
    <w:rsid w:val="00A5485F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3B2"/>
    <w:rsid w:val="00AF5464"/>
    <w:rsid w:val="00AF54E7"/>
    <w:rsid w:val="00AF5D29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A5F"/>
    <w:rsid w:val="00BA7D8E"/>
    <w:rsid w:val="00BB039B"/>
    <w:rsid w:val="00BB0487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3C4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6100"/>
    <w:rsid w:val="00C161A6"/>
    <w:rsid w:val="00C161B7"/>
    <w:rsid w:val="00C166DE"/>
    <w:rsid w:val="00C16998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60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443"/>
    <w:rsid w:val="00C85742"/>
    <w:rsid w:val="00C85AD3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390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81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7D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AE8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ACC"/>
    <w:rsid w:val="00DE2B64"/>
    <w:rsid w:val="00DE2DA0"/>
    <w:rsid w:val="00DE365C"/>
    <w:rsid w:val="00DE3856"/>
    <w:rsid w:val="00DE3880"/>
    <w:rsid w:val="00DE42A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3A4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9CC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62D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6FB2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266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671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DA518-1AAC-4AD5-98C9-97168F2D9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Nuttaphat, Uthaiphat</cp:lastModifiedBy>
  <cp:revision>2</cp:revision>
  <cp:lastPrinted>2023-02-17T08:18:00Z</cp:lastPrinted>
  <dcterms:created xsi:type="dcterms:W3CDTF">2024-02-19T10:01:00Z</dcterms:created>
  <dcterms:modified xsi:type="dcterms:W3CDTF">2024-02-19T10:01:00Z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