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3ACAE" w14:textId="77777777" w:rsidR="009E45D4" w:rsidRPr="002516C1" w:rsidRDefault="004762B0" w:rsidP="00A21206">
      <w:pPr>
        <w:pStyle w:val="IndexHeading1"/>
        <w:tabs>
          <w:tab w:val="left" w:pos="108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</w:pPr>
      <w:bookmarkStart w:id="0" w:name="OLE_LINK1"/>
      <w:r w:rsidRPr="002516C1">
        <w:rPr>
          <w:rFonts w:asciiTheme="majorBidi" w:hAnsiTheme="majorBidi" w:cstheme="majorBidi"/>
          <w:bCs/>
          <w:sz w:val="30"/>
          <w:szCs w:val="30"/>
          <w:cs/>
          <w:lang w:bidi="th-TH"/>
        </w:rPr>
        <w:t>หมายเหตุ</w:t>
      </w:r>
      <w:r w:rsidRPr="002516C1">
        <w:rPr>
          <w:rFonts w:asciiTheme="majorBidi" w:hAnsiTheme="majorBidi" w:cstheme="majorBidi"/>
          <w:b w:val="0"/>
          <w:sz w:val="30"/>
          <w:szCs w:val="30"/>
          <w:cs/>
          <w:lang w:bidi="th-TH"/>
        </w:rPr>
        <w:tab/>
        <w:t xml:space="preserve">     </w:t>
      </w:r>
      <w:r w:rsidRPr="002516C1">
        <w:rPr>
          <w:rFonts w:asciiTheme="majorBidi" w:hAnsiTheme="majorBidi" w:cstheme="majorBidi"/>
          <w:bCs/>
          <w:sz w:val="30"/>
          <w:szCs w:val="30"/>
          <w:cs/>
          <w:lang w:bidi="th-TH"/>
        </w:rPr>
        <w:t xml:space="preserve"> สารบัญ</w:t>
      </w:r>
    </w:p>
    <w:p w14:paraId="29048E5E" w14:textId="77777777" w:rsidR="009E45D4" w:rsidRPr="002516C1" w:rsidRDefault="009E45D4" w:rsidP="00A21206">
      <w:pPr>
        <w:pStyle w:val="index"/>
        <w:tabs>
          <w:tab w:val="clear" w:pos="1134"/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2ED66911" w14:textId="14D9AF1E" w:rsidR="009E45D4" w:rsidRPr="002516C1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bookmarkStart w:id="1" w:name="OLE_LINK6"/>
      <w:bookmarkStart w:id="2" w:name="OLE_LINK3"/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72897E80" w14:textId="77777777" w:rsidR="009E45D4" w:rsidRPr="002516C1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1FC6DFBA" w14:textId="77777777" w:rsidR="009E45D4" w:rsidRPr="002516C1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นโยบายการบัญชีที่สำคัญ</w:t>
      </w:r>
    </w:p>
    <w:p w14:paraId="24FEA0B0" w14:textId="77777777" w:rsidR="009E45D4" w:rsidRPr="002516C1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767543B" w14:textId="7FD85A7D" w:rsidR="009E45D4" w:rsidRPr="002516C1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3" w:name="OLE_LINK4"/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  <w:r w:rsidR="00557AC3" w:rsidRPr="002516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557AC3" w:rsidRPr="002516C1">
        <w:rPr>
          <w:rFonts w:asciiTheme="majorBidi" w:hAnsiTheme="majorBidi" w:cstheme="majorBidi"/>
          <w:sz w:val="30"/>
          <w:szCs w:val="30"/>
          <w:cs/>
          <w:lang w:bidi="th-TH"/>
        </w:rPr>
        <w:t>และเงินลงทุนชั่วคราว</w:t>
      </w:r>
    </w:p>
    <w:p w14:paraId="41605936" w14:textId="77777777" w:rsidR="009E45D4" w:rsidRPr="002516C1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bookmarkStart w:id="4" w:name="_Ref125751400"/>
      <w:bookmarkEnd w:id="3"/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bookmarkEnd w:id="4"/>
    </w:p>
    <w:p w14:paraId="3DC6400D" w14:textId="0D18C775" w:rsidR="006135DD" w:rsidRPr="002516C1" w:rsidRDefault="006135DD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ลูกหนี้หมุนเวียนอื่น</w:t>
      </w:r>
    </w:p>
    <w:p w14:paraId="6AB569DB" w14:textId="77777777" w:rsidR="009E45D4" w:rsidRPr="002516C1" w:rsidRDefault="004762B0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สินค้าคงเหลือ </w:t>
      </w:r>
    </w:p>
    <w:p w14:paraId="7FD4ACD2" w14:textId="654E5A0D" w:rsidR="006135DD" w:rsidRPr="002516C1" w:rsidRDefault="006135DD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4CAADF28" w14:textId="12130C89" w:rsidR="009E45D4" w:rsidRPr="002516C1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5" w:name="_Ref122533386"/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  <w:bookmarkEnd w:id="5"/>
    </w:p>
    <w:p w14:paraId="523FF140" w14:textId="62F04025" w:rsidR="001655AC" w:rsidRPr="002516C1" w:rsidRDefault="001655AC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ส่วนได้เสียที่ไม่มีอำนาจควบคุม</w:t>
      </w:r>
    </w:p>
    <w:p w14:paraId="35D9C8DF" w14:textId="0BFF3A7F" w:rsidR="005B082D" w:rsidRPr="002516C1" w:rsidRDefault="005B082D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สินทรัพย์ทางการเงินอื่น</w:t>
      </w:r>
    </w:p>
    <w:p w14:paraId="5E1EB589" w14:textId="77777777" w:rsidR="00E533B4" w:rsidRPr="002516C1" w:rsidRDefault="004762B0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3D53646F" w14:textId="77777777" w:rsidR="006135DD" w:rsidRPr="002516C1" w:rsidRDefault="006135DD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5B2737BD" w14:textId="791F3579" w:rsidR="00B667A4" w:rsidRPr="002516C1" w:rsidRDefault="00B667A4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ค่าความนิยม</w:t>
      </w:r>
    </w:p>
    <w:p w14:paraId="24108A87" w14:textId="77777777" w:rsidR="009E45D4" w:rsidRPr="002516C1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58E1921D" w14:textId="3A4B27E7" w:rsidR="002C7564" w:rsidRPr="002516C1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</w:t>
      </w:r>
      <w:r w:rsidR="006135DD" w:rsidRPr="002516C1">
        <w:rPr>
          <w:rFonts w:asciiTheme="majorBidi" w:hAnsiTheme="majorBidi" w:cstheme="majorBidi"/>
          <w:sz w:val="30"/>
          <w:szCs w:val="30"/>
          <w:cs/>
          <w:lang w:bidi="th-TH"/>
        </w:rPr>
        <w:t>หมุนเวียน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3EABD50A" w14:textId="77777777" w:rsidR="009E45D4" w:rsidRPr="002516C1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ส่วนเกินทุนและสำรอง</w:t>
      </w:r>
    </w:p>
    <w:p w14:paraId="6118A484" w14:textId="7A78873B" w:rsidR="00C45349" w:rsidRPr="002516C1" w:rsidRDefault="00C45349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</w:p>
    <w:p w14:paraId="36C71A3E" w14:textId="672A66D5" w:rsidR="006135DD" w:rsidRPr="002516C1" w:rsidRDefault="006135DD" w:rsidP="0011387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ค่าใช้จ่ายตามลักษณะ</w:t>
      </w:r>
    </w:p>
    <w:p w14:paraId="4A27DA27" w14:textId="5995554A" w:rsidR="006135DD" w:rsidRPr="002516C1" w:rsidRDefault="006135DD" w:rsidP="0011387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50F5D624" w14:textId="4AE4694C" w:rsidR="006135DD" w:rsidRPr="002516C1" w:rsidRDefault="006135DD" w:rsidP="0011387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สิทธิประโยชน์จากการส่งเสริมการลงทุน</w:t>
      </w:r>
    </w:p>
    <w:p w14:paraId="0A4B3277" w14:textId="77777777" w:rsidR="009E45D4" w:rsidRPr="002516C1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  <w:r w:rsidR="00166DA4" w:rsidRPr="002516C1">
        <w:rPr>
          <w:rFonts w:asciiTheme="majorBidi" w:hAnsiTheme="majorBidi" w:cstheme="majorBidi"/>
          <w:sz w:val="30"/>
          <w:szCs w:val="30"/>
          <w:cs/>
          <w:lang w:bidi="th-TH"/>
        </w:rPr>
        <w:t>ขั้นพื้นฐาน</w:t>
      </w:r>
    </w:p>
    <w:p w14:paraId="765F891E" w14:textId="6D7EDE8B" w:rsidR="006135DD" w:rsidRPr="002516C1" w:rsidRDefault="006135DD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01DBC2BF" w14:textId="636D6243" w:rsidR="009E45D4" w:rsidRPr="002516C1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bookmarkStart w:id="6" w:name="OLE_LINK5"/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bookmarkEnd w:id="6"/>
    <w:p w14:paraId="66CABFBF" w14:textId="254D58F4" w:rsidR="009E45D4" w:rsidRPr="002516C1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</w:t>
      </w:r>
      <w:r w:rsidR="006135DD" w:rsidRPr="002516C1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กิจการที่ไม่เกี่ยวข้องกัน  </w:t>
      </w:r>
    </w:p>
    <w:p w14:paraId="0B2B0298" w14:textId="235A5179" w:rsidR="00E67ED1" w:rsidRPr="002516C1" w:rsidRDefault="00C277F7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คดีความ</w:t>
      </w:r>
    </w:p>
    <w:p w14:paraId="5AF457B6" w14:textId="79CE166C" w:rsidR="006135DD" w:rsidRDefault="006135DD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540B1021" w14:textId="711C604F" w:rsidR="00810142" w:rsidRPr="001F59D5" w:rsidRDefault="00810142" w:rsidP="00810142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F59D5">
        <w:rPr>
          <w:rFonts w:asciiTheme="majorBidi" w:hAnsiTheme="majorBidi" w:cstheme="majorBidi"/>
          <w:sz w:val="30"/>
          <w:szCs w:val="30"/>
          <w:cs/>
          <w:lang w:bidi="th-TH"/>
        </w:rPr>
        <w:t>มาตรฐานการรายงานทางการเงินที่ประกาศแล้วแต่ยังไม่มีผลบังคับใช้</w:t>
      </w:r>
      <w:r w:rsidRPr="001F59D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bookmarkEnd w:id="0"/>
    <w:bookmarkEnd w:id="1"/>
    <w:p w14:paraId="1CF03CFC" w14:textId="77777777" w:rsidR="009E45D4" w:rsidRPr="002516C1" w:rsidRDefault="004762B0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br w:type="page"/>
      </w:r>
      <w:bookmarkEnd w:id="2"/>
      <w:r w:rsidRPr="002516C1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7605B39" w14:textId="77777777" w:rsidR="009E45D4" w:rsidRPr="002516C1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56988514" w14:textId="05332C78" w:rsidR="009E45D4" w:rsidRPr="002516C1" w:rsidRDefault="004762B0" w:rsidP="0011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งบการเงินนี้ได้รับอนุมัติให้ออกงบการเงินจากคณะกรรมการ</w:t>
      </w:r>
      <w:r w:rsidRPr="00E22277">
        <w:rPr>
          <w:rFonts w:asciiTheme="majorBidi" w:hAnsiTheme="majorBidi" w:cstheme="majorBidi"/>
          <w:cs/>
        </w:rPr>
        <w:t>บริษัทเมื่อ</w:t>
      </w:r>
      <w:r w:rsidR="00D342E2" w:rsidRPr="00E22277">
        <w:rPr>
          <w:rFonts w:asciiTheme="majorBidi" w:hAnsiTheme="majorBidi" w:cstheme="majorBidi"/>
          <w:cs/>
        </w:rPr>
        <w:t xml:space="preserve">วันที่ </w:t>
      </w:r>
      <w:r w:rsidR="00A026BE" w:rsidRPr="00E22277">
        <w:rPr>
          <w:rFonts w:asciiTheme="majorBidi" w:hAnsiTheme="majorBidi" w:cstheme="majorBidi"/>
        </w:rPr>
        <w:t>1</w:t>
      </w:r>
      <w:r w:rsidR="00E22277">
        <w:rPr>
          <w:rFonts w:asciiTheme="majorBidi" w:hAnsiTheme="majorBidi" w:cstheme="majorBidi"/>
        </w:rPr>
        <w:t>9</w:t>
      </w:r>
      <w:r w:rsidR="00D342E2" w:rsidRPr="00E22277">
        <w:rPr>
          <w:rFonts w:asciiTheme="majorBidi" w:hAnsiTheme="majorBidi" w:cstheme="majorBidi"/>
        </w:rPr>
        <w:t xml:space="preserve"> </w:t>
      </w:r>
      <w:r w:rsidR="00D342E2" w:rsidRPr="00E22277">
        <w:rPr>
          <w:rFonts w:asciiTheme="majorBidi" w:hAnsiTheme="majorBidi" w:cstheme="majorBidi"/>
          <w:cs/>
        </w:rPr>
        <w:t xml:space="preserve">กุมภาพันธ์ </w:t>
      </w:r>
      <w:r w:rsidR="00A026BE" w:rsidRPr="00E22277">
        <w:rPr>
          <w:rFonts w:asciiTheme="majorBidi" w:hAnsiTheme="majorBidi" w:cstheme="majorBidi"/>
        </w:rPr>
        <w:t>256</w:t>
      </w:r>
      <w:r w:rsidR="00E22277">
        <w:rPr>
          <w:rFonts w:asciiTheme="majorBidi" w:hAnsiTheme="majorBidi" w:cstheme="majorBidi"/>
        </w:rPr>
        <w:t>7</w:t>
      </w:r>
    </w:p>
    <w:p w14:paraId="34363545" w14:textId="77777777" w:rsidR="009E45D4" w:rsidRPr="002516C1" w:rsidRDefault="009E45D4" w:rsidP="00250803">
      <w:pPr>
        <w:pStyle w:val="index"/>
        <w:tabs>
          <w:tab w:val="clear" w:pos="1134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1EA66C37" w14:textId="29A2CCD3" w:rsidR="009E45D4" w:rsidRPr="002516C1" w:rsidRDefault="004762B0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ข้อมูลทั่วไป</w:t>
      </w:r>
    </w:p>
    <w:p w14:paraId="71922CC7" w14:textId="77777777" w:rsidR="00CA16DA" w:rsidRPr="002516C1" w:rsidRDefault="00CA16DA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735"/>
        </w:tabs>
        <w:spacing w:line="240" w:lineRule="auto"/>
        <w:ind w:left="547" w:right="-14"/>
        <w:jc w:val="thaiDistribute"/>
        <w:rPr>
          <w:rStyle w:val="PageNumber"/>
          <w:rFonts w:asciiTheme="majorBidi" w:hAnsiTheme="majorBidi" w:cstheme="majorBidi"/>
        </w:rPr>
      </w:pPr>
    </w:p>
    <w:p w14:paraId="5F2EB363" w14:textId="5A9332B1" w:rsidR="00906D56" w:rsidRPr="002516C1" w:rsidRDefault="00906D56" w:rsidP="00906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บริษัท บีบีจีไอ จำกัด</w:t>
      </w:r>
      <w:r w:rsidRPr="002516C1">
        <w:rPr>
          <w:rFonts w:asciiTheme="majorBidi" w:hAnsiTheme="majorBidi" w:cstheme="majorBidi"/>
        </w:rPr>
        <w:t xml:space="preserve"> (</w:t>
      </w:r>
      <w:r w:rsidRPr="002516C1">
        <w:rPr>
          <w:rFonts w:asciiTheme="majorBidi" w:hAnsiTheme="majorBidi" w:cstheme="majorBidi"/>
          <w:cs/>
        </w:rPr>
        <w:t>มหาชน</w:t>
      </w:r>
      <w:r w:rsidRPr="002516C1">
        <w:rPr>
          <w:rFonts w:asciiTheme="majorBidi" w:hAnsiTheme="majorBidi" w:cstheme="majorBidi"/>
        </w:rPr>
        <w:t>)</w:t>
      </w:r>
      <w:r w:rsidRPr="002516C1">
        <w:rPr>
          <w:rFonts w:asciiTheme="majorBidi" w:hAnsiTheme="majorBidi" w:cstheme="majorBidi"/>
          <w:cs/>
        </w:rPr>
        <w:t xml:space="preserve"> </w:t>
      </w:r>
      <w:r w:rsidRPr="002516C1">
        <w:rPr>
          <w:rFonts w:asciiTheme="majorBidi" w:hAnsiTheme="majorBidi" w:cstheme="majorBidi"/>
        </w:rPr>
        <w:t>“</w:t>
      </w:r>
      <w:r w:rsidRPr="002516C1">
        <w:rPr>
          <w:rFonts w:asciiTheme="majorBidi" w:hAnsiTheme="majorBidi" w:cstheme="majorBidi"/>
          <w:cs/>
        </w:rPr>
        <w:t>บริษัท</w:t>
      </w:r>
      <w:r w:rsidRPr="002516C1">
        <w:rPr>
          <w:rFonts w:asciiTheme="majorBidi" w:hAnsiTheme="majorBidi" w:cstheme="majorBidi"/>
        </w:rPr>
        <w:t xml:space="preserve">” </w:t>
      </w:r>
      <w:r w:rsidRPr="002516C1">
        <w:rPr>
          <w:rFonts w:asciiTheme="majorBidi" w:hAnsiTheme="majorBidi" w:cstheme="majorBidi"/>
          <w:cs/>
        </w:rPr>
        <w:t xml:space="preserve">เป็นนิติบุคคลที่จัดตั้งขึ้นในประเทศไทย และมีที่อยู่จดทะเบียนตั้งอยู่เลขที่ </w:t>
      </w:r>
      <w:r w:rsidR="00A026BE" w:rsidRPr="00A026BE">
        <w:rPr>
          <w:rFonts w:asciiTheme="majorBidi" w:hAnsiTheme="majorBidi" w:cstheme="majorBidi"/>
        </w:rPr>
        <w:t>2098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อาคารเอ็ม ทาวเวอร์ ชั้น </w:t>
      </w:r>
      <w:r w:rsidR="00A026BE" w:rsidRPr="00A026BE">
        <w:rPr>
          <w:rFonts w:asciiTheme="majorBidi" w:hAnsiTheme="majorBidi" w:cstheme="majorBidi"/>
        </w:rPr>
        <w:t>5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ถนนสุขุมวิท แขวงพระโขนงใต้ เขตพระโขนง กรุงเทพมหานคร</w:t>
      </w:r>
    </w:p>
    <w:p w14:paraId="3FFAE5CC" w14:textId="22422914" w:rsidR="00B667A4" w:rsidRPr="002516C1" w:rsidRDefault="00B667A4" w:rsidP="00B66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3E118DD0" w14:textId="055FD665" w:rsidR="00482363" w:rsidRPr="002516C1" w:rsidRDefault="00482363" w:rsidP="00906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บริษัทใหญ่ในระหว่างปีคือ บริษัท บางจาก คอร์ปอเรชั่น จำกัด (มหาชน) ซึ่งเป็นนิติบุคคลที่จัดตั้งขึ้นในประเทศไทย</w:t>
      </w:r>
    </w:p>
    <w:p w14:paraId="20A0EF2F" w14:textId="77777777" w:rsidR="00482363" w:rsidRPr="002516C1" w:rsidRDefault="00482363" w:rsidP="00906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40304C66" w14:textId="4F64335B" w:rsidR="00B667A4" w:rsidRPr="00D42AE6" w:rsidRDefault="00B667A4" w:rsidP="00B66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  <w:r w:rsidRPr="002516C1">
        <w:rPr>
          <w:rFonts w:asciiTheme="majorBidi" w:hAnsiTheme="majorBidi" w:cstheme="majorBidi"/>
          <w:cs/>
        </w:rPr>
        <w:t>บริษัทดำเนินธุรกิจหลักเกี่ยวกับ</w:t>
      </w:r>
      <w:r w:rsidR="003E437D">
        <w:rPr>
          <w:rFonts w:asciiTheme="majorBidi" w:hAnsiTheme="majorBidi" w:cstheme="majorBidi" w:hint="cs"/>
          <w:cs/>
        </w:rPr>
        <w:t>การขายส่ง</w:t>
      </w:r>
      <w:r w:rsidR="004F59CB">
        <w:rPr>
          <w:rFonts w:asciiTheme="majorBidi" w:hAnsiTheme="majorBidi" w:cstheme="majorBidi" w:hint="cs"/>
          <w:cs/>
        </w:rPr>
        <w:t xml:space="preserve"> </w:t>
      </w:r>
      <w:r w:rsidR="003E437D">
        <w:rPr>
          <w:rFonts w:asciiTheme="majorBidi" w:hAnsiTheme="majorBidi" w:cstheme="majorBidi" w:hint="cs"/>
          <w:cs/>
        </w:rPr>
        <w:t xml:space="preserve">น้ำมันเชื้อเพลิงชีวภาพ </w:t>
      </w:r>
      <w:r w:rsidR="00113815">
        <w:rPr>
          <w:rFonts w:asciiTheme="majorBidi" w:hAnsiTheme="majorBidi" w:cstheme="majorBidi" w:hint="cs"/>
          <w:cs/>
        </w:rPr>
        <w:t>และ</w:t>
      </w:r>
      <w:r w:rsidRPr="002516C1">
        <w:rPr>
          <w:rFonts w:asciiTheme="majorBidi" w:hAnsiTheme="majorBidi" w:cstheme="majorBidi"/>
          <w:cs/>
        </w:rPr>
        <w:t>การลงทุนในบริษัทซึ่งดำเนินธุรกิจเกี่ยวกับการผลิตและจำหน่ายผลิตภัณฑ์</w:t>
      </w:r>
      <w:r w:rsidR="005051C9">
        <w:rPr>
          <w:rFonts w:asciiTheme="majorBidi" w:hAnsiTheme="majorBidi" w:cstheme="majorBidi" w:hint="cs"/>
          <w:cs/>
        </w:rPr>
        <w:t>เชื้อเพลิงชีว</w:t>
      </w:r>
      <w:r w:rsidR="00775867">
        <w:rPr>
          <w:rFonts w:asciiTheme="majorBidi" w:hAnsiTheme="majorBidi" w:cstheme="majorBidi" w:hint="cs"/>
          <w:cs/>
        </w:rPr>
        <w:t>ภาพ</w:t>
      </w:r>
      <w:r w:rsidRPr="002516C1">
        <w:rPr>
          <w:rFonts w:asciiTheme="majorBidi" w:hAnsiTheme="majorBidi" w:cstheme="majorBidi"/>
          <w:cs/>
        </w:rPr>
        <w:t>และผลิตภัณฑ์เกี่ยวเนื่อง</w:t>
      </w:r>
      <w:r w:rsidR="00482363" w:rsidRPr="002516C1">
        <w:rPr>
          <w:rFonts w:asciiTheme="majorBidi" w:hAnsiTheme="majorBidi" w:cstheme="majorBidi"/>
          <w:cs/>
        </w:rPr>
        <w:t xml:space="preserve"> โดย</w:t>
      </w:r>
      <w:r w:rsidR="00D342E2" w:rsidRPr="002516C1">
        <w:rPr>
          <w:rFonts w:asciiTheme="majorBidi" w:hAnsiTheme="majorBidi" w:cstheme="majorBidi"/>
          <w:cs/>
        </w:rPr>
        <w:t>ราย</w:t>
      </w:r>
      <w:r w:rsidR="00482363" w:rsidRPr="002516C1">
        <w:rPr>
          <w:rFonts w:asciiTheme="majorBidi" w:hAnsiTheme="majorBidi" w:cstheme="majorBidi"/>
          <w:cs/>
        </w:rPr>
        <w:t xml:space="preserve">ละเอียดของบริษัทย่อย ณ วันที่ </w:t>
      </w:r>
      <w:r w:rsidR="00A026BE" w:rsidRPr="00A026BE">
        <w:rPr>
          <w:rFonts w:asciiTheme="majorBidi" w:hAnsiTheme="majorBidi" w:cstheme="majorBidi"/>
        </w:rPr>
        <w:t>31</w:t>
      </w:r>
      <w:r w:rsidR="00482363" w:rsidRPr="002516C1">
        <w:rPr>
          <w:rFonts w:asciiTheme="majorBidi" w:hAnsiTheme="majorBidi" w:cstheme="majorBidi"/>
        </w:rPr>
        <w:t xml:space="preserve"> </w:t>
      </w:r>
      <w:r w:rsidR="00482363" w:rsidRPr="002516C1">
        <w:rPr>
          <w:rFonts w:asciiTheme="majorBidi" w:hAnsiTheme="majorBidi" w:cstheme="majorBidi"/>
          <w:cs/>
        </w:rPr>
        <w:t xml:space="preserve">ธันวาคม </w:t>
      </w:r>
      <w:r w:rsidR="00A026BE" w:rsidRPr="00A026BE">
        <w:rPr>
          <w:rFonts w:asciiTheme="majorBidi" w:hAnsiTheme="majorBidi" w:cstheme="majorBidi"/>
        </w:rPr>
        <w:t>256</w:t>
      </w:r>
      <w:r w:rsidR="00367257">
        <w:rPr>
          <w:rFonts w:asciiTheme="majorBidi" w:hAnsiTheme="majorBidi" w:cstheme="majorBidi"/>
        </w:rPr>
        <w:t>6</w:t>
      </w:r>
      <w:r w:rsidR="00482363" w:rsidRPr="002516C1">
        <w:rPr>
          <w:rFonts w:asciiTheme="majorBidi" w:hAnsiTheme="majorBidi" w:cstheme="majorBidi"/>
        </w:rPr>
        <w:t xml:space="preserve"> </w:t>
      </w:r>
      <w:r w:rsidR="00482363" w:rsidRPr="002516C1">
        <w:rPr>
          <w:rFonts w:asciiTheme="majorBidi" w:hAnsiTheme="majorBidi" w:cstheme="majorBidi"/>
          <w:cs/>
        </w:rPr>
        <w:t xml:space="preserve">และ </w:t>
      </w:r>
      <w:r w:rsidR="00A026BE" w:rsidRPr="00A026BE">
        <w:rPr>
          <w:rFonts w:asciiTheme="majorBidi" w:hAnsiTheme="majorBidi" w:cstheme="majorBidi"/>
        </w:rPr>
        <w:t>256</w:t>
      </w:r>
      <w:r w:rsidR="00367257">
        <w:rPr>
          <w:rFonts w:asciiTheme="majorBidi" w:hAnsiTheme="majorBidi" w:cstheme="majorBidi"/>
        </w:rPr>
        <w:t>5</w:t>
      </w:r>
      <w:r w:rsidR="00482363" w:rsidRPr="002516C1">
        <w:rPr>
          <w:rFonts w:asciiTheme="majorBidi" w:hAnsiTheme="majorBidi" w:cstheme="majorBidi"/>
        </w:rPr>
        <w:t xml:space="preserve"> </w:t>
      </w:r>
      <w:r w:rsidR="00482363" w:rsidRPr="002516C1">
        <w:rPr>
          <w:rFonts w:asciiTheme="majorBidi" w:hAnsiTheme="majorBidi" w:cstheme="majorBidi"/>
          <w:cs/>
        </w:rPr>
        <w:t xml:space="preserve">ได้เปิดเผยไว้ในหมายเหตุข้อ </w:t>
      </w:r>
      <w:r w:rsidR="00D42AE6">
        <w:rPr>
          <w:rFonts w:asciiTheme="majorBidi" w:hAnsiTheme="majorBidi" w:cstheme="majorBidi"/>
        </w:rPr>
        <w:t>10</w:t>
      </w:r>
    </w:p>
    <w:p w14:paraId="36FE9BA8" w14:textId="77777777" w:rsidR="00065E3A" w:rsidRPr="00775867" w:rsidRDefault="00065E3A" w:rsidP="006E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4"/>
        <w:jc w:val="thaiDistribute"/>
        <w:rPr>
          <w:rFonts w:asciiTheme="majorBidi" w:hAnsiTheme="majorBidi" w:cstheme="majorBidi"/>
        </w:rPr>
      </w:pPr>
    </w:p>
    <w:p w14:paraId="6BC7F39D" w14:textId="77777777" w:rsidR="00AB0686" w:rsidRPr="002516C1" w:rsidRDefault="00AB0686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</w:t>
      </w:r>
    </w:p>
    <w:p w14:paraId="70D9B44F" w14:textId="77777777" w:rsidR="0036548A" w:rsidRPr="002516C1" w:rsidRDefault="0036548A" w:rsidP="0011387C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</w:p>
    <w:p w14:paraId="6AE738A7" w14:textId="07EFE87C" w:rsidR="009E45D4" w:rsidRPr="002516C1" w:rsidRDefault="00557AC3" w:rsidP="00557AC3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i/>
          <w:iCs/>
        </w:rPr>
      </w:pPr>
      <w:r w:rsidRPr="002516C1">
        <w:rPr>
          <w:rFonts w:asciiTheme="majorBidi" w:hAnsiTheme="majorBidi" w:cstheme="majorBidi"/>
          <w:b/>
          <w:bCs/>
          <w:i/>
          <w:iCs/>
        </w:rPr>
        <w:tab/>
      </w:r>
      <w:r w:rsidRPr="002516C1">
        <w:rPr>
          <w:rFonts w:asciiTheme="majorBidi" w:hAnsiTheme="majorBidi" w:cstheme="majorBidi"/>
          <w:b/>
          <w:bCs/>
          <w:i/>
          <w:iCs/>
        </w:rPr>
        <w:tab/>
      </w:r>
      <w:r w:rsidRPr="002516C1">
        <w:rPr>
          <w:rFonts w:asciiTheme="majorBidi" w:hAnsiTheme="majorBidi" w:cstheme="majorBidi"/>
          <w:b/>
          <w:bCs/>
          <w:i/>
          <w:iCs/>
        </w:rPr>
        <w:tab/>
      </w:r>
      <w:r w:rsidR="004762B0" w:rsidRPr="002516C1">
        <w:rPr>
          <w:rFonts w:asciiTheme="majorBidi" w:hAnsiTheme="majorBidi" w:cstheme="majorBidi"/>
          <w:b/>
          <w:bCs/>
          <w:i/>
          <w:iCs/>
          <w:cs/>
        </w:rPr>
        <w:t>เกณฑ์การถือปฏิบัติ</w:t>
      </w:r>
    </w:p>
    <w:p w14:paraId="04F9CE79" w14:textId="77777777" w:rsidR="00D4157E" w:rsidRPr="002516C1" w:rsidRDefault="00D4157E" w:rsidP="006E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</w:rPr>
      </w:pPr>
    </w:p>
    <w:p w14:paraId="7E72BDC9" w14:textId="736FB275" w:rsidR="004479F2" w:rsidRPr="002516C1" w:rsidRDefault="00D4157E" w:rsidP="00447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F85CA6" w:rsidRPr="002516C1">
        <w:rPr>
          <w:rFonts w:asciiTheme="majorBidi" w:hAnsiTheme="majorBidi" w:cstheme="majorBidi"/>
        </w:rPr>
        <w:br/>
      </w:r>
      <w:r w:rsidRPr="002516C1">
        <w:rPr>
          <w:rFonts w:asciiTheme="majorBidi" w:hAnsiTheme="majorBidi" w:cstheme="majorBidi"/>
          <w:cs/>
        </w:rPr>
        <w:t>สภาวิชาชีพบัญชี</w:t>
      </w:r>
      <w:r w:rsidR="00652D71" w:rsidRPr="002516C1">
        <w:rPr>
          <w:rFonts w:asciiTheme="majorBidi" w:hAnsiTheme="majorBidi" w:cstheme="majorBidi"/>
          <w:cs/>
        </w:rPr>
        <w:t>ฯ</w:t>
      </w:r>
      <w:r w:rsidRPr="002516C1">
        <w:rPr>
          <w:rFonts w:asciiTheme="majorBidi" w:hAnsiTheme="majorBidi" w:cstheme="majorBidi"/>
          <w:cs/>
        </w:rPr>
        <w:t xml:space="preserve"> </w:t>
      </w:r>
      <w:r w:rsidR="004479F2" w:rsidRPr="002516C1">
        <w:rPr>
          <w:rFonts w:asciiTheme="majorBidi" w:hAnsiTheme="majorBidi" w:cstheme="majorBidi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482363" w:rsidRPr="002516C1">
        <w:rPr>
          <w:rFonts w:asciiTheme="majorBidi" w:hAnsiTheme="majorBidi" w:cstheme="majorBidi"/>
          <w:cs/>
        </w:rPr>
        <w:t xml:space="preserve"> งบการเงินนี้นำเสนอเป็นเงินบาทซึ่งเป็นสกุลเงินที่ใช้ในการดำเนินงานของบริษัท</w:t>
      </w:r>
    </w:p>
    <w:p w14:paraId="62A27150" w14:textId="77777777" w:rsidR="00D4157E" w:rsidRPr="002516C1" w:rsidRDefault="00D4157E" w:rsidP="00D41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1332E128" w14:textId="77777777" w:rsidR="00482363" w:rsidRPr="002516C1" w:rsidRDefault="00482363" w:rsidP="00652D71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0F25C69A" w14:textId="2BB7D539" w:rsidR="0036548A" w:rsidRPr="002516C1" w:rsidRDefault="0036548A" w:rsidP="001B29D6">
      <w:pPr>
        <w:pStyle w:val="BodyText2"/>
        <w:ind w:left="540" w:right="-45" w:hanging="540"/>
        <w:rPr>
          <w:rFonts w:asciiTheme="majorBidi" w:hAnsiTheme="majorBidi" w:cstheme="majorBidi"/>
          <w:spacing w:val="-6"/>
          <w:sz w:val="30"/>
          <w:szCs w:val="30"/>
          <w:lang w:bidi="ar-SA"/>
        </w:rPr>
      </w:pPr>
    </w:p>
    <w:p w14:paraId="2DDBBBB2" w14:textId="77777777" w:rsidR="004F5D88" w:rsidRPr="002516C1" w:rsidRDefault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pacing w:val="-6"/>
          <w:lang w:bidi="ar-SA"/>
        </w:rPr>
      </w:pPr>
      <w:r w:rsidRPr="002516C1">
        <w:rPr>
          <w:rFonts w:asciiTheme="majorBidi" w:hAnsiTheme="majorBidi" w:cstheme="majorBidi"/>
          <w:b/>
          <w:bCs/>
          <w:spacing w:val="-6"/>
          <w:lang w:bidi="ar-SA"/>
        </w:rPr>
        <w:br w:type="page"/>
      </w:r>
    </w:p>
    <w:p w14:paraId="467BBFA0" w14:textId="15AF9590" w:rsidR="001B29D6" w:rsidRPr="002516C1" w:rsidRDefault="001B29D6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นโยบายการบัญชีที่สำคัญ</w:t>
      </w:r>
    </w:p>
    <w:p w14:paraId="1BE2E991" w14:textId="768434DD" w:rsidR="001B29D6" w:rsidRPr="002516C1" w:rsidRDefault="001B29D6" w:rsidP="001B29D6">
      <w:pPr>
        <w:pStyle w:val="BodyText2"/>
        <w:ind w:left="540" w:right="-45" w:hanging="540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</w:p>
    <w:p w14:paraId="48ED0230" w14:textId="3A23685A" w:rsidR="001B29D6" w:rsidRPr="002516C1" w:rsidRDefault="00DB34BC" w:rsidP="001B29D6">
      <w:pPr>
        <w:pStyle w:val="BodyText2"/>
        <w:ind w:left="540" w:right="-45" w:hanging="540"/>
        <w:rPr>
          <w:rFonts w:asciiTheme="majorBidi" w:hAnsiTheme="majorBidi" w:cstheme="majorBidi"/>
          <w:spacing w:val="-6"/>
          <w:sz w:val="30"/>
          <w:szCs w:val="30"/>
        </w:rPr>
      </w:pPr>
      <w:r w:rsidRPr="002516C1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</w:r>
      <w:r w:rsidRPr="002516C1">
        <w:rPr>
          <w:rFonts w:asciiTheme="majorBidi" w:hAnsiTheme="majorBidi" w:cstheme="majorBidi"/>
          <w:spacing w:val="-6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7B671E9B" w14:textId="69460C59" w:rsidR="00DB34BC" w:rsidRPr="002516C1" w:rsidRDefault="00DB34BC" w:rsidP="001B29D6">
      <w:pPr>
        <w:pStyle w:val="BodyText2"/>
        <w:ind w:left="540" w:right="-45" w:hanging="540"/>
        <w:rPr>
          <w:rFonts w:asciiTheme="majorBidi" w:hAnsiTheme="majorBidi" w:cstheme="majorBidi"/>
          <w:spacing w:val="-6"/>
          <w:sz w:val="30"/>
          <w:szCs w:val="30"/>
        </w:rPr>
      </w:pPr>
    </w:p>
    <w:p w14:paraId="3F549CCE" w14:textId="02B0630D" w:rsidR="00DB34BC" w:rsidRPr="002516C1" w:rsidRDefault="00DB34BC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เกณฑ์ในการจัดทำงบการเงินรวม</w:t>
      </w:r>
    </w:p>
    <w:p w14:paraId="4D129B8B" w14:textId="7CB79A89" w:rsidR="00DB34BC" w:rsidRPr="002516C1" w:rsidRDefault="00DB34BC" w:rsidP="001B29D6">
      <w:pPr>
        <w:pStyle w:val="BodyText2"/>
        <w:ind w:left="540" w:right="-45" w:hanging="540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</w:p>
    <w:p w14:paraId="2AB06D16" w14:textId="592D1405" w:rsidR="00DB34BC" w:rsidRPr="002516C1" w:rsidRDefault="00DB34BC" w:rsidP="001B29D6">
      <w:pPr>
        <w:pStyle w:val="BodyText2"/>
        <w:ind w:left="540" w:right="-45" w:hanging="540"/>
        <w:rPr>
          <w:rFonts w:asciiTheme="majorBidi" w:hAnsiTheme="majorBidi" w:cstheme="majorBidi"/>
          <w:spacing w:val="-6"/>
          <w:sz w:val="30"/>
          <w:szCs w:val="30"/>
        </w:rPr>
      </w:pPr>
      <w:r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Pr="002516C1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งบการเงินรวมประกอบด้วยงบการเงินของบริษัท และบริษัทย่อย (รวมกันเรียกว่า “กลุ่มบริษัท”) และส่วนได้เสียของกลุ่มบริษัทในบริษัทร่วมและการร่วมค้า</w:t>
      </w:r>
    </w:p>
    <w:p w14:paraId="36302524" w14:textId="4FC35BF8" w:rsidR="001B29D6" w:rsidRPr="002516C1" w:rsidRDefault="001B29D6" w:rsidP="001B29D6">
      <w:pPr>
        <w:pStyle w:val="BodyText2"/>
        <w:ind w:left="540" w:right="-45" w:hanging="540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</w:p>
    <w:p w14:paraId="718A29ED" w14:textId="77777777" w:rsidR="00633A25" w:rsidRPr="002516C1" w:rsidRDefault="00633A25" w:rsidP="00633A25">
      <w:pPr>
        <w:pStyle w:val="BodyText2"/>
        <w:ind w:left="547" w:right="-43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516C1">
        <w:rPr>
          <w:rFonts w:asciiTheme="majorBidi" w:hAnsiTheme="majorBidi" w:cstheme="majorBidi"/>
          <w:spacing w:val="-6"/>
          <w:sz w:val="30"/>
          <w:szCs w:val="30"/>
          <w:cs/>
        </w:rPr>
        <w:tab/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67D0F19A" w14:textId="77777777" w:rsidR="00633A25" w:rsidRPr="002516C1" w:rsidRDefault="00633A25" w:rsidP="001B29D6">
      <w:pPr>
        <w:pStyle w:val="BodyText2"/>
        <w:ind w:left="540" w:right="-45" w:hanging="540"/>
        <w:rPr>
          <w:rFonts w:asciiTheme="majorBidi" w:hAnsiTheme="majorBidi" w:cstheme="majorBidi"/>
          <w:spacing w:val="-6"/>
          <w:sz w:val="30"/>
          <w:szCs w:val="30"/>
        </w:rPr>
      </w:pPr>
    </w:p>
    <w:p w14:paraId="14AC1D20" w14:textId="7DF130C8" w:rsidR="00633A25" w:rsidRPr="002516C1" w:rsidRDefault="00633A25" w:rsidP="00D457B5">
      <w:pPr>
        <w:pStyle w:val="BodyText2"/>
        <w:ind w:left="547" w:right="-43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516C1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</w:r>
      <w:r w:rsidR="00CC4B79" w:rsidRPr="002516C1">
        <w:rPr>
          <w:rFonts w:asciiTheme="majorBidi" w:hAnsiTheme="majorBidi" w:cstheme="majorBidi"/>
          <w:spacing w:val="-6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   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  จากการได้มาหรือจำหน่ายไป ซึ่งส่วนได้เสียที่ไม่มีอำนาจควบคุมโดยอำนาจควบคุมไม่เปลี่ยนแปลงรับรู้เป็นส่วนเกินทุนอื่นในส่วนของเจ้าของ</w:t>
      </w:r>
    </w:p>
    <w:p w14:paraId="28E975BF" w14:textId="18808E24" w:rsidR="00CC4B79" w:rsidRPr="002516C1" w:rsidRDefault="00CC4B79" w:rsidP="001B29D6">
      <w:pPr>
        <w:pStyle w:val="BodyText2"/>
        <w:ind w:left="540" w:right="-45" w:hanging="540"/>
        <w:rPr>
          <w:rFonts w:asciiTheme="majorBidi" w:hAnsiTheme="majorBidi" w:cstheme="majorBidi"/>
          <w:spacing w:val="-6"/>
          <w:sz w:val="30"/>
          <w:szCs w:val="30"/>
        </w:rPr>
      </w:pPr>
    </w:p>
    <w:p w14:paraId="16D9B60D" w14:textId="4AFB4305" w:rsidR="00CA6C7B" w:rsidRPr="002516C1" w:rsidRDefault="00CA6C7B" w:rsidP="00A8049B">
      <w:pPr>
        <w:pStyle w:val="BodyText2"/>
        <w:ind w:left="540" w:right="-45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516C1">
        <w:rPr>
          <w:rFonts w:asciiTheme="majorBidi" w:hAnsiTheme="majorBidi" w:cstheme="majorBidi"/>
          <w:spacing w:val="-6"/>
          <w:sz w:val="30"/>
          <w:szCs w:val="30"/>
        </w:rPr>
        <w:tab/>
      </w:r>
      <w:r w:rsidRPr="002516C1">
        <w:rPr>
          <w:rFonts w:asciiTheme="majorBidi" w:hAnsiTheme="majorBidi" w:cstheme="majorBidi"/>
          <w:spacing w:val="-6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EADF619" w14:textId="4A159588" w:rsidR="00436311" w:rsidRPr="002516C1" w:rsidRDefault="00436311" w:rsidP="006E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91669BC" w14:textId="4AA8DB67" w:rsidR="00CA6C7B" w:rsidRPr="002516C1" w:rsidRDefault="00CA6C7B" w:rsidP="006E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4AF5D1E3" w14:textId="5381D8A4" w:rsidR="003A5EAD" w:rsidRPr="002516C1" w:rsidRDefault="003A5EAD" w:rsidP="006E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C5B80B6" w14:textId="77777777" w:rsidR="004F5D88" w:rsidRPr="002516C1" w:rsidRDefault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2516C1">
        <w:rPr>
          <w:rFonts w:asciiTheme="majorBidi" w:hAnsiTheme="majorBidi" w:cstheme="majorBidi"/>
          <w:cs/>
        </w:rPr>
        <w:br w:type="page"/>
      </w:r>
    </w:p>
    <w:p w14:paraId="3760E9FD" w14:textId="26D10938" w:rsidR="003A5EAD" w:rsidRPr="002516C1" w:rsidRDefault="00A21739" w:rsidP="006E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2516C1">
        <w:rPr>
          <w:rFonts w:asciiTheme="majorBidi" w:hAnsiTheme="majorBidi" w:cstheme="majorBidi"/>
          <w:cs/>
        </w:rPr>
        <w:lastRenderedPageBreak/>
        <w:t>กลุ่มบริษัทรับรู้เงินลงทุนในบริษัทร่วมและการร่วมค้าในงบการเงินด้วยวิธีส่วนได้เสีย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           งบการเงินตามวิธีส่วนได้เสียจนถึงวันที่ความมีอิทธิพลอย่างมีนัยสำคัญหรือการควบคุมร่วมสิ้นสุดลง</w:t>
      </w:r>
    </w:p>
    <w:p w14:paraId="62E4E837" w14:textId="40045230" w:rsidR="003A5EAD" w:rsidRPr="002516C1" w:rsidRDefault="003A5EAD" w:rsidP="006E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0D1D55B" w14:textId="567BEDBE" w:rsidR="00A21739" w:rsidRPr="002516C1" w:rsidRDefault="00A21739" w:rsidP="006E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19256538" w14:textId="77777777" w:rsidR="003A5EAD" w:rsidRPr="002516C1" w:rsidRDefault="003A5EAD" w:rsidP="003A5EAD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D108744" w14:textId="06AC4024" w:rsidR="00015D9B" w:rsidRPr="002516C1" w:rsidRDefault="004762B0" w:rsidP="003A5EAD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516C1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  <w:r w:rsidRPr="002516C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6EE748F" w14:textId="77777777" w:rsidR="003A5EAD" w:rsidRPr="002516C1" w:rsidRDefault="003A5EAD" w:rsidP="003A5EAD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ADB3D7" w14:textId="1FC1B554" w:rsidR="00A21739" w:rsidRPr="002516C1" w:rsidRDefault="004762B0" w:rsidP="003A5EAD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กลุ่มบริษัทบันทึกบัญชีสำหรับการรวมธุรกิจตามวิธีซื้อ</w:t>
      </w:r>
      <w:r w:rsidR="00010D81" w:rsidRPr="002516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96F13" w:rsidRPr="002516C1">
        <w:rPr>
          <w:rFonts w:asciiTheme="majorBidi" w:hAnsiTheme="majorBidi" w:cstheme="majorBidi"/>
          <w:sz w:val="30"/>
          <w:szCs w:val="30"/>
          <w:cs/>
        </w:rPr>
        <w:t>เมื่อ</w:t>
      </w:r>
      <w:r w:rsidR="00A21739" w:rsidRPr="002516C1">
        <w:rPr>
          <w:rFonts w:asciiTheme="majorBidi" w:hAnsiTheme="majorBidi" w:cstheme="majorBidi"/>
          <w:sz w:val="30"/>
          <w:szCs w:val="30"/>
          <w:cs/>
        </w:rPr>
        <w:t>กลุ่มบริษัทประเมินว่ากลุ่มของกิจกรรมและสินทรัพย์ที่ซื้อมานั้นประกอบด้วยปัจจัยนำเข้าและกระบวน</w:t>
      </w:r>
      <w:r w:rsidR="00A24C52" w:rsidRPr="002516C1">
        <w:rPr>
          <w:rFonts w:asciiTheme="majorBidi" w:hAnsiTheme="majorBidi" w:cstheme="majorBidi"/>
          <w:sz w:val="30"/>
          <w:szCs w:val="30"/>
          <w:cs/>
        </w:rPr>
        <w:t>การ</w:t>
      </w:r>
      <w:r w:rsidR="00A21739" w:rsidRPr="002516C1">
        <w:rPr>
          <w:rFonts w:asciiTheme="majorBidi" w:hAnsiTheme="majorBidi" w:cstheme="majorBidi"/>
          <w:sz w:val="30"/>
          <w:szCs w:val="30"/>
          <w:cs/>
        </w:rPr>
        <w:t>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</w:t>
      </w:r>
      <w:r w:rsidR="00076B75" w:rsidRPr="002516C1">
        <w:rPr>
          <w:rFonts w:asciiTheme="majorBidi" w:hAnsiTheme="majorBidi" w:cstheme="majorBidi"/>
          <w:sz w:val="30"/>
          <w:szCs w:val="30"/>
          <w:cs/>
        </w:rPr>
        <w:t>ค่า</w:t>
      </w:r>
      <w:r w:rsidR="00A21739" w:rsidRPr="002516C1">
        <w:rPr>
          <w:rFonts w:asciiTheme="majorBidi" w:hAnsiTheme="majorBidi" w:cstheme="majorBidi"/>
          <w:sz w:val="30"/>
          <w:szCs w:val="30"/>
          <w:cs/>
        </w:rPr>
        <w:t>ใช้จ่ายเมื่อเกิดขึ้น</w:t>
      </w:r>
    </w:p>
    <w:p w14:paraId="0C7074AA" w14:textId="203961E9" w:rsidR="00015D9B" w:rsidRPr="002516C1" w:rsidRDefault="00015D9B" w:rsidP="003A5EAD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EEA0BBD" w14:textId="5E6916D8" w:rsidR="00CE03F4" w:rsidRPr="002516C1" w:rsidRDefault="00FF64CF" w:rsidP="003A5EAD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</w:t>
      </w:r>
      <w:r w:rsidR="00A21739" w:rsidRPr="002516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</w:rPr>
        <w:t>ซึ่งรวมถึงการรับรู้จำนวนส่วนได้เสียที่ไม่มีอำนาจควบคุมในผู้ถูกซื้อ หักด้วยมูลค่ายุติธรรม ของสินทรัพย์ที่ระบุได้ที่ได้มาและหนี้สินที่รับมา</w:t>
      </w:r>
      <w:r w:rsidR="00A21739" w:rsidRPr="002516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25AC8955" w14:textId="753A1BD4" w:rsidR="00C05F07" w:rsidRPr="002516C1" w:rsidRDefault="00C05F07" w:rsidP="003A5EAD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4467545" w14:textId="77777777" w:rsidR="00A677B8" w:rsidRPr="002516C1" w:rsidRDefault="00A677B8" w:rsidP="00A677B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สิ่งตอบแทนที่โอนให้รวมถึงสินทรัพย์ที่โอนไป  หนี้สินที่กลุ่มบริษัทก่อขึ้นเพื่อจ่ายชำระให้แก่เจ้าของเดิม หนี้สินที่อาจเกิดขึ้น มูลค่าของโครงการจ่ายโดยใช้หุ้นเป็นเกณฑ์ที่ออกแทนโครงการของผู้ถูกซื้อเมื่อรวมธุรกิจ</w:t>
      </w:r>
      <w:r w:rsidRPr="002516C1">
        <w:rPr>
          <w:rFonts w:asciiTheme="majorBidi" w:hAnsiTheme="majorBidi" w:cstheme="majorBidi"/>
          <w:sz w:val="30"/>
          <w:szCs w:val="30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</w:rPr>
        <w:t>และส่วนได้เสียในส่วนของเจ้าของที่ออกโดยกลุ่มบริษัท หากการรวมธุรกิจมีผลให้สิ้นสุดความสัมพันธ์ของโครงการเดิมระหว่างกลุ่มบริษัทและผู้ถูกซื้อ ให้ใช้ราคาที่ต่ำกว่าระหว่างมูลค่าจากการยกเลิกสัญญาตามที่ระบุในสัญญา และมูลค่าองค์ประกอบนอกตลาดไปหักจากสิ่งตอบแทนที่โอนให้และรับรู้เป็นค่าใช้จ่ายอื่น</w:t>
      </w:r>
    </w:p>
    <w:p w14:paraId="6E0D9E1F" w14:textId="77777777" w:rsidR="00A677B8" w:rsidRPr="002516C1" w:rsidRDefault="00A677B8" w:rsidP="00A677B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780519" w14:textId="77777777" w:rsidR="00A677B8" w:rsidRPr="002516C1" w:rsidRDefault="00A677B8" w:rsidP="00A677B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6B00FCA6" w14:textId="77777777" w:rsidR="004F5D88" w:rsidRPr="002516C1" w:rsidRDefault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2516C1">
        <w:rPr>
          <w:rFonts w:asciiTheme="majorBidi" w:hAnsiTheme="majorBidi" w:cstheme="majorBidi"/>
          <w:cs/>
        </w:rPr>
        <w:br w:type="page"/>
      </w:r>
    </w:p>
    <w:p w14:paraId="4AF9FF58" w14:textId="5AA0EF16" w:rsidR="00A677B8" w:rsidRPr="002516C1" w:rsidRDefault="00A677B8" w:rsidP="00A677B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73C59F78" w14:textId="77777777" w:rsidR="00A677B8" w:rsidRPr="002516C1" w:rsidRDefault="00A677B8" w:rsidP="00A677B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83A9E3" w14:textId="77777777" w:rsidR="00A677B8" w:rsidRPr="002516C1" w:rsidRDefault="00A677B8" w:rsidP="00A677B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79196DDC" w14:textId="77777777" w:rsidR="00A677B8" w:rsidRPr="002516C1" w:rsidRDefault="00A677B8" w:rsidP="00A677B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988FA0" w14:textId="77777777" w:rsidR="00A677B8" w:rsidRPr="002516C1" w:rsidRDefault="00A677B8" w:rsidP="00A677B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7ACACCF4" w14:textId="77777777" w:rsidR="00A677B8" w:rsidRPr="002516C1" w:rsidRDefault="00A677B8" w:rsidP="00A677B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25B90E" w14:textId="77777777" w:rsidR="00A677B8" w:rsidRPr="002516C1" w:rsidRDefault="00A677B8" w:rsidP="00A677B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2F393736" w14:textId="77777777" w:rsidR="00A677B8" w:rsidRPr="002516C1" w:rsidRDefault="00A677B8" w:rsidP="00A677B8">
      <w:pPr>
        <w:pStyle w:val="BodyText2"/>
        <w:tabs>
          <w:tab w:val="left" w:pos="540"/>
        </w:tabs>
        <w:ind w:left="0" w:right="47" w:firstLine="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p w14:paraId="4107E663" w14:textId="00579916" w:rsidR="00A677B8" w:rsidRPr="002516C1" w:rsidRDefault="00A677B8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  <w:t>เงินลงทุนในบริษัทย่อย บริษัทร่วมและการร่วมค้า</w:t>
      </w:r>
    </w:p>
    <w:p w14:paraId="671E40A6" w14:textId="77777777" w:rsidR="00A677B8" w:rsidRPr="002516C1" w:rsidRDefault="00A677B8" w:rsidP="00A677B8">
      <w:pPr>
        <w:pStyle w:val="BodyText2"/>
        <w:tabs>
          <w:tab w:val="left" w:pos="540"/>
        </w:tabs>
        <w:ind w:left="540" w:firstLine="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EA31499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735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  <w:lang w:val="th-TH"/>
        </w:rPr>
        <w:t>เงินลงทุน</w:t>
      </w:r>
      <w:r w:rsidRPr="002516C1">
        <w:rPr>
          <w:rFonts w:asciiTheme="majorBidi" w:hAnsiTheme="majorBidi" w:cstheme="majorBidi"/>
          <w:cs/>
        </w:rPr>
        <w:t>ในบริษัทย่อย บริษัทร่วมและการร่วมค้า ในงบการเงินเฉพาะกิจการของบริษัท บันทึกบัญชีโดยใช้</w:t>
      </w:r>
      <w:r w:rsidRPr="002516C1">
        <w:rPr>
          <w:rFonts w:asciiTheme="majorBidi" w:hAnsiTheme="majorBidi" w:cstheme="majorBidi"/>
        </w:rPr>
        <w:br/>
      </w:r>
      <w:r w:rsidRPr="002516C1">
        <w:rPr>
          <w:rFonts w:asciiTheme="majorBidi" w:hAnsiTheme="majorBidi" w:cstheme="majorBidi"/>
          <w:cs/>
        </w:rPr>
        <w:t>วิธีส่วนได้เสีย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2159E177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FF"/>
          <w:cs/>
        </w:rPr>
      </w:pPr>
      <w:r w:rsidRPr="002516C1">
        <w:rPr>
          <w:rFonts w:asciiTheme="majorBidi" w:hAnsiTheme="majorBidi" w:cstheme="majorBidi"/>
          <w:color w:val="0000FF"/>
          <w:cs/>
        </w:rPr>
        <w:br w:type="page"/>
      </w:r>
    </w:p>
    <w:p w14:paraId="102B4855" w14:textId="6AE143E6" w:rsidR="00A677B8" w:rsidRPr="002516C1" w:rsidRDefault="00A677B8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</w:pPr>
      <w:r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lastRenderedPageBreak/>
        <w:tab/>
        <w:t xml:space="preserve">เงินตราต่างประเทศ </w:t>
      </w:r>
    </w:p>
    <w:p w14:paraId="67829DE6" w14:textId="77777777" w:rsidR="00A677B8" w:rsidRPr="002516C1" w:rsidRDefault="00A677B8" w:rsidP="00A677B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p w14:paraId="18F0632A" w14:textId="77777777" w:rsidR="00A677B8" w:rsidRPr="002516C1" w:rsidRDefault="00A677B8" w:rsidP="00A677B8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5918F73B" w14:textId="77777777" w:rsidR="00A677B8" w:rsidRPr="002516C1" w:rsidRDefault="00A677B8" w:rsidP="00A677B8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D17C62" w14:textId="77777777" w:rsidR="00A677B8" w:rsidRPr="002516C1" w:rsidRDefault="00A677B8" w:rsidP="00A677B8">
      <w:pPr>
        <w:spacing w:line="240" w:lineRule="auto"/>
        <w:ind w:left="562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ยกเว้นผลต่างของอัตราแลกเปลี่ยนที่เกิดขึ้นจากการแปลงค่าของรายการเงินลงทุนในตราสารทุนที่กำหนด ให้วัดมูลค่าด้วยมูลค่ายุติธรรมผ่านกำไรขาดทุนเบ็ดเสร็จอื่น 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589D8F4C" w14:textId="77777777" w:rsidR="00A677B8" w:rsidRPr="002516C1" w:rsidRDefault="00A677B8" w:rsidP="00A677B8">
      <w:pPr>
        <w:spacing w:line="240" w:lineRule="auto"/>
        <w:ind w:left="562"/>
        <w:jc w:val="thaiDistribute"/>
        <w:rPr>
          <w:rFonts w:asciiTheme="majorBidi" w:hAnsiTheme="majorBidi" w:cstheme="majorBidi"/>
          <w:cs/>
        </w:rPr>
      </w:pPr>
    </w:p>
    <w:p w14:paraId="2F8F2C54" w14:textId="7F55CB4E" w:rsidR="00A677B8" w:rsidRPr="002516C1" w:rsidRDefault="00A677B8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  <w:t>เครื่องมือทางการเงิน</w:t>
      </w:r>
    </w:p>
    <w:p w14:paraId="22A46490" w14:textId="77777777" w:rsidR="00A677B8" w:rsidRPr="002516C1" w:rsidRDefault="00A677B8" w:rsidP="00A677B8">
      <w:pPr>
        <w:pStyle w:val="BodyText2"/>
        <w:tabs>
          <w:tab w:val="left" w:pos="540"/>
        </w:tabs>
        <w:ind w:left="540" w:firstLine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7B2BE2F" w14:textId="0618A6E9" w:rsidR="00A677B8" w:rsidRPr="002516C1" w:rsidRDefault="00A677B8" w:rsidP="00A677B8">
      <w:pPr>
        <w:pStyle w:val="ListParagraph"/>
        <w:ind w:left="1008" w:hanging="468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516C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026BE" w:rsidRPr="00A026BE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3F36CAB2" w14:textId="77777777" w:rsidR="00A677B8" w:rsidRPr="002516C1" w:rsidRDefault="00A677B8" w:rsidP="00A677B8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0ADC4A" w14:textId="3D264C25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="00A026BE" w:rsidRPr="00A026BE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และวัดมูลค่าด้วยมูลค่ายุติธรรมโดยรวมต้นทุนการทำรายการที่เกี่ยวข้องโดยตรงกับการได้มา</w:t>
      </w:r>
      <w:r w:rsidRPr="002516C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>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1FB1E39E" w14:textId="77777777" w:rsidR="00A677B8" w:rsidRPr="002516C1" w:rsidRDefault="00A677B8" w:rsidP="00A677B8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75EAFC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74C47D11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0FEE5DF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3DC556AE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569B33AA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B19F486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 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4DC68482" w14:textId="77777777" w:rsidR="00A677B8" w:rsidRPr="002516C1" w:rsidRDefault="00A677B8" w:rsidP="00A677B8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D6422C" w14:textId="629CDD5A" w:rsidR="00A677B8" w:rsidRPr="002516C1" w:rsidRDefault="00A677B8" w:rsidP="00A677B8">
      <w:pPr>
        <w:pStyle w:val="ListParagraph"/>
        <w:ind w:left="1008" w:hanging="468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516C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026BE" w:rsidRPr="00A026BE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DB56EBE" w14:textId="77777777" w:rsidR="00A677B8" w:rsidRPr="002516C1" w:rsidRDefault="00A677B8" w:rsidP="00A677B8">
      <w:pPr>
        <w:pStyle w:val="ListParagraph"/>
        <w:ind w:left="1008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14666A49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8081E47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A7E66A1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4E340A5A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D7DECB2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22EE45E1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9FB7AB8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F9F9E3D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4805C9E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E45A7AF" w14:textId="77777777" w:rsidR="004F5D88" w:rsidRPr="002516C1" w:rsidRDefault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cs/>
        </w:rPr>
      </w:pPr>
      <w:r w:rsidRPr="002516C1">
        <w:rPr>
          <w:rFonts w:asciiTheme="majorBidi" w:eastAsia="EucrosiaUPCBold" w:hAnsiTheme="majorBidi" w:cstheme="majorBidi"/>
          <w:i/>
          <w:iCs/>
          <w:cs/>
        </w:rPr>
        <w:br w:type="page"/>
      </w:r>
    </w:p>
    <w:p w14:paraId="5B6E0538" w14:textId="25B61E13" w:rsidR="00A677B8" w:rsidRPr="002516C1" w:rsidRDefault="00A677B8" w:rsidP="00A677B8">
      <w:pPr>
        <w:pStyle w:val="ListParagraph"/>
        <w:ind w:left="1008" w:hanging="468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516C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(ง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026BE" w:rsidRPr="00A026BE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26CB1DCC" w14:textId="77777777" w:rsidR="00A677B8" w:rsidRPr="002516C1" w:rsidRDefault="00A677B8" w:rsidP="00A677B8">
      <w:pPr>
        <w:pStyle w:val="BodyText2"/>
        <w:spacing w:line="240" w:lineRule="atLeast"/>
        <w:ind w:left="68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942D687" w14:textId="77777777" w:rsidR="00A677B8" w:rsidRPr="002516C1" w:rsidRDefault="00A677B8" w:rsidP="00A677B8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742CD474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6DF570E" w14:textId="4E750C55" w:rsidR="00A677B8" w:rsidRPr="002516C1" w:rsidRDefault="00A677B8" w:rsidP="00A677B8">
      <w:pPr>
        <w:pStyle w:val="BodyText2"/>
        <w:spacing w:line="240" w:lineRule="atLeast"/>
        <w:ind w:left="1008" w:right="43" w:hanging="468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i/>
          <w:iCs/>
          <w:color w:val="000000"/>
          <w:sz w:val="30"/>
          <w:szCs w:val="30"/>
        </w:rPr>
        <w:t>(</w:t>
      </w:r>
      <w:r w:rsidRPr="002516C1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ง</w:t>
      </w:r>
      <w:r w:rsidRPr="002516C1">
        <w:rPr>
          <w:rFonts w:asciiTheme="majorBidi" w:hAnsiTheme="majorBidi" w:cstheme="majorBidi"/>
          <w:i/>
          <w:iCs/>
          <w:color w:val="000000"/>
          <w:sz w:val="30"/>
          <w:szCs w:val="30"/>
        </w:rPr>
        <w:t>.</w:t>
      </w:r>
      <w:r w:rsidR="00A026BE" w:rsidRPr="00A026BE">
        <w:rPr>
          <w:rFonts w:asciiTheme="majorBidi" w:hAnsiTheme="majorBidi" w:cstheme="majorBidi"/>
          <w:i/>
          <w:iCs/>
          <w:color w:val="000000"/>
          <w:sz w:val="30"/>
          <w:szCs w:val="30"/>
        </w:rPr>
        <w:t>4</w:t>
      </w:r>
      <w:r w:rsidRPr="002516C1">
        <w:rPr>
          <w:rFonts w:asciiTheme="majorBidi" w:hAnsiTheme="majorBidi" w:cstheme="majorBidi"/>
          <w:i/>
          <w:iCs/>
          <w:color w:val="000000"/>
          <w:sz w:val="30"/>
          <w:szCs w:val="30"/>
        </w:rPr>
        <w:t>)</w:t>
      </w:r>
      <w:r w:rsidRPr="002516C1">
        <w:rPr>
          <w:rFonts w:asciiTheme="majorBidi" w:hAnsiTheme="majorBidi" w:cstheme="majorBidi"/>
          <w:i/>
          <w:iCs/>
          <w:color w:val="000000"/>
          <w:sz w:val="30"/>
          <w:szCs w:val="30"/>
        </w:rPr>
        <w:tab/>
      </w:r>
      <w:r w:rsidRPr="002516C1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711BAA18" w14:textId="77777777" w:rsidR="00A677B8" w:rsidRPr="002516C1" w:rsidRDefault="00A677B8" w:rsidP="00A677B8">
      <w:pPr>
        <w:pStyle w:val="BodyText2"/>
        <w:spacing w:line="240" w:lineRule="atLeast"/>
        <w:ind w:left="68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D595E38" w14:textId="7C3C1744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A026BE" w:rsidRPr="00A026BE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78805BCA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F4E3F3A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</w:t>
      </w:r>
      <w:r w:rsidRPr="002516C1">
        <w:rPr>
          <w:rFonts w:asciiTheme="majorBidi" w:hAnsiTheme="majorBidi" w:cstheme="majorBidi"/>
          <w:color w:val="000000"/>
          <w:sz w:val="30"/>
          <w:szCs w:val="30"/>
        </w:rPr>
        <w:br/>
      </w: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>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27DC952C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45391A0" w14:textId="731EE975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A026BE" w:rsidRPr="00A026BE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เดือนข้างหน้า</w:t>
      </w:r>
    </w:p>
    <w:p w14:paraId="25067C65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4DEFD4C" w14:textId="503932D2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A026BE" w:rsidRPr="00A026BE">
        <w:rPr>
          <w:rFonts w:asciiTheme="majorBidi" w:hAnsiTheme="majorBidi" w:cstheme="majorBidi"/>
          <w:color w:val="000000"/>
          <w:sz w:val="30"/>
          <w:szCs w:val="30"/>
        </w:rPr>
        <w:t>30</w:t>
      </w:r>
      <w:r w:rsidRPr="002516C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</w:t>
      </w:r>
      <w:r w:rsidRPr="002516C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>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79A7EE79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A749C0E" w14:textId="77777777" w:rsidR="00A677B8" w:rsidRPr="002516C1" w:rsidRDefault="00A677B8" w:rsidP="00A677B8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2693A7EB" w14:textId="77777777" w:rsidR="00A677B8" w:rsidRPr="002516C1" w:rsidRDefault="00A677B8" w:rsidP="000463E7">
      <w:pPr>
        <w:pStyle w:val="BodyText2"/>
        <w:numPr>
          <w:ilvl w:val="4"/>
          <w:numId w:val="8"/>
        </w:numPr>
        <w:spacing w:line="240" w:lineRule="atLeast"/>
        <w:ind w:left="1440" w:right="43" w:hanging="396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99DAC41" w14:textId="1257F91B" w:rsidR="00A677B8" w:rsidRPr="002516C1" w:rsidRDefault="00A677B8" w:rsidP="000463E7">
      <w:pPr>
        <w:pStyle w:val="BodyText2"/>
        <w:numPr>
          <w:ilvl w:val="4"/>
          <w:numId w:val="8"/>
        </w:numPr>
        <w:spacing w:line="240" w:lineRule="atLeast"/>
        <w:ind w:left="1440" w:right="43" w:hanging="396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A026BE" w:rsidRPr="00A026BE">
        <w:rPr>
          <w:rFonts w:asciiTheme="majorBidi" w:hAnsiTheme="majorBidi" w:cstheme="majorBidi"/>
          <w:color w:val="000000"/>
          <w:sz w:val="30"/>
          <w:szCs w:val="30"/>
        </w:rPr>
        <w:t>90</w:t>
      </w: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</w:t>
      </w:r>
    </w:p>
    <w:p w14:paraId="5DB8C547" w14:textId="77777777" w:rsidR="00A677B8" w:rsidRPr="002516C1" w:rsidRDefault="00A677B8" w:rsidP="004F5D88">
      <w:pPr>
        <w:pStyle w:val="BodyText2"/>
        <w:spacing w:line="240" w:lineRule="atLeast"/>
        <w:ind w:left="144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0E5F0D7" w14:textId="5E497E76" w:rsidR="00A677B8" w:rsidRPr="002516C1" w:rsidRDefault="00A677B8" w:rsidP="00A677B8">
      <w:pPr>
        <w:pStyle w:val="ListParagraph"/>
        <w:tabs>
          <w:tab w:val="left" w:pos="540"/>
        </w:tabs>
        <w:ind w:left="1008" w:hanging="468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516C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(ง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026BE" w:rsidRPr="00A026BE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  <w:t>การตัดจำหน่าย</w:t>
      </w:r>
    </w:p>
    <w:p w14:paraId="10551690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B4F5D78" w14:textId="77777777" w:rsidR="00A677B8" w:rsidRPr="002516C1" w:rsidRDefault="00A677B8" w:rsidP="00A677B8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EC18AB1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1F26C14" w14:textId="29F88817" w:rsidR="00A677B8" w:rsidRPr="002516C1" w:rsidRDefault="00A677B8" w:rsidP="00A677B8">
      <w:pPr>
        <w:pStyle w:val="ListParagraph"/>
        <w:ind w:left="1008" w:hanging="468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516C1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026BE" w:rsidRPr="00A026BE">
        <w:rPr>
          <w:rFonts w:asciiTheme="majorBidi" w:eastAsia="EucrosiaUPCBold" w:hAnsiTheme="majorBidi" w:cstheme="majorBidi"/>
          <w:i/>
          <w:iCs/>
          <w:sz w:val="30"/>
          <w:szCs w:val="30"/>
        </w:rPr>
        <w:t>6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  <w:t>ดอกเบี้ย</w:t>
      </w:r>
    </w:p>
    <w:p w14:paraId="4C28E6D6" w14:textId="77777777" w:rsidR="00A677B8" w:rsidRPr="002516C1" w:rsidRDefault="00A677B8" w:rsidP="00A677B8">
      <w:pPr>
        <w:rPr>
          <w:rFonts w:asciiTheme="majorBidi" w:eastAsia="EucrosiaUPCBold" w:hAnsiTheme="majorBidi" w:cstheme="majorBidi"/>
          <w:i/>
          <w:iCs/>
        </w:rPr>
      </w:pPr>
    </w:p>
    <w:p w14:paraId="582C7E57" w14:textId="77777777" w:rsidR="00A677B8" w:rsidRPr="002516C1" w:rsidRDefault="00A677B8" w:rsidP="00A677B8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3DF7B98E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  <w:lang w:val="th-TH"/>
        </w:rPr>
      </w:pPr>
    </w:p>
    <w:p w14:paraId="63965047" w14:textId="2E90B54C" w:rsidR="00A677B8" w:rsidRPr="002516C1" w:rsidRDefault="00A677B8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  <w:t>เงินสดและรายการเทียบเท่าเงินสด</w:t>
      </w:r>
    </w:p>
    <w:p w14:paraId="1892AFE0" w14:textId="77777777" w:rsidR="00A677B8" w:rsidRPr="002516C1" w:rsidRDefault="00A677B8" w:rsidP="00A677B8">
      <w:pPr>
        <w:pStyle w:val="BodyText2"/>
        <w:tabs>
          <w:tab w:val="left" w:pos="540"/>
        </w:tabs>
        <w:ind w:left="162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71F66C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cs/>
        </w:rPr>
      </w:pPr>
      <w:r w:rsidRPr="002516C1">
        <w:rPr>
          <w:rFonts w:asciiTheme="majorBidi" w:hAnsiTheme="majorBidi" w:cstheme="majorBidi"/>
        </w:rPr>
        <w:tab/>
      </w:r>
      <w:r w:rsidRPr="002516C1">
        <w:rPr>
          <w:rFonts w:asciiTheme="majorBidi" w:hAnsiTheme="majorBidi" w:cstheme="majorBidi"/>
          <w:cs/>
        </w:rPr>
        <w:t>เงินสดและรายการเทียบเท่าเงินสดประกอบด้วย ยอดเงินสด และยอดเงินฝากธนาคารประเภทกระแสรายวันและออมทรัพย์ 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0507631B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0771BC6F" w14:textId="2B2ED83D" w:rsidR="00A677B8" w:rsidRPr="002516C1" w:rsidRDefault="00A677B8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</w:pPr>
      <w:r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  <w:t>ลูกหนี้การค้า</w:t>
      </w:r>
    </w:p>
    <w:p w14:paraId="31569596" w14:textId="77777777" w:rsidR="00A677B8" w:rsidRPr="002516C1" w:rsidRDefault="00A677B8" w:rsidP="00A677B8">
      <w:pPr>
        <w:pStyle w:val="BodyText2"/>
        <w:tabs>
          <w:tab w:val="left" w:pos="540"/>
        </w:tabs>
        <w:ind w:left="1620" w:firstLine="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1B57C39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 w:rsidRPr="002516C1">
        <w:rPr>
          <w:rFonts w:asciiTheme="majorBidi" w:hAnsiTheme="majorBidi" w:cstheme="majorBidi"/>
        </w:rPr>
        <w:br/>
      </w:r>
      <w:r w:rsidRPr="002516C1">
        <w:rPr>
          <w:rFonts w:asciiTheme="majorBidi" w:hAnsiTheme="majorBidi" w:cstheme="majorBidi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0A6B83A8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59A67B8D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</w:rPr>
        <w:tab/>
      </w:r>
      <w:r w:rsidRPr="002516C1">
        <w:rPr>
          <w:rFonts w:asciiTheme="majorBidi" w:hAnsiTheme="majorBidi" w:cstheme="majorBidi"/>
          <w:cs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Pr="002516C1">
        <w:rPr>
          <w:rFonts w:asciiTheme="majorBidi" w:hAnsiTheme="majorBidi" w:cstheme="majorBidi"/>
        </w:rPr>
        <w:br/>
      </w:r>
      <w:r w:rsidRPr="002516C1">
        <w:rPr>
          <w:rFonts w:asciiTheme="majorBidi" w:hAnsiTheme="majorBidi" w:cstheme="majorBidi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62DEC0EA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2516C1">
        <w:rPr>
          <w:rFonts w:asciiTheme="majorBidi" w:hAnsiTheme="majorBidi" w:cstheme="majorBidi"/>
          <w:cs/>
        </w:rPr>
        <w:br w:type="page"/>
      </w:r>
    </w:p>
    <w:p w14:paraId="169BB20B" w14:textId="16DB4DD9" w:rsidR="00A677B8" w:rsidRPr="002516C1" w:rsidRDefault="00A677B8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</w:pPr>
      <w:r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lastRenderedPageBreak/>
        <w:t>สินค้าคงเหลือ</w:t>
      </w:r>
    </w:p>
    <w:p w14:paraId="6E0A0C16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</w:rPr>
      </w:pPr>
    </w:p>
    <w:p w14:paraId="127E9BC2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2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 xml:space="preserve">สินค้าคงเหลือวัดมูลค่าด้วยราคาทุนหรือมูลค่าสุทธิที่จะได้รับแล้วแต่ราคาใดจะต่ำกว่า </w:t>
      </w:r>
      <w:r w:rsidRPr="002516C1">
        <w:rPr>
          <w:rFonts w:asciiTheme="majorBidi" w:hAnsiTheme="majorBidi" w:cstheme="majorBidi"/>
        </w:rPr>
        <w:tab/>
      </w:r>
      <w:r w:rsidRPr="002516C1">
        <w:rPr>
          <w:rFonts w:asciiTheme="majorBidi" w:hAnsiTheme="majorBidi" w:cstheme="majorBidi"/>
          <w:cs/>
        </w:rPr>
        <w:t>ต้นทุนของสินค้าคำนวณโดยใช้วิธีถัวเฉลี่ยถ่วงน้ำหนัก 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  <w:r w:rsidRPr="002516C1">
        <w:rPr>
          <w:rFonts w:asciiTheme="majorBidi" w:hAnsiTheme="majorBidi" w:cstheme="majorBidi"/>
        </w:rPr>
        <w:tab/>
      </w:r>
    </w:p>
    <w:p w14:paraId="1E2A2D62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735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531BBC27" w14:textId="57B3B299" w:rsidR="00A677B8" w:rsidRPr="002516C1" w:rsidRDefault="00CD5710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</w:pPr>
      <w:r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ที่ดิน อาคารและอุปกรณ์</w:t>
      </w:r>
    </w:p>
    <w:p w14:paraId="6A0DFCCE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</w:rPr>
      </w:pPr>
    </w:p>
    <w:p w14:paraId="35A86678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FF0000"/>
        </w:rPr>
      </w:pPr>
      <w:r w:rsidRPr="002516C1">
        <w:rPr>
          <w:rFonts w:asciiTheme="majorBidi" w:hAnsiTheme="majorBidi" w:cstheme="majorBidi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186FD832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</w:rPr>
      </w:pPr>
    </w:p>
    <w:p w14:paraId="15C5BE66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ต้นทุนของการก่อสร้างสินทรัพย์รวมถึงต้นทุนของวัสดุ และแรงงานทางตรง และต้นทุนทางตรงอื่น ๆ ที่เกี่ยวข้องกับการจัดหาสินทรัพย์เพื่อให้สินทรัพย์นั้นอยู่</w:t>
      </w:r>
      <w:r w:rsidRPr="002516C1">
        <w:rPr>
          <w:rFonts w:asciiTheme="majorBidi" w:hAnsiTheme="majorBidi" w:cstheme="majorBidi"/>
          <w:cs/>
        </w:rPr>
        <w:br/>
        <w:t>ในสภาพที่พร้อมจะใช้งานได้ตามความประสงค์  ต้นทุนในการรื้อถอน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การขนย้าย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โดยปราศจากลิขสิทธิ์ซอฟต์แวร์นั้นถือว่า ลิขสิทธิ์ซอฟต์แวร์ดังกล่าวเป็นส่วนหนึ่งของอุปกรณ์</w:t>
      </w:r>
      <w:r w:rsidRPr="002516C1">
        <w:rPr>
          <w:rFonts w:asciiTheme="majorBidi" w:hAnsiTheme="majorBidi" w:cstheme="majorBidi"/>
        </w:rPr>
        <w:t xml:space="preserve"> </w:t>
      </w:r>
    </w:p>
    <w:p w14:paraId="5E26066D" w14:textId="77777777" w:rsidR="00A677B8" w:rsidRPr="002516C1" w:rsidRDefault="00A677B8" w:rsidP="00A677B8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p w14:paraId="73D1665A" w14:textId="77777777" w:rsidR="00A677B8" w:rsidRPr="002516C1" w:rsidRDefault="00A677B8" w:rsidP="00A677B8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2516C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435073F8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007DD2E1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  <w:r w:rsidRPr="002516C1">
        <w:rPr>
          <w:rFonts w:asciiTheme="majorBidi" w:hAnsiTheme="majorBidi" w:cstheme="majorBidi"/>
          <w:i/>
          <w:iCs/>
          <w:cs/>
        </w:rPr>
        <w:t>ต้นทุนที่เกิดขึ้นในภายหลัง</w:t>
      </w:r>
    </w:p>
    <w:p w14:paraId="760FB6C9" w14:textId="77777777" w:rsidR="00A677B8" w:rsidRPr="002516C1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3E42DF0" w14:textId="4DB83D74" w:rsidR="00A677B8" w:rsidRPr="002516C1" w:rsidRDefault="00A677B8" w:rsidP="00A677B8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2516C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73C32B5F" w14:textId="77777777" w:rsidR="00A677B8" w:rsidRPr="002516C1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34545E5" w14:textId="77777777" w:rsidR="004F5D88" w:rsidRPr="002516C1" w:rsidRDefault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</w:rPr>
      </w:pPr>
      <w:r w:rsidRPr="002516C1">
        <w:rPr>
          <w:rFonts w:asciiTheme="majorBidi" w:hAnsiTheme="majorBidi" w:cstheme="majorBidi"/>
          <w:i/>
          <w:iCs/>
        </w:rPr>
        <w:br w:type="page"/>
      </w:r>
    </w:p>
    <w:p w14:paraId="2163DDE4" w14:textId="5B017DD5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i/>
          <w:iCs/>
        </w:rPr>
      </w:pPr>
      <w:r w:rsidRPr="002516C1">
        <w:rPr>
          <w:rFonts w:asciiTheme="majorBidi" w:hAnsiTheme="majorBidi" w:cstheme="majorBidi"/>
          <w:i/>
          <w:iCs/>
        </w:rPr>
        <w:lastRenderedPageBreak/>
        <w:tab/>
      </w:r>
      <w:r w:rsidRPr="002516C1">
        <w:rPr>
          <w:rFonts w:asciiTheme="majorBidi" w:hAnsiTheme="majorBidi" w:cstheme="majorBidi"/>
          <w:i/>
          <w:iCs/>
        </w:rPr>
        <w:tab/>
      </w:r>
      <w:r w:rsidRPr="002516C1">
        <w:rPr>
          <w:rFonts w:asciiTheme="majorBidi" w:hAnsiTheme="majorBidi" w:cstheme="majorBidi"/>
          <w:i/>
          <w:iCs/>
          <w:cs/>
        </w:rPr>
        <w:t>ค่าเสื่อมราคา</w:t>
      </w:r>
    </w:p>
    <w:p w14:paraId="0F442968" w14:textId="77777777" w:rsidR="00A677B8" w:rsidRPr="002516C1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4F52963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color w:val="000000"/>
        </w:rPr>
      </w:pPr>
      <w:r w:rsidRPr="002516C1">
        <w:rPr>
          <w:rFonts w:asciiTheme="majorBidi" w:eastAsia="Calibri" w:hAnsiTheme="majorBidi" w:cstheme="majorBidi"/>
          <w:color w:val="00000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</w:t>
      </w:r>
      <w:r w:rsidRPr="002516C1">
        <w:rPr>
          <w:rFonts w:asciiTheme="majorBidi" w:eastAsia="Calibri" w:hAnsiTheme="majorBidi" w:cstheme="majorBidi"/>
          <w:color w:val="000000"/>
        </w:rPr>
        <w:t xml:space="preserve"> </w:t>
      </w:r>
      <w:r w:rsidRPr="002516C1">
        <w:rPr>
          <w:rFonts w:asciiTheme="majorBidi" w:eastAsia="Calibri" w:hAnsiTheme="majorBidi" w:cstheme="majorBidi"/>
          <w:color w:val="000000"/>
          <w:cs/>
        </w:rPr>
        <w:t xml:space="preserve">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065C9A29" w14:textId="77777777" w:rsidR="00CD5710" w:rsidRPr="002516C1" w:rsidRDefault="00CD5710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color w:val="000000"/>
        </w:rPr>
      </w:pPr>
    </w:p>
    <w:p w14:paraId="0C41940F" w14:textId="252E9025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color w:val="000000"/>
        </w:rPr>
      </w:pPr>
      <w:r w:rsidRPr="002516C1">
        <w:rPr>
          <w:rFonts w:asciiTheme="majorBidi" w:eastAsia="Calibri" w:hAnsiTheme="majorBidi" w:cstheme="majorBidi"/>
          <w:color w:val="000000"/>
          <w:cs/>
        </w:rPr>
        <w:t>ประมาณการอายุการให้ประโยชน์ของสินทรัพย์แสดงได้ดังนี้</w:t>
      </w:r>
    </w:p>
    <w:p w14:paraId="4AD9B5CD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color w:val="000000"/>
        </w:rPr>
      </w:pPr>
    </w:p>
    <w:tbl>
      <w:tblPr>
        <w:tblW w:w="9185" w:type="dxa"/>
        <w:tblInd w:w="540" w:type="dxa"/>
        <w:tblLook w:val="0000" w:firstRow="0" w:lastRow="0" w:firstColumn="0" w:lastColumn="0" w:noHBand="0" w:noVBand="0"/>
      </w:tblPr>
      <w:tblGrid>
        <w:gridCol w:w="6840"/>
        <w:gridCol w:w="1499"/>
        <w:gridCol w:w="846"/>
      </w:tblGrid>
      <w:tr w:rsidR="00A677B8" w:rsidRPr="002516C1" w14:paraId="7D5F62B9" w14:textId="77777777" w:rsidTr="00D342E2">
        <w:trPr>
          <w:trHeight w:val="402"/>
        </w:trPr>
        <w:tc>
          <w:tcPr>
            <w:tcW w:w="6840" w:type="dxa"/>
            <w:vAlign w:val="bottom"/>
          </w:tcPr>
          <w:p w14:paraId="1D2055B6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 w:hanging="78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อาคาร และสิ่งปลูกสร้าง</w:t>
            </w:r>
          </w:p>
        </w:tc>
        <w:tc>
          <w:tcPr>
            <w:tcW w:w="1499" w:type="dxa"/>
          </w:tcPr>
          <w:p w14:paraId="7C84F198" w14:textId="0C749172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ab/>
            </w:r>
            <w:r w:rsidRPr="002516C1">
              <w:rPr>
                <w:rFonts w:asciiTheme="majorBidi" w:hAnsiTheme="majorBidi" w:cstheme="majorBidi"/>
                <w:cs/>
              </w:rPr>
              <w:tab/>
            </w:r>
            <w:r w:rsidR="00A026BE" w:rsidRPr="00A026BE">
              <w:rPr>
                <w:rFonts w:asciiTheme="majorBidi" w:hAnsiTheme="majorBidi" w:cstheme="majorBidi"/>
              </w:rPr>
              <w:t>5</w:t>
            </w:r>
            <w:r w:rsidRPr="002516C1">
              <w:rPr>
                <w:rFonts w:asciiTheme="majorBidi" w:hAnsiTheme="majorBidi" w:cstheme="majorBidi"/>
              </w:rPr>
              <w:t xml:space="preserve"> - </w:t>
            </w:r>
            <w:r w:rsidR="00A026BE" w:rsidRPr="00A026BE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846" w:type="dxa"/>
          </w:tcPr>
          <w:p w14:paraId="13354331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A677B8" w:rsidRPr="002516C1" w14:paraId="17E32807" w14:textId="77777777" w:rsidTr="00D342E2">
        <w:trPr>
          <w:trHeight w:val="402"/>
        </w:trPr>
        <w:tc>
          <w:tcPr>
            <w:tcW w:w="6840" w:type="dxa"/>
            <w:vAlign w:val="bottom"/>
          </w:tcPr>
          <w:p w14:paraId="4F5B4EB0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86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499" w:type="dxa"/>
          </w:tcPr>
          <w:p w14:paraId="7CE69CF6" w14:textId="2235EF04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ab/>
            </w:r>
            <w:r w:rsidRPr="002516C1">
              <w:rPr>
                <w:rFonts w:asciiTheme="majorBidi" w:hAnsiTheme="majorBidi" w:cstheme="majorBidi"/>
                <w:cs/>
              </w:rPr>
              <w:tab/>
            </w:r>
            <w:r w:rsidR="00A026BE" w:rsidRPr="00A026BE">
              <w:rPr>
                <w:rFonts w:asciiTheme="majorBidi" w:hAnsiTheme="majorBidi" w:cstheme="majorBidi"/>
              </w:rPr>
              <w:t>5</w:t>
            </w:r>
            <w:r w:rsidRPr="002516C1">
              <w:rPr>
                <w:rFonts w:asciiTheme="majorBidi" w:hAnsiTheme="majorBidi" w:cstheme="majorBidi"/>
                <w:cs/>
              </w:rPr>
              <w:t xml:space="preserve"> </w:t>
            </w:r>
            <w:r w:rsidRPr="002516C1">
              <w:rPr>
                <w:rFonts w:asciiTheme="majorBidi" w:hAnsiTheme="majorBidi" w:cstheme="majorBidi"/>
              </w:rPr>
              <w:t>-</w:t>
            </w:r>
            <w:r w:rsidRPr="002516C1">
              <w:rPr>
                <w:rFonts w:asciiTheme="majorBidi" w:hAnsiTheme="majorBidi" w:cstheme="majorBidi"/>
                <w:cs/>
              </w:rPr>
              <w:t xml:space="preserve"> </w:t>
            </w:r>
            <w:r w:rsidR="00A026BE" w:rsidRPr="00A026BE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846" w:type="dxa"/>
          </w:tcPr>
          <w:p w14:paraId="36208034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A677B8" w:rsidRPr="002516C1" w14:paraId="25119811" w14:textId="77777777" w:rsidTr="00D342E2">
        <w:trPr>
          <w:trHeight w:val="402"/>
        </w:trPr>
        <w:tc>
          <w:tcPr>
            <w:tcW w:w="6840" w:type="dxa"/>
            <w:vAlign w:val="bottom"/>
          </w:tcPr>
          <w:p w14:paraId="008365EB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86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499" w:type="dxa"/>
          </w:tcPr>
          <w:p w14:paraId="4BE9A5E3" w14:textId="6B643DAA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ab/>
            </w:r>
            <w:r w:rsidRPr="002516C1">
              <w:rPr>
                <w:rFonts w:asciiTheme="majorBidi" w:hAnsiTheme="majorBidi" w:cstheme="majorBidi"/>
                <w:cs/>
              </w:rPr>
              <w:tab/>
            </w:r>
            <w:r w:rsidR="00A026BE" w:rsidRPr="00A026B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46" w:type="dxa"/>
          </w:tcPr>
          <w:p w14:paraId="5D8DD42D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A677B8" w:rsidRPr="002516C1" w14:paraId="2AFDDC98" w14:textId="77777777" w:rsidTr="00D342E2">
        <w:trPr>
          <w:trHeight w:val="416"/>
        </w:trPr>
        <w:tc>
          <w:tcPr>
            <w:tcW w:w="6840" w:type="dxa"/>
            <w:shd w:val="clear" w:color="auto" w:fill="auto"/>
            <w:vAlign w:val="bottom"/>
          </w:tcPr>
          <w:p w14:paraId="2F039639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86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499" w:type="dxa"/>
          </w:tcPr>
          <w:p w14:paraId="37A6DE93" w14:textId="20B941BF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ab/>
            </w:r>
            <w:r w:rsidRPr="002516C1">
              <w:rPr>
                <w:rFonts w:asciiTheme="majorBidi" w:hAnsiTheme="majorBidi" w:cstheme="majorBidi"/>
                <w:cs/>
              </w:rPr>
              <w:tab/>
            </w:r>
            <w:r w:rsidR="00A026BE" w:rsidRPr="00A026BE">
              <w:rPr>
                <w:rFonts w:asciiTheme="majorBidi" w:hAnsiTheme="majorBidi" w:cstheme="majorBidi"/>
              </w:rPr>
              <w:t>5</w:t>
            </w:r>
            <w:r w:rsidRPr="002516C1">
              <w:rPr>
                <w:rFonts w:asciiTheme="majorBidi" w:hAnsiTheme="majorBidi" w:cstheme="majorBidi"/>
                <w:cs/>
              </w:rPr>
              <w:t xml:space="preserve"> </w:t>
            </w:r>
            <w:r w:rsidRPr="002516C1">
              <w:rPr>
                <w:rFonts w:asciiTheme="majorBidi" w:hAnsiTheme="majorBidi" w:cstheme="majorBidi"/>
              </w:rPr>
              <w:t>-</w:t>
            </w:r>
            <w:r w:rsidRPr="002516C1">
              <w:rPr>
                <w:rFonts w:asciiTheme="majorBidi" w:hAnsiTheme="majorBidi" w:cstheme="majorBidi"/>
                <w:cs/>
              </w:rPr>
              <w:t xml:space="preserve"> </w:t>
            </w:r>
            <w:r w:rsidR="00A026BE" w:rsidRPr="00A026B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46" w:type="dxa"/>
            <w:shd w:val="clear" w:color="auto" w:fill="auto"/>
          </w:tcPr>
          <w:p w14:paraId="17B58D63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ปี</w:t>
            </w:r>
          </w:p>
        </w:tc>
      </w:tr>
    </w:tbl>
    <w:p w14:paraId="68046D96" w14:textId="77777777" w:rsidR="00A677B8" w:rsidRPr="002516C1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CED0071" w14:textId="3314973D" w:rsidR="00A677B8" w:rsidRPr="002516C1" w:rsidRDefault="00CD5710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สินทรัพย์ไม่มีตัวตน</w:t>
      </w:r>
    </w:p>
    <w:p w14:paraId="7B36A692" w14:textId="77777777" w:rsidR="00A677B8" w:rsidRPr="002516C1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AA11FBA" w14:textId="77777777" w:rsidR="00A677B8" w:rsidRPr="002516C1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2516C1">
        <w:rPr>
          <w:rFonts w:asciiTheme="majorBidi" w:hAnsiTheme="majorBidi" w:cstheme="majorBidi"/>
          <w:i/>
          <w:iCs/>
          <w:sz w:val="30"/>
          <w:szCs w:val="30"/>
          <w:cs/>
        </w:rPr>
        <w:t>ค่าความนิยม</w:t>
      </w:r>
    </w:p>
    <w:p w14:paraId="124B29F8" w14:textId="77777777" w:rsidR="00A677B8" w:rsidRPr="002516C1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895CB42" w14:textId="77777777" w:rsidR="00A677B8" w:rsidRPr="002516C1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55A39DB5" w14:textId="77777777" w:rsidR="00A677B8" w:rsidRPr="002516C1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0E616D4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eastAsia="Calibri" w:hAnsiTheme="majorBidi" w:cstheme="majorBidi"/>
          <w:i/>
          <w:iCs/>
        </w:rPr>
      </w:pPr>
      <w:r w:rsidRPr="002516C1">
        <w:rPr>
          <w:rFonts w:asciiTheme="majorBidi" w:eastAsia="Calibri" w:hAnsiTheme="majorBidi" w:cstheme="majorBidi"/>
          <w:i/>
          <w:iCs/>
          <w:cs/>
        </w:rPr>
        <w:t>รายจ่ายในการวิจัยและพัฒนา</w:t>
      </w:r>
    </w:p>
    <w:p w14:paraId="16066FFA" w14:textId="77777777" w:rsidR="00A677B8" w:rsidRPr="002516C1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0027CB3" w14:textId="77777777" w:rsidR="00A677B8" w:rsidRPr="002516C1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516C1">
        <w:rPr>
          <w:rFonts w:asciiTheme="majorBidi" w:eastAsia="Calibri" w:hAnsiTheme="majorBidi" w:cstheme="majorBidi"/>
          <w:sz w:val="30"/>
          <w:szCs w:val="30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 ผลิตภัณฑ์หรือกระบวนการนั้นมีความเป็นไปได้ทางเทคนิคและทางการค้า  ซึ่งมีความเป็นไปได้ที่จะก่อให้เกิดประโยชน์เชิงเศรษฐกิจในอนาคต และกลุ่มบริษัทมีความตั้งใจและมีทรัพยากรเพียงพอที่จะนำมาใช้เพื่อทำให้การพัฒนาเสร็จสิ้นสมบูรณ์ และนำสินทรัพย์มาใช้ประโยชน์หรือนำมาขายได้ รายจ่ายในการพัฒนาอื่นและรายจ่ายในขั้นตอนการวิจัยรับรู้ในกำไรหรือขาดทุนเมื่อเกิดขึ้น</w:t>
      </w:r>
    </w:p>
    <w:p w14:paraId="4A76AAD1" w14:textId="77777777" w:rsidR="00A677B8" w:rsidRPr="002516C1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583F692" w14:textId="77777777" w:rsidR="00A677B8" w:rsidRPr="002516C1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ขาดทุนจากการด้อยค่า ราคาทุนรวมถึงต้นทุนสำหรับวัตถุดิบ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</w:t>
      </w:r>
    </w:p>
    <w:p w14:paraId="39347637" w14:textId="77777777" w:rsidR="004F5D88" w:rsidRPr="002516C1" w:rsidRDefault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cs/>
        </w:rPr>
      </w:pPr>
      <w:r w:rsidRPr="002516C1">
        <w:rPr>
          <w:rFonts w:asciiTheme="majorBidi" w:eastAsia="Calibri" w:hAnsiTheme="majorBidi" w:cstheme="majorBidi"/>
          <w:i/>
          <w:iCs/>
          <w:cs/>
        </w:rPr>
        <w:br w:type="page"/>
      </w:r>
    </w:p>
    <w:p w14:paraId="2782F9DB" w14:textId="0ED269E0" w:rsidR="00A677B8" w:rsidRPr="002516C1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516C1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สินทรัพย์ไม่มีตัวตนอื่น ๆ</w:t>
      </w:r>
    </w:p>
    <w:p w14:paraId="66B80546" w14:textId="77777777" w:rsidR="00A677B8" w:rsidRPr="002516C1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Theme="majorBidi" w:eastAsia="Calibri" w:hAnsiTheme="majorBidi" w:cstheme="majorBidi"/>
          <w:sz w:val="20"/>
          <w:szCs w:val="20"/>
        </w:rPr>
      </w:pPr>
    </w:p>
    <w:p w14:paraId="3CAF298B" w14:textId="77777777" w:rsidR="00A677B8" w:rsidRPr="002516C1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516C1">
        <w:rPr>
          <w:rFonts w:asciiTheme="majorBidi" w:eastAsia="Calibri" w:hAnsiTheme="majorBidi" w:cstheme="majorBidi"/>
          <w:sz w:val="30"/>
          <w:szCs w:val="30"/>
          <w:cs/>
        </w:rPr>
        <w:t>สินทรัพย์ไม่มีตัวตนอื่นๆ ที่กลุ่มบริษัทซื้อมาและมีอายุการใช้งานจำกัด วัดมูลค่าด้วยราคาทุนหักค่าตัดจำหน่ายสะสมและขาดทุนจากการด้อยค่า</w:t>
      </w:r>
      <w:r w:rsidRPr="002516C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516C1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4BB05180" w14:textId="77777777" w:rsidR="00CD5710" w:rsidRPr="002516C1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both"/>
        <w:rPr>
          <w:rFonts w:asciiTheme="majorBidi" w:hAnsiTheme="majorBidi" w:cstheme="majorBidi"/>
          <w:sz w:val="20"/>
          <w:szCs w:val="20"/>
        </w:rPr>
      </w:pPr>
      <w:r w:rsidRPr="002516C1">
        <w:rPr>
          <w:rFonts w:asciiTheme="majorBidi" w:hAnsiTheme="majorBidi" w:cstheme="majorBidi"/>
          <w:sz w:val="20"/>
          <w:szCs w:val="20"/>
        </w:rPr>
        <w:tab/>
      </w:r>
    </w:p>
    <w:p w14:paraId="26D98E8B" w14:textId="304974C2" w:rsidR="00A677B8" w:rsidRPr="002516C1" w:rsidRDefault="00324214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ab/>
      </w:r>
      <w:r w:rsidR="00A677B8" w:rsidRPr="002516C1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033E2432" w14:textId="77777777" w:rsidR="00A677B8" w:rsidRPr="002516C1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048"/>
        <w:gridCol w:w="809"/>
        <w:gridCol w:w="3296"/>
      </w:tblGrid>
      <w:tr w:rsidR="00A677B8" w:rsidRPr="002516C1" w14:paraId="015213E8" w14:textId="77777777" w:rsidTr="00324214">
        <w:trPr>
          <w:trHeight w:val="425"/>
        </w:trPr>
        <w:tc>
          <w:tcPr>
            <w:tcW w:w="5048" w:type="dxa"/>
          </w:tcPr>
          <w:p w14:paraId="01FF4066" w14:textId="77777777" w:rsidR="00A677B8" w:rsidRPr="002516C1" w:rsidRDefault="00A677B8" w:rsidP="004F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4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ลิขสิทธิ์การใช้และต้นทุนพัฒนาโปรแกรมสำเร็จรูป</w:t>
            </w:r>
          </w:p>
        </w:tc>
        <w:tc>
          <w:tcPr>
            <w:tcW w:w="809" w:type="dxa"/>
          </w:tcPr>
          <w:p w14:paraId="38563F4E" w14:textId="682F0762" w:rsidR="00A677B8" w:rsidRPr="002516C1" w:rsidRDefault="00A026BE" w:rsidP="004F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3</w:t>
            </w:r>
            <w:r w:rsidR="00A677B8" w:rsidRPr="002516C1">
              <w:rPr>
                <w:rFonts w:asciiTheme="majorBidi" w:hAnsiTheme="majorBidi" w:cstheme="majorBidi"/>
                <w:cs/>
              </w:rPr>
              <w:t xml:space="preserve"> </w:t>
            </w:r>
            <w:r w:rsidR="00A677B8" w:rsidRPr="002516C1">
              <w:rPr>
                <w:rFonts w:asciiTheme="majorBidi" w:hAnsiTheme="majorBidi" w:cstheme="majorBidi"/>
              </w:rPr>
              <w:t>-</w:t>
            </w:r>
            <w:r w:rsidR="00A677B8" w:rsidRPr="002516C1">
              <w:rPr>
                <w:rFonts w:asciiTheme="majorBidi" w:hAnsiTheme="majorBidi" w:cstheme="majorBidi"/>
                <w:cs/>
              </w:rPr>
              <w:t xml:space="preserve"> </w:t>
            </w:r>
            <w:r w:rsidRPr="00A026BE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3296" w:type="dxa"/>
          </w:tcPr>
          <w:p w14:paraId="5FC7714A" w14:textId="77777777" w:rsidR="00A677B8" w:rsidRPr="002516C1" w:rsidRDefault="00A677B8" w:rsidP="004F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A677B8" w:rsidRPr="002516C1" w14:paraId="48AAB32B" w14:textId="77777777" w:rsidTr="00324214">
        <w:tc>
          <w:tcPr>
            <w:tcW w:w="5048" w:type="dxa"/>
          </w:tcPr>
          <w:p w14:paraId="44D24D99" w14:textId="77777777" w:rsidR="00A677B8" w:rsidRPr="002516C1" w:rsidRDefault="00A677B8" w:rsidP="004F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4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สัญญาซื้อขายไฟฟ้าที่ได้มาจากการรวมธุรกิจ</w:t>
            </w:r>
          </w:p>
        </w:tc>
        <w:tc>
          <w:tcPr>
            <w:tcW w:w="809" w:type="dxa"/>
          </w:tcPr>
          <w:p w14:paraId="52F7C7C4" w14:textId="4C1E1B99" w:rsidR="00A677B8" w:rsidRPr="002516C1" w:rsidRDefault="00A026BE" w:rsidP="004F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3296" w:type="dxa"/>
          </w:tcPr>
          <w:p w14:paraId="06B77FB3" w14:textId="77777777" w:rsidR="00A677B8" w:rsidRPr="002516C1" w:rsidRDefault="00A677B8" w:rsidP="004F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ปี</w:t>
            </w:r>
          </w:p>
        </w:tc>
      </w:tr>
    </w:tbl>
    <w:p w14:paraId="57A85ADA" w14:textId="77777777" w:rsidR="00A677B8" w:rsidRPr="002516C1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0B23C0D" w14:textId="204E3B48" w:rsidR="00A677B8" w:rsidRPr="002516C1" w:rsidRDefault="00324214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สัญญาเช่า</w:t>
      </w:r>
    </w:p>
    <w:p w14:paraId="00B6BD48" w14:textId="77777777" w:rsidR="00A677B8" w:rsidRPr="002516C1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D881EB0" w14:textId="77777777" w:rsidR="00A677B8" w:rsidRPr="002516C1" w:rsidRDefault="00A677B8" w:rsidP="004F5D88">
      <w:pPr>
        <w:spacing w:line="240" w:lineRule="auto"/>
        <w:ind w:left="540"/>
        <w:jc w:val="thaiDistribute"/>
        <w:rPr>
          <w:rFonts w:asciiTheme="majorBidi" w:hAnsiTheme="majorBidi" w:cstheme="majorBidi"/>
          <w:b/>
        </w:rPr>
      </w:pPr>
      <w:r w:rsidRPr="002516C1">
        <w:rPr>
          <w:rFonts w:asciiTheme="majorBidi" w:hAnsiTheme="majorBidi" w:cstheme="majorBidi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A0E343B" w14:textId="77777777" w:rsidR="00A677B8" w:rsidRPr="002516C1" w:rsidRDefault="00A677B8" w:rsidP="004F5D88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CCCCCC"/>
        </w:rPr>
      </w:pPr>
      <w:r w:rsidRPr="002516C1" w:rsidDel="005868E9">
        <w:rPr>
          <w:rFonts w:asciiTheme="majorBidi" w:hAnsiTheme="majorBidi" w:cstheme="majorBidi"/>
          <w:sz w:val="20"/>
          <w:szCs w:val="20"/>
          <w:shd w:val="clear" w:color="auto" w:fill="CCCCCC"/>
        </w:rPr>
        <w:t xml:space="preserve"> </w:t>
      </w:r>
    </w:p>
    <w:p w14:paraId="3DF6AF33" w14:textId="77777777" w:rsidR="00A677B8" w:rsidRPr="002516C1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3BAC035B" w14:textId="77777777" w:rsidR="00A677B8" w:rsidRPr="002516C1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1098D01" w14:textId="77777777" w:rsidR="00A677B8" w:rsidRPr="002516C1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516C1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6733C1F" w14:textId="77777777" w:rsidR="00A677B8" w:rsidRPr="002516C1" w:rsidRDefault="00A677B8" w:rsidP="004F5D8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3DD66C85" w14:textId="77777777" w:rsidR="00A677B8" w:rsidRPr="002516C1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2516C1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03838512" w14:textId="77777777" w:rsidR="004F5D88" w:rsidRPr="002516C1" w:rsidRDefault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cs/>
        </w:rPr>
      </w:pPr>
      <w:r w:rsidRPr="002516C1">
        <w:rPr>
          <w:rFonts w:asciiTheme="majorBidi" w:hAnsiTheme="majorBidi" w:cstheme="majorBidi"/>
          <w:b/>
          <w:cs/>
        </w:rPr>
        <w:br w:type="page"/>
      </w:r>
    </w:p>
    <w:p w14:paraId="419D1165" w14:textId="5D6B96C2" w:rsidR="00A677B8" w:rsidRPr="002516C1" w:rsidRDefault="00A677B8" w:rsidP="004F5D8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516C1">
        <w:rPr>
          <w:rFonts w:asciiTheme="majorBidi" w:hAnsiTheme="majorBidi" w:cstheme="majorBidi"/>
          <w:b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 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E0B5097" w14:textId="77777777" w:rsidR="00324214" w:rsidRPr="002516C1" w:rsidRDefault="00324214" w:rsidP="004F5D8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1B1276F" w14:textId="1A6BA0FA" w:rsidR="00A677B8" w:rsidRPr="002516C1" w:rsidRDefault="00A677B8" w:rsidP="004F5D8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516C1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44429BB3" w14:textId="77777777" w:rsidR="00A677B8" w:rsidRPr="002516C1" w:rsidRDefault="00A677B8" w:rsidP="004F5D8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A5BFBB7" w14:textId="6A4A9130" w:rsidR="00A677B8" w:rsidRPr="002516C1" w:rsidRDefault="00324214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45D48594" w14:textId="77777777" w:rsidR="00A677B8" w:rsidRPr="002516C1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156067" w14:textId="77777777" w:rsidR="00A677B8" w:rsidRPr="002516C1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2516C1">
        <w:rPr>
          <w:rFonts w:asciiTheme="majorBidi" w:hAnsiTheme="majorBidi" w:cstheme="majorBidi"/>
          <w:sz w:val="30"/>
          <w:szCs w:val="30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</w:rPr>
        <w:t xml:space="preserve">          </w:t>
      </w:r>
      <w:r w:rsidRPr="002516C1">
        <w:rPr>
          <w:rFonts w:asciiTheme="majorBidi" w:hAnsiTheme="majorBidi" w:cstheme="majorBidi"/>
          <w:sz w:val="30"/>
          <w:szCs w:val="30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สำหรับค่าความนิยมจะประมาณมูลค่าที่คาดว่าจะได้รับคืนทุกปี ในช่วงเวลาเดียวกัน  </w:t>
      </w:r>
    </w:p>
    <w:p w14:paraId="201FF688" w14:textId="77777777" w:rsidR="00A677B8" w:rsidRPr="002516C1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419235" w14:textId="77777777" w:rsidR="00A677B8" w:rsidRPr="002516C1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 หรือมูลค่าตามบัญชีของหน่วยสินทรัพย์ที่ก่อให้เกิดเงินสด</w:t>
      </w:r>
      <w:r w:rsidRPr="002516C1">
        <w:rPr>
          <w:rFonts w:asciiTheme="majorBidi" w:hAnsiTheme="majorBidi" w:cstheme="majorBidi"/>
          <w:sz w:val="30"/>
          <w:szCs w:val="30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</w:rPr>
        <w:t xml:space="preserve">สูงกว่ามูลค่าที่จะได้รับคืน </w:t>
      </w:r>
    </w:p>
    <w:p w14:paraId="3F92A3B7" w14:textId="77777777" w:rsidR="00A677B8" w:rsidRPr="002516C1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79F809D" w14:textId="77777777" w:rsidR="00A677B8" w:rsidRPr="002516C1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D15FEC5" w14:textId="77777777" w:rsidR="00A677B8" w:rsidRPr="002516C1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FDBAF99" w14:textId="77777777" w:rsidR="00A677B8" w:rsidRPr="002516C1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</w:t>
      </w:r>
      <w:r w:rsidRPr="002516C1">
        <w:rPr>
          <w:rFonts w:asciiTheme="majorBidi" w:hAnsiTheme="majorBidi" w:cstheme="majorBidi"/>
          <w:sz w:val="30"/>
          <w:szCs w:val="30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79EC46DD" w14:textId="77777777" w:rsidR="00A677B8" w:rsidRPr="002516C1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F572612" w14:textId="77777777" w:rsidR="004F5D88" w:rsidRPr="002516C1" w:rsidRDefault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</w:pPr>
      <w:r w:rsidRPr="002516C1"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14:paraId="786774A8" w14:textId="2A485EEA" w:rsidR="00A677B8" w:rsidRPr="002516C1" w:rsidRDefault="00324214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</w:pPr>
      <w:r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lastRenderedPageBreak/>
        <w:tab/>
      </w:r>
      <w:r w:rsidR="00A677B8"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 xml:space="preserve">ผลประโยชน์ของพนักงาน </w:t>
      </w:r>
    </w:p>
    <w:p w14:paraId="33F35249" w14:textId="77777777" w:rsidR="00A677B8" w:rsidRPr="002516C1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</w:rPr>
      </w:pPr>
    </w:p>
    <w:p w14:paraId="18A87ABC" w14:textId="77777777" w:rsidR="00A677B8" w:rsidRPr="002516C1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</w:rPr>
      </w:pPr>
      <w:r w:rsidRPr="002516C1">
        <w:rPr>
          <w:rFonts w:asciiTheme="majorBidi" w:hAnsiTheme="majorBidi" w:cstheme="majorBidi"/>
          <w:i/>
          <w:iCs/>
          <w:cs/>
        </w:rPr>
        <w:t>โครงการสมทบเงิน</w:t>
      </w:r>
    </w:p>
    <w:p w14:paraId="12794B54" w14:textId="77777777" w:rsidR="00A677B8" w:rsidRPr="002516C1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</w:rPr>
      </w:pPr>
    </w:p>
    <w:p w14:paraId="524B7E80" w14:textId="77777777" w:rsidR="00A677B8" w:rsidRPr="002516C1" w:rsidRDefault="00A677B8" w:rsidP="004F5D88">
      <w:pPr>
        <w:spacing w:line="240" w:lineRule="auto"/>
        <w:ind w:left="540"/>
        <w:jc w:val="thaiDistribute"/>
        <w:rPr>
          <w:rFonts w:asciiTheme="majorBidi" w:hAnsiTheme="majorBidi" w:cstheme="majorBidi"/>
          <w:i/>
        </w:rPr>
      </w:pPr>
      <w:r w:rsidRPr="002516C1">
        <w:rPr>
          <w:rFonts w:asciiTheme="majorBidi" w:hAnsiTheme="majorBidi" w:cstheme="majorBidi"/>
          <w:i/>
          <w:cs/>
        </w:rPr>
        <w:t>ภาระผูกพันในการสมทบเข้ากองทุนสำรองเลี้ยงชีพสำหรับพนักงานของกลุ่มบริษัท 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3540DC0D" w14:textId="77777777" w:rsidR="00A677B8" w:rsidRPr="002516C1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</w:rPr>
      </w:pPr>
    </w:p>
    <w:p w14:paraId="1446B99D" w14:textId="77777777" w:rsidR="00A677B8" w:rsidRPr="002516C1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</w:rPr>
      </w:pPr>
      <w:r w:rsidRPr="002516C1">
        <w:rPr>
          <w:rFonts w:asciiTheme="majorBidi" w:hAnsiTheme="majorBidi" w:cstheme="majorBidi"/>
          <w:i/>
          <w:iCs/>
          <w:cs/>
        </w:rPr>
        <w:t>โครงการผลประโยชน์ที่กำหนดไว้</w:t>
      </w:r>
    </w:p>
    <w:p w14:paraId="784B7C2C" w14:textId="77777777" w:rsidR="00A677B8" w:rsidRPr="002516C1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</w:rPr>
      </w:pPr>
    </w:p>
    <w:p w14:paraId="02E79069" w14:textId="77777777" w:rsidR="00A677B8" w:rsidRPr="002516C1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</w:rPr>
      </w:pPr>
      <w:r w:rsidRPr="002516C1">
        <w:rPr>
          <w:rFonts w:asciiTheme="majorBidi" w:hAnsiTheme="majorBidi" w:cstheme="majorBidi"/>
          <w:i/>
          <w:cs/>
        </w:rPr>
        <w:t>ภาระผูกพันสุทธิของกลุ่มบริษัท 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 โดยวิธีคิดลด</w:t>
      </w:r>
      <w:r w:rsidRPr="002516C1">
        <w:rPr>
          <w:rFonts w:asciiTheme="majorBidi" w:hAnsiTheme="majorBidi" w:cstheme="majorBidi"/>
          <w:i/>
          <w:cs/>
        </w:rPr>
        <w:br/>
        <w:t xml:space="preserve">แต่ละหน่วยที่ประมาณการไว้  </w:t>
      </w:r>
    </w:p>
    <w:p w14:paraId="089BB954" w14:textId="77777777" w:rsidR="00A677B8" w:rsidRPr="002516C1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cs/>
        </w:rPr>
      </w:pPr>
    </w:p>
    <w:p w14:paraId="5921934C" w14:textId="77777777" w:rsidR="00A677B8" w:rsidRPr="002516C1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516C1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27AE5352" w14:textId="77777777" w:rsidR="004F5D88" w:rsidRPr="002516C1" w:rsidRDefault="004F5D8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781CBBE3" w14:textId="0D5C4421" w:rsidR="00A677B8" w:rsidRPr="002516C1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516C1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0160FCF6" w14:textId="77777777" w:rsidR="00A677B8" w:rsidRPr="002516C1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0D528D6" w14:textId="77777777" w:rsidR="00A677B8" w:rsidRPr="002516C1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2516C1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ผลประโยชน์ระยะยาวอื่น</w:t>
      </w:r>
    </w:p>
    <w:p w14:paraId="0C8C4774" w14:textId="77777777" w:rsidR="00A677B8" w:rsidRPr="002516C1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7C9DE478" w14:textId="77777777" w:rsidR="00A677B8" w:rsidRPr="002516C1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516C1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7600BB45" w14:textId="77777777" w:rsidR="004F5D88" w:rsidRPr="002516C1" w:rsidRDefault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cs/>
        </w:rPr>
      </w:pPr>
      <w:r w:rsidRPr="002516C1">
        <w:rPr>
          <w:rFonts w:asciiTheme="majorBidi" w:hAnsiTheme="majorBidi" w:cstheme="majorBidi"/>
          <w:iCs/>
          <w:cs/>
        </w:rPr>
        <w:br w:type="page"/>
      </w:r>
    </w:p>
    <w:p w14:paraId="1438C021" w14:textId="65BF4681" w:rsidR="00A677B8" w:rsidRPr="002516C1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2516C1">
        <w:rPr>
          <w:rFonts w:asciiTheme="majorBidi" w:hAnsiTheme="majorBidi" w:cstheme="majorBidi"/>
          <w:iCs/>
          <w:sz w:val="30"/>
          <w:szCs w:val="30"/>
          <w:cs/>
        </w:rPr>
        <w:lastRenderedPageBreak/>
        <w:tab/>
      </w:r>
      <w:r w:rsidRPr="002516C1">
        <w:rPr>
          <w:rFonts w:asciiTheme="majorBidi" w:hAnsiTheme="majorBidi" w:cstheme="majorBidi"/>
          <w:iCs/>
          <w:sz w:val="30"/>
          <w:szCs w:val="30"/>
          <w:cs/>
        </w:rPr>
        <w:tab/>
        <w:t>ผลประโยชน์ระยะสั้นของพนักงาน</w:t>
      </w:r>
    </w:p>
    <w:p w14:paraId="602F65B0" w14:textId="77777777" w:rsidR="00A677B8" w:rsidRPr="002516C1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</w:rPr>
      </w:pPr>
    </w:p>
    <w:p w14:paraId="155CF784" w14:textId="77777777" w:rsidR="00A677B8" w:rsidRPr="002516C1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</w:rPr>
      </w:pPr>
      <w:r w:rsidRPr="002516C1">
        <w:rPr>
          <w:rFonts w:asciiTheme="majorBidi" w:hAnsiTheme="majorBidi" w:cstheme="majorBidi"/>
          <w:i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2516C1">
        <w:rPr>
          <w:rFonts w:asciiTheme="majorBidi" w:hAnsiTheme="majorBidi" w:cstheme="majorBidi"/>
          <w:i/>
        </w:rPr>
        <w:t xml:space="preserve"> </w:t>
      </w:r>
      <w:r w:rsidRPr="002516C1">
        <w:rPr>
          <w:rFonts w:asciiTheme="majorBidi" w:hAnsiTheme="majorBidi" w:cstheme="majorBidi"/>
          <w:i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66FFB9F" w14:textId="77777777" w:rsidR="00780BA0" w:rsidRPr="002516C1" w:rsidRDefault="00780BA0" w:rsidP="00324214">
      <w:pPr>
        <w:pStyle w:val="BodyText2"/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D591F87" w14:textId="19004617" w:rsidR="00A677B8" w:rsidRPr="002516C1" w:rsidRDefault="00324214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เจ้าหนี้การค้าและเจ้าหนี้อื่น</w:t>
      </w:r>
    </w:p>
    <w:p w14:paraId="5F1B8BF5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3ED5110B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</w:rPr>
      </w:pPr>
      <w:r w:rsidRPr="002516C1">
        <w:rPr>
          <w:rFonts w:asciiTheme="majorBidi" w:hAnsiTheme="majorBidi" w:cstheme="majorBidi"/>
          <w:i/>
          <w:cs/>
        </w:rPr>
        <w:t>เจ้าหนี้การค้าและเจ้าหนี้อื่น</w:t>
      </w:r>
      <w:r w:rsidRPr="002516C1">
        <w:rPr>
          <w:rFonts w:asciiTheme="majorBidi" w:hAnsiTheme="majorBidi" w:cstheme="majorBidi"/>
          <w:i/>
        </w:rPr>
        <w:t xml:space="preserve"> </w:t>
      </w:r>
      <w:r w:rsidRPr="002516C1">
        <w:rPr>
          <w:rFonts w:asciiTheme="majorBidi" w:hAnsiTheme="majorBidi" w:cstheme="majorBidi"/>
          <w:i/>
          <w:cs/>
        </w:rPr>
        <w:t>แสดงด้วยราคาทุนตัดจำหน่าย</w:t>
      </w:r>
    </w:p>
    <w:p w14:paraId="0EFBA113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665F13B7" w14:textId="2BAE567D" w:rsidR="00A677B8" w:rsidRPr="002516C1" w:rsidRDefault="00324214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ประมาณการหนี้สิน</w:t>
      </w:r>
    </w:p>
    <w:p w14:paraId="68844E10" w14:textId="77777777" w:rsidR="00A677B8" w:rsidRPr="002516C1" w:rsidRDefault="00A677B8" w:rsidP="00A677B8">
      <w:pPr>
        <w:pStyle w:val="BodyText2"/>
        <w:tabs>
          <w:tab w:val="left" w:pos="540"/>
        </w:tabs>
        <w:ind w:left="162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6B39BF2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 </w:t>
      </w:r>
    </w:p>
    <w:p w14:paraId="23726E7A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780516CF" w14:textId="63BE9809" w:rsidR="00A677B8" w:rsidRPr="002516C1" w:rsidRDefault="00324214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การวัดมูลค่ายุติธรรม</w:t>
      </w:r>
    </w:p>
    <w:p w14:paraId="7648F0E4" w14:textId="77777777" w:rsidR="00A677B8" w:rsidRPr="002516C1" w:rsidRDefault="00A677B8" w:rsidP="00A677B8">
      <w:pPr>
        <w:pStyle w:val="BodyText2"/>
        <w:tabs>
          <w:tab w:val="left" w:pos="540"/>
        </w:tabs>
        <w:ind w:left="1440" w:firstLine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74E5808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Pr="002516C1">
        <w:rPr>
          <w:rFonts w:asciiTheme="majorBidi" w:hAnsiTheme="majorBidi" w:cstheme="majorBidi"/>
        </w:rPr>
        <w:br/>
      </w:r>
      <w:r w:rsidRPr="002516C1">
        <w:rPr>
          <w:rFonts w:asciiTheme="majorBidi" w:hAnsiTheme="majorBidi" w:cstheme="majorBidi"/>
          <w:cs/>
        </w:rPr>
        <w:t>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39418D3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23894267" w14:textId="77777777" w:rsidR="00A677B8" w:rsidRPr="002516C1" w:rsidRDefault="00A677B8" w:rsidP="00A677B8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63C52489" w14:textId="6772D57F" w:rsidR="00A677B8" w:rsidRPr="002516C1" w:rsidRDefault="00A677B8" w:rsidP="000463E7">
      <w:pPr>
        <w:pStyle w:val="block"/>
        <w:numPr>
          <w:ilvl w:val="0"/>
          <w:numId w:val="5"/>
        </w:numPr>
        <w:spacing w:after="0" w:line="240" w:lineRule="atLeast"/>
        <w:ind w:right="-7" w:hanging="38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2516C1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D1781AD" w14:textId="5E8066F0" w:rsidR="00A677B8" w:rsidRPr="002516C1" w:rsidRDefault="00A677B8" w:rsidP="000463E7">
      <w:pPr>
        <w:pStyle w:val="block"/>
        <w:numPr>
          <w:ilvl w:val="0"/>
          <w:numId w:val="5"/>
        </w:numPr>
        <w:spacing w:after="0" w:line="240" w:lineRule="atLeast"/>
        <w:ind w:right="-7" w:hanging="38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2516C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อกเหนือจากราคาเสนอซื้อขายซึ่งรวมอยู่ในข้อมูลระดับ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29D67E86" w14:textId="6311F17F" w:rsidR="00A677B8" w:rsidRPr="002516C1" w:rsidRDefault="00A677B8" w:rsidP="000463E7">
      <w:pPr>
        <w:pStyle w:val="block"/>
        <w:numPr>
          <w:ilvl w:val="0"/>
          <w:numId w:val="5"/>
        </w:numPr>
        <w:spacing w:after="0" w:line="240" w:lineRule="atLeast"/>
        <w:ind w:right="-7" w:hanging="38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sz w:val="30"/>
          <w:szCs w:val="30"/>
          <w:rtl/>
        </w:rPr>
        <w:tab/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516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0E16D84C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1D748978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1ACA7A5E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64C51D58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7903B7D2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EAFE0FD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5C56FA63" w14:textId="0AA5C22C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        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A026BE" w:rsidRPr="00A026BE">
        <w:rPr>
          <w:rFonts w:asciiTheme="majorBidi" w:hAnsiTheme="majorBidi" w:cstheme="majorBidi"/>
        </w:rPr>
        <w:t>3</w:t>
      </w:r>
      <w:r w:rsidRPr="002516C1">
        <w:rPr>
          <w:rFonts w:asciiTheme="majorBidi" w:hAnsiTheme="majorBidi" w:cstheme="majorBidi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FD095D0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s/>
        </w:rPr>
      </w:pPr>
    </w:p>
    <w:p w14:paraId="50100AFA" w14:textId="27F88320" w:rsidR="00A677B8" w:rsidRPr="002516C1" w:rsidRDefault="00324214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</w:pPr>
      <w:r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รายได้จากสัญญาที่ทำกับลูกค้า</w:t>
      </w:r>
    </w:p>
    <w:p w14:paraId="1281FE6D" w14:textId="77777777" w:rsidR="00A677B8" w:rsidRPr="002516C1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0A5AC4" w14:textId="5AECE775" w:rsidR="00A677B8" w:rsidRPr="002516C1" w:rsidRDefault="00324214" w:rsidP="00324214">
      <w:pPr>
        <w:pStyle w:val="ListParagraph"/>
        <w:ind w:left="1008" w:hanging="468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516C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(ณ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026BE" w:rsidRPr="00A026BE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="00A677B8" w:rsidRPr="002516C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4848C966" w14:textId="77777777" w:rsidR="00A677B8" w:rsidRPr="002516C1" w:rsidRDefault="00A677B8" w:rsidP="00A677B8">
      <w:pPr>
        <w:pStyle w:val="ListParagraph"/>
        <w:ind w:left="680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2B6330BD" w14:textId="77777777" w:rsidR="00A677B8" w:rsidRPr="002516C1" w:rsidRDefault="00A677B8" w:rsidP="00A677B8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</w:t>
      </w:r>
      <w:r w:rsidRPr="002516C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17517E9B" w14:textId="77777777" w:rsidR="00A677B8" w:rsidRPr="002516C1" w:rsidRDefault="00A677B8" w:rsidP="00A677B8">
      <w:pPr>
        <w:pStyle w:val="ListParagraph"/>
        <w:ind w:left="680"/>
        <w:rPr>
          <w:rFonts w:asciiTheme="majorBidi" w:eastAsia="EucrosiaUPCBold" w:hAnsiTheme="majorBidi" w:cstheme="majorBidi"/>
          <w:sz w:val="30"/>
          <w:szCs w:val="30"/>
        </w:rPr>
      </w:pPr>
    </w:p>
    <w:p w14:paraId="2C72BFC6" w14:textId="77777777" w:rsidR="00A677B8" w:rsidRPr="002516C1" w:rsidRDefault="00A677B8" w:rsidP="00A677B8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รายได้จากการขายสินค้ารับรู้ ณ วันที่มีการส่งมอบสินค้าให้กับลูกค้า </w:t>
      </w:r>
    </w:p>
    <w:p w14:paraId="4933E300" w14:textId="77777777" w:rsidR="00A677B8" w:rsidRPr="002516C1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F9CEB2" w14:textId="77777777" w:rsidR="00780BA0" w:rsidRPr="002516C1" w:rsidRDefault="00780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cs/>
        </w:rPr>
      </w:pPr>
      <w:r w:rsidRPr="002516C1">
        <w:rPr>
          <w:rFonts w:asciiTheme="majorBidi" w:eastAsia="EucrosiaUPCBold" w:hAnsiTheme="majorBidi" w:cstheme="majorBidi"/>
          <w:i/>
          <w:iCs/>
          <w:cs/>
        </w:rPr>
        <w:br w:type="page"/>
      </w:r>
    </w:p>
    <w:p w14:paraId="66984932" w14:textId="528945BE" w:rsidR="00A677B8" w:rsidRPr="002516C1" w:rsidRDefault="00324214" w:rsidP="00324214">
      <w:pPr>
        <w:pStyle w:val="ListParagraph"/>
        <w:ind w:left="1008" w:hanging="468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516C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(ณ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026BE" w:rsidRPr="00A026BE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="00A677B8" w:rsidRPr="002516C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ยอดคงเหลือของสัญญา</w:t>
      </w:r>
    </w:p>
    <w:p w14:paraId="7B3CE6F7" w14:textId="77777777" w:rsidR="00A677B8" w:rsidRPr="002516C1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758FD5" w14:textId="77777777" w:rsidR="00A677B8" w:rsidRPr="002516C1" w:rsidRDefault="00A677B8" w:rsidP="00A677B8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62B7AEA8" w14:textId="77777777" w:rsidR="00780BA0" w:rsidRPr="002516C1" w:rsidRDefault="00780BA0" w:rsidP="00A677B8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B1BD331" w14:textId="687B7155" w:rsidR="00A677B8" w:rsidRPr="002516C1" w:rsidRDefault="00A677B8" w:rsidP="00A677B8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หนี้สินที่เกิดจากสัญญาเป็นภาระผูกพันที่จะต้องโอนสินค้าให้กับลูกค้า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3581DF76" w14:textId="77777777" w:rsidR="00A677B8" w:rsidRPr="002516C1" w:rsidRDefault="00A677B8" w:rsidP="00A677B8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266717B" w14:textId="2B1F5D42" w:rsidR="00A677B8" w:rsidRPr="002516C1" w:rsidRDefault="00324214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ภาษีเงินได้</w:t>
      </w:r>
    </w:p>
    <w:p w14:paraId="3F1C5DB1" w14:textId="77777777" w:rsidR="00A677B8" w:rsidRPr="002516C1" w:rsidRDefault="00A677B8" w:rsidP="00A677B8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431941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2516C1">
        <w:rPr>
          <w:rFonts w:asciiTheme="majorBidi" w:hAnsiTheme="majorBidi" w:cstheme="majorBidi"/>
          <w:cs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 ภ</w:t>
      </w:r>
      <w:r w:rsidRPr="002516C1">
        <w:rPr>
          <w:rStyle w:val="PageNumber"/>
          <w:rFonts w:asciiTheme="majorBidi" w:hAnsiTheme="majorBidi" w:cstheme="majorBidi"/>
          <w:cs/>
        </w:rPr>
        <w:t>าษีเงินได้ของงวดปัจจุบันและภาษีเงินได้รอการตัดบัญชีรับรู้ในกำไรหรือขาดทุน</w:t>
      </w:r>
      <w:r w:rsidRPr="002516C1">
        <w:rPr>
          <w:rFonts w:asciiTheme="majorBidi" w:hAnsiTheme="majorBidi" w:cstheme="majorBidi"/>
          <w:cs/>
        </w:rPr>
        <w:t>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2F2CB72B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17BBD51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31ABE51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140406DD" w14:textId="77777777" w:rsidR="00A677B8" w:rsidRPr="002516C1" w:rsidRDefault="00A677B8" w:rsidP="00A677B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7988132A" w14:textId="77777777" w:rsidR="00A677B8" w:rsidRPr="002516C1" w:rsidRDefault="00A677B8" w:rsidP="00A677B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4542C03" w14:textId="77777777" w:rsidR="00A677B8" w:rsidRPr="002516C1" w:rsidRDefault="00A677B8" w:rsidP="00A677B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5C2975BC" w14:textId="77777777" w:rsidR="00A677B8" w:rsidRPr="002516C1" w:rsidRDefault="00A677B8" w:rsidP="00A677B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D9696DF" w14:textId="77777777" w:rsidR="00A677B8" w:rsidRPr="002516C1" w:rsidRDefault="00A677B8" w:rsidP="00A677B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สินทรัพย์ภาษีเงินได้รอการตัดบัญชีจะถูกทบทวบ ณ ทุกวันที่รายงานและจะถูกปรับลดลงเท่าที่ประโยชน์ทางภาษีจะมีโอกาสถูกใช้จริง</w:t>
      </w:r>
    </w:p>
    <w:p w14:paraId="0E535462" w14:textId="77777777" w:rsidR="00780BA0" w:rsidRPr="002516C1" w:rsidRDefault="00780BA0" w:rsidP="00324214">
      <w:pPr>
        <w:pStyle w:val="BodyText2"/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AA95B65" w14:textId="1EAB9FC4" w:rsidR="00A677B8" w:rsidRPr="002516C1" w:rsidRDefault="00324214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กำไรต่อหุ้น</w:t>
      </w:r>
    </w:p>
    <w:p w14:paraId="5E2401DD" w14:textId="77777777" w:rsidR="00A677B8" w:rsidRPr="002516C1" w:rsidRDefault="00A677B8" w:rsidP="00A677B8">
      <w:pPr>
        <w:pStyle w:val="BodyText2"/>
        <w:tabs>
          <w:tab w:val="left" w:pos="540"/>
        </w:tabs>
        <w:ind w:left="162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6862C3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Pr="002516C1">
        <w:rPr>
          <w:rFonts w:asciiTheme="majorBidi" w:hAnsiTheme="majorBidi" w:cstheme="majorBidi"/>
          <w:cs/>
        </w:rPr>
        <w:br/>
        <w:t>ถัวเฉลี่ยถ่วงน้ำหนักที่ออกจำหน่ายระหว่างปี</w:t>
      </w:r>
    </w:p>
    <w:p w14:paraId="0DA1A6C3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</w:rPr>
      </w:pPr>
    </w:p>
    <w:p w14:paraId="0D874B1A" w14:textId="21A9F105" w:rsidR="00A677B8" w:rsidRPr="002516C1" w:rsidRDefault="00324214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ส่วนงานดำเนินงาน</w:t>
      </w:r>
    </w:p>
    <w:p w14:paraId="1A58EA22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</w:rPr>
      </w:pPr>
    </w:p>
    <w:p w14:paraId="6B8DF47B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 xml:space="preserve"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รายการที่ไม่สามารถปันส่วนได้ส่วนใหญ่เป็นรายการค่าใช้จ่ายสำนักงานใหญ่ </w:t>
      </w:r>
    </w:p>
    <w:p w14:paraId="3FE8F91C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</w:rPr>
      </w:pPr>
    </w:p>
    <w:p w14:paraId="67A98CB3" w14:textId="14F6BD35" w:rsidR="00A677B8" w:rsidRPr="002516C1" w:rsidRDefault="00324214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A677B8"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E878D96" w14:textId="77777777" w:rsidR="00A677B8" w:rsidRPr="002516C1" w:rsidRDefault="00A677B8" w:rsidP="00A677B8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14F962C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บุคคลหรือกิจการที่เกี่ยวข้องกัน หมายถึง บุคคลหรือกิจการที่มีอำนาจควบคุม หรือควบคุมร่วมกัน 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75DAD3C9" w14:textId="4EB4D240" w:rsidR="00780BA0" w:rsidRPr="002516C1" w:rsidRDefault="00780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cs/>
        </w:rPr>
      </w:pPr>
    </w:p>
    <w:p w14:paraId="6884F494" w14:textId="683B8A49" w:rsidR="00A677B8" w:rsidRPr="002516C1" w:rsidRDefault="00A677B8" w:rsidP="00A677B8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</w:rPr>
      </w:pPr>
      <w:r w:rsidRPr="002516C1">
        <w:rPr>
          <w:rFonts w:asciiTheme="majorBidi" w:hAnsiTheme="majorBidi" w:cstheme="majorBidi"/>
          <w:b/>
          <w:cs/>
        </w:rPr>
        <w:t xml:space="preserve">ความสัมพันธ์ที่มีกับบริษัทย่อย บริษัทร่วมและการร่วมค้าได้เปิดเผยในหมายเหตุข้อ </w:t>
      </w:r>
      <w:r w:rsidR="00A026BE" w:rsidRPr="00A026BE">
        <w:rPr>
          <w:rFonts w:asciiTheme="majorBidi" w:hAnsiTheme="majorBidi" w:cstheme="majorBidi"/>
          <w:bCs/>
        </w:rPr>
        <w:t>9</w:t>
      </w:r>
      <w:r w:rsidRPr="002516C1">
        <w:rPr>
          <w:rFonts w:asciiTheme="majorBidi" w:hAnsiTheme="majorBidi" w:cstheme="majorBidi"/>
          <w:bCs/>
        </w:rPr>
        <w:t xml:space="preserve"> </w:t>
      </w:r>
      <w:r w:rsidRPr="002516C1">
        <w:rPr>
          <w:rFonts w:asciiTheme="majorBidi" w:hAnsiTheme="majorBidi" w:cstheme="majorBidi"/>
          <w:b/>
          <w:cs/>
        </w:rPr>
        <w:t xml:space="preserve">และ </w:t>
      </w:r>
      <w:r w:rsidR="00A026BE" w:rsidRPr="00A026BE">
        <w:rPr>
          <w:rFonts w:asciiTheme="majorBidi" w:hAnsiTheme="majorBidi" w:cstheme="majorBidi"/>
          <w:bCs/>
        </w:rPr>
        <w:t>10</w:t>
      </w:r>
      <w:r w:rsidRPr="002516C1">
        <w:rPr>
          <w:rFonts w:asciiTheme="majorBidi" w:hAnsiTheme="majorBidi" w:cstheme="majorBidi"/>
          <w:b/>
          <w:cs/>
        </w:rPr>
        <w:t xml:space="preserve"> สำหรับบุคคลหรือกิจการ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3FDDB494" w14:textId="0C550067" w:rsidR="00D342E2" w:rsidRPr="002516C1" w:rsidRDefault="00D342E2" w:rsidP="00A677B8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</w:rPr>
      </w:pPr>
    </w:p>
    <w:p w14:paraId="33FD2A3D" w14:textId="124A3031" w:rsidR="00D342E2" w:rsidRPr="002516C1" w:rsidRDefault="00D342E2" w:rsidP="00A677B8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</w:rPr>
      </w:pPr>
    </w:p>
    <w:p w14:paraId="43278CF6" w14:textId="77777777" w:rsidR="00D342E2" w:rsidRPr="002516C1" w:rsidRDefault="00D342E2" w:rsidP="00A677B8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</w:rPr>
      </w:pPr>
    </w:p>
    <w:p w14:paraId="4FA7C814" w14:textId="77777777" w:rsidR="00A677B8" w:rsidRPr="002516C1" w:rsidRDefault="00A677B8" w:rsidP="00A677B8">
      <w:pPr>
        <w:spacing w:line="240" w:lineRule="auto"/>
        <w:ind w:left="540" w:right="-108"/>
        <w:jc w:val="thaiDistribute"/>
        <w:rPr>
          <w:rFonts w:asciiTheme="majorBidi" w:eastAsia="Calibri" w:hAnsiTheme="majorBidi" w:cstheme="majorBidi"/>
          <w:b/>
          <w:color w:val="0000FF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990"/>
        <w:gridCol w:w="4410"/>
      </w:tblGrid>
      <w:tr w:rsidR="00A677B8" w:rsidRPr="002516C1" w14:paraId="220761D7" w14:textId="77777777" w:rsidTr="00451FEC">
        <w:trPr>
          <w:trHeight w:val="20"/>
          <w:tblHeader/>
        </w:trPr>
        <w:tc>
          <w:tcPr>
            <w:tcW w:w="3870" w:type="dxa"/>
            <w:shd w:val="clear" w:color="auto" w:fill="auto"/>
          </w:tcPr>
          <w:p w14:paraId="72B379D5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ชื่อกิจการ</w:t>
            </w:r>
          </w:p>
        </w:tc>
        <w:tc>
          <w:tcPr>
            <w:tcW w:w="990" w:type="dxa"/>
            <w:shd w:val="clear" w:color="auto" w:fill="auto"/>
          </w:tcPr>
          <w:p w14:paraId="6A55E706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ประเทศที่จัดตั้ง</w:t>
            </w:r>
          </w:p>
          <w:p w14:paraId="7C8CBAC0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</w:rPr>
              <w:t>/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สัญชาติ</w:t>
            </w:r>
          </w:p>
        </w:tc>
        <w:tc>
          <w:tcPr>
            <w:tcW w:w="4410" w:type="dxa"/>
            <w:shd w:val="clear" w:color="auto" w:fill="auto"/>
          </w:tcPr>
          <w:p w14:paraId="3DE55555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right="-45" w:hanging="162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ลักษณะความสัมพันธ์</w:t>
            </w:r>
          </w:p>
        </w:tc>
      </w:tr>
      <w:tr w:rsidR="00A677B8" w:rsidRPr="002516C1" w14:paraId="6D226C2B" w14:textId="77777777" w:rsidTr="00451FEC">
        <w:trPr>
          <w:trHeight w:val="20"/>
        </w:trPr>
        <w:tc>
          <w:tcPr>
            <w:tcW w:w="3870" w:type="dxa"/>
            <w:shd w:val="clear" w:color="auto" w:fill="auto"/>
          </w:tcPr>
          <w:p w14:paraId="10414548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53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</w:t>
            </w:r>
            <w:r w:rsidRPr="002516C1">
              <w:rPr>
                <w:rFonts w:asciiTheme="majorBidi" w:hAnsiTheme="majorBidi" w:cstheme="majorBidi"/>
              </w:rPr>
              <w:t xml:space="preserve"> </w:t>
            </w:r>
            <w:r w:rsidRPr="002516C1">
              <w:rPr>
                <w:rFonts w:asciiTheme="majorBidi" w:hAnsiTheme="majorBidi" w:cstheme="majorBidi"/>
                <w:cs/>
              </w:rPr>
              <w:t>บางจาก คอร์ปอเรชั่น จำกัด</w:t>
            </w:r>
            <w:r w:rsidRPr="002516C1">
              <w:rPr>
                <w:rFonts w:asciiTheme="majorBidi" w:hAnsiTheme="majorBidi" w:cstheme="majorBidi"/>
              </w:rPr>
              <w:t xml:space="preserve"> </w:t>
            </w:r>
            <w:r w:rsidRPr="002516C1">
              <w:rPr>
                <w:rFonts w:asciiTheme="majorBidi" w:hAnsiTheme="majorBidi" w:cstheme="majorBidi"/>
                <w:cs/>
              </w:rPr>
              <w:t>(มหาชน)</w:t>
            </w:r>
          </w:p>
        </w:tc>
        <w:tc>
          <w:tcPr>
            <w:tcW w:w="990" w:type="dxa"/>
            <w:shd w:val="clear" w:color="auto" w:fill="auto"/>
          </w:tcPr>
          <w:p w14:paraId="330B9C45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5F76D6FC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right="-45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เป็นบริษัทใหญ่และมีกรรมการร่วมกันกับบริษัท</w:t>
            </w:r>
          </w:p>
        </w:tc>
      </w:tr>
      <w:tr w:rsidR="00A677B8" w:rsidRPr="002516C1" w14:paraId="1B4F061C" w14:textId="77777777" w:rsidTr="00451FEC">
        <w:trPr>
          <w:trHeight w:val="20"/>
        </w:trPr>
        <w:tc>
          <w:tcPr>
            <w:tcW w:w="3870" w:type="dxa"/>
            <w:shd w:val="clear" w:color="auto" w:fill="auto"/>
          </w:tcPr>
          <w:p w14:paraId="5C9C99AB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53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 น้ำตาลขอนแก่น จำกัด (มหาชน)</w:t>
            </w:r>
          </w:p>
        </w:tc>
        <w:tc>
          <w:tcPr>
            <w:tcW w:w="990" w:type="dxa"/>
            <w:shd w:val="clear" w:color="auto" w:fill="auto"/>
          </w:tcPr>
          <w:p w14:paraId="7EC00C42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28A349B2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right="-45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เป็นผู้ถือหุ้นอื่นและมีกรรมการร่วมกันกับบริษัท</w:t>
            </w:r>
          </w:p>
        </w:tc>
      </w:tr>
      <w:tr w:rsidR="00367257" w:rsidRPr="002516C1" w14:paraId="2662542C" w14:textId="77777777" w:rsidTr="00451FEC">
        <w:trPr>
          <w:trHeight w:val="20"/>
        </w:trPr>
        <w:tc>
          <w:tcPr>
            <w:tcW w:w="3870" w:type="dxa"/>
            <w:shd w:val="clear" w:color="auto" w:fill="auto"/>
          </w:tcPr>
          <w:p w14:paraId="77879C73" w14:textId="77777777" w:rsidR="00367257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53"/>
              <w:rPr>
                <w:rFonts w:asciiTheme="majorBidi" w:hAnsiTheme="majorBidi" w:cstheme="majorBidi"/>
              </w:rPr>
            </w:pPr>
            <w:r w:rsidRPr="001F59D5">
              <w:rPr>
                <w:rFonts w:asciiTheme="majorBidi" w:hAnsiTheme="majorBidi"/>
                <w:cs/>
              </w:rPr>
              <w:t>บริษัท บางจาก ศรีราชา จำกัด (มหาชน</w:t>
            </w:r>
            <w:r w:rsidRPr="001F59D5">
              <w:rPr>
                <w:rFonts w:asciiTheme="majorBidi" w:hAnsiTheme="majorBidi" w:cstheme="majorBidi"/>
                <w:cs/>
              </w:rPr>
              <w:t>)</w:t>
            </w:r>
          </w:p>
          <w:p w14:paraId="4C8B2716" w14:textId="1B291A15" w:rsidR="00E91867" w:rsidRPr="001F59D5" w:rsidRDefault="00E9186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5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(เดิมชื่อ </w:t>
            </w:r>
            <w:r w:rsidRPr="00E91867">
              <w:rPr>
                <w:rFonts w:asciiTheme="majorBidi" w:hAnsiTheme="majorBidi"/>
                <w:cs/>
              </w:rPr>
              <w:t>บริษัท เอสโซ่ (ประเทศไทย) จำกัด (มหาชน)</w:t>
            </w:r>
            <w:r>
              <w:rPr>
                <w:rFonts w:asciiTheme="majorBidi" w:hAnsiTheme="majorBidi" w:hint="cs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1167660A" w14:textId="53D6BAEA" w:rsidR="00367257" w:rsidRPr="001F59D5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1F59D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46C24874" w14:textId="5213168E" w:rsidR="00367257" w:rsidRPr="001F59D5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right="-45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1F59D5">
              <w:rPr>
                <w:rFonts w:asciiTheme="majorBidi" w:hAnsiTheme="majorBidi" w:cstheme="majorBidi"/>
                <w:cs/>
              </w:rPr>
              <w:t>เป็นบริษัทย่อยของผู้ถือหุ้นใหญ่</w:t>
            </w:r>
          </w:p>
        </w:tc>
      </w:tr>
      <w:tr w:rsidR="00367257" w:rsidRPr="002516C1" w14:paraId="24E10773" w14:textId="77777777" w:rsidTr="00451FEC">
        <w:trPr>
          <w:trHeight w:val="20"/>
        </w:trPr>
        <w:tc>
          <w:tcPr>
            <w:tcW w:w="3870" w:type="dxa"/>
            <w:shd w:val="clear" w:color="auto" w:fill="auto"/>
          </w:tcPr>
          <w:p w14:paraId="41AA2ED9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3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 บีซีพีจี จำกัด (มหาชน)</w:t>
            </w:r>
          </w:p>
        </w:tc>
        <w:tc>
          <w:tcPr>
            <w:tcW w:w="990" w:type="dxa"/>
            <w:shd w:val="clear" w:color="auto" w:fill="auto"/>
          </w:tcPr>
          <w:p w14:paraId="38D40A08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3991AE85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261" w:right="-45" w:hanging="207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เป็นบริษัทย่อยของผู้ถือหุ้นใหญ่และมีกรรมการร่วมกันกับบริษัท</w:t>
            </w:r>
          </w:p>
        </w:tc>
      </w:tr>
      <w:tr w:rsidR="00367257" w:rsidRPr="002516C1" w14:paraId="2C8C7EAF" w14:textId="77777777" w:rsidTr="00451FEC">
        <w:trPr>
          <w:trHeight w:val="20"/>
        </w:trPr>
        <w:tc>
          <w:tcPr>
            <w:tcW w:w="3870" w:type="dxa"/>
            <w:shd w:val="clear" w:color="auto" w:fill="auto"/>
          </w:tcPr>
          <w:p w14:paraId="7BB08EC4" w14:textId="22E4BA41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3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 บางจาก รีเทล จำกัด</w:t>
            </w:r>
          </w:p>
        </w:tc>
        <w:tc>
          <w:tcPr>
            <w:tcW w:w="990" w:type="dxa"/>
            <w:shd w:val="clear" w:color="auto" w:fill="auto"/>
          </w:tcPr>
          <w:p w14:paraId="3F61E140" w14:textId="0B8CA5E3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290B2B65" w14:textId="188C720C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261" w:right="-45" w:hanging="207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เป็นบริษัทย่อยของผู้ถือหุ้นใหญ่</w:t>
            </w:r>
          </w:p>
        </w:tc>
      </w:tr>
      <w:tr w:rsidR="00367257" w:rsidRPr="002516C1" w14:paraId="112E371D" w14:textId="77777777" w:rsidTr="00451FEC">
        <w:trPr>
          <w:trHeight w:val="20"/>
        </w:trPr>
        <w:tc>
          <w:tcPr>
            <w:tcW w:w="3870" w:type="dxa"/>
            <w:shd w:val="clear" w:color="auto" w:fill="auto"/>
          </w:tcPr>
          <w:p w14:paraId="67E7862A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 โรงงานน้ำตาลนิวกรุงไทย จำกัด</w:t>
            </w:r>
          </w:p>
        </w:tc>
        <w:tc>
          <w:tcPr>
            <w:tcW w:w="990" w:type="dxa"/>
            <w:shd w:val="clear" w:color="auto" w:fill="auto"/>
          </w:tcPr>
          <w:p w14:paraId="3812ECB9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49104B86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เป็นบริษัทย่อยของผู้ถือหุ้นอื่น</w:t>
            </w:r>
          </w:p>
        </w:tc>
      </w:tr>
      <w:tr w:rsidR="00367257" w:rsidRPr="002516C1" w14:paraId="76E3AA82" w14:textId="77777777" w:rsidTr="00451FEC">
        <w:trPr>
          <w:trHeight w:val="20"/>
        </w:trPr>
        <w:tc>
          <w:tcPr>
            <w:tcW w:w="3870" w:type="dxa"/>
            <w:shd w:val="clear" w:color="auto" w:fill="auto"/>
          </w:tcPr>
          <w:p w14:paraId="3505086F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 น้ำตาลท่ามะกา จำกัด</w:t>
            </w:r>
          </w:p>
        </w:tc>
        <w:tc>
          <w:tcPr>
            <w:tcW w:w="990" w:type="dxa"/>
            <w:shd w:val="clear" w:color="auto" w:fill="auto"/>
          </w:tcPr>
          <w:p w14:paraId="1D216D4F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266B2127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เป็นบริษัทย่อยของผู้ถือหุ้นอื่น</w:t>
            </w:r>
          </w:p>
        </w:tc>
      </w:tr>
      <w:tr w:rsidR="00367257" w:rsidRPr="002516C1" w14:paraId="2BBA56F9" w14:textId="77777777" w:rsidTr="00451FEC">
        <w:trPr>
          <w:trHeight w:val="20"/>
        </w:trPr>
        <w:tc>
          <w:tcPr>
            <w:tcW w:w="3870" w:type="dxa"/>
            <w:shd w:val="clear" w:color="auto" w:fill="auto"/>
          </w:tcPr>
          <w:p w14:paraId="17113929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 น้ำตาลนิวกว้างสุ้นหลี จำกัด</w:t>
            </w:r>
          </w:p>
        </w:tc>
        <w:tc>
          <w:tcPr>
            <w:tcW w:w="990" w:type="dxa"/>
            <w:shd w:val="clear" w:color="auto" w:fill="auto"/>
          </w:tcPr>
          <w:p w14:paraId="0ACA9E28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1A222A38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เป็นบริษัทย่อยของผู้ถือหุ้นอื่น</w:t>
            </w:r>
          </w:p>
        </w:tc>
      </w:tr>
      <w:tr w:rsidR="00367257" w:rsidRPr="002516C1" w14:paraId="24FB2946" w14:textId="77777777" w:rsidTr="00451FEC">
        <w:trPr>
          <w:trHeight w:val="20"/>
        </w:trPr>
        <w:tc>
          <w:tcPr>
            <w:tcW w:w="3870" w:type="dxa"/>
            <w:shd w:val="clear" w:color="auto" w:fill="auto"/>
          </w:tcPr>
          <w:p w14:paraId="26A763E1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 โรงไฟฟ้าน้ำตาลขอนแก่น จำกัด</w:t>
            </w:r>
          </w:p>
        </w:tc>
        <w:tc>
          <w:tcPr>
            <w:tcW w:w="990" w:type="dxa"/>
            <w:shd w:val="clear" w:color="auto" w:fill="auto"/>
          </w:tcPr>
          <w:p w14:paraId="7EAF64E8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29BF2500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เป็นบริษัทย่อยของผู้ถือหุ้นอื่น</w:t>
            </w:r>
          </w:p>
        </w:tc>
      </w:tr>
      <w:tr w:rsidR="00367257" w:rsidRPr="002516C1" w14:paraId="67230BF6" w14:textId="77777777" w:rsidTr="00451FEC">
        <w:trPr>
          <w:trHeight w:val="20"/>
        </w:trPr>
        <w:tc>
          <w:tcPr>
            <w:tcW w:w="3870" w:type="dxa"/>
            <w:shd w:val="clear" w:color="auto" w:fill="auto"/>
          </w:tcPr>
          <w:p w14:paraId="526B25B7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5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บริษัท เคเอสแอล แมททีเรียล </w:t>
            </w:r>
          </w:p>
          <w:p w14:paraId="7392BBAA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   ซัพพลายส์ จำกัด</w:t>
            </w:r>
          </w:p>
        </w:tc>
        <w:tc>
          <w:tcPr>
            <w:tcW w:w="990" w:type="dxa"/>
            <w:shd w:val="clear" w:color="auto" w:fill="auto"/>
          </w:tcPr>
          <w:p w14:paraId="5F364EF5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418003EA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เป็นบริษัทย่อยของผู้ถือหุ้นอื่น</w:t>
            </w:r>
          </w:p>
        </w:tc>
      </w:tr>
      <w:tr w:rsidR="00367257" w:rsidRPr="002516C1" w14:paraId="6818B2BF" w14:textId="77777777" w:rsidTr="00451FEC">
        <w:trPr>
          <w:trHeight w:val="20"/>
        </w:trPr>
        <w:tc>
          <w:tcPr>
            <w:tcW w:w="3870" w:type="dxa"/>
            <w:shd w:val="clear" w:color="auto" w:fill="auto"/>
          </w:tcPr>
          <w:p w14:paraId="468EC20B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62" w:right="-45" w:hanging="162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 เคเอสแอล อะโกร แอนด์ เทรดดิ้ง จำกัด</w:t>
            </w:r>
          </w:p>
        </w:tc>
        <w:tc>
          <w:tcPr>
            <w:tcW w:w="990" w:type="dxa"/>
            <w:shd w:val="clear" w:color="auto" w:fill="auto"/>
          </w:tcPr>
          <w:p w14:paraId="6DB70C7D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22671837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เป็นบริษัทย่อยของผู้ถือหุ้นอื่น</w:t>
            </w:r>
          </w:p>
        </w:tc>
      </w:tr>
      <w:tr w:rsidR="00367257" w:rsidRPr="002516C1" w14:paraId="16345DF1" w14:textId="77777777" w:rsidTr="00451FEC">
        <w:trPr>
          <w:trHeight w:val="20"/>
        </w:trPr>
        <w:tc>
          <w:tcPr>
            <w:tcW w:w="3870" w:type="dxa"/>
            <w:shd w:val="clear" w:color="auto" w:fill="auto"/>
          </w:tcPr>
          <w:p w14:paraId="4CB12AB8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3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 โคลอสซอล อินเตอร์เนชั่นแนล จำกัด</w:t>
            </w:r>
          </w:p>
        </w:tc>
        <w:tc>
          <w:tcPr>
            <w:tcW w:w="990" w:type="dxa"/>
            <w:shd w:val="clear" w:color="auto" w:fill="auto"/>
          </w:tcPr>
          <w:p w14:paraId="43C0B7D3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    ไทย</w:t>
            </w:r>
          </w:p>
        </w:tc>
        <w:tc>
          <w:tcPr>
            <w:tcW w:w="4410" w:type="dxa"/>
            <w:shd w:val="clear" w:color="auto" w:fill="auto"/>
          </w:tcPr>
          <w:p w14:paraId="5358F178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189" w:right="-45" w:hanging="13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367257" w:rsidRPr="002516C1" w14:paraId="3463BA0D" w14:textId="77777777" w:rsidTr="00451FEC">
        <w:trPr>
          <w:trHeight w:val="20"/>
        </w:trPr>
        <w:tc>
          <w:tcPr>
            <w:tcW w:w="3870" w:type="dxa"/>
            <w:shd w:val="clear" w:color="auto" w:fill="auto"/>
          </w:tcPr>
          <w:p w14:paraId="720495C1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3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 ราชาชูรส จำกัด</w:t>
            </w:r>
          </w:p>
        </w:tc>
        <w:tc>
          <w:tcPr>
            <w:tcW w:w="990" w:type="dxa"/>
            <w:shd w:val="clear" w:color="auto" w:fill="auto"/>
          </w:tcPr>
          <w:p w14:paraId="34F1F796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    ไทย</w:t>
            </w:r>
          </w:p>
        </w:tc>
        <w:tc>
          <w:tcPr>
            <w:tcW w:w="4410" w:type="dxa"/>
            <w:shd w:val="clear" w:color="auto" w:fill="auto"/>
          </w:tcPr>
          <w:p w14:paraId="41B413AD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189" w:right="-45" w:hanging="13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367257" w:rsidRPr="002516C1" w14:paraId="003A4FB9" w14:textId="77777777" w:rsidTr="00451FEC">
        <w:trPr>
          <w:trHeight w:val="20"/>
        </w:trPr>
        <w:tc>
          <w:tcPr>
            <w:tcW w:w="3870" w:type="dxa"/>
            <w:shd w:val="clear" w:color="auto" w:fill="auto"/>
          </w:tcPr>
          <w:p w14:paraId="49DB4D0F" w14:textId="6FB847BC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3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 ที เอส อุตสาหกรรมน้ำมัน จำกัด</w:t>
            </w:r>
          </w:p>
        </w:tc>
        <w:tc>
          <w:tcPr>
            <w:tcW w:w="990" w:type="dxa"/>
            <w:shd w:val="clear" w:color="auto" w:fill="auto"/>
          </w:tcPr>
          <w:p w14:paraId="7D280DB7" w14:textId="032419B8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 xml:space="preserve">    </w:t>
            </w:r>
            <w:r w:rsidRPr="002516C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04A31A73" w14:textId="7B8B0DF1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189" w:right="-45" w:hanging="13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367257" w:rsidRPr="002516C1" w14:paraId="6D0529D5" w14:textId="77777777" w:rsidTr="00451FEC">
        <w:trPr>
          <w:trHeight w:val="20"/>
        </w:trPr>
        <w:tc>
          <w:tcPr>
            <w:tcW w:w="3870" w:type="dxa"/>
            <w:shd w:val="clear" w:color="auto" w:fill="auto"/>
          </w:tcPr>
          <w:p w14:paraId="26BC00FC" w14:textId="686C7B5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3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 แชมปเปี้ยนเฟอร์เมนเตชั่น จำกัด</w:t>
            </w:r>
          </w:p>
        </w:tc>
        <w:tc>
          <w:tcPr>
            <w:tcW w:w="990" w:type="dxa"/>
            <w:shd w:val="clear" w:color="auto" w:fill="auto"/>
          </w:tcPr>
          <w:p w14:paraId="157E9453" w14:textId="56BDF05A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 xml:space="preserve">    </w:t>
            </w:r>
            <w:r w:rsidRPr="002516C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340CE049" w14:textId="3335BBCB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189" w:right="-45" w:hanging="13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367257" w:rsidRPr="002516C1" w14:paraId="54477B03" w14:textId="77777777" w:rsidTr="00451FEC">
        <w:trPr>
          <w:trHeight w:val="20"/>
        </w:trPr>
        <w:tc>
          <w:tcPr>
            <w:tcW w:w="3870" w:type="dxa"/>
            <w:shd w:val="clear" w:color="auto" w:fill="auto"/>
          </w:tcPr>
          <w:p w14:paraId="70E55545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35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29051C06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4410D1A5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บุคคลที่มีอำนาจและความรับผิดชอบการวางแผน </w:t>
            </w:r>
            <w:r w:rsidRPr="002516C1">
              <w:rPr>
                <w:rFonts w:asciiTheme="majorBidi" w:hAnsiTheme="majorBidi" w:cstheme="majorBidi"/>
              </w:rPr>
              <w:br/>
            </w:r>
            <w:r w:rsidRPr="002516C1">
              <w:rPr>
                <w:rFonts w:asciiTheme="majorBidi" w:hAnsiTheme="majorBidi" w:cstheme="majorBidi"/>
                <w:cs/>
              </w:rPr>
              <w:t xml:space="preserve">    สั่งการและควบคุมกิจกรรมต่าง ๆ ของกิจการไม่ว่า    </w:t>
            </w:r>
            <w:r w:rsidRPr="002516C1">
              <w:rPr>
                <w:rFonts w:asciiTheme="majorBidi" w:hAnsiTheme="majorBidi" w:cstheme="majorBidi"/>
                <w:cs/>
              </w:rPr>
              <w:br/>
              <w:t xml:space="preserve">    ทางตรงหรือทางอ้อม ทั้งนี้ รวมถึงกรรมการของ</w:t>
            </w:r>
            <w:r w:rsidRPr="002516C1">
              <w:rPr>
                <w:rFonts w:asciiTheme="majorBidi" w:hAnsiTheme="majorBidi" w:cstheme="majorBidi"/>
                <w:cs/>
              </w:rPr>
              <w:br/>
              <w:t xml:space="preserve">    กลุ่มบริษัท </w:t>
            </w: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(ไม่ว่าจะทำหน้าที่ในระดับบริหาร</w:t>
            </w:r>
            <w:r w:rsidRPr="002516C1">
              <w:rPr>
                <w:rFonts w:asciiTheme="majorBidi" w:hAnsiTheme="majorBidi" w:cstheme="majorBidi"/>
                <w:i/>
                <w:iCs/>
                <w:cs/>
              </w:rPr>
              <w:br/>
              <w:t xml:space="preserve">    หรือไม่)</w:t>
            </w:r>
          </w:p>
        </w:tc>
      </w:tr>
    </w:tbl>
    <w:p w14:paraId="5546F449" w14:textId="4FBA8E54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z w:val="20"/>
          <w:szCs w:val="20"/>
        </w:rPr>
      </w:pPr>
    </w:p>
    <w:p w14:paraId="42F2F9FE" w14:textId="7E6D5811" w:rsidR="008C5DC8" w:rsidRPr="002516C1" w:rsidRDefault="008C5DC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z w:val="20"/>
          <w:szCs w:val="20"/>
        </w:rPr>
      </w:pPr>
    </w:p>
    <w:p w14:paraId="43D8795D" w14:textId="62B4C1EB" w:rsidR="008C5DC8" w:rsidRPr="002516C1" w:rsidRDefault="008C5DC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z w:val="20"/>
          <w:szCs w:val="20"/>
        </w:rPr>
      </w:pPr>
    </w:p>
    <w:p w14:paraId="4B804C1B" w14:textId="13F48BB1" w:rsidR="008C5DC8" w:rsidRPr="002516C1" w:rsidRDefault="008C5DC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z w:val="20"/>
          <w:szCs w:val="20"/>
        </w:rPr>
      </w:pPr>
    </w:p>
    <w:p w14:paraId="279FBDA6" w14:textId="5F5785F1" w:rsidR="008C5DC8" w:rsidRPr="002516C1" w:rsidRDefault="008C5DC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z w:val="20"/>
          <w:szCs w:val="20"/>
        </w:rPr>
      </w:pPr>
    </w:p>
    <w:p w14:paraId="3BBA60D1" w14:textId="78210BD6" w:rsidR="00D342E2" w:rsidRPr="002516C1" w:rsidRDefault="00D342E2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z w:val="20"/>
          <w:szCs w:val="20"/>
        </w:rPr>
      </w:pPr>
    </w:p>
    <w:p w14:paraId="26D00FBF" w14:textId="16F8E7BC" w:rsidR="00D342E2" w:rsidRPr="002516C1" w:rsidRDefault="00D342E2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z w:val="20"/>
          <w:szCs w:val="20"/>
        </w:rPr>
      </w:pPr>
    </w:p>
    <w:p w14:paraId="65DEC680" w14:textId="2E7206F9" w:rsidR="00D342E2" w:rsidRPr="002516C1" w:rsidRDefault="00D342E2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z w:val="20"/>
          <w:szCs w:val="20"/>
        </w:rPr>
      </w:pPr>
    </w:p>
    <w:p w14:paraId="7088C08F" w14:textId="4B4B52E3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lastRenderedPageBreak/>
        <w:t xml:space="preserve">รายการที่สำคัญกับบุคคลหรือกิจการที่เกี่ยวข้องกันสำหรับปีสิ้นสุดวันที่ </w:t>
      </w:r>
      <w:r w:rsidR="00A026BE" w:rsidRPr="00A026BE">
        <w:rPr>
          <w:rFonts w:asciiTheme="majorBidi" w:hAnsiTheme="majorBidi" w:cstheme="majorBidi"/>
        </w:rPr>
        <w:t>31</w:t>
      </w:r>
      <w:r w:rsidRPr="002516C1">
        <w:rPr>
          <w:rFonts w:asciiTheme="majorBidi" w:hAnsiTheme="majorBidi" w:cstheme="majorBidi"/>
          <w:cs/>
        </w:rPr>
        <w:t xml:space="preserve"> ธันวาคม สรุปได้ดังนี้</w:t>
      </w:r>
    </w:p>
    <w:p w14:paraId="49502EC0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rPr>
          <w:rFonts w:asciiTheme="majorBidi" w:hAnsiTheme="majorBidi" w:cstheme="majorBidi"/>
          <w:sz w:val="22"/>
          <w:szCs w:val="22"/>
        </w:rPr>
      </w:pPr>
    </w:p>
    <w:tbl>
      <w:tblPr>
        <w:tblW w:w="937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49036F" w:rsidRPr="002516C1" w14:paraId="2DD041BB" w14:textId="77777777" w:rsidTr="00451FEC">
        <w:trPr>
          <w:tblHeader/>
        </w:trPr>
        <w:tc>
          <w:tcPr>
            <w:tcW w:w="2267" w:type="pct"/>
            <w:shd w:val="clear" w:color="auto" w:fill="auto"/>
          </w:tcPr>
          <w:p w14:paraId="241E5EE2" w14:textId="77777777" w:rsidR="00A677B8" w:rsidRPr="002516C1" w:rsidRDefault="00A677B8" w:rsidP="00451FE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0"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298" w:type="pct"/>
            <w:gridSpan w:val="4"/>
            <w:shd w:val="clear" w:color="auto" w:fill="auto"/>
          </w:tcPr>
          <w:p w14:paraId="3C2AC37E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2516C1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4F9A85E0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14:paraId="760EB8B0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367257" w:rsidRPr="002516C1" w14:paraId="3CEE4F4B" w14:textId="77777777" w:rsidTr="00451FEC">
        <w:trPr>
          <w:tblHeader/>
        </w:trPr>
        <w:tc>
          <w:tcPr>
            <w:tcW w:w="2267" w:type="pct"/>
            <w:shd w:val="clear" w:color="auto" w:fill="auto"/>
          </w:tcPr>
          <w:p w14:paraId="29767E46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7" w:type="pct"/>
            <w:shd w:val="clear" w:color="auto" w:fill="auto"/>
          </w:tcPr>
          <w:p w14:paraId="41D70704" w14:textId="4C1DC274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3" w:type="pct"/>
            <w:shd w:val="clear" w:color="auto" w:fill="auto"/>
          </w:tcPr>
          <w:p w14:paraId="7134F825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18209F87" w14:textId="6E27B2ED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4" w:type="pct"/>
            <w:shd w:val="clear" w:color="auto" w:fill="auto"/>
          </w:tcPr>
          <w:p w14:paraId="3694A9BA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00401A71" w14:textId="7B94EB1C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36431AAC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  <w:shd w:val="clear" w:color="auto" w:fill="auto"/>
          </w:tcPr>
          <w:p w14:paraId="4763061D" w14:textId="458C8F30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49036F" w:rsidRPr="002516C1" w14:paraId="4148AF3F" w14:textId="77777777" w:rsidTr="00451FEC">
        <w:trPr>
          <w:tblHeader/>
        </w:trPr>
        <w:tc>
          <w:tcPr>
            <w:tcW w:w="2267" w:type="pct"/>
          </w:tcPr>
          <w:p w14:paraId="1D64B209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33" w:type="pct"/>
            <w:gridSpan w:val="8"/>
          </w:tcPr>
          <w:p w14:paraId="3B0EC92E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49036F" w:rsidRPr="002516C1" w14:paraId="42E313B0" w14:textId="77777777" w:rsidTr="00451FEC">
        <w:tc>
          <w:tcPr>
            <w:tcW w:w="2267" w:type="pct"/>
          </w:tcPr>
          <w:p w14:paraId="1C77CCF2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บริษัทใหญ่</w:t>
            </w:r>
          </w:p>
        </w:tc>
        <w:tc>
          <w:tcPr>
            <w:tcW w:w="577" w:type="pct"/>
          </w:tcPr>
          <w:p w14:paraId="3AFE1736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  <w:gridSpan w:val="2"/>
          </w:tcPr>
          <w:p w14:paraId="40CD4E68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1F45B2D1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</w:tcPr>
          <w:p w14:paraId="4FE9B6E5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541A4728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0F28ACD1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267A74E4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367257" w:rsidRPr="002516C1" w14:paraId="3FA67CF3" w14:textId="77777777" w:rsidTr="00451FEC">
        <w:tc>
          <w:tcPr>
            <w:tcW w:w="2267" w:type="pct"/>
          </w:tcPr>
          <w:p w14:paraId="1C771E02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20C6E8C1" w14:textId="0400AD58" w:rsidR="00367257" w:rsidRPr="002516C1" w:rsidRDefault="00901738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11,159.30</w:t>
            </w:r>
          </w:p>
        </w:tc>
        <w:tc>
          <w:tcPr>
            <w:tcW w:w="144" w:type="pct"/>
            <w:gridSpan w:val="2"/>
          </w:tcPr>
          <w:p w14:paraId="09DBE62B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419BFFC" w14:textId="2DEC0804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11</w:t>
            </w:r>
            <w:r w:rsidRPr="002516C1">
              <w:rPr>
                <w:rFonts w:asciiTheme="majorBidi" w:hAnsiTheme="majorBidi" w:cstheme="majorBidi"/>
              </w:rPr>
              <w:t>,</w:t>
            </w:r>
            <w:r w:rsidRPr="00A026BE">
              <w:rPr>
                <w:rFonts w:asciiTheme="majorBidi" w:hAnsiTheme="majorBidi" w:cstheme="majorBidi"/>
              </w:rPr>
              <w:t>393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44" w:type="pct"/>
          </w:tcPr>
          <w:p w14:paraId="7AE70182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B31C5B3" w14:textId="65613787" w:rsidR="00367257" w:rsidRPr="002516C1" w:rsidRDefault="00901738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0.10</w:t>
            </w:r>
          </w:p>
        </w:tc>
        <w:tc>
          <w:tcPr>
            <w:tcW w:w="146" w:type="pct"/>
          </w:tcPr>
          <w:p w14:paraId="0F7A260B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C122872" w14:textId="3B0C45E5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49</w:t>
            </w:r>
          </w:p>
        </w:tc>
      </w:tr>
      <w:tr w:rsidR="00367257" w:rsidRPr="002516C1" w14:paraId="43187B92" w14:textId="77777777" w:rsidTr="00451FEC">
        <w:tc>
          <w:tcPr>
            <w:tcW w:w="2267" w:type="pct"/>
          </w:tcPr>
          <w:p w14:paraId="71144074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30F99B9A" w14:textId="3C3FFD19" w:rsidR="00367257" w:rsidRPr="002516C1" w:rsidRDefault="00901738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41.23</w:t>
            </w:r>
          </w:p>
        </w:tc>
        <w:tc>
          <w:tcPr>
            <w:tcW w:w="144" w:type="pct"/>
            <w:gridSpan w:val="2"/>
          </w:tcPr>
          <w:p w14:paraId="72D3275A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999A1AE" w14:textId="345E73E8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40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144" w:type="pct"/>
          </w:tcPr>
          <w:p w14:paraId="05DC5EF7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233D988" w14:textId="7DDD8BA9" w:rsidR="00367257" w:rsidRPr="002516C1" w:rsidRDefault="00901738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4A2D3243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2EE17EB" w14:textId="6381A0EE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</w:tr>
      <w:tr w:rsidR="00367257" w:rsidRPr="002516C1" w14:paraId="7D1FF880" w14:textId="77777777" w:rsidTr="00451FEC">
        <w:tc>
          <w:tcPr>
            <w:tcW w:w="2267" w:type="pct"/>
          </w:tcPr>
          <w:p w14:paraId="1D496AC8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24922CDC" w14:textId="0D2C8654" w:rsidR="00367257" w:rsidRPr="002516C1" w:rsidRDefault="00901738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28.78</w:t>
            </w:r>
          </w:p>
        </w:tc>
        <w:tc>
          <w:tcPr>
            <w:tcW w:w="144" w:type="pct"/>
            <w:gridSpan w:val="2"/>
          </w:tcPr>
          <w:p w14:paraId="16CFC23A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B5AD76E" w14:textId="2E915999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32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144" w:type="pct"/>
          </w:tcPr>
          <w:p w14:paraId="27075ED2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60CD592E" w14:textId="012BB29B" w:rsidR="00367257" w:rsidRPr="002516C1" w:rsidRDefault="00901738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25.51</w:t>
            </w:r>
          </w:p>
        </w:tc>
        <w:tc>
          <w:tcPr>
            <w:tcW w:w="146" w:type="pct"/>
          </w:tcPr>
          <w:p w14:paraId="40E33112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6DE66F0" w14:textId="6328904A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30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54</w:t>
            </w:r>
          </w:p>
        </w:tc>
      </w:tr>
      <w:tr w:rsidR="00367257" w:rsidRPr="002516C1" w14:paraId="4E4827D2" w14:textId="77777777" w:rsidTr="00451FEC">
        <w:tc>
          <w:tcPr>
            <w:tcW w:w="2267" w:type="pct"/>
          </w:tcPr>
          <w:p w14:paraId="45A4428F" w14:textId="0D23B72F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เงินปันผลจ่าย</w:t>
            </w:r>
          </w:p>
        </w:tc>
        <w:tc>
          <w:tcPr>
            <w:tcW w:w="577" w:type="pct"/>
          </w:tcPr>
          <w:p w14:paraId="499A410A" w14:textId="6A546F97" w:rsidR="00367257" w:rsidRPr="002516C1" w:rsidRDefault="00901738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32.53</w:t>
            </w:r>
          </w:p>
        </w:tc>
        <w:tc>
          <w:tcPr>
            <w:tcW w:w="144" w:type="pct"/>
            <w:gridSpan w:val="2"/>
          </w:tcPr>
          <w:p w14:paraId="3DBDF559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B7A3392" w14:textId="08191F59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130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44" w:type="pct"/>
          </w:tcPr>
          <w:p w14:paraId="5A193284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13B3E0ED" w14:textId="697187BD" w:rsidR="00367257" w:rsidRPr="002516C1" w:rsidRDefault="00901738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32.53</w:t>
            </w:r>
          </w:p>
        </w:tc>
        <w:tc>
          <w:tcPr>
            <w:tcW w:w="146" w:type="pct"/>
          </w:tcPr>
          <w:p w14:paraId="76C897F2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87A136E" w14:textId="40ABE7F6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130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13</w:t>
            </w:r>
          </w:p>
        </w:tc>
      </w:tr>
      <w:tr w:rsidR="00367257" w:rsidRPr="002516C1" w14:paraId="52B24E94" w14:textId="77777777" w:rsidTr="00451FEC">
        <w:tc>
          <w:tcPr>
            <w:tcW w:w="2267" w:type="pct"/>
          </w:tcPr>
          <w:p w14:paraId="4E8D353E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1A407759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362F536B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50A011A7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27D20F15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4099632F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6" w:type="pct"/>
          </w:tcPr>
          <w:p w14:paraId="577ED1A6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373DA366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67257" w:rsidRPr="002516C1" w14:paraId="4A324281" w14:textId="77777777" w:rsidTr="00451FEC">
        <w:tc>
          <w:tcPr>
            <w:tcW w:w="2267" w:type="pct"/>
          </w:tcPr>
          <w:p w14:paraId="1D7D6B65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ผู้ถือหุ้นอื่น</w:t>
            </w:r>
          </w:p>
        </w:tc>
        <w:tc>
          <w:tcPr>
            <w:tcW w:w="577" w:type="pct"/>
          </w:tcPr>
          <w:p w14:paraId="6F8DBD2F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2B9F9675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45BCD03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70D4C301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D49F22E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08DC8915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F83B137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367257" w:rsidRPr="002516C1" w14:paraId="61E06D7A" w14:textId="77777777" w:rsidTr="00451FEC">
        <w:tc>
          <w:tcPr>
            <w:tcW w:w="2267" w:type="pct"/>
          </w:tcPr>
          <w:p w14:paraId="052E1932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54894DD5" w14:textId="65E81E0D" w:rsidR="00367257" w:rsidRPr="002516C1" w:rsidRDefault="00901738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678.63</w:t>
            </w:r>
          </w:p>
        </w:tc>
        <w:tc>
          <w:tcPr>
            <w:tcW w:w="144" w:type="pct"/>
            <w:gridSpan w:val="2"/>
          </w:tcPr>
          <w:p w14:paraId="327BC6D6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187CD24" w14:textId="58E6FAA1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697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81</w:t>
            </w:r>
          </w:p>
        </w:tc>
        <w:tc>
          <w:tcPr>
            <w:tcW w:w="144" w:type="pct"/>
          </w:tcPr>
          <w:p w14:paraId="61D5D044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62A3BA03" w14:textId="14D5BD48" w:rsidR="00367257" w:rsidRPr="002516C1" w:rsidRDefault="00901738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3E23E1DA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19C3D18" w14:textId="66BA9DF5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367257" w:rsidRPr="002516C1" w14:paraId="6FA3BF4E" w14:textId="77777777" w:rsidTr="00451FEC">
        <w:tc>
          <w:tcPr>
            <w:tcW w:w="2267" w:type="pct"/>
          </w:tcPr>
          <w:p w14:paraId="79D4BE28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718FEBDB" w14:textId="5892F6B8" w:rsidR="00367257" w:rsidRPr="002516C1" w:rsidRDefault="00901738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0.63</w:t>
            </w:r>
          </w:p>
        </w:tc>
        <w:tc>
          <w:tcPr>
            <w:tcW w:w="144" w:type="pct"/>
            <w:gridSpan w:val="2"/>
          </w:tcPr>
          <w:p w14:paraId="39581CFB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45C9CBC" w14:textId="510EA77A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8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144" w:type="pct"/>
          </w:tcPr>
          <w:p w14:paraId="6FF579B6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74B3BC5" w14:textId="41552006" w:rsidR="00367257" w:rsidRPr="002516C1" w:rsidRDefault="00D06C15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0.02</w:t>
            </w:r>
          </w:p>
        </w:tc>
        <w:tc>
          <w:tcPr>
            <w:tcW w:w="146" w:type="pct"/>
          </w:tcPr>
          <w:p w14:paraId="5C40C9C2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C890579" w14:textId="6DDC4D03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7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20</w:t>
            </w:r>
          </w:p>
        </w:tc>
      </w:tr>
      <w:tr w:rsidR="00367257" w:rsidRPr="002516C1" w14:paraId="485C6AEF" w14:textId="77777777" w:rsidTr="00A928E1">
        <w:tc>
          <w:tcPr>
            <w:tcW w:w="2267" w:type="pct"/>
          </w:tcPr>
          <w:p w14:paraId="6EA517A8" w14:textId="326C5A7A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เงินปันผลจ่าย</w:t>
            </w:r>
          </w:p>
        </w:tc>
        <w:tc>
          <w:tcPr>
            <w:tcW w:w="577" w:type="pct"/>
          </w:tcPr>
          <w:p w14:paraId="4E897859" w14:textId="2034AA0E" w:rsidR="00367257" w:rsidRPr="002516C1" w:rsidRDefault="00901738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21.61</w:t>
            </w:r>
          </w:p>
        </w:tc>
        <w:tc>
          <w:tcPr>
            <w:tcW w:w="144" w:type="pct"/>
            <w:gridSpan w:val="2"/>
          </w:tcPr>
          <w:p w14:paraId="0ADAD2F7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7DBFF09" w14:textId="24096642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86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144" w:type="pct"/>
          </w:tcPr>
          <w:p w14:paraId="1DD3C3AE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6006A1A8" w14:textId="636B8E11" w:rsidR="00367257" w:rsidRPr="002516C1" w:rsidRDefault="00901738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21.61</w:t>
            </w:r>
          </w:p>
        </w:tc>
        <w:tc>
          <w:tcPr>
            <w:tcW w:w="146" w:type="pct"/>
          </w:tcPr>
          <w:p w14:paraId="797493C0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  <w:shd w:val="clear" w:color="auto" w:fill="auto"/>
          </w:tcPr>
          <w:p w14:paraId="08553845" w14:textId="443AF4E5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86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42</w:t>
            </w:r>
          </w:p>
        </w:tc>
      </w:tr>
      <w:tr w:rsidR="00367257" w:rsidRPr="002516C1" w14:paraId="226B18FE" w14:textId="77777777" w:rsidTr="00451FEC">
        <w:tc>
          <w:tcPr>
            <w:tcW w:w="2267" w:type="pct"/>
          </w:tcPr>
          <w:p w14:paraId="77EF170F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2A5480E1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06E0F6E8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7F6CDA79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0E065D01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252AAB62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6" w:type="pct"/>
          </w:tcPr>
          <w:p w14:paraId="70FD9508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4B4B4A38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367257" w:rsidRPr="002516C1" w14:paraId="6A24ACB8" w14:textId="77777777" w:rsidTr="00451FEC">
        <w:tc>
          <w:tcPr>
            <w:tcW w:w="2267" w:type="pct"/>
          </w:tcPr>
          <w:p w14:paraId="01AA892A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065CCF47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3188810E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CCBD1A3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123649D3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7BAD927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66297B2B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066FDD5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901738" w:rsidRPr="00901738" w14:paraId="4DD37E9E" w14:textId="77777777" w:rsidTr="00451FEC">
        <w:tc>
          <w:tcPr>
            <w:tcW w:w="2267" w:type="pct"/>
          </w:tcPr>
          <w:p w14:paraId="53F12DF7" w14:textId="7A01F7C8" w:rsidR="00901738" w:rsidRPr="00901738" w:rsidRDefault="00901738" w:rsidP="0090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901738">
              <w:rPr>
                <w:rFonts w:asciiTheme="majorBidi" w:hAnsiTheme="majorBidi" w:cstheme="majorBidi" w:hint="cs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667D4015" w14:textId="24D38CB7" w:rsidR="00901738" w:rsidRPr="002516C1" w:rsidRDefault="00901738" w:rsidP="0090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6E106049" w14:textId="77777777" w:rsidR="00901738" w:rsidRPr="002516C1" w:rsidRDefault="00901738" w:rsidP="0090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54AB7A0" w14:textId="7EFDFC2F" w:rsidR="00901738" w:rsidRPr="002516C1" w:rsidRDefault="00901738" w:rsidP="0090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" w:type="pct"/>
          </w:tcPr>
          <w:p w14:paraId="1E732635" w14:textId="77777777" w:rsidR="00901738" w:rsidRPr="002516C1" w:rsidRDefault="00901738" w:rsidP="0090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28D71C1" w14:textId="24997D2C" w:rsidR="00901738" w:rsidRPr="002516C1" w:rsidRDefault="00901738" w:rsidP="0090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68.81</w:t>
            </w:r>
          </w:p>
        </w:tc>
        <w:tc>
          <w:tcPr>
            <w:tcW w:w="146" w:type="pct"/>
          </w:tcPr>
          <w:p w14:paraId="4751E349" w14:textId="77777777" w:rsidR="00901738" w:rsidRPr="002516C1" w:rsidRDefault="00901738" w:rsidP="0090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2B89501F" w14:textId="5929A019" w:rsidR="00901738" w:rsidRPr="002516C1" w:rsidRDefault="00901738" w:rsidP="0090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367257" w:rsidRPr="002516C1" w14:paraId="1AB4AC84" w14:textId="77777777" w:rsidTr="00451FEC">
        <w:trPr>
          <w:trHeight w:val="344"/>
        </w:trPr>
        <w:tc>
          <w:tcPr>
            <w:tcW w:w="2267" w:type="pct"/>
          </w:tcPr>
          <w:p w14:paraId="1C02EE9B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577" w:type="pct"/>
          </w:tcPr>
          <w:p w14:paraId="37886908" w14:textId="66CB28F4" w:rsidR="00367257" w:rsidRPr="002516C1" w:rsidRDefault="00901738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07321EA4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8CE3F0A" w14:textId="23E1D401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" w:type="pct"/>
          </w:tcPr>
          <w:p w14:paraId="0B5524B9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5C6E88A0" w14:textId="536F272E" w:rsidR="00367257" w:rsidRPr="002516C1" w:rsidRDefault="00901738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98.53</w:t>
            </w:r>
          </w:p>
        </w:tc>
        <w:tc>
          <w:tcPr>
            <w:tcW w:w="146" w:type="pct"/>
          </w:tcPr>
          <w:p w14:paraId="177C3D8A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451A1B1" w14:textId="1FDAD943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367257" w:rsidRPr="002516C1" w14:paraId="620D3206" w14:textId="77777777" w:rsidTr="00451FEC">
        <w:tc>
          <w:tcPr>
            <w:tcW w:w="2267" w:type="pct"/>
          </w:tcPr>
          <w:p w14:paraId="204AF3AF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577" w:type="pct"/>
          </w:tcPr>
          <w:p w14:paraId="76734F19" w14:textId="1AEF0284" w:rsidR="00367257" w:rsidRPr="002516C1" w:rsidRDefault="00901738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40AE59B5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7BB456AF" w14:textId="6903D139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" w:type="pct"/>
          </w:tcPr>
          <w:p w14:paraId="506E60EC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589268F" w14:textId="68AD8A2D" w:rsidR="00367257" w:rsidRPr="002516C1" w:rsidRDefault="00901738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68.35</w:t>
            </w:r>
          </w:p>
        </w:tc>
        <w:tc>
          <w:tcPr>
            <w:tcW w:w="146" w:type="pct"/>
          </w:tcPr>
          <w:p w14:paraId="69991A35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18F506D" w14:textId="50BC741F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00</w:t>
            </w:r>
          </w:p>
        </w:tc>
      </w:tr>
      <w:tr w:rsidR="00367257" w:rsidRPr="002516C1" w14:paraId="1760D545" w14:textId="77777777" w:rsidTr="00451FEC">
        <w:tc>
          <w:tcPr>
            <w:tcW w:w="2267" w:type="pct"/>
          </w:tcPr>
          <w:p w14:paraId="2F44F483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577" w:type="pct"/>
          </w:tcPr>
          <w:p w14:paraId="03650163" w14:textId="5E404EAE" w:rsidR="00367257" w:rsidRPr="002516C1" w:rsidRDefault="00901738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54F2E47E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5349217" w14:textId="57104B3B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" w:type="pct"/>
          </w:tcPr>
          <w:p w14:paraId="4CD52770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856DE89" w14:textId="1ADA57D6" w:rsidR="00367257" w:rsidRPr="002516C1" w:rsidRDefault="00901738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43.53</w:t>
            </w:r>
          </w:p>
        </w:tc>
        <w:tc>
          <w:tcPr>
            <w:tcW w:w="146" w:type="pct"/>
          </w:tcPr>
          <w:p w14:paraId="27A4085C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AE17C0D" w14:textId="19E119A1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43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18</w:t>
            </w:r>
          </w:p>
        </w:tc>
      </w:tr>
      <w:tr w:rsidR="00367257" w:rsidRPr="002516C1" w14:paraId="347B2E3A" w14:textId="77777777" w:rsidTr="00451FEC">
        <w:tc>
          <w:tcPr>
            <w:tcW w:w="2267" w:type="pct"/>
          </w:tcPr>
          <w:p w14:paraId="78E263AC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2016B2C0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21D42D91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63E4E7E5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5FA11C53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42C877B7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6" w:type="pct"/>
          </w:tcPr>
          <w:p w14:paraId="1FA57FF9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2B2B3ACA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67257" w:rsidRPr="002516C1" w14:paraId="3EB725B9" w14:textId="77777777" w:rsidTr="00451FEC">
        <w:tc>
          <w:tcPr>
            <w:tcW w:w="2267" w:type="pct"/>
          </w:tcPr>
          <w:p w14:paraId="5EB78B38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4264BCBC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2DA94686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2034E6E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63E4C44D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5A4B9EDB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221A0C14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C4E30E8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367257" w:rsidRPr="002516C1" w14:paraId="36EC3B91" w14:textId="77777777" w:rsidTr="00451FEC">
        <w:tc>
          <w:tcPr>
            <w:tcW w:w="2267" w:type="pct"/>
          </w:tcPr>
          <w:p w14:paraId="132F0433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0DC0D1C7" w14:textId="79BA693B" w:rsidR="00367257" w:rsidRPr="002516C1" w:rsidRDefault="00901738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53</w:t>
            </w:r>
            <w:r w:rsidR="002A0806">
              <w:rPr>
                <w:rFonts w:asciiTheme="majorBidi" w:hAnsiTheme="majorBidi" w:cstheme="majorBidi"/>
              </w:rPr>
              <w:t>8.33</w:t>
            </w:r>
          </w:p>
        </w:tc>
        <w:tc>
          <w:tcPr>
            <w:tcW w:w="144" w:type="pct"/>
            <w:gridSpan w:val="2"/>
          </w:tcPr>
          <w:p w14:paraId="393C6A14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DBE503D" w14:textId="3859D41F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44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144" w:type="pct"/>
          </w:tcPr>
          <w:p w14:paraId="69191F3B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3D009EE" w14:textId="093BC313" w:rsidR="00367257" w:rsidRPr="002516C1" w:rsidRDefault="00F551C6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0.04</w:t>
            </w:r>
          </w:p>
        </w:tc>
        <w:tc>
          <w:tcPr>
            <w:tcW w:w="146" w:type="pct"/>
          </w:tcPr>
          <w:p w14:paraId="5F19ADBA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772A903C" w14:textId="5CAEA945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36</w:t>
            </w:r>
          </w:p>
        </w:tc>
      </w:tr>
      <w:tr w:rsidR="00367257" w:rsidRPr="002516C1" w14:paraId="4E4323BA" w14:textId="77777777" w:rsidTr="00451FEC">
        <w:tc>
          <w:tcPr>
            <w:tcW w:w="2267" w:type="pct"/>
          </w:tcPr>
          <w:p w14:paraId="1FB60790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254CE9A5" w14:textId="22D387E6" w:rsidR="00367257" w:rsidRPr="002516C1" w:rsidRDefault="00901738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783.90</w:t>
            </w:r>
          </w:p>
        </w:tc>
        <w:tc>
          <w:tcPr>
            <w:tcW w:w="144" w:type="pct"/>
            <w:gridSpan w:val="2"/>
          </w:tcPr>
          <w:p w14:paraId="12AC199D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F5F5820" w14:textId="4362E45C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741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44" w:type="pct"/>
          </w:tcPr>
          <w:p w14:paraId="37C4B764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10BC433C" w14:textId="13780069" w:rsidR="00367257" w:rsidRPr="002516C1" w:rsidRDefault="00F551C6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216C085A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88916F9" w14:textId="36D6C696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367257" w:rsidRPr="002516C1" w14:paraId="40607DFF" w14:textId="77777777" w:rsidTr="0042587C">
        <w:tc>
          <w:tcPr>
            <w:tcW w:w="2267" w:type="pct"/>
          </w:tcPr>
          <w:p w14:paraId="5410C4B8" w14:textId="3AE3954C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577" w:type="pct"/>
            <w:shd w:val="clear" w:color="auto" w:fill="auto"/>
          </w:tcPr>
          <w:p w14:paraId="2257AD1F" w14:textId="005F2969" w:rsidR="00367257" w:rsidRPr="00691E7C" w:rsidRDefault="00901738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91E7C">
              <w:rPr>
                <w:rFonts w:asciiTheme="majorBidi" w:hAnsiTheme="majorBidi" w:cstheme="majorBidi"/>
              </w:rPr>
              <w:t>2.03</w:t>
            </w:r>
          </w:p>
        </w:tc>
        <w:tc>
          <w:tcPr>
            <w:tcW w:w="144" w:type="pct"/>
            <w:gridSpan w:val="2"/>
          </w:tcPr>
          <w:p w14:paraId="189955C8" w14:textId="77777777" w:rsidR="00367257" w:rsidRPr="00691E7C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4D7C9320" w14:textId="719B383B" w:rsidR="00367257" w:rsidRPr="00691E7C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91E7C">
              <w:rPr>
                <w:rFonts w:asciiTheme="majorBidi" w:hAnsiTheme="majorBidi" w:cstheme="majorBidi"/>
              </w:rPr>
              <w:t>2</w:t>
            </w:r>
            <w:r w:rsidRPr="00691E7C">
              <w:rPr>
                <w:rFonts w:asciiTheme="majorBidi" w:hAnsiTheme="majorBidi" w:cstheme="majorBidi"/>
                <w:cs/>
              </w:rPr>
              <w:t>.</w:t>
            </w:r>
            <w:r w:rsidRPr="00691E7C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144" w:type="pct"/>
          </w:tcPr>
          <w:p w14:paraId="3F2518AD" w14:textId="77777777" w:rsidR="00367257" w:rsidRPr="00691E7C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D308DD3" w14:textId="48B99AE4" w:rsidR="00367257" w:rsidRPr="002516C1" w:rsidRDefault="00F551C6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0.39</w:t>
            </w:r>
          </w:p>
        </w:tc>
        <w:tc>
          <w:tcPr>
            <w:tcW w:w="146" w:type="pct"/>
          </w:tcPr>
          <w:p w14:paraId="1ABD9D7D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774F82F9" w14:textId="0D2294F8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03</w:t>
            </w:r>
          </w:p>
        </w:tc>
      </w:tr>
      <w:tr w:rsidR="00367257" w:rsidRPr="002516C1" w14:paraId="7FBB1B50" w14:textId="77777777" w:rsidTr="0042587C">
        <w:tc>
          <w:tcPr>
            <w:tcW w:w="2267" w:type="pct"/>
          </w:tcPr>
          <w:p w14:paraId="00BE652D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577" w:type="pct"/>
            <w:shd w:val="clear" w:color="auto" w:fill="auto"/>
          </w:tcPr>
          <w:p w14:paraId="233C1138" w14:textId="4E925E1F" w:rsidR="00367257" w:rsidRPr="002516C1" w:rsidRDefault="00F551C6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526D48B7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458B82BD" w14:textId="3FE2783E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16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44" w:type="pct"/>
          </w:tcPr>
          <w:p w14:paraId="14235E2F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BE0FC87" w14:textId="6031A0D4" w:rsidR="00367257" w:rsidRPr="002516C1" w:rsidRDefault="00F551C6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71449D82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705B7597" w14:textId="2832DBCC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49036F" w:rsidRPr="002516C1" w14:paraId="68F99C37" w14:textId="77777777" w:rsidTr="00451FEC">
        <w:tc>
          <w:tcPr>
            <w:tcW w:w="2267" w:type="pct"/>
          </w:tcPr>
          <w:p w14:paraId="4813B6D6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375A0370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1342B569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013628D5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15C922E3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604C1816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6244DD1E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06E3B73F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12154" w:rsidRPr="002516C1" w14:paraId="744FF167" w14:textId="77777777" w:rsidTr="00451FEC">
        <w:tc>
          <w:tcPr>
            <w:tcW w:w="2267" w:type="pct"/>
          </w:tcPr>
          <w:p w14:paraId="45CE241B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104BF754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4D5C0AFC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5F1E4B99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2847158F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4A12D4C8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4F79E196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11D004AC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12154" w:rsidRPr="002516C1" w14:paraId="18345DE9" w14:textId="77777777" w:rsidTr="00451FEC">
        <w:tc>
          <w:tcPr>
            <w:tcW w:w="2267" w:type="pct"/>
          </w:tcPr>
          <w:p w14:paraId="4646BDB4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22E874F7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4ADBE1A6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706C86CD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0E7C5D16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540BDD26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662FD192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5387B4EA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12154" w:rsidRPr="002516C1" w14:paraId="05F251AE" w14:textId="77777777" w:rsidTr="00451FEC">
        <w:tc>
          <w:tcPr>
            <w:tcW w:w="2267" w:type="pct"/>
          </w:tcPr>
          <w:p w14:paraId="3B1FB320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4A27AEA3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6F637F26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5711D023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616AA7F4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53BA224B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26C26B3E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0B98F4C1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12154" w:rsidRPr="002516C1" w14:paraId="768F5AE2" w14:textId="77777777" w:rsidTr="00451FEC">
        <w:tc>
          <w:tcPr>
            <w:tcW w:w="2267" w:type="pct"/>
          </w:tcPr>
          <w:p w14:paraId="0155DE07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563362B9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0C5F252F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39223013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6F9B24FD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2DE6E0D1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0D4B82C7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24E4BF65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12154" w:rsidRPr="002516C1" w14:paraId="74CDB592" w14:textId="77777777" w:rsidTr="00451FEC">
        <w:tc>
          <w:tcPr>
            <w:tcW w:w="2267" w:type="pct"/>
          </w:tcPr>
          <w:p w14:paraId="0D203832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28187F14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4ECFDC7C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174A600F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1B53DF37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7BA70A8F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524CF806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6DD3E38E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01738" w:rsidRPr="002516C1" w14:paraId="77CD72FF" w14:textId="77777777" w:rsidTr="00451FEC">
        <w:tc>
          <w:tcPr>
            <w:tcW w:w="2267" w:type="pct"/>
          </w:tcPr>
          <w:p w14:paraId="2BD7B0D6" w14:textId="77777777" w:rsidR="00901738" w:rsidRPr="002516C1" w:rsidRDefault="00901738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0CA7B91E" w14:textId="77777777" w:rsidR="00901738" w:rsidRPr="002516C1" w:rsidRDefault="00901738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1975704B" w14:textId="77777777" w:rsidR="00901738" w:rsidRPr="002516C1" w:rsidRDefault="00901738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4961B028" w14:textId="77777777" w:rsidR="00901738" w:rsidRPr="002516C1" w:rsidRDefault="00901738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43AFD03D" w14:textId="77777777" w:rsidR="00901738" w:rsidRPr="002516C1" w:rsidRDefault="00901738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4AD4889B" w14:textId="77777777" w:rsidR="00901738" w:rsidRPr="002516C1" w:rsidRDefault="00901738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568970FB" w14:textId="77777777" w:rsidR="00901738" w:rsidRPr="002516C1" w:rsidRDefault="00901738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71C042BE" w14:textId="77777777" w:rsidR="00901738" w:rsidRPr="002516C1" w:rsidRDefault="00901738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01738" w:rsidRPr="002516C1" w14:paraId="525A0F3C" w14:textId="77777777" w:rsidTr="00451FEC">
        <w:tc>
          <w:tcPr>
            <w:tcW w:w="2267" w:type="pct"/>
          </w:tcPr>
          <w:p w14:paraId="1FC1AA22" w14:textId="77777777" w:rsidR="00901738" w:rsidRPr="002516C1" w:rsidRDefault="00901738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63A899D0" w14:textId="77777777" w:rsidR="00901738" w:rsidRPr="002516C1" w:rsidRDefault="00901738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5621BAFF" w14:textId="77777777" w:rsidR="00901738" w:rsidRPr="002516C1" w:rsidRDefault="00901738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670F9AD5" w14:textId="77777777" w:rsidR="00901738" w:rsidRPr="002516C1" w:rsidRDefault="00901738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5CB3C12F" w14:textId="77777777" w:rsidR="00901738" w:rsidRPr="002516C1" w:rsidRDefault="00901738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7706FFD0" w14:textId="77777777" w:rsidR="00901738" w:rsidRPr="002516C1" w:rsidRDefault="00901738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6290C34D" w14:textId="77777777" w:rsidR="00901738" w:rsidRPr="002516C1" w:rsidRDefault="00901738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66A13ACF" w14:textId="77777777" w:rsidR="00901738" w:rsidRPr="002516C1" w:rsidRDefault="00901738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9036F" w:rsidRPr="002516C1" w14:paraId="46991AE1" w14:textId="77777777" w:rsidTr="00451FEC">
        <w:tc>
          <w:tcPr>
            <w:tcW w:w="2267" w:type="pct"/>
          </w:tcPr>
          <w:p w14:paraId="4AEAC9E3" w14:textId="3F47EE28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ผู้บริหารสำคัญ</w:t>
            </w:r>
          </w:p>
        </w:tc>
        <w:tc>
          <w:tcPr>
            <w:tcW w:w="577" w:type="pct"/>
          </w:tcPr>
          <w:p w14:paraId="2C4FF67D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12AFD7E7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7EFA7F1F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6AEBD008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398A1D6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41859457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C98A25A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49036F" w:rsidRPr="002516C1" w14:paraId="1E406A0D" w14:textId="77777777" w:rsidTr="00451FEC">
        <w:tc>
          <w:tcPr>
            <w:tcW w:w="2267" w:type="pct"/>
          </w:tcPr>
          <w:p w14:paraId="7AA90ED0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ค่าตอบแทนผู้บริหารสำคัญ</w:t>
            </w:r>
          </w:p>
        </w:tc>
        <w:tc>
          <w:tcPr>
            <w:tcW w:w="577" w:type="pct"/>
          </w:tcPr>
          <w:p w14:paraId="42AA430A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18DAABAE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17F8EBE9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437EF7E0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8F828FC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634938DE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B177717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367257" w:rsidRPr="002516C1" w14:paraId="58A59E65" w14:textId="77777777" w:rsidTr="00451FEC">
        <w:tc>
          <w:tcPr>
            <w:tcW w:w="2267" w:type="pct"/>
          </w:tcPr>
          <w:p w14:paraId="28312D25" w14:textId="77777777" w:rsidR="00367257" w:rsidRPr="006B13DF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B13DF">
              <w:rPr>
                <w:rFonts w:asciiTheme="majorBidi" w:hAnsiTheme="majorBidi" w:cstheme="majorBidi"/>
                <w:cs/>
              </w:rPr>
              <w:t xml:space="preserve">     ผลประโยชน์ระยะสั้น</w:t>
            </w:r>
          </w:p>
        </w:tc>
        <w:tc>
          <w:tcPr>
            <w:tcW w:w="577" w:type="pct"/>
          </w:tcPr>
          <w:p w14:paraId="019DB5AB" w14:textId="576D0D93" w:rsidR="00367257" w:rsidRPr="003F2D70" w:rsidRDefault="003F2D70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  <w:r w:rsidRPr="001F59D5">
              <w:rPr>
                <w:rFonts w:asciiTheme="majorBidi" w:hAnsiTheme="majorBidi" w:cstheme="majorBidi"/>
                <w:cs/>
              </w:rPr>
              <w:t>57.17</w:t>
            </w:r>
          </w:p>
        </w:tc>
        <w:tc>
          <w:tcPr>
            <w:tcW w:w="144" w:type="pct"/>
            <w:gridSpan w:val="2"/>
          </w:tcPr>
          <w:p w14:paraId="1A4F10B4" w14:textId="77777777" w:rsidR="00367257" w:rsidRPr="003F2D70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64089FA" w14:textId="76E0EEF4" w:rsidR="00367257" w:rsidRPr="003F2D70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3F2D70">
              <w:rPr>
                <w:rFonts w:asciiTheme="majorBidi" w:hAnsiTheme="majorBidi" w:cstheme="majorBidi"/>
              </w:rPr>
              <w:t>51.51</w:t>
            </w:r>
          </w:p>
        </w:tc>
        <w:tc>
          <w:tcPr>
            <w:tcW w:w="144" w:type="pct"/>
          </w:tcPr>
          <w:p w14:paraId="54FA3730" w14:textId="77777777" w:rsidR="00367257" w:rsidRPr="006B13DF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1E241C3C" w14:textId="32D94340" w:rsidR="00367257" w:rsidRPr="006B13DF" w:rsidRDefault="00144050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1F59D5">
              <w:rPr>
                <w:rFonts w:asciiTheme="majorBidi" w:hAnsiTheme="majorBidi" w:cstheme="majorBidi"/>
                <w:cs/>
              </w:rPr>
              <w:t>38.58</w:t>
            </w:r>
          </w:p>
        </w:tc>
        <w:tc>
          <w:tcPr>
            <w:tcW w:w="146" w:type="pct"/>
          </w:tcPr>
          <w:p w14:paraId="6A5BDD92" w14:textId="77777777" w:rsidR="00367257" w:rsidRPr="006B13DF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1501795" w14:textId="572AAD46" w:rsidR="00367257" w:rsidRPr="006B13DF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B13DF">
              <w:rPr>
                <w:rFonts w:asciiTheme="majorBidi" w:hAnsiTheme="majorBidi" w:cstheme="majorBidi"/>
              </w:rPr>
              <w:t>36.47</w:t>
            </w:r>
          </w:p>
        </w:tc>
      </w:tr>
      <w:tr w:rsidR="00367257" w:rsidRPr="002516C1" w14:paraId="12C24FA1" w14:textId="77777777" w:rsidTr="00451FEC">
        <w:tc>
          <w:tcPr>
            <w:tcW w:w="2267" w:type="pct"/>
          </w:tcPr>
          <w:p w14:paraId="64BA7EC7" w14:textId="77777777" w:rsidR="00367257" w:rsidRPr="006B13DF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B13DF">
              <w:rPr>
                <w:rFonts w:asciiTheme="majorBidi" w:hAnsiTheme="majorBidi" w:cstheme="majorBidi"/>
              </w:rPr>
              <w:t xml:space="preserve">     </w:t>
            </w:r>
            <w:r w:rsidRPr="006B13DF">
              <w:rPr>
                <w:rFonts w:asciiTheme="majorBidi" w:hAnsiTheme="majorBidi" w:cstheme="majorBidi"/>
                <w:cs/>
              </w:rPr>
              <w:t>ผลประโยชน์หลังออกจากงานและ</w:t>
            </w:r>
          </w:p>
        </w:tc>
        <w:tc>
          <w:tcPr>
            <w:tcW w:w="577" w:type="pct"/>
          </w:tcPr>
          <w:p w14:paraId="619E7C52" w14:textId="53E75117" w:rsidR="00367257" w:rsidRPr="003F2D70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18144270" w14:textId="77777777" w:rsidR="00367257" w:rsidRPr="003F2D70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C4584B3" w14:textId="77777777" w:rsidR="00367257" w:rsidRPr="003F2D70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7200A1D6" w14:textId="77777777" w:rsidR="00367257" w:rsidRPr="006B13DF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1D4D94A4" w14:textId="77777777" w:rsidR="00367257" w:rsidRPr="006B13DF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444C21D5" w14:textId="77777777" w:rsidR="00367257" w:rsidRPr="006B13DF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7BAC272" w14:textId="77777777" w:rsidR="00367257" w:rsidRPr="006B13DF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367257" w:rsidRPr="002516C1" w14:paraId="5412FE31" w14:textId="77777777" w:rsidTr="00451FEC">
        <w:tc>
          <w:tcPr>
            <w:tcW w:w="2267" w:type="pct"/>
          </w:tcPr>
          <w:p w14:paraId="4375A084" w14:textId="77777777" w:rsidR="00367257" w:rsidRPr="006B13DF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B13DF">
              <w:rPr>
                <w:rFonts w:asciiTheme="majorBidi" w:hAnsiTheme="majorBidi" w:cstheme="majorBidi"/>
              </w:rPr>
              <w:t xml:space="preserve">        </w:t>
            </w:r>
            <w:r w:rsidRPr="006B13DF">
              <w:rPr>
                <w:rFonts w:asciiTheme="majorBidi" w:hAnsiTheme="majorBidi" w:cstheme="majorBidi"/>
                <w:cs/>
              </w:rPr>
              <w:t>ผลประโยชน์ระยะยาวอื่น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29BB74E" w14:textId="2E61444A" w:rsidR="00367257" w:rsidRPr="003F2D70" w:rsidRDefault="003F2D70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1F59D5">
              <w:rPr>
                <w:rFonts w:asciiTheme="majorBidi" w:hAnsiTheme="majorBidi" w:cstheme="majorBidi"/>
                <w:cs/>
              </w:rPr>
              <w:t>3.14</w:t>
            </w:r>
          </w:p>
        </w:tc>
        <w:tc>
          <w:tcPr>
            <w:tcW w:w="144" w:type="pct"/>
            <w:gridSpan w:val="2"/>
          </w:tcPr>
          <w:p w14:paraId="7AD3EC85" w14:textId="77777777" w:rsidR="00367257" w:rsidRPr="003F2D70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F25AB92" w14:textId="4CC3221D" w:rsidR="00367257" w:rsidRPr="003F2D70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3F2D70">
              <w:rPr>
                <w:rFonts w:asciiTheme="majorBidi" w:hAnsiTheme="majorBidi" w:cstheme="majorBidi"/>
              </w:rPr>
              <w:t>4.37</w:t>
            </w:r>
          </w:p>
        </w:tc>
        <w:tc>
          <w:tcPr>
            <w:tcW w:w="144" w:type="pct"/>
          </w:tcPr>
          <w:p w14:paraId="5333C040" w14:textId="77777777" w:rsidR="00367257" w:rsidRPr="006B13DF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3634AA5" w14:textId="512183E2" w:rsidR="00367257" w:rsidRPr="006B13DF" w:rsidRDefault="006B13DF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1F59D5">
              <w:rPr>
                <w:rFonts w:asciiTheme="majorBidi" w:hAnsiTheme="majorBidi" w:cstheme="majorBidi"/>
                <w:cs/>
              </w:rPr>
              <w:t>2.67</w:t>
            </w:r>
          </w:p>
        </w:tc>
        <w:tc>
          <w:tcPr>
            <w:tcW w:w="146" w:type="pct"/>
          </w:tcPr>
          <w:p w14:paraId="133344EE" w14:textId="77777777" w:rsidR="00367257" w:rsidRPr="006B13DF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30E81FA6" w14:textId="707FA42C" w:rsidR="00367257" w:rsidRPr="006B13DF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B13DF">
              <w:rPr>
                <w:rFonts w:asciiTheme="majorBidi" w:hAnsiTheme="majorBidi" w:cstheme="majorBidi"/>
              </w:rPr>
              <w:t>1.45</w:t>
            </w:r>
          </w:p>
        </w:tc>
      </w:tr>
      <w:tr w:rsidR="00367257" w:rsidRPr="002516C1" w14:paraId="296B03A1" w14:textId="77777777" w:rsidTr="00451FEC">
        <w:tc>
          <w:tcPr>
            <w:tcW w:w="2267" w:type="pct"/>
          </w:tcPr>
          <w:p w14:paraId="77AE844D" w14:textId="77777777" w:rsidR="00367257" w:rsidRPr="006B13DF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B13DF">
              <w:rPr>
                <w:rFonts w:asciiTheme="majorBidi" w:hAnsiTheme="majorBidi" w:cstheme="majorBidi"/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D166A64" w14:textId="40CC535C" w:rsidR="00367257" w:rsidRPr="003F2D70" w:rsidRDefault="003F2D70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1F59D5">
              <w:rPr>
                <w:rFonts w:asciiTheme="majorBidi" w:hAnsiTheme="majorBidi" w:cstheme="majorBidi"/>
                <w:b/>
                <w:bCs/>
                <w:cs/>
              </w:rPr>
              <w:t>60.31</w:t>
            </w:r>
          </w:p>
        </w:tc>
        <w:tc>
          <w:tcPr>
            <w:tcW w:w="144" w:type="pct"/>
            <w:gridSpan w:val="2"/>
          </w:tcPr>
          <w:p w14:paraId="5FFC783C" w14:textId="77777777" w:rsidR="00367257" w:rsidRPr="003F2D70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39D8403" w14:textId="31B4296F" w:rsidR="00367257" w:rsidRPr="003F2D70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3F2D70">
              <w:rPr>
                <w:rFonts w:asciiTheme="majorBidi" w:hAnsiTheme="majorBidi" w:cstheme="majorBidi"/>
                <w:b/>
                <w:bCs/>
              </w:rPr>
              <w:t>55.88</w:t>
            </w:r>
          </w:p>
        </w:tc>
        <w:tc>
          <w:tcPr>
            <w:tcW w:w="144" w:type="pct"/>
          </w:tcPr>
          <w:p w14:paraId="7CDE6EB5" w14:textId="77777777" w:rsidR="00367257" w:rsidRPr="006B13DF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C4A0D43" w14:textId="5B6667A8" w:rsidR="00367257" w:rsidRPr="006E6F86" w:rsidRDefault="006B13DF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1F59D5">
              <w:rPr>
                <w:rFonts w:asciiTheme="majorBidi" w:hAnsiTheme="majorBidi" w:cstheme="majorBidi"/>
                <w:b/>
                <w:bCs/>
                <w:cs/>
              </w:rPr>
              <w:t>41.25</w:t>
            </w:r>
          </w:p>
        </w:tc>
        <w:tc>
          <w:tcPr>
            <w:tcW w:w="146" w:type="pct"/>
          </w:tcPr>
          <w:p w14:paraId="3FEBB8C1" w14:textId="77777777" w:rsidR="00367257" w:rsidRPr="006B13DF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511B8FDD" w14:textId="4586E530" w:rsidR="00367257" w:rsidRPr="006B13DF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B13DF">
              <w:rPr>
                <w:rFonts w:asciiTheme="majorBidi" w:hAnsiTheme="majorBidi" w:cstheme="majorBidi"/>
                <w:b/>
                <w:bCs/>
              </w:rPr>
              <w:t>37.92</w:t>
            </w:r>
          </w:p>
        </w:tc>
      </w:tr>
    </w:tbl>
    <w:p w14:paraId="4D2CEDAA" w14:textId="77777777" w:rsidR="00095599" w:rsidRPr="002516C1" w:rsidRDefault="00095599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976F203" w14:textId="3A4F8E6C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 xml:space="preserve">ยอดคงเหลือกับกิจการที่เกี่ยวข้องกัน ณ วันที่ </w:t>
      </w:r>
      <w:r w:rsidR="00A026BE" w:rsidRPr="00A026BE">
        <w:rPr>
          <w:rFonts w:asciiTheme="majorBidi" w:hAnsiTheme="majorBidi" w:cstheme="majorBidi"/>
        </w:rPr>
        <w:t>31</w:t>
      </w:r>
      <w:r w:rsidRPr="002516C1">
        <w:rPr>
          <w:rFonts w:asciiTheme="majorBidi" w:hAnsiTheme="majorBidi" w:cstheme="majorBidi"/>
          <w:cs/>
        </w:rPr>
        <w:t xml:space="preserve"> ธันวาคม มีดังนี้</w:t>
      </w:r>
    </w:p>
    <w:p w14:paraId="332F0B3F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7"/>
        <w:gridCol w:w="248"/>
        <w:gridCol w:w="20"/>
        <w:gridCol w:w="1085"/>
        <w:gridCol w:w="271"/>
        <w:gridCol w:w="1083"/>
        <w:gridCol w:w="278"/>
        <w:gridCol w:w="1061"/>
      </w:tblGrid>
      <w:tr w:rsidR="00A677B8" w:rsidRPr="002516C1" w14:paraId="4F4A38E3" w14:textId="77777777" w:rsidTr="00451FEC">
        <w:trPr>
          <w:tblHeader/>
        </w:trPr>
        <w:tc>
          <w:tcPr>
            <w:tcW w:w="2232" w:type="pct"/>
            <w:shd w:val="clear" w:color="auto" w:fill="auto"/>
          </w:tcPr>
          <w:p w14:paraId="2ECF4588" w14:textId="77777777" w:rsidR="00A677B8" w:rsidRPr="002516C1" w:rsidRDefault="00A677B8" w:rsidP="00451FE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bookmarkStart w:id="7" w:name="_Hlk157441186"/>
          </w:p>
        </w:tc>
        <w:tc>
          <w:tcPr>
            <w:tcW w:w="1316" w:type="pct"/>
            <w:gridSpan w:val="4"/>
            <w:shd w:val="clear" w:color="auto" w:fill="auto"/>
          </w:tcPr>
          <w:p w14:paraId="60AB3D7C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2516C1">
              <w:rPr>
                <w:rFonts w:asciiTheme="majorBidi" w:hAnsiTheme="majorBidi" w:cstheme="majorBidi"/>
                <w:color w:val="FF0000"/>
                <w:cs/>
              </w:rPr>
              <w:t xml:space="preserve"> </w:t>
            </w:r>
          </w:p>
        </w:tc>
        <w:tc>
          <w:tcPr>
            <w:tcW w:w="146" w:type="pct"/>
            <w:shd w:val="clear" w:color="auto" w:fill="auto"/>
          </w:tcPr>
          <w:p w14:paraId="2462980A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6" w:type="pct"/>
            <w:gridSpan w:val="3"/>
            <w:shd w:val="clear" w:color="auto" w:fill="auto"/>
          </w:tcPr>
          <w:p w14:paraId="756F70E0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095599" w:rsidRPr="002516C1" w14:paraId="3F99F8E7" w14:textId="77777777" w:rsidTr="00451FEC">
        <w:trPr>
          <w:tblHeader/>
        </w:trPr>
        <w:tc>
          <w:tcPr>
            <w:tcW w:w="2232" w:type="pct"/>
            <w:shd w:val="clear" w:color="auto" w:fill="auto"/>
          </w:tcPr>
          <w:p w14:paraId="6D752B83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6" w:type="pct"/>
            <w:shd w:val="clear" w:color="auto" w:fill="auto"/>
          </w:tcPr>
          <w:p w14:paraId="431332A1" w14:textId="7C4DC22A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 w:rsidR="0036725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4" w:type="pct"/>
            <w:shd w:val="clear" w:color="auto" w:fill="auto"/>
          </w:tcPr>
          <w:p w14:paraId="528A3602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1B46DDAB" w14:textId="118BBE2C" w:rsidR="00095599" w:rsidRPr="002516C1" w:rsidRDefault="00367257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08B2B507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shd w:val="clear" w:color="auto" w:fill="auto"/>
          </w:tcPr>
          <w:p w14:paraId="4AD78118" w14:textId="0D7E9222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 w:rsidR="0036725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0" w:type="pct"/>
            <w:shd w:val="clear" w:color="auto" w:fill="auto"/>
          </w:tcPr>
          <w:p w14:paraId="48804E5C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shd w:val="clear" w:color="auto" w:fill="auto"/>
          </w:tcPr>
          <w:p w14:paraId="7D4AF4B0" w14:textId="05C1C531" w:rsidR="00095599" w:rsidRPr="002516C1" w:rsidRDefault="00367257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2565</w:t>
            </w:r>
          </w:p>
        </w:tc>
      </w:tr>
      <w:tr w:rsidR="00095599" w:rsidRPr="002516C1" w14:paraId="00A6DBC8" w14:textId="77777777" w:rsidTr="00451FEC">
        <w:trPr>
          <w:tblHeader/>
        </w:trPr>
        <w:tc>
          <w:tcPr>
            <w:tcW w:w="2232" w:type="pct"/>
          </w:tcPr>
          <w:p w14:paraId="10EE7E3A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68" w:type="pct"/>
            <w:gridSpan w:val="8"/>
          </w:tcPr>
          <w:p w14:paraId="286D356A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095599" w:rsidRPr="002516C1" w14:paraId="480C729C" w14:textId="77777777" w:rsidTr="00451FEC">
        <w:tc>
          <w:tcPr>
            <w:tcW w:w="2232" w:type="pct"/>
          </w:tcPr>
          <w:p w14:paraId="1C4A4AF2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86" w:type="pct"/>
          </w:tcPr>
          <w:p w14:paraId="6929DDBC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  <w:gridSpan w:val="2"/>
          </w:tcPr>
          <w:p w14:paraId="062C6701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70784A28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51C1D498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405B2FF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</w:tcPr>
          <w:p w14:paraId="39B0AA11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49792850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367257" w:rsidRPr="002516C1" w14:paraId="3B7DE481" w14:textId="77777777" w:rsidTr="00451FEC">
        <w:tc>
          <w:tcPr>
            <w:tcW w:w="2232" w:type="pct"/>
          </w:tcPr>
          <w:p w14:paraId="20959394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586" w:type="pct"/>
          </w:tcPr>
          <w:p w14:paraId="254B647E" w14:textId="09BC96FF" w:rsidR="00367257" w:rsidRPr="002516C1" w:rsidRDefault="00691E7C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998.02</w:t>
            </w:r>
          </w:p>
        </w:tc>
        <w:tc>
          <w:tcPr>
            <w:tcW w:w="145" w:type="pct"/>
            <w:gridSpan w:val="2"/>
          </w:tcPr>
          <w:p w14:paraId="585AF370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3439FC56" w14:textId="61FEB763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763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46" w:type="pct"/>
          </w:tcPr>
          <w:p w14:paraId="2F923141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678656E" w14:textId="56976123" w:rsidR="00367257" w:rsidRPr="002516C1" w:rsidRDefault="00691E7C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23D7E622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2CA47088" w14:textId="1FBB7639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02</w:t>
            </w:r>
          </w:p>
        </w:tc>
      </w:tr>
      <w:tr w:rsidR="00367257" w:rsidRPr="002516C1" w14:paraId="04672924" w14:textId="77777777" w:rsidTr="00451FEC">
        <w:tc>
          <w:tcPr>
            <w:tcW w:w="2232" w:type="pct"/>
          </w:tcPr>
          <w:p w14:paraId="7F553FE0" w14:textId="65824A2E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04807DF3" w14:textId="3DA346EF" w:rsidR="00367257" w:rsidRPr="002516C1" w:rsidRDefault="00691E7C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506C7345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6B8F0D68" w14:textId="190D5E56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</w:tcPr>
          <w:p w14:paraId="6A024BD6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752430B9" w14:textId="21B933FA" w:rsidR="00367257" w:rsidRPr="002516C1" w:rsidRDefault="00691E7C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68.76</w:t>
            </w:r>
          </w:p>
        </w:tc>
        <w:tc>
          <w:tcPr>
            <w:tcW w:w="150" w:type="pct"/>
          </w:tcPr>
          <w:p w14:paraId="086E1D33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0362E7E7" w14:textId="7407F75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15</w:t>
            </w:r>
          </w:p>
        </w:tc>
      </w:tr>
      <w:tr w:rsidR="00367257" w:rsidRPr="002516C1" w14:paraId="0C5BDDF3" w14:textId="77777777" w:rsidTr="00451FEC">
        <w:tc>
          <w:tcPr>
            <w:tcW w:w="2232" w:type="pct"/>
          </w:tcPr>
          <w:p w14:paraId="67B3ED32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C9F8A2D" w14:textId="42765AFB" w:rsidR="00367257" w:rsidRPr="002516C1" w:rsidRDefault="00691E7C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173.87</w:t>
            </w:r>
          </w:p>
        </w:tc>
        <w:tc>
          <w:tcPr>
            <w:tcW w:w="145" w:type="pct"/>
            <w:gridSpan w:val="2"/>
          </w:tcPr>
          <w:p w14:paraId="0F84D996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69BFF12" w14:textId="6CEFE141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146" w:type="pct"/>
          </w:tcPr>
          <w:p w14:paraId="59953C7D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D3E776D" w14:textId="590BD197" w:rsidR="00367257" w:rsidRPr="002516C1" w:rsidRDefault="00691E7C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70787FA4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9C597C2" w14:textId="144599F3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367257" w:rsidRPr="002516C1" w14:paraId="18CCF6CE" w14:textId="77777777" w:rsidTr="00451FEC">
        <w:tc>
          <w:tcPr>
            <w:tcW w:w="2232" w:type="pct"/>
          </w:tcPr>
          <w:p w14:paraId="3B5E590B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D8AC374" w14:textId="3B449409" w:rsidR="00367257" w:rsidRPr="002516C1" w:rsidRDefault="00691E7C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1,171.89</w:t>
            </w:r>
          </w:p>
        </w:tc>
        <w:tc>
          <w:tcPr>
            <w:tcW w:w="145" w:type="pct"/>
            <w:gridSpan w:val="2"/>
          </w:tcPr>
          <w:p w14:paraId="3F79056B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20D1B044" w14:textId="4EFDA332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765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60</w:t>
            </w:r>
          </w:p>
        </w:tc>
        <w:tc>
          <w:tcPr>
            <w:tcW w:w="146" w:type="pct"/>
          </w:tcPr>
          <w:p w14:paraId="2763E4BD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3E4AFDCD" w14:textId="533B0724" w:rsidR="00367257" w:rsidRPr="002516C1" w:rsidRDefault="00691E7C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91E7C">
              <w:rPr>
                <w:rFonts w:asciiTheme="majorBidi" w:hAnsiTheme="majorBidi"/>
                <w:b/>
                <w:bCs/>
                <w:cs/>
              </w:rPr>
              <w:t>68.76</w:t>
            </w:r>
          </w:p>
        </w:tc>
        <w:tc>
          <w:tcPr>
            <w:tcW w:w="150" w:type="pct"/>
          </w:tcPr>
          <w:p w14:paraId="5DF784D3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7BAF8D4E" w14:textId="3D8CBDE2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0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17</w:t>
            </w:r>
          </w:p>
        </w:tc>
      </w:tr>
      <w:tr w:rsidR="00367257" w:rsidRPr="002516C1" w14:paraId="2A3F8D14" w14:textId="77777777" w:rsidTr="00451FEC">
        <w:tc>
          <w:tcPr>
            <w:tcW w:w="2232" w:type="pct"/>
          </w:tcPr>
          <w:p w14:paraId="0A24EDEB" w14:textId="77777777" w:rsidR="00367257" w:rsidRPr="002516C1" w:rsidRDefault="00367257" w:rsidP="0036725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2516C1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5C802DF" w14:textId="3EDEB744" w:rsidR="00367257" w:rsidRPr="002516C1" w:rsidRDefault="00691E7C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25230F30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D0A66AC" w14:textId="59E30C33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</w:tcPr>
          <w:p w14:paraId="2311C434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BA0D20F" w14:textId="3B46C921" w:rsidR="00367257" w:rsidRPr="002516C1" w:rsidRDefault="00691E7C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63A77B1D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2B2AF681" w14:textId="296B0311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367257" w:rsidRPr="002516C1" w14:paraId="64B7E6F1" w14:textId="77777777" w:rsidTr="00451FEC">
        <w:tc>
          <w:tcPr>
            <w:tcW w:w="2232" w:type="pct"/>
          </w:tcPr>
          <w:p w14:paraId="6314066A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1246FBA9" w14:textId="50EFEA8F" w:rsidR="00367257" w:rsidRPr="002516C1" w:rsidRDefault="00691E7C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1,171.89</w:t>
            </w:r>
          </w:p>
        </w:tc>
        <w:tc>
          <w:tcPr>
            <w:tcW w:w="145" w:type="pct"/>
            <w:gridSpan w:val="2"/>
          </w:tcPr>
          <w:p w14:paraId="48312C21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176CE80" w14:textId="2321DCAB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765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60</w:t>
            </w:r>
          </w:p>
        </w:tc>
        <w:tc>
          <w:tcPr>
            <w:tcW w:w="146" w:type="pct"/>
          </w:tcPr>
          <w:p w14:paraId="65DCB62D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F45C698" w14:textId="359F4C81" w:rsidR="00367257" w:rsidRPr="002516C1" w:rsidRDefault="00691E7C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91E7C">
              <w:rPr>
                <w:rFonts w:asciiTheme="majorBidi" w:hAnsiTheme="majorBidi" w:cstheme="majorBidi"/>
                <w:b/>
                <w:bCs/>
              </w:rPr>
              <w:t>68.76</w:t>
            </w:r>
          </w:p>
        </w:tc>
        <w:tc>
          <w:tcPr>
            <w:tcW w:w="150" w:type="pct"/>
          </w:tcPr>
          <w:p w14:paraId="12E0A4CA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4F1E9E9E" w14:textId="7B64DB5D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0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17</w:t>
            </w:r>
          </w:p>
        </w:tc>
      </w:tr>
      <w:tr w:rsidR="00095599" w:rsidRPr="002516C1" w14:paraId="7C20EB8C" w14:textId="77777777" w:rsidTr="00912926">
        <w:tc>
          <w:tcPr>
            <w:tcW w:w="2232" w:type="pct"/>
          </w:tcPr>
          <w:p w14:paraId="7E2399B1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36CC1BF4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  <w:gridSpan w:val="2"/>
          </w:tcPr>
          <w:p w14:paraId="4F5934D5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2C4CBD60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1709D83B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6FB9066E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2838903D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1D024BC1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095599" w:rsidRPr="002516C1" w14:paraId="63F0F177" w14:textId="77777777" w:rsidTr="00451FEC">
        <w:tc>
          <w:tcPr>
            <w:tcW w:w="2232" w:type="pct"/>
          </w:tcPr>
          <w:p w14:paraId="15F96228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ลูกหนี้หมุนเวียนอื่น</w:t>
            </w:r>
          </w:p>
        </w:tc>
        <w:tc>
          <w:tcPr>
            <w:tcW w:w="586" w:type="pct"/>
          </w:tcPr>
          <w:p w14:paraId="1B375B98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  <w:gridSpan w:val="2"/>
          </w:tcPr>
          <w:p w14:paraId="35C19F80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6010BDB3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7D4A71D0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2BFD2715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29D12779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57E41470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367257" w:rsidRPr="002516C1" w14:paraId="6DCBF4FD" w14:textId="77777777" w:rsidTr="00451FEC">
        <w:tc>
          <w:tcPr>
            <w:tcW w:w="2232" w:type="pct"/>
          </w:tcPr>
          <w:p w14:paraId="41B4C01B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4E3A9A2F" w14:textId="22F97201" w:rsidR="00367257" w:rsidRPr="002516C1" w:rsidRDefault="00691E7C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3939D6C4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7AF0E0EF" w14:textId="42157AD0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</w:tcPr>
          <w:p w14:paraId="05F238D3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387A9DD7" w14:textId="44B6509C" w:rsidR="00367257" w:rsidRPr="002516C1" w:rsidRDefault="00691E7C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3.06</w:t>
            </w:r>
          </w:p>
        </w:tc>
        <w:tc>
          <w:tcPr>
            <w:tcW w:w="150" w:type="pct"/>
          </w:tcPr>
          <w:p w14:paraId="53061ADE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2C41A7B7" w14:textId="72D2D7D4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6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16</w:t>
            </w:r>
          </w:p>
        </w:tc>
      </w:tr>
      <w:tr w:rsidR="00367257" w:rsidRPr="002516C1" w14:paraId="2AC66C90" w14:textId="77777777" w:rsidTr="00451FEC">
        <w:tc>
          <w:tcPr>
            <w:tcW w:w="2232" w:type="pct"/>
          </w:tcPr>
          <w:p w14:paraId="7E875AC4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9B21E98" w14:textId="18956E13" w:rsidR="00367257" w:rsidRPr="002516C1" w:rsidRDefault="00691E7C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212.71</w:t>
            </w:r>
          </w:p>
        </w:tc>
        <w:tc>
          <w:tcPr>
            <w:tcW w:w="145" w:type="pct"/>
            <w:gridSpan w:val="2"/>
          </w:tcPr>
          <w:p w14:paraId="314C7DC5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E81AC28" w14:textId="02EBC34F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</w:rPr>
              <w:t>246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46" w:type="pct"/>
          </w:tcPr>
          <w:p w14:paraId="2FB66036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295BDC1" w14:textId="15032ACA" w:rsidR="00367257" w:rsidRPr="002516C1" w:rsidRDefault="00691E7C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459D4930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E0D997F" w14:textId="61300752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367257" w:rsidRPr="002516C1" w14:paraId="7190D6A9" w14:textId="77777777" w:rsidTr="00451FEC">
        <w:tc>
          <w:tcPr>
            <w:tcW w:w="2232" w:type="pct"/>
            <w:vAlign w:val="center"/>
          </w:tcPr>
          <w:p w14:paraId="193F9879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37C90A5D" w14:textId="3DD40010" w:rsidR="00367257" w:rsidRPr="002516C1" w:rsidRDefault="00691E7C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91E7C">
              <w:rPr>
                <w:rFonts w:asciiTheme="majorBidi" w:hAnsiTheme="majorBidi" w:cstheme="majorBidi"/>
                <w:b/>
                <w:bCs/>
              </w:rPr>
              <w:t>212.71</w:t>
            </w:r>
          </w:p>
        </w:tc>
        <w:tc>
          <w:tcPr>
            <w:tcW w:w="145" w:type="pct"/>
            <w:gridSpan w:val="2"/>
          </w:tcPr>
          <w:p w14:paraId="369F524D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9251683" w14:textId="6BCF6C93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246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11</w:t>
            </w:r>
          </w:p>
        </w:tc>
        <w:tc>
          <w:tcPr>
            <w:tcW w:w="146" w:type="pct"/>
          </w:tcPr>
          <w:p w14:paraId="3EDD5E75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4D7D7131" w14:textId="2F061842" w:rsidR="00367257" w:rsidRPr="002516C1" w:rsidRDefault="00691E7C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91E7C">
              <w:rPr>
                <w:rFonts w:asciiTheme="majorBidi" w:hAnsiTheme="majorBidi" w:cstheme="majorBidi"/>
                <w:b/>
                <w:bCs/>
              </w:rPr>
              <w:t>3.06</w:t>
            </w:r>
          </w:p>
        </w:tc>
        <w:tc>
          <w:tcPr>
            <w:tcW w:w="150" w:type="pct"/>
          </w:tcPr>
          <w:p w14:paraId="606C319A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31B7C1C1" w14:textId="2CF9F569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6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16</w:t>
            </w:r>
          </w:p>
        </w:tc>
      </w:tr>
      <w:tr w:rsidR="00367257" w:rsidRPr="002516C1" w14:paraId="28CF87FE" w14:textId="77777777" w:rsidTr="00451FEC">
        <w:trPr>
          <w:trHeight w:val="269"/>
        </w:trPr>
        <w:tc>
          <w:tcPr>
            <w:tcW w:w="2232" w:type="pct"/>
            <w:vAlign w:val="center"/>
          </w:tcPr>
          <w:p w14:paraId="5C881185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2516C1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B150C88" w14:textId="26D29AD2" w:rsidR="00367257" w:rsidRPr="002516C1" w:rsidRDefault="00691E7C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  <w:gridSpan w:val="2"/>
          </w:tcPr>
          <w:p w14:paraId="218EA8DB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8F09F50" w14:textId="0557504E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</w:tcPr>
          <w:p w14:paraId="421CC463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4A6DB69" w14:textId="2AFF7FB2" w:rsidR="00367257" w:rsidRPr="002516C1" w:rsidRDefault="00691E7C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703C35FD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0F02BDC" w14:textId="5473DA25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367257" w:rsidRPr="002516C1" w14:paraId="7E477EB9" w14:textId="77777777" w:rsidTr="00451FEC">
        <w:trPr>
          <w:trHeight w:val="269"/>
        </w:trPr>
        <w:tc>
          <w:tcPr>
            <w:tcW w:w="2232" w:type="pct"/>
            <w:vAlign w:val="center"/>
          </w:tcPr>
          <w:p w14:paraId="3CA0D26C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0B54717" w14:textId="767DED15" w:rsidR="00367257" w:rsidRPr="002516C1" w:rsidRDefault="00691E7C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91E7C">
              <w:rPr>
                <w:rFonts w:asciiTheme="majorBidi" w:hAnsiTheme="majorBidi"/>
                <w:b/>
                <w:bCs/>
                <w:cs/>
              </w:rPr>
              <w:t>212.71</w:t>
            </w:r>
          </w:p>
        </w:tc>
        <w:tc>
          <w:tcPr>
            <w:tcW w:w="145" w:type="pct"/>
            <w:gridSpan w:val="2"/>
          </w:tcPr>
          <w:p w14:paraId="4574E644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0B29F4A" w14:textId="69A560BE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246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11</w:t>
            </w:r>
          </w:p>
        </w:tc>
        <w:tc>
          <w:tcPr>
            <w:tcW w:w="146" w:type="pct"/>
          </w:tcPr>
          <w:p w14:paraId="4F959DFE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9DAF762" w14:textId="0FA0E861" w:rsidR="00367257" w:rsidRPr="002516C1" w:rsidRDefault="00691E7C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91E7C">
              <w:rPr>
                <w:rFonts w:asciiTheme="majorBidi" w:hAnsiTheme="majorBidi" w:cstheme="majorBidi"/>
                <w:b/>
                <w:bCs/>
              </w:rPr>
              <w:t>3.06</w:t>
            </w:r>
          </w:p>
        </w:tc>
        <w:tc>
          <w:tcPr>
            <w:tcW w:w="150" w:type="pct"/>
          </w:tcPr>
          <w:p w14:paraId="205149D6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698A6B69" w14:textId="2A86C17E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6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16</w:t>
            </w:r>
          </w:p>
        </w:tc>
      </w:tr>
      <w:bookmarkEnd w:id="7"/>
    </w:tbl>
    <w:p w14:paraId="17D56869" w14:textId="77777777" w:rsidR="00A677B8" w:rsidRPr="00A0481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</w:rPr>
      </w:pPr>
    </w:p>
    <w:tbl>
      <w:tblPr>
        <w:tblStyle w:val="TableGrid"/>
        <w:tblW w:w="92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6"/>
        <w:gridCol w:w="1097"/>
        <w:gridCol w:w="236"/>
        <w:gridCol w:w="1120"/>
        <w:gridCol w:w="236"/>
        <w:gridCol w:w="1105"/>
        <w:gridCol w:w="279"/>
        <w:gridCol w:w="1080"/>
      </w:tblGrid>
      <w:tr w:rsidR="00912926" w:rsidRPr="00A04811" w14:paraId="02A80BE2" w14:textId="77777777" w:rsidTr="00912926">
        <w:trPr>
          <w:tblHeader/>
        </w:trPr>
        <w:tc>
          <w:tcPr>
            <w:tcW w:w="4126" w:type="dxa"/>
            <w:shd w:val="clear" w:color="auto" w:fill="auto"/>
            <w:vAlign w:val="bottom"/>
          </w:tcPr>
          <w:p w14:paraId="71133884" w14:textId="77777777" w:rsidR="00912926" w:rsidRPr="00A04811" w:rsidRDefault="00912926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eastAsia="ja-JP"/>
              </w:rPr>
            </w:pPr>
          </w:p>
        </w:tc>
        <w:tc>
          <w:tcPr>
            <w:tcW w:w="5153" w:type="dxa"/>
            <w:gridSpan w:val="7"/>
            <w:vAlign w:val="bottom"/>
          </w:tcPr>
          <w:p w14:paraId="13E9928E" w14:textId="77777777" w:rsidR="00912926" w:rsidRPr="00A04811" w:rsidRDefault="00912926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0481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A04811">
              <w:rPr>
                <w:rFonts w:asciiTheme="majorBidi" w:hAnsiTheme="majorBidi" w:cstheme="majorBidi"/>
                <w:b/>
                <w:bCs/>
                <w:color w:val="FF0000"/>
                <w:cs/>
              </w:rPr>
              <w:t xml:space="preserve"> </w:t>
            </w:r>
          </w:p>
        </w:tc>
      </w:tr>
      <w:tr w:rsidR="00912926" w:rsidRPr="00A04811" w14:paraId="77984CFA" w14:textId="77777777" w:rsidTr="00912926">
        <w:trPr>
          <w:tblHeader/>
        </w:trPr>
        <w:tc>
          <w:tcPr>
            <w:tcW w:w="4126" w:type="dxa"/>
            <w:vAlign w:val="bottom"/>
          </w:tcPr>
          <w:p w14:paraId="03DC9CB8" w14:textId="77777777" w:rsidR="00912926" w:rsidRPr="00A04811" w:rsidRDefault="00912926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vAlign w:val="bottom"/>
          </w:tcPr>
          <w:p w14:paraId="3FBA6E5C" w14:textId="77777777" w:rsidR="00912926" w:rsidRPr="00A04811" w:rsidRDefault="00912926" w:rsidP="00451FEC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A04811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6E288B9F" w14:textId="2987C68C" w:rsidR="00912926" w:rsidRPr="00A04811" w:rsidRDefault="00A026BE" w:rsidP="00451FEC">
            <w:pPr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</w:t>
            </w:r>
            <w:r w:rsidR="00912926" w:rsidRPr="00A04811">
              <w:rPr>
                <w:rFonts w:asciiTheme="majorBidi" w:hAnsiTheme="majorBidi" w:cstheme="majorBidi"/>
              </w:rPr>
              <w:t xml:space="preserve"> </w:t>
            </w:r>
            <w:r w:rsidR="00912926" w:rsidRPr="00A04811">
              <w:rPr>
                <w:rFonts w:asciiTheme="majorBidi" w:hAnsiTheme="majorBidi" w:cstheme="majorBidi"/>
                <w:cs/>
              </w:rPr>
              <w:t>มกราคม</w:t>
            </w:r>
          </w:p>
          <w:p w14:paraId="2481488D" w14:textId="55F61A8A" w:rsidR="00912926" w:rsidRPr="00A04811" w:rsidRDefault="00A026BE" w:rsidP="00451FE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36" w:type="dxa"/>
            <w:vAlign w:val="bottom"/>
          </w:tcPr>
          <w:p w14:paraId="0EC91162" w14:textId="77777777" w:rsidR="00912926" w:rsidRPr="00A04811" w:rsidRDefault="00912926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vAlign w:val="bottom"/>
          </w:tcPr>
          <w:p w14:paraId="52AC8D01" w14:textId="77777777" w:rsidR="00912926" w:rsidRPr="00A04811" w:rsidRDefault="00912926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40AA463D" w14:textId="77777777" w:rsidR="00912926" w:rsidRPr="00A04811" w:rsidRDefault="00912926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vAlign w:val="bottom"/>
          </w:tcPr>
          <w:p w14:paraId="5F557B0F" w14:textId="77777777" w:rsidR="00912926" w:rsidRPr="00A04811" w:rsidRDefault="00912926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79" w:type="dxa"/>
            <w:vAlign w:val="bottom"/>
          </w:tcPr>
          <w:p w14:paraId="6D5ED3AD" w14:textId="77777777" w:rsidR="00912926" w:rsidRPr="00A04811" w:rsidRDefault="00912926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9EB7CE5" w14:textId="77777777" w:rsidR="00912926" w:rsidRPr="00A04811" w:rsidRDefault="00912926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jc w:val="center"/>
              <w:rPr>
                <w:rFonts w:asciiTheme="majorBidi" w:hAnsiTheme="majorBidi" w:cstheme="majorBidi"/>
              </w:rPr>
            </w:pPr>
            <w:r w:rsidRPr="00A04811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0A235082" w14:textId="09AB3CE5" w:rsidR="00912926" w:rsidRPr="00A04811" w:rsidRDefault="00A026BE" w:rsidP="0091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30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31</w:t>
            </w:r>
            <w:r w:rsidR="00912926" w:rsidRPr="00A04811">
              <w:rPr>
                <w:rFonts w:asciiTheme="majorBidi" w:hAnsiTheme="majorBidi" w:cstheme="majorBidi"/>
              </w:rPr>
              <w:t xml:space="preserve"> </w:t>
            </w:r>
            <w:r w:rsidR="00912926" w:rsidRPr="00A04811">
              <w:rPr>
                <w:rFonts w:asciiTheme="majorBidi" w:hAnsiTheme="majorBidi" w:cstheme="majorBidi"/>
                <w:cs/>
              </w:rPr>
              <w:t>ธันวาคม</w:t>
            </w:r>
          </w:p>
          <w:p w14:paraId="07D4539C" w14:textId="0715A8C7" w:rsidR="00912926" w:rsidRPr="00A04811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2565</w:t>
            </w:r>
          </w:p>
        </w:tc>
      </w:tr>
      <w:tr w:rsidR="00912926" w:rsidRPr="00A04811" w14:paraId="34B11C8B" w14:textId="77777777" w:rsidTr="00912926">
        <w:trPr>
          <w:tblHeader/>
        </w:trPr>
        <w:tc>
          <w:tcPr>
            <w:tcW w:w="4126" w:type="dxa"/>
            <w:vAlign w:val="bottom"/>
          </w:tcPr>
          <w:p w14:paraId="28CE13B3" w14:textId="77777777" w:rsidR="00912926" w:rsidRPr="00A04811" w:rsidRDefault="00912926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eastAsia="ja-JP"/>
              </w:rPr>
            </w:pPr>
          </w:p>
        </w:tc>
        <w:tc>
          <w:tcPr>
            <w:tcW w:w="5153" w:type="dxa"/>
            <w:gridSpan w:val="7"/>
            <w:vAlign w:val="bottom"/>
          </w:tcPr>
          <w:p w14:paraId="33A0A39A" w14:textId="77777777" w:rsidR="00912926" w:rsidRPr="00A04811" w:rsidRDefault="00912926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A0481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912926" w:rsidRPr="00A04811" w14:paraId="6743AB5B" w14:textId="77777777" w:rsidTr="00912926">
        <w:trPr>
          <w:tblHeader/>
        </w:trPr>
        <w:tc>
          <w:tcPr>
            <w:tcW w:w="4126" w:type="dxa"/>
            <w:vAlign w:val="bottom"/>
          </w:tcPr>
          <w:p w14:paraId="09A0D2EC" w14:textId="77777777" w:rsidR="00912926" w:rsidRPr="00A04811" w:rsidRDefault="00912926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eastAsia="ja-JP"/>
              </w:rPr>
            </w:pPr>
            <w:r w:rsidRPr="00A0481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eastAsia="ja-JP"/>
              </w:rPr>
              <w:t>เงินให้กู้ยืม</w:t>
            </w:r>
          </w:p>
        </w:tc>
        <w:tc>
          <w:tcPr>
            <w:tcW w:w="5153" w:type="dxa"/>
            <w:gridSpan w:val="7"/>
            <w:vAlign w:val="bottom"/>
          </w:tcPr>
          <w:p w14:paraId="15408539" w14:textId="77777777" w:rsidR="00912926" w:rsidRPr="00A04811" w:rsidRDefault="00912926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912926" w:rsidRPr="00A04811" w14:paraId="6E960EE0" w14:textId="77777777" w:rsidTr="00912926">
        <w:tc>
          <w:tcPr>
            <w:tcW w:w="4126" w:type="dxa"/>
          </w:tcPr>
          <w:p w14:paraId="2A119F1F" w14:textId="77777777" w:rsidR="00912926" w:rsidRPr="00A04811" w:rsidRDefault="00912926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color w:val="000000"/>
                <w:cs/>
                <w:lang w:eastAsia="ja-JP"/>
              </w:rPr>
              <w:t>บริษัทย่อย</w:t>
            </w:r>
          </w:p>
        </w:tc>
        <w:tc>
          <w:tcPr>
            <w:tcW w:w="1097" w:type="dxa"/>
          </w:tcPr>
          <w:p w14:paraId="322E8BC2" w14:textId="21BC8355" w:rsidR="00912926" w:rsidRPr="00A04811" w:rsidRDefault="00A026BE" w:rsidP="0091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744</w:t>
            </w:r>
            <w:r w:rsidR="00912926" w:rsidRPr="00A0481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236" w:type="dxa"/>
          </w:tcPr>
          <w:p w14:paraId="3EB46FD0" w14:textId="77777777" w:rsidR="00912926" w:rsidRPr="00A04811" w:rsidRDefault="00912926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</w:tcPr>
          <w:p w14:paraId="2B3257D7" w14:textId="133E9A7B" w:rsidR="00912926" w:rsidRPr="00A04811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</w:t>
            </w:r>
            <w:r w:rsidR="00912926" w:rsidRPr="00A04811">
              <w:rPr>
                <w:rFonts w:asciiTheme="majorBidi" w:hAnsiTheme="majorBidi" w:cstheme="majorBidi"/>
              </w:rPr>
              <w:t>,</w:t>
            </w:r>
            <w:r w:rsidRPr="00A026BE">
              <w:rPr>
                <w:rFonts w:asciiTheme="majorBidi" w:hAnsiTheme="majorBidi" w:cstheme="majorBidi"/>
              </w:rPr>
              <w:t>752</w:t>
            </w:r>
            <w:r w:rsidR="00912926" w:rsidRPr="00A0481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236" w:type="dxa"/>
          </w:tcPr>
          <w:p w14:paraId="4560AA06" w14:textId="77777777" w:rsidR="00912926" w:rsidRPr="00A04811" w:rsidRDefault="00912926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</w:tcPr>
          <w:p w14:paraId="286776A2" w14:textId="17FA5719" w:rsidR="00912926" w:rsidRPr="00A04811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</w:t>
            </w:r>
            <w:r w:rsidR="00912926" w:rsidRPr="00A04811">
              <w:rPr>
                <w:rFonts w:asciiTheme="majorBidi" w:hAnsiTheme="majorBidi" w:cstheme="majorBidi"/>
              </w:rPr>
              <w:t>,</w:t>
            </w:r>
            <w:r w:rsidRPr="00A026BE">
              <w:rPr>
                <w:rFonts w:asciiTheme="majorBidi" w:hAnsiTheme="majorBidi" w:cstheme="majorBidi"/>
              </w:rPr>
              <w:t>072</w:t>
            </w:r>
            <w:r w:rsidR="00912926" w:rsidRPr="00A0481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279" w:type="dxa"/>
          </w:tcPr>
          <w:p w14:paraId="243EDF26" w14:textId="77777777" w:rsidR="00912926" w:rsidRPr="00A04811" w:rsidRDefault="00912926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B03746C" w14:textId="15CD689D" w:rsidR="00912926" w:rsidRPr="00A04811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</w:t>
            </w:r>
            <w:r w:rsidR="00912926" w:rsidRPr="00A04811">
              <w:rPr>
                <w:rFonts w:asciiTheme="majorBidi" w:hAnsiTheme="majorBidi" w:cstheme="majorBidi"/>
                <w:cs/>
              </w:rPr>
              <w:t>,</w:t>
            </w:r>
            <w:r w:rsidRPr="00A026BE">
              <w:rPr>
                <w:rFonts w:asciiTheme="majorBidi" w:hAnsiTheme="majorBidi" w:cstheme="majorBidi"/>
              </w:rPr>
              <w:t>424</w:t>
            </w:r>
            <w:r w:rsidR="00912926" w:rsidRPr="00A0481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00</w:t>
            </w:r>
          </w:p>
        </w:tc>
      </w:tr>
      <w:tr w:rsidR="00912926" w:rsidRPr="00A04811" w14:paraId="7600F921" w14:textId="77777777" w:rsidTr="00912926">
        <w:tc>
          <w:tcPr>
            <w:tcW w:w="4126" w:type="dxa"/>
          </w:tcPr>
          <w:p w14:paraId="0DC597B2" w14:textId="77777777" w:rsidR="00912926" w:rsidRPr="00A04811" w:rsidRDefault="00912926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A04811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2BDC9321" w14:textId="5BF8C95A" w:rsidR="00912926" w:rsidRPr="00A04811" w:rsidRDefault="00912926" w:rsidP="0091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48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805208B" w14:textId="77777777" w:rsidR="00912926" w:rsidRPr="00A04811" w:rsidRDefault="00912926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7BE603F" w14:textId="725167F8" w:rsidR="00912926" w:rsidRPr="00A04811" w:rsidRDefault="00912926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A048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D7F0C02" w14:textId="77777777" w:rsidR="00912926" w:rsidRPr="00A04811" w:rsidRDefault="00912926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7DFC6843" w14:textId="380E92F9" w:rsidR="00912926" w:rsidRPr="00A04811" w:rsidRDefault="00912926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A048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9" w:type="dxa"/>
          </w:tcPr>
          <w:p w14:paraId="5738D3BD" w14:textId="77777777" w:rsidR="00912926" w:rsidRPr="00A04811" w:rsidRDefault="00912926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1FEE2D" w14:textId="22293A4B" w:rsidR="00912926" w:rsidRPr="00A04811" w:rsidRDefault="00912926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A04811">
              <w:rPr>
                <w:rFonts w:asciiTheme="majorBidi" w:hAnsiTheme="majorBidi" w:cstheme="majorBidi"/>
              </w:rPr>
              <w:t>-</w:t>
            </w:r>
          </w:p>
        </w:tc>
      </w:tr>
      <w:tr w:rsidR="00912926" w:rsidRPr="00A04811" w14:paraId="1109DF99" w14:textId="77777777" w:rsidTr="00912926">
        <w:tc>
          <w:tcPr>
            <w:tcW w:w="4126" w:type="dxa"/>
          </w:tcPr>
          <w:p w14:paraId="1E625D74" w14:textId="77777777" w:rsidR="00912926" w:rsidRPr="00A04811" w:rsidRDefault="00912926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b/>
                <w:bCs/>
                <w:cs/>
              </w:rPr>
            </w:pPr>
            <w:r w:rsidRPr="00A04811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4A16D96E" w14:textId="5C0125DA" w:rsidR="00912926" w:rsidRPr="00A04811" w:rsidRDefault="00A026BE" w:rsidP="0091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744</w:t>
            </w:r>
            <w:r w:rsidR="00912926" w:rsidRPr="00A0481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00</w:t>
            </w:r>
          </w:p>
        </w:tc>
        <w:tc>
          <w:tcPr>
            <w:tcW w:w="236" w:type="dxa"/>
          </w:tcPr>
          <w:p w14:paraId="69A03716" w14:textId="77777777" w:rsidR="00912926" w:rsidRPr="00A04811" w:rsidRDefault="00912926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426E36EF" w14:textId="0BF315ED" w:rsidR="00912926" w:rsidRPr="00A04811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2</w:t>
            </w:r>
            <w:r w:rsidR="00912926" w:rsidRPr="00A04811">
              <w:rPr>
                <w:rFonts w:asciiTheme="majorBidi" w:hAnsiTheme="majorBidi" w:cstheme="majorBidi"/>
                <w:b/>
                <w:bCs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</w:rPr>
              <w:t>752</w:t>
            </w:r>
            <w:r w:rsidR="00912926" w:rsidRPr="00A0481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00</w:t>
            </w:r>
          </w:p>
        </w:tc>
        <w:tc>
          <w:tcPr>
            <w:tcW w:w="236" w:type="dxa"/>
          </w:tcPr>
          <w:p w14:paraId="193E56E7" w14:textId="77777777" w:rsidR="00912926" w:rsidRPr="00A04811" w:rsidRDefault="00912926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07989ADD" w14:textId="65604883" w:rsidR="00912926" w:rsidRPr="00A04811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1</w:t>
            </w:r>
            <w:r w:rsidR="00912926" w:rsidRPr="00A04811">
              <w:rPr>
                <w:rFonts w:asciiTheme="majorBidi" w:hAnsiTheme="majorBidi" w:cstheme="majorBidi"/>
                <w:b/>
                <w:bCs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</w:rPr>
              <w:t>072</w:t>
            </w:r>
            <w:r w:rsidR="00912926" w:rsidRPr="00A0481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00</w:t>
            </w:r>
          </w:p>
        </w:tc>
        <w:tc>
          <w:tcPr>
            <w:tcW w:w="279" w:type="dxa"/>
          </w:tcPr>
          <w:p w14:paraId="0479B395" w14:textId="77777777" w:rsidR="00912926" w:rsidRPr="00A04811" w:rsidRDefault="00912926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EAFD72" w14:textId="103AB1EF" w:rsidR="00912926" w:rsidRPr="00A04811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2</w:t>
            </w:r>
            <w:r w:rsidR="00912926" w:rsidRPr="00A04811">
              <w:rPr>
                <w:rFonts w:asciiTheme="majorBidi" w:hAnsiTheme="majorBidi" w:cstheme="majorBidi"/>
                <w:b/>
                <w:bCs/>
                <w:cs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</w:rPr>
              <w:t>424</w:t>
            </w:r>
            <w:r w:rsidR="00912926" w:rsidRPr="00A0481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00</w:t>
            </w:r>
          </w:p>
        </w:tc>
      </w:tr>
    </w:tbl>
    <w:p w14:paraId="42D3BA9D" w14:textId="77777777" w:rsidR="00A677B8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</w:rPr>
      </w:pPr>
    </w:p>
    <w:tbl>
      <w:tblPr>
        <w:tblStyle w:val="TableGrid"/>
        <w:tblW w:w="92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6"/>
        <w:gridCol w:w="1097"/>
        <w:gridCol w:w="236"/>
        <w:gridCol w:w="1120"/>
        <w:gridCol w:w="236"/>
        <w:gridCol w:w="1105"/>
        <w:gridCol w:w="279"/>
        <w:gridCol w:w="1080"/>
      </w:tblGrid>
      <w:tr w:rsidR="00367257" w:rsidRPr="00A04811" w14:paraId="73C4557C" w14:textId="77777777" w:rsidTr="00451FEC">
        <w:trPr>
          <w:tblHeader/>
        </w:trPr>
        <w:tc>
          <w:tcPr>
            <w:tcW w:w="4126" w:type="dxa"/>
            <w:shd w:val="clear" w:color="auto" w:fill="auto"/>
            <w:vAlign w:val="bottom"/>
          </w:tcPr>
          <w:p w14:paraId="05FF9B73" w14:textId="77777777" w:rsidR="00367257" w:rsidRPr="00A04811" w:rsidRDefault="0036725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eastAsia="ja-JP"/>
              </w:rPr>
            </w:pPr>
          </w:p>
        </w:tc>
        <w:tc>
          <w:tcPr>
            <w:tcW w:w="5153" w:type="dxa"/>
            <w:gridSpan w:val="7"/>
            <w:vAlign w:val="bottom"/>
          </w:tcPr>
          <w:p w14:paraId="39FB2B99" w14:textId="77777777" w:rsidR="00367257" w:rsidRPr="00A04811" w:rsidRDefault="0036725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0481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A04811">
              <w:rPr>
                <w:rFonts w:asciiTheme="majorBidi" w:hAnsiTheme="majorBidi" w:cstheme="majorBidi"/>
                <w:b/>
                <w:bCs/>
                <w:color w:val="FF0000"/>
                <w:cs/>
              </w:rPr>
              <w:t xml:space="preserve"> </w:t>
            </w:r>
          </w:p>
        </w:tc>
      </w:tr>
      <w:tr w:rsidR="00367257" w:rsidRPr="00A04811" w14:paraId="008EB07A" w14:textId="77777777" w:rsidTr="00451FEC">
        <w:trPr>
          <w:tblHeader/>
        </w:trPr>
        <w:tc>
          <w:tcPr>
            <w:tcW w:w="4126" w:type="dxa"/>
            <w:vAlign w:val="bottom"/>
          </w:tcPr>
          <w:p w14:paraId="4E106C22" w14:textId="77777777" w:rsidR="00367257" w:rsidRPr="00A04811" w:rsidRDefault="0036725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vAlign w:val="bottom"/>
          </w:tcPr>
          <w:p w14:paraId="67113861" w14:textId="77777777" w:rsidR="00367257" w:rsidRPr="00A04811" w:rsidRDefault="00367257" w:rsidP="00451FEC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A04811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1AACCDE3" w14:textId="77777777" w:rsidR="00367257" w:rsidRPr="00A04811" w:rsidRDefault="00367257" w:rsidP="00451FEC">
            <w:pPr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</w:t>
            </w:r>
            <w:r w:rsidRPr="00A04811">
              <w:rPr>
                <w:rFonts w:asciiTheme="majorBidi" w:hAnsiTheme="majorBidi" w:cstheme="majorBidi"/>
              </w:rPr>
              <w:t xml:space="preserve"> </w:t>
            </w:r>
            <w:r w:rsidRPr="00A04811">
              <w:rPr>
                <w:rFonts w:asciiTheme="majorBidi" w:hAnsiTheme="majorBidi" w:cstheme="majorBidi"/>
                <w:cs/>
              </w:rPr>
              <w:t>มกราคม</w:t>
            </w:r>
          </w:p>
          <w:p w14:paraId="72633F79" w14:textId="6E9D4A40" w:rsidR="00367257" w:rsidRPr="00A04811" w:rsidRDefault="00367257" w:rsidP="00451FE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36" w:type="dxa"/>
            <w:vAlign w:val="bottom"/>
          </w:tcPr>
          <w:p w14:paraId="64870622" w14:textId="77777777" w:rsidR="00367257" w:rsidRPr="00A04811" w:rsidRDefault="0036725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vAlign w:val="bottom"/>
          </w:tcPr>
          <w:p w14:paraId="2B0325E3" w14:textId="77777777" w:rsidR="00367257" w:rsidRPr="00A04811" w:rsidRDefault="0036725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2D13FA5" w14:textId="77777777" w:rsidR="00367257" w:rsidRPr="00A04811" w:rsidRDefault="0036725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vAlign w:val="bottom"/>
          </w:tcPr>
          <w:p w14:paraId="2083700A" w14:textId="77777777" w:rsidR="00367257" w:rsidRPr="00A04811" w:rsidRDefault="0036725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79" w:type="dxa"/>
            <w:vAlign w:val="bottom"/>
          </w:tcPr>
          <w:p w14:paraId="6D6DF3F7" w14:textId="77777777" w:rsidR="00367257" w:rsidRPr="00A04811" w:rsidRDefault="0036725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E353DBF" w14:textId="77777777" w:rsidR="00367257" w:rsidRPr="00A04811" w:rsidRDefault="0036725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jc w:val="center"/>
              <w:rPr>
                <w:rFonts w:asciiTheme="majorBidi" w:hAnsiTheme="majorBidi" w:cstheme="majorBidi"/>
              </w:rPr>
            </w:pPr>
            <w:r w:rsidRPr="00A04811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4B8E9B55" w14:textId="77777777" w:rsidR="00367257" w:rsidRPr="00A04811" w:rsidRDefault="0036725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30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31</w:t>
            </w:r>
            <w:r w:rsidRPr="00A04811">
              <w:rPr>
                <w:rFonts w:asciiTheme="majorBidi" w:hAnsiTheme="majorBidi" w:cstheme="majorBidi"/>
              </w:rPr>
              <w:t xml:space="preserve"> </w:t>
            </w:r>
            <w:r w:rsidRPr="00A04811">
              <w:rPr>
                <w:rFonts w:asciiTheme="majorBidi" w:hAnsiTheme="majorBidi" w:cstheme="majorBidi"/>
                <w:cs/>
              </w:rPr>
              <w:t>ธันวาคม</w:t>
            </w:r>
          </w:p>
          <w:p w14:paraId="38E9E8A4" w14:textId="7A90B7E3" w:rsidR="00367257" w:rsidRPr="00A04811" w:rsidRDefault="0036725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367257" w:rsidRPr="00A04811" w14:paraId="0836BCED" w14:textId="77777777" w:rsidTr="00451FEC">
        <w:trPr>
          <w:tblHeader/>
        </w:trPr>
        <w:tc>
          <w:tcPr>
            <w:tcW w:w="4126" w:type="dxa"/>
            <w:vAlign w:val="bottom"/>
          </w:tcPr>
          <w:p w14:paraId="7D14E413" w14:textId="77777777" w:rsidR="00367257" w:rsidRPr="00A04811" w:rsidRDefault="0036725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eastAsia="ja-JP"/>
              </w:rPr>
            </w:pPr>
          </w:p>
        </w:tc>
        <w:tc>
          <w:tcPr>
            <w:tcW w:w="5153" w:type="dxa"/>
            <w:gridSpan w:val="7"/>
            <w:vAlign w:val="bottom"/>
          </w:tcPr>
          <w:p w14:paraId="257EB01B" w14:textId="77777777" w:rsidR="00367257" w:rsidRPr="00A04811" w:rsidRDefault="0036725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A0481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367257" w:rsidRPr="00A04811" w14:paraId="759BB4ED" w14:textId="77777777" w:rsidTr="00451FEC">
        <w:trPr>
          <w:tblHeader/>
        </w:trPr>
        <w:tc>
          <w:tcPr>
            <w:tcW w:w="4126" w:type="dxa"/>
            <w:vAlign w:val="bottom"/>
          </w:tcPr>
          <w:p w14:paraId="36FA7DA8" w14:textId="77777777" w:rsidR="00367257" w:rsidRPr="00A04811" w:rsidRDefault="0036725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eastAsia="ja-JP"/>
              </w:rPr>
            </w:pPr>
            <w:r w:rsidRPr="00A0481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eastAsia="ja-JP"/>
              </w:rPr>
              <w:t>เงินให้กู้ยืม</w:t>
            </w:r>
          </w:p>
        </w:tc>
        <w:tc>
          <w:tcPr>
            <w:tcW w:w="5153" w:type="dxa"/>
            <w:gridSpan w:val="7"/>
            <w:vAlign w:val="bottom"/>
          </w:tcPr>
          <w:p w14:paraId="42B35A4B" w14:textId="77777777" w:rsidR="00367257" w:rsidRPr="00A04811" w:rsidRDefault="0036725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367257" w:rsidRPr="00A04811" w14:paraId="0D38057C" w14:textId="77777777" w:rsidTr="00451FEC">
        <w:tc>
          <w:tcPr>
            <w:tcW w:w="4126" w:type="dxa"/>
          </w:tcPr>
          <w:p w14:paraId="7178E573" w14:textId="77777777" w:rsidR="00367257" w:rsidRPr="00A0481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color w:val="000000"/>
                <w:cs/>
                <w:lang w:eastAsia="ja-JP"/>
              </w:rPr>
              <w:t>บริษัทย่อย</w:t>
            </w:r>
          </w:p>
        </w:tc>
        <w:tc>
          <w:tcPr>
            <w:tcW w:w="1097" w:type="dxa"/>
          </w:tcPr>
          <w:p w14:paraId="460768A2" w14:textId="32996A51" w:rsidR="00367257" w:rsidRPr="00A0481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</w:t>
            </w:r>
            <w:r w:rsidRPr="00A04811">
              <w:rPr>
                <w:rFonts w:asciiTheme="majorBidi" w:hAnsiTheme="majorBidi" w:cstheme="majorBidi"/>
                <w:cs/>
              </w:rPr>
              <w:t>,</w:t>
            </w:r>
            <w:r w:rsidRPr="00A026BE">
              <w:rPr>
                <w:rFonts w:asciiTheme="majorBidi" w:hAnsiTheme="majorBidi" w:cstheme="majorBidi"/>
              </w:rPr>
              <w:t>424</w:t>
            </w:r>
            <w:r w:rsidRPr="00A0481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236" w:type="dxa"/>
          </w:tcPr>
          <w:p w14:paraId="2545F26F" w14:textId="77777777" w:rsidR="00367257" w:rsidRPr="00A0481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</w:tcPr>
          <w:p w14:paraId="07724F2A" w14:textId="090B4205" w:rsidR="00367257" w:rsidRPr="00A04811" w:rsidRDefault="00906D90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4,017.00</w:t>
            </w:r>
          </w:p>
        </w:tc>
        <w:tc>
          <w:tcPr>
            <w:tcW w:w="236" w:type="dxa"/>
          </w:tcPr>
          <w:p w14:paraId="4753B2A2" w14:textId="77777777" w:rsidR="00367257" w:rsidRPr="00A0481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</w:tcPr>
          <w:p w14:paraId="70F8C96A" w14:textId="7B225D19" w:rsidR="00367257" w:rsidRPr="00A04811" w:rsidRDefault="00906D90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4,057.00</w:t>
            </w:r>
          </w:p>
        </w:tc>
        <w:tc>
          <w:tcPr>
            <w:tcW w:w="279" w:type="dxa"/>
          </w:tcPr>
          <w:p w14:paraId="1353DC2D" w14:textId="77777777" w:rsidR="00367257" w:rsidRPr="00A0481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33256C8" w14:textId="45B148D4" w:rsidR="00367257" w:rsidRPr="00A04811" w:rsidRDefault="00691E7C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2,384.00</w:t>
            </w:r>
          </w:p>
        </w:tc>
      </w:tr>
      <w:tr w:rsidR="00367257" w:rsidRPr="00A04811" w14:paraId="30C860CE" w14:textId="77777777" w:rsidTr="00451FEC">
        <w:tc>
          <w:tcPr>
            <w:tcW w:w="4126" w:type="dxa"/>
          </w:tcPr>
          <w:p w14:paraId="39371CD2" w14:textId="77777777" w:rsidR="00367257" w:rsidRPr="00A0481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A04811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125975AA" w14:textId="3BBFCD44" w:rsidR="00367257" w:rsidRPr="00A0481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48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D03B847" w14:textId="77777777" w:rsidR="00367257" w:rsidRPr="00A0481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2C13423" w14:textId="77777777" w:rsidR="00367257" w:rsidRPr="00A0481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A048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8FA1355" w14:textId="77777777" w:rsidR="00367257" w:rsidRPr="00A0481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1CC47DF2" w14:textId="77777777" w:rsidR="00367257" w:rsidRPr="00A0481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A048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9" w:type="dxa"/>
          </w:tcPr>
          <w:p w14:paraId="39206D21" w14:textId="77777777" w:rsidR="00367257" w:rsidRPr="00A0481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075804" w14:textId="77777777" w:rsidR="00367257" w:rsidRPr="00A0481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A04811">
              <w:rPr>
                <w:rFonts w:asciiTheme="majorBidi" w:hAnsiTheme="majorBidi" w:cstheme="majorBidi"/>
              </w:rPr>
              <w:t>-</w:t>
            </w:r>
          </w:p>
        </w:tc>
      </w:tr>
      <w:tr w:rsidR="00906D90" w:rsidRPr="00A04811" w14:paraId="1F7B7BDD" w14:textId="77777777" w:rsidTr="00451FEC">
        <w:tc>
          <w:tcPr>
            <w:tcW w:w="4126" w:type="dxa"/>
          </w:tcPr>
          <w:p w14:paraId="12368007" w14:textId="77777777" w:rsidR="00906D90" w:rsidRPr="00A04811" w:rsidRDefault="00906D90" w:rsidP="00906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b/>
                <w:bCs/>
                <w:cs/>
              </w:rPr>
            </w:pPr>
            <w:r w:rsidRPr="00A04811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4FDA4111" w14:textId="5249BB8F" w:rsidR="00906D90" w:rsidRPr="00A04811" w:rsidRDefault="00906D90" w:rsidP="00906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2</w:t>
            </w:r>
            <w:r w:rsidRPr="00A04811">
              <w:rPr>
                <w:rFonts w:asciiTheme="majorBidi" w:hAnsiTheme="majorBidi" w:cstheme="majorBidi"/>
                <w:b/>
                <w:bCs/>
                <w:cs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</w:rPr>
              <w:t>424</w:t>
            </w:r>
            <w:r w:rsidRPr="00A0481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00</w:t>
            </w:r>
          </w:p>
        </w:tc>
        <w:tc>
          <w:tcPr>
            <w:tcW w:w="236" w:type="dxa"/>
          </w:tcPr>
          <w:p w14:paraId="02FF0FAF" w14:textId="77777777" w:rsidR="00906D90" w:rsidRPr="00A04811" w:rsidRDefault="00906D90" w:rsidP="00906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0E094C46" w14:textId="21EBE78F" w:rsidR="00906D90" w:rsidRPr="00906D90" w:rsidRDefault="00906D90" w:rsidP="00906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</w:rPr>
            </w:pPr>
            <w:r w:rsidRPr="00906D90">
              <w:rPr>
                <w:b/>
                <w:bCs/>
              </w:rPr>
              <w:t>4,017.00</w:t>
            </w:r>
          </w:p>
        </w:tc>
        <w:tc>
          <w:tcPr>
            <w:tcW w:w="236" w:type="dxa"/>
          </w:tcPr>
          <w:p w14:paraId="15BFC68B" w14:textId="77777777" w:rsidR="00906D90" w:rsidRPr="00906D90" w:rsidRDefault="00906D90" w:rsidP="00906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793073F2" w14:textId="721F2EE4" w:rsidR="00906D90" w:rsidRPr="00906D90" w:rsidRDefault="00906D90" w:rsidP="00906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 w:rsidRPr="00906D90">
              <w:rPr>
                <w:b/>
                <w:bCs/>
              </w:rPr>
              <w:t>4,057.00</w:t>
            </w:r>
          </w:p>
        </w:tc>
        <w:tc>
          <w:tcPr>
            <w:tcW w:w="279" w:type="dxa"/>
          </w:tcPr>
          <w:p w14:paraId="52DD069F" w14:textId="77777777" w:rsidR="00906D90" w:rsidRPr="00A04811" w:rsidRDefault="00906D90" w:rsidP="00906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53D769" w14:textId="32C0D79A" w:rsidR="00906D90" w:rsidRPr="00A04811" w:rsidRDefault="00906D90" w:rsidP="00906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91E7C">
              <w:rPr>
                <w:rFonts w:asciiTheme="majorBidi" w:hAnsiTheme="majorBidi" w:cstheme="majorBidi"/>
                <w:b/>
                <w:bCs/>
              </w:rPr>
              <w:t>2,384.00</w:t>
            </w:r>
          </w:p>
        </w:tc>
      </w:tr>
    </w:tbl>
    <w:p w14:paraId="1AC155A7" w14:textId="77777777" w:rsidR="00367257" w:rsidRDefault="00367257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7"/>
        <w:gridCol w:w="248"/>
        <w:gridCol w:w="20"/>
        <w:gridCol w:w="1085"/>
        <w:gridCol w:w="271"/>
        <w:gridCol w:w="1083"/>
        <w:gridCol w:w="278"/>
        <w:gridCol w:w="1061"/>
      </w:tblGrid>
      <w:tr w:rsidR="00033AD4" w:rsidRPr="002516C1" w14:paraId="57880683" w14:textId="77777777" w:rsidTr="00451FEC">
        <w:trPr>
          <w:tblHeader/>
        </w:trPr>
        <w:tc>
          <w:tcPr>
            <w:tcW w:w="2232" w:type="pct"/>
            <w:shd w:val="clear" w:color="auto" w:fill="auto"/>
          </w:tcPr>
          <w:p w14:paraId="174D7FE5" w14:textId="77777777" w:rsidR="00033AD4" w:rsidRPr="002516C1" w:rsidRDefault="00033AD4" w:rsidP="00451FE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16" w:type="pct"/>
            <w:gridSpan w:val="4"/>
            <w:shd w:val="clear" w:color="auto" w:fill="auto"/>
          </w:tcPr>
          <w:p w14:paraId="13302C51" w14:textId="77777777" w:rsidR="00033AD4" w:rsidRPr="002516C1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2516C1">
              <w:rPr>
                <w:rFonts w:asciiTheme="majorBidi" w:hAnsiTheme="majorBidi" w:cstheme="majorBidi"/>
                <w:color w:val="FF0000"/>
                <w:cs/>
              </w:rPr>
              <w:t xml:space="preserve"> </w:t>
            </w:r>
          </w:p>
        </w:tc>
        <w:tc>
          <w:tcPr>
            <w:tcW w:w="146" w:type="pct"/>
            <w:shd w:val="clear" w:color="auto" w:fill="auto"/>
          </w:tcPr>
          <w:p w14:paraId="3A20D4C7" w14:textId="77777777" w:rsidR="00033AD4" w:rsidRPr="002516C1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6" w:type="pct"/>
            <w:gridSpan w:val="3"/>
            <w:shd w:val="clear" w:color="auto" w:fill="auto"/>
          </w:tcPr>
          <w:p w14:paraId="188F965C" w14:textId="77777777" w:rsidR="00033AD4" w:rsidRPr="002516C1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033AD4" w:rsidRPr="002516C1" w14:paraId="08F334AC" w14:textId="77777777" w:rsidTr="00451FEC">
        <w:trPr>
          <w:tblHeader/>
        </w:trPr>
        <w:tc>
          <w:tcPr>
            <w:tcW w:w="2232" w:type="pct"/>
            <w:shd w:val="clear" w:color="auto" w:fill="auto"/>
          </w:tcPr>
          <w:p w14:paraId="186EA72F" w14:textId="77777777" w:rsidR="00033AD4" w:rsidRPr="002516C1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6" w:type="pct"/>
            <w:shd w:val="clear" w:color="auto" w:fill="auto"/>
          </w:tcPr>
          <w:p w14:paraId="68107683" w14:textId="77777777" w:rsidR="00033AD4" w:rsidRPr="002516C1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4" w:type="pct"/>
            <w:shd w:val="clear" w:color="auto" w:fill="auto"/>
          </w:tcPr>
          <w:p w14:paraId="5A9F6185" w14:textId="77777777" w:rsidR="00033AD4" w:rsidRPr="002516C1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2F6D14AB" w14:textId="77777777" w:rsidR="00033AD4" w:rsidRPr="002516C1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06BEA670" w14:textId="77777777" w:rsidR="00033AD4" w:rsidRPr="002516C1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shd w:val="clear" w:color="auto" w:fill="auto"/>
          </w:tcPr>
          <w:p w14:paraId="5B03C0A5" w14:textId="77777777" w:rsidR="00033AD4" w:rsidRPr="002516C1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0" w:type="pct"/>
            <w:shd w:val="clear" w:color="auto" w:fill="auto"/>
          </w:tcPr>
          <w:p w14:paraId="3A026F5B" w14:textId="77777777" w:rsidR="00033AD4" w:rsidRPr="002516C1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shd w:val="clear" w:color="auto" w:fill="auto"/>
          </w:tcPr>
          <w:p w14:paraId="0A76C1BD" w14:textId="77777777" w:rsidR="00033AD4" w:rsidRPr="002516C1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2565</w:t>
            </w:r>
          </w:p>
        </w:tc>
      </w:tr>
      <w:tr w:rsidR="00033AD4" w:rsidRPr="002516C1" w14:paraId="13FA92CF" w14:textId="77777777" w:rsidTr="00451FEC">
        <w:trPr>
          <w:tblHeader/>
        </w:trPr>
        <w:tc>
          <w:tcPr>
            <w:tcW w:w="2232" w:type="pct"/>
          </w:tcPr>
          <w:p w14:paraId="7538691F" w14:textId="77777777" w:rsidR="00033AD4" w:rsidRPr="002516C1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68" w:type="pct"/>
            <w:gridSpan w:val="8"/>
          </w:tcPr>
          <w:p w14:paraId="1025C4C6" w14:textId="77777777" w:rsidR="00033AD4" w:rsidRPr="002516C1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033AD4" w:rsidRPr="002516C1" w14:paraId="2A304B10" w14:textId="77777777" w:rsidTr="00451FEC">
        <w:tc>
          <w:tcPr>
            <w:tcW w:w="2232" w:type="pct"/>
          </w:tcPr>
          <w:p w14:paraId="0EDECF7E" w14:textId="1153D847" w:rsidR="00033AD4" w:rsidRPr="002516C1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สินทรัพย์ไม่หมุนเวียน</w:t>
            </w:r>
            <w:r w:rsidR="00056414" w:rsidRPr="001F59D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อื่น</w:t>
            </w:r>
          </w:p>
        </w:tc>
        <w:tc>
          <w:tcPr>
            <w:tcW w:w="586" w:type="pct"/>
          </w:tcPr>
          <w:p w14:paraId="14CAC268" w14:textId="77777777" w:rsidR="00033AD4" w:rsidRPr="002516C1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  <w:gridSpan w:val="2"/>
          </w:tcPr>
          <w:p w14:paraId="4190DB02" w14:textId="77777777" w:rsidR="00033AD4" w:rsidRPr="002516C1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6D2EC3A6" w14:textId="77777777" w:rsidR="00033AD4" w:rsidRPr="002516C1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3614B509" w14:textId="77777777" w:rsidR="00033AD4" w:rsidRPr="002516C1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5371EC51" w14:textId="77777777" w:rsidR="00033AD4" w:rsidRPr="002516C1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</w:tcPr>
          <w:p w14:paraId="5483B54B" w14:textId="77777777" w:rsidR="00033AD4" w:rsidRPr="002516C1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5BCEDE3A" w14:textId="77777777" w:rsidR="00033AD4" w:rsidRPr="002516C1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033AD4" w:rsidRPr="002516C1" w14:paraId="04D9BE2B" w14:textId="77777777" w:rsidTr="001F59D5">
        <w:tc>
          <w:tcPr>
            <w:tcW w:w="2232" w:type="pct"/>
          </w:tcPr>
          <w:p w14:paraId="732CDC8B" w14:textId="77777777" w:rsidR="00033AD4" w:rsidRPr="002516C1" w:rsidRDefault="00033AD4" w:rsidP="000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1B15BBE8" w14:textId="360730A3" w:rsidR="00033AD4" w:rsidRPr="002516C1" w:rsidRDefault="00033AD4" w:rsidP="000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2BD66D0D" w14:textId="77777777" w:rsidR="00033AD4" w:rsidRPr="002516C1" w:rsidRDefault="00033AD4" w:rsidP="000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5C226749" w14:textId="67CEE0A3" w:rsidR="00033AD4" w:rsidRPr="002516C1" w:rsidRDefault="00033AD4" w:rsidP="000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2EE13403" w14:textId="77777777" w:rsidR="00033AD4" w:rsidRPr="002516C1" w:rsidRDefault="00033AD4" w:rsidP="000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0951E6D" w14:textId="10A92FFB" w:rsidR="00033AD4" w:rsidRPr="002516C1" w:rsidRDefault="00033AD4" w:rsidP="000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65.80</w:t>
            </w:r>
          </w:p>
        </w:tc>
        <w:tc>
          <w:tcPr>
            <w:tcW w:w="150" w:type="pct"/>
          </w:tcPr>
          <w:p w14:paraId="43BCEC14" w14:textId="77777777" w:rsidR="00033AD4" w:rsidRPr="002516C1" w:rsidRDefault="00033AD4" w:rsidP="000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41B982BF" w14:textId="2B2E881A" w:rsidR="00033AD4" w:rsidRPr="002516C1" w:rsidRDefault="00033AD4" w:rsidP="000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33AD4" w:rsidRPr="002516C1" w14:paraId="4B2DE568" w14:textId="77777777" w:rsidTr="001F59D5">
        <w:tc>
          <w:tcPr>
            <w:tcW w:w="2232" w:type="pct"/>
          </w:tcPr>
          <w:p w14:paraId="306136DD" w14:textId="7F640194" w:rsidR="00033AD4" w:rsidRPr="002516C1" w:rsidRDefault="00843FAD" w:rsidP="000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บริษัทร่วม</w:t>
            </w:r>
          </w:p>
        </w:tc>
        <w:tc>
          <w:tcPr>
            <w:tcW w:w="586" w:type="pct"/>
          </w:tcPr>
          <w:p w14:paraId="1C827B74" w14:textId="08277D8F" w:rsidR="00033AD4" w:rsidRPr="002516C1" w:rsidRDefault="00033AD4" w:rsidP="000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54C6C956" w14:textId="77777777" w:rsidR="00033AD4" w:rsidRPr="002516C1" w:rsidRDefault="00033AD4" w:rsidP="000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6926CAEC" w14:textId="3A9D826D" w:rsidR="00033AD4" w:rsidRPr="002516C1" w:rsidRDefault="00843FAD" w:rsidP="000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39.50</w:t>
            </w:r>
          </w:p>
        </w:tc>
        <w:tc>
          <w:tcPr>
            <w:tcW w:w="146" w:type="pct"/>
          </w:tcPr>
          <w:p w14:paraId="1043A20B" w14:textId="77777777" w:rsidR="00033AD4" w:rsidRPr="002516C1" w:rsidRDefault="00033AD4" w:rsidP="000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0DAC3F77" w14:textId="77777777" w:rsidR="00033AD4" w:rsidRPr="002516C1" w:rsidRDefault="00033AD4" w:rsidP="000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240B65F0" w14:textId="77777777" w:rsidR="00033AD4" w:rsidRPr="002516C1" w:rsidRDefault="00033AD4" w:rsidP="000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4527A62" w14:textId="47A16C95" w:rsidR="00033AD4" w:rsidRPr="002516C1" w:rsidRDefault="00843FAD" w:rsidP="0003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39.50</w:t>
            </w:r>
          </w:p>
        </w:tc>
      </w:tr>
    </w:tbl>
    <w:p w14:paraId="5758888C" w14:textId="77777777" w:rsidR="00033AD4" w:rsidRDefault="00033AD4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</w:rPr>
      </w:pPr>
    </w:p>
    <w:p w14:paraId="384CE329" w14:textId="77777777" w:rsidR="00033AD4" w:rsidRPr="00A04811" w:rsidRDefault="00033AD4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</w:rPr>
      </w:pPr>
    </w:p>
    <w:p w14:paraId="4FAADE31" w14:textId="77777777" w:rsidR="00A677B8" w:rsidRPr="00A0481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cs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6"/>
        <w:gridCol w:w="269"/>
        <w:gridCol w:w="1085"/>
        <w:gridCol w:w="271"/>
        <w:gridCol w:w="1083"/>
        <w:gridCol w:w="278"/>
        <w:gridCol w:w="1061"/>
      </w:tblGrid>
      <w:tr w:rsidR="00A677B8" w:rsidRPr="00A04811" w14:paraId="0EFB2C35" w14:textId="77777777" w:rsidTr="00451FEC">
        <w:trPr>
          <w:tblHeader/>
        </w:trPr>
        <w:tc>
          <w:tcPr>
            <w:tcW w:w="2232" w:type="pct"/>
          </w:tcPr>
          <w:p w14:paraId="691AF0BD" w14:textId="77777777" w:rsidR="00A677B8" w:rsidRPr="00A0481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316" w:type="pct"/>
            <w:gridSpan w:val="3"/>
          </w:tcPr>
          <w:p w14:paraId="499274ED" w14:textId="77777777" w:rsidR="00A677B8" w:rsidRPr="00A0481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29C8204" w14:textId="77777777" w:rsidR="00A677B8" w:rsidRPr="00A0481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6" w:type="pct"/>
            <w:gridSpan w:val="3"/>
          </w:tcPr>
          <w:p w14:paraId="193485BC" w14:textId="77777777" w:rsidR="00A677B8" w:rsidRPr="00A0481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95599" w:rsidRPr="00A04811" w14:paraId="5B5CFC5B" w14:textId="77777777" w:rsidTr="00451FEC">
        <w:trPr>
          <w:tblHeader/>
        </w:trPr>
        <w:tc>
          <w:tcPr>
            <w:tcW w:w="2232" w:type="pct"/>
          </w:tcPr>
          <w:p w14:paraId="54DB957D" w14:textId="77777777" w:rsidR="00095599" w:rsidRPr="00A0481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86" w:type="pct"/>
          </w:tcPr>
          <w:p w14:paraId="0702CB02" w14:textId="3F3F37BE" w:rsidR="00095599" w:rsidRPr="00A04811" w:rsidRDefault="00A026BE" w:rsidP="0091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 w:rsidR="0036725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5" w:type="pct"/>
          </w:tcPr>
          <w:p w14:paraId="1132C31A" w14:textId="77777777" w:rsidR="00095599" w:rsidRPr="00A0481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637378D6" w14:textId="6B190269" w:rsidR="00095599" w:rsidRPr="00A04811" w:rsidRDefault="00A026BE" w:rsidP="0091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 w:rsidR="0036725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6" w:type="pct"/>
          </w:tcPr>
          <w:p w14:paraId="5FEF9304" w14:textId="77777777" w:rsidR="00095599" w:rsidRPr="00A0481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04E7E22A" w14:textId="75442F5D" w:rsidR="00095599" w:rsidRPr="00A04811" w:rsidRDefault="00A026BE" w:rsidP="0091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 w:rsidR="00367257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0" w:type="pct"/>
          </w:tcPr>
          <w:p w14:paraId="4EDC1357" w14:textId="77777777" w:rsidR="00095599" w:rsidRPr="00A0481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BDEBF47" w14:textId="6D163CA3" w:rsidR="00095599" w:rsidRPr="00A04811" w:rsidRDefault="00A026BE" w:rsidP="0091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0"/>
              <w:jc w:val="center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 w:rsidR="00367257">
              <w:rPr>
                <w:rFonts w:asciiTheme="majorBidi" w:hAnsiTheme="majorBidi" w:cstheme="majorBidi"/>
              </w:rPr>
              <w:t>5</w:t>
            </w:r>
          </w:p>
        </w:tc>
      </w:tr>
      <w:tr w:rsidR="00095599" w:rsidRPr="00A04811" w14:paraId="1E9483AE" w14:textId="77777777" w:rsidTr="00451FEC">
        <w:trPr>
          <w:tblHeader/>
        </w:trPr>
        <w:tc>
          <w:tcPr>
            <w:tcW w:w="2232" w:type="pct"/>
          </w:tcPr>
          <w:p w14:paraId="194A08C0" w14:textId="77777777" w:rsidR="00095599" w:rsidRPr="00A0481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68" w:type="pct"/>
            <w:gridSpan w:val="7"/>
          </w:tcPr>
          <w:p w14:paraId="483E717C" w14:textId="77777777" w:rsidR="00095599" w:rsidRPr="00A0481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095599" w:rsidRPr="00A04811" w14:paraId="0DC015DA" w14:textId="77777777" w:rsidTr="00451FEC">
        <w:tc>
          <w:tcPr>
            <w:tcW w:w="2232" w:type="pct"/>
          </w:tcPr>
          <w:p w14:paraId="428C77B0" w14:textId="77777777" w:rsidR="00095599" w:rsidRPr="00A0481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0481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586" w:type="pct"/>
          </w:tcPr>
          <w:p w14:paraId="21D86DBC" w14:textId="77777777" w:rsidR="00095599" w:rsidRPr="00A0481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</w:tcPr>
          <w:p w14:paraId="06F69420" w14:textId="77777777" w:rsidR="00095599" w:rsidRPr="00A0481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3C9D4666" w14:textId="77777777" w:rsidR="00095599" w:rsidRPr="00A0481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78A2886C" w14:textId="77777777" w:rsidR="00095599" w:rsidRPr="00A0481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0E58A17B" w14:textId="77777777" w:rsidR="00095599" w:rsidRPr="00A0481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</w:tcPr>
          <w:p w14:paraId="7937A41A" w14:textId="77777777" w:rsidR="00095599" w:rsidRPr="00A0481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69F7107" w14:textId="77777777" w:rsidR="00095599" w:rsidRPr="00A0481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367257" w:rsidRPr="00A04811" w14:paraId="77C7B75F" w14:textId="77777777" w:rsidTr="00451FEC">
        <w:tc>
          <w:tcPr>
            <w:tcW w:w="2232" w:type="pct"/>
          </w:tcPr>
          <w:p w14:paraId="195B39C0" w14:textId="0DC86FA8" w:rsidR="00367257" w:rsidRPr="00A0481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586" w:type="pct"/>
          </w:tcPr>
          <w:p w14:paraId="5BC34BF9" w14:textId="4E56344A" w:rsidR="00367257" w:rsidRPr="00A04811" w:rsidRDefault="00906D90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1.20</w:t>
            </w:r>
          </w:p>
        </w:tc>
        <w:tc>
          <w:tcPr>
            <w:tcW w:w="145" w:type="pct"/>
          </w:tcPr>
          <w:p w14:paraId="6E466566" w14:textId="77777777" w:rsidR="00367257" w:rsidRPr="00A0481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1DACE102" w14:textId="2CECB75A" w:rsidR="00367257" w:rsidRPr="00A0481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Pr="00A0481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46" w:type="pct"/>
          </w:tcPr>
          <w:p w14:paraId="0C40D362" w14:textId="77777777" w:rsidR="00367257" w:rsidRPr="00A0481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2DFA1F49" w14:textId="5236660E" w:rsidR="00367257" w:rsidRPr="00A04811" w:rsidRDefault="00906D90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6F8EEE56" w14:textId="77777777" w:rsidR="00367257" w:rsidRPr="00A0481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595A49A2" w14:textId="59C7532D" w:rsidR="00367257" w:rsidRPr="00A0481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481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367257" w:rsidRPr="00A04811" w14:paraId="1F6AA692" w14:textId="77777777" w:rsidTr="00451FEC">
        <w:tc>
          <w:tcPr>
            <w:tcW w:w="2232" w:type="pct"/>
          </w:tcPr>
          <w:p w14:paraId="20BA80F9" w14:textId="2987CA3C" w:rsidR="00367257" w:rsidRPr="00A0481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color w:val="000000"/>
                <w:cs/>
                <w:lang w:eastAsia="ja-JP"/>
              </w:rPr>
              <w:t>บริษัทย่อย</w:t>
            </w:r>
          </w:p>
        </w:tc>
        <w:tc>
          <w:tcPr>
            <w:tcW w:w="586" w:type="pct"/>
          </w:tcPr>
          <w:p w14:paraId="2DF282A0" w14:textId="74E93F2E" w:rsidR="00367257" w:rsidRPr="00A04811" w:rsidRDefault="00906D90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</w:tcPr>
          <w:p w14:paraId="4B89F743" w14:textId="77777777" w:rsidR="00367257" w:rsidRPr="00A0481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06DF9598" w14:textId="4513E84A" w:rsidR="00367257" w:rsidRPr="00A0481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48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</w:tcPr>
          <w:p w14:paraId="4A7A89F0" w14:textId="77777777" w:rsidR="00367257" w:rsidRPr="00A0481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5A0A8BFC" w14:textId="0BF5F996" w:rsidR="00367257" w:rsidRPr="00A04811" w:rsidRDefault="00906D90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61A92D8B" w14:textId="77777777" w:rsidR="00367257" w:rsidRPr="00A0481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32451606" w14:textId="28B03D5E" w:rsidR="00367257" w:rsidRPr="00A0481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Pr="00A0481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04</w:t>
            </w:r>
          </w:p>
        </w:tc>
      </w:tr>
      <w:tr w:rsidR="00906D90" w:rsidRPr="00A04811" w14:paraId="28599BDD" w14:textId="77777777" w:rsidTr="00451FEC">
        <w:tc>
          <w:tcPr>
            <w:tcW w:w="2232" w:type="pct"/>
          </w:tcPr>
          <w:p w14:paraId="735A5DBD" w14:textId="02E38DD1" w:rsidR="00906D90" w:rsidRPr="00A04811" w:rsidRDefault="00906D90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olor w:val="000000"/>
                <w:cs/>
                <w:lang w:eastAsia="ja-JP"/>
              </w:rPr>
            </w:pPr>
            <w:r w:rsidRPr="002516C1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</w:tcPr>
          <w:p w14:paraId="6CCB23A8" w14:textId="1EE1D10C" w:rsidR="00906D90" w:rsidRDefault="00906D90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6.68</w:t>
            </w:r>
          </w:p>
        </w:tc>
        <w:tc>
          <w:tcPr>
            <w:tcW w:w="145" w:type="pct"/>
          </w:tcPr>
          <w:p w14:paraId="4823C883" w14:textId="77777777" w:rsidR="00906D90" w:rsidRPr="00A04811" w:rsidRDefault="00906D90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1FD01366" w14:textId="71D96D8C" w:rsidR="00906D90" w:rsidRPr="00A04811" w:rsidRDefault="00906D90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0C84E050" w14:textId="77777777" w:rsidR="00906D90" w:rsidRPr="00A04811" w:rsidRDefault="00906D90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609E0FA3" w14:textId="7388B6AB" w:rsidR="00906D90" w:rsidRPr="00A04811" w:rsidRDefault="00906D90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2ACAD15C" w14:textId="77777777" w:rsidR="00906D90" w:rsidRPr="00A04811" w:rsidRDefault="00906D90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41CE748A" w14:textId="7674A271" w:rsidR="00906D90" w:rsidRPr="00A026BE" w:rsidRDefault="00906D90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67257" w:rsidRPr="00A04811" w14:paraId="024F9F5D" w14:textId="77777777" w:rsidTr="00451FEC">
        <w:tc>
          <w:tcPr>
            <w:tcW w:w="2232" w:type="pct"/>
          </w:tcPr>
          <w:p w14:paraId="70824267" w14:textId="77777777" w:rsidR="00367257" w:rsidRPr="00A0481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0481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503A5085" w14:textId="7E03C63F" w:rsidR="00367257" w:rsidRPr="00A04811" w:rsidRDefault="00906D90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7.88</w:t>
            </w:r>
          </w:p>
        </w:tc>
        <w:tc>
          <w:tcPr>
            <w:tcW w:w="145" w:type="pct"/>
          </w:tcPr>
          <w:p w14:paraId="682FD5C1" w14:textId="77777777" w:rsidR="00367257" w:rsidRPr="00A0481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E284C58" w14:textId="09F34565" w:rsidR="00367257" w:rsidRPr="00A0481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0</w:t>
            </w:r>
            <w:r w:rsidRPr="00A0481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41</w:t>
            </w:r>
          </w:p>
        </w:tc>
        <w:tc>
          <w:tcPr>
            <w:tcW w:w="146" w:type="pct"/>
          </w:tcPr>
          <w:p w14:paraId="3B058FC8" w14:textId="77777777" w:rsidR="00367257" w:rsidRPr="00A0481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F69ADE4" w14:textId="5ED4B46E" w:rsidR="00367257" w:rsidRPr="00A04811" w:rsidRDefault="00906D90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50" w:type="pct"/>
          </w:tcPr>
          <w:p w14:paraId="7440F38B" w14:textId="77777777" w:rsidR="00367257" w:rsidRPr="00A0481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7ACC1507" w14:textId="017A8627" w:rsidR="00367257" w:rsidRPr="00A0481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0</w:t>
            </w:r>
            <w:r w:rsidRPr="00A0481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04</w:t>
            </w:r>
          </w:p>
        </w:tc>
      </w:tr>
      <w:tr w:rsidR="00367257" w:rsidRPr="002516C1" w14:paraId="390A8CE0" w14:textId="77777777" w:rsidTr="00451FEC">
        <w:tc>
          <w:tcPr>
            <w:tcW w:w="2232" w:type="pct"/>
          </w:tcPr>
          <w:p w14:paraId="43A162F7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215E6FB5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5" w:type="pct"/>
          </w:tcPr>
          <w:p w14:paraId="3EF0324B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1FC64249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13E9B899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085B8367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0" w:type="pct"/>
          </w:tcPr>
          <w:p w14:paraId="39CCB446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7D2CC18F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367257" w:rsidRPr="002516C1" w14:paraId="17D66D08" w14:textId="77777777" w:rsidTr="00451FEC">
        <w:tc>
          <w:tcPr>
            <w:tcW w:w="2232" w:type="pct"/>
          </w:tcPr>
          <w:p w14:paraId="64CB4603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เจ้าหนี้หมุนเวียนอื่น</w:t>
            </w:r>
          </w:p>
        </w:tc>
        <w:tc>
          <w:tcPr>
            <w:tcW w:w="586" w:type="pct"/>
          </w:tcPr>
          <w:p w14:paraId="6549DCB8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</w:tcPr>
          <w:p w14:paraId="5DA573CE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2F58946E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74431DB2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4DD7186B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</w:tcPr>
          <w:p w14:paraId="4FD0AA4B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1321EEE4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367257" w:rsidRPr="002516C1" w14:paraId="050363A7" w14:textId="77777777" w:rsidTr="00451FEC">
        <w:tc>
          <w:tcPr>
            <w:tcW w:w="2232" w:type="pct"/>
          </w:tcPr>
          <w:p w14:paraId="18219B55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586" w:type="pct"/>
          </w:tcPr>
          <w:p w14:paraId="5C50D409" w14:textId="78D458F4" w:rsidR="00367257" w:rsidRPr="002516C1" w:rsidRDefault="00906D90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2.56</w:t>
            </w:r>
          </w:p>
        </w:tc>
        <w:tc>
          <w:tcPr>
            <w:tcW w:w="145" w:type="pct"/>
          </w:tcPr>
          <w:p w14:paraId="23E3340A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5E502425" w14:textId="7DC04D71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5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146" w:type="pct"/>
          </w:tcPr>
          <w:p w14:paraId="43878857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418656D5" w14:textId="73B7181F" w:rsidR="00367257" w:rsidRPr="002516C1" w:rsidRDefault="00906D90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1.88</w:t>
            </w:r>
          </w:p>
        </w:tc>
        <w:tc>
          <w:tcPr>
            <w:tcW w:w="150" w:type="pct"/>
          </w:tcPr>
          <w:p w14:paraId="59BE126D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BD5D2C3" w14:textId="4996E143" w:rsidR="00367257" w:rsidRPr="002516C1" w:rsidRDefault="00367257" w:rsidP="0036725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4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16</w:t>
            </w:r>
          </w:p>
        </w:tc>
      </w:tr>
      <w:tr w:rsidR="003C6828" w:rsidRPr="002516C1" w14:paraId="1CCE0810" w14:textId="77777777" w:rsidTr="00451FEC">
        <w:tc>
          <w:tcPr>
            <w:tcW w:w="2232" w:type="pct"/>
          </w:tcPr>
          <w:p w14:paraId="2BBDF55F" w14:textId="7EF5FF93" w:rsidR="003C6828" w:rsidRPr="002516C1" w:rsidRDefault="001C23A9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color w:val="000000"/>
                <w:cs/>
                <w:lang w:eastAsia="ja-JP"/>
              </w:rPr>
              <w:t>บริษัทย่อย</w:t>
            </w:r>
          </w:p>
        </w:tc>
        <w:tc>
          <w:tcPr>
            <w:tcW w:w="586" w:type="pct"/>
          </w:tcPr>
          <w:p w14:paraId="317B12C8" w14:textId="4FF6A55F" w:rsidR="003C6828" w:rsidRDefault="001C23A9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</w:tcPr>
          <w:p w14:paraId="598C5141" w14:textId="77777777" w:rsidR="003C6828" w:rsidRPr="002516C1" w:rsidRDefault="003C6828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77161934" w14:textId="5EB02A43" w:rsidR="003C6828" w:rsidRPr="00A026BE" w:rsidRDefault="001C23A9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25D1E3FE" w14:textId="77777777" w:rsidR="003C6828" w:rsidRPr="002516C1" w:rsidRDefault="003C6828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002443BF" w14:textId="13CA65BB" w:rsidR="003C6828" w:rsidRDefault="001C23A9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</w:t>
            </w:r>
            <w:r w:rsidR="002768CB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50" w:type="pct"/>
          </w:tcPr>
          <w:p w14:paraId="0A4799E8" w14:textId="77777777" w:rsidR="003C6828" w:rsidRPr="002516C1" w:rsidRDefault="003C6828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77E81080" w14:textId="17CFF252" w:rsidR="003C6828" w:rsidRPr="00A026BE" w:rsidRDefault="001C23A9" w:rsidP="0036725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67257" w:rsidRPr="002516C1" w14:paraId="58C98E07" w14:textId="77777777" w:rsidTr="00451FEC">
        <w:tc>
          <w:tcPr>
            <w:tcW w:w="2232" w:type="pct"/>
          </w:tcPr>
          <w:p w14:paraId="6E12A4DA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ผู้ถือหุ้นอื่น</w:t>
            </w:r>
          </w:p>
        </w:tc>
        <w:tc>
          <w:tcPr>
            <w:tcW w:w="586" w:type="pct"/>
          </w:tcPr>
          <w:p w14:paraId="5C4B3F52" w14:textId="5A2FF944" w:rsidR="00367257" w:rsidRPr="002516C1" w:rsidRDefault="00906D90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0.10</w:t>
            </w:r>
          </w:p>
        </w:tc>
        <w:tc>
          <w:tcPr>
            <w:tcW w:w="145" w:type="pct"/>
          </w:tcPr>
          <w:p w14:paraId="4DC91E01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3790F7D0" w14:textId="0B0B5B29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1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146" w:type="pct"/>
          </w:tcPr>
          <w:p w14:paraId="4F7FAC2C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6FFCE401" w14:textId="7D7A9259" w:rsidR="00367257" w:rsidRPr="002516C1" w:rsidRDefault="00906D90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53C3FA44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2064DEF1" w14:textId="136D8F1B" w:rsidR="00367257" w:rsidRPr="002516C1" w:rsidRDefault="00367257" w:rsidP="0036725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1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50</w:t>
            </w:r>
          </w:p>
        </w:tc>
      </w:tr>
      <w:tr w:rsidR="00367257" w:rsidRPr="002516C1" w14:paraId="0A743819" w14:textId="77777777" w:rsidTr="00451FEC">
        <w:tc>
          <w:tcPr>
            <w:tcW w:w="2232" w:type="pct"/>
          </w:tcPr>
          <w:p w14:paraId="2E141E9F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54E77794" w14:textId="0780EFB1" w:rsidR="00367257" w:rsidRPr="002516C1" w:rsidRDefault="00906D90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7.73</w:t>
            </w:r>
          </w:p>
        </w:tc>
        <w:tc>
          <w:tcPr>
            <w:tcW w:w="145" w:type="pct"/>
          </w:tcPr>
          <w:p w14:paraId="4EE33CFC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EA76FAD" w14:textId="2F09059A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4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146" w:type="pct"/>
          </w:tcPr>
          <w:p w14:paraId="787441C5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F0C2192" w14:textId="3E32321F" w:rsidR="00367257" w:rsidRPr="002516C1" w:rsidRDefault="00906D90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0.01</w:t>
            </w:r>
          </w:p>
        </w:tc>
        <w:tc>
          <w:tcPr>
            <w:tcW w:w="150" w:type="pct"/>
          </w:tcPr>
          <w:p w14:paraId="2F70B362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19E8C2C" w14:textId="435E5254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01</w:t>
            </w:r>
          </w:p>
        </w:tc>
      </w:tr>
      <w:tr w:rsidR="00367257" w:rsidRPr="002516C1" w14:paraId="6970FAD5" w14:textId="77777777" w:rsidTr="00451FEC">
        <w:tc>
          <w:tcPr>
            <w:tcW w:w="2232" w:type="pct"/>
          </w:tcPr>
          <w:p w14:paraId="2798CED5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2C437A40" w14:textId="38DB634A" w:rsidR="00367257" w:rsidRPr="002516C1" w:rsidRDefault="00906D90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10.39</w:t>
            </w:r>
          </w:p>
        </w:tc>
        <w:tc>
          <w:tcPr>
            <w:tcW w:w="145" w:type="pct"/>
          </w:tcPr>
          <w:p w14:paraId="33B5BDEC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E43C3F3" w14:textId="1A26E4FE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11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54</w:t>
            </w:r>
          </w:p>
        </w:tc>
        <w:tc>
          <w:tcPr>
            <w:tcW w:w="146" w:type="pct"/>
          </w:tcPr>
          <w:p w14:paraId="68C12A79" w14:textId="77777777" w:rsidR="00367257" w:rsidRPr="002516C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587650F" w14:textId="16CF79EE" w:rsidR="00367257" w:rsidRPr="00906D90" w:rsidRDefault="00906D90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06D90">
              <w:rPr>
                <w:rFonts w:asciiTheme="majorBidi" w:hAnsiTheme="majorBidi" w:cstheme="majorBidi"/>
                <w:b/>
                <w:bCs/>
              </w:rPr>
              <w:t>1.</w:t>
            </w:r>
            <w:r w:rsidR="004B0368">
              <w:rPr>
                <w:rFonts w:asciiTheme="majorBidi" w:hAnsiTheme="majorBidi" w:cstheme="majorBidi"/>
                <w:b/>
                <w:bCs/>
              </w:rPr>
              <w:t>94</w:t>
            </w:r>
          </w:p>
        </w:tc>
        <w:tc>
          <w:tcPr>
            <w:tcW w:w="150" w:type="pct"/>
          </w:tcPr>
          <w:p w14:paraId="463CC904" w14:textId="77777777" w:rsidR="00367257" w:rsidRPr="00906D90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24F86CC1" w14:textId="6CBC2751" w:rsidR="00367257" w:rsidRPr="00906D90" w:rsidRDefault="00367257" w:rsidP="0036725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906D90">
              <w:rPr>
                <w:rFonts w:asciiTheme="majorBidi" w:hAnsiTheme="majorBidi" w:cstheme="majorBidi"/>
                <w:b/>
                <w:bCs/>
              </w:rPr>
              <w:t>5</w:t>
            </w:r>
            <w:r w:rsidRPr="00906D90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906D90">
              <w:rPr>
                <w:rFonts w:asciiTheme="majorBidi" w:hAnsiTheme="majorBidi" w:cstheme="majorBidi"/>
                <w:b/>
                <w:bCs/>
              </w:rPr>
              <w:t>67</w:t>
            </w:r>
          </w:p>
        </w:tc>
      </w:tr>
    </w:tbl>
    <w:p w14:paraId="6ED59D97" w14:textId="77777777" w:rsidR="007A60EF" w:rsidRPr="002516C1" w:rsidRDefault="007A60EF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b/>
          <w:bCs/>
          <w:i/>
          <w:iCs/>
        </w:rPr>
      </w:pPr>
    </w:p>
    <w:p w14:paraId="4979535A" w14:textId="0AF83353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b/>
          <w:bCs/>
          <w:i/>
          <w:iCs/>
        </w:rPr>
      </w:pPr>
      <w:r w:rsidRPr="001F59D5">
        <w:rPr>
          <w:rFonts w:asciiTheme="majorBidi" w:hAnsiTheme="majorBidi" w:cstheme="majorBidi"/>
          <w:b/>
          <w:bCs/>
          <w:i/>
          <w:iCs/>
          <w:cs/>
        </w:rPr>
        <w:t>สัญญาสำคัญที่ทำกับกิจการที่เกี่ยวข้องกัน</w:t>
      </w:r>
    </w:p>
    <w:p w14:paraId="4E7F7046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b/>
          <w:bCs/>
          <w:i/>
          <w:iCs/>
        </w:rPr>
      </w:pPr>
    </w:p>
    <w:p w14:paraId="0A0304CD" w14:textId="04B32231" w:rsidR="00A677B8" w:rsidRPr="00A0481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  <w:r w:rsidRPr="002516C1">
        <w:rPr>
          <w:rFonts w:asciiTheme="majorBidi" w:hAnsiTheme="majorBidi" w:cstheme="majorBidi"/>
          <w:i/>
          <w:iCs/>
        </w:rPr>
        <w:tab/>
      </w:r>
      <w:r w:rsidRPr="002516C1">
        <w:rPr>
          <w:rFonts w:asciiTheme="majorBidi" w:hAnsiTheme="majorBidi" w:cstheme="majorBidi"/>
          <w:i/>
          <w:iCs/>
        </w:rPr>
        <w:tab/>
      </w:r>
      <w:r w:rsidRPr="002516C1">
        <w:rPr>
          <w:rFonts w:asciiTheme="majorBidi" w:hAnsiTheme="majorBidi" w:cstheme="majorBidi"/>
          <w:i/>
          <w:iCs/>
        </w:rPr>
        <w:tab/>
      </w:r>
      <w:r w:rsidRPr="002516C1">
        <w:rPr>
          <w:rFonts w:asciiTheme="majorBidi" w:hAnsiTheme="majorBidi" w:cstheme="majorBidi"/>
          <w:i/>
          <w:iCs/>
        </w:rPr>
        <w:tab/>
      </w:r>
      <w:r w:rsidRPr="00A04811">
        <w:rPr>
          <w:rFonts w:asciiTheme="majorBidi" w:hAnsiTheme="majorBidi" w:cstheme="majorBidi"/>
          <w:i/>
          <w:iCs/>
          <w:cs/>
        </w:rPr>
        <w:t>สัญญาซื้อขายผลิตภัณฑ์</w:t>
      </w:r>
      <w:r w:rsidR="00296A6E" w:rsidRPr="00A04811">
        <w:rPr>
          <w:rFonts w:asciiTheme="majorBidi" w:hAnsiTheme="majorBidi" w:cstheme="majorBidi"/>
          <w:i/>
          <w:iCs/>
          <w:cs/>
        </w:rPr>
        <w:t>และวัตถุดิบ</w:t>
      </w:r>
    </w:p>
    <w:p w14:paraId="7DDC9289" w14:textId="77777777" w:rsidR="00307D89" w:rsidRPr="00307D89" w:rsidRDefault="00307D89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highlight w:val="yellow"/>
        </w:rPr>
      </w:pPr>
    </w:p>
    <w:p w14:paraId="2D1E3DEE" w14:textId="1F06ACC7" w:rsidR="00A677B8" w:rsidRPr="00A0481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A04811">
        <w:rPr>
          <w:rFonts w:asciiTheme="majorBidi" w:hAnsiTheme="majorBidi" w:cstheme="majorBidi"/>
          <w:cs/>
        </w:rPr>
        <w:t>บริษัท</w:t>
      </w:r>
      <w:r w:rsidR="00296A6E" w:rsidRPr="00A04811">
        <w:rPr>
          <w:rFonts w:asciiTheme="majorBidi" w:hAnsiTheme="majorBidi" w:cstheme="majorBidi"/>
          <w:cs/>
        </w:rPr>
        <w:t>และบริษัทย่อย</w:t>
      </w:r>
      <w:r w:rsidRPr="00A04811">
        <w:rPr>
          <w:rFonts w:asciiTheme="majorBidi" w:hAnsiTheme="majorBidi" w:cstheme="majorBidi"/>
          <w:cs/>
        </w:rPr>
        <w:t>มีสัญญาซื้อขายเอทานอลแปลงสภาพ</w:t>
      </w:r>
      <w:r w:rsidR="00296A6E" w:rsidRPr="00A04811">
        <w:rPr>
          <w:rFonts w:asciiTheme="majorBidi" w:hAnsiTheme="majorBidi" w:cstheme="majorBidi"/>
          <w:cs/>
        </w:rPr>
        <w:t>และสัญญาซื้อขายน้ำมันไบโอดีเซล</w:t>
      </w:r>
      <w:r w:rsidRPr="00A04811">
        <w:rPr>
          <w:rFonts w:asciiTheme="majorBidi" w:hAnsiTheme="majorBidi" w:cstheme="majorBidi"/>
          <w:cs/>
        </w:rPr>
        <w:t xml:space="preserve">กับบริษัทใหญ่ สัญญาดังกล่าวมีผลบังคับใช้ตั้งแต่เดือนเมษายน </w:t>
      </w:r>
      <w:r w:rsidR="00A026BE" w:rsidRPr="00A026BE">
        <w:rPr>
          <w:rFonts w:asciiTheme="majorBidi" w:hAnsiTheme="majorBidi" w:cstheme="majorBidi"/>
        </w:rPr>
        <w:t>2561</w:t>
      </w:r>
      <w:r w:rsidRPr="00A04811">
        <w:rPr>
          <w:rFonts w:asciiTheme="majorBidi" w:hAnsiTheme="majorBidi" w:cstheme="majorBidi"/>
        </w:rPr>
        <w:t xml:space="preserve"> </w:t>
      </w:r>
      <w:r w:rsidRPr="00A04811">
        <w:rPr>
          <w:rFonts w:asciiTheme="majorBidi" w:hAnsiTheme="majorBidi" w:cstheme="majorBidi"/>
          <w:cs/>
        </w:rPr>
        <w:t xml:space="preserve">จนถึงเดือนตุลาคม </w:t>
      </w:r>
      <w:r w:rsidR="00A026BE" w:rsidRPr="00A026BE">
        <w:rPr>
          <w:rFonts w:asciiTheme="majorBidi" w:hAnsiTheme="majorBidi" w:cstheme="majorBidi"/>
        </w:rPr>
        <w:t>2570</w:t>
      </w:r>
      <w:r w:rsidRPr="00A04811">
        <w:rPr>
          <w:rFonts w:asciiTheme="majorBidi" w:hAnsiTheme="majorBidi" w:cstheme="majorBidi"/>
          <w:cs/>
        </w:rPr>
        <w:t xml:space="preserve"> และจะมีผลบังคับใช้ต่อไปโดยไม่มีระยะเวลาสิ้นสุด หากไม่มีฝ่ายใดฝ่ายหนึ่งบอกเลิกสัญญาล่วงหน้าตามข้อกำหนดในสัญญา ราคาซื้อขายเป็นราคาอ้างอิงราคาตลาดตามที่กำหนดในสัญญา</w:t>
      </w:r>
    </w:p>
    <w:p w14:paraId="213DBE58" w14:textId="77777777" w:rsidR="00307D89" w:rsidRPr="00307D89" w:rsidRDefault="00307D89" w:rsidP="00307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highlight w:val="yellow"/>
        </w:rPr>
      </w:pPr>
    </w:p>
    <w:p w14:paraId="5452815E" w14:textId="6DB7B04F" w:rsidR="006F2641" w:rsidRDefault="006F2641" w:rsidP="00307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4273872E" w14:textId="66FB2F95" w:rsidR="00296A6E" w:rsidRDefault="00296A6E" w:rsidP="00296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A04811">
        <w:rPr>
          <w:rFonts w:asciiTheme="majorBidi" w:hAnsiTheme="majorBidi" w:cstheme="majorBidi"/>
          <w:cs/>
        </w:rPr>
        <w:t xml:space="preserve">บริษัทย่อยได้ทำสัญญาซื้อขายกากน้ำตาลกับผู้ถือหุ้นอื่นและกิจการที่เกี่ยวข้องกัน สัญญาดังกล่าวมีผลบังคับใช้ตั้งแต่เดือนเมษายน </w:t>
      </w:r>
      <w:r w:rsidR="00A026BE" w:rsidRPr="00A026BE">
        <w:rPr>
          <w:rFonts w:asciiTheme="majorBidi" w:hAnsiTheme="majorBidi" w:cstheme="majorBidi"/>
        </w:rPr>
        <w:t>2561</w:t>
      </w:r>
      <w:r w:rsidRPr="00A04811">
        <w:rPr>
          <w:rFonts w:asciiTheme="majorBidi" w:hAnsiTheme="majorBidi" w:cstheme="majorBidi"/>
        </w:rPr>
        <w:t xml:space="preserve"> </w:t>
      </w:r>
      <w:r w:rsidRPr="00A04811">
        <w:rPr>
          <w:rFonts w:asciiTheme="majorBidi" w:hAnsiTheme="majorBidi" w:cstheme="majorBidi"/>
          <w:cs/>
        </w:rPr>
        <w:t xml:space="preserve">จนถึงเดือนตุลาคม </w:t>
      </w:r>
      <w:r w:rsidR="00A026BE" w:rsidRPr="00A026BE">
        <w:rPr>
          <w:rFonts w:asciiTheme="majorBidi" w:hAnsiTheme="majorBidi" w:cstheme="majorBidi"/>
        </w:rPr>
        <w:t>2570</w:t>
      </w:r>
      <w:r w:rsidRPr="00A04811">
        <w:rPr>
          <w:rFonts w:asciiTheme="majorBidi" w:hAnsiTheme="majorBidi" w:cstheme="majorBidi"/>
          <w:cs/>
        </w:rPr>
        <w:t xml:space="preserve"> และจะมีผลบังคับใช้ต่อไปโดยไม่มีระยะเวลาสิ้นสุด หากไม่มีฝ่ายใดฝ่ายหนึ่งบอกเลิกสัญญาล่วงหน้าตามข้อกำหนดในสัญญา </w:t>
      </w:r>
      <w:r w:rsidRPr="00A04811">
        <w:rPr>
          <w:rFonts w:asciiTheme="majorBidi" w:hAnsiTheme="majorBidi" w:cstheme="majorBidi"/>
        </w:rPr>
        <w:t xml:space="preserve"> </w:t>
      </w:r>
      <w:r w:rsidRPr="00A04811">
        <w:rPr>
          <w:rFonts w:asciiTheme="majorBidi" w:hAnsiTheme="majorBidi" w:cstheme="majorBidi"/>
          <w:cs/>
        </w:rPr>
        <w:t>โดยบริษัทย่อยมีสิทธิซื้อกากน้ำตาลทั้งหมดที่โรงงานของผู้ถือหุ้นอื่นและกิจการที่เกี่ยวข้องกันผลิตได้ในแต่ละฤดูกาลก่อนคู่สัญญาอื่น ราคาซื้อขายเป็นราคาตลาดตามที่กำหนดในสัญญา</w:t>
      </w:r>
    </w:p>
    <w:p w14:paraId="54B16720" w14:textId="77777777" w:rsidR="00863E31" w:rsidRDefault="00863E31" w:rsidP="00296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020B4A14" w14:textId="55063267" w:rsidR="00D15ECC" w:rsidRDefault="00FA20BB" w:rsidP="00D15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lastRenderedPageBreak/>
        <w:t>บริษัทย่อยได้ทำสัญญาซื้อขายสาธารณูปโภค</w:t>
      </w:r>
      <w:r w:rsidR="00D4219A">
        <w:rPr>
          <w:rFonts w:asciiTheme="majorBidi" w:hAnsiTheme="majorBidi" w:cstheme="majorBidi" w:hint="cs"/>
          <w:cs/>
        </w:rPr>
        <w:t>กับผู้ถือหุ้นอื่น</w:t>
      </w:r>
      <w:r w:rsidR="000A0863">
        <w:rPr>
          <w:rFonts w:asciiTheme="majorBidi" w:hAnsiTheme="majorBidi" w:cstheme="majorBidi" w:hint="cs"/>
          <w:cs/>
        </w:rPr>
        <w:t xml:space="preserve"> </w:t>
      </w:r>
      <w:r w:rsidR="00D15ECC" w:rsidRPr="00A04811">
        <w:rPr>
          <w:rFonts w:asciiTheme="majorBidi" w:hAnsiTheme="majorBidi" w:cstheme="majorBidi"/>
          <w:cs/>
        </w:rPr>
        <w:t xml:space="preserve">สัญญาดังกล่าวมีผลบังคับใช้ตั้งแต่เดือนเมษายน </w:t>
      </w:r>
      <w:r w:rsidR="00D15ECC" w:rsidRPr="00A026BE">
        <w:rPr>
          <w:rFonts w:asciiTheme="majorBidi" w:hAnsiTheme="majorBidi" w:cstheme="majorBidi"/>
        </w:rPr>
        <w:t>2561</w:t>
      </w:r>
      <w:r w:rsidR="00D15ECC" w:rsidRPr="00A04811">
        <w:rPr>
          <w:rFonts w:asciiTheme="majorBidi" w:hAnsiTheme="majorBidi" w:cstheme="majorBidi"/>
        </w:rPr>
        <w:t xml:space="preserve"> </w:t>
      </w:r>
      <w:r w:rsidR="00D15ECC" w:rsidRPr="00A04811">
        <w:rPr>
          <w:rFonts w:asciiTheme="majorBidi" w:hAnsiTheme="majorBidi" w:cstheme="majorBidi"/>
          <w:cs/>
        </w:rPr>
        <w:t xml:space="preserve">จนถึงเดือนตุลาคม </w:t>
      </w:r>
      <w:r w:rsidR="00D15ECC" w:rsidRPr="00A026BE">
        <w:rPr>
          <w:rFonts w:asciiTheme="majorBidi" w:hAnsiTheme="majorBidi" w:cstheme="majorBidi"/>
        </w:rPr>
        <w:t>2570</w:t>
      </w:r>
      <w:r w:rsidR="00D15ECC" w:rsidRPr="00A04811">
        <w:rPr>
          <w:rFonts w:asciiTheme="majorBidi" w:hAnsiTheme="majorBidi" w:cstheme="majorBidi"/>
          <w:cs/>
        </w:rPr>
        <w:t xml:space="preserve"> และจะมีผลบังคับใช้ต่อไปโดยไม่มีระยะเวลาสิ้นสุด หากไม่มีฝ่ายใดฝ่ายหนึ่งบอกเลิกสัญญาล่วงหน้าตามข้อกำหนดในสัญญา </w:t>
      </w:r>
      <w:r w:rsidR="00D15ECC" w:rsidRPr="00A04811">
        <w:rPr>
          <w:rFonts w:asciiTheme="majorBidi" w:hAnsiTheme="majorBidi" w:cstheme="majorBidi"/>
        </w:rPr>
        <w:t xml:space="preserve"> </w:t>
      </w:r>
      <w:r w:rsidR="00D15ECC" w:rsidRPr="00A04811">
        <w:rPr>
          <w:rFonts w:asciiTheme="majorBidi" w:hAnsiTheme="majorBidi" w:cstheme="majorBidi"/>
          <w:cs/>
        </w:rPr>
        <w:t>ราคาซื้อขายเป็นราคาตลาดตามที่กำหนดในสัญญา</w:t>
      </w:r>
    </w:p>
    <w:p w14:paraId="6515B877" w14:textId="77777777" w:rsidR="00296A6E" w:rsidRPr="00A04811" w:rsidRDefault="00296A6E" w:rsidP="00296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s/>
        </w:rPr>
      </w:pPr>
    </w:p>
    <w:p w14:paraId="0D529562" w14:textId="0E4473C0" w:rsidR="00296A6E" w:rsidRPr="00A04811" w:rsidRDefault="00296A6E" w:rsidP="00296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A04811">
        <w:rPr>
          <w:rFonts w:asciiTheme="majorBidi" w:hAnsiTheme="majorBidi" w:cstheme="majorBidi"/>
          <w:cs/>
        </w:rPr>
        <w:t xml:space="preserve">บริษัทย่อยได้ทำสัญญาซื้อขายก๊าซชีวภาพกับกิจการที่เกี่ยวข้องกัน สัญญาดังกล่าวมีผลบังคับใช้ตั้งแต่เดือนเมษายน </w:t>
      </w:r>
      <w:r w:rsidR="00A026BE" w:rsidRPr="00A026BE">
        <w:rPr>
          <w:rFonts w:asciiTheme="majorBidi" w:hAnsiTheme="majorBidi" w:cstheme="majorBidi"/>
        </w:rPr>
        <w:t>2561</w:t>
      </w:r>
      <w:r w:rsidRPr="00A04811">
        <w:rPr>
          <w:rFonts w:asciiTheme="majorBidi" w:hAnsiTheme="majorBidi" w:cstheme="majorBidi"/>
        </w:rPr>
        <w:t xml:space="preserve"> </w:t>
      </w:r>
      <w:r w:rsidRPr="00A04811">
        <w:rPr>
          <w:rFonts w:asciiTheme="majorBidi" w:hAnsiTheme="majorBidi" w:cstheme="majorBidi"/>
          <w:cs/>
        </w:rPr>
        <w:t xml:space="preserve">จนถึงเดือนตุลาคม </w:t>
      </w:r>
      <w:r w:rsidR="00A026BE" w:rsidRPr="00A026BE">
        <w:rPr>
          <w:rFonts w:asciiTheme="majorBidi" w:hAnsiTheme="majorBidi" w:cstheme="majorBidi"/>
        </w:rPr>
        <w:t>2570</w:t>
      </w:r>
      <w:r w:rsidRPr="00A04811">
        <w:rPr>
          <w:rFonts w:asciiTheme="majorBidi" w:hAnsiTheme="majorBidi" w:cstheme="majorBidi"/>
          <w:cs/>
        </w:rPr>
        <w:t xml:space="preserve"> และจะมีผลบังคับใช้ต่อไปโดยไม่มีระยะเวลาสิ้นสุด หากไม่มีฝ่ายใดฝ่ายหนึ่งบอกเลิกสัญญาล่วงหน้าตามข้อกำหนดในสัญญา โดยกิจการที่เกี่ยวข้องกันตกลงซื้อก๊าซชีวภาพตามปริมาณความต้องการใช้ของโรงไฟฟ้าของกิจการที่เกี่ยวข้องกัน  ราคาซื้อขายเป็นราคาตามที่กำหนดในสัญญา</w:t>
      </w:r>
    </w:p>
    <w:p w14:paraId="424D81DF" w14:textId="77777777" w:rsidR="00296A6E" w:rsidRPr="00A04811" w:rsidRDefault="00296A6E" w:rsidP="00296A6E">
      <w:pPr>
        <w:ind w:left="540"/>
        <w:jc w:val="thaiDistribute"/>
        <w:rPr>
          <w:rFonts w:asciiTheme="majorBidi" w:hAnsiTheme="majorBidi" w:cstheme="majorBidi"/>
        </w:rPr>
      </w:pPr>
    </w:p>
    <w:p w14:paraId="204FE520" w14:textId="0F79E0FC" w:rsidR="00296A6E" w:rsidRPr="00A04811" w:rsidRDefault="00296A6E" w:rsidP="00296A6E">
      <w:pPr>
        <w:ind w:left="540"/>
        <w:jc w:val="thaiDistribute"/>
        <w:rPr>
          <w:rFonts w:asciiTheme="majorBidi" w:hAnsiTheme="majorBidi" w:cstheme="majorBidi"/>
          <w:cs/>
        </w:rPr>
      </w:pPr>
      <w:r w:rsidRPr="00A04811">
        <w:rPr>
          <w:rFonts w:asciiTheme="majorBidi" w:hAnsiTheme="majorBidi" w:cstheme="majorBidi"/>
          <w:cs/>
        </w:rPr>
        <w:t xml:space="preserve">บริษัทย่อยแห่งหนึ่งมีสัญญาซื้อขายก๊าซชีวภาพกับบริษัทย่อยอีกแห่งหนึ่งเป็นระยะเวลา </w:t>
      </w:r>
      <w:r w:rsidR="00A026BE" w:rsidRPr="00A026BE">
        <w:rPr>
          <w:rFonts w:asciiTheme="majorBidi" w:hAnsiTheme="majorBidi" w:cstheme="majorBidi"/>
        </w:rPr>
        <w:t>10</w:t>
      </w:r>
      <w:r w:rsidRPr="00A04811">
        <w:rPr>
          <w:rFonts w:asciiTheme="majorBidi" w:hAnsiTheme="majorBidi" w:cstheme="majorBidi"/>
          <w:cs/>
        </w:rPr>
        <w:t xml:space="preserve"> ปี ตั้งแต่</w:t>
      </w:r>
      <w:r w:rsidR="00BF277F">
        <w:rPr>
          <w:rFonts w:asciiTheme="majorBidi" w:hAnsiTheme="majorBidi" w:cstheme="majorBidi" w:hint="cs"/>
          <w:cs/>
        </w:rPr>
        <w:t>วันที่</w:t>
      </w:r>
      <w:r w:rsidRPr="00A04811">
        <w:rPr>
          <w:rFonts w:asciiTheme="majorBidi" w:hAnsiTheme="majorBidi" w:cstheme="majorBidi"/>
          <w:cs/>
        </w:rPr>
        <w:t xml:space="preserve"> </w:t>
      </w:r>
      <w:r w:rsidR="00A026BE" w:rsidRPr="00A026BE">
        <w:rPr>
          <w:rFonts w:asciiTheme="majorBidi" w:hAnsiTheme="majorBidi" w:cstheme="majorBidi"/>
        </w:rPr>
        <w:t>1</w:t>
      </w:r>
      <w:r w:rsidRPr="00A04811">
        <w:rPr>
          <w:rFonts w:asciiTheme="majorBidi" w:hAnsiTheme="majorBidi" w:cstheme="majorBidi"/>
        </w:rPr>
        <w:t xml:space="preserve"> </w:t>
      </w:r>
      <w:r w:rsidRPr="00A04811">
        <w:rPr>
          <w:rFonts w:asciiTheme="majorBidi" w:hAnsiTheme="majorBidi" w:cstheme="majorBidi"/>
          <w:cs/>
        </w:rPr>
        <w:t xml:space="preserve">มกราคม </w:t>
      </w:r>
      <w:r w:rsidR="00A026BE" w:rsidRPr="00A026BE">
        <w:rPr>
          <w:rFonts w:asciiTheme="majorBidi" w:hAnsiTheme="majorBidi" w:cstheme="majorBidi"/>
        </w:rPr>
        <w:t>2565</w:t>
      </w:r>
      <w:r w:rsidRPr="00A04811">
        <w:rPr>
          <w:rFonts w:asciiTheme="majorBidi" w:hAnsiTheme="majorBidi" w:cstheme="majorBidi"/>
        </w:rPr>
        <w:t xml:space="preserve"> </w:t>
      </w:r>
      <w:r w:rsidRPr="00A04811">
        <w:rPr>
          <w:rFonts w:asciiTheme="majorBidi" w:hAnsiTheme="majorBidi" w:cstheme="majorBidi"/>
          <w:cs/>
        </w:rPr>
        <w:t xml:space="preserve">ถึงวันที่ </w:t>
      </w:r>
      <w:r w:rsidR="00A026BE" w:rsidRPr="00A026BE">
        <w:rPr>
          <w:rFonts w:asciiTheme="majorBidi" w:hAnsiTheme="majorBidi" w:cstheme="majorBidi"/>
        </w:rPr>
        <w:t>31</w:t>
      </w:r>
      <w:r w:rsidRPr="00A04811">
        <w:rPr>
          <w:rFonts w:asciiTheme="majorBidi" w:hAnsiTheme="majorBidi" w:cstheme="majorBidi"/>
          <w:cs/>
        </w:rPr>
        <w:t xml:space="preserve"> ธันวาคม </w:t>
      </w:r>
      <w:r w:rsidR="00A026BE" w:rsidRPr="00A026BE">
        <w:rPr>
          <w:rFonts w:asciiTheme="majorBidi" w:hAnsiTheme="majorBidi" w:cstheme="majorBidi"/>
        </w:rPr>
        <w:t>2575</w:t>
      </w:r>
      <w:r w:rsidRPr="00A04811">
        <w:rPr>
          <w:rFonts w:asciiTheme="majorBidi" w:hAnsiTheme="majorBidi" w:cstheme="majorBidi"/>
          <w:cs/>
        </w:rPr>
        <w:t xml:space="preserve"> เว้นแต่จะมีการเลิกสัญญาก่อนตามเงื่อนไขและข้อกำหนดของสัญญา ราคาซื้อขายเป็นราคาตามที่กำหนดในสัญญา</w:t>
      </w:r>
    </w:p>
    <w:p w14:paraId="2DDFF62F" w14:textId="20490755" w:rsidR="00296A6E" w:rsidRPr="00A04811" w:rsidRDefault="00296A6E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68859E75" w14:textId="7A01395D" w:rsidR="00296A6E" w:rsidRDefault="00296A6E" w:rsidP="00296A6E">
      <w:pPr>
        <w:ind w:left="540"/>
        <w:jc w:val="thaiDistribute"/>
        <w:rPr>
          <w:rFonts w:asciiTheme="majorBidi" w:hAnsiTheme="majorBidi" w:cstheme="majorBidi"/>
        </w:rPr>
      </w:pPr>
      <w:r w:rsidRPr="00A04811">
        <w:rPr>
          <w:rFonts w:asciiTheme="majorBidi" w:hAnsiTheme="majorBidi" w:cstheme="majorBidi"/>
          <w:cs/>
        </w:rPr>
        <w:t>บริษัทย่อยได้ทำสัญญาซื้อขายพลังงานไฟฟ้ากับกิจการที่เกี่ยวข้องกัน สัญญาดังกล่าวมีผลบังคับใช้ตั้งแต่เดือนพฤศจิกายน</w:t>
      </w:r>
      <w:r w:rsidRPr="00A04811">
        <w:rPr>
          <w:rFonts w:asciiTheme="majorBidi" w:hAnsiTheme="majorBidi" w:cstheme="majorBidi"/>
        </w:rPr>
        <w:t xml:space="preserve"> </w:t>
      </w:r>
      <w:r w:rsidR="00A026BE" w:rsidRPr="00A026BE">
        <w:rPr>
          <w:rFonts w:asciiTheme="majorBidi" w:hAnsiTheme="majorBidi" w:cstheme="majorBidi"/>
        </w:rPr>
        <w:t>2561</w:t>
      </w:r>
      <w:r w:rsidRPr="00A04811">
        <w:rPr>
          <w:rFonts w:asciiTheme="majorBidi" w:hAnsiTheme="majorBidi" w:cstheme="majorBidi"/>
        </w:rPr>
        <w:t xml:space="preserve"> </w:t>
      </w:r>
      <w:r w:rsidRPr="00A04811">
        <w:rPr>
          <w:rFonts w:asciiTheme="majorBidi" w:hAnsiTheme="majorBidi" w:cstheme="majorBidi"/>
          <w:cs/>
        </w:rPr>
        <w:t>และจะมีผลบังคับใช้ต่อไปอีกเป็นระยะเวลา</w:t>
      </w:r>
      <w:r w:rsidRPr="00A04811">
        <w:rPr>
          <w:rFonts w:asciiTheme="majorBidi" w:hAnsiTheme="majorBidi" w:cstheme="majorBidi"/>
        </w:rPr>
        <w:t> </w:t>
      </w:r>
      <w:r w:rsidR="00A026BE" w:rsidRPr="00A026BE">
        <w:rPr>
          <w:rFonts w:asciiTheme="majorBidi" w:hAnsiTheme="majorBidi" w:cstheme="majorBidi"/>
        </w:rPr>
        <w:t>5</w:t>
      </w:r>
      <w:r w:rsidRPr="00A04811">
        <w:rPr>
          <w:rFonts w:asciiTheme="majorBidi" w:hAnsiTheme="majorBidi" w:cstheme="majorBidi"/>
        </w:rPr>
        <w:t> </w:t>
      </w:r>
      <w:r w:rsidRPr="00A04811">
        <w:rPr>
          <w:rFonts w:asciiTheme="majorBidi" w:hAnsiTheme="majorBidi" w:cstheme="majorBidi"/>
          <w:cs/>
        </w:rPr>
        <w:t>ปี รวมระยะเวลาทั้งสิ้นไม่เกิน</w:t>
      </w:r>
      <w:r w:rsidRPr="00A04811">
        <w:rPr>
          <w:rFonts w:asciiTheme="majorBidi" w:hAnsiTheme="majorBidi" w:cstheme="majorBidi"/>
        </w:rPr>
        <w:t> </w:t>
      </w:r>
      <w:r w:rsidR="00A026BE" w:rsidRPr="00A026BE">
        <w:rPr>
          <w:rFonts w:asciiTheme="majorBidi" w:hAnsiTheme="majorBidi" w:cstheme="majorBidi"/>
        </w:rPr>
        <w:t>25</w:t>
      </w:r>
      <w:r w:rsidRPr="00A04811">
        <w:rPr>
          <w:rFonts w:asciiTheme="majorBidi" w:hAnsiTheme="majorBidi" w:cstheme="majorBidi"/>
        </w:rPr>
        <w:t> </w:t>
      </w:r>
      <w:r w:rsidRPr="00A04811">
        <w:rPr>
          <w:rFonts w:asciiTheme="majorBidi" w:hAnsiTheme="majorBidi" w:cstheme="majorBidi"/>
          <w:cs/>
        </w:rPr>
        <w:t>ปี นับจากวันจ่ายไฟฟ้าเข้าระบบเชิงพาณิชย์ โดยบริษัทย่อยตกลงซื้อไฟฟ้าจากกิจการที่เกี่ยวข้องกันตามปริมาณและอัตราที่กำหนดในสัญญา</w:t>
      </w:r>
    </w:p>
    <w:p w14:paraId="1B666F51" w14:textId="77777777" w:rsidR="001816B9" w:rsidRDefault="001816B9" w:rsidP="00296A6E">
      <w:pPr>
        <w:ind w:left="540"/>
        <w:jc w:val="thaiDistribute"/>
        <w:rPr>
          <w:rFonts w:asciiTheme="majorBidi" w:hAnsiTheme="majorBidi" w:cstheme="majorBidi"/>
        </w:rPr>
      </w:pPr>
    </w:p>
    <w:p w14:paraId="2357324C" w14:textId="77777777" w:rsidR="001816B9" w:rsidRPr="001F59D5" w:rsidRDefault="001816B9" w:rsidP="00181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1F59D5">
        <w:rPr>
          <w:rFonts w:asciiTheme="majorBidi" w:hAnsiTheme="majorBidi" w:cstheme="majorBidi"/>
          <w:cs/>
        </w:rPr>
        <w:t xml:space="preserve">บริษัทมีสัญญาซื้อขายน้ำมันไบโอดีเซลกับบริษัทย่อย สัญญาดังกล่าวมีผลบังคับใช้ตั้งแต่เดือนธันวาคม </w:t>
      </w:r>
      <w:r w:rsidRPr="001F59D5">
        <w:rPr>
          <w:rFonts w:asciiTheme="majorBidi" w:hAnsiTheme="majorBidi" w:cstheme="majorBidi"/>
        </w:rPr>
        <w:t>2566</w:t>
      </w:r>
      <w:r w:rsidRPr="001F59D5">
        <w:rPr>
          <w:rFonts w:asciiTheme="majorBidi" w:hAnsiTheme="majorBidi" w:cstheme="majorBidi"/>
          <w:cs/>
        </w:rPr>
        <w:t xml:space="preserve"> จนถึงเดือนพฤศจิกายน </w:t>
      </w:r>
      <w:r w:rsidRPr="001F59D5">
        <w:rPr>
          <w:rFonts w:asciiTheme="majorBidi" w:hAnsiTheme="majorBidi" w:cstheme="majorBidi"/>
        </w:rPr>
        <w:t xml:space="preserve">2569 </w:t>
      </w:r>
      <w:r w:rsidRPr="001F59D5">
        <w:rPr>
          <w:rFonts w:asciiTheme="majorBidi" w:hAnsiTheme="majorBidi" w:cstheme="majorBidi"/>
          <w:cs/>
        </w:rPr>
        <w:t>โดยราคาซื้อขายเป็นราคาอ้างอิงราคาตลาดตามที่กำหนดในสัญญา</w:t>
      </w:r>
    </w:p>
    <w:p w14:paraId="78B62C57" w14:textId="77777777" w:rsidR="001816B9" w:rsidRPr="00A04811" w:rsidRDefault="001816B9" w:rsidP="00296A6E">
      <w:pPr>
        <w:ind w:left="540"/>
        <w:jc w:val="thaiDistribute"/>
        <w:rPr>
          <w:rFonts w:asciiTheme="majorBidi" w:hAnsiTheme="majorBidi" w:cstheme="majorBidi"/>
        </w:rPr>
      </w:pPr>
    </w:p>
    <w:p w14:paraId="54729E61" w14:textId="77777777" w:rsidR="00612FA1" w:rsidRDefault="00612FA1" w:rsidP="00612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1667D3">
        <w:rPr>
          <w:rFonts w:asciiTheme="majorBidi" w:hAnsiTheme="majorBidi" w:cstheme="majorBidi"/>
          <w:cs/>
        </w:rPr>
        <w:t xml:space="preserve">บริษัทมีสัญญาซื้อขายน้ำมันปาล์มดิบกับบริษัทย่อย สัญญาดังกล่าวมีผลบังคับใช้ตั้งแต่เดือนธันวาคม </w:t>
      </w:r>
      <w:r w:rsidRPr="001667D3">
        <w:rPr>
          <w:rFonts w:asciiTheme="majorBidi" w:hAnsiTheme="majorBidi" w:cstheme="majorBidi"/>
        </w:rPr>
        <w:t>2566</w:t>
      </w:r>
      <w:r w:rsidRPr="001667D3">
        <w:rPr>
          <w:rFonts w:asciiTheme="majorBidi" w:hAnsiTheme="majorBidi" w:cstheme="majorBidi"/>
          <w:cs/>
        </w:rPr>
        <w:t xml:space="preserve"> จนถึงเดือนพฤศจิกายน </w:t>
      </w:r>
      <w:r w:rsidRPr="001667D3">
        <w:rPr>
          <w:rFonts w:asciiTheme="majorBidi" w:hAnsiTheme="majorBidi" w:cstheme="majorBidi"/>
        </w:rPr>
        <w:t xml:space="preserve">2569 </w:t>
      </w:r>
      <w:r w:rsidRPr="001667D3">
        <w:rPr>
          <w:rFonts w:asciiTheme="majorBidi" w:hAnsiTheme="majorBidi" w:cstheme="majorBidi"/>
          <w:cs/>
        </w:rPr>
        <w:t>โดยราคาซื้อขายเป็นราคาอ้างอิงราคาตลาดตามที่กำหนดในสัญญา</w:t>
      </w:r>
    </w:p>
    <w:p w14:paraId="128BEFA7" w14:textId="77777777" w:rsidR="00F36AFF" w:rsidRDefault="00F36AFF" w:rsidP="00612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6F7972C6" w14:textId="77777777" w:rsidR="00A677B8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  <w:r w:rsidRPr="00A04811">
        <w:rPr>
          <w:rFonts w:asciiTheme="majorBidi" w:hAnsiTheme="majorBidi" w:cstheme="majorBidi"/>
          <w:i/>
          <w:iCs/>
          <w:cs/>
        </w:rPr>
        <w:t>สัญญาจ้างบริการ</w:t>
      </w:r>
    </w:p>
    <w:p w14:paraId="508E4DB9" w14:textId="77777777" w:rsidR="00E07D24" w:rsidRPr="00A04811" w:rsidRDefault="00E07D24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0294C0CC" w14:textId="4BDBD106" w:rsidR="00E07D24" w:rsidRPr="001667D3" w:rsidRDefault="00E07D24" w:rsidP="00E07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 xml:space="preserve">บริษัทมีสัญญาจ้างบริการด้านงานจัดหาเชื้อเพลิงเอทานอลแปลงสภาพกับบริษัทใหญ่ สัญญาดังกล่าวมีผลบังคับใช้ตั้งแต่เดือน พฤศจิกายน </w:t>
      </w:r>
      <w:r w:rsidR="000D27DE">
        <w:rPr>
          <w:rFonts w:asciiTheme="majorBidi" w:hAnsiTheme="majorBidi" w:cstheme="majorBidi"/>
        </w:rPr>
        <w:t>2566</w:t>
      </w:r>
      <w:r w:rsidR="00645170">
        <w:rPr>
          <w:rFonts w:asciiTheme="majorBidi" w:hAnsiTheme="majorBidi" w:cstheme="majorBidi" w:hint="cs"/>
          <w:cs/>
        </w:rPr>
        <w:t xml:space="preserve"> จนถึงเดือนธันวาคม </w:t>
      </w:r>
      <w:r w:rsidR="000D27DE">
        <w:rPr>
          <w:rFonts w:asciiTheme="majorBidi" w:hAnsiTheme="majorBidi" w:cstheme="majorBidi"/>
        </w:rPr>
        <w:t>2567</w:t>
      </w:r>
      <w:r>
        <w:rPr>
          <w:rFonts w:asciiTheme="majorBidi" w:hAnsiTheme="majorBidi" w:cstheme="majorBidi" w:hint="cs"/>
          <w:cs/>
        </w:rPr>
        <w:t xml:space="preserve"> </w:t>
      </w:r>
      <w:r w:rsidRPr="001667D3">
        <w:rPr>
          <w:rFonts w:asciiTheme="majorBidi" w:hAnsiTheme="majorBidi" w:cstheme="majorBidi"/>
          <w:cs/>
        </w:rPr>
        <w:t>โดย</w:t>
      </w:r>
      <w:r>
        <w:rPr>
          <w:rFonts w:asciiTheme="majorBidi" w:hAnsiTheme="majorBidi" w:cstheme="majorBidi" w:hint="cs"/>
          <w:cs/>
        </w:rPr>
        <w:t>อัตราค่าบริการ</w:t>
      </w:r>
      <w:r w:rsidRPr="001667D3">
        <w:rPr>
          <w:rFonts w:asciiTheme="majorBidi" w:hAnsiTheme="majorBidi" w:cstheme="majorBidi"/>
          <w:cs/>
        </w:rPr>
        <w:t>ตามที่กำหนดในสัญญา</w:t>
      </w:r>
    </w:p>
    <w:p w14:paraId="213516E2" w14:textId="77777777" w:rsidR="00A677B8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2A120FAD" w14:textId="77777777" w:rsidR="00F36AFF" w:rsidRDefault="00F36AFF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31DA62E1" w14:textId="77777777" w:rsidR="00F36AFF" w:rsidRDefault="00F36AFF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5F95D342" w14:textId="77777777" w:rsidR="00F36AFF" w:rsidRPr="00A04811" w:rsidRDefault="00F36AFF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0CBBA6CF" w14:textId="55A3D410" w:rsidR="00A677B8" w:rsidRPr="00A0481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A04811">
        <w:rPr>
          <w:rFonts w:asciiTheme="majorBidi" w:hAnsiTheme="majorBidi" w:cstheme="majorBidi"/>
          <w:cs/>
        </w:rPr>
        <w:lastRenderedPageBreak/>
        <w:t xml:space="preserve">บริษัทมีสัญญาจ้างบริการกับบริษัทย่อยเพื่อให้บริการและคำปรึกษาเป็นระยะเวลา </w:t>
      </w:r>
      <w:r w:rsidR="00A026BE" w:rsidRPr="00A026BE">
        <w:rPr>
          <w:rFonts w:asciiTheme="majorBidi" w:hAnsiTheme="majorBidi" w:cstheme="majorBidi"/>
        </w:rPr>
        <w:t>1</w:t>
      </w:r>
      <w:r w:rsidRPr="00A04811">
        <w:rPr>
          <w:rFonts w:asciiTheme="majorBidi" w:hAnsiTheme="majorBidi" w:cstheme="majorBidi"/>
        </w:rPr>
        <w:t xml:space="preserve"> </w:t>
      </w:r>
      <w:r w:rsidRPr="00A04811">
        <w:rPr>
          <w:rFonts w:asciiTheme="majorBidi" w:hAnsiTheme="majorBidi" w:cstheme="majorBidi"/>
          <w:cs/>
        </w:rPr>
        <w:t xml:space="preserve">ปี สัญญาดังกล่าวมีผลบังคับใช้ตั้งแต่เดือนกรกฎาคม </w:t>
      </w:r>
      <w:r w:rsidR="00A026BE" w:rsidRPr="00A026BE">
        <w:rPr>
          <w:rFonts w:asciiTheme="majorBidi" w:hAnsiTheme="majorBidi" w:cstheme="majorBidi"/>
        </w:rPr>
        <w:t>2561</w:t>
      </w:r>
      <w:r w:rsidRPr="00A04811">
        <w:rPr>
          <w:rFonts w:asciiTheme="majorBidi" w:hAnsiTheme="majorBidi" w:cstheme="majorBidi"/>
          <w:cs/>
        </w:rPr>
        <w:t xml:space="preserve"> และจะมีผลบังคับใช้ต่อไปอีกคราวละ </w:t>
      </w:r>
      <w:r w:rsidR="00A026BE" w:rsidRPr="00A026BE">
        <w:rPr>
          <w:rFonts w:asciiTheme="majorBidi" w:hAnsiTheme="majorBidi" w:cstheme="majorBidi"/>
        </w:rPr>
        <w:t>1</w:t>
      </w:r>
      <w:r w:rsidRPr="00A04811">
        <w:rPr>
          <w:rFonts w:asciiTheme="majorBidi" w:hAnsiTheme="majorBidi" w:cstheme="majorBidi"/>
          <w:cs/>
        </w:rPr>
        <w:t xml:space="preserve"> ปี โดยไม่มีระยะเวลาสิ้นสุด หากไม่มีฝ่ายใดฝ่ายหนึ่งบอกเลิกสัญญาล่วงหน้าตามข้อกำหนดในสัญญา โดยบริษัทต้องจัดหาบุคลากรที่มีความเชี่ยวชาญเพื่อให้คำปรึกษาและบริการให้งานเป็นไปตามระบบ เพื่อให้การปฏิบัติงานเป็นไปตามที่บริษัทย่อยกำหนด อัตราค่าบริการเป็นไปตามข้อกำหนดในสัญญา</w:t>
      </w:r>
    </w:p>
    <w:p w14:paraId="3AC999FA" w14:textId="6324CEA8" w:rsidR="00296A6E" w:rsidRPr="00A04811" w:rsidRDefault="00296A6E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5300A721" w14:textId="0F1314B6" w:rsidR="00296A6E" w:rsidRDefault="00296A6E" w:rsidP="00296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A04811">
        <w:rPr>
          <w:rFonts w:asciiTheme="majorBidi" w:hAnsiTheme="majorBidi" w:cstheme="majorBidi"/>
          <w:cs/>
        </w:rPr>
        <w:t xml:space="preserve">บริษัทย่อยแห่งหนึ่งมีสัญญาจ้างบริหารจัดการโครงการและเดินเครื่องจักรกลกับบริษัทย่อยอีกแห่งหนึ่งเป็นระยะเวลา </w:t>
      </w:r>
      <w:r w:rsidR="00A026BE" w:rsidRPr="00A026BE">
        <w:rPr>
          <w:rFonts w:asciiTheme="majorBidi" w:hAnsiTheme="majorBidi" w:cstheme="majorBidi"/>
        </w:rPr>
        <w:t>1</w:t>
      </w:r>
      <w:r w:rsidRPr="00A04811">
        <w:rPr>
          <w:rFonts w:asciiTheme="majorBidi" w:hAnsiTheme="majorBidi" w:cstheme="majorBidi"/>
          <w:cs/>
        </w:rPr>
        <w:t xml:space="preserve"> ปี ตั้งแต่</w:t>
      </w:r>
      <w:r w:rsidR="00BF277F">
        <w:rPr>
          <w:rFonts w:asciiTheme="majorBidi" w:hAnsiTheme="majorBidi" w:cstheme="majorBidi" w:hint="cs"/>
          <w:cs/>
        </w:rPr>
        <w:t>วันที่</w:t>
      </w:r>
      <w:r w:rsidRPr="00A04811">
        <w:rPr>
          <w:rFonts w:asciiTheme="majorBidi" w:hAnsiTheme="majorBidi" w:cstheme="majorBidi"/>
          <w:cs/>
        </w:rPr>
        <w:t xml:space="preserve"> </w:t>
      </w:r>
      <w:r w:rsidR="00A026BE" w:rsidRPr="00A026BE">
        <w:rPr>
          <w:rFonts w:asciiTheme="majorBidi" w:hAnsiTheme="majorBidi" w:cstheme="majorBidi"/>
        </w:rPr>
        <w:t>1</w:t>
      </w:r>
      <w:r w:rsidRPr="00A04811">
        <w:rPr>
          <w:rFonts w:asciiTheme="majorBidi" w:hAnsiTheme="majorBidi" w:cstheme="majorBidi"/>
        </w:rPr>
        <w:t xml:space="preserve"> </w:t>
      </w:r>
      <w:r w:rsidRPr="00A04811">
        <w:rPr>
          <w:rFonts w:asciiTheme="majorBidi" w:hAnsiTheme="majorBidi" w:cstheme="majorBidi"/>
          <w:cs/>
        </w:rPr>
        <w:t xml:space="preserve">มกราคม </w:t>
      </w:r>
      <w:r w:rsidR="00A026BE" w:rsidRPr="00A026BE">
        <w:rPr>
          <w:rFonts w:asciiTheme="majorBidi" w:hAnsiTheme="majorBidi" w:cstheme="majorBidi"/>
        </w:rPr>
        <w:t>2565</w:t>
      </w:r>
      <w:r w:rsidRPr="00A04811">
        <w:rPr>
          <w:rFonts w:asciiTheme="majorBidi" w:hAnsiTheme="majorBidi" w:cstheme="majorBidi"/>
        </w:rPr>
        <w:t xml:space="preserve"> </w:t>
      </w:r>
      <w:r w:rsidRPr="00A04811">
        <w:rPr>
          <w:rFonts w:asciiTheme="majorBidi" w:hAnsiTheme="majorBidi" w:cstheme="majorBidi"/>
          <w:cs/>
        </w:rPr>
        <w:t>และจะมีผลบังคับใช้ต่อไปหากไม่มีฝ่ายใดฝ่ายหนึ่งบอกเลิกสัญญาล่วงหน้าตามข้อกำหนดในสัญญา ราคาซื้อขายเป็นราคาตามที่กำหนดในสัญญา</w:t>
      </w:r>
    </w:p>
    <w:p w14:paraId="05A0B71C" w14:textId="77777777" w:rsidR="000D27DE" w:rsidRPr="00A04811" w:rsidRDefault="000D27DE" w:rsidP="00296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55E00105" w14:textId="070012B5" w:rsidR="00A677B8" w:rsidRPr="00A04811" w:rsidRDefault="00A677B8" w:rsidP="00943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cs/>
        </w:rPr>
      </w:pPr>
      <w:r w:rsidRPr="00A04811">
        <w:rPr>
          <w:rFonts w:asciiTheme="majorBidi" w:hAnsiTheme="majorBidi" w:cstheme="majorBidi"/>
          <w:sz w:val="24"/>
          <w:szCs w:val="24"/>
        </w:rPr>
        <w:tab/>
      </w:r>
      <w:r w:rsidRPr="00A04811">
        <w:rPr>
          <w:rFonts w:asciiTheme="majorBidi" w:hAnsiTheme="majorBidi" w:cstheme="majorBidi"/>
          <w:sz w:val="24"/>
          <w:szCs w:val="24"/>
        </w:rPr>
        <w:tab/>
      </w:r>
      <w:r w:rsidRPr="00A04811">
        <w:rPr>
          <w:rFonts w:asciiTheme="majorBidi" w:hAnsiTheme="majorBidi" w:cstheme="majorBidi"/>
          <w:i/>
          <w:iCs/>
          <w:cs/>
        </w:rPr>
        <w:t>สัญญาเช่าที่ดิน</w:t>
      </w:r>
    </w:p>
    <w:p w14:paraId="0D93F636" w14:textId="77777777" w:rsidR="00A677B8" w:rsidRPr="00A04811" w:rsidRDefault="00A677B8" w:rsidP="00A677B8">
      <w:pPr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5CCC36F" w14:textId="55A5E5F3" w:rsidR="00A677B8" w:rsidRPr="001F59D5" w:rsidRDefault="00A677B8" w:rsidP="001F5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1F59D5">
        <w:rPr>
          <w:rFonts w:asciiTheme="majorBidi" w:hAnsiTheme="majorBidi" w:cstheme="majorBidi"/>
          <w:cs/>
        </w:rPr>
        <w:t xml:space="preserve">บริษัทย่อยแห่งหนึ่งมีสัญญาเช่าที่ดินกับบริษัทย่อยอีกแห่งหนึ่งเป็นระยะเวลา </w:t>
      </w:r>
      <w:r w:rsidR="00A026BE" w:rsidRPr="000021DC">
        <w:rPr>
          <w:rFonts w:asciiTheme="majorBidi" w:hAnsiTheme="majorBidi" w:cstheme="majorBidi"/>
        </w:rPr>
        <w:t>2</w:t>
      </w:r>
      <w:r w:rsidRPr="001F59D5">
        <w:rPr>
          <w:rFonts w:asciiTheme="majorBidi" w:hAnsiTheme="majorBidi" w:cstheme="majorBidi"/>
        </w:rPr>
        <w:t xml:space="preserve"> </w:t>
      </w:r>
      <w:r w:rsidRPr="001F59D5">
        <w:rPr>
          <w:rFonts w:asciiTheme="majorBidi" w:hAnsiTheme="majorBidi" w:cstheme="majorBidi"/>
          <w:cs/>
        </w:rPr>
        <w:t>ปี ตั้งแต่</w:t>
      </w:r>
      <w:r w:rsidR="00BF277F">
        <w:rPr>
          <w:rFonts w:asciiTheme="majorBidi" w:hAnsiTheme="majorBidi" w:cstheme="majorBidi" w:hint="cs"/>
          <w:cs/>
        </w:rPr>
        <w:t>วันที่</w:t>
      </w:r>
      <w:r w:rsidRPr="001F59D5">
        <w:rPr>
          <w:rFonts w:asciiTheme="majorBidi" w:hAnsiTheme="majorBidi" w:cstheme="majorBidi"/>
          <w:cs/>
        </w:rPr>
        <w:t xml:space="preserve"> </w:t>
      </w:r>
      <w:r w:rsidR="00A026BE" w:rsidRPr="000021DC">
        <w:rPr>
          <w:rFonts w:asciiTheme="majorBidi" w:hAnsiTheme="majorBidi" w:cstheme="majorBidi"/>
        </w:rPr>
        <w:t>1</w:t>
      </w:r>
      <w:r w:rsidRPr="001F59D5">
        <w:rPr>
          <w:rFonts w:asciiTheme="majorBidi" w:hAnsiTheme="majorBidi" w:cstheme="majorBidi"/>
        </w:rPr>
        <w:t xml:space="preserve"> </w:t>
      </w:r>
      <w:r w:rsidRPr="001F59D5">
        <w:rPr>
          <w:rFonts w:asciiTheme="majorBidi" w:hAnsiTheme="majorBidi" w:cstheme="majorBidi"/>
          <w:cs/>
        </w:rPr>
        <w:t xml:space="preserve">กรกฎาคม </w:t>
      </w:r>
      <w:r w:rsidR="00A026BE" w:rsidRPr="000021DC">
        <w:rPr>
          <w:rFonts w:asciiTheme="majorBidi" w:hAnsiTheme="majorBidi" w:cstheme="majorBidi"/>
        </w:rPr>
        <w:t>2563</w:t>
      </w:r>
      <w:r w:rsidRPr="001F59D5">
        <w:rPr>
          <w:rFonts w:asciiTheme="majorBidi" w:hAnsiTheme="majorBidi" w:cstheme="majorBidi"/>
        </w:rPr>
        <w:t xml:space="preserve"> </w:t>
      </w:r>
      <w:r w:rsidRPr="001F59D5">
        <w:rPr>
          <w:rFonts w:asciiTheme="majorBidi" w:hAnsiTheme="majorBidi" w:cstheme="majorBidi"/>
          <w:cs/>
        </w:rPr>
        <w:t xml:space="preserve">เมื่อสัญญาครบกำหนดระยะเวลาการเช่า ผู้ให้เช่าจะให้เช่าสถานที่อีกคราวละ </w:t>
      </w:r>
      <w:r w:rsidR="00A026BE" w:rsidRPr="000021DC">
        <w:rPr>
          <w:rFonts w:asciiTheme="majorBidi" w:hAnsiTheme="majorBidi" w:cstheme="majorBidi"/>
        </w:rPr>
        <w:t>2</w:t>
      </w:r>
      <w:r w:rsidRPr="001F59D5">
        <w:rPr>
          <w:rFonts w:asciiTheme="majorBidi" w:hAnsiTheme="majorBidi" w:cstheme="majorBidi"/>
        </w:rPr>
        <w:t xml:space="preserve"> </w:t>
      </w:r>
      <w:r w:rsidRPr="001F59D5">
        <w:rPr>
          <w:rFonts w:asciiTheme="majorBidi" w:hAnsiTheme="majorBidi" w:cstheme="majorBidi"/>
          <w:cs/>
        </w:rPr>
        <w:t>ปี ภายใต้เงื่อนไขและข้อตกลงเดิมทุกประการ เว้นแต่คู่สัญญาทั้งสองฝ่ายจะตกลงกันเป็นอย่างอื่น</w:t>
      </w:r>
    </w:p>
    <w:p w14:paraId="348AB76C" w14:textId="77777777" w:rsidR="007545D5" w:rsidRPr="002516C1" w:rsidRDefault="007545D5" w:rsidP="00012154">
      <w:pPr>
        <w:tabs>
          <w:tab w:val="clear" w:pos="454"/>
          <w:tab w:val="left" w:pos="450"/>
          <w:tab w:val="left" w:pos="630"/>
        </w:tabs>
        <w:rPr>
          <w:rFonts w:asciiTheme="majorBidi" w:hAnsiTheme="majorBidi" w:cstheme="majorBidi"/>
          <w:highlight w:val="yellow"/>
          <w:cs/>
          <w:lang w:val="en-GB"/>
        </w:rPr>
      </w:pPr>
    </w:p>
    <w:p w14:paraId="7F994806" w14:textId="66C39CE0" w:rsidR="00A677B8" w:rsidRPr="002516C1" w:rsidRDefault="00A677B8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เงินสดและรายการเทียบเท่าเงินสด</w:t>
      </w:r>
      <w:r w:rsidR="00A667F8"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และเงินลงทุนชั่วคราว</w:t>
      </w:r>
    </w:p>
    <w:p w14:paraId="366D0445" w14:textId="77777777" w:rsidR="00A677B8" w:rsidRPr="004F45B2" w:rsidRDefault="00A677B8" w:rsidP="004F45B2">
      <w:pPr>
        <w:rPr>
          <w:sz w:val="8"/>
          <w:szCs w:val="8"/>
        </w:rPr>
      </w:pPr>
      <w:r w:rsidRPr="002516C1" w:rsidDel="00874263">
        <w:rPr>
          <w:cs/>
          <w:lang w:val="th-TH"/>
        </w:rPr>
        <w:t xml:space="preserve"> </w:t>
      </w: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3"/>
        <w:gridCol w:w="250"/>
        <w:gridCol w:w="20"/>
        <w:gridCol w:w="1081"/>
        <w:gridCol w:w="271"/>
        <w:gridCol w:w="1081"/>
        <w:gridCol w:w="273"/>
        <w:gridCol w:w="1072"/>
      </w:tblGrid>
      <w:tr w:rsidR="00A677B8" w:rsidRPr="00F967A6" w14:paraId="5190F55C" w14:textId="77777777" w:rsidTr="00451FEC">
        <w:tc>
          <w:tcPr>
            <w:tcW w:w="2233" w:type="pct"/>
            <w:shd w:val="clear" w:color="auto" w:fill="auto"/>
          </w:tcPr>
          <w:p w14:paraId="0F4988BC" w14:textId="77777777" w:rsidR="00A677B8" w:rsidRPr="00F967A6" w:rsidRDefault="00A677B8" w:rsidP="00451FEC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right="-43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13" w:type="pct"/>
            <w:gridSpan w:val="4"/>
            <w:shd w:val="clear" w:color="auto" w:fill="auto"/>
          </w:tcPr>
          <w:p w14:paraId="130F5A95" w14:textId="77777777" w:rsidR="00A677B8" w:rsidRPr="00F967A6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67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F967A6"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6" w:type="pct"/>
            <w:shd w:val="clear" w:color="auto" w:fill="auto"/>
          </w:tcPr>
          <w:p w14:paraId="4F12C824" w14:textId="77777777" w:rsidR="00A677B8" w:rsidRPr="00F967A6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pct"/>
            <w:gridSpan w:val="3"/>
            <w:shd w:val="clear" w:color="auto" w:fill="auto"/>
          </w:tcPr>
          <w:p w14:paraId="1E94E7E5" w14:textId="77777777" w:rsidR="00A677B8" w:rsidRPr="00F967A6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67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095599" w:rsidRPr="00F967A6" w14:paraId="550A974D" w14:textId="77777777" w:rsidTr="00451FEC">
        <w:tc>
          <w:tcPr>
            <w:tcW w:w="2233" w:type="pct"/>
            <w:shd w:val="clear" w:color="auto" w:fill="auto"/>
          </w:tcPr>
          <w:p w14:paraId="4121BAF7" w14:textId="77777777" w:rsidR="00095599" w:rsidRPr="00F967A6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460E68D3" w14:textId="2BA2BD34" w:rsidR="00095599" w:rsidRPr="00F967A6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67A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5796D" w:rsidRPr="00F967A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" w:type="pct"/>
            <w:shd w:val="clear" w:color="auto" w:fill="auto"/>
          </w:tcPr>
          <w:p w14:paraId="31D8515A" w14:textId="77777777" w:rsidR="00095599" w:rsidRPr="00F967A6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52B5B659" w14:textId="60FF4702" w:rsidR="00095599" w:rsidRPr="00F967A6" w:rsidRDefault="0055796D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67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20214734" w14:textId="77777777" w:rsidR="00095599" w:rsidRPr="00F967A6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37B56BAF" w14:textId="6DBA2BD1" w:rsidR="00095599" w:rsidRPr="00F967A6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67A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5796D" w:rsidRPr="00F967A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7" w:type="pct"/>
            <w:shd w:val="clear" w:color="auto" w:fill="auto"/>
          </w:tcPr>
          <w:p w14:paraId="45F0F197" w14:textId="77777777" w:rsidR="00095599" w:rsidRPr="00F967A6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shd w:val="clear" w:color="auto" w:fill="auto"/>
          </w:tcPr>
          <w:p w14:paraId="4770FF9A" w14:textId="7F0A6F71" w:rsidR="00095599" w:rsidRPr="00F967A6" w:rsidRDefault="0055796D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67A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095599" w:rsidRPr="00F967A6" w14:paraId="2119592B" w14:textId="77777777" w:rsidTr="00451FEC">
        <w:tc>
          <w:tcPr>
            <w:tcW w:w="2233" w:type="pct"/>
          </w:tcPr>
          <w:p w14:paraId="125B5571" w14:textId="77777777" w:rsidR="00095599" w:rsidRPr="00F967A6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7" w:type="pct"/>
            <w:gridSpan w:val="8"/>
          </w:tcPr>
          <w:p w14:paraId="54E99C2D" w14:textId="77777777" w:rsidR="00095599" w:rsidRPr="00F967A6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67A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F1DFA" w:rsidRPr="00F967A6" w14:paraId="3B34A261" w14:textId="77777777" w:rsidTr="00451FEC">
        <w:tc>
          <w:tcPr>
            <w:tcW w:w="2233" w:type="pct"/>
          </w:tcPr>
          <w:p w14:paraId="014F73C5" w14:textId="60B37CCB" w:rsidR="001F1DFA" w:rsidRPr="00F967A6" w:rsidRDefault="001F1DFA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67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767" w:type="pct"/>
            <w:gridSpan w:val="8"/>
          </w:tcPr>
          <w:p w14:paraId="60190729" w14:textId="77777777" w:rsidR="001F1DFA" w:rsidRPr="00F967A6" w:rsidRDefault="001F1DFA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F967A6" w:rsidRPr="00F967A6" w14:paraId="5268C53A" w14:textId="77777777" w:rsidTr="00451FEC">
        <w:tc>
          <w:tcPr>
            <w:tcW w:w="2233" w:type="pct"/>
          </w:tcPr>
          <w:p w14:paraId="647E92E5" w14:textId="77777777" w:rsidR="00F967A6" w:rsidRPr="00F967A6" w:rsidRDefault="00F967A6" w:rsidP="00F9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67A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584" w:type="pct"/>
          </w:tcPr>
          <w:p w14:paraId="66D657F2" w14:textId="047678E0" w:rsidR="00F967A6" w:rsidRPr="00F967A6" w:rsidRDefault="00F967A6" w:rsidP="00F9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0.21</w:t>
            </w:r>
          </w:p>
        </w:tc>
        <w:tc>
          <w:tcPr>
            <w:tcW w:w="146" w:type="pct"/>
            <w:gridSpan w:val="2"/>
          </w:tcPr>
          <w:p w14:paraId="47F8C950" w14:textId="77777777" w:rsidR="00F967A6" w:rsidRPr="00F967A6" w:rsidRDefault="00F967A6" w:rsidP="00F9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2E4FD935" w14:textId="2D1BC1CC" w:rsidR="00F967A6" w:rsidRPr="00F967A6" w:rsidRDefault="00F967A6" w:rsidP="00F9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67A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967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967A6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46" w:type="pct"/>
          </w:tcPr>
          <w:p w14:paraId="484C833F" w14:textId="77777777" w:rsidR="00F967A6" w:rsidRPr="00F967A6" w:rsidRDefault="00F967A6" w:rsidP="00F9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3A53DC2F" w14:textId="1A23C76B" w:rsidR="00F967A6" w:rsidRPr="00F967A6" w:rsidRDefault="00F967A6" w:rsidP="00F9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sz w:val="28"/>
                <w:szCs w:val="28"/>
              </w:rPr>
              <w:t>0.0</w:t>
            </w:r>
            <w:r w:rsidRPr="00F967A6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47" w:type="pct"/>
          </w:tcPr>
          <w:p w14:paraId="3E32B7D0" w14:textId="77777777" w:rsidR="00F967A6" w:rsidRPr="00F967A6" w:rsidRDefault="00F967A6" w:rsidP="00F9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3AC27E01" w14:textId="33311156" w:rsidR="00F967A6" w:rsidRPr="00F967A6" w:rsidRDefault="00F967A6" w:rsidP="00F9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67A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967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967A6">
              <w:rPr>
                <w:rFonts w:asciiTheme="majorBidi" w:hAnsiTheme="majorBidi" w:cstheme="majorBidi"/>
                <w:sz w:val="28"/>
                <w:szCs w:val="28"/>
              </w:rPr>
              <w:t>04</w:t>
            </w:r>
          </w:p>
        </w:tc>
      </w:tr>
      <w:tr w:rsidR="00F967A6" w:rsidRPr="00F967A6" w14:paraId="1E96AFD5" w14:textId="77777777" w:rsidTr="002D6FC1">
        <w:tc>
          <w:tcPr>
            <w:tcW w:w="2233" w:type="pct"/>
          </w:tcPr>
          <w:p w14:paraId="18632C3F" w14:textId="77777777" w:rsidR="00F967A6" w:rsidRPr="00F967A6" w:rsidRDefault="00F967A6" w:rsidP="00F9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67A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584" w:type="pct"/>
          </w:tcPr>
          <w:p w14:paraId="2FA52F20" w14:textId="58737C62" w:rsidR="00F967A6" w:rsidRPr="00F967A6" w:rsidRDefault="00F967A6" w:rsidP="00F9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0.4</w:t>
            </w:r>
            <w:r w:rsidR="00203A75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46" w:type="pct"/>
            <w:gridSpan w:val="2"/>
          </w:tcPr>
          <w:p w14:paraId="6F0DA7FA" w14:textId="77777777" w:rsidR="00F967A6" w:rsidRPr="00F967A6" w:rsidRDefault="00F967A6" w:rsidP="00F9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79F21B5A" w14:textId="508B81B2" w:rsidR="00F967A6" w:rsidRPr="00F967A6" w:rsidRDefault="00F967A6" w:rsidP="00F9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67A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967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967A6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46" w:type="pct"/>
          </w:tcPr>
          <w:p w14:paraId="58103D83" w14:textId="77777777" w:rsidR="00F967A6" w:rsidRPr="00F967A6" w:rsidRDefault="00F967A6" w:rsidP="00F9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0214A123" w14:textId="212E1D5E" w:rsidR="00F967A6" w:rsidRPr="00F967A6" w:rsidRDefault="00F967A6" w:rsidP="00F9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67A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0.05</w:t>
            </w:r>
            <w:r w:rsidRPr="00F967A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7" w:type="pct"/>
          </w:tcPr>
          <w:p w14:paraId="6C766752" w14:textId="77777777" w:rsidR="00F967A6" w:rsidRPr="00F967A6" w:rsidRDefault="00F967A6" w:rsidP="00F9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1566AA0F" w14:textId="60992D24" w:rsidR="00F967A6" w:rsidRPr="00F967A6" w:rsidRDefault="00F967A6" w:rsidP="00F9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67A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967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967A6">
              <w:rPr>
                <w:rFonts w:asciiTheme="majorBidi" w:hAnsiTheme="majorBidi" w:cstheme="majorBidi"/>
                <w:sz w:val="28"/>
                <w:szCs w:val="28"/>
              </w:rPr>
              <w:t>07</w:t>
            </w:r>
          </w:p>
        </w:tc>
      </w:tr>
      <w:tr w:rsidR="00F967A6" w:rsidRPr="00F967A6" w14:paraId="4FAE1412" w14:textId="77777777" w:rsidTr="002D6FC1">
        <w:tc>
          <w:tcPr>
            <w:tcW w:w="2233" w:type="pct"/>
          </w:tcPr>
          <w:p w14:paraId="15E44291" w14:textId="77777777" w:rsidR="00F967A6" w:rsidRPr="00F967A6" w:rsidRDefault="00F967A6" w:rsidP="00F9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67A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584" w:type="pct"/>
          </w:tcPr>
          <w:p w14:paraId="70DA7363" w14:textId="4602C6D3" w:rsidR="00F967A6" w:rsidRPr="00F967A6" w:rsidRDefault="008E554B" w:rsidP="00F9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="003A5EC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609.6</w:t>
            </w:r>
            <w:r w:rsidR="00C40067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46" w:type="pct"/>
            <w:gridSpan w:val="2"/>
          </w:tcPr>
          <w:p w14:paraId="07899E72" w14:textId="77777777" w:rsidR="00F967A6" w:rsidRPr="00F967A6" w:rsidRDefault="00F967A6" w:rsidP="00F9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45902A18" w14:textId="4F64B1B6" w:rsidR="00F967A6" w:rsidRPr="00F967A6" w:rsidRDefault="00F967A6" w:rsidP="00F9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67A6">
              <w:rPr>
                <w:rFonts w:asciiTheme="majorBidi" w:hAnsiTheme="majorBidi" w:cstheme="majorBidi"/>
                <w:sz w:val="28"/>
                <w:szCs w:val="28"/>
              </w:rPr>
              <w:t>1,412</w:t>
            </w:r>
            <w:r w:rsidRPr="00F967A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967A6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146" w:type="pct"/>
          </w:tcPr>
          <w:p w14:paraId="46ABBAC7" w14:textId="77777777" w:rsidR="00F967A6" w:rsidRPr="00F967A6" w:rsidRDefault="00F967A6" w:rsidP="00F9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452938E3" w14:textId="094D6FA9" w:rsidR="00F967A6" w:rsidRPr="00F967A6" w:rsidRDefault="00F967A6" w:rsidP="00F9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F967A6">
              <w:rPr>
                <w:sz w:val="28"/>
                <w:szCs w:val="28"/>
              </w:rPr>
              <w:t>929</w:t>
            </w:r>
            <w:r>
              <w:rPr>
                <w:sz w:val="28"/>
                <w:szCs w:val="28"/>
              </w:rPr>
              <w:t>.11</w:t>
            </w:r>
          </w:p>
        </w:tc>
        <w:tc>
          <w:tcPr>
            <w:tcW w:w="147" w:type="pct"/>
          </w:tcPr>
          <w:p w14:paraId="59783913" w14:textId="77777777" w:rsidR="00F967A6" w:rsidRPr="00F967A6" w:rsidRDefault="00F967A6" w:rsidP="00F9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74327B38" w14:textId="2CA0A912" w:rsidR="00F967A6" w:rsidRPr="00F967A6" w:rsidRDefault="00F967A6" w:rsidP="00F9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67A6">
              <w:rPr>
                <w:rFonts w:asciiTheme="majorBidi" w:hAnsiTheme="majorBidi" w:cstheme="majorBidi"/>
                <w:sz w:val="28"/>
                <w:szCs w:val="28"/>
              </w:rPr>
              <w:t>839.84</w:t>
            </w:r>
          </w:p>
        </w:tc>
      </w:tr>
      <w:tr w:rsidR="002D6FC1" w:rsidRPr="00F967A6" w14:paraId="4D5EC792" w14:textId="77777777" w:rsidTr="002D6FC1">
        <w:tc>
          <w:tcPr>
            <w:tcW w:w="2233" w:type="pct"/>
          </w:tcPr>
          <w:p w14:paraId="0AF9A8C3" w14:textId="3CF81EC6" w:rsidR="002D6FC1" w:rsidRPr="00C34E0F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4E0F">
              <w:rPr>
                <w:rFonts w:asciiTheme="majorBidi" w:hAnsiTheme="majorBidi"/>
                <w:sz w:val="28"/>
                <w:szCs w:val="28"/>
                <w:cs/>
              </w:rPr>
              <w:t>เงินฝากธนาคารซึ่งมีระยะเวลาครบกำหนด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ภายใน</w:t>
            </w:r>
            <w:r w:rsidRPr="00C34E0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  <w:p w14:paraId="518C64D1" w14:textId="739258DA" w:rsidR="002D6FC1" w:rsidRPr="00F967A6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4E0F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="00A73866">
              <w:rPr>
                <w:rFonts w:asciiTheme="majorBidi" w:hAnsiTheme="majorBidi"/>
                <w:sz w:val="28"/>
                <w:szCs w:val="28"/>
              </w:rPr>
              <w:t>3</w:t>
            </w:r>
            <w:r w:rsidRPr="00C34E0F">
              <w:rPr>
                <w:rFonts w:asciiTheme="majorBidi" w:hAnsi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468EFA1" w14:textId="77777777" w:rsidR="002D6FC1" w:rsidRPr="001F59D5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rPr>
                <w:rFonts w:asciiTheme="majorBidi" w:hAnsiTheme="majorBidi"/>
                <w:sz w:val="28"/>
                <w:szCs w:val="28"/>
              </w:rPr>
            </w:pPr>
          </w:p>
          <w:p w14:paraId="12049905" w14:textId="68BDB101" w:rsidR="002D6FC1" w:rsidRPr="00642B35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59D5">
              <w:rPr>
                <w:rFonts w:asciiTheme="majorBidi" w:hAnsiTheme="majorBidi"/>
                <w:sz w:val="28"/>
                <w:szCs w:val="28"/>
                <w:cs/>
              </w:rPr>
              <w:t>650.01</w:t>
            </w:r>
          </w:p>
        </w:tc>
        <w:tc>
          <w:tcPr>
            <w:tcW w:w="146" w:type="pct"/>
            <w:gridSpan w:val="2"/>
          </w:tcPr>
          <w:p w14:paraId="556F084B" w14:textId="77777777" w:rsidR="002D6FC1" w:rsidRPr="00642B35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6DA40F6" w14:textId="77777777" w:rsidR="002D6FC1" w:rsidRPr="00642B35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9DF6EC" w14:textId="02B9395C" w:rsidR="002D6FC1" w:rsidRPr="00642B35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42B3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</w:tcPr>
          <w:p w14:paraId="0A166EC4" w14:textId="77777777" w:rsidR="002D6FC1" w:rsidRPr="00642B35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FA56DD5" w14:textId="77777777" w:rsidR="002D6FC1" w:rsidRPr="001F59D5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rPr>
                <w:rFonts w:asciiTheme="majorBidi" w:hAnsiTheme="majorBidi"/>
                <w:sz w:val="28"/>
                <w:szCs w:val="28"/>
              </w:rPr>
            </w:pPr>
          </w:p>
          <w:p w14:paraId="19A3FD11" w14:textId="00FB3178" w:rsidR="002D6FC1" w:rsidRPr="00642B35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rPr>
                <w:sz w:val="28"/>
                <w:szCs w:val="28"/>
              </w:rPr>
            </w:pPr>
            <w:r w:rsidRPr="001F59D5">
              <w:rPr>
                <w:rFonts w:asciiTheme="majorBidi" w:hAnsiTheme="majorBidi"/>
                <w:sz w:val="28"/>
                <w:szCs w:val="28"/>
                <w:cs/>
              </w:rPr>
              <w:t>650.01</w:t>
            </w:r>
          </w:p>
        </w:tc>
        <w:tc>
          <w:tcPr>
            <w:tcW w:w="147" w:type="pct"/>
          </w:tcPr>
          <w:p w14:paraId="433040EE" w14:textId="77777777" w:rsidR="002D6FC1" w:rsidRPr="00F967A6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BDFC37D" w14:textId="77777777" w:rsidR="002D6FC1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37B671" w14:textId="4DFADC3C" w:rsidR="002D6FC1" w:rsidRPr="00F967A6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2D6FC1" w:rsidRPr="00F967A6" w14:paraId="497962F5" w14:textId="77777777" w:rsidTr="00D01840">
        <w:tc>
          <w:tcPr>
            <w:tcW w:w="2233" w:type="pct"/>
          </w:tcPr>
          <w:p w14:paraId="6444D2C6" w14:textId="29B92BEC" w:rsidR="002D6FC1" w:rsidRPr="00F967A6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67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3F56E6C6" w14:textId="506798FB" w:rsidR="002D6FC1" w:rsidRPr="00F967A6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2,260.</w:t>
            </w:r>
            <w:r w:rsidR="00B772F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34</w:t>
            </w:r>
          </w:p>
        </w:tc>
        <w:tc>
          <w:tcPr>
            <w:tcW w:w="146" w:type="pct"/>
            <w:gridSpan w:val="2"/>
          </w:tcPr>
          <w:p w14:paraId="03E0028A" w14:textId="77777777" w:rsidR="002D6FC1" w:rsidRPr="00F967A6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43CE1BFC" w14:textId="27A5157D" w:rsidR="002D6FC1" w:rsidRPr="00F967A6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67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1,414.22</w:t>
            </w:r>
          </w:p>
        </w:tc>
        <w:tc>
          <w:tcPr>
            <w:tcW w:w="146" w:type="pct"/>
          </w:tcPr>
          <w:p w14:paraId="551460B2" w14:textId="77777777" w:rsidR="002D6FC1" w:rsidRPr="00F967A6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09CE77D1" w14:textId="52B51037" w:rsidR="002D6FC1" w:rsidRPr="00F967A6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1,579.19</w:t>
            </w:r>
          </w:p>
        </w:tc>
        <w:tc>
          <w:tcPr>
            <w:tcW w:w="147" w:type="pct"/>
          </w:tcPr>
          <w:p w14:paraId="50D736A9" w14:textId="77777777" w:rsidR="002D6FC1" w:rsidRPr="00F967A6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14:paraId="6B58D1E6" w14:textId="7C7E6764" w:rsidR="002D6FC1" w:rsidRPr="00F967A6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67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839.95</w:t>
            </w:r>
          </w:p>
        </w:tc>
      </w:tr>
      <w:tr w:rsidR="002D6FC1" w:rsidRPr="00F967A6" w14:paraId="33BB678C" w14:textId="77777777" w:rsidTr="001F1DFA">
        <w:tc>
          <w:tcPr>
            <w:tcW w:w="2233" w:type="pct"/>
          </w:tcPr>
          <w:p w14:paraId="57EEBB77" w14:textId="77777777" w:rsidR="002D6FC1" w:rsidRPr="00F967A6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14:paraId="7C9AAAF4" w14:textId="77777777" w:rsidR="002D6FC1" w:rsidRPr="00F967A6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549D53F7" w14:textId="77777777" w:rsidR="002D6FC1" w:rsidRPr="00F967A6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32AB185A" w14:textId="77777777" w:rsidR="002D6FC1" w:rsidRPr="00F967A6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68D20491" w14:textId="77777777" w:rsidR="002D6FC1" w:rsidRPr="00F967A6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5C0620A4" w14:textId="77777777" w:rsidR="002D6FC1" w:rsidRPr="00F967A6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721F17FB" w14:textId="77777777" w:rsidR="002D6FC1" w:rsidRPr="00F967A6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2DE7E14F" w14:textId="77777777" w:rsidR="002D6FC1" w:rsidRPr="00F967A6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D6FC1" w:rsidRPr="00F967A6" w14:paraId="73AE74DB" w14:textId="77777777" w:rsidTr="00D01840">
        <w:tc>
          <w:tcPr>
            <w:tcW w:w="2233" w:type="pct"/>
          </w:tcPr>
          <w:p w14:paraId="5569723B" w14:textId="36D4E779" w:rsidR="002D6FC1" w:rsidRPr="00F967A6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67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584" w:type="pct"/>
          </w:tcPr>
          <w:p w14:paraId="495028FC" w14:textId="77777777" w:rsidR="002D6FC1" w:rsidRPr="00F967A6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gridSpan w:val="2"/>
          </w:tcPr>
          <w:p w14:paraId="23412670" w14:textId="77777777" w:rsidR="002D6FC1" w:rsidRPr="00F967A6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156C56D4" w14:textId="77777777" w:rsidR="002D6FC1" w:rsidRPr="00F967A6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784BC912" w14:textId="77777777" w:rsidR="002D6FC1" w:rsidRPr="00F967A6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0E6DB160" w14:textId="77777777" w:rsidR="002D6FC1" w:rsidRPr="00F967A6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13A70D7" w14:textId="77777777" w:rsidR="002D6FC1" w:rsidRPr="00F967A6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5A07AE16" w14:textId="77777777" w:rsidR="002D6FC1" w:rsidRPr="00F967A6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6FC1" w:rsidRPr="002D6FC1" w14:paraId="634F9C34" w14:textId="77777777" w:rsidTr="0014777B">
        <w:trPr>
          <w:trHeight w:val="596"/>
        </w:trPr>
        <w:tc>
          <w:tcPr>
            <w:tcW w:w="2233" w:type="pct"/>
          </w:tcPr>
          <w:p w14:paraId="3112FC36" w14:textId="77777777" w:rsidR="002D6FC1" w:rsidRPr="002D6FC1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D6F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เงินฝากธนาคารซึ่งมีระยะเวลาครบกำหนดเกิน </w:t>
            </w:r>
          </w:p>
          <w:p w14:paraId="5374E058" w14:textId="2B57E577" w:rsidR="002D6FC1" w:rsidRPr="002D6FC1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6FC1">
              <w:rPr>
                <w:rFonts w:asciiTheme="majorBidi" w:hAnsiTheme="majorBidi" w:cstheme="majorBidi"/>
                <w:sz w:val="28"/>
                <w:szCs w:val="28"/>
              </w:rPr>
              <w:t xml:space="preserve">   3 </w:t>
            </w:r>
            <w:r w:rsidRPr="002D6FC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3C194A8A" w14:textId="77777777" w:rsidR="002D6FC1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5CF6DB4" w14:textId="64F8E941" w:rsidR="002D6FC1" w:rsidRPr="002D6FC1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6F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  <w:gridSpan w:val="2"/>
          </w:tcPr>
          <w:p w14:paraId="41B07525" w14:textId="77777777" w:rsidR="002D6FC1" w:rsidRPr="002D6FC1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51870A06" w14:textId="77777777" w:rsidR="002D6FC1" w:rsidRPr="002D6FC1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98AF5B8" w14:textId="449877C0" w:rsidR="002D6FC1" w:rsidRPr="002D6FC1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6F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1,220.00</w:t>
            </w:r>
          </w:p>
        </w:tc>
        <w:tc>
          <w:tcPr>
            <w:tcW w:w="146" w:type="pct"/>
          </w:tcPr>
          <w:p w14:paraId="53014F30" w14:textId="77777777" w:rsidR="002D6FC1" w:rsidRPr="002D6FC1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4422F4EB" w14:textId="77777777" w:rsidR="002D6FC1" w:rsidRPr="002D6FC1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  <w:p w14:paraId="7447B8E1" w14:textId="073BE0DB" w:rsidR="002D6FC1" w:rsidRPr="002D6FC1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6FC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7E8C84C6" w14:textId="77777777" w:rsidR="002D6FC1" w:rsidRPr="002D6FC1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0373FB62" w14:textId="77777777" w:rsidR="002D6FC1" w:rsidRPr="002D6FC1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FCE95A4" w14:textId="137FA33D" w:rsidR="002D6FC1" w:rsidRPr="002D6FC1" w:rsidRDefault="002D6FC1" w:rsidP="002D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6F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1,220.00</w:t>
            </w:r>
          </w:p>
        </w:tc>
      </w:tr>
    </w:tbl>
    <w:p w14:paraId="44D98DD5" w14:textId="77777777" w:rsidR="004806B6" w:rsidRDefault="004806B6" w:rsidP="00A677B8">
      <w:pPr>
        <w:pStyle w:val="index"/>
        <w:tabs>
          <w:tab w:val="clear" w:pos="1134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p w14:paraId="5F48A869" w14:textId="05FD4984" w:rsidR="00A677B8" w:rsidRPr="004F45B2" w:rsidRDefault="005D0045" w:rsidP="004F45B2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="00A677B8"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ลูกหนี้การค้า </w:t>
      </w:r>
    </w:p>
    <w:p w14:paraId="343F4F68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3"/>
        <w:gridCol w:w="250"/>
        <w:gridCol w:w="20"/>
        <w:gridCol w:w="1081"/>
        <w:gridCol w:w="271"/>
        <w:gridCol w:w="1081"/>
        <w:gridCol w:w="273"/>
        <w:gridCol w:w="1072"/>
      </w:tblGrid>
      <w:tr w:rsidR="00A677B8" w:rsidRPr="002516C1" w14:paraId="71FA55DF" w14:textId="77777777" w:rsidTr="005D0045">
        <w:trPr>
          <w:tblHeader/>
        </w:trPr>
        <w:tc>
          <w:tcPr>
            <w:tcW w:w="2233" w:type="pct"/>
            <w:shd w:val="clear" w:color="auto" w:fill="auto"/>
          </w:tcPr>
          <w:p w14:paraId="7BD60E9C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3" w:type="pct"/>
            <w:gridSpan w:val="4"/>
            <w:shd w:val="clear" w:color="auto" w:fill="auto"/>
          </w:tcPr>
          <w:p w14:paraId="5DFB81F6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14B5ADFC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8" w:type="pct"/>
            <w:gridSpan w:val="3"/>
            <w:shd w:val="clear" w:color="auto" w:fill="auto"/>
          </w:tcPr>
          <w:p w14:paraId="18E05A71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677B8" w:rsidRPr="002516C1" w14:paraId="130B2327" w14:textId="77777777" w:rsidTr="005D0045">
        <w:trPr>
          <w:tblHeader/>
        </w:trPr>
        <w:tc>
          <w:tcPr>
            <w:tcW w:w="2233" w:type="pct"/>
            <w:shd w:val="clear" w:color="auto" w:fill="auto"/>
          </w:tcPr>
          <w:p w14:paraId="2BBD4E63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shd w:val="clear" w:color="auto" w:fill="auto"/>
          </w:tcPr>
          <w:p w14:paraId="187507E8" w14:textId="2D557584" w:rsidR="00A677B8" w:rsidRPr="002516C1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 w:rsidR="0055796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5" w:type="pct"/>
            <w:shd w:val="clear" w:color="auto" w:fill="auto"/>
          </w:tcPr>
          <w:p w14:paraId="5CBCFDE3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5964C68E" w14:textId="04C68B68" w:rsidR="00A677B8" w:rsidRPr="002516C1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 w:rsidR="0055796D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0A220E4E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shd w:val="clear" w:color="auto" w:fill="auto"/>
          </w:tcPr>
          <w:p w14:paraId="578B7C35" w14:textId="43946EE6" w:rsidR="00A677B8" w:rsidRPr="002516C1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 w:rsidR="0055796D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7" w:type="pct"/>
            <w:shd w:val="clear" w:color="auto" w:fill="auto"/>
          </w:tcPr>
          <w:p w14:paraId="1D28EE19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  <w:shd w:val="clear" w:color="auto" w:fill="auto"/>
          </w:tcPr>
          <w:p w14:paraId="4642FDB0" w14:textId="2F177046" w:rsidR="00A677B8" w:rsidRPr="002516C1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 w:rsidR="0055796D">
              <w:rPr>
                <w:rFonts w:asciiTheme="majorBidi" w:hAnsiTheme="majorBidi" w:cstheme="majorBidi"/>
              </w:rPr>
              <w:t>5</w:t>
            </w:r>
          </w:p>
        </w:tc>
      </w:tr>
      <w:tr w:rsidR="00A677B8" w:rsidRPr="002516C1" w14:paraId="7712F27F" w14:textId="77777777" w:rsidTr="004F45B2">
        <w:trPr>
          <w:trHeight w:val="353"/>
          <w:tblHeader/>
        </w:trPr>
        <w:tc>
          <w:tcPr>
            <w:tcW w:w="2233" w:type="pct"/>
          </w:tcPr>
          <w:p w14:paraId="2D505D52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67" w:type="pct"/>
            <w:gridSpan w:val="8"/>
          </w:tcPr>
          <w:p w14:paraId="7F18D792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677B8" w:rsidRPr="002516C1" w14:paraId="1ADBB7F4" w14:textId="77777777" w:rsidTr="005D0045">
        <w:tc>
          <w:tcPr>
            <w:tcW w:w="2233" w:type="pct"/>
          </w:tcPr>
          <w:p w14:paraId="2CEDF916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584" w:type="pct"/>
          </w:tcPr>
          <w:p w14:paraId="407979B7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  <w:gridSpan w:val="2"/>
          </w:tcPr>
          <w:p w14:paraId="0F3F2837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04F68B71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01503024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7C53907E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" w:type="pct"/>
          </w:tcPr>
          <w:p w14:paraId="2CDB338D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</w:tcPr>
          <w:p w14:paraId="70557E50" w14:textId="77777777" w:rsidR="00A677B8" w:rsidRPr="002516C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55796D" w:rsidRPr="002516C1" w14:paraId="1519419B" w14:textId="77777777" w:rsidTr="005D0045">
        <w:tc>
          <w:tcPr>
            <w:tcW w:w="2233" w:type="pct"/>
          </w:tcPr>
          <w:p w14:paraId="7A2CCCE6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ยังไม่</w:t>
            </w:r>
            <w:r w:rsidRPr="002516C1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584" w:type="pct"/>
          </w:tcPr>
          <w:p w14:paraId="23BD9BC7" w14:textId="6A23C401" w:rsidR="0055796D" w:rsidRPr="002516C1" w:rsidRDefault="002D6FC1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1,171.89</w:t>
            </w:r>
          </w:p>
        </w:tc>
        <w:tc>
          <w:tcPr>
            <w:tcW w:w="146" w:type="pct"/>
            <w:gridSpan w:val="2"/>
          </w:tcPr>
          <w:p w14:paraId="3C0DDD76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7AF5CC3C" w14:textId="00F5B00A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765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46" w:type="pct"/>
          </w:tcPr>
          <w:p w14:paraId="42A907DE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699FA30B" w14:textId="5AF20FF3" w:rsidR="0055796D" w:rsidRPr="002516C1" w:rsidRDefault="002D6FC1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68.76</w:t>
            </w:r>
          </w:p>
        </w:tc>
        <w:tc>
          <w:tcPr>
            <w:tcW w:w="147" w:type="pct"/>
          </w:tcPr>
          <w:p w14:paraId="2C3EBD35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</w:tcPr>
          <w:p w14:paraId="7DED566B" w14:textId="25FCBEE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17</w:t>
            </w:r>
          </w:p>
        </w:tc>
      </w:tr>
      <w:tr w:rsidR="0055796D" w:rsidRPr="002516C1" w14:paraId="697AD547" w14:textId="77777777" w:rsidTr="005D0045">
        <w:tc>
          <w:tcPr>
            <w:tcW w:w="2233" w:type="pct"/>
          </w:tcPr>
          <w:p w14:paraId="71D57E00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264FA888" w14:textId="4588A446" w:rsidR="0055796D" w:rsidRPr="002516C1" w:rsidRDefault="002D6FC1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D6FC1">
              <w:rPr>
                <w:rFonts w:asciiTheme="majorBidi" w:hAnsiTheme="majorBidi"/>
                <w:b/>
                <w:bCs/>
                <w:cs/>
              </w:rPr>
              <w:t>1</w:t>
            </w:r>
            <w:r w:rsidRPr="002D6FC1">
              <w:rPr>
                <w:rFonts w:asciiTheme="majorBidi" w:hAnsiTheme="majorBidi" w:cstheme="majorBidi"/>
                <w:b/>
                <w:bCs/>
              </w:rPr>
              <w:t>,</w:t>
            </w:r>
            <w:r w:rsidRPr="002D6FC1">
              <w:rPr>
                <w:rFonts w:asciiTheme="majorBidi" w:hAnsiTheme="majorBidi"/>
                <w:b/>
                <w:bCs/>
                <w:cs/>
              </w:rPr>
              <w:t>171.89</w:t>
            </w:r>
          </w:p>
        </w:tc>
        <w:tc>
          <w:tcPr>
            <w:tcW w:w="146" w:type="pct"/>
            <w:gridSpan w:val="2"/>
          </w:tcPr>
          <w:p w14:paraId="59013DD9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1FAEA2DF" w14:textId="7F63522D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765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60</w:t>
            </w:r>
          </w:p>
        </w:tc>
        <w:tc>
          <w:tcPr>
            <w:tcW w:w="146" w:type="pct"/>
          </w:tcPr>
          <w:p w14:paraId="09AB1437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0333353C" w14:textId="3F935E52" w:rsidR="0055796D" w:rsidRPr="002516C1" w:rsidRDefault="002D6FC1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68.76</w:t>
            </w:r>
          </w:p>
        </w:tc>
        <w:tc>
          <w:tcPr>
            <w:tcW w:w="147" w:type="pct"/>
          </w:tcPr>
          <w:p w14:paraId="5E8DFB90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07F8A912" w14:textId="2F3D4D09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0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17</w:t>
            </w:r>
          </w:p>
        </w:tc>
      </w:tr>
      <w:tr w:rsidR="0055796D" w:rsidRPr="002516C1" w14:paraId="6B579EA8" w14:textId="77777777" w:rsidTr="005D0045">
        <w:tc>
          <w:tcPr>
            <w:tcW w:w="2233" w:type="pct"/>
          </w:tcPr>
          <w:p w14:paraId="2854F869" w14:textId="024280C1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20" w:hanging="340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2516C1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C513E76" w14:textId="303D93B8" w:rsidR="0055796D" w:rsidRPr="002516C1" w:rsidRDefault="002D6FC1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  <w:gridSpan w:val="2"/>
          </w:tcPr>
          <w:p w14:paraId="73D5EA83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4F2F0DF" w14:textId="669154C2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</w:tcPr>
          <w:p w14:paraId="370F7B25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9FCFCDB" w14:textId="13963AF2" w:rsidR="0055796D" w:rsidRPr="002516C1" w:rsidRDefault="002D6FC1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7" w:type="pct"/>
          </w:tcPr>
          <w:p w14:paraId="197D24E5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38352EF7" w14:textId="57167C39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55796D" w:rsidRPr="002516C1" w14:paraId="004428FD" w14:textId="77777777" w:rsidTr="009B078B">
        <w:tc>
          <w:tcPr>
            <w:tcW w:w="2233" w:type="pct"/>
          </w:tcPr>
          <w:p w14:paraId="1B6E8693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7A2D6C79" w14:textId="1D054DE3" w:rsidR="0055796D" w:rsidRPr="002516C1" w:rsidRDefault="002D6FC1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1,171.89</w:t>
            </w:r>
          </w:p>
        </w:tc>
        <w:tc>
          <w:tcPr>
            <w:tcW w:w="146" w:type="pct"/>
            <w:gridSpan w:val="2"/>
          </w:tcPr>
          <w:p w14:paraId="3BA74B34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1BFCDD70" w14:textId="374E81FA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765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60</w:t>
            </w:r>
          </w:p>
        </w:tc>
        <w:tc>
          <w:tcPr>
            <w:tcW w:w="146" w:type="pct"/>
          </w:tcPr>
          <w:p w14:paraId="4EC7D978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63EEAAE1" w14:textId="1F03E016" w:rsidR="0055796D" w:rsidRPr="002516C1" w:rsidRDefault="0014777B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68.76</w:t>
            </w:r>
          </w:p>
        </w:tc>
        <w:tc>
          <w:tcPr>
            <w:tcW w:w="147" w:type="pct"/>
          </w:tcPr>
          <w:p w14:paraId="561E7538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14:paraId="6983CC5E" w14:textId="1CD5BDD4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0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17</w:t>
            </w:r>
          </w:p>
        </w:tc>
      </w:tr>
      <w:tr w:rsidR="0055796D" w:rsidRPr="002516C1" w14:paraId="1537F10E" w14:textId="77777777" w:rsidTr="009B078B">
        <w:trPr>
          <w:trHeight w:val="181"/>
        </w:trPr>
        <w:tc>
          <w:tcPr>
            <w:tcW w:w="2233" w:type="pct"/>
          </w:tcPr>
          <w:p w14:paraId="51E52888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5F50D334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6" w:type="pct"/>
            <w:gridSpan w:val="2"/>
          </w:tcPr>
          <w:p w14:paraId="3AC36C66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76225E37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6" w:type="pct"/>
          </w:tcPr>
          <w:p w14:paraId="1F856A08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5C4166BB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7" w:type="pct"/>
          </w:tcPr>
          <w:p w14:paraId="540F0C1E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6050C239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55796D" w:rsidRPr="002516C1" w14:paraId="4ACFF42D" w14:textId="77777777" w:rsidTr="009B078B">
        <w:trPr>
          <w:trHeight w:val="181"/>
        </w:trPr>
        <w:tc>
          <w:tcPr>
            <w:tcW w:w="2233" w:type="pct"/>
          </w:tcPr>
          <w:p w14:paraId="1F35AD43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4" w:type="pct"/>
          </w:tcPr>
          <w:p w14:paraId="6944AF8A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6" w:type="pct"/>
            <w:gridSpan w:val="2"/>
          </w:tcPr>
          <w:p w14:paraId="0B0F36EC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</w:tcPr>
          <w:p w14:paraId="61BAC3E3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6" w:type="pct"/>
          </w:tcPr>
          <w:p w14:paraId="54F9D898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</w:tcPr>
          <w:p w14:paraId="0FF72619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7" w:type="pct"/>
          </w:tcPr>
          <w:p w14:paraId="177D4F9F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8" w:type="pct"/>
          </w:tcPr>
          <w:p w14:paraId="3D6445A1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55796D" w:rsidRPr="002516C1" w14:paraId="749F689C" w14:textId="77777777" w:rsidTr="009B078B">
        <w:tc>
          <w:tcPr>
            <w:tcW w:w="2233" w:type="pct"/>
          </w:tcPr>
          <w:p w14:paraId="1E277297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กิจการอื่น</w:t>
            </w:r>
          </w:p>
        </w:tc>
        <w:tc>
          <w:tcPr>
            <w:tcW w:w="584" w:type="pct"/>
          </w:tcPr>
          <w:p w14:paraId="6A63CFCA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  <w:gridSpan w:val="2"/>
          </w:tcPr>
          <w:p w14:paraId="1227566C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0A2B1F24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33565A82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12DAEA12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" w:type="pct"/>
          </w:tcPr>
          <w:p w14:paraId="73527AE5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</w:tcPr>
          <w:p w14:paraId="3E419289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55796D" w:rsidRPr="002516C1" w14:paraId="5455E6AD" w14:textId="77777777" w:rsidTr="005D0045">
        <w:tc>
          <w:tcPr>
            <w:tcW w:w="2233" w:type="pct"/>
          </w:tcPr>
          <w:p w14:paraId="227D1685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ยังไม่</w:t>
            </w:r>
            <w:r w:rsidRPr="002516C1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584" w:type="pct"/>
          </w:tcPr>
          <w:p w14:paraId="33D5AAE2" w14:textId="24E54D8A" w:rsidR="0055796D" w:rsidRPr="002516C1" w:rsidRDefault="0014777B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31.72</w:t>
            </w:r>
          </w:p>
        </w:tc>
        <w:tc>
          <w:tcPr>
            <w:tcW w:w="146" w:type="pct"/>
            <w:gridSpan w:val="2"/>
          </w:tcPr>
          <w:p w14:paraId="27096D48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2FB21A14" w14:textId="168C2E4B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145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07</w:t>
            </w:r>
          </w:p>
        </w:tc>
        <w:tc>
          <w:tcPr>
            <w:tcW w:w="146" w:type="pct"/>
          </w:tcPr>
          <w:p w14:paraId="5E9F5093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20E2F30B" w14:textId="3164C3B4" w:rsidR="0055796D" w:rsidRPr="002516C1" w:rsidRDefault="002739E0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0.06</w:t>
            </w:r>
          </w:p>
        </w:tc>
        <w:tc>
          <w:tcPr>
            <w:tcW w:w="147" w:type="pct"/>
          </w:tcPr>
          <w:p w14:paraId="3D92A618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</w:tcPr>
          <w:p w14:paraId="3DFAA9EE" w14:textId="07CDAC50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62</w:t>
            </w:r>
          </w:p>
        </w:tc>
      </w:tr>
      <w:tr w:rsidR="0055796D" w:rsidRPr="002516C1" w14:paraId="53DAEA98" w14:textId="77777777" w:rsidTr="003600A5">
        <w:trPr>
          <w:trHeight w:val="244"/>
        </w:trPr>
        <w:tc>
          <w:tcPr>
            <w:tcW w:w="2233" w:type="pct"/>
          </w:tcPr>
          <w:p w14:paraId="284CE8B9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2988B822" w14:textId="09E466A4" w:rsidR="0055796D" w:rsidRPr="002516C1" w:rsidRDefault="0014777B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31.72</w:t>
            </w:r>
          </w:p>
        </w:tc>
        <w:tc>
          <w:tcPr>
            <w:tcW w:w="146" w:type="pct"/>
            <w:gridSpan w:val="2"/>
          </w:tcPr>
          <w:p w14:paraId="7D0CA94B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69C7A43F" w14:textId="03D460A4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145</w:t>
            </w:r>
            <w:r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07</w:t>
            </w:r>
          </w:p>
        </w:tc>
        <w:tc>
          <w:tcPr>
            <w:tcW w:w="146" w:type="pct"/>
          </w:tcPr>
          <w:p w14:paraId="2AF4E46C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0FEBCD6B" w14:textId="01B4A729" w:rsidR="0055796D" w:rsidRPr="002516C1" w:rsidRDefault="002739E0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0.06</w:t>
            </w:r>
          </w:p>
        </w:tc>
        <w:tc>
          <w:tcPr>
            <w:tcW w:w="147" w:type="pct"/>
          </w:tcPr>
          <w:p w14:paraId="64342E9A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40ECB4A5" w14:textId="671C598C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0</w:t>
            </w:r>
            <w:r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62</w:t>
            </w:r>
          </w:p>
        </w:tc>
      </w:tr>
      <w:tr w:rsidR="0055796D" w:rsidRPr="002516C1" w14:paraId="3C0B0B56" w14:textId="77777777" w:rsidTr="005D0045">
        <w:tc>
          <w:tcPr>
            <w:tcW w:w="2233" w:type="pct"/>
          </w:tcPr>
          <w:p w14:paraId="10669C18" w14:textId="46AA5196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 w:firstLine="108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2516C1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0692ED1" w14:textId="0BDC6DA5" w:rsidR="0055796D" w:rsidRPr="002516C1" w:rsidRDefault="0014777B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  <w:gridSpan w:val="2"/>
          </w:tcPr>
          <w:p w14:paraId="3E360009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22B9F98" w14:textId="6F41390B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1E965659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FA37DA8" w14:textId="2267037F" w:rsidR="0055796D" w:rsidRPr="002516C1" w:rsidRDefault="0014777B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7" w:type="pct"/>
          </w:tcPr>
          <w:p w14:paraId="3E1892CA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302CA6E2" w14:textId="49DFDBA9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</w:tr>
      <w:tr w:rsidR="0014777B" w:rsidRPr="002516C1" w14:paraId="7FF3D594" w14:textId="77777777" w:rsidTr="005D0045">
        <w:tc>
          <w:tcPr>
            <w:tcW w:w="2233" w:type="pct"/>
          </w:tcPr>
          <w:p w14:paraId="0EBEB6EA" w14:textId="77777777" w:rsidR="0014777B" w:rsidRPr="002516C1" w:rsidRDefault="0014777B" w:rsidP="00147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457BEC39" w14:textId="12C6AEA4" w:rsidR="0014777B" w:rsidRPr="0014777B" w:rsidRDefault="0014777B" w:rsidP="00147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14777B">
              <w:rPr>
                <w:rFonts w:asciiTheme="majorBidi" w:hAnsiTheme="majorBidi" w:cstheme="majorBidi" w:hint="cs"/>
                <w:b/>
                <w:bCs/>
                <w:cs/>
              </w:rPr>
              <w:t>31.72</w:t>
            </w:r>
          </w:p>
        </w:tc>
        <w:tc>
          <w:tcPr>
            <w:tcW w:w="146" w:type="pct"/>
            <w:gridSpan w:val="2"/>
          </w:tcPr>
          <w:p w14:paraId="3E222FE8" w14:textId="77777777" w:rsidR="0014777B" w:rsidRPr="002516C1" w:rsidRDefault="0014777B" w:rsidP="00147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4094B205" w14:textId="25247BF7" w:rsidR="0014777B" w:rsidRPr="002516C1" w:rsidRDefault="0014777B" w:rsidP="00147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145</w:t>
            </w:r>
            <w:r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07</w:t>
            </w:r>
          </w:p>
        </w:tc>
        <w:tc>
          <w:tcPr>
            <w:tcW w:w="146" w:type="pct"/>
          </w:tcPr>
          <w:p w14:paraId="237E4262" w14:textId="77777777" w:rsidR="0014777B" w:rsidRPr="002516C1" w:rsidRDefault="0014777B" w:rsidP="00147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3DC577E7" w14:textId="0A7D9069" w:rsidR="0014777B" w:rsidRPr="002516C1" w:rsidRDefault="002739E0" w:rsidP="00147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0.06</w:t>
            </w:r>
          </w:p>
        </w:tc>
        <w:tc>
          <w:tcPr>
            <w:tcW w:w="147" w:type="pct"/>
          </w:tcPr>
          <w:p w14:paraId="5B95ABA3" w14:textId="77777777" w:rsidR="0014777B" w:rsidRPr="002516C1" w:rsidRDefault="0014777B" w:rsidP="00147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14:paraId="17E67A70" w14:textId="4B9E6C48" w:rsidR="0014777B" w:rsidRPr="002516C1" w:rsidRDefault="0014777B" w:rsidP="00147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0</w:t>
            </w:r>
            <w:r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62</w:t>
            </w:r>
          </w:p>
        </w:tc>
      </w:tr>
      <w:tr w:rsidR="0014777B" w:rsidRPr="002516C1" w14:paraId="72E3967C" w14:textId="77777777" w:rsidTr="005D0045">
        <w:tc>
          <w:tcPr>
            <w:tcW w:w="2233" w:type="pct"/>
          </w:tcPr>
          <w:p w14:paraId="48558620" w14:textId="77777777" w:rsidR="0014777B" w:rsidRPr="002516C1" w:rsidRDefault="0014777B" w:rsidP="00147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1407611B" w14:textId="77777777" w:rsidR="0014777B" w:rsidRPr="002516C1" w:rsidRDefault="0014777B" w:rsidP="00147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6" w:type="pct"/>
            <w:gridSpan w:val="2"/>
          </w:tcPr>
          <w:p w14:paraId="7A24F65D" w14:textId="77777777" w:rsidR="0014777B" w:rsidRPr="002516C1" w:rsidRDefault="0014777B" w:rsidP="00147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770C3868" w14:textId="77777777" w:rsidR="0014777B" w:rsidRPr="002516C1" w:rsidRDefault="0014777B" w:rsidP="00147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6" w:type="pct"/>
          </w:tcPr>
          <w:p w14:paraId="2ADCD9E8" w14:textId="77777777" w:rsidR="0014777B" w:rsidRPr="002516C1" w:rsidRDefault="0014777B" w:rsidP="00147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75A050F3" w14:textId="77777777" w:rsidR="0014777B" w:rsidRPr="002516C1" w:rsidRDefault="0014777B" w:rsidP="00147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7" w:type="pct"/>
          </w:tcPr>
          <w:p w14:paraId="224E78E9" w14:textId="77777777" w:rsidR="0014777B" w:rsidRPr="002516C1" w:rsidRDefault="0014777B" w:rsidP="00147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37813539" w14:textId="77777777" w:rsidR="0014777B" w:rsidRPr="002516C1" w:rsidRDefault="0014777B" w:rsidP="00147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14777B" w:rsidRPr="002516C1" w14:paraId="07116B68" w14:textId="77777777" w:rsidTr="004F45B2">
        <w:trPr>
          <w:trHeight w:val="227"/>
        </w:trPr>
        <w:tc>
          <w:tcPr>
            <w:tcW w:w="2233" w:type="pct"/>
          </w:tcPr>
          <w:p w14:paraId="2010F787" w14:textId="77777777" w:rsidR="0014777B" w:rsidRPr="002516C1" w:rsidRDefault="0014777B" w:rsidP="00147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45F4BFD9" w14:textId="3DD05183" w:rsidR="0014777B" w:rsidRPr="002516C1" w:rsidRDefault="0014777B" w:rsidP="00147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1,203.61</w:t>
            </w:r>
          </w:p>
        </w:tc>
        <w:tc>
          <w:tcPr>
            <w:tcW w:w="146" w:type="pct"/>
            <w:gridSpan w:val="2"/>
          </w:tcPr>
          <w:p w14:paraId="5970BE73" w14:textId="77777777" w:rsidR="0014777B" w:rsidRPr="002516C1" w:rsidRDefault="0014777B" w:rsidP="00147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55471AB7" w14:textId="3D42D416" w:rsidR="0014777B" w:rsidRPr="002516C1" w:rsidRDefault="0014777B" w:rsidP="00147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910</w:t>
            </w:r>
            <w:r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67</w:t>
            </w:r>
          </w:p>
        </w:tc>
        <w:tc>
          <w:tcPr>
            <w:tcW w:w="146" w:type="pct"/>
          </w:tcPr>
          <w:p w14:paraId="23D8CFA0" w14:textId="77777777" w:rsidR="0014777B" w:rsidRPr="002516C1" w:rsidRDefault="0014777B" w:rsidP="00147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4FA1EB3D" w14:textId="23D1A258" w:rsidR="0014777B" w:rsidRPr="002516C1" w:rsidRDefault="0014777B" w:rsidP="00147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68.82</w:t>
            </w:r>
          </w:p>
        </w:tc>
        <w:tc>
          <w:tcPr>
            <w:tcW w:w="147" w:type="pct"/>
          </w:tcPr>
          <w:p w14:paraId="11CA7342" w14:textId="77777777" w:rsidR="0014777B" w:rsidRPr="002516C1" w:rsidRDefault="0014777B" w:rsidP="00147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1EB45444" w14:textId="5DD50E69" w:rsidR="0014777B" w:rsidRPr="002516C1" w:rsidRDefault="0014777B" w:rsidP="00147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0</w:t>
            </w:r>
            <w:r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79</w:t>
            </w:r>
          </w:p>
        </w:tc>
      </w:tr>
    </w:tbl>
    <w:p w14:paraId="425218D2" w14:textId="77777777" w:rsidR="00A677B8" w:rsidRPr="002516C1" w:rsidRDefault="00A677B8" w:rsidP="004F4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sz w:val="16"/>
          <w:szCs w:val="16"/>
        </w:rPr>
      </w:pPr>
    </w:p>
    <w:p w14:paraId="7FEC1895" w14:textId="059B04CE" w:rsidR="00C675ED" w:rsidRPr="002516C1" w:rsidRDefault="00A677B8" w:rsidP="00012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  <w:r w:rsidRPr="00580DDA">
        <w:rPr>
          <w:rFonts w:asciiTheme="majorBidi" w:hAnsiTheme="majorBidi" w:cstheme="majorBidi"/>
          <w:cs/>
          <w:lang w:val="th-TH"/>
        </w:rPr>
        <w:t>โดยปกติระยะเวลาการให้สินเชื่อแก่ลูกค้าของ</w:t>
      </w:r>
      <w:r w:rsidRPr="00580DDA">
        <w:rPr>
          <w:rFonts w:asciiTheme="majorBidi" w:hAnsiTheme="majorBidi" w:cstheme="majorBidi"/>
          <w:cs/>
        </w:rPr>
        <w:t>กลุ่ม</w:t>
      </w:r>
      <w:r w:rsidRPr="00580DDA">
        <w:rPr>
          <w:rFonts w:asciiTheme="majorBidi" w:hAnsiTheme="majorBidi" w:cstheme="majorBidi"/>
          <w:cs/>
          <w:lang w:val="th-TH"/>
        </w:rPr>
        <w:t>บริษัท</w:t>
      </w:r>
      <w:r w:rsidRPr="00580DDA">
        <w:rPr>
          <w:rFonts w:asciiTheme="majorBidi" w:hAnsiTheme="majorBidi" w:cstheme="majorBidi"/>
          <w:cs/>
        </w:rPr>
        <w:t xml:space="preserve">มีระยะเวลาตั้งแต่ </w:t>
      </w:r>
      <w:r w:rsidR="00A026BE" w:rsidRPr="00580DDA">
        <w:rPr>
          <w:rFonts w:asciiTheme="majorBidi" w:hAnsiTheme="majorBidi" w:cstheme="majorBidi"/>
        </w:rPr>
        <w:t>7</w:t>
      </w:r>
      <w:r w:rsidRPr="00580DDA">
        <w:rPr>
          <w:rFonts w:asciiTheme="majorBidi" w:hAnsiTheme="majorBidi" w:cstheme="majorBidi"/>
        </w:rPr>
        <w:t xml:space="preserve"> </w:t>
      </w:r>
      <w:r w:rsidRPr="00580DDA">
        <w:rPr>
          <w:rFonts w:asciiTheme="majorBidi" w:hAnsiTheme="majorBidi" w:cstheme="majorBidi"/>
          <w:cs/>
        </w:rPr>
        <w:t xml:space="preserve">วันถึง </w:t>
      </w:r>
      <w:r w:rsidR="00580DDA">
        <w:rPr>
          <w:rFonts w:asciiTheme="majorBidi" w:hAnsiTheme="majorBidi" w:cstheme="majorBidi"/>
        </w:rPr>
        <w:t>6</w:t>
      </w:r>
      <w:r w:rsidR="00A026BE" w:rsidRPr="00580DDA">
        <w:rPr>
          <w:rFonts w:asciiTheme="majorBidi" w:hAnsiTheme="majorBidi" w:cstheme="majorBidi"/>
        </w:rPr>
        <w:t>0</w:t>
      </w:r>
      <w:r w:rsidRPr="00580DDA">
        <w:rPr>
          <w:rFonts w:asciiTheme="majorBidi" w:hAnsiTheme="majorBidi" w:cstheme="majorBidi"/>
          <w:cs/>
        </w:rPr>
        <w:t xml:space="preserve"> วัน</w:t>
      </w:r>
    </w:p>
    <w:p w14:paraId="5BE845C4" w14:textId="77777777" w:rsidR="00C675ED" w:rsidRPr="002516C1" w:rsidRDefault="00C675ED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70390B1E" w14:textId="41D72250" w:rsidR="00A677B8" w:rsidRPr="002516C1" w:rsidRDefault="00A677B8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ลูกหนี้หมุนเวียนอื่น</w:t>
      </w:r>
    </w:p>
    <w:p w14:paraId="576C6C91" w14:textId="77777777" w:rsidR="00A677B8" w:rsidRPr="002516C1" w:rsidRDefault="00A677B8" w:rsidP="00A677B8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16"/>
          <w:szCs w:val="16"/>
          <w:lang w:bidi="th-TH"/>
        </w:rPr>
      </w:pPr>
    </w:p>
    <w:tbl>
      <w:tblPr>
        <w:tblW w:w="91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52"/>
        <w:gridCol w:w="1072"/>
        <w:gridCol w:w="269"/>
        <w:gridCol w:w="1083"/>
        <w:gridCol w:w="267"/>
        <w:gridCol w:w="985"/>
        <w:gridCol w:w="237"/>
        <w:gridCol w:w="1118"/>
      </w:tblGrid>
      <w:tr w:rsidR="00A677B8" w:rsidRPr="002516C1" w14:paraId="5ED1178C" w14:textId="77777777" w:rsidTr="00451FEC">
        <w:trPr>
          <w:trHeight w:val="408"/>
        </w:trPr>
        <w:tc>
          <w:tcPr>
            <w:tcW w:w="1725" w:type="pct"/>
          </w:tcPr>
          <w:p w14:paraId="758DDB74" w14:textId="77777777" w:rsidR="00A677B8" w:rsidRPr="002516C1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1" w:type="pct"/>
            <w:shd w:val="clear" w:color="auto" w:fill="auto"/>
          </w:tcPr>
          <w:p w14:paraId="5E28D6BE" w14:textId="77777777" w:rsidR="00A677B8" w:rsidRPr="002516C1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5FC31C8D" w14:textId="77777777" w:rsidR="00A677B8" w:rsidRPr="002516C1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B2B2BC8" w14:textId="77777777" w:rsidR="00A677B8" w:rsidRPr="002516C1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1" w:type="pct"/>
            <w:gridSpan w:val="3"/>
          </w:tcPr>
          <w:p w14:paraId="223B7A57" w14:textId="77777777" w:rsidR="00A677B8" w:rsidRPr="002516C1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77B8" w:rsidRPr="002516C1" w14:paraId="71EA734C" w14:textId="77777777" w:rsidTr="00451FEC">
        <w:trPr>
          <w:trHeight w:val="408"/>
        </w:trPr>
        <w:tc>
          <w:tcPr>
            <w:tcW w:w="1725" w:type="pct"/>
            <w:shd w:val="clear" w:color="auto" w:fill="auto"/>
          </w:tcPr>
          <w:p w14:paraId="16813BB1" w14:textId="77777777" w:rsidR="00A677B8" w:rsidRPr="002516C1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76DBA301" w14:textId="77777777" w:rsidR="00A677B8" w:rsidRPr="002516C1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7" w:type="pct"/>
            <w:shd w:val="clear" w:color="auto" w:fill="auto"/>
          </w:tcPr>
          <w:p w14:paraId="630955EC" w14:textId="24A323D1" w:rsidR="00A677B8" w:rsidRPr="002516C1" w:rsidRDefault="00A026B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5796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  <w:shd w:val="clear" w:color="auto" w:fill="auto"/>
          </w:tcPr>
          <w:p w14:paraId="7832229C" w14:textId="77777777" w:rsidR="00A677B8" w:rsidRPr="002516C1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666BFBF" w14:textId="56F8F3BE" w:rsidR="00A677B8" w:rsidRPr="002516C1" w:rsidRDefault="00A026B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5796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1ED6CCA5" w14:textId="77777777" w:rsidR="00A677B8" w:rsidRPr="002516C1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317589A5" w14:textId="7CD8C95A" w:rsidR="00A677B8" w:rsidRPr="002516C1" w:rsidRDefault="00A026B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5796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" w:type="pct"/>
            <w:shd w:val="clear" w:color="auto" w:fill="auto"/>
          </w:tcPr>
          <w:p w14:paraId="052E3F29" w14:textId="77777777" w:rsidR="00A677B8" w:rsidRPr="002516C1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5A39AE8E" w14:textId="69C03E18" w:rsidR="00A677B8" w:rsidRPr="002516C1" w:rsidRDefault="00A026B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5796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677B8" w:rsidRPr="002516C1" w14:paraId="443852BC" w14:textId="77777777" w:rsidTr="00451FEC">
        <w:trPr>
          <w:trHeight w:val="408"/>
        </w:trPr>
        <w:tc>
          <w:tcPr>
            <w:tcW w:w="1725" w:type="pct"/>
            <w:shd w:val="clear" w:color="auto" w:fill="auto"/>
          </w:tcPr>
          <w:p w14:paraId="4A561229" w14:textId="77777777" w:rsidR="00A677B8" w:rsidRPr="002516C1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630389EE" w14:textId="77777777" w:rsidR="00A677B8" w:rsidRPr="002516C1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4" w:type="pct"/>
            <w:gridSpan w:val="7"/>
            <w:shd w:val="clear" w:color="auto" w:fill="auto"/>
          </w:tcPr>
          <w:p w14:paraId="19CF63E7" w14:textId="77777777" w:rsidR="00A677B8" w:rsidRPr="002516C1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5796D" w:rsidRPr="002516C1" w14:paraId="18894E69" w14:textId="77777777" w:rsidTr="00451FEC">
        <w:trPr>
          <w:trHeight w:val="408"/>
        </w:trPr>
        <w:tc>
          <w:tcPr>
            <w:tcW w:w="1725" w:type="pct"/>
            <w:shd w:val="clear" w:color="auto" w:fill="auto"/>
          </w:tcPr>
          <w:p w14:paraId="3FCACA84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1" w:type="pct"/>
          </w:tcPr>
          <w:p w14:paraId="61C80A16" w14:textId="7451406E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87" w:type="pct"/>
            <w:shd w:val="clear" w:color="auto" w:fill="auto"/>
          </w:tcPr>
          <w:p w14:paraId="5237C98E" w14:textId="5AFF4A8B" w:rsidR="0055796D" w:rsidRPr="002516C1" w:rsidRDefault="0014777B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212.71</w:t>
            </w:r>
          </w:p>
        </w:tc>
        <w:tc>
          <w:tcPr>
            <w:tcW w:w="147" w:type="pct"/>
            <w:shd w:val="clear" w:color="auto" w:fill="auto"/>
          </w:tcPr>
          <w:p w14:paraId="413C2514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B673799" w14:textId="2384FFFB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146" w:type="pct"/>
            <w:shd w:val="clear" w:color="auto" w:fill="auto"/>
          </w:tcPr>
          <w:p w14:paraId="01CCBF6E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26D88015" w14:textId="212D2B8D" w:rsidR="0055796D" w:rsidRPr="002516C1" w:rsidRDefault="0014777B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3.06</w:t>
            </w:r>
          </w:p>
        </w:tc>
        <w:tc>
          <w:tcPr>
            <w:tcW w:w="130" w:type="pct"/>
            <w:shd w:val="clear" w:color="auto" w:fill="auto"/>
          </w:tcPr>
          <w:p w14:paraId="5AB6640C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2228F69B" w14:textId="4A41485F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</w:tr>
      <w:tr w:rsidR="0055796D" w:rsidRPr="002516C1" w14:paraId="1E9A5EFC" w14:textId="77777777" w:rsidTr="00451FEC">
        <w:trPr>
          <w:trHeight w:val="408"/>
        </w:trPr>
        <w:tc>
          <w:tcPr>
            <w:tcW w:w="1725" w:type="pct"/>
            <w:shd w:val="clear" w:color="auto" w:fill="auto"/>
          </w:tcPr>
          <w:p w14:paraId="6691CB2A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21" w:type="pct"/>
          </w:tcPr>
          <w:p w14:paraId="022BECDE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A2AB59F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3867EB7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9B7F6D0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1847C95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52AC0CA3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2D6D9F03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6179F434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796D" w:rsidRPr="002516C1" w14:paraId="267129A5" w14:textId="77777777" w:rsidTr="00451FEC">
        <w:trPr>
          <w:trHeight w:val="408"/>
        </w:trPr>
        <w:tc>
          <w:tcPr>
            <w:tcW w:w="1725" w:type="pct"/>
            <w:shd w:val="clear" w:color="auto" w:fill="auto"/>
          </w:tcPr>
          <w:p w14:paraId="233AB933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521" w:type="pct"/>
          </w:tcPr>
          <w:p w14:paraId="1EDF903A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1ACCB7A" w14:textId="6AB2DE3A" w:rsidR="0055796D" w:rsidRPr="002516C1" w:rsidRDefault="0014777B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114.88</w:t>
            </w:r>
          </w:p>
        </w:tc>
        <w:tc>
          <w:tcPr>
            <w:tcW w:w="147" w:type="pct"/>
            <w:shd w:val="clear" w:color="auto" w:fill="auto"/>
          </w:tcPr>
          <w:p w14:paraId="5D06C8F5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8583D57" w14:textId="4B9D0DCE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365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146" w:type="pct"/>
            <w:shd w:val="clear" w:color="auto" w:fill="auto"/>
          </w:tcPr>
          <w:p w14:paraId="1C361763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622BF034" w14:textId="6B04497C" w:rsidR="0055796D" w:rsidRPr="002516C1" w:rsidRDefault="0014777B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4AAAE06B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1870476F" w14:textId="2ED2E910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55796D" w:rsidRPr="002516C1" w14:paraId="761C306C" w14:textId="77777777" w:rsidTr="00451FEC">
        <w:trPr>
          <w:trHeight w:val="408"/>
        </w:trPr>
        <w:tc>
          <w:tcPr>
            <w:tcW w:w="1725" w:type="pct"/>
            <w:shd w:val="clear" w:color="auto" w:fill="auto"/>
          </w:tcPr>
          <w:p w14:paraId="5E575AE2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521" w:type="pct"/>
          </w:tcPr>
          <w:p w14:paraId="584675EE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226FF88" w14:textId="6EC22C1B" w:rsidR="0055796D" w:rsidRPr="002516C1" w:rsidRDefault="0014777B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44.09</w:t>
            </w:r>
          </w:p>
        </w:tc>
        <w:tc>
          <w:tcPr>
            <w:tcW w:w="147" w:type="pct"/>
            <w:shd w:val="clear" w:color="auto" w:fill="auto"/>
          </w:tcPr>
          <w:p w14:paraId="4D25D69A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FA6B5C0" w14:textId="7A665558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46" w:type="pct"/>
            <w:shd w:val="clear" w:color="auto" w:fill="auto"/>
          </w:tcPr>
          <w:p w14:paraId="79975E7D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3F10D626" w14:textId="794E431E" w:rsidR="0055796D" w:rsidRPr="002516C1" w:rsidRDefault="00985384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24.05</w:t>
            </w:r>
          </w:p>
        </w:tc>
        <w:tc>
          <w:tcPr>
            <w:tcW w:w="130" w:type="pct"/>
            <w:shd w:val="clear" w:color="auto" w:fill="auto"/>
          </w:tcPr>
          <w:p w14:paraId="03F449A6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4DBA109D" w14:textId="7EEAA2E9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55796D" w:rsidRPr="002516C1" w14:paraId="575F2889" w14:textId="77777777" w:rsidTr="00451FEC">
        <w:trPr>
          <w:trHeight w:val="408"/>
        </w:trPr>
        <w:tc>
          <w:tcPr>
            <w:tcW w:w="1725" w:type="pct"/>
            <w:shd w:val="clear" w:color="auto" w:fill="auto"/>
          </w:tcPr>
          <w:p w14:paraId="74AF1BD2" w14:textId="5D3E78C3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21" w:type="pct"/>
          </w:tcPr>
          <w:p w14:paraId="7CCB325C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1A57E2FE" w14:textId="267FBA1C" w:rsidR="0055796D" w:rsidRPr="002516C1" w:rsidRDefault="00985384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12.19</w:t>
            </w:r>
          </w:p>
        </w:tc>
        <w:tc>
          <w:tcPr>
            <w:tcW w:w="147" w:type="pct"/>
            <w:shd w:val="clear" w:color="auto" w:fill="auto"/>
          </w:tcPr>
          <w:p w14:paraId="38ABEF95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371301A5" w14:textId="69B0CCA4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146" w:type="pct"/>
            <w:shd w:val="clear" w:color="auto" w:fill="auto"/>
          </w:tcPr>
          <w:p w14:paraId="6F32DA99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0CF9209D" w14:textId="16F9276F" w:rsidR="0055796D" w:rsidRPr="002516C1" w:rsidRDefault="00985384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2.96</w:t>
            </w:r>
          </w:p>
        </w:tc>
        <w:tc>
          <w:tcPr>
            <w:tcW w:w="130" w:type="pct"/>
            <w:shd w:val="clear" w:color="auto" w:fill="auto"/>
          </w:tcPr>
          <w:p w14:paraId="4C64D26B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14:paraId="52E9333A" w14:textId="57FBF55E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75</w:t>
            </w:r>
          </w:p>
        </w:tc>
      </w:tr>
      <w:tr w:rsidR="0055796D" w:rsidRPr="002516C1" w14:paraId="2B9C7B2F" w14:textId="77777777" w:rsidTr="00451FEC">
        <w:trPr>
          <w:trHeight w:val="408"/>
        </w:trPr>
        <w:tc>
          <w:tcPr>
            <w:tcW w:w="1725" w:type="pct"/>
            <w:shd w:val="clear" w:color="auto" w:fill="auto"/>
          </w:tcPr>
          <w:p w14:paraId="78A30242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1" w:type="pct"/>
          </w:tcPr>
          <w:p w14:paraId="209A8CCC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183A76" w14:textId="7FB4AAF9" w:rsidR="0055796D" w:rsidRPr="002516C1" w:rsidRDefault="0014777B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383.87</w:t>
            </w:r>
          </w:p>
        </w:tc>
        <w:tc>
          <w:tcPr>
            <w:tcW w:w="147" w:type="pct"/>
            <w:shd w:val="clear" w:color="auto" w:fill="auto"/>
          </w:tcPr>
          <w:p w14:paraId="10879E3B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CDFD59" w14:textId="40DBCB2B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688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146" w:type="pct"/>
            <w:shd w:val="clear" w:color="auto" w:fill="auto"/>
          </w:tcPr>
          <w:p w14:paraId="227D16DA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E262AB" w14:textId="481ACACF" w:rsidR="0055796D" w:rsidRPr="002516C1" w:rsidRDefault="00985384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30.07</w:t>
            </w:r>
          </w:p>
        </w:tc>
        <w:tc>
          <w:tcPr>
            <w:tcW w:w="130" w:type="pct"/>
            <w:shd w:val="clear" w:color="auto" w:fill="auto"/>
          </w:tcPr>
          <w:p w14:paraId="0EEFF9D0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4F632D" w14:textId="5A5766FB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</w:tr>
    </w:tbl>
    <w:p w14:paraId="11911897" w14:textId="77777777" w:rsidR="00A73866" w:rsidRDefault="00A73866" w:rsidP="001F59D5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6AD6F8C1" w14:textId="2C8CCC94" w:rsidR="00A677B8" w:rsidRPr="002516C1" w:rsidRDefault="005D0045" w:rsidP="00A73866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="00A677B8"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สินค้าคงเหลือ</w:t>
      </w:r>
    </w:p>
    <w:p w14:paraId="5411E166" w14:textId="77777777" w:rsidR="00A677B8" w:rsidRPr="002516C1" w:rsidRDefault="00A677B8" w:rsidP="00193247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Cs w:val="22"/>
          <w:lang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719"/>
        <w:gridCol w:w="15"/>
        <w:gridCol w:w="1070"/>
        <w:gridCol w:w="258"/>
        <w:gridCol w:w="13"/>
        <w:gridCol w:w="1077"/>
        <w:gridCol w:w="258"/>
        <w:gridCol w:w="20"/>
        <w:gridCol w:w="981"/>
        <w:gridCol w:w="271"/>
        <w:gridCol w:w="9"/>
        <w:gridCol w:w="1159"/>
      </w:tblGrid>
      <w:tr w:rsidR="008217CD" w:rsidRPr="002516C1" w14:paraId="0BCCBF17" w14:textId="77777777" w:rsidTr="008217CD">
        <w:trPr>
          <w:trHeight w:val="408"/>
        </w:trPr>
        <w:tc>
          <w:tcPr>
            <w:tcW w:w="1845" w:type="pct"/>
          </w:tcPr>
          <w:p w14:paraId="4D00E570" w14:textId="77777777" w:rsidR="00A677B8" w:rsidRPr="002516C1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8" w:type="pct"/>
            <w:shd w:val="clear" w:color="auto" w:fill="auto"/>
          </w:tcPr>
          <w:p w14:paraId="366EDC4B" w14:textId="77777777" w:rsidR="00A677B8" w:rsidRPr="002516C1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5"/>
          </w:tcPr>
          <w:p w14:paraId="56060495" w14:textId="77777777" w:rsidR="00A677B8" w:rsidRPr="002516C1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3FEAB214" w14:textId="77777777" w:rsidR="00A677B8" w:rsidRPr="002516C1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5"/>
          </w:tcPr>
          <w:p w14:paraId="29BE7CF6" w14:textId="77777777" w:rsidR="00A677B8" w:rsidRPr="002516C1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17CD" w:rsidRPr="002516C1" w14:paraId="6F5A8B3C" w14:textId="77777777" w:rsidTr="008217CD">
        <w:trPr>
          <w:trHeight w:val="408"/>
        </w:trPr>
        <w:tc>
          <w:tcPr>
            <w:tcW w:w="1845" w:type="pct"/>
            <w:shd w:val="clear" w:color="auto" w:fill="auto"/>
          </w:tcPr>
          <w:p w14:paraId="48CB810A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42223280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14:paraId="34F8387C" w14:textId="5E9E0974" w:rsidR="005D0045" w:rsidRPr="002516C1" w:rsidRDefault="00A026BE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5796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9" w:type="pct"/>
            <w:shd w:val="clear" w:color="auto" w:fill="auto"/>
          </w:tcPr>
          <w:p w14:paraId="319BBAAC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3E553938" w14:textId="720DFF6A" w:rsidR="005D0045" w:rsidRPr="002516C1" w:rsidRDefault="00A026BE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5796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9" w:type="pct"/>
            <w:shd w:val="clear" w:color="auto" w:fill="auto"/>
          </w:tcPr>
          <w:p w14:paraId="6680DFED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14:paraId="791B64FB" w14:textId="210B7EF3" w:rsidR="005D0045" w:rsidRPr="002516C1" w:rsidRDefault="00A026BE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5796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2AFDE1E1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68CF2F68" w14:textId="3AD34150" w:rsidR="005D0045" w:rsidRPr="002516C1" w:rsidRDefault="00A026BE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5796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D0045" w:rsidRPr="002516C1" w14:paraId="67B0F4B3" w14:textId="77777777" w:rsidTr="0055796D">
        <w:trPr>
          <w:trHeight w:val="408"/>
        </w:trPr>
        <w:tc>
          <w:tcPr>
            <w:tcW w:w="1845" w:type="pct"/>
            <w:shd w:val="clear" w:color="auto" w:fill="auto"/>
          </w:tcPr>
          <w:p w14:paraId="7F9C708F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2F971037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8" w:type="pct"/>
            <w:gridSpan w:val="11"/>
            <w:shd w:val="clear" w:color="auto" w:fill="auto"/>
          </w:tcPr>
          <w:p w14:paraId="5155E7F8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5796D" w:rsidRPr="002516C1" w14:paraId="5370AD7E" w14:textId="77777777" w:rsidTr="008217CD">
        <w:trPr>
          <w:trHeight w:val="408"/>
        </w:trPr>
        <w:tc>
          <w:tcPr>
            <w:tcW w:w="1845" w:type="pct"/>
            <w:shd w:val="clear" w:color="auto" w:fill="auto"/>
          </w:tcPr>
          <w:p w14:paraId="0AA86E8B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388" w:type="pct"/>
          </w:tcPr>
          <w:p w14:paraId="7AA5731B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14:paraId="383DBDE2" w14:textId="5F2ED914" w:rsidR="0055796D" w:rsidRPr="002516C1" w:rsidRDefault="005462A5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439.08</w:t>
            </w:r>
          </w:p>
        </w:tc>
        <w:tc>
          <w:tcPr>
            <w:tcW w:w="139" w:type="pct"/>
            <w:shd w:val="clear" w:color="auto" w:fill="auto"/>
          </w:tcPr>
          <w:p w14:paraId="33AA504F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27D7ABEF" w14:textId="69DB412B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318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39" w:type="pct"/>
            <w:shd w:val="clear" w:color="auto" w:fill="auto"/>
          </w:tcPr>
          <w:p w14:paraId="17EBC35F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14:paraId="4AB2DB4B" w14:textId="752D06F1" w:rsidR="0055796D" w:rsidRPr="002516C1" w:rsidRDefault="00B32DC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4A93A689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1D68AAE4" w14:textId="04E165C9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42</w:t>
            </w:r>
          </w:p>
        </w:tc>
      </w:tr>
      <w:tr w:rsidR="0055796D" w:rsidRPr="002516C1" w14:paraId="1CB3914E" w14:textId="77777777" w:rsidTr="008217CD">
        <w:trPr>
          <w:trHeight w:val="408"/>
        </w:trPr>
        <w:tc>
          <w:tcPr>
            <w:tcW w:w="1845" w:type="pct"/>
            <w:shd w:val="clear" w:color="auto" w:fill="auto"/>
          </w:tcPr>
          <w:p w14:paraId="24BC8B40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388" w:type="pct"/>
          </w:tcPr>
          <w:p w14:paraId="7036CCDF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14:paraId="015E70D1" w14:textId="2B50C380" w:rsidR="0055796D" w:rsidRPr="002516C1" w:rsidRDefault="005462A5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50</w:t>
            </w:r>
            <w:r w:rsidR="00B32DCD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B32DCD">
              <w:rPr>
                <w:rFonts w:asciiTheme="majorBidi" w:hAnsiTheme="majorBidi" w:cstheme="majorBidi" w:hint="cs"/>
                <w:sz w:val="30"/>
                <w:szCs w:val="30"/>
                <w:cs/>
              </w:rPr>
              <w:t>88</w:t>
            </w:r>
          </w:p>
        </w:tc>
        <w:tc>
          <w:tcPr>
            <w:tcW w:w="139" w:type="pct"/>
            <w:shd w:val="clear" w:color="auto" w:fill="auto"/>
          </w:tcPr>
          <w:p w14:paraId="1F1AA153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5BABA4C0" w14:textId="4A573DAD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456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39" w:type="pct"/>
            <w:shd w:val="clear" w:color="auto" w:fill="auto"/>
          </w:tcPr>
          <w:p w14:paraId="62DC368C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14:paraId="35258475" w14:textId="122A207D" w:rsidR="0055796D" w:rsidRPr="002516C1" w:rsidRDefault="00B32DC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1.38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7B57500C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5FA6CA81" w14:textId="6D9CC2B6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3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36</w:t>
            </w:r>
          </w:p>
        </w:tc>
      </w:tr>
      <w:tr w:rsidR="0055796D" w:rsidRPr="002516C1" w14:paraId="2D858B9F" w14:textId="77777777" w:rsidTr="008217CD">
        <w:trPr>
          <w:trHeight w:val="408"/>
        </w:trPr>
        <w:tc>
          <w:tcPr>
            <w:tcW w:w="1845" w:type="pct"/>
            <w:shd w:val="clear" w:color="auto" w:fill="auto"/>
          </w:tcPr>
          <w:p w14:paraId="2FDA1A07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388" w:type="pct"/>
          </w:tcPr>
          <w:p w14:paraId="5D255D53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14:paraId="7D7A30BC" w14:textId="2900AF75" w:rsidR="0055796D" w:rsidRPr="002516C1" w:rsidRDefault="005462A5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99.71</w:t>
            </w:r>
          </w:p>
        </w:tc>
        <w:tc>
          <w:tcPr>
            <w:tcW w:w="139" w:type="pct"/>
            <w:shd w:val="clear" w:color="auto" w:fill="auto"/>
          </w:tcPr>
          <w:p w14:paraId="53AC989A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1F6732F9" w14:textId="02F546F1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39" w:type="pct"/>
            <w:shd w:val="clear" w:color="auto" w:fill="auto"/>
          </w:tcPr>
          <w:p w14:paraId="551B4AEE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14:paraId="13166973" w14:textId="5B7039D8" w:rsidR="0055796D" w:rsidRPr="002516C1" w:rsidRDefault="00B32DC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5DD82436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47F217BD" w14:textId="78482B54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55796D" w:rsidRPr="002516C1" w14:paraId="6B8980BC" w14:textId="77777777" w:rsidTr="008217CD">
        <w:trPr>
          <w:trHeight w:val="408"/>
        </w:trPr>
        <w:tc>
          <w:tcPr>
            <w:tcW w:w="1845" w:type="pct"/>
            <w:shd w:val="clear" w:color="auto" w:fill="auto"/>
          </w:tcPr>
          <w:p w14:paraId="774A240E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พัสดุคงเหลือ</w:t>
            </w:r>
          </w:p>
        </w:tc>
        <w:tc>
          <w:tcPr>
            <w:tcW w:w="388" w:type="pct"/>
          </w:tcPr>
          <w:p w14:paraId="7256305C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8A1C40" w14:textId="0E19CEB0" w:rsidR="0055796D" w:rsidRPr="002516C1" w:rsidRDefault="005462A5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47.</w:t>
            </w:r>
            <w:r w:rsidR="001A7042">
              <w:rPr>
                <w:rFonts w:asciiTheme="majorBidi" w:hAnsiTheme="majorBidi" w:cstheme="majorBidi" w:hint="cs"/>
                <w:sz w:val="30"/>
                <w:szCs w:val="30"/>
                <w:cs/>
              </w:rPr>
              <w:t>70</w:t>
            </w:r>
          </w:p>
        </w:tc>
        <w:tc>
          <w:tcPr>
            <w:tcW w:w="139" w:type="pct"/>
            <w:shd w:val="clear" w:color="auto" w:fill="auto"/>
          </w:tcPr>
          <w:p w14:paraId="206AB392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77A64E" w14:textId="5B9EC664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39" w:type="pct"/>
            <w:shd w:val="clear" w:color="auto" w:fill="auto"/>
          </w:tcPr>
          <w:p w14:paraId="6133D600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A5ABC6" w14:textId="7B67FBB1" w:rsidR="0055796D" w:rsidRPr="002516C1" w:rsidRDefault="00B32DC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1ABB8261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2685869A" w14:textId="0D124651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</w:tr>
      <w:tr w:rsidR="0055796D" w:rsidRPr="002516C1" w14:paraId="16405DDD" w14:textId="77777777" w:rsidTr="008217CD">
        <w:trPr>
          <w:trHeight w:val="408"/>
        </w:trPr>
        <w:tc>
          <w:tcPr>
            <w:tcW w:w="1845" w:type="pct"/>
            <w:shd w:val="clear" w:color="auto" w:fill="auto"/>
          </w:tcPr>
          <w:p w14:paraId="151C8E62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038EF03D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DA31533" w14:textId="37ED1A4A" w:rsidR="0055796D" w:rsidRPr="002516C1" w:rsidRDefault="005462A5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1,090.37</w:t>
            </w:r>
          </w:p>
        </w:tc>
        <w:tc>
          <w:tcPr>
            <w:tcW w:w="139" w:type="pct"/>
            <w:shd w:val="clear" w:color="auto" w:fill="auto"/>
          </w:tcPr>
          <w:p w14:paraId="1471127B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DEC110" w14:textId="7721DEEC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899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139" w:type="pct"/>
            <w:shd w:val="clear" w:color="auto" w:fill="auto"/>
          </w:tcPr>
          <w:p w14:paraId="0CA16E7D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186590" w14:textId="3F362FD3" w:rsidR="0055796D" w:rsidRPr="002516C1" w:rsidRDefault="00B32DC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1.38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4AFD08F9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684E131E" w14:textId="1D5C4AF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3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78</w:t>
            </w:r>
          </w:p>
        </w:tc>
      </w:tr>
      <w:tr w:rsidR="0055796D" w:rsidRPr="002516C1" w14:paraId="7B57B1E6" w14:textId="77777777" w:rsidTr="008217CD">
        <w:trPr>
          <w:trHeight w:val="408"/>
        </w:trPr>
        <w:tc>
          <w:tcPr>
            <w:tcW w:w="1845" w:type="pct"/>
            <w:shd w:val="clear" w:color="auto" w:fill="auto"/>
          </w:tcPr>
          <w:p w14:paraId="3E5D9358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388" w:type="pct"/>
          </w:tcPr>
          <w:p w14:paraId="26EA6951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D713CF" w14:textId="6A6E7ECE" w:rsidR="0055796D" w:rsidRPr="002516C1" w:rsidRDefault="005462A5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(0.03)</w:t>
            </w:r>
          </w:p>
        </w:tc>
        <w:tc>
          <w:tcPr>
            <w:tcW w:w="139" w:type="pct"/>
            <w:shd w:val="clear" w:color="auto" w:fill="auto"/>
          </w:tcPr>
          <w:p w14:paraId="1B1F9556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B0D35E" w14:textId="52310C6C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" w:type="pct"/>
            <w:shd w:val="clear" w:color="auto" w:fill="auto"/>
          </w:tcPr>
          <w:p w14:paraId="0BA98FCC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FE4600" w14:textId="0F1AE570" w:rsidR="0055796D" w:rsidRPr="002516C1" w:rsidRDefault="00B32DC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(0.0</w:t>
            </w:r>
            <w:r w:rsidR="00BF277F">
              <w:rPr>
                <w:rFonts w:asciiTheme="majorBidi" w:hAnsiTheme="majorBidi" w:cstheme="majorBidi" w:hint="cs"/>
                <w:cs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6FD02D03" w14:textId="77777777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205BC315" w14:textId="440A308E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55796D" w:rsidRPr="002516C1" w14:paraId="46327D64" w14:textId="77777777" w:rsidTr="008217CD">
        <w:trPr>
          <w:trHeight w:val="408"/>
        </w:trPr>
        <w:tc>
          <w:tcPr>
            <w:tcW w:w="1845" w:type="pct"/>
            <w:shd w:val="clear" w:color="auto" w:fill="auto"/>
          </w:tcPr>
          <w:p w14:paraId="6E50CA60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88" w:type="pct"/>
          </w:tcPr>
          <w:p w14:paraId="2C70AE9A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708CF" w14:textId="6482D655" w:rsidR="0055796D" w:rsidRPr="002516C1" w:rsidRDefault="005462A5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1,090.3</w:t>
            </w:r>
            <w:r w:rsidR="00B32D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9" w:type="pct"/>
            <w:shd w:val="clear" w:color="auto" w:fill="auto"/>
          </w:tcPr>
          <w:p w14:paraId="2F49D640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AD2234" w14:textId="7705736C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891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139" w:type="pct"/>
            <w:shd w:val="clear" w:color="auto" w:fill="auto"/>
          </w:tcPr>
          <w:p w14:paraId="1305ED46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6C5BBD" w14:textId="15E0A410" w:rsidR="0055796D" w:rsidRPr="002516C1" w:rsidRDefault="00B32DC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1.3</w:t>
            </w:r>
            <w:r w:rsidR="00BF277F">
              <w:rPr>
                <w:rFonts w:asciiTheme="majorBidi" w:hAnsiTheme="majorBidi" w:cstheme="majorBidi" w:hint="cs"/>
                <w:b/>
                <w:bCs/>
                <w:cs/>
              </w:rPr>
              <w:t>6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09083C2D" w14:textId="77777777" w:rsidR="0055796D" w:rsidRPr="002516C1" w:rsidRDefault="0055796D" w:rsidP="00557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F94E03" w14:textId="48155D10" w:rsidR="0055796D" w:rsidRPr="002516C1" w:rsidRDefault="0055796D" w:rsidP="00557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3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78</w:t>
            </w:r>
          </w:p>
        </w:tc>
      </w:tr>
      <w:tr w:rsidR="005D0045" w:rsidRPr="002516C1" w14:paraId="7045100C" w14:textId="77777777" w:rsidTr="0055796D">
        <w:trPr>
          <w:trHeight w:val="287"/>
        </w:trPr>
        <w:tc>
          <w:tcPr>
            <w:tcW w:w="2241" w:type="pct"/>
            <w:gridSpan w:val="3"/>
            <w:shd w:val="clear" w:color="auto" w:fill="auto"/>
          </w:tcPr>
          <w:p w14:paraId="132131AE" w14:textId="77777777" w:rsidR="005D0045" w:rsidRPr="002516C1" w:rsidRDefault="005D0045" w:rsidP="0019324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14:paraId="7B7BA059" w14:textId="77777777" w:rsidR="005D0045" w:rsidRPr="002516C1" w:rsidRDefault="005D0045" w:rsidP="0019324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50C362C1" w14:textId="77777777" w:rsidR="005D0045" w:rsidRPr="002516C1" w:rsidRDefault="005D0045" w:rsidP="0019324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81" w:type="pct"/>
            <w:shd w:val="clear" w:color="auto" w:fill="auto"/>
          </w:tcPr>
          <w:p w14:paraId="72B059A8" w14:textId="77777777" w:rsidR="005D0045" w:rsidRPr="002516C1" w:rsidRDefault="005D0045" w:rsidP="0019324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50" w:type="pct"/>
            <w:gridSpan w:val="2"/>
            <w:shd w:val="clear" w:color="auto" w:fill="auto"/>
          </w:tcPr>
          <w:p w14:paraId="726C702C" w14:textId="77777777" w:rsidR="005D0045" w:rsidRPr="002516C1" w:rsidRDefault="005D0045" w:rsidP="0019324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29" w:type="pct"/>
            <w:shd w:val="clear" w:color="auto" w:fill="auto"/>
          </w:tcPr>
          <w:p w14:paraId="451848C9" w14:textId="77777777" w:rsidR="005D0045" w:rsidRPr="002516C1" w:rsidRDefault="005D0045" w:rsidP="0019324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4FAD2A26" w14:textId="77777777" w:rsidR="005D0045" w:rsidRPr="002516C1" w:rsidRDefault="005D0045" w:rsidP="0019324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pct"/>
            <w:gridSpan w:val="2"/>
            <w:shd w:val="clear" w:color="auto" w:fill="auto"/>
          </w:tcPr>
          <w:p w14:paraId="4136D98F" w14:textId="77777777" w:rsidR="005D0045" w:rsidRPr="002516C1" w:rsidRDefault="005D0045" w:rsidP="0019324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</w:tr>
      <w:tr w:rsidR="008217CD" w:rsidRPr="002516C1" w14:paraId="6A791505" w14:textId="77777777" w:rsidTr="0055796D">
        <w:trPr>
          <w:trHeight w:val="408"/>
        </w:trPr>
        <w:tc>
          <w:tcPr>
            <w:tcW w:w="2241" w:type="pct"/>
            <w:gridSpan w:val="3"/>
            <w:shd w:val="clear" w:color="auto" w:fill="auto"/>
          </w:tcPr>
          <w:p w14:paraId="424564AA" w14:textId="77777777" w:rsidR="005D0045" w:rsidRPr="00957CED" w:rsidRDefault="005D0045" w:rsidP="005D0045">
            <w:pPr>
              <w:tabs>
                <w:tab w:val="clear" w:pos="227"/>
                <w:tab w:val="left" w:pos="261"/>
              </w:tabs>
              <w:spacing w:line="240" w:lineRule="auto"/>
              <w:ind w:left="189" w:right="-1203" w:hanging="189"/>
              <w:rPr>
                <w:rFonts w:asciiTheme="majorBidi" w:hAnsiTheme="majorBidi" w:cstheme="majorBidi"/>
                <w:b/>
              </w:rPr>
            </w:pPr>
            <w:r w:rsidRPr="00957CED">
              <w:rPr>
                <w:rFonts w:asciiTheme="majorBidi" w:hAnsiTheme="majorBidi" w:cstheme="majorBidi"/>
                <w:b/>
                <w:cs/>
              </w:rPr>
              <w:t>ต้นทุนของสินค้าคงเหลือที่บันทึกเป็น</w:t>
            </w:r>
          </w:p>
          <w:p w14:paraId="7B339922" w14:textId="77777777" w:rsidR="005D0045" w:rsidRPr="00957CED" w:rsidRDefault="005D0045" w:rsidP="005D0045">
            <w:pPr>
              <w:tabs>
                <w:tab w:val="clear" w:pos="227"/>
                <w:tab w:val="left" w:pos="261"/>
              </w:tabs>
              <w:spacing w:line="240" w:lineRule="auto"/>
              <w:ind w:left="189" w:right="-1203" w:firstLine="72"/>
              <w:rPr>
                <w:rFonts w:asciiTheme="majorBidi" w:hAnsiTheme="majorBidi" w:cstheme="majorBidi"/>
                <w:b/>
                <w:cs/>
              </w:rPr>
            </w:pPr>
            <w:r w:rsidRPr="00957CED">
              <w:rPr>
                <w:rFonts w:asciiTheme="majorBidi" w:hAnsiTheme="majorBidi" w:cstheme="majorBidi"/>
                <w:b/>
                <w:cs/>
              </w:rPr>
              <w:t>ค่าใช้จ่ายและได้รวมในบัญชีต้นทุนขาย</w:t>
            </w:r>
          </w:p>
        </w:tc>
        <w:tc>
          <w:tcPr>
            <w:tcW w:w="577" w:type="pct"/>
            <w:shd w:val="clear" w:color="auto" w:fill="auto"/>
          </w:tcPr>
          <w:p w14:paraId="0586A338" w14:textId="77777777" w:rsidR="005D0045" w:rsidRPr="002516C1" w:rsidRDefault="005D0045" w:rsidP="005D0045">
            <w:pPr>
              <w:tabs>
                <w:tab w:val="decimal" w:pos="585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1930442F" w14:textId="77777777" w:rsidR="005D0045" w:rsidRPr="002516C1" w:rsidRDefault="005D0045" w:rsidP="005D0045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  <w:shd w:val="clear" w:color="auto" w:fill="auto"/>
          </w:tcPr>
          <w:p w14:paraId="6BB47253" w14:textId="77777777" w:rsidR="005D0045" w:rsidRPr="002516C1" w:rsidRDefault="005D0045" w:rsidP="005D0045">
            <w:pPr>
              <w:tabs>
                <w:tab w:val="clear" w:pos="680"/>
                <w:tab w:val="decimal" w:pos="665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  <w:gridSpan w:val="2"/>
            <w:shd w:val="clear" w:color="auto" w:fill="auto"/>
          </w:tcPr>
          <w:p w14:paraId="0492BD49" w14:textId="77777777" w:rsidR="005D0045" w:rsidRPr="002516C1" w:rsidRDefault="005D0045" w:rsidP="005D0045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529" w:type="pct"/>
            <w:shd w:val="clear" w:color="auto" w:fill="auto"/>
          </w:tcPr>
          <w:p w14:paraId="0C7458FD" w14:textId="77777777" w:rsidR="005D0045" w:rsidRPr="002516C1" w:rsidRDefault="005D0045" w:rsidP="005D0045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shd w:val="clear" w:color="auto" w:fill="auto"/>
          </w:tcPr>
          <w:p w14:paraId="66868F9D" w14:textId="77777777" w:rsidR="005D0045" w:rsidRPr="002516C1" w:rsidRDefault="005D0045" w:rsidP="005D0045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630" w:type="pct"/>
            <w:gridSpan w:val="2"/>
            <w:shd w:val="clear" w:color="auto" w:fill="auto"/>
          </w:tcPr>
          <w:p w14:paraId="53407298" w14:textId="77777777" w:rsidR="005D0045" w:rsidRPr="002516C1" w:rsidRDefault="005D0045" w:rsidP="005D0045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</w:tr>
      <w:tr w:rsidR="0055796D" w:rsidRPr="002516C1" w14:paraId="41A01ABF" w14:textId="77777777" w:rsidTr="0055796D">
        <w:trPr>
          <w:trHeight w:val="408"/>
        </w:trPr>
        <w:tc>
          <w:tcPr>
            <w:tcW w:w="2241" w:type="pct"/>
            <w:gridSpan w:val="3"/>
            <w:shd w:val="clear" w:color="auto" w:fill="auto"/>
          </w:tcPr>
          <w:p w14:paraId="42285EEC" w14:textId="77777777" w:rsidR="0055796D" w:rsidRPr="00957CED" w:rsidRDefault="0055796D" w:rsidP="0055796D">
            <w:pPr>
              <w:spacing w:line="240" w:lineRule="auto"/>
              <w:ind w:right="-1203"/>
              <w:rPr>
                <w:rFonts w:asciiTheme="majorBidi" w:hAnsiTheme="majorBidi" w:cstheme="majorBidi"/>
                <w:cs/>
              </w:rPr>
            </w:pPr>
            <w:r w:rsidRPr="00957CED">
              <w:rPr>
                <w:rFonts w:asciiTheme="majorBidi" w:hAnsiTheme="majorBidi" w:cstheme="majorBidi"/>
                <w:cs/>
              </w:rPr>
              <w:t xml:space="preserve">- </w:t>
            </w:r>
            <w:r w:rsidRPr="00957CED">
              <w:rPr>
                <w:rFonts w:asciiTheme="majorBidi" w:hAnsiTheme="majorBidi" w:cstheme="majorBidi"/>
                <w:cs/>
              </w:rPr>
              <w:tab/>
              <w:t>ต้นทุนขาย</w:t>
            </w:r>
          </w:p>
        </w:tc>
        <w:tc>
          <w:tcPr>
            <w:tcW w:w="577" w:type="pct"/>
            <w:shd w:val="clear" w:color="auto" w:fill="auto"/>
          </w:tcPr>
          <w:p w14:paraId="21CE521D" w14:textId="600F8795" w:rsidR="0055796D" w:rsidRPr="002516C1" w:rsidRDefault="00957CED" w:rsidP="0055796D">
            <w:pPr>
              <w:tabs>
                <w:tab w:val="clear" w:pos="907"/>
                <w:tab w:val="decimal" w:pos="585"/>
                <w:tab w:val="left" w:pos="791"/>
              </w:tabs>
              <w:spacing w:line="240" w:lineRule="auto"/>
              <w:ind w:left="-200" w:firstLine="7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13,323.46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0330D5DD" w14:textId="77777777" w:rsidR="0055796D" w:rsidRPr="002516C1" w:rsidRDefault="0055796D" w:rsidP="0055796D">
            <w:pPr>
              <w:tabs>
                <w:tab w:val="decimal" w:pos="500"/>
              </w:tabs>
              <w:spacing w:line="240" w:lineRule="auto"/>
              <w:ind w:left="-124" w:righ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  <w:shd w:val="clear" w:color="auto" w:fill="auto"/>
          </w:tcPr>
          <w:p w14:paraId="03894306" w14:textId="2365C613" w:rsidR="0055796D" w:rsidRPr="002516C1" w:rsidRDefault="0055796D" w:rsidP="0055796D">
            <w:pPr>
              <w:tabs>
                <w:tab w:val="clear" w:pos="680"/>
                <w:tab w:val="clear" w:pos="907"/>
                <w:tab w:val="decimal" w:pos="665"/>
                <w:tab w:val="left" w:pos="802"/>
              </w:tabs>
              <w:spacing w:line="240" w:lineRule="auto"/>
              <w:ind w:left="-124"/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12</w:t>
            </w:r>
            <w:r w:rsidRPr="002516C1">
              <w:rPr>
                <w:rFonts w:asciiTheme="majorBidi" w:hAnsiTheme="majorBidi" w:cstheme="majorBidi"/>
                <w:cs/>
              </w:rPr>
              <w:t>,</w:t>
            </w:r>
            <w:r w:rsidRPr="00A026BE">
              <w:rPr>
                <w:rFonts w:asciiTheme="majorBidi" w:hAnsiTheme="majorBidi" w:cstheme="majorBidi"/>
              </w:rPr>
              <w:t>904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43DCF873" w14:textId="77777777" w:rsidR="0055796D" w:rsidRPr="002516C1" w:rsidRDefault="0055796D" w:rsidP="0055796D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529" w:type="pct"/>
            <w:shd w:val="clear" w:color="auto" w:fill="auto"/>
          </w:tcPr>
          <w:p w14:paraId="0F343840" w14:textId="119CEEE2" w:rsidR="0055796D" w:rsidRPr="002516C1" w:rsidRDefault="00957CED" w:rsidP="0055796D">
            <w:pPr>
              <w:tabs>
                <w:tab w:val="clear" w:pos="907"/>
                <w:tab w:val="decimal" w:pos="500"/>
                <w:tab w:val="left" w:pos="778"/>
              </w:tabs>
              <w:spacing w:line="240" w:lineRule="auto"/>
              <w:ind w:left="-124" w:right="7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70.66</w:t>
            </w:r>
          </w:p>
        </w:tc>
        <w:tc>
          <w:tcPr>
            <w:tcW w:w="146" w:type="pct"/>
            <w:shd w:val="clear" w:color="auto" w:fill="auto"/>
          </w:tcPr>
          <w:p w14:paraId="615EA9B1" w14:textId="77777777" w:rsidR="0055796D" w:rsidRPr="002516C1" w:rsidRDefault="0055796D" w:rsidP="0055796D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630" w:type="pct"/>
            <w:gridSpan w:val="2"/>
            <w:shd w:val="clear" w:color="auto" w:fill="auto"/>
          </w:tcPr>
          <w:p w14:paraId="07A0DF38" w14:textId="0CFFCF36" w:rsidR="0055796D" w:rsidRPr="002516C1" w:rsidRDefault="0055796D" w:rsidP="0055796D">
            <w:pPr>
              <w:tabs>
                <w:tab w:val="clear" w:pos="907"/>
                <w:tab w:val="decimal" w:pos="500"/>
                <w:tab w:val="left" w:pos="778"/>
              </w:tabs>
              <w:spacing w:line="240" w:lineRule="auto"/>
              <w:ind w:left="-124" w:right="73"/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88</w:t>
            </w:r>
          </w:p>
        </w:tc>
      </w:tr>
      <w:tr w:rsidR="0055796D" w:rsidRPr="002516C1" w14:paraId="2BE5309D" w14:textId="77777777" w:rsidTr="0055796D">
        <w:trPr>
          <w:trHeight w:val="408"/>
        </w:trPr>
        <w:tc>
          <w:tcPr>
            <w:tcW w:w="2241" w:type="pct"/>
            <w:gridSpan w:val="3"/>
            <w:shd w:val="clear" w:color="auto" w:fill="auto"/>
          </w:tcPr>
          <w:p w14:paraId="362EDC17" w14:textId="538593E1" w:rsidR="0055796D" w:rsidRPr="00957CED" w:rsidRDefault="0055796D" w:rsidP="0055796D">
            <w:pPr>
              <w:spacing w:line="240" w:lineRule="auto"/>
              <w:ind w:right="-1203"/>
              <w:rPr>
                <w:rFonts w:asciiTheme="majorBidi" w:hAnsiTheme="majorBidi" w:cstheme="majorBidi"/>
                <w:cs/>
              </w:rPr>
            </w:pPr>
            <w:r w:rsidRPr="00957CED">
              <w:rPr>
                <w:rFonts w:asciiTheme="majorBidi" w:hAnsiTheme="majorBidi" w:cstheme="majorBidi"/>
                <w:cs/>
              </w:rPr>
              <w:t>-</w:t>
            </w:r>
            <w:r w:rsidRPr="00957CED">
              <w:rPr>
                <w:rFonts w:asciiTheme="majorBidi" w:hAnsiTheme="majorBidi" w:cstheme="majorBidi"/>
                <w:cs/>
              </w:rPr>
              <w:tab/>
            </w:r>
            <w:r w:rsidR="00503BD7">
              <w:rPr>
                <w:rFonts w:asciiTheme="majorBidi" w:hAnsiTheme="majorBidi" w:cstheme="majorBidi" w:hint="cs"/>
                <w:cs/>
              </w:rPr>
              <w:t xml:space="preserve">(กลับรายการ) </w:t>
            </w:r>
            <w:r w:rsidRPr="00957CED">
              <w:rPr>
                <w:rFonts w:asciiTheme="majorBidi" w:hAnsiTheme="majorBidi" w:cstheme="majorBidi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3EBE3BDE" w14:textId="78D18A62" w:rsidR="0055796D" w:rsidRPr="002516C1" w:rsidRDefault="00957CED" w:rsidP="0055796D">
            <w:pPr>
              <w:tabs>
                <w:tab w:val="clear" w:pos="907"/>
                <w:tab w:val="decimal" w:pos="585"/>
                <w:tab w:val="left" w:pos="791"/>
              </w:tabs>
              <w:spacing w:line="240" w:lineRule="auto"/>
              <w:ind w:left="-12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(7.34)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230B8180" w14:textId="77777777" w:rsidR="0055796D" w:rsidRPr="002516C1" w:rsidRDefault="0055796D" w:rsidP="0055796D">
            <w:pPr>
              <w:tabs>
                <w:tab w:val="decimal" w:pos="500"/>
              </w:tabs>
              <w:spacing w:line="240" w:lineRule="auto"/>
              <w:ind w:left="-124" w:righ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0B73DAC7" w14:textId="6903F15D" w:rsidR="0055796D" w:rsidRPr="002516C1" w:rsidRDefault="0055796D" w:rsidP="0055796D">
            <w:pPr>
              <w:tabs>
                <w:tab w:val="clear" w:pos="680"/>
                <w:tab w:val="clear" w:pos="907"/>
                <w:tab w:val="decimal" w:pos="665"/>
                <w:tab w:val="left" w:pos="802"/>
              </w:tabs>
              <w:spacing w:line="240" w:lineRule="auto"/>
              <w:ind w:left="-124"/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5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769CBE82" w14:textId="77777777" w:rsidR="0055796D" w:rsidRPr="002516C1" w:rsidRDefault="0055796D" w:rsidP="0055796D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76458699" w14:textId="23EA8430" w:rsidR="0055796D" w:rsidRPr="002516C1" w:rsidRDefault="00957CED" w:rsidP="0055796D">
            <w:pPr>
              <w:tabs>
                <w:tab w:val="clear" w:pos="907"/>
                <w:tab w:val="decimal" w:pos="500"/>
                <w:tab w:val="left" w:pos="778"/>
              </w:tabs>
              <w:spacing w:line="240" w:lineRule="auto"/>
              <w:ind w:left="-124" w:right="7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0.03</w:t>
            </w:r>
          </w:p>
        </w:tc>
        <w:tc>
          <w:tcPr>
            <w:tcW w:w="146" w:type="pct"/>
            <w:shd w:val="clear" w:color="auto" w:fill="auto"/>
          </w:tcPr>
          <w:p w14:paraId="644981B5" w14:textId="77777777" w:rsidR="0055796D" w:rsidRPr="002516C1" w:rsidRDefault="0055796D" w:rsidP="0055796D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63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01ECC5" w14:textId="08449DB7" w:rsidR="0055796D" w:rsidRPr="002516C1" w:rsidRDefault="0055796D" w:rsidP="0055796D">
            <w:pPr>
              <w:tabs>
                <w:tab w:val="clear" w:pos="907"/>
                <w:tab w:val="decimal" w:pos="500"/>
                <w:tab w:val="left" w:pos="778"/>
              </w:tabs>
              <w:spacing w:line="240" w:lineRule="auto"/>
              <w:ind w:left="-124" w:right="73"/>
              <w:jc w:val="right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55796D" w:rsidRPr="002516C1" w14:paraId="5D6F4C98" w14:textId="77777777" w:rsidTr="0055796D">
        <w:trPr>
          <w:trHeight w:val="408"/>
        </w:trPr>
        <w:tc>
          <w:tcPr>
            <w:tcW w:w="2241" w:type="pct"/>
            <w:gridSpan w:val="3"/>
            <w:shd w:val="clear" w:color="auto" w:fill="auto"/>
          </w:tcPr>
          <w:p w14:paraId="1286B202" w14:textId="77777777" w:rsidR="0055796D" w:rsidRPr="00957CED" w:rsidRDefault="0055796D" w:rsidP="0055796D">
            <w:pPr>
              <w:spacing w:line="240" w:lineRule="auto"/>
              <w:ind w:right="-1203"/>
              <w:rPr>
                <w:rFonts w:asciiTheme="majorBidi" w:hAnsiTheme="majorBidi" w:cstheme="majorBidi"/>
                <w:i/>
                <w:iCs/>
              </w:rPr>
            </w:pPr>
            <w:r w:rsidRPr="00957CED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67A854" w14:textId="222E1E69" w:rsidR="0055796D" w:rsidRPr="002516C1" w:rsidRDefault="009A6605" w:rsidP="0055796D">
            <w:pPr>
              <w:tabs>
                <w:tab w:val="clear" w:pos="907"/>
                <w:tab w:val="decimal" w:pos="585"/>
                <w:tab w:val="left" w:pos="791"/>
              </w:tabs>
              <w:spacing w:line="240" w:lineRule="auto"/>
              <w:ind w:left="-124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13,316.12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27B181CC" w14:textId="77777777" w:rsidR="0055796D" w:rsidRPr="002516C1" w:rsidRDefault="0055796D" w:rsidP="0055796D">
            <w:pPr>
              <w:tabs>
                <w:tab w:val="decimal" w:pos="500"/>
              </w:tabs>
              <w:spacing w:line="240" w:lineRule="auto"/>
              <w:ind w:left="-124" w:righ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CD3C6F" w14:textId="1A5922B0" w:rsidR="0055796D" w:rsidRPr="002516C1" w:rsidRDefault="0055796D" w:rsidP="0055796D">
            <w:pPr>
              <w:tabs>
                <w:tab w:val="clear" w:pos="680"/>
                <w:tab w:val="clear" w:pos="907"/>
                <w:tab w:val="decimal" w:pos="665"/>
                <w:tab w:val="left" w:pos="802"/>
              </w:tabs>
              <w:spacing w:line="240" w:lineRule="auto"/>
              <w:ind w:left="-124"/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12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</w:rPr>
              <w:t>909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53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5F94598C" w14:textId="77777777" w:rsidR="0055796D" w:rsidRPr="002516C1" w:rsidRDefault="0055796D" w:rsidP="0055796D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3C26ED" w14:textId="4177A9F0" w:rsidR="0055796D" w:rsidRPr="002516C1" w:rsidRDefault="00957CED" w:rsidP="0055796D">
            <w:pPr>
              <w:tabs>
                <w:tab w:val="clear" w:pos="907"/>
                <w:tab w:val="decimal" w:pos="500"/>
                <w:tab w:val="left" w:pos="778"/>
              </w:tabs>
              <w:spacing w:line="240" w:lineRule="auto"/>
              <w:ind w:left="-124" w:right="73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70.69</w:t>
            </w:r>
          </w:p>
        </w:tc>
        <w:tc>
          <w:tcPr>
            <w:tcW w:w="146" w:type="pct"/>
            <w:shd w:val="clear" w:color="auto" w:fill="auto"/>
          </w:tcPr>
          <w:p w14:paraId="73AE2E7B" w14:textId="77777777" w:rsidR="0055796D" w:rsidRPr="002516C1" w:rsidRDefault="0055796D" w:rsidP="0055796D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A2375" w14:textId="3674AD2F" w:rsidR="0055796D" w:rsidRPr="002516C1" w:rsidRDefault="0055796D" w:rsidP="0055796D">
            <w:pPr>
              <w:tabs>
                <w:tab w:val="clear" w:pos="907"/>
                <w:tab w:val="decimal" w:pos="500"/>
                <w:tab w:val="left" w:pos="778"/>
              </w:tabs>
              <w:spacing w:line="240" w:lineRule="auto"/>
              <w:ind w:left="-124" w:right="7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2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88</w:t>
            </w:r>
          </w:p>
        </w:tc>
      </w:tr>
    </w:tbl>
    <w:p w14:paraId="3AD96E7D" w14:textId="77777777" w:rsidR="00296A6E" w:rsidRPr="002516C1" w:rsidRDefault="00296A6E" w:rsidP="004F45B2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Cs w:val="22"/>
          <w:lang w:bidi="th-TH"/>
        </w:rPr>
      </w:pPr>
    </w:p>
    <w:p w14:paraId="003FDC2C" w14:textId="4CA2EBFA" w:rsidR="006603D7" w:rsidRPr="002516C1" w:rsidRDefault="006603D7" w:rsidP="003F1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firstLine="1"/>
        <w:jc w:val="thaiDistribute"/>
        <w:rPr>
          <w:rFonts w:asciiTheme="majorBidi" w:hAnsiTheme="majorBidi" w:cstheme="majorBidi"/>
          <w:cs/>
          <w:lang w:val="th-TH"/>
        </w:rPr>
        <w:sectPr w:rsidR="006603D7" w:rsidRPr="002516C1" w:rsidSect="001303BE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36BA9830" w14:textId="48BC467D" w:rsidR="00906D31" w:rsidRDefault="0082266F" w:rsidP="009B078B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เ</w:t>
      </w:r>
      <w:r w:rsidR="00906D31"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งินลงทุนในบริษัทร่วมและการร่วมค้า </w:t>
      </w:r>
    </w:p>
    <w:p w14:paraId="79E9020C" w14:textId="77777777" w:rsidR="009B078B" w:rsidRPr="009B078B" w:rsidRDefault="009B078B" w:rsidP="009B078B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</w:p>
    <w:p w14:paraId="4F561172" w14:textId="69648DFC" w:rsidR="008217CD" w:rsidRPr="002516C1" w:rsidRDefault="008217CD" w:rsidP="008217CD">
      <w:pPr>
        <w:pStyle w:val="index"/>
        <w:tabs>
          <w:tab w:val="clear" w:pos="1134"/>
        </w:tabs>
        <w:spacing w:after="0" w:line="240" w:lineRule="auto"/>
        <w:ind w:left="540" w:right="-43" w:firstLine="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เงินลงทุนในบริษัทร่วมและการร่วมค้า ณ วันที่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55796D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55796D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และเงินปันผลรับจากเงินลงทุนสำหรับปีสิ้นสุดวันที่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55796D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55796D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มีดังนี้</w:t>
      </w:r>
    </w:p>
    <w:p w14:paraId="2DA4ADB7" w14:textId="77777777" w:rsidR="00780BA0" w:rsidRPr="002516C1" w:rsidRDefault="00780BA0" w:rsidP="008217CD">
      <w:pPr>
        <w:pStyle w:val="index"/>
        <w:tabs>
          <w:tab w:val="clear" w:pos="1134"/>
        </w:tabs>
        <w:spacing w:after="0" w:line="240" w:lineRule="auto"/>
        <w:ind w:left="540" w:right="-43" w:firstLine="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1515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720"/>
        <w:gridCol w:w="178"/>
        <w:gridCol w:w="818"/>
        <w:gridCol w:w="184"/>
        <w:gridCol w:w="708"/>
        <w:gridCol w:w="187"/>
        <w:gridCol w:w="812"/>
        <w:gridCol w:w="181"/>
        <w:gridCol w:w="719"/>
        <w:gridCol w:w="180"/>
        <w:gridCol w:w="713"/>
        <w:gridCol w:w="180"/>
        <w:gridCol w:w="720"/>
        <w:gridCol w:w="180"/>
        <w:gridCol w:w="810"/>
        <w:gridCol w:w="180"/>
        <w:gridCol w:w="720"/>
        <w:gridCol w:w="180"/>
        <w:gridCol w:w="813"/>
        <w:gridCol w:w="180"/>
        <w:gridCol w:w="720"/>
        <w:gridCol w:w="183"/>
        <w:gridCol w:w="807"/>
        <w:gridCol w:w="210"/>
        <w:gridCol w:w="780"/>
        <w:gridCol w:w="178"/>
        <w:gridCol w:w="820"/>
        <w:gridCol w:w="12"/>
        <w:gridCol w:w="9"/>
      </w:tblGrid>
      <w:tr w:rsidR="008217CD" w:rsidRPr="002516C1" w:rsidDel="00685444" w14:paraId="6988472E" w14:textId="77777777" w:rsidTr="00E6586D">
        <w:trPr>
          <w:gridAfter w:val="2"/>
          <w:wAfter w:w="21" w:type="dxa"/>
          <w:cantSplit/>
          <w:tblHeader/>
        </w:trPr>
        <w:tc>
          <w:tcPr>
            <w:tcW w:w="15131" w:type="dxa"/>
            <w:gridSpan w:val="28"/>
            <w:shd w:val="clear" w:color="auto" w:fill="auto"/>
            <w:vAlign w:val="bottom"/>
          </w:tcPr>
          <w:p w14:paraId="33E8155C" w14:textId="2B6B89CC" w:rsidR="008217CD" w:rsidRPr="002516C1" w:rsidRDefault="00323E60" w:rsidP="00780BA0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8217CD" w:rsidRPr="002516C1" w:rsidDel="00685444" w14:paraId="3418E63F" w14:textId="77777777" w:rsidTr="001F59D5">
        <w:trPr>
          <w:gridAfter w:val="1"/>
          <w:wAfter w:w="9" w:type="dxa"/>
          <w:cantSplit/>
          <w:tblHeader/>
        </w:trPr>
        <w:tc>
          <w:tcPr>
            <w:tcW w:w="2070" w:type="dxa"/>
            <w:shd w:val="clear" w:color="auto" w:fill="auto"/>
            <w:vAlign w:val="bottom"/>
          </w:tcPr>
          <w:p w14:paraId="2C1FAAF8" w14:textId="77777777" w:rsidR="008217CD" w:rsidRPr="002516C1" w:rsidDel="00685444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6" w:type="dxa"/>
            <w:gridSpan w:val="3"/>
          </w:tcPr>
          <w:p w14:paraId="55EEBE37" w14:textId="77777777" w:rsidR="008217CD" w:rsidRPr="002516C1" w:rsidDel="00685444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4" w:type="dxa"/>
          </w:tcPr>
          <w:p w14:paraId="430420D1" w14:textId="77777777" w:rsidR="008217CD" w:rsidRPr="002516C1" w:rsidDel="00685444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07" w:type="dxa"/>
            <w:gridSpan w:val="3"/>
          </w:tcPr>
          <w:p w14:paraId="106BCDCB" w14:textId="77777777" w:rsidR="008217CD" w:rsidRPr="002516C1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1" w:type="dxa"/>
          </w:tcPr>
          <w:p w14:paraId="12C28C63" w14:textId="77777777" w:rsidR="008217CD" w:rsidRPr="002516C1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12" w:type="dxa"/>
            <w:gridSpan w:val="3"/>
          </w:tcPr>
          <w:p w14:paraId="4C9068D0" w14:textId="77777777" w:rsidR="008217CD" w:rsidRPr="002516C1" w:rsidDel="00685444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B11CBE7" w14:textId="77777777" w:rsidR="008217CD" w:rsidRPr="002516C1" w:rsidDel="00685444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54C83CAD" w14:textId="77777777" w:rsidR="008217CD" w:rsidRPr="002516C1" w:rsidDel="00685444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0" w:type="dxa"/>
          </w:tcPr>
          <w:p w14:paraId="20CC97EF" w14:textId="77777777" w:rsidR="008217CD" w:rsidRPr="002516C1" w:rsidDel="00685444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3" w:type="dxa"/>
            <w:gridSpan w:val="3"/>
          </w:tcPr>
          <w:p w14:paraId="63ED728E" w14:textId="77777777" w:rsidR="008217CD" w:rsidRPr="002516C1" w:rsidDel="00685444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27509D69" w14:textId="77777777" w:rsidR="008217CD" w:rsidRPr="002516C1" w:rsidDel="00685444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5AB3873B" w14:textId="77777777" w:rsidR="008217CD" w:rsidRPr="002516C1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ส่วนได้เสีย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210" w:type="dxa"/>
          </w:tcPr>
          <w:p w14:paraId="3457C437" w14:textId="77777777" w:rsidR="008217CD" w:rsidRPr="002516C1" w:rsidDel="00685444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90" w:type="dxa"/>
            <w:gridSpan w:val="4"/>
          </w:tcPr>
          <w:p w14:paraId="260F4D65" w14:textId="6602B5A4" w:rsidR="008217CD" w:rsidRPr="002516C1" w:rsidDel="00685444" w:rsidRDefault="007737DB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8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</w:tr>
      <w:tr w:rsidR="007737DB" w:rsidRPr="002516C1" w14:paraId="6DE49D5C" w14:textId="77777777" w:rsidTr="001F59D5">
        <w:trPr>
          <w:gridAfter w:val="1"/>
          <w:wAfter w:w="9" w:type="dxa"/>
          <w:cantSplit/>
          <w:trHeight w:val="240"/>
          <w:tblHeader/>
        </w:trPr>
        <w:tc>
          <w:tcPr>
            <w:tcW w:w="2070" w:type="dxa"/>
          </w:tcPr>
          <w:p w14:paraId="3A45CE76" w14:textId="77777777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14:paraId="230E5AF6" w14:textId="0E3F742F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  <w:vAlign w:val="center"/>
          </w:tcPr>
          <w:p w14:paraId="78C45DE4" w14:textId="77777777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vAlign w:val="center"/>
          </w:tcPr>
          <w:p w14:paraId="2052DB75" w14:textId="429FC463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4" w:type="dxa"/>
          </w:tcPr>
          <w:p w14:paraId="25B9D313" w14:textId="77777777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dxa"/>
            <w:vAlign w:val="center"/>
          </w:tcPr>
          <w:p w14:paraId="64E342E3" w14:textId="1C3D03DC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7" w:type="dxa"/>
            <w:vAlign w:val="center"/>
          </w:tcPr>
          <w:p w14:paraId="7D89E723" w14:textId="77777777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center"/>
          </w:tcPr>
          <w:p w14:paraId="2E752067" w14:textId="3727E9BC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1" w:type="dxa"/>
          </w:tcPr>
          <w:p w14:paraId="5E68DE77" w14:textId="77777777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  <w:vAlign w:val="center"/>
          </w:tcPr>
          <w:p w14:paraId="782B6D45" w14:textId="2B6938B3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350BDB71" w14:textId="77777777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dxa"/>
            <w:vAlign w:val="center"/>
          </w:tcPr>
          <w:p w14:paraId="22EE3CC5" w14:textId="667C5CAF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89E0651" w14:textId="77777777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14:paraId="51652678" w14:textId="23AB817A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3081A9A7" w14:textId="77777777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79564042" w14:textId="730E9CAB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7CEC26F3" w14:textId="77777777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14:paraId="0A9F259A" w14:textId="5DE82833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16723906" w14:textId="77777777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dxa"/>
            <w:vAlign w:val="center"/>
          </w:tcPr>
          <w:p w14:paraId="370257DF" w14:textId="76CDA1C6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FF1E4CB" w14:textId="77777777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14:paraId="2DE33755" w14:textId="4E1C7682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3" w:type="dxa"/>
            <w:vAlign w:val="center"/>
          </w:tcPr>
          <w:p w14:paraId="00CE8DD3" w14:textId="77777777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  <w:vAlign w:val="center"/>
          </w:tcPr>
          <w:p w14:paraId="0F23983E" w14:textId="243920F8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10" w:type="dxa"/>
          </w:tcPr>
          <w:p w14:paraId="63944C07" w14:textId="77777777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dxa"/>
            <w:vAlign w:val="center"/>
          </w:tcPr>
          <w:p w14:paraId="4B359527" w14:textId="2BBF5CC0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  <w:vAlign w:val="center"/>
          </w:tcPr>
          <w:p w14:paraId="61A7CAD7" w14:textId="77777777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gridSpan w:val="2"/>
            <w:vAlign w:val="center"/>
          </w:tcPr>
          <w:p w14:paraId="7D1D737E" w14:textId="666726CF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8217CD" w:rsidRPr="002516C1" w14:paraId="75B8340B" w14:textId="77777777" w:rsidTr="001F59D5">
        <w:trPr>
          <w:cantSplit/>
          <w:trHeight w:val="301"/>
        </w:trPr>
        <w:tc>
          <w:tcPr>
            <w:tcW w:w="2070" w:type="dxa"/>
          </w:tcPr>
          <w:p w14:paraId="7675C489" w14:textId="77777777" w:rsidR="008217CD" w:rsidRPr="002516C1" w:rsidRDefault="008217CD" w:rsidP="00780BA0">
            <w:pPr>
              <w:tabs>
                <w:tab w:val="clear" w:pos="227"/>
                <w:tab w:val="clear" w:pos="454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16" w:type="dxa"/>
            <w:gridSpan w:val="3"/>
          </w:tcPr>
          <w:p w14:paraId="1F01AE30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1E842901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2" w:type="dxa"/>
            <w:gridSpan w:val="25"/>
          </w:tcPr>
          <w:p w14:paraId="4F25BC5E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8217CD" w:rsidRPr="002516C1" w14:paraId="207B1F13" w14:textId="77777777" w:rsidTr="001F59D5">
        <w:trPr>
          <w:gridAfter w:val="1"/>
          <w:wAfter w:w="9" w:type="dxa"/>
          <w:cantSplit/>
        </w:trPr>
        <w:tc>
          <w:tcPr>
            <w:tcW w:w="2070" w:type="dxa"/>
          </w:tcPr>
          <w:p w14:paraId="36B1784B" w14:textId="77777777" w:rsidR="008217CD" w:rsidRPr="002516C1" w:rsidRDefault="008217CD" w:rsidP="00780BA0">
            <w:pPr>
              <w:tabs>
                <w:tab w:val="clear" w:pos="227"/>
                <w:tab w:val="clear" w:pos="454"/>
              </w:tabs>
              <w:spacing w:line="37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720" w:type="dxa"/>
          </w:tcPr>
          <w:p w14:paraId="5160971B" w14:textId="77777777" w:rsidR="008217CD" w:rsidRPr="002516C1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0191DA0D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</w:tcPr>
          <w:p w14:paraId="5366E622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4" w:type="dxa"/>
          </w:tcPr>
          <w:p w14:paraId="2D979626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dxa"/>
          </w:tcPr>
          <w:p w14:paraId="2B67EF0C" w14:textId="77777777" w:rsidR="008217CD" w:rsidRPr="002516C1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7" w:type="dxa"/>
          </w:tcPr>
          <w:p w14:paraId="4D4A5E86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3919193D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1" w:type="dxa"/>
          </w:tcPr>
          <w:p w14:paraId="12EA1BD8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19" w:type="dxa"/>
          </w:tcPr>
          <w:p w14:paraId="3A3AE969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491"/>
              </w:tabs>
              <w:spacing w:line="37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11946FA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dxa"/>
          </w:tcPr>
          <w:p w14:paraId="41C49287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D36173E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0F266E6F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06741AF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244FBA9B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1B69298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7422933A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D77193F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3" w:type="dxa"/>
          </w:tcPr>
          <w:p w14:paraId="0D10656C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90FAA7D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90C5779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3" w:type="dxa"/>
          </w:tcPr>
          <w:p w14:paraId="6984A388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</w:tcPr>
          <w:p w14:paraId="20828BDF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0" w:type="dxa"/>
          </w:tcPr>
          <w:p w14:paraId="4B3CC054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dxa"/>
          </w:tcPr>
          <w:p w14:paraId="74AB39F1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67DAD42D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gridSpan w:val="2"/>
          </w:tcPr>
          <w:p w14:paraId="510AA57A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737DB" w:rsidRPr="002516C1" w14:paraId="70209F93" w14:textId="77777777" w:rsidTr="001F59D5">
        <w:trPr>
          <w:gridAfter w:val="1"/>
          <w:wAfter w:w="9" w:type="dxa"/>
          <w:cantSplit/>
        </w:trPr>
        <w:tc>
          <w:tcPr>
            <w:tcW w:w="2070" w:type="dxa"/>
          </w:tcPr>
          <w:p w14:paraId="57938165" w14:textId="3D819681" w:rsidR="007737DB" w:rsidRPr="002516C1" w:rsidRDefault="007737DB" w:rsidP="007737DB">
            <w:pPr>
              <w:tabs>
                <w:tab w:val="clear" w:pos="227"/>
                <w:tab w:val="clear" w:pos="454"/>
                <w:tab w:val="left" w:pos="450"/>
              </w:tabs>
              <w:spacing w:line="370" w:lineRule="exact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บริษัท ไบโอม จำกัด </w:t>
            </w:r>
            <w:r w:rsidRPr="002516C1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720" w:type="dxa"/>
          </w:tcPr>
          <w:p w14:paraId="50D7F5B4" w14:textId="25A7D7A0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07F9D775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</w:tcPr>
          <w:p w14:paraId="16CB478C" w14:textId="5D535EA9" w:rsidR="007737DB" w:rsidRPr="002516C1" w:rsidRDefault="007737DB" w:rsidP="007737DB">
            <w:pPr>
              <w:pStyle w:val="acctfourfigures"/>
              <w:tabs>
                <w:tab w:val="clear" w:pos="765"/>
                <w:tab w:val="decimal" w:pos="460"/>
              </w:tabs>
              <w:spacing w:line="370" w:lineRule="exact"/>
              <w:ind w:left="-79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4" w:type="dxa"/>
          </w:tcPr>
          <w:p w14:paraId="0F848780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dxa"/>
            <w:shd w:val="clear" w:color="auto" w:fill="auto"/>
          </w:tcPr>
          <w:p w14:paraId="6A4EF178" w14:textId="3E5A4D71" w:rsidR="007737DB" w:rsidRPr="001F59D5" w:rsidRDefault="007737DB" w:rsidP="001F59D5">
            <w:pPr>
              <w:pStyle w:val="acctfourfigures"/>
              <w:tabs>
                <w:tab w:val="clear" w:pos="765"/>
                <w:tab w:val="decimal" w:pos="310"/>
              </w:tabs>
              <w:spacing w:line="370" w:lineRule="exact"/>
              <w:ind w:left="-79" w:right="-8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42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  <w:r w:rsidRPr="001F59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3642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187" w:type="dxa"/>
            <w:shd w:val="clear" w:color="auto" w:fill="auto"/>
          </w:tcPr>
          <w:p w14:paraId="71927CBB" w14:textId="77777777" w:rsidR="007737DB" w:rsidRPr="001F59D5" w:rsidRDefault="007737DB" w:rsidP="001F59D5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2" w:type="dxa"/>
            <w:shd w:val="clear" w:color="auto" w:fill="auto"/>
          </w:tcPr>
          <w:p w14:paraId="1BC8009B" w14:textId="4BC80998" w:rsidR="007737DB" w:rsidRPr="00364226" w:rsidRDefault="007737DB" w:rsidP="007737DB">
            <w:pPr>
              <w:pStyle w:val="acctfourfigures"/>
              <w:tabs>
                <w:tab w:val="clear" w:pos="765"/>
                <w:tab w:val="decimal" w:pos="460"/>
              </w:tabs>
              <w:spacing w:line="370" w:lineRule="exact"/>
              <w:ind w:left="-79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42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  <w:r w:rsidRPr="0036422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3642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181" w:type="dxa"/>
            <w:shd w:val="clear" w:color="auto" w:fill="auto"/>
          </w:tcPr>
          <w:p w14:paraId="62CBF8B9" w14:textId="77777777" w:rsidR="007737DB" w:rsidRPr="00364226" w:rsidRDefault="007737DB" w:rsidP="007737DB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19" w:type="dxa"/>
            <w:shd w:val="clear" w:color="auto" w:fill="auto"/>
          </w:tcPr>
          <w:p w14:paraId="4611B6CF" w14:textId="57C2E9F3" w:rsidR="007737DB" w:rsidRPr="00364226" w:rsidRDefault="007737DB" w:rsidP="001F59D5">
            <w:pPr>
              <w:pStyle w:val="acctfourfigures"/>
              <w:tabs>
                <w:tab w:val="clear" w:pos="765"/>
                <w:tab w:val="decimal" w:pos="270"/>
              </w:tabs>
              <w:spacing w:line="380" w:lineRule="exac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42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  <w:r w:rsidRPr="0036422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3642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309F08BA" w14:textId="77777777" w:rsidR="007737DB" w:rsidRPr="00364226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dxa"/>
            <w:shd w:val="clear" w:color="auto" w:fill="auto"/>
          </w:tcPr>
          <w:p w14:paraId="601EA621" w14:textId="1B31E702" w:rsidR="007737DB" w:rsidRPr="00364226" w:rsidRDefault="007737DB" w:rsidP="007737DB">
            <w:pPr>
              <w:pStyle w:val="acctfourfigures"/>
              <w:tabs>
                <w:tab w:val="clear" w:pos="765"/>
                <w:tab w:val="decimal" w:pos="270"/>
                <w:tab w:val="decimal" w:pos="619"/>
              </w:tabs>
              <w:spacing w:line="380" w:lineRule="exac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42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  <w:r w:rsidRPr="0036422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3642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12D822AC" w14:textId="77777777" w:rsidR="007737DB" w:rsidRPr="00364226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08B6DC6E" w14:textId="0ED86D8D" w:rsidR="007737DB" w:rsidRPr="00364226" w:rsidRDefault="007737DB" w:rsidP="007737DB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42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77.01</w:t>
            </w:r>
          </w:p>
        </w:tc>
        <w:tc>
          <w:tcPr>
            <w:tcW w:w="180" w:type="dxa"/>
          </w:tcPr>
          <w:p w14:paraId="6A33276C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477C54AB" w14:textId="1985DC56" w:rsidR="007737DB" w:rsidRPr="002516C1" w:rsidRDefault="007737DB" w:rsidP="007737DB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180" w:type="dxa"/>
          </w:tcPr>
          <w:p w14:paraId="07C8F652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439E653B" w14:textId="4675F134" w:rsidR="007737DB" w:rsidRPr="002516C1" w:rsidRDefault="007737DB" w:rsidP="007737DB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E9E602D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3" w:type="dxa"/>
          </w:tcPr>
          <w:p w14:paraId="0CDC6CBA" w14:textId="3587D01E" w:rsidR="007737DB" w:rsidRPr="002516C1" w:rsidRDefault="007737DB" w:rsidP="007737DB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F43CEE5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6765114A" w14:textId="7F7F7CD4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152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77.01</w:t>
            </w:r>
          </w:p>
        </w:tc>
        <w:tc>
          <w:tcPr>
            <w:tcW w:w="183" w:type="dxa"/>
          </w:tcPr>
          <w:p w14:paraId="2B552584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</w:tcPr>
          <w:p w14:paraId="7C8D066D" w14:textId="734AEBBA" w:rsidR="007737DB" w:rsidRPr="002516C1" w:rsidRDefault="007737DB" w:rsidP="007737DB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10" w:type="dxa"/>
          </w:tcPr>
          <w:p w14:paraId="493C7CC2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dxa"/>
          </w:tcPr>
          <w:p w14:paraId="308AED61" w14:textId="58E4D7CF" w:rsidR="007737DB" w:rsidRPr="002516C1" w:rsidRDefault="007737DB" w:rsidP="007737DB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5CC15FFA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gridSpan w:val="2"/>
          </w:tcPr>
          <w:p w14:paraId="018BED70" w14:textId="5E3817B5" w:rsidR="007737DB" w:rsidRPr="002516C1" w:rsidRDefault="007737DB" w:rsidP="007737DB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737DB" w:rsidRPr="002516C1" w14:paraId="3C989B7F" w14:textId="77777777" w:rsidTr="001F59D5">
        <w:trPr>
          <w:gridAfter w:val="1"/>
          <w:wAfter w:w="9" w:type="dxa"/>
          <w:cantSplit/>
        </w:trPr>
        <w:tc>
          <w:tcPr>
            <w:tcW w:w="2070" w:type="dxa"/>
          </w:tcPr>
          <w:p w14:paraId="1DF7C4D0" w14:textId="1228BD38" w:rsidR="007737DB" w:rsidRPr="002516C1" w:rsidRDefault="007737DB" w:rsidP="007737DB">
            <w:pPr>
              <w:tabs>
                <w:tab w:val="clear" w:pos="227"/>
                <w:tab w:val="clear" w:pos="454"/>
                <w:tab w:val="left" w:pos="450"/>
              </w:tabs>
              <w:spacing w:line="370" w:lineRule="exact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 บีเอสจีเอฟ จำกัด</w:t>
            </w:r>
          </w:p>
        </w:tc>
        <w:tc>
          <w:tcPr>
            <w:tcW w:w="720" w:type="dxa"/>
          </w:tcPr>
          <w:p w14:paraId="45463282" w14:textId="0BCF0C62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310C81FD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</w:tcPr>
          <w:p w14:paraId="47E39BCE" w14:textId="17B0B425" w:rsidR="007737DB" w:rsidRPr="002516C1" w:rsidRDefault="007737DB" w:rsidP="007737DB">
            <w:pPr>
              <w:pStyle w:val="acctfourfigures"/>
              <w:tabs>
                <w:tab w:val="clear" w:pos="765"/>
                <w:tab w:val="decimal" w:pos="460"/>
              </w:tabs>
              <w:spacing w:line="370" w:lineRule="exact"/>
              <w:ind w:left="-79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4" w:type="dxa"/>
          </w:tcPr>
          <w:p w14:paraId="01DCFFF6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dxa"/>
            <w:shd w:val="clear" w:color="auto" w:fill="auto"/>
          </w:tcPr>
          <w:p w14:paraId="165436D8" w14:textId="10E6FE18" w:rsidR="007737DB" w:rsidRPr="00364226" w:rsidRDefault="0047176A" w:rsidP="001F59D5">
            <w:pPr>
              <w:pStyle w:val="acctfourfigures"/>
              <w:tabs>
                <w:tab w:val="clear" w:pos="765"/>
                <w:tab w:val="decimal" w:pos="310"/>
              </w:tabs>
              <w:spacing w:line="370" w:lineRule="exact"/>
              <w:ind w:left="-79" w:right="-8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2,201</w:t>
            </w:r>
            <w:r w:rsidR="007737DB" w:rsidRPr="003642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.00</w:t>
            </w:r>
          </w:p>
        </w:tc>
        <w:tc>
          <w:tcPr>
            <w:tcW w:w="187" w:type="dxa"/>
            <w:shd w:val="clear" w:color="auto" w:fill="auto"/>
          </w:tcPr>
          <w:p w14:paraId="37C8B1F9" w14:textId="77777777" w:rsidR="007737DB" w:rsidRPr="00364226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</w:tcPr>
          <w:p w14:paraId="29605C19" w14:textId="24AC355E" w:rsidR="007737DB" w:rsidRPr="00364226" w:rsidRDefault="007737DB" w:rsidP="007737DB">
            <w:pPr>
              <w:pStyle w:val="acctfourfigures"/>
              <w:tabs>
                <w:tab w:val="clear" w:pos="765"/>
                <w:tab w:val="decimal" w:pos="460"/>
              </w:tabs>
              <w:spacing w:line="370" w:lineRule="exact"/>
              <w:ind w:left="-79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42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36422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3642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1" w:type="dxa"/>
            <w:shd w:val="clear" w:color="auto" w:fill="auto"/>
          </w:tcPr>
          <w:p w14:paraId="70B9FF39" w14:textId="77777777" w:rsidR="007737DB" w:rsidRPr="00364226" w:rsidRDefault="007737DB" w:rsidP="007737DB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19" w:type="dxa"/>
            <w:shd w:val="clear" w:color="auto" w:fill="auto"/>
          </w:tcPr>
          <w:p w14:paraId="2A812D3D" w14:textId="3D64ECA7" w:rsidR="007737DB" w:rsidRPr="001F59D5" w:rsidRDefault="007737DB" w:rsidP="001F59D5">
            <w:pPr>
              <w:pStyle w:val="acctfourfigures"/>
              <w:tabs>
                <w:tab w:val="clear" w:pos="765"/>
                <w:tab w:val="decimal" w:pos="270"/>
              </w:tabs>
              <w:spacing w:line="380" w:lineRule="exac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</w:t>
            </w:r>
            <w:r w:rsidRPr="003642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3642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38B136A2" w14:textId="77777777" w:rsidR="007737DB" w:rsidRPr="00364226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dxa"/>
            <w:shd w:val="clear" w:color="auto" w:fill="auto"/>
          </w:tcPr>
          <w:p w14:paraId="0189A48B" w14:textId="6841D327" w:rsidR="007737DB" w:rsidRPr="00364226" w:rsidRDefault="007737DB" w:rsidP="007737DB">
            <w:pPr>
              <w:pStyle w:val="acctfourfigures"/>
              <w:tabs>
                <w:tab w:val="clear" w:pos="765"/>
                <w:tab w:val="decimal" w:pos="270"/>
                <w:tab w:val="decimal" w:pos="619"/>
              </w:tabs>
              <w:spacing w:line="380" w:lineRule="exac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642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36422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642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36422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3642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187A2B1C" w14:textId="77777777" w:rsidR="007737DB" w:rsidRPr="00364226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21D49702" w14:textId="634E055E" w:rsidR="007737DB" w:rsidRPr="001F59D5" w:rsidRDefault="007737DB" w:rsidP="007737DB">
            <w:pPr>
              <w:pStyle w:val="acctfourfigures"/>
              <w:tabs>
                <w:tab w:val="clear" w:pos="765"/>
                <w:tab w:val="decimal" w:pos="424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42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439.98</w:t>
            </w:r>
          </w:p>
        </w:tc>
        <w:tc>
          <w:tcPr>
            <w:tcW w:w="180" w:type="dxa"/>
          </w:tcPr>
          <w:p w14:paraId="73B1F1CA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0C95D493" w14:textId="4330DE6F" w:rsidR="007737DB" w:rsidRPr="002516C1" w:rsidRDefault="007737DB" w:rsidP="007737DB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08C2C6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4A2508AF" w14:textId="5F5AF0E3" w:rsidR="007737DB" w:rsidRPr="002516C1" w:rsidRDefault="007737DB" w:rsidP="007737DB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9CB0B01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3" w:type="dxa"/>
          </w:tcPr>
          <w:p w14:paraId="4D71C848" w14:textId="74A372D2" w:rsidR="007737DB" w:rsidRPr="002516C1" w:rsidRDefault="007737DB" w:rsidP="007737DB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11D3E5C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9EE1ED8" w14:textId="4D726B8C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152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9.98</w:t>
            </w:r>
          </w:p>
        </w:tc>
        <w:tc>
          <w:tcPr>
            <w:tcW w:w="183" w:type="dxa"/>
          </w:tcPr>
          <w:p w14:paraId="3F2232FD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</w:tcPr>
          <w:p w14:paraId="1E0AEAC1" w14:textId="34EA9E31" w:rsidR="007737DB" w:rsidRPr="002516C1" w:rsidRDefault="007737DB" w:rsidP="007737DB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-</w:t>
            </w:r>
          </w:p>
        </w:tc>
        <w:tc>
          <w:tcPr>
            <w:tcW w:w="210" w:type="dxa"/>
          </w:tcPr>
          <w:p w14:paraId="23DCB599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dxa"/>
          </w:tcPr>
          <w:p w14:paraId="652F6CFF" w14:textId="3994C83B" w:rsidR="007737DB" w:rsidRPr="002516C1" w:rsidRDefault="007737DB" w:rsidP="007737DB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6775583D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gridSpan w:val="2"/>
          </w:tcPr>
          <w:p w14:paraId="1BC701B1" w14:textId="1BD24844" w:rsidR="007737DB" w:rsidRPr="002516C1" w:rsidRDefault="007737DB" w:rsidP="007737DB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7737DB" w:rsidRPr="002516C1" w14:paraId="258FB07F" w14:textId="77777777" w:rsidTr="001F59D5">
        <w:trPr>
          <w:gridAfter w:val="1"/>
          <w:wAfter w:w="9" w:type="dxa"/>
          <w:cantSplit/>
        </w:trPr>
        <w:tc>
          <w:tcPr>
            <w:tcW w:w="2070" w:type="dxa"/>
          </w:tcPr>
          <w:p w14:paraId="19F25969" w14:textId="77777777" w:rsidR="007737DB" w:rsidRPr="002516C1" w:rsidRDefault="007737DB" w:rsidP="007737DB">
            <w:pPr>
              <w:tabs>
                <w:tab w:val="clear" w:pos="227"/>
                <w:tab w:val="clear" w:pos="454"/>
                <w:tab w:val="left" w:pos="450"/>
              </w:tabs>
              <w:spacing w:line="37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</w:tcPr>
          <w:p w14:paraId="015CD88E" w14:textId="77777777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61EC7708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</w:tcPr>
          <w:p w14:paraId="479F57A2" w14:textId="77777777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46F1AC1B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dxa"/>
            <w:shd w:val="clear" w:color="auto" w:fill="auto"/>
          </w:tcPr>
          <w:p w14:paraId="406461DF" w14:textId="77777777" w:rsidR="007737DB" w:rsidRPr="00364226" w:rsidRDefault="007737DB" w:rsidP="007737DB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7" w:type="dxa"/>
            <w:shd w:val="clear" w:color="auto" w:fill="auto"/>
          </w:tcPr>
          <w:p w14:paraId="660B8E96" w14:textId="77777777" w:rsidR="007737DB" w:rsidRPr="00364226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</w:tcPr>
          <w:p w14:paraId="646A03E1" w14:textId="77777777" w:rsidR="007737DB" w:rsidRPr="00364226" w:rsidRDefault="007737DB" w:rsidP="007737DB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5223C473" w14:textId="77777777" w:rsidR="007737DB" w:rsidRPr="00364226" w:rsidRDefault="007737DB" w:rsidP="007737DB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19" w:type="dxa"/>
            <w:shd w:val="clear" w:color="auto" w:fill="auto"/>
          </w:tcPr>
          <w:p w14:paraId="41345754" w14:textId="77777777" w:rsidR="007737DB" w:rsidRPr="001F59D5" w:rsidRDefault="007737DB" w:rsidP="001F59D5">
            <w:pPr>
              <w:pStyle w:val="acctfourfigures"/>
              <w:tabs>
                <w:tab w:val="clear" w:pos="765"/>
                <w:tab w:val="decimal" w:pos="270"/>
              </w:tabs>
              <w:spacing w:line="380" w:lineRule="exac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0070C68" w14:textId="77777777" w:rsidR="007737DB" w:rsidRPr="00364226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dxa"/>
            <w:shd w:val="clear" w:color="auto" w:fill="auto"/>
          </w:tcPr>
          <w:p w14:paraId="7973B1EB" w14:textId="77777777" w:rsidR="007737DB" w:rsidRPr="00364226" w:rsidRDefault="007737DB" w:rsidP="007737DB">
            <w:pPr>
              <w:pStyle w:val="acctfourfigures"/>
              <w:tabs>
                <w:tab w:val="clear" w:pos="765"/>
                <w:tab w:val="decimal" w:pos="270"/>
              </w:tabs>
              <w:spacing w:line="370" w:lineRule="exact"/>
              <w:ind w:left="-79" w:right="-17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67D70CA" w14:textId="77777777" w:rsidR="007737DB" w:rsidRPr="00364226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755CEF4A" w14:textId="77777777" w:rsidR="007737DB" w:rsidRPr="00364226" w:rsidRDefault="007737DB" w:rsidP="007737DB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954D808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16F05EFC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E78A63E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158E50F3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FC42524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3" w:type="dxa"/>
          </w:tcPr>
          <w:p w14:paraId="72D185A8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B0164FB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2F8BE134" w14:textId="77777777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3" w:type="dxa"/>
          </w:tcPr>
          <w:p w14:paraId="244B50A6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</w:tcPr>
          <w:p w14:paraId="7861B217" w14:textId="77777777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0" w:type="dxa"/>
          </w:tcPr>
          <w:p w14:paraId="56FA08A0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dxa"/>
          </w:tcPr>
          <w:p w14:paraId="5129CE19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4BD4651B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gridSpan w:val="2"/>
          </w:tcPr>
          <w:p w14:paraId="2E379659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737DB" w:rsidRPr="002516C1" w14:paraId="186269F3" w14:textId="77777777" w:rsidTr="001F59D5">
        <w:trPr>
          <w:gridAfter w:val="1"/>
          <w:wAfter w:w="9" w:type="dxa"/>
          <w:cantSplit/>
        </w:trPr>
        <w:tc>
          <w:tcPr>
            <w:tcW w:w="2070" w:type="dxa"/>
          </w:tcPr>
          <w:p w14:paraId="1472BBA6" w14:textId="77777777" w:rsidR="007737DB" w:rsidRPr="002516C1" w:rsidRDefault="007737DB" w:rsidP="007737DB">
            <w:pPr>
              <w:tabs>
                <w:tab w:val="clear" w:pos="227"/>
                <w:tab w:val="clear" w:pos="454"/>
                <w:tab w:val="left" w:pos="450"/>
              </w:tabs>
              <w:spacing w:line="370" w:lineRule="exact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720" w:type="dxa"/>
          </w:tcPr>
          <w:p w14:paraId="10959C09" w14:textId="77777777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568FB8BF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</w:tcPr>
          <w:p w14:paraId="62AF490F" w14:textId="77777777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79929DD6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dxa"/>
            <w:shd w:val="clear" w:color="auto" w:fill="auto"/>
          </w:tcPr>
          <w:p w14:paraId="08BE0F56" w14:textId="77777777" w:rsidR="007737DB" w:rsidRPr="00364226" w:rsidRDefault="007737DB" w:rsidP="007737DB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7" w:type="dxa"/>
            <w:shd w:val="clear" w:color="auto" w:fill="auto"/>
          </w:tcPr>
          <w:p w14:paraId="7E5EFBA1" w14:textId="77777777" w:rsidR="007737DB" w:rsidRPr="00364226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</w:tcPr>
          <w:p w14:paraId="1CE841D5" w14:textId="77777777" w:rsidR="007737DB" w:rsidRPr="00364226" w:rsidRDefault="007737DB" w:rsidP="007737DB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1532430D" w14:textId="77777777" w:rsidR="007737DB" w:rsidRPr="00364226" w:rsidRDefault="007737DB" w:rsidP="007737DB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19" w:type="dxa"/>
            <w:shd w:val="clear" w:color="auto" w:fill="auto"/>
          </w:tcPr>
          <w:p w14:paraId="444305D1" w14:textId="77777777" w:rsidR="007737DB" w:rsidRPr="001F59D5" w:rsidRDefault="007737DB" w:rsidP="001F59D5">
            <w:pPr>
              <w:pStyle w:val="acctfourfigures"/>
              <w:tabs>
                <w:tab w:val="clear" w:pos="765"/>
                <w:tab w:val="decimal" w:pos="270"/>
              </w:tabs>
              <w:spacing w:line="380" w:lineRule="exac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A42F053" w14:textId="77777777" w:rsidR="007737DB" w:rsidRPr="00364226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dxa"/>
            <w:shd w:val="clear" w:color="auto" w:fill="auto"/>
          </w:tcPr>
          <w:p w14:paraId="550A9258" w14:textId="77777777" w:rsidR="007737DB" w:rsidRPr="00364226" w:rsidRDefault="007737DB" w:rsidP="007737DB">
            <w:pPr>
              <w:pStyle w:val="acctfourfigures"/>
              <w:tabs>
                <w:tab w:val="clear" w:pos="765"/>
                <w:tab w:val="decimal" w:pos="270"/>
              </w:tabs>
              <w:spacing w:line="370" w:lineRule="exact"/>
              <w:ind w:left="-79" w:right="-17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19D0CEB" w14:textId="77777777" w:rsidR="007737DB" w:rsidRPr="00364226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510549C5" w14:textId="77777777" w:rsidR="007737DB" w:rsidRPr="00364226" w:rsidRDefault="007737DB" w:rsidP="007737DB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2EBDF76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3DE883FD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C1C5DC0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07454441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7581941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3" w:type="dxa"/>
          </w:tcPr>
          <w:p w14:paraId="59CD8976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D1F4C35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4BB6D02" w14:textId="77777777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3" w:type="dxa"/>
          </w:tcPr>
          <w:p w14:paraId="5551EB2C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</w:tcPr>
          <w:p w14:paraId="42B7E428" w14:textId="77777777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0" w:type="dxa"/>
          </w:tcPr>
          <w:p w14:paraId="23B89EF6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dxa"/>
          </w:tcPr>
          <w:p w14:paraId="7CB70154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13BAFC0A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gridSpan w:val="2"/>
          </w:tcPr>
          <w:p w14:paraId="0763BD50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737DB" w:rsidRPr="002516C1" w14:paraId="5D5A0063" w14:textId="77777777" w:rsidTr="001F59D5">
        <w:trPr>
          <w:gridAfter w:val="1"/>
          <w:wAfter w:w="9" w:type="dxa"/>
          <w:cantSplit/>
        </w:trPr>
        <w:tc>
          <w:tcPr>
            <w:tcW w:w="2070" w:type="dxa"/>
          </w:tcPr>
          <w:p w14:paraId="1287587C" w14:textId="0A4577C1" w:rsidR="007737DB" w:rsidRPr="002516C1" w:rsidRDefault="007737DB" w:rsidP="007737DB">
            <w:pPr>
              <w:tabs>
                <w:tab w:val="clear" w:pos="227"/>
                <w:tab w:val="clear" w:pos="454"/>
                <w:tab w:val="left" w:pos="450"/>
              </w:tabs>
              <w:spacing w:line="370" w:lineRule="exact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บริษัท วิน อินกรีเดียนส์ </w:t>
            </w:r>
            <w:r w:rsidRPr="002516C1">
              <w:rPr>
                <w:rFonts w:asciiTheme="majorBidi" w:hAnsiTheme="majorBidi" w:cstheme="majorBidi"/>
              </w:rPr>
              <w:br/>
              <w:t xml:space="preserve">   </w:t>
            </w:r>
            <w:r w:rsidRPr="002516C1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720" w:type="dxa"/>
          </w:tcPr>
          <w:p w14:paraId="6D5A5247" w14:textId="01859590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3D1367B4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</w:tcPr>
          <w:p w14:paraId="2C7E2C40" w14:textId="00F65F6D" w:rsidR="007737DB" w:rsidRPr="002516C1" w:rsidRDefault="007737DB" w:rsidP="001F59D5">
            <w:pPr>
              <w:pStyle w:val="acctfourfigures"/>
              <w:tabs>
                <w:tab w:val="clear" w:pos="765"/>
                <w:tab w:val="decimal" w:pos="460"/>
              </w:tabs>
              <w:spacing w:line="370" w:lineRule="exact"/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4" w:type="dxa"/>
          </w:tcPr>
          <w:p w14:paraId="7F744E24" w14:textId="77777777" w:rsidR="007737DB" w:rsidRPr="001F59D5" w:rsidRDefault="007737DB" w:rsidP="001F59D5">
            <w:pPr>
              <w:pStyle w:val="acctfourfigures"/>
              <w:tabs>
                <w:tab w:val="clear" w:pos="765"/>
                <w:tab w:val="decimal" w:pos="460"/>
                <w:tab w:val="decimal" w:pos="753"/>
              </w:tabs>
              <w:spacing w:line="370" w:lineRule="exact"/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8" w:type="dxa"/>
            <w:shd w:val="clear" w:color="auto" w:fill="auto"/>
          </w:tcPr>
          <w:p w14:paraId="2BE6B271" w14:textId="34970440" w:rsidR="007737DB" w:rsidRPr="001F59D5" w:rsidRDefault="007737DB" w:rsidP="001F59D5">
            <w:pPr>
              <w:pStyle w:val="acctfourfigures"/>
              <w:tabs>
                <w:tab w:val="clear" w:pos="765"/>
                <w:tab w:val="decimal" w:pos="460"/>
              </w:tabs>
              <w:spacing w:line="370" w:lineRule="exact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42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  <w:r w:rsidRPr="001F59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3642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7" w:type="dxa"/>
            <w:shd w:val="clear" w:color="auto" w:fill="auto"/>
          </w:tcPr>
          <w:p w14:paraId="4C585A2A" w14:textId="77777777" w:rsidR="007737DB" w:rsidRPr="001F59D5" w:rsidRDefault="007737DB" w:rsidP="001F59D5">
            <w:pPr>
              <w:pStyle w:val="acctfourfigures"/>
              <w:tabs>
                <w:tab w:val="clear" w:pos="765"/>
                <w:tab w:val="decimal" w:pos="460"/>
                <w:tab w:val="decimal" w:pos="753"/>
              </w:tabs>
              <w:spacing w:line="370" w:lineRule="exact"/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2" w:type="dxa"/>
            <w:shd w:val="clear" w:color="auto" w:fill="auto"/>
          </w:tcPr>
          <w:p w14:paraId="7487D12D" w14:textId="69B88F04" w:rsidR="007737DB" w:rsidRPr="00364226" w:rsidRDefault="007737DB" w:rsidP="007737DB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42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  <w:r w:rsidRPr="0036422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3642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1" w:type="dxa"/>
            <w:shd w:val="clear" w:color="auto" w:fill="auto"/>
          </w:tcPr>
          <w:p w14:paraId="197095F9" w14:textId="77777777" w:rsidR="007737DB" w:rsidRPr="00364226" w:rsidRDefault="007737DB" w:rsidP="007737DB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auto"/>
          </w:tcPr>
          <w:p w14:paraId="0F363738" w14:textId="270E8C17" w:rsidR="007737DB" w:rsidRPr="001F59D5" w:rsidRDefault="007737DB" w:rsidP="001F59D5">
            <w:pPr>
              <w:pStyle w:val="acctfourfigures"/>
              <w:tabs>
                <w:tab w:val="clear" w:pos="765"/>
                <w:tab w:val="decimal" w:pos="270"/>
              </w:tabs>
              <w:spacing w:line="380" w:lineRule="exac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42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Pr="001F59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3642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180" w:type="dxa"/>
            <w:shd w:val="clear" w:color="auto" w:fill="auto"/>
          </w:tcPr>
          <w:p w14:paraId="2DF116F1" w14:textId="77777777" w:rsidR="007737DB" w:rsidRPr="00364226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1509ECDA" w14:textId="1E81D0CC" w:rsidR="007737DB" w:rsidRPr="00364226" w:rsidRDefault="007737DB" w:rsidP="007737DB">
            <w:pPr>
              <w:pStyle w:val="acctfourfigures"/>
              <w:tabs>
                <w:tab w:val="clear" w:pos="765"/>
                <w:tab w:val="decimal" w:pos="90"/>
              </w:tabs>
              <w:spacing w:line="380" w:lineRule="exact"/>
              <w:ind w:left="-79" w:right="-1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42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Pr="0036422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3642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180" w:type="dxa"/>
            <w:shd w:val="clear" w:color="auto" w:fill="auto"/>
          </w:tcPr>
          <w:p w14:paraId="38D01DBE" w14:textId="77777777" w:rsidR="007737DB" w:rsidRPr="00364226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311E4DB" w14:textId="5876DD80" w:rsidR="007737DB" w:rsidRPr="00364226" w:rsidRDefault="007737DB" w:rsidP="007737DB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642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25.89</w:t>
            </w:r>
          </w:p>
        </w:tc>
        <w:tc>
          <w:tcPr>
            <w:tcW w:w="180" w:type="dxa"/>
          </w:tcPr>
          <w:p w14:paraId="00856F71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A10F947" w14:textId="36E6FC73" w:rsidR="007737DB" w:rsidRPr="002516C1" w:rsidRDefault="007737DB" w:rsidP="007737DB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180" w:type="dxa"/>
          </w:tcPr>
          <w:p w14:paraId="1837C741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EE3B8E8" w14:textId="0BCEC102" w:rsidR="007737DB" w:rsidRPr="002516C1" w:rsidRDefault="007737DB" w:rsidP="007737DB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1396585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41F8A194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A5B8F8A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59EAD1A" w14:textId="5C6DAF35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 w:right="-18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152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25.89</w:t>
            </w:r>
          </w:p>
        </w:tc>
        <w:tc>
          <w:tcPr>
            <w:tcW w:w="183" w:type="dxa"/>
          </w:tcPr>
          <w:p w14:paraId="53637D9C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2AD6A83C" w14:textId="141371F8" w:rsidR="007737DB" w:rsidRPr="002516C1" w:rsidRDefault="007737DB" w:rsidP="007737DB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210" w:type="dxa"/>
          </w:tcPr>
          <w:p w14:paraId="0800C21E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2023B4D8" w14:textId="76E76D9A" w:rsidR="007737DB" w:rsidRPr="002516C1" w:rsidRDefault="007737DB" w:rsidP="007737DB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14DD81F0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gridSpan w:val="2"/>
            <w:tcBorders>
              <w:bottom w:val="single" w:sz="4" w:space="0" w:color="auto"/>
            </w:tcBorders>
          </w:tcPr>
          <w:p w14:paraId="10CE81E6" w14:textId="2764959F" w:rsidR="007737DB" w:rsidRPr="002516C1" w:rsidRDefault="007737DB" w:rsidP="007737DB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91AA4" w:rsidRPr="002516C1" w14:paraId="65395B63" w14:textId="77777777" w:rsidTr="0047176A">
        <w:trPr>
          <w:gridAfter w:val="1"/>
          <w:wAfter w:w="9" w:type="dxa"/>
          <w:cantSplit/>
          <w:trHeight w:val="248"/>
        </w:trPr>
        <w:tc>
          <w:tcPr>
            <w:tcW w:w="2070" w:type="dxa"/>
            <w:vAlign w:val="bottom"/>
          </w:tcPr>
          <w:p w14:paraId="60CDB9C5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-170"/>
              </w:tabs>
              <w:spacing w:line="370" w:lineRule="exact"/>
              <w:ind w:left="-260" w:right="1079" w:hanging="45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16C1" w:rsidDel="00B565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720" w:type="dxa"/>
            <w:vAlign w:val="bottom"/>
          </w:tcPr>
          <w:p w14:paraId="4F5C924F" w14:textId="77777777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D65AF13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vAlign w:val="bottom"/>
          </w:tcPr>
          <w:p w14:paraId="30FA4598" w14:textId="77777777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0C4C9BF5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dxa"/>
          </w:tcPr>
          <w:p w14:paraId="7207C145" w14:textId="77777777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7" w:type="dxa"/>
          </w:tcPr>
          <w:p w14:paraId="2E8E67E8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2835023B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14A347D6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078B46" w14:textId="23685791" w:rsidR="007737DB" w:rsidRPr="001F59D5" w:rsidRDefault="007737DB" w:rsidP="001F59D5">
            <w:pPr>
              <w:pStyle w:val="acctfourfigures"/>
              <w:tabs>
                <w:tab w:val="clear" w:pos="765"/>
                <w:tab w:val="decimal" w:pos="270"/>
              </w:tabs>
              <w:spacing w:line="380" w:lineRule="exact"/>
              <w:ind w:left="-79" w:right="-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F27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564.00</w:t>
            </w:r>
          </w:p>
        </w:tc>
        <w:tc>
          <w:tcPr>
            <w:tcW w:w="180" w:type="dxa"/>
            <w:vAlign w:val="bottom"/>
          </w:tcPr>
          <w:p w14:paraId="5776CE8D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ED410" w14:textId="36AFAC37" w:rsidR="007737DB" w:rsidRPr="002516C1" w:rsidRDefault="007737DB" w:rsidP="007737DB">
            <w:pPr>
              <w:pStyle w:val="acctfourfigures"/>
              <w:tabs>
                <w:tab w:val="clear" w:pos="765"/>
                <w:tab w:val="decimal" w:pos="270"/>
                <w:tab w:val="decimal" w:pos="619"/>
              </w:tabs>
              <w:spacing w:line="380" w:lineRule="exact"/>
              <w:ind w:left="-79" w:right="-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124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167A1F50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100E10" w14:textId="5F076370" w:rsidR="007737DB" w:rsidRPr="002516C1" w:rsidRDefault="007737DB" w:rsidP="007737DB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542.88</w:t>
            </w:r>
          </w:p>
        </w:tc>
        <w:tc>
          <w:tcPr>
            <w:tcW w:w="180" w:type="dxa"/>
            <w:vAlign w:val="bottom"/>
          </w:tcPr>
          <w:p w14:paraId="10F85907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C1386" w14:textId="1447D8F5" w:rsidR="007737DB" w:rsidRPr="002516C1" w:rsidRDefault="007737DB" w:rsidP="007737DB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114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180" w:type="dxa"/>
            <w:vAlign w:val="bottom"/>
          </w:tcPr>
          <w:p w14:paraId="0D05B514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0078FD" w14:textId="15CF1A82" w:rsidR="007737DB" w:rsidRPr="002516C1" w:rsidRDefault="007737DB" w:rsidP="007737DB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02E48A5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A5A766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16C1" w:rsidDel="00B565F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013DC81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FF22A6" w14:textId="64E68757" w:rsidR="007737DB" w:rsidRPr="002516C1" w:rsidRDefault="007737DB" w:rsidP="007737DB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542.88</w:t>
            </w:r>
          </w:p>
        </w:tc>
        <w:tc>
          <w:tcPr>
            <w:tcW w:w="183" w:type="dxa"/>
            <w:vAlign w:val="bottom"/>
          </w:tcPr>
          <w:p w14:paraId="6AE0EF5A" w14:textId="77777777" w:rsidR="007737DB" w:rsidRPr="002516C1" w:rsidRDefault="007737DB" w:rsidP="007737DB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524B409D" w14:textId="53CC6606" w:rsidR="007737DB" w:rsidRPr="002516C1" w:rsidRDefault="007737DB" w:rsidP="007737DB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</w:p>
        </w:tc>
        <w:tc>
          <w:tcPr>
            <w:tcW w:w="210" w:type="dxa"/>
            <w:vAlign w:val="bottom"/>
          </w:tcPr>
          <w:p w14:paraId="2BFA96AF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434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7394A3" w14:textId="7AE2EEF7" w:rsidR="007737DB" w:rsidRPr="002516C1" w:rsidRDefault="007737DB" w:rsidP="007737DB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819FB9F" w14:textId="77777777" w:rsidR="007737DB" w:rsidRPr="002516C1" w:rsidRDefault="007737DB" w:rsidP="007737DB">
            <w:pPr>
              <w:pStyle w:val="acctfourfigures"/>
              <w:tabs>
                <w:tab w:val="clear" w:pos="765"/>
                <w:tab w:val="decimal" w:pos="434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D6C466" w14:textId="6EF67C2E" w:rsidR="007737DB" w:rsidRPr="002516C1" w:rsidRDefault="007737DB" w:rsidP="007737DB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16C1" w:rsidDel="00B565F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42A294BB" w14:textId="599A03CA" w:rsidR="008B3E37" w:rsidRPr="002516C1" w:rsidRDefault="008B3E37" w:rsidP="00EB37F6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jc w:val="thaiDistribute"/>
        <w:rPr>
          <w:rFonts w:asciiTheme="majorBidi" w:hAnsiTheme="majorBidi" w:cstheme="majorBidi"/>
          <w:color w:val="000000"/>
          <w:cs/>
        </w:rPr>
        <w:sectPr w:rsidR="008B3E37" w:rsidRPr="002516C1" w:rsidSect="001303BE">
          <w:headerReference w:type="default" r:id="rId10"/>
          <w:pgSz w:w="16840" w:h="11907" w:orient="landscape" w:code="9"/>
          <w:pgMar w:top="691" w:right="1152" w:bottom="576" w:left="1152" w:header="720" w:footer="720" w:gutter="0"/>
          <w:cols w:space="708"/>
          <w:docGrid w:linePitch="408"/>
        </w:sectPr>
      </w:pPr>
    </w:p>
    <w:tbl>
      <w:tblPr>
        <w:tblW w:w="953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40"/>
        <w:gridCol w:w="266"/>
        <w:gridCol w:w="1084"/>
        <w:gridCol w:w="250"/>
        <w:gridCol w:w="15"/>
        <w:gridCol w:w="1091"/>
        <w:gridCol w:w="273"/>
        <w:gridCol w:w="1082"/>
        <w:gridCol w:w="273"/>
        <w:gridCol w:w="1064"/>
      </w:tblGrid>
      <w:tr w:rsidR="008B3E37" w:rsidRPr="002516C1" w14:paraId="45F5F20C" w14:textId="77777777" w:rsidTr="00451FEC">
        <w:tc>
          <w:tcPr>
            <w:tcW w:w="2170" w:type="pct"/>
            <w:shd w:val="clear" w:color="auto" w:fill="auto"/>
          </w:tcPr>
          <w:p w14:paraId="4FDBBABA" w14:textId="21182FD3" w:rsidR="008B3E37" w:rsidRPr="008B3E37" w:rsidRDefault="008B3E37" w:rsidP="00451FE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8B3E37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139" w:type="pct"/>
          </w:tcPr>
          <w:p w14:paraId="3B9751A1" w14:textId="77777777" w:rsidR="008B3E37" w:rsidRPr="002516C1" w:rsidRDefault="008B3E3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9" w:type="pct"/>
            <w:gridSpan w:val="4"/>
            <w:shd w:val="clear" w:color="auto" w:fill="auto"/>
          </w:tcPr>
          <w:p w14:paraId="37236215" w14:textId="77777777" w:rsidR="008B3E37" w:rsidRPr="002516C1" w:rsidRDefault="008B3E3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2516C1">
              <w:rPr>
                <w:rFonts w:asciiTheme="majorBidi" w:hAnsiTheme="majorBidi" w:cstheme="majorBidi"/>
                <w:color w:val="FF0000"/>
                <w:cs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14:paraId="63769C3D" w14:textId="77777777" w:rsidR="008B3E37" w:rsidRPr="002516C1" w:rsidRDefault="008B3E3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8" w:type="pct"/>
            <w:gridSpan w:val="3"/>
            <w:shd w:val="clear" w:color="auto" w:fill="auto"/>
          </w:tcPr>
          <w:p w14:paraId="5854BD7B" w14:textId="77777777" w:rsidR="008B3E37" w:rsidRPr="002516C1" w:rsidRDefault="008B3E3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8B3E37" w:rsidRPr="002516C1" w14:paraId="350365BB" w14:textId="77777777" w:rsidTr="00451FEC">
        <w:tc>
          <w:tcPr>
            <w:tcW w:w="2170" w:type="pct"/>
            <w:shd w:val="clear" w:color="auto" w:fill="auto"/>
          </w:tcPr>
          <w:p w14:paraId="07539273" w14:textId="78E9B640" w:rsidR="008B3E37" w:rsidRPr="008B3E37" w:rsidRDefault="008B3E3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B3E37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8B3E37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39" w:type="pct"/>
          </w:tcPr>
          <w:p w14:paraId="2C260252" w14:textId="77777777" w:rsidR="008B3E37" w:rsidRPr="002516C1" w:rsidRDefault="008B3E3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shd w:val="clear" w:color="auto" w:fill="auto"/>
          </w:tcPr>
          <w:p w14:paraId="4933D4A3" w14:textId="224956F3" w:rsidR="008B3E37" w:rsidRPr="002516C1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 w:rsidR="006624E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1" w:type="pct"/>
            <w:shd w:val="clear" w:color="auto" w:fill="auto"/>
          </w:tcPr>
          <w:p w14:paraId="64714AAD" w14:textId="77777777" w:rsidR="008B3E37" w:rsidRPr="002516C1" w:rsidRDefault="008B3E3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0" w:type="pct"/>
            <w:gridSpan w:val="2"/>
            <w:shd w:val="clear" w:color="auto" w:fill="auto"/>
          </w:tcPr>
          <w:p w14:paraId="694ACA67" w14:textId="3C6B3DBA" w:rsidR="008B3E37" w:rsidRPr="002516C1" w:rsidRDefault="006624E1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3" w:type="pct"/>
            <w:shd w:val="clear" w:color="auto" w:fill="auto"/>
          </w:tcPr>
          <w:p w14:paraId="7543BF69" w14:textId="77777777" w:rsidR="008B3E37" w:rsidRPr="002516C1" w:rsidRDefault="008B3E3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7" w:type="pct"/>
            <w:shd w:val="clear" w:color="auto" w:fill="auto"/>
          </w:tcPr>
          <w:p w14:paraId="431311DC" w14:textId="0397E7CD" w:rsidR="008B3E37" w:rsidRPr="002516C1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 w:rsidR="006624E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3" w:type="pct"/>
            <w:shd w:val="clear" w:color="auto" w:fill="auto"/>
          </w:tcPr>
          <w:p w14:paraId="4DA1025B" w14:textId="77777777" w:rsidR="008B3E37" w:rsidRPr="002516C1" w:rsidRDefault="008B3E3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  <w:shd w:val="clear" w:color="auto" w:fill="auto"/>
          </w:tcPr>
          <w:p w14:paraId="34E44A4E" w14:textId="3E2F685C" w:rsidR="008B3E37" w:rsidRPr="002516C1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 w:rsidR="006624E1">
              <w:rPr>
                <w:rFonts w:asciiTheme="majorBidi" w:hAnsiTheme="majorBidi" w:cstheme="majorBidi"/>
              </w:rPr>
              <w:t>5</w:t>
            </w:r>
          </w:p>
        </w:tc>
      </w:tr>
      <w:tr w:rsidR="008B3E37" w:rsidRPr="002516C1" w14:paraId="62BD60B3" w14:textId="77777777" w:rsidTr="00451FEC">
        <w:tc>
          <w:tcPr>
            <w:tcW w:w="2170" w:type="pct"/>
          </w:tcPr>
          <w:p w14:paraId="5E629724" w14:textId="77777777" w:rsidR="008B3E37" w:rsidRPr="002516C1" w:rsidRDefault="008B3E3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9" w:type="pct"/>
          </w:tcPr>
          <w:p w14:paraId="074D229D" w14:textId="77777777" w:rsidR="008B3E37" w:rsidRPr="002516C1" w:rsidRDefault="008B3E3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690" w:type="pct"/>
            <w:gridSpan w:val="8"/>
          </w:tcPr>
          <w:p w14:paraId="35358F0B" w14:textId="77777777" w:rsidR="008B3E37" w:rsidRPr="002516C1" w:rsidRDefault="008B3E3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6624E1" w:rsidRPr="002516C1" w14:paraId="0EE468E4" w14:textId="77777777" w:rsidTr="00451FEC">
        <w:tc>
          <w:tcPr>
            <w:tcW w:w="2170" w:type="pct"/>
          </w:tcPr>
          <w:p w14:paraId="3229114F" w14:textId="204A8188" w:rsidR="006624E1" w:rsidRPr="002516C1" w:rsidRDefault="0064758E" w:rsidP="0066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0" w:right="20" w:hanging="18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เพิ่มทุน/</w:t>
            </w:r>
            <w:r w:rsidR="006624E1">
              <w:rPr>
                <w:rFonts w:asciiTheme="majorBidi" w:hAnsiTheme="majorBidi" w:cstheme="majorBidi" w:hint="cs"/>
                <w:cs/>
              </w:rPr>
              <w:t>ซื้อเงิน</w:t>
            </w:r>
            <w:r w:rsidR="006624E1" w:rsidRPr="002516C1">
              <w:rPr>
                <w:rFonts w:asciiTheme="majorBidi" w:hAnsiTheme="majorBidi" w:cstheme="majorBidi"/>
                <w:cs/>
              </w:rPr>
              <w:t>ลงทุน</w:t>
            </w:r>
          </w:p>
        </w:tc>
        <w:tc>
          <w:tcPr>
            <w:tcW w:w="139" w:type="pct"/>
          </w:tcPr>
          <w:p w14:paraId="6C89C6C2" w14:textId="77777777" w:rsidR="006624E1" w:rsidRPr="002516C1" w:rsidRDefault="006624E1" w:rsidP="0066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</w:tcPr>
          <w:p w14:paraId="7C9AF01E" w14:textId="40E55B0F" w:rsidR="006624E1" w:rsidRPr="002516C1" w:rsidRDefault="00021AA5" w:rsidP="0066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5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400.00</w:t>
            </w:r>
          </w:p>
        </w:tc>
        <w:tc>
          <w:tcPr>
            <w:tcW w:w="139" w:type="pct"/>
            <w:gridSpan w:val="2"/>
          </w:tcPr>
          <w:p w14:paraId="5EFAA19D" w14:textId="77777777" w:rsidR="006624E1" w:rsidRPr="002516C1" w:rsidRDefault="006624E1" w:rsidP="0066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5016E178" w14:textId="631C54C2" w:rsidR="006624E1" w:rsidRPr="002516C1" w:rsidRDefault="006624E1" w:rsidP="0066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83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43" w:type="pct"/>
          </w:tcPr>
          <w:p w14:paraId="18D4A5D8" w14:textId="77777777" w:rsidR="006624E1" w:rsidRPr="002516C1" w:rsidRDefault="006624E1" w:rsidP="0066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pct"/>
          </w:tcPr>
          <w:p w14:paraId="30EAFC80" w14:textId="482D59B0" w:rsidR="006624E1" w:rsidRPr="002516C1" w:rsidRDefault="00021AA5" w:rsidP="0066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5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400.00</w:t>
            </w:r>
          </w:p>
        </w:tc>
        <w:tc>
          <w:tcPr>
            <w:tcW w:w="143" w:type="pct"/>
          </w:tcPr>
          <w:p w14:paraId="41E59AB5" w14:textId="77777777" w:rsidR="006624E1" w:rsidRPr="002516C1" w:rsidRDefault="006624E1" w:rsidP="0066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7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</w:tcPr>
          <w:p w14:paraId="206CF449" w14:textId="1BB6C33C" w:rsidR="006624E1" w:rsidRPr="002516C1" w:rsidRDefault="006624E1" w:rsidP="0066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83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20</w:t>
            </w:r>
          </w:p>
        </w:tc>
      </w:tr>
      <w:tr w:rsidR="006624E1" w:rsidRPr="002516C1" w14:paraId="7ADE06EF" w14:textId="77777777" w:rsidTr="00451FEC">
        <w:tc>
          <w:tcPr>
            <w:tcW w:w="2170" w:type="pct"/>
          </w:tcPr>
          <w:p w14:paraId="6B98BA88" w14:textId="7DF40530" w:rsidR="006624E1" w:rsidRPr="002516C1" w:rsidRDefault="006624E1" w:rsidP="0066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0" w:right="20" w:hanging="180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จัดประเภท</w:t>
            </w:r>
            <w:r w:rsidR="002846F0" w:rsidRPr="002516C1">
              <w:rPr>
                <w:rFonts w:asciiTheme="majorBidi" w:hAnsiTheme="majorBidi" w:cstheme="majorBidi"/>
                <w:cs/>
              </w:rPr>
              <w:t>สินทรัพย์</w:t>
            </w:r>
            <w:r w:rsidR="00E32BFD">
              <w:rPr>
                <w:rFonts w:asciiTheme="majorBidi" w:hAnsiTheme="majorBidi" w:cstheme="majorBidi" w:hint="cs"/>
                <w:cs/>
              </w:rPr>
              <w:t>ไม่หมุนเวียน</w:t>
            </w:r>
            <w:r w:rsidR="00454F06">
              <w:rPr>
                <w:rFonts w:asciiTheme="majorBidi" w:hAnsiTheme="majorBidi" w:cstheme="majorBidi" w:hint="cs"/>
                <w:cs/>
              </w:rPr>
              <w:t>อื่น</w:t>
            </w:r>
            <w:r w:rsidR="002846F0">
              <w:rPr>
                <w:rFonts w:asciiTheme="majorBidi" w:hAnsiTheme="majorBidi" w:cstheme="majorBidi" w:hint="cs"/>
                <w:cs/>
              </w:rPr>
              <w:t>เป็น</w:t>
            </w:r>
            <w:r w:rsidRPr="002516C1">
              <w:rPr>
                <w:rFonts w:asciiTheme="majorBidi" w:hAnsiTheme="majorBidi" w:cstheme="majorBidi"/>
                <w:cs/>
              </w:rPr>
              <w:t>เงิน</w:t>
            </w:r>
            <w:r w:rsidR="00BF277F">
              <w:rPr>
                <w:rFonts w:asciiTheme="majorBidi" w:hAnsiTheme="majorBidi" w:cstheme="majorBidi" w:hint="cs"/>
                <w:cs/>
              </w:rPr>
              <w:t>ลง</w:t>
            </w:r>
            <w:r w:rsidRPr="002516C1">
              <w:rPr>
                <w:rFonts w:asciiTheme="majorBidi" w:hAnsiTheme="majorBidi" w:cstheme="majorBidi"/>
                <w:cs/>
              </w:rPr>
              <w:t>ทุนในบริษัทร่วม</w:t>
            </w:r>
          </w:p>
        </w:tc>
        <w:tc>
          <w:tcPr>
            <w:tcW w:w="139" w:type="pct"/>
          </w:tcPr>
          <w:p w14:paraId="5D38ED17" w14:textId="77777777" w:rsidR="006624E1" w:rsidRPr="002516C1" w:rsidRDefault="006624E1" w:rsidP="0066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vAlign w:val="bottom"/>
          </w:tcPr>
          <w:p w14:paraId="6BEC6498" w14:textId="1578051E" w:rsidR="006624E1" w:rsidRPr="002516C1" w:rsidRDefault="002656F2" w:rsidP="0066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40.0</w:t>
            </w:r>
            <w:r w:rsidR="00021AA5">
              <w:rPr>
                <w:rFonts w:asciiTheme="majorBidi" w:hAnsiTheme="majorBidi" w:cstheme="majorBidi" w:hint="cs"/>
                <w:cs/>
              </w:rPr>
              <w:t>0</w:t>
            </w:r>
          </w:p>
        </w:tc>
        <w:tc>
          <w:tcPr>
            <w:tcW w:w="139" w:type="pct"/>
            <w:gridSpan w:val="2"/>
            <w:vAlign w:val="bottom"/>
          </w:tcPr>
          <w:p w14:paraId="66DC01DE" w14:textId="77777777" w:rsidR="006624E1" w:rsidRPr="002516C1" w:rsidRDefault="006624E1" w:rsidP="0066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vAlign w:val="bottom"/>
          </w:tcPr>
          <w:p w14:paraId="21409C29" w14:textId="1C0D6909" w:rsidR="006624E1" w:rsidRPr="002516C1" w:rsidRDefault="006624E1" w:rsidP="0066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50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3" w:type="pct"/>
            <w:vAlign w:val="bottom"/>
          </w:tcPr>
          <w:p w14:paraId="46B383B2" w14:textId="77777777" w:rsidR="006624E1" w:rsidRPr="002516C1" w:rsidRDefault="006624E1" w:rsidP="0066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pct"/>
            <w:vAlign w:val="bottom"/>
          </w:tcPr>
          <w:p w14:paraId="6FD02358" w14:textId="38690686" w:rsidR="006624E1" w:rsidRPr="002516C1" w:rsidRDefault="00D32B94" w:rsidP="0066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40.00</w:t>
            </w:r>
          </w:p>
        </w:tc>
        <w:tc>
          <w:tcPr>
            <w:tcW w:w="143" w:type="pct"/>
            <w:vAlign w:val="bottom"/>
          </w:tcPr>
          <w:p w14:paraId="1EE8E573" w14:textId="77777777" w:rsidR="006624E1" w:rsidRPr="002516C1" w:rsidRDefault="006624E1" w:rsidP="0066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  <w:vAlign w:val="bottom"/>
          </w:tcPr>
          <w:p w14:paraId="67B737A1" w14:textId="5BEAA69A" w:rsidR="006624E1" w:rsidRPr="002516C1" w:rsidRDefault="006624E1" w:rsidP="0066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50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4218E37B" w14:textId="77777777" w:rsidR="008B3E37" w:rsidRPr="008B3E37" w:rsidRDefault="008B3E37" w:rsidP="00906D31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1E881F79" w14:textId="77777777" w:rsidR="00906D31" w:rsidRPr="002516C1" w:rsidRDefault="00906D31" w:rsidP="00906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  <w:lang w:val="th-TH"/>
        </w:rPr>
      </w:pPr>
      <w:r w:rsidRPr="002516C1">
        <w:rPr>
          <w:rFonts w:asciiTheme="majorBidi" w:hAnsiTheme="majorBidi" w:cstheme="majorBidi"/>
          <w:cs/>
          <w:lang w:val="th-TH"/>
        </w:rPr>
        <w:t>บริษัทร่วมและการร่วมค้าทั้งหมดจดทะเบียนจัดตั้งและดำเนินธุรกิจในประเทศไทย</w:t>
      </w:r>
    </w:p>
    <w:p w14:paraId="672C2D30" w14:textId="77777777" w:rsidR="00906D31" w:rsidRPr="002516C1" w:rsidRDefault="00906D31" w:rsidP="00906D31">
      <w:pPr>
        <w:rPr>
          <w:rFonts w:asciiTheme="majorBidi" w:hAnsiTheme="majorBidi" w:cstheme="majorBidi"/>
          <w:sz w:val="18"/>
          <w:szCs w:val="18"/>
        </w:rPr>
      </w:pPr>
    </w:p>
    <w:p w14:paraId="24CE682D" w14:textId="77777777" w:rsidR="00906D31" w:rsidRPr="002516C1" w:rsidRDefault="00906D31" w:rsidP="00906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  <w:i/>
          <w:iCs/>
          <w:cs/>
          <w:lang w:val="th-TH"/>
        </w:rPr>
      </w:pPr>
      <w:r w:rsidRPr="002516C1">
        <w:rPr>
          <w:rFonts w:asciiTheme="majorBidi" w:hAnsiTheme="majorBidi" w:cstheme="majorBidi"/>
          <w:i/>
          <w:iCs/>
          <w:cs/>
          <w:lang w:val="th-TH"/>
        </w:rPr>
        <w:t>บริษัท วิน อินกรีเดียนส์ จำกัด</w:t>
      </w:r>
    </w:p>
    <w:p w14:paraId="1D7F42BE" w14:textId="77777777" w:rsidR="00906D31" w:rsidRPr="002516C1" w:rsidRDefault="00906D31" w:rsidP="00906D31">
      <w:pPr>
        <w:rPr>
          <w:rFonts w:asciiTheme="majorBidi" w:hAnsiTheme="majorBidi" w:cstheme="majorBidi"/>
          <w:sz w:val="18"/>
          <w:szCs w:val="18"/>
        </w:rPr>
      </w:pPr>
    </w:p>
    <w:p w14:paraId="363035EF" w14:textId="3C1A4C37" w:rsidR="00906D31" w:rsidRPr="002516C1" w:rsidRDefault="00906D31" w:rsidP="00906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  <w:lang w:val="th-TH"/>
        </w:rPr>
        <w:t xml:space="preserve">บริษัทจัดประเภทเงินลงทุนในบริษัท วิน อินกรีเดียนส์ จำกัด เป็นเงินลงทุนในการร่วมค้า </w:t>
      </w:r>
      <w:r w:rsidRPr="002516C1">
        <w:rPr>
          <w:rFonts w:asciiTheme="majorBidi" w:hAnsiTheme="majorBidi" w:cstheme="majorBidi"/>
          <w:cs/>
        </w:rPr>
        <w:t>เนื่องจาก</w:t>
      </w:r>
      <w:r w:rsidRPr="002516C1">
        <w:rPr>
          <w:rFonts w:asciiTheme="majorBidi" w:hAnsiTheme="majorBidi" w:cstheme="majorBidi"/>
          <w:cs/>
          <w:lang w:val="th-TH"/>
        </w:rPr>
        <w:t xml:space="preserve">บริษัทไม่มีอำนาจควบคุมเหนือกิจการดังกล่าว และการตัดสินใจในเรื่องสำคัญต้องได้รับมติเอกฉันท์จากผู้ถือหุ้นทุกฝ่าย ถึงแม้บริษัทมีสัดส่วนความเป็นเจ้าของร้อยละ </w:t>
      </w:r>
      <w:r w:rsidR="00A026BE" w:rsidRPr="00A026BE">
        <w:rPr>
          <w:rFonts w:asciiTheme="majorBidi" w:hAnsiTheme="majorBidi" w:cstheme="majorBidi"/>
        </w:rPr>
        <w:t>51</w:t>
      </w:r>
    </w:p>
    <w:p w14:paraId="7291F387" w14:textId="77777777" w:rsidR="00906D31" w:rsidRDefault="00906D31" w:rsidP="00906D31">
      <w:pPr>
        <w:rPr>
          <w:rFonts w:asciiTheme="majorBidi" w:hAnsiTheme="majorBidi" w:cstheme="majorBidi"/>
          <w:sz w:val="18"/>
          <w:szCs w:val="18"/>
        </w:rPr>
      </w:pPr>
    </w:p>
    <w:p w14:paraId="67674110" w14:textId="655C352A" w:rsidR="00102B2C" w:rsidRDefault="00102B2C" w:rsidP="00A02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firstLine="1"/>
        <w:jc w:val="thaiDistribute"/>
        <w:rPr>
          <w:rFonts w:asciiTheme="majorBidi" w:hAnsiTheme="majorBidi"/>
          <w:i/>
          <w:iCs/>
          <w:lang w:val="th-TH"/>
        </w:rPr>
      </w:pPr>
      <w:bookmarkStart w:id="8" w:name="_Hlk127352845"/>
      <w:r w:rsidRPr="00102B2C">
        <w:rPr>
          <w:rFonts w:asciiTheme="majorBidi" w:hAnsiTheme="majorBidi" w:cstheme="majorBidi"/>
          <w:i/>
          <w:iCs/>
          <w:cs/>
        </w:rPr>
        <w:t>บริษัท บีเอสจีเอฟ จำกัด</w:t>
      </w:r>
    </w:p>
    <w:p w14:paraId="1619D38D" w14:textId="77777777" w:rsidR="00102B2C" w:rsidRPr="00102B2C" w:rsidRDefault="00102B2C" w:rsidP="00A02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firstLine="1"/>
        <w:jc w:val="thaiDistribute"/>
        <w:rPr>
          <w:rFonts w:asciiTheme="majorBidi" w:hAnsiTheme="majorBidi"/>
          <w:i/>
          <w:iCs/>
          <w:lang w:val="th-TH"/>
        </w:rPr>
      </w:pPr>
    </w:p>
    <w:bookmarkEnd w:id="8"/>
    <w:p w14:paraId="5BFE1258" w14:textId="25B1A815" w:rsidR="00266458" w:rsidRPr="001F59D5" w:rsidRDefault="00266458" w:rsidP="0026645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 w:firstLine="1"/>
        <w:jc w:val="thaiDistribute"/>
        <w:rPr>
          <w:rFonts w:asciiTheme="majorBidi" w:hAnsiTheme="majorBidi"/>
          <w:lang w:val="th-TH"/>
        </w:rPr>
      </w:pPr>
      <w:r w:rsidRPr="001F59D5">
        <w:rPr>
          <w:rFonts w:asciiTheme="majorBidi" w:hAnsiTheme="majorBidi"/>
          <w:cs/>
          <w:lang w:val="th-TH"/>
        </w:rPr>
        <w:t>ในเดือนกันยาย</w:t>
      </w:r>
      <w:r w:rsidRPr="001F59D5">
        <w:rPr>
          <w:rFonts w:asciiTheme="majorBidi" w:hAnsiTheme="majorBidi"/>
          <w:cs/>
        </w:rPr>
        <w:t xml:space="preserve">น </w:t>
      </w:r>
      <w:r w:rsidRPr="001F59D5">
        <w:rPr>
          <w:rFonts w:asciiTheme="majorBidi" w:hAnsiTheme="majorBidi"/>
        </w:rPr>
        <w:t>2566</w:t>
      </w:r>
      <w:r w:rsidRPr="001F59D5">
        <w:rPr>
          <w:rFonts w:asciiTheme="majorBidi" w:hAnsiTheme="majorBidi"/>
          <w:cs/>
          <w:lang w:val="th-TH"/>
        </w:rPr>
        <w:t xml:space="preserve"> บริษัท บีเอสจีเอฟ จำกัด (“บีเอสจีเอฟ”) ได้นำเงินค่าหุ้นเพิ่มทุนที่บริษัทจ่ายชำระไปในปี  </w:t>
      </w:r>
      <w:r w:rsidRPr="001F59D5">
        <w:rPr>
          <w:rFonts w:asciiTheme="majorBidi" w:hAnsiTheme="majorBidi"/>
        </w:rPr>
        <w:t>2565</w:t>
      </w:r>
      <w:r w:rsidRPr="001F59D5">
        <w:rPr>
          <w:rFonts w:asciiTheme="majorBidi" w:hAnsiTheme="majorBidi"/>
          <w:cs/>
          <w:lang w:val="th-TH"/>
        </w:rPr>
        <w:t xml:space="preserve"> จำนวน </w:t>
      </w:r>
      <w:r w:rsidRPr="001F59D5">
        <w:rPr>
          <w:rFonts w:asciiTheme="majorBidi" w:hAnsiTheme="majorBidi"/>
        </w:rPr>
        <w:t>40</w:t>
      </w:r>
      <w:r w:rsidRPr="001F59D5">
        <w:rPr>
          <w:rFonts w:asciiTheme="majorBidi" w:hAnsiTheme="majorBidi"/>
          <w:cs/>
          <w:lang w:val="th-TH"/>
        </w:rPr>
        <w:t xml:space="preserve"> ล้านบาท ไปจดทะเบียนเพิ่มทุนเรียบร้อยแล้ว บริษัทจึงจัดประเภทเงินจำนวนดังกล่าวจากสินทรัพย์ไม่หมุนเวียนอื่นเป็นเงินลงทุนในบริษัทร่วมในงบแสดงฐานะการเงิน ณ วันที่ </w:t>
      </w:r>
      <w:r w:rsidRPr="001F59D5">
        <w:rPr>
          <w:rFonts w:asciiTheme="majorBidi" w:hAnsiTheme="majorBidi"/>
        </w:rPr>
        <w:t>31</w:t>
      </w:r>
      <w:r w:rsidRPr="001F59D5">
        <w:rPr>
          <w:rFonts w:asciiTheme="majorBidi" w:hAnsiTheme="majorBidi"/>
          <w:cs/>
          <w:lang w:val="th-TH"/>
        </w:rPr>
        <w:t xml:space="preserve"> ธ</w:t>
      </w:r>
      <w:r w:rsidRPr="001F59D5">
        <w:rPr>
          <w:rFonts w:asciiTheme="majorBidi" w:hAnsiTheme="majorBidi"/>
          <w:cs/>
        </w:rPr>
        <w:t>ันวาคม</w:t>
      </w:r>
      <w:r w:rsidRPr="001F59D5">
        <w:rPr>
          <w:rFonts w:asciiTheme="majorBidi" w:hAnsiTheme="majorBidi"/>
          <w:cs/>
          <w:lang w:val="th-TH"/>
        </w:rPr>
        <w:t xml:space="preserve"> </w:t>
      </w:r>
      <w:r w:rsidRPr="001F59D5">
        <w:rPr>
          <w:rFonts w:asciiTheme="majorBidi" w:hAnsiTheme="majorBidi"/>
        </w:rPr>
        <w:t>2566</w:t>
      </w:r>
    </w:p>
    <w:p w14:paraId="3D12B18E" w14:textId="77777777" w:rsidR="00266458" w:rsidRPr="001F59D5" w:rsidRDefault="00266458" w:rsidP="0026645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 w:firstLine="1"/>
        <w:jc w:val="thaiDistribute"/>
        <w:rPr>
          <w:rFonts w:asciiTheme="majorBidi" w:hAnsiTheme="majorBidi"/>
          <w:cs/>
        </w:rPr>
      </w:pPr>
    </w:p>
    <w:p w14:paraId="11326A88" w14:textId="77777777" w:rsidR="00266458" w:rsidRPr="001F59D5" w:rsidRDefault="00266458" w:rsidP="0026645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 w:firstLine="1"/>
        <w:jc w:val="thaiDistribute"/>
        <w:rPr>
          <w:rFonts w:asciiTheme="majorBidi" w:hAnsiTheme="majorBidi"/>
          <w:cs/>
          <w:lang w:val="th-TH"/>
        </w:rPr>
      </w:pPr>
      <w:r w:rsidRPr="001F59D5">
        <w:rPr>
          <w:rFonts w:asciiTheme="majorBidi" w:hAnsiTheme="majorBidi"/>
          <w:cs/>
          <w:lang w:val="th-TH"/>
        </w:rPr>
        <w:t xml:space="preserve">ต่อมาบีเอสจีเอฟได้ออกหุ้นสามัญเพิ่มทุนครั้งที่ </w:t>
      </w:r>
      <w:r w:rsidRPr="001F59D5">
        <w:rPr>
          <w:rFonts w:asciiTheme="majorBidi" w:hAnsiTheme="majorBidi"/>
        </w:rPr>
        <w:t>1</w:t>
      </w:r>
      <w:r w:rsidRPr="001F59D5">
        <w:rPr>
          <w:rFonts w:asciiTheme="majorBidi" w:hAnsiTheme="majorBidi"/>
          <w:cs/>
          <w:lang w:val="th-TH"/>
        </w:rPr>
        <w:t xml:space="preserve"> ของปี </w:t>
      </w:r>
      <w:r w:rsidRPr="001F59D5">
        <w:rPr>
          <w:rFonts w:asciiTheme="majorBidi" w:hAnsiTheme="majorBidi"/>
        </w:rPr>
        <w:t xml:space="preserve">2566 </w:t>
      </w:r>
      <w:r w:rsidRPr="001F59D5">
        <w:rPr>
          <w:rFonts w:asciiTheme="majorBidi" w:hAnsiTheme="majorBidi"/>
          <w:cs/>
        </w:rPr>
        <w:t xml:space="preserve">ตามที่ประชุมวิสามัญผู้ถือหุ้นครั้งที่ </w:t>
      </w:r>
      <w:r w:rsidRPr="001F59D5">
        <w:rPr>
          <w:rFonts w:asciiTheme="majorBidi" w:hAnsiTheme="majorBidi"/>
        </w:rPr>
        <w:t xml:space="preserve">2/2566 </w:t>
      </w:r>
      <w:r w:rsidRPr="001F59D5">
        <w:rPr>
          <w:rFonts w:asciiTheme="majorBidi" w:hAnsiTheme="majorBidi"/>
          <w:cs/>
        </w:rPr>
        <w:t xml:space="preserve">เมื่อวันที่ </w:t>
      </w:r>
      <w:r w:rsidRPr="001F59D5">
        <w:rPr>
          <w:rFonts w:asciiTheme="majorBidi" w:hAnsiTheme="majorBidi"/>
        </w:rPr>
        <w:t xml:space="preserve">30 </w:t>
      </w:r>
      <w:r w:rsidRPr="001F59D5">
        <w:rPr>
          <w:rFonts w:asciiTheme="majorBidi" w:hAnsiTheme="majorBidi"/>
          <w:cs/>
        </w:rPr>
        <w:t xml:space="preserve">สิงหาคม </w:t>
      </w:r>
      <w:r w:rsidRPr="001F59D5">
        <w:rPr>
          <w:rFonts w:asciiTheme="majorBidi" w:hAnsiTheme="majorBidi"/>
        </w:rPr>
        <w:t xml:space="preserve">2566 </w:t>
      </w:r>
      <w:r w:rsidRPr="001F59D5">
        <w:rPr>
          <w:rFonts w:asciiTheme="majorBidi" w:hAnsiTheme="majorBidi"/>
          <w:cs/>
        </w:rPr>
        <w:t xml:space="preserve">ของบีเอสจีเอฟ มีมติอนุมัติเพิ่มทุนจดทะเบียนเป็น </w:t>
      </w:r>
      <w:r w:rsidRPr="001F59D5">
        <w:rPr>
          <w:rFonts w:asciiTheme="majorBidi" w:hAnsiTheme="majorBidi"/>
        </w:rPr>
        <w:t xml:space="preserve">120.10 </w:t>
      </w:r>
      <w:r w:rsidRPr="001F59D5">
        <w:rPr>
          <w:rFonts w:asciiTheme="majorBidi" w:hAnsiTheme="majorBidi"/>
          <w:cs/>
        </w:rPr>
        <w:t>ล้านหุ้น โดยการออกหุ้นสามัญเพิ่มทุน</w:t>
      </w:r>
      <w:r w:rsidRPr="001F59D5">
        <w:rPr>
          <w:rFonts w:asciiTheme="majorBidi" w:hAnsiTheme="majorBidi"/>
          <w:cs/>
          <w:lang w:val="th-TH"/>
        </w:rPr>
        <w:t xml:space="preserve"> จำนวน </w:t>
      </w:r>
      <w:r w:rsidRPr="001F59D5">
        <w:rPr>
          <w:rFonts w:asciiTheme="majorBidi" w:hAnsiTheme="majorBidi"/>
        </w:rPr>
        <w:t>94</w:t>
      </w:r>
      <w:r w:rsidRPr="001F59D5">
        <w:rPr>
          <w:rFonts w:asciiTheme="majorBidi" w:hAnsiTheme="majorBidi"/>
          <w:cs/>
          <w:lang w:val="th-TH"/>
        </w:rPr>
        <w:t>.</w:t>
      </w:r>
      <w:r w:rsidRPr="001F59D5">
        <w:rPr>
          <w:rFonts w:asciiTheme="majorBidi" w:hAnsiTheme="majorBidi"/>
        </w:rPr>
        <w:t>88</w:t>
      </w:r>
      <w:r w:rsidRPr="001F59D5">
        <w:rPr>
          <w:rFonts w:asciiTheme="majorBidi" w:hAnsiTheme="majorBidi"/>
          <w:cs/>
          <w:lang w:val="th-TH"/>
        </w:rPr>
        <w:t xml:space="preserve"> ล้านหุ้น มูลค่าที่ตราไว้หุ้นละ </w:t>
      </w:r>
      <w:r w:rsidRPr="001F59D5">
        <w:rPr>
          <w:rFonts w:asciiTheme="majorBidi" w:hAnsiTheme="majorBidi"/>
        </w:rPr>
        <w:t>10</w:t>
      </w:r>
      <w:r w:rsidRPr="001F59D5">
        <w:rPr>
          <w:rFonts w:asciiTheme="majorBidi" w:hAnsiTheme="majorBidi"/>
          <w:cs/>
          <w:lang w:val="th-TH"/>
        </w:rPr>
        <w:t xml:space="preserve"> บาท และหุ้นบุริมสิทธิออกใหม่ จำนวน </w:t>
      </w:r>
      <w:r w:rsidRPr="001F59D5">
        <w:rPr>
          <w:rFonts w:asciiTheme="majorBidi" w:hAnsiTheme="majorBidi"/>
        </w:rPr>
        <w:t>25</w:t>
      </w:r>
      <w:r w:rsidRPr="001F59D5">
        <w:rPr>
          <w:rFonts w:asciiTheme="majorBidi" w:hAnsiTheme="majorBidi"/>
          <w:cs/>
          <w:lang w:val="th-TH"/>
        </w:rPr>
        <w:t>.</w:t>
      </w:r>
      <w:r w:rsidRPr="001F59D5">
        <w:rPr>
          <w:rFonts w:asciiTheme="majorBidi" w:hAnsiTheme="majorBidi"/>
        </w:rPr>
        <w:t>22</w:t>
      </w:r>
      <w:r w:rsidRPr="001F59D5">
        <w:rPr>
          <w:rFonts w:asciiTheme="majorBidi" w:hAnsiTheme="majorBidi"/>
          <w:cs/>
          <w:lang w:val="th-TH"/>
        </w:rPr>
        <w:t xml:space="preserve"> ล้านหุ้น มูลค่าที่ตราไว้หุ้นละ </w:t>
      </w:r>
      <w:r w:rsidRPr="001F59D5">
        <w:rPr>
          <w:rFonts w:asciiTheme="majorBidi" w:hAnsiTheme="majorBidi"/>
        </w:rPr>
        <w:t>10</w:t>
      </w:r>
      <w:r w:rsidRPr="001F59D5">
        <w:rPr>
          <w:rFonts w:asciiTheme="majorBidi" w:hAnsiTheme="majorBidi"/>
          <w:cs/>
          <w:lang w:val="th-TH"/>
        </w:rPr>
        <w:t xml:space="preserve"> บาท  โดยไม่มีการเปลี่ยนแปลงในสัดส่วนการถือหุ้นของบริษัท และคงสัดส่วนของสิทธิออกเสียงลงมติในที่ประชุมผู้ถือหุ้น ที่ประชุมคณะกรรมการของบริษัทเมื่อวันที่ </w:t>
      </w:r>
      <w:r w:rsidRPr="001F59D5">
        <w:rPr>
          <w:rFonts w:asciiTheme="majorBidi" w:hAnsiTheme="majorBidi"/>
        </w:rPr>
        <w:t>20</w:t>
      </w:r>
      <w:r w:rsidRPr="001F59D5">
        <w:rPr>
          <w:rFonts w:asciiTheme="majorBidi" w:hAnsiTheme="majorBidi"/>
          <w:cs/>
          <w:lang w:val="th-TH"/>
        </w:rPr>
        <w:t xml:space="preserve"> กันยายน </w:t>
      </w:r>
      <w:r w:rsidRPr="001F59D5">
        <w:rPr>
          <w:rFonts w:asciiTheme="majorBidi" w:hAnsiTheme="majorBidi"/>
        </w:rPr>
        <w:t>2566</w:t>
      </w:r>
      <w:r w:rsidRPr="001F59D5">
        <w:rPr>
          <w:rFonts w:asciiTheme="majorBidi" w:hAnsiTheme="majorBidi"/>
          <w:cs/>
          <w:lang w:val="th-TH"/>
        </w:rPr>
        <w:t xml:space="preserve"> มีมติอนุมัติเพิ่มทุนในบีเอสจีเอฟจำนวนไม่เกิน </w:t>
      </w:r>
      <w:r w:rsidRPr="001F59D5">
        <w:rPr>
          <w:rFonts w:asciiTheme="majorBidi" w:hAnsiTheme="majorBidi"/>
        </w:rPr>
        <w:t>1</w:t>
      </w:r>
      <w:r w:rsidRPr="001F59D5">
        <w:rPr>
          <w:rFonts w:asciiTheme="majorBidi" w:hAnsiTheme="majorBidi"/>
          <w:lang w:val="th-TH"/>
        </w:rPr>
        <w:t>,</w:t>
      </w:r>
      <w:r w:rsidRPr="001F59D5">
        <w:rPr>
          <w:rFonts w:asciiTheme="majorBidi" w:hAnsiTheme="majorBidi"/>
        </w:rPr>
        <w:t>690</w:t>
      </w:r>
      <w:r w:rsidRPr="001F59D5">
        <w:rPr>
          <w:rFonts w:asciiTheme="majorBidi" w:hAnsiTheme="majorBidi"/>
          <w:cs/>
          <w:lang w:val="th-TH"/>
        </w:rPr>
        <w:t xml:space="preserve"> ล้านบาท บริษัทได้ชำระค่าหุ้นสามัญจำนวน </w:t>
      </w:r>
      <w:r w:rsidRPr="001F59D5">
        <w:rPr>
          <w:rFonts w:asciiTheme="majorBidi" w:hAnsiTheme="majorBidi"/>
        </w:rPr>
        <w:t>200</w:t>
      </w:r>
      <w:r w:rsidRPr="001F59D5">
        <w:rPr>
          <w:rFonts w:asciiTheme="majorBidi" w:hAnsiTheme="majorBidi"/>
          <w:cs/>
          <w:lang w:val="th-TH"/>
        </w:rPr>
        <w:t xml:space="preserve"> ล้านบาทแล้วในเดือนกันยายน </w:t>
      </w:r>
      <w:r w:rsidRPr="001F59D5">
        <w:rPr>
          <w:rFonts w:asciiTheme="majorBidi" w:hAnsiTheme="majorBidi"/>
        </w:rPr>
        <w:t>2566</w:t>
      </w:r>
      <w:r w:rsidRPr="001F59D5">
        <w:rPr>
          <w:rFonts w:asciiTheme="majorBidi" w:hAnsiTheme="majorBidi"/>
          <w:cs/>
          <w:lang w:val="th-TH"/>
        </w:rPr>
        <w:t xml:space="preserve"> </w:t>
      </w:r>
    </w:p>
    <w:p w14:paraId="562DA3FE" w14:textId="77777777" w:rsidR="00266458" w:rsidRPr="001F59D5" w:rsidRDefault="00266458" w:rsidP="0026645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 w:firstLine="1"/>
        <w:jc w:val="thaiDistribute"/>
        <w:rPr>
          <w:rFonts w:asciiTheme="majorBidi" w:hAnsiTheme="majorBidi"/>
          <w:lang w:val="th-TH"/>
        </w:rPr>
      </w:pPr>
    </w:p>
    <w:p w14:paraId="2FF93725" w14:textId="77777777" w:rsidR="00266458" w:rsidRPr="00440045" w:rsidRDefault="00266458" w:rsidP="0026645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 w:firstLine="1"/>
        <w:jc w:val="thaiDistribute"/>
        <w:rPr>
          <w:rFonts w:asciiTheme="majorBidi" w:hAnsiTheme="majorBidi"/>
        </w:rPr>
      </w:pPr>
      <w:r w:rsidRPr="001F59D5">
        <w:rPr>
          <w:rFonts w:asciiTheme="majorBidi" w:hAnsiTheme="majorBidi"/>
          <w:cs/>
          <w:lang w:val="th-TH"/>
        </w:rPr>
        <w:t xml:space="preserve">นอกจากนี้ในเดือนตุลาคม </w:t>
      </w:r>
      <w:r w:rsidRPr="001F59D5">
        <w:rPr>
          <w:rFonts w:asciiTheme="majorBidi" w:hAnsiTheme="majorBidi"/>
        </w:rPr>
        <w:t>2566</w:t>
      </w:r>
      <w:r w:rsidRPr="001F59D5">
        <w:rPr>
          <w:rFonts w:asciiTheme="majorBidi" w:hAnsiTheme="majorBidi"/>
          <w:cs/>
          <w:lang w:val="th-TH"/>
        </w:rPr>
        <w:t xml:space="preserve"> บีเอสจีเอฟได้มีการออกหุ้นสามัญเพิ่มทุนเป็นครั้งที่ </w:t>
      </w:r>
      <w:r w:rsidRPr="001F59D5">
        <w:rPr>
          <w:rFonts w:asciiTheme="majorBidi" w:hAnsiTheme="majorBidi"/>
        </w:rPr>
        <w:t>2</w:t>
      </w:r>
      <w:r w:rsidRPr="001F59D5">
        <w:rPr>
          <w:rFonts w:asciiTheme="majorBidi" w:hAnsiTheme="majorBidi"/>
          <w:cs/>
          <w:lang w:val="th-TH"/>
        </w:rPr>
        <w:t xml:space="preserve"> ของปี </w:t>
      </w:r>
      <w:r w:rsidRPr="001F59D5">
        <w:rPr>
          <w:rFonts w:asciiTheme="majorBidi" w:hAnsiTheme="majorBidi"/>
        </w:rPr>
        <w:t xml:space="preserve">2566 </w:t>
      </w:r>
      <w:r w:rsidRPr="001F59D5">
        <w:rPr>
          <w:rFonts w:asciiTheme="majorBidi" w:hAnsiTheme="majorBidi"/>
          <w:cs/>
        </w:rPr>
        <w:t xml:space="preserve">ตามที่ประชุมวิสามัญผู้ถือหุ้นครั้งที่ </w:t>
      </w:r>
      <w:r w:rsidRPr="001F59D5">
        <w:rPr>
          <w:rFonts w:asciiTheme="majorBidi" w:hAnsiTheme="majorBidi"/>
        </w:rPr>
        <w:t xml:space="preserve">3/2566  </w:t>
      </w:r>
      <w:r w:rsidRPr="001F59D5">
        <w:rPr>
          <w:rFonts w:asciiTheme="majorBidi" w:hAnsiTheme="majorBidi"/>
          <w:cs/>
        </w:rPr>
        <w:t xml:space="preserve">ของบีเอสจีเอฟ มีมติอนุมัติเพิ่มทุนจดทะเบียนเป็น </w:t>
      </w:r>
      <w:r w:rsidRPr="001F59D5">
        <w:rPr>
          <w:rFonts w:asciiTheme="majorBidi" w:hAnsiTheme="majorBidi"/>
        </w:rPr>
        <w:t xml:space="preserve">220.10 </w:t>
      </w:r>
      <w:r w:rsidRPr="001F59D5">
        <w:rPr>
          <w:rFonts w:asciiTheme="majorBidi" w:hAnsiTheme="majorBidi"/>
          <w:cs/>
        </w:rPr>
        <w:t>ล้านหุ้น โดยการออกหุ้นสามัญเพิ่มทุน</w:t>
      </w:r>
      <w:r w:rsidRPr="001F59D5">
        <w:rPr>
          <w:rFonts w:asciiTheme="majorBidi" w:hAnsiTheme="majorBidi"/>
          <w:cs/>
          <w:lang w:val="th-TH"/>
        </w:rPr>
        <w:t xml:space="preserve"> จำนวน </w:t>
      </w:r>
      <w:r w:rsidRPr="001F59D5">
        <w:rPr>
          <w:rFonts w:asciiTheme="majorBidi" w:hAnsiTheme="majorBidi"/>
        </w:rPr>
        <w:t>173</w:t>
      </w:r>
      <w:r w:rsidRPr="001F59D5">
        <w:rPr>
          <w:rFonts w:asciiTheme="majorBidi" w:hAnsiTheme="majorBidi"/>
          <w:cs/>
          <w:lang w:val="th-TH"/>
        </w:rPr>
        <w:t>.</w:t>
      </w:r>
      <w:r w:rsidRPr="001F59D5">
        <w:rPr>
          <w:rFonts w:asciiTheme="majorBidi" w:hAnsiTheme="majorBidi"/>
        </w:rPr>
        <w:t>88</w:t>
      </w:r>
      <w:r w:rsidRPr="001F59D5">
        <w:rPr>
          <w:rFonts w:asciiTheme="majorBidi" w:hAnsiTheme="majorBidi"/>
          <w:cs/>
          <w:lang w:val="th-TH"/>
        </w:rPr>
        <w:t xml:space="preserve"> ล้านหุ้น และหุ้นบุริมสิทธิ์ จำนวน </w:t>
      </w:r>
      <w:r w:rsidRPr="001F59D5">
        <w:rPr>
          <w:rFonts w:asciiTheme="majorBidi" w:hAnsiTheme="majorBidi"/>
        </w:rPr>
        <w:t>46</w:t>
      </w:r>
      <w:r w:rsidRPr="001F59D5">
        <w:rPr>
          <w:rFonts w:asciiTheme="majorBidi" w:hAnsiTheme="majorBidi"/>
          <w:cs/>
          <w:lang w:val="th-TH"/>
        </w:rPr>
        <w:t>.</w:t>
      </w:r>
      <w:r w:rsidRPr="001F59D5">
        <w:rPr>
          <w:rFonts w:asciiTheme="majorBidi" w:hAnsiTheme="majorBidi"/>
        </w:rPr>
        <w:t>22</w:t>
      </w:r>
      <w:r w:rsidRPr="001F59D5">
        <w:rPr>
          <w:rFonts w:asciiTheme="majorBidi" w:hAnsiTheme="majorBidi"/>
          <w:cs/>
          <w:lang w:val="th-TH"/>
        </w:rPr>
        <w:t xml:space="preserve"> ล้านหุ้น มูลค่าที่ตราไว้หุ้นละ </w:t>
      </w:r>
      <w:r w:rsidRPr="001F59D5">
        <w:rPr>
          <w:rFonts w:asciiTheme="majorBidi" w:hAnsiTheme="majorBidi"/>
        </w:rPr>
        <w:t>10</w:t>
      </w:r>
      <w:r w:rsidRPr="001F59D5">
        <w:rPr>
          <w:rFonts w:asciiTheme="majorBidi" w:hAnsiTheme="majorBidi"/>
          <w:cs/>
          <w:lang w:val="th-TH"/>
        </w:rPr>
        <w:t xml:space="preserve"> บาท โดยไม่มีการเปลี่ยนแปลงในสัดส่วนการถือหุ้นของบริษัท และคงสัดส่วนของสิทธิออกเสียงลงมติในที่ประชุมผู้ถือหุ้น บริษัทได้ชำระค่าหุ้นสามัญเพิ่มทุนนี้จำนวน </w:t>
      </w:r>
      <w:r w:rsidRPr="001F59D5">
        <w:rPr>
          <w:rFonts w:asciiTheme="majorBidi" w:hAnsiTheme="majorBidi"/>
        </w:rPr>
        <w:t>200</w:t>
      </w:r>
      <w:r w:rsidRPr="001F59D5">
        <w:rPr>
          <w:rFonts w:asciiTheme="majorBidi" w:hAnsiTheme="majorBidi"/>
          <w:cs/>
          <w:lang w:val="th-TH"/>
        </w:rPr>
        <w:t xml:space="preserve"> ล้านบาทแล้วในเดือนตุลาคม </w:t>
      </w:r>
      <w:r w:rsidRPr="001F59D5">
        <w:rPr>
          <w:rFonts w:asciiTheme="majorBidi" w:hAnsiTheme="majorBidi"/>
        </w:rPr>
        <w:t>2566</w:t>
      </w:r>
      <w:r w:rsidRPr="005A5DB6">
        <w:rPr>
          <w:rFonts w:asciiTheme="majorBidi" w:hAnsiTheme="majorBidi"/>
          <w:cs/>
          <w:lang w:val="th-TH"/>
        </w:rPr>
        <w:t xml:space="preserve"> </w:t>
      </w:r>
    </w:p>
    <w:p w14:paraId="6876282E" w14:textId="373337FC" w:rsidR="00000000" w:rsidRPr="001F59D5" w:rsidRDefault="00000000" w:rsidP="001F5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cs/>
        </w:rPr>
        <w:sectPr w:rsidR="00000000" w:rsidRPr="001F59D5" w:rsidSect="001303BE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07EA9F38" w14:textId="7F37D616" w:rsidR="00906D31" w:rsidRPr="00744E06" w:rsidRDefault="0082266F" w:rsidP="00906D31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744E06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เ</w:t>
      </w:r>
      <w:r w:rsidR="00906D31" w:rsidRPr="00744E0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งินลงทุนในบริษัทย่อย</w:t>
      </w:r>
    </w:p>
    <w:p w14:paraId="5F241C5E" w14:textId="77777777" w:rsidR="00906D31" w:rsidRPr="00906D31" w:rsidRDefault="00906D31" w:rsidP="00906D31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49E57561" w14:textId="6397CB92" w:rsidR="00976E27" w:rsidRPr="002516C1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 xml:space="preserve">เงินลงทุนในบริษัทย่อย ณ วันที่ </w:t>
      </w:r>
      <w:r w:rsidR="00A026BE" w:rsidRPr="00A026BE">
        <w:rPr>
          <w:rFonts w:asciiTheme="majorBidi" w:hAnsiTheme="majorBidi" w:cstheme="majorBidi"/>
        </w:rPr>
        <w:t>31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ธันวาคม </w:t>
      </w:r>
      <w:r w:rsidR="00A026BE" w:rsidRPr="00A026BE">
        <w:rPr>
          <w:rFonts w:asciiTheme="majorBidi" w:hAnsiTheme="majorBidi" w:cstheme="majorBidi"/>
        </w:rPr>
        <w:t>256</w:t>
      </w:r>
      <w:r w:rsidR="006624E1">
        <w:rPr>
          <w:rFonts w:asciiTheme="majorBidi" w:hAnsiTheme="majorBidi" w:cstheme="majorBidi"/>
        </w:rPr>
        <w:t>6</w:t>
      </w:r>
      <w:r w:rsidRPr="002516C1">
        <w:rPr>
          <w:rFonts w:asciiTheme="majorBidi" w:hAnsiTheme="majorBidi" w:cstheme="majorBidi"/>
          <w:cs/>
        </w:rPr>
        <w:t xml:space="preserve"> และ </w:t>
      </w:r>
      <w:r w:rsidR="00A026BE" w:rsidRPr="00A026BE">
        <w:rPr>
          <w:rFonts w:asciiTheme="majorBidi" w:hAnsiTheme="majorBidi" w:cstheme="majorBidi"/>
        </w:rPr>
        <w:t>256</w:t>
      </w:r>
      <w:r w:rsidR="006624E1">
        <w:rPr>
          <w:rFonts w:asciiTheme="majorBidi" w:hAnsiTheme="majorBidi" w:cstheme="majorBidi"/>
        </w:rPr>
        <w:t>5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และเงินปันผลรับจากเงินลงทุนสำหรับปีสิ้นสุดวันที่ </w:t>
      </w:r>
      <w:r w:rsidR="00A026BE" w:rsidRPr="00A026BE">
        <w:rPr>
          <w:rFonts w:asciiTheme="majorBidi" w:hAnsiTheme="majorBidi" w:cstheme="majorBidi"/>
        </w:rPr>
        <w:t>31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ธันวาคม </w:t>
      </w:r>
      <w:r w:rsidR="00A026BE" w:rsidRPr="00A026BE">
        <w:rPr>
          <w:rFonts w:asciiTheme="majorBidi" w:hAnsiTheme="majorBidi" w:cstheme="majorBidi"/>
        </w:rPr>
        <w:t>256</w:t>
      </w:r>
      <w:r w:rsidR="006624E1">
        <w:rPr>
          <w:rFonts w:asciiTheme="majorBidi" w:hAnsiTheme="majorBidi" w:cstheme="majorBidi"/>
        </w:rPr>
        <w:t>6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และ</w:t>
      </w:r>
      <w:r w:rsidRPr="002516C1">
        <w:rPr>
          <w:rFonts w:asciiTheme="majorBidi" w:hAnsiTheme="majorBidi" w:cstheme="majorBidi"/>
        </w:rPr>
        <w:t xml:space="preserve"> </w:t>
      </w:r>
      <w:r w:rsidR="00A026BE" w:rsidRPr="00A026BE">
        <w:rPr>
          <w:rFonts w:asciiTheme="majorBidi" w:hAnsiTheme="majorBidi" w:cstheme="majorBidi"/>
        </w:rPr>
        <w:t>256</w:t>
      </w:r>
      <w:r w:rsidR="006624E1">
        <w:rPr>
          <w:rFonts w:asciiTheme="majorBidi" w:hAnsiTheme="majorBidi" w:cstheme="majorBidi"/>
        </w:rPr>
        <w:t>5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มีดังนี้</w:t>
      </w:r>
    </w:p>
    <w:p w14:paraId="1633A5AF" w14:textId="77777777" w:rsidR="00780BA0" w:rsidRPr="002516C1" w:rsidRDefault="00780BA0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</w:rPr>
      </w:pPr>
    </w:p>
    <w:tbl>
      <w:tblPr>
        <w:tblW w:w="15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630"/>
        <w:gridCol w:w="178"/>
        <w:gridCol w:w="812"/>
        <w:gridCol w:w="178"/>
        <w:gridCol w:w="722"/>
        <w:gridCol w:w="179"/>
        <w:gridCol w:w="812"/>
        <w:gridCol w:w="180"/>
        <w:gridCol w:w="720"/>
        <w:gridCol w:w="180"/>
        <w:gridCol w:w="811"/>
        <w:gridCol w:w="180"/>
        <w:gridCol w:w="720"/>
        <w:gridCol w:w="180"/>
        <w:gridCol w:w="810"/>
        <w:gridCol w:w="180"/>
        <w:gridCol w:w="720"/>
        <w:gridCol w:w="180"/>
        <w:gridCol w:w="813"/>
        <w:gridCol w:w="180"/>
        <w:gridCol w:w="720"/>
        <w:gridCol w:w="183"/>
        <w:gridCol w:w="807"/>
        <w:gridCol w:w="210"/>
        <w:gridCol w:w="780"/>
        <w:gridCol w:w="178"/>
        <w:gridCol w:w="788"/>
      </w:tblGrid>
      <w:tr w:rsidR="00976E27" w:rsidRPr="002516C1" w:rsidDel="00685444" w14:paraId="3E890A8E" w14:textId="77777777" w:rsidTr="00442360">
        <w:trPr>
          <w:cantSplit/>
          <w:tblHeader/>
        </w:trPr>
        <w:tc>
          <w:tcPr>
            <w:tcW w:w="15101" w:type="dxa"/>
            <w:gridSpan w:val="28"/>
            <w:shd w:val="clear" w:color="auto" w:fill="auto"/>
          </w:tcPr>
          <w:p w14:paraId="02D4F35E" w14:textId="77777777" w:rsidR="00976E27" w:rsidRPr="002516C1" w:rsidRDefault="00976E27" w:rsidP="00780BA0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76E27" w:rsidRPr="002516C1" w:rsidDel="00685444" w14:paraId="06FE4C8F" w14:textId="77777777" w:rsidTr="00442360">
        <w:trPr>
          <w:cantSplit/>
          <w:tblHeader/>
        </w:trPr>
        <w:tc>
          <w:tcPr>
            <w:tcW w:w="2070" w:type="dxa"/>
            <w:shd w:val="clear" w:color="auto" w:fill="auto"/>
          </w:tcPr>
          <w:p w14:paraId="2A66C647" w14:textId="77777777" w:rsidR="00976E27" w:rsidRPr="002516C1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3D1505C" w14:textId="77777777" w:rsidR="00976E27" w:rsidRPr="002516C1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516C1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5004A699" w14:textId="77777777" w:rsidR="00976E27" w:rsidRPr="002516C1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713" w:type="dxa"/>
            <w:gridSpan w:val="3"/>
          </w:tcPr>
          <w:p w14:paraId="5D7818DE" w14:textId="77777777" w:rsidR="00976E27" w:rsidRPr="002516C1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516C1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635EDBF5" w14:textId="77777777" w:rsidR="00976E27" w:rsidRPr="002516C1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11" w:type="dxa"/>
            <w:gridSpan w:val="3"/>
          </w:tcPr>
          <w:p w14:paraId="492921A4" w14:textId="77777777" w:rsidR="00976E27" w:rsidRPr="002516C1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516C1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9FC7009" w14:textId="77777777" w:rsidR="00976E27" w:rsidRPr="002516C1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7462F2D7" w14:textId="77777777" w:rsidR="00976E27" w:rsidRPr="002516C1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516C1">
              <w:rPr>
                <w:rFonts w:asciiTheme="majorBidi" w:hAnsiTheme="majorBidi" w:cstheme="majorBidi"/>
                <w:szCs w:val="22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0" w:type="dxa"/>
          </w:tcPr>
          <w:p w14:paraId="130B1FB0" w14:textId="77777777" w:rsidR="00976E27" w:rsidRPr="002516C1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13" w:type="dxa"/>
            <w:gridSpan w:val="3"/>
          </w:tcPr>
          <w:p w14:paraId="2CCB66E6" w14:textId="77777777" w:rsidR="00976E27" w:rsidRPr="002516C1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123755BB" w14:textId="77777777" w:rsidR="00976E27" w:rsidRPr="002516C1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6FE0A80B" w14:textId="77777777" w:rsidR="00976E27" w:rsidRPr="002516C1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87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Cs w:val="22"/>
                <w:cs/>
                <w:lang w:bidi="th-TH"/>
              </w:rPr>
              <w:t>ส่วนได้เสีย</w:t>
            </w:r>
            <w:r w:rsidRPr="002516C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2516C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210" w:type="dxa"/>
          </w:tcPr>
          <w:p w14:paraId="189BA848" w14:textId="77777777" w:rsidR="00976E27" w:rsidRPr="002516C1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46" w:type="dxa"/>
            <w:gridSpan w:val="3"/>
          </w:tcPr>
          <w:p w14:paraId="2693966B" w14:textId="77777777" w:rsidR="00976E27" w:rsidRPr="002516C1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87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516C1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976E27" w:rsidRPr="002516C1" w14:paraId="0FBF1374" w14:textId="77777777" w:rsidTr="00442360">
        <w:trPr>
          <w:cantSplit/>
          <w:trHeight w:val="236"/>
          <w:tblHeader/>
        </w:trPr>
        <w:tc>
          <w:tcPr>
            <w:tcW w:w="2070" w:type="dxa"/>
          </w:tcPr>
          <w:p w14:paraId="64CBBA93" w14:textId="77777777" w:rsidR="00976E27" w:rsidRPr="002516C1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6C1952E" w14:textId="2966E013" w:rsidR="00976E27" w:rsidRPr="002516C1" w:rsidRDefault="00A026BE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6624E1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7B85089B" w14:textId="77777777" w:rsidR="00976E27" w:rsidRPr="002516C1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39A82F19" w14:textId="57412DC9" w:rsidR="00976E27" w:rsidRPr="002516C1" w:rsidRDefault="00A026BE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6624E1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0423B79D" w14:textId="77777777" w:rsidR="00976E27" w:rsidRPr="002516C1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6947BA3B" w14:textId="0D5522AF" w:rsidR="00976E27" w:rsidRPr="002516C1" w:rsidRDefault="00A026BE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6624E1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79" w:type="dxa"/>
          </w:tcPr>
          <w:p w14:paraId="7FC04C1C" w14:textId="77777777" w:rsidR="00976E27" w:rsidRPr="002516C1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0F34D6D8" w14:textId="6FD3E992" w:rsidR="00976E27" w:rsidRPr="002516C1" w:rsidRDefault="00A026BE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6624E1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7922DBEE" w14:textId="77777777" w:rsidR="00976E27" w:rsidRPr="002516C1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95C33E5" w14:textId="3C71E021" w:rsidR="00976E27" w:rsidRPr="002516C1" w:rsidRDefault="00A026BE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6624E1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713FAA89" w14:textId="77777777" w:rsidR="00976E27" w:rsidRPr="002516C1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</w:tcPr>
          <w:p w14:paraId="327E3B83" w14:textId="3BC7DE9D" w:rsidR="00976E27" w:rsidRPr="002516C1" w:rsidRDefault="00A026BE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6624E1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FBDE03D" w14:textId="77777777" w:rsidR="00976E27" w:rsidRPr="002516C1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2506139" w14:textId="7B08F89E" w:rsidR="00976E27" w:rsidRPr="002516C1" w:rsidRDefault="00A026BE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6624E1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0AE921D" w14:textId="77777777" w:rsidR="00976E27" w:rsidRPr="002516C1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428242C" w14:textId="6A15E096" w:rsidR="00976E27" w:rsidRPr="002516C1" w:rsidRDefault="00A026BE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6624E1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3008A52" w14:textId="77777777" w:rsidR="00976E27" w:rsidRPr="002516C1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6C74507" w14:textId="77F7B129" w:rsidR="00976E27" w:rsidRPr="002516C1" w:rsidRDefault="00A026BE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7A12A2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5B00432" w14:textId="77777777" w:rsidR="00976E27" w:rsidRPr="002516C1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</w:tcPr>
          <w:p w14:paraId="3C9DC629" w14:textId="63693B69" w:rsidR="00976E27" w:rsidRPr="002516C1" w:rsidRDefault="00A026BE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7A12A2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BC7DE20" w14:textId="77777777" w:rsidR="00976E27" w:rsidRPr="002516C1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DA13331" w14:textId="7DEF6AF0" w:rsidR="00976E27" w:rsidRPr="002516C1" w:rsidRDefault="00A026BE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6624E1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83" w:type="dxa"/>
          </w:tcPr>
          <w:p w14:paraId="7C358FCD" w14:textId="77777777" w:rsidR="00976E27" w:rsidRPr="002516C1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2DDAA3BC" w14:textId="7AABCD8D" w:rsidR="00976E27" w:rsidRPr="002516C1" w:rsidRDefault="00A026BE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6624E1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210" w:type="dxa"/>
          </w:tcPr>
          <w:p w14:paraId="37C82B4E" w14:textId="77777777" w:rsidR="00976E27" w:rsidRPr="002516C1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</w:tcPr>
          <w:p w14:paraId="1532182B" w14:textId="703F09F2" w:rsidR="00976E27" w:rsidRPr="002516C1" w:rsidRDefault="00A026BE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6624E1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3DD5F260" w14:textId="77777777" w:rsidR="00976E27" w:rsidRPr="002516C1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8" w:type="dxa"/>
          </w:tcPr>
          <w:p w14:paraId="53C03506" w14:textId="2A0D7C5F" w:rsidR="00976E27" w:rsidRPr="002516C1" w:rsidRDefault="00A026BE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6624E1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</w:tr>
      <w:tr w:rsidR="00976E27" w:rsidRPr="002516C1" w14:paraId="3E99DD9E" w14:textId="77777777" w:rsidTr="00442360">
        <w:trPr>
          <w:cantSplit/>
          <w:trHeight w:val="301"/>
        </w:trPr>
        <w:tc>
          <w:tcPr>
            <w:tcW w:w="2070" w:type="dxa"/>
          </w:tcPr>
          <w:p w14:paraId="305A0EAD" w14:textId="77777777" w:rsidR="00976E27" w:rsidRPr="002516C1" w:rsidRDefault="00976E27" w:rsidP="00780BA0">
            <w:pPr>
              <w:tabs>
                <w:tab w:val="clear" w:pos="227"/>
                <w:tab w:val="clear" w:pos="454"/>
              </w:tabs>
              <w:spacing w:line="37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gridSpan w:val="3"/>
          </w:tcPr>
          <w:p w14:paraId="09F1CBE8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1C283A95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233" w:type="dxa"/>
            <w:gridSpan w:val="23"/>
          </w:tcPr>
          <w:p w14:paraId="4E5C1B8D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(ล้านบาท)</w:t>
            </w:r>
          </w:p>
        </w:tc>
      </w:tr>
      <w:tr w:rsidR="00976E27" w:rsidRPr="002516C1" w14:paraId="6EBAC765" w14:textId="77777777" w:rsidTr="00442360">
        <w:trPr>
          <w:cantSplit/>
        </w:trPr>
        <w:tc>
          <w:tcPr>
            <w:tcW w:w="2070" w:type="dxa"/>
          </w:tcPr>
          <w:p w14:paraId="2FD7D7BB" w14:textId="77777777" w:rsidR="00976E27" w:rsidRPr="002516C1" w:rsidRDefault="00976E27" w:rsidP="00691B99">
            <w:pPr>
              <w:tabs>
                <w:tab w:val="clear" w:pos="227"/>
                <w:tab w:val="clear" w:pos="454"/>
              </w:tabs>
              <w:spacing w:line="370" w:lineRule="exact"/>
              <w:ind w:left="9" w:firstLine="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630" w:type="dxa"/>
          </w:tcPr>
          <w:p w14:paraId="067BF8E7" w14:textId="77777777" w:rsidR="00976E27" w:rsidRPr="002516C1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5D0872D5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282A4912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7941FC65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737CAC1E" w14:textId="77777777" w:rsidR="00976E27" w:rsidRPr="002516C1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9" w:type="dxa"/>
          </w:tcPr>
          <w:p w14:paraId="10E3FDCD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158C618A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640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586AA39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5A3D244C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491"/>
              </w:tabs>
              <w:spacing w:line="370" w:lineRule="exact"/>
              <w:ind w:left="-79" w:righ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6A65E68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</w:tcPr>
          <w:p w14:paraId="6780C413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51EEF653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76CBDCB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1BA0751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58B7577C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CA41E92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F358E73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14A6893A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</w:tcPr>
          <w:p w14:paraId="53EB396E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207161E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4E8389D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3" w:type="dxa"/>
          </w:tcPr>
          <w:p w14:paraId="3BD0D653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55BAFF39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10" w:type="dxa"/>
          </w:tcPr>
          <w:p w14:paraId="01DE1C15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</w:tcPr>
          <w:p w14:paraId="40E7F419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1D8C2BD8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8" w:type="dxa"/>
          </w:tcPr>
          <w:p w14:paraId="257AAFE6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111B4C" w:rsidRPr="002516C1" w14:paraId="57121F0C" w14:textId="77777777" w:rsidTr="00442360">
        <w:trPr>
          <w:cantSplit/>
        </w:trPr>
        <w:tc>
          <w:tcPr>
            <w:tcW w:w="2070" w:type="dxa"/>
          </w:tcPr>
          <w:p w14:paraId="0E805A6A" w14:textId="1F132215" w:rsidR="00111B4C" w:rsidRPr="002516C1" w:rsidRDefault="00111B4C" w:rsidP="001F59D5">
            <w:pPr>
              <w:tabs>
                <w:tab w:val="clear" w:pos="227"/>
              </w:tabs>
              <w:ind w:left="100" w:hanging="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16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บีบีจีไอ ไบโอดีเซล  </w:t>
            </w:r>
            <w:r w:rsidRPr="002516C1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จำกัด </w:t>
            </w:r>
          </w:p>
        </w:tc>
        <w:tc>
          <w:tcPr>
            <w:tcW w:w="630" w:type="dxa"/>
          </w:tcPr>
          <w:p w14:paraId="6D195D8F" w14:textId="670C8C4C" w:rsidR="00111B4C" w:rsidRPr="002516C1" w:rsidRDefault="00111B4C" w:rsidP="00111B4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70</w:t>
            </w:r>
            <w:r w:rsidRPr="002516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01273AFA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590E3E65" w14:textId="26EF1AA0" w:rsidR="00111B4C" w:rsidRPr="002516C1" w:rsidRDefault="00111B4C" w:rsidP="00111B4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70</w:t>
            </w:r>
            <w:r w:rsidRPr="002516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127C7DAA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4CEDA0F3" w14:textId="68347B8E" w:rsidR="00111B4C" w:rsidRPr="002516C1" w:rsidRDefault="00111B4C" w:rsidP="00111B4C">
            <w:pPr>
              <w:pStyle w:val="acctfourfigures"/>
              <w:tabs>
                <w:tab w:val="clear" w:pos="765"/>
              </w:tabs>
              <w:spacing w:line="240" w:lineRule="auto"/>
              <w:ind w:left="-79" w:right="-70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281</w:t>
            </w:r>
            <w:r w:rsidRPr="002516C1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179" w:type="dxa"/>
          </w:tcPr>
          <w:p w14:paraId="53445AF9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0062F45A" w14:textId="5D38CE16" w:rsidR="00111B4C" w:rsidRPr="002516C1" w:rsidRDefault="00111B4C" w:rsidP="00111B4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281</w:t>
            </w:r>
            <w:r w:rsidRPr="002516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6F44D7C4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3F166773" w14:textId="530D80D7" w:rsidR="00111B4C" w:rsidRPr="002516C1" w:rsidRDefault="00111B4C" w:rsidP="00111B4C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425</w:t>
            </w:r>
            <w:r w:rsidRPr="002516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59</w:t>
            </w:r>
          </w:p>
        </w:tc>
        <w:tc>
          <w:tcPr>
            <w:tcW w:w="180" w:type="dxa"/>
          </w:tcPr>
          <w:p w14:paraId="598B888F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</w:tcPr>
          <w:p w14:paraId="5902B15C" w14:textId="56F390D0" w:rsidR="00111B4C" w:rsidRPr="002516C1" w:rsidRDefault="00111B4C" w:rsidP="00111B4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425</w:t>
            </w:r>
            <w:r w:rsidRPr="002516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59</w:t>
            </w:r>
          </w:p>
        </w:tc>
        <w:tc>
          <w:tcPr>
            <w:tcW w:w="180" w:type="dxa"/>
          </w:tcPr>
          <w:p w14:paraId="575B0756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A35642E" w14:textId="7260B10B" w:rsidR="00111B4C" w:rsidRPr="002516C1" w:rsidRDefault="00111B4C" w:rsidP="00111B4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1,284.47</w:t>
            </w:r>
          </w:p>
        </w:tc>
        <w:tc>
          <w:tcPr>
            <w:tcW w:w="180" w:type="dxa"/>
          </w:tcPr>
          <w:p w14:paraId="4D510ECE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39B1C35D" w14:textId="093EF213" w:rsidR="00111B4C" w:rsidRPr="002516C1" w:rsidRDefault="00111B4C" w:rsidP="00111B4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2516C1">
              <w:rPr>
                <w:rFonts w:asciiTheme="majorBidi" w:hAnsiTheme="majorBidi" w:cstheme="majorBidi"/>
                <w:szCs w:val="22"/>
                <w:cs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171</w:t>
            </w:r>
            <w:r w:rsidRPr="002516C1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59</w:t>
            </w:r>
          </w:p>
        </w:tc>
        <w:tc>
          <w:tcPr>
            <w:tcW w:w="180" w:type="dxa"/>
          </w:tcPr>
          <w:p w14:paraId="73A0880B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0901637" w14:textId="0A7166FF" w:rsidR="00111B4C" w:rsidRPr="002516C1" w:rsidRDefault="00111B4C" w:rsidP="00111B4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2B11E82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</w:tcPr>
          <w:p w14:paraId="3FEC5C09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99393F1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D9F7A1D" w14:textId="0AA119EF" w:rsidR="00111B4C" w:rsidRPr="002516C1" w:rsidRDefault="00111B4C" w:rsidP="00111B4C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2" w:right="-25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1,284.47</w:t>
            </w:r>
          </w:p>
        </w:tc>
        <w:tc>
          <w:tcPr>
            <w:tcW w:w="183" w:type="dxa"/>
          </w:tcPr>
          <w:p w14:paraId="4A1C8426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430688EF" w14:textId="1FF11D3F" w:rsidR="00111B4C" w:rsidRPr="002516C1" w:rsidRDefault="00111B4C" w:rsidP="00111B4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2516C1">
              <w:rPr>
                <w:rFonts w:asciiTheme="majorBidi" w:hAnsiTheme="majorBidi" w:cstheme="majorBidi"/>
                <w:szCs w:val="22"/>
                <w:cs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171</w:t>
            </w:r>
            <w:r w:rsidRPr="002516C1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59</w:t>
            </w:r>
          </w:p>
        </w:tc>
        <w:tc>
          <w:tcPr>
            <w:tcW w:w="210" w:type="dxa"/>
          </w:tcPr>
          <w:p w14:paraId="6CC01E93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</w:tcPr>
          <w:p w14:paraId="2161E0DE" w14:textId="2D878793" w:rsidR="00111B4C" w:rsidRPr="002516C1" w:rsidRDefault="00111B4C" w:rsidP="00111B4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(98.</w:t>
            </w:r>
            <w:r w:rsidR="00BD67FA">
              <w:rPr>
                <w:rFonts w:asciiTheme="majorBidi" w:hAnsiTheme="majorBidi" w:cstheme="majorBidi"/>
                <w:szCs w:val="22"/>
                <w:lang w:bidi="th-TH"/>
              </w:rPr>
              <w:t>53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178" w:type="dxa"/>
          </w:tcPr>
          <w:p w14:paraId="42FC7B0A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8" w:type="dxa"/>
          </w:tcPr>
          <w:p w14:paraId="6B091907" w14:textId="47B0E3AA" w:rsidR="00111B4C" w:rsidRPr="002516C1" w:rsidRDefault="00111B4C" w:rsidP="001F59D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11B4C" w:rsidRPr="002516C1" w14:paraId="40149997" w14:textId="77777777" w:rsidTr="00442360">
        <w:trPr>
          <w:cantSplit/>
        </w:trPr>
        <w:tc>
          <w:tcPr>
            <w:tcW w:w="2070" w:type="dxa"/>
          </w:tcPr>
          <w:p w14:paraId="7C980AA4" w14:textId="3044CC2B" w:rsidR="00111B4C" w:rsidRPr="002516C1" w:rsidRDefault="00111B4C" w:rsidP="00111B4C">
            <w:pPr>
              <w:tabs>
                <w:tab w:val="clear" w:pos="227"/>
                <w:tab w:val="clear" w:pos="454"/>
                <w:tab w:val="left" w:pos="450"/>
              </w:tabs>
              <w:spacing w:line="240" w:lineRule="auto"/>
              <w:ind w:left="100" w:hanging="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16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บีบีจีไอ ไบโอเอทานอล  </w:t>
            </w:r>
            <w:r w:rsidRPr="002516C1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(ฉะเชิงเทรา)</w:t>
            </w:r>
            <w:r w:rsidRPr="002516C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516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จำกัด                 </w:t>
            </w:r>
          </w:p>
        </w:tc>
        <w:tc>
          <w:tcPr>
            <w:tcW w:w="630" w:type="dxa"/>
          </w:tcPr>
          <w:p w14:paraId="6FDD3F12" w14:textId="45DFCA18" w:rsidR="00111B4C" w:rsidRPr="002516C1" w:rsidRDefault="00111B4C" w:rsidP="00111B4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178" w:type="dxa"/>
          </w:tcPr>
          <w:p w14:paraId="15C97B5F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6D8E994A" w14:textId="004D87A8" w:rsidR="00111B4C" w:rsidRPr="002516C1" w:rsidRDefault="00111B4C" w:rsidP="00111B4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85</w:t>
            </w:r>
            <w:r w:rsidRPr="002516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129BAB6A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790BBAFA" w14:textId="25C4C27E" w:rsidR="00111B4C" w:rsidRPr="002516C1" w:rsidRDefault="00111B4C" w:rsidP="00111B4C">
            <w:pPr>
              <w:pStyle w:val="acctfourfigures"/>
              <w:tabs>
                <w:tab w:val="clear" w:pos="765"/>
              </w:tabs>
              <w:spacing w:line="240" w:lineRule="auto"/>
              <w:ind w:left="-79" w:right="-7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06F51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  <w:r w:rsidRPr="00106F51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106F51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79" w:type="dxa"/>
          </w:tcPr>
          <w:p w14:paraId="5210EEDF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6EA8CA22" w14:textId="1B9DCA62" w:rsidR="00111B4C" w:rsidRPr="002516C1" w:rsidRDefault="00111B4C" w:rsidP="00111B4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  <w:r w:rsidRPr="002516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C5F747C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550495E2" w14:textId="7520EF36" w:rsidR="00111B4C" w:rsidRPr="0011744D" w:rsidRDefault="00111B4C" w:rsidP="00111B4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1744D">
              <w:rPr>
                <w:rFonts w:asciiTheme="majorBidi" w:hAnsiTheme="majorBidi" w:cstheme="majorBidi"/>
                <w:szCs w:val="22"/>
                <w:lang w:bidi="th-TH"/>
              </w:rPr>
              <w:t>518.65</w:t>
            </w:r>
          </w:p>
        </w:tc>
        <w:tc>
          <w:tcPr>
            <w:tcW w:w="180" w:type="dxa"/>
          </w:tcPr>
          <w:p w14:paraId="2BF6DAF7" w14:textId="77777777" w:rsidR="00111B4C" w:rsidRPr="0011744D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</w:tcPr>
          <w:p w14:paraId="383B03BB" w14:textId="08A8E279" w:rsidR="00111B4C" w:rsidRPr="0011744D" w:rsidRDefault="00111B4C" w:rsidP="00111B4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1744D">
              <w:rPr>
                <w:rFonts w:asciiTheme="majorBidi" w:hAnsiTheme="majorBidi" w:cstheme="majorBidi"/>
                <w:szCs w:val="22"/>
                <w:lang w:val="en-US" w:bidi="th-TH"/>
              </w:rPr>
              <w:t>444.12</w:t>
            </w:r>
          </w:p>
        </w:tc>
        <w:tc>
          <w:tcPr>
            <w:tcW w:w="180" w:type="dxa"/>
          </w:tcPr>
          <w:p w14:paraId="4B0AFA25" w14:textId="77777777" w:rsidR="00111B4C" w:rsidRPr="0011744D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7BB196A" w14:textId="0AF05794" w:rsidR="00111B4C" w:rsidRPr="0011744D" w:rsidRDefault="00111B4C" w:rsidP="00111B4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1744D">
              <w:rPr>
                <w:rFonts w:asciiTheme="majorBidi" w:hAnsiTheme="majorBidi" w:cstheme="majorBidi"/>
                <w:szCs w:val="22"/>
                <w:lang w:bidi="th-TH"/>
              </w:rPr>
              <w:t>318.29</w:t>
            </w:r>
          </w:p>
        </w:tc>
        <w:tc>
          <w:tcPr>
            <w:tcW w:w="180" w:type="dxa"/>
          </w:tcPr>
          <w:p w14:paraId="1FCAD6BE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7AD668E1" w14:textId="08994DAA" w:rsidR="00111B4C" w:rsidRPr="002516C1" w:rsidRDefault="00111B4C" w:rsidP="00111B4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303</w:t>
            </w:r>
            <w:r w:rsidRPr="002516C1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98</w:t>
            </w:r>
          </w:p>
        </w:tc>
        <w:tc>
          <w:tcPr>
            <w:tcW w:w="180" w:type="dxa"/>
          </w:tcPr>
          <w:p w14:paraId="0E8268F1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E1DF1A9" w14:textId="11979738" w:rsidR="00111B4C" w:rsidRPr="002516C1" w:rsidRDefault="00111B4C" w:rsidP="00111B4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516C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DCCD50E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</w:tcPr>
          <w:p w14:paraId="765006B5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516C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71E5140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315B660" w14:textId="7A3E6084" w:rsidR="00111B4C" w:rsidRPr="002516C1" w:rsidRDefault="00111B4C" w:rsidP="00111B4C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2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318.29</w:t>
            </w:r>
          </w:p>
        </w:tc>
        <w:tc>
          <w:tcPr>
            <w:tcW w:w="183" w:type="dxa"/>
          </w:tcPr>
          <w:p w14:paraId="13023C12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12B0B447" w14:textId="7AC16112" w:rsidR="00111B4C" w:rsidRPr="002516C1" w:rsidRDefault="00111B4C" w:rsidP="00111B4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303</w:t>
            </w:r>
            <w:r w:rsidRPr="002516C1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98</w:t>
            </w:r>
          </w:p>
        </w:tc>
        <w:tc>
          <w:tcPr>
            <w:tcW w:w="210" w:type="dxa"/>
          </w:tcPr>
          <w:p w14:paraId="2000D63F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</w:tcPr>
          <w:p w14:paraId="25296FB1" w14:textId="41169C76" w:rsidR="00111B4C" w:rsidRPr="002516C1" w:rsidRDefault="00111B4C" w:rsidP="00111B4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516C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41AE94F2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8" w:type="dxa"/>
          </w:tcPr>
          <w:p w14:paraId="25441634" w14:textId="69C67FA0" w:rsidR="00111B4C" w:rsidRPr="002516C1" w:rsidRDefault="00111B4C" w:rsidP="001F59D5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516C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11B4C" w:rsidRPr="002516C1" w14:paraId="22EC6C2B" w14:textId="77777777" w:rsidTr="00442360">
        <w:trPr>
          <w:cantSplit/>
        </w:trPr>
        <w:tc>
          <w:tcPr>
            <w:tcW w:w="2070" w:type="dxa"/>
          </w:tcPr>
          <w:p w14:paraId="421C1EDC" w14:textId="77777777" w:rsidR="00111B4C" w:rsidRPr="002516C1" w:rsidRDefault="00111B4C" w:rsidP="00111B4C">
            <w:pPr>
              <w:ind w:left="100" w:hanging="10"/>
              <w:rPr>
                <w:rFonts w:asciiTheme="majorBidi" w:hAnsiTheme="majorBidi" w:cstheme="majorBidi"/>
                <w:sz w:val="22"/>
                <w:szCs w:val="22"/>
              </w:rPr>
            </w:pPr>
            <w:r w:rsidRPr="002516C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บีบีจีไอ ไบโอเอทานอล</w:t>
            </w:r>
          </w:p>
          <w:p w14:paraId="6522EA09" w14:textId="31B23940" w:rsidR="00111B4C" w:rsidRPr="002516C1" w:rsidRDefault="00111B4C" w:rsidP="00111B4C">
            <w:pPr>
              <w:tabs>
                <w:tab w:val="clear" w:pos="227"/>
                <w:tab w:val="clear" w:pos="454"/>
                <w:tab w:val="left" w:pos="450"/>
              </w:tabs>
              <w:spacing w:line="240" w:lineRule="auto"/>
              <w:ind w:left="100" w:hanging="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16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จํากัด (มหาชน) </w:t>
            </w:r>
          </w:p>
        </w:tc>
        <w:tc>
          <w:tcPr>
            <w:tcW w:w="630" w:type="dxa"/>
          </w:tcPr>
          <w:p w14:paraId="07794898" w14:textId="61A90C07" w:rsidR="00111B4C" w:rsidRPr="002516C1" w:rsidRDefault="00111B4C" w:rsidP="00111B4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2516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52E2A338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5B9C776E" w14:textId="307E66B0" w:rsidR="00111B4C" w:rsidRPr="002516C1" w:rsidRDefault="00111B4C" w:rsidP="00111B4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2516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1C9E99DE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0B81AA80" w14:textId="36B23C87" w:rsidR="00111B4C" w:rsidRPr="002516C1" w:rsidRDefault="00111B4C" w:rsidP="00111B4C">
            <w:pPr>
              <w:pStyle w:val="acctfourfigures"/>
              <w:tabs>
                <w:tab w:val="clear" w:pos="765"/>
              </w:tabs>
              <w:spacing w:line="240" w:lineRule="auto"/>
              <w:ind w:left="-79" w:right="-7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610</w:t>
            </w:r>
            <w:r w:rsidRPr="002516C1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79" w:type="dxa"/>
          </w:tcPr>
          <w:p w14:paraId="0876A39B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4A6F2023" w14:textId="0B39BF6A" w:rsidR="00111B4C" w:rsidRPr="002516C1" w:rsidRDefault="00111B4C" w:rsidP="00111B4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610</w:t>
            </w:r>
            <w:r w:rsidRPr="002516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430CCB6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7F2A2E77" w14:textId="15A54C96" w:rsidR="00111B4C" w:rsidRPr="002516C1" w:rsidRDefault="00111B4C" w:rsidP="00111B4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Pr="002516C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782</w:t>
            </w:r>
            <w:r w:rsidRPr="002516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</w:p>
        </w:tc>
        <w:tc>
          <w:tcPr>
            <w:tcW w:w="180" w:type="dxa"/>
          </w:tcPr>
          <w:p w14:paraId="10458EF5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</w:tcPr>
          <w:p w14:paraId="578A0D11" w14:textId="6E32623E" w:rsidR="00111B4C" w:rsidRPr="002516C1" w:rsidRDefault="00111B4C" w:rsidP="00111B4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Pr="002516C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782</w:t>
            </w:r>
            <w:r w:rsidRPr="002516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</w:p>
        </w:tc>
        <w:tc>
          <w:tcPr>
            <w:tcW w:w="180" w:type="dxa"/>
          </w:tcPr>
          <w:p w14:paraId="66242AA0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FB4F812" w14:textId="6ECA3DA7" w:rsidR="00111B4C" w:rsidRPr="002516C1" w:rsidRDefault="00111B4C" w:rsidP="00111B4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3,192.60</w:t>
            </w:r>
          </w:p>
        </w:tc>
        <w:tc>
          <w:tcPr>
            <w:tcW w:w="180" w:type="dxa"/>
          </w:tcPr>
          <w:p w14:paraId="4C9D861B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62361E34" w14:textId="01CA9524" w:rsidR="00111B4C" w:rsidRPr="002516C1" w:rsidRDefault="00111B4C" w:rsidP="00111B4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Pr="002516C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312</w:t>
            </w:r>
            <w:r w:rsidRPr="002516C1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33</w:t>
            </w:r>
          </w:p>
        </w:tc>
        <w:tc>
          <w:tcPr>
            <w:tcW w:w="180" w:type="dxa"/>
          </w:tcPr>
          <w:p w14:paraId="5131A794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990C89B" w14:textId="75EE5D66" w:rsidR="00111B4C" w:rsidRPr="002516C1" w:rsidRDefault="00111B4C" w:rsidP="00111B4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516C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26CA778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</w:tcPr>
          <w:p w14:paraId="6E8C2AE2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516C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2562062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FC5EA01" w14:textId="46B5E0A2" w:rsidR="00111B4C" w:rsidRPr="002516C1" w:rsidRDefault="00111B4C" w:rsidP="00111B4C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2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3,192.60</w:t>
            </w:r>
          </w:p>
        </w:tc>
        <w:tc>
          <w:tcPr>
            <w:tcW w:w="183" w:type="dxa"/>
          </w:tcPr>
          <w:p w14:paraId="46AF1D54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223B6820" w14:textId="66FDE78C" w:rsidR="00111B4C" w:rsidRPr="002516C1" w:rsidRDefault="00111B4C" w:rsidP="00111B4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Pr="002516C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312</w:t>
            </w:r>
            <w:r w:rsidRPr="002516C1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33</w:t>
            </w:r>
          </w:p>
        </w:tc>
        <w:tc>
          <w:tcPr>
            <w:tcW w:w="210" w:type="dxa"/>
          </w:tcPr>
          <w:p w14:paraId="5C165004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</w:tcPr>
          <w:p w14:paraId="66F1CB46" w14:textId="2B8A2A61" w:rsidR="00111B4C" w:rsidRPr="002516C1" w:rsidRDefault="00111B4C" w:rsidP="00111B4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516C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6510373C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8" w:type="dxa"/>
          </w:tcPr>
          <w:p w14:paraId="0F67F9F2" w14:textId="4E972D4F" w:rsidR="00111B4C" w:rsidRPr="002516C1" w:rsidRDefault="00111B4C" w:rsidP="001F59D5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516C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11B4C" w:rsidRPr="002516C1" w14:paraId="327F3145" w14:textId="77777777" w:rsidTr="00442360">
        <w:trPr>
          <w:cantSplit/>
        </w:trPr>
        <w:tc>
          <w:tcPr>
            <w:tcW w:w="2070" w:type="dxa"/>
          </w:tcPr>
          <w:p w14:paraId="62FE6A63" w14:textId="77777777" w:rsidR="00111B4C" w:rsidRPr="002516C1" w:rsidRDefault="00111B4C" w:rsidP="00111B4C">
            <w:pPr>
              <w:tabs>
                <w:tab w:val="clear" w:pos="227"/>
              </w:tabs>
              <w:spacing w:line="240" w:lineRule="auto"/>
              <w:ind w:left="100" w:hanging="10"/>
              <w:rPr>
                <w:rFonts w:asciiTheme="majorBidi" w:hAnsiTheme="majorBidi" w:cstheme="majorBidi"/>
                <w:sz w:val="22"/>
                <w:szCs w:val="22"/>
              </w:rPr>
            </w:pPr>
            <w:r w:rsidRPr="002516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บีบีจีไอ ยูทิลิตี้ แอนด์ </w:t>
            </w:r>
          </w:p>
          <w:p w14:paraId="55443DB7" w14:textId="73AF08A2" w:rsidR="00111B4C" w:rsidRPr="002516C1" w:rsidRDefault="00111B4C" w:rsidP="00111B4C">
            <w:pPr>
              <w:tabs>
                <w:tab w:val="clear" w:pos="227"/>
              </w:tabs>
              <w:spacing w:line="240" w:lineRule="auto"/>
              <w:ind w:left="100" w:hanging="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16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เพาเวอร์ จำกัด</w:t>
            </w:r>
          </w:p>
        </w:tc>
        <w:tc>
          <w:tcPr>
            <w:tcW w:w="630" w:type="dxa"/>
          </w:tcPr>
          <w:p w14:paraId="360088F2" w14:textId="227653D3" w:rsidR="00111B4C" w:rsidRPr="002516C1" w:rsidRDefault="00111B4C" w:rsidP="00111B4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2516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4D92823B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089AF4DE" w14:textId="6750E86D" w:rsidR="00111B4C" w:rsidRPr="002516C1" w:rsidRDefault="00111B4C" w:rsidP="00111B4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2516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3BB09D8C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0198E6D8" w14:textId="5FA86D57" w:rsidR="00111B4C" w:rsidRPr="002516C1" w:rsidRDefault="00111B4C" w:rsidP="00111B4C">
            <w:pPr>
              <w:pStyle w:val="acctfourfigures"/>
              <w:tabs>
                <w:tab w:val="clear" w:pos="765"/>
              </w:tabs>
              <w:spacing w:line="240" w:lineRule="auto"/>
              <w:ind w:left="-79" w:right="-7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2516C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79" w:type="dxa"/>
          </w:tcPr>
          <w:p w14:paraId="61DC9DEB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67A33C14" w14:textId="286E303E" w:rsidR="00111B4C" w:rsidRPr="002516C1" w:rsidRDefault="00111B4C" w:rsidP="00111B4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2516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C44AC4B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7192C210" w14:textId="29E52F0D" w:rsidR="00111B4C" w:rsidRPr="002516C1" w:rsidRDefault="00111B4C" w:rsidP="00111B4C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2516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62BD3BA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</w:tcPr>
          <w:p w14:paraId="7A666068" w14:textId="4E397866" w:rsidR="00111B4C" w:rsidRPr="002516C1" w:rsidRDefault="00111B4C" w:rsidP="00111B4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2516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48D6DD1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80FE565" w14:textId="2968DC42" w:rsidR="00111B4C" w:rsidRPr="002516C1" w:rsidRDefault="00111B4C" w:rsidP="00111B4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103.21</w:t>
            </w:r>
          </w:p>
        </w:tc>
        <w:tc>
          <w:tcPr>
            <w:tcW w:w="180" w:type="dxa"/>
          </w:tcPr>
          <w:p w14:paraId="34E01734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1FAFAD63" w14:textId="414F658A" w:rsidR="00111B4C" w:rsidRPr="002516C1" w:rsidRDefault="00111B4C" w:rsidP="00111B4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111</w:t>
            </w:r>
            <w:r w:rsidRPr="002516C1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319B810D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F2D3CEF" w14:textId="1C0C0AD9" w:rsidR="00111B4C" w:rsidRPr="002516C1" w:rsidRDefault="00111B4C" w:rsidP="00111B4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516C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5876A9A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</w:tcPr>
          <w:p w14:paraId="5059A1F4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516C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9A6EC47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0259473" w14:textId="35A8CCF6" w:rsidR="00111B4C" w:rsidRPr="002516C1" w:rsidRDefault="00111B4C" w:rsidP="00111B4C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2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103.21</w:t>
            </w:r>
          </w:p>
        </w:tc>
        <w:tc>
          <w:tcPr>
            <w:tcW w:w="183" w:type="dxa"/>
          </w:tcPr>
          <w:p w14:paraId="1CBCE5FB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59094FE3" w14:textId="51166E10" w:rsidR="00111B4C" w:rsidRPr="002516C1" w:rsidRDefault="00111B4C" w:rsidP="00111B4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111</w:t>
            </w:r>
            <w:r w:rsidRPr="002516C1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210" w:type="dxa"/>
          </w:tcPr>
          <w:p w14:paraId="554A9D24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</w:tcPr>
          <w:p w14:paraId="594E93D7" w14:textId="07B0EA4A" w:rsidR="00111B4C" w:rsidRPr="002516C1" w:rsidRDefault="00111B4C" w:rsidP="00111B4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516C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368A8229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8" w:type="dxa"/>
          </w:tcPr>
          <w:p w14:paraId="563B0D6F" w14:textId="7FCBD452" w:rsidR="00111B4C" w:rsidRPr="002516C1" w:rsidRDefault="00111B4C" w:rsidP="001F59D5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516C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11B4C" w:rsidRPr="002516C1" w14:paraId="737ED360" w14:textId="77777777" w:rsidTr="00442360">
        <w:trPr>
          <w:cantSplit/>
        </w:trPr>
        <w:tc>
          <w:tcPr>
            <w:tcW w:w="2070" w:type="dxa"/>
          </w:tcPr>
          <w:p w14:paraId="4DF1DCF7" w14:textId="77777777" w:rsidR="00A73866" w:rsidRDefault="00111B4C" w:rsidP="00111B4C">
            <w:pPr>
              <w:tabs>
                <w:tab w:val="clear" w:pos="227"/>
              </w:tabs>
              <w:spacing w:line="240" w:lineRule="auto"/>
              <w:ind w:left="100" w:hanging="10"/>
              <w:rPr>
                <w:rFonts w:asciiTheme="majorBidi" w:hAnsiTheme="majorBidi" w:cstheme="majorBidi"/>
                <w:sz w:val="22"/>
                <w:szCs w:val="22"/>
              </w:rPr>
            </w:pPr>
            <w:r w:rsidRPr="001F59D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บีบีจีไอ เฟิร์มบ็อกซ์ </w:t>
            </w:r>
          </w:p>
          <w:p w14:paraId="28E057C5" w14:textId="64C43A00" w:rsidR="00111B4C" w:rsidRPr="002516C1" w:rsidRDefault="00A73866" w:rsidP="001F59D5">
            <w:pPr>
              <w:tabs>
                <w:tab w:val="clear" w:pos="227"/>
              </w:tabs>
              <w:spacing w:line="240" w:lineRule="auto"/>
              <w:ind w:left="204" w:hanging="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111B4C" w:rsidRPr="001F59D5">
              <w:rPr>
                <w:rFonts w:asciiTheme="majorBidi" w:hAnsiTheme="majorBidi" w:cstheme="majorBidi"/>
                <w:sz w:val="22"/>
                <w:szCs w:val="22"/>
                <w:cs/>
              </w:rPr>
              <w:t>ไบโอ  จำกัด</w:t>
            </w:r>
          </w:p>
        </w:tc>
        <w:tc>
          <w:tcPr>
            <w:tcW w:w="630" w:type="dxa"/>
          </w:tcPr>
          <w:p w14:paraId="4193DBAF" w14:textId="3812C508" w:rsidR="00111B4C" w:rsidRPr="00A026BE" w:rsidRDefault="00111B4C" w:rsidP="00111B4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100.00</w:t>
            </w:r>
          </w:p>
        </w:tc>
        <w:tc>
          <w:tcPr>
            <w:tcW w:w="178" w:type="dxa"/>
          </w:tcPr>
          <w:p w14:paraId="605FAE7A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51B5595C" w14:textId="431D9414" w:rsidR="00111B4C" w:rsidRPr="00A026BE" w:rsidRDefault="00111B4C" w:rsidP="00111B4C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531EC80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574AA851" w14:textId="4368E068" w:rsidR="00111B4C" w:rsidRPr="00A026BE" w:rsidRDefault="00A42470" w:rsidP="00111B4C">
            <w:pPr>
              <w:pStyle w:val="acctfourfigures"/>
              <w:tabs>
                <w:tab w:val="clear" w:pos="765"/>
              </w:tabs>
              <w:spacing w:line="240" w:lineRule="auto"/>
              <w:ind w:left="-79" w:right="-7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4.00</w:t>
            </w:r>
          </w:p>
        </w:tc>
        <w:tc>
          <w:tcPr>
            <w:tcW w:w="179" w:type="dxa"/>
          </w:tcPr>
          <w:p w14:paraId="6627FFA5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27873D14" w14:textId="22A8CBF1" w:rsidR="00111B4C" w:rsidRPr="00A026BE" w:rsidRDefault="00111B4C" w:rsidP="00111B4C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A3EDD78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28C2F6B9" w14:textId="5B170D81" w:rsidR="00111B4C" w:rsidRPr="00A026BE" w:rsidRDefault="00111B4C" w:rsidP="00111B4C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4.00</w:t>
            </w:r>
          </w:p>
        </w:tc>
        <w:tc>
          <w:tcPr>
            <w:tcW w:w="180" w:type="dxa"/>
          </w:tcPr>
          <w:p w14:paraId="5A7FDE8A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</w:tcPr>
          <w:p w14:paraId="76892AF9" w14:textId="234068C0" w:rsidR="00111B4C" w:rsidRPr="00A026BE" w:rsidRDefault="00111B4C" w:rsidP="00111B4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742804E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D40EEE7" w14:textId="53720532" w:rsidR="00111B4C" w:rsidRPr="002516C1" w:rsidRDefault="00111B4C" w:rsidP="00111B4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3.26</w:t>
            </w:r>
          </w:p>
        </w:tc>
        <w:tc>
          <w:tcPr>
            <w:tcW w:w="180" w:type="dxa"/>
          </w:tcPr>
          <w:p w14:paraId="5F19E118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7EDD3300" w14:textId="78FF4D36" w:rsidR="00111B4C" w:rsidRPr="00A026BE" w:rsidRDefault="00111B4C" w:rsidP="00111B4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6FA8CAD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4F37E1F" w14:textId="01AEC413" w:rsidR="00111B4C" w:rsidRPr="002516C1" w:rsidRDefault="00111B4C" w:rsidP="00111B4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C3A4AB9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</w:tcPr>
          <w:p w14:paraId="03515E6C" w14:textId="75420B0C" w:rsidR="00111B4C" w:rsidRPr="002516C1" w:rsidRDefault="00111B4C" w:rsidP="00111B4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3A00616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D166452" w14:textId="648945FC" w:rsidR="00111B4C" w:rsidRPr="002516C1" w:rsidRDefault="00111B4C" w:rsidP="00111B4C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2" w:righ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3.26</w:t>
            </w:r>
          </w:p>
        </w:tc>
        <w:tc>
          <w:tcPr>
            <w:tcW w:w="183" w:type="dxa"/>
          </w:tcPr>
          <w:p w14:paraId="2F135E9A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1521185C" w14:textId="44BB2429" w:rsidR="00111B4C" w:rsidRPr="00A026BE" w:rsidRDefault="00111B4C" w:rsidP="00111B4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10" w:type="dxa"/>
          </w:tcPr>
          <w:p w14:paraId="31B02FCE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</w:tcPr>
          <w:p w14:paraId="4F26B605" w14:textId="514D33BE" w:rsidR="00111B4C" w:rsidRPr="002516C1" w:rsidRDefault="00111B4C" w:rsidP="00111B4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1B21C2E6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8" w:type="dxa"/>
          </w:tcPr>
          <w:p w14:paraId="793EA64D" w14:textId="19C6E208" w:rsidR="00111B4C" w:rsidRPr="002516C1" w:rsidRDefault="00111B4C" w:rsidP="001F59D5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11B4C" w:rsidRPr="002516C1" w14:paraId="5D1AC796" w14:textId="77777777" w:rsidTr="00442360">
        <w:trPr>
          <w:cantSplit/>
        </w:trPr>
        <w:tc>
          <w:tcPr>
            <w:tcW w:w="2070" w:type="dxa"/>
          </w:tcPr>
          <w:p w14:paraId="5491E4A7" w14:textId="77777777" w:rsidR="00111B4C" w:rsidRPr="002516C1" w:rsidRDefault="00111B4C" w:rsidP="00111B4C">
            <w:pPr>
              <w:pStyle w:val="acctfourfigures"/>
              <w:tabs>
                <w:tab w:val="clear" w:pos="765"/>
              </w:tabs>
              <w:spacing w:line="240" w:lineRule="auto"/>
              <w:ind w:left="-79" w:right="1079" w:hanging="361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2516C1" w:rsidDel="00B565F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</w:t>
            </w:r>
          </w:p>
        </w:tc>
        <w:tc>
          <w:tcPr>
            <w:tcW w:w="630" w:type="dxa"/>
          </w:tcPr>
          <w:p w14:paraId="7BFDCA88" w14:textId="77777777" w:rsidR="00111B4C" w:rsidRPr="002516C1" w:rsidRDefault="00111B4C" w:rsidP="00111B4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524FCAE0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2" w:type="dxa"/>
          </w:tcPr>
          <w:p w14:paraId="5A26DCCC" w14:textId="77777777" w:rsidR="00111B4C" w:rsidRPr="002516C1" w:rsidRDefault="00111B4C" w:rsidP="00111B4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1FF16DC1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2" w:type="dxa"/>
          </w:tcPr>
          <w:p w14:paraId="0C0C5152" w14:textId="77777777" w:rsidR="00111B4C" w:rsidRPr="002516C1" w:rsidRDefault="00111B4C" w:rsidP="00111B4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79" w:type="dxa"/>
          </w:tcPr>
          <w:p w14:paraId="4F985FD9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2" w:type="dxa"/>
          </w:tcPr>
          <w:p w14:paraId="23A1F65A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774B177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2C8E2BE" w14:textId="304C6323" w:rsidR="00111B4C" w:rsidRPr="002516C1" w:rsidRDefault="00111B4C" w:rsidP="00111B4C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106F5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3,830.71</w:t>
            </w:r>
          </w:p>
        </w:tc>
        <w:tc>
          <w:tcPr>
            <w:tcW w:w="180" w:type="dxa"/>
          </w:tcPr>
          <w:p w14:paraId="1FAF7BED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2A31F1F7" w14:textId="730BDA92" w:rsidR="00111B4C" w:rsidRPr="002516C1" w:rsidRDefault="00111B4C" w:rsidP="00111B4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  <w:r w:rsidRPr="002516C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752</w:t>
            </w:r>
            <w:r w:rsidRPr="002516C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18</w:t>
            </w:r>
          </w:p>
        </w:tc>
        <w:tc>
          <w:tcPr>
            <w:tcW w:w="180" w:type="dxa"/>
          </w:tcPr>
          <w:p w14:paraId="591C536A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EB8FCAD" w14:textId="34F91CF8" w:rsidR="00111B4C" w:rsidRPr="00111B4C" w:rsidRDefault="00111B4C" w:rsidP="00111B4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4,901.83</w:t>
            </w:r>
          </w:p>
        </w:tc>
        <w:tc>
          <w:tcPr>
            <w:tcW w:w="180" w:type="dxa"/>
          </w:tcPr>
          <w:p w14:paraId="09C2334C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A3691CB" w14:textId="2FE15F2D" w:rsidR="00111B4C" w:rsidRPr="002516C1" w:rsidRDefault="00111B4C" w:rsidP="00111B4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</w:t>
            </w:r>
            <w:r w:rsidRPr="002516C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899</w:t>
            </w:r>
            <w:r w:rsidRPr="002516C1">
              <w:rPr>
                <w:rFonts w:asciiTheme="majorBidi" w:hAnsiTheme="majorBidi" w:cstheme="majorBidi"/>
                <w:b/>
                <w:bCs/>
                <w:szCs w:val="22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10</w:t>
            </w:r>
          </w:p>
        </w:tc>
        <w:tc>
          <w:tcPr>
            <w:tcW w:w="180" w:type="dxa"/>
          </w:tcPr>
          <w:p w14:paraId="1A8418E0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8BB143A" w14:textId="1508E9F9" w:rsidR="00111B4C" w:rsidRPr="002516C1" w:rsidRDefault="00111B4C" w:rsidP="00111B4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2516C1" w:rsidDel="00B565F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C03E085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5BC913EC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2516C1" w:rsidDel="00B565F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C0E3B1F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8FEEDCD" w14:textId="5A670C11" w:rsidR="00111B4C" w:rsidRPr="002516C1" w:rsidRDefault="00111B4C" w:rsidP="00111B4C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4,901.83</w:t>
            </w:r>
          </w:p>
        </w:tc>
        <w:tc>
          <w:tcPr>
            <w:tcW w:w="183" w:type="dxa"/>
          </w:tcPr>
          <w:p w14:paraId="46F5ADA2" w14:textId="77777777" w:rsidR="00111B4C" w:rsidRPr="002516C1" w:rsidRDefault="00111B4C" w:rsidP="00111B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5A1309B9" w14:textId="3B180A6E" w:rsidR="00111B4C" w:rsidRPr="002516C1" w:rsidRDefault="00111B4C" w:rsidP="00111B4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</w:t>
            </w:r>
            <w:r w:rsidRPr="002516C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899</w:t>
            </w:r>
            <w:r w:rsidRPr="002516C1">
              <w:rPr>
                <w:rFonts w:asciiTheme="majorBidi" w:hAnsiTheme="majorBidi" w:cstheme="majorBidi"/>
                <w:b/>
                <w:bCs/>
                <w:szCs w:val="22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10</w:t>
            </w:r>
          </w:p>
        </w:tc>
        <w:tc>
          <w:tcPr>
            <w:tcW w:w="210" w:type="dxa"/>
          </w:tcPr>
          <w:p w14:paraId="2768F14C" w14:textId="77777777" w:rsidR="00111B4C" w:rsidRPr="002516C1" w:rsidRDefault="00111B4C" w:rsidP="00111B4C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</w:tcPr>
          <w:p w14:paraId="7FFDCA72" w14:textId="2975C3A2" w:rsidR="00111B4C" w:rsidRPr="00E00E74" w:rsidRDefault="00E00E74" w:rsidP="00111B4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E00E7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(98.</w:t>
            </w:r>
            <w:r w:rsidR="00BD67F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53</w:t>
            </w:r>
            <w:r w:rsidRPr="00E00E7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178" w:type="dxa"/>
          </w:tcPr>
          <w:p w14:paraId="464C6F73" w14:textId="77777777" w:rsidR="00111B4C" w:rsidRPr="00E00E74" w:rsidRDefault="00111B4C" w:rsidP="00111B4C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double" w:sz="4" w:space="0" w:color="auto"/>
            </w:tcBorders>
          </w:tcPr>
          <w:p w14:paraId="7D5C6850" w14:textId="3213A30A" w:rsidR="00111B4C" w:rsidRPr="002516C1" w:rsidRDefault="00111B4C" w:rsidP="001F59D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</w:tr>
    </w:tbl>
    <w:p w14:paraId="22DA95F1" w14:textId="27844979" w:rsidR="00976E27" w:rsidRPr="002516C1" w:rsidRDefault="00976E27" w:rsidP="0082266F">
      <w:pPr>
        <w:rPr>
          <w:rFonts w:asciiTheme="majorBidi" w:hAnsiTheme="majorBidi" w:cstheme="majorBidi"/>
          <w:cs/>
        </w:rPr>
        <w:sectPr w:rsidR="00976E27" w:rsidRPr="002516C1" w:rsidSect="001F59D5">
          <w:headerReference w:type="default" r:id="rId16"/>
          <w:footerReference w:type="default" r:id="rId17"/>
          <w:pgSz w:w="16840" w:h="11907" w:orient="landscape" w:code="9"/>
          <w:pgMar w:top="691" w:right="1152" w:bottom="576" w:left="993" w:header="720" w:footer="720" w:gutter="0"/>
          <w:cols w:space="708"/>
          <w:docGrid w:linePitch="360"/>
        </w:sectPr>
      </w:pPr>
    </w:p>
    <w:tbl>
      <w:tblPr>
        <w:tblW w:w="9188" w:type="dxa"/>
        <w:tblInd w:w="451" w:type="dxa"/>
        <w:tblLayout w:type="fixed"/>
        <w:tblLook w:val="0000" w:firstRow="0" w:lastRow="0" w:firstColumn="0" w:lastColumn="0" w:noHBand="0" w:noVBand="0"/>
      </w:tblPr>
      <w:tblGrid>
        <w:gridCol w:w="4950"/>
        <w:gridCol w:w="695"/>
        <w:gridCol w:w="1702"/>
        <w:gridCol w:w="285"/>
        <w:gridCol w:w="1556"/>
      </w:tblGrid>
      <w:tr w:rsidR="00906D31" w:rsidRPr="002516C1" w14:paraId="56868864" w14:textId="77777777" w:rsidTr="00D421C4">
        <w:trPr>
          <w:trHeight w:val="408"/>
        </w:trPr>
        <w:tc>
          <w:tcPr>
            <w:tcW w:w="2694" w:type="pct"/>
          </w:tcPr>
          <w:p w14:paraId="2AE00210" w14:textId="47DE6F2A" w:rsidR="00906D31" w:rsidRPr="00691B99" w:rsidRDefault="00691B99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1B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378" w:type="pct"/>
          </w:tcPr>
          <w:p w14:paraId="6EBBF142" w14:textId="77777777" w:rsidR="00906D31" w:rsidRPr="002516C1" w:rsidRDefault="00906D31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9" w:type="pct"/>
            <w:gridSpan w:val="3"/>
          </w:tcPr>
          <w:p w14:paraId="3B235BD3" w14:textId="77777777" w:rsidR="00906D31" w:rsidRPr="002516C1" w:rsidRDefault="00906D31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6D31" w:rsidRPr="002516C1" w14:paraId="3CECA1D6" w14:textId="77777777" w:rsidTr="00D421C4">
        <w:trPr>
          <w:trHeight w:val="408"/>
        </w:trPr>
        <w:tc>
          <w:tcPr>
            <w:tcW w:w="2694" w:type="pct"/>
            <w:shd w:val="clear" w:color="auto" w:fill="auto"/>
          </w:tcPr>
          <w:p w14:paraId="022B3CE6" w14:textId="7145349B" w:rsidR="00906D31" w:rsidRPr="00691B99" w:rsidRDefault="00691B99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B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91B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78" w:type="pct"/>
          </w:tcPr>
          <w:p w14:paraId="4FCBEB7E" w14:textId="77777777" w:rsidR="00906D31" w:rsidRPr="002516C1" w:rsidRDefault="00906D31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6" w:type="pct"/>
            <w:shd w:val="clear" w:color="auto" w:fill="auto"/>
          </w:tcPr>
          <w:p w14:paraId="5D16137F" w14:textId="398E80D7" w:rsidR="00906D31" w:rsidRPr="002516C1" w:rsidRDefault="00A026B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95B8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5" w:type="pct"/>
            <w:shd w:val="clear" w:color="auto" w:fill="auto"/>
          </w:tcPr>
          <w:p w14:paraId="32F6CDFF" w14:textId="77777777" w:rsidR="00906D31" w:rsidRPr="002516C1" w:rsidRDefault="00906D31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pct"/>
            <w:shd w:val="clear" w:color="auto" w:fill="auto"/>
          </w:tcPr>
          <w:p w14:paraId="414987D4" w14:textId="112DDA71" w:rsidR="00906D31" w:rsidRPr="002516C1" w:rsidRDefault="00A026B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95B8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06D31" w:rsidRPr="002516C1" w14:paraId="01881303" w14:textId="77777777" w:rsidTr="00D421C4">
        <w:trPr>
          <w:trHeight w:val="408"/>
        </w:trPr>
        <w:tc>
          <w:tcPr>
            <w:tcW w:w="2694" w:type="pct"/>
            <w:shd w:val="clear" w:color="auto" w:fill="auto"/>
          </w:tcPr>
          <w:p w14:paraId="5D097611" w14:textId="77777777" w:rsidR="00906D31" w:rsidRPr="002516C1" w:rsidRDefault="00906D31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78" w:type="pct"/>
          </w:tcPr>
          <w:p w14:paraId="4F035686" w14:textId="77777777" w:rsidR="00906D31" w:rsidRPr="002516C1" w:rsidRDefault="00906D31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29" w:type="pct"/>
            <w:gridSpan w:val="3"/>
            <w:shd w:val="clear" w:color="auto" w:fill="auto"/>
          </w:tcPr>
          <w:p w14:paraId="4E1B1F2E" w14:textId="77777777" w:rsidR="00906D31" w:rsidRPr="002516C1" w:rsidRDefault="00906D31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5B87" w:rsidRPr="002516C1" w14:paraId="5518A178" w14:textId="77777777" w:rsidTr="00D421C4">
        <w:trPr>
          <w:trHeight w:val="408"/>
        </w:trPr>
        <w:tc>
          <w:tcPr>
            <w:tcW w:w="2694" w:type="pct"/>
            <w:shd w:val="clear" w:color="auto" w:fill="auto"/>
          </w:tcPr>
          <w:p w14:paraId="18EA63D0" w14:textId="743BC534" w:rsidR="00A95B87" w:rsidRPr="002516C1" w:rsidRDefault="00A95B87" w:rsidP="00A95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378" w:type="pct"/>
          </w:tcPr>
          <w:p w14:paraId="7303D62F" w14:textId="77777777" w:rsidR="00A95B87" w:rsidRPr="002516C1" w:rsidRDefault="00A95B87" w:rsidP="00A95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26" w:type="pct"/>
            <w:shd w:val="clear" w:color="auto" w:fill="auto"/>
          </w:tcPr>
          <w:p w14:paraId="753CCF0B" w14:textId="317A58F3" w:rsidR="00A95B87" w:rsidRPr="002516C1" w:rsidRDefault="00C37564" w:rsidP="00A95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78.52</w:t>
            </w:r>
          </w:p>
        </w:tc>
        <w:tc>
          <w:tcPr>
            <w:tcW w:w="155" w:type="pct"/>
            <w:shd w:val="clear" w:color="auto" w:fill="auto"/>
          </w:tcPr>
          <w:p w14:paraId="38DFD082" w14:textId="77777777" w:rsidR="00A95B87" w:rsidRPr="002516C1" w:rsidRDefault="00A95B87" w:rsidP="00A95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pct"/>
            <w:shd w:val="clear" w:color="auto" w:fill="auto"/>
          </w:tcPr>
          <w:p w14:paraId="7D4EDA46" w14:textId="391980AC" w:rsidR="00A95B87" w:rsidRPr="002516C1" w:rsidRDefault="00A95B87" w:rsidP="00A95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95B87" w:rsidRPr="002516C1" w14:paraId="139477B0" w14:textId="77777777" w:rsidTr="00D421C4">
        <w:trPr>
          <w:trHeight w:val="408"/>
        </w:trPr>
        <w:tc>
          <w:tcPr>
            <w:tcW w:w="2694" w:type="pct"/>
            <w:shd w:val="clear" w:color="auto" w:fill="auto"/>
          </w:tcPr>
          <w:p w14:paraId="2CF7641E" w14:textId="77777777" w:rsidR="00A95B87" w:rsidRPr="002516C1" w:rsidRDefault="00A95B87" w:rsidP="00A95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</w:p>
        </w:tc>
        <w:tc>
          <w:tcPr>
            <w:tcW w:w="378" w:type="pct"/>
          </w:tcPr>
          <w:p w14:paraId="29C89F7A" w14:textId="77777777" w:rsidR="00A95B87" w:rsidRPr="002516C1" w:rsidRDefault="00A95B87" w:rsidP="00A95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26" w:type="pct"/>
            <w:shd w:val="clear" w:color="auto" w:fill="auto"/>
          </w:tcPr>
          <w:p w14:paraId="109AD73A" w14:textId="31CD1A6A" w:rsidR="00A95B87" w:rsidRPr="002516C1" w:rsidRDefault="00C37564" w:rsidP="00A95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22.73</w:t>
            </w:r>
          </w:p>
        </w:tc>
        <w:tc>
          <w:tcPr>
            <w:tcW w:w="155" w:type="pct"/>
            <w:shd w:val="clear" w:color="auto" w:fill="auto"/>
          </w:tcPr>
          <w:p w14:paraId="1F3F7FA0" w14:textId="77777777" w:rsidR="00A95B87" w:rsidRPr="002516C1" w:rsidRDefault="00A95B87" w:rsidP="00A95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pct"/>
            <w:shd w:val="clear" w:color="auto" w:fill="auto"/>
          </w:tcPr>
          <w:p w14:paraId="620FCF66" w14:textId="5D1ED98C" w:rsidR="00A95B87" w:rsidRPr="002516C1" w:rsidRDefault="00A95B87" w:rsidP="00A95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147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A95B87" w:rsidRPr="002516C1" w14:paraId="0CA6C104" w14:textId="77777777" w:rsidTr="00D421C4">
        <w:trPr>
          <w:trHeight w:val="408"/>
        </w:trPr>
        <w:tc>
          <w:tcPr>
            <w:tcW w:w="2694" w:type="pct"/>
            <w:shd w:val="clear" w:color="auto" w:fill="auto"/>
          </w:tcPr>
          <w:p w14:paraId="41C0698A" w14:textId="77777777" w:rsidR="00A95B87" w:rsidRPr="002516C1" w:rsidRDefault="00A95B87" w:rsidP="00A95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378" w:type="pct"/>
          </w:tcPr>
          <w:p w14:paraId="0D9D9B5E" w14:textId="77777777" w:rsidR="00A95B87" w:rsidRPr="002516C1" w:rsidRDefault="00A95B87" w:rsidP="00A95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26" w:type="pct"/>
            <w:shd w:val="clear" w:color="auto" w:fill="auto"/>
          </w:tcPr>
          <w:p w14:paraId="725E1C85" w14:textId="714B4B99" w:rsidR="00A95B87" w:rsidRPr="002516C1" w:rsidRDefault="00C37564" w:rsidP="00A95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(98.53)</w:t>
            </w:r>
          </w:p>
        </w:tc>
        <w:tc>
          <w:tcPr>
            <w:tcW w:w="155" w:type="pct"/>
            <w:shd w:val="clear" w:color="auto" w:fill="auto"/>
          </w:tcPr>
          <w:p w14:paraId="1F78FD13" w14:textId="77777777" w:rsidR="00A95B87" w:rsidRPr="002516C1" w:rsidRDefault="00A95B87" w:rsidP="00A95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pct"/>
            <w:shd w:val="clear" w:color="auto" w:fill="auto"/>
          </w:tcPr>
          <w:p w14:paraId="7F9184F6" w14:textId="46FDC233" w:rsidR="00A95B87" w:rsidRPr="002516C1" w:rsidRDefault="00A95B87" w:rsidP="00A95B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</w:tbl>
    <w:p w14:paraId="4B6210F7" w14:textId="77777777" w:rsidR="00906D31" w:rsidRPr="00691B99" w:rsidRDefault="00906D31" w:rsidP="00691B99">
      <w:pPr>
        <w:pStyle w:val="index"/>
        <w:tabs>
          <w:tab w:val="clear" w:pos="1134"/>
          <w:tab w:val="left" w:pos="99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sz w:val="18"/>
          <w:szCs w:val="18"/>
          <w:lang w:val="en-US"/>
        </w:rPr>
      </w:pPr>
    </w:p>
    <w:p w14:paraId="0C31A6FB" w14:textId="77777777" w:rsidR="00906D31" w:rsidRPr="002516C1" w:rsidRDefault="00906D31" w:rsidP="00906D31">
      <w:pPr>
        <w:ind w:firstLine="540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บริษัทย่อยทั้งหมดจดทะเบียนจัดตั้ง และดำเนินธุรกิจในประเทศไทย</w:t>
      </w:r>
    </w:p>
    <w:p w14:paraId="09CB16BC" w14:textId="77777777" w:rsidR="001C2E7E" w:rsidRDefault="001C2E7E" w:rsidP="001C2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lang w:val="th-TH"/>
        </w:rPr>
      </w:pPr>
    </w:p>
    <w:p w14:paraId="740BFA57" w14:textId="52256A4D" w:rsidR="001C2E7E" w:rsidRDefault="001C2E7E" w:rsidP="001C2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lang w:val="th-TH"/>
        </w:rPr>
      </w:pPr>
      <w:r w:rsidRPr="001A0EEE">
        <w:rPr>
          <w:rFonts w:asciiTheme="majorBidi" w:hAnsiTheme="majorBidi"/>
          <w:cs/>
          <w:lang w:val="th-TH"/>
        </w:rPr>
        <w:t>ในเดือน</w:t>
      </w:r>
      <w:r>
        <w:rPr>
          <w:rFonts w:asciiTheme="majorBidi" w:hAnsiTheme="majorBidi" w:hint="cs"/>
          <w:cs/>
          <w:lang w:val="th-TH"/>
        </w:rPr>
        <w:t>พฤษภาคม</w:t>
      </w:r>
      <w:r w:rsidRPr="001A0EEE">
        <w:rPr>
          <w:rFonts w:asciiTheme="majorBidi" w:hAnsiTheme="majorBidi"/>
          <w:cs/>
          <w:lang w:val="th-TH"/>
        </w:rPr>
        <w:t xml:space="preserve"> </w:t>
      </w:r>
      <w:r w:rsidRPr="0099071D">
        <w:rPr>
          <w:rFonts w:asciiTheme="majorBidi" w:hAnsiTheme="majorBidi"/>
        </w:rPr>
        <w:t>2566</w:t>
      </w:r>
      <w:r w:rsidRPr="001A0EEE">
        <w:rPr>
          <w:rFonts w:asciiTheme="majorBidi" w:hAnsiTheme="majorBidi"/>
          <w:lang w:val="th-TH"/>
        </w:rPr>
        <w:t xml:space="preserve"> </w:t>
      </w:r>
      <w:r w:rsidRPr="001A0EEE">
        <w:rPr>
          <w:rFonts w:asciiTheme="majorBidi" w:hAnsiTheme="majorBidi"/>
          <w:cs/>
          <w:lang w:val="th-TH"/>
        </w:rPr>
        <w:t>บริษัทได้ซื้อหุ้นสามัญของบริษัท บีบีจีไอ ไบโอ</w:t>
      </w:r>
      <w:r>
        <w:rPr>
          <w:rFonts w:asciiTheme="majorBidi" w:hAnsiTheme="majorBidi" w:hint="cs"/>
          <w:cs/>
          <w:lang w:val="th-TH"/>
        </w:rPr>
        <w:t xml:space="preserve">เอทานอล </w:t>
      </w:r>
      <w:r w:rsidRPr="00520C61">
        <w:rPr>
          <w:rFonts w:asciiTheme="majorBidi" w:hAnsiTheme="majorBidi"/>
          <w:cs/>
          <w:lang w:val="th-TH"/>
        </w:rPr>
        <w:t>(ฉะเชิงเทรา) จำกัด</w:t>
      </w:r>
      <w:r w:rsidRPr="001A0EEE">
        <w:rPr>
          <w:rFonts w:asciiTheme="majorBidi" w:hAnsiTheme="majorBidi"/>
          <w:cs/>
          <w:lang w:val="th-TH"/>
        </w:rPr>
        <w:t xml:space="preserve"> จากผู้ถือหุ้น</w:t>
      </w:r>
      <w:r>
        <w:rPr>
          <w:rFonts w:asciiTheme="majorBidi" w:hAnsiTheme="majorBidi" w:hint="cs"/>
          <w:cs/>
          <w:lang w:val="th-TH"/>
        </w:rPr>
        <w:t xml:space="preserve"> </w:t>
      </w:r>
      <w:r w:rsidRPr="001A0EEE">
        <w:rPr>
          <w:rFonts w:asciiTheme="majorBidi" w:hAnsiTheme="majorBidi"/>
          <w:cs/>
          <w:lang w:val="th-TH"/>
        </w:rPr>
        <w:t>รายย่อย จำนวน</w:t>
      </w:r>
      <w:r w:rsidRPr="001A0EEE">
        <w:rPr>
          <w:rFonts w:asciiTheme="majorBidi" w:hAnsiTheme="majorBidi"/>
          <w:lang w:val="th-TH"/>
        </w:rPr>
        <w:t xml:space="preserve"> </w:t>
      </w:r>
      <w:r w:rsidRPr="0099071D">
        <w:rPr>
          <w:rFonts w:asciiTheme="majorBidi" w:hAnsiTheme="majorBidi"/>
        </w:rPr>
        <w:t>750</w:t>
      </w:r>
      <w:r w:rsidRPr="001A0EEE">
        <w:rPr>
          <w:rFonts w:asciiTheme="majorBidi" w:hAnsiTheme="majorBidi"/>
          <w:lang w:val="th-TH"/>
        </w:rPr>
        <w:t>,</w:t>
      </w:r>
      <w:r w:rsidRPr="0099071D">
        <w:rPr>
          <w:rFonts w:asciiTheme="majorBidi" w:hAnsiTheme="majorBidi"/>
        </w:rPr>
        <w:t>000</w:t>
      </w:r>
      <w:r w:rsidRPr="001A0EEE">
        <w:rPr>
          <w:rFonts w:asciiTheme="majorBidi" w:hAnsiTheme="majorBidi"/>
          <w:lang w:val="th-TH"/>
        </w:rPr>
        <w:t xml:space="preserve"> </w:t>
      </w:r>
      <w:r w:rsidRPr="001A0EEE">
        <w:rPr>
          <w:rFonts w:asciiTheme="majorBidi" w:hAnsiTheme="majorBidi"/>
          <w:cs/>
          <w:lang w:val="th-TH"/>
        </w:rPr>
        <w:t>หุ้น ในราคาหุ้น</w:t>
      </w:r>
      <w:r>
        <w:rPr>
          <w:rFonts w:asciiTheme="majorBidi" w:hAnsiTheme="majorBidi" w:hint="cs"/>
          <w:cs/>
          <w:lang w:val="th-TH"/>
        </w:rPr>
        <w:t xml:space="preserve">ละ </w:t>
      </w:r>
      <w:r w:rsidRPr="0099071D">
        <w:rPr>
          <w:rFonts w:asciiTheme="majorBidi" w:hAnsiTheme="majorBidi"/>
        </w:rPr>
        <w:t>99</w:t>
      </w:r>
      <w:r w:rsidRPr="00523DC7">
        <w:rPr>
          <w:rFonts w:asciiTheme="majorBidi" w:hAnsiTheme="majorBidi"/>
          <w:lang w:val="th-TH"/>
        </w:rPr>
        <w:t>.</w:t>
      </w:r>
      <w:r w:rsidRPr="0099071D">
        <w:rPr>
          <w:rFonts w:asciiTheme="majorBidi" w:hAnsiTheme="majorBidi"/>
        </w:rPr>
        <w:t>37</w:t>
      </w:r>
      <w:r w:rsidRPr="001A0EEE">
        <w:rPr>
          <w:rFonts w:asciiTheme="majorBidi" w:hAnsiTheme="majorBidi"/>
          <w:lang w:val="th-TH"/>
        </w:rPr>
        <w:t xml:space="preserve"> </w:t>
      </w:r>
      <w:r w:rsidRPr="001A0EEE">
        <w:rPr>
          <w:rFonts w:asciiTheme="majorBidi" w:hAnsiTheme="majorBidi"/>
          <w:cs/>
          <w:lang w:val="th-TH"/>
        </w:rPr>
        <w:t>บาท คิดเป็นเงินทั้งสิ้น</w:t>
      </w:r>
      <w:r>
        <w:rPr>
          <w:rFonts w:asciiTheme="majorBidi" w:hAnsiTheme="majorBidi" w:hint="cs"/>
          <w:cs/>
          <w:lang w:val="th-TH"/>
        </w:rPr>
        <w:t xml:space="preserve"> </w:t>
      </w:r>
      <w:r w:rsidRPr="0099071D">
        <w:rPr>
          <w:rFonts w:asciiTheme="majorBidi" w:hAnsiTheme="majorBidi"/>
        </w:rPr>
        <w:t>74</w:t>
      </w:r>
      <w:r>
        <w:rPr>
          <w:rFonts w:asciiTheme="majorBidi" w:hAnsiTheme="majorBidi" w:hint="cs"/>
          <w:cs/>
          <w:lang w:val="th-TH"/>
        </w:rPr>
        <w:t>.</w:t>
      </w:r>
      <w:r w:rsidRPr="0099071D">
        <w:rPr>
          <w:rFonts w:asciiTheme="majorBidi" w:hAnsiTheme="majorBidi"/>
        </w:rPr>
        <w:t>5</w:t>
      </w:r>
      <w:r w:rsidR="00BF277F">
        <w:rPr>
          <w:rFonts w:asciiTheme="majorBidi" w:hAnsiTheme="majorBidi"/>
        </w:rPr>
        <w:t>3</w:t>
      </w:r>
      <w:r>
        <w:rPr>
          <w:rFonts w:asciiTheme="majorBidi" w:hAnsiTheme="majorBidi" w:hint="cs"/>
          <w:cs/>
          <w:lang w:val="th-TH"/>
        </w:rPr>
        <w:t xml:space="preserve"> ล้าน</w:t>
      </w:r>
      <w:r w:rsidRPr="001A0EEE">
        <w:rPr>
          <w:rFonts w:asciiTheme="majorBidi" w:hAnsiTheme="majorBidi"/>
          <w:cs/>
          <w:lang w:val="th-TH"/>
        </w:rPr>
        <w:t xml:space="preserve">บาทเพื่อวัตถุประสงค์การบริหารจัดการทางธุรกิจ บริษัทได้จ่ายชำระเงินค่าหุ้นดังกล่าวทั้งจำนวน เมื่อวันที่ </w:t>
      </w:r>
      <w:r w:rsidRPr="0099071D">
        <w:rPr>
          <w:rFonts w:asciiTheme="majorBidi" w:hAnsiTheme="majorBidi"/>
        </w:rPr>
        <w:t>2</w:t>
      </w:r>
      <w:r w:rsidRPr="001A0EEE">
        <w:rPr>
          <w:rFonts w:asciiTheme="majorBidi" w:hAnsiTheme="majorBidi"/>
          <w:lang w:val="th-TH"/>
        </w:rPr>
        <w:t xml:space="preserve"> </w:t>
      </w:r>
      <w:r w:rsidRPr="001A0EEE">
        <w:rPr>
          <w:rFonts w:asciiTheme="majorBidi" w:hAnsiTheme="majorBidi"/>
          <w:cs/>
          <w:lang w:val="th-TH"/>
        </w:rPr>
        <w:t xml:space="preserve">พฤษภาคม </w:t>
      </w:r>
      <w:r w:rsidRPr="0099071D">
        <w:rPr>
          <w:rFonts w:asciiTheme="majorBidi" w:hAnsiTheme="majorBidi"/>
        </w:rPr>
        <w:t>2566</w:t>
      </w:r>
      <w:r w:rsidRPr="001A0EEE">
        <w:rPr>
          <w:rFonts w:asciiTheme="majorBidi" w:hAnsiTheme="majorBidi"/>
          <w:lang w:val="th-TH"/>
        </w:rPr>
        <w:t xml:space="preserve"> </w:t>
      </w:r>
      <w:r w:rsidRPr="001A0EEE">
        <w:rPr>
          <w:rFonts w:asciiTheme="majorBidi" w:hAnsiTheme="majorBidi"/>
          <w:cs/>
          <w:lang w:val="th-TH"/>
        </w:rPr>
        <w:t>และได้รับโอนหุ้นสามัญทั้งหมดเรียบร้อยแล้ว ส่งผลให้สัดส่วนการลงทุนในบริษัท บีบีจีไอ ไบโอ</w:t>
      </w:r>
      <w:r>
        <w:rPr>
          <w:rFonts w:asciiTheme="majorBidi" w:hAnsiTheme="majorBidi" w:hint="cs"/>
          <w:cs/>
          <w:lang w:val="th-TH"/>
        </w:rPr>
        <w:t xml:space="preserve">เอทานอล </w:t>
      </w:r>
      <w:r w:rsidRPr="00520C61">
        <w:rPr>
          <w:rFonts w:asciiTheme="majorBidi" w:hAnsiTheme="majorBidi"/>
          <w:cs/>
          <w:lang w:val="th-TH"/>
        </w:rPr>
        <w:t>(ฉะเชิงเทรา) จำกัด</w:t>
      </w:r>
      <w:r w:rsidRPr="001A0EEE">
        <w:rPr>
          <w:rFonts w:asciiTheme="majorBidi" w:hAnsiTheme="majorBidi"/>
          <w:cs/>
          <w:lang w:val="th-TH"/>
        </w:rPr>
        <w:t xml:space="preserve"> ของบริษัทเพิ่มขึ้นจากร้อยละ </w:t>
      </w:r>
      <w:r w:rsidRPr="0099071D">
        <w:rPr>
          <w:rFonts w:asciiTheme="majorBidi" w:hAnsiTheme="majorBidi"/>
        </w:rPr>
        <w:t>85</w:t>
      </w:r>
      <w:r w:rsidRPr="001A0EEE">
        <w:rPr>
          <w:rFonts w:asciiTheme="majorBidi" w:hAnsiTheme="majorBidi"/>
          <w:lang w:val="th-TH"/>
        </w:rPr>
        <w:t xml:space="preserve"> </w:t>
      </w:r>
      <w:r w:rsidRPr="001A0EEE">
        <w:rPr>
          <w:rFonts w:asciiTheme="majorBidi" w:hAnsiTheme="majorBidi"/>
          <w:cs/>
          <w:lang w:val="th-TH"/>
        </w:rPr>
        <w:t xml:space="preserve">เป็นร้อยละ </w:t>
      </w:r>
      <w:r w:rsidRPr="0099071D">
        <w:rPr>
          <w:rFonts w:asciiTheme="majorBidi" w:hAnsiTheme="majorBidi"/>
        </w:rPr>
        <w:t>100</w:t>
      </w:r>
    </w:p>
    <w:p w14:paraId="72CD0123" w14:textId="77777777" w:rsidR="0077074C" w:rsidRDefault="0077074C" w:rsidP="001C2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cs/>
          <w:lang w:val="th-TH"/>
        </w:rPr>
      </w:pPr>
    </w:p>
    <w:p w14:paraId="17C8DC94" w14:textId="2D7642D2" w:rsidR="0077074C" w:rsidRDefault="0077074C" w:rsidP="001C2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r w:rsidRPr="0077074C">
        <w:rPr>
          <w:rFonts w:asciiTheme="majorBidi" w:hAnsiTheme="majorBidi"/>
          <w:cs/>
          <w:lang w:val="th-TH"/>
        </w:rPr>
        <w:t xml:space="preserve">ในปี </w:t>
      </w:r>
      <w:r w:rsidR="00965D83">
        <w:rPr>
          <w:rFonts w:asciiTheme="majorBidi" w:hAnsiTheme="majorBidi"/>
        </w:rPr>
        <w:t>2566</w:t>
      </w:r>
      <w:r w:rsidRPr="0077074C">
        <w:rPr>
          <w:rFonts w:asciiTheme="majorBidi" w:hAnsiTheme="majorBidi"/>
          <w:cs/>
          <w:lang w:val="th-TH"/>
        </w:rPr>
        <w:t xml:space="preserve"> ที่ประชุมคณะกรรมการบริษัทมีมติให้จัดตั้งบริษัทร่วมทุนกับบริษัท </w:t>
      </w:r>
      <w:r w:rsidRPr="0077074C">
        <w:rPr>
          <w:rFonts w:asciiTheme="majorBidi" w:hAnsiTheme="majorBidi"/>
          <w:lang w:val="th-TH"/>
        </w:rPr>
        <w:t xml:space="preserve">Fermbox Bio </w:t>
      </w:r>
      <w:r w:rsidRPr="0077074C">
        <w:rPr>
          <w:rFonts w:asciiTheme="majorBidi" w:hAnsiTheme="majorBidi"/>
          <w:cs/>
          <w:lang w:val="th-TH"/>
        </w:rPr>
        <w:t xml:space="preserve">จำกัด เพื่อดำเนินธุรกิจให้บริการและพัฒนาการผลิต ผลิตภัณฑ์ชีวภาพหรือ </w:t>
      </w:r>
      <w:r w:rsidRPr="0077074C">
        <w:rPr>
          <w:rFonts w:asciiTheme="majorBidi" w:hAnsiTheme="majorBidi"/>
          <w:lang w:val="th-TH"/>
        </w:rPr>
        <w:t xml:space="preserve">CDMO </w:t>
      </w:r>
      <w:r w:rsidRPr="0077074C">
        <w:rPr>
          <w:rFonts w:asciiTheme="majorBidi" w:hAnsiTheme="majorBidi"/>
          <w:cs/>
          <w:lang w:val="th-TH"/>
        </w:rPr>
        <w:t xml:space="preserve">โดยบริษัทเป็นผู้ดำเนินการจัดตั้งบริษัทร่วมทุนดังกล่าวในชื่อบริษัท บีบีจีไอ เฟิร์มบ็อกซ์ ไบโอ จำกัด และได้จดทะเบียนจัดตั้งกับกระทรวงพาณิชย์โดยมีทุนจดทะเบียน 4 ล้านบาท (หุ้นสามัญ </w:t>
      </w:r>
      <w:r w:rsidR="00604278">
        <w:rPr>
          <w:rFonts w:asciiTheme="majorBidi" w:hAnsiTheme="majorBidi"/>
        </w:rPr>
        <w:t>40</w:t>
      </w:r>
      <w:r w:rsidRPr="0077074C">
        <w:rPr>
          <w:rFonts w:asciiTheme="majorBidi" w:hAnsiTheme="majorBidi"/>
          <w:lang w:val="th-TH"/>
        </w:rPr>
        <w:t>,</w:t>
      </w:r>
      <w:r w:rsidR="00604278">
        <w:rPr>
          <w:rFonts w:asciiTheme="majorBidi" w:hAnsiTheme="majorBidi"/>
        </w:rPr>
        <w:t>000</w:t>
      </w:r>
      <w:r w:rsidRPr="0077074C">
        <w:rPr>
          <w:rFonts w:asciiTheme="majorBidi" w:hAnsiTheme="majorBidi"/>
          <w:cs/>
          <w:lang w:val="th-TH"/>
        </w:rPr>
        <w:t xml:space="preserve"> หุ้น มูลค่าหุ้นละ </w:t>
      </w:r>
      <w:r w:rsidR="00604278">
        <w:rPr>
          <w:rFonts w:asciiTheme="majorBidi" w:hAnsiTheme="majorBidi"/>
        </w:rPr>
        <w:t>100</w:t>
      </w:r>
      <w:r w:rsidRPr="0077074C">
        <w:rPr>
          <w:rFonts w:asciiTheme="majorBidi" w:hAnsiTheme="majorBidi"/>
          <w:cs/>
          <w:lang w:val="th-TH"/>
        </w:rPr>
        <w:t xml:space="preserve"> บาท) บริษัทได้จ่ายชำระเงินลงทุนในบริษัทดังกล่าวทั้งจำนวนรวม </w:t>
      </w:r>
      <w:r w:rsidR="00604278">
        <w:rPr>
          <w:rFonts w:asciiTheme="majorBidi" w:hAnsiTheme="majorBidi"/>
        </w:rPr>
        <w:t>39,998</w:t>
      </w:r>
      <w:r w:rsidR="00604278">
        <w:rPr>
          <w:rFonts w:asciiTheme="majorBidi" w:hAnsiTheme="majorBidi" w:hint="cs"/>
          <w:cs/>
          <w:lang w:val="th-TH"/>
        </w:rPr>
        <w:t xml:space="preserve"> </w:t>
      </w:r>
      <w:r w:rsidRPr="0077074C">
        <w:rPr>
          <w:rFonts w:asciiTheme="majorBidi" w:hAnsiTheme="majorBidi"/>
          <w:cs/>
          <w:lang w:val="th-TH"/>
        </w:rPr>
        <w:t xml:space="preserve">หุ้น มูลค่าหุ้นละ </w:t>
      </w:r>
      <w:r w:rsidR="00604278">
        <w:rPr>
          <w:rFonts w:asciiTheme="majorBidi" w:hAnsiTheme="majorBidi"/>
        </w:rPr>
        <w:t>100</w:t>
      </w:r>
      <w:r w:rsidRPr="0077074C">
        <w:rPr>
          <w:rFonts w:asciiTheme="majorBidi" w:hAnsiTheme="majorBidi"/>
          <w:cs/>
          <w:lang w:val="th-TH"/>
        </w:rPr>
        <w:t xml:space="preserve"> บาท รวมเป็นเงิน </w:t>
      </w:r>
      <w:r w:rsidR="00604278">
        <w:rPr>
          <w:rFonts w:asciiTheme="majorBidi" w:hAnsiTheme="majorBidi"/>
        </w:rPr>
        <w:t>4</w:t>
      </w:r>
      <w:r w:rsidRPr="0077074C">
        <w:rPr>
          <w:rFonts w:asciiTheme="majorBidi" w:hAnsiTheme="majorBidi"/>
          <w:cs/>
          <w:lang w:val="th-TH"/>
        </w:rPr>
        <w:t xml:space="preserve"> ล้านบาท คิดเป็นสัดส่วนการถือหุ้นร้อยละ </w:t>
      </w:r>
      <w:r w:rsidR="00F95A95">
        <w:rPr>
          <w:rFonts w:asciiTheme="majorBidi" w:hAnsiTheme="majorBidi"/>
        </w:rPr>
        <w:t>100</w:t>
      </w:r>
      <w:r w:rsidRPr="0077074C">
        <w:rPr>
          <w:rFonts w:asciiTheme="majorBidi" w:hAnsiTheme="majorBidi"/>
          <w:cs/>
          <w:lang w:val="th-TH"/>
        </w:rPr>
        <w:t xml:space="preserve"> การจดทะเบียนจัดตั้งกับกระทรวงพาณิชย์ดำเนินการเสร็จสิ้นเมื่อวันที่ </w:t>
      </w:r>
      <w:r w:rsidR="00F95A95">
        <w:rPr>
          <w:rFonts w:asciiTheme="majorBidi" w:hAnsiTheme="majorBidi"/>
        </w:rPr>
        <w:t>20</w:t>
      </w:r>
      <w:r w:rsidRPr="0077074C">
        <w:rPr>
          <w:rFonts w:asciiTheme="majorBidi" w:hAnsiTheme="majorBidi"/>
          <w:cs/>
          <w:lang w:val="th-TH"/>
        </w:rPr>
        <w:t xml:space="preserve"> ตุลาคม </w:t>
      </w:r>
      <w:r w:rsidR="00F95A95">
        <w:rPr>
          <w:rFonts w:asciiTheme="majorBidi" w:hAnsiTheme="majorBidi"/>
        </w:rPr>
        <w:t>2566</w:t>
      </w:r>
    </w:p>
    <w:p w14:paraId="4F5FED8E" w14:textId="77777777" w:rsidR="00E70A10" w:rsidRDefault="00E70A10" w:rsidP="001C2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</w:p>
    <w:p w14:paraId="3560DEA6" w14:textId="5556925F" w:rsidR="001C2E7E" w:rsidRPr="001F59D5" w:rsidRDefault="000870B4" w:rsidP="00393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lang w:val="th-TH"/>
        </w:rPr>
      </w:pPr>
      <w:r w:rsidRPr="001F59D5">
        <w:rPr>
          <w:rFonts w:asciiTheme="majorBidi" w:hAnsiTheme="majorBidi"/>
          <w:cs/>
          <w:lang w:val="th-TH"/>
        </w:rPr>
        <w:t xml:space="preserve">ที่ประชุมวิสามัญผู้ถือหุ้นครั้งที่ </w:t>
      </w:r>
      <w:r w:rsidRPr="001F59D5">
        <w:rPr>
          <w:rFonts w:asciiTheme="majorBidi" w:hAnsiTheme="majorBidi"/>
        </w:rPr>
        <w:t>1/2566</w:t>
      </w:r>
      <w:r w:rsidRPr="001F59D5">
        <w:rPr>
          <w:rFonts w:asciiTheme="majorBidi" w:hAnsiTheme="majorBidi"/>
          <w:cs/>
          <w:lang w:val="th-TH"/>
        </w:rPr>
        <w:t xml:space="preserve"> เมื่อวันที่ </w:t>
      </w:r>
      <w:r w:rsidR="009C1A43" w:rsidRPr="001F59D5">
        <w:rPr>
          <w:rFonts w:asciiTheme="majorBidi" w:hAnsiTheme="majorBidi"/>
        </w:rPr>
        <w:t>14</w:t>
      </w:r>
      <w:r w:rsidRPr="001F59D5">
        <w:rPr>
          <w:rFonts w:asciiTheme="majorBidi" w:hAnsiTheme="majorBidi"/>
          <w:cs/>
          <w:lang w:val="th-TH"/>
        </w:rPr>
        <w:t xml:space="preserve"> </w:t>
      </w:r>
      <w:r w:rsidR="009C1A43" w:rsidRPr="00FA2D68">
        <w:rPr>
          <w:rFonts w:asciiTheme="majorBidi" w:hAnsiTheme="majorBidi"/>
          <w:cs/>
          <w:lang w:val="th-TH"/>
        </w:rPr>
        <w:t>ธันวาคม</w:t>
      </w:r>
      <w:r w:rsidRPr="001F59D5">
        <w:rPr>
          <w:rFonts w:asciiTheme="majorBidi" w:hAnsiTheme="majorBidi"/>
          <w:cs/>
          <w:lang w:val="th-TH"/>
        </w:rPr>
        <w:t xml:space="preserve"> </w:t>
      </w:r>
      <w:r w:rsidRPr="001F59D5">
        <w:rPr>
          <w:rFonts w:asciiTheme="majorBidi" w:hAnsiTheme="majorBidi"/>
        </w:rPr>
        <w:t>2566</w:t>
      </w:r>
      <w:r w:rsidRPr="001F59D5">
        <w:rPr>
          <w:rFonts w:asciiTheme="majorBidi" w:hAnsiTheme="majorBidi"/>
          <w:cs/>
          <w:lang w:val="th-TH"/>
        </w:rPr>
        <w:t xml:space="preserve"> ของ</w:t>
      </w:r>
      <w:r w:rsidR="001F5665">
        <w:rPr>
          <w:rFonts w:asciiTheme="majorBidi" w:hAnsiTheme="majorBidi" w:hint="cs"/>
          <w:cs/>
          <w:lang w:val="th-TH"/>
        </w:rPr>
        <w:t>บริษัท</w:t>
      </w:r>
      <w:r w:rsidRPr="001F59D5">
        <w:rPr>
          <w:rFonts w:asciiTheme="majorBidi" w:hAnsiTheme="majorBidi"/>
          <w:cs/>
          <w:lang w:val="th-TH"/>
        </w:rPr>
        <w:t xml:space="preserve"> บีบีจีไอ เฟิร์มบ็อกซ์ ไบโอ </w:t>
      </w:r>
      <w:r w:rsidR="001F5665">
        <w:rPr>
          <w:rFonts w:asciiTheme="majorBidi" w:hAnsiTheme="majorBidi" w:hint="cs"/>
          <w:cs/>
          <w:lang w:val="th-TH"/>
        </w:rPr>
        <w:t xml:space="preserve">จำกัด </w:t>
      </w:r>
      <w:r w:rsidRPr="001F59D5">
        <w:rPr>
          <w:rFonts w:asciiTheme="majorBidi" w:hAnsiTheme="majorBidi"/>
          <w:cs/>
          <w:lang w:val="th-TH"/>
        </w:rPr>
        <w:t xml:space="preserve">มีมติเพิ่มทุนจดทะเบียนอีกจำนวน </w:t>
      </w:r>
      <w:r w:rsidRPr="001F59D5">
        <w:rPr>
          <w:rFonts w:asciiTheme="majorBidi" w:hAnsiTheme="majorBidi"/>
        </w:rPr>
        <w:t>0.6</w:t>
      </w:r>
      <w:r w:rsidR="00393616">
        <w:rPr>
          <w:rFonts w:asciiTheme="majorBidi" w:hAnsiTheme="majorBidi"/>
        </w:rPr>
        <w:t>6</w:t>
      </w:r>
      <w:r w:rsidRPr="001F59D5">
        <w:rPr>
          <w:rFonts w:asciiTheme="majorBidi" w:hAnsiTheme="majorBidi"/>
          <w:cs/>
          <w:lang w:val="th-TH"/>
        </w:rPr>
        <w:t xml:space="preserve"> ล้านหุ้น มูลค่าหุ้นละ </w:t>
      </w:r>
      <w:r w:rsidRPr="001F59D5">
        <w:rPr>
          <w:rFonts w:asciiTheme="majorBidi" w:hAnsiTheme="majorBidi"/>
        </w:rPr>
        <w:t>100</w:t>
      </w:r>
      <w:r w:rsidRPr="001F59D5">
        <w:rPr>
          <w:rFonts w:asciiTheme="majorBidi" w:hAnsiTheme="majorBidi"/>
          <w:cs/>
          <w:lang w:val="th-TH"/>
        </w:rPr>
        <w:t xml:space="preserve"> บาท รวมเป็นเงิน </w:t>
      </w:r>
      <w:r w:rsidR="008B7A90">
        <w:rPr>
          <w:rFonts w:asciiTheme="majorBidi" w:hAnsiTheme="majorBidi"/>
        </w:rPr>
        <w:t>6</w:t>
      </w:r>
      <w:r w:rsidR="00393616">
        <w:rPr>
          <w:rFonts w:asciiTheme="majorBidi" w:hAnsiTheme="majorBidi"/>
        </w:rPr>
        <w:t>5</w:t>
      </w:r>
      <w:r w:rsidR="008B7A90">
        <w:rPr>
          <w:rFonts w:asciiTheme="majorBidi" w:hAnsiTheme="majorBidi"/>
        </w:rPr>
        <w:t>.80</w:t>
      </w:r>
      <w:r w:rsidRPr="001F59D5">
        <w:rPr>
          <w:rFonts w:asciiTheme="majorBidi" w:hAnsiTheme="majorBidi"/>
          <w:cs/>
          <w:lang w:val="th-TH"/>
        </w:rPr>
        <w:t xml:space="preserve"> ล้านบาท บริษัทได้จ่ายชำระเงินลงทุนในบริษัทดังกล่าวแล้ว</w:t>
      </w:r>
      <w:r w:rsidR="00272E40">
        <w:rPr>
          <w:rFonts w:asciiTheme="majorBidi" w:hAnsiTheme="majorBidi" w:hint="cs"/>
          <w:cs/>
          <w:lang w:val="th-TH"/>
        </w:rPr>
        <w:t>ทั้ง</w:t>
      </w:r>
      <w:r w:rsidRPr="001F59D5">
        <w:rPr>
          <w:rFonts w:asciiTheme="majorBidi" w:hAnsiTheme="majorBidi"/>
          <w:cs/>
          <w:lang w:val="th-TH"/>
        </w:rPr>
        <w:t xml:space="preserve">จำนวน </w:t>
      </w:r>
      <w:r w:rsidR="00393616" w:rsidRPr="00393616">
        <w:rPr>
          <w:rFonts w:asciiTheme="majorBidi" w:hAnsiTheme="majorBidi"/>
          <w:cs/>
          <w:lang w:val="th-TH"/>
        </w:rPr>
        <w:t xml:space="preserve">ณ วันที่ </w:t>
      </w:r>
      <w:r w:rsidR="00393616">
        <w:rPr>
          <w:rFonts w:asciiTheme="majorBidi" w:hAnsiTheme="majorBidi"/>
        </w:rPr>
        <w:t>31</w:t>
      </w:r>
      <w:r w:rsidR="00393616" w:rsidRPr="00393616">
        <w:rPr>
          <w:rFonts w:asciiTheme="majorBidi" w:hAnsiTheme="majorBidi"/>
          <w:cs/>
          <w:lang w:val="th-TH"/>
        </w:rPr>
        <w:t xml:space="preserve"> </w:t>
      </w:r>
      <w:bookmarkStart w:id="9" w:name="_Hlk158985158"/>
      <w:r w:rsidR="00393616" w:rsidRPr="00393616">
        <w:rPr>
          <w:rFonts w:asciiTheme="majorBidi" w:hAnsiTheme="majorBidi"/>
          <w:cs/>
          <w:lang w:val="th-TH"/>
        </w:rPr>
        <w:t>ธันวาคม</w:t>
      </w:r>
      <w:bookmarkEnd w:id="9"/>
      <w:r w:rsidR="00393616">
        <w:rPr>
          <w:rFonts w:asciiTheme="majorBidi" w:hAnsiTheme="majorBidi" w:hint="cs"/>
          <w:cs/>
          <w:lang w:val="th-TH"/>
        </w:rPr>
        <w:t xml:space="preserve"> </w:t>
      </w:r>
      <w:r w:rsidR="00393616">
        <w:rPr>
          <w:rFonts w:asciiTheme="majorBidi" w:hAnsiTheme="majorBidi"/>
        </w:rPr>
        <w:t>2566</w:t>
      </w:r>
      <w:r w:rsidR="00393616" w:rsidRPr="00393616">
        <w:rPr>
          <w:rFonts w:asciiTheme="majorBidi" w:hAnsiTheme="majorBidi"/>
          <w:cs/>
          <w:lang w:val="th-TH"/>
        </w:rPr>
        <w:t xml:space="preserve"> บริษัทจัดประเภทเงินจำนวนดังกล่าวเป็นสินทรัพย์ไม่หมุนเวียนอื่นในงบแสดงฐานะการเงิน เนื่องจากเงินเพิ่มทุนดังกล่าวจดทะเบียนกับกระทรวงพาณิชย์ในเดือนมกราคม </w:t>
      </w:r>
      <w:r w:rsidR="00393616">
        <w:rPr>
          <w:rFonts w:asciiTheme="majorBidi" w:hAnsiTheme="majorBidi"/>
        </w:rPr>
        <w:t>2567</w:t>
      </w:r>
    </w:p>
    <w:p w14:paraId="26D69A91" w14:textId="77777777" w:rsidR="00D338B5" w:rsidRDefault="00D338B5" w:rsidP="009B078B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p w14:paraId="3D3DA406" w14:textId="77777777" w:rsidR="005B4B47" w:rsidRDefault="005B4B47" w:rsidP="009B078B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p w14:paraId="50447864" w14:textId="77777777" w:rsidR="00D338B5" w:rsidRDefault="00D338B5" w:rsidP="009B078B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p w14:paraId="3A4C8714" w14:textId="77777777" w:rsidR="00D338B5" w:rsidRDefault="00D338B5" w:rsidP="009B078B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p w14:paraId="47F8F936" w14:textId="77777777" w:rsidR="009063FB" w:rsidRDefault="009063FB" w:rsidP="009B078B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p w14:paraId="23D80883" w14:textId="77777777" w:rsidR="009063FB" w:rsidRDefault="009063FB" w:rsidP="009B078B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p w14:paraId="32A26118" w14:textId="77777777" w:rsidR="00393616" w:rsidRDefault="00393616" w:rsidP="009B078B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p w14:paraId="41F8C342" w14:textId="77777777" w:rsidR="009063FB" w:rsidRDefault="009063FB" w:rsidP="009B078B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p w14:paraId="4DE2884D" w14:textId="77777777" w:rsidR="00D338B5" w:rsidRDefault="00D338B5" w:rsidP="009B078B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p w14:paraId="4315EF36" w14:textId="7E5635D4" w:rsidR="00976E27" w:rsidRPr="002516C1" w:rsidRDefault="00976E27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ส่วนได้เสียที่ไม่มีอำนาจควบคุม</w:t>
      </w:r>
    </w:p>
    <w:p w14:paraId="3B86B579" w14:textId="77777777" w:rsidR="00976E27" w:rsidRPr="00691B99" w:rsidRDefault="00976E27" w:rsidP="00976E27">
      <w:pPr>
        <w:pStyle w:val="index"/>
        <w:tabs>
          <w:tab w:val="clear" w:pos="1134"/>
          <w:tab w:val="left" w:pos="99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p w14:paraId="39ECA80B" w14:textId="77777777" w:rsidR="00976E27" w:rsidRPr="002516C1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46"/>
        <w:gridCol w:w="1701"/>
        <w:gridCol w:w="181"/>
        <w:gridCol w:w="1661"/>
      </w:tblGrid>
      <w:tr w:rsidR="00D421C4" w:rsidRPr="002516C1" w14:paraId="5BBF6499" w14:textId="77777777" w:rsidTr="001F59D5">
        <w:trPr>
          <w:cantSplit/>
          <w:trHeight w:val="451"/>
          <w:tblHeader/>
        </w:trPr>
        <w:tc>
          <w:tcPr>
            <w:tcW w:w="5646" w:type="dxa"/>
            <w:vAlign w:val="bottom"/>
          </w:tcPr>
          <w:p w14:paraId="1E1AD156" w14:textId="23A972BC" w:rsidR="00D421C4" w:rsidRPr="002516C1" w:rsidRDefault="00D421C4" w:rsidP="00451FEC">
            <w:pPr>
              <w:pStyle w:val="acctfourfigures"/>
              <w:tabs>
                <w:tab w:val="left" w:pos="720"/>
              </w:tabs>
              <w:spacing w:line="240" w:lineRule="atLeast"/>
              <w:ind w:left="1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543" w:type="dxa"/>
            <w:gridSpan w:val="3"/>
            <w:vAlign w:val="bottom"/>
            <w:hideMark/>
          </w:tcPr>
          <w:p w14:paraId="1E077C09" w14:textId="74547265" w:rsidR="00D421C4" w:rsidRPr="002516C1" w:rsidRDefault="00D421C4" w:rsidP="00F57410">
            <w:pPr>
              <w:pStyle w:val="acctmergecolhdg"/>
              <w:spacing w:line="240" w:lineRule="atLeast"/>
              <w:ind w:left="-75" w:right="-45" w:firstLine="75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บริษัท 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บีบีจีไอ ไบโอดีเซล</w:t>
            </w:r>
            <w:r w:rsidRPr="002516C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จำกัด </w:t>
            </w:r>
          </w:p>
        </w:tc>
      </w:tr>
      <w:tr w:rsidR="00D421C4" w:rsidRPr="002516C1" w14:paraId="4B56949E" w14:textId="77777777" w:rsidTr="00D421C4">
        <w:trPr>
          <w:cantSplit/>
          <w:trHeight w:val="19"/>
          <w:tblHeader/>
        </w:trPr>
        <w:tc>
          <w:tcPr>
            <w:tcW w:w="5646" w:type="dxa"/>
            <w:vAlign w:val="bottom"/>
            <w:hideMark/>
          </w:tcPr>
          <w:p w14:paraId="588326CF" w14:textId="77777777" w:rsidR="00D421C4" w:rsidRPr="002516C1" w:rsidRDefault="00D421C4" w:rsidP="00451FEC">
            <w:pPr>
              <w:pStyle w:val="acctfourfigures"/>
              <w:tabs>
                <w:tab w:val="left" w:pos="720"/>
              </w:tabs>
              <w:spacing w:line="240" w:lineRule="atLeast"/>
              <w:ind w:lef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  <w:hideMark/>
          </w:tcPr>
          <w:p w14:paraId="3A74BC40" w14:textId="5312E9BD" w:rsidR="00D421C4" w:rsidRPr="002516C1" w:rsidRDefault="00D421C4" w:rsidP="00451FE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1" w:type="dxa"/>
            <w:vAlign w:val="bottom"/>
          </w:tcPr>
          <w:p w14:paraId="2B66B00E" w14:textId="77777777" w:rsidR="00D421C4" w:rsidRPr="002516C1" w:rsidRDefault="00D421C4" w:rsidP="00451FE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661" w:type="dxa"/>
            <w:vAlign w:val="bottom"/>
            <w:hideMark/>
          </w:tcPr>
          <w:p w14:paraId="1D7CC388" w14:textId="1B7B18AF" w:rsidR="00D421C4" w:rsidRPr="002516C1" w:rsidRDefault="00D421C4" w:rsidP="00451FE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5</w:t>
            </w:r>
          </w:p>
        </w:tc>
      </w:tr>
      <w:tr w:rsidR="00D421C4" w:rsidRPr="002516C1" w14:paraId="29AE90CA" w14:textId="77777777" w:rsidTr="00D421C4">
        <w:trPr>
          <w:cantSplit/>
          <w:trHeight w:val="19"/>
          <w:tblHeader/>
        </w:trPr>
        <w:tc>
          <w:tcPr>
            <w:tcW w:w="5646" w:type="dxa"/>
            <w:vAlign w:val="bottom"/>
          </w:tcPr>
          <w:p w14:paraId="5C84AF4D" w14:textId="77777777" w:rsidR="00D421C4" w:rsidRPr="002516C1" w:rsidRDefault="00D421C4" w:rsidP="00451FEC">
            <w:pPr>
              <w:pStyle w:val="acctfourfigures"/>
              <w:tabs>
                <w:tab w:val="left" w:pos="720"/>
              </w:tabs>
              <w:spacing w:line="240" w:lineRule="atLeast"/>
              <w:ind w:lef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43" w:type="dxa"/>
            <w:gridSpan w:val="3"/>
            <w:vAlign w:val="bottom"/>
          </w:tcPr>
          <w:p w14:paraId="06C32F68" w14:textId="7802B1FB" w:rsidR="00D421C4" w:rsidRPr="00A026BE" w:rsidRDefault="00D421C4" w:rsidP="00451FE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D421C4" w:rsidRPr="002516C1" w14:paraId="0EEBCAEA" w14:textId="77777777" w:rsidTr="00D421C4">
        <w:trPr>
          <w:cantSplit/>
          <w:trHeight w:val="19"/>
        </w:trPr>
        <w:tc>
          <w:tcPr>
            <w:tcW w:w="5646" w:type="dxa"/>
            <w:vAlign w:val="bottom"/>
            <w:hideMark/>
          </w:tcPr>
          <w:p w14:paraId="41052F34" w14:textId="77777777" w:rsidR="00D421C4" w:rsidRPr="002516C1" w:rsidRDefault="00D421C4" w:rsidP="009431F3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701" w:type="dxa"/>
            <w:vAlign w:val="bottom"/>
          </w:tcPr>
          <w:p w14:paraId="7EF0A777" w14:textId="77E653A9" w:rsidR="00D421C4" w:rsidRPr="002516C1" w:rsidRDefault="00D421C4" w:rsidP="00C675ED">
            <w:pPr>
              <w:pStyle w:val="acctmergecolhdg"/>
              <w:tabs>
                <w:tab w:val="left" w:pos="10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30</w:t>
            </w:r>
          </w:p>
        </w:tc>
        <w:tc>
          <w:tcPr>
            <w:tcW w:w="181" w:type="dxa"/>
            <w:vAlign w:val="bottom"/>
          </w:tcPr>
          <w:p w14:paraId="71558EAB" w14:textId="77777777" w:rsidR="00D421C4" w:rsidRPr="002516C1" w:rsidRDefault="00D421C4" w:rsidP="00C675ED">
            <w:pPr>
              <w:pStyle w:val="acctmergecolhdg"/>
              <w:spacing w:line="240" w:lineRule="atLeast"/>
              <w:ind w:right="3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661" w:type="dxa"/>
            <w:vAlign w:val="bottom"/>
          </w:tcPr>
          <w:p w14:paraId="7A4F1B7F" w14:textId="4540A8BD" w:rsidR="00D421C4" w:rsidRPr="002516C1" w:rsidRDefault="00D421C4" w:rsidP="00C675ED">
            <w:pPr>
              <w:pStyle w:val="acctmergecolhdg"/>
              <w:spacing w:line="240" w:lineRule="atLeast"/>
              <w:ind w:right="3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30</w:t>
            </w:r>
          </w:p>
        </w:tc>
      </w:tr>
      <w:tr w:rsidR="00D421C4" w:rsidRPr="00691B99" w14:paraId="3CD5B4BA" w14:textId="77777777" w:rsidTr="00D421C4">
        <w:trPr>
          <w:cantSplit/>
          <w:trHeight w:val="19"/>
        </w:trPr>
        <w:tc>
          <w:tcPr>
            <w:tcW w:w="5646" w:type="dxa"/>
          </w:tcPr>
          <w:p w14:paraId="06D42956" w14:textId="77777777" w:rsidR="00D421C4" w:rsidRPr="00691B99" w:rsidRDefault="00D421C4" w:rsidP="009431F3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701" w:type="dxa"/>
          </w:tcPr>
          <w:p w14:paraId="14426FCF" w14:textId="77777777" w:rsidR="00D421C4" w:rsidRPr="00691B99" w:rsidRDefault="00D421C4" w:rsidP="009431F3">
            <w:pPr>
              <w:pStyle w:val="acctmergecolhdg"/>
              <w:tabs>
                <w:tab w:val="decimal" w:pos="73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18"/>
                <w:szCs w:val="18"/>
                <w:cs/>
              </w:rPr>
            </w:pPr>
          </w:p>
        </w:tc>
        <w:tc>
          <w:tcPr>
            <w:tcW w:w="181" w:type="dxa"/>
          </w:tcPr>
          <w:p w14:paraId="53C80814" w14:textId="77777777" w:rsidR="00D421C4" w:rsidRPr="00691B99" w:rsidRDefault="00D421C4" w:rsidP="009431F3">
            <w:pPr>
              <w:pStyle w:val="acctmergecolhdg"/>
              <w:tabs>
                <w:tab w:val="decimal" w:pos="73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1661" w:type="dxa"/>
          </w:tcPr>
          <w:p w14:paraId="3BEAC3BA" w14:textId="77777777" w:rsidR="00D421C4" w:rsidRPr="00691B99" w:rsidRDefault="00D421C4" w:rsidP="009431F3">
            <w:pPr>
              <w:pStyle w:val="acctmergecolhdg"/>
              <w:tabs>
                <w:tab w:val="decimal" w:pos="73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18"/>
                <w:szCs w:val="18"/>
                <w:lang w:val="en-US"/>
              </w:rPr>
            </w:pPr>
          </w:p>
        </w:tc>
      </w:tr>
      <w:tr w:rsidR="00D421C4" w:rsidRPr="002516C1" w14:paraId="2B32EB79" w14:textId="77777777" w:rsidTr="00D421C4">
        <w:trPr>
          <w:cantSplit/>
          <w:trHeight w:val="19"/>
        </w:trPr>
        <w:tc>
          <w:tcPr>
            <w:tcW w:w="5646" w:type="dxa"/>
            <w:hideMark/>
          </w:tcPr>
          <w:p w14:paraId="6D831949" w14:textId="77777777" w:rsidR="00D421C4" w:rsidRPr="002516C1" w:rsidRDefault="00D421C4" w:rsidP="00A95B87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701" w:type="dxa"/>
          </w:tcPr>
          <w:p w14:paraId="596DFDEE" w14:textId="18ACF8A9" w:rsidR="00D421C4" w:rsidRPr="002516C1" w:rsidRDefault="00D421C4" w:rsidP="00D421C4">
            <w:pPr>
              <w:pStyle w:val="acctmergecolhdg"/>
              <w:tabs>
                <w:tab w:val="decimal" w:pos="550"/>
              </w:tabs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1,760.86</w:t>
            </w:r>
          </w:p>
        </w:tc>
        <w:tc>
          <w:tcPr>
            <w:tcW w:w="181" w:type="dxa"/>
          </w:tcPr>
          <w:p w14:paraId="6BB36967" w14:textId="77777777" w:rsidR="00D421C4" w:rsidRPr="002516C1" w:rsidRDefault="00D421C4" w:rsidP="00D421C4">
            <w:pPr>
              <w:pStyle w:val="acctmergecolhdg"/>
              <w:tabs>
                <w:tab w:val="decimal" w:pos="730"/>
              </w:tabs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661" w:type="dxa"/>
          </w:tcPr>
          <w:p w14:paraId="5CDF7B5E" w14:textId="048256D0" w:rsidR="00D421C4" w:rsidRPr="002516C1" w:rsidRDefault="00D421C4" w:rsidP="00D421C4">
            <w:pPr>
              <w:pStyle w:val="acctmergecolhdg"/>
              <w:tabs>
                <w:tab w:val="decimal" w:pos="532"/>
              </w:tabs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415</w:t>
            </w: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73</w:t>
            </w:r>
          </w:p>
        </w:tc>
      </w:tr>
      <w:tr w:rsidR="00D421C4" w:rsidRPr="002516C1" w14:paraId="4B6E024E" w14:textId="77777777" w:rsidTr="00D421C4">
        <w:trPr>
          <w:cantSplit/>
          <w:trHeight w:val="19"/>
        </w:trPr>
        <w:tc>
          <w:tcPr>
            <w:tcW w:w="5646" w:type="dxa"/>
            <w:hideMark/>
          </w:tcPr>
          <w:p w14:paraId="5B804D9B" w14:textId="77777777" w:rsidR="00D421C4" w:rsidRPr="002516C1" w:rsidRDefault="00D421C4" w:rsidP="00A95B87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701" w:type="dxa"/>
          </w:tcPr>
          <w:p w14:paraId="642E2C8A" w14:textId="5DE53470" w:rsidR="00D421C4" w:rsidRPr="002516C1" w:rsidRDefault="00D421C4" w:rsidP="00D421C4">
            <w:pPr>
              <w:pStyle w:val="acctmergecolhdg"/>
              <w:tabs>
                <w:tab w:val="decimal" w:pos="550"/>
              </w:tabs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1,738.95</w:t>
            </w:r>
          </w:p>
        </w:tc>
        <w:tc>
          <w:tcPr>
            <w:tcW w:w="181" w:type="dxa"/>
          </w:tcPr>
          <w:p w14:paraId="5A6FA64A" w14:textId="77777777" w:rsidR="00D421C4" w:rsidRPr="002516C1" w:rsidRDefault="00D421C4" w:rsidP="00D421C4">
            <w:pPr>
              <w:pStyle w:val="acctmergecolhdg"/>
              <w:tabs>
                <w:tab w:val="decimal" w:pos="730"/>
              </w:tabs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661" w:type="dxa"/>
          </w:tcPr>
          <w:p w14:paraId="084B3DE7" w14:textId="6B98528B" w:rsidR="00D421C4" w:rsidRPr="002516C1" w:rsidRDefault="00D421C4" w:rsidP="00D421C4">
            <w:pPr>
              <w:pStyle w:val="acctmergecolhdg"/>
              <w:tabs>
                <w:tab w:val="decimal" w:pos="532"/>
              </w:tabs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916</w:t>
            </w: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49</w:t>
            </w:r>
          </w:p>
        </w:tc>
      </w:tr>
      <w:tr w:rsidR="00D421C4" w:rsidRPr="002516C1" w14:paraId="6354B740" w14:textId="77777777" w:rsidTr="00D421C4">
        <w:trPr>
          <w:cantSplit/>
          <w:trHeight w:val="19"/>
        </w:trPr>
        <w:tc>
          <w:tcPr>
            <w:tcW w:w="5646" w:type="dxa"/>
            <w:hideMark/>
          </w:tcPr>
          <w:p w14:paraId="565B4D9D" w14:textId="77777777" w:rsidR="00D421C4" w:rsidRPr="002516C1" w:rsidRDefault="00D421C4" w:rsidP="00A95B87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701" w:type="dxa"/>
          </w:tcPr>
          <w:p w14:paraId="07BD73BA" w14:textId="09C0B8D4" w:rsidR="00D421C4" w:rsidRPr="002516C1" w:rsidRDefault="00D421C4" w:rsidP="00D421C4">
            <w:pPr>
              <w:pStyle w:val="acctmergecolhdg"/>
              <w:tabs>
                <w:tab w:val="decimal" w:pos="730"/>
              </w:tabs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(1,072.48)</w:t>
            </w:r>
          </w:p>
        </w:tc>
        <w:tc>
          <w:tcPr>
            <w:tcW w:w="181" w:type="dxa"/>
          </w:tcPr>
          <w:p w14:paraId="0A0D6B6F" w14:textId="77777777" w:rsidR="00D421C4" w:rsidRPr="002516C1" w:rsidRDefault="00D421C4" w:rsidP="00D421C4">
            <w:pPr>
              <w:pStyle w:val="acctmergecolhdg"/>
              <w:tabs>
                <w:tab w:val="decimal" w:pos="730"/>
              </w:tabs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661" w:type="dxa"/>
          </w:tcPr>
          <w:p w14:paraId="3FDF3207" w14:textId="166B690A" w:rsidR="00D421C4" w:rsidRPr="002516C1" w:rsidRDefault="00D421C4" w:rsidP="00D421C4">
            <w:pPr>
              <w:pStyle w:val="acctmergecolhdg"/>
              <w:tabs>
                <w:tab w:val="decimal" w:pos="850"/>
              </w:tabs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(</w:t>
            </w: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839</w:t>
            </w: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33</w:t>
            </w: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D421C4" w:rsidRPr="002516C1" w14:paraId="48A0E5DF" w14:textId="77777777" w:rsidTr="00D421C4">
        <w:trPr>
          <w:cantSplit/>
          <w:trHeight w:val="19"/>
        </w:trPr>
        <w:tc>
          <w:tcPr>
            <w:tcW w:w="5646" w:type="dxa"/>
            <w:hideMark/>
          </w:tcPr>
          <w:p w14:paraId="4406FA8D" w14:textId="77777777" w:rsidR="00D421C4" w:rsidRPr="002516C1" w:rsidRDefault="00D421C4" w:rsidP="00A95B87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6C711" w14:textId="4A121C89" w:rsidR="00D421C4" w:rsidRPr="002516C1" w:rsidRDefault="00D421C4" w:rsidP="00D421C4">
            <w:pPr>
              <w:pStyle w:val="acctmergecolhdg"/>
              <w:tabs>
                <w:tab w:val="decimal" w:pos="730"/>
              </w:tabs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(629.09)</w:t>
            </w:r>
          </w:p>
        </w:tc>
        <w:tc>
          <w:tcPr>
            <w:tcW w:w="181" w:type="dxa"/>
          </w:tcPr>
          <w:p w14:paraId="16CFBAD5" w14:textId="77777777" w:rsidR="00D421C4" w:rsidRPr="002516C1" w:rsidRDefault="00D421C4" w:rsidP="00D421C4">
            <w:pPr>
              <w:pStyle w:val="acctmergecolhdg"/>
              <w:tabs>
                <w:tab w:val="decimal" w:pos="730"/>
              </w:tabs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3F472F" w14:textId="4A69478A" w:rsidR="00D421C4" w:rsidRPr="002516C1" w:rsidRDefault="00D421C4" w:rsidP="00D421C4">
            <w:pPr>
              <w:pStyle w:val="acctmergecolhdg"/>
              <w:tabs>
                <w:tab w:val="decimal" w:pos="800"/>
              </w:tabs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(</w:t>
            </w: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855</w:t>
            </w: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91</w:t>
            </w: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D421C4" w:rsidRPr="002516C1" w14:paraId="6B5F4E10" w14:textId="77777777" w:rsidTr="00D421C4">
        <w:trPr>
          <w:cantSplit/>
          <w:trHeight w:val="19"/>
        </w:trPr>
        <w:tc>
          <w:tcPr>
            <w:tcW w:w="5646" w:type="dxa"/>
            <w:hideMark/>
          </w:tcPr>
          <w:p w14:paraId="5F9F6BA9" w14:textId="77777777" w:rsidR="00D421C4" w:rsidRPr="002516C1" w:rsidRDefault="00D421C4" w:rsidP="00A95B87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F20F76" w14:textId="753A381A" w:rsidR="00D421C4" w:rsidRPr="002516C1" w:rsidRDefault="00D421C4" w:rsidP="00D421C4">
            <w:pPr>
              <w:pStyle w:val="acctmergecolhdg"/>
              <w:tabs>
                <w:tab w:val="decimal" w:pos="55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1,798.2</w:t>
            </w:r>
            <w:r w:rsidR="00BD05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81" w:type="dxa"/>
          </w:tcPr>
          <w:p w14:paraId="3E47C5E8" w14:textId="77777777" w:rsidR="00D421C4" w:rsidRPr="002516C1" w:rsidRDefault="00D421C4" w:rsidP="00D421C4">
            <w:pPr>
              <w:pStyle w:val="acctmergecolhdg"/>
              <w:tabs>
                <w:tab w:val="decimal" w:pos="730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803D48" w14:textId="103303FC" w:rsidR="00D421C4" w:rsidRPr="002516C1" w:rsidRDefault="00D421C4" w:rsidP="00D421C4">
            <w:pPr>
              <w:pStyle w:val="acctmergecolhdg"/>
              <w:tabs>
                <w:tab w:val="decimal" w:pos="53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636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</w:p>
        </w:tc>
      </w:tr>
      <w:tr w:rsidR="00D421C4" w:rsidRPr="002516C1" w14:paraId="68513313" w14:textId="77777777" w:rsidTr="00D421C4">
        <w:trPr>
          <w:cantSplit/>
          <w:trHeight w:val="19"/>
        </w:trPr>
        <w:tc>
          <w:tcPr>
            <w:tcW w:w="5646" w:type="dxa"/>
            <w:hideMark/>
          </w:tcPr>
          <w:p w14:paraId="4242A5D6" w14:textId="77777777" w:rsidR="00D421C4" w:rsidRPr="002516C1" w:rsidRDefault="00D421C4" w:rsidP="00A95B87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11E0DD7C" w14:textId="738A5CA8" w:rsidR="00D421C4" w:rsidRPr="002516C1" w:rsidRDefault="00D421C4" w:rsidP="00D421C4">
            <w:pPr>
              <w:pStyle w:val="acctmergecolhdg"/>
              <w:tabs>
                <w:tab w:val="decimal" w:pos="550"/>
              </w:tabs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539.48</w:t>
            </w:r>
          </w:p>
        </w:tc>
        <w:tc>
          <w:tcPr>
            <w:tcW w:w="181" w:type="dxa"/>
          </w:tcPr>
          <w:p w14:paraId="7A9D903F" w14:textId="77777777" w:rsidR="00D421C4" w:rsidRPr="002516C1" w:rsidRDefault="00D421C4" w:rsidP="00D421C4">
            <w:pPr>
              <w:pStyle w:val="acctmergecolhdg"/>
              <w:tabs>
                <w:tab w:val="decimal" w:pos="730"/>
              </w:tabs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661" w:type="dxa"/>
            <w:tcBorders>
              <w:left w:val="nil"/>
              <w:bottom w:val="double" w:sz="4" w:space="0" w:color="auto"/>
              <w:right w:val="nil"/>
            </w:tcBorders>
          </w:tcPr>
          <w:p w14:paraId="09B3B58E" w14:textId="19961F3E" w:rsidR="00D421C4" w:rsidRPr="002516C1" w:rsidRDefault="00D421C4" w:rsidP="00D421C4">
            <w:pPr>
              <w:pStyle w:val="acctmergecolhdg"/>
              <w:tabs>
                <w:tab w:val="decimal" w:pos="532"/>
              </w:tabs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491</w:t>
            </w: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09</w:t>
            </w:r>
          </w:p>
        </w:tc>
      </w:tr>
      <w:tr w:rsidR="00D421C4" w:rsidRPr="002516C1" w14:paraId="1E4CBDC7" w14:textId="77777777" w:rsidTr="001F59D5">
        <w:trPr>
          <w:cantSplit/>
          <w:trHeight w:val="19"/>
        </w:trPr>
        <w:tc>
          <w:tcPr>
            <w:tcW w:w="5646" w:type="dxa"/>
          </w:tcPr>
          <w:p w14:paraId="0E213E9D" w14:textId="77777777" w:rsidR="00D421C4" w:rsidRPr="002516C1" w:rsidRDefault="00D421C4" w:rsidP="009431F3">
            <w:pPr>
              <w:pStyle w:val="ListBullet3"/>
              <w:ind w:left="191" w:hanging="180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</w:tcPr>
          <w:p w14:paraId="2C6BD74A" w14:textId="77777777" w:rsidR="00D421C4" w:rsidRPr="002516C1" w:rsidRDefault="00D421C4" w:rsidP="00D421C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73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1" w:type="dxa"/>
          </w:tcPr>
          <w:p w14:paraId="402F0BF2" w14:textId="77777777" w:rsidR="00D421C4" w:rsidRPr="002516C1" w:rsidRDefault="00D421C4" w:rsidP="00D4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61" w:type="dxa"/>
            <w:tcBorders>
              <w:top w:val="double" w:sz="4" w:space="0" w:color="auto"/>
              <w:left w:val="nil"/>
              <w:right w:val="nil"/>
            </w:tcBorders>
          </w:tcPr>
          <w:p w14:paraId="67EA297D" w14:textId="77777777" w:rsidR="00D421C4" w:rsidRPr="002516C1" w:rsidRDefault="00D421C4" w:rsidP="00D4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  <w:tr w:rsidR="00BD052C" w:rsidRPr="002516C1" w14:paraId="6C28A24D" w14:textId="77777777" w:rsidTr="001F59D5">
        <w:trPr>
          <w:cantSplit/>
          <w:trHeight w:val="19"/>
        </w:trPr>
        <w:tc>
          <w:tcPr>
            <w:tcW w:w="5646" w:type="dxa"/>
          </w:tcPr>
          <w:p w14:paraId="6C77C99A" w14:textId="77777777" w:rsidR="00BD052C" w:rsidRPr="002516C1" w:rsidRDefault="00BD052C" w:rsidP="009431F3">
            <w:pPr>
              <w:pStyle w:val="ListBullet3"/>
              <w:ind w:left="191" w:hanging="180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A7DFD80" w14:textId="77777777" w:rsidR="00BD052C" w:rsidRPr="002516C1" w:rsidRDefault="00BD052C" w:rsidP="00D421C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73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1" w:type="dxa"/>
          </w:tcPr>
          <w:p w14:paraId="5E72E859" w14:textId="77777777" w:rsidR="00BD052C" w:rsidRPr="002516C1" w:rsidRDefault="00BD052C" w:rsidP="00D4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61" w:type="dxa"/>
            <w:tcBorders>
              <w:left w:val="nil"/>
              <w:right w:val="nil"/>
            </w:tcBorders>
          </w:tcPr>
          <w:p w14:paraId="794877CB" w14:textId="77777777" w:rsidR="00BD052C" w:rsidRPr="002516C1" w:rsidRDefault="00BD052C" w:rsidP="00D4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  <w:tr w:rsidR="00D421C4" w:rsidRPr="002516C1" w14:paraId="1961FD4D" w14:textId="77777777" w:rsidTr="00D421C4">
        <w:trPr>
          <w:cantSplit/>
          <w:trHeight w:val="19"/>
        </w:trPr>
        <w:tc>
          <w:tcPr>
            <w:tcW w:w="5646" w:type="dxa"/>
            <w:hideMark/>
          </w:tcPr>
          <w:p w14:paraId="0119415B" w14:textId="67641AC4" w:rsidR="00D421C4" w:rsidRPr="002516C1" w:rsidRDefault="00D421C4" w:rsidP="00A95B87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กำไร 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ขาดทุน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01" w:type="dxa"/>
          </w:tcPr>
          <w:p w14:paraId="40ECED2A" w14:textId="6855D6AA" w:rsidR="00D421C4" w:rsidRPr="002516C1" w:rsidRDefault="00D421C4" w:rsidP="00D421C4">
            <w:pPr>
              <w:pStyle w:val="acctmergecolhdg"/>
              <w:tabs>
                <w:tab w:val="decimal" w:pos="454"/>
              </w:tabs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302.02</w:t>
            </w:r>
          </w:p>
        </w:tc>
        <w:tc>
          <w:tcPr>
            <w:tcW w:w="181" w:type="dxa"/>
          </w:tcPr>
          <w:p w14:paraId="5C534B6F" w14:textId="77777777" w:rsidR="00D421C4" w:rsidRPr="002516C1" w:rsidRDefault="00D421C4" w:rsidP="00D4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61" w:type="dxa"/>
          </w:tcPr>
          <w:p w14:paraId="0281CB34" w14:textId="6DD8DB8D" w:rsidR="00D421C4" w:rsidRPr="002516C1" w:rsidRDefault="00D421C4" w:rsidP="00D421C4">
            <w:pPr>
              <w:pStyle w:val="acctmergecolhdg"/>
              <w:tabs>
                <w:tab w:val="decimal" w:pos="532"/>
              </w:tabs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286</w:t>
            </w: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00</w:t>
            </w:r>
          </w:p>
        </w:tc>
      </w:tr>
      <w:tr w:rsidR="00D421C4" w:rsidRPr="002516C1" w14:paraId="13AA5557" w14:textId="77777777" w:rsidTr="00D421C4">
        <w:trPr>
          <w:cantSplit/>
          <w:trHeight w:val="19"/>
        </w:trPr>
        <w:tc>
          <w:tcPr>
            <w:tcW w:w="5646" w:type="dxa"/>
            <w:vAlign w:val="bottom"/>
            <w:hideMark/>
          </w:tcPr>
          <w:p w14:paraId="5F3F3EA6" w14:textId="77777777" w:rsidR="00D421C4" w:rsidRPr="002516C1" w:rsidRDefault="00D421C4" w:rsidP="00A95B87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351AE" w14:textId="40193869" w:rsidR="00D421C4" w:rsidRPr="00B74575" w:rsidRDefault="00D421C4" w:rsidP="00D421C4">
            <w:pPr>
              <w:pStyle w:val="acctmergecolhdg"/>
              <w:tabs>
                <w:tab w:val="decimal" w:pos="454"/>
              </w:tabs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7457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</w:tcPr>
          <w:p w14:paraId="4F713EDA" w14:textId="77777777" w:rsidR="00D421C4" w:rsidRPr="002516C1" w:rsidRDefault="00D421C4" w:rsidP="00D4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850557" w14:textId="41068944" w:rsidR="00D421C4" w:rsidRPr="002516C1" w:rsidRDefault="00D421C4" w:rsidP="00D421C4">
            <w:pPr>
              <w:pStyle w:val="acctmergecolhdg"/>
              <w:tabs>
                <w:tab w:val="decimal" w:pos="532"/>
              </w:tabs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421C4" w:rsidRPr="002516C1" w14:paraId="486DF66D" w14:textId="77777777" w:rsidTr="00D421C4">
        <w:trPr>
          <w:cantSplit/>
          <w:trHeight w:val="19"/>
        </w:trPr>
        <w:tc>
          <w:tcPr>
            <w:tcW w:w="5646" w:type="dxa"/>
            <w:hideMark/>
          </w:tcPr>
          <w:p w14:paraId="0898B098" w14:textId="77777777" w:rsidR="00D421C4" w:rsidRPr="002516C1" w:rsidRDefault="00D421C4" w:rsidP="00A95B87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BB6BB9" w14:textId="4598B3FA" w:rsidR="00D421C4" w:rsidRPr="002516C1" w:rsidRDefault="00D421C4" w:rsidP="00D421C4">
            <w:pPr>
              <w:pStyle w:val="acctmergecolhdg"/>
              <w:tabs>
                <w:tab w:val="decimal" w:pos="45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302.02</w:t>
            </w:r>
          </w:p>
        </w:tc>
        <w:tc>
          <w:tcPr>
            <w:tcW w:w="181" w:type="dxa"/>
          </w:tcPr>
          <w:p w14:paraId="05208690" w14:textId="77777777" w:rsidR="00D421C4" w:rsidRPr="002516C1" w:rsidRDefault="00D421C4" w:rsidP="00D4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D6ECA6" w14:textId="74295159" w:rsidR="00D421C4" w:rsidRPr="002516C1" w:rsidRDefault="00D421C4" w:rsidP="00D421C4">
            <w:pPr>
              <w:pStyle w:val="acctmergecolhdg"/>
              <w:tabs>
                <w:tab w:val="decimal" w:pos="532"/>
              </w:tabs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286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</w:tr>
      <w:tr w:rsidR="00D421C4" w:rsidRPr="002516C1" w14:paraId="6D355868" w14:textId="77777777" w:rsidTr="00D421C4">
        <w:trPr>
          <w:cantSplit/>
          <w:trHeight w:val="19"/>
        </w:trPr>
        <w:tc>
          <w:tcPr>
            <w:tcW w:w="5646" w:type="dxa"/>
            <w:hideMark/>
          </w:tcPr>
          <w:p w14:paraId="01BBCA5C" w14:textId="037E080A" w:rsidR="00D421C4" w:rsidRPr="002516C1" w:rsidRDefault="00D421C4" w:rsidP="00A95B87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กำไรที่แบ่งให้กับส่วนได้เสียที่</w:t>
            </w:r>
          </w:p>
          <w:p w14:paraId="3D939621" w14:textId="6A05DC00" w:rsidR="00D421C4" w:rsidRPr="002516C1" w:rsidRDefault="00D421C4" w:rsidP="00A95B87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ไม่มีอำนาจควบคุม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AC01CDE" w14:textId="77777777" w:rsidR="00D421C4" w:rsidRDefault="00D421C4" w:rsidP="00D421C4">
            <w:pPr>
              <w:pStyle w:val="acctmergecolhdg"/>
              <w:tabs>
                <w:tab w:val="decimal" w:pos="454"/>
              </w:tabs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14:paraId="61F3445B" w14:textId="200314A8" w:rsidR="00D421C4" w:rsidRPr="002516C1" w:rsidRDefault="00D421C4" w:rsidP="00D421C4">
            <w:pPr>
              <w:pStyle w:val="acctmergecolhdg"/>
              <w:tabs>
                <w:tab w:val="decimal" w:pos="454"/>
              </w:tabs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90.60</w:t>
            </w:r>
          </w:p>
        </w:tc>
        <w:tc>
          <w:tcPr>
            <w:tcW w:w="181" w:type="dxa"/>
          </w:tcPr>
          <w:p w14:paraId="4C924521" w14:textId="77777777" w:rsidR="00D421C4" w:rsidRPr="002516C1" w:rsidRDefault="00D421C4" w:rsidP="00D4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244B8D" w14:textId="77777777" w:rsidR="00D421C4" w:rsidRDefault="00D421C4" w:rsidP="00D421C4">
            <w:pPr>
              <w:pStyle w:val="acctmergecolhdg"/>
              <w:tabs>
                <w:tab w:val="decimal" w:pos="454"/>
              </w:tabs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  <w:p w14:paraId="2272D650" w14:textId="687319FD" w:rsidR="00D421C4" w:rsidRPr="002516C1" w:rsidRDefault="00D421C4" w:rsidP="00D421C4">
            <w:pPr>
              <w:pStyle w:val="acctmergecolhdg"/>
              <w:tabs>
                <w:tab w:val="decimal" w:pos="532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85</w:t>
            </w: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80</w:t>
            </w:r>
          </w:p>
        </w:tc>
      </w:tr>
      <w:tr w:rsidR="00D421C4" w:rsidRPr="002516C1" w14:paraId="0C6BF051" w14:textId="77777777" w:rsidTr="00D421C4">
        <w:trPr>
          <w:cantSplit/>
          <w:trHeight w:val="124"/>
        </w:trPr>
        <w:tc>
          <w:tcPr>
            <w:tcW w:w="5646" w:type="dxa"/>
          </w:tcPr>
          <w:p w14:paraId="328D8B83" w14:textId="77777777" w:rsidR="00D421C4" w:rsidRPr="002516C1" w:rsidRDefault="00D421C4" w:rsidP="00236F97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1" w:type="dxa"/>
          </w:tcPr>
          <w:p w14:paraId="7B2DF2A2" w14:textId="77777777" w:rsidR="00D421C4" w:rsidRPr="002516C1" w:rsidRDefault="00D421C4" w:rsidP="00D421C4">
            <w:pPr>
              <w:pStyle w:val="acctmergecolhdg"/>
              <w:tabs>
                <w:tab w:val="decimal" w:pos="454"/>
              </w:tabs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2CC22D16" w14:textId="77777777" w:rsidR="00D421C4" w:rsidRPr="002516C1" w:rsidRDefault="00D421C4" w:rsidP="00D4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61" w:type="dxa"/>
          </w:tcPr>
          <w:p w14:paraId="30485EC3" w14:textId="77777777" w:rsidR="00D421C4" w:rsidRPr="002516C1" w:rsidRDefault="00D421C4" w:rsidP="00D4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D421C4" w:rsidRPr="002516C1" w14:paraId="533A8D75" w14:textId="77777777" w:rsidTr="00D421C4">
        <w:trPr>
          <w:cantSplit/>
          <w:trHeight w:val="19"/>
        </w:trPr>
        <w:tc>
          <w:tcPr>
            <w:tcW w:w="5646" w:type="dxa"/>
            <w:vAlign w:val="bottom"/>
            <w:hideMark/>
          </w:tcPr>
          <w:p w14:paraId="23EF18D0" w14:textId="77777777" w:rsidR="00D421C4" w:rsidRPr="002516C1" w:rsidRDefault="00D421C4" w:rsidP="00A95B87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701" w:type="dxa"/>
            <w:vAlign w:val="bottom"/>
          </w:tcPr>
          <w:p w14:paraId="26979EAF" w14:textId="150729E0" w:rsidR="00D421C4" w:rsidRPr="001F59D5" w:rsidRDefault="00137F81" w:rsidP="00D421C4">
            <w:pPr>
              <w:pStyle w:val="acctmergecolhdg"/>
              <w:tabs>
                <w:tab w:val="decimal" w:pos="45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59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567.40</w:t>
            </w:r>
          </w:p>
        </w:tc>
        <w:tc>
          <w:tcPr>
            <w:tcW w:w="181" w:type="dxa"/>
            <w:vAlign w:val="bottom"/>
          </w:tcPr>
          <w:p w14:paraId="21AF5F1E" w14:textId="77777777" w:rsidR="00D421C4" w:rsidRPr="002516C1" w:rsidRDefault="00D421C4" w:rsidP="00D4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61" w:type="dxa"/>
            <w:vAlign w:val="bottom"/>
          </w:tcPr>
          <w:p w14:paraId="5FE0B692" w14:textId="4BB1C1A4" w:rsidR="00D421C4" w:rsidRPr="002516C1" w:rsidRDefault="00D421C4" w:rsidP="00D421C4">
            <w:pPr>
              <w:pStyle w:val="acctmergecolhdg"/>
              <w:tabs>
                <w:tab w:val="decimal" w:pos="532"/>
              </w:tabs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680</w:t>
            </w: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81</w:t>
            </w:r>
          </w:p>
        </w:tc>
      </w:tr>
      <w:tr w:rsidR="00D421C4" w:rsidRPr="002516C1" w14:paraId="513F099B" w14:textId="77777777" w:rsidTr="00D421C4">
        <w:trPr>
          <w:cantSplit/>
          <w:trHeight w:val="19"/>
        </w:trPr>
        <w:tc>
          <w:tcPr>
            <w:tcW w:w="5646" w:type="dxa"/>
            <w:vAlign w:val="bottom"/>
            <w:hideMark/>
          </w:tcPr>
          <w:p w14:paraId="0851A0F7" w14:textId="77777777" w:rsidR="00D421C4" w:rsidRPr="002516C1" w:rsidRDefault="00D421C4" w:rsidP="00A95B87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701" w:type="dxa"/>
            <w:vAlign w:val="bottom"/>
          </w:tcPr>
          <w:p w14:paraId="3E98E6F1" w14:textId="4EDE24DD" w:rsidR="00D421C4" w:rsidRPr="001F59D5" w:rsidRDefault="00C65631" w:rsidP="00D421C4">
            <w:pPr>
              <w:pStyle w:val="acctmergecolhdg"/>
              <w:tabs>
                <w:tab w:val="decimal" w:pos="45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59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(92.78)</w:t>
            </w:r>
          </w:p>
        </w:tc>
        <w:tc>
          <w:tcPr>
            <w:tcW w:w="181" w:type="dxa"/>
            <w:vAlign w:val="bottom"/>
          </w:tcPr>
          <w:p w14:paraId="0AE082C5" w14:textId="77777777" w:rsidR="00D421C4" w:rsidRPr="002516C1" w:rsidRDefault="00D421C4" w:rsidP="00D4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61" w:type="dxa"/>
            <w:vAlign w:val="bottom"/>
          </w:tcPr>
          <w:p w14:paraId="62058386" w14:textId="2E0DE6C3" w:rsidR="00D421C4" w:rsidRPr="002516C1" w:rsidRDefault="00D421C4" w:rsidP="00D421C4">
            <w:pPr>
              <w:pStyle w:val="acctmergecolhdg"/>
              <w:tabs>
                <w:tab w:val="decimal" w:pos="532"/>
              </w:tabs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68</w:t>
            </w: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86</w:t>
            </w: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)</w:t>
            </w:r>
          </w:p>
        </w:tc>
      </w:tr>
      <w:tr w:rsidR="00D421C4" w:rsidRPr="002516C1" w14:paraId="549C55E9" w14:textId="77777777" w:rsidTr="00D421C4">
        <w:trPr>
          <w:cantSplit/>
          <w:trHeight w:val="19"/>
        </w:trPr>
        <w:tc>
          <w:tcPr>
            <w:tcW w:w="5646" w:type="dxa"/>
            <w:hideMark/>
          </w:tcPr>
          <w:p w14:paraId="7A605672" w14:textId="77777777" w:rsidR="00D421C4" w:rsidRPr="002516C1" w:rsidRDefault="00D421C4" w:rsidP="00A95B87">
            <w:pPr>
              <w:pStyle w:val="acctfourfigures"/>
              <w:tabs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1701" w:type="dxa"/>
          </w:tcPr>
          <w:p w14:paraId="5CE15D21" w14:textId="3B390C7B" w:rsidR="00D421C4" w:rsidRPr="001F59D5" w:rsidRDefault="00D421C4" w:rsidP="00D421C4">
            <w:pPr>
              <w:pStyle w:val="acctmergecolhdg"/>
              <w:tabs>
                <w:tab w:val="decimal" w:pos="454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154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(</w:t>
            </w:r>
            <w:r w:rsidR="00C65631" w:rsidRPr="001F59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373.30</w:t>
            </w:r>
            <w:r w:rsidRPr="00AF154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1" w:type="dxa"/>
          </w:tcPr>
          <w:p w14:paraId="4CBEB5CC" w14:textId="77777777" w:rsidR="00D421C4" w:rsidRPr="001F59D5" w:rsidRDefault="00D421C4" w:rsidP="00D4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661" w:type="dxa"/>
          </w:tcPr>
          <w:p w14:paraId="4B5121C9" w14:textId="3AD0A78B" w:rsidR="00D421C4" w:rsidRPr="002516C1" w:rsidRDefault="00D421C4" w:rsidP="00D421C4">
            <w:pPr>
              <w:pStyle w:val="acctmergecolhdg"/>
              <w:tabs>
                <w:tab w:val="decimal" w:pos="532"/>
              </w:tabs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219</w:t>
            </w: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09</w:t>
            </w: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7D91A6CB" w14:textId="77777777" w:rsidR="00D338B5" w:rsidRPr="002516C1" w:rsidRDefault="00D338B5" w:rsidP="001F59D5">
      <w:pPr>
        <w:spacing w:line="240" w:lineRule="auto"/>
        <w:ind w:left="1134" w:hanging="1134"/>
        <w:rPr>
          <w:rFonts w:asciiTheme="majorBidi" w:hAnsiTheme="majorBidi" w:cstheme="majorBidi"/>
        </w:rPr>
      </w:pPr>
    </w:p>
    <w:p w14:paraId="1CD6C76A" w14:textId="29825914" w:rsidR="00F877FA" w:rsidRPr="002516C1" w:rsidRDefault="00F877FA" w:rsidP="00D338B5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bookmarkStart w:id="10" w:name="OLE_LINK11"/>
      <w:bookmarkStart w:id="11" w:name="OLE_LINK12"/>
      <w:r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สินทรัพย์ทางการเงินอื่น</w:t>
      </w:r>
      <w:r w:rsidRPr="002516C1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</w:p>
    <w:p w14:paraId="43814BB7" w14:textId="77777777" w:rsidR="0063375B" w:rsidRPr="002516C1" w:rsidRDefault="0063375B" w:rsidP="00D01840">
      <w:pPr>
        <w:pStyle w:val="ListParagraph"/>
        <w:snapToGrid w:val="0"/>
        <w:ind w:left="54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65FAE5BA" w14:textId="195F8FAA" w:rsidR="00F877FA" w:rsidRPr="002516C1" w:rsidRDefault="00F877FA" w:rsidP="00D81725">
      <w:pPr>
        <w:pStyle w:val="index"/>
        <w:tabs>
          <w:tab w:val="left" w:pos="540"/>
        </w:tabs>
        <w:spacing w:after="0" w:line="240" w:lineRule="auto"/>
        <w:ind w:left="540" w:right="-43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516C1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="00D6449B" w:rsidRPr="002516C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A026BE" w:rsidRPr="00A026BE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D6449B" w:rsidRPr="002516C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="00A026BE" w:rsidRPr="00A026B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CA7940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D6449B" w:rsidRPr="002516C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586E0F" w:rsidRPr="002516C1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สินทรัพย์ทางการเงินอื่น</w:t>
      </w:r>
      <w:r w:rsidR="00D6449B" w:rsidRPr="002516C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ของบริษัทมีการปรับลดมูลค่ายุติธรรมจำนวน </w:t>
      </w:r>
      <w:r w:rsidR="00C37564">
        <w:rPr>
          <w:rFonts w:asciiTheme="majorBidi" w:hAnsiTheme="majorBidi" w:cstheme="majorBidi"/>
          <w:sz w:val="30"/>
          <w:szCs w:val="30"/>
          <w:lang w:val="en-US" w:bidi="th-TH"/>
        </w:rPr>
        <w:t>320.</w:t>
      </w:r>
      <w:r w:rsidR="00655DD2">
        <w:rPr>
          <w:rFonts w:asciiTheme="majorBidi" w:hAnsiTheme="majorBidi" w:cstheme="majorBidi"/>
          <w:sz w:val="30"/>
          <w:szCs w:val="30"/>
          <w:lang w:val="en-US" w:bidi="th-TH"/>
        </w:rPr>
        <w:t>20</w:t>
      </w:r>
      <w:r w:rsidR="00D6449B" w:rsidRPr="002516C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</w:t>
      </w:r>
      <w:r w:rsidR="00586E0F" w:rsidRPr="002516C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A026BE" w:rsidRPr="00A026B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</w:t>
      </w:r>
      <w:r w:rsidR="00CA794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5</w:t>
      </w:r>
      <w:r w:rsidR="00586E0F" w:rsidRPr="002516C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="00586E0F" w:rsidRPr="002516C1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="00CA7940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966.60</w:t>
      </w:r>
      <w:r w:rsidR="00D6449B" w:rsidRPr="002516C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ล้านบาท</w:t>
      </w:r>
      <w:r w:rsidR="00586E0F" w:rsidRPr="002516C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)</w:t>
      </w:r>
      <w:r w:rsidR="00D6449B" w:rsidRPr="002516C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D81725" w:rsidRPr="002516C1">
        <w:rPr>
          <w:rFonts w:asciiTheme="majorBidi" w:hAnsiTheme="majorBidi" w:cstheme="majorBidi"/>
          <w:sz w:val="30"/>
          <w:szCs w:val="30"/>
          <w:cs/>
          <w:lang w:val="en-US" w:bidi="th-TH"/>
        </w:rPr>
        <w:t>เนื่องจากเหตุผลทางด้านเศรษฐกิจและสภาวะตลาด</w:t>
      </w:r>
      <w:r w:rsidR="00D81725" w:rsidRPr="002516C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D6449B" w:rsidRPr="002516C1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โดยรับรู้ผลขาดทุนที่ยังไม่เกิดขึ้นจากการวัดมูลค่ายุติธรรมผ่านกำไรขาดทุนเบ็ดเสร็จอื่น</w:t>
      </w:r>
    </w:p>
    <w:p w14:paraId="206D07C9" w14:textId="7E58AB6D" w:rsidR="00DE10A6" w:rsidRDefault="00DE10A6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0DB8049B" w14:textId="7F4A9FD8" w:rsidR="00976E27" w:rsidRPr="002516C1" w:rsidRDefault="00976E27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ที่ดิน อาคารและอุปกรณ์</w:t>
      </w:r>
    </w:p>
    <w:tbl>
      <w:tblPr>
        <w:tblW w:w="10263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608"/>
        <w:gridCol w:w="989"/>
        <w:gridCol w:w="269"/>
        <w:gridCol w:w="803"/>
        <w:gridCol w:w="7"/>
        <w:gridCol w:w="270"/>
        <w:gridCol w:w="9"/>
        <w:gridCol w:w="871"/>
        <w:gridCol w:w="13"/>
        <w:gridCol w:w="7"/>
        <w:gridCol w:w="227"/>
        <w:gridCol w:w="13"/>
        <w:gridCol w:w="844"/>
        <w:gridCol w:w="13"/>
        <w:gridCol w:w="225"/>
        <w:gridCol w:w="11"/>
        <w:gridCol w:w="859"/>
        <w:gridCol w:w="17"/>
        <w:gridCol w:w="239"/>
        <w:gridCol w:w="850"/>
        <w:gridCol w:w="284"/>
        <w:gridCol w:w="818"/>
        <w:gridCol w:w="17"/>
      </w:tblGrid>
      <w:tr w:rsidR="00976E27" w:rsidRPr="000F5EDE" w14:paraId="1D013CC0" w14:textId="77777777" w:rsidTr="00333C21">
        <w:trPr>
          <w:tblHeader/>
        </w:trPr>
        <w:tc>
          <w:tcPr>
            <w:tcW w:w="2608" w:type="dxa"/>
            <w:shd w:val="clear" w:color="auto" w:fill="auto"/>
          </w:tcPr>
          <w:p w14:paraId="69BB2358" w14:textId="77777777" w:rsidR="00976E27" w:rsidRPr="000F5E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</w:rPr>
            </w:pPr>
            <w:bookmarkStart w:id="12" w:name="OLE_LINK2"/>
          </w:p>
        </w:tc>
        <w:tc>
          <w:tcPr>
            <w:tcW w:w="7655" w:type="dxa"/>
            <w:gridSpan w:val="22"/>
            <w:shd w:val="clear" w:color="auto" w:fill="auto"/>
            <w:vAlign w:val="bottom"/>
          </w:tcPr>
          <w:p w14:paraId="4B47CFF1" w14:textId="77777777" w:rsidR="00976E27" w:rsidRPr="000F5E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5E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76E27" w:rsidRPr="000F5EDE" w14:paraId="04530F93" w14:textId="77777777" w:rsidTr="001F59D5">
        <w:trPr>
          <w:gridAfter w:val="1"/>
          <w:wAfter w:w="17" w:type="dxa"/>
          <w:trHeight w:val="1307"/>
          <w:tblHeader/>
        </w:trPr>
        <w:tc>
          <w:tcPr>
            <w:tcW w:w="2608" w:type="dxa"/>
            <w:shd w:val="clear" w:color="auto" w:fill="auto"/>
            <w:vAlign w:val="bottom"/>
          </w:tcPr>
          <w:p w14:paraId="53845050" w14:textId="77777777" w:rsidR="00976E27" w:rsidRPr="000F5E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8C5F13C" w14:textId="77777777" w:rsidR="00976E27" w:rsidRPr="000F5E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F5E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ที่ดิน 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CC443BD" w14:textId="77777777" w:rsidR="00976E27" w:rsidRPr="000F5E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067ABAA" w14:textId="77777777" w:rsidR="00976E27" w:rsidRPr="000F5EDE" w:rsidRDefault="00976E27" w:rsidP="002F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F5EDE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อาคารและสิ่งปลูกสร้าง</w:t>
            </w:r>
          </w:p>
        </w:tc>
        <w:tc>
          <w:tcPr>
            <w:tcW w:w="270" w:type="dxa"/>
            <w:vAlign w:val="bottom"/>
          </w:tcPr>
          <w:p w14:paraId="743151ED" w14:textId="77777777" w:rsidR="00976E27" w:rsidRPr="000F5E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gridSpan w:val="2"/>
            <w:vAlign w:val="bottom"/>
          </w:tcPr>
          <w:p w14:paraId="2320E1A4" w14:textId="77777777" w:rsidR="00976E27" w:rsidRPr="000F5E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F5EDE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</w:t>
            </w:r>
          </w:p>
          <w:p w14:paraId="3F7D23D3" w14:textId="77777777" w:rsidR="00976E27" w:rsidRPr="000F5E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F5EDE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3ED427ED" w14:textId="77777777" w:rsidR="00976E27" w:rsidRPr="000F5E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34B815D9" w14:textId="77777777" w:rsidR="00976E27" w:rsidRPr="000F5E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  <w:r w:rsidRPr="000F5EDE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152AF496" w14:textId="77777777" w:rsidR="00976E27" w:rsidRPr="000F5E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bottom"/>
          </w:tcPr>
          <w:p w14:paraId="3A683BF3" w14:textId="77777777" w:rsidR="00976E27" w:rsidRPr="000F5E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0"/>
              <w:outlineLvl w:val="0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  <w:p w14:paraId="4BD0BB82" w14:textId="77777777" w:rsidR="00976E27" w:rsidRPr="000F5E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0"/>
              <w:outlineLvl w:val="0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  <w:p w14:paraId="21B64917" w14:textId="77777777" w:rsidR="00976E27" w:rsidRPr="000F5E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  <w:r w:rsidRPr="000F5EDE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56" w:type="dxa"/>
            <w:gridSpan w:val="2"/>
            <w:shd w:val="clear" w:color="auto" w:fill="auto"/>
            <w:vAlign w:val="bottom"/>
          </w:tcPr>
          <w:p w14:paraId="691EA92E" w14:textId="77777777" w:rsidR="00976E27" w:rsidRPr="000F5E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84D41E5" w14:textId="77777777" w:rsidR="00976E27" w:rsidRPr="000F5E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466F779" w14:textId="77777777" w:rsidR="00976E27" w:rsidRPr="000F5E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0F5EDE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งานระหว่างก่อสร้างและติดตั้ง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D30C841" w14:textId="77777777" w:rsidR="00976E27" w:rsidRPr="000F5E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  <w:vAlign w:val="bottom"/>
          </w:tcPr>
          <w:p w14:paraId="437F43A6" w14:textId="77777777" w:rsidR="00976E27" w:rsidRPr="000F5E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5ED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976E27" w:rsidRPr="000F5EDE" w14:paraId="696DE510" w14:textId="77777777" w:rsidTr="000F5EDE">
        <w:trPr>
          <w:tblHeader/>
        </w:trPr>
        <w:tc>
          <w:tcPr>
            <w:tcW w:w="2608" w:type="dxa"/>
            <w:shd w:val="clear" w:color="auto" w:fill="auto"/>
          </w:tcPr>
          <w:p w14:paraId="01892CD5" w14:textId="77777777" w:rsidR="00976E27" w:rsidRPr="000F5E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55" w:type="dxa"/>
            <w:gridSpan w:val="22"/>
            <w:shd w:val="clear" w:color="auto" w:fill="auto"/>
            <w:vAlign w:val="bottom"/>
          </w:tcPr>
          <w:p w14:paraId="0689A439" w14:textId="77777777" w:rsidR="00976E27" w:rsidRPr="000F5E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0F5EDE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0F5EDE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ล้านบาท)</w:t>
            </w:r>
          </w:p>
        </w:tc>
      </w:tr>
      <w:tr w:rsidR="00976E27" w:rsidRPr="000F5EDE" w14:paraId="506A614E" w14:textId="77777777" w:rsidTr="001F59D5">
        <w:tc>
          <w:tcPr>
            <w:tcW w:w="2608" w:type="dxa"/>
            <w:shd w:val="clear" w:color="auto" w:fill="auto"/>
          </w:tcPr>
          <w:p w14:paraId="37F991A7" w14:textId="77777777" w:rsidR="00976E27" w:rsidRPr="000F5E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cs/>
              </w:rPr>
            </w:pPr>
            <w:r w:rsidRPr="000F5ED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C559166" w14:textId="77777777" w:rsidR="00976E27" w:rsidRPr="000F5E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9B7FF2C" w14:textId="77777777" w:rsidR="00976E27" w:rsidRPr="000F5E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2C52469" w14:textId="77777777" w:rsidR="00976E27" w:rsidRPr="000F5E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00129981" w14:textId="77777777" w:rsidR="00976E27" w:rsidRPr="000F5E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893" w:type="dxa"/>
            <w:gridSpan w:val="3"/>
            <w:vAlign w:val="bottom"/>
          </w:tcPr>
          <w:p w14:paraId="649796AB" w14:textId="77777777" w:rsidR="00976E27" w:rsidRPr="000F5E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267C0FCA" w14:textId="77777777" w:rsidR="00976E27" w:rsidRPr="000F5E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00768E8E" w14:textId="77777777" w:rsidR="00976E27" w:rsidRPr="000F5E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F478CB7" w14:textId="77777777" w:rsidR="00976E27" w:rsidRPr="000F5E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876" w:type="dxa"/>
            <w:gridSpan w:val="2"/>
            <w:shd w:val="clear" w:color="auto" w:fill="auto"/>
            <w:vAlign w:val="bottom"/>
          </w:tcPr>
          <w:p w14:paraId="56EE2BFC" w14:textId="77777777" w:rsidR="00976E27" w:rsidRPr="000F5E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A1A503F" w14:textId="77777777" w:rsidR="00976E27" w:rsidRPr="000F5E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E85315E" w14:textId="77777777" w:rsidR="00976E27" w:rsidRPr="000F5E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6C3AAA1" w14:textId="77777777" w:rsidR="00976E27" w:rsidRPr="000F5E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5B75C744" w14:textId="77777777" w:rsidR="00976E27" w:rsidRPr="000F5E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</w:tr>
      <w:tr w:rsidR="009431F3" w:rsidRPr="000F5EDE" w14:paraId="6F9C1E3E" w14:textId="77777777" w:rsidTr="001F59D5">
        <w:trPr>
          <w:trHeight w:val="307"/>
        </w:trPr>
        <w:tc>
          <w:tcPr>
            <w:tcW w:w="2608" w:type="dxa"/>
            <w:shd w:val="clear" w:color="auto" w:fill="auto"/>
          </w:tcPr>
          <w:p w14:paraId="3971395B" w14:textId="0B33FFB1" w:rsidR="009431F3" w:rsidRPr="000F5EDE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F5E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="00A026BE" w:rsidRPr="000F5ED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E10A6" w:rsidRPr="000F5ED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E10A6" w:rsidRPr="000F5E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="00A026BE" w:rsidRPr="000F5ED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47B2320C" w14:textId="52F67F22" w:rsidR="009431F3" w:rsidRPr="000F5EDE" w:rsidRDefault="00A026BE" w:rsidP="00F233EA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272</w:t>
            </w:r>
            <w:r w:rsidR="009431F3" w:rsidRPr="000F5EDE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36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A36D5F8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4BB5C3E" w14:textId="69CC9575" w:rsidR="009431F3" w:rsidRPr="000F5EDE" w:rsidRDefault="00A026BE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9431F3" w:rsidRPr="000F5EDE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915</w:t>
            </w:r>
            <w:r w:rsidR="009431F3" w:rsidRPr="000F5ED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03</w:t>
            </w:r>
          </w:p>
        </w:tc>
        <w:tc>
          <w:tcPr>
            <w:tcW w:w="270" w:type="dxa"/>
          </w:tcPr>
          <w:p w14:paraId="62CE857F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3" w:type="dxa"/>
            <w:gridSpan w:val="3"/>
            <w:vAlign w:val="bottom"/>
          </w:tcPr>
          <w:p w14:paraId="27E44436" w14:textId="7D97CA87" w:rsidR="009431F3" w:rsidRPr="000F5EDE" w:rsidRDefault="00A026BE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="009431F3" w:rsidRPr="000F5EDE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145</w:t>
            </w:r>
            <w:r w:rsidR="009431F3" w:rsidRPr="000F5ED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37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7B1994BE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1F6C4805" w14:textId="05EAE478" w:rsidR="009431F3" w:rsidRPr="000F5EDE" w:rsidRDefault="00A026BE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86</w:t>
            </w:r>
            <w:r w:rsidR="009431F3" w:rsidRPr="000F5ED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56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8139932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6" w:type="dxa"/>
            <w:gridSpan w:val="2"/>
            <w:shd w:val="clear" w:color="auto" w:fill="auto"/>
            <w:vAlign w:val="bottom"/>
          </w:tcPr>
          <w:p w14:paraId="42E8E18A" w14:textId="516CDE56" w:rsidR="009431F3" w:rsidRPr="000F5EDE" w:rsidRDefault="00A026BE" w:rsidP="003714D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16</w:t>
            </w:r>
            <w:r w:rsidR="009431F3" w:rsidRPr="000F5ED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93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2144D2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65A1663" w14:textId="1D777779" w:rsidR="009431F3" w:rsidRPr="000F5EDE" w:rsidRDefault="00A026BE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9431F3" w:rsidRPr="000F5EDE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139</w:t>
            </w:r>
            <w:r w:rsidR="009431F3" w:rsidRPr="000F5ED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98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19B59A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A587C0F" w14:textId="007AE646" w:rsidR="009431F3" w:rsidRPr="000F5EDE" w:rsidRDefault="00A026BE" w:rsidP="009431F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szCs w:val="22"/>
              </w:rPr>
            </w:pP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  <w:r w:rsidR="009431F3" w:rsidRPr="000F5EDE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576</w:t>
            </w:r>
            <w:r w:rsidR="009431F3" w:rsidRPr="000F5ED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23</w:t>
            </w:r>
          </w:p>
        </w:tc>
      </w:tr>
      <w:tr w:rsidR="009431F3" w:rsidRPr="000F5EDE" w14:paraId="1DC3572F" w14:textId="77777777" w:rsidTr="001F59D5">
        <w:tc>
          <w:tcPr>
            <w:tcW w:w="2608" w:type="dxa"/>
          </w:tcPr>
          <w:p w14:paraId="534125B6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rtl/>
                <w:cs/>
              </w:rPr>
            </w:pPr>
            <w:bookmarkStart w:id="13" w:name="_Hlk156383636"/>
            <w:r w:rsidRPr="000F5EDE">
              <w:rPr>
                <w:rFonts w:asciiTheme="majorBidi" w:hAnsiTheme="majorBidi" w:cstheme="majorBidi"/>
                <w:szCs w:val="22"/>
                <w:cs/>
                <w:lang w:bidi="th-TH"/>
              </w:rPr>
              <w:t>เพิ่มขึ้น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5509442" w14:textId="3FE40689" w:rsidR="009431F3" w:rsidRPr="000F5EDE" w:rsidRDefault="00A026BE" w:rsidP="00F233EA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  <w:r w:rsidR="00F75CB9" w:rsidRPr="000F5EDE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05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F5452FB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100716D" w14:textId="077CC461" w:rsidR="009431F3" w:rsidRPr="000F5EDE" w:rsidRDefault="00A026BE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0</w:t>
            </w:r>
            <w:r w:rsidR="00F75CB9" w:rsidRPr="000F5EDE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04</w:t>
            </w:r>
          </w:p>
        </w:tc>
        <w:tc>
          <w:tcPr>
            <w:tcW w:w="270" w:type="dxa"/>
          </w:tcPr>
          <w:p w14:paraId="690C4161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93" w:type="dxa"/>
            <w:gridSpan w:val="3"/>
            <w:vAlign w:val="bottom"/>
          </w:tcPr>
          <w:p w14:paraId="16351DD4" w14:textId="19513E59" w:rsidR="009431F3" w:rsidRPr="000F5EDE" w:rsidRDefault="00A026BE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BC2E7F" w:rsidRPr="000F5ED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63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0EC5FD99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5C9E972B" w14:textId="3366E53D" w:rsidR="009431F3" w:rsidRPr="000F5EDE" w:rsidRDefault="00A026BE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F35B58" w:rsidRPr="000F5ED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14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B1A3C7D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6" w:type="dxa"/>
            <w:gridSpan w:val="2"/>
            <w:shd w:val="clear" w:color="auto" w:fill="auto"/>
            <w:vAlign w:val="bottom"/>
          </w:tcPr>
          <w:p w14:paraId="488F6884" w14:textId="44585D11" w:rsidR="009431F3" w:rsidRPr="000F5EDE" w:rsidRDefault="00F35B58" w:rsidP="00333C21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A97961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0A24785" w14:textId="60101D42" w:rsidR="009431F3" w:rsidRPr="000F5EDE" w:rsidRDefault="00A026BE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376</w:t>
            </w:r>
            <w:r w:rsidR="00F35B58" w:rsidRPr="000F5ED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26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C9E8585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58750EBD" w14:textId="1E06A570" w:rsidR="009431F3" w:rsidRPr="000F5EDE" w:rsidRDefault="00A026BE" w:rsidP="009431F3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right="-10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389</w:t>
            </w:r>
            <w:r w:rsidR="00F35B58" w:rsidRPr="000F5ED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12</w:t>
            </w:r>
          </w:p>
        </w:tc>
      </w:tr>
      <w:tr w:rsidR="009431F3" w:rsidRPr="000F5EDE" w14:paraId="4998AD9A" w14:textId="77777777" w:rsidTr="001F59D5">
        <w:tc>
          <w:tcPr>
            <w:tcW w:w="2608" w:type="dxa"/>
          </w:tcPr>
          <w:p w14:paraId="69F4567A" w14:textId="77777777" w:rsidR="009431F3" w:rsidRPr="000F5EDE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F5E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โอน 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5DA66D32" w14:textId="664B647A" w:rsidR="009431F3" w:rsidRPr="000F5EDE" w:rsidRDefault="00A026BE" w:rsidP="00F233EA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156</w:t>
            </w:r>
            <w:r w:rsidR="00F75CB9" w:rsidRPr="000F5EDE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25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4B80010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1E74B0B" w14:textId="3F4C062B" w:rsidR="009431F3" w:rsidRPr="000F5EDE" w:rsidRDefault="00A026BE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886318" w:rsidRPr="000F5ED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66</w:t>
            </w:r>
          </w:p>
        </w:tc>
        <w:tc>
          <w:tcPr>
            <w:tcW w:w="270" w:type="dxa"/>
            <w:vAlign w:val="bottom"/>
          </w:tcPr>
          <w:p w14:paraId="1136A7AF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93" w:type="dxa"/>
            <w:gridSpan w:val="3"/>
            <w:vAlign w:val="bottom"/>
          </w:tcPr>
          <w:p w14:paraId="78CBB15F" w14:textId="38BBACDC" w:rsidR="009431F3" w:rsidRPr="000F5EDE" w:rsidRDefault="00A026BE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478</w:t>
            </w:r>
            <w:r w:rsidR="00886318" w:rsidRPr="000F5ED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396090AF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489B5720" w14:textId="4C77DC8B" w:rsidR="009431F3" w:rsidRPr="000F5EDE" w:rsidRDefault="00A026BE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F35B58" w:rsidRPr="000F5ED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83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A6A4065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6" w:type="dxa"/>
            <w:gridSpan w:val="2"/>
            <w:shd w:val="clear" w:color="auto" w:fill="auto"/>
            <w:vAlign w:val="bottom"/>
          </w:tcPr>
          <w:p w14:paraId="29350709" w14:textId="1A14048B" w:rsidR="009431F3" w:rsidRPr="000F5EDE" w:rsidRDefault="00A026BE" w:rsidP="003714D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F35B58" w:rsidRPr="000F5ED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56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5B9B6A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F6625B9" w14:textId="1F7E4044" w:rsidR="009431F3" w:rsidRPr="000F5EDE" w:rsidRDefault="00F35B58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180" w:right="-30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A026BE" w:rsidRPr="000F5EDE">
              <w:rPr>
                <w:rFonts w:asciiTheme="majorBidi" w:hAnsiTheme="majorBidi" w:cstheme="majorBidi"/>
                <w:szCs w:val="22"/>
                <w:lang w:val="en-US" w:bidi="th-TH"/>
              </w:rPr>
              <w:t>518</w:t>
            </w: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="00A026BE" w:rsidRPr="000F5EDE">
              <w:rPr>
                <w:rFonts w:asciiTheme="majorBidi" w:hAnsiTheme="majorBidi" w:cstheme="majorBidi"/>
                <w:szCs w:val="22"/>
                <w:lang w:val="en-US" w:bidi="th-TH"/>
              </w:rPr>
              <w:t>45</w:t>
            </w: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CC1F98E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488FA423" w14:textId="34AC8934" w:rsidR="009431F3" w:rsidRPr="000F5EDE" w:rsidRDefault="00A026BE" w:rsidP="009431F3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right="-105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378</w:t>
            </w:r>
            <w:r w:rsidR="00F35B58" w:rsidRPr="000F5ED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05</w:t>
            </w:r>
          </w:p>
        </w:tc>
      </w:tr>
      <w:tr w:rsidR="009431F3" w:rsidRPr="000F5EDE" w14:paraId="0C7A8AB6" w14:textId="77777777" w:rsidTr="001F59D5">
        <w:tc>
          <w:tcPr>
            <w:tcW w:w="2608" w:type="dxa"/>
          </w:tcPr>
          <w:p w14:paraId="0148D374" w14:textId="77777777" w:rsidR="009431F3" w:rsidRPr="000F5EDE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5EDE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1E4A8D5" w14:textId="32755C59" w:rsidR="009431F3" w:rsidRPr="000F5EDE" w:rsidRDefault="00F75CB9" w:rsidP="00333C21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C2DED37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8F22342" w14:textId="73F94F7C" w:rsidR="009431F3" w:rsidRPr="000F5EDE" w:rsidRDefault="00F75CB9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cs/>
                <w:lang w:bidi="th-TH"/>
              </w:rPr>
              <w:t>(</w:t>
            </w:r>
            <w:r w:rsidR="00A026BE" w:rsidRPr="000F5EDE">
              <w:rPr>
                <w:rFonts w:asciiTheme="majorBidi" w:hAnsiTheme="majorBidi" w:cstheme="majorBidi"/>
                <w:szCs w:val="22"/>
                <w:lang w:val="en-US" w:bidi="th-TH"/>
              </w:rPr>
              <w:t>0</w:t>
            </w:r>
            <w:r w:rsidRPr="000F5EDE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="00A026BE" w:rsidRPr="000F5EDE">
              <w:rPr>
                <w:rFonts w:asciiTheme="majorBidi" w:hAnsiTheme="majorBidi" w:cstheme="majorBidi"/>
                <w:szCs w:val="22"/>
                <w:lang w:val="en-US" w:bidi="th-TH"/>
              </w:rPr>
              <w:t>25</w:t>
            </w:r>
            <w:r w:rsidRPr="000F5EDE">
              <w:rPr>
                <w:rFonts w:asciiTheme="majorBidi" w:hAnsiTheme="majorBidi" w:cstheme="majorBidi"/>
                <w:szCs w:val="22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C3F715E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93" w:type="dxa"/>
            <w:gridSpan w:val="3"/>
            <w:vAlign w:val="bottom"/>
          </w:tcPr>
          <w:p w14:paraId="58ED0D8C" w14:textId="2FAA7363" w:rsidR="009431F3" w:rsidRPr="000F5EDE" w:rsidRDefault="00F75CB9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cs/>
                <w:lang w:bidi="th-TH"/>
              </w:rPr>
              <w:t>(</w:t>
            </w:r>
            <w:r w:rsidR="00A026BE" w:rsidRPr="000F5EDE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Pr="000F5EDE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="00A026BE" w:rsidRPr="000F5EDE">
              <w:rPr>
                <w:rFonts w:asciiTheme="majorBidi" w:hAnsiTheme="majorBidi" w:cstheme="majorBidi"/>
                <w:szCs w:val="22"/>
                <w:lang w:val="en-US" w:bidi="th-TH"/>
              </w:rPr>
              <w:t>36</w:t>
            </w:r>
            <w:r w:rsidRPr="000F5EDE">
              <w:rPr>
                <w:rFonts w:asciiTheme="majorBidi" w:hAnsiTheme="majorBidi" w:cstheme="majorBidi"/>
                <w:szCs w:val="22"/>
                <w:cs/>
                <w:lang w:bidi="th-TH"/>
              </w:rPr>
              <w:t>)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192D8B01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033A625C" w14:textId="32DCA6BA" w:rsidR="009431F3" w:rsidRPr="000F5EDE" w:rsidRDefault="00F35B58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A026BE" w:rsidRPr="000F5EDE">
              <w:rPr>
                <w:rFonts w:asciiTheme="majorBidi" w:hAnsiTheme="majorBidi" w:cstheme="majorBidi"/>
                <w:szCs w:val="22"/>
                <w:lang w:val="en-US" w:bidi="th-TH"/>
              </w:rPr>
              <w:t>0</w:t>
            </w:r>
            <w:r w:rsidRPr="000F5ED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="00A026BE" w:rsidRPr="000F5EDE">
              <w:rPr>
                <w:rFonts w:asciiTheme="majorBidi" w:hAnsiTheme="majorBidi" w:cstheme="majorBidi"/>
                <w:szCs w:val="22"/>
                <w:lang w:val="en-US" w:bidi="th-TH"/>
              </w:rPr>
              <w:t>37</w:t>
            </w:r>
            <w:r w:rsidRPr="000F5EDE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1DC115A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6" w:type="dxa"/>
            <w:gridSpan w:val="2"/>
            <w:shd w:val="clear" w:color="auto" w:fill="auto"/>
            <w:vAlign w:val="bottom"/>
          </w:tcPr>
          <w:p w14:paraId="229290CD" w14:textId="5C63D4D9" w:rsidR="009431F3" w:rsidRPr="000F5EDE" w:rsidRDefault="00F35B58" w:rsidP="002F1A97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C9D0A0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8558742" w14:textId="060C7DB1" w:rsidR="009431F3" w:rsidRPr="000F5EDE" w:rsidRDefault="00F35B58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432AFA4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6788F70D" w14:textId="6FDFC063" w:rsidR="009431F3" w:rsidRPr="000F5EDE" w:rsidRDefault="00F35B58" w:rsidP="009431F3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right="-105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A026BE" w:rsidRPr="000F5EDE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  <w:r w:rsidRPr="000F5ED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="00A026BE" w:rsidRPr="000F5EDE">
              <w:rPr>
                <w:rFonts w:asciiTheme="majorBidi" w:hAnsiTheme="majorBidi" w:cstheme="majorBidi"/>
                <w:szCs w:val="22"/>
                <w:lang w:val="en-US" w:bidi="th-TH"/>
              </w:rPr>
              <w:t>98</w:t>
            </w:r>
            <w:r w:rsidRPr="000F5EDE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</w:tr>
      <w:tr w:rsidR="00DE10A6" w:rsidRPr="000F5EDE" w14:paraId="4353282D" w14:textId="77777777" w:rsidTr="001F59D5">
        <w:tc>
          <w:tcPr>
            <w:tcW w:w="2608" w:type="dxa"/>
          </w:tcPr>
          <w:p w14:paraId="06F735EC" w14:textId="4560A870" w:rsidR="00DE10A6" w:rsidRPr="000F5EDE" w:rsidRDefault="00DE10A6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5EDE">
              <w:rPr>
                <w:rFonts w:asciiTheme="majorBidi" w:hAnsiTheme="majorBidi" w:cstheme="majorBidi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C4459" w14:textId="08AB0B5C" w:rsidR="00DE10A6" w:rsidRPr="000F5EDE" w:rsidRDefault="002F1A97" w:rsidP="002F1A97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136EB37" w14:textId="77777777" w:rsidR="00DE10A6" w:rsidRPr="000F5EDE" w:rsidRDefault="00DE10A6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A7180" w14:textId="5A98EF3A" w:rsidR="00DE10A6" w:rsidRPr="000F5EDE" w:rsidRDefault="00A026BE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35</w:t>
            </w:r>
            <w:r w:rsidR="00BC2E7F" w:rsidRPr="000F5ED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59</w:t>
            </w:r>
          </w:p>
        </w:tc>
        <w:tc>
          <w:tcPr>
            <w:tcW w:w="270" w:type="dxa"/>
            <w:vAlign w:val="bottom"/>
          </w:tcPr>
          <w:p w14:paraId="07111126" w14:textId="77777777" w:rsidR="00DE10A6" w:rsidRPr="000F5EDE" w:rsidRDefault="00DE10A6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93" w:type="dxa"/>
            <w:gridSpan w:val="3"/>
            <w:tcBorders>
              <w:bottom w:val="single" w:sz="4" w:space="0" w:color="auto"/>
            </w:tcBorders>
            <w:vAlign w:val="bottom"/>
          </w:tcPr>
          <w:p w14:paraId="34CB8385" w14:textId="015E75CD" w:rsidR="00DE10A6" w:rsidRPr="000F5EDE" w:rsidRDefault="00BC2E7F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A026BE" w:rsidRPr="000F5EDE">
              <w:rPr>
                <w:rFonts w:asciiTheme="majorBidi" w:hAnsiTheme="majorBidi" w:cstheme="majorBidi"/>
                <w:szCs w:val="22"/>
                <w:lang w:val="en-US" w:bidi="th-TH"/>
              </w:rPr>
              <w:t>35</w:t>
            </w:r>
            <w:r w:rsidRPr="000F5ED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="00A026BE" w:rsidRPr="000F5EDE">
              <w:rPr>
                <w:rFonts w:asciiTheme="majorBidi" w:hAnsiTheme="majorBidi" w:cstheme="majorBidi"/>
                <w:szCs w:val="22"/>
                <w:lang w:val="en-US" w:bidi="th-TH"/>
              </w:rPr>
              <w:t>59</w:t>
            </w:r>
            <w:r w:rsidRPr="000F5EDE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7E815F4D" w14:textId="77777777" w:rsidR="00DE10A6" w:rsidRPr="000F5EDE" w:rsidRDefault="00DE10A6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212F2" w14:textId="255BF60B" w:rsidR="00DE10A6" w:rsidRPr="000F5EDE" w:rsidRDefault="002F1A97" w:rsidP="002F1A97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00D9F10" w14:textId="77777777" w:rsidR="00DE10A6" w:rsidRPr="000F5EDE" w:rsidRDefault="00DE10A6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BF7CA" w14:textId="53FAD25F" w:rsidR="00DE10A6" w:rsidRPr="000F5EDE" w:rsidRDefault="002F1A97" w:rsidP="002F1A97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B7DC518" w14:textId="77777777" w:rsidR="00DE10A6" w:rsidRPr="000F5EDE" w:rsidRDefault="00DE10A6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EF2D9" w14:textId="58656033" w:rsidR="00DE10A6" w:rsidRPr="000F5EDE" w:rsidRDefault="002F1A97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B75375" w14:textId="77777777" w:rsidR="00DE10A6" w:rsidRPr="000F5EDE" w:rsidRDefault="00DE10A6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vAlign w:val="bottom"/>
          </w:tcPr>
          <w:p w14:paraId="3909AD89" w14:textId="44286EA0" w:rsidR="00DE10A6" w:rsidRPr="000F5EDE" w:rsidRDefault="002F1A97" w:rsidP="002F1A97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9431F3" w:rsidRPr="000F5EDE" w14:paraId="107761FC" w14:textId="77777777" w:rsidTr="001F59D5">
        <w:tc>
          <w:tcPr>
            <w:tcW w:w="2608" w:type="dxa"/>
            <w:shd w:val="clear" w:color="auto" w:fill="auto"/>
          </w:tcPr>
          <w:p w14:paraId="50FBC355" w14:textId="77777777" w:rsidR="000F5EDE" w:rsidRPr="000F5EDE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5E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A026BE" w:rsidRPr="000F5E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0F5E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0F5E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A026BE" w:rsidRPr="000F5E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  <w:r w:rsidR="000F5EDE" w:rsidRPr="000F5ED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และ </w:t>
            </w:r>
          </w:p>
          <w:p w14:paraId="54282B8D" w14:textId="77E1C6CB" w:rsidR="009431F3" w:rsidRPr="000F5EDE" w:rsidRDefault="000F5EDE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F5E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1 </w:t>
            </w:r>
            <w:r w:rsidRPr="000F5E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0F5E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BAC59" w14:textId="023297DE" w:rsidR="009431F3" w:rsidRPr="000F5EDE" w:rsidRDefault="00A026BE" w:rsidP="00F233EA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437</w:t>
            </w:r>
            <w:r w:rsidR="00F75CB9" w:rsidRPr="000F5EDE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.</w:t>
            </w:r>
            <w:r w:rsidRPr="000F5E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4AF89EE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B40C1" w14:textId="4EC1C757" w:rsidR="009431F3" w:rsidRPr="000F5EDE" w:rsidRDefault="00A026BE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="00886318" w:rsidRPr="000F5E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0F5E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207</w:t>
            </w:r>
            <w:r w:rsidR="00886318" w:rsidRPr="000F5E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.</w:t>
            </w:r>
            <w:r w:rsidRPr="000F5E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07</w:t>
            </w:r>
          </w:p>
        </w:tc>
        <w:tc>
          <w:tcPr>
            <w:tcW w:w="270" w:type="dxa"/>
          </w:tcPr>
          <w:p w14:paraId="7B002F62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3" w:type="dxa"/>
            <w:gridSpan w:val="3"/>
            <w:tcBorders>
              <w:top w:val="single" w:sz="4" w:space="0" w:color="auto"/>
            </w:tcBorders>
            <w:vAlign w:val="bottom"/>
          </w:tcPr>
          <w:p w14:paraId="5126CBCB" w14:textId="2680FB89" w:rsidR="009431F3" w:rsidRPr="001F59D5" w:rsidRDefault="00A026BE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1F59D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</w:t>
            </w:r>
            <w:r w:rsidR="00886318" w:rsidRPr="001F59D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1F59D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586</w:t>
            </w:r>
            <w:r w:rsidR="00886318" w:rsidRPr="001F59D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.</w:t>
            </w:r>
            <w:r w:rsidRPr="001F59D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25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58651B10" w14:textId="77777777" w:rsidR="009431F3" w:rsidRPr="001F59D5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C195E" w14:textId="2CD41FBB" w:rsidR="009431F3" w:rsidRPr="001F59D5" w:rsidRDefault="00A026BE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1F59D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90</w:t>
            </w:r>
            <w:r w:rsidR="00F35B58" w:rsidRPr="001F59D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.</w:t>
            </w:r>
            <w:r w:rsidRPr="001F59D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5F5FBD8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B7F5D" w14:textId="02827E7C" w:rsidR="009431F3" w:rsidRPr="000F5EDE" w:rsidRDefault="00A026BE" w:rsidP="003714D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19</w:t>
            </w:r>
            <w:r w:rsidR="00F35B58" w:rsidRPr="000F5E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.</w:t>
            </w:r>
            <w:r w:rsidRPr="000F5E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1E1C9DC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9C3CD" w14:textId="1B8B29FE" w:rsidR="009431F3" w:rsidRPr="000F5EDE" w:rsidRDefault="00A026BE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997</w:t>
            </w:r>
            <w:r w:rsidR="00F35B58" w:rsidRPr="000F5E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.</w:t>
            </w:r>
            <w:r w:rsidRPr="000F5E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7A9893C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27CB8" w14:textId="7B4B1174" w:rsidR="009431F3" w:rsidRPr="000F5EDE" w:rsidRDefault="00A026BE" w:rsidP="009431F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</w:t>
            </w:r>
            <w:r w:rsidR="00F35B58" w:rsidRPr="000F5E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0F5E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338</w:t>
            </w:r>
            <w:r w:rsidR="00F35B58" w:rsidRPr="000F5E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.</w:t>
            </w:r>
            <w:r w:rsidRPr="000F5E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42</w:t>
            </w:r>
          </w:p>
        </w:tc>
      </w:tr>
      <w:tr w:rsidR="000F5EDE" w:rsidRPr="000F5EDE" w14:paraId="5B1E9A94" w14:textId="77777777" w:rsidTr="001F59D5">
        <w:tc>
          <w:tcPr>
            <w:tcW w:w="2608" w:type="dxa"/>
            <w:shd w:val="clear" w:color="auto" w:fill="auto"/>
          </w:tcPr>
          <w:p w14:paraId="5DBFD2E5" w14:textId="1C3CDB8C" w:rsidR="000F5EDE" w:rsidRPr="000F5EDE" w:rsidRDefault="000F5EDE" w:rsidP="000F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F5EDE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30A75C8" w14:textId="021727E1" w:rsidR="000F5EDE" w:rsidRPr="00354717" w:rsidRDefault="00304638" w:rsidP="000F5ED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5471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1.57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3554448" w14:textId="77777777" w:rsidR="000F5EDE" w:rsidRPr="00354717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9297B0F" w14:textId="59CFEAC3" w:rsidR="000F5EDE" w:rsidRPr="00354717" w:rsidRDefault="001E2C82" w:rsidP="000F5E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5471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762E6C9" w14:textId="77777777" w:rsidR="000F5EDE" w:rsidRPr="00354717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3" w:type="dxa"/>
            <w:gridSpan w:val="3"/>
            <w:vAlign w:val="bottom"/>
          </w:tcPr>
          <w:p w14:paraId="183C7BEC" w14:textId="4D61A247" w:rsidR="000F5EDE" w:rsidRPr="001F59D5" w:rsidRDefault="001E2C82" w:rsidP="000F5E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highlight w:val="yellow"/>
                <w:lang w:val="en-US" w:bidi="th-TH"/>
              </w:rPr>
            </w:pPr>
            <w:r w:rsidRPr="00106197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0.2</w:t>
            </w:r>
            <w:r w:rsidR="003F0806" w:rsidRPr="00106197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636ACA79" w14:textId="77777777" w:rsidR="000F5EDE" w:rsidRPr="00354717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12E67793" w14:textId="0F8EDDE7" w:rsidR="000F5EDE" w:rsidRPr="00354717" w:rsidRDefault="007708D8" w:rsidP="000F5EDE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0.37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E86004B" w14:textId="77777777" w:rsidR="000F5EDE" w:rsidRPr="00354717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6" w:type="dxa"/>
            <w:gridSpan w:val="2"/>
            <w:shd w:val="clear" w:color="auto" w:fill="auto"/>
            <w:vAlign w:val="bottom"/>
          </w:tcPr>
          <w:p w14:paraId="65C6186F" w14:textId="12445180" w:rsidR="000F5EDE" w:rsidRPr="001F59D5" w:rsidRDefault="007708D8" w:rsidP="001F59D5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1F59D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A43655" w14:textId="77777777" w:rsidR="000F5EDE" w:rsidRPr="00354717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5C55D2D" w14:textId="359B58D6" w:rsidR="000F5EDE" w:rsidRPr="00354717" w:rsidRDefault="006C13E2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102.7</w:t>
            </w:r>
            <w:r w:rsidR="00D515B3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F9482C1" w14:textId="77777777" w:rsidR="000F5EDE" w:rsidRPr="00354717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F69062B" w14:textId="23ABC876" w:rsidR="000F5EDE" w:rsidRPr="00354717" w:rsidRDefault="007708D8" w:rsidP="000F5ED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104.9</w:t>
            </w:r>
            <w:r w:rsidR="00D515B3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</w:tr>
      <w:tr w:rsidR="00304638" w:rsidRPr="000F5EDE" w14:paraId="10C4A389" w14:textId="77777777" w:rsidTr="001F59D5">
        <w:tc>
          <w:tcPr>
            <w:tcW w:w="2608" w:type="dxa"/>
            <w:shd w:val="clear" w:color="auto" w:fill="auto"/>
          </w:tcPr>
          <w:p w14:paraId="401CFC61" w14:textId="32C18D25" w:rsidR="00304638" w:rsidRPr="000F5EDE" w:rsidRDefault="00304638" w:rsidP="0030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F5E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โอน 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30ADC32" w14:textId="10360B9F" w:rsidR="00304638" w:rsidRPr="001F59D5" w:rsidRDefault="00304638" w:rsidP="001F59D5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1F59D5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2AE4487" w14:textId="77777777" w:rsidR="00304638" w:rsidRPr="00354717" w:rsidRDefault="00304638" w:rsidP="003046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287CB22" w14:textId="0F4F32FD" w:rsidR="00304638" w:rsidRPr="00354717" w:rsidRDefault="00304638" w:rsidP="0030463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54717">
              <w:rPr>
                <w:rFonts w:asciiTheme="majorBidi" w:hAnsiTheme="majorBidi" w:cstheme="majorBidi"/>
                <w:szCs w:val="22"/>
                <w:lang w:val="en-US" w:bidi="th-TH"/>
              </w:rPr>
              <w:t>165.66</w:t>
            </w:r>
          </w:p>
        </w:tc>
        <w:tc>
          <w:tcPr>
            <w:tcW w:w="270" w:type="dxa"/>
            <w:vAlign w:val="bottom"/>
          </w:tcPr>
          <w:p w14:paraId="1E8893E5" w14:textId="77777777" w:rsidR="00304638" w:rsidRPr="00354717" w:rsidRDefault="00304638" w:rsidP="003046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3" w:type="dxa"/>
            <w:gridSpan w:val="3"/>
            <w:vAlign w:val="bottom"/>
          </w:tcPr>
          <w:p w14:paraId="789E8909" w14:textId="4ED2F08F" w:rsidR="00304638" w:rsidRPr="00354717" w:rsidRDefault="00304638" w:rsidP="0030463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821.76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74FC1E18" w14:textId="77777777" w:rsidR="00304638" w:rsidRPr="00354717" w:rsidRDefault="00304638" w:rsidP="003046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071B7A6E" w14:textId="15E72834" w:rsidR="00304638" w:rsidRPr="00354717" w:rsidRDefault="00304638" w:rsidP="00304638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0.59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4347D3E" w14:textId="77777777" w:rsidR="00304638" w:rsidRPr="00354717" w:rsidRDefault="00304638" w:rsidP="003046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6" w:type="dxa"/>
            <w:gridSpan w:val="2"/>
            <w:shd w:val="clear" w:color="auto" w:fill="auto"/>
            <w:vAlign w:val="bottom"/>
          </w:tcPr>
          <w:p w14:paraId="2CB57E9A" w14:textId="176B7AFC" w:rsidR="00304638" w:rsidRPr="00354717" w:rsidRDefault="00304638" w:rsidP="00304638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0.28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9C6B3EF" w14:textId="77777777" w:rsidR="00304638" w:rsidRPr="00354717" w:rsidRDefault="00304638" w:rsidP="003046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6F1B76E" w14:textId="04688172" w:rsidR="00304638" w:rsidRPr="00354717" w:rsidRDefault="00304638" w:rsidP="003046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(99</w:t>
            </w:r>
            <w:r w:rsidR="00A7106A">
              <w:rPr>
                <w:rFonts w:asciiTheme="majorBidi" w:hAnsiTheme="majorBidi" w:cstheme="majorBidi"/>
                <w:szCs w:val="22"/>
                <w:lang w:val="en-US" w:bidi="th-TH"/>
              </w:rPr>
              <w:t>0.</w:t>
            </w:r>
            <w:r w:rsidR="00844BA8">
              <w:rPr>
                <w:rFonts w:asciiTheme="majorBidi" w:hAnsiTheme="majorBidi" w:cstheme="majorBidi"/>
                <w:szCs w:val="22"/>
                <w:lang w:val="en-US" w:bidi="th-TH"/>
              </w:rPr>
              <w:t>76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16EE78" w14:textId="77777777" w:rsidR="00304638" w:rsidRPr="00354717" w:rsidRDefault="00304638" w:rsidP="003046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4C766EF" w14:textId="3DE982C4" w:rsidR="00304638" w:rsidRPr="00354717" w:rsidRDefault="00304638" w:rsidP="00304638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844BA8">
              <w:rPr>
                <w:rFonts w:asciiTheme="majorBidi" w:hAnsiTheme="majorBidi" w:cstheme="majorBidi"/>
                <w:szCs w:val="22"/>
                <w:lang w:val="en-US" w:bidi="th-TH"/>
              </w:rPr>
              <w:t>2.47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0F5EDE" w:rsidRPr="000F5EDE" w14:paraId="3732CE55" w14:textId="77777777" w:rsidTr="001F59D5">
        <w:tc>
          <w:tcPr>
            <w:tcW w:w="2608" w:type="dxa"/>
            <w:shd w:val="clear" w:color="auto" w:fill="auto"/>
          </w:tcPr>
          <w:p w14:paraId="62C287E6" w14:textId="57CD39EB" w:rsidR="000F5EDE" w:rsidRPr="000F5EDE" w:rsidRDefault="000F5EDE" w:rsidP="000F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F5EDE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5BE4672F" w14:textId="44071FDC" w:rsidR="000F5EDE" w:rsidRPr="001F59D5" w:rsidRDefault="001E2C82" w:rsidP="001F59D5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1F59D5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4574DBD" w14:textId="77777777" w:rsidR="000F5EDE" w:rsidRPr="00354717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44E396F" w14:textId="6F3C9250" w:rsidR="000F5EDE" w:rsidRPr="00354717" w:rsidRDefault="00354717" w:rsidP="000F5E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54717">
              <w:rPr>
                <w:rFonts w:asciiTheme="majorBidi" w:hAnsiTheme="majorBidi" w:cstheme="majorBidi"/>
                <w:szCs w:val="22"/>
                <w:lang w:val="en-US" w:bidi="th-TH"/>
              </w:rPr>
              <w:t>(1.24)</w:t>
            </w:r>
          </w:p>
        </w:tc>
        <w:tc>
          <w:tcPr>
            <w:tcW w:w="270" w:type="dxa"/>
            <w:vAlign w:val="bottom"/>
          </w:tcPr>
          <w:p w14:paraId="47FE0EC5" w14:textId="77777777" w:rsidR="000F5EDE" w:rsidRPr="00354717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3" w:type="dxa"/>
            <w:gridSpan w:val="3"/>
            <w:vAlign w:val="bottom"/>
          </w:tcPr>
          <w:p w14:paraId="78898549" w14:textId="2805F9DE" w:rsidR="000F5EDE" w:rsidRPr="00354717" w:rsidRDefault="00FA45C3" w:rsidP="000F5E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(15.52)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4ECB4D09" w14:textId="77777777" w:rsidR="000F5EDE" w:rsidRPr="00354717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68573480" w14:textId="705CD308" w:rsidR="000F5EDE" w:rsidRPr="00354717" w:rsidRDefault="007708D8" w:rsidP="000F5EDE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(2.09)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485F15B" w14:textId="77777777" w:rsidR="000F5EDE" w:rsidRPr="00354717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6" w:type="dxa"/>
            <w:gridSpan w:val="2"/>
            <w:shd w:val="clear" w:color="auto" w:fill="auto"/>
            <w:vAlign w:val="bottom"/>
          </w:tcPr>
          <w:p w14:paraId="51892E9D" w14:textId="1159CD39" w:rsidR="000F5EDE" w:rsidRPr="001F59D5" w:rsidRDefault="007708D8" w:rsidP="001F59D5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1F59D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6CE0EEF" w14:textId="77777777" w:rsidR="000F5EDE" w:rsidRPr="00354717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A1FAEC1" w14:textId="362AB6D2" w:rsidR="000F5EDE" w:rsidRPr="00354717" w:rsidRDefault="007708D8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C800A57" w14:textId="77777777" w:rsidR="000F5EDE" w:rsidRPr="00354717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719788F" w14:textId="6A8A8259" w:rsidR="000F5EDE" w:rsidRPr="00354717" w:rsidRDefault="007708D8" w:rsidP="000F5ED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(18.85)</w:t>
            </w:r>
          </w:p>
        </w:tc>
      </w:tr>
      <w:tr w:rsidR="000F5EDE" w:rsidRPr="000F5EDE" w14:paraId="424F953D" w14:textId="77777777" w:rsidTr="001F59D5">
        <w:tc>
          <w:tcPr>
            <w:tcW w:w="2608" w:type="dxa"/>
            <w:shd w:val="clear" w:color="auto" w:fill="auto"/>
          </w:tcPr>
          <w:p w14:paraId="127FCD4F" w14:textId="464888EB" w:rsidR="000F5EDE" w:rsidRPr="000F5EDE" w:rsidRDefault="000F5EDE" w:rsidP="000F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F5E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0F5E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0F5E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0F5E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40247" w14:textId="7CF93CF8" w:rsidR="000F5EDE" w:rsidRPr="000F5EDE" w:rsidRDefault="001E2C82" w:rsidP="000F5ED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439.23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B082892" w14:textId="77777777" w:rsidR="000F5EDE" w:rsidRPr="000F5E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94D85" w14:textId="424A75D1" w:rsidR="000F5EDE" w:rsidRPr="000F5EDE" w:rsidRDefault="00354717" w:rsidP="000F5E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2,371.4</w:t>
            </w:r>
            <w:r w:rsidR="00CC03B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06EFB120" w14:textId="77777777" w:rsidR="000F5EDE" w:rsidRPr="000F5E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3" w:type="dxa"/>
            <w:gridSpan w:val="3"/>
            <w:tcBorders>
              <w:top w:val="single" w:sz="4" w:space="0" w:color="auto"/>
            </w:tcBorders>
            <w:vAlign w:val="bottom"/>
          </w:tcPr>
          <w:p w14:paraId="346AC8E1" w14:textId="559A4D77" w:rsidR="000F5EDE" w:rsidRPr="000F5EDE" w:rsidRDefault="00FA45C3" w:rsidP="000F5E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6,392.</w:t>
            </w:r>
            <w:r w:rsidR="00CC03B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</w:t>
            </w:r>
            <w:r w:rsidR="0039496D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7FA938AD" w14:textId="77777777" w:rsidR="000F5EDE" w:rsidRPr="000F5E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035FE" w14:textId="1B9AAA52" w:rsidR="000F5EDE" w:rsidRPr="000F5EDE" w:rsidRDefault="007708D8" w:rsidP="000F5EDE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</w:t>
            </w:r>
            <w:r w:rsidR="00CC03BF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9.03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F540F8A" w14:textId="77777777" w:rsidR="000F5EDE" w:rsidRPr="000F5E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4F8CC" w14:textId="7594A97B" w:rsidR="000F5EDE" w:rsidRPr="000F5EDE" w:rsidRDefault="007708D8" w:rsidP="000F5EDE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19.77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92997E1" w14:textId="77777777" w:rsidR="000F5EDE" w:rsidRPr="000F5E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4708D" w14:textId="1784C855" w:rsidR="000F5EDE" w:rsidRPr="000F5EDE" w:rsidRDefault="007708D8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109.7</w:t>
            </w:r>
            <w:r w:rsidR="0039496D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44E9495" w14:textId="77777777" w:rsidR="000F5EDE" w:rsidRPr="000F5E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6FD49" w14:textId="5C0635BA" w:rsidR="000F5EDE" w:rsidRPr="000F5EDE" w:rsidRDefault="007708D8" w:rsidP="000F5ED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9,422.0</w:t>
            </w:r>
            <w:r w:rsidR="00045A5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</w:p>
        </w:tc>
      </w:tr>
      <w:bookmarkEnd w:id="13"/>
      <w:tr w:rsidR="00D81725" w:rsidRPr="000F5EDE" w14:paraId="7A5C5747" w14:textId="77777777" w:rsidTr="001F59D5">
        <w:tc>
          <w:tcPr>
            <w:tcW w:w="2608" w:type="dxa"/>
            <w:shd w:val="clear" w:color="auto" w:fill="auto"/>
          </w:tcPr>
          <w:p w14:paraId="541E4792" w14:textId="60A276AA" w:rsidR="00E01F46" w:rsidRPr="000F5EDE" w:rsidRDefault="00E01F46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C99E3" w14:textId="77777777" w:rsidR="00D81725" w:rsidRPr="000F5EDE" w:rsidRDefault="00D81725" w:rsidP="00F233EA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009857E2" w14:textId="77777777" w:rsidR="00D81725" w:rsidRPr="000F5EDE" w:rsidRDefault="00D81725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03857" w14:textId="77777777" w:rsidR="00D81725" w:rsidRPr="000F5EDE" w:rsidRDefault="00D81725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F2E4723" w14:textId="77777777" w:rsidR="00D81725" w:rsidRPr="000F5EDE" w:rsidRDefault="00D81725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3" w:type="dxa"/>
            <w:gridSpan w:val="3"/>
            <w:tcBorders>
              <w:top w:val="single" w:sz="4" w:space="0" w:color="auto"/>
            </w:tcBorders>
            <w:vAlign w:val="bottom"/>
          </w:tcPr>
          <w:p w14:paraId="6D6BCD86" w14:textId="77777777" w:rsidR="00D81725" w:rsidRPr="000F5EDE" w:rsidRDefault="00D81725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5BB87647" w14:textId="77777777" w:rsidR="00D81725" w:rsidRPr="000F5EDE" w:rsidRDefault="00D81725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E7183" w14:textId="77777777" w:rsidR="00D81725" w:rsidRPr="000F5EDE" w:rsidRDefault="00D81725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F7581C3" w14:textId="77777777" w:rsidR="00D81725" w:rsidRPr="000F5EDE" w:rsidRDefault="00D81725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FE124" w14:textId="77777777" w:rsidR="00D81725" w:rsidRPr="000F5EDE" w:rsidRDefault="00D81725" w:rsidP="003714D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86D10F8" w14:textId="77777777" w:rsidR="00D81725" w:rsidRPr="000F5EDE" w:rsidRDefault="00D81725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0F3B5" w14:textId="77777777" w:rsidR="00D81725" w:rsidRPr="000F5EDE" w:rsidRDefault="00D81725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00212BC" w14:textId="77777777" w:rsidR="00D81725" w:rsidRPr="000F5EDE" w:rsidRDefault="00D81725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5A80A" w14:textId="77777777" w:rsidR="00D81725" w:rsidRPr="000F5EDE" w:rsidRDefault="00D81725" w:rsidP="009431F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9431F3" w:rsidRPr="000F5EDE" w14:paraId="06BEA5FF" w14:textId="77777777" w:rsidTr="001F59D5">
        <w:trPr>
          <w:trHeight w:val="143"/>
        </w:trPr>
        <w:tc>
          <w:tcPr>
            <w:tcW w:w="2608" w:type="dxa"/>
            <w:shd w:val="clear" w:color="auto" w:fill="auto"/>
          </w:tcPr>
          <w:p w14:paraId="641574BC" w14:textId="0FE5C5EF" w:rsidR="009431F3" w:rsidRPr="000F5EDE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F5ED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ค่าเสื่อมราคา</w:t>
            </w:r>
            <w:r w:rsidR="002F1A97" w:rsidRPr="000F5ED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สะสม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62C3F0B" w14:textId="77777777" w:rsidR="009431F3" w:rsidRPr="000F5EDE" w:rsidRDefault="009431F3" w:rsidP="00F233EA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0A7B59C6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92FAD10" w14:textId="77777777" w:rsidR="009431F3" w:rsidRPr="000F5EDE" w:rsidRDefault="009431F3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86" w:type="dxa"/>
            <w:gridSpan w:val="3"/>
          </w:tcPr>
          <w:p w14:paraId="750F1820" w14:textId="77777777" w:rsidR="009431F3" w:rsidRPr="000F5EDE" w:rsidRDefault="009431F3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5F1D713E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78E4DD7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94CDD4F" w14:textId="77777777" w:rsidR="009431F3" w:rsidRPr="000F5EDE" w:rsidRDefault="009431F3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14D32659" w14:textId="77777777" w:rsidR="009431F3" w:rsidRPr="000F5EDE" w:rsidRDefault="009431F3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87" w:type="dxa"/>
            <w:gridSpan w:val="3"/>
            <w:shd w:val="clear" w:color="auto" w:fill="auto"/>
            <w:vAlign w:val="bottom"/>
          </w:tcPr>
          <w:p w14:paraId="0372E78C" w14:textId="77777777" w:rsidR="009431F3" w:rsidRPr="000F5EDE" w:rsidRDefault="009431F3" w:rsidP="003714D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A2996B6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887AE70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378" w:right="16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83BF539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5F3B732E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9431F3" w:rsidRPr="000F5EDE" w14:paraId="261C2A31" w14:textId="77777777" w:rsidTr="001F59D5">
        <w:trPr>
          <w:trHeight w:val="334"/>
        </w:trPr>
        <w:tc>
          <w:tcPr>
            <w:tcW w:w="2608" w:type="dxa"/>
            <w:shd w:val="clear" w:color="auto" w:fill="auto"/>
          </w:tcPr>
          <w:p w14:paraId="6E6AC429" w14:textId="296D34B7" w:rsidR="009431F3" w:rsidRPr="000F5EDE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5E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  <w:r w:rsidR="00D81725" w:rsidRPr="000F5E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A026BE" w:rsidRPr="000F5E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DE10A6" w:rsidRPr="000F5E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DE10A6" w:rsidRPr="000F5E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A026BE" w:rsidRPr="000F5E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0F445B2" w14:textId="5DB3EBBB" w:rsidR="009431F3" w:rsidRPr="000F5EDE" w:rsidRDefault="009431F3" w:rsidP="00333C21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6226741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0DFD4D1" w14:textId="2B2401C5" w:rsidR="009431F3" w:rsidRPr="000F5EDE" w:rsidRDefault="009431F3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(</w:t>
            </w:r>
            <w:r w:rsidR="00A026BE" w:rsidRPr="000F5E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500</w:t>
            </w:r>
            <w:r w:rsidRPr="000F5EDE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.</w:t>
            </w:r>
            <w:r w:rsidR="00A026BE" w:rsidRPr="000F5E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</w:t>
            </w:r>
            <w:r w:rsidRPr="000F5EDE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)</w:t>
            </w:r>
          </w:p>
        </w:tc>
        <w:tc>
          <w:tcPr>
            <w:tcW w:w="286" w:type="dxa"/>
            <w:gridSpan w:val="3"/>
          </w:tcPr>
          <w:p w14:paraId="55F45C92" w14:textId="77777777" w:rsidR="009431F3" w:rsidRPr="000F5EDE" w:rsidRDefault="009431F3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1A90369E" w14:textId="3F23FAF6" w:rsidR="009431F3" w:rsidRPr="000F5EDE" w:rsidRDefault="009431F3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(</w:t>
            </w:r>
            <w:r w:rsidR="00A026BE" w:rsidRPr="000F5E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Pr="000F5EDE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,</w:t>
            </w:r>
            <w:r w:rsidR="00A026BE" w:rsidRPr="000F5E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146</w:t>
            </w:r>
            <w:r w:rsidRPr="000F5EDE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.</w:t>
            </w:r>
            <w:r w:rsidR="00A026BE" w:rsidRPr="000F5E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64</w:t>
            </w:r>
            <w:r w:rsidRPr="000F5EDE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)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298BFC41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A590D92" w14:textId="01D82F8B" w:rsidR="009431F3" w:rsidRPr="000F5EDE" w:rsidRDefault="009431F3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(</w:t>
            </w:r>
            <w:r w:rsidR="00A026BE" w:rsidRPr="000F5E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52</w:t>
            </w:r>
            <w:r w:rsidRPr="000F5EDE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.</w:t>
            </w:r>
            <w:r w:rsidR="00A026BE" w:rsidRPr="000F5E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53</w:t>
            </w:r>
            <w:r w:rsidRPr="000F5EDE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)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456A9093" w14:textId="77777777" w:rsidR="009431F3" w:rsidRPr="000F5EDE" w:rsidRDefault="009431F3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87" w:type="dxa"/>
            <w:gridSpan w:val="3"/>
            <w:shd w:val="clear" w:color="auto" w:fill="auto"/>
            <w:vAlign w:val="bottom"/>
          </w:tcPr>
          <w:p w14:paraId="24393F08" w14:textId="0D13E891" w:rsidR="009431F3" w:rsidRPr="000F5EDE" w:rsidRDefault="009431F3" w:rsidP="003714D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(</w:t>
            </w:r>
            <w:r w:rsidR="00A026BE" w:rsidRPr="000F5E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</w:t>
            </w:r>
            <w:r w:rsidRPr="000F5EDE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.</w:t>
            </w:r>
            <w:r w:rsidR="00A026BE" w:rsidRPr="000F5E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34</w:t>
            </w:r>
            <w:r w:rsidRPr="000F5EDE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333D166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5F51870" w14:textId="68693199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F5EDE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6B7471F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0304037" w14:textId="76D0711F" w:rsidR="009431F3" w:rsidRPr="000F5EDE" w:rsidRDefault="009431F3" w:rsidP="009431F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F5EDE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(</w:t>
            </w:r>
            <w:r w:rsidR="00A026BE" w:rsidRPr="000F5E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Pr="000F5EDE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,</w:t>
            </w:r>
            <w:r w:rsidR="00A026BE" w:rsidRPr="000F5E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704</w:t>
            </w:r>
            <w:r w:rsidRPr="000F5EDE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.</w:t>
            </w:r>
            <w:r w:rsidR="00A026BE" w:rsidRPr="000F5E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82</w:t>
            </w:r>
            <w:r w:rsidRPr="000F5EDE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)</w:t>
            </w:r>
          </w:p>
        </w:tc>
      </w:tr>
      <w:tr w:rsidR="009431F3" w:rsidRPr="000F5EDE" w14:paraId="24ABE6A0" w14:textId="77777777" w:rsidTr="001F59D5">
        <w:trPr>
          <w:trHeight w:val="321"/>
        </w:trPr>
        <w:tc>
          <w:tcPr>
            <w:tcW w:w="2608" w:type="dxa"/>
          </w:tcPr>
          <w:p w14:paraId="218B53B9" w14:textId="77777777" w:rsidR="009431F3" w:rsidRPr="000F5EDE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5EDE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917A357" w14:textId="7DF177BE" w:rsidR="009431F3" w:rsidRPr="000F5EDE" w:rsidRDefault="00F35B58" w:rsidP="00333C21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AE23738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36D277F" w14:textId="0B6BCD5C" w:rsidR="009431F3" w:rsidRPr="000F5EDE" w:rsidRDefault="00F35B58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A026BE" w:rsidRPr="000F5EDE">
              <w:rPr>
                <w:rFonts w:asciiTheme="majorBidi" w:hAnsiTheme="majorBidi" w:cstheme="majorBidi"/>
                <w:szCs w:val="22"/>
                <w:lang w:val="en-US" w:bidi="th-TH"/>
              </w:rPr>
              <w:t>82</w:t>
            </w:r>
            <w:r w:rsidR="00886318" w:rsidRPr="000F5ED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="00A026BE" w:rsidRPr="000F5EDE">
              <w:rPr>
                <w:rFonts w:asciiTheme="majorBidi" w:hAnsiTheme="majorBidi" w:cstheme="majorBidi"/>
                <w:szCs w:val="22"/>
                <w:lang w:val="en-US" w:bidi="th-TH"/>
              </w:rPr>
              <w:t>30</w:t>
            </w:r>
            <w:r w:rsidR="00886318" w:rsidRPr="000F5EDE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86" w:type="dxa"/>
            <w:gridSpan w:val="3"/>
          </w:tcPr>
          <w:p w14:paraId="3D913044" w14:textId="77777777" w:rsidR="009431F3" w:rsidRPr="000F5EDE" w:rsidRDefault="009431F3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05F587BC" w14:textId="2D12B9EC" w:rsidR="009431F3" w:rsidRPr="000F5EDE" w:rsidRDefault="00CC6162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cs/>
                <w:lang w:bidi="th-TH"/>
              </w:rPr>
              <w:t>(</w:t>
            </w:r>
            <w:r w:rsidR="00A026BE" w:rsidRPr="000F5EDE">
              <w:rPr>
                <w:rFonts w:asciiTheme="majorBidi" w:hAnsiTheme="majorBidi" w:cstheme="majorBidi"/>
                <w:szCs w:val="22"/>
                <w:lang w:val="en-US" w:bidi="th-TH"/>
              </w:rPr>
              <w:t>300</w:t>
            </w:r>
            <w:r w:rsidRPr="000F5EDE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="00A026BE" w:rsidRPr="000F5EDE">
              <w:rPr>
                <w:rFonts w:asciiTheme="majorBidi" w:hAnsiTheme="majorBidi" w:cstheme="majorBidi"/>
                <w:szCs w:val="22"/>
                <w:lang w:val="en-US" w:bidi="th-TH"/>
              </w:rPr>
              <w:t>51</w:t>
            </w:r>
            <w:r w:rsidRPr="000F5EDE">
              <w:rPr>
                <w:rFonts w:asciiTheme="majorBidi" w:hAnsiTheme="majorBidi" w:cstheme="majorBidi"/>
                <w:szCs w:val="22"/>
                <w:cs/>
                <w:lang w:bidi="th-TH"/>
              </w:rPr>
              <w:t>)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3764E168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4282FC5" w14:textId="0403E86D" w:rsidR="009431F3" w:rsidRPr="000F5EDE" w:rsidRDefault="00CC6162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cs/>
                <w:lang w:bidi="th-TH"/>
              </w:rPr>
              <w:t>(</w:t>
            </w:r>
            <w:r w:rsidR="00A026BE" w:rsidRPr="000F5EDE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  <w:r w:rsidRPr="000F5EDE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="00A026BE" w:rsidRPr="000F5EDE">
              <w:rPr>
                <w:rFonts w:asciiTheme="majorBidi" w:hAnsiTheme="majorBidi" w:cstheme="majorBidi"/>
                <w:szCs w:val="22"/>
                <w:lang w:val="en-US" w:bidi="th-TH"/>
              </w:rPr>
              <w:t>34</w:t>
            </w:r>
            <w:r w:rsidRPr="000F5EDE">
              <w:rPr>
                <w:rFonts w:asciiTheme="majorBidi" w:hAnsiTheme="majorBidi" w:cstheme="majorBidi"/>
                <w:szCs w:val="22"/>
                <w:cs/>
                <w:lang w:bidi="th-TH"/>
              </w:rPr>
              <w:t>)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04BD5C01" w14:textId="77777777" w:rsidR="009431F3" w:rsidRPr="000F5EDE" w:rsidRDefault="009431F3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7" w:type="dxa"/>
            <w:gridSpan w:val="3"/>
            <w:shd w:val="clear" w:color="auto" w:fill="auto"/>
            <w:vAlign w:val="bottom"/>
          </w:tcPr>
          <w:p w14:paraId="6F7F581E" w14:textId="0EDFF018" w:rsidR="009431F3" w:rsidRPr="000F5EDE" w:rsidRDefault="00CC6162" w:rsidP="003714D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cs/>
                <w:lang w:bidi="th-TH"/>
              </w:rPr>
              <w:t>(</w:t>
            </w:r>
            <w:r w:rsidR="00A026BE" w:rsidRPr="000F5EDE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0F5EDE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="00A026BE" w:rsidRPr="000F5EDE">
              <w:rPr>
                <w:rFonts w:asciiTheme="majorBidi" w:hAnsiTheme="majorBidi" w:cstheme="majorBidi"/>
                <w:szCs w:val="22"/>
                <w:lang w:val="en-US" w:bidi="th-TH"/>
              </w:rPr>
              <w:t>79</w:t>
            </w:r>
            <w:r w:rsidRPr="000F5EDE">
              <w:rPr>
                <w:rFonts w:asciiTheme="majorBidi" w:hAnsiTheme="majorBidi" w:cstheme="majorBidi"/>
                <w:szCs w:val="22"/>
                <w:cs/>
                <w:lang w:bidi="th-TH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3647B3A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0D80B28" w14:textId="6EF3B82B" w:rsidR="009431F3" w:rsidRPr="000F5EDE" w:rsidRDefault="00CC6162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F5ED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B30C204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588FEE0A" w14:textId="5A37EE25" w:rsidR="009431F3" w:rsidRPr="000F5EDE" w:rsidRDefault="00CC6162" w:rsidP="009431F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cs/>
                <w:lang w:bidi="th-TH"/>
              </w:rPr>
              <w:t>(</w:t>
            </w:r>
            <w:r w:rsidR="00A026BE" w:rsidRPr="000F5EDE">
              <w:rPr>
                <w:rFonts w:asciiTheme="majorBidi" w:hAnsiTheme="majorBidi" w:cstheme="majorBidi"/>
                <w:szCs w:val="22"/>
                <w:lang w:val="en-US" w:bidi="th-TH"/>
              </w:rPr>
              <w:t>392</w:t>
            </w:r>
            <w:r w:rsidRPr="000F5EDE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="00A026BE" w:rsidRPr="000F5EDE">
              <w:rPr>
                <w:rFonts w:asciiTheme="majorBidi" w:hAnsiTheme="majorBidi" w:cstheme="majorBidi"/>
                <w:szCs w:val="22"/>
                <w:lang w:val="en-US" w:bidi="th-TH"/>
              </w:rPr>
              <w:t>94</w:t>
            </w:r>
            <w:r w:rsidRPr="000F5EDE">
              <w:rPr>
                <w:rFonts w:asciiTheme="majorBidi" w:hAnsiTheme="majorBidi" w:cstheme="majorBidi"/>
                <w:szCs w:val="22"/>
                <w:cs/>
                <w:lang w:bidi="th-TH"/>
              </w:rPr>
              <w:t>)</w:t>
            </w:r>
          </w:p>
        </w:tc>
      </w:tr>
      <w:tr w:rsidR="00CC6162" w:rsidRPr="000F5EDE" w14:paraId="58C528CB" w14:textId="77777777" w:rsidTr="001F59D5">
        <w:trPr>
          <w:trHeight w:val="321"/>
        </w:trPr>
        <w:tc>
          <w:tcPr>
            <w:tcW w:w="2608" w:type="dxa"/>
          </w:tcPr>
          <w:p w14:paraId="7B4BB3CD" w14:textId="539364AC" w:rsidR="00CC6162" w:rsidRPr="000F5EDE" w:rsidRDefault="00CC6162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5EDE">
              <w:rPr>
                <w:rFonts w:asciiTheme="majorBidi" w:hAnsiTheme="majorBidi" w:cstheme="majorBidi"/>
                <w:sz w:val="22"/>
                <w:szCs w:val="22"/>
                <w:cs/>
              </w:rPr>
              <w:t>โอน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23DCA77" w14:textId="0B90515D" w:rsidR="00CC6162" w:rsidRPr="000F5EDE" w:rsidRDefault="00CC6162" w:rsidP="00333C21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78D0EF9" w14:textId="77777777" w:rsidR="00CC6162" w:rsidRPr="000F5EDE" w:rsidRDefault="00CC6162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98434D5" w14:textId="44332C8E" w:rsidR="00CC6162" w:rsidRPr="000F5EDE" w:rsidRDefault="00BC2E7F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A026BE" w:rsidRPr="000F5EDE">
              <w:rPr>
                <w:rFonts w:asciiTheme="majorBidi" w:hAnsiTheme="majorBidi" w:cstheme="majorBidi"/>
                <w:szCs w:val="22"/>
                <w:lang w:val="en-US" w:bidi="th-TH"/>
              </w:rPr>
              <w:t>41</w:t>
            </w:r>
            <w:r w:rsidRPr="000F5ED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="00A026BE" w:rsidRPr="000F5EDE">
              <w:rPr>
                <w:rFonts w:asciiTheme="majorBidi" w:hAnsiTheme="majorBidi" w:cstheme="majorBidi"/>
                <w:szCs w:val="22"/>
                <w:lang w:val="en-US" w:bidi="th-TH"/>
              </w:rPr>
              <w:t>35</w:t>
            </w:r>
            <w:r w:rsidRPr="000F5EDE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86" w:type="dxa"/>
            <w:gridSpan w:val="3"/>
          </w:tcPr>
          <w:p w14:paraId="1FEBA912" w14:textId="77777777" w:rsidR="00CC6162" w:rsidRPr="000F5EDE" w:rsidRDefault="00CC6162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2EC1DB47" w14:textId="62851784" w:rsidR="00CC6162" w:rsidRPr="000F5EDE" w:rsidRDefault="00CC6162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cs/>
                <w:lang w:bidi="th-TH"/>
              </w:rPr>
              <w:t>(</w:t>
            </w:r>
            <w:r w:rsidR="00A026BE" w:rsidRPr="000F5EDE">
              <w:rPr>
                <w:rFonts w:asciiTheme="majorBidi" w:hAnsiTheme="majorBidi" w:cstheme="majorBidi"/>
                <w:szCs w:val="22"/>
                <w:lang w:val="en-US" w:bidi="th-TH"/>
              </w:rPr>
              <w:t>12</w:t>
            </w:r>
            <w:r w:rsidR="00BC2E7F" w:rsidRPr="000F5ED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="00A026BE" w:rsidRPr="000F5EDE">
              <w:rPr>
                <w:rFonts w:asciiTheme="majorBidi" w:hAnsiTheme="majorBidi" w:cstheme="majorBidi"/>
                <w:szCs w:val="22"/>
                <w:lang w:val="en-US" w:bidi="th-TH"/>
              </w:rPr>
              <w:t>68</w:t>
            </w:r>
            <w:r w:rsidRPr="000F5EDE">
              <w:rPr>
                <w:rFonts w:asciiTheme="majorBidi" w:hAnsiTheme="majorBidi" w:cstheme="majorBidi"/>
                <w:szCs w:val="22"/>
                <w:cs/>
                <w:lang w:bidi="th-TH"/>
              </w:rPr>
              <w:t>)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5E05EE0F" w14:textId="77777777" w:rsidR="00CC6162" w:rsidRPr="000F5EDE" w:rsidRDefault="00CC6162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48AA94A" w14:textId="612D4B2C" w:rsidR="00CC6162" w:rsidRPr="000F5EDE" w:rsidRDefault="00CC6162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cs/>
                <w:lang w:bidi="th-TH"/>
              </w:rPr>
              <w:t>(</w:t>
            </w:r>
            <w:r w:rsidR="00A026BE" w:rsidRPr="000F5EDE">
              <w:rPr>
                <w:rFonts w:asciiTheme="majorBidi" w:hAnsiTheme="majorBidi" w:cstheme="majorBidi"/>
                <w:szCs w:val="22"/>
                <w:lang w:val="en-US" w:bidi="th-TH"/>
              </w:rPr>
              <w:t>0</w:t>
            </w:r>
            <w:r w:rsidRPr="000F5EDE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="00A026BE" w:rsidRPr="000F5EDE">
              <w:rPr>
                <w:rFonts w:asciiTheme="majorBidi" w:hAnsiTheme="majorBidi" w:cstheme="majorBidi"/>
                <w:szCs w:val="22"/>
                <w:lang w:val="en-US" w:bidi="th-TH"/>
              </w:rPr>
              <w:t>41</w:t>
            </w:r>
            <w:r w:rsidRPr="000F5EDE">
              <w:rPr>
                <w:rFonts w:asciiTheme="majorBidi" w:hAnsiTheme="majorBidi" w:cstheme="majorBidi"/>
                <w:szCs w:val="22"/>
                <w:cs/>
                <w:lang w:bidi="th-TH"/>
              </w:rPr>
              <w:t>)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768D4EAD" w14:textId="77777777" w:rsidR="00CC6162" w:rsidRPr="000F5EDE" w:rsidRDefault="00CC6162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7" w:type="dxa"/>
            <w:gridSpan w:val="3"/>
            <w:shd w:val="clear" w:color="auto" w:fill="auto"/>
            <w:vAlign w:val="bottom"/>
          </w:tcPr>
          <w:p w14:paraId="2610380A" w14:textId="5C421DAE" w:rsidR="00CC6162" w:rsidRPr="000F5EDE" w:rsidRDefault="00CC6162" w:rsidP="003714D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cs/>
                <w:lang w:bidi="th-TH"/>
              </w:rPr>
              <w:t>(</w:t>
            </w:r>
            <w:r w:rsidR="00A026BE" w:rsidRPr="000F5EDE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0F5EDE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="00A026BE" w:rsidRPr="000F5EDE">
              <w:rPr>
                <w:rFonts w:asciiTheme="majorBidi" w:hAnsiTheme="majorBidi" w:cstheme="majorBidi"/>
                <w:szCs w:val="22"/>
                <w:lang w:val="en-US" w:bidi="th-TH"/>
              </w:rPr>
              <w:t>76</w:t>
            </w:r>
            <w:r w:rsidRPr="000F5EDE">
              <w:rPr>
                <w:rFonts w:asciiTheme="majorBidi" w:hAnsiTheme="majorBidi" w:cstheme="majorBidi"/>
                <w:szCs w:val="22"/>
                <w:cs/>
                <w:lang w:bidi="th-TH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428E68" w14:textId="77777777" w:rsidR="00CC6162" w:rsidRPr="000F5EDE" w:rsidRDefault="00CC6162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F5DFD28" w14:textId="76780E87" w:rsidR="00CC6162" w:rsidRPr="000F5EDE" w:rsidRDefault="00CC6162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F5ED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3C5A50C" w14:textId="77777777" w:rsidR="00CC6162" w:rsidRPr="000F5EDE" w:rsidRDefault="00CC6162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10599C12" w14:textId="05F16054" w:rsidR="00CC6162" w:rsidRPr="000F5EDE" w:rsidRDefault="00CC6162" w:rsidP="009431F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cs/>
                <w:lang w:bidi="th-TH"/>
              </w:rPr>
              <w:t>(</w:t>
            </w:r>
            <w:r w:rsidR="00A026BE" w:rsidRPr="000F5EDE">
              <w:rPr>
                <w:rFonts w:asciiTheme="majorBidi" w:hAnsiTheme="majorBidi" w:cstheme="majorBidi"/>
                <w:szCs w:val="22"/>
                <w:lang w:val="en-US" w:bidi="th-TH"/>
              </w:rPr>
              <w:t>56</w:t>
            </w:r>
            <w:r w:rsidRPr="000F5EDE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="00A026BE" w:rsidRPr="000F5EDE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  <w:r w:rsidRPr="000F5EDE">
              <w:rPr>
                <w:rFonts w:asciiTheme="majorBidi" w:hAnsiTheme="majorBidi" w:cstheme="majorBidi"/>
                <w:szCs w:val="22"/>
                <w:cs/>
                <w:lang w:bidi="th-TH"/>
              </w:rPr>
              <w:t>)</w:t>
            </w:r>
          </w:p>
        </w:tc>
      </w:tr>
      <w:tr w:rsidR="009431F3" w:rsidRPr="000F5EDE" w14:paraId="5631754D" w14:textId="77777777" w:rsidTr="001F59D5">
        <w:trPr>
          <w:trHeight w:val="321"/>
        </w:trPr>
        <w:tc>
          <w:tcPr>
            <w:tcW w:w="2608" w:type="dxa"/>
          </w:tcPr>
          <w:p w14:paraId="71BB5EAA" w14:textId="77777777" w:rsidR="009431F3" w:rsidRPr="000F5EDE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5EDE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C2B9818" w14:textId="05A97CE3" w:rsidR="009431F3" w:rsidRPr="000F5EDE" w:rsidRDefault="00F35B58" w:rsidP="00333C21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F769FC4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4DC143F" w14:textId="67B99C58" w:rsidR="009431F3" w:rsidRPr="000F5EDE" w:rsidRDefault="00A026BE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0</w:t>
            </w:r>
            <w:r w:rsidR="00F35B58" w:rsidRPr="000F5ED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06</w:t>
            </w:r>
          </w:p>
        </w:tc>
        <w:tc>
          <w:tcPr>
            <w:tcW w:w="286" w:type="dxa"/>
            <w:gridSpan w:val="3"/>
            <w:vAlign w:val="bottom"/>
          </w:tcPr>
          <w:p w14:paraId="7A017A0B" w14:textId="77777777" w:rsidR="009431F3" w:rsidRPr="000F5EDE" w:rsidRDefault="009431F3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119" w:right="-19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25B3EAF0" w14:textId="2EECCBB7" w:rsidR="009431F3" w:rsidRPr="000F5EDE" w:rsidRDefault="00A026BE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CC6162" w:rsidRPr="000F5EDE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248C53E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CC39D03" w14:textId="1147F3B5" w:rsidR="009431F3" w:rsidRPr="000F5EDE" w:rsidRDefault="00A026BE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0</w:t>
            </w:r>
            <w:r w:rsidR="00CC6162" w:rsidRPr="000F5EDE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37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376B4C7E" w14:textId="77777777" w:rsidR="009431F3" w:rsidRPr="000F5EDE" w:rsidRDefault="009431F3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7" w:type="dxa"/>
            <w:gridSpan w:val="3"/>
            <w:shd w:val="clear" w:color="auto" w:fill="auto"/>
            <w:vAlign w:val="bottom"/>
          </w:tcPr>
          <w:p w14:paraId="2A62446F" w14:textId="633FCAAE" w:rsidR="009431F3" w:rsidRPr="000F5EDE" w:rsidRDefault="00CC6162" w:rsidP="00333C21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6E814D1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0735C22" w14:textId="16CDE1E0" w:rsidR="009431F3" w:rsidRPr="000F5EDE" w:rsidRDefault="00CC6162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F5ED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4A265C2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2526A26A" w14:textId="5EDFC544" w:rsidR="009431F3" w:rsidRPr="000F5EDE" w:rsidRDefault="00A026BE" w:rsidP="009431F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364"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F3787A" w:rsidRPr="000F5EDE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93</w:t>
            </w:r>
          </w:p>
        </w:tc>
      </w:tr>
      <w:tr w:rsidR="00DE10A6" w:rsidRPr="000F5EDE" w14:paraId="306CB3CC" w14:textId="77777777" w:rsidTr="001F59D5">
        <w:trPr>
          <w:trHeight w:val="321"/>
        </w:trPr>
        <w:tc>
          <w:tcPr>
            <w:tcW w:w="2608" w:type="dxa"/>
          </w:tcPr>
          <w:p w14:paraId="5A2AB73A" w14:textId="553A62B0" w:rsidR="00DE10A6" w:rsidRPr="000F5EDE" w:rsidRDefault="00DE10A6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F5EDE">
              <w:rPr>
                <w:rFonts w:asciiTheme="majorBidi" w:hAnsiTheme="majorBidi" w:cstheme="majorBidi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3C41A97" w14:textId="168E6544" w:rsidR="00DE10A6" w:rsidRPr="000F5EDE" w:rsidRDefault="002F1A97" w:rsidP="002F1A97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53CE9A0" w14:textId="77777777" w:rsidR="00DE10A6" w:rsidRPr="000F5EDE" w:rsidRDefault="00DE10A6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CDB5FA4" w14:textId="3F61752B" w:rsidR="00DE10A6" w:rsidRPr="000F5EDE" w:rsidRDefault="00BC2E7F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A026BE" w:rsidRPr="000F5EDE">
              <w:rPr>
                <w:rFonts w:asciiTheme="majorBidi" w:hAnsiTheme="majorBidi" w:cstheme="majorBidi"/>
                <w:szCs w:val="22"/>
                <w:lang w:val="en-US" w:bidi="th-TH"/>
              </w:rPr>
              <w:t>12</w:t>
            </w:r>
            <w:r w:rsidRPr="000F5ED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="00A026BE" w:rsidRPr="000F5EDE">
              <w:rPr>
                <w:rFonts w:asciiTheme="majorBidi" w:hAnsiTheme="majorBidi" w:cstheme="majorBidi"/>
                <w:szCs w:val="22"/>
                <w:lang w:val="en-US" w:bidi="th-TH"/>
              </w:rPr>
              <w:t>77</w:t>
            </w:r>
            <w:r w:rsidRPr="000F5EDE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86" w:type="dxa"/>
            <w:gridSpan w:val="3"/>
            <w:vAlign w:val="bottom"/>
          </w:tcPr>
          <w:p w14:paraId="56F0D91D" w14:textId="77777777" w:rsidR="00DE10A6" w:rsidRPr="000F5EDE" w:rsidRDefault="00DE10A6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119" w:right="-19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70C612C3" w14:textId="1D2BD810" w:rsidR="00DE10A6" w:rsidRPr="000F5EDE" w:rsidRDefault="00A026BE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12</w:t>
            </w:r>
            <w:r w:rsidR="00BC2E7F" w:rsidRPr="000F5ED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77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79CAABE3" w14:textId="77777777" w:rsidR="00DE10A6" w:rsidRPr="000F5EDE" w:rsidRDefault="00DE10A6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F3116C7" w14:textId="236A6932" w:rsidR="00DE10A6" w:rsidRPr="000F5EDE" w:rsidRDefault="002F1A97" w:rsidP="002F1A97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4943BF1D" w14:textId="77777777" w:rsidR="00DE10A6" w:rsidRPr="000F5EDE" w:rsidRDefault="00DE10A6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7" w:type="dxa"/>
            <w:gridSpan w:val="3"/>
            <w:shd w:val="clear" w:color="auto" w:fill="auto"/>
            <w:vAlign w:val="bottom"/>
          </w:tcPr>
          <w:p w14:paraId="470787E3" w14:textId="4452652D" w:rsidR="00DE10A6" w:rsidRPr="000F5EDE" w:rsidRDefault="002F1A97" w:rsidP="002F1A97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6F4ECD4" w14:textId="77777777" w:rsidR="00DE10A6" w:rsidRPr="000F5EDE" w:rsidRDefault="00DE10A6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D2E40ED" w14:textId="28004A2A" w:rsidR="00DE10A6" w:rsidRPr="000F5EDE" w:rsidRDefault="002F1A97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27DC1F9" w14:textId="77777777" w:rsidR="00DE10A6" w:rsidRPr="000F5EDE" w:rsidRDefault="00DE10A6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5D8773A7" w14:textId="2E29E66E" w:rsidR="00DE10A6" w:rsidRPr="000F5EDE" w:rsidRDefault="002F1A97" w:rsidP="002F1A97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9431F3" w:rsidRPr="000F5EDE" w14:paraId="7A3AE8DF" w14:textId="77777777" w:rsidTr="001F59D5">
        <w:trPr>
          <w:trHeight w:val="334"/>
        </w:trPr>
        <w:tc>
          <w:tcPr>
            <w:tcW w:w="2608" w:type="dxa"/>
            <w:shd w:val="clear" w:color="auto" w:fill="auto"/>
          </w:tcPr>
          <w:p w14:paraId="426DFF09" w14:textId="7ADDE372" w:rsidR="009431F3" w:rsidRPr="000F5EDE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F5E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A026BE" w:rsidRPr="000F5E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0F5E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0F5E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A026BE" w:rsidRPr="000F5E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  <w:r w:rsidR="000F5EDE" w:rsidRPr="000F5E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0F5EDE" w:rsidRPr="000F5E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และ </w:t>
            </w:r>
            <w:r w:rsidR="000F5EDE" w:rsidRPr="000F5E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</w:t>
            </w:r>
            <w:r w:rsidR="000F5EDE" w:rsidRPr="000F5E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  <w:t xml:space="preserve">   1 </w:t>
            </w:r>
            <w:r w:rsidR="000F5EDE" w:rsidRPr="000F5E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0F5EDE" w:rsidRPr="000F5E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DE3F9" w14:textId="0F7B17D0" w:rsidR="009431F3" w:rsidRPr="000F5EDE" w:rsidRDefault="00F35B58" w:rsidP="00333C21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B7F89EC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ADAA1" w14:textId="1F44E67B" w:rsidR="009431F3" w:rsidRPr="000F5EDE" w:rsidRDefault="00F35B58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</w:t>
            </w:r>
            <w:r w:rsidR="00A026BE" w:rsidRPr="000F5E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636</w:t>
            </w:r>
            <w:r w:rsidRPr="000F5E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.</w:t>
            </w:r>
            <w:r w:rsidR="00A026BE" w:rsidRPr="000F5E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67</w:t>
            </w:r>
            <w:r w:rsidRPr="000F5E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286" w:type="dxa"/>
            <w:gridSpan w:val="3"/>
          </w:tcPr>
          <w:p w14:paraId="25023FA9" w14:textId="77777777" w:rsidR="009431F3" w:rsidRPr="000F5EDE" w:rsidRDefault="009431F3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1" w:type="dxa"/>
            <w:gridSpan w:val="3"/>
            <w:tcBorders>
              <w:top w:val="single" w:sz="4" w:space="0" w:color="auto"/>
            </w:tcBorders>
            <w:vAlign w:val="bottom"/>
          </w:tcPr>
          <w:p w14:paraId="625102D2" w14:textId="3D16EFAF" w:rsidR="009431F3" w:rsidRPr="000F5EDE" w:rsidRDefault="00CC6162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0F5E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</w:t>
            </w:r>
            <w:r w:rsidR="00A026BE" w:rsidRPr="000F5E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Pr="000F5E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="00A026BE" w:rsidRPr="000F5E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444</w:t>
            </w:r>
            <w:r w:rsidR="00F3787A" w:rsidRPr="000F5E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.</w:t>
            </w:r>
            <w:r w:rsidR="00A026BE" w:rsidRPr="000F5E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56</w:t>
            </w:r>
            <w:r w:rsidRPr="000F5E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58E6169E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E8D8F" w14:textId="5EC9DAD8" w:rsidR="009431F3" w:rsidRPr="000F5EDE" w:rsidRDefault="00CC6162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0F5EDE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(</w:t>
            </w:r>
            <w:r w:rsidR="00A026BE" w:rsidRPr="000F5E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60</w:t>
            </w:r>
            <w:r w:rsidRPr="000F5E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.</w:t>
            </w:r>
            <w:r w:rsidR="00A026BE" w:rsidRPr="000F5E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91</w:t>
            </w:r>
            <w:r w:rsidRPr="000F5EDE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)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79895879" w14:textId="77777777" w:rsidR="009431F3" w:rsidRPr="000F5EDE" w:rsidRDefault="009431F3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41CA2" w14:textId="1EB813A4" w:rsidR="009431F3" w:rsidRPr="000F5EDE" w:rsidRDefault="00CC6162" w:rsidP="003714D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(</w:t>
            </w:r>
            <w:r w:rsidR="00A026BE" w:rsidRPr="000F5E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</w:t>
            </w:r>
            <w:r w:rsidRPr="000F5E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.</w:t>
            </w:r>
            <w:r w:rsidR="00A026BE" w:rsidRPr="000F5E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89</w:t>
            </w:r>
            <w:r w:rsidRPr="000F5EDE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F9B444D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80275" w14:textId="090823F6" w:rsidR="009431F3" w:rsidRPr="000F5EDE" w:rsidRDefault="00CC6162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0F5E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CA31D18" w14:textId="77777777" w:rsidR="009431F3" w:rsidRPr="000F5E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FEC5A" w14:textId="4DB67728" w:rsidR="009431F3" w:rsidRPr="000F5EDE" w:rsidRDefault="00CC6162" w:rsidP="009431F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</w:t>
            </w:r>
            <w:r w:rsidR="00A026BE" w:rsidRPr="000F5E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  <w:r w:rsidRPr="000F5E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="00A026BE" w:rsidRPr="000F5E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151</w:t>
            </w:r>
            <w:r w:rsidRPr="000F5E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.</w:t>
            </w:r>
            <w:r w:rsidR="00A026BE" w:rsidRPr="000F5E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03</w:t>
            </w:r>
            <w:r w:rsidRPr="000F5E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)</w:t>
            </w:r>
          </w:p>
        </w:tc>
      </w:tr>
      <w:tr w:rsidR="000F5EDE" w:rsidRPr="000F5EDE" w14:paraId="64CB9F3C" w14:textId="77777777" w:rsidTr="001F59D5">
        <w:trPr>
          <w:trHeight w:val="181"/>
        </w:trPr>
        <w:tc>
          <w:tcPr>
            <w:tcW w:w="2608" w:type="dxa"/>
            <w:shd w:val="clear" w:color="auto" w:fill="auto"/>
          </w:tcPr>
          <w:p w14:paraId="09781B6E" w14:textId="256DD405" w:rsidR="000F5EDE" w:rsidRPr="000F5EDE" w:rsidRDefault="000F5EDE" w:rsidP="000F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F5EDE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5FC10BD9" w14:textId="602524A1" w:rsidR="000F5EDE" w:rsidRPr="000F5EDE" w:rsidRDefault="001E2C82" w:rsidP="001E2C82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BF06937" w14:textId="77777777" w:rsidR="000F5EDE" w:rsidRPr="000F5E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1010D3E" w14:textId="0886F61D" w:rsidR="000F5EDE" w:rsidRPr="000F5EDE" w:rsidRDefault="00354717" w:rsidP="000F5E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(95.29)</w:t>
            </w:r>
          </w:p>
        </w:tc>
        <w:tc>
          <w:tcPr>
            <w:tcW w:w="286" w:type="dxa"/>
            <w:gridSpan w:val="3"/>
          </w:tcPr>
          <w:p w14:paraId="4065C815" w14:textId="77777777" w:rsidR="000F5EDE" w:rsidRPr="000F5EDE" w:rsidRDefault="000F5EDE" w:rsidP="000F5E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1BB9AF30" w14:textId="4FBBCB86" w:rsidR="000F5EDE" w:rsidRPr="007708D8" w:rsidRDefault="00FA45C3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708D8">
              <w:rPr>
                <w:rFonts w:asciiTheme="majorBidi" w:hAnsiTheme="majorBidi" w:cstheme="majorBidi"/>
                <w:szCs w:val="22"/>
                <w:lang w:bidi="th-TH"/>
              </w:rPr>
              <w:t>(350.44)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3D828AF2" w14:textId="77777777" w:rsidR="000F5EDE" w:rsidRPr="000F5E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4193CD4" w14:textId="51A73FDF" w:rsidR="000F5EDE" w:rsidRPr="007708D8" w:rsidRDefault="007708D8" w:rsidP="000F5EDE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708D8">
              <w:rPr>
                <w:rFonts w:asciiTheme="majorBidi" w:hAnsiTheme="majorBidi" w:cstheme="majorBidi"/>
                <w:szCs w:val="22"/>
                <w:lang w:bidi="th-TH"/>
              </w:rPr>
              <w:t>(6.49)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673F85D4" w14:textId="77777777" w:rsidR="000F5EDE" w:rsidRPr="007708D8" w:rsidRDefault="000F5EDE" w:rsidP="000F5EDE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7" w:type="dxa"/>
            <w:gridSpan w:val="3"/>
            <w:shd w:val="clear" w:color="auto" w:fill="auto"/>
            <w:vAlign w:val="bottom"/>
          </w:tcPr>
          <w:p w14:paraId="0AFDF6AD" w14:textId="58A940BB" w:rsidR="000F5EDE" w:rsidRPr="007708D8" w:rsidRDefault="007708D8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(2.17)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ED0A76" w14:textId="77777777" w:rsidR="000F5EDE" w:rsidRPr="007708D8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FB732DF" w14:textId="19346D7B" w:rsidR="000F5EDE" w:rsidRPr="007708D8" w:rsidRDefault="007708D8" w:rsidP="000F5EDE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2278555" w14:textId="77777777" w:rsidR="000F5EDE" w:rsidRPr="007708D8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132CC13" w14:textId="4F27B163" w:rsidR="000F5EDE" w:rsidRPr="007708D8" w:rsidRDefault="007708D8" w:rsidP="000F5ED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(454.39)</w:t>
            </w:r>
          </w:p>
        </w:tc>
      </w:tr>
      <w:tr w:rsidR="00D338B5" w:rsidRPr="000F5EDE" w14:paraId="2C4880B7" w14:textId="77777777" w:rsidTr="001F59D5">
        <w:trPr>
          <w:trHeight w:val="181"/>
        </w:trPr>
        <w:tc>
          <w:tcPr>
            <w:tcW w:w="2608" w:type="dxa"/>
            <w:shd w:val="clear" w:color="auto" w:fill="auto"/>
          </w:tcPr>
          <w:p w14:paraId="2E9A75E6" w14:textId="04E7E429" w:rsidR="00D338B5" w:rsidRPr="000F5EDE" w:rsidRDefault="00D338B5" w:rsidP="00D33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F5EDE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6A9BA90" w14:textId="3CF0B531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867277D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862C5F1" w14:textId="3BF6C096" w:rsidR="00D338B5" w:rsidRPr="000F5EDE" w:rsidRDefault="00D338B5" w:rsidP="00D338B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0.72</w:t>
            </w:r>
          </w:p>
        </w:tc>
        <w:tc>
          <w:tcPr>
            <w:tcW w:w="286" w:type="dxa"/>
            <w:gridSpan w:val="3"/>
            <w:vAlign w:val="bottom"/>
          </w:tcPr>
          <w:p w14:paraId="60509F17" w14:textId="77777777" w:rsidR="00D338B5" w:rsidRPr="000F5EDE" w:rsidRDefault="00D338B5" w:rsidP="00D338B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0FF42ED1" w14:textId="0524BFF0" w:rsidR="00D338B5" w:rsidRPr="007708D8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708D8">
              <w:rPr>
                <w:rFonts w:asciiTheme="majorBidi" w:hAnsiTheme="majorBidi" w:cstheme="majorBidi"/>
                <w:szCs w:val="22"/>
                <w:lang w:bidi="th-TH"/>
              </w:rPr>
              <w:t>9.51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25B4CC43" w14:textId="77777777" w:rsidR="00D338B5" w:rsidRPr="007708D8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40CF2FE" w14:textId="708016A1" w:rsidR="00D338B5" w:rsidRPr="007708D8" w:rsidRDefault="00D338B5" w:rsidP="00D338B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708D8">
              <w:rPr>
                <w:rFonts w:asciiTheme="majorBidi" w:hAnsiTheme="majorBidi" w:cstheme="majorBidi"/>
                <w:szCs w:val="22"/>
                <w:lang w:bidi="th-TH"/>
              </w:rPr>
              <w:t>2.08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1FD2CD25" w14:textId="77777777" w:rsidR="00D338B5" w:rsidRPr="007708D8" w:rsidRDefault="00D338B5" w:rsidP="00D338B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7" w:type="dxa"/>
            <w:gridSpan w:val="3"/>
            <w:shd w:val="clear" w:color="auto" w:fill="auto"/>
            <w:vAlign w:val="bottom"/>
          </w:tcPr>
          <w:p w14:paraId="7514DA3B" w14:textId="5E09A087" w:rsidR="00D338B5" w:rsidRPr="007708D8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0508D0" w14:textId="77777777" w:rsidR="00D338B5" w:rsidRPr="007708D8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82FE550" w14:textId="67053A92" w:rsidR="00D338B5" w:rsidRPr="007708D8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07CE80E" w14:textId="77777777" w:rsidR="00D338B5" w:rsidRPr="007708D8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2DF518D" w14:textId="3F7181DA" w:rsidR="00D338B5" w:rsidRPr="007708D8" w:rsidRDefault="00D338B5" w:rsidP="00D338B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12.31</w:t>
            </w:r>
          </w:p>
        </w:tc>
      </w:tr>
      <w:tr w:rsidR="00D338B5" w:rsidRPr="000F5EDE" w14:paraId="4A93E832" w14:textId="77777777" w:rsidTr="001F59D5">
        <w:trPr>
          <w:trHeight w:val="181"/>
        </w:trPr>
        <w:tc>
          <w:tcPr>
            <w:tcW w:w="2608" w:type="dxa"/>
            <w:shd w:val="clear" w:color="auto" w:fill="auto"/>
          </w:tcPr>
          <w:p w14:paraId="6D8D8222" w14:textId="5E6885B9" w:rsidR="00D338B5" w:rsidRPr="000F5EDE" w:rsidRDefault="00D338B5" w:rsidP="00D33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F5E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0F5E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0F5E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0F5E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2566 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63987" w14:textId="0A017385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799CE88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4ECC2" w14:textId="7547FA08" w:rsidR="00D338B5" w:rsidRPr="001F59D5" w:rsidRDefault="00D338B5" w:rsidP="00D338B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1F59D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</w:t>
            </w:r>
            <w:r w:rsidRPr="001F59D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731.2</w:t>
            </w:r>
            <w:r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4</w:t>
            </w:r>
            <w:r w:rsidRPr="001F59D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286" w:type="dxa"/>
            <w:gridSpan w:val="3"/>
          </w:tcPr>
          <w:p w14:paraId="264B8E8B" w14:textId="77777777" w:rsidR="00D338B5" w:rsidRPr="000F5EDE" w:rsidRDefault="00D338B5" w:rsidP="00D338B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1" w:type="dxa"/>
            <w:gridSpan w:val="3"/>
            <w:tcBorders>
              <w:top w:val="single" w:sz="4" w:space="0" w:color="auto"/>
            </w:tcBorders>
            <w:vAlign w:val="bottom"/>
          </w:tcPr>
          <w:p w14:paraId="3BA82997" w14:textId="65500076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(2,785.49)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3D504E16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07FBA" w14:textId="492E9CF0" w:rsidR="00D338B5" w:rsidRPr="000F5EDE" w:rsidRDefault="00D338B5" w:rsidP="00D338B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(65.32)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75C0E553" w14:textId="77777777" w:rsidR="00D338B5" w:rsidRPr="000F5EDE" w:rsidRDefault="00D338B5" w:rsidP="00D338B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A8A6E" w14:textId="00040B48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(11.06)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F0D5960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AB9A6" w14:textId="28428CA3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8210638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8885C" w14:textId="1C477683" w:rsidR="00D338B5" w:rsidRPr="000F5EDE" w:rsidRDefault="00D338B5" w:rsidP="00D338B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(3,593.11)</w:t>
            </w:r>
          </w:p>
        </w:tc>
      </w:tr>
      <w:tr w:rsidR="00D338B5" w:rsidRPr="000F5EDE" w14:paraId="3C5A6F46" w14:textId="77777777" w:rsidTr="001F59D5">
        <w:trPr>
          <w:trHeight w:val="181"/>
        </w:trPr>
        <w:tc>
          <w:tcPr>
            <w:tcW w:w="2608" w:type="dxa"/>
            <w:shd w:val="clear" w:color="auto" w:fill="auto"/>
          </w:tcPr>
          <w:p w14:paraId="4104AB59" w14:textId="77777777" w:rsidR="00D338B5" w:rsidRPr="000F5EDE" w:rsidRDefault="00D338B5" w:rsidP="00D33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E4461" w14:textId="77777777" w:rsidR="00D338B5" w:rsidRPr="000F5EDE" w:rsidRDefault="00D338B5" w:rsidP="00D338B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69022F47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CA251" w14:textId="77777777" w:rsidR="00D338B5" w:rsidRPr="000F5EDE" w:rsidRDefault="00D338B5" w:rsidP="00D338B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86" w:type="dxa"/>
            <w:gridSpan w:val="3"/>
          </w:tcPr>
          <w:p w14:paraId="124BCA01" w14:textId="77777777" w:rsidR="00D338B5" w:rsidRPr="000F5EDE" w:rsidRDefault="00D338B5" w:rsidP="00D338B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1" w:type="dxa"/>
            <w:gridSpan w:val="3"/>
            <w:tcBorders>
              <w:top w:val="single" w:sz="4" w:space="0" w:color="auto"/>
            </w:tcBorders>
            <w:vAlign w:val="bottom"/>
          </w:tcPr>
          <w:p w14:paraId="00915445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625A8E9E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E1C0A" w14:textId="77777777" w:rsidR="00D338B5" w:rsidRPr="000F5EDE" w:rsidRDefault="00D338B5" w:rsidP="00D338B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69268C5D" w14:textId="77777777" w:rsidR="00D338B5" w:rsidRPr="000F5EDE" w:rsidRDefault="00D338B5" w:rsidP="00D338B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3B8BC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932BBD1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C319E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DE85B6F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86D6A" w14:textId="77777777" w:rsidR="00D338B5" w:rsidRPr="000F5EDE" w:rsidRDefault="00D338B5" w:rsidP="00D338B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</w:tr>
      <w:tr w:rsidR="00D338B5" w:rsidRPr="000F5EDE" w14:paraId="31DD15C9" w14:textId="77777777" w:rsidTr="001F59D5">
        <w:trPr>
          <w:trHeight w:val="334"/>
        </w:trPr>
        <w:tc>
          <w:tcPr>
            <w:tcW w:w="2608" w:type="dxa"/>
            <w:shd w:val="clear" w:color="auto" w:fill="auto"/>
          </w:tcPr>
          <w:p w14:paraId="746B9C54" w14:textId="77777777" w:rsidR="00D338B5" w:rsidRPr="000F5EDE" w:rsidRDefault="00D338B5" w:rsidP="00D33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F5ED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5F5942CB" w14:textId="77777777" w:rsidR="00D338B5" w:rsidRPr="000F5EDE" w:rsidRDefault="00D338B5" w:rsidP="00D338B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E643E62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6BA313B" w14:textId="77777777" w:rsidR="00D338B5" w:rsidRPr="000F5EDE" w:rsidRDefault="00D338B5" w:rsidP="00D338B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86" w:type="dxa"/>
            <w:gridSpan w:val="3"/>
          </w:tcPr>
          <w:p w14:paraId="0FFF998D" w14:textId="77777777" w:rsidR="00D338B5" w:rsidRPr="000F5EDE" w:rsidRDefault="00D338B5" w:rsidP="00D338B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5BB26607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6600F009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D056CC6" w14:textId="77777777" w:rsidR="00D338B5" w:rsidRPr="000F5EDE" w:rsidRDefault="00D338B5" w:rsidP="00D338B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642ACA29" w14:textId="77777777" w:rsidR="00D338B5" w:rsidRPr="000F5EDE" w:rsidRDefault="00D338B5" w:rsidP="00D338B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87" w:type="dxa"/>
            <w:gridSpan w:val="3"/>
            <w:shd w:val="clear" w:color="auto" w:fill="auto"/>
            <w:vAlign w:val="bottom"/>
          </w:tcPr>
          <w:p w14:paraId="589A65C1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63E754E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5270329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4B0FCDC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4E149E7" w14:textId="77777777" w:rsidR="00D338B5" w:rsidRPr="000F5EDE" w:rsidRDefault="00D338B5" w:rsidP="00D338B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</w:tr>
      <w:tr w:rsidR="00D338B5" w:rsidRPr="000F5EDE" w14:paraId="74034214" w14:textId="77777777" w:rsidTr="001F59D5">
        <w:trPr>
          <w:trHeight w:val="334"/>
        </w:trPr>
        <w:tc>
          <w:tcPr>
            <w:tcW w:w="2608" w:type="dxa"/>
            <w:shd w:val="clear" w:color="auto" w:fill="auto"/>
          </w:tcPr>
          <w:p w14:paraId="099984F5" w14:textId="3582F782" w:rsidR="00D338B5" w:rsidRPr="000F5EDE" w:rsidRDefault="00D338B5" w:rsidP="00D33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F5E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0F5E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0F5E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0F5E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18E62AD" w14:textId="77777777" w:rsidR="00D338B5" w:rsidRPr="000F5EDE" w:rsidRDefault="00D338B5" w:rsidP="00D338B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2E6C5F1D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E89B454" w14:textId="77777777" w:rsidR="00D338B5" w:rsidRPr="000F5EDE" w:rsidRDefault="00D338B5" w:rsidP="00D338B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86" w:type="dxa"/>
            <w:gridSpan w:val="3"/>
          </w:tcPr>
          <w:p w14:paraId="53D7B75B" w14:textId="77777777" w:rsidR="00D338B5" w:rsidRPr="000F5EDE" w:rsidRDefault="00D338B5" w:rsidP="00D338B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15A20AC8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48463A4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5EF3AE8" w14:textId="77777777" w:rsidR="00D338B5" w:rsidRPr="000F5EDE" w:rsidRDefault="00D338B5" w:rsidP="00D338B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25B3B631" w14:textId="77777777" w:rsidR="00D338B5" w:rsidRPr="000F5EDE" w:rsidRDefault="00D338B5" w:rsidP="00D338B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87" w:type="dxa"/>
            <w:gridSpan w:val="3"/>
            <w:shd w:val="clear" w:color="auto" w:fill="auto"/>
            <w:vAlign w:val="bottom"/>
          </w:tcPr>
          <w:p w14:paraId="7A613C74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F59395B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CFA44C8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82D75B6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309A4C8" w14:textId="77777777" w:rsidR="00D338B5" w:rsidRPr="000F5EDE" w:rsidRDefault="00D338B5" w:rsidP="00D338B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</w:tr>
      <w:tr w:rsidR="00D338B5" w:rsidRPr="000F5EDE" w14:paraId="60AAC330" w14:textId="77777777" w:rsidTr="001F59D5">
        <w:trPr>
          <w:trHeight w:val="334"/>
        </w:trPr>
        <w:tc>
          <w:tcPr>
            <w:tcW w:w="2608" w:type="dxa"/>
            <w:shd w:val="clear" w:color="auto" w:fill="auto"/>
          </w:tcPr>
          <w:p w14:paraId="3C0AE6A9" w14:textId="77777777" w:rsidR="00D338B5" w:rsidRPr="000F5EDE" w:rsidRDefault="00D338B5" w:rsidP="00D33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F5EDE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93FC2BB" w14:textId="079698A4" w:rsidR="00D338B5" w:rsidRPr="000F5EDE" w:rsidRDefault="00D338B5" w:rsidP="00D338B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437</w:t>
            </w:r>
            <w:r w:rsidRPr="000F5ED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66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E1E3189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75F380D" w14:textId="0DB29594" w:rsidR="00D338B5" w:rsidRPr="000F5EDE" w:rsidRDefault="00D338B5" w:rsidP="00D338B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0F5EDE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570</w:t>
            </w:r>
            <w:r w:rsidRPr="000F5ED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40</w:t>
            </w:r>
          </w:p>
        </w:tc>
        <w:tc>
          <w:tcPr>
            <w:tcW w:w="286" w:type="dxa"/>
            <w:gridSpan w:val="3"/>
          </w:tcPr>
          <w:p w14:paraId="3AF61820" w14:textId="77777777" w:rsidR="00D338B5" w:rsidRPr="000F5EDE" w:rsidRDefault="00D338B5" w:rsidP="00D338B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0E084F75" w14:textId="67CD3CCA" w:rsidR="00D338B5" w:rsidRPr="000F5EDE" w:rsidRDefault="00D338B5" w:rsidP="00D338B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Pr="000F5EDE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141</w:t>
            </w:r>
            <w:r w:rsidRPr="000F5ED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69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6FDCE815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8C070C2" w14:textId="2C78BC79" w:rsidR="00D338B5" w:rsidRPr="000F5EDE" w:rsidRDefault="00D338B5" w:rsidP="00D338B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29</w:t>
            </w:r>
            <w:r w:rsidRPr="000F5ED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25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59B27128" w14:textId="77777777" w:rsidR="00D338B5" w:rsidRPr="000F5EDE" w:rsidRDefault="00D338B5" w:rsidP="00D338B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87" w:type="dxa"/>
            <w:gridSpan w:val="3"/>
            <w:shd w:val="clear" w:color="auto" w:fill="auto"/>
            <w:vAlign w:val="bottom"/>
          </w:tcPr>
          <w:p w14:paraId="2DABEB97" w14:textId="5C553C2C" w:rsidR="00D338B5" w:rsidRPr="000F5EDE" w:rsidRDefault="00D338B5" w:rsidP="00D338B5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  <w:r w:rsidRPr="000F5ED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60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79D473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7D81C63" w14:textId="08370B6B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997.79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8C5EF4A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C799DE1" w14:textId="02F180B5" w:rsidR="00D338B5" w:rsidRPr="000F5EDE" w:rsidRDefault="00D338B5" w:rsidP="00D338B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Pr="000F5EDE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187</w:t>
            </w:r>
            <w:r w:rsidRPr="000F5EDE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0F5EDE">
              <w:rPr>
                <w:rFonts w:asciiTheme="majorBidi" w:hAnsiTheme="majorBidi" w:cstheme="majorBidi"/>
                <w:szCs w:val="22"/>
                <w:lang w:val="en-US" w:bidi="th-TH"/>
              </w:rPr>
              <w:t>39</w:t>
            </w:r>
          </w:p>
        </w:tc>
      </w:tr>
      <w:tr w:rsidR="00D338B5" w:rsidRPr="000F5EDE" w14:paraId="677EC11F" w14:textId="77777777" w:rsidTr="001F59D5">
        <w:trPr>
          <w:trHeight w:val="200"/>
        </w:trPr>
        <w:tc>
          <w:tcPr>
            <w:tcW w:w="2608" w:type="dxa"/>
            <w:shd w:val="clear" w:color="auto" w:fill="auto"/>
          </w:tcPr>
          <w:p w14:paraId="120EEB6C" w14:textId="77777777" w:rsidR="00D338B5" w:rsidRPr="000F5EDE" w:rsidRDefault="00D338B5" w:rsidP="00D33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16A3FAF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441A1848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82257BA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86" w:type="dxa"/>
            <w:gridSpan w:val="3"/>
          </w:tcPr>
          <w:p w14:paraId="188C3EAF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574D7752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51E76406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4F50EDA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38477E6A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87" w:type="dxa"/>
            <w:gridSpan w:val="3"/>
            <w:shd w:val="clear" w:color="auto" w:fill="auto"/>
            <w:vAlign w:val="bottom"/>
          </w:tcPr>
          <w:p w14:paraId="29C96B58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F27E9B5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93D9D52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BC92117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E074214" w14:textId="77777777" w:rsidR="00D338B5" w:rsidRPr="000F5EDE" w:rsidRDefault="00D338B5" w:rsidP="00D338B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</w:tr>
      <w:tr w:rsidR="00D338B5" w:rsidRPr="000F5EDE" w14:paraId="023D968A" w14:textId="77777777" w:rsidTr="001F59D5">
        <w:trPr>
          <w:trHeight w:val="334"/>
        </w:trPr>
        <w:tc>
          <w:tcPr>
            <w:tcW w:w="2608" w:type="dxa"/>
            <w:shd w:val="clear" w:color="auto" w:fill="auto"/>
          </w:tcPr>
          <w:p w14:paraId="04C3A386" w14:textId="3FF169F8" w:rsidR="00D338B5" w:rsidRPr="000F5EDE" w:rsidRDefault="00D338B5" w:rsidP="00D33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F5E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0F5E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0F5E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0F5E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064F650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C4A4277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7E49C2E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86" w:type="dxa"/>
            <w:gridSpan w:val="3"/>
          </w:tcPr>
          <w:p w14:paraId="48487F74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204E70D1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7C4AB613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937E0ED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4FBCBED6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87" w:type="dxa"/>
            <w:gridSpan w:val="3"/>
            <w:shd w:val="clear" w:color="auto" w:fill="auto"/>
            <w:vAlign w:val="bottom"/>
          </w:tcPr>
          <w:p w14:paraId="16F1F04F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A9CD4FF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DA433B8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F610811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87F2F12" w14:textId="77777777" w:rsidR="00D338B5" w:rsidRPr="000F5EDE" w:rsidRDefault="00D338B5" w:rsidP="00D338B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</w:tr>
      <w:tr w:rsidR="00D338B5" w:rsidRPr="000F5EDE" w14:paraId="3BDAB1FE" w14:textId="77777777" w:rsidTr="001F59D5">
        <w:trPr>
          <w:trHeight w:val="334"/>
        </w:trPr>
        <w:tc>
          <w:tcPr>
            <w:tcW w:w="2608" w:type="dxa"/>
            <w:shd w:val="clear" w:color="auto" w:fill="auto"/>
          </w:tcPr>
          <w:p w14:paraId="0FC4ED2D" w14:textId="77777777" w:rsidR="00D338B5" w:rsidRPr="000F5EDE" w:rsidRDefault="00D338B5" w:rsidP="00D33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F5EDE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0CB7DF1" w14:textId="5864A94D" w:rsidR="00D338B5" w:rsidRPr="000F5EDE" w:rsidRDefault="00D338B5" w:rsidP="00D338B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439.23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9AB3F92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9B2A6A4" w14:textId="7C9A3276" w:rsidR="00D338B5" w:rsidRPr="00C40E00" w:rsidRDefault="00D338B5" w:rsidP="00D338B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1,640.2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286" w:type="dxa"/>
            <w:gridSpan w:val="3"/>
          </w:tcPr>
          <w:p w14:paraId="05AFE348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47AF04BE" w14:textId="7F15E33E" w:rsidR="00D338B5" w:rsidRPr="000F5EDE" w:rsidRDefault="00D338B5" w:rsidP="00D338B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3,607.28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2055C0B8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4CF2891" w14:textId="05BBC10E" w:rsidR="00D338B5" w:rsidRPr="000F5EDE" w:rsidRDefault="00D338B5" w:rsidP="00D338B5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23.71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6A53EE5B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7" w:type="dxa"/>
            <w:gridSpan w:val="3"/>
            <w:shd w:val="clear" w:color="auto" w:fill="auto"/>
            <w:vAlign w:val="bottom"/>
          </w:tcPr>
          <w:p w14:paraId="30EC154A" w14:textId="275F9719" w:rsidR="00D338B5" w:rsidRPr="000F5EDE" w:rsidRDefault="00D338B5" w:rsidP="00D338B5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8.71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F997DD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143ED46" w14:textId="0EE9EF8F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109.7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5F2772A" w14:textId="77777777" w:rsidR="00D338B5" w:rsidRPr="000F5E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1D24CD7" w14:textId="3F9800A3" w:rsidR="00D338B5" w:rsidRPr="000F5EDE" w:rsidRDefault="00D338B5" w:rsidP="00D338B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5,828.92</w:t>
            </w:r>
          </w:p>
        </w:tc>
      </w:tr>
      <w:bookmarkEnd w:id="12"/>
    </w:tbl>
    <w:p w14:paraId="0B5B1FFB" w14:textId="77777777" w:rsidR="00976E27" w:rsidRPr="002516C1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6592EE0" w14:textId="77777777" w:rsidR="00FD5775" w:rsidRDefault="00FD5775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</w:rPr>
      </w:pPr>
    </w:p>
    <w:p w14:paraId="47061D32" w14:textId="6343D7D5" w:rsidR="00976E27" w:rsidRPr="002516C1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lastRenderedPageBreak/>
        <w:t xml:space="preserve">ณ วันที่ </w:t>
      </w:r>
      <w:r w:rsidR="00A026BE" w:rsidRPr="00A026BE">
        <w:rPr>
          <w:rFonts w:asciiTheme="majorBidi" w:hAnsiTheme="majorBidi" w:cstheme="majorBidi"/>
        </w:rPr>
        <w:t>31</w:t>
      </w:r>
      <w:r w:rsidRPr="002516C1">
        <w:rPr>
          <w:rFonts w:asciiTheme="majorBidi" w:hAnsiTheme="majorBidi" w:cstheme="majorBidi"/>
          <w:cs/>
        </w:rPr>
        <w:t xml:space="preserve"> ธันวาคม </w:t>
      </w:r>
      <w:r w:rsidR="00A026BE" w:rsidRPr="00A026BE">
        <w:rPr>
          <w:rFonts w:asciiTheme="majorBidi" w:hAnsiTheme="majorBidi" w:cstheme="majorBidi"/>
        </w:rPr>
        <w:t>256</w:t>
      </w:r>
      <w:r w:rsidR="000F5EDE">
        <w:rPr>
          <w:rFonts w:asciiTheme="majorBidi" w:hAnsiTheme="majorBidi" w:cstheme="majorBidi"/>
        </w:rPr>
        <w:t>6</w:t>
      </w:r>
      <w:r w:rsidRPr="002516C1">
        <w:rPr>
          <w:rFonts w:asciiTheme="majorBidi" w:hAnsiTheme="majorBidi" w:cstheme="majorBidi"/>
          <w:cs/>
        </w:rPr>
        <w:t xml:space="preserve"> ทรัพย์สินของกลุ่มบริษัทมีมูลค่าตามบัญชีจำนวน </w:t>
      </w:r>
      <w:r w:rsidR="00D338B5">
        <w:rPr>
          <w:rFonts w:asciiTheme="majorBidi" w:hAnsiTheme="majorBidi" w:cstheme="majorBidi"/>
        </w:rPr>
        <w:t>2</w:t>
      </w:r>
      <w:r w:rsidR="00C40E00">
        <w:rPr>
          <w:rFonts w:asciiTheme="majorBidi" w:hAnsiTheme="majorBidi" w:cstheme="majorBidi" w:hint="cs"/>
          <w:cs/>
        </w:rPr>
        <w:t>,</w:t>
      </w:r>
      <w:r w:rsidR="00D338B5">
        <w:rPr>
          <w:rFonts w:asciiTheme="majorBidi" w:hAnsiTheme="majorBidi" w:cstheme="majorBidi"/>
        </w:rPr>
        <w:t>134.42</w:t>
      </w:r>
      <w:r w:rsidRPr="002516C1">
        <w:rPr>
          <w:rFonts w:asciiTheme="majorBidi" w:hAnsiTheme="majorBidi" w:cstheme="majorBidi"/>
          <w:cs/>
        </w:rPr>
        <w:t xml:space="preserve"> ล้านบาท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ได้จดทะเบียนเพื่อใช้เป็นหลักประกันเงินกู้ยืมสถาบันการเงิน</w:t>
      </w:r>
      <w:r w:rsidR="00D338B5">
        <w:rPr>
          <w:rFonts w:asciiTheme="majorBidi" w:hAnsiTheme="majorBidi" w:cstheme="majorBidi" w:hint="cs"/>
          <w:cs/>
        </w:rPr>
        <w:t xml:space="preserve">ซึ่งประกอบด้วยทรัพย์สิน </w:t>
      </w:r>
      <w:r w:rsidR="005C41E5">
        <w:rPr>
          <w:rFonts w:asciiTheme="majorBidi" w:hAnsiTheme="majorBidi" w:cstheme="majorBidi" w:hint="cs"/>
          <w:cs/>
        </w:rPr>
        <w:t xml:space="preserve">จำนวน </w:t>
      </w:r>
      <w:r w:rsidR="005C41E5">
        <w:rPr>
          <w:rFonts w:asciiTheme="majorBidi" w:hAnsiTheme="majorBidi" w:cstheme="majorBidi"/>
        </w:rPr>
        <w:t xml:space="preserve">418.47 </w:t>
      </w:r>
      <w:r w:rsidR="005C41E5">
        <w:rPr>
          <w:rFonts w:asciiTheme="majorBidi" w:hAnsiTheme="majorBidi" w:cstheme="majorBidi" w:hint="cs"/>
          <w:cs/>
        </w:rPr>
        <w:t>ล้านบาท</w:t>
      </w:r>
      <w:r w:rsidR="00D338B5">
        <w:rPr>
          <w:rFonts w:asciiTheme="majorBidi" w:hAnsiTheme="majorBidi" w:cstheme="majorBidi" w:hint="cs"/>
          <w:cs/>
        </w:rPr>
        <w:t xml:space="preserve"> ที่</w:t>
      </w:r>
      <w:r w:rsidR="005C41E5">
        <w:rPr>
          <w:rFonts w:asciiTheme="majorBidi" w:hAnsiTheme="majorBidi" w:cstheme="majorBidi" w:hint="cs"/>
          <w:cs/>
        </w:rPr>
        <w:t>อยู่ระหว่างการปลดภาระค้ำประกัน</w:t>
      </w:r>
      <w:r w:rsidRPr="002516C1">
        <w:rPr>
          <w:rFonts w:asciiTheme="majorBidi" w:hAnsiTheme="majorBidi" w:cstheme="majorBidi"/>
          <w:cs/>
        </w:rPr>
        <w:t xml:space="preserve"> </w:t>
      </w:r>
      <w:r w:rsidRPr="002516C1">
        <w:rPr>
          <w:rFonts w:asciiTheme="majorBidi" w:hAnsiTheme="majorBidi" w:cstheme="majorBidi"/>
          <w:i/>
          <w:iCs/>
          <w:cs/>
        </w:rPr>
        <w:t xml:space="preserve">(ดูหมายเหตุข้อ </w:t>
      </w:r>
      <w:r w:rsidR="00A026BE" w:rsidRPr="00A026BE">
        <w:rPr>
          <w:rFonts w:asciiTheme="majorBidi" w:hAnsiTheme="majorBidi" w:cstheme="majorBidi"/>
          <w:i/>
          <w:iCs/>
        </w:rPr>
        <w:t>16</w:t>
      </w:r>
      <w:r w:rsidRPr="002516C1">
        <w:rPr>
          <w:rFonts w:asciiTheme="majorBidi" w:hAnsiTheme="majorBidi" w:cstheme="majorBidi"/>
          <w:i/>
          <w:iCs/>
          <w:cs/>
        </w:rPr>
        <w:t>)</w:t>
      </w:r>
      <w:r w:rsidRPr="002516C1">
        <w:rPr>
          <w:rFonts w:asciiTheme="majorBidi" w:hAnsiTheme="majorBidi" w:cstheme="majorBidi"/>
          <w:i/>
          <w:iCs/>
        </w:rPr>
        <w:t xml:space="preserve"> (</w:t>
      </w:r>
      <w:r w:rsidR="00A026BE" w:rsidRPr="00A026BE">
        <w:rPr>
          <w:rFonts w:asciiTheme="majorBidi" w:hAnsiTheme="majorBidi" w:cstheme="majorBidi"/>
          <w:i/>
          <w:iCs/>
        </w:rPr>
        <w:t>256</w:t>
      </w:r>
      <w:r w:rsidR="000F5EDE">
        <w:rPr>
          <w:rFonts w:asciiTheme="majorBidi" w:hAnsiTheme="majorBidi" w:cstheme="majorBidi"/>
          <w:i/>
          <w:iCs/>
        </w:rPr>
        <w:t>5</w:t>
      </w:r>
      <w:r w:rsidRPr="002516C1">
        <w:rPr>
          <w:rFonts w:asciiTheme="majorBidi" w:hAnsiTheme="majorBidi" w:cstheme="majorBidi"/>
          <w:i/>
          <w:iCs/>
        </w:rPr>
        <w:t xml:space="preserve"> </w:t>
      </w:r>
      <w:r w:rsidRPr="000F5EDE">
        <w:rPr>
          <w:rFonts w:asciiTheme="majorBidi" w:hAnsiTheme="majorBidi" w:cstheme="majorBidi"/>
          <w:i/>
          <w:iCs/>
        </w:rPr>
        <w:t xml:space="preserve">: </w:t>
      </w:r>
      <w:r w:rsidR="005C41E5">
        <w:rPr>
          <w:rFonts w:asciiTheme="majorBidi" w:hAnsiTheme="majorBidi" w:cstheme="majorBidi" w:hint="cs"/>
          <w:i/>
          <w:iCs/>
          <w:cs/>
        </w:rPr>
        <w:t xml:space="preserve">ใช้เป็นหลักประกันเงินกู้ยืมจำนวน </w:t>
      </w:r>
      <w:r w:rsidR="000F5EDE" w:rsidRPr="000F5EDE">
        <w:rPr>
          <w:rFonts w:asciiTheme="majorBidi" w:hAnsiTheme="majorBidi" w:cstheme="majorBidi"/>
          <w:i/>
          <w:iCs/>
        </w:rPr>
        <w:t>2</w:t>
      </w:r>
      <w:r w:rsidR="000F5EDE" w:rsidRPr="000F5EDE">
        <w:rPr>
          <w:rFonts w:asciiTheme="majorBidi" w:hAnsiTheme="majorBidi" w:cstheme="majorBidi"/>
          <w:i/>
          <w:iCs/>
          <w:cs/>
        </w:rPr>
        <w:t>,</w:t>
      </w:r>
      <w:r w:rsidR="000F5EDE" w:rsidRPr="000F5EDE">
        <w:rPr>
          <w:rFonts w:asciiTheme="majorBidi" w:hAnsiTheme="majorBidi" w:cstheme="majorBidi"/>
          <w:i/>
          <w:iCs/>
        </w:rPr>
        <w:t>712</w:t>
      </w:r>
      <w:r w:rsidR="000F5EDE" w:rsidRPr="000F5EDE">
        <w:rPr>
          <w:rFonts w:asciiTheme="majorBidi" w:hAnsiTheme="majorBidi" w:cstheme="majorBidi"/>
          <w:i/>
          <w:iCs/>
          <w:cs/>
        </w:rPr>
        <w:t>.</w:t>
      </w:r>
      <w:r w:rsidR="000F5EDE" w:rsidRPr="000F5EDE">
        <w:rPr>
          <w:rFonts w:asciiTheme="majorBidi" w:hAnsiTheme="majorBidi" w:cstheme="majorBidi"/>
          <w:i/>
          <w:iCs/>
        </w:rPr>
        <w:t>30</w:t>
      </w:r>
      <w:r w:rsidR="000F5EDE" w:rsidRPr="002516C1">
        <w:rPr>
          <w:rFonts w:asciiTheme="majorBidi" w:hAnsiTheme="majorBidi" w:cstheme="majorBidi"/>
          <w:cs/>
        </w:rPr>
        <w:t xml:space="preserve"> </w:t>
      </w:r>
      <w:r w:rsidRPr="002516C1">
        <w:rPr>
          <w:rFonts w:asciiTheme="majorBidi" w:hAnsiTheme="majorBidi" w:cstheme="majorBidi"/>
          <w:i/>
          <w:iCs/>
          <w:cs/>
        </w:rPr>
        <w:t>ล้านบาท</w:t>
      </w:r>
      <w:r w:rsidRPr="002516C1">
        <w:rPr>
          <w:rFonts w:asciiTheme="majorBidi" w:hAnsiTheme="majorBidi" w:cstheme="majorBidi"/>
          <w:i/>
          <w:iCs/>
        </w:rPr>
        <w:t>)</w:t>
      </w:r>
    </w:p>
    <w:p w14:paraId="4EDC9A1B" w14:textId="788A655C" w:rsidR="00976E27" w:rsidRPr="000F5EDE" w:rsidRDefault="00976E27" w:rsidP="00976E27">
      <w:pPr>
        <w:pStyle w:val="index"/>
        <w:tabs>
          <w:tab w:val="clear" w:pos="1134"/>
          <w:tab w:val="left" w:pos="-1710"/>
          <w:tab w:val="left" w:pos="990"/>
        </w:tabs>
        <w:spacing w:after="0" w:line="240" w:lineRule="auto"/>
        <w:ind w:right="299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0010D2B5" w14:textId="0C6241F0" w:rsidR="00976E27" w:rsidRPr="002516C1" w:rsidRDefault="00976E27" w:rsidP="00F039F7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ต้นทุนการกู้ยืมที่เกี่ยวข้องกับการก่อสร้างโรงงานใหม่ได้บันทึกเป็นส่วนหนึ่งของต้นทุนสินทรัพย์จํานวน</w:t>
      </w:r>
      <w:r w:rsidR="00A46F25" w:rsidRPr="002516C1">
        <w:rPr>
          <w:rFonts w:asciiTheme="majorBidi" w:hAnsiTheme="majorBidi" w:cstheme="majorBidi"/>
          <w:cs/>
        </w:rPr>
        <w:t xml:space="preserve"> </w:t>
      </w:r>
      <w:r w:rsidR="007708D8">
        <w:rPr>
          <w:rFonts w:asciiTheme="majorBidi" w:hAnsiTheme="majorBidi" w:cstheme="majorBidi"/>
        </w:rPr>
        <w:t>2.09</w:t>
      </w:r>
      <w:r w:rsidR="00A46F25" w:rsidRPr="002516C1">
        <w:rPr>
          <w:rFonts w:asciiTheme="majorBidi" w:hAnsiTheme="majorBidi" w:cstheme="majorBidi"/>
          <w:cs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ล้านบาท </w:t>
      </w:r>
      <w:r w:rsidRPr="002516C1">
        <w:rPr>
          <w:rFonts w:asciiTheme="majorBidi" w:hAnsiTheme="majorBidi" w:cstheme="majorBidi"/>
          <w:i/>
          <w:iCs/>
          <w:cs/>
        </w:rPr>
        <w:t>(</w:t>
      </w:r>
      <w:r w:rsidR="00A026BE" w:rsidRPr="00A026BE">
        <w:rPr>
          <w:rFonts w:asciiTheme="majorBidi" w:hAnsiTheme="majorBidi" w:cstheme="majorBidi"/>
          <w:i/>
          <w:iCs/>
        </w:rPr>
        <w:t>256</w:t>
      </w:r>
      <w:r w:rsidR="000F5EDE">
        <w:rPr>
          <w:rFonts w:asciiTheme="majorBidi" w:hAnsiTheme="majorBidi" w:cstheme="majorBidi"/>
          <w:i/>
          <w:iCs/>
        </w:rPr>
        <w:t>5</w:t>
      </w:r>
      <w:r w:rsidRPr="002516C1">
        <w:rPr>
          <w:rFonts w:asciiTheme="majorBidi" w:hAnsiTheme="majorBidi" w:cstheme="majorBidi"/>
          <w:i/>
          <w:iCs/>
        </w:rPr>
        <w:t xml:space="preserve">: </w:t>
      </w:r>
      <w:r w:rsidR="00A026BE" w:rsidRPr="00A026BE">
        <w:rPr>
          <w:rFonts w:asciiTheme="majorBidi" w:hAnsiTheme="majorBidi" w:cstheme="majorBidi"/>
          <w:i/>
          <w:iCs/>
        </w:rPr>
        <w:t>1</w:t>
      </w:r>
      <w:r w:rsidR="000F5EDE">
        <w:rPr>
          <w:rFonts w:asciiTheme="majorBidi" w:hAnsiTheme="majorBidi" w:cstheme="majorBidi"/>
          <w:i/>
          <w:iCs/>
        </w:rPr>
        <w:t>2.22</w:t>
      </w:r>
      <w:r w:rsidRPr="002516C1">
        <w:rPr>
          <w:rFonts w:asciiTheme="majorBidi" w:hAnsiTheme="majorBidi" w:cstheme="majorBidi"/>
          <w:i/>
          <w:iCs/>
        </w:rPr>
        <w:t xml:space="preserve"> </w:t>
      </w:r>
      <w:r w:rsidRPr="002516C1">
        <w:rPr>
          <w:rFonts w:asciiTheme="majorBidi" w:hAnsiTheme="majorBidi" w:cstheme="majorBidi"/>
          <w:i/>
          <w:iCs/>
          <w:cs/>
        </w:rPr>
        <w:t>ล้านบาท)</w:t>
      </w:r>
      <w:r w:rsidRPr="002516C1">
        <w:rPr>
          <w:rFonts w:asciiTheme="majorBidi" w:hAnsiTheme="majorBidi" w:cstheme="majorBidi"/>
          <w:cs/>
        </w:rPr>
        <w:t xml:space="preserve"> มีอัตราดอกเบี้ยที่รับรู้</w:t>
      </w:r>
      <w:r w:rsidRPr="00437E85">
        <w:rPr>
          <w:rFonts w:asciiTheme="majorBidi" w:hAnsiTheme="majorBidi" w:cstheme="majorBidi"/>
          <w:cs/>
        </w:rPr>
        <w:t>ร้</w:t>
      </w:r>
      <w:r w:rsidRPr="001F59D5">
        <w:rPr>
          <w:rFonts w:asciiTheme="majorBidi" w:hAnsiTheme="majorBidi" w:cstheme="majorBidi"/>
          <w:cs/>
        </w:rPr>
        <w:t>อยละ</w:t>
      </w:r>
      <w:r w:rsidR="00F8518C" w:rsidRPr="001F59D5">
        <w:rPr>
          <w:rFonts w:asciiTheme="majorBidi" w:hAnsiTheme="majorBidi" w:cstheme="majorBidi"/>
        </w:rPr>
        <w:t xml:space="preserve"> </w:t>
      </w:r>
      <w:r w:rsidR="00A026BE" w:rsidRPr="001F59D5">
        <w:rPr>
          <w:rFonts w:asciiTheme="majorBidi" w:hAnsiTheme="majorBidi" w:cstheme="majorBidi"/>
        </w:rPr>
        <w:t>2</w:t>
      </w:r>
      <w:r w:rsidR="00F8518C" w:rsidRPr="001F59D5">
        <w:rPr>
          <w:rFonts w:asciiTheme="majorBidi" w:hAnsiTheme="majorBidi" w:cstheme="majorBidi"/>
        </w:rPr>
        <w:t>.</w:t>
      </w:r>
      <w:r w:rsidR="00AD5DC3" w:rsidRPr="001F59D5">
        <w:rPr>
          <w:rFonts w:asciiTheme="majorBidi" w:hAnsiTheme="majorBidi" w:cstheme="majorBidi"/>
        </w:rPr>
        <w:t>75</w:t>
      </w:r>
      <w:r w:rsidRPr="001F59D5">
        <w:rPr>
          <w:rFonts w:asciiTheme="majorBidi" w:hAnsiTheme="majorBidi" w:cstheme="majorBidi"/>
          <w:cs/>
        </w:rPr>
        <w:t xml:space="preserve"> </w:t>
      </w:r>
      <w:r w:rsidR="00BC2E7F" w:rsidRPr="001F59D5">
        <w:rPr>
          <w:rFonts w:asciiTheme="majorBidi" w:hAnsiTheme="majorBidi" w:cstheme="majorBidi"/>
          <w:cs/>
        </w:rPr>
        <w:t>ต่อปี</w:t>
      </w:r>
      <w:r w:rsidRPr="001F59D5">
        <w:rPr>
          <w:rFonts w:asciiTheme="majorBidi" w:hAnsiTheme="majorBidi" w:cstheme="majorBidi"/>
          <w:cs/>
        </w:rPr>
        <w:t xml:space="preserve">ถึงร้อยละ </w:t>
      </w:r>
      <w:r w:rsidR="001C0684" w:rsidRPr="001F59D5">
        <w:rPr>
          <w:rFonts w:asciiTheme="majorBidi" w:hAnsiTheme="majorBidi" w:cstheme="majorBidi"/>
        </w:rPr>
        <w:tab/>
        <w:t>4.05</w:t>
      </w:r>
      <w:r w:rsidR="00F8518C" w:rsidRPr="001F59D5">
        <w:rPr>
          <w:rFonts w:asciiTheme="majorBidi" w:hAnsiTheme="majorBidi" w:cstheme="majorBidi"/>
        </w:rPr>
        <w:t xml:space="preserve"> </w:t>
      </w:r>
      <w:r w:rsidR="00BC2E7F" w:rsidRPr="001F59D5">
        <w:rPr>
          <w:rFonts w:asciiTheme="majorBidi" w:hAnsiTheme="majorBidi" w:cstheme="majorBidi"/>
          <w:cs/>
        </w:rPr>
        <w:t>ต่อปี</w:t>
      </w:r>
      <w:r w:rsidR="00BC2E7F" w:rsidRPr="002516C1">
        <w:rPr>
          <w:rFonts w:asciiTheme="majorBidi" w:hAnsiTheme="majorBidi" w:cstheme="majorBidi"/>
          <w:cs/>
        </w:rPr>
        <w:t xml:space="preserve"> </w:t>
      </w:r>
      <w:r w:rsidRPr="002516C1">
        <w:rPr>
          <w:rFonts w:asciiTheme="majorBidi" w:hAnsiTheme="majorBidi" w:cstheme="majorBidi"/>
          <w:i/>
          <w:iCs/>
        </w:rPr>
        <w:t>(</w:t>
      </w:r>
      <w:r w:rsidR="00A026BE" w:rsidRPr="00A026BE">
        <w:rPr>
          <w:rFonts w:asciiTheme="majorBidi" w:hAnsiTheme="majorBidi" w:cstheme="majorBidi"/>
          <w:i/>
          <w:iCs/>
        </w:rPr>
        <w:t>256</w:t>
      </w:r>
      <w:r w:rsidR="000F5EDE">
        <w:rPr>
          <w:rFonts w:asciiTheme="majorBidi" w:hAnsiTheme="majorBidi" w:cstheme="majorBidi"/>
        </w:rPr>
        <w:t>5</w:t>
      </w:r>
      <w:r w:rsidRPr="002516C1">
        <w:rPr>
          <w:rFonts w:asciiTheme="majorBidi" w:hAnsiTheme="majorBidi" w:cstheme="majorBidi"/>
          <w:cs/>
        </w:rPr>
        <w:t xml:space="preserve">: </w:t>
      </w:r>
      <w:r w:rsidRPr="002516C1">
        <w:rPr>
          <w:rFonts w:asciiTheme="majorBidi" w:hAnsiTheme="majorBidi" w:cstheme="majorBidi"/>
          <w:i/>
          <w:iCs/>
          <w:cs/>
        </w:rPr>
        <w:t xml:space="preserve">ร้อยละ </w:t>
      </w:r>
      <w:r w:rsidR="000F5EDE">
        <w:rPr>
          <w:rFonts w:asciiTheme="majorBidi" w:hAnsiTheme="majorBidi" w:cstheme="majorBidi"/>
          <w:i/>
          <w:iCs/>
        </w:rPr>
        <w:t>2.25</w:t>
      </w:r>
      <w:r w:rsidR="00F039F7" w:rsidRPr="002516C1">
        <w:rPr>
          <w:rFonts w:asciiTheme="majorBidi" w:hAnsiTheme="majorBidi" w:cstheme="majorBidi"/>
          <w:i/>
          <w:iCs/>
          <w:cs/>
        </w:rPr>
        <w:t xml:space="preserve"> ต่อปี</w:t>
      </w:r>
      <w:r w:rsidRPr="002516C1">
        <w:rPr>
          <w:rFonts w:asciiTheme="majorBidi" w:hAnsiTheme="majorBidi" w:cstheme="majorBidi"/>
          <w:i/>
          <w:iCs/>
          <w:cs/>
        </w:rPr>
        <w:t>ถ</w:t>
      </w:r>
      <w:r w:rsidR="00F57A4A" w:rsidRPr="002516C1">
        <w:rPr>
          <w:rFonts w:asciiTheme="majorBidi" w:hAnsiTheme="majorBidi" w:cstheme="majorBidi"/>
          <w:i/>
          <w:iCs/>
          <w:cs/>
        </w:rPr>
        <w:t>ึ</w:t>
      </w:r>
      <w:r w:rsidRPr="002516C1">
        <w:rPr>
          <w:rFonts w:asciiTheme="majorBidi" w:hAnsiTheme="majorBidi" w:cstheme="majorBidi"/>
          <w:i/>
          <w:iCs/>
          <w:cs/>
        </w:rPr>
        <w:t xml:space="preserve">งร้อยละ </w:t>
      </w:r>
      <w:r w:rsidR="00A026BE" w:rsidRPr="00A026BE">
        <w:rPr>
          <w:rFonts w:asciiTheme="majorBidi" w:hAnsiTheme="majorBidi" w:cstheme="majorBidi"/>
          <w:i/>
          <w:iCs/>
        </w:rPr>
        <w:t>3</w:t>
      </w:r>
      <w:r w:rsidRPr="002516C1">
        <w:rPr>
          <w:rFonts w:asciiTheme="majorBidi" w:hAnsiTheme="majorBidi" w:cstheme="majorBidi"/>
          <w:i/>
          <w:iCs/>
        </w:rPr>
        <w:t>.</w:t>
      </w:r>
      <w:r w:rsidR="000F5EDE">
        <w:rPr>
          <w:rFonts w:asciiTheme="majorBidi" w:hAnsiTheme="majorBidi" w:cstheme="majorBidi"/>
          <w:i/>
          <w:iCs/>
        </w:rPr>
        <w:t>6</w:t>
      </w:r>
      <w:r w:rsidR="00A026BE" w:rsidRPr="00A026BE">
        <w:rPr>
          <w:rFonts w:asciiTheme="majorBidi" w:hAnsiTheme="majorBidi" w:cstheme="majorBidi"/>
          <w:i/>
          <w:iCs/>
        </w:rPr>
        <w:t>5</w:t>
      </w:r>
      <w:r w:rsidR="00F039F7" w:rsidRPr="002516C1">
        <w:rPr>
          <w:rFonts w:asciiTheme="majorBidi" w:hAnsiTheme="majorBidi" w:cstheme="majorBidi"/>
          <w:i/>
          <w:iCs/>
          <w:cs/>
        </w:rPr>
        <w:t xml:space="preserve"> ต่อปี</w:t>
      </w:r>
      <w:r w:rsidRPr="002516C1">
        <w:rPr>
          <w:rFonts w:asciiTheme="majorBidi" w:hAnsiTheme="majorBidi" w:cstheme="majorBidi"/>
          <w:i/>
          <w:iCs/>
          <w:cs/>
        </w:rPr>
        <w:t>)</w:t>
      </w:r>
      <w:r w:rsidRPr="002516C1">
        <w:rPr>
          <w:rFonts w:asciiTheme="majorBidi" w:hAnsiTheme="majorBidi" w:cstheme="majorBidi"/>
        </w:rPr>
        <w:t xml:space="preserve"> </w:t>
      </w:r>
    </w:p>
    <w:p w14:paraId="06F61F6E" w14:textId="77777777" w:rsidR="00976E27" w:rsidRPr="002516C1" w:rsidRDefault="00976E27" w:rsidP="00976E27">
      <w:pPr>
        <w:pStyle w:val="index"/>
        <w:tabs>
          <w:tab w:val="clear" w:pos="1134"/>
          <w:tab w:val="left" w:pos="-1710"/>
          <w:tab w:val="left" w:pos="990"/>
        </w:tabs>
        <w:spacing w:after="0" w:line="240" w:lineRule="auto"/>
        <w:ind w:left="990" w:right="299" w:firstLine="0"/>
        <w:jc w:val="thaiDistribute"/>
        <w:outlineLvl w:val="0"/>
        <w:rPr>
          <w:rFonts w:asciiTheme="majorBidi" w:eastAsia="Arial" w:hAnsiTheme="majorBidi" w:cstheme="majorBidi"/>
          <w:sz w:val="2"/>
          <w:szCs w:val="2"/>
        </w:rPr>
      </w:pPr>
      <w:r w:rsidRPr="002516C1">
        <w:rPr>
          <w:rFonts w:asciiTheme="majorBidi" w:hAnsiTheme="majorBidi" w:cstheme="majorBidi"/>
          <w:sz w:val="2"/>
          <w:szCs w:val="2"/>
          <w:lang w:val="en-US" w:bidi="th-TH"/>
        </w:rPr>
        <w:tab/>
      </w:r>
      <w:r w:rsidRPr="002516C1">
        <w:rPr>
          <w:rFonts w:asciiTheme="majorBidi" w:eastAsia="Arial" w:hAnsiTheme="majorBidi" w:cstheme="majorBidi"/>
          <w:sz w:val="2"/>
          <w:szCs w:val="2"/>
        </w:rPr>
        <w:tab/>
      </w:r>
    </w:p>
    <w:tbl>
      <w:tblPr>
        <w:tblW w:w="9342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2880"/>
        <w:gridCol w:w="4122"/>
        <w:gridCol w:w="2340"/>
      </w:tblGrid>
      <w:tr w:rsidR="00976E27" w:rsidRPr="002516C1" w14:paraId="3FD789F6" w14:textId="77777777" w:rsidTr="009431F3">
        <w:tc>
          <w:tcPr>
            <w:tcW w:w="7002" w:type="dxa"/>
            <w:gridSpan w:val="2"/>
            <w:shd w:val="clear" w:color="auto" w:fill="auto"/>
          </w:tcPr>
          <w:p w14:paraId="2B208219" w14:textId="77777777" w:rsidR="00976E27" w:rsidRPr="002516C1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i/>
                <w:iCs/>
                <w:color w:val="0000FF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2340" w:type="dxa"/>
          </w:tcPr>
          <w:p w14:paraId="192BC955" w14:textId="77777777" w:rsidR="00976E27" w:rsidRPr="002516C1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76E27" w:rsidRPr="002516C1" w14:paraId="720CC623" w14:textId="77777777" w:rsidTr="009431F3">
        <w:trPr>
          <w:trHeight w:val="252"/>
        </w:trPr>
        <w:tc>
          <w:tcPr>
            <w:tcW w:w="7002" w:type="dxa"/>
            <w:gridSpan w:val="2"/>
            <w:shd w:val="clear" w:color="auto" w:fill="auto"/>
          </w:tcPr>
          <w:p w14:paraId="4AD4722A" w14:textId="77777777" w:rsidR="00976E27" w:rsidRPr="002516C1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532CA041" w14:textId="77777777" w:rsidR="00976E27" w:rsidRPr="002516C1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2516C1">
              <w:rPr>
                <w:rFonts w:asciiTheme="majorBidi" w:eastAsia="Calibri" w:hAnsiTheme="majorBidi" w:cstheme="majorBidi"/>
                <w:cs/>
              </w:rPr>
              <w:t>อุปกรณ์สำนักงาน</w:t>
            </w:r>
          </w:p>
        </w:tc>
      </w:tr>
      <w:tr w:rsidR="00976E27" w:rsidRPr="002516C1" w14:paraId="2ACE986D" w14:textId="77777777" w:rsidTr="009431F3">
        <w:trPr>
          <w:trHeight w:val="144"/>
        </w:trPr>
        <w:tc>
          <w:tcPr>
            <w:tcW w:w="7002" w:type="dxa"/>
            <w:gridSpan w:val="2"/>
            <w:shd w:val="clear" w:color="auto" w:fill="auto"/>
          </w:tcPr>
          <w:p w14:paraId="6F1A1576" w14:textId="77777777" w:rsidR="00976E27" w:rsidRPr="002516C1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2340" w:type="dxa"/>
            <w:shd w:val="clear" w:color="auto" w:fill="auto"/>
          </w:tcPr>
          <w:p w14:paraId="56B64DAC" w14:textId="77777777" w:rsidR="00976E27" w:rsidRPr="002516C1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976E27" w:rsidRPr="002516C1" w14:paraId="2FD44FCA" w14:textId="77777777" w:rsidTr="009431F3">
        <w:tc>
          <w:tcPr>
            <w:tcW w:w="7002" w:type="dxa"/>
            <w:gridSpan w:val="2"/>
            <w:shd w:val="clear" w:color="auto" w:fill="auto"/>
          </w:tcPr>
          <w:p w14:paraId="52BA5860" w14:textId="77777777" w:rsidR="00976E27" w:rsidRPr="002516C1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ราคาทุน 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51DD3F5A" w14:textId="77777777" w:rsidR="00976E27" w:rsidRPr="002516C1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6E27" w:rsidRPr="002516C1" w14:paraId="3DB96FA6" w14:textId="77777777" w:rsidTr="009431F3">
        <w:tc>
          <w:tcPr>
            <w:tcW w:w="7002" w:type="dxa"/>
            <w:gridSpan w:val="2"/>
            <w:shd w:val="clear" w:color="auto" w:fill="auto"/>
          </w:tcPr>
          <w:p w14:paraId="7F05C807" w14:textId="34D3C4D0" w:rsidR="00F039F7" w:rsidRPr="002516C1" w:rsidRDefault="00976E27" w:rsidP="00B43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1</w:t>
            </w:r>
            <w:r w:rsidRPr="002516C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BD7B7F8" w14:textId="5DE67D9E" w:rsidR="00F039F7" w:rsidRPr="002516C1" w:rsidRDefault="00A026BE" w:rsidP="00F233EA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</w:t>
            </w:r>
            <w:r w:rsidR="00976E27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</w:t>
            </w:r>
          </w:p>
        </w:tc>
      </w:tr>
      <w:tr w:rsidR="00B434A5" w:rsidRPr="002516C1" w14:paraId="29BB6B73" w14:textId="77777777" w:rsidTr="001F59D5">
        <w:tc>
          <w:tcPr>
            <w:tcW w:w="7002" w:type="dxa"/>
            <w:gridSpan w:val="2"/>
            <w:shd w:val="clear" w:color="auto" w:fill="auto"/>
          </w:tcPr>
          <w:p w14:paraId="5B92AC7D" w14:textId="1A343BA0" w:rsidR="00B434A5" w:rsidRPr="002516C1" w:rsidRDefault="00B434A5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  <w:bookmarkStart w:id="14" w:name="_Hlk156384590"/>
            <w:r w:rsidRPr="002516C1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01752" w14:textId="68C1A86E" w:rsidR="00B434A5" w:rsidRPr="002516C1" w:rsidRDefault="000062F0" w:rsidP="00F233EA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0.32</w:t>
            </w:r>
          </w:p>
        </w:tc>
      </w:tr>
      <w:tr w:rsidR="00415DBE" w:rsidRPr="002516C1" w14:paraId="1C0B798C" w14:textId="77777777" w:rsidTr="001F59D5">
        <w:tc>
          <w:tcPr>
            <w:tcW w:w="7002" w:type="dxa"/>
            <w:gridSpan w:val="2"/>
            <w:shd w:val="clear" w:color="auto" w:fill="auto"/>
          </w:tcPr>
          <w:p w14:paraId="3E6447D5" w14:textId="5C333DB9" w:rsidR="00415DBE" w:rsidRPr="00415DBE" w:rsidRDefault="00415DBE" w:rsidP="00415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72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A026BE">
              <w:rPr>
                <w:rFonts w:asciiTheme="majorBidi" w:hAnsiTheme="majorBidi" w:cstheme="majorBidi"/>
                <w:b/>
                <w:bCs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A026BE">
              <w:rPr>
                <w:rFonts w:asciiTheme="majorBidi" w:hAnsiTheme="majorBidi" w:cstheme="majorBidi"/>
                <w:b/>
                <w:bCs/>
              </w:rPr>
              <w:t>2565</w:t>
            </w:r>
            <w:r w:rsidRPr="00415DBE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และ </w:t>
            </w:r>
            <w:r w:rsidRPr="00A026BE">
              <w:rPr>
                <w:rFonts w:asciiTheme="majorBidi" w:hAnsiTheme="majorBidi" w:cstheme="majorBidi"/>
                <w:b/>
                <w:bCs/>
              </w:rPr>
              <w:t>1</w:t>
            </w:r>
            <w:r w:rsidRPr="002516C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Pr="00A026BE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484E8" w14:textId="68677254" w:rsidR="00415DBE" w:rsidRPr="002516C1" w:rsidRDefault="00415DBE" w:rsidP="00F233EA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9957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415DBE" w:rsidRPr="002516C1" w14:paraId="5DC03574" w14:textId="77777777" w:rsidTr="001F59D5">
        <w:tc>
          <w:tcPr>
            <w:tcW w:w="7002" w:type="dxa"/>
            <w:gridSpan w:val="2"/>
            <w:shd w:val="clear" w:color="auto" w:fill="auto"/>
          </w:tcPr>
          <w:p w14:paraId="1A51B343" w14:textId="77777777" w:rsidR="00415DBE" w:rsidRPr="002516C1" w:rsidRDefault="00415D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B56D899" w14:textId="40053B6F" w:rsidR="00415DBE" w:rsidRPr="003D3F30" w:rsidRDefault="003D3F30" w:rsidP="00451FEC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3F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0.02</w:t>
            </w:r>
          </w:p>
        </w:tc>
      </w:tr>
      <w:tr w:rsidR="00415DBE" w:rsidRPr="002516C1" w14:paraId="55BCA5CB" w14:textId="77777777" w:rsidTr="00451FEC">
        <w:tc>
          <w:tcPr>
            <w:tcW w:w="2880" w:type="dxa"/>
            <w:shd w:val="clear" w:color="auto" w:fill="auto"/>
          </w:tcPr>
          <w:p w14:paraId="31CF951C" w14:textId="0CF8ECE5" w:rsidR="00415DBE" w:rsidRPr="002516C1" w:rsidRDefault="00415D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18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A026BE">
              <w:rPr>
                <w:rFonts w:asciiTheme="majorBidi" w:hAnsiTheme="majorBidi" w:cstheme="majorBidi"/>
                <w:b/>
                <w:bCs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A026BE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4122" w:type="dxa"/>
            <w:shd w:val="clear" w:color="auto" w:fill="auto"/>
            <w:vAlign w:val="bottom"/>
          </w:tcPr>
          <w:p w14:paraId="03981137" w14:textId="77777777" w:rsidR="00415DBE" w:rsidRPr="002516C1" w:rsidRDefault="00415DBE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92DBD" w14:textId="6399EFB5" w:rsidR="00415DBE" w:rsidRPr="002516C1" w:rsidRDefault="003D3F30" w:rsidP="00451FEC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39.2</w:t>
            </w:r>
            <w:r w:rsidR="009957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bookmarkEnd w:id="14"/>
      <w:tr w:rsidR="00976E27" w:rsidRPr="002516C1" w14:paraId="6AE001D8" w14:textId="77777777" w:rsidTr="009431F3">
        <w:tc>
          <w:tcPr>
            <w:tcW w:w="2880" w:type="dxa"/>
            <w:shd w:val="clear" w:color="auto" w:fill="auto"/>
          </w:tcPr>
          <w:p w14:paraId="7F42AB59" w14:textId="77777777" w:rsidR="00976E27" w:rsidRPr="002516C1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18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4122" w:type="dxa"/>
            <w:shd w:val="clear" w:color="auto" w:fill="auto"/>
            <w:vAlign w:val="bottom"/>
          </w:tcPr>
          <w:p w14:paraId="3BB47E14" w14:textId="77777777" w:rsidR="00976E27" w:rsidRPr="002516C1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58BC7" w14:textId="77777777" w:rsidR="00976E27" w:rsidRPr="003D3F30" w:rsidRDefault="00976E27" w:rsidP="00F233EA">
            <w:pPr>
              <w:pStyle w:val="acctfourfigures"/>
              <w:tabs>
                <w:tab w:val="clear" w:pos="765"/>
                <w:tab w:val="decimal" w:pos="1596"/>
                <w:tab w:val="decimal" w:pos="1774"/>
              </w:tabs>
              <w:spacing w:line="240" w:lineRule="atLeast"/>
              <w:ind w:right="-102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976E27" w:rsidRPr="002516C1" w14:paraId="62091107" w14:textId="77777777" w:rsidTr="009431F3">
        <w:tc>
          <w:tcPr>
            <w:tcW w:w="2880" w:type="dxa"/>
            <w:shd w:val="clear" w:color="auto" w:fill="auto"/>
          </w:tcPr>
          <w:p w14:paraId="2EB3B049" w14:textId="77777777" w:rsidR="00976E27" w:rsidRPr="002516C1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180"/>
              <w:rPr>
                <w:rFonts w:asciiTheme="majorBidi" w:hAnsiTheme="majorBidi" w:cstheme="majorBidi"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ค่าเสื่อมราคา</w:t>
            </w:r>
          </w:p>
        </w:tc>
        <w:tc>
          <w:tcPr>
            <w:tcW w:w="4122" w:type="dxa"/>
            <w:shd w:val="clear" w:color="auto" w:fill="auto"/>
            <w:vAlign w:val="bottom"/>
          </w:tcPr>
          <w:p w14:paraId="3E7E9AE4" w14:textId="77777777" w:rsidR="00976E27" w:rsidRPr="002516C1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1A08E36A" w14:textId="77777777" w:rsidR="00976E27" w:rsidRPr="002516C1" w:rsidRDefault="00976E27" w:rsidP="00F233EA">
            <w:pPr>
              <w:pStyle w:val="acctfourfigures"/>
              <w:tabs>
                <w:tab w:val="clear" w:pos="765"/>
                <w:tab w:val="decimal" w:pos="1596"/>
                <w:tab w:val="decimal" w:pos="1774"/>
              </w:tabs>
              <w:spacing w:line="240" w:lineRule="atLeast"/>
              <w:ind w:righ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0BC2" w:rsidRPr="002516C1" w14:paraId="715EBA5B" w14:textId="77777777" w:rsidTr="00451FEC">
        <w:tc>
          <w:tcPr>
            <w:tcW w:w="2880" w:type="dxa"/>
            <w:shd w:val="clear" w:color="auto" w:fill="auto"/>
          </w:tcPr>
          <w:p w14:paraId="10DF2A3D" w14:textId="2D73DBD5" w:rsidR="00690BC2" w:rsidRPr="002516C1" w:rsidRDefault="00690BC2" w:rsidP="0069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252" w:hanging="158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026BE">
              <w:rPr>
                <w:rFonts w:asciiTheme="majorBidi" w:hAnsiTheme="majorBidi" w:cstheme="majorBidi"/>
              </w:rPr>
              <w:t>1</w:t>
            </w:r>
            <w:r w:rsidRPr="002516C1">
              <w:rPr>
                <w:rFonts w:asciiTheme="majorBidi" w:hAnsiTheme="majorBidi" w:cstheme="majorBidi"/>
              </w:rPr>
              <w:t xml:space="preserve"> </w:t>
            </w:r>
            <w:r w:rsidRPr="002516C1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A026BE">
              <w:rPr>
                <w:rFonts w:asciiTheme="majorBidi" w:hAnsiTheme="majorBidi" w:cstheme="majorBidi"/>
              </w:rPr>
              <w:t>256</w:t>
            </w:r>
            <w:r w:rsidR="00415DB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4122" w:type="dxa"/>
            <w:shd w:val="clear" w:color="auto" w:fill="auto"/>
            <w:vAlign w:val="bottom"/>
          </w:tcPr>
          <w:p w14:paraId="5C6420D4" w14:textId="77777777" w:rsidR="00690BC2" w:rsidRPr="002516C1" w:rsidRDefault="00690BC2" w:rsidP="00690BC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</w:tcPr>
          <w:p w14:paraId="084C477A" w14:textId="013A45A2" w:rsidR="00690BC2" w:rsidRPr="001F59D5" w:rsidRDefault="00690BC2" w:rsidP="00690BC2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9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(17.35)</w:t>
            </w:r>
          </w:p>
        </w:tc>
      </w:tr>
      <w:tr w:rsidR="00690BC2" w:rsidRPr="002516C1" w14:paraId="63E507FD" w14:textId="77777777" w:rsidTr="00451FEC">
        <w:tc>
          <w:tcPr>
            <w:tcW w:w="2880" w:type="dxa"/>
          </w:tcPr>
          <w:p w14:paraId="5A20273F" w14:textId="77777777" w:rsidR="00690BC2" w:rsidRPr="002516C1" w:rsidRDefault="00690BC2" w:rsidP="00690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4122" w:type="dxa"/>
            <w:shd w:val="clear" w:color="auto" w:fill="auto"/>
            <w:vAlign w:val="bottom"/>
          </w:tcPr>
          <w:p w14:paraId="1E8E9533" w14:textId="77777777" w:rsidR="00690BC2" w:rsidRPr="002516C1" w:rsidRDefault="00690BC2" w:rsidP="00690BC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</w:tcPr>
          <w:p w14:paraId="5EFE7BEC" w14:textId="6B7505C4" w:rsidR="00690BC2" w:rsidRPr="001F59D5" w:rsidRDefault="00690BC2" w:rsidP="00690BC2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9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(4.54)</w:t>
            </w:r>
          </w:p>
        </w:tc>
      </w:tr>
      <w:tr w:rsidR="00976E27" w:rsidRPr="002516C1" w14:paraId="4BE54EE8" w14:textId="77777777" w:rsidTr="009431F3">
        <w:tc>
          <w:tcPr>
            <w:tcW w:w="7002" w:type="dxa"/>
            <w:gridSpan w:val="2"/>
            <w:shd w:val="clear" w:color="auto" w:fill="auto"/>
          </w:tcPr>
          <w:p w14:paraId="64706D65" w14:textId="1C1AF8F9" w:rsidR="00976E27" w:rsidRPr="002516C1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256</w:t>
            </w:r>
            <w:r w:rsidR="00415DBE">
              <w:rPr>
                <w:rFonts w:asciiTheme="majorBidi" w:hAnsiTheme="majorBidi" w:cstheme="majorBidi"/>
                <w:b/>
                <w:bCs/>
              </w:rPr>
              <w:t>5</w:t>
            </w:r>
            <w:r w:rsidRPr="002516C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และ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1</w:t>
            </w:r>
            <w:r w:rsidRPr="002516C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256</w:t>
            </w:r>
            <w:r w:rsidR="00415DBE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19887" w14:textId="62980ACA" w:rsidR="00976E27" w:rsidRPr="002516C1" w:rsidRDefault="00690BC2" w:rsidP="00F233EA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0B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(21.89)</w:t>
            </w:r>
          </w:p>
        </w:tc>
      </w:tr>
      <w:tr w:rsidR="00976E27" w:rsidRPr="002516C1" w14:paraId="48ADB82B" w14:textId="77777777" w:rsidTr="009431F3">
        <w:tc>
          <w:tcPr>
            <w:tcW w:w="2880" w:type="dxa"/>
          </w:tcPr>
          <w:p w14:paraId="3710E848" w14:textId="77777777" w:rsidR="00976E27" w:rsidRPr="002516C1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4122" w:type="dxa"/>
            <w:shd w:val="clear" w:color="auto" w:fill="auto"/>
            <w:vAlign w:val="bottom"/>
          </w:tcPr>
          <w:p w14:paraId="1EABEF5F" w14:textId="77777777" w:rsidR="00976E27" w:rsidRPr="002516C1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450AC17D" w14:textId="41B53CED" w:rsidR="00976E27" w:rsidRPr="002516C1" w:rsidRDefault="00F93A4A" w:rsidP="00F233EA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(2.94)</w:t>
            </w:r>
          </w:p>
        </w:tc>
      </w:tr>
      <w:tr w:rsidR="00976E27" w:rsidRPr="002516C1" w14:paraId="642076DE" w14:textId="77777777" w:rsidTr="009431F3">
        <w:tc>
          <w:tcPr>
            <w:tcW w:w="7002" w:type="dxa"/>
            <w:gridSpan w:val="2"/>
            <w:shd w:val="clear" w:color="auto" w:fill="auto"/>
          </w:tcPr>
          <w:p w14:paraId="4B7F28B4" w14:textId="6D3A58AA" w:rsidR="00976E27" w:rsidRPr="002516C1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256</w:t>
            </w:r>
            <w:r w:rsidR="00415DBE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96E7C" w14:textId="0CD6C019" w:rsidR="00976E27" w:rsidRPr="002516C1" w:rsidRDefault="00F93A4A" w:rsidP="00F233EA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(24.83)</w:t>
            </w:r>
          </w:p>
        </w:tc>
      </w:tr>
      <w:tr w:rsidR="00976E27" w:rsidRPr="002516C1" w14:paraId="7C44BCB2" w14:textId="77777777" w:rsidTr="009431F3">
        <w:tc>
          <w:tcPr>
            <w:tcW w:w="7002" w:type="dxa"/>
            <w:gridSpan w:val="2"/>
            <w:shd w:val="clear" w:color="auto" w:fill="auto"/>
          </w:tcPr>
          <w:p w14:paraId="4C7D0B19" w14:textId="77777777" w:rsidR="00976E27" w:rsidRPr="002516C1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F9FDC" w14:textId="77777777" w:rsidR="00976E27" w:rsidRPr="002516C1" w:rsidRDefault="00976E27" w:rsidP="00F233EA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6E27" w:rsidRPr="002516C1" w14:paraId="765B576D" w14:textId="77777777" w:rsidTr="009431F3">
        <w:tc>
          <w:tcPr>
            <w:tcW w:w="7002" w:type="dxa"/>
            <w:gridSpan w:val="2"/>
            <w:shd w:val="clear" w:color="auto" w:fill="auto"/>
          </w:tcPr>
          <w:p w14:paraId="7407E994" w14:textId="77777777" w:rsidR="00976E27" w:rsidRPr="002516C1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E98C8C6" w14:textId="77777777" w:rsidR="00976E27" w:rsidRPr="002516C1" w:rsidRDefault="00976E27" w:rsidP="00F233EA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31F3" w:rsidRPr="002516C1" w14:paraId="6F1D82F2" w14:textId="77777777" w:rsidTr="003714DF">
        <w:tc>
          <w:tcPr>
            <w:tcW w:w="7002" w:type="dxa"/>
            <w:gridSpan w:val="2"/>
            <w:shd w:val="clear" w:color="auto" w:fill="auto"/>
          </w:tcPr>
          <w:p w14:paraId="2935E869" w14:textId="06313EB8" w:rsidR="009431F3" w:rsidRPr="002516C1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256</w:t>
            </w:r>
            <w:r w:rsidR="00415DBE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23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21C8B5" w14:textId="5C1CCD10" w:rsidR="009431F3" w:rsidRPr="002516C1" w:rsidRDefault="00415DBE" w:rsidP="00F233EA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</w:t>
            </w:r>
          </w:p>
        </w:tc>
      </w:tr>
      <w:tr w:rsidR="009431F3" w:rsidRPr="002516C1" w14:paraId="335EE082" w14:textId="77777777" w:rsidTr="003714DF">
        <w:tc>
          <w:tcPr>
            <w:tcW w:w="7002" w:type="dxa"/>
            <w:gridSpan w:val="2"/>
            <w:shd w:val="clear" w:color="auto" w:fill="auto"/>
          </w:tcPr>
          <w:p w14:paraId="5A356AC9" w14:textId="3EA611D2" w:rsidR="009431F3" w:rsidRPr="002516C1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256</w:t>
            </w:r>
            <w:r w:rsidR="00415DBE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23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4E7803" w14:textId="3FAFCE7E" w:rsidR="009431F3" w:rsidRPr="002516C1" w:rsidRDefault="00F93A4A" w:rsidP="00F233EA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14.45</w:t>
            </w:r>
          </w:p>
        </w:tc>
      </w:tr>
    </w:tbl>
    <w:p w14:paraId="59D7B7C3" w14:textId="236E0A13" w:rsidR="00976E27" w:rsidRDefault="00976E27" w:rsidP="00976E27">
      <w:pPr>
        <w:pStyle w:val="block"/>
        <w:spacing w:after="0" w:line="240" w:lineRule="auto"/>
        <w:ind w:left="540" w:right="62"/>
        <w:rPr>
          <w:rFonts w:asciiTheme="majorBidi" w:hAnsiTheme="majorBidi" w:cstheme="majorBidi"/>
          <w:bCs/>
          <w:sz w:val="30"/>
          <w:szCs w:val="30"/>
          <w:lang w:val="en-US" w:bidi="th-TH"/>
        </w:rPr>
      </w:pPr>
    </w:p>
    <w:p w14:paraId="4F854CCC" w14:textId="47E01C67" w:rsidR="00691B99" w:rsidRDefault="00691B99" w:rsidP="00976E27">
      <w:pPr>
        <w:pStyle w:val="block"/>
        <w:spacing w:after="0" w:line="240" w:lineRule="auto"/>
        <w:ind w:left="540" w:right="62"/>
        <w:rPr>
          <w:rFonts w:asciiTheme="majorBidi" w:hAnsiTheme="majorBidi" w:cstheme="majorBidi"/>
          <w:bCs/>
          <w:sz w:val="30"/>
          <w:szCs w:val="30"/>
          <w:lang w:val="en-US" w:bidi="th-TH"/>
        </w:rPr>
      </w:pPr>
    </w:p>
    <w:p w14:paraId="1E1B88A1" w14:textId="77777777" w:rsidR="00E65024" w:rsidRDefault="00E65024" w:rsidP="00976E27">
      <w:pPr>
        <w:pStyle w:val="block"/>
        <w:spacing w:after="0" w:line="240" w:lineRule="auto"/>
        <w:ind w:left="540" w:right="62"/>
        <w:rPr>
          <w:rFonts w:asciiTheme="majorBidi" w:hAnsiTheme="majorBidi" w:cstheme="majorBidi"/>
          <w:bCs/>
          <w:sz w:val="30"/>
          <w:szCs w:val="30"/>
          <w:lang w:val="en-US" w:bidi="th-TH"/>
        </w:rPr>
      </w:pPr>
    </w:p>
    <w:p w14:paraId="7391783B" w14:textId="77777777" w:rsidR="00E65024" w:rsidRDefault="00E65024" w:rsidP="00976E27">
      <w:pPr>
        <w:pStyle w:val="block"/>
        <w:spacing w:after="0" w:line="240" w:lineRule="auto"/>
        <w:ind w:left="540" w:right="62"/>
        <w:rPr>
          <w:rFonts w:asciiTheme="majorBidi" w:hAnsiTheme="majorBidi" w:cstheme="majorBidi"/>
          <w:bCs/>
          <w:sz w:val="30"/>
          <w:szCs w:val="30"/>
          <w:lang w:val="en-US" w:bidi="th-TH"/>
        </w:rPr>
      </w:pPr>
    </w:p>
    <w:p w14:paraId="2B131AA7" w14:textId="77777777" w:rsidR="00E65024" w:rsidRDefault="00E65024" w:rsidP="00976E27">
      <w:pPr>
        <w:pStyle w:val="block"/>
        <w:spacing w:after="0" w:line="240" w:lineRule="auto"/>
        <w:ind w:left="540" w:right="62"/>
        <w:rPr>
          <w:rFonts w:asciiTheme="majorBidi" w:hAnsiTheme="majorBidi" w:cstheme="majorBidi"/>
          <w:bCs/>
          <w:sz w:val="30"/>
          <w:szCs w:val="30"/>
          <w:lang w:val="en-US" w:bidi="th-TH"/>
        </w:rPr>
      </w:pPr>
    </w:p>
    <w:p w14:paraId="0F75284A" w14:textId="0BE56DA1" w:rsidR="00976E27" w:rsidRPr="002516C1" w:rsidRDefault="009431F3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="00976E27"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สัญญาเช่า</w:t>
      </w: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78"/>
        <w:gridCol w:w="1085"/>
        <w:gridCol w:w="180"/>
        <w:gridCol w:w="1077"/>
        <w:gridCol w:w="180"/>
        <w:gridCol w:w="1082"/>
      </w:tblGrid>
      <w:tr w:rsidR="00976E27" w:rsidRPr="002516C1" w14:paraId="3B00209F" w14:textId="77777777" w:rsidTr="009431F3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748741DC" w14:textId="77777777" w:rsidR="00976E27" w:rsidRPr="002516C1" w:rsidRDefault="00976E27" w:rsidP="00451FEC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433" w:type="dxa"/>
            <w:gridSpan w:val="3"/>
          </w:tcPr>
          <w:p w14:paraId="03F67A61" w14:textId="77777777" w:rsidR="00976E27" w:rsidRPr="002516C1" w:rsidRDefault="00976E27" w:rsidP="00451FE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1C18C9E" w14:textId="77777777" w:rsidR="00976E27" w:rsidRPr="002516C1" w:rsidRDefault="00976E27" w:rsidP="00451FE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9" w:type="dxa"/>
            <w:gridSpan w:val="3"/>
          </w:tcPr>
          <w:p w14:paraId="193C57C7" w14:textId="77777777" w:rsidR="00976E27" w:rsidRPr="002516C1" w:rsidRDefault="00976E27" w:rsidP="00451FE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76E27" w:rsidRPr="002516C1" w14:paraId="2222B3EB" w14:textId="77777777" w:rsidTr="009431F3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0EF03780" w14:textId="55F6CA9B" w:rsidR="00976E27" w:rsidRPr="002516C1" w:rsidRDefault="00976E27" w:rsidP="00451FEC">
            <w:pPr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170" w:type="dxa"/>
          </w:tcPr>
          <w:p w14:paraId="308DE4C5" w14:textId="31DB878D" w:rsidR="00976E27" w:rsidRPr="002516C1" w:rsidRDefault="00A026BE" w:rsidP="00451FE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964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4E8E270B" w14:textId="77777777" w:rsidR="00976E27" w:rsidRPr="002516C1" w:rsidRDefault="00976E27" w:rsidP="00451FE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E7CA3CB" w14:textId="71C88FF5" w:rsidR="00976E27" w:rsidRPr="002516C1" w:rsidRDefault="00A026BE" w:rsidP="00451FE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9645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EA47192" w14:textId="77777777" w:rsidR="00976E27" w:rsidRPr="002516C1" w:rsidRDefault="00976E27" w:rsidP="00451FE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5A5CB2E" w14:textId="7490797C" w:rsidR="00976E27" w:rsidRPr="002516C1" w:rsidRDefault="00A026BE" w:rsidP="00451FE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645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14704EB9" w14:textId="77777777" w:rsidR="00976E27" w:rsidRPr="002516C1" w:rsidRDefault="00976E27" w:rsidP="00451FE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388CCB9" w14:textId="1BD6268C" w:rsidR="00976E27" w:rsidRPr="002516C1" w:rsidRDefault="00A026BE" w:rsidP="00451FE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645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976E27" w:rsidRPr="002516C1" w14:paraId="46E06404" w14:textId="77777777" w:rsidTr="009431F3">
        <w:trPr>
          <w:cantSplit/>
          <w:trHeight w:val="20"/>
          <w:tblHeader/>
        </w:trPr>
        <w:tc>
          <w:tcPr>
            <w:tcW w:w="4140" w:type="dxa"/>
          </w:tcPr>
          <w:p w14:paraId="285D08A0" w14:textId="77777777" w:rsidR="00976E27" w:rsidRPr="002516C1" w:rsidRDefault="00976E27" w:rsidP="00451FEC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30"/>
                <w:szCs w:val="30"/>
              </w:rPr>
            </w:pPr>
          </w:p>
        </w:tc>
        <w:tc>
          <w:tcPr>
            <w:tcW w:w="4952" w:type="dxa"/>
            <w:gridSpan w:val="7"/>
            <w:vAlign w:val="center"/>
          </w:tcPr>
          <w:p w14:paraId="1420BC31" w14:textId="77777777" w:rsidR="00976E27" w:rsidRPr="002516C1" w:rsidRDefault="00976E27" w:rsidP="00451FEC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64583" w:rsidRPr="002516C1" w14:paraId="1A9CDD96" w14:textId="77777777" w:rsidTr="009431F3">
        <w:trPr>
          <w:cantSplit/>
          <w:trHeight w:val="20"/>
        </w:trPr>
        <w:tc>
          <w:tcPr>
            <w:tcW w:w="4140" w:type="dxa"/>
          </w:tcPr>
          <w:p w14:paraId="4526D9FC" w14:textId="77777777" w:rsidR="00964583" w:rsidRPr="002516C1" w:rsidRDefault="00964583" w:rsidP="00964583">
            <w:pPr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อาคารและสิ่งปลูกสร้าง</w:t>
            </w:r>
          </w:p>
        </w:tc>
        <w:tc>
          <w:tcPr>
            <w:tcW w:w="1170" w:type="dxa"/>
          </w:tcPr>
          <w:p w14:paraId="7E856592" w14:textId="637560F7" w:rsidR="00964583" w:rsidRPr="002516C1" w:rsidRDefault="00716717" w:rsidP="0096458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10.40</w:t>
            </w:r>
          </w:p>
        </w:tc>
        <w:tc>
          <w:tcPr>
            <w:tcW w:w="178" w:type="dxa"/>
            <w:vAlign w:val="bottom"/>
          </w:tcPr>
          <w:p w14:paraId="5E9687C0" w14:textId="77777777" w:rsidR="00964583" w:rsidRPr="002516C1" w:rsidRDefault="00964583" w:rsidP="0096458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FE2B860" w14:textId="05C37ED6" w:rsidR="00964583" w:rsidRPr="002516C1" w:rsidRDefault="00964583" w:rsidP="0096458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</w:t>
            </w:r>
          </w:p>
        </w:tc>
        <w:tc>
          <w:tcPr>
            <w:tcW w:w="180" w:type="dxa"/>
            <w:vAlign w:val="bottom"/>
          </w:tcPr>
          <w:p w14:paraId="47C81CBB" w14:textId="77777777" w:rsidR="00964583" w:rsidRPr="002516C1" w:rsidRDefault="00964583" w:rsidP="0096458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3031450" w14:textId="6BB8BBA4" w:rsidR="00964583" w:rsidRPr="002516C1" w:rsidRDefault="00716717" w:rsidP="0096458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10.40</w:t>
            </w:r>
          </w:p>
        </w:tc>
        <w:tc>
          <w:tcPr>
            <w:tcW w:w="180" w:type="dxa"/>
            <w:vAlign w:val="bottom"/>
          </w:tcPr>
          <w:p w14:paraId="082F2DDD" w14:textId="77777777" w:rsidR="00964583" w:rsidRPr="002516C1" w:rsidRDefault="00964583" w:rsidP="0096458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4FF20E0" w14:textId="1ACFAD9B" w:rsidR="00964583" w:rsidRPr="002516C1" w:rsidRDefault="00964583" w:rsidP="0096458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</w:t>
            </w:r>
          </w:p>
        </w:tc>
      </w:tr>
      <w:tr w:rsidR="00964583" w:rsidRPr="002516C1" w14:paraId="447D5936" w14:textId="77777777" w:rsidTr="009431F3">
        <w:trPr>
          <w:cantSplit/>
          <w:trHeight w:val="20"/>
        </w:trPr>
        <w:tc>
          <w:tcPr>
            <w:tcW w:w="4140" w:type="dxa"/>
          </w:tcPr>
          <w:p w14:paraId="0EED7D6A" w14:textId="77777777" w:rsidR="00964583" w:rsidRPr="002516C1" w:rsidRDefault="00964583" w:rsidP="00964583">
            <w:pPr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47F10EA5" w14:textId="433F25CD" w:rsidR="00964583" w:rsidRPr="002516C1" w:rsidRDefault="00716717" w:rsidP="0096458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0.05</w:t>
            </w:r>
          </w:p>
        </w:tc>
        <w:tc>
          <w:tcPr>
            <w:tcW w:w="178" w:type="dxa"/>
            <w:vAlign w:val="bottom"/>
          </w:tcPr>
          <w:p w14:paraId="05CBA032" w14:textId="77777777" w:rsidR="00964583" w:rsidRPr="002516C1" w:rsidRDefault="00964583" w:rsidP="0096458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FCD3FE1" w14:textId="7F0053A5" w:rsidR="00964583" w:rsidRPr="002516C1" w:rsidRDefault="00964583" w:rsidP="0096458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</w:t>
            </w:r>
          </w:p>
        </w:tc>
        <w:tc>
          <w:tcPr>
            <w:tcW w:w="180" w:type="dxa"/>
            <w:vAlign w:val="bottom"/>
          </w:tcPr>
          <w:p w14:paraId="301890E7" w14:textId="77777777" w:rsidR="00964583" w:rsidRPr="002516C1" w:rsidRDefault="00964583" w:rsidP="0096458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97BB2A1" w14:textId="3FE6922E" w:rsidR="00964583" w:rsidRPr="002516C1" w:rsidRDefault="00716717" w:rsidP="0096458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980939E" w14:textId="77777777" w:rsidR="00964583" w:rsidRPr="002516C1" w:rsidRDefault="00964583" w:rsidP="0096458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4ABF907" w14:textId="4221DCAE" w:rsidR="00964583" w:rsidRPr="002516C1" w:rsidRDefault="00964583" w:rsidP="0096458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64583" w:rsidRPr="002516C1" w14:paraId="4665F9BE" w14:textId="77777777" w:rsidTr="009431F3">
        <w:trPr>
          <w:cantSplit/>
          <w:trHeight w:val="20"/>
        </w:trPr>
        <w:tc>
          <w:tcPr>
            <w:tcW w:w="4140" w:type="dxa"/>
          </w:tcPr>
          <w:p w14:paraId="17D43407" w14:textId="77777777" w:rsidR="00964583" w:rsidRPr="002516C1" w:rsidRDefault="00964583" w:rsidP="00964583">
            <w:pPr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อุปกรณ์สำนักงาน</w:t>
            </w:r>
          </w:p>
        </w:tc>
        <w:tc>
          <w:tcPr>
            <w:tcW w:w="1170" w:type="dxa"/>
          </w:tcPr>
          <w:p w14:paraId="42DCA7FD" w14:textId="73F86091" w:rsidR="00964583" w:rsidRPr="002516C1" w:rsidRDefault="00716717" w:rsidP="0096458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0.13</w:t>
            </w:r>
          </w:p>
        </w:tc>
        <w:tc>
          <w:tcPr>
            <w:tcW w:w="178" w:type="dxa"/>
            <w:vAlign w:val="bottom"/>
          </w:tcPr>
          <w:p w14:paraId="26257EA3" w14:textId="77777777" w:rsidR="00964583" w:rsidRPr="002516C1" w:rsidRDefault="00964583" w:rsidP="0096458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777F202" w14:textId="747D8814" w:rsidR="00964583" w:rsidRPr="002516C1" w:rsidRDefault="00964583" w:rsidP="0096458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</w:t>
            </w:r>
          </w:p>
        </w:tc>
        <w:tc>
          <w:tcPr>
            <w:tcW w:w="180" w:type="dxa"/>
            <w:vAlign w:val="bottom"/>
          </w:tcPr>
          <w:p w14:paraId="1F8BF272" w14:textId="77777777" w:rsidR="00964583" w:rsidRPr="002516C1" w:rsidRDefault="00964583" w:rsidP="0096458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6E0D056" w14:textId="0B82B931" w:rsidR="00964583" w:rsidRPr="002516C1" w:rsidRDefault="00716717" w:rsidP="0096458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A553AE" w14:textId="77777777" w:rsidR="00964583" w:rsidRPr="002516C1" w:rsidRDefault="00964583" w:rsidP="0096458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687E4EC" w14:textId="4DDE8ADA" w:rsidR="00964583" w:rsidRPr="002516C1" w:rsidRDefault="00964583" w:rsidP="0096458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64583" w:rsidRPr="002516C1" w14:paraId="0647AC8E" w14:textId="77777777" w:rsidTr="009431F3">
        <w:trPr>
          <w:cantSplit/>
          <w:trHeight w:val="20"/>
        </w:trPr>
        <w:tc>
          <w:tcPr>
            <w:tcW w:w="4140" w:type="dxa"/>
          </w:tcPr>
          <w:p w14:paraId="512AB6DA" w14:textId="77777777" w:rsidR="00964583" w:rsidRPr="002516C1" w:rsidRDefault="00964583" w:rsidP="00964583">
            <w:pPr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70" w:type="dxa"/>
          </w:tcPr>
          <w:p w14:paraId="6EB5B850" w14:textId="178659B6" w:rsidR="00964583" w:rsidRPr="002516C1" w:rsidRDefault="00716717" w:rsidP="0096458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12.67</w:t>
            </w:r>
          </w:p>
        </w:tc>
        <w:tc>
          <w:tcPr>
            <w:tcW w:w="178" w:type="dxa"/>
            <w:vAlign w:val="bottom"/>
          </w:tcPr>
          <w:p w14:paraId="4C6CBD36" w14:textId="77777777" w:rsidR="00964583" w:rsidRPr="002516C1" w:rsidRDefault="00964583" w:rsidP="0096458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2A3AD0B" w14:textId="6C80CFC0" w:rsidR="00964583" w:rsidRPr="002516C1" w:rsidRDefault="00964583" w:rsidP="0096458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180" w:type="dxa"/>
            <w:vAlign w:val="bottom"/>
          </w:tcPr>
          <w:p w14:paraId="5C322C1A" w14:textId="77777777" w:rsidR="00964583" w:rsidRPr="002516C1" w:rsidRDefault="00964583" w:rsidP="0096458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BD2C8A1" w14:textId="661E4E2B" w:rsidR="00964583" w:rsidRPr="002516C1" w:rsidRDefault="00716717" w:rsidP="0096458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0.59</w:t>
            </w:r>
          </w:p>
        </w:tc>
        <w:tc>
          <w:tcPr>
            <w:tcW w:w="180" w:type="dxa"/>
            <w:vAlign w:val="bottom"/>
          </w:tcPr>
          <w:p w14:paraId="3067712D" w14:textId="77777777" w:rsidR="00964583" w:rsidRPr="002516C1" w:rsidRDefault="00964583" w:rsidP="0096458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B6D9707" w14:textId="24C3557C" w:rsidR="00964583" w:rsidRPr="002516C1" w:rsidRDefault="00964583" w:rsidP="0096458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</w:p>
        </w:tc>
      </w:tr>
      <w:tr w:rsidR="00964583" w:rsidRPr="002516C1" w14:paraId="1DED0CF0" w14:textId="77777777" w:rsidTr="009431F3">
        <w:trPr>
          <w:cantSplit/>
          <w:trHeight w:val="20"/>
        </w:trPr>
        <w:tc>
          <w:tcPr>
            <w:tcW w:w="4140" w:type="dxa"/>
          </w:tcPr>
          <w:p w14:paraId="06B3823B" w14:textId="77777777" w:rsidR="00964583" w:rsidRPr="002516C1" w:rsidRDefault="00964583" w:rsidP="00964583">
            <w:pPr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97BF37" w14:textId="423D2CA5" w:rsidR="00964583" w:rsidRPr="002516C1" w:rsidRDefault="00716717" w:rsidP="0096458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23.25</w:t>
            </w:r>
          </w:p>
        </w:tc>
        <w:tc>
          <w:tcPr>
            <w:tcW w:w="178" w:type="dxa"/>
            <w:vAlign w:val="bottom"/>
          </w:tcPr>
          <w:p w14:paraId="6B8F7A25" w14:textId="77777777" w:rsidR="00964583" w:rsidRPr="002516C1" w:rsidRDefault="00964583" w:rsidP="0096458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4DBD1F" w14:textId="62B4D275" w:rsidR="00964583" w:rsidRPr="002516C1" w:rsidRDefault="00964583" w:rsidP="0096458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180" w:type="dxa"/>
            <w:vAlign w:val="bottom"/>
          </w:tcPr>
          <w:p w14:paraId="135D4CD2" w14:textId="77777777" w:rsidR="00964583" w:rsidRPr="002516C1" w:rsidRDefault="00964583" w:rsidP="0096458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D58BFD2" w14:textId="706D590F" w:rsidR="00964583" w:rsidRPr="002516C1" w:rsidRDefault="00716717" w:rsidP="0096458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10.99</w:t>
            </w:r>
          </w:p>
        </w:tc>
        <w:tc>
          <w:tcPr>
            <w:tcW w:w="180" w:type="dxa"/>
            <w:vAlign w:val="bottom"/>
          </w:tcPr>
          <w:p w14:paraId="50C3C995" w14:textId="77777777" w:rsidR="00964583" w:rsidRPr="002516C1" w:rsidRDefault="00964583" w:rsidP="0096458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219415C" w14:textId="1875098B" w:rsidR="00964583" w:rsidRPr="002516C1" w:rsidRDefault="00964583" w:rsidP="0096458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</w:t>
            </w:r>
          </w:p>
        </w:tc>
      </w:tr>
    </w:tbl>
    <w:p w14:paraId="4D57BA32" w14:textId="77777777" w:rsidR="002F1A97" w:rsidRPr="002516C1" w:rsidRDefault="002F1A97" w:rsidP="00976E27">
      <w:pPr>
        <w:pStyle w:val="block"/>
        <w:spacing w:after="0" w:line="240" w:lineRule="auto"/>
        <w:ind w:left="0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C213861" w14:textId="63BBE12A" w:rsidR="00976E27" w:rsidRPr="00045478" w:rsidRDefault="00976E27" w:rsidP="00976E27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</w:rPr>
      </w:pPr>
      <w:r w:rsidRPr="00045478">
        <w:rPr>
          <w:rFonts w:asciiTheme="majorBidi" w:hAnsiTheme="majorBidi" w:cstheme="majorBidi"/>
          <w:cs/>
        </w:rPr>
        <w:t xml:space="preserve">ในปี </w:t>
      </w:r>
      <w:r w:rsidR="00A026BE" w:rsidRPr="00045478">
        <w:rPr>
          <w:rFonts w:asciiTheme="majorBidi" w:hAnsiTheme="majorBidi" w:cstheme="majorBidi"/>
        </w:rPr>
        <w:t>256</w:t>
      </w:r>
      <w:r w:rsidR="00964583" w:rsidRPr="00045478">
        <w:rPr>
          <w:rFonts w:asciiTheme="majorBidi" w:hAnsiTheme="majorBidi" w:cstheme="majorBidi"/>
        </w:rPr>
        <w:t>6</w:t>
      </w:r>
      <w:r w:rsidRPr="00045478">
        <w:rPr>
          <w:rFonts w:asciiTheme="majorBidi" w:hAnsiTheme="majorBidi" w:cstheme="majorBidi"/>
        </w:rPr>
        <w:t xml:space="preserve"> </w:t>
      </w:r>
      <w:r w:rsidRPr="00045478">
        <w:rPr>
          <w:rFonts w:asciiTheme="majorBidi" w:hAnsiTheme="majorBidi" w:cstheme="majorBidi"/>
          <w:cs/>
        </w:rPr>
        <w:t>สินทรัพย์สิทธิการใช้ของกลุ่มบริษัท</w:t>
      </w:r>
      <w:r w:rsidR="000F5178">
        <w:rPr>
          <w:rFonts w:asciiTheme="majorBidi" w:hAnsiTheme="majorBidi" w:cstheme="majorBidi" w:hint="cs"/>
          <w:cs/>
        </w:rPr>
        <w:t>และบริษัท</w:t>
      </w:r>
      <w:r w:rsidR="00E23F46">
        <w:rPr>
          <w:rFonts w:asciiTheme="majorBidi" w:hAnsiTheme="majorBidi" w:cstheme="majorBidi" w:hint="cs"/>
          <w:cs/>
        </w:rPr>
        <w:t>เพิ่มขึ้น</w:t>
      </w:r>
      <w:r w:rsidRPr="00045478">
        <w:rPr>
          <w:rFonts w:asciiTheme="majorBidi" w:hAnsiTheme="majorBidi" w:cstheme="majorBidi"/>
          <w:cs/>
        </w:rPr>
        <w:t xml:space="preserve">เป็นจำนวน </w:t>
      </w:r>
      <w:r w:rsidR="004C7075">
        <w:rPr>
          <w:rFonts w:asciiTheme="majorBidi" w:hAnsiTheme="majorBidi" w:cstheme="majorBidi"/>
        </w:rPr>
        <w:t>7.40</w:t>
      </w:r>
      <w:r w:rsidR="00045478" w:rsidRPr="00045478">
        <w:rPr>
          <w:rFonts w:asciiTheme="majorBidi" w:hAnsiTheme="majorBidi" w:cstheme="majorBidi" w:hint="cs"/>
          <w:cs/>
        </w:rPr>
        <w:t xml:space="preserve"> </w:t>
      </w:r>
      <w:r w:rsidRPr="00045478">
        <w:rPr>
          <w:rFonts w:asciiTheme="majorBidi" w:hAnsiTheme="majorBidi" w:cstheme="majorBidi"/>
        </w:rPr>
        <w:t xml:space="preserve"> </w:t>
      </w:r>
      <w:r w:rsidRPr="00045478">
        <w:rPr>
          <w:rFonts w:asciiTheme="majorBidi" w:hAnsiTheme="majorBidi" w:cstheme="majorBidi"/>
          <w:cs/>
        </w:rPr>
        <w:t>ล้านบาท</w:t>
      </w:r>
      <w:r w:rsidRPr="00045478">
        <w:rPr>
          <w:rFonts w:asciiTheme="majorBidi" w:hAnsiTheme="majorBidi" w:cstheme="majorBidi"/>
        </w:rPr>
        <w:t xml:space="preserve"> </w:t>
      </w:r>
      <w:r w:rsidR="00DC1456">
        <w:rPr>
          <w:rFonts w:asciiTheme="majorBidi" w:hAnsiTheme="majorBidi" w:cstheme="majorBidi" w:hint="cs"/>
          <w:cs/>
        </w:rPr>
        <w:t>และ</w:t>
      </w:r>
      <w:r w:rsidR="00873F2B">
        <w:rPr>
          <w:rFonts w:asciiTheme="majorBidi" w:hAnsiTheme="majorBidi" w:cstheme="majorBidi" w:hint="cs"/>
          <w:cs/>
        </w:rPr>
        <w:t xml:space="preserve"> </w:t>
      </w:r>
      <w:r w:rsidR="00873F2B">
        <w:rPr>
          <w:rFonts w:asciiTheme="majorBidi" w:hAnsiTheme="majorBidi" w:cstheme="majorBidi"/>
        </w:rPr>
        <w:t>1.</w:t>
      </w:r>
      <w:r w:rsidR="00FC0A38">
        <w:rPr>
          <w:rFonts w:asciiTheme="majorBidi" w:hAnsiTheme="majorBidi" w:cstheme="majorBidi"/>
        </w:rPr>
        <w:t xml:space="preserve">71 </w:t>
      </w:r>
      <w:r w:rsidR="00FC0A38">
        <w:rPr>
          <w:rFonts w:asciiTheme="majorBidi" w:hAnsiTheme="majorBidi" w:cstheme="majorBidi" w:hint="cs"/>
          <w:cs/>
        </w:rPr>
        <w:t>ล้านบาทตามลำดับ</w:t>
      </w:r>
      <w:r w:rsidR="00431822">
        <w:rPr>
          <w:rFonts w:asciiTheme="majorBidi" w:hAnsiTheme="majorBidi" w:cstheme="majorBidi" w:hint="cs"/>
          <w:cs/>
        </w:rPr>
        <w:t xml:space="preserve"> </w:t>
      </w:r>
      <w:r w:rsidR="00431822" w:rsidRPr="001F59D5">
        <w:rPr>
          <w:rFonts w:asciiTheme="majorBidi" w:hAnsiTheme="majorBidi" w:cstheme="majorBidi"/>
          <w:i/>
          <w:iCs/>
          <w:cs/>
        </w:rPr>
        <w:t>(</w:t>
      </w:r>
      <w:r w:rsidR="00431822" w:rsidRPr="001F59D5">
        <w:rPr>
          <w:rFonts w:asciiTheme="majorBidi" w:hAnsiTheme="majorBidi" w:cstheme="majorBidi"/>
          <w:i/>
          <w:iCs/>
        </w:rPr>
        <w:t xml:space="preserve">2565 : </w:t>
      </w:r>
      <w:r w:rsidR="00E846FC" w:rsidRPr="00E846FC">
        <w:rPr>
          <w:rFonts w:asciiTheme="majorBidi" w:hAnsiTheme="majorBidi"/>
          <w:i/>
          <w:iCs/>
          <w:cs/>
        </w:rPr>
        <w:t>สินทรัพย์</w:t>
      </w:r>
      <w:r w:rsidR="00E846FC" w:rsidRPr="001F59D5">
        <w:rPr>
          <w:rFonts w:asciiTheme="majorBidi" w:hAnsiTheme="majorBidi" w:cstheme="majorBidi"/>
          <w:i/>
          <w:iCs/>
          <w:cs/>
        </w:rPr>
        <w:t>สิทธิการใช้ของกลุ่มบริษัทเพิ่มขึ้น</w:t>
      </w:r>
      <w:r w:rsidR="00E846FC" w:rsidRPr="001F59D5">
        <w:rPr>
          <w:rFonts w:asciiTheme="majorBidi" w:hAnsiTheme="majorBidi" w:cstheme="majorBidi"/>
          <w:i/>
          <w:iCs/>
        </w:rPr>
        <w:t xml:space="preserve"> 2.49</w:t>
      </w:r>
      <w:r w:rsidR="005A7738" w:rsidRPr="001F59D5">
        <w:rPr>
          <w:rFonts w:asciiTheme="majorBidi" w:hAnsiTheme="majorBidi" w:cstheme="majorBidi"/>
          <w:i/>
          <w:iCs/>
          <w:cs/>
        </w:rPr>
        <w:t xml:space="preserve"> ล้านบาท</w:t>
      </w:r>
      <w:r w:rsidR="00E846FC" w:rsidRPr="001F59D5">
        <w:rPr>
          <w:rFonts w:asciiTheme="majorBidi" w:hAnsiTheme="majorBidi" w:cstheme="majorBidi"/>
          <w:i/>
          <w:iCs/>
          <w:cs/>
        </w:rPr>
        <w:t>)</w:t>
      </w:r>
      <w:r w:rsidR="005A7738" w:rsidRPr="001F59D5">
        <w:rPr>
          <w:rFonts w:asciiTheme="majorBidi" w:hAnsiTheme="majorBidi" w:cstheme="majorBidi"/>
          <w:i/>
          <w:iCs/>
          <w:cs/>
        </w:rPr>
        <w:t xml:space="preserve"> </w:t>
      </w:r>
    </w:p>
    <w:p w14:paraId="117CB250" w14:textId="1F42E1A9" w:rsidR="00976E27" w:rsidRPr="00045478" w:rsidRDefault="00976E27" w:rsidP="00D01840">
      <w:pPr>
        <w:pStyle w:val="block"/>
        <w:spacing w:after="0" w:line="240" w:lineRule="auto"/>
        <w:ind w:left="0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7D16F11" w14:textId="050D5C72" w:rsidR="00976E27" w:rsidRPr="002516C1" w:rsidRDefault="00976E27" w:rsidP="00976E27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บริษัทเช่าอาคารสำนักงานเป็นระยะเวลา </w:t>
      </w:r>
      <w:r w:rsidR="00045478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04547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-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11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389ECE5F" w14:textId="77777777" w:rsidR="00976E27" w:rsidRPr="002516C1" w:rsidRDefault="00976E27" w:rsidP="00976E27">
      <w:pPr>
        <w:tabs>
          <w:tab w:val="clear" w:pos="454"/>
        </w:tabs>
        <w:jc w:val="thaiDistribute"/>
        <w:rPr>
          <w:rFonts w:asciiTheme="majorBidi" w:hAnsiTheme="majorBidi" w:cstheme="majorBidi"/>
          <w:i/>
          <w:iCs/>
          <w:highlight w:val="cyan"/>
        </w:rPr>
      </w:pPr>
    </w:p>
    <w:p w14:paraId="3F5FDB44" w14:textId="77777777" w:rsidR="00976E27" w:rsidRPr="002516C1" w:rsidRDefault="00976E27" w:rsidP="00976E27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</w:rPr>
      </w:pPr>
      <w:r w:rsidRPr="002516C1">
        <w:rPr>
          <w:rFonts w:asciiTheme="majorBidi" w:hAnsiTheme="majorBidi" w:cstheme="majorBidi"/>
          <w:i/>
          <w:iCs/>
          <w:cs/>
        </w:rPr>
        <w:t>สิทธิเลือกในการขยายอายุสัญญาเช่า</w:t>
      </w:r>
    </w:p>
    <w:p w14:paraId="5B6BA7DA" w14:textId="77777777" w:rsidR="00976E27" w:rsidRPr="002516C1" w:rsidRDefault="00976E27" w:rsidP="00976E27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345DEF09" w14:textId="62A43727" w:rsidR="0042522E" w:rsidRPr="004123BD" w:rsidRDefault="0042522E" w:rsidP="00976E27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cs/>
        </w:rPr>
      </w:pPr>
      <w:r w:rsidRPr="0051670A">
        <w:rPr>
          <w:rStyle w:val="ui-provider"/>
          <w:cs/>
        </w:rPr>
        <w:t>กลุ่มบริษัท</w:t>
      </w:r>
      <w:r w:rsidR="0051670A" w:rsidRPr="001F59D5">
        <w:rPr>
          <w:rStyle w:val="ui-provider"/>
          <w:cs/>
        </w:rPr>
        <w:t>และ</w:t>
      </w:r>
      <w:r w:rsidRPr="0051670A">
        <w:rPr>
          <w:rStyle w:val="ui-provider"/>
          <w:cs/>
        </w:rPr>
        <w:t>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</w:t>
      </w:r>
      <w:r w:rsidR="0051670A" w:rsidRPr="001F59D5">
        <w:rPr>
          <w:rStyle w:val="ui-provider"/>
          <w:cs/>
        </w:rPr>
        <w:t>และ</w:t>
      </w:r>
      <w:r w:rsidRPr="0051670A">
        <w:rPr>
          <w:rStyle w:val="ui-provider"/>
          <w:cs/>
        </w:rPr>
        <w:t>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  <w:r w:rsidRPr="0051670A">
        <w:rPr>
          <w:rStyle w:val="ui-provider"/>
        </w:rPr>
        <w:t xml:space="preserve">  </w:t>
      </w:r>
    </w:p>
    <w:p w14:paraId="19E9BB21" w14:textId="61C620A1" w:rsidR="00976E27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5AAA8ABF" w14:textId="77777777" w:rsidR="0051670A" w:rsidRDefault="0051670A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FBFF186" w14:textId="77777777" w:rsidR="00B20268" w:rsidRDefault="00B20268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BE0A24E" w14:textId="77777777" w:rsidR="008C10DC" w:rsidRDefault="008C10DC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FB24CAF" w14:textId="77777777" w:rsidR="008C10DC" w:rsidRDefault="008C10DC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F4B5B0B" w14:textId="77777777" w:rsidR="008C10DC" w:rsidRDefault="008C10DC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D07F7CB" w14:textId="77777777" w:rsidR="00DC7916" w:rsidRDefault="00DC7916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EB8F406" w14:textId="77777777" w:rsidR="00A85073" w:rsidRDefault="00A85073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180"/>
        <w:gridCol w:w="990"/>
        <w:gridCol w:w="180"/>
        <w:gridCol w:w="1080"/>
        <w:gridCol w:w="180"/>
        <w:gridCol w:w="1080"/>
      </w:tblGrid>
      <w:tr w:rsidR="00976E27" w:rsidRPr="002516C1" w14:paraId="175A8EFF" w14:textId="77777777" w:rsidTr="00780BA0">
        <w:trPr>
          <w:cantSplit/>
          <w:tblHeader/>
        </w:trPr>
        <w:tc>
          <w:tcPr>
            <w:tcW w:w="4500" w:type="dxa"/>
            <w:shd w:val="clear" w:color="auto" w:fill="auto"/>
            <w:vAlign w:val="bottom"/>
          </w:tcPr>
          <w:p w14:paraId="36BCAA0B" w14:textId="77777777" w:rsidR="00976E27" w:rsidRPr="002516C1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7ED445A7" w14:textId="77777777" w:rsidR="00976E27" w:rsidRPr="002516C1" w:rsidRDefault="00976E27" w:rsidP="00451FE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308119D2" w14:textId="77777777" w:rsidR="00976E27" w:rsidRPr="002516C1" w:rsidRDefault="00976E27" w:rsidP="00451FE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3C85465" w14:textId="77777777" w:rsidR="00976E27" w:rsidRPr="002516C1" w:rsidRDefault="00976E27" w:rsidP="00451FEC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76E27" w:rsidRPr="002516C1" w14:paraId="6ABCB27C" w14:textId="77777777" w:rsidTr="00780BA0">
        <w:trPr>
          <w:cantSplit/>
          <w:tblHeader/>
        </w:trPr>
        <w:tc>
          <w:tcPr>
            <w:tcW w:w="4500" w:type="dxa"/>
          </w:tcPr>
          <w:p w14:paraId="082C7A1F" w14:textId="083D7D47" w:rsidR="00976E27" w:rsidRPr="002516C1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2D55B48E" w14:textId="57183298" w:rsidR="00976E27" w:rsidRPr="002516C1" w:rsidRDefault="00A026BE" w:rsidP="00451FE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96458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4BFC7564" w14:textId="77777777" w:rsidR="00976E27" w:rsidRPr="002516C1" w:rsidRDefault="00976E27" w:rsidP="00451FE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F3053F2" w14:textId="4DC170C4" w:rsidR="00976E27" w:rsidRPr="002516C1" w:rsidRDefault="00A026BE" w:rsidP="00451FE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96458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6C1143DA" w14:textId="77777777" w:rsidR="00976E27" w:rsidRPr="002516C1" w:rsidRDefault="00976E27" w:rsidP="00451FE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64F356" w14:textId="2D7159E1" w:rsidR="00976E27" w:rsidRPr="002516C1" w:rsidRDefault="00A026BE" w:rsidP="00451FE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96458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54D80EDF" w14:textId="77777777" w:rsidR="00976E27" w:rsidRPr="002516C1" w:rsidRDefault="00976E27" w:rsidP="00451FE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BF58C0" w14:textId="28CEA75C" w:rsidR="00976E27" w:rsidRPr="002516C1" w:rsidRDefault="00A026BE" w:rsidP="00451FE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96458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</w:tr>
      <w:tr w:rsidR="00976E27" w:rsidRPr="002516C1" w14:paraId="44507620" w14:textId="77777777" w:rsidTr="00780BA0">
        <w:trPr>
          <w:cantSplit/>
          <w:tblHeader/>
        </w:trPr>
        <w:tc>
          <w:tcPr>
            <w:tcW w:w="4500" w:type="dxa"/>
          </w:tcPr>
          <w:p w14:paraId="64183F3F" w14:textId="77777777" w:rsidR="00976E27" w:rsidRPr="002516C1" w:rsidRDefault="00976E27" w:rsidP="00451FEC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770" w:type="dxa"/>
            <w:gridSpan w:val="7"/>
          </w:tcPr>
          <w:p w14:paraId="113F4BED" w14:textId="77777777" w:rsidR="00976E27" w:rsidRPr="002516C1" w:rsidRDefault="00976E27" w:rsidP="00451FE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76E27" w:rsidRPr="002516C1" w14:paraId="78AAB408" w14:textId="77777777" w:rsidTr="00780BA0">
        <w:trPr>
          <w:cantSplit/>
        </w:trPr>
        <w:tc>
          <w:tcPr>
            <w:tcW w:w="4500" w:type="dxa"/>
          </w:tcPr>
          <w:p w14:paraId="5DD077D9" w14:textId="77777777" w:rsidR="00976E27" w:rsidRPr="002516C1" w:rsidRDefault="00976E27" w:rsidP="00451FE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จำนวนที่รับรู้ในกำไรหรือขาดทุน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</w:p>
        </w:tc>
        <w:tc>
          <w:tcPr>
            <w:tcW w:w="1080" w:type="dxa"/>
          </w:tcPr>
          <w:p w14:paraId="2192B1F3" w14:textId="77777777" w:rsidR="00976E27" w:rsidRPr="002516C1" w:rsidRDefault="00976E27" w:rsidP="00451F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C18342" w14:textId="77777777" w:rsidR="00976E27" w:rsidRPr="002516C1" w:rsidRDefault="00976E27" w:rsidP="00451FE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D53580" w14:textId="77777777" w:rsidR="00976E27" w:rsidRPr="002516C1" w:rsidRDefault="00976E27" w:rsidP="00451F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721DA7" w14:textId="77777777" w:rsidR="00976E27" w:rsidRPr="002516C1" w:rsidRDefault="00976E27" w:rsidP="00451FE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E88BAE" w14:textId="77777777" w:rsidR="00976E27" w:rsidRPr="002516C1" w:rsidRDefault="00976E27" w:rsidP="00451F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434DED" w14:textId="77777777" w:rsidR="00976E27" w:rsidRPr="002516C1" w:rsidRDefault="00976E27" w:rsidP="00451FE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117462" w14:textId="77777777" w:rsidR="00976E27" w:rsidRPr="002516C1" w:rsidRDefault="00976E27" w:rsidP="00451F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6E27" w:rsidRPr="002516C1" w14:paraId="15A5E81C" w14:textId="77777777" w:rsidTr="00780BA0">
        <w:trPr>
          <w:cantSplit/>
        </w:trPr>
        <w:tc>
          <w:tcPr>
            <w:tcW w:w="4500" w:type="dxa"/>
          </w:tcPr>
          <w:p w14:paraId="47C98E58" w14:textId="77777777" w:rsidR="00976E27" w:rsidRPr="002516C1" w:rsidRDefault="00976E27" w:rsidP="00451FE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1A668E21" w14:textId="77777777" w:rsidR="00976E27" w:rsidRPr="002516C1" w:rsidRDefault="00976E27" w:rsidP="00451F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B673864" w14:textId="77777777" w:rsidR="00976E27" w:rsidRPr="002516C1" w:rsidRDefault="00976E27" w:rsidP="00451FE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EB3B34" w14:textId="77777777" w:rsidR="00976E27" w:rsidRPr="002516C1" w:rsidRDefault="00976E27" w:rsidP="00451F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84B22DD" w14:textId="77777777" w:rsidR="00976E27" w:rsidRPr="002516C1" w:rsidRDefault="00976E27" w:rsidP="00451FE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85648F" w14:textId="77777777" w:rsidR="00976E27" w:rsidRPr="002516C1" w:rsidRDefault="00976E27" w:rsidP="00451F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96F877D" w14:textId="77777777" w:rsidR="00976E27" w:rsidRPr="002516C1" w:rsidRDefault="00976E27" w:rsidP="00451FE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AD691B" w14:textId="77777777" w:rsidR="00976E27" w:rsidRPr="002516C1" w:rsidRDefault="00976E27" w:rsidP="00451FE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64583" w:rsidRPr="002516C1" w14:paraId="2B56E091" w14:textId="77777777" w:rsidTr="00780BA0">
        <w:trPr>
          <w:cantSplit/>
        </w:trPr>
        <w:tc>
          <w:tcPr>
            <w:tcW w:w="4500" w:type="dxa"/>
          </w:tcPr>
          <w:p w14:paraId="18C62F99" w14:textId="5B2D21C5" w:rsidR="00964583" w:rsidRPr="002516C1" w:rsidRDefault="00964583" w:rsidP="00964583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080" w:type="dxa"/>
            <w:vAlign w:val="bottom"/>
          </w:tcPr>
          <w:p w14:paraId="061CC79E" w14:textId="101DCF46" w:rsidR="00964583" w:rsidRPr="002516C1" w:rsidRDefault="00A85073" w:rsidP="009645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2.34</w:t>
            </w:r>
          </w:p>
        </w:tc>
        <w:tc>
          <w:tcPr>
            <w:tcW w:w="180" w:type="dxa"/>
            <w:vAlign w:val="bottom"/>
          </w:tcPr>
          <w:p w14:paraId="1922B35F" w14:textId="77777777" w:rsidR="00964583" w:rsidRPr="002516C1" w:rsidRDefault="00964583" w:rsidP="0096458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347F51D" w14:textId="3F891F9C" w:rsidR="00964583" w:rsidRPr="002516C1" w:rsidRDefault="00964583" w:rsidP="009645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</w:p>
        </w:tc>
        <w:tc>
          <w:tcPr>
            <w:tcW w:w="180" w:type="dxa"/>
            <w:vAlign w:val="bottom"/>
          </w:tcPr>
          <w:p w14:paraId="5A933CD0" w14:textId="77777777" w:rsidR="00964583" w:rsidRPr="002516C1" w:rsidRDefault="00964583" w:rsidP="0096458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90EB40" w14:textId="2900CE02" w:rsidR="00964583" w:rsidRPr="002516C1" w:rsidRDefault="00A85073" w:rsidP="009645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2.34</w:t>
            </w:r>
          </w:p>
        </w:tc>
        <w:tc>
          <w:tcPr>
            <w:tcW w:w="180" w:type="dxa"/>
            <w:vAlign w:val="bottom"/>
          </w:tcPr>
          <w:p w14:paraId="1B9DE17A" w14:textId="77777777" w:rsidR="00964583" w:rsidRPr="002516C1" w:rsidRDefault="00964583" w:rsidP="0096458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DFB607" w14:textId="6D7148B4" w:rsidR="00964583" w:rsidRPr="002516C1" w:rsidRDefault="00964583" w:rsidP="009645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</w:p>
        </w:tc>
      </w:tr>
      <w:tr w:rsidR="00964583" w:rsidRPr="002516C1" w14:paraId="5983DD5B" w14:textId="77777777" w:rsidTr="00780BA0">
        <w:trPr>
          <w:cantSplit/>
        </w:trPr>
        <w:tc>
          <w:tcPr>
            <w:tcW w:w="4500" w:type="dxa"/>
          </w:tcPr>
          <w:p w14:paraId="3EF1F317" w14:textId="77777777" w:rsidR="00964583" w:rsidRPr="002516C1" w:rsidRDefault="00964583" w:rsidP="00964583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vAlign w:val="bottom"/>
          </w:tcPr>
          <w:p w14:paraId="6307A015" w14:textId="4436E09B" w:rsidR="00964583" w:rsidRPr="002516C1" w:rsidRDefault="00A85073" w:rsidP="009645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0.03</w:t>
            </w:r>
          </w:p>
        </w:tc>
        <w:tc>
          <w:tcPr>
            <w:tcW w:w="180" w:type="dxa"/>
            <w:vAlign w:val="bottom"/>
          </w:tcPr>
          <w:p w14:paraId="36952098" w14:textId="77777777" w:rsidR="00964583" w:rsidRPr="002516C1" w:rsidRDefault="00964583" w:rsidP="0096458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102E54" w14:textId="141662EF" w:rsidR="00964583" w:rsidRPr="002516C1" w:rsidRDefault="00964583" w:rsidP="009645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</w:p>
        </w:tc>
        <w:tc>
          <w:tcPr>
            <w:tcW w:w="180" w:type="dxa"/>
            <w:vAlign w:val="bottom"/>
          </w:tcPr>
          <w:p w14:paraId="11CE0E75" w14:textId="77777777" w:rsidR="00964583" w:rsidRPr="002516C1" w:rsidRDefault="00964583" w:rsidP="0096458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0D4BFD" w14:textId="1EEBF839" w:rsidR="00964583" w:rsidRPr="002516C1" w:rsidRDefault="00A85073" w:rsidP="009645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E28E633" w14:textId="77777777" w:rsidR="00964583" w:rsidRPr="002516C1" w:rsidRDefault="00964583" w:rsidP="0096458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1422B3" w14:textId="2CE9F64C" w:rsidR="00964583" w:rsidRPr="002516C1" w:rsidRDefault="00964583" w:rsidP="009645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64583" w:rsidRPr="002516C1" w14:paraId="1549D764" w14:textId="77777777" w:rsidTr="00780BA0">
        <w:trPr>
          <w:cantSplit/>
        </w:trPr>
        <w:tc>
          <w:tcPr>
            <w:tcW w:w="4500" w:type="dxa"/>
          </w:tcPr>
          <w:p w14:paraId="32CFCBF8" w14:textId="77777777" w:rsidR="00964583" w:rsidRPr="002516C1" w:rsidRDefault="00964583" w:rsidP="00964583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080" w:type="dxa"/>
            <w:vAlign w:val="bottom"/>
          </w:tcPr>
          <w:p w14:paraId="68D0C6C0" w14:textId="04DA7C8D" w:rsidR="00964583" w:rsidRPr="002516C1" w:rsidRDefault="00A85073" w:rsidP="009645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0.06</w:t>
            </w:r>
          </w:p>
        </w:tc>
        <w:tc>
          <w:tcPr>
            <w:tcW w:w="180" w:type="dxa"/>
            <w:vAlign w:val="bottom"/>
          </w:tcPr>
          <w:p w14:paraId="2C65B5E7" w14:textId="77777777" w:rsidR="00964583" w:rsidRPr="002516C1" w:rsidRDefault="00964583" w:rsidP="0096458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0025F3" w14:textId="19DB5A89" w:rsidR="00964583" w:rsidRPr="002516C1" w:rsidRDefault="00964583" w:rsidP="009645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  <w:tc>
          <w:tcPr>
            <w:tcW w:w="180" w:type="dxa"/>
            <w:vAlign w:val="bottom"/>
          </w:tcPr>
          <w:p w14:paraId="01BCBC9D" w14:textId="77777777" w:rsidR="00964583" w:rsidRPr="002516C1" w:rsidRDefault="00964583" w:rsidP="0096458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9C84A3" w14:textId="5D9E6E3C" w:rsidR="00964583" w:rsidRPr="002516C1" w:rsidRDefault="00A85073" w:rsidP="009645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F99447F" w14:textId="77777777" w:rsidR="00964583" w:rsidRPr="002516C1" w:rsidRDefault="00964583" w:rsidP="0096458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E5A077" w14:textId="146FBAC5" w:rsidR="00964583" w:rsidRPr="002516C1" w:rsidRDefault="00964583" w:rsidP="009645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64583" w:rsidRPr="002516C1" w14:paraId="27AEE03D" w14:textId="77777777" w:rsidTr="00780BA0">
        <w:trPr>
          <w:cantSplit/>
        </w:trPr>
        <w:tc>
          <w:tcPr>
            <w:tcW w:w="4500" w:type="dxa"/>
          </w:tcPr>
          <w:p w14:paraId="4CD8C8DB" w14:textId="77777777" w:rsidR="00964583" w:rsidRPr="002516C1" w:rsidRDefault="00964583" w:rsidP="00964583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339E55DF" w14:textId="5DF9AFC2" w:rsidR="00964583" w:rsidRPr="002516C1" w:rsidRDefault="00A85073" w:rsidP="009645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5.41</w:t>
            </w:r>
          </w:p>
        </w:tc>
        <w:tc>
          <w:tcPr>
            <w:tcW w:w="180" w:type="dxa"/>
            <w:vAlign w:val="bottom"/>
          </w:tcPr>
          <w:p w14:paraId="5C511D75" w14:textId="77777777" w:rsidR="00964583" w:rsidRPr="002516C1" w:rsidRDefault="00964583" w:rsidP="0096458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E3FC5A" w14:textId="4A0C3642" w:rsidR="00964583" w:rsidRPr="002516C1" w:rsidRDefault="00964583" w:rsidP="009645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</w:t>
            </w:r>
          </w:p>
        </w:tc>
        <w:tc>
          <w:tcPr>
            <w:tcW w:w="180" w:type="dxa"/>
            <w:vAlign w:val="bottom"/>
          </w:tcPr>
          <w:p w14:paraId="7B54E348" w14:textId="77777777" w:rsidR="00964583" w:rsidRPr="002516C1" w:rsidRDefault="00964583" w:rsidP="0096458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A03227" w14:textId="05BF946C" w:rsidR="00964583" w:rsidRPr="002516C1" w:rsidRDefault="00A85073" w:rsidP="009645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0.28</w:t>
            </w:r>
          </w:p>
        </w:tc>
        <w:tc>
          <w:tcPr>
            <w:tcW w:w="180" w:type="dxa"/>
            <w:vAlign w:val="bottom"/>
          </w:tcPr>
          <w:p w14:paraId="56B0B259" w14:textId="77777777" w:rsidR="00964583" w:rsidRPr="002516C1" w:rsidRDefault="00964583" w:rsidP="0096458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B6D24E" w14:textId="0F4D2F7C" w:rsidR="00964583" w:rsidRPr="002516C1" w:rsidRDefault="00964583" w:rsidP="009645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</w:tr>
      <w:tr w:rsidR="00964583" w:rsidRPr="002516C1" w14:paraId="248ABF80" w14:textId="77777777" w:rsidTr="00780BA0">
        <w:trPr>
          <w:cantSplit/>
        </w:trPr>
        <w:tc>
          <w:tcPr>
            <w:tcW w:w="4500" w:type="dxa"/>
          </w:tcPr>
          <w:p w14:paraId="7ADD5F32" w14:textId="77777777" w:rsidR="00964583" w:rsidRPr="002516C1" w:rsidRDefault="00964583" w:rsidP="0096458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1999F59B" w14:textId="7018B409" w:rsidR="00964583" w:rsidRPr="002516C1" w:rsidRDefault="00A85073" w:rsidP="009645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</w:t>
            </w:r>
            <w:r w:rsidR="00A43F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</w:t>
            </w:r>
          </w:p>
        </w:tc>
        <w:tc>
          <w:tcPr>
            <w:tcW w:w="180" w:type="dxa"/>
            <w:vAlign w:val="bottom"/>
          </w:tcPr>
          <w:p w14:paraId="426FF946" w14:textId="77777777" w:rsidR="00964583" w:rsidRPr="002516C1" w:rsidRDefault="00964583" w:rsidP="0096458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BAD496" w14:textId="418CEE25" w:rsidR="00964583" w:rsidRPr="002516C1" w:rsidRDefault="00964583" w:rsidP="009645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180" w:type="dxa"/>
            <w:vAlign w:val="bottom"/>
          </w:tcPr>
          <w:p w14:paraId="067A5663" w14:textId="77777777" w:rsidR="00964583" w:rsidRPr="002516C1" w:rsidRDefault="00964583" w:rsidP="0096458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50C9EA" w14:textId="582F6A96" w:rsidR="00964583" w:rsidRPr="002516C1" w:rsidRDefault="00A85073" w:rsidP="009645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0.55</w:t>
            </w:r>
          </w:p>
        </w:tc>
        <w:tc>
          <w:tcPr>
            <w:tcW w:w="180" w:type="dxa"/>
            <w:vAlign w:val="bottom"/>
          </w:tcPr>
          <w:p w14:paraId="1C5EE775" w14:textId="77777777" w:rsidR="00964583" w:rsidRPr="002516C1" w:rsidRDefault="00964583" w:rsidP="0096458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E237FC" w14:textId="2D01B841" w:rsidR="00964583" w:rsidRPr="002516C1" w:rsidRDefault="00964583" w:rsidP="009645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</w:p>
        </w:tc>
      </w:tr>
      <w:tr w:rsidR="00964583" w:rsidRPr="002516C1" w14:paraId="68525AFA" w14:textId="77777777" w:rsidTr="00780BA0">
        <w:trPr>
          <w:cantSplit/>
        </w:trPr>
        <w:tc>
          <w:tcPr>
            <w:tcW w:w="4500" w:type="dxa"/>
          </w:tcPr>
          <w:p w14:paraId="79E15C33" w14:textId="77777777" w:rsidR="00964583" w:rsidRPr="002516C1" w:rsidRDefault="00964583" w:rsidP="0096458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559B1466" w14:textId="0AEB90AE" w:rsidR="00964583" w:rsidRPr="002516C1" w:rsidRDefault="0022355C" w:rsidP="009645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2.67</w:t>
            </w:r>
          </w:p>
        </w:tc>
        <w:tc>
          <w:tcPr>
            <w:tcW w:w="180" w:type="dxa"/>
            <w:vAlign w:val="bottom"/>
          </w:tcPr>
          <w:p w14:paraId="396A8145" w14:textId="77777777" w:rsidR="00964583" w:rsidRPr="002516C1" w:rsidRDefault="00964583" w:rsidP="0096458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EE0357" w14:textId="4060937E" w:rsidR="00964583" w:rsidRPr="002516C1" w:rsidRDefault="00964583" w:rsidP="009645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</w:p>
        </w:tc>
        <w:tc>
          <w:tcPr>
            <w:tcW w:w="180" w:type="dxa"/>
            <w:vAlign w:val="bottom"/>
          </w:tcPr>
          <w:p w14:paraId="57030130" w14:textId="77777777" w:rsidR="00964583" w:rsidRPr="002516C1" w:rsidRDefault="00964583" w:rsidP="0096458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516D73" w14:textId="0A1A0E73" w:rsidR="00964583" w:rsidRPr="00316672" w:rsidRDefault="0022355C" w:rsidP="009645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3E0948B" w14:textId="77777777" w:rsidR="00964583" w:rsidRPr="002516C1" w:rsidRDefault="00964583" w:rsidP="0096458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AF6213" w14:textId="2EE332D7" w:rsidR="00964583" w:rsidRPr="002516C1" w:rsidRDefault="00964583" w:rsidP="009645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64583" w:rsidRPr="002516C1" w14:paraId="41AA5FC7" w14:textId="77777777" w:rsidTr="00780BA0">
        <w:trPr>
          <w:cantSplit/>
        </w:trPr>
        <w:tc>
          <w:tcPr>
            <w:tcW w:w="4500" w:type="dxa"/>
          </w:tcPr>
          <w:p w14:paraId="3A790E20" w14:textId="77777777" w:rsidR="00964583" w:rsidRPr="002516C1" w:rsidRDefault="00964583" w:rsidP="00964583">
            <w:pPr>
              <w:tabs>
                <w:tab w:val="clear" w:pos="680"/>
                <w:tab w:val="clear" w:pos="907"/>
              </w:tabs>
              <w:ind w:left="190" w:hanging="180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511FAB47" w14:textId="33A519CD" w:rsidR="00964583" w:rsidRPr="002516C1" w:rsidRDefault="0022355C" w:rsidP="009645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1.55</w:t>
            </w:r>
          </w:p>
        </w:tc>
        <w:tc>
          <w:tcPr>
            <w:tcW w:w="180" w:type="dxa"/>
            <w:vAlign w:val="bottom"/>
          </w:tcPr>
          <w:p w14:paraId="46FAB1D6" w14:textId="77777777" w:rsidR="00964583" w:rsidRPr="002516C1" w:rsidRDefault="00964583" w:rsidP="0096458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853FED" w14:textId="31D8C66C" w:rsidR="00964583" w:rsidRPr="002516C1" w:rsidRDefault="00964583" w:rsidP="009645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04F23121" w14:textId="77777777" w:rsidR="00964583" w:rsidRPr="002516C1" w:rsidRDefault="00964583" w:rsidP="0096458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538425" w14:textId="7B60F999" w:rsidR="00964583" w:rsidRPr="002516C1" w:rsidRDefault="0022355C" w:rsidP="009645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0.56</w:t>
            </w:r>
          </w:p>
        </w:tc>
        <w:tc>
          <w:tcPr>
            <w:tcW w:w="180" w:type="dxa"/>
            <w:vAlign w:val="bottom"/>
          </w:tcPr>
          <w:p w14:paraId="51017261" w14:textId="77777777" w:rsidR="00964583" w:rsidRPr="002516C1" w:rsidRDefault="00964583" w:rsidP="0096458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8DE581" w14:textId="0542E603" w:rsidR="00964583" w:rsidRPr="002516C1" w:rsidRDefault="00964583" w:rsidP="009645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</w:tr>
    </w:tbl>
    <w:p w14:paraId="40292DEF" w14:textId="77777777" w:rsidR="00976E27" w:rsidRPr="002516C1" w:rsidRDefault="00976E27" w:rsidP="00976E27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06D3FF19" w14:textId="7EBF9E99" w:rsidR="00976E27" w:rsidRPr="002516C1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22355C">
        <w:rPr>
          <w:rFonts w:asciiTheme="majorBidi" w:hAnsiTheme="majorBidi" w:cstheme="majorBidi"/>
          <w:cs/>
        </w:rPr>
        <w:t xml:space="preserve">ในปี </w:t>
      </w:r>
      <w:r w:rsidR="00A026BE" w:rsidRPr="0022355C">
        <w:rPr>
          <w:rFonts w:asciiTheme="majorBidi" w:hAnsiTheme="majorBidi" w:cstheme="majorBidi"/>
        </w:rPr>
        <w:t>256</w:t>
      </w:r>
      <w:r w:rsidR="00964583" w:rsidRPr="0022355C">
        <w:rPr>
          <w:rFonts w:asciiTheme="majorBidi" w:hAnsiTheme="majorBidi" w:cstheme="majorBidi"/>
        </w:rPr>
        <w:t>6</w:t>
      </w:r>
      <w:r w:rsidRPr="0022355C">
        <w:rPr>
          <w:rFonts w:asciiTheme="majorBidi" w:hAnsiTheme="majorBidi" w:cstheme="majorBidi"/>
        </w:rPr>
        <w:t xml:space="preserve"> </w:t>
      </w:r>
      <w:r w:rsidRPr="0022355C">
        <w:rPr>
          <w:rFonts w:asciiTheme="majorBidi" w:hAnsiTheme="majorBidi" w:cstheme="majorBidi"/>
          <w:cs/>
        </w:rPr>
        <w:t>กระแสเงินสดจ่ายทั้งหมดของสัญญาเช่าของกลุ่มบริษัทและบริษัท มี</w:t>
      </w:r>
      <w:r w:rsidR="009C2899" w:rsidRPr="0022355C">
        <w:rPr>
          <w:rFonts w:asciiTheme="majorBidi" w:hAnsiTheme="majorBidi" w:cstheme="majorBidi"/>
          <w:cs/>
        </w:rPr>
        <w:t>จำนวน</w:t>
      </w:r>
      <w:r w:rsidR="0022355C" w:rsidRPr="0022355C">
        <w:rPr>
          <w:rFonts w:asciiTheme="majorBidi" w:hAnsiTheme="majorBidi" w:cstheme="majorBidi" w:hint="cs"/>
          <w:cs/>
        </w:rPr>
        <w:t xml:space="preserve"> </w:t>
      </w:r>
      <w:r w:rsidR="0022355C" w:rsidRPr="0022355C">
        <w:rPr>
          <w:rFonts w:asciiTheme="majorBidi" w:hAnsiTheme="majorBidi" w:cstheme="majorBidi"/>
        </w:rPr>
        <w:t>8.</w:t>
      </w:r>
      <w:r w:rsidR="0024402D">
        <w:rPr>
          <w:rFonts w:asciiTheme="majorBidi" w:hAnsiTheme="majorBidi" w:cstheme="majorBidi"/>
        </w:rPr>
        <w:t>71</w:t>
      </w:r>
      <w:r w:rsidR="009C2899" w:rsidRPr="0022355C">
        <w:rPr>
          <w:rFonts w:asciiTheme="majorBidi" w:hAnsiTheme="majorBidi" w:cstheme="majorBidi"/>
        </w:rPr>
        <w:t xml:space="preserve"> </w:t>
      </w:r>
      <w:r w:rsidRPr="0022355C">
        <w:rPr>
          <w:rFonts w:asciiTheme="majorBidi" w:hAnsiTheme="majorBidi" w:cstheme="majorBidi"/>
          <w:cs/>
        </w:rPr>
        <w:t>ล้านบาท</w:t>
      </w:r>
      <w:r w:rsidRPr="0022355C">
        <w:rPr>
          <w:rFonts w:asciiTheme="majorBidi" w:hAnsiTheme="majorBidi" w:cstheme="majorBidi"/>
        </w:rPr>
        <w:t xml:space="preserve"> </w:t>
      </w:r>
      <w:r w:rsidRPr="0022355C">
        <w:rPr>
          <w:rFonts w:asciiTheme="majorBidi" w:hAnsiTheme="majorBidi" w:cstheme="majorBidi"/>
          <w:cs/>
        </w:rPr>
        <w:t xml:space="preserve">และ </w:t>
      </w:r>
      <w:r w:rsidRPr="0022355C">
        <w:rPr>
          <w:rFonts w:asciiTheme="majorBidi" w:hAnsiTheme="majorBidi" w:cstheme="majorBidi"/>
        </w:rPr>
        <w:br/>
      </w:r>
      <w:r w:rsidR="00A026BE" w:rsidRPr="0022355C">
        <w:rPr>
          <w:rFonts w:asciiTheme="majorBidi" w:hAnsiTheme="majorBidi" w:cstheme="majorBidi"/>
        </w:rPr>
        <w:t>2</w:t>
      </w:r>
      <w:r w:rsidR="00B71949" w:rsidRPr="0022355C">
        <w:rPr>
          <w:rFonts w:asciiTheme="majorBidi" w:hAnsiTheme="majorBidi" w:cstheme="majorBidi"/>
        </w:rPr>
        <w:t>.</w:t>
      </w:r>
      <w:r w:rsidR="0022355C" w:rsidRPr="0022355C">
        <w:rPr>
          <w:rFonts w:asciiTheme="majorBidi" w:hAnsiTheme="majorBidi" w:cstheme="majorBidi"/>
        </w:rPr>
        <w:t>99</w:t>
      </w:r>
      <w:r w:rsidRPr="0022355C">
        <w:rPr>
          <w:rFonts w:asciiTheme="majorBidi" w:hAnsiTheme="majorBidi" w:cstheme="majorBidi"/>
        </w:rPr>
        <w:t xml:space="preserve"> </w:t>
      </w:r>
      <w:r w:rsidRPr="0022355C">
        <w:rPr>
          <w:rFonts w:asciiTheme="majorBidi" w:hAnsiTheme="majorBidi" w:cstheme="majorBidi"/>
          <w:cs/>
        </w:rPr>
        <w:t>ล้านบาท ตามลำดับ</w:t>
      </w:r>
      <w:r w:rsidRPr="0022355C">
        <w:rPr>
          <w:rFonts w:asciiTheme="majorBidi" w:hAnsiTheme="majorBidi" w:cstheme="majorBidi"/>
        </w:rPr>
        <w:t xml:space="preserve"> </w:t>
      </w:r>
      <w:r w:rsidRPr="0022355C">
        <w:rPr>
          <w:rFonts w:asciiTheme="majorBidi" w:hAnsiTheme="majorBidi" w:cstheme="majorBidi"/>
          <w:i/>
          <w:iCs/>
        </w:rPr>
        <w:t>(</w:t>
      </w:r>
      <w:r w:rsidR="00A026BE" w:rsidRPr="0022355C">
        <w:rPr>
          <w:rFonts w:asciiTheme="majorBidi" w:hAnsiTheme="majorBidi" w:cstheme="majorBidi"/>
          <w:i/>
          <w:iCs/>
        </w:rPr>
        <w:t>256</w:t>
      </w:r>
      <w:r w:rsidR="007A12A2" w:rsidRPr="0022355C">
        <w:rPr>
          <w:rFonts w:asciiTheme="majorBidi" w:hAnsiTheme="majorBidi" w:cstheme="majorBidi"/>
          <w:i/>
          <w:iCs/>
        </w:rPr>
        <w:t>5</w:t>
      </w:r>
      <w:r w:rsidRPr="0022355C">
        <w:rPr>
          <w:rFonts w:asciiTheme="majorBidi" w:hAnsiTheme="majorBidi" w:cstheme="majorBidi"/>
          <w:i/>
          <w:iCs/>
        </w:rPr>
        <w:t xml:space="preserve">: </w:t>
      </w:r>
      <w:r w:rsidR="00964583" w:rsidRPr="0022355C">
        <w:rPr>
          <w:rFonts w:asciiTheme="majorBidi" w:hAnsiTheme="majorBidi" w:cstheme="majorBidi"/>
          <w:i/>
          <w:iCs/>
        </w:rPr>
        <w:t>395.04</w:t>
      </w:r>
      <w:r w:rsidRPr="0022355C">
        <w:rPr>
          <w:rFonts w:asciiTheme="majorBidi" w:hAnsiTheme="majorBidi" w:cstheme="majorBidi"/>
          <w:i/>
          <w:iCs/>
        </w:rPr>
        <w:t xml:space="preserve"> </w:t>
      </w:r>
      <w:r w:rsidRPr="0022355C">
        <w:rPr>
          <w:rFonts w:asciiTheme="majorBidi" w:hAnsiTheme="majorBidi" w:cstheme="majorBidi"/>
          <w:i/>
          <w:iCs/>
          <w:cs/>
        </w:rPr>
        <w:t xml:space="preserve">ล้านบาท และ </w:t>
      </w:r>
      <w:r w:rsidR="00A026BE" w:rsidRPr="0022355C">
        <w:rPr>
          <w:rFonts w:asciiTheme="majorBidi" w:hAnsiTheme="majorBidi" w:cstheme="majorBidi"/>
          <w:i/>
          <w:iCs/>
        </w:rPr>
        <w:t>2</w:t>
      </w:r>
      <w:r w:rsidR="009431F3" w:rsidRPr="0022355C">
        <w:rPr>
          <w:rFonts w:asciiTheme="majorBidi" w:hAnsiTheme="majorBidi" w:cstheme="majorBidi"/>
          <w:i/>
          <w:iCs/>
        </w:rPr>
        <w:t>.</w:t>
      </w:r>
      <w:r w:rsidR="00964583" w:rsidRPr="0022355C">
        <w:rPr>
          <w:rFonts w:asciiTheme="majorBidi" w:hAnsiTheme="majorBidi" w:cstheme="majorBidi"/>
          <w:i/>
          <w:iCs/>
        </w:rPr>
        <w:t>40</w:t>
      </w:r>
      <w:r w:rsidR="009431F3" w:rsidRPr="0022355C">
        <w:rPr>
          <w:rFonts w:asciiTheme="majorBidi" w:hAnsiTheme="majorBidi" w:cstheme="majorBidi"/>
          <w:i/>
          <w:iCs/>
        </w:rPr>
        <w:t xml:space="preserve"> </w:t>
      </w:r>
      <w:r w:rsidRPr="0022355C">
        <w:rPr>
          <w:rFonts w:asciiTheme="majorBidi" w:hAnsiTheme="majorBidi" w:cstheme="majorBidi"/>
          <w:i/>
          <w:iCs/>
          <w:cs/>
        </w:rPr>
        <w:t>ล้านบาท ตามลำดับ</w:t>
      </w:r>
      <w:r w:rsidRPr="0022355C">
        <w:rPr>
          <w:rFonts w:asciiTheme="majorBidi" w:hAnsiTheme="majorBidi" w:cstheme="majorBidi"/>
          <w:i/>
          <w:iCs/>
        </w:rPr>
        <w:t>)</w:t>
      </w:r>
    </w:p>
    <w:p w14:paraId="0DEE0A52" w14:textId="77777777" w:rsidR="00976E27" w:rsidRPr="002516C1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2"/>
          <w:szCs w:val="22"/>
          <w:lang w:bidi="ar-SA"/>
        </w:rPr>
      </w:pPr>
    </w:p>
    <w:bookmarkEnd w:id="10"/>
    <w:bookmarkEnd w:id="11"/>
    <w:p w14:paraId="000EB406" w14:textId="7647F73F" w:rsidR="00976E27" w:rsidRPr="002516C1" w:rsidRDefault="00976E27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ค่าความนิยม</w:t>
      </w:r>
    </w:p>
    <w:p w14:paraId="4F1D018D" w14:textId="77777777" w:rsidR="00976E27" w:rsidRPr="002516C1" w:rsidRDefault="00976E27" w:rsidP="00976E27">
      <w:pPr>
        <w:pStyle w:val="block"/>
        <w:tabs>
          <w:tab w:val="left" w:pos="540"/>
        </w:tabs>
        <w:spacing w:after="0" w:line="240" w:lineRule="auto"/>
        <w:ind w:right="62"/>
        <w:rPr>
          <w:rFonts w:asciiTheme="majorBidi" w:hAnsiTheme="majorBidi" w:cstheme="majorBidi"/>
          <w:bCs/>
          <w:sz w:val="24"/>
          <w:szCs w:val="24"/>
          <w:lang w:val="en-US" w:bidi="th-TH"/>
        </w:rPr>
      </w:pP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7020"/>
        <w:gridCol w:w="252"/>
        <w:gridCol w:w="1908"/>
      </w:tblGrid>
      <w:tr w:rsidR="00976E27" w:rsidRPr="002516C1" w14:paraId="68C90424" w14:textId="77777777" w:rsidTr="00451FEC">
        <w:trPr>
          <w:tblHeader/>
        </w:trPr>
        <w:tc>
          <w:tcPr>
            <w:tcW w:w="7020" w:type="dxa"/>
          </w:tcPr>
          <w:p w14:paraId="26D160FB" w14:textId="77777777" w:rsidR="00976E27" w:rsidRPr="002516C1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" w:type="dxa"/>
            <w:vAlign w:val="bottom"/>
          </w:tcPr>
          <w:p w14:paraId="49824DBB" w14:textId="77777777" w:rsidR="00976E27" w:rsidRPr="002516C1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08" w:type="dxa"/>
            <w:vAlign w:val="bottom"/>
          </w:tcPr>
          <w:p w14:paraId="26ECE2E4" w14:textId="77777777" w:rsidR="00976E27" w:rsidRPr="002516C1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76E27" w:rsidRPr="002516C1" w14:paraId="20536BAF" w14:textId="77777777" w:rsidTr="00451FEC">
        <w:trPr>
          <w:tblHeader/>
        </w:trPr>
        <w:tc>
          <w:tcPr>
            <w:tcW w:w="7020" w:type="dxa"/>
          </w:tcPr>
          <w:p w14:paraId="02B0C594" w14:textId="77777777" w:rsidR="00976E27" w:rsidRPr="002516C1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" w:type="dxa"/>
            <w:vAlign w:val="bottom"/>
          </w:tcPr>
          <w:p w14:paraId="529872D7" w14:textId="77777777" w:rsidR="00976E27" w:rsidRPr="002516C1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08" w:type="dxa"/>
            <w:vAlign w:val="bottom"/>
          </w:tcPr>
          <w:p w14:paraId="3D7A852A" w14:textId="77777777" w:rsidR="00976E27" w:rsidRPr="002516C1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976E27" w:rsidRPr="002516C1" w14:paraId="2746D7D2" w14:textId="77777777" w:rsidTr="002F1A97">
        <w:trPr>
          <w:trHeight w:val="245"/>
        </w:trPr>
        <w:tc>
          <w:tcPr>
            <w:tcW w:w="7020" w:type="dxa"/>
          </w:tcPr>
          <w:p w14:paraId="3B56E0BB" w14:textId="77777777" w:rsidR="00976E27" w:rsidRPr="002516C1" w:rsidRDefault="00976E27" w:rsidP="002F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right="-108" w:firstLine="7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252" w:type="dxa"/>
          </w:tcPr>
          <w:p w14:paraId="0EF83CB4" w14:textId="77777777" w:rsidR="00976E27" w:rsidRPr="002516C1" w:rsidRDefault="00976E27" w:rsidP="002F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1908" w:type="dxa"/>
          </w:tcPr>
          <w:p w14:paraId="643D85E7" w14:textId="77777777" w:rsidR="00976E27" w:rsidRPr="002516C1" w:rsidRDefault="00976E27" w:rsidP="002F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rPr>
                <w:rFonts w:asciiTheme="majorBidi" w:hAnsiTheme="majorBidi" w:cstheme="majorBidi"/>
              </w:rPr>
            </w:pPr>
          </w:p>
        </w:tc>
      </w:tr>
      <w:tr w:rsidR="00976E27" w:rsidRPr="002516C1" w14:paraId="096D5C41" w14:textId="77777777" w:rsidTr="00451FEC">
        <w:tc>
          <w:tcPr>
            <w:tcW w:w="7020" w:type="dxa"/>
            <w:shd w:val="clear" w:color="auto" w:fill="auto"/>
          </w:tcPr>
          <w:p w14:paraId="63D25227" w14:textId="47E5EF6D" w:rsidR="00976E27" w:rsidRPr="002516C1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256</w:t>
            </w:r>
            <w:r w:rsidR="00964583">
              <w:rPr>
                <w:rFonts w:asciiTheme="majorBidi" w:hAnsiTheme="majorBidi" w:cstheme="majorBidi"/>
                <w:b/>
                <w:bCs/>
              </w:rPr>
              <w:t>5</w:t>
            </w:r>
            <w:r w:rsidRPr="002516C1">
              <w:rPr>
                <w:rFonts w:asciiTheme="majorBidi" w:hAnsiTheme="majorBidi" w:cstheme="majorBidi"/>
                <w:b/>
                <w:bCs/>
              </w:rPr>
              <w:t xml:space="preserve">  </w:t>
            </w:r>
          </w:p>
        </w:tc>
        <w:tc>
          <w:tcPr>
            <w:tcW w:w="252" w:type="dxa"/>
            <w:vAlign w:val="bottom"/>
          </w:tcPr>
          <w:p w14:paraId="16A68B38" w14:textId="77777777" w:rsidR="00976E27" w:rsidRPr="002516C1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08" w:type="dxa"/>
            <w:vAlign w:val="bottom"/>
          </w:tcPr>
          <w:p w14:paraId="0E37B026" w14:textId="446070D7" w:rsidR="00976E27" w:rsidRPr="002516C1" w:rsidRDefault="00A026BE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76E27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602</w:t>
            </w:r>
            <w:r w:rsidR="00976E27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</w:p>
        </w:tc>
      </w:tr>
      <w:tr w:rsidR="00976E27" w:rsidRPr="002516C1" w14:paraId="455523CC" w14:textId="77777777" w:rsidTr="00451FEC">
        <w:tc>
          <w:tcPr>
            <w:tcW w:w="7020" w:type="dxa"/>
          </w:tcPr>
          <w:p w14:paraId="4378D0CD" w14:textId="1E3939ED" w:rsidR="00976E27" w:rsidRPr="002516C1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256</w:t>
            </w:r>
            <w:r w:rsidR="00964583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252" w:type="dxa"/>
            <w:vAlign w:val="bottom"/>
          </w:tcPr>
          <w:p w14:paraId="0CEF223D" w14:textId="77777777" w:rsidR="00976E27" w:rsidRPr="002516C1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148DD" w14:textId="1C19C2A0" w:rsidR="00976E27" w:rsidRPr="002516C1" w:rsidRDefault="00A026BE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0375D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602</w:t>
            </w:r>
            <w:r w:rsidR="0010375D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</w:p>
        </w:tc>
      </w:tr>
      <w:tr w:rsidR="00976E27" w:rsidRPr="002516C1" w14:paraId="538F61A5" w14:textId="77777777" w:rsidTr="00451FEC">
        <w:trPr>
          <w:trHeight w:val="20"/>
        </w:trPr>
        <w:tc>
          <w:tcPr>
            <w:tcW w:w="7020" w:type="dxa"/>
          </w:tcPr>
          <w:p w14:paraId="6E4B16F5" w14:textId="71A2BD47" w:rsidR="001C2AF0" w:rsidRPr="002516C1" w:rsidRDefault="001C2AF0" w:rsidP="002F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2" w:type="dxa"/>
            <w:vAlign w:val="bottom"/>
          </w:tcPr>
          <w:p w14:paraId="51BCAAA4" w14:textId="77777777" w:rsidR="00976E27" w:rsidRPr="002516C1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4DEB364F" w14:textId="77777777" w:rsidR="00976E27" w:rsidRPr="002516C1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976E27" w:rsidRPr="002516C1" w14:paraId="21637A75" w14:textId="77777777" w:rsidTr="00451FEC">
        <w:tc>
          <w:tcPr>
            <w:tcW w:w="7020" w:type="dxa"/>
          </w:tcPr>
          <w:p w14:paraId="3EA1D4D4" w14:textId="77777777" w:rsidR="00976E27" w:rsidRPr="002516C1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ขาดทุนจากการด้อยค่า</w:t>
            </w:r>
          </w:p>
        </w:tc>
        <w:tc>
          <w:tcPr>
            <w:tcW w:w="252" w:type="dxa"/>
            <w:vAlign w:val="bottom"/>
          </w:tcPr>
          <w:p w14:paraId="616E9358" w14:textId="77777777" w:rsidR="00976E27" w:rsidRPr="002516C1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6A177800" w14:textId="77777777" w:rsidR="00976E27" w:rsidRPr="002516C1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6E27" w:rsidRPr="002516C1" w14:paraId="2DF28E0C" w14:textId="77777777" w:rsidTr="00451FEC">
        <w:tc>
          <w:tcPr>
            <w:tcW w:w="7020" w:type="dxa"/>
          </w:tcPr>
          <w:p w14:paraId="005DA7E9" w14:textId="7714868B" w:rsidR="00976E27" w:rsidRPr="00964583" w:rsidRDefault="00964583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A026BE">
              <w:rPr>
                <w:rFonts w:asciiTheme="majorBidi" w:hAnsiTheme="majorBidi" w:cstheme="majorBidi"/>
                <w:b/>
                <w:bCs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A026BE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5</w:t>
            </w:r>
            <w:r w:rsidRPr="002516C1">
              <w:rPr>
                <w:rFonts w:asciiTheme="majorBidi" w:hAnsiTheme="majorBidi" w:cstheme="majorBidi"/>
                <w:b/>
                <w:bCs/>
              </w:rPr>
              <w:t xml:space="preserve">  </w:t>
            </w:r>
          </w:p>
        </w:tc>
        <w:tc>
          <w:tcPr>
            <w:tcW w:w="252" w:type="dxa"/>
            <w:vAlign w:val="bottom"/>
          </w:tcPr>
          <w:p w14:paraId="23FF3B1C" w14:textId="77777777" w:rsidR="00976E27" w:rsidRPr="002516C1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08" w:type="dxa"/>
            <w:vAlign w:val="bottom"/>
          </w:tcPr>
          <w:p w14:paraId="118B741F" w14:textId="77777777" w:rsidR="00976E27" w:rsidRPr="002516C1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left="-378" w:right="1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976E27" w:rsidRPr="002516C1" w14:paraId="5CBE863C" w14:textId="77777777" w:rsidTr="00451FEC">
        <w:tc>
          <w:tcPr>
            <w:tcW w:w="7020" w:type="dxa"/>
            <w:shd w:val="clear" w:color="auto" w:fill="auto"/>
          </w:tcPr>
          <w:p w14:paraId="4D403275" w14:textId="697A73EF" w:rsidR="00976E27" w:rsidRPr="002516C1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256</w:t>
            </w:r>
            <w:r w:rsidR="00AB35B8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252" w:type="dxa"/>
            <w:vAlign w:val="bottom"/>
          </w:tcPr>
          <w:p w14:paraId="32DC9303" w14:textId="77777777" w:rsidR="00976E27" w:rsidRPr="002516C1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0B221" w14:textId="4692FA51" w:rsidR="00976E27" w:rsidRPr="002516C1" w:rsidRDefault="00B71949" w:rsidP="00451FEC">
            <w:pPr>
              <w:pStyle w:val="acctfourfigures"/>
              <w:tabs>
                <w:tab w:val="clear" w:pos="765"/>
              </w:tabs>
              <w:spacing w:line="240" w:lineRule="atLeast"/>
              <w:ind w:left="-378" w:right="1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976E27" w:rsidRPr="002516C1" w14:paraId="29530A96" w14:textId="77777777" w:rsidTr="00451FEC">
        <w:tc>
          <w:tcPr>
            <w:tcW w:w="7020" w:type="dxa"/>
            <w:shd w:val="clear" w:color="auto" w:fill="auto"/>
          </w:tcPr>
          <w:p w14:paraId="14309B5E" w14:textId="77777777" w:rsidR="00976E27" w:rsidRPr="002516C1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2" w:type="dxa"/>
            <w:vAlign w:val="bottom"/>
          </w:tcPr>
          <w:p w14:paraId="27C52A62" w14:textId="77777777" w:rsidR="00976E27" w:rsidRPr="002516C1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51F7C525" w14:textId="77777777" w:rsidR="00976E27" w:rsidRPr="002516C1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976E27" w:rsidRPr="002516C1" w14:paraId="6F6A548D" w14:textId="77777777" w:rsidTr="00451FEC">
        <w:tc>
          <w:tcPr>
            <w:tcW w:w="7020" w:type="dxa"/>
            <w:shd w:val="clear" w:color="auto" w:fill="auto"/>
          </w:tcPr>
          <w:p w14:paraId="71C9F6C7" w14:textId="77777777" w:rsidR="00976E27" w:rsidRPr="002516C1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252" w:type="dxa"/>
            <w:vAlign w:val="bottom"/>
          </w:tcPr>
          <w:p w14:paraId="6C0D2BC6" w14:textId="77777777" w:rsidR="00976E27" w:rsidRPr="002516C1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505531F5" w14:textId="77777777" w:rsidR="00976E27" w:rsidRPr="002516C1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431F3" w:rsidRPr="002516C1" w14:paraId="6F915611" w14:textId="77777777" w:rsidTr="00451FEC">
        <w:tc>
          <w:tcPr>
            <w:tcW w:w="7020" w:type="dxa"/>
            <w:shd w:val="clear" w:color="auto" w:fill="auto"/>
          </w:tcPr>
          <w:p w14:paraId="5D3A892D" w14:textId="51A1B120" w:rsidR="009431F3" w:rsidRPr="002516C1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256</w:t>
            </w:r>
            <w:r w:rsidR="00964583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252" w:type="dxa"/>
            <w:vAlign w:val="bottom"/>
          </w:tcPr>
          <w:p w14:paraId="29AD692D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bottom w:val="double" w:sz="4" w:space="0" w:color="auto"/>
            </w:tcBorders>
            <w:vAlign w:val="bottom"/>
          </w:tcPr>
          <w:p w14:paraId="7CA8B76A" w14:textId="3D5E3C2F" w:rsidR="009431F3" w:rsidRPr="002516C1" w:rsidRDefault="00A026BE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431F3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602</w:t>
            </w:r>
            <w:r w:rsidR="009431F3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</w:p>
        </w:tc>
      </w:tr>
      <w:tr w:rsidR="009431F3" w:rsidRPr="002516C1" w14:paraId="21F2F4BE" w14:textId="77777777" w:rsidTr="00451FEC">
        <w:tc>
          <w:tcPr>
            <w:tcW w:w="7020" w:type="dxa"/>
            <w:shd w:val="clear" w:color="auto" w:fill="auto"/>
          </w:tcPr>
          <w:p w14:paraId="359FAE0E" w14:textId="14C09B40" w:rsidR="009431F3" w:rsidRPr="002516C1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256</w:t>
            </w:r>
            <w:r w:rsidR="00964583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252" w:type="dxa"/>
            <w:vAlign w:val="bottom"/>
          </w:tcPr>
          <w:p w14:paraId="49E52DDF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1D953B" w14:textId="6AA1D1A5" w:rsidR="009431F3" w:rsidRPr="002516C1" w:rsidRDefault="00A026BE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B71949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602</w:t>
            </w:r>
            <w:r w:rsidR="00B71949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</w:p>
        </w:tc>
      </w:tr>
    </w:tbl>
    <w:p w14:paraId="24210188" w14:textId="42D8FCA3" w:rsidR="009431F3" w:rsidRDefault="009431F3" w:rsidP="00976E27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1960D215" w14:textId="77777777" w:rsidR="00691B99" w:rsidRPr="002516C1" w:rsidRDefault="00691B99" w:rsidP="00976E27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00A3DDB1" w14:textId="76CAC7E0" w:rsidR="00976E27" w:rsidRPr="002516C1" w:rsidRDefault="00976E27" w:rsidP="00976E27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  <w:i/>
          <w:iCs/>
        </w:rPr>
      </w:pPr>
      <w:r w:rsidRPr="002516C1">
        <w:rPr>
          <w:rFonts w:asciiTheme="majorBidi" w:hAnsiTheme="majorBidi" w:cstheme="majorBidi"/>
          <w:i/>
          <w:iCs/>
          <w:cs/>
        </w:rPr>
        <w:lastRenderedPageBreak/>
        <w:t>การทดสอบการด้อยค่าของหน่วยสินทรัพย์ที่ก่อให้เกิดเงินสดที่มีค่าความนิยม</w:t>
      </w:r>
    </w:p>
    <w:p w14:paraId="297C796A" w14:textId="77777777" w:rsidR="00976E27" w:rsidRPr="002516C1" w:rsidRDefault="00976E27" w:rsidP="00976E27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  <w:sz w:val="22"/>
          <w:szCs w:val="22"/>
        </w:rPr>
      </w:pPr>
    </w:p>
    <w:p w14:paraId="274A8E22" w14:textId="2BBB01CB" w:rsidR="00976E27" w:rsidRPr="002516C1" w:rsidRDefault="00976E27" w:rsidP="00976E27">
      <w:pPr>
        <w:ind w:left="45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 xml:space="preserve">มูลค่าที่คาดว่าจะได้รับคืนค่าของความนิยมที่เกิดจากการรวมธุรกิจ ได้ถูกจัดทำขึ้นโดยวิธีมูลค่าจากการใช้ซึ่งเป็นประมาณการสำหรับ </w:t>
      </w:r>
      <w:r w:rsidR="00A026BE" w:rsidRPr="00A026BE">
        <w:rPr>
          <w:rFonts w:asciiTheme="majorBidi" w:hAnsiTheme="majorBidi" w:cstheme="majorBidi"/>
        </w:rPr>
        <w:t>5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ปี ข้างหน้า ข้อสมมติที่สำคัญในการประมาณการมูลค่าจากการใช้ ประกอบด้วยอัตราคิดลดซึ่งเป็นอัตราโดยประมาณหลังหักภาษีเงินได้ที่อ้างอิงจากอัตราดอกเบี้ยพันธบัตรรัฐบาลอายุ </w:t>
      </w:r>
      <w:r w:rsidR="00A026BE" w:rsidRPr="00A026BE">
        <w:rPr>
          <w:rFonts w:asciiTheme="majorBidi" w:hAnsiTheme="majorBidi" w:cstheme="majorBidi"/>
        </w:rPr>
        <w:t>10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ปี ซึ่งออกโดยรัฐบาลในตลาดที่เกี่ยวเนื่องกันและมีกระแสเงินสดที่เป็นสกุลเงินเดียวกัน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</w:t>
      </w:r>
    </w:p>
    <w:p w14:paraId="723B7D49" w14:textId="77777777" w:rsidR="00976E27" w:rsidRPr="002516C1" w:rsidRDefault="00976E27" w:rsidP="00976E27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  <w:sz w:val="22"/>
          <w:szCs w:val="22"/>
        </w:rPr>
      </w:pPr>
    </w:p>
    <w:p w14:paraId="6F425449" w14:textId="04BE558B" w:rsidR="00976E27" w:rsidRPr="002516C1" w:rsidRDefault="00976E27" w:rsidP="00976E27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อัตราคิดลดของบริษัทในกลุ่มอุตสาหกรรมซึ่งบริษัทดำเนินงานอยู่ มีค่าเฉลี่ยอยู่ระหว่างร้อย</w:t>
      </w:r>
      <w:r w:rsidRPr="005A070C">
        <w:rPr>
          <w:rFonts w:asciiTheme="majorBidi" w:hAnsiTheme="majorBidi" w:cstheme="majorBidi"/>
          <w:cs/>
        </w:rPr>
        <w:t xml:space="preserve">ละ </w:t>
      </w:r>
      <w:r w:rsidR="00DB0C82" w:rsidRPr="005A070C">
        <w:rPr>
          <w:rFonts w:asciiTheme="majorBidi" w:hAnsiTheme="majorBidi" w:cstheme="majorBidi"/>
        </w:rPr>
        <w:t>5</w:t>
      </w:r>
      <w:r w:rsidRPr="005A070C">
        <w:rPr>
          <w:rFonts w:asciiTheme="majorBidi" w:hAnsiTheme="majorBidi" w:cstheme="majorBidi"/>
        </w:rPr>
        <w:t xml:space="preserve"> </w:t>
      </w:r>
      <w:r w:rsidRPr="005A070C">
        <w:rPr>
          <w:rFonts w:asciiTheme="majorBidi" w:hAnsiTheme="majorBidi" w:cstheme="majorBidi"/>
          <w:cs/>
        </w:rPr>
        <w:t xml:space="preserve">ถึง </w:t>
      </w:r>
      <w:r w:rsidR="00A026BE" w:rsidRPr="005A070C">
        <w:rPr>
          <w:rFonts w:asciiTheme="majorBidi" w:hAnsiTheme="majorBidi" w:cstheme="majorBidi"/>
        </w:rPr>
        <w:t>8</w:t>
      </w:r>
      <w:r w:rsidRPr="005A070C">
        <w:rPr>
          <w:rFonts w:asciiTheme="majorBidi" w:hAnsiTheme="majorBidi" w:cstheme="majorBidi"/>
        </w:rPr>
        <w:t xml:space="preserve"> </w:t>
      </w:r>
      <w:r w:rsidRPr="005A070C">
        <w:rPr>
          <w:rFonts w:asciiTheme="majorBidi" w:hAnsiTheme="majorBidi" w:cstheme="majorBidi"/>
          <w:cs/>
        </w:rPr>
        <w:t>ซึ่งอัตราคิดลดของบริษัทที่ใช้ในการคำนวณมูลค่าที่คาดว่าจะได้รับคืนอยู่ในค่าเฉลี่ยของกลุ่มอุตสาหกรรมดังกล่าว</w:t>
      </w:r>
    </w:p>
    <w:p w14:paraId="5EA8795E" w14:textId="77777777" w:rsidR="00976E27" w:rsidRPr="002516C1" w:rsidRDefault="00976E27" w:rsidP="00976E27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  <w:sz w:val="22"/>
          <w:szCs w:val="22"/>
        </w:rPr>
      </w:pPr>
    </w:p>
    <w:p w14:paraId="0044E6F1" w14:textId="77777777" w:rsidR="00976E27" w:rsidRPr="002516C1" w:rsidRDefault="00976E27" w:rsidP="00976E27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การทดสอบการด้อยค่าได้ถูกจัดทำโดยฝ่ายบริหารของบริษัทและไม่พบว่ามีการด้อยค่าเกิดขึ้นสำหรับค่าความนิยม</w:t>
      </w:r>
    </w:p>
    <w:p w14:paraId="6E5C4C38" w14:textId="77777777" w:rsidR="00976E27" w:rsidRPr="002516C1" w:rsidRDefault="00976E27" w:rsidP="00976E27">
      <w:pPr>
        <w:ind w:left="450"/>
        <w:jc w:val="thaiDistribute"/>
        <w:rPr>
          <w:rFonts w:asciiTheme="majorBidi" w:hAnsiTheme="majorBidi" w:cstheme="majorBidi"/>
          <w:sz w:val="22"/>
          <w:szCs w:val="22"/>
        </w:rPr>
      </w:pPr>
    </w:p>
    <w:p w14:paraId="65E4E1AD" w14:textId="3FE695B3" w:rsidR="00976E27" w:rsidRDefault="00976E27" w:rsidP="00976E27">
      <w:pPr>
        <w:ind w:left="45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 xml:space="preserve">หากข้อสมมติในการทดสอบการด้อยค่าของค่าความนิยมเปลี่ยนไป โดยราคาขายผลิตภัณฑ์ลดลง </w:t>
      </w:r>
      <w:r w:rsidR="00B053D9">
        <w:rPr>
          <w:rFonts w:asciiTheme="majorBidi" w:hAnsiTheme="majorBidi" w:cstheme="majorBidi"/>
        </w:rPr>
        <w:t>0.5</w:t>
      </w:r>
      <w:r w:rsidRPr="002516C1">
        <w:rPr>
          <w:rFonts w:asciiTheme="majorBidi" w:hAnsiTheme="majorBidi" w:cstheme="majorBidi"/>
          <w:cs/>
        </w:rPr>
        <w:t xml:space="preserve"> บาทต่อลิตรหรือต้นทุนวัตถุดิบเพิ่มขึ้น </w:t>
      </w:r>
      <w:r w:rsidR="00B053D9">
        <w:rPr>
          <w:rFonts w:asciiTheme="majorBidi" w:hAnsiTheme="majorBidi" w:cstheme="majorBidi"/>
        </w:rPr>
        <w:t>0.5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บาทต่อลิตร ก็จะยังคงไม่มีค่าเผื่อการด้อยค่าของค่าความนิยม</w:t>
      </w:r>
    </w:p>
    <w:p w14:paraId="628A3849" w14:textId="77777777" w:rsidR="00691B99" w:rsidRPr="002516C1" w:rsidRDefault="00691B99" w:rsidP="00976E27">
      <w:pPr>
        <w:ind w:left="450"/>
        <w:jc w:val="thaiDistribute"/>
        <w:rPr>
          <w:rFonts w:asciiTheme="majorBidi" w:hAnsiTheme="majorBidi" w:cstheme="majorBidi"/>
        </w:rPr>
      </w:pPr>
    </w:p>
    <w:p w14:paraId="13BC5FB2" w14:textId="6E70D3F0" w:rsidR="00976E27" w:rsidRPr="007545D5" w:rsidRDefault="00976E27" w:rsidP="007545D5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หนี้สินที่มีภาระดอกเบี้ย</w:t>
      </w:r>
    </w:p>
    <w:tbl>
      <w:tblPr>
        <w:tblW w:w="9074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3502"/>
        <w:gridCol w:w="448"/>
        <w:gridCol w:w="1083"/>
        <w:gridCol w:w="269"/>
        <w:gridCol w:w="1091"/>
        <w:gridCol w:w="269"/>
        <w:gridCol w:w="1082"/>
        <w:gridCol w:w="274"/>
        <w:gridCol w:w="1056"/>
      </w:tblGrid>
      <w:tr w:rsidR="00976E27" w:rsidRPr="002516C1" w14:paraId="2A92E426" w14:textId="77777777" w:rsidTr="00691B99">
        <w:trPr>
          <w:tblHeader/>
        </w:trPr>
        <w:tc>
          <w:tcPr>
            <w:tcW w:w="1930" w:type="pct"/>
            <w:shd w:val="clear" w:color="auto" w:fill="auto"/>
          </w:tcPr>
          <w:p w14:paraId="3CAFF01A" w14:textId="77777777" w:rsidR="00976E27" w:rsidRPr="002516C1" w:rsidRDefault="00976E27" w:rsidP="00780BA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7" w:type="pct"/>
          </w:tcPr>
          <w:p w14:paraId="449AF760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14:paraId="0811073A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2516C1">
              <w:rPr>
                <w:rFonts w:asciiTheme="majorBidi" w:hAnsiTheme="majorBidi" w:cstheme="majorBidi"/>
                <w:color w:val="FF0000"/>
                <w:cs/>
              </w:rPr>
              <w:t xml:space="preserve"> </w:t>
            </w:r>
          </w:p>
        </w:tc>
        <w:tc>
          <w:tcPr>
            <w:tcW w:w="148" w:type="pct"/>
            <w:shd w:val="clear" w:color="auto" w:fill="auto"/>
          </w:tcPr>
          <w:p w14:paraId="104EFE63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9" w:type="pct"/>
            <w:gridSpan w:val="3"/>
            <w:shd w:val="clear" w:color="auto" w:fill="auto"/>
          </w:tcPr>
          <w:p w14:paraId="4181C5ED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976E27" w:rsidRPr="002516C1" w14:paraId="2D530A64" w14:textId="77777777" w:rsidTr="00691B99">
        <w:trPr>
          <w:tblHeader/>
        </w:trPr>
        <w:tc>
          <w:tcPr>
            <w:tcW w:w="1930" w:type="pct"/>
            <w:shd w:val="clear" w:color="auto" w:fill="auto"/>
          </w:tcPr>
          <w:p w14:paraId="6047517B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7" w:type="pct"/>
          </w:tcPr>
          <w:p w14:paraId="2B0DC70F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  <w:shd w:val="clear" w:color="auto" w:fill="auto"/>
          </w:tcPr>
          <w:p w14:paraId="4A9A4917" w14:textId="47D2791B" w:rsidR="00976E27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 w:rsidR="0096458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8" w:type="pct"/>
            <w:shd w:val="clear" w:color="auto" w:fill="auto"/>
          </w:tcPr>
          <w:p w14:paraId="1BF2CB81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shd w:val="clear" w:color="auto" w:fill="auto"/>
          </w:tcPr>
          <w:p w14:paraId="4C75C6AA" w14:textId="7EF439F5" w:rsidR="00976E27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 w:rsidR="00964583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8" w:type="pct"/>
            <w:shd w:val="clear" w:color="auto" w:fill="auto"/>
          </w:tcPr>
          <w:p w14:paraId="5D534771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shd w:val="clear" w:color="auto" w:fill="auto"/>
          </w:tcPr>
          <w:p w14:paraId="5EE8922A" w14:textId="6193EE72" w:rsidR="00976E27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 w:rsidR="0096458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1" w:type="pct"/>
            <w:shd w:val="clear" w:color="auto" w:fill="auto"/>
          </w:tcPr>
          <w:p w14:paraId="1B3C467A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shd w:val="clear" w:color="auto" w:fill="auto"/>
          </w:tcPr>
          <w:p w14:paraId="72687B67" w14:textId="4EB9245A" w:rsidR="00976E27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 w:rsidR="00964583">
              <w:rPr>
                <w:rFonts w:asciiTheme="majorBidi" w:hAnsiTheme="majorBidi" w:cstheme="majorBidi"/>
              </w:rPr>
              <w:t>5</w:t>
            </w:r>
          </w:p>
        </w:tc>
      </w:tr>
      <w:tr w:rsidR="00976E27" w:rsidRPr="002516C1" w14:paraId="238B7228" w14:textId="77777777" w:rsidTr="00691B99">
        <w:trPr>
          <w:tblHeader/>
        </w:trPr>
        <w:tc>
          <w:tcPr>
            <w:tcW w:w="1930" w:type="pct"/>
          </w:tcPr>
          <w:p w14:paraId="65C26E6D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7" w:type="pct"/>
          </w:tcPr>
          <w:p w14:paraId="6F132C1A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23" w:type="pct"/>
            <w:gridSpan w:val="7"/>
          </w:tcPr>
          <w:p w14:paraId="4D8FDFD9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976E27" w:rsidRPr="002516C1" w14:paraId="60C51BBC" w14:textId="77777777" w:rsidTr="00780BA0">
        <w:tc>
          <w:tcPr>
            <w:tcW w:w="1930" w:type="pct"/>
          </w:tcPr>
          <w:p w14:paraId="37A738B5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ส่วนที่หมุนเวียน</w:t>
            </w:r>
          </w:p>
        </w:tc>
        <w:tc>
          <w:tcPr>
            <w:tcW w:w="247" w:type="pct"/>
          </w:tcPr>
          <w:p w14:paraId="253738DE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7" w:type="pct"/>
          </w:tcPr>
          <w:p w14:paraId="528D7091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1724554D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67E930A7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77FC7405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</w:tcPr>
          <w:p w14:paraId="2AFBDF99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" w:type="pct"/>
          </w:tcPr>
          <w:p w14:paraId="1BBDCD1F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5B72DE40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976E27" w:rsidRPr="002516C1" w14:paraId="477C26A7" w14:textId="77777777" w:rsidTr="00780BA0">
        <w:tc>
          <w:tcPr>
            <w:tcW w:w="1930" w:type="pct"/>
          </w:tcPr>
          <w:p w14:paraId="04C5D703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47" w:type="pct"/>
          </w:tcPr>
          <w:p w14:paraId="34D64E28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7" w:type="pct"/>
          </w:tcPr>
          <w:p w14:paraId="1C8113A0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1EDA925B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422D6D7F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63CE8311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</w:tcPr>
          <w:p w14:paraId="04870C87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" w:type="pct"/>
          </w:tcPr>
          <w:p w14:paraId="4BF8595B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1188C863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964583" w:rsidRPr="002516C1" w14:paraId="246505D3" w14:textId="77777777" w:rsidTr="00780BA0">
        <w:tc>
          <w:tcPr>
            <w:tcW w:w="1930" w:type="pct"/>
          </w:tcPr>
          <w:p w14:paraId="00E3A05A" w14:textId="68C59F5F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</w:rPr>
              <w:t xml:space="preserve">- </w:t>
            </w:r>
            <w:r w:rsidRPr="002516C1">
              <w:rPr>
                <w:rFonts w:asciiTheme="majorBidi" w:hAnsiTheme="majorBidi" w:cstheme="majorBidi"/>
                <w:cs/>
              </w:rPr>
              <w:t>ส่วนที่มีหลักประกัน</w:t>
            </w:r>
          </w:p>
        </w:tc>
        <w:tc>
          <w:tcPr>
            <w:tcW w:w="247" w:type="pct"/>
          </w:tcPr>
          <w:p w14:paraId="378B3B58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7" w:type="pct"/>
          </w:tcPr>
          <w:p w14:paraId="73705D9B" w14:textId="20ADDC57" w:rsidR="00964583" w:rsidRPr="002516C1" w:rsidRDefault="009F638C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8" w:type="pct"/>
          </w:tcPr>
          <w:p w14:paraId="38C40948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53A4E04D" w14:textId="45A25424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26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148" w:type="pct"/>
          </w:tcPr>
          <w:p w14:paraId="773DDF4F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vAlign w:val="bottom"/>
          </w:tcPr>
          <w:p w14:paraId="1BACC4C6" w14:textId="4F29D0E5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1" w:type="pct"/>
          </w:tcPr>
          <w:p w14:paraId="4E05A922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vAlign w:val="bottom"/>
          </w:tcPr>
          <w:p w14:paraId="4A3668F3" w14:textId="287638DE" w:rsidR="00964583" w:rsidRPr="002516C1" w:rsidRDefault="00964583" w:rsidP="00964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4583" w:rsidRPr="002516C1" w14:paraId="7B8C88C6" w14:textId="77777777" w:rsidTr="00780BA0">
        <w:tc>
          <w:tcPr>
            <w:tcW w:w="1930" w:type="pct"/>
          </w:tcPr>
          <w:p w14:paraId="529D376F" w14:textId="4870CD70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</w:rPr>
              <w:t xml:space="preserve">- </w:t>
            </w:r>
            <w:r w:rsidRPr="002516C1">
              <w:rPr>
                <w:rFonts w:asciiTheme="majorBidi" w:hAnsiTheme="majorBidi" w:cstheme="majorBidi"/>
                <w:cs/>
              </w:rPr>
              <w:t>ส่วนที่ไม่มีหลักประกัน</w:t>
            </w:r>
          </w:p>
        </w:tc>
        <w:tc>
          <w:tcPr>
            <w:tcW w:w="247" w:type="pct"/>
          </w:tcPr>
          <w:p w14:paraId="7464779C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</w:tcPr>
          <w:p w14:paraId="4D4D9727" w14:textId="68019B40" w:rsidR="00964583" w:rsidRPr="002516C1" w:rsidRDefault="009F638C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560.00</w:t>
            </w:r>
          </w:p>
        </w:tc>
        <w:tc>
          <w:tcPr>
            <w:tcW w:w="148" w:type="pct"/>
          </w:tcPr>
          <w:p w14:paraId="34AC9A32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5CA440A3" w14:textId="573FFA3F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8" w:type="pct"/>
          </w:tcPr>
          <w:p w14:paraId="24508A34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vAlign w:val="bottom"/>
          </w:tcPr>
          <w:p w14:paraId="40D2B054" w14:textId="5C59D0E5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1" w:type="pct"/>
          </w:tcPr>
          <w:p w14:paraId="6DC34C45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vAlign w:val="bottom"/>
          </w:tcPr>
          <w:p w14:paraId="7851F763" w14:textId="225FA60F" w:rsidR="00964583" w:rsidRPr="002516C1" w:rsidRDefault="00964583" w:rsidP="00964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4583" w:rsidRPr="002516C1" w14:paraId="47A857F6" w14:textId="77777777" w:rsidTr="00780BA0">
        <w:tc>
          <w:tcPr>
            <w:tcW w:w="1930" w:type="pct"/>
          </w:tcPr>
          <w:p w14:paraId="4325B8E2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7" w:type="pct"/>
          </w:tcPr>
          <w:p w14:paraId="19328827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429DEFAC" w14:textId="5BF70169" w:rsidR="00964583" w:rsidRPr="002516C1" w:rsidRDefault="009F638C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9F638C">
              <w:rPr>
                <w:rFonts w:asciiTheme="majorBidi" w:hAnsiTheme="majorBidi"/>
                <w:b/>
                <w:bCs/>
                <w:cs/>
              </w:rPr>
              <w:t>560.00</w:t>
            </w:r>
          </w:p>
        </w:tc>
        <w:tc>
          <w:tcPr>
            <w:tcW w:w="148" w:type="pct"/>
          </w:tcPr>
          <w:p w14:paraId="40007978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6D40BE38" w14:textId="07FEAFB9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26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61</w:t>
            </w:r>
          </w:p>
        </w:tc>
        <w:tc>
          <w:tcPr>
            <w:tcW w:w="148" w:type="pct"/>
          </w:tcPr>
          <w:p w14:paraId="67CE4B13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304EC" w14:textId="3C580A16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151" w:type="pct"/>
          </w:tcPr>
          <w:p w14:paraId="0A80B697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98538" w14:textId="7E4C4563" w:rsidR="00964583" w:rsidRPr="002516C1" w:rsidRDefault="00964583" w:rsidP="009645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64583" w:rsidRPr="002516C1" w14:paraId="02C46497" w14:textId="77777777" w:rsidTr="00780BA0">
        <w:tc>
          <w:tcPr>
            <w:tcW w:w="1930" w:type="pct"/>
          </w:tcPr>
          <w:p w14:paraId="20434F10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7" w:type="pct"/>
          </w:tcPr>
          <w:p w14:paraId="513CD25B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255EDA15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42E1161F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501A6978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" w:type="pct"/>
          </w:tcPr>
          <w:p w14:paraId="204D0201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455298EF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" w:type="pct"/>
          </w:tcPr>
          <w:p w14:paraId="0CC1E7FD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05ED7C40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64583" w:rsidRPr="002516C1" w14:paraId="732E7A07" w14:textId="77777777" w:rsidTr="00780BA0">
        <w:tc>
          <w:tcPr>
            <w:tcW w:w="1930" w:type="pct"/>
          </w:tcPr>
          <w:p w14:paraId="4353B751" w14:textId="77777777" w:rsidR="00964583" w:rsidRPr="002516C1" w:rsidRDefault="00964583" w:rsidP="00964583">
            <w:pPr>
              <w:spacing w:line="240" w:lineRule="auto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  <w:p w14:paraId="7DAC7CAF" w14:textId="77777777" w:rsidR="00964583" w:rsidRPr="002516C1" w:rsidRDefault="00964583" w:rsidP="00964583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247" w:type="pct"/>
          </w:tcPr>
          <w:p w14:paraId="5D3849BF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</w:tcPr>
          <w:p w14:paraId="53720E1C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59942D53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249BAB3C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0304EDB9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vAlign w:val="bottom"/>
          </w:tcPr>
          <w:p w14:paraId="6F208C46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" w:type="pct"/>
          </w:tcPr>
          <w:p w14:paraId="4EB250DE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vAlign w:val="bottom"/>
          </w:tcPr>
          <w:p w14:paraId="29D533BC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964583" w:rsidRPr="002516C1" w14:paraId="28B2A46D" w14:textId="77777777" w:rsidTr="00780BA0">
        <w:tc>
          <w:tcPr>
            <w:tcW w:w="1930" w:type="pct"/>
          </w:tcPr>
          <w:p w14:paraId="590C4A5D" w14:textId="76F77A5F" w:rsidR="00964583" w:rsidRPr="002516C1" w:rsidRDefault="00964583" w:rsidP="00964583">
            <w:pPr>
              <w:spacing w:line="240" w:lineRule="auto"/>
              <w:ind w:firstLine="240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 xml:space="preserve">- </w:t>
            </w:r>
            <w:r w:rsidRPr="002516C1">
              <w:rPr>
                <w:rFonts w:asciiTheme="majorBidi" w:hAnsiTheme="majorBidi" w:cstheme="majorBidi"/>
                <w:cs/>
              </w:rPr>
              <w:t>ส่วนที่มีหลักประกัน</w:t>
            </w:r>
          </w:p>
        </w:tc>
        <w:tc>
          <w:tcPr>
            <w:tcW w:w="247" w:type="pct"/>
          </w:tcPr>
          <w:p w14:paraId="478DBA4F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</w:tcPr>
          <w:p w14:paraId="23315173" w14:textId="5EB4035C" w:rsidR="00964583" w:rsidRPr="002516C1" w:rsidRDefault="009F638C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208.80</w:t>
            </w:r>
          </w:p>
        </w:tc>
        <w:tc>
          <w:tcPr>
            <w:tcW w:w="148" w:type="pct"/>
          </w:tcPr>
          <w:p w14:paraId="360E8012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6553FD77" w14:textId="590B629B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289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48" w:type="pct"/>
          </w:tcPr>
          <w:p w14:paraId="622FB0A5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vAlign w:val="bottom"/>
          </w:tcPr>
          <w:p w14:paraId="5A9891CA" w14:textId="05CEC940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1" w:type="pct"/>
          </w:tcPr>
          <w:p w14:paraId="2A1DE925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vAlign w:val="bottom"/>
          </w:tcPr>
          <w:p w14:paraId="58860675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964583" w:rsidRPr="002516C1" w14:paraId="363184C8" w14:textId="77777777" w:rsidTr="00780BA0">
        <w:tc>
          <w:tcPr>
            <w:tcW w:w="1930" w:type="pct"/>
          </w:tcPr>
          <w:p w14:paraId="685AAEFB" w14:textId="232A8AA9" w:rsidR="00964583" w:rsidRPr="002516C1" w:rsidRDefault="00964583" w:rsidP="00964583">
            <w:pPr>
              <w:spacing w:line="240" w:lineRule="auto"/>
              <w:ind w:firstLine="240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 xml:space="preserve">- </w:t>
            </w:r>
            <w:r w:rsidRPr="002516C1">
              <w:rPr>
                <w:rFonts w:asciiTheme="majorBidi" w:hAnsiTheme="majorBidi" w:cstheme="majorBidi"/>
                <w:cs/>
              </w:rPr>
              <w:t>ส่วนที่ไม่มีหลักประกัน</w:t>
            </w:r>
          </w:p>
        </w:tc>
        <w:tc>
          <w:tcPr>
            <w:tcW w:w="247" w:type="pct"/>
          </w:tcPr>
          <w:p w14:paraId="79F7B4A9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EDAC3A9" w14:textId="13948151" w:rsidR="00964583" w:rsidRPr="002516C1" w:rsidRDefault="009F638C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235.75</w:t>
            </w:r>
          </w:p>
        </w:tc>
        <w:tc>
          <w:tcPr>
            <w:tcW w:w="148" w:type="pct"/>
          </w:tcPr>
          <w:p w14:paraId="1991056F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6B8A4166" w14:textId="43472444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338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8" w:type="pct"/>
          </w:tcPr>
          <w:p w14:paraId="31FBCA3C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238A3418" w14:textId="66203099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1" w:type="pct"/>
          </w:tcPr>
          <w:p w14:paraId="07FD3D76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192B88F3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964583" w:rsidRPr="002516C1" w14:paraId="7CE5D4FD" w14:textId="77777777" w:rsidTr="00780BA0">
        <w:tc>
          <w:tcPr>
            <w:tcW w:w="1930" w:type="pct"/>
          </w:tcPr>
          <w:p w14:paraId="24BFB078" w14:textId="77777777" w:rsidR="00964583" w:rsidRPr="002516C1" w:rsidRDefault="00964583" w:rsidP="00964583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7" w:type="pct"/>
          </w:tcPr>
          <w:p w14:paraId="68E1ADD4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34D68DBC" w14:textId="7F96E555" w:rsidR="00964583" w:rsidRPr="002516C1" w:rsidRDefault="009F638C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444.55</w:t>
            </w:r>
          </w:p>
        </w:tc>
        <w:tc>
          <w:tcPr>
            <w:tcW w:w="148" w:type="pct"/>
          </w:tcPr>
          <w:p w14:paraId="26083878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246B1EE6" w14:textId="148DB399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627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10</w:t>
            </w:r>
          </w:p>
        </w:tc>
        <w:tc>
          <w:tcPr>
            <w:tcW w:w="148" w:type="pct"/>
          </w:tcPr>
          <w:p w14:paraId="3C8D2616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AED3E" w14:textId="7AFDFF05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151" w:type="pct"/>
          </w:tcPr>
          <w:p w14:paraId="6E6C0F6E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8D9BC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</w:tr>
      <w:tr w:rsidR="00964583" w:rsidRPr="002516C1" w14:paraId="5CACE6DE" w14:textId="77777777" w:rsidTr="00156362">
        <w:tc>
          <w:tcPr>
            <w:tcW w:w="1930" w:type="pct"/>
          </w:tcPr>
          <w:p w14:paraId="0F847712" w14:textId="1F45BC32" w:rsidR="00964583" w:rsidRPr="002516C1" w:rsidRDefault="00964583" w:rsidP="00964583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7" w:type="pct"/>
          </w:tcPr>
          <w:p w14:paraId="67D8A4D6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</w:tcPr>
          <w:p w14:paraId="7D388187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7BCE056F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29B37B05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658346DB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vAlign w:val="bottom"/>
          </w:tcPr>
          <w:p w14:paraId="784229CE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" w:type="pct"/>
          </w:tcPr>
          <w:p w14:paraId="1D4AB368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vAlign w:val="bottom"/>
          </w:tcPr>
          <w:p w14:paraId="55D16217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5A070C" w:rsidRPr="002516C1" w14:paraId="7797E2A1" w14:textId="77777777" w:rsidTr="00156362">
        <w:tc>
          <w:tcPr>
            <w:tcW w:w="1930" w:type="pct"/>
          </w:tcPr>
          <w:p w14:paraId="5C3CCBD4" w14:textId="77777777" w:rsidR="005A070C" w:rsidRPr="002516C1" w:rsidRDefault="005A070C" w:rsidP="00964583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7" w:type="pct"/>
          </w:tcPr>
          <w:p w14:paraId="23645C52" w14:textId="77777777" w:rsidR="005A070C" w:rsidRPr="002516C1" w:rsidRDefault="005A070C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</w:tcPr>
          <w:p w14:paraId="5C367EEB" w14:textId="77777777" w:rsidR="005A070C" w:rsidRPr="002516C1" w:rsidRDefault="005A070C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31AFE200" w14:textId="77777777" w:rsidR="005A070C" w:rsidRPr="002516C1" w:rsidRDefault="005A070C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437DF1AB" w14:textId="77777777" w:rsidR="005A070C" w:rsidRPr="002516C1" w:rsidRDefault="005A070C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51ACF487" w14:textId="77777777" w:rsidR="005A070C" w:rsidRPr="002516C1" w:rsidRDefault="005A070C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vAlign w:val="bottom"/>
          </w:tcPr>
          <w:p w14:paraId="732DBCDA" w14:textId="77777777" w:rsidR="005A070C" w:rsidRPr="002516C1" w:rsidRDefault="005A070C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" w:type="pct"/>
          </w:tcPr>
          <w:p w14:paraId="3CB2E0EB" w14:textId="77777777" w:rsidR="005A070C" w:rsidRPr="002516C1" w:rsidRDefault="005A070C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vAlign w:val="bottom"/>
          </w:tcPr>
          <w:p w14:paraId="356B7C9A" w14:textId="77777777" w:rsidR="005A070C" w:rsidRPr="002516C1" w:rsidRDefault="005A070C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9F638C" w:rsidRPr="002516C1" w14:paraId="4EF31023" w14:textId="77777777" w:rsidTr="00451FEC">
        <w:tc>
          <w:tcPr>
            <w:tcW w:w="1930" w:type="pct"/>
          </w:tcPr>
          <w:p w14:paraId="7021BCAB" w14:textId="71FC310E" w:rsidR="009F638C" w:rsidRPr="002516C1" w:rsidRDefault="009F638C" w:rsidP="009F638C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lastRenderedPageBreak/>
              <w:t>หุ้นกู้</w:t>
            </w:r>
            <w:r w:rsidRPr="002516C1">
              <w:rPr>
                <w:rFonts w:asciiTheme="majorBidi" w:hAnsiTheme="majorBidi" w:cstheme="majorBidi"/>
              </w:rPr>
              <w:t xml:space="preserve"> - </w:t>
            </w:r>
            <w:r w:rsidRPr="002516C1">
              <w:rPr>
                <w:rFonts w:asciiTheme="majorBidi" w:hAnsiTheme="majorBidi" w:cstheme="majorBidi"/>
                <w:cs/>
              </w:rPr>
              <w:t>ส่วนที่ไม่มีหลักประกัน</w:t>
            </w:r>
          </w:p>
        </w:tc>
        <w:tc>
          <w:tcPr>
            <w:tcW w:w="247" w:type="pct"/>
          </w:tcPr>
          <w:p w14:paraId="594FED25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</w:tcPr>
          <w:p w14:paraId="6A499C8D" w14:textId="4565A4CC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799.82</w:t>
            </w:r>
          </w:p>
        </w:tc>
        <w:tc>
          <w:tcPr>
            <w:tcW w:w="148" w:type="pct"/>
          </w:tcPr>
          <w:p w14:paraId="2507AD95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329AF73C" w14:textId="11AFC4C3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</w:tcPr>
          <w:p w14:paraId="7E0B84EC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</w:tcPr>
          <w:p w14:paraId="1AF7408E" w14:textId="6CE94C91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799.82</w:t>
            </w:r>
          </w:p>
        </w:tc>
        <w:tc>
          <w:tcPr>
            <w:tcW w:w="151" w:type="pct"/>
          </w:tcPr>
          <w:p w14:paraId="1A7453F1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vAlign w:val="bottom"/>
          </w:tcPr>
          <w:p w14:paraId="7BC4FB8B" w14:textId="6A010A81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</w:tr>
      <w:tr w:rsidR="009F638C" w:rsidRPr="002516C1" w14:paraId="38ABADE5" w14:textId="77777777" w:rsidTr="00156362">
        <w:tc>
          <w:tcPr>
            <w:tcW w:w="1930" w:type="pct"/>
          </w:tcPr>
          <w:p w14:paraId="61071A71" w14:textId="4F3C7674" w:rsidR="009F638C" w:rsidRPr="002516C1" w:rsidRDefault="009F638C" w:rsidP="009F638C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หนี้สินตามสัญญาเช่าส่วนที่ถึงกำหนด</w:t>
            </w:r>
            <w:r w:rsidRPr="002516C1">
              <w:rPr>
                <w:rFonts w:asciiTheme="majorBidi" w:hAnsiTheme="majorBidi" w:cstheme="majorBidi"/>
              </w:rPr>
              <w:t xml:space="preserve"> </w:t>
            </w:r>
            <w:r w:rsidRPr="002516C1">
              <w:rPr>
                <w:rFonts w:asciiTheme="majorBidi" w:hAnsiTheme="majorBidi" w:cstheme="majorBidi"/>
              </w:rPr>
              <w:br/>
              <w:t xml:space="preserve">   </w:t>
            </w:r>
            <w:r w:rsidRPr="002516C1">
              <w:rPr>
                <w:rFonts w:asciiTheme="majorBidi" w:hAnsiTheme="majorBidi" w:cstheme="majorBidi"/>
                <w:cs/>
              </w:rPr>
              <w:t>ชำระภายในหนึ่งปี</w:t>
            </w:r>
          </w:p>
        </w:tc>
        <w:tc>
          <w:tcPr>
            <w:tcW w:w="247" w:type="pct"/>
          </w:tcPr>
          <w:p w14:paraId="688E5ABB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383BB78A" w14:textId="5A922FE3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7.95</w:t>
            </w:r>
          </w:p>
        </w:tc>
        <w:tc>
          <w:tcPr>
            <w:tcW w:w="148" w:type="pct"/>
            <w:vAlign w:val="bottom"/>
          </w:tcPr>
          <w:p w14:paraId="65FCE96B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3293A83B" w14:textId="16722532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6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48" w:type="pct"/>
          </w:tcPr>
          <w:p w14:paraId="65A9AAA9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3904FD52" w14:textId="0E215AD9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2.76</w:t>
            </w:r>
          </w:p>
        </w:tc>
        <w:tc>
          <w:tcPr>
            <w:tcW w:w="151" w:type="pct"/>
          </w:tcPr>
          <w:p w14:paraId="0F770A29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64CD726D" w14:textId="34E1B86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94</w:t>
            </w:r>
          </w:p>
        </w:tc>
      </w:tr>
      <w:tr w:rsidR="009F638C" w:rsidRPr="002516C1" w14:paraId="75EC7473" w14:textId="77777777" w:rsidTr="00780BA0">
        <w:tc>
          <w:tcPr>
            <w:tcW w:w="1930" w:type="pct"/>
          </w:tcPr>
          <w:p w14:paraId="2D3AEC0E" w14:textId="77777777" w:rsidR="009F638C" w:rsidRPr="002516C1" w:rsidRDefault="009F638C" w:rsidP="009F638C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รวมส่วนที่หมุนเวียน</w:t>
            </w:r>
          </w:p>
        </w:tc>
        <w:tc>
          <w:tcPr>
            <w:tcW w:w="247" w:type="pct"/>
          </w:tcPr>
          <w:p w14:paraId="487EA1F6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3D184225" w14:textId="3A714996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1,812.32</w:t>
            </w:r>
          </w:p>
        </w:tc>
        <w:tc>
          <w:tcPr>
            <w:tcW w:w="148" w:type="pct"/>
          </w:tcPr>
          <w:p w14:paraId="66AE4EDE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48149B26" w14:textId="6F66AE1F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659</w:t>
            </w:r>
            <w:r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90</w:t>
            </w:r>
          </w:p>
        </w:tc>
        <w:tc>
          <w:tcPr>
            <w:tcW w:w="148" w:type="pct"/>
          </w:tcPr>
          <w:p w14:paraId="5990EE59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2814BB9A" w14:textId="4456D05B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802.58</w:t>
            </w:r>
          </w:p>
        </w:tc>
        <w:tc>
          <w:tcPr>
            <w:tcW w:w="151" w:type="pct"/>
          </w:tcPr>
          <w:p w14:paraId="3E6DD2AB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1637CE27" w14:textId="1A69E576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1</w:t>
            </w:r>
            <w:r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94</w:t>
            </w:r>
          </w:p>
        </w:tc>
      </w:tr>
      <w:tr w:rsidR="009F638C" w:rsidRPr="002516C1" w14:paraId="1D35CF98" w14:textId="77777777" w:rsidTr="00780BA0">
        <w:tc>
          <w:tcPr>
            <w:tcW w:w="1930" w:type="pct"/>
          </w:tcPr>
          <w:p w14:paraId="0B3C4828" w14:textId="77777777" w:rsidR="009F638C" w:rsidRPr="002516C1" w:rsidRDefault="009F638C" w:rsidP="009F638C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7" w:type="pct"/>
          </w:tcPr>
          <w:p w14:paraId="22A8DB0F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42E88E97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8" w:type="pct"/>
          </w:tcPr>
          <w:p w14:paraId="6EB2FCE9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639D707A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pct"/>
          </w:tcPr>
          <w:p w14:paraId="29F0DFA6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18C0A94A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pct"/>
          </w:tcPr>
          <w:p w14:paraId="322B4863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4184C2E6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F638C" w:rsidRPr="002516C1" w14:paraId="71F80EC1" w14:textId="77777777" w:rsidTr="00780BA0">
        <w:tc>
          <w:tcPr>
            <w:tcW w:w="1930" w:type="pct"/>
          </w:tcPr>
          <w:p w14:paraId="3469AC1F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ส่วนที่ไม่หมุนเวียน</w:t>
            </w:r>
          </w:p>
        </w:tc>
        <w:tc>
          <w:tcPr>
            <w:tcW w:w="247" w:type="pct"/>
          </w:tcPr>
          <w:p w14:paraId="54FCFA0D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7" w:type="pct"/>
          </w:tcPr>
          <w:p w14:paraId="0811A7EE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28641BD2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238C1045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4F58FDC2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</w:tcPr>
          <w:p w14:paraId="240BDB63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" w:type="pct"/>
          </w:tcPr>
          <w:p w14:paraId="75EC2B9F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0052579F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9F638C" w:rsidRPr="002516C1" w14:paraId="08A73072" w14:textId="77777777" w:rsidTr="00780BA0">
        <w:tc>
          <w:tcPr>
            <w:tcW w:w="1930" w:type="pct"/>
          </w:tcPr>
          <w:p w14:paraId="545AF175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47" w:type="pct"/>
          </w:tcPr>
          <w:p w14:paraId="3FEDFA95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7" w:type="pct"/>
          </w:tcPr>
          <w:p w14:paraId="27B3013E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19437C92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4D0EA6BC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461F4EE4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</w:tcPr>
          <w:p w14:paraId="3A225D71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" w:type="pct"/>
          </w:tcPr>
          <w:p w14:paraId="53677F02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44804A17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9F638C" w:rsidRPr="002516C1" w14:paraId="0A9965B7" w14:textId="77777777" w:rsidTr="00780BA0">
        <w:tc>
          <w:tcPr>
            <w:tcW w:w="1930" w:type="pct"/>
          </w:tcPr>
          <w:p w14:paraId="10FA41F6" w14:textId="564C3B40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 xml:space="preserve">- </w:t>
            </w:r>
            <w:r w:rsidRPr="002516C1">
              <w:rPr>
                <w:rFonts w:asciiTheme="majorBidi" w:hAnsiTheme="majorBidi" w:cstheme="majorBidi"/>
                <w:cs/>
              </w:rPr>
              <w:t>ส่วนที่มีหลักประกัน</w:t>
            </w:r>
          </w:p>
        </w:tc>
        <w:tc>
          <w:tcPr>
            <w:tcW w:w="247" w:type="pct"/>
          </w:tcPr>
          <w:p w14:paraId="6BC124D9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</w:tcPr>
          <w:p w14:paraId="6BAF98A8" w14:textId="3F1B82C0" w:rsidR="009F638C" w:rsidRPr="002516C1" w:rsidRDefault="00444592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612.80</w:t>
            </w:r>
          </w:p>
        </w:tc>
        <w:tc>
          <w:tcPr>
            <w:tcW w:w="148" w:type="pct"/>
          </w:tcPr>
          <w:p w14:paraId="4A8060BD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3A0C084E" w14:textId="235181A3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922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148" w:type="pct"/>
          </w:tcPr>
          <w:p w14:paraId="7AA76369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vAlign w:val="bottom"/>
          </w:tcPr>
          <w:p w14:paraId="029DB380" w14:textId="2E6FB437" w:rsidR="009F638C" w:rsidRPr="002516C1" w:rsidRDefault="00444592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1" w:type="pct"/>
          </w:tcPr>
          <w:p w14:paraId="76FBEED1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vAlign w:val="bottom"/>
          </w:tcPr>
          <w:p w14:paraId="3A05C668" w14:textId="3E136692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</w:tr>
      <w:tr w:rsidR="009F638C" w:rsidRPr="002516C1" w14:paraId="127D0A97" w14:textId="77777777" w:rsidTr="00780BA0">
        <w:tc>
          <w:tcPr>
            <w:tcW w:w="1930" w:type="pct"/>
          </w:tcPr>
          <w:p w14:paraId="39DFE078" w14:textId="559781D4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 xml:space="preserve">- </w:t>
            </w:r>
            <w:r w:rsidRPr="002516C1">
              <w:rPr>
                <w:rFonts w:asciiTheme="majorBidi" w:hAnsiTheme="majorBidi" w:cstheme="majorBidi"/>
                <w:cs/>
              </w:rPr>
              <w:t>ส่วนที่ไม่มีหลักประกัน</w:t>
            </w:r>
          </w:p>
        </w:tc>
        <w:tc>
          <w:tcPr>
            <w:tcW w:w="247" w:type="pct"/>
          </w:tcPr>
          <w:p w14:paraId="5CB31DE7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E8F1D9A" w14:textId="0A3EADBF" w:rsidR="009F638C" w:rsidRPr="002516C1" w:rsidRDefault="00444592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65.5</w:t>
            </w:r>
            <w:r w:rsidR="00837B7F">
              <w:rPr>
                <w:rFonts w:asciiTheme="majorBidi" w:hAnsiTheme="majorBidi" w:cstheme="majorBidi" w:hint="cs"/>
                <w:cs/>
              </w:rPr>
              <w:t>0</w:t>
            </w:r>
          </w:p>
        </w:tc>
        <w:tc>
          <w:tcPr>
            <w:tcW w:w="148" w:type="pct"/>
          </w:tcPr>
          <w:p w14:paraId="336F925C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5A4E9F19" w14:textId="23CCBC60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449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148" w:type="pct"/>
          </w:tcPr>
          <w:p w14:paraId="153A6D75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7D85E024" w14:textId="0E616D49" w:rsidR="009F638C" w:rsidRPr="002516C1" w:rsidRDefault="00444592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1" w:type="pct"/>
          </w:tcPr>
          <w:p w14:paraId="13F4BF97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2F66B6BC" w14:textId="49839F4E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</w:tr>
      <w:tr w:rsidR="009F638C" w:rsidRPr="002516C1" w14:paraId="4121CA29" w14:textId="77777777" w:rsidTr="00780BA0">
        <w:tc>
          <w:tcPr>
            <w:tcW w:w="1930" w:type="pct"/>
          </w:tcPr>
          <w:p w14:paraId="620BF07C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7" w:type="pct"/>
          </w:tcPr>
          <w:p w14:paraId="7F15B6A2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7F0C7323" w14:textId="44610077" w:rsidR="009F638C" w:rsidRPr="002516C1" w:rsidRDefault="00444592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678.30</w:t>
            </w:r>
          </w:p>
        </w:tc>
        <w:tc>
          <w:tcPr>
            <w:tcW w:w="148" w:type="pct"/>
          </w:tcPr>
          <w:p w14:paraId="1BAA0386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6455DE41" w14:textId="03222172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1</w:t>
            </w:r>
            <w:r w:rsidRPr="002516C1">
              <w:rPr>
                <w:rFonts w:asciiTheme="majorBidi" w:hAnsiTheme="majorBidi" w:cstheme="majorBidi"/>
                <w:b/>
                <w:bCs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</w:rPr>
              <w:t>372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07</w:t>
            </w:r>
          </w:p>
        </w:tc>
        <w:tc>
          <w:tcPr>
            <w:tcW w:w="148" w:type="pct"/>
          </w:tcPr>
          <w:p w14:paraId="4D3C54C1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1E8C5498" w14:textId="4AAA520D" w:rsidR="009F638C" w:rsidRPr="002516C1" w:rsidRDefault="00444592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51" w:type="pct"/>
          </w:tcPr>
          <w:p w14:paraId="089614F4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00AE7DEE" w14:textId="1CE9CC62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9F638C" w:rsidRPr="002516C1" w14:paraId="76F8FD9A" w14:textId="77777777" w:rsidTr="00156362">
        <w:tc>
          <w:tcPr>
            <w:tcW w:w="1930" w:type="pct"/>
          </w:tcPr>
          <w:p w14:paraId="4855514D" w14:textId="77777777" w:rsidR="009F638C" w:rsidRPr="002516C1" w:rsidRDefault="009F638C" w:rsidP="009F638C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7" w:type="pct"/>
          </w:tcPr>
          <w:p w14:paraId="0C1CC414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469AE338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8" w:type="pct"/>
          </w:tcPr>
          <w:p w14:paraId="3F0BBEC6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40A28D31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" w:type="pct"/>
          </w:tcPr>
          <w:p w14:paraId="370F73C8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66D99778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pct"/>
          </w:tcPr>
          <w:p w14:paraId="4494D24D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1C54A98B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F638C" w:rsidRPr="002516C1" w14:paraId="2CDE052B" w14:textId="77777777" w:rsidTr="00156362">
        <w:tc>
          <w:tcPr>
            <w:tcW w:w="1930" w:type="pct"/>
          </w:tcPr>
          <w:p w14:paraId="1A99A2CD" w14:textId="05580474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หุ้นกู้</w:t>
            </w:r>
            <w:r w:rsidRPr="002516C1">
              <w:rPr>
                <w:rFonts w:asciiTheme="majorBidi" w:hAnsiTheme="majorBidi" w:cstheme="majorBidi"/>
              </w:rPr>
              <w:t xml:space="preserve"> - </w:t>
            </w:r>
            <w:r w:rsidRPr="002516C1">
              <w:rPr>
                <w:rFonts w:asciiTheme="majorBidi" w:hAnsiTheme="majorBidi" w:cstheme="majorBidi"/>
                <w:cs/>
              </w:rPr>
              <w:t>ส่วนที่ไม่มีหลักประกัน</w:t>
            </w:r>
          </w:p>
        </w:tc>
        <w:tc>
          <w:tcPr>
            <w:tcW w:w="247" w:type="pct"/>
          </w:tcPr>
          <w:p w14:paraId="13074DBE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  <w:vAlign w:val="bottom"/>
          </w:tcPr>
          <w:p w14:paraId="1A3E3F80" w14:textId="31C59A16" w:rsidR="009F638C" w:rsidRPr="002516C1" w:rsidRDefault="00444592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8" w:type="pct"/>
          </w:tcPr>
          <w:p w14:paraId="6116E44B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vAlign w:val="bottom"/>
          </w:tcPr>
          <w:p w14:paraId="4641066F" w14:textId="25DCD2C4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799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148" w:type="pct"/>
          </w:tcPr>
          <w:p w14:paraId="47A0AD76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vAlign w:val="bottom"/>
          </w:tcPr>
          <w:p w14:paraId="7A2B593C" w14:textId="031A8FF9" w:rsidR="009F638C" w:rsidRPr="002516C1" w:rsidRDefault="00444592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1" w:type="pct"/>
          </w:tcPr>
          <w:p w14:paraId="6C0B5D0A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vAlign w:val="bottom"/>
          </w:tcPr>
          <w:p w14:paraId="0AFD276C" w14:textId="0C5FC036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799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32</w:t>
            </w:r>
          </w:p>
        </w:tc>
      </w:tr>
      <w:tr w:rsidR="009F638C" w:rsidRPr="002516C1" w14:paraId="23298846" w14:textId="77777777" w:rsidTr="00156362">
        <w:tc>
          <w:tcPr>
            <w:tcW w:w="1930" w:type="pct"/>
          </w:tcPr>
          <w:p w14:paraId="1F13B051" w14:textId="77777777" w:rsidR="009F638C" w:rsidRPr="002516C1" w:rsidRDefault="009F638C" w:rsidP="009F638C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247" w:type="pct"/>
          </w:tcPr>
          <w:p w14:paraId="515FCF84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3A8EEB7" w14:textId="3F10D49F" w:rsidR="009F638C" w:rsidRPr="002516C1" w:rsidRDefault="00444592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17.43</w:t>
            </w:r>
          </w:p>
        </w:tc>
        <w:tc>
          <w:tcPr>
            <w:tcW w:w="148" w:type="pct"/>
          </w:tcPr>
          <w:p w14:paraId="62DAD4AB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001D9D6F" w14:textId="2C93D6B0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19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148" w:type="pct"/>
          </w:tcPr>
          <w:p w14:paraId="0B2D61BA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670ACB1A" w14:textId="416F6370" w:rsidR="009F638C" w:rsidRPr="002516C1" w:rsidRDefault="00444592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10.10</w:t>
            </w:r>
          </w:p>
        </w:tc>
        <w:tc>
          <w:tcPr>
            <w:tcW w:w="151" w:type="pct"/>
          </w:tcPr>
          <w:p w14:paraId="241E84F2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41DF00AB" w14:textId="2FCAA819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11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65</w:t>
            </w:r>
          </w:p>
        </w:tc>
      </w:tr>
      <w:tr w:rsidR="009F638C" w:rsidRPr="002516C1" w14:paraId="3B96C0CC" w14:textId="77777777" w:rsidTr="00780BA0">
        <w:tc>
          <w:tcPr>
            <w:tcW w:w="1930" w:type="pct"/>
          </w:tcPr>
          <w:p w14:paraId="0B5DAB57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รวมส่วนที่ไม่หมุนเวียน</w:t>
            </w:r>
          </w:p>
        </w:tc>
        <w:tc>
          <w:tcPr>
            <w:tcW w:w="247" w:type="pct"/>
          </w:tcPr>
          <w:p w14:paraId="2382EE24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70F6A421" w14:textId="0C09BCF0" w:rsidR="009F638C" w:rsidRPr="002516C1" w:rsidRDefault="00B33DD5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695.73</w:t>
            </w:r>
          </w:p>
        </w:tc>
        <w:tc>
          <w:tcPr>
            <w:tcW w:w="148" w:type="pct"/>
          </w:tcPr>
          <w:p w14:paraId="41038A03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3FD27107" w14:textId="17EBF63F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2</w:t>
            </w:r>
            <w:r w:rsidRPr="002516C1">
              <w:rPr>
                <w:rFonts w:asciiTheme="majorBidi" w:hAnsiTheme="majorBidi" w:cstheme="majorBidi"/>
                <w:b/>
                <w:bCs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</w:rPr>
              <w:t>190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91</w:t>
            </w:r>
          </w:p>
        </w:tc>
        <w:tc>
          <w:tcPr>
            <w:tcW w:w="148" w:type="pct"/>
          </w:tcPr>
          <w:p w14:paraId="0746EE84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38F0AE" w14:textId="1F4BF29E" w:rsidR="009F638C" w:rsidRPr="002516C1" w:rsidRDefault="00444592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10.10</w:t>
            </w:r>
          </w:p>
        </w:tc>
        <w:tc>
          <w:tcPr>
            <w:tcW w:w="151" w:type="pct"/>
          </w:tcPr>
          <w:p w14:paraId="6E761BEC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A2F56" w14:textId="626ED518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810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97</w:t>
            </w:r>
          </w:p>
        </w:tc>
      </w:tr>
      <w:tr w:rsidR="009F638C" w:rsidRPr="002516C1" w14:paraId="478FA532" w14:textId="77777777" w:rsidTr="00780BA0">
        <w:tc>
          <w:tcPr>
            <w:tcW w:w="1930" w:type="pct"/>
          </w:tcPr>
          <w:p w14:paraId="216F21AF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47" w:type="pct"/>
          </w:tcPr>
          <w:p w14:paraId="3F6C0CAB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F2ECAA6" w14:textId="6CA1EC8C" w:rsidR="009F638C" w:rsidRPr="002516C1" w:rsidRDefault="00FB25EE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2,508.05</w:t>
            </w:r>
          </w:p>
        </w:tc>
        <w:tc>
          <w:tcPr>
            <w:tcW w:w="148" w:type="pct"/>
          </w:tcPr>
          <w:p w14:paraId="31210392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5A92B388" w14:textId="443D25FD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2</w:t>
            </w:r>
            <w:r w:rsidRPr="002516C1">
              <w:rPr>
                <w:rFonts w:asciiTheme="majorBidi" w:hAnsiTheme="majorBidi" w:cstheme="majorBidi"/>
                <w:b/>
                <w:bCs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</w:rPr>
              <w:t>850</w:t>
            </w:r>
            <w:r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81</w:t>
            </w:r>
          </w:p>
        </w:tc>
        <w:tc>
          <w:tcPr>
            <w:tcW w:w="148" w:type="pct"/>
          </w:tcPr>
          <w:p w14:paraId="48FE4AC9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E87EDD0" w14:textId="63EEC6EB" w:rsidR="009F638C" w:rsidRPr="002516C1" w:rsidRDefault="00444592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812.68</w:t>
            </w:r>
          </w:p>
        </w:tc>
        <w:tc>
          <w:tcPr>
            <w:tcW w:w="151" w:type="pct"/>
          </w:tcPr>
          <w:p w14:paraId="1FBB3AE0" w14:textId="77777777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CCE75F2" w14:textId="6C69F749" w:rsidR="009F638C" w:rsidRPr="002516C1" w:rsidRDefault="009F638C" w:rsidP="009F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812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91</w:t>
            </w:r>
          </w:p>
        </w:tc>
      </w:tr>
    </w:tbl>
    <w:p w14:paraId="507621E0" w14:textId="42E9ED6B" w:rsidR="00976E27" w:rsidRPr="002516C1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/>
        </w:rPr>
      </w:pPr>
    </w:p>
    <w:p w14:paraId="63693B33" w14:textId="61BB169E" w:rsidR="00976E27" w:rsidRPr="002516C1" w:rsidRDefault="00976E27" w:rsidP="007545D5">
      <w:pPr>
        <w:pStyle w:val="index"/>
        <w:tabs>
          <w:tab w:val="clear" w:pos="1134"/>
        </w:tabs>
        <w:spacing w:after="0" w:line="240" w:lineRule="auto"/>
        <w:ind w:left="540" w:right="-45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หนี้สินที่มีภาระดอกเบี้ยซึ่งไม่รวมหนี้สินตามสัญญาเช่า แสดงตามระยะเวลาครบกำหนดการจ่ายชำระ ณ วันที่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ได้ดังนี้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3"/>
        <w:gridCol w:w="250"/>
        <w:gridCol w:w="20"/>
        <w:gridCol w:w="1082"/>
        <w:gridCol w:w="270"/>
        <w:gridCol w:w="1082"/>
        <w:gridCol w:w="272"/>
        <w:gridCol w:w="1072"/>
      </w:tblGrid>
      <w:tr w:rsidR="00976E27" w:rsidRPr="002516C1" w14:paraId="65C00798" w14:textId="77777777" w:rsidTr="00780BA0">
        <w:tc>
          <w:tcPr>
            <w:tcW w:w="2206" w:type="pct"/>
            <w:shd w:val="clear" w:color="auto" w:fill="auto"/>
          </w:tcPr>
          <w:p w14:paraId="5710FB01" w14:textId="77777777" w:rsidR="00976E27" w:rsidRPr="002516C1" w:rsidRDefault="00976E27" w:rsidP="00451FE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26" w:type="pct"/>
            <w:gridSpan w:val="4"/>
            <w:shd w:val="clear" w:color="auto" w:fill="auto"/>
          </w:tcPr>
          <w:p w14:paraId="417A2949" w14:textId="77777777" w:rsidR="00976E27" w:rsidRPr="002516C1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2516C1">
              <w:rPr>
                <w:rFonts w:asciiTheme="majorBidi" w:hAnsiTheme="majorBidi" w:cstheme="majorBidi"/>
                <w:color w:val="FF0000"/>
                <w:cs/>
              </w:rPr>
              <w:t xml:space="preserve"> </w:t>
            </w:r>
          </w:p>
        </w:tc>
        <w:tc>
          <w:tcPr>
            <w:tcW w:w="147" w:type="pct"/>
            <w:shd w:val="clear" w:color="auto" w:fill="auto"/>
          </w:tcPr>
          <w:p w14:paraId="068E99C8" w14:textId="77777777" w:rsidR="00976E27" w:rsidRPr="002516C1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1" w:type="pct"/>
            <w:gridSpan w:val="3"/>
            <w:shd w:val="clear" w:color="auto" w:fill="auto"/>
          </w:tcPr>
          <w:p w14:paraId="27AE5357" w14:textId="77777777" w:rsidR="00976E27" w:rsidRPr="002516C1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A1736A" w:rsidRPr="002516C1" w14:paraId="3ADCC446" w14:textId="77777777" w:rsidTr="00780BA0">
        <w:tc>
          <w:tcPr>
            <w:tcW w:w="2206" w:type="pct"/>
            <w:shd w:val="clear" w:color="auto" w:fill="auto"/>
          </w:tcPr>
          <w:p w14:paraId="12F04E01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0" w:type="pct"/>
            <w:shd w:val="clear" w:color="auto" w:fill="auto"/>
          </w:tcPr>
          <w:p w14:paraId="27ED328A" w14:textId="0E4F3241" w:rsidR="00A1736A" w:rsidRPr="002516C1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 w:rsidR="0096458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6" w:type="pct"/>
            <w:shd w:val="clear" w:color="auto" w:fill="auto"/>
          </w:tcPr>
          <w:p w14:paraId="51B8981F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31B0BBBF" w14:textId="4882F99F" w:rsidR="00A1736A" w:rsidRPr="002516C1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 w:rsidR="00964583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7" w:type="pct"/>
            <w:shd w:val="clear" w:color="auto" w:fill="auto"/>
          </w:tcPr>
          <w:p w14:paraId="641F6A19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9" w:type="pct"/>
            <w:shd w:val="clear" w:color="auto" w:fill="auto"/>
          </w:tcPr>
          <w:p w14:paraId="24362783" w14:textId="537E40B5" w:rsidR="00A1736A" w:rsidRPr="002516C1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 w:rsidR="00964583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8" w:type="pct"/>
            <w:shd w:val="clear" w:color="auto" w:fill="auto"/>
          </w:tcPr>
          <w:p w14:paraId="4C968BAE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shd w:val="clear" w:color="auto" w:fill="auto"/>
          </w:tcPr>
          <w:p w14:paraId="467969CD" w14:textId="6CCE1911" w:rsidR="00A1736A" w:rsidRPr="002516C1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 w:rsidR="00964583">
              <w:rPr>
                <w:rFonts w:asciiTheme="majorBidi" w:hAnsiTheme="majorBidi" w:cstheme="majorBidi"/>
              </w:rPr>
              <w:t>5</w:t>
            </w:r>
          </w:p>
        </w:tc>
      </w:tr>
      <w:tr w:rsidR="00A1736A" w:rsidRPr="002516C1" w14:paraId="7D35833D" w14:textId="77777777" w:rsidTr="00780BA0">
        <w:tc>
          <w:tcPr>
            <w:tcW w:w="2206" w:type="pct"/>
          </w:tcPr>
          <w:p w14:paraId="4262935C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94" w:type="pct"/>
            <w:gridSpan w:val="8"/>
          </w:tcPr>
          <w:p w14:paraId="5ABC19C5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964583" w:rsidRPr="002516C1" w14:paraId="40CE1197" w14:textId="77777777" w:rsidTr="00780BA0">
        <w:tc>
          <w:tcPr>
            <w:tcW w:w="2206" w:type="pct"/>
          </w:tcPr>
          <w:p w14:paraId="08F8B1DA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ครบกำหนดภายในหนึ่งปี</w:t>
            </w:r>
            <w:r w:rsidRPr="002516C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590" w:type="pct"/>
          </w:tcPr>
          <w:p w14:paraId="47CBA0E2" w14:textId="36CACA3B" w:rsidR="00964583" w:rsidRPr="002516C1" w:rsidRDefault="006C44C4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1,804.37</w:t>
            </w:r>
          </w:p>
        </w:tc>
        <w:tc>
          <w:tcPr>
            <w:tcW w:w="147" w:type="pct"/>
            <w:gridSpan w:val="2"/>
          </w:tcPr>
          <w:p w14:paraId="69E7C9C7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9" w:type="pct"/>
          </w:tcPr>
          <w:p w14:paraId="7C34C2A9" w14:textId="59300779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653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71</w:t>
            </w:r>
          </w:p>
        </w:tc>
        <w:tc>
          <w:tcPr>
            <w:tcW w:w="147" w:type="pct"/>
          </w:tcPr>
          <w:p w14:paraId="0F1CD8C4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9" w:type="pct"/>
          </w:tcPr>
          <w:p w14:paraId="60B484FC" w14:textId="67607228" w:rsidR="00964583" w:rsidRPr="002516C1" w:rsidRDefault="006C44C4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799.82</w:t>
            </w:r>
          </w:p>
        </w:tc>
        <w:tc>
          <w:tcPr>
            <w:tcW w:w="148" w:type="pct"/>
          </w:tcPr>
          <w:p w14:paraId="085E90B7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2EE275CD" w14:textId="2AD9D7B1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</w:tr>
      <w:tr w:rsidR="00964583" w:rsidRPr="002516C1" w14:paraId="68394E5B" w14:textId="77777777" w:rsidTr="00780BA0">
        <w:tc>
          <w:tcPr>
            <w:tcW w:w="2206" w:type="pct"/>
          </w:tcPr>
          <w:p w14:paraId="3C8598B6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590" w:type="pct"/>
          </w:tcPr>
          <w:p w14:paraId="6C404333" w14:textId="1AFC9AE4" w:rsidR="00964583" w:rsidRPr="002516C1" w:rsidRDefault="006C44C4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678</w:t>
            </w:r>
            <w:r w:rsidR="00810456">
              <w:rPr>
                <w:rFonts w:asciiTheme="majorBidi" w:hAnsiTheme="majorBidi" w:cstheme="majorBidi" w:hint="cs"/>
                <w:cs/>
              </w:rPr>
              <w:t>.</w:t>
            </w:r>
            <w:r>
              <w:rPr>
                <w:rFonts w:asciiTheme="majorBidi" w:hAnsiTheme="majorBidi" w:cstheme="majorBidi" w:hint="cs"/>
                <w:cs/>
              </w:rPr>
              <w:t>30</w:t>
            </w:r>
          </w:p>
        </w:tc>
        <w:tc>
          <w:tcPr>
            <w:tcW w:w="147" w:type="pct"/>
            <w:gridSpan w:val="2"/>
          </w:tcPr>
          <w:p w14:paraId="785EE77F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9" w:type="pct"/>
          </w:tcPr>
          <w:p w14:paraId="6BE3E999" w14:textId="44722791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2</w:t>
            </w:r>
            <w:r w:rsidRPr="002516C1">
              <w:rPr>
                <w:rFonts w:asciiTheme="majorBidi" w:hAnsiTheme="majorBidi" w:cstheme="majorBidi"/>
              </w:rPr>
              <w:t>,</w:t>
            </w:r>
            <w:r w:rsidRPr="00A026BE">
              <w:rPr>
                <w:rFonts w:asciiTheme="majorBidi" w:hAnsiTheme="majorBidi" w:cstheme="majorBidi"/>
              </w:rPr>
              <w:t>164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89</w:t>
            </w:r>
          </w:p>
        </w:tc>
        <w:tc>
          <w:tcPr>
            <w:tcW w:w="147" w:type="pct"/>
          </w:tcPr>
          <w:p w14:paraId="2185732B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9" w:type="pct"/>
          </w:tcPr>
          <w:p w14:paraId="179FF158" w14:textId="7A0869A1" w:rsidR="00964583" w:rsidRPr="002516C1" w:rsidRDefault="006C44C4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8" w:type="pct"/>
          </w:tcPr>
          <w:p w14:paraId="6DFA83B3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3E9B55D9" w14:textId="2FAD450C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799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32</w:t>
            </w:r>
          </w:p>
        </w:tc>
      </w:tr>
      <w:tr w:rsidR="00964583" w:rsidRPr="002516C1" w14:paraId="48A1D8FF" w14:textId="77777777" w:rsidTr="00780BA0">
        <w:tc>
          <w:tcPr>
            <w:tcW w:w="2206" w:type="pct"/>
          </w:tcPr>
          <w:p w14:paraId="797FE1CE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ครบกำหนดหลังจากห้าปี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A06997E" w14:textId="6BD769DC" w:rsidR="00964583" w:rsidRPr="002516C1" w:rsidRDefault="006C44C4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7" w:type="pct"/>
            <w:gridSpan w:val="2"/>
          </w:tcPr>
          <w:p w14:paraId="2A3B41C7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E574250" w14:textId="3336FD9B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6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47" w:type="pct"/>
          </w:tcPr>
          <w:p w14:paraId="3497DACB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40B16E85" w14:textId="2FC9446B" w:rsidR="00964583" w:rsidRPr="002516C1" w:rsidRDefault="006C44C4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8" w:type="pct"/>
          </w:tcPr>
          <w:p w14:paraId="71E9B6CF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E1722E1" w14:textId="71F0093C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</w:tr>
      <w:tr w:rsidR="00964583" w:rsidRPr="002516C1" w14:paraId="4E7C260A" w14:textId="77777777" w:rsidTr="00780BA0">
        <w:tc>
          <w:tcPr>
            <w:tcW w:w="2206" w:type="pct"/>
          </w:tcPr>
          <w:p w14:paraId="040E7E84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B183331" w14:textId="1A632B3F" w:rsidR="00964583" w:rsidRPr="002516C1" w:rsidRDefault="006C44C4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2,482.67</w:t>
            </w:r>
          </w:p>
        </w:tc>
        <w:tc>
          <w:tcPr>
            <w:tcW w:w="147" w:type="pct"/>
            <w:gridSpan w:val="2"/>
          </w:tcPr>
          <w:p w14:paraId="2A70C335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2FD8B04" w14:textId="608C3579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2</w:t>
            </w:r>
            <w:r w:rsidRPr="002516C1">
              <w:rPr>
                <w:rFonts w:asciiTheme="majorBidi" w:hAnsiTheme="majorBidi" w:cstheme="majorBidi"/>
                <w:b/>
                <w:bCs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</w:rPr>
              <w:t>825</w:t>
            </w:r>
            <w:r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10</w:t>
            </w:r>
          </w:p>
        </w:tc>
        <w:tc>
          <w:tcPr>
            <w:tcW w:w="147" w:type="pct"/>
          </w:tcPr>
          <w:p w14:paraId="13CAEC3A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AD52364" w14:textId="14B7A973" w:rsidR="00964583" w:rsidRPr="006E3BC8" w:rsidRDefault="006C44C4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1F59D5">
              <w:rPr>
                <w:rFonts w:asciiTheme="majorBidi" w:hAnsiTheme="majorBidi" w:cstheme="majorBidi"/>
                <w:b/>
                <w:bCs/>
                <w:cs/>
              </w:rPr>
              <w:t>799.82</w:t>
            </w:r>
          </w:p>
        </w:tc>
        <w:tc>
          <w:tcPr>
            <w:tcW w:w="148" w:type="pct"/>
          </w:tcPr>
          <w:p w14:paraId="0DBBA79F" w14:textId="77777777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31A2EA3" w14:textId="169E2269" w:rsidR="00964583" w:rsidRPr="002516C1" w:rsidRDefault="00964583" w:rsidP="00964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799</w:t>
            </w:r>
            <w:r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32</w:t>
            </w:r>
          </w:p>
        </w:tc>
      </w:tr>
    </w:tbl>
    <w:p w14:paraId="0BCC2D2B" w14:textId="5F9A7D6D" w:rsidR="00976E27" w:rsidRDefault="00976E27" w:rsidP="00976E27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638B774" w14:textId="77777777" w:rsidR="00612723" w:rsidRDefault="00976E27" w:rsidP="00AA19A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516C1">
        <w:rPr>
          <w:rFonts w:asciiTheme="majorBidi" w:hAnsiTheme="majorBidi" w:cstheme="majorBidi"/>
          <w:spacing w:val="-2"/>
          <w:sz w:val="30"/>
          <w:szCs w:val="30"/>
          <w:cs/>
        </w:rPr>
        <w:t xml:space="preserve">ภายใต้สัญญาเงินกู้กลุ่มบริษัทต้องปฏิบัติตามเงื่อนไขทางการเงินบางประการตามที่ระบุในสัญญา เช่น </w:t>
      </w:r>
      <w:r w:rsidRPr="002516C1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การดำรงอัตราส่วนทางการเงินให้เป็นไปตามสัญญา เป็นต้น ณ วันที่ </w:t>
      </w:r>
      <w:r w:rsidR="00A026BE" w:rsidRPr="00A026BE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2516C1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516C1">
        <w:rPr>
          <w:rFonts w:asciiTheme="majorBidi" w:hAnsiTheme="majorBidi" w:cstheme="majorBidi"/>
          <w:spacing w:val="-6"/>
          <w:sz w:val="30"/>
          <w:szCs w:val="30"/>
          <w:cs/>
        </w:rPr>
        <w:t>ธันวาคม</w:t>
      </w:r>
      <w:r w:rsidR="00196B35" w:rsidRPr="002516C1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A026BE" w:rsidRPr="00A026BE">
        <w:rPr>
          <w:rFonts w:asciiTheme="majorBidi" w:hAnsiTheme="majorBidi" w:cstheme="majorBidi"/>
          <w:spacing w:val="-6"/>
          <w:sz w:val="30"/>
          <w:szCs w:val="30"/>
          <w:lang w:val="en-US"/>
        </w:rPr>
        <w:t>256</w:t>
      </w:r>
      <w:r w:rsidR="002762F2">
        <w:rPr>
          <w:rFonts w:asciiTheme="majorBidi" w:hAnsiTheme="majorBidi" w:cstheme="majorBidi"/>
          <w:spacing w:val="-6"/>
          <w:sz w:val="30"/>
          <w:szCs w:val="30"/>
        </w:rPr>
        <w:t>6</w:t>
      </w:r>
      <w:r w:rsidR="00781951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 xml:space="preserve"> </w:t>
      </w:r>
      <w:r w:rsidR="00AA19A0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 xml:space="preserve"> กลุ่มบริษัทและบริษัทสามารถดำรง</w:t>
      </w:r>
      <w:r w:rsidR="00612723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อัตราส่วนทางการเงิน ตามที่กำหนดไว้ในสัญญาเงินกู้ได้</w:t>
      </w:r>
    </w:p>
    <w:p w14:paraId="3F635860" w14:textId="376EAF34" w:rsidR="00976E27" w:rsidRPr="002516C1" w:rsidRDefault="00976E27" w:rsidP="00976E27">
      <w:pPr>
        <w:pStyle w:val="block"/>
        <w:spacing w:after="0" w:line="358" w:lineRule="exac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 xml:space="preserve">สินทรัพย์ที่ใช้เป็นหลักประกันหนี้สิน ณ วันที่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2516C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  <w:lang w:val="en-US" w:bidi="th-TH"/>
        </w:rPr>
        <w:t>ธันวาคม</w:t>
      </w:r>
    </w:p>
    <w:tbl>
      <w:tblPr>
        <w:tblW w:w="9138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3016"/>
        <w:gridCol w:w="989"/>
        <w:gridCol w:w="1084"/>
        <w:gridCol w:w="250"/>
        <w:gridCol w:w="18"/>
        <w:gridCol w:w="1084"/>
        <w:gridCol w:w="270"/>
        <w:gridCol w:w="1084"/>
        <w:gridCol w:w="276"/>
        <w:gridCol w:w="1067"/>
      </w:tblGrid>
      <w:tr w:rsidR="00976E27" w:rsidRPr="002516C1" w14:paraId="0EEDC2EF" w14:textId="77777777" w:rsidTr="00A1736A">
        <w:tc>
          <w:tcPr>
            <w:tcW w:w="1650" w:type="pct"/>
            <w:shd w:val="clear" w:color="auto" w:fill="auto"/>
          </w:tcPr>
          <w:p w14:paraId="41F338EA" w14:textId="77777777" w:rsidR="00976E27" w:rsidRPr="002516C1" w:rsidRDefault="00976E27" w:rsidP="00451FE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41" w:type="pct"/>
          </w:tcPr>
          <w:p w14:paraId="2ADB3ECD" w14:textId="77777777" w:rsidR="00976E27" w:rsidRPr="002516C1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6" w:right="20" w:firstLine="9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33" w:type="pct"/>
            <w:gridSpan w:val="4"/>
            <w:shd w:val="clear" w:color="auto" w:fill="auto"/>
          </w:tcPr>
          <w:p w14:paraId="3805177D" w14:textId="77777777" w:rsidR="00976E27" w:rsidRPr="002516C1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2516C1">
              <w:rPr>
                <w:rFonts w:asciiTheme="majorBidi" w:hAnsiTheme="majorBidi" w:cstheme="majorBidi"/>
                <w:color w:val="FF0000"/>
                <w:cs/>
              </w:rPr>
              <w:t xml:space="preserve"> </w:t>
            </w:r>
          </w:p>
        </w:tc>
        <w:tc>
          <w:tcPr>
            <w:tcW w:w="148" w:type="pct"/>
            <w:shd w:val="clear" w:color="auto" w:fill="auto"/>
          </w:tcPr>
          <w:p w14:paraId="3662E828" w14:textId="77777777" w:rsidR="00976E27" w:rsidRPr="002516C1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8" w:type="pct"/>
            <w:gridSpan w:val="3"/>
            <w:shd w:val="clear" w:color="auto" w:fill="auto"/>
          </w:tcPr>
          <w:p w14:paraId="0B7126E4" w14:textId="77777777" w:rsidR="00976E27" w:rsidRPr="002516C1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A1736A" w:rsidRPr="002516C1" w14:paraId="659000AE" w14:textId="77777777" w:rsidTr="00A1736A">
        <w:tc>
          <w:tcPr>
            <w:tcW w:w="1650" w:type="pct"/>
            <w:shd w:val="clear" w:color="auto" w:fill="auto"/>
          </w:tcPr>
          <w:p w14:paraId="525C16F3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1" w:type="pct"/>
            <w:shd w:val="clear" w:color="auto" w:fill="auto"/>
          </w:tcPr>
          <w:p w14:paraId="31E95719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6" w:right="-111" w:firstLine="91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หมายเหตุ</w:t>
            </w:r>
          </w:p>
        </w:tc>
        <w:tc>
          <w:tcPr>
            <w:tcW w:w="593" w:type="pct"/>
            <w:shd w:val="clear" w:color="auto" w:fill="auto"/>
          </w:tcPr>
          <w:p w14:paraId="5FBF265C" w14:textId="4ED4A033" w:rsidR="00A1736A" w:rsidRPr="002516C1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 w:rsidR="00BA26E6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7" w:type="pct"/>
            <w:shd w:val="clear" w:color="auto" w:fill="auto"/>
          </w:tcPr>
          <w:p w14:paraId="432F6DD0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gridSpan w:val="2"/>
            <w:shd w:val="clear" w:color="auto" w:fill="auto"/>
          </w:tcPr>
          <w:p w14:paraId="0D94AEF7" w14:textId="3E40A312" w:rsidR="00A1736A" w:rsidRPr="002516C1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 w:rsidR="00BA26E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8" w:type="pct"/>
            <w:shd w:val="clear" w:color="auto" w:fill="auto"/>
          </w:tcPr>
          <w:p w14:paraId="1C08EA83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3" w:type="pct"/>
            <w:shd w:val="clear" w:color="auto" w:fill="auto"/>
          </w:tcPr>
          <w:p w14:paraId="1D196095" w14:textId="72FC84CA" w:rsidR="00A1736A" w:rsidRPr="002516C1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 w:rsidR="00BA26E6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1" w:type="pct"/>
            <w:shd w:val="clear" w:color="auto" w:fill="auto"/>
          </w:tcPr>
          <w:p w14:paraId="719B086C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shd w:val="clear" w:color="auto" w:fill="auto"/>
          </w:tcPr>
          <w:p w14:paraId="639EFE55" w14:textId="15EE16F8" w:rsidR="00A1736A" w:rsidRPr="002516C1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 w:rsidR="00BA26E6">
              <w:rPr>
                <w:rFonts w:asciiTheme="majorBidi" w:hAnsiTheme="majorBidi" w:cstheme="majorBidi"/>
              </w:rPr>
              <w:t>5</w:t>
            </w:r>
          </w:p>
        </w:tc>
      </w:tr>
      <w:tr w:rsidR="00A1736A" w:rsidRPr="002516C1" w14:paraId="0D295A0A" w14:textId="77777777" w:rsidTr="00451FEC">
        <w:tc>
          <w:tcPr>
            <w:tcW w:w="1650" w:type="pct"/>
            <w:shd w:val="clear" w:color="auto" w:fill="auto"/>
          </w:tcPr>
          <w:p w14:paraId="60771270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1" w:type="pct"/>
            <w:shd w:val="clear" w:color="auto" w:fill="auto"/>
          </w:tcPr>
          <w:p w14:paraId="530B3CDC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6" w:right="20" w:firstLine="91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09" w:type="pct"/>
            <w:gridSpan w:val="8"/>
          </w:tcPr>
          <w:p w14:paraId="712AAC85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BA26E6" w:rsidRPr="002516C1" w14:paraId="6C8FF220" w14:textId="77777777" w:rsidTr="00451FEC">
        <w:tc>
          <w:tcPr>
            <w:tcW w:w="1650" w:type="pct"/>
            <w:shd w:val="clear" w:color="auto" w:fill="auto"/>
          </w:tcPr>
          <w:p w14:paraId="0402F7A2" w14:textId="77777777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07" w:right="-45" w:hanging="207"/>
              <w:rPr>
                <w:rFonts w:asciiTheme="majorBidi" w:hAnsiTheme="majorBidi" w:cstheme="majorBidi"/>
                <w:cs/>
              </w:rPr>
            </w:pPr>
            <w:r w:rsidRPr="001F59D5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เงินฝากธนาคารที่มีข้อจำกัด</w:t>
            </w:r>
            <w:r w:rsidRPr="001F59D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F59D5">
              <w:rPr>
                <w:rFonts w:asciiTheme="majorBidi" w:hAnsiTheme="majorBidi" w:cstheme="majorBidi"/>
                <w:sz w:val="30"/>
                <w:szCs w:val="30"/>
                <w:cs/>
              </w:rPr>
              <w:t>ในการเบิกใช้</w:t>
            </w:r>
          </w:p>
        </w:tc>
        <w:tc>
          <w:tcPr>
            <w:tcW w:w="541" w:type="pct"/>
            <w:shd w:val="clear" w:color="auto" w:fill="auto"/>
          </w:tcPr>
          <w:p w14:paraId="00E2B375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  <w:tab w:val="decimal" w:pos="873"/>
              </w:tabs>
              <w:spacing w:line="240" w:lineRule="auto"/>
              <w:ind w:right="74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  <w:p w14:paraId="140B4C6C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  <w:tab w:val="decimal" w:pos="873"/>
              </w:tabs>
              <w:spacing w:line="240" w:lineRule="auto"/>
              <w:ind w:right="7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93" w:type="pct"/>
          </w:tcPr>
          <w:p w14:paraId="70FB91CF" w14:textId="77777777" w:rsidR="0073479F" w:rsidRDefault="0073479F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0A0C9CAD" w14:textId="7B13F442" w:rsidR="00BA26E6" w:rsidRPr="002516C1" w:rsidRDefault="00612723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7" w:type="pct"/>
            <w:gridSpan w:val="2"/>
          </w:tcPr>
          <w:p w14:paraId="20E35834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3" w:type="pct"/>
          </w:tcPr>
          <w:p w14:paraId="1141F91A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4F2A50B6" w14:textId="2AFE09CD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46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96</w:t>
            </w:r>
          </w:p>
        </w:tc>
        <w:tc>
          <w:tcPr>
            <w:tcW w:w="148" w:type="pct"/>
          </w:tcPr>
          <w:p w14:paraId="25673953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3" w:type="pct"/>
          </w:tcPr>
          <w:p w14:paraId="040EEB84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br/>
            </w: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1" w:type="pct"/>
          </w:tcPr>
          <w:p w14:paraId="4B6DC992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4DDABCBB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5B8731D7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BA26E6" w:rsidRPr="002516C1" w14:paraId="4D4E93CF" w14:textId="77777777" w:rsidTr="00A1736A">
        <w:tc>
          <w:tcPr>
            <w:tcW w:w="1650" w:type="pct"/>
            <w:shd w:val="clear" w:color="auto" w:fill="auto"/>
          </w:tcPr>
          <w:p w14:paraId="066FDE85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541" w:type="pct"/>
            <w:shd w:val="clear" w:color="auto" w:fill="auto"/>
          </w:tcPr>
          <w:p w14:paraId="0CB8403A" w14:textId="4D2F743B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  <w:tab w:val="decimal" w:pos="873"/>
              </w:tabs>
              <w:spacing w:line="240" w:lineRule="auto"/>
              <w:ind w:right="7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A026BE">
              <w:rPr>
                <w:rFonts w:asciiTheme="majorBidi" w:hAnsiTheme="majorBidi" w:cstheme="majorBidi"/>
                <w:i/>
                <w:iCs/>
              </w:rPr>
              <w:t>13</w:t>
            </w:r>
          </w:p>
        </w:tc>
        <w:tc>
          <w:tcPr>
            <w:tcW w:w="593" w:type="pct"/>
          </w:tcPr>
          <w:p w14:paraId="1384B57C" w14:textId="63C0A13B" w:rsidR="00BA26E6" w:rsidRPr="002516C1" w:rsidRDefault="0073479F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2,134.43</w:t>
            </w:r>
          </w:p>
        </w:tc>
        <w:tc>
          <w:tcPr>
            <w:tcW w:w="147" w:type="pct"/>
            <w:gridSpan w:val="2"/>
          </w:tcPr>
          <w:p w14:paraId="6533034D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3" w:type="pct"/>
          </w:tcPr>
          <w:p w14:paraId="71129615" w14:textId="7587F72E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2</w:t>
            </w:r>
            <w:r w:rsidRPr="002516C1">
              <w:rPr>
                <w:rFonts w:asciiTheme="majorBidi" w:hAnsiTheme="majorBidi" w:cstheme="majorBidi"/>
                <w:cs/>
              </w:rPr>
              <w:t>,</w:t>
            </w:r>
            <w:r w:rsidRPr="00A026BE">
              <w:rPr>
                <w:rFonts w:asciiTheme="majorBidi" w:hAnsiTheme="majorBidi" w:cstheme="majorBidi"/>
              </w:rPr>
              <w:t>712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8" w:type="pct"/>
          </w:tcPr>
          <w:p w14:paraId="7114A028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3" w:type="pct"/>
          </w:tcPr>
          <w:p w14:paraId="3F511A8A" w14:textId="26346DBE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1" w:type="pct"/>
          </w:tcPr>
          <w:p w14:paraId="2573EB4A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6B163079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</w:tr>
      <w:tr w:rsidR="00BA26E6" w:rsidRPr="002516C1" w14:paraId="76C562CA" w14:textId="77777777" w:rsidTr="00A1736A">
        <w:tc>
          <w:tcPr>
            <w:tcW w:w="1650" w:type="pct"/>
          </w:tcPr>
          <w:p w14:paraId="4E76F189" w14:textId="77777777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07" w:right="-45" w:hanging="207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1" w:type="pct"/>
          </w:tcPr>
          <w:p w14:paraId="441CFA5F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26" w:right="20" w:firstLine="9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6BDF40B" w14:textId="430DD2D2" w:rsidR="00BA26E6" w:rsidRPr="002516C1" w:rsidRDefault="0073479F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73479F">
              <w:rPr>
                <w:rFonts w:asciiTheme="majorBidi" w:hAnsiTheme="majorBidi" w:cstheme="majorBidi"/>
                <w:b/>
                <w:bCs/>
              </w:rPr>
              <w:t>2,134.4</w:t>
            </w:r>
            <w:r w:rsidR="00612723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147" w:type="pct"/>
            <w:gridSpan w:val="2"/>
          </w:tcPr>
          <w:p w14:paraId="60480231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4588F47B" w14:textId="584F1AE4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2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</w:rPr>
              <w:t>759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26</w:t>
            </w:r>
          </w:p>
        </w:tc>
        <w:tc>
          <w:tcPr>
            <w:tcW w:w="148" w:type="pct"/>
          </w:tcPr>
          <w:p w14:paraId="3217F4FE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C1E73BC" w14:textId="5E74108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151" w:type="pct"/>
          </w:tcPr>
          <w:p w14:paraId="174AEDBC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08EF122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62844E24" w14:textId="77777777" w:rsidR="00691B99" w:rsidRDefault="00691B99" w:rsidP="00691B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58" w:lineRule="exact"/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E1CD2DB" w14:textId="4C7A535B" w:rsidR="00976E27" w:rsidRPr="002516C1" w:rsidRDefault="00976E27" w:rsidP="00691B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58" w:lineRule="exac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กลุ่มบริษัทมีรายละเอียดของเงินกู้ยืมระยะยาวจากสถาบันการเงิน ณ วันที่ </w:t>
      </w:r>
      <w:r w:rsidR="00A026BE" w:rsidRPr="00A026BE">
        <w:rPr>
          <w:rFonts w:asciiTheme="majorBidi" w:hAnsiTheme="majorBidi" w:cstheme="majorBidi"/>
          <w:sz w:val="30"/>
          <w:szCs w:val="30"/>
        </w:rPr>
        <w:t>31</w:t>
      </w:r>
      <w:r w:rsidRPr="002516C1">
        <w:rPr>
          <w:rFonts w:asciiTheme="majorBidi" w:hAnsiTheme="majorBidi" w:cstheme="majorBidi"/>
          <w:sz w:val="30"/>
          <w:szCs w:val="30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026BE" w:rsidRPr="00A026BE">
        <w:rPr>
          <w:rFonts w:asciiTheme="majorBidi" w:hAnsiTheme="majorBidi" w:cstheme="majorBidi"/>
          <w:sz w:val="30"/>
          <w:szCs w:val="30"/>
        </w:rPr>
        <w:t>256</w:t>
      </w:r>
      <w:r w:rsidR="00BA26E6">
        <w:rPr>
          <w:rFonts w:asciiTheme="majorBidi" w:hAnsiTheme="majorBidi" w:cstheme="majorBidi"/>
          <w:sz w:val="30"/>
          <w:szCs w:val="30"/>
        </w:rPr>
        <w:t>6</w:t>
      </w:r>
      <w:r w:rsidRPr="002516C1">
        <w:rPr>
          <w:rFonts w:asciiTheme="majorBidi" w:hAnsiTheme="majorBidi" w:cstheme="majorBidi"/>
          <w:sz w:val="30"/>
          <w:szCs w:val="30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0423BAAD" w14:textId="77777777" w:rsidR="00976E27" w:rsidRPr="002516C1" w:rsidRDefault="00976E27" w:rsidP="00976E27">
      <w:pPr>
        <w:spacing w:line="358" w:lineRule="exact"/>
        <w:jc w:val="thaiDistribute"/>
        <w:rPr>
          <w:rFonts w:asciiTheme="majorBidi" w:hAnsiTheme="majorBidi" w:cstheme="majorBidi"/>
          <w:sz w:val="2"/>
          <w:szCs w:val="2"/>
          <w:lang w:val="en-GB"/>
        </w:rPr>
      </w:pPr>
    </w:p>
    <w:tbl>
      <w:tblPr>
        <w:tblW w:w="9864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1260"/>
        <w:gridCol w:w="972"/>
        <w:gridCol w:w="990"/>
        <w:gridCol w:w="270"/>
        <w:gridCol w:w="250"/>
        <w:gridCol w:w="20"/>
        <w:gridCol w:w="2230"/>
        <w:gridCol w:w="20"/>
        <w:gridCol w:w="3852"/>
      </w:tblGrid>
      <w:tr w:rsidR="001C0684" w:rsidRPr="001C0684" w14:paraId="5FACB064" w14:textId="77777777">
        <w:trPr>
          <w:tblHeader/>
        </w:trPr>
        <w:tc>
          <w:tcPr>
            <w:tcW w:w="2232" w:type="dxa"/>
            <w:gridSpan w:val="2"/>
          </w:tcPr>
          <w:p w14:paraId="7629ADA2" w14:textId="77777777" w:rsidR="001C0684" w:rsidRPr="002516C1" w:rsidRDefault="001C0684">
            <w:pPr>
              <w:spacing w:line="358" w:lineRule="exact"/>
              <w:ind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990" w:type="dxa"/>
          </w:tcPr>
          <w:p w14:paraId="37F70C93" w14:textId="77777777" w:rsidR="001C0684" w:rsidRPr="001F59D5" w:rsidRDefault="001C0684">
            <w:pPr>
              <w:spacing w:line="358" w:lineRule="exact"/>
              <w:ind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1F59D5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วงเงิน</w:t>
            </w:r>
          </w:p>
        </w:tc>
        <w:tc>
          <w:tcPr>
            <w:tcW w:w="520" w:type="dxa"/>
            <w:gridSpan w:val="2"/>
          </w:tcPr>
          <w:p w14:paraId="1BAA2C76" w14:textId="77777777" w:rsidR="001C0684" w:rsidRPr="001F59D5" w:rsidRDefault="001C0684">
            <w:pPr>
              <w:spacing w:line="358" w:lineRule="exact"/>
              <w:ind w:left="-74"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6A786229" w14:textId="77777777" w:rsidR="001C0684" w:rsidRPr="001F59D5" w:rsidRDefault="001C0684">
            <w:pPr>
              <w:spacing w:line="358" w:lineRule="exact"/>
              <w:ind w:left="-74"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1F59D5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ดอกเบี้ย</w:t>
            </w:r>
          </w:p>
        </w:tc>
        <w:tc>
          <w:tcPr>
            <w:tcW w:w="3872" w:type="dxa"/>
            <w:gridSpan w:val="2"/>
          </w:tcPr>
          <w:p w14:paraId="275AC10C" w14:textId="77777777" w:rsidR="001C0684" w:rsidRPr="001F59D5" w:rsidRDefault="001C0684">
            <w:pPr>
              <w:spacing w:line="358" w:lineRule="exact"/>
              <w:ind w:left="-74" w:right="630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</w:tr>
      <w:tr w:rsidR="001C0684" w:rsidRPr="001C0684" w14:paraId="15D6C60F" w14:textId="77777777">
        <w:trPr>
          <w:tblHeader/>
        </w:trPr>
        <w:tc>
          <w:tcPr>
            <w:tcW w:w="1260" w:type="dxa"/>
          </w:tcPr>
          <w:p w14:paraId="7EF7CDA8" w14:textId="77777777" w:rsidR="001C0684" w:rsidRPr="001F59D5" w:rsidRDefault="001C0684">
            <w:pPr>
              <w:spacing w:line="358" w:lineRule="exact"/>
              <w:ind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972" w:type="dxa"/>
          </w:tcPr>
          <w:p w14:paraId="0399A45D" w14:textId="77777777" w:rsidR="001C0684" w:rsidRPr="001F59D5" w:rsidRDefault="001C0684">
            <w:pPr>
              <w:spacing w:line="358" w:lineRule="exact"/>
              <w:ind w:right="-108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1F59D5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 xml:space="preserve">  สกุลเงิน</w:t>
            </w:r>
          </w:p>
        </w:tc>
        <w:tc>
          <w:tcPr>
            <w:tcW w:w="990" w:type="dxa"/>
          </w:tcPr>
          <w:p w14:paraId="384340DA" w14:textId="77777777" w:rsidR="001C0684" w:rsidRPr="001F59D5" w:rsidRDefault="001C0684">
            <w:pPr>
              <w:spacing w:line="358" w:lineRule="exact"/>
              <w:ind w:left="-74" w:right="-108"/>
              <w:jc w:val="center"/>
              <w:rPr>
                <w:rFonts w:asciiTheme="majorBidi" w:eastAsia="Cordia New" w:hAnsiTheme="majorBidi" w:cstheme="majorBidi"/>
                <w:i/>
                <w:iCs/>
                <w:snapToGrid w:val="0"/>
                <w:cs/>
                <w:lang w:val="th-TH" w:eastAsia="th-TH"/>
              </w:rPr>
            </w:pPr>
            <w:r w:rsidRPr="001F59D5">
              <w:rPr>
                <w:rFonts w:asciiTheme="majorBidi" w:eastAsia="Cordia New" w:hAnsiTheme="majorBidi" w:cstheme="majorBidi"/>
                <w:i/>
                <w:iCs/>
                <w:snapToGrid w:val="0"/>
                <w:cs/>
                <w:lang w:val="th-TH" w:eastAsia="th-TH"/>
              </w:rPr>
              <w:t>(ล้าน)</w:t>
            </w:r>
          </w:p>
        </w:tc>
        <w:tc>
          <w:tcPr>
            <w:tcW w:w="270" w:type="dxa"/>
          </w:tcPr>
          <w:p w14:paraId="071BC676" w14:textId="77777777" w:rsidR="001C0684" w:rsidRPr="001F59D5" w:rsidRDefault="001C0684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70" w:type="dxa"/>
            <w:gridSpan w:val="2"/>
          </w:tcPr>
          <w:p w14:paraId="4F99597C" w14:textId="77777777" w:rsidR="001C0684" w:rsidRPr="001F59D5" w:rsidRDefault="001C0684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250" w:type="dxa"/>
            <w:gridSpan w:val="2"/>
          </w:tcPr>
          <w:p w14:paraId="490AC1DD" w14:textId="77777777" w:rsidR="001C0684" w:rsidRPr="001F59D5" w:rsidRDefault="001C0684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1F59D5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อัตรา (ร้อยละ)</w:t>
            </w:r>
            <w:r w:rsidRPr="001F59D5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</w:t>
            </w:r>
            <w:r w:rsidRPr="001F59D5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ต่อปี</w:t>
            </w:r>
          </w:p>
        </w:tc>
        <w:tc>
          <w:tcPr>
            <w:tcW w:w="3852" w:type="dxa"/>
          </w:tcPr>
          <w:p w14:paraId="3CBC10A1" w14:textId="77777777" w:rsidR="001C0684" w:rsidRPr="001F59D5" w:rsidRDefault="001C0684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1F59D5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ระยะเวลาชำระคืน</w:t>
            </w:r>
          </w:p>
        </w:tc>
      </w:tr>
      <w:tr w:rsidR="001C0684" w:rsidRPr="001C0684" w14:paraId="30B1CC31" w14:textId="77777777">
        <w:trPr>
          <w:tblHeader/>
        </w:trPr>
        <w:tc>
          <w:tcPr>
            <w:tcW w:w="3222" w:type="dxa"/>
            <w:gridSpan w:val="3"/>
          </w:tcPr>
          <w:p w14:paraId="548131AE" w14:textId="77777777" w:rsidR="001C0684" w:rsidRPr="001F59D5" w:rsidRDefault="001C0684">
            <w:pPr>
              <w:spacing w:line="358" w:lineRule="exact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7B5BB8D9" w14:textId="77777777" w:rsidR="001C0684" w:rsidRPr="001F59D5" w:rsidRDefault="001C0684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08CF5878" w14:textId="77777777" w:rsidR="001C0684" w:rsidRPr="001F59D5" w:rsidRDefault="001C0684">
            <w:pPr>
              <w:spacing w:line="358" w:lineRule="exac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15819BFC" w14:textId="77777777" w:rsidR="001C0684" w:rsidRPr="001F59D5" w:rsidRDefault="001C0684">
            <w:pPr>
              <w:spacing w:line="358" w:lineRule="exact"/>
              <w:ind w:right="-63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852" w:type="dxa"/>
          </w:tcPr>
          <w:p w14:paraId="2849C25A" w14:textId="77777777" w:rsidR="001C0684" w:rsidRPr="001F59D5" w:rsidRDefault="001C0684">
            <w:pPr>
              <w:tabs>
                <w:tab w:val="clear" w:pos="2807"/>
                <w:tab w:val="left" w:pos="1080"/>
              </w:tabs>
              <w:spacing w:line="358" w:lineRule="exact"/>
              <w:ind w:left="-108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1C0684" w:rsidRPr="001C0684" w14:paraId="46992C12" w14:textId="77777777">
        <w:tc>
          <w:tcPr>
            <w:tcW w:w="1260" w:type="dxa"/>
          </w:tcPr>
          <w:p w14:paraId="2FF330F2" w14:textId="77777777" w:rsidR="001C0684" w:rsidRPr="001F59D5" w:rsidRDefault="001C0684">
            <w:pPr>
              <w:spacing w:line="358" w:lineRule="exact"/>
              <w:rPr>
                <w:rFonts w:asciiTheme="majorBidi" w:hAnsiTheme="majorBidi" w:cstheme="majorBidi"/>
                <w:cs/>
                <w:lang w:val="en-GB"/>
              </w:rPr>
            </w:pPr>
            <w:r w:rsidRPr="001F59D5">
              <w:rPr>
                <w:rFonts w:asciiTheme="majorBidi" w:hAnsiTheme="majorBidi" w:cstheme="majorBidi"/>
                <w:cs/>
                <w:lang w:val="en-GB"/>
              </w:rPr>
              <w:t>บริษัทย่อย</w:t>
            </w:r>
          </w:p>
        </w:tc>
        <w:tc>
          <w:tcPr>
            <w:tcW w:w="972" w:type="dxa"/>
          </w:tcPr>
          <w:p w14:paraId="1FA96FC9" w14:textId="77777777" w:rsidR="001C0684" w:rsidRPr="001F59D5" w:rsidRDefault="001C0684">
            <w:pPr>
              <w:spacing w:line="358" w:lineRule="exact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1F59D5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42322A84" w14:textId="77777777" w:rsidR="001C0684" w:rsidRPr="001F59D5" w:rsidRDefault="001C0684">
            <w:pPr>
              <w:tabs>
                <w:tab w:val="clear" w:pos="454"/>
                <w:tab w:val="clear" w:pos="680"/>
                <w:tab w:val="left" w:pos="432"/>
              </w:tabs>
              <w:spacing w:line="358" w:lineRule="exact"/>
              <w:ind w:left="-648" w:right="16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1F59D5">
              <w:rPr>
                <w:rFonts w:asciiTheme="majorBidi" w:eastAsia="Cordia New" w:hAnsiTheme="majorBidi" w:cstheme="majorBidi"/>
                <w:snapToGrid w:val="0"/>
                <w:lang w:eastAsia="th-TH"/>
              </w:rPr>
              <w:t>1,120</w:t>
            </w:r>
          </w:p>
        </w:tc>
        <w:tc>
          <w:tcPr>
            <w:tcW w:w="270" w:type="dxa"/>
          </w:tcPr>
          <w:p w14:paraId="1995E225" w14:textId="77777777" w:rsidR="001C0684" w:rsidRPr="001F59D5" w:rsidRDefault="001C0684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26117744" w14:textId="77777777" w:rsidR="001C0684" w:rsidRPr="001F59D5" w:rsidRDefault="001C0684">
            <w:pPr>
              <w:spacing w:line="358" w:lineRule="exact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07192CAB" w14:textId="77777777" w:rsidR="001C0684" w:rsidRPr="001F59D5" w:rsidRDefault="001C0684">
            <w:pPr>
              <w:tabs>
                <w:tab w:val="clear" w:pos="227"/>
                <w:tab w:val="left" w:pos="360"/>
                <w:tab w:val="left" w:pos="400"/>
                <w:tab w:val="left" w:pos="720"/>
              </w:tabs>
              <w:spacing w:line="358" w:lineRule="exact"/>
              <w:ind w:left="130" w:right="-63" w:hanging="130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1F59D5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FDR </w:t>
            </w:r>
            <w:r w:rsidRPr="001F59D5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ระยะเวลา</w:t>
            </w:r>
            <w:r w:rsidRPr="001F59D5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6 </w:t>
            </w:r>
            <w:r w:rsidRPr="001F59D5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เดือน</w:t>
            </w:r>
            <w:r w:rsidRPr="001F59D5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1F59D5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3852" w:type="dxa"/>
          </w:tcPr>
          <w:p w14:paraId="6BD3621A" w14:textId="77777777" w:rsidR="001C0684" w:rsidRPr="001F59D5" w:rsidRDefault="001C0684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1F59D5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ชำระคืนเงินต้นทุกสามเดือน จำนวน  </w:t>
            </w:r>
            <w:r w:rsidRPr="001F59D5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28 </w:t>
            </w:r>
            <w:r w:rsidRPr="001F59D5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งวด </w:t>
            </w:r>
          </w:p>
          <w:p w14:paraId="27677250" w14:textId="77777777" w:rsidR="001C0684" w:rsidRPr="001F59D5" w:rsidRDefault="001C0684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1F59D5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1F59D5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โดยปีแรกชำระในเดือนเมษายน </w:t>
            </w:r>
            <w:r w:rsidRPr="001F59D5">
              <w:rPr>
                <w:rFonts w:asciiTheme="majorBidi" w:eastAsia="Cordia New" w:hAnsiTheme="majorBidi" w:cstheme="majorBidi"/>
                <w:snapToGrid w:val="0"/>
                <w:lang w:eastAsia="th-TH"/>
              </w:rPr>
              <w:t>2563</w:t>
            </w:r>
          </w:p>
        </w:tc>
      </w:tr>
      <w:tr w:rsidR="001C0684" w:rsidRPr="001C0684" w14:paraId="195A31AA" w14:textId="77777777">
        <w:tc>
          <w:tcPr>
            <w:tcW w:w="1260" w:type="dxa"/>
          </w:tcPr>
          <w:p w14:paraId="7D3C938A" w14:textId="77777777" w:rsidR="001C0684" w:rsidRPr="001F59D5" w:rsidRDefault="001C0684">
            <w:pPr>
              <w:spacing w:line="358" w:lineRule="exact"/>
              <w:rPr>
                <w:rFonts w:asciiTheme="majorBidi" w:hAnsiTheme="majorBidi" w:cstheme="majorBidi"/>
                <w:cs/>
                <w:lang w:val="en-GB"/>
              </w:rPr>
            </w:pPr>
            <w:r w:rsidRPr="001F59D5">
              <w:rPr>
                <w:rFonts w:asciiTheme="majorBidi" w:hAnsiTheme="majorBidi" w:cstheme="majorBidi"/>
                <w:cs/>
                <w:lang w:val="en-GB"/>
              </w:rPr>
              <w:t>บริษัทย่อย</w:t>
            </w:r>
          </w:p>
        </w:tc>
        <w:tc>
          <w:tcPr>
            <w:tcW w:w="972" w:type="dxa"/>
          </w:tcPr>
          <w:p w14:paraId="17F50FA5" w14:textId="77777777" w:rsidR="001C0684" w:rsidRPr="001F59D5" w:rsidRDefault="001C0684">
            <w:pPr>
              <w:spacing w:line="358" w:lineRule="exact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1F59D5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2F65DFD2" w14:textId="77777777" w:rsidR="001C0684" w:rsidRPr="001F59D5" w:rsidRDefault="001C0684">
            <w:pPr>
              <w:tabs>
                <w:tab w:val="clear" w:pos="454"/>
                <w:tab w:val="clear" w:pos="680"/>
                <w:tab w:val="left" w:pos="432"/>
              </w:tabs>
              <w:spacing w:line="358" w:lineRule="exact"/>
              <w:ind w:left="-648" w:right="162"/>
              <w:jc w:val="right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1F59D5">
              <w:rPr>
                <w:rFonts w:asciiTheme="majorBidi" w:eastAsia="Cordia New" w:hAnsiTheme="majorBidi" w:cstheme="majorBidi"/>
                <w:snapToGrid w:val="0"/>
                <w:lang w:eastAsia="th-TH"/>
              </w:rPr>
              <w:t>425</w:t>
            </w:r>
          </w:p>
        </w:tc>
        <w:tc>
          <w:tcPr>
            <w:tcW w:w="270" w:type="dxa"/>
          </w:tcPr>
          <w:p w14:paraId="72483B93" w14:textId="77777777" w:rsidR="001C0684" w:rsidRPr="001F59D5" w:rsidRDefault="001C0684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582270C2" w14:textId="77777777" w:rsidR="001C0684" w:rsidRPr="001F59D5" w:rsidRDefault="001C0684">
            <w:pPr>
              <w:spacing w:line="358" w:lineRule="exact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3C4CB425" w14:textId="77777777" w:rsidR="001C0684" w:rsidRPr="001F59D5" w:rsidRDefault="001C0684">
            <w:pPr>
              <w:tabs>
                <w:tab w:val="left" w:pos="360"/>
                <w:tab w:val="left" w:pos="720"/>
              </w:tabs>
              <w:spacing w:line="358" w:lineRule="exact"/>
              <w:ind w:left="130" w:right="-63" w:hanging="130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1F59D5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FDR </w:t>
            </w:r>
            <w:r w:rsidRPr="001F59D5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ระยะเวลา</w:t>
            </w:r>
            <w:r w:rsidRPr="001F59D5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6 </w:t>
            </w:r>
            <w:r w:rsidRPr="001F59D5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เดือน</w:t>
            </w:r>
            <w:r w:rsidRPr="001F59D5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1F59D5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3852" w:type="dxa"/>
          </w:tcPr>
          <w:p w14:paraId="65A7B7F8" w14:textId="77777777" w:rsidR="001C0684" w:rsidRPr="001F59D5" w:rsidRDefault="001C0684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1F59D5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ชำระคืนเงินต้นทุกสามเดือน จำนวน  </w:t>
            </w:r>
            <w:r w:rsidRPr="001F59D5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28 </w:t>
            </w:r>
            <w:r w:rsidRPr="001F59D5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งวด </w:t>
            </w:r>
          </w:p>
          <w:p w14:paraId="6E499EB3" w14:textId="77777777" w:rsidR="001C0684" w:rsidRPr="001F59D5" w:rsidRDefault="001C0684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1F59D5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1F59D5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โดยปีแรกชำระในเดือนมีนาคม </w:t>
            </w:r>
            <w:r w:rsidRPr="001F59D5">
              <w:rPr>
                <w:rFonts w:asciiTheme="majorBidi" w:eastAsia="Cordia New" w:hAnsiTheme="majorBidi" w:cstheme="majorBidi"/>
                <w:snapToGrid w:val="0"/>
                <w:lang w:eastAsia="th-TH"/>
              </w:rPr>
              <w:t>2564</w:t>
            </w:r>
          </w:p>
        </w:tc>
      </w:tr>
      <w:tr w:rsidR="001C0684" w:rsidRPr="001C0684" w14:paraId="0D7F41D9" w14:textId="77777777">
        <w:tc>
          <w:tcPr>
            <w:tcW w:w="1260" w:type="dxa"/>
          </w:tcPr>
          <w:p w14:paraId="34300B51" w14:textId="77777777" w:rsidR="001C0684" w:rsidRPr="001F59D5" w:rsidRDefault="001C0684">
            <w:pPr>
              <w:spacing w:line="358" w:lineRule="exact"/>
              <w:rPr>
                <w:rFonts w:asciiTheme="majorBidi" w:hAnsiTheme="majorBidi" w:cstheme="majorBidi"/>
                <w:cs/>
                <w:lang w:val="en-GB"/>
              </w:rPr>
            </w:pPr>
            <w:r w:rsidRPr="001F59D5">
              <w:rPr>
                <w:rFonts w:asciiTheme="majorBidi" w:hAnsiTheme="majorBidi" w:cstheme="majorBidi"/>
                <w:cs/>
                <w:lang w:val="en-GB"/>
              </w:rPr>
              <w:t>บริษัทย่อย</w:t>
            </w:r>
          </w:p>
        </w:tc>
        <w:tc>
          <w:tcPr>
            <w:tcW w:w="972" w:type="dxa"/>
          </w:tcPr>
          <w:p w14:paraId="322F03FC" w14:textId="77777777" w:rsidR="001C0684" w:rsidRPr="001F59D5" w:rsidRDefault="001C0684">
            <w:pPr>
              <w:spacing w:line="358" w:lineRule="exact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1F59D5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50B8A10E" w14:textId="77777777" w:rsidR="001C0684" w:rsidRPr="001F59D5" w:rsidRDefault="001C0684">
            <w:pPr>
              <w:tabs>
                <w:tab w:val="clear" w:pos="454"/>
                <w:tab w:val="clear" w:pos="680"/>
                <w:tab w:val="left" w:pos="432"/>
              </w:tabs>
              <w:spacing w:line="358" w:lineRule="exact"/>
              <w:ind w:left="-648" w:right="16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1F59D5">
              <w:rPr>
                <w:rFonts w:asciiTheme="majorBidi" w:eastAsia="Cordia New" w:hAnsiTheme="majorBidi" w:cstheme="majorBidi"/>
                <w:snapToGrid w:val="0"/>
                <w:lang w:eastAsia="th-TH"/>
              </w:rPr>
              <w:t>240</w:t>
            </w:r>
          </w:p>
        </w:tc>
        <w:tc>
          <w:tcPr>
            <w:tcW w:w="270" w:type="dxa"/>
          </w:tcPr>
          <w:p w14:paraId="56076D00" w14:textId="77777777" w:rsidR="001C0684" w:rsidRPr="001F59D5" w:rsidRDefault="001C0684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75ED8DCF" w14:textId="77777777" w:rsidR="001C0684" w:rsidRPr="001F59D5" w:rsidRDefault="001C0684">
            <w:pPr>
              <w:spacing w:line="358" w:lineRule="exact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35664539" w14:textId="77777777" w:rsidR="001C0684" w:rsidRPr="001F59D5" w:rsidRDefault="001C0684">
            <w:pPr>
              <w:tabs>
                <w:tab w:val="left" w:pos="360"/>
                <w:tab w:val="left" w:pos="720"/>
              </w:tabs>
              <w:spacing w:line="358" w:lineRule="exact"/>
              <w:ind w:right="-63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1F59D5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MLR </w:t>
            </w:r>
            <w:r w:rsidRPr="001F59D5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ลบอัตราส่วนลด</w:t>
            </w:r>
          </w:p>
        </w:tc>
        <w:tc>
          <w:tcPr>
            <w:tcW w:w="3852" w:type="dxa"/>
          </w:tcPr>
          <w:p w14:paraId="2F7A5B79" w14:textId="77777777" w:rsidR="001C0684" w:rsidRPr="001F59D5" w:rsidRDefault="001C0684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1F59D5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ชำระคืนเงินต้นทุกหกเดือน จำนวน  </w:t>
            </w:r>
            <w:r w:rsidRPr="001F59D5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10 </w:t>
            </w:r>
            <w:r w:rsidRPr="001F59D5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งวด </w:t>
            </w:r>
          </w:p>
          <w:p w14:paraId="0413FA8A" w14:textId="77777777" w:rsidR="001C0684" w:rsidRPr="001F59D5" w:rsidRDefault="001C0684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1F59D5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1F59D5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โดยปีแรกชำระในเดือนธันวาคม </w:t>
            </w:r>
            <w:r w:rsidRPr="001F59D5">
              <w:rPr>
                <w:rFonts w:asciiTheme="majorBidi" w:eastAsia="Cordia New" w:hAnsiTheme="majorBidi" w:cstheme="majorBidi"/>
                <w:snapToGrid w:val="0"/>
                <w:lang w:eastAsia="th-TH"/>
              </w:rPr>
              <w:t>2563</w:t>
            </w:r>
          </w:p>
        </w:tc>
      </w:tr>
      <w:tr w:rsidR="001C0684" w:rsidRPr="001C0684" w14:paraId="11B4EA2E" w14:textId="77777777">
        <w:tc>
          <w:tcPr>
            <w:tcW w:w="1260" w:type="dxa"/>
          </w:tcPr>
          <w:p w14:paraId="660DE0C5" w14:textId="77777777" w:rsidR="001C0684" w:rsidRPr="001F59D5" w:rsidRDefault="001C0684">
            <w:pPr>
              <w:spacing w:line="358" w:lineRule="exact"/>
              <w:rPr>
                <w:rFonts w:asciiTheme="majorBidi" w:hAnsiTheme="majorBidi" w:cstheme="majorBidi"/>
                <w:cs/>
                <w:lang w:val="en-GB"/>
              </w:rPr>
            </w:pPr>
            <w:r w:rsidRPr="001F59D5">
              <w:rPr>
                <w:rFonts w:asciiTheme="majorBidi" w:hAnsiTheme="majorBidi" w:cstheme="majorBidi"/>
                <w:cs/>
                <w:lang w:val="en-GB"/>
              </w:rPr>
              <w:t>บริษัทย่อย</w:t>
            </w:r>
          </w:p>
        </w:tc>
        <w:tc>
          <w:tcPr>
            <w:tcW w:w="972" w:type="dxa"/>
          </w:tcPr>
          <w:p w14:paraId="3D74D596" w14:textId="77777777" w:rsidR="001C0684" w:rsidRPr="001F59D5" w:rsidRDefault="001C0684">
            <w:pPr>
              <w:spacing w:line="358" w:lineRule="exact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1F59D5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4632A42C" w14:textId="77777777" w:rsidR="001C0684" w:rsidRPr="001F59D5" w:rsidRDefault="001C0684">
            <w:pPr>
              <w:tabs>
                <w:tab w:val="clear" w:pos="454"/>
                <w:tab w:val="clear" w:pos="680"/>
                <w:tab w:val="left" w:pos="432"/>
              </w:tabs>
              <w:spacing w:line="358" w:lineRule="exact"/>
              <w:ind w:left="-648" w:right="16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1F59D5">
              <w:rPr>
                <w:rFonts w:asciiTheme="majorBidi" w:eastAsia="Cordia New" w:hAnsiTheme="majorBidi" w:cstheme="majorBidi"/>
                <w:snapToGrid w:val="0"/>
                <w:lang w:eastAsia="th-TH"/>
              </w:rPr>
              <w:t>375</w:t>
            </w:r>
          </w:p>
        </w:tc>
        <w:tc>
          <w:tcPr>
            <w:tcW w:w="270" w:type="dxa"/>
          </w:tcPr>
          <w:p w14:paraId="1FD10D2B" w14:textId="77777777" w:rsidR="001C0684" w:rsidRPr="001F59D5" w:rsidRDefault="001C0684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31F2F4A7" w14:textId="77777777" w:rsidR="001C0684" w:rsidRPr="001F59D5" w:rsidRDefault="001C0684">
            <w:pPr>
              <w:spacing w:line="358" w:lineRule="exact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50A06FD3" w14:textId="77777777" w:rsidR="001C0684" w:rsidRPr="001F59D5" w:rsidRDefault="001C0684">
            <w:pPr>
              <w:tabs>
                <w:tab w:val="left" w:pos="360"/>
                <w:tab w:val="left" w:pos="720"/>
              </w:tabs>
              <w:spacing w:line="358" w:lineRule="exact"/>
              <w:ind w:right="-63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1F59D5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MLR </w:t>
            </w:r>
            <w:r w:rsidRPr="001F59D5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ลบอัตราส่วนลด</w:t>
            </w:r>
          </w:p>
        </w:tc>
        <w:tc>
          <w:tcPr>
            <w:tcW w:w="3852" w:type="dxa"/>
          </w:tcPr>
          <w:p w14:paraId="35EEE498" w14:textId="77777777" w:rsidR="001C0684" w:rsidRPr="001F59D5" w:rsidRDefault="001C0684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1F59D5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ชำระคืนเงินต้นทุกสามเดือน จำนวน  </w:t>
            </w:r>
            <w:r w:rsidRPr="001F59D5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20 </w:t>
            </w:r>
            <w:r w:rsidRPr="001F59D5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งวด </w:t>
            </w:r>
          </w:p>
          <w:p w14:paraId="28C4671F" w14:textId="77777777" w:rsidR="001C0684" w:rsidRPr="001F59D5" w:rsidRDefault="001C0684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1F59D5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1F59D5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โดยปีแรกชำระในเดือนมิถุนายน </w:t>
            </w:r>
            <w:r w:rsidRPr="001F59D5">
              <w:rPr>
                <w:rFonts w:asciiTheme="majorBidi" w:eastAsia="Cordia New" w:hAnsiTheme="majorBidi" w:cstheme="majorBidi"/>
                <w:snapToGrid w:val="0"/>
                <w:lang w:eastAsia="th-TH"/>
              </w:rPr>
              <w:t>2562</w:t>
            </w:r>
          </w:p>
        </w:tc>
      </w:tr>
      <w:tr w:rsidR="001C0684" w:rsidRPr="001C0684" w14:paraId="4EEDDFD9" w14:textId="77777777">
        <w:tc>
          <w:tcPr>
            <w:tcW w:w="1260" w:type="dxa"/>
          </w:tcPr>
          <w:p w14:paraId="648898FC" w14:textId="77777777" w:rsidR="001C0684" w:rsidRPr="001F59D5" w:rsidRDefault="001C0684">
            <w:pPr>
              <w:spacing w:line="358" w:lineRule="exact"/>
              <w:rPr>
                <w:rFonts w:asciiTheme="majorBidi" w:hAnsiTheme="majorBidi" w:cstheme="majorBidi"/>
                <w:cs/>
                <w:lang w:val="en-GB"/>
              </w:rPr>
            </w:pPr>
            <w:r w:rsidRPr="001F59D5">
              <w:rPr>
                <w:rFonts w:asciiTheme="majorBidi" w:hAnsiTheme="majorBidi" w:cstheme="majorBidi"/>
                <w:cs/>
                <w:lang w:val="en-GB"/>
              </w:rPr>
              <w:t>บริษัทย่อย</w:t>
            </w:r>
          </w:p>
        </w:tc>
        <w:tc>
          <w:tcPr>
            <w:tcW w:w="972" w:type="dxa"/>
          </w:tcPr>
          <w:p w14:paraId="6761F72D" w14:textId="77777777" w:rsidR="001C0684" w:rsidRPr="001F59D5" w:rsidRDefault="001C0684">
            <w:pPr>
              <w:spacing w:line="358" w:lineRule="exact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1F59D5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34546E50" w14:textId="77777777" w:rsidR="001C0684" w:rsidRPr="001F59D5" w:rsidRDefault="001C0684">
            <w:pPr>
              <w:tabs>
                <w:tab w:val="clear" w:pos="454"/>
                <w:tab w:val="clear" w:pos="680"/>
                <w:tab w:val="left" w:pos="432"/>
              </w:tabs>
              <w:spacing w:line="358" w:lineRule="exact"/>
              <w:ind w:left="-648" w:right="16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1F59D5">
              <w:rPr>
                <w:rFonts w:asciiTheme="majorBidi" w:eastAsia="Cordia New" w:hAnsiTheme="majorBidi" w:cstheme="majorBidi"/>
                <w:snapToGrid w:val="0"/>
                <w:lang w:eastAsia="th-TH"/>
              </w:rPr>
              <w:t>750</w:t>
            </w:r>
          </w:p>
        </w:tc>
        <w:tc>
          <w:tcPr>
            <w:tcW w:w="270" w:type="dxa"/>
          </w:tcPr>
          <w:p w14:paraId="2618BB4C" w14:textId="77777777" w:rsidR="001C0684" w:rsidRPr="001F59D5" w:rsidRDefault="001C0684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1DD609FC" w14:textId="77777777" w:rsidR="001C0684" w:rsidRPr="001F59D5" w:rsidRDefault="001C0684">
            <w:pPr>
              <w:spacing w:line="358" w:lineRule="exact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3749C4F1" w14:textId="77777777" w:rsidR="001C0684" w:rsidRPr="001F59D5" w:rsidRDefault="001C0684">
            <w:pPr>
              <w:tabs>
                <w:tab w:val="left" w:pos="360"/>
                <w:tab w:val="left" w:pos="720"/>
              </w:tabs>
              <w:spacing w:line="358" w:lineRule="exact"/>
              <w:ind w:right="-63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1F59D5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MLR </w:t>
            </w:r>
            <w:r w:rsidRPr="001F59D5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ลบอัตราส่วนลด</w:t>
            </w:r>
          </w:p>
        </w:tc>
        <w:tc>
          <w:tcPr>
            <w:tcW w:w="3852" w:type="dxa"/>
          </w:tcPr>
          <w:p w14:paraId="24151477" w14:textId="2AF16A9D" w:rsidR="001C0684" w:rsidRPr="001F59D5" w:rsidRDefault="001C0684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1F59D5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ชำระคืนเงินต้นทุกสามเดือน จำนวน  </w:t>
            </w:r>
            <w:r w:rsidR="001A6DB8">
              <w:rPr>
                <w:rFonts w:asciiTheme="majorBidi" w:eastAsia="Cordia New" w:hAnsiTheme="majorBidi" w:cstheme="majorBidi"/>
                <w:snapToGrid w:val="0"/>
                <w:lang w:eastAsia="th-TH"/>
              </w:rPr>
              <w:t>20</w:t>
            </w:r>
            <w:r w:rsidRPr="001F59D5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</w:t>
            </w:r>
            <w:r w:rsidRPr="001F59D5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งวด </w:t>
            </w:r>
          </w:p>
          <w:p w14:paraId="57BED493" w14:textId="77777777" w:rsidR="001C0684" w:rsidRPr="001F59D5" w:rsidRDefault="001C0684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1F59D5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1F59D5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โดยปีแรกชำระในเดือนมิถุนายน </w:t>
            </w:r>
            <w:r w:rsidRPr="001F59D5">
              <w:rPr>
                <w:rFonts w:asciiTheme="majorBidi" w:eastAsia="Cordia New" w:hAnsiTheme="majorBidi" w:cstheme="majorBidi"/>
                <w:snapToGrid w:val="0"/>
                <w:lang w:eastAsia="th-TH"/>
              </w:rPr>
              <w:t>2563</w:t>
            </w:r>
          </w:p>
        </w:tc>
      </w:tr>
      <w:tr w:rsidR="001C0684" w:rsidRPr="002516C1" w14:paraId="60D1DAFD" w14:textId="77777777">
        <w:tc>
          <w:tcPr>
            <w:tcW w:w="1260" w:type="dxa"/>
          </w:tcPr>
          <w:p w14:paraId="16B15682" w14:textId="77777777" w:rsidR="001C0684" w:rsidRPr="001F59D5" w:rsidRDefault="001C0684">
            <w:pPr>
              <w:spacing w:line="358" w:lineRule="exact"/>
              <w:rPr>
                <w:rFonts w:asciiTheme="majorBidi" w:hAnsiTheme="majorBidi" w:cstheme="majorBidi"/>
                <w:cs/>
                <w:lang w:val="en-GB"/>
              </w:rPr>
            </w:pPr>
            <w:r w:rsidRPr="001F59D5">
              <w:rPr>
                <w:rFonts w:asciiTheme="majorBidi" w:hAnsiTheme="majorBidi" w:cstheme="majorBidi"/>
                <w:cs/>
                <w:lang w:val="en-GB"/>
              </w:rPr>
              <w:t>บริษัทย่อย</w:t>
            </w:r>
          </w:p>
        </w:tc>
        <w:tc>
          <w:tcPr>
            <w:tcW w:w="972" w:type="dxa"/>
          </w:tcPr>
          <w:p w14:paraId="2C50886D" w14:textId="77777777" w:rsidR="001C0684" w:rsidRPr="001F59D5" w:rsidRDefault="001C0684">
            <w:pPr>
              <w:spacing w:line="358" w:lineRule="exact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1F59D5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288E9737" w14:textId="77777777" w:rsidR="001C0684" w:rsidRPr="001F59D5" w:rsidRDefault="001C0684">
            <w:pPr>
              <w:tabs>
                <w:tab w:val="clear" w:pos="454"/>
                <w:tab w:val="clear" w:pos="680"/>
                <w:tab w:val="left" w:pos="432"/>
              </w:tabs>
              <w:spacing w:line="358" w:lineRule="exact"/>
              <w:ind w:left="-648" w:right="16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1F59D5">
              <w:rPr>
                <w:rFonts w:asciiTheme="majorBidi" w:eastAsia="Cordia New" w:hAnsiTheme="majorBidi" w:cstheme="majorBidi"/>
                <w:snapToGrid w:val="0"/>
                <w:lang w:eastAsia="th-TH"/>
              </w:rPr>
              <w:t>160</w:t>
            </w:r>
          </w:p>
        </w:tc>
        <w:tc>
          <w:tcPr>
            <w:tcW w:w="270" w:type="dxa"/>
          </w:tcPr>
          <w:p w14:paraId="014BD5C0" w14:textId="77777777" w:rsidR="001C0684" w:rsidRPr="001F59D5" w:rsidRDefault="001C0684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5553E623" w14:textId="77777777" w:rsidR="001C0684" w:rsidRPr="001F59D5" w:rsidRDefault="001C0684">
            <w:pPr>
              <w:spacing w:line="358" w:lineRule="exact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0EB0C02F" w14:textId="77777777" w:rsidR="001C0684" w:rsidRPr="001F59D5" w:rsidRDefault="001C0684">
            <w:pPr>
              <w:tabs>
                <w:tab w:val="left" w:pos="360"/>
                <w:tab w:val="left" w:pos="720"/>
              </w:tabs>
              <w:spacing w:line="358" w:lineRule="exact"/>
              <w:ind w:right="-63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1F59D5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MLR </w:t>
            </w:r>
            <w:r w:rsidRPr="001F59D5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ลบอัตราส่วนลด</w:t>
            </w:r>
          </w:p>
        </w:tc>
        <w:tc>
          <w:tcPr>
            <w:tcW w:w="3852" w:type="dxa"/>
          </w:tcPr>
          <w:p w14:paraId="2DC9867E" w14:textId="5E3A165B" w:rsidR="001C0684" w:rsidRPr="001F59D5" w:rsidRDefault="001C0684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1F59D5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ชำระคืนเงินต้นทุกหกเดือน จำนวน  </w:t>
            </w:r>
            <w:r w:rsidR="007E6604">
              <w:rPr>
                <w:rFonts w:asciiTheme="majorBidi" w:eastAsia="Cordia New" w:hAnsiTheme="majorBidi" w:cstheme="majorBidi"/>
                <w:snapToGrid w:val="0"/>
                <w:lang w:eastAsia="th-TH"/>
              </w:rPr>
              <w:t>10</w:t>
            </w:r>
            <w:r w:rsidRPr="001F59D5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</w:t>
            </w:r>
            <w:r w:rsidRPr="001F59D5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งวด </w:t>
            </w:r>
          </w:p>
          <w:p w14:paraId="27396B30" w14:textId="77777777" w:rsidR="001C0684" w:rsidRPr="002516C1" w:rsidRDefault="001C0684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1F59D5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1F59D5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โดยปีแรกชำระในเดือนมีนาคม </w:t>
            </w:r>
            <w:r w:rsidRPr="001F59D5">
              <w:rPr>
                <w:rFonts w:asciiTheme="majorBidi" w:eastAsia="Cordia New" w:hAnsiTheme="majorBidi" w:cstheme="majorBidi"/>
                <w:snapToGrid w:val="0"/>
                <w:lang w:eastAsia="th-TH"/>
              </w:rPr>
              <w:t>2564</w:t>
            </w:r>
          </w:p>
        </w:tc>
      </w:tr>
    </w:tbl>
    <w:p w14:paraId="4A39094B" w14:textId="77777777" w:rsidR="001C0684" w:rsidRPr="001F59D5" w:rsidRDefault="001C0684" w:rsidP="00976E27">
      <w:pPr>
        <w:spacing w:line="358" w:lineRule="exact"/>
        <w:jc w:val="thaiDistribute"/>
        <w:rPr>
          <w:rFonts w:asciiTheme="majorBidi" w:hAnsiTheme="majorBidi" w:cstheme="majorBidi"/>
          <w:sz w:val="2"/>
          <w:szCs w:val="2"/>
        </w:rPr>
      </w:pPr>
    </w:p>
    <w:p w14:paraId="69BD231C" w14:textId="34655827" w:rsidR="00976E27" w:rsidRPr="002516C1" w:rsidRDefault="00976E27" w:rsidP="00780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</w:rPr>
      </w:pPr>
      <w:r w:rsidRPr="002516C1">
        <w:rPr>
          <w:rFonts w:asciiTheme="majorBidi" w:hAnsiTheme="majorBidi" w:cstheme="majorBidi"/>
          <w:cs/>
        </w:rPr>
        <w:t xml:space="preserve">ณ วันที่ </w:t>
      </w:r>
      <w:r w:rsidR="00A026BE" w:rsidRPr="00A026BE">
        <w:rPr>
          <w:rFonts w:asciiTheme="majorBidi" w:hAnsiTheme="majorBidi" w:cstheme="majorBidi"/>
        </w:rPr>
        <w:t>31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ธันวาคม </w:t>
      </w:r>
      <w:r w:rsidR="00A026BE" w:rsidRPr="00A026BE">
        <w:rPr>
          <w:rFonts w:asciiTheme="majorBidi" w:hAnsiTheme="majorBidi" w:cstheme="majorBidi"/>
        </w:rPr>
        <w:t>256</w:t>
      </w:r>
      <w:r w:rsidR="00BA26E6">
        <w:rPr>
          <w:rFonts w:asciiTheme="majorBidi" w:hAnsiTheme="majorBidi" w:cstheme="majorBidi"/>
        </w:rPr>
        <w:t>6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และ </w:t>
      </w:r>
      <w:r w:rsidR="00A026BE" w:rsidRPr="00A026BE">
        <w:rPr>
          <w:rFonts w:asciiTheme="majorBidi" w:hAnsiTheme="majorBidi" w:cstheme="majorBidi"/>
        </w:rPr>
        <w:t>256</w:t>
      </w:r>
      <w:r w:rsidR="00BA26E6">
        <w:rPr>
          <w:rFonts w:asciiTheme="majorBidi" w:hAnsiTheme="majorBidi" w:cstheme="majorBidi"/>
        </w:rPr>
        <w:t>5</w:t>
      </w:r>
      <w:r w:rsidRPr="002516C1">
        <w:rPr>
          <w:rFonts w:asciiTheme="majorBidi" w:hAnsiTheme="majorBidi" w:cstheme="majorBidi"/>
          <w:cs/>
        </w:rPr>
        <w:t xml:space="preserve"> กลุ่มบริษัทและบริษัทมีวงเงินสินเชื่อซึ่งยังมิได้เบิกใช้เป็นจำนวนเงินรวม</w:t>
      </w:r>
      <w:r w:rsidR="008A45E8" w:rsidRPr="002516C1">
        <w:rPr>
          <w:rFonts w:asciiTheme="majorBidi" w:hAnsiTheme="majorBidi" w:cstheme="majorBidi"/>
          <w:cs/>
        </w:rPr>
        <w:t xml:space="preserve"> </w:t>
      </w:r>
      <w:r w:rsidR="00A026BE" w:rsidRPr="001B1A26">
        <w:rPr>
          <w:rFonts w:asciiTheme="majorBidi" w:hAnsiTheme="majorBidi" w:cstheme="majorBidi"/>
        </w:rPr>
        <w:t>7</w:t>
      </w:r>
      <w:r w:rsidR="008A45E8" w:rsidRPr="001B1A26">
        <w:rPr>
          <w:rFonts w:asciiTheme="majorBidi" w:hAnsiTheme="majorBidi" w:cstheme="majorBidi"/>
          <w:cs/>
        </w:rPr>
        <w:t>,</w:t>
      </w:r>
      <w:r w:rsidR="00CA141B">
        <w:rPr>
          <w:rFonts w:asciiTheme="majorBidi" w:hAnsiTheme="majorBidi" w:cstheme="majorBidi"/>
        </w:rPr>
        <w:t>0</w:t>
      </w:r>
      <w:r w:rsidR="00752008">
        <w:rPr>
          <w:rFonts w:asciiTheme="majorBidi" w:hAnsiTheme="majorBidi" w:cstheme="majorBidi"/>
        </w:rPr>
        <w:t>58</w:t>
      </w:r>
      <w:r w:rsidR="006A3292">
        <w:rPr>
          <w:rFonts w:asciiTheme="majorBidi" w:hAnsiTheme="majorBidi" w:cstheme="majorBidi"/>
        </w:rPr>
        <w:t>.00</w:t>
      </w:r>
      <w:r w:rsidR="001B1A26" w:rsidRPr="001B1A26">
        <w:rPr>
          <w:rFonts w:asciiTheme="majorBidi" w:hAnsiTheme="majorBidi" w:cstheme="majorBidi"/>
        </w:rPr>
        <w:t xml:space="preserve"> </w:t>
      </w:r>
      <w:r w:rsidR="001B1A26" w:rsidRPr="001B1A26">
        <w:rPr>
          <w:rFonts w:asciiTheme="majorBidi" w:hAnsiTheme="majorBidi"/>
          <w:cs/>
        </w:rPr>
        <w:t xml:space="preserve">ล้านบาท และ </w:t>
      </w:r>
      <w:r w:rsidR="001B1A26" w:rsidRPr="001B1A26">
        <w:rPr>
          <w:rFonts w:asciiTheme="majorBidi" w:hAnsiTheme="majorBidi" w:cstheme="majorBidi"/>
        </w:rPr>
        <w:t>7</w:t>
      </w:r>
      <w:r w:rsidR="001353E7">
        <w:rPr>
          <w:rFonts w:asciiTheme="majorBidi" w:hAnsiTheme="majorBidi" w:cstheme="majorBidi"/>
        </w:rPr>
        <w:t>20</w:t>
      </w:r>
      <w:r w:rsidR="001B1A26" w:rsidRPr="001B1A26">
        <w:rPr>
          <w:rFonts w:asciiTheme="majorBidi" w:hAnsiTheme="majorBidi" w:cstheme="majorBidi"/>
        </w:rPr>
        <w:t xml:space="preserve">.00 </w:t>
      </w:r>
      <w:r w:rsidR="001B1A26" w:rsidRPr="001B1A26">
        <w:rPr>
          <w:rFonts w:asciiTheme="majorBidi" w:hAnsiTheme="majorBidi"/>
          <w:cs/>
        </w:rPr>
        <w:t>ล้านบาท</w:t>
      </w:r>
      <w:r w:rsidR="001B1A26" w:rsidRPr="001F59D5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ตามลำดับ </w:t>
      </w:r>
      <w:r w:rsidRPr="002516C1">
        <w:rPr>
          <w:rFonts w:asciiTheme="majorBidi" w:hAnsiTheme="majorBidi" w:cstheme="majorBidi"/>
          <w:i/>
          <w:iCs/>
        </w:rPr>
        <w:t>(</w:t>
      </w:r>
      <w:r w:rsidR="00A026BE" w:rsidRPr="00A026BE">
        <w:rPr>
          <w:rFonts w:asciiTheme="majorBidi" w:hAnsiTheme="majorBidi" w:cstheme="majorBidi"/>
          <w:i/>
          <w:iCs/>
        </w:rPr>
        <w:t>256</w:t>
      </w:r>
      <w:r w:rsidR="00BA26E6">
        <w:rPr>
          <w:rFonts w:asciiTheme="majorBidi" w:hAnsiTheme="majorBidi" w:cstheme="majorBidi"/>
          <w:i/>
          <w:iCs/>
        </w:rPr>
        <w:t>5</w:t>
      </w:r>
      <w:r w:rsidRPr="002516C1">
        <w:rPr>
          <w:rFonts w:asciiTheme="majorBidi" w:hAnsiTheme="majorBidi" w:cstheme="majorBidi"/>
          <w:i/>
          <w:iCs/>
        </w:rPr>
        <w:t xml:space="preserve">: </w:t>
      </w:r>
      <w:r w:rsidR="00BA26E6">
        <w:rPr>
          <w:rFonts w:asciiTheme="majorBidi" w:hAnsiTheme="majorBidi" w:cstheme="majorBidi"/>
          <w:i/>
          <w:iCs/>
        </w:rPr>
        <w:t>7</w:t>
      </w:r>
      <w:r w:rsidR="00023E30" w:rsidRPr="002516C1">
        <w:rPr>
          <w:rFonts w:asciiTheme="majorBidi" w:hAnsiTheme="majorBidi" w:cstheme="majorBidi"/>
          <w:i/>
          <w:iCs/>
        </w:rPr>
        <w:t>,</w:t>
      </w:r>
      <w:r w:rsidR="00BA26E6">
        <w:rPr>
          <w:rFonts w:asciiTheme="majorBidi" w:hAnsiTheme="majorBidi" w:cstheme="majorBidi"/>
          <w:i/>
          <w:iCs/>
        </w:rPr>
        <w:t>591.39</w:t>
      </w:r>
      <w:r w:rsidR="00023E30" w:rsidRPr="002516C1">
        <w:rPr>
          <w:rFonts w:asciiTheme="majorBidi" w:hAnsiTheme="majorBidi" w:cstheme="majorBidi"/>
          <w:i/>
          <w:iCs/>
        </w:rPr>
        <w:t xml:space="preserve"> </w:t>
      </w:r>
      <w:r w:rsidRPr="002516C1">
        <w:rPr>
          <w:rFonts w:asciiTheme="majorBidi" w:hAnsiTheme="majorBidi" w:cstheme="majorBidi"/>
          <w:i/>
          <w:iCs/>
          <w:cs/>
        </w:rPr>
        <w:t xml:space="preserve">ล้านบาท และ </w:t>
      </w:r>
      <w:r w:rsidR="00A026BE" w:rsidRPr="00A026BE">
        <w:rPr>
          <w:rFonts w:asciiTheme="majorBidi" w:hAnsiTheme="majorBidi" w:cstheme="majorBidi"/>
          <w:i/>
          <w:iCs/>
        </w:rPr>
        <w:t>720</w:t>
      </w:r>
      <w:r w:rsidRPr="002516C1">
        <w:rPr>
          <w:rFonts w:asciiTheme="majorBidi" w:hAnsiTheme="majorBidi" w:cstheme="majorBidi"/>
          <w:i/>
          <w:iCs/>
        </w:rPr>
        <w:t>.</w:t>
      </w:r>
      <w:r w:rsidR="00A026BE" w:rsidRPr="00A026BE">
        <w:rPr>
          <w:rFonts w:asciiTheme="majorBidi" w:hAnsiTheme="majorBidi" w:cstheme="majorBidi"/>
          <w:i/>
          <w:iCs/>
        </w:rPr>
        <w:t>00</w:t>
      </w:r>
      <w:r w:rsidRPr="002516C1">
        <w:rPr>
          <w:rFonts w:asciiTheme="majorBidi" w:hAnsiTheme="majorBidi" w:cstheme="majorBidi"/>
          <w:i/>
          <w:iCs/>
        </w:rPr>
        <w:t xml:space="preserve"> </w:t>
      </w:r>
      <w:r w:rsidRPr="002516C1">
        <w:rPr>
          <w:rFonts w:asciiTheme="majorBidi" w:hAnsiTheme="majorBidi" w:cstheme="majorBidi"/>
          <w:i/>
          <w:iCs/>
          <w:cs/>
        </w:rPr>
        <w:t>ล้านบาท ตามลำดับ</w:t>
      </w:r>
      <w:r w:rsidRPr="002516C1">
        <w:rPr>
          <w:rFonts w:asciiTheme="majorBidi" w:hAnsiTheme="majorBidi" w:cstheme="majorBidi"/>
          <w:i/>
          <w:iCs/>
        </w:rPr>
        <w:t>)</w:t>
      </w:r>
    </w:p>
    <w:p w14:paraId="17F8E615" w14:textId="77777777" w:rsidR="00976E27" w:rsidRPr="00691B99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Theme="majorBidi" w:hAnsiTheme="majorBidi" w:cstheme="majorBidi"/>
          <w:sz w:val="18"/>
          <w:szCs w:val="18"/>
        </w:rPr>
      </w:pPr>
    </w:p>
    <w:p w14:paraId="18E70AB3" w14:textId="1DC332E1" w:rsidR="00976E27" w:rsidRDefault="00976E27" w:rsidP="00780BA0">
      <w:pPr>
        <w:pStyle w:val="index"/>
        <w:tabs>
          <w:tab w:val="clear" w:pos="1134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บริษัทได้ออกและเสนอขายหุ้นกู</w:t>
      </w:r>
      <w:r w:rsidR="005673AB">
        <w:rPr>
          <w:rFonts w:asciiTheme="majorBidi" w:hAnsiTheme="majorBidi" w:cstheme="majorBidi" w:hint="cs"/>
          <w:sz w:val="30"/>
          <w:szCs w:val="30"/>
          <w:cs/>
          <w:lang w:bidi="th-TH"/>
        </w:rPr>
        <w:t>้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ซึ่งเป็นหุ้นกู้ชนิดไม่ด้อยสิทธิและไม่มีหลักประกัน อายุ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2516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ปี  ครบกำหนดไถ่ถอนปี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  <w:r w:rsidRPr="002516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จำนวน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800</w:t>
      </w:r>
      <w:r w:rsidRPr="002516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ล้านบาท อัตราดอกเบี้ยคงที่ร้อยละ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2516C1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Pr="002516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ต่อปี  ชำระดอกเบี้ยทุกๆ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2516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เดือน ทั้งนี้ การออกและเสนอขายหุ้นกู้ดังกล่าวเป็นไปตามมติที่ประชุมวิสามัญผู้ถือหุ้น ครั้งที่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2516C1">
        <w:rPr>
          <w:rFonts w:asciiTheme="majorBidi" w:hAnsiTheme="majorBidi" w:cstheme="majorBidi"/>
          <w:sz w:val="30"/>
          <w:szCs w:val="30"/>
          <w:lang w:bidi="th-TH"/>
        </w:rPr>
        <w:t>/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Pr="002516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เมื่อวันที่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16</w:t>
      </w:r>
      <w:r w:rsidRPr="002516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พฤศจิกายน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Pr="002516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การออกและเสนอขายหุ้นกู้ของบริษัท วงเงินรวมไม่เกิน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2516C1">
        <w:rPr>
          <w:rFonts w:asciiTheme="majorBidi" w:hAnsiTheme="majorBidi" w:cstheme="majorBidi"/>
          <w:sz w:val="30"/>
          <w:szCs w:val="30"/>
          <w:lang w:bidi="th-TH"/>
        </w:rPr>
        <w:t>,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000</w:t>
      </w:r>
      <w:r w:rsidRPr="002516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</w:p>
    <w:p w14:paraId="4E338511" w14:textId="77777777" w:rsidR="006B7B45" w:rsidRPr="001F59D5" w:rsidRDefault="006B7B45" w:rsidP="00780BA0">
      <w:pPr>
        <w:pStyle w:val="index"/>
        <w:tabs>
          <w:tab w:val="clear" w:pos="1134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Style w:val="TableGrid"/>
        <w:tblW w:w="90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0"/>
        <w:gridCol w:w="254"/>
        <w:gridCol w:w="1360"/>
        <w:gridCol w:w="1651"/>
        <w:gridCol w:w="1554"/>
        <w:gridCol w:w="2916"/>
      </w:tblGrid>
      <w:tr w:rsidR="00976E27" w:rsidRPr="002516C1" w14:paraId="6FDBB457" w14:textId="77777777" w:rsidTr="001F59D5">
        <w:trPr>
          <w:trHeight w:val="412"/>
        </w:trPr>
        <w:tc>
          <w:tcPr>
            <w:tcW w:w="9095" w:type="dxa"/>
            <w:gridSpan w:val="6"/>
          </w:tcPr>
          <w:p w14:paraId="6B6DD6F0" w14:textId="77777777" w:rsidR="00976E27" w:rsidRPr="002516C1" w:rsidRDefault="00976E27" w:rsidP="00451FEC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lastRenderedPageBreak/>
              <w:t>งบการเงินรวม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F277F" w:rsidRPr="002516C1" w14:paraId="45181439" w14:textId="77777777" w:rsidTr="001F59D5">
        <w:trPr>
          <w:trHeight w:val="400"/>
        </w:trPr>
        <w:tc>
          <w:tcPr>
            <w:tcW w:w="1360" w:type="dxa"/>
          </w:tcPr>
          <w:p w14:paraId="2005E1DE" w14:textId="179C6946" w:rsidR="00BF277F" w:rsidRPr="002516C1" w:rsidRDefault="00BF277F" w:rsidP="00717BBE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54" w:type="dxa"/>
          </w:tcPr>
          <w:p w14:paraId="1CB6CD7A" w14:textId="77777777" w:rsidR="00BF277F" w:rsidRPr="002516C1" w:rsidRDefault="00BF277F" w:rsidP="00451FEC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0" w:type="dxa"/>
          </w:tcPr>
          <w:p w14:paraId="2BF59444" w14:textId="6E8348AA" w:rsidR="00BF277F" w:rsidRPr="002516C1" w:rsidRDefault="00BF277F" w:rsidP="00451FEC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651" w:type="dxa"/>
          </w:tcPr>
          <w:p w14:paraId="0745D178" w14:textId="77777777" w:rsidR="00BF277F" w:rsidRPr="002516C1" w:rsidRDefault="00BF277F" w:rsidP="00451FEC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554" w:type="dxa"/>
          </w:tcPr>
          <w:p w14:paraId="1C819720" w14:textId="77777777" w:rsidR="00BF277F" w:rsidRPr="002516C1" w:rsidRDefault="00BF277F" w:rsidP="00451FEC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อายุหุ้นกู้</w:t>
            </w:r>
          </w:p>
        </w:tc>
        <w:tc>
          <w:tcPr>
            <w:tcW w:w="2914" w:type="dxa"/>
          </w:tcPr>
          <w:p w14:paraId="328F78BF" w14:textId="77777777" w:rsidR="00BF277F" w:rsidRPr="002516C1" w:rsidRDefault="00BF277F" w:rsidP="00451FEC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วันครบกำหนดไถ่ถอนหุ้นกู้</w:t>
            </w:r>
          </w:p>
        </w:tc>
      </w:tr>
      <w:tr w:rsidR="00BF277F" w:rsidRPr="002516C1" w14:paraId="5F8EBD08" w14:textId="77777777" w:rsidTr="001F59D5">
        <w:trPr>
          <w:trHeight w:val="400"/>
        </w:trPr>
        <w:tc>
          <w:tcPr>
            <w:tcW w:w="2974" w:type="dxa"/>
            <w:gridSpan w:val="3"/>
          </w:tcPr>
          <w:p w14:paraId="11B8710B" w14:textId="77777777" w:rsidR="00BF277F" w:rsidRPr="002516C1" w:rsidRDefault="00BF277F" w:rsidP="00717BBE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  <w:tc>
          <w:tcPr>
            <w:tcW w:w="1651" w:type="dxa"/>
          </w:tcPr>
          <w:p w14:paraId="6BD569D7" w14:textId="77777777" w:rsidR="00BF277F" w:rsidRPr="002516C1" w:rsidRDefault="00BF277F" w:rsidP="00451FEC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(ร้อยละต่อปี)</w:t>
            </w:r>
          </w:p>
        </w:tc>
        <w:tc>
          <w:tcPr>
            <w:tcW w:w="1554" w:type="dxa"/>
          </w:tcPr>
          <w:p w14:paraId="754A5BCE" w14:textId="77777777" w:rsidR="00BF277F" w:rsidRPr="002516C1" w:rsidRDefault="00BF277F" w:rsidP="00451FEC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914" w:type="dxa"/>
          </w:tcPr>
          <w:p w14:paraId="40B0F408" w14:textId="77777777" w:rsidR="00BF277F" w:rsidRPr="002516C1" w:rsidRDefault="00BF277F" w:rsidP="00451FEC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F277F" w:rsidRPr="002516C1" w14:paraId="7E6F099A" w14:textId="77777777" w:rsidTr="001F59D5">
        <w:trPr>
          <w:trHeight w:val="412"/>
        </w:trPr>
        <w:tc>
          <w:tcPr>
            <w:tcW w:w="1360" w:type="dxa"/>
          </w:tcPr>
          <w:p w14:paraId="62DFF78D" w14:textId="357A3AE2" w:rsidR="00BF277F" w:rsidRPr="002516C1" w:rsidRDefault="00BF277F" w:rsidP="001F59D5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tLeast"/>
              <w:ind w:left="-79" w:right="-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54" w:type="dxa"/>
          </w:tcPr>
          <w:p w14:paraId="4528D0A9" w14:textId="77777777" w:rsidR="00BF277F" w:rsidRPr="002516C1" w:rsidRDefault="00BF277F" w:rsidP="00BA26E6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0" w:type="dxa"/>
          </w:tcPr>
          <w:p w14:paraId="49D9C793" w14:textId="02F80953" w:rsidR="00BF277F" w:rsidRPr="002516C1" w:rsidRDefault="00BF277F" w:rsidP="00BA26E6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1651" w:type="dxa"/>
          </w:tcPr>
          <w:p w14:paraId="42CA269F" w14:textId="3933083B" w:rsidR="00BF277F" w:rsidRPr="002516C1" w:rsidRDefault="00BF277F" w:rsidP="00BA26E6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554" w:type="dxa"/>
          </w:tcPr>
          <w:p w14:paraId="603881E5" w14:textId="64EC7C35" w:rsidR="00BF277F" w:rsidRPr="002516C1" w:rsidRDefault="00BF277F" w:rsidP="00BA26E6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914" w:type="dxa"/>
          </w:tcPr>
          <w:p w14:paraId="72DC09C0" w14:textId="6483A240" w:rsidR="00BF277F" w:rsidRPr="002516C1" w:rsidRDefault="00BF277F" w:rsidP="00BA26E6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พฤ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ษภาคม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</w:tbl>
    <w:p w14:paraId="3A4BBFFB" w14:textId="77777777" w:rsidR="00976E27" w:rsidRPr="00691B99" w:rsidRDefault="00976E27" w:rsidP="00780BA0">
      <w:pPr>
        <w:pStyle w:val="index"/>
        <w:tabs>
          <w:tab w:val="clear" w:pos="1134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p w14:paraId="0710D515" w14:textId="77777777" w:rsidR="00976E27" w:rsidRPr="001F59D5" w:rsidRDefault="00976E27" w:rsidP="0030149E">
      <w:pPr>
        <w:pStyle w:val="index"/>
        <w:tabs>
          <w:tab w:val="clear" w:pos="1134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ภายใต้ข้อกำหนดว่าด้วยสิทธิและหน้าที่ของผู้ออกหุ้นกู้ บริษัทในฐานะผู้ออกหุ้นกู้จะต้องปฏิบัติตามข้อกำหนดและ</w:t>
      </w:r>
    </w:p>
    <w:p w14:paraId="2BCB3263" w14:textId="3B329FA6" w:rsidR="00976E27" w:rsidRPr="0030149E" w:rsidRDefault="00976E27" w:rsidP="0030149E">
      <w:pPr>
        <w:pStyle w:val="index"/>
        <w:tabs>
          <w:tab w:val="clear" w:pos="1134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เงื่อนไขตามที่ระบุไว้ เช่น การดำรงอัตราส่วนทางการเงิน เป็นต้น</w:t>
      </w:r>
      <w:r w:rsidR="00796F2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A95B0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ณ วันที่ 31 ธันวาคม </w:t>
      </w:r>
      <w:r w:rsidR="00A95B04" w:rsidRPr="001F59D5">
        <w:rPr>
          <w:rFonts w:asciiTheme="majorBidi" w:hAnsiTheme="majorBidi" w:cstheme="majorBidi"/>
          <w:sz w:val="30"/>
          <w:szCs w:val="30"/>
          <w:lang w:bidi="th-TH"/>
        </w:rPr>
        <w:t xml:space="preserve">2566 </w:t>
      </w:r>
      <w:r w:rsidR="006A31A7" w:rsidRPr="001F59D5">
        <w:rPr>
          <w:rFonts w:asciiTheme="majorBidi" w:hAnsiTheme="majorBidi" w:cstheme="majorBidi"/>
          <w:sz w:val="30"/>
          <w:szCs w:val="30"/>
          <w:cs/>
          <w:lang w:bidi="th-TH"/>
        </w:rPr>
        <w:t>บริษัทสามารถปฏิบัติตามเงื่อนไขดังกล่าวได้</w:t>
      </w:r>
    </w:p>
    <w:p w14:paraId="23E566DD" w14:textId="77777777" w:rsidR="007545D5" w:rsidRPr="002516C1" w:rsidRDefault="007545D5" w:rsidP="00780BA0">
      <w:pPr>
        <w:pStyle w:val="index"/>
        <w:tabs>
          <w:tab w:val="clear" w:pos="1134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451B8056" w14:textId="0A56E5CB" w:rsidR="00976E27" w:rsidRPr="002516C1" w:rsidRDefault="00976E27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เจ้าหนี้หมุนเวียนอื่น</w:t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9"/>
        <w:gridCol w:w="990"/>
        <w:gridCol w:w="1081"/>
        <w:gridCol w:w="249"/>
        <w:gridCol w:w="20"/>
        <w:gridCol w:w="1085"/>
        <w:gridCol w:w="273"/>
        <w:gridCol w:w="1079"/>
        <w:gridCol w:w="273"/>
        <w:gridCol w:w="1074"/>
      </w:tblGrid>
      <w:tr w:rsidR="00976E27" w:rsidRPr="002516C1" w14:paraId="63D376E4" w14:textId="77777777" w:rsidTr="00EC0F8E">
        <w:tc>
          <w:tcPr>
            <w:tcW w:w="1698" w:type="pct"/>
            <w:shd w:val="clear" w:color="auto" w:fill="auto"/>
          </w:tcPr>
          <w:p w14:paraId="53C8F4BC" w14:textId="77777777" w:rsidR="00976E27" w:rsidRPr="002516C1" w:rsidRDefault="00976E27" w:rsidP="00451FE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34" w:type="pct"/>
          </w:tcPr>
          <w:p w14:paraId="5F61A8A3" w14:textId="77777777" w:rsidR="00976E27" w:rsidRPr="002516C1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13" w:type="pct"/>
            <w:gridSpan w:val="4"/>
            <w:shd w:val="clear" w:color="auto" w:fill="auto"/>
          </w:tcPr>
          <w:p w14:paraId="408F54F9" w14:textId="77777777" w:rsidR="00976E27" w:rsidRPr="002516C1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2516C1">
              <w:rPr>
                <w:rFonts w:asciiTheme="majorBidi" w:hAnsiTheme="majorBidi" w:cstheme="majorBidi"/>
                <w:color w:val="FF0000"/>
                <w:cs/>
              </w:rPr>
              <w:t xml:space="preserve"> </w:t>
            </w:r>
          </w:p>
        </w:tc>
        <w:tc>
          <w:tcPr>
            <w:tcW w:w="147" w:type="pct"/>
            <w:shd w:val="clear" w:color="auto" w:fill="auto"/>
          </w:tcPr>
          <w:p w14:paraId="55BBB38A" w14:textId="77777777" w:rsidR="00976E27" w:rsidRPr="002516C1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8" w:type="pct"/>
            <w:gridSpan w:val="3"/>
            <w:shd w:val="clear" w:color="auto" w:fill="auto"/>
          </w:tcPr>
          <w:p w14:paraId="1CE3A23B" w14:textId="77777777" w:rsidR="00976E27" w:rsidRPr="002516C1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EC0F8E" w:rsidRPr="002516C1" w14:paraId="169CFD55" w14:textId="77777777" w:rsidTr="00EC0F8E">
        <w:tc>
          <w:tcPr>
            <w:tcW w:w="1698" w:type="pct"/>
            <w:shd w:val="clear" w:color="auto" w:fill="auto"/>
          </w:tcPr>
          <w:p w14:paraId="4284F147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4" w:type="pct"/>
          </w:tcPr>
          <w:p w14:paraId="01291294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หมายเหตุ</w:t>
            </w:r>
          </w:p>
        </w:tc>
        <w:tc>
          <w:tcPr>
            <w:tcW w:w="583" w:type="pct"/>
            <w:shd w:val="clear" w:color="auto" w:fill="auto"/>
          </w:tcPr>
          <w:p w14:paraId="1FBA6CD1" w14:textId="019E3A86" w:rsidR="00EC0F8E" w:rsidRPr="002516C1" w:rsidRDefault="00A026B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 w:rsidR="00BA26E6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4" w:type="pct"/>
            <w:shd w:val="clear" w:color="auto" w:fill="auto"/>
          </w:tcPr>
          <w:p w14:paraId="4DED587B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256841C3" w14:textId="30B8D6B2" w:rsidR="00EC0F8E" w:rsidRPr="002516C1" w:rsidRDefault="00A026B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 w:rsidR="00BA26E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7" w:type="pct"/>
            <w:shd w:val="clear" w:color="auto" w:fill="auto"/>
          </w:tcPr>
          <w:p w14:paraId="2BAF942F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shd w:val="clear" w:color="auto" w:fill="auto"/>
          </w:tcPr>
          <w:p w14:paraId="09D48759" w14:textId="35ECDC94" w:rsidR="00EC0F8E" w:rsidRPr="002516C1" w:rsidRDefault="00A026B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 w:rsidR="00BA26E6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7" w:type="pct"/>
            <w:shd w:val="clear" w:color="auto" w:fill="auto"/>
          </w:tcPr>
          <w:p w14:paraId="3959249E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</w:tcPr>
          <w:p w14:paraId="2BDE9F96" w14:textId="22CAA9D0" w:rsidR="00EC0F8E" w:rsidRPr="002516C1" w:rsidRDefault="00A026B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 w:rsidR="00BA26E6">
              <w:rPr>
                <w:rFonts w:asciiTheme="majorBidi" w:hAnsiTheme="majorBidi" w:cstheme="majorBidi"/>
              </w:rPr>
              <w:t>5</w:t>
            </w:r>
          </w:p>
        </w:tc>
      </w:tr>
      <w:tr w:rsidR="00EC0F8E" w:rsidRPr="002516C1" w14:paraId="5C13A10D" w14:textId="77777777" w:rsidTr="00EC0F8E">
        <w:tc>
          <w:tcPr>
            <w:tcW w:w="1698" w:type="pct"/>
          </w:tcPr>
          <w:p w14:paraId="1FAF766E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4" w:type="pct"/>
          </w:tcPr>
          <w:p w14:paraId="295F178E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68" w:type="pct"/>
            <w:gridSpan w:val="8"/>
          </w:tcPr>
          <w:p w14:paraId="401761E7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BA26E6" w:rsidRPr="002516C1" w14:paraId="26DB7DA4" w14:textId="77777777" w:rsidTr="00EC0F8E">
        <w:tc>
          <w:tcPr>
            <w:tcW w:w="1698" w:type="pct"/>
          </w:tcPr>
          <w:p w14:paraId="78164A28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534" w:type="pct"/>
          </w:tcPr>
          <w:p w14:paraId="0A27E9F4" w14:textId="65A98D5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A026BE">
              <w:rPr>
                <w:rFonts w:asciiTheme="majorBidi" w:hAnsiTheme="majorBidi" w:cstheme="majorBidi"/>
                <w:i/>
                <w:iCs/>
              </w:rPr>
              <w:t>4</w:t>
            </w:r>
          </w:p>
        </w:tc>
        <w:tc>
          <w:tcPr>
            <w:tcW w:w="583" w:type="pct"/>
          </w:tcPr>
          <w:p w14:paraId="3846EE36" w14:textId="28F45A27" w:rsidR="00BA26E6" w:rsidRPr="002516C1" w:rsidRDefault="00097115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10.39</w:t>
            </w:r>
          </w:p>
        </w:tc>
        <w:tc>
          <w:tcPr>
            <w:tcW w:w="145" w:type="pct"/>
            <w:gridSpan w:val="2"/>
          </w:tcPr>
          <w:p w14:paraId="142D6CC7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</w:tcPr>
          <w:p w14:paraId="2DB2DBFF" w14:textId="6C1B87FB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11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54</w:t>
            </w:r>
          </w:p>
        </w:tc>
        <w:tc>
          <w:tcPr>
            <w:tcW w:w="147" w:type="pct"/>
          </w:tcPr>
          <w:p w14:paraId="41AE86F9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</w:tcPr>
          <w:p w14:paraId="5F7CE748" w14:textId="41334908" w:rsidR="00BA26E6" w:rsidRPr="002516C1" w:rsidRDefault="00097115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1.9</w:t>
            </w:r>
            <w:r w:rsidR="00D25B72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147" w:type="pct"/>
          </w:tcPr>
          <w:p w14:paraId="55C1936A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</w:tcPr>
          <w:p w14:paraId="7E4136AD" w14:textId="2E1F6EE5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5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67</w:t>
            </w:r>
          </w:p>
        </w:tc>
      </w:tr>
      <w:tr w:rsidR="00BA26E6" w:rsidRPr="002516C1" w14:paraId="237D6E25" w14:textId="77777777" w:rsidTr="00EC0F8E">
        <w:tc>
          <w:tcPr>
            <w:tcW w:w="1698" w:type="pct"/>
          </w:tcPr>
          <w:p w14:paraId="4D6FBA8B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กิจการอื่น</w:t>
            </w:r>
          </w:p>
        </w:tc>
        <w:tc>
          <w:tcPr>
            <w:tcW w:w="534" w:type="pct"/>
          </w:tcPr>
          <w:p w14:paraId="525448A7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83" w:type="pct"/>
          </w:tcPr>
          <w:p w14:paraId="06740690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  <w:gridSpan w:val="2"/>
          </w:tcPr>
          <w:p w14:paraId="2C2C7843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410E73CA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627CD0DE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6965AF3C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" w:type="pct"/>
          </w:tcPr>
          <w:p w14:paraId="7D0081C9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177FF8EE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BA26E6" w:rsidRPr="002516C1" w14:paraId="2BAF51A3" w14:textId="77777777" w:rsidTr="00EC0F8E">
        <w:tc>
          <w:tcPr>
            <w:tcW w:w="1698" w:type="pct"/>
          </w:tcPr>
          <w:p w14:paraId="1DF75750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534" w:type="pct"/>
          </w:tcPr>
          <w:p w14:paraId="34DD51AF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83" w:type="pct"/>
          </w:tcPr>
          <w:p w14:paraId="29937434" w14:textId="6785A0F4" w:rsidR="00BA26E6" w:rsidRPr="002516C1" w:rsidRDefault="00A9211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517903">
              <w:rPr>
                <w:rFonts w:asciiTheme="majorBidi" w:hAnsiTheme="majorBidi" w:cstheme="majorBidi"/>
              </w:rPr>
              <w:t>5.03</w:t>
            </w:r>
          </w:p>
        </w:tc>
        <w:tc>
          <w:tcPr>
            <w:tcW w:w="145" w:type="pct"/>
            <w:gridSpan w:val="2"/>
          </w:tcPr>
          <w:p w14:paraId="18DDA943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0AB335ED" w14:textId="6996B7DB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77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147" w:type="pct"/>
          </w:tcPr>
          <w:p w14:paraId="18287C9F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6441AA17" w14:textId="0C7CA3CF" w:rsidR="00BA26E6" w:rsidRPr="002516C1" w:rsidRDefault="00806362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9.65</w:t>
            </w:r>
          </w:p>
        </w:tc>
        <w:tc>
          <w:tcPr>
            <w:tcW w:w="147" w:type="pct"/>
          </w:tcPr>
          <w:p w14:paraId="46271563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646C596B" w14:textId="755125C9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13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88</w:t>
            </w:r>
          </w:p>
        </w:tc>
      </w:tr>
      <w:tr w:rsidR="00BA26E6" w:rsidRPr="002516C1" w14:paraId="1EB56559" w14:textId="77777777" w:rsidTr="00EC0F8E">
        <w:tc>
          <w:tcPr>
            <w:tcW w:w="1698" w:type="pct"/>
          </w:tcPr>
          <w:p w14:paraId="7FDBA60A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เจ้าหนี้กรมสรรพากร</w:t>
            </w:r>
          </w:p>
        </w:tc>
        <w:tc>
          <w:tcPr>
            <w:tcW w:w="534" w:type="pct"/>
          </w:tcPr>
          <w:p w14:paraId="287DC6F2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83" w:type="pct"/>
          </w:tcPr>
          <w:p w14:paraId="7C45E862" w14:textId="24A4F6A5" w:rsidR="00BA26E6" w:rsidRPr="002516C1" w:rsidRDefault="00A9211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67.28</w:t>
            </w:r>
          </w:p>
        </w:tc>
        <w:tc>
          <w:tcPr>
            <w:tcW w:w="145" w:type="pct"/>
            <w:gridSpan w:val="2"/>
          </w:tcPr>
          <w:p w14:paraId="20F0F9D4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57AD082A" w14:textId="79D04E5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47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78</w:t>
            </w:r>
          </w:p>
        </w:tc>
        <w:tc>
          <w:tcPr>
            <w:tcW w:w="147" w:type="pct"/>
          </w:tcPr>
          <w:p w14:paraId="241F1E68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58DE4BE1" w14:textId="42F534D6" w:rsidR="00BA26E6" w:rsidRPr="002516C1" w:rsidRDefault="002127DA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6311D73E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3E7B63EE" w14:textId="00C26810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54</w:t>
            </w:r>
          </w:p>
        </w:tc>
      </w:tr>
      <w:tr w:rsidR="00BA26E6" w:rsidRPr="002516C1" w14:paraId="1C15D55D" w14:textId="77777777" w:rsidTr="00EC0F8E">
        <w:tc>
          <w:tcPr>
            <w:tcW w:w="1698" w:type="pct"/>
          </w:tcPr>
          <w:p w14:paraId="2FFDD08A" w14:textId="32CBD2BC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534" w:type="pct"/>
          </w:tcPr>
          <w:p w14:paraId="3736035E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E2C00B2" w14:textId="0BCD3278" w:rsidR="00BA26E6" w:rsidRPr="002516C1" w:rsidRDefault="008323CD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41.</w:t>
            </w:r>
            <w:r w:rsidR="00593503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5" w:type="pct"/>
            <w:gridSpan w:val="2"/>
          </w:tcPr>
          <w:p w14:paraId="69237471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03713B5" w14:textId="5A15CE81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116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="00F41757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47" w:type="pct"/>
          </w:tcPr>
          <w:p w14:paraId="2BFBB583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26F2340" w14:textId="1AFE5C5D" w:rsidR="00BA26E6" w:rsidRPr="002516C1" w:rsidRDefault="00806362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2.</w:t>
            </w:r>
            <w:r w:rsidR="00012A60">
              <w:rPr>
                <w:rFonts w:asciiTheme="majorBidi" w:hAnsiTheme="majorBidi" w:cstheme="majorBidi" w:hint="cs"/>
                <w:cs/>
              </w:rPr>
              <w:t>2</w:t>
            </w:r>
            <w:r w:rsidR="00BD1405">
              <w:rPr>
                <w:rFonts w:asciiTheme="majorBidi" w:hAnsiTheme="majorBidi" w:cstheme="majorBidi" w:hint="cs"/>
                <w:cs/>
              </w:rPr>
              <w:t>1</w:t>
            </w:r>
          </w:p>
        </w:tc>
        <w:tc>
          <w:tcPr>
            <w:tcW w:w="147" w:type="pct"/>
          </w:tcPr>
          <w:p w14:paraId="2CA84516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4E6F3A21" w14:textId="61EFA57F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18</w:t>
            </w:r>
          </w:p>
        </w:tc>
      </w:tr>
      <w:tr w:rsidR="00BA26E6" w:rsidRPr="002516C1" w14:paraId="7C447BEA" w14:textId="77777777" w:rsidTr="00EC0F8E">
        <w:trPr>
          <w:trHeight w:val="442"/>
        </w:trPr>
        <w:tc>
          <w:tcPr>
            <w:tcW w:w="1698" w:type="pct"/>
          </w:tcPr>
          <w:p w14:paraId="0CA70E4E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34" w:type="pct"/>
          </w:tcPr>
          <w:p w14:paraId="7FDC7EAE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8F4C9D4" w14:textId="0AE848DD" w:rsidR="00BA26E6" w:rsidRPr="002516C1" w:rsidRDefault="000675C5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174.</w:t>
            </w:r>
            <w:r w:rsidR="00593503">
              <w:rPr>
                <w:rFonts w:asciiTheme="majorBidi" w:hAnsiTheme="majorBidi" w:cstheme="majorBidi"/>
                <w:b/>
                <w:bCs/>
              </w:rPr>
              <w:t>11</w:t>
            </w:r>
          </w:p>
        </w:tc>
        <w:tc>
          <w:tcPr>
            <w:tcW w:w="145" w:type="pct"/>
            <w:gridSpan w:val="2"/>
          </w:tcPr>
          <w:p w14:paraId="71EFA427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17959B7" w14:textId="3F06E740" w:rsidR="00BA26E6" w:rsidRPr="002516C1" w:rsidRDefault="00B63A09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253.01</w:t>
            </w:r>
          </w:p>
        </w:tc>
        <w:tc>
          <w:tcPr>
            <w:tcW w:w="147" w:type="pct"/>
          </w:tcPr>
          <w:p w14:paraId="77738A88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696876F" w14:textId="360D635B" w:rsidR="00BA26E6" w:rsidRPr="002516C1" w:rsidRDefault="0093233C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13.</w:t>
            </w:r>
            <w:r w:rsidR="00125B3D">
              <w:rPr>
                <w:rFonts w:asciiTheme="majorBidi" w:hAnsiTheme="majorBidi" w:cstheme="majorBidi"/>
                <w:b/>
                <w:bCs/>
              </w:rPr>
              <w:t>8</w:t>
            </w:r>
            <w:r w:rsidR="000675C5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  <w:tc>
          <w:tcPr>
            <w:tcW w:w="147" w:type="pct"/>
          </w:tcPr>
          <w:p w14:paraId="77D662E5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769CE685" w14:textId="22DDDC2D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23</w:t>
            </w:r>
            <w:r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27</w:t>
            </w:r>
          </w:p>
        </w:tc>
      </w:tr>
    </w:tbl>
    <w:p w14:paraId="1D17D86C" w14:textId="210B847F" w:rsidR="00CB1598" w:rsidRPr="001F59D5" w:rsidRDefault="00CB1598" w:rsidP="00BE5C8A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28"/>
          <w:szCs w:val="24"/>
          <w:lang w:val="en-US"/>
        </w:rPr>
      </w:pPr>
    </w:p>
    <w:p w14:paraId="2A03796C" w14:textId="327C1575" w:rsidR="00976E27" w:rsidRPr="002516C1" w:rsidRDefault="00976E27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ส่วนเกินทุนและสำรอง</w:t>
      </w:r>
    </w:p>
    <w:p w14:paraId="6255F887" w14:textId="77777777" w:rsidR="00976E27" w:rsidRPr="009A5553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72C3A26" w14:textId="77777777" w:rsidR="00976E27" w:rsidRPr="002516C1" w:rsidRDefault="00976E27" w:rsidP="00976E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516C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ส่วนต่างจากการปรับโครงสร้างธุรกิจภายใต้การควบคุมเดียวกัน</w:t>
      </w:r>
    </w:p>
    <w:p w14:paraId="16BF74E3" w14:textId="77777777" w:rsidR="00976E27" w:rsidRPr="009A5553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9F3DAF7" w14:textId="77777777" w:rsidR="00976E27" w:rsidRPr="002516C1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1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ผลต่างระหว่างมูลค่าตามบัญชีของสินทรัพย์สุทธิของบริษัทย่อย ณ วันรวมธุรกิจกับต้นทุนการรวมธุรกิจภายใต้การควบคุมเดียวกันรวมอยู่ในส่วนต่างจากการปรับโครงสร้างธุรกิจภายใต้การควบคุมเดียวกัน</w:t>
      </w:r>
    </w:p>
    <w:p w14:paraId="2B241FE8" w14:textId="77777777" w:rsidR="00976E27" w:rsidRPr="009A5553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23E8C985" w14:textId="77777777" w:rsidR="00976E27" w:rsidRPr="002516C1" w:rsidRDefault="00976E27" w:rsidP="00976E27">
      <w:pPr>
        <w:autoSpaceDE w:val="0"/>
        <w:autoSpaceDN w:val="0"/>
        <w:spacing w:before="40" w:after="40"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</w:rPr>
      </w:pPr>
      <w:r w:rsidRPr="002516C1">
        <w:rPr>
          <w:rFonts w:asciiTheme="majorBidi" w:hAnsiTheme="majorBidi" w:cstheme="majorBidi"/>
          <w:b/>
          <w:bCs/>
          <w:i/>
          <w:iCs/>
          <w:color w:val="000000"/>
          <w:cs/>
        </w:rPr>
        <w:t>ส่วนเกินทุนจากการรวมธุรกิจ</w:t>
      </w:r>
    </w:p>
    <w:p w14:paraId="3487BCAC" w14:textId="77777777" w:rsidR="00976E27" w:rsidRPr="009A5553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65DE5A7" w14:textId="77777777" w:rsidR="00976E27" w:rsidRDefault="00976E27" w:rsidP="00976E27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olor w:val="000000"/>
          <w:cs/>
        </w:rPr>
        <w:t xml:space="preserve">ส่วนเกินทุนจากการรวมธุรกิจเกิดจากการเพิ่มมูลค่าของสินทรัพย์สุทธิที่วัดค่าและบันทึกด้วยมูลค่ายุติธรรม ณ วันรวมธุรกิจ </w:t>
      </w:r>
    </w:p>
    <w:p w14:paraId="257F7A5B" w14:textId="77777777" w:rsidR="006B7B45" w:rsidRPr="002516C1" w:rsidRDefault="006B7B45" w:rsidP="00976E27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B402955" w14:textId="77777777" w:rsidR="00976E27" w:rsidRPr="009A5553" w:rsidRDefault="00976E27" w:rsidP="009A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77E90C7" w14:textId="77777777" w:rsidR="00976E27" w:rsidRPr="002516C1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  <w:i/>
          <w:iCs/>
        </w:rPr>
      </w:pPr>
      <w:r w:rsidRPr="002516C1">
        <w:rPr>
          <w:rFonts w:asciiTheme="majorBidi" w:hAnsiTheme="majorBidi" w:cstheme="majorBidi"/>
          <w:b/>
          <w:bCs/>
          <w:i/>
          <w:iCs/>
          <w:cs/>
        </w:rPr>
        <w:lastRenderedPageBreak/>
        <w:t>สำรองตามกฎหมาย</w:t>
      </w:r>
    </w:p>
    <w:p w14:paraId="6D84CF2C" w14:textId="77777777" w:rsidR="00976E27" w:rsidRPr="009A5553" w:rsidRDefault="00976E27" w:rsidP="009A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B0CC39F" w14:textId="7DC2D2B0" w:rsidR="00976E27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 xml:space="preserve">ตามบทบัญญัติแห่งพระราชบัญญัติบริษัทมหาชนจำกัด พ.ศ. </w:t>
      </w:r>
      <w:r w:rsidR="00A026BE" w:rsidRPr="00A026BE">
        <w:rPr>
          <w:rFonts w:asciiTheme="majorBidi" w:hAnsiTheme="majorBidi" w:cstheme="majorBidi"/>
        </w:rPr>
        <w:t>2535</w:t>
      </w:r>
      <w:r w:rsidRPr="002516C1">
        <w:rPr>
          <w:rFonts w:asciiTheme="majorBidi" w:hAnsiTheme="majorBidi" w:cstheme="majorBidi"/>
          <w:cs/>
        </w:rPr>
        <w:t xml:space="preserve"> มาตรา </w:t>
      </w:r>
      <w:r w:rsidR="00A026BE" w:rsidRPr="00A026BE">
        <w:rPr>
          <w:rFonts w:asciiTheme="majorBidi" w:hAnsiTheme="majorBidi" w:cstheme="majorBidi"/>
        </w:rPr>
        <w:t>116</w:t>
      </w:r>
      <w:r w:rsidRPr="002516C1">
        <w:rPr>
          <w:rFonts w:asciiTheme="majorBidi" w:hAnsiTheme="majorBidi" w:cstheme="majorBidi"/>
          <w:cs/>
        </w:rPr>
        <w:t xml:space="preserve"> บริษัทจะต้องจัดสรรทุนสำรอง (</w:t>
      </w:r>
      <w:r w:rsidRPr="002516C1">
        <w:rPr>
          <w:rFonts w:asciiTheme="majorBidi" w:hAnsiTheme="majorBidi" w:cstheme="majorBidi"/>
        </w:rPr>
        <w:t>“</w:t>
      </w:r>
      <w:r w:rsidRPr="002516C1">
        <w:rPr>
          <w:rFonts w:asciiTheme="majorBidi" w:hAnsiTheme="majorBidi" w:cstheme="majorBidi"/>
          <w:cs/>
        </w:rPr>
        <w:t>สำรองตามกฎหมาย</w:t>
      </w:r>
      <w:r w:rsidRPr="002516C1">
        <w:rPr>
          <w:rFonts w:asciiTheme="majorBidi" w:hAnsiTheme="majorBidi" w:cstheme="majorBidi"/>
        </w:rPr>
        <w:t>”</w:t>
      </w:r>
      <w:r w:rsidRPr="002516C1">
        <w:rPr>
          <w:rFonts w:asciiTheme="majorBidi" w:hAnsiTheme="majorBidi" w:cstheme="majorBidi"/>
          <w:cs/>
        </w:rPr>
        <w:t xml:space="preserve">) อย่างน้อยร้อยละ </w:t>
      </w:r>
      <w:r w:rsidR="00A026BE" w:rsidRPr="00A026BE">
        <w:rPr>
          <w:rFonts w:asciiTheme="majorBidi" w:hAnsiTheme="majorBidi" w:cstheme="majorBidi"/>
        </w:rPr>
        <w:t>5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A026BE" w:rsidRPr="00A026BE">
        <w:rPr>
          <w:rFonts w:asciiTheme="majorBidi" w:hAnsiTheme="majorBidi" w:cstheme="majorBidi"/>
        </w:rPr>
        <w:t>10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ของทุนจดทะเบียน  เงินสำรองนี้จะนำไปจ่ายเป็นเงินปันผลไม่ได้ </w:t>
      </w:r>
    </w:p>
    <w:p w14:paraId="7F4660AD" w14:textId="49F7DA2A" w:rsidR="009A5553" w:rsidRPr="009A5553" w:rsidRDefault="009A5553" w:rsidP="009A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47946EA" w14:textId="61200DC4" w:rsidR="009A5553" w:rsidRDefault="009A5553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</w:rPr>
      </w:pPr>
      <w:r>
        <w:rPr>
          <w:rFonts w:asciiTheme="majorBidi" w:hAnsiTheme="majorBidi" w:cstheme="majorBidi" w:hint="cs"/>
          <w:b/>
          <w:bCs/>
          <w:i/>
          <w:iCs/>
          <w:cs/>
        </w:rPr>
        <w:t>ส่วนเกินมูลค่าหุ้น</w:t>
      </w:r>
    </w:p>
    <w:p w14:paraId="25BCF1E5" w14:textId="77777777" w:rsidR="009A5553" w:rsidRPr="009A5553" w:rsidRDefault="009A5553" w:rsidP="009A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72461705" w14:textId="0E88ED18" w:rsidR="009A5553" w:rsidRDefault="009A5553" w:rsidP="009A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A026BE" w:rsidRPr="00A026BE">
        <w:rPr>
          <w:rFonts w:asciiTheme="majorBidi" w:hAnsiTheme="majorBidi" w:cstheme="majorBidi"/>
          <w:sz w:val="28"/>
          <w:szCs w:val="28"/>
        </w:rPr>
        <w:t>2535</w:t>
      </w:r>
      <w:r w:rsidRPr="00891863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A026BE" w:rsidRPr="00A026BE">
        <w:rPr>
          <w:rFonts w:asciiTheme="majorBidi" w:hAnsiTheme="majorBidi" w:cstheme="majorBidi"/>
          <w:sz w:val="28"/>
          <w:szCs w:val="28"/>
        </w:rPr>
        <w:t>51</w:t>
      </w:r>
      <w:r w:rsidRPr="00891863">
        <w:rPr>
          <w:rFonts w:asciiTheme="majorBidi" w:hAnsiTheme="majorBidi" w:cstheme="maj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891863">
        <w:rPr>
          <w:rFonts w:asciiTheme="majorBidi" w:hAnsiTheme="majorBidi" w:cstheme="majorBidi"/>
          <w:sz w:val="28"/>
          <w:szCs w:val="28"/>
        </w:rPr>
        <w:t>“</w:t>
      </w:r>
      <w:r w:rsidRPr="00891863">
        <w:rPr>
          <w:rFonts w:asciiTheme="majorBidi" w:hAnsiTheme="majorBidi" w:cstheme="majorBidi"/>
          <w:sz w:val="28"/>
          <w:szCs w:val="28"/>
          <w:cs/>
        </w:rPr>
        <w:t>ส่วนเกินมูลค่าหุ้น</w:t>
      </w:r>
      <w:r w:rsidRPr="00891863">
        <w:rPr>
          <w:rFonts w:asciiTheme="majorBidi" w:hAnsiTheme="majorBidi" w:cstheme="majorBidi"/>
          <w:sz w:val="28"/>
          <w:szCs w:val="28"/>
        </w:rPr>
        <w:t>”</w:t>
      </w:r>
      <w:r w:rsidRPr="00891863">
        <w:rPr>
          <w:rFonts w:asciiTheme="majorBidi" w:hAnsiTheme="majorBidi" w:cstheme="majorBidi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53B96F52" w14:textId="77777777" w:rsidR="00976E27" w:rsidRPr="009A5553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BF07E59" w14:textId="1D323EC4" w:rsidR="00976E27" w:rsidRPr="002516C1" w:rsidRDefault="00EC0F8E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976E27"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ส่วนงานดำเนินงาน</w:t>
      </w:r>
    </w:p>
    <w:p w14:paraId="242BE2D7" w14:textId="77777777" w:rsidR="00976E27" w:rsidRPr="009A5553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2AA2906" w14:textId="20A553AF" w:rsidR="00976E27" w:rsidRPr="002516C1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 xml:space="preserve">ผู้บริหารพิจารณาว่ากลุ่มบริษัทมี </w:t>
      </w:r>
      <w:r w:rsidR="00A026BE" w:rsidRPr="00A026BE">
        <w:rPr>
          <w:rFonts w:asciiTheme="majorBidi" w:hAnsiTheme="majorBidi" w:cstheme="majorBidi"/>
        </w:rPr>
        <w:t>3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  </w:t>
      </w:r>
    </w:p>
    <w:p w14:paraId="14F499A2" w14:textId="77777777" w:rsidR="00976E27" w:rsidRPr="009A5553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6B69626" w14:textId="28EB45BE" w:rsidR="00976E27" w:rsidRPr="002516C1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  <w:r w:rsidRPr="002516C1">
        <w:rPr>
          <w:rFonts w:asciiTheme="majorBidi" w:hAnsiTheme="majorBidi" w:cstheme="majorBidi"/>
          <w:cs/>
        </w:rPr>
        <w:t xml:space="preserve">ส่วนงาน </w:t>
      </w:r>
      <w:r w:rsidR="00A026BE" w:rsidRPr="00A026BE">
        <w:rPr>
          <w:rFonts w:asciiTheme="majorBidi" w:hAnsiTheme="majorBidi" w:cstheme="majorBidi"/>
        </w:rPr>
        <w:t>1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ธุรกิจไบโอดีเซล </w:t>
      </w:r>
      <w:r w:rsidRPr="002516C1">
        <w:rPr>
          <w:rFonts w:asciiTheme="majorBidi" w:hAnsiTheme="majorBidi" w:cstheme="majorBidi"/>
        </w:rPr>
        <w:t xml:space="preserve">: </w:t>
      </w:r>
      <w:r w:rsidRPr="002516C1">
        <w:rPr>
          <w:rFonts w:asciiTheme="majorBidi" w:hAnsiTheme="majorBidi" w:cstheme="majorBidi"/>
          <w:cs/>
        </w:rPr>
        <w:t>ผลิตและจำหน่ายผลิตภัณฑ์ไบโอดีเซลและผลพลอยได้ที่เกี่ยวข้อง</w:t>
      </w:r>
    </w:p>
    <w:p w14:paraId="25AAEF6C" w14:textId="7918D9D1" w:rsidR="00976E27" w:rsidRPr="002516C1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  <w:r w:rsidRPr="002516C1">
        <w:rPr>
          <w:rFonts w:asciiTheme="majorBidi" w:hAnsiTheme="majorBidi" w:cstheme="majorBidi"/>
          <w:cs/>
        </w:rPr>
        <w:t xml:space="preserve">ส่วนงาน </w:t>
      </w:r>
      <w:r w:rsidR="00A026BE" w:rsidRPr="00A026BE">
        <w:rPr>
          <w:rFonts w:asciiTheme="majorBidi" w:hAnsiTheme="majorBidi" w:cstheme="majorBidi"/>
        </w:rPr>
        <w:t>2</w:t>
      </w:r>
      <w:r w:rsidRPr="002516C1">
        <w:rPr>
          <w:rFonts w:asciiTheme="majorBidi" w:hAnsiTheme="majorBidi" w:cstheme="majorBidi"/>
          <w:cs/>
        </w:rPr>
        <w:t xml:space="preserve"> ธุรกิจเอทานอล </w:t>
      </w:r>
      <w:r w:rsidRPr="002516C1">
        <w:rPr>
          <w:rFonts w:asciiTheme="majorBidi" w:hAnsiTheme="majorBidi" w:cstheme="majorBidi"/>
        </w:rPr>
        <w:t xml:space="preserve">: </w:t>
      </w:r>
      <w:r w:rsidRPr="002516C1">
        <w:rPr>
          <w:rFonts w:asciiTheme="majorBidi" w:hAnsiTheme="majorBidi" w:cstheme="majorBidi"/>
          <w:cs/>
        </w:rPr>
        <w:t>ผลิตและจำหน่ายผลิตภัณฑ์เอทานอล</w:t>
      </w:r>
    </w:p>
    <w:p w14:paraId="29AFBDE1" w14:textId="60C016FE" w:rsidR="00976E27" w:rsidRPr="002516C1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  <w:r w:rsidRPr="002516C1">
        <w:rPr>
          <w:rFonts w:asciiTheme="majorBidi" w:hAnsiTheme="majorBidi" w:cstheme="majorBidi"/>
          <w:cs/>
        </w:rPr>
        <w:t xml:space="preserve">ส่วนงาน </w:t>
      </w:r>
      <w:r w:rsidR="00A026BE" w:rsidRPr="00A026BE">
        <w:rPr>
          <w:rFonts w:asciiTheme="majorBidi" w:hAnsiTheme="majorBidi" w:cstheme="majorBidi"/>
        </w:rPr>
        <w:t>3</w:t>
      </w:r>
      <w:r w:rsidRPr="002516C1">
        <w:rPr>
          <w:rFonts w:asciiTheme="majorBidi" w:hAnsiTheme="majorBidi" w:cstheme="majorBidi"/>
          <w:cs/>
        </w:rPr>
        <w:t xml:space="preserve"> อื่นๆ</w:t>
      </w:r>
    </w:p>
    <w:p w14:paraId="56142AB1" w14:textId="77777777" w:rsidR="00976E27" w:rsidRPr="002516C1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5EB6ACDA" w14:textId="730E159C" w:rsidR="00976E27" w:rsidRPr="002516C1" w:rsidRDefault="00976E27" w:rsidP="00976E27">
      <w:pPr>
        <w:tabs>
          <w:tab w:val="clear" w:pos="680"/>
          <w:tab w:val="clear" w:pos="907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ผลการดำเนินงานของแต่ละส่วนงานวัดโดยใช้กำไรก่อนภาษี ต้นทุนทางการเงิน ค่าเสื่อมราคาและค่าตัดจำหน่าย  และกำไร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(ขาดทุน) จากการปรับมูลค่ายุติธรรมเงินลงทุนและกำไร (ขาดทุน) จากตราสารอนุพันธ์ (“กำไร (ขาดทุน) ตามส่วนงาน”)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(ขาดทุน) ตามส่วนงาน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 </w:t>
      </w:r>
    </w:p>
    <w:p w14:paraId="233D90F6" w14:textId="6F5931B1" w:rsidR="008217CD" w:rsidRPr="002516C1" w:rsidRDefault="008217CD" w:rsidP="008217CD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4BD45573" w14:textId="2BDF0A40" w:rsidR="00976E27" w:rsidRPr="002516C1" w:rsidRDefault="00976E27" w:rsidP="008217CD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กลุ่มบริษัทมีจังหวะเวลาของการรับรู้รายได้ส่วนใหญ่มาจากการขาย โดยเป็นรายได้ที่รับรู้ ณ เวลาใดเวลาหนึ่ง</w:t>
      </w:r>
    </w:p>
    <w:p w14:paraId="7A98A0C8" w14:textId="77777777" w:rsidR="007545D5" w:rsidRDefault="007545D5" w:rsidP="008217CD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5AA6AC1A" w14:textId="77777777" w:rsidR="006B7B45" w:rsidRDefault="006B7B45" w:rsidP="008217CD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6201CEA3" w14:textId="77777777" w:rsidR="006B7B45" w:rsidRPr="002516C1" w:rsidRDefault="006B7B45" w:rsidP="008217CD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</w:p>
    <w:p w14:paraId="6C50A63C" w14:textId="77777777" w:rsidR="00F60E2A" w:rsidRPr="002516C1" w:rsidRDefault="00F60E2A" w:rsidP="00F60E2A">
      <w:pPr>
        <w:tabs>
          <w:tab w:val="clear" w:pos="454"/>
        </w:tabs>
        <w:spacing w:line="240" w:lineRule="auto"/>
        <w:ind w:left="540" w:right="101"/>
        <w:jc w:val="both"/>
        <w:rPr>
          <w:rFonts w:asciiTheme="majorBidi" w:hAnsiTheme="majorBidi" w:cstheme="majorBidi"/>
          <w:i/>
          <w:iCs/>
        </w:rPr>
      </w:pPr>
      <w:r w:rsidRPr="002516C1">
        <w:rPr>
          <w:rFonts w:asciiTheme="majorBidi" w:hAnsiTheme="majorBidi" w:cstheme="majorBidi"/>
          <w:i/>
          <w:iCs/>
          <w:cs/>
        </w:rPr>
        <w:lastRenderedPageBreak/>
        <w:t>ส่วนงานภูมิศาสตร์</w:t>
      </w:r>
    </w:p>
    <w:p w14:paraId="6D064015" w14:textId="77777777" w:rsidR="00F60E2A" w:rsidRPr="002516C1" w:rsidRDefault="00F60E2A" w:rsidP="00F60E2A">
      <w:pPr>
        <w:tabs>
          <w:tab w:val="clear" w:pos="454"/>
        </w:tabs>
        <w:spacing w:line="240" w:lineRule="auto"/>
        <w:ind w:left="540" w:right="101"/>
        <w:jc w:val="both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23D5623D" w14:textId="77777777" w:rsidR="00F60E2A" w:rsidRPr="002516C1" w:rsidRDefault="00F60E2A" w:rsidP="00F60E2A">
      <w:pPr>
        <w:tabs>
          <w:tab w:val="clear" w:pos="454"/>
        </w:tabs>
        <w:spacing w:line="240" w:lineRule="auto"/>
        <w:ind w:left="540" w:right="101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4C267455" w14:textId="77777777" w:rsidR="00F60E2A" w:rsidRPr="002516C1" w:rsidRDefault="00F60E2A" w:rsidP="00F60E2A">
      <w:pPr>
        <w:tabs>
          <w:tab w:val="clear" w:pos="454"/>
        </w:tabs>
        <w:spacing w:line="240" w:lineRule="auto"/>
        <w:ind w:left="540" w:right="101"/>
        <w:jc w:val="both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7A49C73A" w14:textId="77777777" w:rsidR="00F60E2A" w:rsidRPr="002516C1" w:rsidRDefault="00F60E2A" w:rsidP="00F60E2A">
      <w:pPr>
        <w:tabs>
          <w:tab w:val="clear" w:pos="454"/>
        </w:tabs>
        <w:spacing w:line="240" w:lineRule="auto"/>
        <w:ind w:left="540" w:right="101"/>
        <w:jc w:val="both"/>
        <w:rPr>
          <w:rFonts w:asciiTheme="majorBidi" w:hAnsiTheme="majorBidi" w:cstheme="majorBidi"/>
          <w:color w:val="0000CC"/>
        </w:rPr>
      </w:pPr>
      <w:r w:rsidRPr="002516C1">
        <w:rPr>
          <w:rFonts w:asciiTheme="majorBidi" w:hAnsiTheme="majorBidi" w:cstheme="majorBidi"/>
          <w:i/>
          <w:iCs/>
          <w:cs/>
        </w:rPr>
        <w:t>ลูกค้ารายใหญ่</w:t>
      </w:r>
      <w:bookmarkStart w:id="15" w:name="_Hlk30165379"/>
    </w:p>
    <w:bookmarkEnd w:id="15"/>
    <w:p w14:paraId="7B6D00EA" w14:textId="77777777" w:rsidR="00F60E2A" w:rsidRPr="002516C1" w:rsidRDefault="00F60E2A" w:rsidP="00F60E2A">
      <w:pPr>
        <w:tabs>
          <w:tab w:val="clear" w:pos="454"/>
        </w:tabs>
        <w:spacing w:line="240" w:lineRule="auto"/>
        <w:ind w:left="540" w:right="101"/>
        <w:jc w:val="both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1FC91329" w14:textId="61214CAA" w:rsidR="00F60E2A" w:rsidRPr="002516C1" w:rsidRDefault="00F60E2A" w:rsidP="00F60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 xml:space="preserve">รายได้จากลูกค้ารายหนึ่งจากส่วนงานที่ </w:t>
      </w:r>
      <w:r w:rsidR="00A026BE" w:rsidRPr="00A026BE">
        <w:rPr>
          <w:rFonts w:asciiTheme="majorBidi" w:hAnsiTheme="majorBidi" w:cstheme="majorBidi"/>
        </w:rPr>
        <w:t>1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และ </w:t>
      </w:r>
      <w:r w:rsidR="00A026BE" w:rsidRPr="00A026BE">
        <w:rPr>
          <w:rFonts w:asciiTheme="majorBidi" w:hAnsiTheme="majorBidi" w:cstheme="majorBidi"/>
        </w:rPr>
        <w:t>2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ของกลุ่มบริษัทเป็นจำนวน</w:t>
      </w:r>
      <w:r w:rsidRPr="00400C4C">
        <w:rPr>
          <w:rFonts w:asciiTheme="majorBidi" w:hAnsiTheme="majorBidi" w:cstheme="majorBidi"/>
          <w:cs/>
        </w:rPr>
        <w:t>เงินประมาณ</w:t>
      </w:r>
      <w:r w:rsidRPr="00400C4C">
        <w:rPr>
          <w:rFonts w:asciiTheme="majorBidi" w:hAnsiTheme="majorBidi" w:cstheme="majorBidi"/>
        </w:rPr>
        <w:t xml:space="preserve"> </w:t>
      </w:r>
      <w:r w:rsidR="00A026BE" w:rsidRPr="00400C4C">
        <w:rPr>
          <w:rFonts w:asciiTheme="majorBidi" w:hAnsiTheme="majorBidi" w:cstheme="majorBidi"/>
        </w:rPr>
        <w:t>11</w:t>
      </w:r>
      <w:r w:rsidRPr="00400C4C">
        <w:rPr>
          <w:rFonts w:asciiTheme="majorBidi" w:hAnsiTheme="majorBidi" w:cstheme="majorBidi"/>
        </w:rPr>
        <w:t>,</w:t>
      </w:r>
      <w:r w:rsidR="00400C4C" w:rsidRPr="00400C4C">
        <w:rPr>
          <w:rFonts w:asciiTheme="majorBidi" w:hAnsiTheme="majorBidi" w:cstheme="majorBidi"/>
        </w:rPr>
        <w:t>159</w:t>
      </w:r>
      <w:r w:rsidRPr="00400C4C">
        <w:rPr>
          <w:rFonts w:asciiTheme="majorBidi" w:hAnsiTheme="majorBidi" w:cstheme="majorBidi"/>
        </w:rPr>
        <w:t xml:space="preserve"> </w:t>
      </w:r>
      <w:r w:rsidRPr="00400C4C">
        <w:rPr>
          <w:rFonts w:asciiTheme="majorBidi" w:hAnsiTheme="majorBidi" w:cstheme="majorBidi"/>
          <w:cs/>
        </w:rPr>
        <w:t>ล้านบาท</w:t>
      </w:r>
      <w:r w:rsidRPr="002516C1">
        <w:rPr>
          <w:rFonts w:asciiTheme="majorBidi" w:hAnsiTheme="majorBidi" w:cstheme="majorBidi"/>
          <w:cs/>
        </w:rPr>
        <w:t xml:space="preserve"> </w:t>
      </w:r>
      <w:r w:rsidRPr="002516C1">
        <w:rPr>
          <w:rFonts w:asciiTheme="majorBidi" w:hAnsiTheme="majorBidi" w:cstheme="majorBidi"/>
          <w:cs/>
        </w:rPr>
        <w:br/>
      </w:r>
      <w:r w:rsidRPr="002516C1">
        <w:rPr>
          <w:rFonts w:asciiTheme="majorBidi" w:hAnsiTheme="majorBidi" w:cstheme="majorBidi"/>
          <w:i/>
          <w:iCs/>
          <w:cs/>
        </w:rPr>
        <w:t>(</w:t>
      </w:r>
      <w:r w:rsidR="00A026BE" w:rsidRPr="00A026BE">
        <w:rPr>
          <w:rFonts w:asciiTheme="majorBidi" w:hAnsiTheme="majorBidi" w:cstheme="majorBidi"/>
          <w:i/>
          <w:iCs/>
        </w:rPr>
        <w:t>256</w:t>
      </w:r>
      <w:r w:rsidR="00BA26E6">
        <w:rPr>
          <w:rFonts w:asciiTheme="majorBidi" w:hAnsiTheme="majorBidi" w:cstheme="majorBidi"/>
          <w:i/>
          <w:iCs/>
        </w:rPr>
        <w:t>5</w:t>
      </w:r>
      <w:r w:rsidRPr="002516C1">
        <w:rPr>
          <w:rFonts w:asciiTheme="majorBidi" w:hAnsiTheme="majorBidi" w:cstheme="majorBidi"/>
          <w:i/>
          <w:iCs/>
        </w:rPr>
        <w:t xml:space="preserve">: </w:t>
      </w:r>
      <w:r w:rsidR="00A026BE" w:rsidRPr="00A026BE">
        <w:rPr>
          <w:rFonts w:asciiTheme="majorBidi" w:hAnsiTheme="majorBidi" w:cstheme="majorBidi"/>
          <w:i/>
          <w:iCs/>
        </w:rPr>
        <w:t>11</w:t>
      </w:r>
      <w:r w:rsidRPr="002516C1">
        <w:rPr>
          <w:rFonts w:asciiTheme="majorBidi" w:hAnsiTheme="majorBidi" w:cstheme="majorBidi"/>
          <w:i/>
          <w:iCs/>
        </w:rPr>
        <w:t>,</w:t>
      </w:r>
      <w:r w:rsidR="00BA26E6">
        <w:rPr>
          <w:rFonts w:asciiTheme="majorBidi" w:hAnsiTheme="majorBidi" w:cstheme="majorBidi"/>
          <w:i/>
          <w:iCs/>
        </w:rPr>
        <w:t>394</w:t>
      </w:r>
      <w:r w:rsidRPr="002516C1">
        <w:rPr>
          <w:rFonts w:asciiTheme="majorBidi" w:hAnsiTheme="majorBidi" w:cstheme="majorBidi"/>
          <w:i/>
          <w:iCs/>
        </w:rPr>
        <w:t xml:space="preserve"> </w:t>
      </w:r>
      <w:r w:rsidRPr="002516C1">
        <w:rPr>
          <w:rFonts w:asciiTheme="majorBidi" w:hAnsiTheme="majorBidi" w:cstheme="majorBidi"/>
          <w:i/>
          <w:iCs/>
          <w:cs/>
        </w:rPr>
        <w:t xml:space="preserve">ล้านบาท) </w:t>
      </w:r>
      <w:r w:rsidRPr="002516C1">
        <w:rPr>
          <w:rFonts w:asciiTheme="majorBidi" w:hAnsiTheme="majorBidi" w:cstheme="majorBidi"/>
          <w:cs/>
        </w:rPr>
        <w:t>จากรายได้รวมของกลุ่มบริษัท</w:t>
      </w:r>
    </w:p>
    <w:p w14:paraId="08B3EAC2" w14:textId="77777777" w:rsidR="00976E27" w:rsidRPr="002516C1" w:rsidRDefault="00976E27" w:rsidP="008217CD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sectPr w:rsidR="00976E27" w:rsidRPr="002516C1" w:rsidSect="001303BE">
          <w:headerReference w:type="default" r:id="rId18"/>
          <w:footerReference w:type="default" r:id="rId19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W w:w="150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178"/>
        <w:gridCol w:w="985"/>
        <w:gridCol w:w="7"/>
        <w:gridCol w:w="176"/>
        <w:gridCol w:w="7"/>
        <w:gridCol w:w="6"/>
        <w:gridCol w:w="8"/>
        <w:gridCol w:w="1063"/>
        <w:gridCol w:w="181"/>
        <w:gridCol w:w="12"/>
        <w:gridCol w:w="977"/>
        <w:gridCol w:w="183"/>
        <w:gridCol w:w="987"/>
        <w:gridCol w:w="182"/>
        <w:gridCol w:w="992"/>
        <w:gridCol w:w="183"/>
        <w:gridCol w:w="983"/>
        <w:gridCol w:w="183"/>
        <w:gridCol w:w="987"/>
        <w:gridCol w:w="183"/>
        <w:gridCol w:w="987"/>
        <w:gridCol w:w="183"/>
        <w:gridCol w:w="987"/>
      </w:tblGrid>
      <w:tr w:rsidR="00EC0F8E" w:rsidRPr="002516C1" w14:paraId="6436C9BF" w14:textId="77777777" w:rsidTr="00EC0F8E">
        <w:trPr>
          <w:cantSplit/>
        </w:trPr>
        <w:tc>
          <w:tcPr>
            <w:tcW w:w="3420" w:type="dxa"/>
            <w:vMerge w:val="restart"/>
          </w:tcPr>
          <w:p w14:paraId="7C5C10F4" w14:textId="77777777" w:rsidR="00EC0F8E" w:rsidRPr="002516C1" w:rsidRDefault="00EC0F8E" w:rsidP="00451FEC">
            <w:pPr>
              <w:tabs>
                <w:tab w:val="clear" w:pos="3742"/>
                <w:tab w:val="left" w:pos="36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610" w:type="dxa"/>
            <w:gridSpan w:val="24"/>
            <w:vAlign w:val="bottom"/>
          </w:tcPr>
          <w:p w14:paraId="73036496" w14:textId="77777777" w:rsidR="00EC0F8E" w:rsidRPr="002516C1" w:rsidRDefault="00EC0F8E" w:rsidP="00451FEC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bCs/>
                <w:color w:val="FF0000"/>
                <w:cs/>
              </w:rPr>
            </w:pPr>
            <w:r w:rsidRPr="002516C1">
              <w:rPr>
                <w:rFonts w:asciiTheme="majorBidi" w:hAnsiTheme="majorBidi" w:cstheme="majorBidi"/>
                <w:bCs/>
                <w:cs/>
              </w:rPr>
              <w:t xml:space="preserve">งบการเงินรวม </w:t>
            </w:r>
          </w:p>
        </w:tc>
      </w:tr>
      <w:tr w:rsidR="00EC0F8E" w:rsidRPr="002516C1" w14:paraId="2A0D1C4C" w14:textId="77777777" w:rsidTr="00EC0F8E">
        <w:trPr>
          <w:cantSplit/>
        </w:trPr>
        <w:tc>
          <w:tcPr>
            <w:tcW w:w="3420" w:type="dxa"/>
            <w:vMerge/>
          </w:tcPr>
          <w:p w14:paraId="24E69CF3" w14:textId="77777777" w:rsidR="00EC0F8E" w:rsidRPr="002516C1" w:rsidRDefault="00EC0F8E" w:rsidP="00451FEC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53" w:type="dxa"/>
            <w:gridSpan w:val="3"/>
            <w:vAlign w:val="bottom"/>
          </w:tcPr>
          <w:p w14:paraId="3E1FD3B8" w14:textId="77777777" w:rsidR="00EC0F8E" w:rsidRPr="002516C1" w:rsidRDefault="00EC0F8E" w:rsidP="00451FEC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ธุรกิจไบโอดีเซล</w:t>
            </w:r>
          </w:p>
        </w:tc>
        <w:tc>
          <w:tcPr>
            <w:tcW w:w="183" w:type="dxa"/>
            <w:gridSpan w:val="2"/>
            <w:vAlign w:val="bottom"/>
          </w:tcPr>
          <w:p w14:paraId="660A1195" w14:textId="77777777" w:rsidR="00EC0F8E" w:rsidRPr="002516C1" w:rsidRDefault="00EC0F8E" w:rsidP="00451FEC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254" w:type="dxa"/>
            <w:gridSpan w:val="7"/>
            <w:vAlign w:val="bottom"/>
          </w:tcPr>
          <w:p w14:paraId="2B5175DE" w14:textId="77777777" w:rsidR="00EC0F8E" w:rsidRPr="002516C1" w:rsidRDefault="00EC0F8E" w:rsidP="00451FEC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ธุรกิจเอทานอล</w:t>
            </w:r>
          </w:p>
        </w:tc>
        <w:tc>
          <w:tcPr>
            <w:tcW w:w="183" w:type="dxa"/>
            <w:vAlign w:val="bottom"/>
          </w:tcPr>
          <w:p w14:paraId="6F239F56" w14:textId="77777777" w:rsidR="00EC0F8E" w:rsidRPr="002516C1" w:rsidRDefault="00EC0F8E" w:rsidP="00451FEC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44A49057" w14:textId="77777777" w:rsidR="00EC0F8E" w:rsidRPr="002516C1" w:rsidRDefault="00EC0F8E" w:rsidP="00451FEC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ส่วนงานอื่นๆ</w:t>
            </w:r>
          </w:p>
        </w:tc>
        <w:tc>
          <w:tcPr>
            <w:tcW w:w="183" w:type="dxa"/>
            <w:vAlign w:val="bottom"/>
          </w:tcPr>
          <w:p w14:paraId="78423B3C" w14:textId="77777777" w:rsidR="00EC0F8E" w:rsidRPr="002516C1" w:rsidRDefault="00EC0F8E" w:rsidP="00451FEC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153" w:type="dxa"/>
            <w:gridSpan w:val="3"/>
            <w:vAlign w:val="bottom"/>
          </w:tcPr>
          <w:p w14:paraId="1FE760A3" w14:textId="77777777" w:rsidR="00EC0F8E" w:rsidRPr="002516C1" w:rsidRDefault="00EC0F8E" w:rsidP="00451FEC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รายการตัดบัญชี</w:t>
            </w:r>
          </w:p>
          <w:p w14:paraId="0A73202A" w14:textId="77777777" w:rsidR="00EC0F8E" w:rsidRPr="002516C1" w:rsidRDefault="00EC0F8E" w:rsidP="00451FEC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83" w:type="dxa"/>
            <w:vAlign w:val="bottom"/>
          </w:tcPr>
          <w:p w14:paraId="7DA5A1A7" w14:textId="77777777" w:rsidR="00EC0F8E" w:rsidRPr="002516C1" w:rsidRDefault="00EC0F8E" w:rsidP="00451FEC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157" w:type="dxa"/>
            <w:gridSpan w:val="3"/>
            <w:vAlign w:val="bottom"/>
          </w:tcPr>
          <w:p w14:paraId="56377EED" w14:textId="77777777" w:rsidR="00EC0F8E" w:rsidRPr="002516C1" w:rsidRDefault="00EC0F8E" w:rsidP="00451FEC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C0F8E" w:rsidRPr="002516C1" w14:paraId="61D69300" w14:textId="77777777" w:rsidTr="00EC0F8E">
        <w:trPr>
          <w:cantSplit/>
        </w:trPr>
        <w:tc>
          <w:tcPr>
            <w:tcW w:w="3420" w:type="dxa"/>
          </w:tcPr>
          <w:p w14:paraId="54034D0D" w14:textId="15933093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DAFC377" w14:textId="3D021C8A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C315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78" w:type="dxa"/>
            <w:vAlign w:val="center"/>
          </w:tcPr>
          <w:p w14:paraId="7AEA7A9A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06E6600" w14:textId="48EF3271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C315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3" w:type="dxa"/>
            <w:gridSpan w:val="2"/>
          </w:tcPr>
          <w:p w14:paraId="764BD1CF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gridSpan w:val="3"/>
            <w:vAlign w:val="center"/>
          </w:tcPr>
          <w:p w14:paraId="55BCDACC" w14:textId="08D0B8DE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C3150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93" w:type="dxa"/>
            <w:gridSpan w:val="2"/>
            <w:vAlign w:val="center"/>
          </w:tcPr>
          <w:p w14:paraId="4922B3D4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53599F2F" w14:textId="1AB19D43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C315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3" w:type="dxa"/>
          </w:tcPr>
          <w:p w14:paraId="303CBFBE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2594A48E" w14:textId="0FB1255F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C315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2" w:type="dxa"/>
            <w:vAlign w:val="center"/>
          </w:tcPr>
          <w:p w14:paraId="5279AED5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134F3A7" w14:textId="2A4C8B08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C315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3" w:type="dxa"/>
          </w:tcPr>
          <w:p w14:paraId="07741215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center"/>
          </w:tcPr>
          <w:p w14:paraId="0AE65CE4" w14:textId="6E62E27E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C315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3" w:type="dxa"/>
            <w:vAlign w:val="center"/>
          </w:tcPr>
          <w:p w14:paraId="42863F37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3333F726" w14:textId="7AFDFF53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C315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3" w:type="dxa"/>
          </w:tcPr>
          <w:p w14:paraId="6B9D424C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0B05411E" w14:textId="0F72155C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C315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3" w:type="dxa"/>
            <w:vAlign w:val="center"/>
          </w:tcPr>
          <w:p w14:paraId="639FD7C4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06255911" w14:textId="5220369F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C3150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</w:tr>
      <w:tr w:rsidR="00EC0F8E" w:rsidRPr="002516C1" w14:paraId="7496B679" w14:textId="77777777" w:rsidTr="00EC0F8E">
        <w:trPr>
          <w:cantSplit/>
        </w:trPr>
        <w:tc>
          <w:tcPr>
            <w:tcW w:w="3420" w:type="dxa"/>
          </w:tcPr>
          <w:p w14:paraId="7FD25F2E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1610" w:type="dxa"/>
            <w:gridSpan w:val="24"/>
            <w:shd w:val="clear" w:color="auto" w:fill="auto"/>
            <w:vAlign w:val="center"/>
          </w:tcPr>
          <w:p w14:paraId="449A7566" w14:textId="77777777" w:rsidR="00EC0F8E" w:rsidRPr="002516C1" w:rsidRDefault="00EC0F8E" w:rsidP="00EC0F8E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EC0F8E" w:rsidRPr="002516C1" w14:paraId="382E6875" w14:textId="77777777" w:rsidTr="00EC0F8E">
        <w:trPr>
          <w:cantSplit/>
          <w:trHeight w:val="171"/>
        </w:trPr>
        <w:tc>
          <w:tcPr>
            <w:tcW w:w="3420" w:type="dxa"/>
          </w:tcPr>
          <w:p w14:paraId="54E339CA" w14:textId="77777777" w:rsidR="00EC0F8E" w:rsidRPr="002516C1" w:rsidRDefault="00EC0F8E" w:rsidP="00EC0F8E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i/>
                <w:iCs/>
                <w:highlight w:val="cyan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C2CE1B6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50DBC919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ABEB6F3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gridSpan w:val="2"/>
          </w:tcPr>
          <w:p w14:paraId="217D4D37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gridSpan w:val="3"/>
            <w:vAlign w:val="center"/>
          </w:tcPr>
          <w:p w14:paraId="5F07EEA7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3" w:type="dxa"/>
            <w:gridSpan w:val="2"/>
            <w:vAlign w:val="center"/>
          </w:tcPr>
          <w:p w14:paraId="4E5B54EF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20D62D9E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53A0C33D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596EE7E1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center"/>
          </w:tcPr>
          <w:p w14:paraId="0EC29216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96B0652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79DE57B2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center"/>
          </w:tcPr>
          <w:p w14:paraId="61D734AF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180D0281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4625DC0A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357748EB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3C353EAE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61B274D9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1639884B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C31504" w:rsidRPr="002516C1" w14:paraId="279DB71C" w14:textId="77777777" w:rsidTr="00EC0F8E">
        <w:trPr>
          <w:cantSplit/>
        </w:trPr>
        <w:tc>
          <w:tcPr>
            <w:tcW w:w="3420" w:type="dxa"/>
          </w:tcPr>
          <w:p w14:paraId="676A27B8" w14:textId="77777777" w:rsidR="00C31504" w:rsidRPr="002516C1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990" w:type="dxa"/>
            <w:vAlign w:val="bottom"/>
          </w:tcPr>
          <w:p w14:paraId="6E82A82A" w14:textId="3AA95F38" w:rsidR="00C31504" w:rsidRPr="002516C1" w:rsidRDefault="0088661B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9,498.2</w:t>
            </w:r>
            <w:r w:rsidR="008421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257A49CC" w14:textId="77777777" w:rsidR="00C31504" w:rsidRPr="002516C1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5F6DD85F" w14:textId="481BF33F" w:rsidR="00C31504" w:rsidRPr="002516C1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404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</w:t>
            </w:r>
          </w:p>
        </w:tc>
        <w:tc>
          <w:tcPr>
            <w:tcW w:w="197" w:type="dxa"/>
            <w:gridSpan w:val="4"/>
            <w:vAlign w:val="bottom"/>
          </w:tcPr>
          <w:p w14:paraId="1412965F" w14:textId="77777777" w:rsidR="00C31504" w:rsidRPr="002516C1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14:paraId="281F7688" w14:textId="7F4CF0D9" w:rsidR="00C31504" w:rsidRPr="002516C1" w:rsidRDefault="0088661B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4,255.85</w:t>
            </w:r>
          </w:p>
        </w:tc>
        <w:tc>
          <w:tcPr>
            <w:tcW w:w="193" w:type="dxa"/>
            <w:gridSpan w:val="2"/>
            <w:vAlign w:val="bottom"/>
          </w:tcPr>
          <w:p w14:paraId="5A1305D6" w14:textId="77777777" w:rsidR="00C31504" w:rsidRPr="002516C1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vAlign w:val="bottom"/>
          </w:tcPr>
          <w:p w14:paraId="26D3D90E" w14:textId="10C34B68" w:rsidR="00C31504" w:rsidRPr="002516C1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965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183" w:type="dxa"/>
            <w:vAlign w:val="bottom"/>
          </w:tcPr>
          <w:p w14:paraId="283AC0A9" w14:textId="77777777" w:rsidR="00C31504" w:rsidRPr="002516C1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0FDCD50" w14:textId="122130A4" w:rsidR="00C31504" w:rsidRPr="002516C1" w:rsidRDefault="0066598A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3.1</w:t>
            </w:r>
            <w:r w:rsidR="00FF7B6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</w:p>
        </w:tc>
        <w:tc>
          <w:tcPr>
            <w:tcW w:w="182" w:type="dxa"/>
            <w:vAlign w:val="bottom"/>
          </w:tcPr>
          <w:p w14:paraId="53BA5F90" w14:textId="77777777" w:rsidR="00C31504" w:rsidRPr="002516C1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FF0E790" w14:textId="320DB6CB" w:rsidR="00C31504" w:rsidRPr="002516C1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</w:t>
            </w:r>
          </w:p>
        </w:tc>
        <w:tc>
          <w:tcPr>
            <w:tcW w:w="183" w:type="dxa"/>
            <w:vAlign w:val="bottom"/>
          </w:tcPr>
          <w:p w14:paraId="47F04765" w14:textId="77777777" w:rsidR="00C31504" w:rsidRPr="002516C1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67EFBD7D" w14:textId="57E0701F" w:rsidR="00C31504" w:rsidRPr="002516C1" w:rsidRDefault="0088661B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73454F68" w14:textId="77777777" w:rsidR="00C31504" w:rsidRPr="002516C1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504314E" w14:textId="19AA1075" w:rsidR="00C31504" w:rsidRPr="002516C1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4CE46629" w14:textId="77777777" w:rsidR="00C31504" w:rsidRPr="002516C1" w:rsidRDefault="00C31504" w:rsidP="00C3150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1301127" w14:textId="3632A666" w:rsidR="00C31504" w:rsidRPr="002516C1" w:rsidRDefault="0088661B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13,757.25</w:t>
            </w:r>
          </w:p>
        </w:tc>
        <w:tc>
          <w:tcPr>
            <w:tcW w:w="183" w:type="dxa"/>
            <w:vAlign w:val="bottom"/>
          </w:tcPr>
          <w:p w14:paraId="5C0EF256" w14:textId="77777777" w:rsidR="00C31504" w:rsidRPr="002516C1" w:rsidRDefault="00C31504" w:rsidP="00C3150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473C01B" w14:textId="4A493CF0" w:rsidR="00C31504" w:rsidRPr="002516C1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373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</w:t>
            </w:r>
          </w:p>
        </w:tc>
      </w:tr>
      <w:tr w:rsidR="00C31504" w:rsidRPr="002516C1" w14:paraId="5BC1D6FA" w14:textId="77777777" w:rsidTr="00EC0F8E">
        <w:trPr>
          <w:cantSplit/>
        </w:trPr>
        <w:tc>
          <w:tcPr>
            <w:tcW w:w="3420" w:type="dxa"/>
          </w:tcPr>
          <w:p w14:paraId="688664D7" w14:textId="77777777" w:rsidR="00C31504" w:rsidRPr="002516C1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6D78ABD" w14:textId="35C5EE79" w:rsidR="00C31504" w:rsidRPr="002516C1" w:rsidRDefault="0088661B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5F22717" w14:textId="77777777" w:rsidR="00C31504" w:rsidRPr="002516C1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05D25A33" w14:textId="4FB01191" w:rsidR="00C31504" w:rsidRPr="002516C1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7" w:type="dxa"/>
            <w:gridSpan w:val="4"/>
            <w:vAlign w:val="bottom"/>
          </w:tcPr>
          <w:p w14:paraId="71DB1CE2" w14:textId="77777777" w:rsidR="00C31504" w:rsidRPr="002516C1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7DEFF971" w14:textId="64D0CB06" w:rsidR="00C31504" w:rsidRPr="002516C1" w:rsidRDefault="0088661B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0.09</w:t>
            </w:r>
          </w:p>
        </w:tc>
        <w:tc>
          <w:tcPr>
            <w:tcW w:w="193" w:type="dxa"/>
            <w:gridSpan w:val="2"/>
            <w:vAlign w:val="bottom"/>
          </w:tcPr>
          <w:p w14:paraId="7A416141" w14:textId="77777777" w:rsidR="00C31504" w:rsidRPr="002516C1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14:paraId="393CE889" w14:textId="73AEA03B" w:rsidR="00C31504" w:rsidRPr="002516C1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</w:t>
            </w:r>
          </w:p>
        </w:tc>
        <w:tc>
          <w:tcPr>
            <w:tcW w:w="183" w:type="dxa"/>
            <w:vAlign w:val="bottom"/>
          </w:tcPr>
          <w:p w14:paraId="70B1953A" w14:textId="77777777" w:rsidR="00C31504" w:rsidRPr="002516C1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67B6BA85" w14:textId="0E528346" w:rsidR="00C31504" w:rsidRPr="002516C1" w:rsidRDefault="0088661B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0.05</w:t>
            </w:r>
          </w:p>
        </w:tc>
        <w:tc>
          <w:tcPr>
            <w:tcW w:w="182" w:type="dxa"/>
            <w:vAlign w:val="bottom"/>
          </w:tcPr>
          <w:p w14:paraId="681E623F" w14:textId="77777777" w:rsidR="00C31504" w:rsidRPr="002516C1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0ABF43C" w14:textId="1C2A03F1" w:rsidR="00C31504" w:rsidRPr="002516C1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</w:p>
        </w:tc>
        <w:tc>
          <w:tcPr>
            <w:tcW w:w="183" w:type="dxa"/>
            <w:vAlign w:val="bottom"/>
          </w:tcPr>
          <w:p w14:paraId="0FC58A7A" w14:textId="77777777" w:rsidR="00C31504" w:rsidRPr="002516C1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285E145B" w14:textId="6AE47B7C" w:rsidR="00C31504" w:rsidRPr="002516C1" w:rsidRDefault="0088661B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(0.14)</w:t>
            </w:r>
          </w:p>
        </w:tc>
        <w:tc>
          <w:tcPr>
            <w:tcW w:w="183" w:type="dxa"/>
            <w:vAlign w:val="bottom"/>
          </w:tcPr>
          <w:p w14:paraId="3C3FBD14" w14:textId="77777777" w:rsidR="00C31504" w:rsidRPr="002516C1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74456FD2" w14:textId="16380E81" w:rsidR="00C31504" w:rsidRPr="002516C1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26DFB70A" w14:textId="77777777" w:rsidR="00C31504" w:rsidRPr="002516C1" w:rsidRDefault="00C31504" w:rsidP="00C3150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6F7DB5E6" w14:textId="5026582B" w:rsidR="00C31504" w:rsidRPr="002516C1" w:rsidRDefault="0088661B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44B82C65" w14:textId="77777777" w:rsidR="00C31504" w:rsidRPr="002516C1" w:rsidRDefault="00C31504" w:rsidP="00C3150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688BF1A3" w14:textId="616B606F" w:rsidR="00C31504" w:rsidRPr="002516C1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31504" w:rsidRPr="002516C1" w14:paraId="41C04C70" w14:textId="77777777" w:rsidTr="00EC0F8E">
        <w:trPr>
          <w:cantSplit/>
        </w:trPr>
        <w:tc>
          <w:tcPr>
            <w:tcW w:w="3420" w:type="dxa"/>
          </w:tcPr>
          <w:p w14:paraId="366109B7" w14:textId="77777777" w:rsidR="00C31504" w:rsidRPr="002516C1" w:rsidRDefault="00C31504" w:rsidP="00C31504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BE839A" w14:textId="1E53B722" w:rsidR="00C31504" w:rsidRPr="002516C1" w:rsidRDefault="0088661B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9,498.2</w:t>
            </w:r>
            <w:r w:rsidR="008421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8" w:type="dxa"/>
            <w:vAlign w:val="bottom"/>
          </w:tcPr>
          <w:p w14:paraId="7ECB87C7" w14:textId="77777777" w:rsidR="00C31504" w:rsidRPr="002516C1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4DF84" w14:textId="5819181A" w:rsidR="00C31504" w:rsidRPr="002516C1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404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09</w:t>
            </w:r>
          </w:p>
        </w:tc>
        <w:tc>
          <w:tcPr>
            <w:tcW w:w="197" w:type="dxa"/>
            <w:gridSpan w:val="4"/>
            <w:vAlign w:val="bottom"/>
          </w:tcPr>
          <w:p w14:paraId="5E9FBF77" w14:textId="77777777" w:rsidR="00C31504" w:rsidRPr="002516C1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812361" w14:textId="67C5B78E" w:rsidR="00C31504" w:rsidRPr="002516C1" w:rsidRDefault="0088661B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4,255.94</w:t>
            </w:r>
          </w:p>
        </w:tc>
        <w:tc>
          <w:tcPr>
            <w:tcW w:w="193" w:type="dxa"/>
            <w:gridSpan w:val="2"/>
            <w:vAlign w:val="bottom"/>
          </w:tcPr>
          <w:p w14:paraId="42371056" w14:textId="77777777" w:rsidR="00C31504" w:rsidRPr="002516C1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A93C0" w14:textId="510330E8" w:rsidR="00C31504" w:rsidRPr="002516C1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965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74</w:t>
            </w:r>
          </w:p>
        </w:tc>
        <w:tc>
          <w:tcPr>
            <w:tcW w:w="183" w:type="dxa"/>
            <w:vAlign w:val="bottom"/>
          </w:tcPr>
          <w:p w14:paraId="5A8304CA" w14:textId="77777777" w:rsidR="00C31504" w:rsidRPr="002516C1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5BA3A1" w14:textId="3B6D06C2" w:rsidR="00C31504" w:rsidRPr="002516C1" w:rsidRDefault="0088661B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  <w:r w:rsidR="0066598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.</w:t>
            </w:r>
            <w:r w:rsidR="00FF7B6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19</w:t>
            </w:r>
          </w:p>
        </w:tc>
        <w:tc>
          <w:tcPr>
            <w:tcW w:w="182" w:type="dxa"/>
            <w:vAlign w:val="bottom"/>
          </w:tcPr>
          <w:p w14:paraId="29A1470F" w14:textId="77777777" w:rsidR="00C31504" w:rsidRPr="002516C1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FCFC2" w14:textId="1CA67C51" w:rsidR="00C31504" w:rsidRPr="002516C1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52</w:t>
            </w:r>
          </w:p>
        </w:tc>
        <w:tc>
          <w:tcPr>
            <w:tcW w:w="183" w:type="dxa"/>
            <w:vAlign w:val="bottom"/>
          </w:tcPr>
          <w:p w14:paraId="64421FFD" w14:textId="77777777" w:rsidR="00C31504" w:rsidRPr="002516C1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D216EF" w14:textId="453BB902" w:rsidR="00C31504" w:rsidRPr="002516C1" w:rsidRDefault="0088661B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(0.14)</w:t>
            </w:r>
          </w:p>
        </w:tc>
        <w:tc>
          <w:tcPr>
            <w:tcW w:w="183" w:type="dxa"/>
            <w:vAlign w:val="bottom"/>
          </w:tcPr>
          <w:p w14:paraId="31C6A97D" w14:textId="77777777" w:rsidR="00C31504" w:rsidRPr="002516C1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60F202" w14:textId="004AFE7E" w:rsidR="00C31504" w:rsidRPr="002516C1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7B310925" w14:textId="77777777" w:rsidR="00C31504" w:rsidRPr="002516C1" w:rsidRDefault="00C31504" w:rsidP="00C3150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38C927" w14:textId="6ACD4737" w:rsidR="00C31504" w:rsidRPr="002516C1" w:rsidRDefault="0088661B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8661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13,757.25</w:t>
            </w:r>
          </w:p>
        </w:tc>
        <w:tc>
          <w:tcPr>
            <w:tcW w:w="183" w:type="dxa"/>
            <w:vAlign w:val="bottom"/>
          </w:tcPr>
          <w:p w14:paraId="5489A89F" w14:textId="77777777" w:rsidR="00C31504" w:rsidRPr="002516C1" w:rsidRDefault="00C31504" w:rsidP="00C3150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16B23B" w14:textId="38038D12" w:rsidR="00C31504" w:rsidRPr="002516C1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373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78</w:t>
            </w:r>
          </w:p>
        </w:tc>
      </w:tr>
      <w:tr w:rsidR="00C31504" w:rsidRPr="002516C1" w14:paraId="55F7E3CF" w14:textId="77777777" w:rsidTr="00EC0F8E">
        <w:trPr>
          <w:cantSplit/>
          <w:trHeight w:val="285"/>
        </w:trPr>
        <w:tc>
          <w:tcPr>
            <w:tcW w:w="3420" w:type="dxa"/>
          </w:tcPr>
          <w:p w14:paraId="094137B6" w14:textId="77777777" w:rsidR="00C31504" w:rsidRPr="002516C1" w:rsidRDefault="00C31504" w:rsidP="00C31504">
            <w:pPr>
              <w:pStyle w:val="NoSpacing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602FE7C" w14:textId="77777777" w:rsidR="00C31504" w:rsidRPr="002516C1" w:rsidRDefault="00C31504" w:rsidP="00C315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8" w:type="dxa"/>
            <w:vAlign w:val="bottom"/>
          </w:tcPr>
          <w:p w14:paraId="5BE9ABD1" w14:textId="77777777" w:rsidR="00C31504" w:rsidRPr="002516C1" w:rsidRDefault="00C31504" w:rsidP="00C315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2" w:type="dxa"/>
            <w:gridSpan w:val="2"/>
            <w:tcBorders>
              <w:top w:val="double" w:sz="4" w:space="0" w:color="auto"/>
            </w:tcBorders>
            <w:vAlign w:val="bottom"/>
          </w:tcPr>
          <w:p w14:paraId="2E7169C9" w14:textId="77777777" w:rsidR="00C31504" w:rsidRPr="002516C1" w:rsidRDefault="00C31504" w:rsidP="00C315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7" w:type="dxa"/>
            <w:gridSpan w:val="4"/>
            <w:vAlign w:val="bottom"/>
          </w:tcPr>
          <w:p w14:paraId="4FF41D55" w14:textId="77777777" w:rsidR="00C31504" w:rsidRPr="002516C1" w:rsidRDefault="00C31504" w:rsidP="00C315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bottom"/>
          </w:tcPr>
          <w:p w14:paraId="6316337F" w14:textId="77777777" w:rsidR="00C31504" w:rsidRPr="002516C1" w:rsidRDefault="00C31504" w:rsidP="00C315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65C2855F" w14:textId="77777777" w:rsidR="00C31504" w:rsidRPr="002516C1" w:rsidRDefault="00C31504" w:rsidP="00C315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vAlign w:val="bottom"/>
          </w:tcPr>
          <w:p w14:paraId="72837F7A" w14:textId="77777777" w:rsidR="00C31504" w:rsidRPr="002516C1" w:rsidRDefault="00C31504" w:rsidP="00C315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39BE4FBA" w14:textId="77777777" w:rsidR="00C31504" w:rsidRPr="002516C1" w:rsidRDefault="00C31504" w:rsidP="00C315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55055555" w14:textId="77777777" w:rsidR="00C31504" w:rsidRPr="002516C1" w:rsidRDefault="00C31504" w:rsidP="00C315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2" w:type="dxa"/>
            <w:vAlign w:val="bottom"/>
          </w:tcPr>
          <w:p w14:paraId="48A771A6" w14:textId="77777777" w:rsidR="00C31504" w:rsidRPr="002516C1" w:rsidRDefault="00C31504" w:rsidP="00C315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ABFC9FD" w14:textId="77777777" w:rsidR="00C31504" w:rsidRPr="002516C1" w:rsidRDefault="00C31504" w:rsidP="00C315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0AB4E334" w14:textId="77777777" w:rsidR="00C31504" w:rsidRPr="002516C1" w:rsidRDefault="00C31504" w:rsidP="00C315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  <w:vAlign w:val="bottom"/>
          </w:tcPr>
          <w:p w14:paraId="587CF1C5" w14:textId="77777777" w:rsidR="00C31504" w:rsidRPr="002516C1" w:rsidRDefault="00C31504" w:rsidP="00C315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4C53EF07" w14:textId="77777777" w:rsidR="00C31504" w:rsidRPr="002516C1" w:rsidRDefault="00C31504" w:rsidP="00C315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4B05BEED" w14:textId="77777777" w:rsidR="00C31504" w:rsidRPr="002516C1" w:rsidRDefault="00C31504" w:rsidP="00C315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367A6CB4" w14:textId="77777777" w:rsidR="00C31504" w:rsidRPr="002516C1" w:rsidRDefault="00C31504" w:rsidP="00C31504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11A910BB" w14:textId="77777777" w:rsidR="00C31504" w:rsidRPr="002516C1" w:rsidRDefault="00C31504" w:rsidP="00C31504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1DF39985" w14:textId="77777777" w:rsidR="00C31504" w:rsidRPr="002516C1" w:rsidRDefault="00C31504" w:rsidP="00C31504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25555703" w14:textId="77777777" w:rsidR="00C31504" w:rsidRPr="002516C1" w:rsidRDefault="00C31504" w:rsidP="00C31504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C31504" w:rsidRPr="0037663A" w14:paraId="5D522E56" w14:textId="77777777" w:rsidTr="00EC0F8E">
        <w:trPr>
          <w:cantSplit/>
        </w:trPr>
        <w:tc>
          <w:tcPr>
            <w:tcW w:w="3420" w:type="dxa"/>
          </w:tcPr>
          <w:p w14:paraId="21EB4E3F" w14:textId="2ED51CA6" w:rsidR="00C31504" w:rsidRPr="001F59D5" w:rsidRDefault="00C31504" w:rsidP="00C31504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  <w:cs/>
              </w:rPr>
              <w:t>กำไรตามส่วนงาน</w:t>
            </w:r>
            <w:r w:rsidRPr="0037663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B259CC1" w14:textId="5C007468" w:rsidR="00C31504" w:rsidRPr="0037663A" w:rsidRDefault="004D70C5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7663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539.59</w:t>
            </w:r>
          </w:p>
        </w:tc>
        <w:tc>
          <w:tcPr>
            <w:tcW w:w="178" w:type="dxa"/>
            <w:vAlign w:val="bottom"/>
          </w:tcPr>
          <w:p w14:paraId="4CFB7819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63B24B5" w14:textId="0A9C1309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502</w:t>
            </w:r>
            <w:r w:rsidRPr="0037663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766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</w:p>
        </w:tc>
        <w:tc>
          <w:tcPr>
            <w:tcW w:w="189" w:type="dxa"/>
            <w:gridSpan w:val="3"/>
            <w:vAlign w:val="bottom"/>
          </w:tcPr>
          <w:p w14:paraId="05FC147D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32AAC5FE" w14:textId="6FB6BEB3" w:rsidR="00C31504" w:rsidRPr="0037663A" w:rsidRDefault="004D70C5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191.38</w:t>
            </w:r>
          </w:p>
        </w:tc>
        <w:tc>
          <w:tcPr>
            <w:tcW w:w="181" w:type="dxa"/>
            <w:vAlign w:val="bottom"/>
          </w:tcPr>
          <w:p w14:paraId="5C7A7F28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626D1239" w14:textId="567FC1DE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234</w:t>
            </w:r>
            <w:r w:rsidRPr="0037663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766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3766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3" w:type="dxa"/>
            <w:vAlign w:val="bottom"/>
          </w:tcPr>
          <w:p w14:paraId="0D60F5BE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BC0361D" w14:textId="2D34F7E0" w:rsidR="00C31504" w:rsidRPr="0037663A" w:rsidRDefault="00A87FD2" w:rsidP="001F59D5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19.</w:t>
            </w:r>
            <w:r w:rsidR="009D7DC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5</w:t>
            </w:r>
            <w:r w:rsidR="00247FE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182" w:type="dxa"/>
            <w:vAlign w:val="bottom"/>
          </w:tcPr>
          <w:p w14:paraId="77E8EA4C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D7157CD" w14:textId="115F9A08" w:rsidR="00C31504" w:rsidRPr="0037663A" w:rsidRDefault="00790527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(81.46)</w:t>
            </w:r>
          </w:p>
        </w:tc>
        <w:tc>
          <w:tcPr>
            <w:tcW w:w="183" w:type="dxa"/>
            <w:vAlign w:val="bottom"/>
          </w:tcPr>
          <w:p w14:paraId="4042266B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44C8B3A2" w14:textId="252D8F8C" w:rsidR="00C31504" w:rsidRPr="0037663A" w:rsidRDefault="004D70C5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(83.25)</w:t>
            </w:r>
          </w:p>
        </w:tc>
        <w:tc>
          <w:tcPr>
            <w:tcW w:w="183" w:type="dxa"/>
            <w:vAlign w:val="bottom"/>
          </w:tcPr>
          <w:p w14:paraId="62A022BE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461CB82" w14:textId="1BA4D2FD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4029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42.7</w:t>
            </w:r>
            <w:r w:rsidR="00F61A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3766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26C91711" w14:textId="77777777" w:rsidR="00C31504" w:rsidRPr="0037663A" w:rsidRDefault="00C31504" w:rsidP="00C3150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B869CAE" w14:textId="155303B2" w:rsidR="00C31504" w:rsidRPr="0037663A" w:rsidRDefault="004D70C5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667.</w:t>
            </w:r>
            <w:r w:rsidR="009D7D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247FE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3" w:type="dxa"/>
            <w:vAlign w:val="bottom"/>
          </w:tcPr>
          <w:p w14:paraId="463566D9" w14:textId="77777777" w:rsidR="00C31504" w:rsidRPr="0037663A" w:rsidRDefault="00C31504" w:rsidP="00C3150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9B7700C" w14:textId="082491AD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613.45</w:t>
            </w:r>
          </w:p>
        </w:tc>
      </w:tr>
      <w:tr w:rsidR="00C31504" w:rsidRPr="0037663A" w14:paraId="6F081528" w14:textId="77777777" w:rsidTr="00EC0F8E">
        <w:trPr>
          <w:cantSplit/>
        </w:trPr>
        <w:tc>
          <w:tcPr>
            <w:tcW w:w="3420" w:type="dxa"/>
          </w:tcPr>
          <w:p w14:paraId="34C87900" w14:textId="77777777" w:rsidR="00C31504" w:rsidRPr="0037663A" w:rsidRDefault="00C31504" w:rsidP="00C31504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  <w:r w:rsidRPr="0037663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9D6D416" w14:textId="2E8891AC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19316BA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52DBA307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  <w:gridSpan w:val="3"/>
            <w:vAlign w:val="bottom"/>
          </w:tcPr>
          <w:p w14:paraId="4F0A2BFE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5446910E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3237A180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1B3B760E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32CC6A9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7CE177C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3867E4F0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4C68C74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006F9A2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36A39E3C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DFA2A3B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132E962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930272C" w14:textId="77777777" w:rsidR="00C31504" w:rsidRPr="0037663A" w:rsidRDefault="00C31504" w:rsidP="00C3150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75BA345" w14:textId="54D6A219" w:rsidR="00C31504" w:rsidRPr="0037663A" w:rsidRDefault="00263B76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(77.71)</w:t>
            </w:r>
          </w:p>
        </w:tc>
        <w:tc>
          <w:tcPr>
            <w:tcW w:w="183" w:type="dxa"/>
            <w:vAlign w:val="bottom"/>
          </w:tcPr>
          <w:p w14:paraId="01935135" w14:textId="77777777" w:rsidR="00C31504" w:rsidRPr="0037663A" w:rsidRDefault="00C31504" w:rsidP="00C3150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B9F0824" w14:textId="48B5230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766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  <w:r w:rsidRPr="0037663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766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  <w:r w:rsidRPr="0037663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31504" w:rsidRPr="0037663A" w14:paraId="7BF79964" w14:textId="77777777" w:rsidTr="00EC0F8E">
        <w:trPr>
          <w:cantSplit/>
        </w:trPr>
        <w:tc>
          <w:tcPr>
            <w:tcW w:w="3420" w:type="dxa"/>
          </w:tcPr>
          <w:p w14:paraId="2420A132" w14:textId="77777777" w:rsidR="00C31504" w:rsidRPr="0037663A" w:rsidRDefault="00C31504" w:rsidP="00C31504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vAlign w:val="bottom"/>
          </w:tcPr>
          <w:p w14:paraId="12D4CE90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9052429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2548F510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  <w:gridSpan w:val="3"/>
            <w:vAlign w:val="bottom"/>
          </w:tcPr>
          <w:p w14:paraId="7AEE3B2E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206141C8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4E25690D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0C3BF7EF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73A347FD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A0DAFA4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A1814CC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8E2B75D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CA16225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363F0CD8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2BDC876C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644029D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A252CB5" w14:textId="77777777" w:rsidR="00C31504" w:rsidRPr="0037663A" w:rsidRDefault="00C31504" w:rsidP="00C3150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F30F645" w14:textId="6357276F" w:rsidR="00C31504" w:rsidRPr="0037663A" w:rsidRDefault="00263B76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(469.24)</w:t>
            </w:r>
          </w:p>
        </w:tc>
        <w:tc>
          <w:tcPr>
            <w:tcW w:w="183" w:type="dxa"/>
            <w:vAlign w:val="bottom"/>
          </w:tcPr>
          <w:p w14:paraId="546478BA" w14:textId="77777777" w:rsidR="00C31504" w:rsidRPr="0037663A" w:rsidRDefault="00C31504" w:rsidP="00C3150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D78523C" w14:textId="6EA8FB45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Pr="003766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421</w:t>
            </w:r>
            <w:r w:rsidRPr="003766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3766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</w:t>
            </w:r>
            <w:r w:rsidRPr="003766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C31504" w:rsidRPr="0037663A" w14:paraId="0FA1011A" w14:textId="77777777" w:rsidTr="00EC0F8E">
        <w:trPr>
          <w:cantSplit/>
        </w:trPr>
        <w:tc>
          <w:tcPr>
            <w:tcW w:w="3420" w:type="dxa"/>
          </w:tcPr>
          <w:p w14:paraId="623C1D65" w14:textId="3D4A5DBE" w:rsidR="00C31504" w:rsidRPr="0037663A" w:rsidRDefault="00C31504" w:rsidP="00C31504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990" w:type="dxa"/>
            <w:vAlign w:val="bottom"/>
          </w:tcPr>
          <w:p w14:paraId="374087EE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1AB7FF1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B580927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  <w:gridSpan w:val="3"/>
            <w:vAlign w:val="bottom"/>
          </w:tcPr>
          <w:p w14:paraId="2B641DBF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3AD5F68A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3D5FD0EB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1FDE9779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965B71A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E2E387D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1E39D74C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C0547D1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1A0E228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74111270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4DFD40D5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7AD05D2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3C505FC" w14:textId="77777777" w:rsidR="00C31504" w:rsidRPr="0037663A" w:rsidRDefault="00C31504" w:rsidP="00C3150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8834CF9" w14:textId="5153712A" w:rsidR="00C31504" w:rsidRPr="0037663A" w:rsidRDefault="00263B76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(19.</w:t>
            </w:r>
            <w:r w:rsidR="004D70C5" w:rsidRPr="003766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  <w:r w:rsidRPr="003766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9)</w:t>
            </w:r>
          </w:p>
        </w:tc>
        <w:tc>
          <w:tcPr>
            <w:tcW w:w="183" w:type="dxa"/>
            <w:vAlign w:val="bottom"/>
          </w:tcPr>
          <w:p w14:paraId="302C9751" w14:textId="77777777" w:rsidR="00C31504" w:rsidRPr="0037663A" w:rsidRDefault="00C31504" w:rsidP="00C3150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9B5D45F" w14:textId="48C35BC5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(0</w:t>
            </w:r>
            <w:r w:rsidRPr="0037663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3766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30)</w:t>
            </w:r>
          </w:p>
        </w:tc>
      </w:tr>
      <w:tr w:rsidR="00C31504" w:rsidRPr="0037663A" w14:paraId="7B3FE220" w14:textId="77777777" w:rsidTr="00EC0F8E">
        <w:trPr>
          <w:cantSplit/>
        </w:trPr>
        <w:tc>
          <w:tcPr>
            <w:tcW w:w="3420" w:type="dxa"/>
          </w:tcPr>
          <w:p w14:paraId="2EB40BF4" w14:textId="77777777" w:rsidR="00C31504" w:rsidRPr="0037663A" w:rsidRDefault="00C31504" w:rsidP="00C31504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7663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990" w:type="dxa"/>
            <w:vAlign w:val="bottom"/>
          </w:tcPr>
          <w:p w14:paraId="4C3B4A62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9A17B07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2F984D2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" w:type="dxa"/>
            <w:gridSpan w:val="3"/>
            <w:vAlign w:val="bottom"/>
          </w:tcPr>
          <w:p w14:paraId="19695EDB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7A68C6FB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0A679B4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2D97C53C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2765648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0D8C693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746B4A5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E8CDD1C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4D0B3EDE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4377BBFA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3734893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8B418AD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023868F" w14:textId="77777777" w:rsidR="00C31504" w:rsidRPr="0037663A" w:rsidRDefault="00C31504" w:rsidP="00C3150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DCA08" w14:textId="2CC176EB" w:rsidR="00C31504" w:rsidRPr="0037663A" w:rsidRDefault="00263B76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766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100.</w:t>
            </w:r>
            <w:r w:rsidR="009D7DC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Pr="003766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3" w:type="dxa"/>
            <w:vAlign w:val="bottom"/>
          </w:tcPr>
          <w:p w14:paraId="666C6394" w14:textId="77777777" w:rsidR="00C31504" w:rsidRPr="0037663A" w:rsidRDefault="00C31504" w:rsidP="00C3150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51A53" w14:textId="035A86E6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66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96</w:t>
            </w:r>
            <w:r w:rsidRPr="0037663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.</w:t>
            </w:r>
            <w:r w:rsidRPr="0037663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84</w:t>
            </w:r>
          </w:p>
        </w:tc>
      </w:tr>
      <w:tr w:rsidR="00C31504" w:rsidRPr="0037663A" w14:paraId="4F7B5FD6" w14:textId="77777777" w:rsidTr="00EC0F8E">
        <w:trPr>
          <w:cantSplit/>
        </w:trPr>
        <w:tc>
          <w:tcPr>
            <w:tcW w:w="3420" w:type="dxa"/>
          </w:tcPr>
          <w:p w14:paraId="5CD2EF1E" w14:textId="77777777" w:rsidR="00C31504" w:rsidRPr="0037663A" w:rsidRDefault="00C31504" w:rsidP="00C31504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32C37BA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262AEA3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ED29BC6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9" w:type="dxa"/>
            <w:gridSpan w:val="3"/>
            <w:vAlign w:val="bottom"/>
          </w:tcPr>
          <w:p w14:paraId="00AEDED0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4FA689E8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430579E6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44225215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73B3CE30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3F9EA1E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35976348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BC88798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7067BCE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3EC86068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8275611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81D8D51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70C3064F" w14:textId="77777777" w:rsidR="00C31504" w:rsidRPr="0037663A" w:rsidRDefault="00C31504" w:rsidP="00C3150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4D5F326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EDDA264" w14:textId="77777777" w:rsidR="00C31504" w:rsidRPr="0037663A" w:rsidRDefault="00C31504" w:rsidP="00C3150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7ABA8E6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31504" w:rsidRPr="0037663A" w14:paraId="19FD8256" w14:textId="77777777" w:rsidTr="00EC0F8E">
        <w:trPr>
          <w:cantSplit/>
        </w:trPr>
        <w:tc>
          <w:tcPr>
            <w:tcW w:w="3420" w:type="dxa"/>
          </w:tcPr>
          <w:p w14:paraId="4B187E3E" w14:textId="77777777" w:rsidR="00C31504" w:rsidRPr="0037663A" w:rsidRDefault="00C31504" w:rsidP="00C31504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7663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รายการที่ไม่เป็นตัวเงินอื่นที่มีสาระสำคัญ</w:t>
            </w:r>
            <w:r w:rsidRPr="0037663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37663A">
              <w:rPr>
                <w:rFonts w:asciiTheme="majorBidi" w:hAnsiTheme="majorBidi" w:cstheme="majorBidi"/>
                <w:i/>
                <w:iCs/>
                <w:color w:val="0000CC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5AFE0C7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74ED403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362846E4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9" w:type="dxa"/>
            <w:gridSpan w:val="3"/>
            <w:vAlign w:val="bottom"/>
          </w:tcPr>
          <w:p w14:paraId="42345D76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6DF26064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0668C515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7C5D67B4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660639F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ADA8EB8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0DA21F62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F9AB3B7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0CED4767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05D8FEAE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70AF1EE4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9410E30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FC9F692" w14:textId="77777777" w:rsidR="00C31504" w:rsidRPr="0037663A" w:rsidRDefault="00C31504" w:rsidP="00C3150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204FC2F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44B52F1" w14:textId="77777777" w:rsidR="00C31504" w:rsidRPr="0037663A" w:rsidRDefault="00C31504" w:rsidP="00C3150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8B9C669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C31504" w:rsidRPr="0037663A" w14:paraId="7B776E59" w14:textId="77777777" w:rsidTr="00EC0F8E">
        <w:trPr>
          <w:cantSplit/>
        </w:trPr>
        <w:tc>
          <w:tcPr>
            <w:tcW w:w="3420" w:type="dxa"/>
          </w:tcPr>
          <w:p w14:paraId="2D7DEF11" w14:textId="77777777" w:rsidR="00C31504" w:rsidRPr="0037663A" w:rsidRDefault="00C31504" w:rsidP="00C31504">
            <w:pPr>
              <w:shd w:val="clear" w:color="auto" w:fill="FFFFFF"/>
              <w:spacing w:line="300" w:lineRule="exact"/>
              <w:ind w:left="180" w:right="-79" w:hanging="1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990" w:type="dxa"/>
            <w:vAlign w:val="bottom"/>
          </w:tcPr>
          <w:p w14:paraId="53492023" w14:textId="0D37A4AA" w:rsidR="00C31504" w:rsidRPr="0037663A" w:rsidRDefault="0046664F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762CB10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414F150" w14:textId="406FBA21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9" w:type="dxa"/>
            <w:gridSpan w:val="3"/>
            <w:vAlign w:val="bottom"/>
          </w:tcPr>
          <w:p w14:paraId="127A755D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7EF52874" w14:textId="1EFE1143" w:rsidR="00C31504" w:rsidRPr="0037663A" w:rsidRDefault="0046664F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E1DE8C6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7C77A681" w14:textId="0F5F24BC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53B9402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9A9CEFE" w14:textId="14FBD224" w:rsidR="00C31504" w:rsidRPr="0037663A" w:rsidRDefault="009F288C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542.88</w:t>
            </w:r>
          </w:p>
        </w:tc>
        <w:tc>
          <w:tcPr>
            <w:tcW w:w="182" w:type="dxa"/>
            <w:vAlign w:val="bottom"/>
          </w:tcPr>
          <w:p w14:paraId="7276BDF0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0618DF5" w14:textId="4FC7952C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114.32</w:t>
            </w:r>
          </w:p>
        </w:tc>
        <w:tc>
          <w:tcPr>
            <w:tcW w:w="183" w:type="dxa"/>
            <w:vAlign w:val="bottom"/>
          </w:tcPr>
          <w:p w14:paraId="498FCDE4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2CDA6E29" w14:textId="13E903FF" w:rsidR="00C31504" w:rsidRPr="0037663A" w:rsidRDefault="0046664F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2C0D590" w14:textId="77777777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ACDD7C5" w14:textId="580774C0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5DB6DF7" w14:textId="77777777" w:rsidR="00C31504" w:rsidRPr="0037663A" w:rsidRDefault="00C31504" w:rsidP="00C3150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E168EEB" w14:textId="1BB96E78" w:rsidR="00C31504" w:rsidRPr="0037663A" w:rsidRDefault="009F288C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542.88</w:t>
            </w:r>
          </w:p>
        </w:tc>
        <w:tc>
          <w:tcPr>
            <w:tcW w:w="183" w:type="dxa"/>
            <w:vAlign w:val="bottom"/>
          </w:tcPr>
          <w:p w14:paraId="2275C6AF" w14:textId="77777777" w:rsidR="00C31504" w:rsidRPr="0037663A" w:rsidRDefault="00C31504" w:rsidP="00C31504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B53DDFA" w14:textId="6B99C4D4" w:rsidR="00C31504" w:rsidRPr="0037663A" w:rsidRDefault="00C31504" w:rsidP="00C31504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114.32</w:t>
            </w:r>
          </w:p>
        </w:tc>
      </w:tr>
      <w:tr w:rsidR="0046664F" w:rsidRPr="0037663A" w14:paraId="3819391A" w14:textId="77777777" w:rsidTr="00B060BB">
        <w:trPr>
          <w:cantSplit/>
        </w:trPr>
        <w:tc>
          <w:tcPr>
            <w:tcW w:w="3420" w:type="dxa"/>
            <w:shd w:val="clear" w:color="auto" w:fill="auto"/>
          </w:tcPr>
          <w:p w14:paraId="2FD144D1" w14:textId="77777777" w:rsidR="0046664F" w:rsidRPr="0037663A" w:rsidRDefault="0046664F" w:rsidP="0046664F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A49E2C4" w14:textId="2C826711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(95.30)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F8D2EB4" w14:textId="77777777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6457D63" w14:textId="6D213315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766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  <w:r w:rsidRPr="0037663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766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</w:t>
            </w:r>
            <w:r w:rsidRPr="0037663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9" w:type="dxa"/>
            <w:gridSpan w:val="3"/>
            <w:shd w:val="clear" w:color="auto" w:fill="auto"/>
            <w:vAlign w:val="bottom"/>
          </w:tcPr>
          <w:p w14:paraId="62E8428A" w14:textId="77777777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shd w:val="clear" w:color="auto" w:fill="auto"/>
            <w:vAlign w:val="bottom"/>
          </w:tcPr>
          <w:p w14:paraId="034D807A" w14:textId="644E0B40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</w:rPr>
              <w:t>(120.09)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F4681B7" w14:textId="77777777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5EEB2891" w14:textId="3467CFFC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766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198</w:t>
            </w:r>
            <w:r w:rsidRPr="0037663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766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37663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E802068" w14:textId="77777777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4683EE7" w14:textId="291E3711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</w:rPr>
              <w:t>(0.02)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E41E6FA" w14:textId="77777777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146F477" w14:textId="7BBD3A10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766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37663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766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Pr="0037663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A1D4595" w14:textId="77777777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003427E" w14:textId="08A437D1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</w:rPr>
              <w:t>(0.99)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81A9BB1" w14:textId="77777777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FD38673" w14:textId="54CFA1B2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766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Pr="0037663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766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Pr="0037663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0D9EFF9" w14:textId="77777777" w:rsidR="0046664F" w:rsidRPr="0037663A" w:rsidRDefault="0046664F" w:rsidP="0046664F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3D80995" w14:textId="7B8F94E3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</w:rPr>
              <w:t>(216.40)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1F48926" w14:textId="77777777" w:rsidR="0046664F" w:rsidRPr="0037663A" w:rsidRDefault="0046664F" w:rsidP="0046664F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D3E3F8F" w14:textId="59317744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766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381</w:t>
            </w:r>
            <w:r w:rsidRPr="0037663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766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37663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6664F" w:rsidRPr="0037663A" w14:paraId="121A7029" w14:textId="77777777" w:rsidTr="00EC0F8E">
        <w:trPr>
          <w:cantSplit/>
        </w:trPr>
        <w:tc>
          <w:tcPr>
            <w:tcW w:w="3420" w:type="dxa"/>
            <w:vAlign w:val="bottom"/>
          </w:tcPr>
          <w:p w14:paraId="3AB0605B" w14:textId="77777777" w:rsidR="0046664F" w:rsidRPr="0037663A" w:rsidRDefault="0046664F" w:rsidP="0046664F">
            <w:pPr>
              <w:shd w:val="clear" w:color="auto" w:fill="FFFFFF"/>
              <w:spacing w:line="300" w:lineRule="exact"/>
              <w:ind w:left="101" w:right="-79" w:hanging="101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7663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สินทรัพย์ส่วนงาน</w:t>
            </w:r>
            <w:r w:rsidRPr="0037663A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1B6D4898" w14:textId="33CFBEB2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3,4</w:t>
            </w:r>
            <w:r w:rsidR="0032785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31.05</w:t>
            </w:r>
          </w:p>
        </w:tc>
        <w:tc>
          <w:tcPr>
            <w:tcW w:w="178" w:type="dxa"/>
            <w:vAlign w:val="bottom"/>
          </w:tcPr>
          <w:p w14:paraId="4A86B846" w14:textId="77777777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2D583317" w14:textId="14D5B267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3,332.22</w:t>
            </w:r>
          </w:p>
        </w:tc>
        <w:tc>
          <w:tcPr>
            <w:tcW w:w="189" w:type="dxa"/>
            <w:gridSpan w:val="3"/>
            <w:vAlign w:val="bottom"/>
          </w:tcPr>
          <w:p w14:paraId="2BACD525" w14:textId="77777777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2079B37A" w14:textId="587BC174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</w:rPr>
              <w:t>5,418.27</w:t>
            </w:r>
          </w:p>
        </w:tc>
        <w:tc>
          <w:tcPr>
            <w:tcW w:w="181" w:type="dxa"/>
            <w:vAlign w:val="bottom"/>
          </w:tcPr>
          <w:p w14:paraId="77E70A49" w14:textId="77777777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758290D8" w14:textId="5FFAAA4C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37663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402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737.98</w:t>
            </w:r>
          </w:p>
        </w:tc>
        <w:tc>
          <w:tcPr>
            <w:tcW w:w="183" w:type="dxa"/>
            <w:vAlign w:val="bottom"/>
          </w:tcPr>
          <w:p w14:paraId="2CFBB843" w14:textId="77777777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FD8BDAD" w14:textId="7393CDEB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</w:rPr>
              <w:t>5,431.47</w:t>
            </w:r>
          </w:p>
        </w:tc>
        <w:tc>
          <w:tcPr>
            <w:tcW w:w="182" w:type="dxa"/>
            <w:vAlign w:val="bottom"/>
          </w:tcPr>
          <w:p w14:paraId="48F17FCC" w14:textId="77777777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3C088CD" w14:textId="58E09233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5,635.08</w:t>
            </w:r>
          </w:p>
        </w:tc>
        <w:tc>
          <w:tcPr>
            <w:tcW w:w="183" w:type="dxa"/>
            <w:vAlign w:val="bottom"/>
          </w:tcPr>
          <w:p w14:paraId="3C4D1C8E" w14:textId="77777777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754D45A1" w14:textId="2E640897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85F76">
              <w:rPr>
                <w:rFonts w:asciiTheme="majorBidi" w:hAnsiTheme="majorBidi" w:cstheme="majorBidi"/>
                <w:sz w:val="24"/>
                <w:szCs w:val="24"/>
              </w:rPr>
              <w:t>645.66</w:t>
            </w:r>
            <w:r w:rsidRPr="0037663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30752DB8" w14:textId="77777777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A67CBFB" w14:textId="4EAA60AC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87566">
              <w:rPr>
                <w:rFonts w:asciiTheme="majorBidi" w:hAnsiTheme="majorBidi" w:cstheme="majorBidi"/>
                <w:sz w:val="24"/>
                <w:szCs w:val="24"/>
              </w:rPr>
              <w:t>599.16</w:t>
            </w:r>
            <w:r w:rsidRPr="0037663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1B091163" w14:textId="77777777" w:rsidR="0046664F" w:rsidRPr="0037663A" w:rsidRDefault="0046664F" w:rsidP="0046664F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5ECB518" w14:textId="5D417919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13,635.13</w:t>
            </w:r>
          </w:p>
        </w:tc>
        <w:tc>
          <w:tcPr>
            <w:tcW w:w="183" w:type="dxa"/>
            <w:vAlign w:val="bottom"/>
          </w:tcPr>
          <w:p w14:paraId="24EC210D" w14:textId="77777777" w:rsidR="0046664F" w:rsidRPr="0037663A" w:rsidRDefault="0046664F" w:rsidP="0046664F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1BCC691" w14:textId="3393D855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14,106.12</w:t>
            </w:r>
          </w:p>
        </w:tc>
      </w:tr>
      <w:tr w:rsidR="0046664F" w:rsidRPr="002516C1" w14:paraId="393731E2" w14:textId="77777777" w:rsidTr="00EC0F8E">
        <w:trPr>
          <w:cantSplit/>
        </w:trPr>
        <w:tc>
          <w:tcPr>
            <w:tcW w:w="3420" w:type="dxa"/>
            <w:vAlign w:val="bottom"/>
          </w:tcPr>
          <w:p w14:paraId="1B4D9350" w14:textId="77777777" w:rsidR="0046664F" w:rsidRPr="0037663A" w:rsidRDefault="0046664F" w:rsidP="0046664F">
            <w:pPr>
              <w:shd w:val="clear" w:color="auto" w:fill="FFFFFF"/>
              <w:spacing w:line="300" w:lineRule="exact"/>
              <w:ind w:left="101" w:right="-79" w:hanging="101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7663A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หนี้สินส่วนงาน</w:t>
            </w:r>
          </w:p>
        </w:tc>
        <w:tc>
          <w:tcPr>
            <w:tcW w:w="990" w:type="dxa"/>
            <w:vAlign w:val="bottom"/>
          </w:tcPr>
          <w:p w14:paraId="0A19234E" w14:textId="794B7BD3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(1,7</w:t>
            </w:r>
            <w:r w:rsidR="00DF2FA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70.33</w:t>
            </w:r>
            <w:r w:rsidRPr="0037663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016C2681" w14:textId="77777777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2D0DDB10" w14:textId="1301B833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766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37663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66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695</w:t>
            </w:r>
            <w:r w:rsidRPr="0037663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766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Pr="0037663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9" w:type="dxa"/>
            <w:gridSpan w:val="3"/>
            <w:vAlign w:val="bottom"/>
          </w:tcPr>
          <w:p w14:paraId="0799B122" w14:textId="77777777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2E2D2CCC" w14:textId="5FDA4995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</w:rPr>
              <w:t>(3,</w:t>
            </w:r>
            <w:r w:rsidR="003D32C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461.81</w:t>
            </w:r>
            <w:r w:rsidRPr="0037663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bottom"/>
          </w:tcPr>
          <w:p w14:paraId="161C5C3A" w14:textId="77777777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590ACB30" w14:textId="5253D11A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766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37663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E599C">
              <w:rPr>
                <w:rFonts w:asciiTheme="majorBidi" w:hAnsiTheme="majorBidi" w:cstheme="majorBidi"/>
                <w:sz w:val="24"/>
                <w:szCs w:val="24"/>
              </w:rPr>
              <w:t>603</w:t>
            </w:r>
            <w:r w:rsidR="00987566">
              <w:rPr>
                <w:rFonts w:asciiTheme="majorBidi" w:hAnsiTheme="majorBidi" w:cstheme="majorBidi"/>
                <w:sz w:val="24"/>
                <w:szCs w:val="24"/>
              </w:rPr>
              <w:t>.94</w:t>
            </w:r>
            <w:r w:rsidRPr="0037663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0E21D5C8" w14:textId="77777777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31313A7" w14:textId="7489A7DC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85F76">
              <w:rPr>
                <w:rFonts w:asciiTheme="majorBidi" w:hAnsiTheme="majorBidi" w:cstheme="majorBidi"/>
                <w:sz w:val="24"/>
                <w:szCs w:val="24"/>
              </w:rPr>
              <w:t>956.83</w:t>
            </w:r>
            <w:r w:rsidRPr="0037663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2" w:type="dxa"/>
            <w:vAlign w:val="bottom"/>
          </w:tcPr>
          <w:p w14:paraId="4DE5B7C6" w14:textId="77777777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0C7F310" w14:textId="01FDC60D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766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911.14</w:t>
            </w:r>
            <w:r w:rsidRPr="0037663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11C44EE8" w14:textId="77777777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3313E68F" w14:textId="15E01C6B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A85B3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4</w:t>
            </w:r>
            <w:r w:rsidR="0032569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90.35</w:t>
            </w:r>
          </w:p>
        </w:tc>
        <w:tc>
          <w:tcPr>
            <w:tcW w:w="183" w:type="dxa"/>
            <w:vAlign w:val="bottom"/>
          </w:tcPr>
          <w:p w14:paraId="1D80DDD8" w14:textId="77777777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3CB7A26" w14:textId="36AF3ED7" w:rsidR="0046664F" w:rsidRPr="0037663A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37663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F5AB7">
              <w:rPr>
                <w:rFonts w:asciiTheme="majorBidi" w:hAnsiTheme="majorBidi" w:cstheme="majorBidi"/>
                <w:sz w:val="24"/>
                <w:szCs w:val="24"/>
              </w:rPr>
              <w:t>385.4</w:t>
            </w:r>
            <w:r w:rsidR="005C1A9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3" w:type="dxa"/>
            <w:vAlign w:val="bottom"/>
          </w:tcPr>
          <w:p w14:paraId="601A01B8" w14:textId="77777777" w:rsidR="0046664F" w:rsidRPr="0037663A" w:rsidRDefault="0046664F" w:rsidP="0046664F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0C0E674" w14:textId="7C0A806A" w:rsidR="0046664F" w:rsidRPr="0037663A" w:rsidRDefault="003514A9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46664F" w:rsidRPr="0037663A">
              <w:rPr>
                <w:rFonts w:asciiTheme="majorBidi" w:hAnsiTheme="majorBidi" w:cstheme="majorBidi"/>
                <w:sz w:val="24"/>
                <w:szCs w:val="24"/>
              </w:rPr>
              <w:t>3,698.</w:t>
            </w:r>
            <w:r w:rsidR="005A579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</w:t>
            </w:r>
            <w:r w:rsidR="0046664F" w:rsidRPr="0037663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6355DE95" w14:textId="77777777" w:rsidR="0046664F" w:rsidRPr="0037663A" w:rsidRDefault="0046664F" w:rsidP="0046664F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048F04A" w14:textId="0D025D7E" w:rsidR="0046664F" w:rsidRPr="002516C1" w:rsidRDefault="0046664F" w:rsidP="0046664F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37663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766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37663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66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3766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  <w:r w:rsidRPr="0037663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766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Pr="0037663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4404BF2C" w14:textId="3D15BB6A" w:rsidR="00EC0F8E" w:rsidRPr="002516C1" w:rsidRDefault="00EC0F8E" w:rsidP="008217CD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05C3A309" w14:textId="77777777" w:rsidR="00EC0F8E" w:rsidRPr="002516C1" w:rsidRDefault="00EC0F8E" w:rsidP="008217CD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78063835" w14:textId="77777777" w:rsidR="00EC0F8E" w:rsidRPr="002516C1" w:rsidRDefault="00EC0F8E" w:rsidP="008217CD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sectPr w:rsidR="00EC0F8E" w:rsidRPr="002516C1" w:rsidSect="001303BE">
          <w:headerReference w:type="default" r:id="rId20"/>
          <w:footerReference w:type="default" r:id="rId21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51A3151D" w14:textId="3B1D76ED" w:rsidR="00EC0F8E" w:rsidRPr="002516C1" w:rsidRDefault="00EC0F8E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ค่าใช้จ่ายตามลักษณะ</w:t>
      </w:r>
    </w:p>
    <w:p w14:paraId="786DD3BF" w14:textId="77777777" w:rsidR="00EC0F8E" w:rsidRPr="002516C1" w:rsidRDefault="00EC0F8E" w:rsidP="00AD076A">
      <w:pPr>
        <w:spacing w:line="240" w:lineRule="auto"/>
        <w:ind w:left="547" w:right="101"/>
        <w:jc w:val="both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28613AE7" w14:textId="77777777" w:rsidR="00EC0F8E" w:rsidRPr="002516C1" w:rsidRDefault="00EC0F8E" w:rsidP="00AD0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งบการเงินได้รวมการวิเคราะห์ค่าใช้จ่ายตามหน้าที่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351D74C7" w14:textId="77777777" w:rsidR="00EC0F8E" w:rsidRPr="002516C1" w:rsidRDefault="00EC0F8E" w:rsidP="00AD076A">
      <w:pPr>
        <w:spacing w:line="240" w:lineRule="auto"/>
        <w:ind w:left="547" w:right="101"/>
        <w:jc w:val="both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tbl>
      <w:tblPr>
        <w:tblW w:w="927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519"/>
        <w:gridCol w:w="1444"/>
        <w:gridCol w:w="1436"/>
        <w:gridCol w:w="1438"/>
        <w:gridCol w:w="1442"/>
      </w:tblGrid>
      <w:tr w:rsidR="00EC0F8E" w:rsidRPr="002516C1" w14:paraId="693344C2" w14:textId="77777777" w:rsidTr="00451FEC">
        <w:trPr>
          <w:trHeight w:val="408"/>
        </w:trPr>
        <w:tc>
          <w:tcPr>
            <w:tcW w:w="1896" w:type="pct"/>
            <w:shd w:val="clear" w:color="auto" w:fill="auto"/>
          </w:tcPr>
          <w:p w14:paraId="4615CD5C" w14:textId="77777777" w:rsidR="00EC0F8E" w:rsidRPr="002516C1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2" w:type="pct"/>
            <w:gridSpan w:val="2"/>
            <w:shd w:val="clear" w:color="auto" w:fill="auto"/>
          </w:tcPr>
          <w:p w14:paraId="4D741ECF" w14:textId="77777777" w:rsidR="00EC0F8E" w:rsidRPr="002516C1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2" w:type="pct"/>
            <w:gridSpan w:val="2"/>
            <w:shd w:val="clear" w:color="auto" w:fill="auto"/>
          </w:tcPr>
          <w:p w14:paraId="7ACEC39D" w14:textId="77777777" w:rsidR="00EC0F8E" w:rsidRPr="002516C1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0F8E" w:rsidRPr="002516C1" w14:paraId="17897B01" w14:textId="77777777" w:rsidTr="00451FEC">
        <w:trPr>
          <w:trHeight w:val="408"/>
        </w:trPr>
        <w:tc>
          <w:tcPr>
            <w:tcW w:w="1896" w:type="pct"/>
            <w:shd w:val="clear" w:color="auto" w:fill="auto"/>
          </w:tcPr>
          <w:p w14:paraId="6EE1C7E0" w14:textId="04C63767" w:rsidR="00EC0F8E" w:rsidRPr="002516C1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สำหรับปีสิ้นสุดวันที่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778" w:type="pct"/>
            <w:shd w:val="clear" w:color="auto" w:fill="auto"/>
          </w:tcPr>
          <w:p w14:paraId="66BDD0D0" w14:textId="0D07D4F9" w:rsidR="00EC0F8E" w:rsidRPr="002516C1" w:rsidRDefault="00A026B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A26E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74" w:type="pct"/>
            <w:shd w:val="clear" w:color="auto" w:fill="auto"/>
          </w:tcPr>
          <w:p w14:paraId="1B009FE5" w14:textId="1AF52547" w:rsidR="00EC0F8E" w:rsidRPr="002516C1" w:rsidRDefault="00A026B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A26E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75" w:type="pct"/>
            <w:shd w:val="clear" w:color="auto" w:fill="auto"/>
          </w:tcPr>
          <w:p w14:paraId="0202CFFD" w14:textId="2E9C95D5" w:rsidR="00EC0F8E" w:rsidRPr="002516C1" w:rsidRDefault="00A026B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A26E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77" w:type="pct"/>
            <w:shd w:val="clear" w:color="auto" w:fill="auto"/>
          </w:tcPr>
          <w:p w14:paraId="40F1CE70" w14:textId="7A780751" w:rsidR="00EC0F8E" w:rsidRPr="002516C1" w:rsidRDefault="00A026B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A26E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C0F8E" w:rsidRPr="002516C1" w14:paraId="0892615E" w14:textId="77777777" w:rsidTr="00451FEC">
        <w:trPr>
          <w:trHeight w:val="408"/>
        </w:trPr>
        <w:tc>
          <w:tcPr>
            <w:tcW w:w="1896" w:type="pct"/>
            <w:shd w:val="clear" w:color="auto" w:fill="auto"/>
          </w:tcPr>
          <w:p w14:paraId="10409774" w14:textId="77777777" w:rsidR="00EC0F8E" w:rsidRPr="002516C1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04" w:type="pct"/>
            <w:gridSpan w:val="4"/>
            <w:shd w:val="clear" w:color="auto" w:fill="auto"/>
          </w:tcPr>
          <w:p w14:paraId="18FEF890" w14:textId="77777777" w:rsidR="00EC0F8E" w:rsidRPr="002516C1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C0F8E" w:rsidRPr="002516C1" w14:paraId="4B30E69F" w14:textId="77777777" w:rsidTr="00451FEC">
        <w:trPr>
          <w:trHeight w:val="408"/>
        </w:trPr>
        <w:tc>
          <w:tcPr>
            <w:tcW w:w="1896" w:type="pct"/>
            <w:shd w:val="clear" w:color="auto" w:fill="auto"/>
          </w:tcPr>
          <w:p w14:paraId="72ADF756" w14:textId="77777777" w:rsidR="00EC0F8E" w:rsidRPr="002516C1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</w:tc>
        <w:tc>
          <w:tcPr>
            <w:tcW w:w="778" w:type="pct"/>
            <w:shd w:val="clear" w:color="auto" w:fill="auto"/>
          </w:tcPr>
          <w:p w14:paraId="16F6942F" w14:textId="77777777" w:rsidR="00EC0F8E" w:rsidRPr="002516C1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pct"/>
            <w:shd w:val="clear" w:color="auto" w:fill="auto"/>
          </w:tcPr>
          <w:p w14:paraId="0C9F7EF5" w14:textId="77777777" w:rsidR="00EC0F8E" w:rsidRPr="002516C1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5" w:type="pct"/>
            <w:shd w:val="clear" w:color="auto" w:fill="auto"/>
          </w:tcPr>
          <w:p w14:paraId="5DD6331A" w14:textId="77777777" w:rsidR="00EC0F8E" w:rsidRPr="002516C1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7" w:type="pct"/>
            <w:shd w:val="clear" w:color="auto" w:fill="auto"/>
          </w:tcPr>
          <w:p w14:paraId="7D734BD3" w14:textId="77777777" w:rsidR="00EC0F8E" w:rsidRPr="002516C1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26E6" w:rsidRPr="002516C1" w14:paraId="3F1D74B4" w14:textId="77777777" w:rsidTr="00451FEC">
        <w:trPr>
          <w:trHeight w:val="408"/>
        </w:trPr>
        <w:tc>
          <w:tcPr>
            <w:tcW w:w="1896" w:type="pct"/>
            <w:shd w:val="clear" w:color="auto" w:fill="auto"/>
          </w:tcPr>
          <w:p w14:paraId="2E0C3D1A" w14:textId="77777777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778" w:type="pct"/>
            <w:shd w:val="clear" w:color="auto" w:fill="auto"/>
          </w:tcPr>
          <w:p w14:paraId="2690D208" w14:textId="6183A236" w:rsidR="00BA26E6" w:rsidRPr="002516C1" w:rsidRDefault="007B288E" w:rsidP="007B2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30" w:right="1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0A3D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84461">
              <w:rPr>
                <w:rFonts w:asciiTheme="majorBidi" w:hAnsiTheme="majorBidi" w:cstheme="majorBidi"/>
                <w:sz w:val="30"/>
                <w:szCs w:val="30"/>
              </w:rPr>
              <w:t>66.11</w:t>
            </w:r>
            <w:r w:rsidR="000A3DC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74" w:type="pct"/>
            <w:shd w:val="clear" w:color="auto" w:fill="auto"/>
          </w:tcPr>
          <w:p w14:paraId="1CD6509B" w14:textId="678EC2BB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129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775" w:type="pct"/>
            <w:shd w:val="clear" w:color="auto" w:fill="auto"/>
          </w:tcPr>
          <w:p w14:paraId="64DEF9A9" w14:textId="11F2E3A9" w:rsidR="00BA26E6" w:rsidRPr="002516C1" w:rsidRDefault="00484461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1.98</w:t>
            </w:r>
          </w:p>
        </w:tc>
        <w:tc>
          <w:tcPr>
            <w:tcW w:w="777" w:type="pct"/>
            <w:shd w:val="clear" w:color="auto" w:fill="auto"/>
          </w:tcPr>
          <w:p w14:paraId="591CC0CE" w14:textId="07E789D1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A26E6" w:rsidRPr="002516C1" w14:paraId="5A5B58B2" w14:textId="77777777" w:rsidTr="00451FEC">
        <w:trPr>
          <w:trHeight w:val="408"/>
        </w:trPr>
        <w:tc>
          <w:tcPr>
            <w:tcW w:w="1896" w:type="pct"/>
            <w:shd w:val="clear" w:color="auto" w:fill="auto"/>
          </w:tcPr>
          <w:p w14:paraId="6812FD5F" w14:textId="77777777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778" w:type="pct"/>
            <w:shd w:val="clear" w:color="auto" w:fill="auto"/>
          </w:tcPr>
          <w:p w14:paraId="3B8F1980" w14:textId="75783866" w:rsidR="00BA26E6" w:rsidRPr="002516C1" w:rsidRDefault="002C5410" w:rsidP="001F5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30" w:right="1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 w:rsidR="002C351C">
              <w:rPr>
                <w:rFonts w:asciiTheme="majorBidi" w:hAnsiTheme="majorBidi" w:cstheme="majorBidi"/>
                <w:sz w:val="30"/>
                <w:szCs w:val="30"/>
              </w:rPr>
              <w:t>709.60</w:t>
            </w:r>
          </w:p>
        </w:tc>
        <w:tc>
          <w:tcPr>
            <w:tcW w:w="774" w:type="pct"/>
            <w:shd w:val="clear" w:color="auto" w:fill="auto"/>
          </w:tcPr>
          <w:p w14:paraId="7BD2243B" w14:textId="7CC40EB8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161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775" w:type="pct"/>
            <w:shd w:val="clear" w:color="auto" w:fill="auto"/>
          </w:tcPr>
          <w:p w14:paraId="47C4D861" w14:textId="22A23840" w:rsidR="00BA26E6" w:rsidRPr="002516C1" w:rsidRDefault="00724038" w:rsidP="001F5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9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777" w:type="pct"/>
            <w:shd w:val="clear" w:color="auto" w:fill="auto"/>
          </w:tcPr>
          <w:p w14:paraId="65ADDF45" w14:textId="5F883A6C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</w:tr>
      <w:tr w:rsidR="005358EC" w:rsidRPr="002516C1" w14:paraId="198C188F" w14:textId="77777777" w:rsidTr="00451FEC">
        <w:trPr>
          <w:trHeight w:val="408"/>
        </w:trPr>
        <w:tc>
          <w:tcPr>
            <w:tcW w:w="1896" w:type="pct"/>
            <w:shd w:val="clear" w:color="auto" w:fill="auto"/>
          </w:tcPr>
          <w:p w14:paraId="4F30C050" w14:textId="342736F4" w:rsidR="005358EC" w:rsidRPr="002516C1" w:rsidRDefault="00D646D2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46D2">
              <w:rPr>
                <w:rFonts w:asciiTheme="majorBidi" w:hAnsiTheme="majorBidi"/>
                <w:sz w:val="30"/>
                <w:szCs w:val="30"/>
                <w:cs/>
              </w:rPr>
              <w:t>ซื้อสินค้าสำเร็จรูปเพื่อขาย</w:t>
            </w:r>
          </w:p>
        </w:tc>
        <w:tc>
          <w:tcPr>
            <w:tcW w:w="778" w:type="pct"/>
            <w:shd w:val="clear" w:color="auto" w:fill="auto"/>
          </w:tcPr>
          <w:p w14:paraId="1C4E9076" w14:textId="01D5A882" w:rsidR="005358EC" w:rsidRDefault="002C351C" w:rsidP="001F5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30" w:right="1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205.27</w:t>
            </w:r>
          </w:p>
        </w:tc>
        <w:tc>
          <w:tcPr>
            <w:tcW w:w="774" w:type="pct"/>
            <w:shd w:val="clear" w:color="auto" w:fill="auto"/>
          </w:tcPr>
          <w:p w14:paraId="0D08B8B7" w14:textId="36FF453A" w:rsidR="005358EC" w:rsidRPr="00A026BE" w:rsidRDefault="002C351C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78.20</w:t>
            </w:r>
          </w:p>
        </w:tc>
        <w:tc>
          <w:tcPr>
            <w:tcW w:w="775" w:type="pct"/>
            <w:shd w:val="clear" w:color="auto" w:fill="auto"/>
          </w:tcPr>
          <w:p w14:paraId="22A300A6" w14:textId="1F735E9F" w:rsidR="005358EC" w:rsidRDefault="00D646D2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68.71</w:t>
            </w:r>
          </w:p>
        </w:tc>
        <w:tc>
          <w:tcPr>
            <w:tcW w:w="777" w:type="pct"/>
            <w:shd w:val="clear" w:color="auto" w:fill="auto"/>
          </w:tcPr>
          <w:p w14:paraId="625CB4AC" w14:textId="3BBD4952" w:rsidR="005358EC" w:rsidRPr="00A026BE" w:rsidRDefault="00D646D2" w:rsidP="001F5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9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26E6" w:rsidRPr="002516C1" w14:paraId="013C25D2" w14:textId="77777777" w:rsidTr="00451FEC">
        <w:trPr>
          <w:trHeight w:val="408"/>
        </w:trPr>
        <w:tc>
          <w:tcPr>
            <w:tcW w:w="1896" w:type="pct"/>
            <w:shd w:val="clear" w:color="auto" w:fill="auto"/>
          </w:tcPr>
          <w:p w14:paraId="7D667D73" w14:textId="77777777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778" w:type="pct"/>
            <w:shd w:val="clear" w:color="auto" w:fill="auto"/>
          </w:tcPr>
          <w:p w14:paraId="5FE7AE58" w14:textId="6BEE0709" w:rsidR="00BA26E6" w:rsidRPr="002516C1" w:rsidRDefault="00724038" w:rsidP="001F5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30" w:right="1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847C6">
              <w:rPr>
                <w:rFonts w:asciiTheme="majorBidi" w:hAnsiTheme="majorBidi" w:cstheme="majorBidi"/>
                <w:sz w:val="30"/>
                <w:szCs w:val="30"/>
              </w:rPr>
              <w:t>66.61</w:t>
            </w:r>
          </w:p>
        </w:tc>
        <w:tc>
          <w:tcPr>
            <w:tcW w:w="774" w:type="pct"/>
            <w:shd w:val="clear" w:color="auto" w:fill="auto"/>
          </w:tcPr>
          <w:p w14:paraId="561852B0" w14:textId="3EDF72A4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7427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774271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775" w:type="pct"/>
            <w:shd w:val="clear" w:color="auto" w:fill="auto"/>
          </w:tcPr>
          <w:p w14:paraId="7E291947" w14:textId="1D3DD10D" w:rsidR="00BA26E6" w:rsidRPr="002516C1" w:rsidRDefault="00724038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58.</w:t>
            </w:r>
            <w:r w:rsidR="00A6595D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777" w:type="pct"/>
            <w:shd w:val="clear" w:color="auto" w:fill="auto"/>
          </w:tcPr>
          <w:p w14:paraId="09BBB5DA" w14:textId="31886775" w:rsidR="00BA26E6" w:rsidRPr="002516C1" w:rsidRDefault="00774271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52.72</w:t>
            </w:r>
          </w:p>
        </w:tc>
      </w:tr>
      <w:tr w:rsidR="00BA26E6" w:rsidRPr="002516C1" w14:paraId="165D3853" w14:textId="77777777" w:rsidTr="00451FEC">
        <w:trPr>
          <w:trHeight w:val="408"/>
        </w:trPr>
        <w:tc>
          <w:tcPr>
            <w:tcW w:w="1896" w:type="pct"/>
            <w:shd w:val="clear" w:color="auto" w:fill="auto"/>
          </w:tcPr>
          <w:p w14:paraId="7B83908C" w14:textId="77777777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778" w:type="pct"/>
            <w:shd w:val="clear" w:color="auto" w:fill="auto"/>
          </w:tcPr>
          <w:p w14:paraId="014D51F6" w14:textId="11E68EE3" w:rsidR="00BA26E6" w:rsidRPr="002516C1" w:rsidRDefault="00724038" w:rsidP="001F5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30" w:right="1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469.24</w:t>
            </w:r>
          </w:p>
        </w:tc>
        <w:tc>
          <w:tcPr>
            <w:tcW w:w="774" w:type="pct"/>
            <w:shd w:val="clear" w:color="auto" w:fill="auto"/>
          </w:tcPr>
          <w:p w14:paraId="0E4DF634" w14:textId="33EFBA65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421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775" w:type="pct"/>
            <w:shd w:val="clear" w:color="auto" w:fill="auto"/>
          </w:tcPr>
          <w:p w14:paraId="5FEAE655" w14:textId="37F7625C" w:rsidR="00BA26E6" w:rsidRPr="002516C1" w:rsidRDefault="00724038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5.67</w:t>
            </w:r>
          </w:p>
        </w:tc>
        <w:tc>
          <w:tcPr>
            <w:tcW w:w="777" w:type="pct"/>
            <w:shd w:val="clear" w:color="auto" w:fill="auto"/>
          </w:tcPr>
          <w:p w14:paraId="51932E1F" w14:textId="30C67D18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</w:tr>
    </w:tbl>
    <w:p w14:paraId="5A8E437B" w14:textId="77777777" w:rsidR="006212F9" w:rsidRPr="001F59D5" w:rsidRDefault="006212F9" w:rsidP="00AD076A">
      <w:pPr>
        <w:spacing w:line="240" w:lineRule="auto"/>
        <w:ind w:left="547" w:right="101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14:paraId="11679BBE" w14:textId="10658110" w:rsidR="00EC0F8E" w:rsidRPr="002516C1" w:rsidRDefault="00EC0F8E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ภาษีเงินได้</w:t>
      </w:r>
      <w:r w:rsidR="006212F9"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  <w:r w:rsidR="006212F9"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ab/>
      </w:r>
    </w:p>
    <w:p w14:paraId="4ECE70DC" w14:textId="77777777" w:rsidR="00EC0F8E" w:rsidRPr="002516C1" w:rsidRDefault="00EC0F8E" w:rsidP="00AD076A">
      <w:pPr>
        <w:spacing w:line="240" w:lineRule="auto"/>
        <w:ind w:left="547" w:right="101"/>
        <w:jc w:val="both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tbl>
      <w:tblPr>
        <w:tblW w:w="9273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156"/>
        <w:gridCol w:w="1354"/>
        <w:gridCol w:w="267"/>
        <w:gridCol w:w="1345"/>
        <w:gridCol w:w="260"/>
        <w:gridCol w:w="1269"/>
        <w:gridCol w:w="263"/>
        <w:gridCol w:w="1359"/>
      </w:tblGrid>
      <w:tr w:rsidR="00EC0F8E" w:rsidRPr="002516C1" w14:paraId="3D7D2DCA" w14:textId="77777777" w:rsidTr="00A56745">
        <w:trPr>
          <w:trHeight w:val="408"/>
          <w:tblHeader/>
        </w:trPr>
        <w:tc>
          <w:tcPr>
            <w:tcW w:w="1702" w:type="pct"/>
            <w:shd w:val="clear" w:color="auto" w:fill="auto"/>
          </w:tcPr>
          <w:p w14:paraId="60CC8189" w14:textId="77777777" w:rsidR="00EC0F8E" w:rsidRPr="002516C1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599" w:type="pct"/>
            <w:gridSpan w:val="3"/>
          </w:tcPr>
          <w:p w14:paraId="209247E7" w14:textId="77777777" w:rsidR="00EC0F8E" w:rsidRPr="002516C1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26DD284F" w14:textId="77777777" w:rsidR="00EC0F8E" w:rsidRPr="002516C1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pct"/>
            <w:gridSpan w:val="3"/>
          </w:tcPr>
          <w:p w14:paraId="0D602BCE" w14:textId="77777777" w:rsidR="00EC0F8E" w:rsidRPr="002516C1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0F8E" w:rsidRPr="002516C1" w14:paraId="43048A44" w14:textId="77777777" w:rsidTr="002516C1">
        <w:trPr>
          <w:trHeight w:val="335"/>
          <w:tblHeader/>
        </w:trPr>
        <w:tc>
          <w:tcPr>
            <w:tcW w:w="1702" w:type="pct"/>
            <w:shd w:val="clear" w:color="auto" w:fill="auto"/>
          </w:tcPr>
          <w:p w14:paraId="065281D1" w14:textId="77777777" w:rsidR="00EC0F8E" w:rsidRPr="002516C1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0" w:type="pct"/>
            <w:shd w:val="clear" w:color="auto" w:fill="auto"/>
          </w:tcPr>
          <w:p w14:paraId="2212F8A3" w14:textId="296F69A7" w:rsidR="00EC0F8E" w:rsidRPr="002516C1" w:rsidRDefault="00A026B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A26E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4CD936AB" w14:textId="77777777" w:rsidR="00EC0F8E" w:rsidRPr="002516C1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5" w:type="pct"/>
            <w:shd w:val="clear" w:color="auto" w:fill="auto"/>
          </w:tcPr>
          <w:p w14:paraId="2ADE91CD" w14:textId="467E03E8" w:rsidR="00EC0F8E" w:rsidRPr="002516C1" w:rsidRDefault="00A026B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A26E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378C2995" w14:textId="77777777" w:rsidR="00EC0F8E" w:rsidRPr="002516C1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</w:tcPr>
          <w:p w14:paraId="5E9C5E64" w14:textId="2D08C3C2" w:rsidR="00EC0F8E" w:rsidRPr="002516C1" w:rsidRDefault="00A026B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A26E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14:paraId="2FDE1D5D" w14:textId="77777777" w:rsidR="00EC0F8E" w:rsidRPr="002516C1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3" w:type="pct"/>
            <w:shd w:val="clear" w:color="auto" w:fill="auto"/>
          </w:tcPr>
          <w:p w14:paraId="1D398734" w14:textId="7FA49517" w:rsidR="00EC0F8E" w:rsidRPr="002516C1" w:rsidRDefault="00A026B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A26E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C0F8E" w:rsidRPr="002516C1" w14:paraId="78A31CDE" w14:textId="77777777" w:rsidTr="00A56745">
        <w:trPr>
          <w:trHeight w:val="408"/>
          <w:tblHeader/>
        </w:trPr>
        <w:tc>
          <w:tcPr>
            <w:tcW w:w="1702" w:type="pct"/>
            <w:shd w:val="clear" w:color="auto" w:fill="auto"/>
          </w:tcPr>
          <w:p w14:paraId="20392B45" w14:textId="77777777" w:rsidR="00EC0F8E" w:rsidRPr="002516C1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98" w:type="pct"/>
            <w:gridSpan w:val="7"/>
          </w:tcPr>
          <w:p w14:paraId="4C3DC45E" w14:textId="77777777" w:rsidR="00EC0F8E" w:rsidRPr="002516C1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C0F8E" w:rsidRPr="002516C1" w14:paraId="5830129E" w14:textId="77777777" w:rsidTr="00A56745">
        <w:trPr>
          <w:trHeight w:val="408"/>
        </w:trPr>
        <w:tc>
          <w:tcPr>
            <w:tcW w:w="1702" w:type="pct"/>
            <w:shd w:val="clear" w:color="auto" w:fill="auto"/>
          </w:tcPr>
          <w:p w14:paraId="24975EDF" w14:textId="77777777" w:rsidR="00EC0F8E" w:rsidRPr="002516C1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ภาษีเงินได้งวดปัจจุบัน</w:t>
            </w:r>
          </w:p>
        </w:tc>
        <w:tc>
          <w:tcPr>
            <w:tcW w:w="730" w:type="pct"/>
            <w:shd w:val="clear" w:color="auto" w:fill="auto"/>
          </w:tcPr>
          <w:p w14:paraId="5E1F4BFB" w14:textId="3F316982" w:rsidR="00EC0F8E" w:rsidRPr="002516C1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1B2B426" w14:textId="77777777" w:rsidR="00EC0F8E" w:rsidRPr="002516C1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6FB5F915" w14:textId="77777777" w:rsidR="00EC0F8E" w:rsidRPr="002516C1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33218E65" w14:textId="77777777" w:rsidR="00EC0F8E" w:rsidRPr="002516C1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</w:tcPr>
          <w:p w14:paraId="29608498" w14:textId="77777777" w:rsidR="00EC0F8E" w:rsidRPr="002516C1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6CB9521" w14:textId="77777777" w:rsidR="00EC0F8E" w:rsidRPr="002516C1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shd w:val="clear" w:color="auto" w:fill="auto"/>
          </w:tcPr>
          <w:p w14:paraId="7B2511FD" w14:textId="77777777" w:rsidR="00EC0F8E" w:rsidRPr="002516C1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26E6" w:rsidRPr="002516C1" w14:paraId="21B7A2E5" w14:textId="77777777" w:rsidTr="00A56745">
        <w:trPr>
          <w:trHeight w:val="317"/>
        </w:trPr>
        <w:tc>
          <w:tcPr>
            <w:tcW w:w="1702" w:type="pct"/>
            <w:shd w:val="clear" w:color="auto" w:fill="auto"/>
          </w:tcPr>
          <w:p w14:paraId="47470D0B" w14:textId="77777777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730" w:type="pct"/>
            <w:shd w:val="clear" w:color="auto" w:fill="auto"/>
          </w:tcPr>
          <w:p w14:paraId="0BCC2A14" w14:textId="7F6BBCE2" w:rsidR="00BA26E6" w:rsidRPr="002516C1" w:rsidRDefault="006C1084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20.7</w:t>
            </w:r>
            <w:r w:rsidR="00405C34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144" w:type="pct"/>
          </w:tcPr>
          <w:p w14:paraId="3276F4E4" w14:textId="77777777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25" w:type="pct"/>
            <w:shd w:val="clear" w:color="auto" w:fill="auto"/>
          </w:tcPr>
          <w:p w14:paraId="189DAE70" w14:textId="060D8778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40" w:type="pct"/>
          </w:tcPr>
          <w:p w14:paraId="7439CFD5" w14:textId="77777777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4" w:type="pct"/>
            <w:shd w:val="clear" w:color="auto" w:fill="auto"/>
          </w:tcPr>
          <w:p w14:paraId="68E713B7" w14:textId="088F12D2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9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03EC3EB5" w14:textId="77777777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3" w:type="pct"/>
            <w:shd w:val="clear" w:color="auto" w:fill="auto"/>
          </w:tcPr>
          <w:p w14:paraId="192E5676" w14:textId="14BCB4B2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A26E6" w:rsidRPr="002516C1" w14:paraId="2CFAC78D" w14:textId="77777777" w:rsidTr="00A56745">
        <w:trPr>
          <w:trHeight w:val="317"/>
        </w:trPr>
        <w:tc>
          <w:tcPr>
            <w:tcW w:w="1702" w:type="pct"/>
            <w:shd w:val="clear" w:color="auto" w:fill="auto"/>
          </w:tcPr>
          <w:p w14:paraId="1CF0DD3F" w14:textId="77777777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ภาษีปีก่อนที่บันทึกต่ำไป (สูงไป)</w:t>
            </w:r>
          </w:p>
        </w:tc>
        <w:tc>
          <w:tcPr>
            <w:tcW w:w="730" w:type="pct"/>
            <w:shd w:val="clear" w:color="auto" w:fill="auto"/>
          </w:tcPr>
          <w:p w14:paraId="5F647A40" w14:textId="48196F6A" w:rsidR="00BA26E6" w:rsidRPr="002516C1" w:rsidRDefault="00CF407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3.2</w:t>
            </w:r>
            <w:r w:rsidR="009F29F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2CB2C437" w14:textId="77777777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25" w:type="pct"/>
            <w:shd w:val="clear" w:color="auto" w:fill="auto"/>
          </w:tcPr>
          <w:p w14:paraId="611E3916" w14:textId="7A760AD4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40" w:type="pct"/>
          </w:tcPr>
          <w:p w14:paraId="5F80E94A" w14:textId="77777777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</w:tcPr>
          <w:p w14:paraId="6F82B617" w14:textId="4BD77102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9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04907404" w14:textId="77777777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shd w:val="clear" w:color="auto" w:fill="auto"/>
          </w:tcPr>
          <w:p w14:paraId="34BF610C" w14:textId="38457861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A26E6" w:rsidRPr="002516C1" w14:paraId="388B140F" w14:textId="77777777" w:rsidTr="00A56745">
        <w:trPr>
          <w:trHeight w:val="317"/>
        </w:trPr>
        <w:tc>
          <w:tcPr>
            <w:tcW w:w="1702" w:type="pct"/>
            <w:shd w:val="clear" w:color="auto" w:fill="auto"/>
          </w:tcPr>
          <w:p w14:paraId="2BC63CEC" w14:textId="436F47FA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0" w:type="pct"/>
            <w:shd w:val="clear" w:color="auto" w:fill="auto"/>
          </w:tcPr>
          <w:p w14:paraId="6F1BF542" w14:textId="77777777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1E9CE8C7" w14:textId="77777777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5" w:type="pct"/>
            <w:shd w:val="clear" w:color="auto" w:fill="auto"/>
          </w:tcPr>
          <w:p w14:paraId="049AE141" w14:textId="77777777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pct"/>
          </w:tcPr>
          <w:p w14:paraId="44C02E9D" w14:textId="77777777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" w:type="pct"/>
            <w:shd w:val="clear" w:color="auto" w:fill="auto"/>
          </w:tcPr>
          <w:p w14:paraId="1BC91920" w14:textId="77777777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9"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pct"/>
          </w:tcPr>
          <w:p w14:paraId="0CD59D2C" w14:textId="77777777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" w:type="pct"/>
            <w:shd w:val="clear" w:color="auto" w:fill="auto"/>
          </w:tcPr>
          <w:p w14:paraId="79FB4B77" w14:textId="77777777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A26E6" w:rsidRPr="002516C1" w14:paraId="469FE3F7" w14:textId="77777777" w:rsidTr="00A56745">
        <w:trPr>
          <w:trHeight w:val="408"/>
        </w:trPr>
        <w:tc>
          <w:tcPr>
            <w:tcW w:w="1702" w:type="pct"/>
            <w:shd w:val="clear" w:color="auto" w:fill="auto"/>
          </w:tcPr>
          <w:p w14:paraId="4A8D58CB" w14:textId="77777777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30" w:type="pct"/>
            <w:shd w:val="clear" w:color="auto" w:fill="auto"/>
          </w:tcPr>
          <w:p w14:paraId="2B943951" w14:textId="77777777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0679C88" w14:textId="77777777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51ED11E1" w14:textId="77777777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0ED3C3FA" w14:textId="77777777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</w:tcPr>
          <w:p w14:paraId="6D11FC20" w14:textId="77777777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9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6023B34" w14:textId="77777777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shd w:val="clear" w:color="auto" w:fill="auto"/>
          </w:tcPr>
          <w:p w14:paraId="7EA62329" w14:textId="77777777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26E6" w:rsidRPr="002516C1" w14:paraId="58FF031C" w14:textId="77777777" w:rsidTr="00A56745">
        <w:trPr>
          <w:trHeight w:val="408"/>
        </w:trPr>
        <w:tc>
          <w:tcPr>
            <w:tcW w:w="1702" w:type="pct"/>
            <w:shd w:val="clear" w:color="auto" w:fill="auto"/>
          </w:tcPr>
          <w:p w14:paraId="7EF94F2C" w14:textId="77777777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</w:tcPr>
          <w:p w14:paraId="3D5F4006" w14:textId="26C7F896" w:rsidR="00BA26E6" w:rsidRPr="00D564E8" w:rsidRDefault="000F3FA0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64E8">
              <w:rPr>
                <w:rFonts w:asciiTheme="majorBidi" w:hAnsiTheme="majorBidi" w:cstheme="majorBidi"/>
                <w:sz w:val="30"/>
                <w:szCs w:val="30"/>
              </w:rPr>
              <w:t>(4.1</w:t>
            </w:r>
            <w:r w:rsidR="00537FB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D564E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0A27F588" w14:textId="77777777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3A032398" w14:textId="5EFA7FDE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0" w:type="pct"/>
          </w:tcPr>
          <w:p w14:paraId="2579591C" w14:textId="77777777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3B5C4750" w14:textId="58F5B7B0" w:rsidR="00BA26E6" w:rsidRPr="002516C1" w:rsidRDefault="008E5794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9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(0.01)</w:t>
            </w:r>
          </w:p>
        </w:tc>
        <w:tc>
          <w:tcPr>
            <w:tcW w:w="142" w:type="pct"/>
          </w:tcPr>
          <w:p w14:paraId="5E288E1E" w14:textId="77777777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auto"/>
          </w:tcPr>
          <w:p w14:paraId="54E10EBB" w14:textId="024A0D53" w:rsidR="00BA26E6" w:rsidRPr="002516C1" w:rsidRDefault="00BA26E6" w:rsidP="001F5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26E6" w:rsidRPr="002516C1" w14:paraId="6D6012FA" w14:textId="77777777" w:rsidTr="00A56745">
        <w:trPr>
          <w:trHeight w:val="408"/>
        </w:trPr>
        <w:tc>
          <w:tcPr>
            <w:tcW w:w="1702" w:type="pct"/>
            <w:shd w:val="clear" w:color="auto" w:fill="auto"/>
          </w:tcPr>
          <w:p w14:paraId="4A272795" w14:textId="77777777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2653DF" w14:textId="06897208" w:rsidR="00BA26E6" w:rsidRPr="00D564E8" w:rsidRDefault="000F3FA0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64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19.7</w:t>
            </w:r>
            <w:r w:rsidR="00F25E70" w:rsidRPr="00D564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686C7C8F" w14:textId="77777777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F35F08" w14:textId="1B00D954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40" w:type="pct"/>
          </w:tcPr>
          <w:p w14:paraId="27916AA8" w14:textId="77777777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58414" w14:textId="6594C004" w:rsidR="00BA26E6" w:rsidRPr="002516C1" w:rsidRDefault="008E5794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9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(0.01)</w:t>
            </w:r>
          </w:p>
        </w:tc>
        <w:tc>
          <w:tcPr>
            <w:tcW w:w="142" w:type="pct"/>
          </w:tcPr>
          <w:p w14:paraId="1E98ACF6" w14:textId="77777777" w:rsidR="00BA26E6" w:rsidRPr="002516C1" w:rsidRDefault="00BA26E6" w:rsidP="00BA2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302DF6" w14:textId="5B2447EB" w:rsidR="00BA26E6" w:rsidRPr="001F59D5" w:rsidRDefault="00BA26E6" w:rsidP="001F5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9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9C4EE25" w14:textId="77777777" w:rsidR="00EC0F8E" w:rsidRPr="002516C1" w:rsidRDefault="00EC0F8E" w:rsidP="00EC0F8E">
      <w:pPr>
        <w:pStyle w:val="a"/>
        <w:tabs>
          <w:tab w:val="clear" w:pos="1080"/>
          <w:tab w:val="left" w:pos="540"/>
          <w:tab w:val="left" w:pos="630"/>
        </w:tabs>
        <w:rPr>
          <w:rFonts w:asciiTheme="majorBidi" w:hAnsiTheme="majorBidi" w:cstheme="majorBidi"/>
          <w:sz w:val="2"/>
          <w:szCs w:val="2"/>
          <w:lang w:val="en-US"/>
        </w:rPr>
      </w:pPr>
    </w:p>
    <w:p w14:paraId="3AD2ECC5" w14:textId="77777777" w:rsidR="006212F9" w:rsidRPr="002516C1" w:rsidRDefault="00EC0F8E" w:rsidP="00EC0F8E">
      <w:pPr>
        <w:pStyle w:val="a"/>
        <w:tabs>
          <w:tab w:val="clear" w:pos="1080"/>
          <w:tab w:val="left" w:pos="540"/>
          <w:tab w:val="left" w:pos="630"/>
        </w:tabs>
        <w:rPr>
          <w:rFonts w:asciiTheme="majorBidi" w:hAnsiTheme="majorBidi" w:cstheme="majorBidi"/>
          <w:b/>
          <w:bCs/>
          <w:i/>
          <w:iCs/>
          <w:sz w:val="8"/>
          <w:szCs w:val="8"/>
        </w:rPr>
      </w:pPr>
      <w:r w:rsidRPr="002516C1">
        <w:rPr>
          <w:rFonts w:asciiTheme="majorBidi" w:hAnsiTheme="majorBidi" w:cstheme="majorBidi"/>
          <w:b/>
          <w:bCs/>
          <w:i/>
          <w:iCs/>
          <w:cs/>
        </w:rPr>
        <w:tab/>
      </w:r>
    </w:p>
    <w:p w14:paraId="1D7BD10E" w14:textId="77777777" w:rsidR="00F60E2A" w:rsidRPr="002516C1" w:rsidRDefault="00EC0F8E" w:rsidP="00EC0F8E">
      <w:pPr>
        <w:pStyle w:val="a"/>
        <w:tabs>
          <w:tab w:val="clear" w:pos="1080"/>
          <w:tab w:val="left" w:pos="540"/>
          <w:tab w:val="left" w:pos="630"/>
        </w:tabs>
        <w:rPr>
          <w:rFonts w:asciiTheme="majorBidi" w:hAnsiTheme="majorBidi" w:cstheme="majorBidi"/>
          <w:b/>
          <w:bCs/>
          <w:i/>
          <w:iCs/>
          <w:cs/>
        </w:rPr>
      </w:pPr>
      <w:r w:rsidRPr="002516C1">
        <w:rPr>
          <w:rFonts w:asciiTheme="majorBidi" w:hAnsiTheme="majorBidi" w:cstheme="majorBidi"/>
          <w:b/>
          <w:bCs/>
          <w:i/>
          <w:iCs/>
          <w:cs/>
        </w:rPr>
        <w:tab/>
      </w:r>
    </w:p>
    <w:p w14:paraId="21EF683C" w14:textId="77777777" w:rsidR="00F60E2A" w:rsidRPr="002516C1" w:rsidRDefault="00F60E2A" w:rsidP="00EC0F8E">
      <w:pPr>
        <w:pStyle w:val="a"/>
        <w:tabs>
          <w:tab w:val="clear" w:pos="1080"/>
          <w:tab w:val="left" w:pos="540"/>
          <w:tab w:val="left" w:pos="630"/>
        </w:tabs>
        <w:rPr>
          <w:rFonts w:asciiTheme="majorBidi" w:hAnsiTheme="majorBidi" w:cstheme="majorBidi"/>
          <w:b/>
          <w:bCs/>
          <w:i/>
          <w:iCs/>
        </w:rPr>
      </w:pPr>
    </w:p>
    <w:p w14:paraId="295DC8D1" w14:textId="77777777" w:rsidR="00F60E2A" w:rsidRPr="001F59D5" w:rsidRDefault="00F60E2A" w:rsidP="00EC0F8E">
      <w:pPr>
        <w:pStyle w:val="a"/>
        <w:tabs>
          <w:tab w:val="clear" w:pos="1080"/>
          <w:tab w:val="left" w:pos="540"/>
          <w:tab w:val="left" w:pos="630"/>
        </w:tabs>
        <w:rPr>
          <w:rFonts w:asciiTheme="majorBidi" w:hAnsiTheme="majorBidi" w:cstheme="majorBidi"/>
          <w:b/>
          <w:bCs/>
          <w:i/>
          <w:iCs/>
          <w:cs/>
          <w:lang w:val="en-US"/>
        </w:rPr>
      </w:pPr>
    </w:p>
    <w:p w14:paraId="73FF449E" w14:textId="77777777" w:rsidR="00F60E2A" w:rsidRPr="002516C1" w:rsidRDefault="00F60E2A" w:rsidP="00EC0F8E">
      <w:pPr>
        <w:pStyle w:val="a"/>
        <w:tabs>
          <w:tab w:val="clear" w:pos="1080"/>
          <w:tab w:val="left" w:pos="540"/>
          <w:tab w:val="left" w:pos="630"/>
        </w:tabs>
        <w:rPr>
          <w:rFonts w:asciiTheme="majorBidi" w:hAnsiTheme="majorBidi" w:cstheme="majorBidi"/>
          <w:b/>
          <w:bCs/>
          <w:i/>
          <w:iCs/>
        </w:rPr>
      </w:pPr>
    </w:p>
    <w:p w14:paraId="2EAB1859" w14:textId="61525338" w:rsidR="00F60E2A" w:rsidRPr="002516C1" w:rsidRDefault="00F60E2A" w:rsidP="00EC0F8E">
      <w:pPr>
        <w:pStyle w:val="a"/>
        <w:tabs>
          <w:tab w:val="clear" w:pos="1080"/>
          <w:tab w:val="left" w:pos="540"/>
          <w:tab w:val="left" w:pos="630"/>
        </w:tabs>
        <w:rPr>
          <w:rFonts w:asciiTheme="majorBidi" w:hAnsiTheme="majorBidi" w:cstheme="majorBidi"/>
          <w:b/>
          <w:bCs/>
          <w:i/>
          <w:iCs/>
        </w:rPr>
      </w:pPr>
    </w:p>
    <w:p w14:paraId="57706C02" w14:textId="22309139" w:rsidR="00EC0F8E" w:rsidRPr="002516C1" w:rsidRDefault="00F60E2A" w:rsidP="00EC0F8E">
      <w:pPr>
        <w:pStyle w:val="a"/>
        <w:tabs>
          <w:tab w:val="clear" w:pos="1080"/>
          <w:tab w:val="left" w:pos="540"/>
          <w:tab w:val="left" w:pos="630"/>
        </w:tabs>
        <w:rPr>
          <w:rFonts w:asciiTheme="majorBidi" w:hAnsiTheme="majorBidi" w:cstheme="majorBidi"/>
          <w:lang w:val="en-US"/>
        </w:rPr>
      </w:pPr>
      <w:r w:rsidRPr="002516C1">
        <w:rPr>
          <w:rFonts w:asciiTheme="majorBidi" w:hAnsiTheme="majorBidi" w:cstheme="majorBidi"/>
          <w:b/>
          <w:bCs/>
          <w:i/>
          <w:iCs/>
          <w:cs/>
        </w:rPr>
        <w:lastRenderedPageBreak/>
        <w:tab/>
      </w:r>
      <w:r w:rsidR="00EC0F8E" w:rsidRPr="002516C1">
        <w:rPr>
          <w:rFonts w:asciiTheme="majorBidi" w:hAnsiTheme="majorBidi" w:cstheme="majorBidi"/>
          <w:b/>
          <w:bCs/>
          <w:i/>
          <w:iCs/>
          <w:cs/>
        </w:rPr>
        <w:t xml:space="preserve">การกระทบยอดเพื่อหาอัตราภาษีที่แท้จริง  </w:t>
      </w:r>
    </w:p>
    <w:p w14:paraId="0EEC6784" w14:textId="77777777" w:rsidR="00EC0F8E" w:rsidRPr="002516C1" w:rsidRDefault="00EC0F8E" w:rsidP="00EC0F8E">
      <w:pPr>
        <w:pStyle w:val="a"/>
        <w:tabs>
          <w:tab w:val="clear" w:pos="1080"/>
          <w:tab w:val="left" w:pos="540"/>
        </w:tabs>
        <w:rPr>
          <w:rFonts w:asciiTheme="majorBidi" w:hAnsiTheme="majorBidi" w:cstheme="majorBidi"/>
          <w:sz w:val="14"/>
          <w:szCs w:val="14"/>
          <w:lang w:val="en-US"/>
        </w:rPr>
      </w:pPr>
    </w:p>
    <w:tbl>
      <w:tblPr>
        <w:tblW w:w="9275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8"/>
        <w:gridCol w:w="900"/>
        <w:gridCol w:w="236"/>
        <w:gridCol w:w="1099"/>
        <w:gridCol w:w="237"/>
        <w:gridCol w:w="860"/>
        <w:gridCol w:w="270"/>
        <w:gridCol w:w="1079"/>
        <w:gridCol w:w="6"/>
      </w:tblGrid>
      <w:tr w:rsidR="00EC0F8E" w:rsidRPr="002516C1" w14:paraId="30FC1DD1" w14:textId="77777777" w:rsidTr="00AD076A">
        <w:trPr>
          <w:gridAfter w:val="1"/>
          <w:wAfter w:w="6" w:type="dxa"/>
          <w:trHeight w:val="334"/>
        </w:trPr>
        <w:tc>
          <w:tcPr>
            <w:tcW w:w="4588" w:type="dxa"/>
            <w:shd w:val="clear" w:color="auto" w:fill="auto"/>
          </w:tcPr>
          <w:p w14:paraId="1E4BDDD1" w14:textId="77777777" w:rsidR="00EC0F8E" w:rsidRPr="002516C1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81" w:type="dxa"/>
            <w:gridSpan w:val="7"/>
            <w:shd w:val="clear" w:color="auto" w:fill="auto"/>
          </w:tcPr>
          <w:p w14:paraId="5F894A81" w14:textId="77777777" w:rsidR="00EC0F8E" w:rsidRPr="002516C1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9" w:right="-108" w:hanging="157"/>
              <w:jc w:val="center"/>
              <w:rPr>
                <w:rFonts w:asciiTheme="majorBidi" w:hAnsiTheme="majorBidi" w:cstheme="majorBidi"/>
                <w:bCs/>
              </w:rPr>
            </w:pPr>
            <w:r w:rsidRPr="002516C1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</w:tr>
      <w:tr w:rsidR="00EC0F8E" w:rsidRPr="002516C1" w14:paraId="5F3B5845" w14:textId="77777777" w:rsidTr="00AD076A">
        <w:trPr>
          <w:gridAfter w:val="1"/>
          <w:wAfter w:w="6" w:type="dxa"/>
          <w:trHeight w:val="407"/>
        </w:trPr>
        <w:tc>
          <w:tcPr>
            <w:tcW w:w="4588" w:type="dxa"/>
            <w:shd w:val="clear" w:color="auto" w:fill="auto"/>
          </w:tcPr>
          <w:p w14:paraId="5310A46E" w14:textId="77777777" w:rsidR="00EC0F8E" w:rsidRPr="002516C1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35" w:type="dxa"/>
            <w:gridSpan w:val="3"/>
            <w:shd w:val="clear" w:color="auto" w:fill="auto"/>
          </w:tcPr>
          <w:p w14:paraId="4080F111" w14:textId="15D80848" w:rsidR="00EC0F8E" w:rsidRPr="002516C1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 w:rsidR="00BA26E6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37" w:type="dxa"/>
            <w:shd w:val="clear" w:color="auto" w:fill="auto"/>
          </w:tcPr>
          <w:p w14:paraId="2DAD029A" w14:textId="77777777" w:rsidR="00EC0F8E" w:rsidRPr="002516C1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209" w:type="dxa"/>
            <w:gridSpan w:val="3"/>
            <w:shd w:val="clear" w:color="auto" w:fill="auto"/>
          </w:tcPr>
          <w:p w14:paraId="61499739" w14:textId="462D053D" w:rsidR="00EC0F8E" w:rsidRPr="002516C1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 w:rsidR="00BA26E6">
              <w:rPr>
                <w:rFonts w:asciiTheme="majorBidi" w:hAnsiTheme="majorBidi" w:cstheme="majorBidi"/>
              </w:rPr>
              <w:t>5</w:t>
            </w:r>
          </w:p>
        </w:tc>
      </w:tr>
      <w:tr w:rsidR="00EC0F8E" w:rsidRPr="002516C1" w14:paraId="195FE1F4" w14:textId="77777777" w:rsidTr="00AD076A">
        <w:trPr>
          <w:trHeight w:val="724"/>
        </w:trPr>
        <w:tc>
          <w:tcPr>
            <w:tcW w:w="4588" w:type="dxa"/>
            <w:shd w:val="clear" w:color="auto" w:fill="auto"/>
          </w:tcPr>
          <w:p w14:paraId="02B644DC" w14:textId="77777777" w:rsidR="00EC0F8E" w:rsidRPr="002516C1" w:rsidRDefault="00EC0F8E" w:rsidP="00451FE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57C4DB7" w14:textId="77777777" w:rsidR="00EC0F8E" w:rsidRPr="002516C1" w:rsidRDefault="00EC0F8E" w:rsidP="00451FE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CBE3C40" w14:textId="77777777" w:rsidR="00EC0F8E" w:rsidRPr="002516C1" w:rsidRDefault="00EC0F8E" w:rsidP="00451FE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91A3AC5" w14:textId="77777777" w:rsidR="00EC0F8E" w:rsidRPr="002516C1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tcBorders>
              <w:bottom w:val="nil"/>
            </w:tcBorders>
            <w:shd w:val="clear" w:color="auto" w:fill="auto"/>
          </w:tcPr>
          <w:p w14:paraId="1E4D510A" w14:textId="77777777" w:rsidR="00EC0F8E" w:rsidRPr="002516C1" w:rsidRDefault="00EC0F8E" w:rsidP="00451FE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72AAC53" w14:textId="77777777" w:rsidR="00EC0F8E" w:rsidRPr="002516C1" w:rsidRDefault="00EC0F8E" w:rsidP="00451FE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37" w:type="dxa"/>
            <w:shd w:val="clear" w:color="auto" w:fill="auto"/>
          </w:tcPr>
          <w:p w14:paraId="5B21AEC3" w14:textId="77777777" w:rsidR="00EC0F8E" w:rsidRPr="002516C1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60" w:type="dxa"/>
            <w:shd w:val="clear" w:color="auto" w:fill="auto"/>
          </w:tcPr>
          <w:p w14:paraId="363A5B0A" w14:textId="77777777" w:rsidR="00EC0F8E" w:rsidRPr="002516C1" w:rsidRDefault="00EC0F8E" w:rsidP="00AD076A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7C34D32" w14:textId="77777777" w:rsidR="00EC0F8E" w:rsidRPr="002516C1" w:rsidRDefault="00EC0F8E" w:rsidP="00AD076A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1A756AB5" w14:textId="77777777" w:rsidR="00EC0F8E" w:rsidRPr="002516C1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5" w:type="dxa"/>
            <w:gridSpan w:val="2"/>
            <w:tcBorders>
              <w:bottom w:val="nil"/>
            </w:tcBorders>
            <w:shd w:val="clear" w:color="auto" w:fill="auto"/>
          </w:tcPr>
          <w:p w14:paraId="258B58D4" w14:textId="77777777" w:rsidR="00EC0F8E" w:rsidRPr="002516C1" w:rsidRDefault="00EC0F8E" w:rsidP="00451FE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DDB83E5" w14:textId="77777777" w:rsidR="00EC0F8E" w:rsidRPr="002516C1" w:rsidRDefault="00EC0F8E" w:rsidP="00451FE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BA26E6" w:rsidRPr="002516C1" w14:paraId="58D84B1B" w14:textId="77777777" w:rsidTr="00AD076A">
        <w:trPr>
          <w:trHeight w:val="326"/>
        </w:trPr>
        <w:tc>
          <w:tcPr>
            <w:tcW w:w="4588" w:type="dxa"/>
            <w:shd w:val="clear" w:color="auto" w:fill="auto"/>
          </w:tcPr>
          <w:p w14:paraId="0E6C0790" w14:textId="77777777" w:rsidR="00BA26E6" w:rsidRPr="002516C1" w:rsidRDefault="00BA26E6" w:rsidP="00BA26E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กำไรก่อนภาษีเงินได้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616AE272" w14:textId="77777777" w:rsidR="00BA26E6" w:rsidRPr="002516C1" w:rsidRDefault="00BA26E6" w:rsidP="00BA26E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C7E2606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shd w:val="clear" w:color="auto" w:fill="auto"/>
          </w:tcPr>
          <w:p w14:paraId="6E85A29F" w14:textId="1907AE9E" w:rsidR="00BA26E6" w:rsidRPr="001F59D5" w:rsidRDefault="006A464A" w:rsidP="00BA26E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9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120.</w:t>
            </w:r>
            <w:r w:rsidR="000432DA" w:rsidRPr="00717B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1F59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7" w:type="dxa"/>
            <w:shd w:val="clear" w:color="auto" w:fill="auto"/>
          </w:tcPr>
          <w:p w14:paraId="17BCA3ED" w14:textId="77777777" w:rsidR="00BA26E6" w:rsidRPr="001F59D5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860" w:type="dxa"/>
            <w:shd w:val="clear" w:color="auto" w:fill="auto"/>
          </w:tcPr>
          <w:p w14:paraId="3AE97FCF" w14:textId="77777777" w:rsidR="00BA26E6" w:rsidRPr="002516C1" w:rsidRDefault="00BA26E6" w:rsidP="00BA26E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D8F155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FAF0825" w14:textId="0180EB15" w:rsidR="00BA26E6" w:rsidRPr="002516C1" w:rsidRDefault="00BA26E6" w:rsidP="00BA26E6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</w:tr>
      <w:tr w:rsidR="00BA26E6" w:rsidRPr="002516C1" w14:paraId="411CF740" w14:textId="77777777" w:rsidTr="00AD076A">
        <w:trPr>
          <w:trHeight w:val="334"/>
        </w:trPr>
        <w:tc>
          <w:tcPr>
            <w:tcW w:w="4588" w:type="dxa"/>
            <w:shd w:val="clear" w:color="auto" w:fill="auto"/>
          </w:tcPr>
          <w:p w14:paraId="7CC63893" w14:textId="77777777" w:rsidR="00BA26E6" w:rsidRPr="002516C1" w:rsidRDefault="00BA26E6" w:rsidP="00BA26E6">
            <w:pPr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5B756393" w14:textId="24FF1C53" w:rsidR="00BA26E6" w:rsidRPr="002516C1" w:rsidRDefault="00BA26E6" w:rsidP="00BA26E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4179E820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CCAF8C6" w14:textId="42E981D1" w:rsidR="00BA26E6" w:rsidRPr="001F59D5" w:rsidRDefault="006A464A" w:rsidP="00BA26E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9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24.0</w:t>
            </w:r>
            <w:r w:rsidR="00125A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1B6CC61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860" w:type="dxa"/>
            <w:tcBorders>
              <w:bottom w:val="nil"/>
            </w:tcBorders>
            <w:shd w:val="clear" w:color="auto" w:fill="auto"/>
          </w:tcPr>
          <w:p w14:paraId="2CCB4FE0" w14:textId="6CC65203" w:rsidR="00BA26E6" w:rsidRPr="002516C1" w:rsidRDefault="00BA26E6" w:rsidP="00BA26E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EC4056B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5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1108076" w14:textId="7B9AABA6" w:rsidR="00BA26E6" w:rsidRPr="002516C1" w:rsidRDefault="00BA26E6" w:rsidP="00BA26E6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</w:tr>
      <w:tr w:rsidR="00BA26E6" w:rsidRPr="002516C1" w14:paraId="696320A2" w14:textId="77777777" w:rsidTr="00AD076A">
        <w:trPr>
          <w:trHeight w:val="398"/>
        </w:trPr>
        <w:tc>
          <w:tcPr>
            <w:tcW w:w="4588" w:type="dxa"/>
            <w:shd w:val="clear" w:color="auto" w:fill="auto"/>
          </w:tcPr>
          <w:p w14:paraId="0F461790" w14:textId="3A28B06F" w:rsidR="00BA26E6" w:rsidRPr="002516C1" w:rsidRDefault="00BA26E6" w:rsidP="00BA26E6">
            <w:pPr>
              <w:ind w:left="160" w:hanging="180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ส่วนแบ่ง</w:t>
            </w:r>
            <w:r w:rsidRPr="002516C1">
              <w:rPr>
                <w:rFonts w:asciiTheme="majorBidi" w:hAnsiTheme="majorBidi" w:cstheme="majorBidi"/>
              </w:rPr>
              <w:t xml:space="preserve"> </w:t>
            </w:r>
            <w:r w:rsidRPr="002516C1">
              <w:rPr>
                <w:rFonts w:asciiTheme="majorBidi" w:hAnsiTheme="majorBidi" w:cstheme="majorBidi"/>
                <w:cs/>
              </w:rPr>
              <w:t>(กำไร) ขาดทุนของบริษัทร่วมและการร่วมค้า</w:t>
            </w:r>
          </w:p>
        </w:tc>
        <w:tc>
          <w:tcPr>
            <w:tcW w:w="900" w:type="dxa"/>
            <w:shd w:val="clear" w:color="auto" w:fill="auto"/>
          </w:tcPr>
          <w:p w14:paraId="0F02A377" w14:textId="77777777" w:rsidR="00BA26E6" w:rsidRPr="002516C1" w:rsidRDefault="00BA26E6" w:rsidP="00BA26E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345CFE3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tcBorders>
              <w:top w:val="nil"/>
              <w:bottom w:val="nil"/>
            </w:tcBorders>
            <w:shd w:val="clear" w:color="auto" w:fill="auto"/>
          </w:tcPr>
          <w:p w14:paraId="72950B84" w14:textId="4C1673F4" w:rsidR="00BA26E6" w:rsidRPr="002516C1" w:rsidRDefault="00FA0700" w:rsidP="00BA26E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</w:t>
            </w:r>
            <w:r w:rsidR="008966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17E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5AE7CDAC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860" w:type="dxa"/>
            <w:tcBorders>
              <w:top w:val="nil"/>
              <w:bottom w:val="nil"/>
            </w:tcBorders>
            <w:shd w:val="clear" w:color="auto" w:fill="auto"/>
          </w:tcPr>
          <w:p w14:paraId="09CA301B" w14:textId="181CFE4C" w:rsidR="00BA26E6" w:rsidRPr="002516C1" w:rsidRDefault="00BA26E6" w:rsidP="00BA26E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CA42F83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8F0CFDD" w14:textId="698707E6" w:rsidR="00BA26E6" w:rsidRPr="002516C1" w:rsidRDefault="00BA26E6" w:rsidP="00BA26E6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</w:p>
        </w:tc>
      </w:tr>
      <w:tr w:rsidR="00BA26E6" w:rsidRPr="002516C1" w14:paraId="576BB64C" w14:textId="77777777" w:rsidTr="00AD076A">
        <w:trPr>
          <w:trHeight w:val="443"/>
        </w:trPr>
        <w:tc>
          <w:tcPr>
            <w:tcW w:w="4588" w:type="dxa"/>
            <w:shd w:val="clear" w:color="auto" w:fill="auto"/>
          </w:tcPr>
          <w:p w14:paraId="1AE7CE68" w14:textId="77777777" w:rsidR="00BA26E6" w:rsidRPr="002516C1" w:rsidRDefault="00BA26E6" w:rsidP="00BA26E6">
            <w:pPr>
              <w:ind w:left="144" w:hanging="144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รายได้ที่ไม่ต้องเสียภาษี </w:t>
            </w:r>
            <w:r w:rsidRPr="002516C1">
              <w:rPr>
                <w:rFonts w:asciiTheme="majorBidi" w:hAnsiTheme="majorBidi" w:cstheme="majorBidi"/>
              </w:rPr>
              <w:t xml:space="preserve">/ </w:t>
            </w:r>
            <w:r w:rsidRPr="002516C1">
              <w:rPr>
                <w:rFonts w:asciiTheme="majorBidi" w:hAnsiTheme="majorBidi" w:cstheme="majorBidi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900" w:type="dxa"/>
            <w:shd w:val="clear" w:color="auto" w:fill="auto"/>
          </w:tcPr>
          <w:p w14:paraId="49E6204E" w14:textId="77777777" w:rsidR="00BA26E6" w:rsidRPr="002516C1" w:rsidRDefault="00BA26E6" w:rsidP="00BA26E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C7236D7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tcBorders>
              <w:top w:val="nil"/>
            </w:tcBorders>
            <w:shd w:val="clear" w:color="auto" w:fill="auto"/>
          </w:tcPr>
          <w:p w14:paraId="19A9CABB" w14:textId="48266218" w:rsidR="00BA26E6" w:rsidRPr="001F59D5" w:rsidRDefault="006964A9" w:rsidP="00BA26E6">
            <w:pPr>
              <w:pStyle w:val="acctfourfigures"/>
              <w:tabs>
                <w:tab w:val="clear" w:pos="765"/>
              </w:tabs>
              <w:spacing w:line="240" w:lineRule="atLeast"/>
              <w:ind w:left="-79" w:right="-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058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48.</w:t>
            </w:r>
            <w:r w:rsidR="00405C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51C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A56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tcBorders>
              <w:top w:val="nil"/>
            </w:tcBorders>
            <w:shd w:val="clear" w:color="auto" w:fill="auto"/>
          </w:tcPr>
          <w:p w14:paraId="21D328C0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860" w:type="dxa"/>
            <w:tcBorders>
              <w:top w:val="nil"/>
            </w:tcBorders>
            <w:shd w:val="clear" w:color="auto" w:fill="auto"/>
          </w:tcPr>
          <w:p w14:paraId="3CCF05CC" w14:textId="77777777" w:rsidR="00BA26E6" w:rsidRPr="002516C1" w:rsidRDefault="00BA26E6" w:rsidP="00BA26E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D1E37DA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5" w:type="dxa"/>
            <w:gridSpan w:val="2"/>
            <w:tcBorders>
              <w:top w:val="nil"/>
            </w:tcBorders>
            <w:shd w:val="clear" w:color="auto" w:fill="auto"/>
          </w:tcPr>
          <w:p w14:paraId="432AAE40" w14:textId="48E03991" w:rsidR="00BA26E6" w:rsidRPr="002516C1" w:rsidRDefault="00BA26E6" w:rsidP="00BA26E6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BA26E6" w:rsidRPr="002516C1" w14:paraId="4954BD70" w14:textId="77777777" w:rsidTr="00AD076A">
        <w:trPr>
          <w:trHeight w:val="326"/>
        </w:trPr>
        <w:tc>
          <w:tcPr>
            <w:tcW w:w="4588" w:type="dxa"/>
            <w:tcBorders>
              <w:bottom w:val="nil"/>
            </w:tcBorders>
            <w:shd w:val="clear" w:color="auto" w:fill="auto"/>
          </w:tcPr>
          <w:p w14:paraId="5A3D74C6" w14:textId="77777777" w:rsidR="00BA26E6" w:rsidRPr="002516C1" w:rsidRDefault="00BA26E6" w:rsidP="00BA26E6">
            <w:pPr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ค่าใช้จ่ายต้องห้ามทางภาษี </w:t>
            </w:r>
            <w:r w:rsidRPr="002516C1">
              <w:rPr>
                <w:rFonts w:asciiTheme="majorBidi" w:hAnsiTheme="majorBidi" w:cstheme="majorBidi"/>
              </w:rPr>
              <w:t xml:space="preserve">/ </w:t>
            </w:r>
            <w:r w:rsidRPr="002516C1">
              <w:rPr>
                <w:rFonts w:asciiTheme="majorBidi" w:hAnsiTheme="majorBidi" w:cstheme="majorBidi"/>
                <w:cs/>
              </w:rPr>
              <w:t>รายการปรับปรุง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02B5B0BE" w14:textId="77777777" w:rsidR="00BA26E6" w:rsidRPr="002516C1" w:rsidRDefault="00BA26E6" w:rsidP="00BA26E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4A1037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tcBorders>
              <w:bottom w:val="nil"/>
            </w:tcBorders>
            <w:shd w:val="clear" w:color="auto" w:fill="auto"/>
          </w:tcPr>
          <w:p w14:paraId="275CC163" w14:textId="67059400" w:rsidR="00C41766" w:rsidRPr="00751C03" w:rsidRDefault="00C41766" w:rsidP="00C4176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C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2.0</w:t>
            </w:r>
            <w:r w:rsidR="00B03424" w:rsidRPr="00751C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2C73AE4F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860" w:type="dxa"/>
            <w:tcBorders>
              <w:bottom w:val="nil"/>
            </w:tcBorders>
            <w:shd w:val="clear" w:color="auto" w:fill="auto"/>
          </w:tcPr>
          <w:p w14:paraId="6CF2E124" w14:textId="77777777" w:rsidR="00BA26E6" w:rsidRPr="002516C1" w:rsidRDefault="00BA26E6" w:rsidP="00BA26E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CB4171E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5" w:type="dxa"/>
            <w:gridSpan w:val="2"/>
            <w:tcBorders>
              <w:bottom w:val="nil"/>
            </w:tcBorders>
            <w:shd w:val="clear" w:color="auto" w:fill="auto"/>
          </w:tcPr>
          <w:p w14:paraId="63E7A93F" w14:textId="60712E24" w:rsidR="00BA26E6" w:rsidRPr="002516C1" w:rsidRDefault="00BA26E6" w:rsidP="00BA26E6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</w:tr>
      <w:tr w:rsidR="00BA26E6" w:rsidRPr="002516C1" w14:paraId="53E52B6D" w14:textId="77777777" w:rsidTr="00AD076A">
        <w:trPr>
          <w:trHeight w:val="652"/>
        </w:trPr>
        <w:tc>
          <w:tcPr>
            <w:tcW w:w="4588" w:type="dxa"/>
            <w:tcBorders>
              <w:bottom w:val="nil"/>
            </w:tcBorders>
            <w:shd w:val="clear" w:color="auto" w:fill="auto"/>
          </w:tcPr>
          <w:p w14:paraId="52F44C93" w14:textId="77777777" w:rsidR="00BA26E6" w:rsidRPr="002516C1" w:rsidRDefault="00BA26E6" w:rsidP="00BA26E6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012A89E9" w14:textId="77777777" w:rsidR="00BA26E6" w:rsidRPr="002516C1" w:rsidRDefault="00BA26E6" w:rsidP="00BA26E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7F94F57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tcBorders>
              <w:bottom w:val="nil"/>
            </w:tcBorders>
            <w:shd w:val="clear" w:color="auto" w:fill="auto"/>
          </w:tcPr>
          <w:p w14:paraId="48990E75" w14:textId="77777777" w:rsidR="00C41766" w:rsidRPr="00751C03" w:rsidRDefault="00C41766" w:rsidP="00BA26E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D551B8B" w14:textId="5E2F1538" w:rsidR="00BA26E6" w:rsidRPr="00751C03" w:rsidRDefault="00D058B3" w:rsidP="00BA26E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1C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04174D" w:rsidRPr="00751C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6.</w:t>
            </w:r>
            <w:r w:rsidRPr="00751C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250E79E4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860" w:type="dxa"/>
            <w:tcBorders>
              <w:bottom w:val="nil"/>
            </w:tcBorders>
            <w:shd w:val="clear" w:color="auto" w:fill="auto"/>
          </w:tcPr>
          <w:p w14:paraId="3766E3DD" w14:textId="77777777" w:rsidR="00BA26E6" w:rsidRPr="002516C1" w:rsidRDefault="00BA26E6" w:rsidP="00BA26E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1406C6E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5" w:type="dxa"/>
            <w:gridSpan w:val="2"/>
            <w:tcBorders>
              <w:bottom w:val="nil"/>
            </w:tcBorders>
            <w:shd w:val="clear" w:color="auto" w:fill="auto"/>
          </w:tcPr>
          <w:p w14:paraId="44E532D9" w14:textId="77777777" w:rsidR="00BA26E6" w:rsidRPr="002516C1" w:rsidRDefault="00BA26E6" w:rsidP="00BA26E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A6F88EF" w14:textId="27DC7B30" w:rsidR="00BA26E6" w:rsidRPr="002516C1" w:rsidRDefault="00BA26E6" w:rsidP="00BA26E6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</w:tr>
      <w:tr w:rsidR="00BA26E6" w:rsidRPr="002516C1" w14:paraId="4DF069E8" w14:textId="77777777" w:rsidTr="00AD076A">
        <w:trPr>
          <w:trHeight w:val="290"/>
        </w:trPr>
        <w:tc>
          <w:tcPr>
            <w:tcW w:w="4588" w:type="dxa"/>
            <w:tcBorders>
              <w:bottom w:val="nil"/>
            </w:tcBorders>
            <w:shd w:val="clear" w:color="auto" w:fill="auto"/>
          </w:tcPr>
          <w:p w14:paraId="19BFDAA7" w14:textId="77777777" w:rsidR="00BA26E6" w:rsidRPr="002516C1" w:rsidRDefault="00BA26E6" w:rsidP="00BA26E6">
            <w:pPr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ภาษีปีก่อนที่บันทึกต่ำไป (สูงไป)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033FB47" w14:textId="77777777" w:rsidR="00BA26E6" w:rsidRPr="002516C1" w:rsidRDefault="00BA26E6" w:rsidP="00BA26E6">
            <w:pPr>
              <w:pStyle w:val="acctfourfigures"/>
              <w:tabs>
                <w:tab w:val="clear" w:pos="765"/>
                <w:tab w:val="left" w:pos="227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53BBEFE" w14:textId="77777777" w:rsidR="00BA26E6" w:rsidRPr="002516C1" w:rsidRDefault="00BA26E6" w:rsidP="00BA26E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301AD4D7" w14:textId="4D5EA21D" w:rsidR="00BA26E6" w:rsidRPr="00751C03" w:rsidRDefault="0061706F" w:rsidP="00BA26E6">
            <w:pPr>
              <w:pStyle w:val="acctfourfigures"/>
              <w:tabs>
                <w:tab w:val="clear" w:pos="765"/>
                <w:tab w:val="left" w:pos="22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51C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3.2</w:t>
            </w:r>
            <w:r w:rsidR="00D564E8" w:rsidRPr="00751C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0640949" w14:textId="77777777" w:rsidR="00BA26E6" w:rsidRPr="002516C1" w:rsidRDefault="00BA26E6" w:rsidP="00BA26E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</w:tcPr>
          <w:p w14:paraId="68C4EC71" w14:textId="77777777" w:rsidR="00BA26E6" w:rsidRPr="002516C1" w:rsidRDefault="00BA26E6" w:rsidP="00BA26E6">
            <w:pPr>
              <w:pStyle w:val="acctfourfigures"/>
              <w:tabs>
                <w:tab w:val="clear" w:pos="765"/>
                <w:tab w:val="left" w:pos="22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5AF8A5C" w14:textId="77777777" w:rsidR="00BA26E6" w:rsidRPr="002516C1" w:rsidRDefault="00BA26E6" w:rsidP="00BA26E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5BC710" w14:textId="3DB4639A" w:rsidR="00BA26E6" w:rsidRPr="002516C1" w:rsidRDefault="00BA26E6" w:rsidP="00BA26E6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</w:tr>
      <w:tr w:rsidR="00BA26E6" w:rsidRPr="002516C1" w14:paraId="7A1E2476" w14:textId="77777777" w:rsidTr="00AD076A">
        <w:trPr>
          <w:trHeight w:val="334"/>
        </w:trPr>
        <w:tc>
          <w:tcPr>
            <w:tcW w:w="4588" w:type="dxa"/>
            <w:tcBorders>
              <w:bottom w:val="nil"/>
            </w:tcBorders>
            <w:shd w:val="clear" w:color="auto" w:fill="auto"/>
          </w:tcPr>
          <w:p w14:paraId="1B1BD2DC" w14:textId="77777777" w:rsidR="00BA26E6" w:rsidRPr="002516C1" w:rsidRDefault="00BA26E6" w:rsidP="00BA26E6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74F2C7" w14:textId="16973492" w:rsidR="00BA26E6" w:rsidRPr="001F59D5" w:rsidRDefault="00142778" w:rsidP="001F59D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F59D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16.45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2928041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F0DCA" w14:textId="2DF0B61F" w:rsidR="00BA26E6" w:rsidRPr="002516C1" w:rsidRDefault="0061706F" w:rsidP="00BA26E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19.79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38D0BF7F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F3F0F" w14:textId="41C873B8" w:rsidR="00BA26E6" w:rsidRPr="002516C1" w:rsidRDefault="00F63B63" w:rsidP="001F59D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A32E6B5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C999CD" w14:textId="48C5A8B3" w:rsidR="00BA26E6" w:rsidRPr="002516C1" w:rsidRDefault="00BA26E6" w:rsidP="00BA26E6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</w:p>
        </w:tc>
      </w:tr>
      <w:tr w:rsidR="00AD076A" w:rsidRPr="002516C1" w14:paraId="4185C6E5" w14:textId="77777777" w:rsidTr="00AD076A">
        <w:trPr>
          <w:trHeight w:val="334"/>
        </w:trPr>
        <w:tc>
          <w:tcPr>
            <w:tcW w:w="4588" w:type="dxa"/>
            <w:tcBorders>
              <w:bottom w:val="nil"/>
            </w:tcBorders>
            <w:shd w:val="clear" w:color="auto" w:fill="auto"/>
          </w:tcPr>
          <w:p w14:paraId="3A2FAD51" w14:textId="5BE183B7" w:rsidR="00AD076A" w:rsidRPr="002516C1" w:rsidRDefault="00AD076A" w:rsidP="00F60E2A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218BD17" w14:textId="77777777" w:rsidR="00AD076A" w:rsidRPr="002516C1" w:rsidRDefault="00AD076A" w:rsidP="00F233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A1AEBD5" w14:textId="77777777" w:rsidR="00AD076A" w:rsidRPr="002516C1" w:rsidRDefault="00AD076A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5D60101" w14:textId="77777777" w:rsidR="00AD076A" w:rsidRPr="002516C1" w:rsidRDefault="00AD076A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4DF146CC" w14:textId="77777777" w:rsidR="00AD076A" w:rsidRPr="002516C1" w:rsidRDefault="00AD076A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C35EC3B" w14:textId="77777777" w:rsidR="00AD076A" w:rsidRPr="002516C1" w:rsidRDefault="00AD076A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BB47164" w14:textId="77777777" w:rsidR="00AD076A" w:rsidRPr="002516C1" w:rsidRDefault="00AD076A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5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46F00FD" w14:textId="77777777" w:rsidR="00AD076A" w:rsidRPr="002516C1" w:rsidRDefault="00AD076A" w:rsidP="0011057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56745" w:rsidRPr="002516C1" w14:paraId="71169888" w14:textId="77777777" w:rsidTr="00AD076A">
        <w:trPr>
          <w:gridAfter w:val="1"/>
          <w:wAfter w:w="6" w:type="dxa"/>
          <w:trHeight w:val="334"/>
        </w:trPr>
        <w:tc>
          <w:tcPr>
            <w:tcW w:w="4588" w:type="dxa"/>
            <w:tcBorders>
              <w:bottom w:val="nil"/>
            </w:tcBorders>
            <w:shd w:val="clear" w:color="auto" w:fill="auto"/>
          </w:tcPr>
          <w:p w14:paraId="7169BEA5" w14:textId="27F3A684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81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00C3C2D8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9" w:right="-108" w:hanging="157"/>
              <w:jc w:val="center"/>
              <w:rPr>
                <w:rFonts w:asciiTheme="majorBidi" w:hAnsiTheme="majorBidi" w:cstheme="majorBidi"/>
                <w:bCs/>
              </w:rPr>
            </w:pPr>
            <w:r w:rsidRPr="002516C1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A56745" w:rsidRPr="002516C1" w14:paraId="2D81638E" w14:textId="77777777" w:rsidTr="00AD076A">
        <w:trPr>
          <w:gridAfter w:val="1"/>
          <w:wAfter w:w="6" w:type="dxa"/>
          <w:trHeight w:val="344"/>
        </w:trPr>
        <w:tc>
          <w:tcPr>
            <w:tcW w:w="4588" w:type="dxa"/>
            <w:tcBorders>
              <w:top w:val="nil"/>
            </w:tcBorders>
            <w:shd w:val="clear" w:color="auto" w:fill="auto"/>
          </w:tcPr>
          <w:p w14:paraId="0AE67EDD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35" w:type="dxa"/>
            <w:gridSpan w:val="3"/>
            <w:tcBorders>
              <w:top w:val="nil"/>
            </w:tcBorders>
            <w:shd w:val="clear" w:color="auto" w:fill="auto"/>
          </w:tcPr>
          <w:p w14:paraId="479DA10D" w14:textId="353DBBA6" w:rsidR="00A56745" w:rsidRPr="002516C1" w:rsidRDefault="00A026BE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 w:rsidR="007A12A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37" w:type="dxa"/>
            <w:tcBorders>
              <w:top w:val="nil"/>
            </w:tcBorders>
            <w:shd w:val="clear" w:color="auto" w:fill="auto"/>
          </w:tcPr>
          <w:p w14:paraId="0538557B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209" w:type="dxa"/>
            <w:gridSpan w:val="3"/>
            <w:tcBorders>
              <w:top w:val="nil"/>
            </w:tcBorders>
            <w:shd w:val="clear" w:color="auto" w:fill="auto"/>
          </w:tcPr>
          <w:p w14:paraId="5D33F66C" w14:textId="0EB8F542" w:rsidR="00A56745" w:rsidRPr="002516C1" w:rsidRDefault="00A026BE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 w:rsidR="007A12A2">
              <w:rPr>
                <w:rFonts w:asciiTheme="majorBidi" w:hAnsiTheme="majorBidi" w:cstheme="majorBidi"/>
              </w:rPr>
              <w:t>5</w:t>
            </w:r>
          </w:p>
        </w:tc>
      </w:tr>
      <w:tr w:rsidR="00A56745" w:rsidRPr="002516C1" w14:paraId="0A47400B" w14:textId="77777777" w:rsidTr="00AD076A">
        <w:trPr>
          <w:trHeight w:val="724"/>
        </w:trPr>
        <w:tc>
          <w:tcPr>
            <w:tcW w:w="4588" w:type="dxa"/>
            <w:shd w:val="clear" w:color="auto" w:fill="auto"/>
          </w:tcPr>
          <w:p w14:paraId="57D4FBA7" w14:textId="77777777" w:rsidR="00A56745" w:rsidRPr="002516C1" w:rsidRDefault="00A56745" w:rsidP="00A5674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0C710EF" w14:textId="77777777" w:rsidR="00A56745" w:rsidRPr="002516C1" w:rsidRDefault="00A56745" w:rsidP="00AD076A">
            <w:pPr>
              <w:pStyle w:val="acctfourfigures"/>
              <w:tabs>
                <w:tab w:val="clear" w:pos="765"/>
              </w:tabs>
              <w:spacing w:line="240" w:lineRule="atLeast"/>
              <w:ind w:left="-110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FE15D72" w14:textId="77777777" w:rsidR="00A56745" w:rsidRPr="002516C1" w:rsidRDefault="00A56745" w:rsidP="00AD076A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3CA8FDE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tcBorders>
              <w:bottom w:val="nil"/>
            </w:tcBorders>
            <w:shd w:val="clear" w:color="auto" w:fill="auto"/>
          </w:tcPr>
          <w:p w14:paraId="1CFE0CFF" w14:textId="77777777" w:rsidR="00A56745" w:rsidRPr="002516C1" w:rsidRDefault="00A56745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94541D7" w14:textId="77777777" w:rsidR="00A56745" w:rsidRPr="002516C1" w:rsidRDefault="00A56745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37" w:type="dxa"/>
            <w:shd w:val="clear" w:color="auto" w:fill="auto"/>
          </w:tcPr>
          <w:p w14:paraId="50FBBF94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60" w:type="dxa"/>
            <w:shd w:val="clear" w:color="auto" w:fill="auto"/>
          </w:tcPr>
          <w:p w14:paraId="64F16EE0" w14:textId="77777777" w:rsidR="00A56745" w:rsidRPr="002516C1" w:rsidRDefault="00A56745" w:rsidP="00AD076A">
            <w:pPr>
              <w:pStyle w:val="acctfourfigures"/>
              <w:tabs>
                <w:tab w:val="clear" w:pos="765"/>
              </w:tabs>
              <w:spacing w:line="240" w:lineRule="atLeast"/>
              <w:ind w:left="-15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D37669C" w14:textId="77777777" w:rsidR="00A56745" w:rsidRPr="002516C1" w:rsidRDefault="00A56745" w:rsidP="00AD076A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71684357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5" w:type="dxa"/>
            <w:gridSpan w:val="2"/>
            <w:tcBorders>
              <w:bottom w:val="nil"/>
            </w:tcBorders>
            <w:shd w:val="clear" w:color="auto" w:fill="auto"/>
          </w:tcPr>
          <w:p w14:paraId="47EC442F" w14:textId="77777777" w:rsidR="00A56745" w:rsidRPr="002516C1" w:rsidRDefault="00A56745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E00A859" w14:textId="77777777" w:rsidR="00A56745" w:rsidRPr="002516C1" w:rsidRDefault="00A56745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BA26E6" w:rsidRPr="002516C1" w14:paraId="50B002FC" w14:textId="77777777" w:rsidTr="00AD076A">
        <w:trPr>
          <w:trHeight w:val="326"/>
        </w:trPr>
        <w:tc>
          <w:tcPr>
            <w:tcW w:w="4588" w:type="dxa"/>
            <w:shd w:val="clear" w:color="auto" w:fill="auto"/>
          </w:tcPr>
          <w:p w14:paraId="6A709413" w14:textId="77777777" w:rsidR="00BA26E6" w:rsidRPr="002516C1" w:rsidRDefault="00BA26E6" w:rsidP="00BA26E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กำไรก่อนภาษีเงินได้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7BED91F0" w14:textId="77777777" w:rsidR="00BA26E6" w:rsidRPr="002516C1" w:rsidRDefault="00BA26E6" w:rsidP="00BA26E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40499C0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shd w:val="clear" w:color="auto" w:fill="auto"/>
          </w:tcPr>
          <w:p w14:paraId="1F8B3471" w14:textId="5A79B507" w:rsidR="00BA26E6" w:rsidRPr="002516C1" w:rsidRDefault="001A1A1E" w:rsidP="00BA26E6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9.</w:t>
            </w:r>
            <w:r w:rsidR="008F2E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7" w:type="dxa"/>
            <w:shd w:val="clear" w:color="auto" w:fill="auto"/>
          </w:tcPr>
          <w:p w14:paraId="3A6796C9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60" w:type="dxa"/>
            <w:shd w:val="clear" w:color="auto" w:fill="auto"/>
          </w:tcPr>
          <w:p w14:paraId="33107EA7" w14:textId="77777777" w:rsidR="00BA26E6" w:rsidRPr="002516C1" w:rsidRDefault="00BA26E6" w:rsidP="00BA26E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AD79A25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C41503C" w14:textId="3C4C7F29" w:rsidR="00BA26E6" w:rsidRPr="002516C1" w:rsidRDefault="00BA26E6" w:rsidP="00BA26E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</w:p>
        </w:tc>
      </w:tr>
      <w:tr w:rsidR="00BA26E6" w:rsidRPr="002516C1" w14:paraId="1F2EC0CB" w14:textId="77777777" w:rsidTr="00AD076A">
        <w:trPr>
          <w:trHeight w:val="334"/>
        </w:trPr>
        <w:tc>
          <w:tcPr>
            <w:tcW w:w="4588" w:type="dxa"/>
            <w:shd w:val="clear" w:color="auto" w:fill="auto"/>
          </w:tcPr>
          <w:p w14:paraId="0B6F5AB0" w14:textId="77777777" w:rsidR="00BA26E6" w:rsidRPr="002516C1" w:rsidRDefault="00BA26E6" w:rsidP="00BA26E6">
            <w:pPr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49F6BCF2" w14:textId="44B6F3C0" w:rsidR="00BA26E6" w:rsidRPr="002516C1" w:rsidRDefault="00BA26E6" w:rsidP="00BA26E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19BB73CC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shd w:val="clear" w:color="auto" w:fill="auto"/>
          </w:tcPr>
          <w:p w14:paraId="47561175" w14:textId="4326C52D" w:rsidR="00BA26E6" w:rsidRPr="002516C1" w:rsidRDefault="00700993" w:rsidP="00BA26E6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1.9</w:t>
            </w:r>
            <w:r w:rsidR="00B177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7" w:type="dxa"/>
            <w:shd w:val="clear" w:color="auto" w:fill="auto"/>
          </w:tcPr>
          <w:p w14:paraId="4BE87FC2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60" w:type="dxa"/>
            <w:shd w:val="clear" w:color="auto" w:fill="auto"/>
          </w:tcPr>
          <w:p w14:paraId="317A0F8B" w14:textId="68C56527" w:rsidR="00BA26E6" w:rsidRPr="002516C1" w:rsidRDefault="00BA26E6" w:rsidP="00BA26E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2B307B6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93B9E25" w14:textId="5470C829" w:rsidR="00BA26E6" w:rsidRPr="002516C1" w:rsidRDefault="00BA26E6" w:rsidP="00BA26E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</w:t>
            </w:r>
          </w:p>
        </w:tc>
      </w:tr>
      <w:tr w:rsidR="00BA26E6" w:rsidRPr="002516C1" w14:paraId="53256BB5" w14:textId="77777777" w:rsidTr="00AD076A">
        <w:trPr>
          <w:trHeight w:val="434"/>
        </w:trPr>
        <w:tc>
          <w:tcPr>
            <w:tcW w:w="4588" w:type="dxa"/>
            <w:shd w:val="clear" w:color="auto" w:fill="auto"/>
          </w:tcPr>
          <w:p w14:paraId="5FA6ECEF" w14:textId="2BC13AF9" w:rsidR="00BA26E6" w:rsidRPr="002516C1" w:rsidRDefault="00BA26E6" w:rsidP="00BA26E6">
            <w:pPr>
              <w:ind w:left="144" w:right="-110" w:hanging="144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ส่วนแบ่งกำไรของบริษัทย่อย บริษัทร่วมและการร่วมค้า</w:t>
            </w:r>
          </w:p>
        </w:tc>
        <w:tc>
          <w:tcPr>
            <w:tcW w:w="900" w:type="dxa"/>
            <w:shd w:val="clear" w:color="auto" w:fill="auto"/>
          </w:tcPr>
          <w:p w14:paraId="21DC67B7" w14:textId="23BC2B6E" w:rsidR="00BA26E6" w:rsidRPr="002516C1" w:rsidRDefault="00BA26E6" w:rsidP="00BA26E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F83979F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14:paraId="73FA6FC2" w14:textId="6A162783" w:rsidR="00BA26E6" w:rsidRPr="001F59D5" w:rsidRDefault="00D039C7" w:rsidP="00BA26E6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9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00993" w:rsidRPr="001F59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</w:t>
            </w:r>
            <w:r w:rsidR="00A66C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Pr="001F59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699E4CA7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860" w:type="dxa"/>
            <w:shd w:val="clear" w:color="auto" w:fill="auto"/>
          </w:tcPr>
          <w:p w14:paraId="78EF8126" w14:textId="77777777" w:rsidR="00BA26E6" w:rsidRPr="002516C1" w:rsidRDefault="00BA26E6" w:rsidP="00BA26E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173A90E2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4FC1A6B6" w14:textId="0AA7CF98" w:rsidR="00BA26E6" w:rsidRPr="002516C1" w:rsidRDefault="00BA26E6" w:rsidP="00BA26E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A26E6" w:rsidRPr="002516C1" w14:paraId="1520AE9E" w14:textId="77777777" w:rsidTr="00AD076A">
        <w:trPr>
          <w:trHeight w:val="200"/>
        </w:trPr>
        <w:tc>
          <w:tcPr>
            <w:tcW w:w="4588" w:type="dxa"/>
            <w:shd w:val="clear" w:color="auto" w:fill="auto"/>
          </w:tcPr>
          <w:p w14:paraId="5DA1E58E" w14:textId="095211A0" w:rsidR="00BA26E6" w:rsidRPr="002516C1" w:rsidRDefault="00BA26E6" w:rsidP="00BA26E6">
            <w:pPr>
              <w:ind w:left="144" w:hanging="144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รายได้ที่ไม่ต้องเสียภาษี</w:t>
            </w:r>
            <w:r w:rsidRPr="002516C1">
              <w:rPr>
                <w:rFonts w:asciiTheme="majorBidi" w:hAnsiTheme="majorBidi" w:cstheme="majorBidi"/>
              </w:rPr>
              <w:t xml:space="preserve"> / </w:t>
            </w:r>
            <w:r w:rsidRPr="002516C1">
              <w:rPr>
                <w:rFonts w:asciiTheme="majorBidi" w:hAnsiTheme="majorBidi" w:cstheme="majorBidi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00" w:type="dxa"/>
            <w:shd w:val="clear" w:color="auto" w:fill="auto"/>
          </w:tcPr>
          <w:p w14:paraId="26F05A85" w14:textId="77777777" w:rsidR="00BA26E6" w:rsidRPr="002516C1" w:rsidRDefault="00BA26E6" w:rsidP="00BA26E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CD634D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14:paraId="7B6769A5" w14:textId="1145387C" w:rsidR="00BA26E6" w:rsidRPr="001F59D5" w:rsidRDefault="00DA68B5" w:rsidP="00BA26E6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215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23.</w:t>
            </w:r>
            <w:r w:rsidR="008478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59)</w:t>
            </w:r>
          </w:p>
        </w:tc>
        <w:tc>
          <w:tcPr>
            <w:tcW w:w="237" w:type="dxa"/>
            <w:shd w:val="clear" w:color="auto" w:fill="auto"/>
          </w:tcPr>
          <w:p w14:paraId="494CD5B4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860" w:type="dxa"/>
            <w:shd w:val="clear" w:color="auto" w:fill="auto"/>
          </w:tcPr>
          <w:p w14:paraId="23AF307C" w14:textId="77777777" w:rsidR="00BA26E6" w:rsidRPr="002516C1" w:rsidRDefault="00BA26E6" w:rsidP="00BA26E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12E3D393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49386FAA" w14:textId="6DB59798" w:rsidR="00BA26E6" w:rsidRPr="002516C1" w:rsidRDefault="00BA26E6" w:rsidP="00BA26E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A26E6" w:rsidRPr="002516C1" w14:paraId="0B2BFC41" w14:textId="77777777" w:rsidTr="00AD076A">
        <w:trPr>
          <w:trHeight w:val="326"/>
        </w:trPr>
        <w:tc>
          <w:tcPr>
            <w:tcW w:w="4588" w:type="dxa"/>
            <w:tcBorders>
              <w:bottom w:val="nil"/>
            </w:tcBorders>
            <w:shd w:val="clear" w:color="auto" w:fill="auto"/>
          </w:tcPr>
          <w:p w14:paraId="21D79F6B" w14:textId="77777777" w:rsidR="00BA26E6" w:rsidRPr="002516C1" w:rsidRDefault="00BA26E6" w:rsidP="00BA26E6">
            <w:pPr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ค่าใช้จ่ายต้องห้ามทางภาษี </w:t>
            </w:r>
            <w:r w:rsidRPr="002516C1">
              <w:rPr>
                <w:rFonts w:asciiTheme="majorBidi" w:hAnsiTheme="majorBidi" w:cstheme="majorBidi"/>
              </w:rPr>
              <w:t xml:space="preserve">/ </w:t>
            </w:r>
            <w:r w:rsidRPr="002516C1">
              <w:rPr>
                <w:rFonts w:asciiTheme="majorBidi" w:hAnsiTheme="majorBidi" w:cstheme="majorBidi"/>
                <w:cs/>
              </w:rPr>
              <w:t>รายการปรับปรุง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680B924D" w14:textId="77777777" w:rsidR="00BA26E6" w:rsidRPr="002516C1" w:rsidRDefault="00BA26E6" w:rsidP="00BA26E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EF88A49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tcBorders>
              <w:bottom w:val="nil"/>
            </w:tcBorders>
            <w:shd w:val="clear" w:color="auto" w:fill="auto"/>
          </w:tcPr>
          <w:p w14:paraId="3FDDE517" w14:textId="2D9DE5F7" w:rsidR="00BA26E6" w:rsidRPr="001F59D5" w:rsidRDefault="00FB1B34" w:rsidP="00BA26E6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0.79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3EAA83A4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860" w:type="dxa"/>
            <w:tcBorders>
              <w:bottom w:val="nil"/>
            </w:tcBorders>
            <w:shd w:val="clear" w:color="auto" w:fill="auto"/>
          </w:tcPr>
          <w:p w14:paraId="2E88EDB7" w14:textId="77777777" w:rsidR="00BA26E6" w:rsidRPr="002516C1" w:rsidRDefault="00BA26E6" w:rsidP="00BA26E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61455BA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1085" w:type="dxa"/>
            <w:gridSpan w:val="2"/>
            <w:tcBorders>
              <w:bottom w:val="nil"/>
            </w:tcBorders>
            <w:shd w:val="clear" w:color="auto" w:fill="auto"/>
          </w:tcPr>
          <w:p w14:paraId="6529AF03" w14:textId="1F200FC0" w:rsidR="00BA26E6" w:rsidRPr="002516C1" w:rsidRDefault="00BA26E6" w:rsidP="00BA26E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</w:p>
        </w:tc>
      </w:tr>
      <w:tr w:rsidR="00BA26E6" w:rsidRPr="002516C1" w14:paraId="69E02864" w14:textId="77777777" w:rsidTr="00EF5C88">
        <w:trPr>
          <w:trHeight w:val="326"/>
        </w:trPr>
        <w:tc>
          <w:tcPr>
            <w:tcW w:w="4588" w:type="dxa"/>
            <w:tcBorders>
              <w:bottom w:val="nil"/>
            </w:tcBorders>
            <w:shd w:val="clear" w:color="auto" w:fill="auto"/>
          </w:tcPr>
          <w:p w14:paraId="15AF95C5" w14:textId="04F1C30E" w:rsidR="00BA26E6" w:rsidRPr="002516C1" w:rsidRDefault="00BA26E6" w:rsidP="00BA26E6">
            <w:pPr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ผลขาดทุนในปีปัจจุบันที่ไม่รับรู้เป็นสินทรัพย์</w:t>
            </w:r>
            <w:r w:rsidRPr="002516C1">
              <w:rPr>
                <w:rFonts w:asciiTheme="majorBidi" w:hAnsiTheme="majorBidi" w:cstheme="majorBidi"/>
              </w:rPr>
              <w:br/>
              <w:t xml:space="preserve">   </w:t>
            </w:r>
            <w:r w:rsidRPr="002516C1">
              <w:rPr>
                <w:rFonts w:asciiTheme="majorBidi" w:hAnsiTheme="majorBidi" w:cstheme="majorBidi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0C11753F" w14:textId="77777777" w:rsidR="00BA26E6" w:rsidRPr="002516C1" w:rsidRDefault="00BA26E6" w:rsidP="00BA26E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14CB9ABA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tcBorders>
              <w:bottom w:val="nil"/>
            </w:tcBorders>
            <w:shd w:val="clear" w:color="auto" w:fill="auto"/>
            <w:vAlign w:val="bottom"/>
          </w:tcPr>
          <w:p w14:paraId="61FB84D2" w14:textId="653814DE" w:rsidR="00BA26E6" w:rsidRPr="002516C1" w:rsidRDefault="00FB1B34" w:rsidP="00BA26E6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23.18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  <w:vAlign w:val="bottom"/>
          </w:tcPr>
          <w:p w14:paraId="09234F6C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860" w:type="dxa"/>
            <w:tcBorders>
              <w:bottom w:val="nil"/>
            </w:tcBorders>
            <w:shd w:val="clear" w:color="auto" w:fill="auto"/>
            <w:vAlign w:val="bottom"/>
          </w:tcPr>
          <w:p w14:paraId="2AAAA1A0" w14:textId="77777777" w:rsidR="00BA26E6" w:rsidRPr="002516C1" w:rsidRDefault="00BA26E6" w:rsidP="00BA26E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F074439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108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4D13B64" w14:textId="6D585EDE" w:rsidR="00BA26E6" w:rsidRPr="002516C1" w:rsidRDefault="00BA26E6" w:rsidP="00BA26E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</w:t>
            </w:r>
          </w:p>
        </w:tc>
      </w:tr>
      <w:tr w:rsidR="00BA26E6" w:rsidRPr="002516C1" w14:paraId="6CB958BD" w14:textId="77777777" w:rsidTr="00AD076A">
        <w:trPr>
          <w:trHeight w:val="334"/>
        </w:trPr>
        <w:tc>
          <w:tcPr>
            <w:tcW w:w="4588" w:type="dxa"/>
            <w:tcBorders>
              <w:bottom w:val="nil"/>
            </w:tcBorders>
            <w:shd w:val="clear" w:color="auto" w:fill="auto"/>
          </w:tcPr>
          <w:p w14:paraId="55AA5A50" w14:textId="77777777" w:rsidR="00BA26E6" w:rsidRPr="002516C1" w:rsidRDefault="00BA26E6" w:rsidP="00BA26E6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57914C" w14:textId="19CEAD43" w:rsidR="00BA26E6" w:rsidRPr="002516C1" w:rsidRDefault="00BA26E6" w:rsidP="00BA26E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16DC91B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C8E8FF" w14:textId="6CC1977B" w:rsidR="00BA26E6" w:rsidRPr="001F59D5" w:rsidRDefault="005853A1" w:rsidP="00BA26E6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59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(0.01)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659F76D2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E3D9E" w14:textId="494F6FE1" w:rsidR="00BA26E6" w:rsidRPr="002516C1" w:rsidRDefault="00BA26E6" w:rsidP="001F59D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EAE9C62" w14:textId="77777777" w:rsidR="00BA26E6" w:rsidRPr="002516C1" w:rsidRDefault="00BA26E6" w:rsidP="00BA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B2281B" w14:textId="1368D889" w:rsidR="00BA26E6" w:rsidRPr="002516C1" w:rsidRDefault="00BA26E6" w:rsidP="00BA26E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D8E4F10" w14:textId="3C400855" w:rsidR="00EC0F8E" w:rsidRPr="002516C1" w:rsidRDefault="00EC0F8E" w:rsidP="00EC0F8E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p w14:paraId="7F8C696F" w14:textId="48B5CF3E" w:rsidR="00F60E2A" w:rsidRPr="002516C1" w:rsidRDefault="00F60E2A" w:rsidP="00EC0F8E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p w14:paraId="01DC6A8C" w14:textId="7FF03B59" w:rsidR="00F60E2A" w:rsidRPr="002516C1" w:rsidRDefault="00F60E2A" w:rsidP="00EC0F8E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p w14:paraId="3E21B1E8" w14:textId="2DB2E354" w:rsidR="00F60E2A" w:rsidRPr="002516C1" w:rsidRDefault="00F60E2A" w:rsidP="00EC0F8E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p w14:paraId="42C7E362" w14:textId="096B0697" w:rsidR="00F60E2A" w:rsidRPr="002516C1" w:rsidRDefault="00F60E2A" w:rsidP="00EC0F8E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p w14:paraId="69E8761E" w14:textId="77777777" w:rsidR="00F60E2A" w:rsidRPr="002516C1" w:rsidRDefault="00F60E2A" w:rsidP="00EC0F8E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tbl>
      <w:tblPr>
        <w:tblW w:w="9301" w:type="dxa"/>
        <w:tblInd w:w="441" w:type="dxa"/>
        <w:shd w:val="clear" w:color="auto" w:fill="FFFFFF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973"/>
        <w:gridCol w:w="1388"/>
        <w:gridCol w:w="266"/>
        <w:gridCol w:w="1389"/>
        <w:gridCol w:w="265"/>
        <w:gridCol w:w="1385"/>
        <w:gridCol w:w="250"/>
        <w:gridCol w:w="1385"/>
      </w:tblGrid>
      <w:tr w:rsidR="00EC0F8E" w:rsidRPr="002516C1" w14:paraId="71D3DD83" w14:textId="77777777" w:rsidTr="00CC2851">
        <w:tc>
          <w:tcPr>
            <w:tcW w:w="2973" w:type="dxa"/>
            <w:shd w:val="clear" w:color="auto" w:fill="FFFFFF"/>
          </w:tcPr>
          <w:p w14:paraId="777BCAC9" w14:textId="77777777" w:rsidR="00EC0F8E" w:rsidRPr="002516C1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  <w:r w:rsidRPr="002516C1">
              <w:rPr>
                <w:rFonts w:asciiTheme="majorBidi" w:hAnsiTheme="majorBidi" w:cstheme="majorBidi"/>
              </w:rPr>
              <w:lastRenderedPageBreak/>
              <w:br w:type="page"/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3043" w:type="dxa"/>
            <w:gridSpan w:val="3"/>
            <w:shd w:val="clear" w:color="auto" w:fill="FFFFFF"/>
          </w:tcPr>
          <w:p w14:paraId="631F8724" w14:textId="77777777" w:rsidR="00EC0F8E" w:rsidRPr="002516C1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2516C1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65" w:type="dxa"/>
            <w:shd w:val="clear" w:color="auto" w:fill="FFFFFF"/>
          </w:tcPr>
          <w:p w14:paraId="4B904F50" w14:textId="77777777" w:rsidR="00EC0F8E" w:rsidRPr="002516C1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3020" w:type="dxa"/>
            <w:gridSpan w:val="3"/>
            <w:shd w:val="clear" w:color="auto" w:fill="FFFFFF"/>
          </w:tcPr>
          <w:p w14:paraId="7A3F84BA" w14:textId="77777777" w:rsidR="00EC0F8E" w:rsidRPr="002516C1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2516C1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EC0F8E" w:rsidRPr="002516C1" w14:paraId="2BF7A354" w14:textId="77777777" w:rsidTr="00CC2851">
        <w:tc>
          <w:tcPr>
            <w:tcW w:w="2973" w:type="dxa"/>
            <w:shd w:val="clear" w:color="auto" w:fill="FFFFFF"/>
          </w:tcPr>
          <w:p w14:paraId="67E5D3DD" w14:textId="4EF83864" w:rsidR="00EC0F8E" w:rsidRPr="002516C1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388" w:type="dxa"/>
            <w:shd w:val="clear" w:color="auto" w:fill="FFFFFF"/>
            <w:vAlign w:val="center"/>
          </w:tcPr>
          <w:p w14:paraId="76FDA710" w14:textId="51AA7139" w:rsidR="00EC0F8E" w:rsidRPr="002516C1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lang w:val="en-GB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 w:rsidR="007F2A9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66" w:type="dxa"/>
            <w:shd w:val="clear" w:color="auto" w:fill="FFFFFF"/>
            <w:vAlign w:val="center"/>
          </w:tcPr>
          <w:p w14:paraId="7BFF1296" w14:textId="77777777" w:rsidR="00EC0F8E" w:rsidRPr="002516C1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89" w:type="dxa"/>
            <w:shd w:val="clear" w:color="auto" w:fill="FFFFFF"/>
            <w:vAlign w:val="center"/>
          </w:tcPr>
          <w:p w14:paraId="0378F56A" w14:textId="658E1088" w:rsidR="00EC0F8E" w:rsidRPr="002516C1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lang w:val="en-GB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 w:rsidR="007F2A9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65" w:type="dxa"/>
            <w:shd w:val="clear" w:color="auto" w:fill="FFFFFF"/>
          </w:tcPr>
          <w:p w14:paraId="526B8CCB" w14:textId="77777777" w:rsidR="00EC0F8E" w:rsidRPr="002516C1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85" w:type="dxa"/>
            <w:shd w:val="clear" w:color="auto" w:fill="FFFFFF"/>
            <w:vAlign w:val="center"/>
          </w:tcPr>
          <w:p w14:paraId="030524D0" w14:textId="78A6239C" w:rsidR="00EC0F8E" w:rsidRPr="002516C1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lang w:val="en-GB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 w:rsidR="007F2A9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50" w:type="dxa"/>
            <w:shd w:val="clear" w:color="auto" w:fill="FFFFFF"/>
            <w:vAlign w:val="center"/>
          </w:tcPr>
          <w:p w14:paraId="7761E39A" w14:textId="77777777" w:rsidR="00EC0F8E" w:rsidRPr="002516C1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85" w:type="dxa"/>
            <w:shd w:val="clear" w:color="auto" w:fill="FFFFFF"/>
            <w:vAlign w:val="center"/>
          </w:tcPr>
          <w:p w14:paraId="016572F4" w14:textId="5A3EBCF4" w:rsidR="00EC0F8E" w:rsidRPr="002516C1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lang w:val="en-GB"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 w:rsidR="007F2A92">
              <w:rPr>
                <w:rFonts w:asciiTheme="majorBidi" w:hAnsiTheme="majorBidi" w:cstheme="majorBidi"/>
              </w:rPr>
              <w:t>5</w:t>
            </w:r>
          </w:p>
        </w:tc>
      </w:tr>
      <w:tr w:rsidR="00EC0F8E" w:rsidRPr="002516C1" w14:paraId="4391312C" w14:textId="77777777" w:rsidTr="00CC2851">
        <w:tc>
          <w:tcPr>
            <w:tcW w:w="2973" w:type="dxa"/>
            <w:shd w:val="clear" w:color="auto" w:fill="FFFFFF"/>
          </w:tcPr>
          <w:p w14:paraId="56419931" w14:textId="77777777" w:rsidR="00EC0F8E" w:rsidRPr="002516C1" w:rsidRDefault="00EC0F8E" w:rsidP="00451FEC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28" w:type="dxa"/>
            <w:gridSpan w:val="7"/>
            <w:shd w:val="clear" w:color="auto" w:fill="auto"/>
          </w:tcPr>
          <w:p w14:paraId="2D9EE3AD" w14:textId="77777777" w:rsidR="00EC0F8E" w:rsidRPr="002516C1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 xml:space="preserve"> (ล้านบาท)</w:t>
            </w:r>
          </w:p>
        </w:tc>
      </w:tr>
      <w:tr w:rsidR="007F2A92" w:rsidRPr="002516C1" w14:paraId="106A4A51" w14:textId="77777777" w:rsidTr="00451FEC">
        <w:tblPrEx>
          <w:shd w:val="clear" w:color="auto" w:fill="auto"/>
        </w:tblPrEx>
        <w:tc>
          <w:tcPr>
            <w:tcW w:w="2973" w:type="dxa"/>
          </w:tcPr>
          <w:p w14:paraId="34185035" w14:textId="77777777" w:rsidR="007F2A92" w:rsidRPr="002516C1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88" w:type="dxa"/>
          </w:tcPr>
          <w:p w14:paraId="23C9D853" w14:textId="6EF6A933" w:rsidR="007F2A92" w:rsidRPr="002516C1" w:rsidRDefault="002C26D4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58.33</w:t>
            </w:r>
          </w:p>
        </w:tc>
        <w:tc>
          <w:tcPr>
            <w:tcW w:w="266" w:type="dxa"/>
          </w:tcPr>
          <w:p w14:paraId="117C9E2E" w14:textId="77777777" w:rsidR="007F2A92" w:rsidRPr="002516C1" w:rsidRDefault="007F2A92" w:rsidP="007F2A9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9" w:type="dxa"/>
          </w:tcPr>
          <w:p w14:paraId="74CCFCC3" w14:textId="05AAAB82" w:rsidR="007F2A92" w:rsidRPr="002516C1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95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7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77</w:t>
            </w:r>
          </w:p>
        </w:tc>
        <w:tc>
          <w:tcPr>
            <w:tcW w:w="265" w:type="dxa"/>
          </w:tcPr>
          <w:p w14:paraId="7709AB90" w14:textId="77777777" w:rsidR="007F2A92" w:rsidRPr="002516C1" w:rsidRDefault="007F2A92" w:rsidP="007F2A9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5" w:type="dxa"/>
            <w:vAlign w:val="bottom"/>
          </w:tcPr>
          <w:p w14:paraId="4907B4B7" w14:textId="01B8E320" w:rsidR="007F2A92" w:rsidRPr="002516C1" w:rsidRDefault="002C26D4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50.3</w:t>
            </w:r>
            <w:r w:rsidR="00626E41">
              <w:rPr>
                <w:rFonts w:asciiTheme="majorBidi" w:hAnsiTheme="majorBidi" w:cstheme="majorBidi" w:hint="cs"/>
                <w:cs/>
              </w:rPr>
              <w:t>7</w:t>
            </w:r>
          </w:p>
        </w:tc>
        <w:tc>
          <w:tcPr>
            <w:tcW w:w="250" w:type="dxa"/>
          </w:tcPr>
          <w:p w14:paraId="47AC9EA1" w14:textId="77777777" w:rsidR="007F2A92" w:rsidRPr="002516C1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</w:rPr>
            </w:pPr>
          </w:p>
        </w:tc>
        <w:tc>
          <w:tcPr>
            <w:tcW w:w="1385" w:type="dxa"/>
          </w:tcPr>
          <w:p w14:paraId="444E71A3" w14:textId="76B52FAF" w:rsidR="007F2A92" w:rsidRPr="002516C1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Theme="majorBidi" w:hAnsiTheme="majorBidi" w:cstheme="majorBidi"/>
              </w:rPr>
            </w:pPr>
            <w:r w:rsidRPr="007F2A92">
              <w:rPr>
                <w:rFonts w:asciiTheme="majorBidi" w:hAnsiTheme="majorBidi" w:cstheme="majorBidi"/>
              </w:rPr>
              <w:t>-</w:t>
            </w:r>
          </w:p>
        </w:tc>
      </w:tr>
      <w:tr w:rsidR="007F2A92" w:rsidRPr="002516C1" w14:paraId="6A1190F2" w14:textId="77777777" w:rsidTr="00451FEC">
        <w:tblPrEx>
          <w:shd w:val="clear" w:color="auto" w:fill="auto"/>
        </w:tblPrEx>
        <w:tc>
          <w:tcPr>
            <w:tcW w:w="2973" w:type="dxa"/>
          </w:tcPr>
          <w:p w14:paraId="58B1BF92" w14:textId="77777777" w:rsidR="007F2A92" w:rsidRPr="001F59D5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F59D5">
              <w:rPr>
                <w:rFonts w:asciiTheme="majorBidi" w:hAnsiTheme="majorBidi" w:cstheme="majorBidi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360F1C15" w14:textId="2CEDFB0C" w:rsidR="007F2A92" w:rsidRPr="001F59D5" w:rsidRDefault="00175397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2C26D4">
              <w:rPr>
                <w:rFonts w:asciiTheme="majorBidi" w:hAnsiTheme="majorBidi" w:cstheme="majorBidi" w:hint="cs"/>
                <w:cs/>
              </w:rPr>
              <w:t>41.71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66" w:type="dxa"/>
          </w:tcPr>
          <w:p w14:paraId="7CB51583" w14:textId="77777777" w:rsidR="007F2A92" w:rsidRPr="001F59D5" w:rsidRDefault="007F2A92" w:rsidP="007F2A9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4A073228" w14:textId="46DFED8F" w:rsidR="007F2A92" w:rsidRPr="001F59D5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Theme="majorBidi" w:hAnsiTheme="majorBidi" w:cstheme="majorBidi"/>
                <w:cs/>
              </w:rPr>
            </w:pPr>
            <w:r w:rsidRPr="001F59D5">
              <w:rPr>
                <w:rFonts w:asciiTheme="majorBidi" w:hAnsiTheme="majorBidi" w:cstheme="majorBidi"/>
                <w:cs/>
              </w:rPr>
              <w:t>(</w:t>
            </w:r>
            <w:r w:rsidRPr="001F59D5">
              <w:rPr>
                <w:rFonts w:asciiTheme="majorBidi" w:hAnsiTheme="majorBidi" w:cstheme="majorBidi"/>
              </w:rPr>
              <w:t>59</w:t>
            </w:r>
            <w:r w:rsidRPr="001F59D5">
              <w:rPr>
                <w:rFonts w:asciiTheme="majorBidi" w:hAnsiTheme="majorBidi" w:cstheme="majorBidi"/>
                <w:cs/>
              </w:rPr>
              <w:t>.</w:t>
            </w:r>
            <w:r w:rsidRPr="001F59D5">
              <w:rPr>
                <w:rFonts w:asciiTheme="majorBidi" w:hAnsiTheme="majorBidi" w:cstheme="majorBidi"/>
              </w:rPr>
              <w:t>37</w:t>
            </w:r>
            <w:r w:rsidRPr="001F59D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65" w:type="dxa"/>
          </w:tcPr>
          <w:p w14:paraId="111C1435" w14:textId="77777777" w:rsidR="007F2A92" w:rsidRPr="001F59D5" w:rsidRDefault="007F2A92" w:rsidP="007F2A9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7D3FE967" w14:textId="40C4CC96" w:rsidR="007F2A92" w:rsidRPr="001F59D5" w:rsidRDefault="002C26D4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50" w:type="dxa"/>
          </w:tcPr>
          <w:p w14:paraId="17E9FE72" w14:textId="77777777" w:rsidR="007F2A92" w:rsidRPr="001F59D5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06D30FCB" w14:textId="5314A8A1" w:rsidR="007F2A92" w:rsidRPr="001F59D5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Theme="majorBidi" w:hAnsiTheme="majorBidi" w:cstheme="majorBidi"/>
                <w:cs/>
              </w:rPr>
            </w:pPr>
            <w:r w:rsidRPr="001F59D5">
              <w:rPr>
                <w:rFonts w:asciiTheme="majorBidi" w:hAnsiTheme="majorBidi" w:cstheme="majorBidi"/>
              </w:rPr>
              <w:t>(13.67)</w:t>
            </w:r>
          </w:p>
        </w:tc>
      </w:tr>
      <w:tr w:rsidR="007F2A92" w:rsidRPr="002516C1" w14:paraId="72854154" w14:textId="77777777" w:rsidTr="00451FEC">
        <w:tblPrEx>
          <w:shd w:val="clear" w:color="auto" w:fill="auto"/>
        </w:tblPrEx>
        <w:tc>
          <w:tcPr>
            <w:tcW w:w="2973" w:type="dxa"/>
          </w:tcPr>
          <w:p w14:paraId="3EF28894" w14:textId="77777777" w:rsidR="007F2A92" w:rsidRPr="002516C1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</w:tcPr>
          <w:p w14:paraId="796E687C" w14:textId="42A98EDA" w:rsidR="007F2A92" w:rsidRPr="002516C1" w:rsidRDefault="00D8000D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16.62</w:t>
            </w:r>
          </w:p>
        </w:tc>
        <w:tc>
          <w:tcPr>
            <w:tcW w:w="266" w:type="dxa"/>
          </w:tcPr>
          <w:p w14:paraId="1BAB4B45" w14:textId="77777777" w:rsidR="007F2A92" w:rsidRPr="002516C1" w:rsidRDefault="007F2A92" w:rsidP="007F2A9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1573510A" w14:textId="59A7E365" w:rsidR="007F2A92" w:rsidRPr="002516C1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</w:rPr>
              <w:t>(</w:t>
            </w:r>
            <w:r w:rsidRPr="00A026BE">
              <w:rPr>
                <w:rFonts w:asciiTheme="majorBidi" w:hAnsiTheme="majorBidi" w:cstheme="majorBidi"/>
                <w:b/>
                <w:bCs/>
              </w:rPr>
              <w:t>51</w:t>
            </w:r>
            <w:r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60</w:t>
            </w:r>
            <w:r w:rsidRPr="002516C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65" w:type="dxa"/>
          </w:tcPr>
          <w:p w14:paraId="03F89E3D" w14:textId="77777777" w:rsidR="007F2A92" w:rsidRPr="002516C1" w:rsidRDefault="007F2A92" w:rsidP="007F2A92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B4713" w14:textId="58E95D13" w:rsidR="007F2A92" w:rsidRPr="002516C1" w:rsidRDefault="00D8000D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50.3</w:t>
            </w:r>
            <w:r w:rsidR="00626E41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250" w:type="dxa"/>
          </w:tcPr>
          <w:p w14:paraId="3E429798" w14:textId="77777777" w:rsidR="007F2A92" w:rsidRPr="002516C1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1BBE6715" w14:textId="48F535E7" w:rsidR="007F2A92" w:rsidRPr="001F59D5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Theme="majorBidi" w:hAnsiTheme="majorBidi" w:cstheme="majorBidi"/>
                <w:b/>
                <w:bCs/>
                <w:cs/>
              </w:rPr>
            </w:pPr>
            <w:r w:rsidRPr="001F59D5">
              <w:rPr>
                <w:rFonts w:asciiTheme="majorBidi" w:hAnsiTheme="majorBidi" w:cstheme="majorBidi"/>
                <w:b/>
                <w:bCs/>
              </w:rPr>
              <w:t>(13.67)</w:t>
            </w:r>
          </w:p>
        </w:tc>
      </w:tr>
    </w:tbl>
    <w:p w14:paraId="4DB1B3EF" w14:textId="77777777" w:rsidR="005832F5" w:rsidRPr="003E23B3" w:rsidRDefault="005832F5" w:rsidP="000716E7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</w:rPr>
      </w:pPr>
    </w:p>
    <w:p w14:paraId="1C38F093" w14:textId="0F976802" w:rsidR="00EC0F8E" w:rsidRDefault="00EC0F8E" w:rsidP="000716E7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รายการเคลื่อนไหวของภาษีเงินได้รอการตัดบัญชีที่เกิดขึ้นในระหว่างปีมีดังนี้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350"/>
        <w:gridCol w:w="236"/>
        <w:gridCol w:w="1294"/>
        <w:gridCol w:w="270"/>
        <w:gridCol w:w="1440"/>
        <w:gridCol w:w="236"/>
        <w:gridCol w:w="1474"/>
      </w:tblGrid>
      <w:tr w:rsidR="007F2A92" w:rsidRPr="002516C1" w14:paraId="656103B8" w14:textId="77777777" w:rsidTr="00451FEC">
        <w:tc>
          <w:tcPr>
            <w:tcW w:w="2970" w:type="dxa"/>
            <w:shd w:val="clear" w:color="auto" w:fill="auto"/>
          </w:tcPr>
          <w:p w14:paraId="4E292562" w14:textId="77777777" w:rsidR="007F2A92" w:rsidRPr="002516C1" w:rsidRDefault="007F2A92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300" w:type="dxa"/>
            <w:gridSpan w:val="7"/>
            <w:shd w:val="clear" w:color="auto" w:fill="auto"/>
          </w:tcPr>
          <w:p w14:paraId="1B8C0323" w14:textId="77777777" w:rsidR="007F2A92" w:rsidRPr="002516C1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7F2A92" w:rsidRPr="002516C1" w14:paraId="06193F13" w14:textId="77777777" w:rsidTr="007F2A92">
        <w:tc>
          <w:tcPr>
            <w:tcW w:w="2970" w:type="dxa"/>
            <w:shd w:val="clear" w:color="auto" w:fill="auto"/>
          </w:tcPr>
          <w:p w14:paraId="55D897EA" w14:textId="77777777" w:rsidR="007F2A92" w:rsidRPr="002516C1" w:rsidRDefault="007F2A92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148BF53" w14:textId="77777777" w:rsidR="007F2A92" w:rsidRPr="002516C1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476" w:type="dxa"/>
            <w:gridSpan w:val="5"/>
            <w:shd w:val="clear" w:color="auto" w:fill="auto"/>
          </w:tcPr>
          <w:p w14:paraId="0EE0D2C2" w14:textId="77777777" w:rsidR="007F2A92" w:rsidRPr="002516C1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บันทึกเป็น (รายจ่าย) / รายได้ใน</w:t>
            </w:r>
          </w:p>
        </w:tc>
        <w:tc>
          <w:tcPr>
            <w:tcW w:w="1474" w:type="dxa"/>
            <w:shd w:val="clear" w:color="auto" w:fill="auto"/>
          </w:tcPr>
          <w:p w14:paraId="62021CD7" w14:textId="77777777" w:rsidR="007F2A92" w:rsidRPr="002516C1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</w:p>
        </w:tc>
      </w:tr>
      <w:tr w:rsidR="007F2A92" w:rsidRPr="002516C1" w14:paraId="40003EF9" w14:textId="77777777" w:rsidTr="007F2A92">
        <w:tc>
          <w:tcPr>
            <w:tcW w:w="2970" w:type="dxa"/>
            <w:shd w:val="clear" w:color="auto" w:fill="auto"/>
          </w:tcPr>
          <w:p w14:paraId="11955CA6" w14:textId="77777777" w:rsidR="007F2A92" w:rsidRPr="002516C1" w:rsidRDefault="007F2A92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A100E3E" w14:textId="0FB67578" w:rsidR="007F2A92" w:rsidRPr="002516C1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ณ วันที่</w:t>
            </w:r>
            <w:r w:rsidRPr="002516C1">
              <w:rPr>
                <w:rFonts w:asciiTheme="majorBidi" w:hAnsiTheme="majorBidi" w:cstheme="majorBidi"/>
                <w:cs/>
              </w:rPr>
              <w:br/>
            </w:r>
            <w:r w:rsidRPr="00A026BE">
              <w:rPr>
                <w:rFonts w:asciiTheme="majorBidi" w:hAnsiTheme="majorBidi" w:cstheme="majorBidi"/>
              </w:rPr>
              <w:t>1</w:t>
            </w:r>
            <w:r w:rsidRPr="002516C1">
              <w:rPr>
                <w:rFonts w:asciiTheme="majorBidi" w:hAnsiTheme="majorBidi" w:cstheme="majorBidi"/>
              </w:rPr>
              <w:t xml:space="preserve"> </w:t>
            </w:r>
            <w:r w:rsidRPr="002516C1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A026B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4FF345E" w14:textId="77777777" w:rsidR="007F2A92" w:rsidRPr="002516C1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D88DDCE" w14:textId="77777777" w:rsidR="007F2A92" w:rsidRPr="002516C1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</w:tcPr>
          <w:p w14:paraId="56B1F1A4" w14:textId="77777777" w:rsidR="007F2A92" w:rsidRPr="002516C1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038FF733" w14:textId="77777777" w:rsidR="007F2A92" w:rsidRPr="002516C1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กำไรหรือขาดทุนเบ็ดเสร็จอื่น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450B121B" w14:textId="77777777" w:rsidR="007F2A92" w:rsidRPr="002516C1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74" w:type="dxa"/>
            <w:shd w:val="clear" w:color="auto" w:fill="auto"/>
          </w:tcPr>
          <w:p w14:paraId="54C26096" w14:textId="58FD1245" w:rsidR="007F2A92" w:rsidRPr="002516C1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ณ วันที่</w:t>
            </w:r>
            <w:r w:rsidRPr="002516C1">
              <w:rPr>
                <w:rFonts w:asciiTheme="majorBidi" w:hAnsiTheme="majorBidi" w:cstheme="majorBidi"/>
                <w:cs/>
              </w:rPr>
              <w:br/>
            </w:r>
            <w:r w:rsidRPr="00A026BE">
              <w:rPr>
                <w:rFonts w:asciiTheme="majorBidi" w:hAnsiTheme="majorBidi" w:cstheme="majorBidi"/>
              </w:rPr>
              <w:t>31</w:t>
            </w:r>
            <w:r w:rsidRPr="002516C1">
              <w:rPr>
                <w:rFonts w:asciiTheme="majorBidi" w:hAnsiTheme="majorBidi" w:cstheme="majorBidi"/>
              </w:rPr>
              <w:t xml:space="preserve"> </w:t>
            </w:r>
            <w:r w:rsidRPr="002516C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A026B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7F2A92" w:rsidRPr="002516C1" w14:paraId="3174260E" w14:textId="77777777" w:rsidTr="00451FEC">
        <w:tc>
          <w:tcPr>
            <w:tcW w:w="2970" w:type="dxa"/>
            <w:shd w:val="clear" w:color="auto" w:fill="auto"/>
          </w:tcPr>
          <w:p w14:paraId="647CA02F" w14:textId="77777777" w:rsidR="007F2A92" w:rsidRPr="002516C1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300" w:type="dxa"/>
            <w:gridSpan w:val="7"/>
            <w:shd w:val="clear" w:color="auto" w:fill="auto"/>
          </w:tcPr>
          <w:p w14:paraId="1C1A2117" w14:textId="77777777" w:rsidR="007F2A92" w:rsidRPr="002516C1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7F2A92" w:rsidRPr="002516C1" w14:paraId="5A54271F" w14:textId="77777777" w:rsidTr="007F2A92">
        <w:tc>
          <w:tcPr>
            <w:tcW w:w="2970" w:type="dxa"/>
            <w:shd w:val="clear" w:color="auto" w:fill="auto"/>
          </w:tcPr>
          <w:p w14:paraId="4FE4B17D" w14:textId="77777777" w:rsidR="007F2A92" w:rsidRPr="002516C1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1379F06A" w14:textId="77777777" w:rsidR="007F2A92" w:rsidRPr="002516C1" w:rsidRDefault="007F2A92" w:rsidP="00451FE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808CA7B" w14:textId="77777777" w:rsidR="007F2A92" w:rsidRPr="002516C1" w:rsidRDefault="007F2A92" w:rsidP="00451FE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144C9E76" w14:textId="77777777" w:rsidR="007F2A92" w:rsidRPr="002516C1" w:rsidRDefault="007F2A92" w:rsidP="00451F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A67DD2C" w14:textId="77777777" w:rsidR="007F2A92" w:rsidRPr="002516C1" w:rsidRDefault="007F2A92" w:rsidP="00451F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D9CC5B0" w14:textId="77777777" w:rsidR="007F2A92" w:rsidRPr="002516C1" w:rsidRDefault="007F2A92" w:rsidP="00451F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258CF92" w14:textId="77777777" w:rsidR="007F2A92" w:rsidRPr="002516C1" w:rsidRDefault="007F2A92" w:rsidP="00451F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4" w:type="dxa"/>
            <w:shd w:val="clear" w:color="auto" w:fill="auto"/>
          </w:tcPr>
          <w:p w14:paraId="041FFDB1" w14:textId="77777777" w:rsidR="007F2A92" w:rsidRPr="002516C1" w:rsidRDefault="007F2A92" w:rsidP="00451F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812B5" w:rsidRPr="002516C1" w14:paraId="3684DCF0" w14:textId="77777777" w:rsidTr="007F2A92">
        <w:tc>
          <w:tcPr>
            <w:tcW w:w="2970" w:type="dxa"/>
            <w:shd w:val="clear" w:color="auto" w:fill="auto"/>
          </w:tcPr>
          <w:p w14:paraId="5715CF4D" w14:textId="7C51854D" w:rsidR="004812B5" w:rsidRPr="002516C1" w:rsidRDefault="00171655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23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การปรับมูลค่ายุติธรรมเงินลงทุน</w:t>
            </w:r>
          </w:p>
        </w:tc>
        <w:tc>
          <w:tcPr>
            <w:tcW w:w="1350" w:type="dxa"/>
            <w:shd w:val="clear" w:color="auto" w:fill="auto"/>
          </w:tcPr>
          <w:p w14:paraId="7ABEAD23" w14:textId="67CEC5E1" w:rsidR="004812B5" w:rsidRDefault="00171655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0514B3" w14:textId="77777777" w:rsidR="004812B5" w:rsidRPr="002516C1" w:rsidRDefault="004812B5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5DF7C99A" w14:textId="1D8A2F85" w:rsidR="004812B5" w:rsidRDefault="00171655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FE0A18" w14:textId="77777777" w:rsidR="004812B5" w:rsidRPr="002516C1" w:rsidRDefault="004812B5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7DD5E054" w14:textId="0BA47FCA" w:rsidR="004812B5" w:rsidRDefault="00171655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50.3</w:t>
            </w:r>
            <w:r w:rsidR="00626E41">
              <w:rPr>
                <w:rFonts w:asciiTheme="majorBidi" w:hAnsiTheme="majorBidi" w:cstheme="majorBidi" w:hint="cs"/>
                <w:cs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110BFDC4" w14:textId="77777777" w:rsidR="004812B5" w:rsidRPr="002516C1" w:rsidRDefault="004812B5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1412F670" w14:textId="40C732B6" w:rsidR="004812B5" w:rsidRDefault="00171655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50.3</w:t>
            </w:r>
            <w:r w:rsidR="00626E41">
              <w:rPr>
                <w:rFonts w:asciiTheme="majorBidi" w:hAnsiTheme="majorBidi" w:cstheme="majorBidi" w:hint="cs"/>
                <w:cs/>
              </w:rPr>
              <w:t>7</w:t>
            </w:r>
          </w:p>
        </w:tc>
      </w:tr>
      <w:tr w:rsidR="00C13DD7" w:rsidRPr="002516C1" w14:paraId="4117DE38" w14:textId="77777777" w:rsidTr="007F2A92">
        <w:tc>
          <w:tcPr>
            <w:tcW w:w="2970" w:type="dxa"/>
            <w:shd w:val="clear" w:color="auto" w:fill="auto"/>
          </w:tcPr>
          <w:p w14:paraId="690C2CB9" w14:textId="203AFA72" w:rsidR="00C13DD7" w:rsidRPr="002516C1" w:rsidRDefault="00C13DD7" w:rsidP="00C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23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350" w:type="dxa"/>
            <w:shd w:val="clear" w:color="auto" w:fill="auto"/>
          </w:tcPr>
          <w:p w14:paraId="131CB08B" w14:textId="11A6ACBA" w:rsidR="00C13DD7" w:rsidRDefault="00C13DD7" w:rsidP="00C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7.77</w:t>
            </w:r>
          </w:p>
        </w:tc>
        <w:tc>
          <w:tcPr>
            <w:tcW w:w="236" w:type="dxa"/>
            <w:shd w:val="clear" w:color="auto" w:fill="auto"/>
          </w:tcPr>
          <w:p w14:paraId="4EAD7739" w14:textId="77777777" w:rsidR="00C13DD7" w:rsidRPr="002516C1" w:rsidRDefault="00C13DD7" w:rsidP="00C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6FC39E6B" w14:textId="423D0FB8" w:rsidR="00C13DD7" w:rsidRDefault="00C13DD7" w:rsidP="00C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0.19</w:t>
            </w:r>
          </w:p>
        </w:tc>
        <w:tc>
          <w:tcPr>
            <w:tcW w:w="270" w:type="dxa"/>
            <w:shd w:val="clear" w:color="auto" w:fill="auto"/>
          </w:tcPr>
          <w:p w14:paraId="3EA17179" w14:textId="77777777" w:rsidR="00C13DD7" w:rsidRPr="002516C1" w:rsidRDefault="00C13DD7" w:rsidP="00C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528AF983" w14:textId="3B90EFDE" w:rsidR="00C13DD7" w:rsidRDefault="00C13DD7" w:rsidP="00C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92E62A" w14:textId="77777777" w:rsidR="00C13DD7" w:rsidRPr="002516C1" w:rsidRDefault="00C13DD7" w:rsidP="00C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7694AF59" w14:textId="424EF250" w:rsidR="00C13DD7" w:rsidRDefault="00C13DD7" w:rsidP="00C13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7.96</w:t>
            </w:r>
          </w:p>
        </w:tc>
      </w:tr>
      <w:tr w:rsidR="00D8000D" w:rsidRPr="002516C1" w14:paraId="67BE06D1" w14:textId="77777777" w:rsidTr="007F2A92">
        <w:tc>
          <w:tcPr>
            <w:tcW w:w="2970" w:type="dxa"/>
            <w:shd w:val="clear" w:color="auto" w:fill="auto"/>
          </w:tcPr>
          <w:p w14:paraId="0EF57DC3" w14:textId="77777777" w:rsidR="00D8000D" w:rsidRPr="002516C1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7AE66546" w14:textId="77777777" w:rsidR="00D8000D" w:rsidRPr="002516C1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73C81A8C" w14:textId="77777777" w:rsidR="00D8000D" w:rsidRPr="002516C1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5EAF7142" w14:textId="77777777" w:rsidR="00D8000D" w:rsidRPr="002516C1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0B98C952" w14:textId="77777777" w:rsidR="00D8000D" w:rsidRPr="002516C1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7F70082E" w14:textId="77777777" w:rsidR="00D8000D" w:rsidRPr="002516C1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07F6D229" w14:textId="77777777" w:rsidR="00D8000D" w:rsidRPr="002516C1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4" w:type="dxa"/>
            <w:shd w:val="clear" w:color="auto" w:fill="auto"/>
          </w:tcPr>
          <w:p w14:paraId="22E935B4" w14:textId="77777777" w:rsidR="00D8000D" w:rsidRPr="002516C1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</w:tr>
      <w:tr w:rsidR="00D8000D" w:rsidRPr="002516C1" w14:paraId="52FF8418" w14:textId="77777777" w:rsidTr="007F2A92">
        <w:tc>
          <w:tcPr>
            <w:tcW w:w="2970" w:type="dxa"/>
            <w:shd w:val="clear" w:color="auto" w:fill="auto"/>
          </w:tcPr>
          <w:p w14:paraId="00186442" w14:textId="77777777" w:rsidR="00D8000D" w:rsidRPr="002516C1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23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shd w:val="clear" w:color="auto" w:fill="auto"/>
          </w:tcPr>
          <w:p w14:paraId="42CAF3C5" w14:textId="5E9EB876" w:rsidR="00D8000D" w:rsidRPr="00C8146A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C8146A">
              <w:rPr>
                <w:rFonts w:asciiTheme="majorBidi" w:hAnsiTheme="majorBidi" w:cstheme="majorBidi"/>
              </w:rPr>
              <w:t>(43.20)</w:t>
            </w:r>
          </w:p>
        </w:tc>
        <w:tc>
          <w:tcPr>
            <w:tcW w:w="236" w:type="dxa"/>
            <w:shd w:val="clear" w:color="auto" w:fill="auto"/>
          </w:tcPr>
          <w:p w14:paraId="7EF6A475" w14:textId="77777777" w:rsidR="00D8000D" w:rsidRPr="001F59D5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57100674" w14:textId="0DFBC9C9" w:rsidR="00D8000D" w:rsidRPr="00C8146A" w:rsidRDefault="005F71D6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C8146A">
              <w:rPr>
                <w:rFonts w:asciiTheme="majorBidi" w:hAnsiTheme="majorBidi" w:cstheme="majorBidi" w:hint="cs"/>
                <w:cs/>
              </w:rPr>
              <w:t>3.</w:t>
            </w:r>
            <w:r w:rsidR="00DA6AB1" w:rsidRPr="00C8146A">
              <w:rPr>
                <w:rFonts w:asciiTheme="majorBidi" w:hAnsiTheme="majorBidi" w:cstheme="majorBidi" w:hint="cs"/>
                <w:cs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14:paraId="1CD463FD" w14:textId="77777777" w:rsidR="00D8000D" w:rsidRPr="00C8146A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1B0C9E34" w14:textId="09C11C2D" w:rsidR="00D8000D" w:rsidRPr="00C8146A" w:rsidRDefault="005F71D6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C8146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1DFAB2" w14:textId="77777777" w:rsidR="00D8000D" w:rsidRPr="00C8146A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6F275547" w14:textId="5124BB82" w:rsidR="00D8000D" w:rsidRPr="00CF382A" w:rsidRDefault="00386D36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C8146A">
              <w:rPr>
                <w:rFonts w:asciiTheme="majorBidi" w:hAnsiTheme="majorBidi" w:cstheme="majorBidi" w:hint="cs"/>
                <w:cs/>
              </w:rPr>
              <w:t>(39.</w:t>
            </w:r>
            <w:r w:rsidR="00AF1532">
              <w:rPr>
                <w:rFonts w:asciiTheme="majorBidi" w:hAnsiTheme="majorBidi" w:cstheme="majorBidi" w:hint="cs"/>
                <w:cs/>
              </w:rPr>
              <w:t>73</w:t>
            </w:r>
            <w:r w:rsidRPr="00C8146A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D8000D" w:rsidRPr="002516C1" w14:paraId="166A4D7C" w14:textId="77777777" w:rsidTr="007F2A92">
        <w:tc>
          <w:tcPr>
            <w:tcW w:w="2970" w:type="dxa"/>
            <w:shd w:val="clear" w:color="auto" w:fill="auto"/>
          </w:tcPr>
          <w:p w14:paraId="2F7B7DF0" w14:textId="77777777" w:rsidR="00D8000D" w:rsidRPr="002516C1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23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สินทรัพย์ไม่มีตัวตน</w:t>
            </w:r>
          </w:p>
        </w:tc>
        <w:tc>
          <w:tcPr>
            <w:tcW w:w="1350" w:type="dxa"/>
            <w:shd w:val="clear" w:color="auto" w:fill="auto"/>
          </w:tcPr>
          <w:p w14:paraId="2F9B2546" w14:textId="0A175E03" w:rsidR="00D8000D" w:rsidRPr="002516C1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2.50</w:t>
            </w:r>
            <w:r w:rsidRPr="002516C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DF1B409" w14:textId="77777777" w:rsidR="00D8000D" w:rsidRPr="001F59D5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6C94B3A7" w14:textId="6324AF80" w:rsidR="00D8000D" w:rsidRPr="002516C1" w:rsidRDefault="00777804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0.52</w:t>
            </w:r>
          </w:p>
        </w:tc>
        <w:tc>
          <w:tcPr>
            <w:tcW w:w="270" w:type="dxa"/>
            <w:shd w:val="clear" w:color="auto" w:fill="auto"/>
          </w:tcPr>
          <w:p w14:paraId="1FBD0D93" w14:textId="77777777" w:rsidR="00D8000D" w:rsidRPr="002516C1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32BE7647" w14:textId="116DB857" w:rsidR="00D8000D" w:rsidRPr="002516C1" w:rsidRDefault="00777804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CC4C45" w14:textId="77777777" w:rsidR="00D8000D" w:rsidRPr="002516C1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6B96E208" w14:textId="70D9ACD8" w:rsidR="00D8000D" w:rsidRPr="002516C1" w:rsidRDefault="00777804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(1.98)</w:t>
            </w:r>
          </w:p>
        </w:tc>
      </w:tr>
      <w:tr w:rsidR="00D8000D" w:rsidRPr="002516C1" w14:paraId="524DB0CD" w14:textId="77777777" w:rsidTr="007F2A92">
        <w:tc>
          <w:tcPr>
            <w:tcW w:w="2970" w:type="dxa"/>
            <w:shd w:val="clear" w:color="auto" w:fill="auto"/>
          </w:tcPr>
          <w:p w14:paraId="072B5C33" w14:textId="77777777" w:rsidR="00D8000D" w:rsidRPr="002516C1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การปรับมูลค่ายุติธรรมเงินลงทุน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57CD550" w14:textId="3D7E5615" w:rsidR="00D8000D" w:rsidRPr="002516C1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(</w:t>
            </w:r>
            <w:r w:rsidRPr="00A026BE">
              <w:rPr>
                <w:rFonts w:asciiTheme="majorBidi" w:hAnsiTheme="majorBidi" w:cstheme="majorBidi"/>
              </w:rPr>
              <w:t>13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67</w:t>
            </w:r>
            <w:r w:rsidRPr="002516C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1102E29" w14:textId="77777777" w:rsidR="00D8000D" w:rsidRPr="002516C1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24C7BB67" w14:textId="2F669CDF" w:rsidR="00D8000D" w:rsidRPr="002516C1" w:rsidRDefault="00834552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6D3676" w14:textId="77777777" w:rsidR="00D8000D" w:rsidRPr="002516C1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CF10C2" w14:textId="34F15126" w:rsidR="00D8000D" w:rsidRPr="002516C1" w:rsidRDefault="00FA38CA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13.67</w:t>
            </w:r>
          </w:p>
        </w:tc>
        <w:tc>
          <w:tcPr>
            <w:tcW w:w="236" w:type="dxa"/>
            <w:shd w:val="clear" w:color="auto" w:fill="auto"/>
          </w:tcPr>
          <w:p w14:paraId="7FC28551" w14:textId="77777777" w:rsidR="00D8000D" w:rsidRPr="002516C1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64816006" w14:textId="28C30143" w:rsidR="00D8000D" w:rsidRPr="002516C1" w:rsidRDefault="00FA38CA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D8000D" w:rsidRPr="002516C1" w14:paraId="4498C380" w14:textId="77777777" w:rsidTr="007F2A92">
        <w:tc>
          <w:tcPr>
            <w:tcW w:w="2970" w:type="dxa"/>
            <w:shd w:val="clear" w:color="auto" w:fill="auto"/>
          </w:tcPr>
          <w:p w14:paraId="09849486" w14:textId="77777777" w:rsidR="00D8000D" w:rsidRPr="002516C1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2894F" w14:textId="32B937ED" w:rsidR="00D8000D" w:rsidRPr="002516C1" w:rsidRDefault="00D8000D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</w:rPr>
              <w:t>(</w:t>
            </w:r>
            <w:r w:rsidRPr="00A026BE">
              <w:rPr>
                <w:rFonts w:asciiTheme="majorBidi" w:hAnsiTheme="majorBidi" w:cstheme="majorBidi"/>
                <w:b/>
                <w:bCs/>
              </w:rPr>
              <w:t>51</w:t>
            </w:r>
            <w:r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6</w:t>
            </w:r>
            <w:r>
              <w:rPr>
                <w:rFonts w:asciiTheme="majorBidi" w:hAnsiTheme="majorBidi" w:cstheme="majorBidi"/>
                <w:b/>
                <w:bCs/>
              </w:rPr>
              <w:t>0</w:t>
            </w:r>
            <w:r w:rsidRPr="002516C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99A711F" w14:textId="77777777" w:rsidR="00D8000D" w:rsidRPr="002516C1" w:rsidRDefault="00D8000D" w:rsidP="00D8000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54F2686F" w14:textId="6C7ADFAC" w:rsidR="00D8000D" w:rsidRPr="001F59D5" w:rsidRDefault="00C82BA4" w:rsidP="001F5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405C34">
              <w:rPr>
                <w:rFonts w:asciiTheme="majorBidi" w:hAnsiTheme="majorBidi" w:cstheme="majorBidi" w:hint="cs"/>
                <w:b/>
                <w:bCs/>
                <w:cs/>
              </w:rPr>
              <w:t>4.18</w:t>
            </w:r>
          </w:p>
        </w:tc>
        <w:tc>
          <w:tcPr>
            <w:tcW w:w="270" w:type="dxa"/>
            <w:shd w:val="clear" w:color="auto" w:fill="auto"/>
          </w:tcPr>
          <w:p w14:paraId="729D50AC" w14:textId="77777777" w:rsidR="00D8000D" w:rsidRPr="002516C1" w:rsidRDefault="00D8000D" w:rsidP="00D8000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CDB56" w14:textId="5C1434BD" w:rsidR="00D8000D" w:rsidRPr="002516C1" w:rsidRDefault="00777804" w:rsidP="00D80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64.0</w:t>
            </w:r>
            <w:r w:rsidR="00626E41">
              <w:rPr>
                <w:rFonts w:asciiTheme="majorBidi" w:hAnsiTheme="majorBidi" w:cstheme="majorBidi" w:hint="cs"/>
                <w:b/>
                <w:bCs/>
                <w:cs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0BE727AB" w14:textId="77777777" w:rsidR="00D8000D" w:rsidRPr="002516C1" w:rsidRDefault="00D8000D" w:rsidP="00D8000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shd w:val="clear" w:color="auto" w:fill="auto"/>
          </w:tcPr>
          <w:p w14:paraId="3DE99227" w14:textId="5468C72E" w:rsidR="00D8000D" w:rsidRPr="002516C1" w:rsidRDefault="00C82BA4" w:rsidP="001F5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16.6</w:t>
            </w:r>
            <w:r w:rsidR="00626E41">
              <w:rPr>
                <w:rFonts w:asciiTheme="majorBidi" w:hAnsiTheme="majorBidi" w:cstheme="majorBidi" w:hint="cs"/>
                <w:b/>
                <w:bCs/>
                <w:cs/>
              </w:rPr>
              <w:t>2</w:t>
            </w:r>
          </w:p>
        </w:tc>
      </w:tr>
      <w:tr w:rsidR="007F2A92" w:rsidRPr="002516C1" w14:paraId="577FCBEA" w14:textId="77777777" w:rsidTr="00451FEC">
        <w:tc>
          <w:tcPr>
            <w:tcW w:w="2970" w:type="dxa"/>
            <w:shd w:val="clear" w:color="auto" w:fill="auto"/>
          </w:tcPr>
          <w:p w14:paraId="3390DD78" w14:textId="77777777" w:rsidR="007F2A92" w:rsidRPr="002516C1" w:rsidRDefault="007F2A92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300" w:type="dxa"/>
            <w:gridSpan w:val="7"/>
          </w:tcPr>
          <w:p w14:paraId="578D0182" w14:textId="77777777" w:rsidR="007F2A92" w:rsidRPr="002516C1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465A6" w:rsidRPr="002516C1" w14:paraId="3F9FCFFA" w14:textId="77777777" w:rsidTr="00451FEC">
        <w:tc>
          <w:tcPr>
            <w:tcW w:w="2970" w:type="dxa"/>
            <w:shd w:val="clear" w:color="auto" w:fill="auto"/>
          </w:tcPr>
          <w:p w14:paraId="1011F686" w14:textId="77777777" w:rsidR="005465A6" w:rsidRPr="002516C1" w:rsidRDefault="005465A6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  <w:gridSpan w:val="7"/>
          </w:tcPr>
          <w:p w14:paraId="1C2B2E66" w14:textId="77777777" w:rsidR="005465A6" w:rsidRPr="002516C1" w:rsidRDefault="005465A6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465A6" w:rsidRPr="002516C1" w14:paraId="6E051817" w14:textId="77777777" w:rsidTr="00451FEC">
        <w:tc>
          <w:tcPr>
            <w:tcW w:w="2970" w:type="dxa"/>
            <w:shd w:val="clear" w:color="auto" w:fill="auto"/>
          </w:tcPr>
          <w:p w14:paraId="70FA8A40" w14:textId="77777777" w:rsidR="005465A6" w:rsidRPr="002516C1" w:rsidRDefault="005465A6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  <w:gridSpan w:val="7"/>
          </w:tcPr>
          <w:p w14:paraId="5696B0AF" w14:textId="77777777" w:rsidR="005465A6" w:rsidRPr="002516C1" w:rsidRDefault="005465A6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465A6" w:rsidRPr="002516C1" w14:paraId="7445FE83" w14:textId="77777777" w:rsidTr="00451FEC">
        <w:tc>
          <w:tcPr>
            <w:tcW w:w="2970" w:type="dxa"/>
            <w:shd w:val="clear" w:color="auto" w:fill="auto"/>
          </w:tcPr>
          <w:p w14:paraId="2E7C2BD9" w14:textId="77777777" w:rsidR="005465A6" w:rsidRPr="002516C1" w:rsidRDefault="005465A6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  <w:gridSpan w:val="7"/>
          </w:tcPr>
          <w:p w14:paraId="6CAAECA9" w14:textId="77777777" w:rsidR="005465A6" w:rsidRPr="002516C1" w:rsidRDefault="005465A6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465A6" w:rsidRPr="002516C1" w14:paraId="3D9B5460" w14:textId="77777777" w:rsidTr="00451FEC">
        <w:tc>
          <w:tcPr>
            <w:tcW w:w="2970" w:type="dxa"/>
            <w:shd w:val="clear" w:color="auto" w:fill="auto"/>
          </w:tcPr>
          <w:p w14:paraId="547A277C" w14:textId="77777777" w:rsidR="005465A6" w:rsidRPr="002516C1" w:rsidRDefault="005465A6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  <w:gridSpan w:val="7"/>
          </w:tcPr>
          <w:p w14:paraId="6D49A712" w14:textId="77777777" w:rsidR="005465A6" w:rsidRPr="002516C1" w:rsidRDefault="005465A6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465A6" w:rsidRPr="002516C1" w14:paraId="57562ABF" w14:textId="77777777" w:rsidTr="00451FEC">
        <w:tc>
          <w:tcPr>
            <w:tcW w:w="2970" w:type="dxa"/>
            <w:shd w:val="clear" w:color="auto" w:fill="auto"/>
          </w:tcPr>
          <w:p w14:paraId="0B00C404" w14:textId="77777777" w:rsidR="005465A6" w:rsidRPr="002516C1" w:rsidRDefault="005465A6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  <w:gridSpan w:val="7"/>
          </w:tcPr>
          <w:p w14:paraId="376C7876" w14:textId="77777777" w:rsidR="005465A6" w:rsidRPr="002516C1" w:rsidRDefault="005465A6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465A6" w:rsidRPr="002516C1" w14:paraId="442A25BE" w14:textId="77777777" w:rsidTr="00451FEC">
        <w:tc>
          <w:tcPr>
            <w:tcW w:w="2970" w:type="dxa"/>
            <w:shd w:val="clear" w:color="auto" w:fill="auto"/>
          </w:tcPr>
          <w:p w14:paraId="54FB3CF3" w14:textId="77777777" w:rsidR="005465A6" w:rsidRPr="002516C1" w:rsidRDefault="005465A6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  <w:gridSpan w:val="7"/>
          </w:tcPr>
          <w:p w14:paraId="455E0D1F" w14:textId="77777777" w:rsidR="005465A6" w:rsidRPr="002516C1" w:rsidRDefault="005465A6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465A6" w:rsidRPr="002516C1" w14:paraId="7439E26D" w14:textId="77777777" w:rsidTr="00451FEC">
        <w:tc>
          <w:tcPr>
            <w:tcW w:w="2970" w:type="dxa"/>
            <w:shd w:val="clear" w:color="auto" w:fill="auto"/>
          </w:tcPr>
          <w:p w14:paraId="1FF6CECE" w14:textId="77777777" w:rsidR="005465A6" w:rsidRPr="002516C1" w:rsidRDefault="005465A6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  <w:gridSpan w:val="7"/>
          </w:tcPr>
          <w:p w14:paraId="5A687413" w14:textId="77777777" w:rsidR="005465A6" w:rsidRPr="002516C1" w:rsidRDefault="005465A6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465A6" w:rsidRPr="002516C1" w14:paraId="34337CC3" w14:textId="77777777" w:rsidTr="00451FEC">
        <w:tc>
          <w:tcPr>
            <w:tcW w:w="2970" w:type="dxa"/>
            <w:shd w:val="clear" w:color="auto" w:fill="auto"/>
          </w:tcPr>
          <w:p w14:paraId="6BB07485" w14:textId="77777777" w:rsidR="005465A6" w:rsidRPr="002516C1" w:rsidRDefault="005465A6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  <w:gridSpan w:val="7"/>
          </w:tcPr>
          <w:p w14:paraId="6B72F525" w14:textId="77777777" w:rsidR="005465A6" w:rsidRPr="002516C1" w:rsidRDefault="005465A6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465A6" w:rsidRPr="002516C1" w14:paraId="7C22E1B9" w14:textId="77777777" w:rsidTr="00451FEC">
        <w:tc>
          <w:tcPr>
            <w:tcW w:w="2970" w:type="dxa"/>
            <w:shd w:val="clear" w:color="auto" w:fill="auto"/>
          </w:tcPr>
          <w:p w14:paraId="3646031B" w14:textId="77777777" w:rsidR="005465A6" w:rsidRPr="002516C1" w:rsidRDefault="005465A6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  <w:gridSpan w:val="7"/>
          </w:tcPr>
          <w:p w14:paraId="36F1FA7A" w14:textId="77777777" w:rsidR="005465A6" w:rsidRPr="002516C1" w:rsidRDefault="005465A6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10575" w:rsidRPr="002516C1" w14:paraId="3F9B3BE2" w14:textId="77777777" w:rsidTr="00A9351A">
        <w:tc>
          <w:tcPr>
            <w:tcW w:w="2970" w:type="dxa"/>
            <w:shd w:val="clear" w:color="auto" w:fill="auto"/>
          </w:tcPr>
          <w:p w14:paraId="15808835" w14:textId="77777777" w:rsidR="00110575" w:rsidRPr="002516C1" w:rsidRDefault="00110575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6300" w:type="dxa"/>
            <w:gridSpan w:val="7"/>
            <w:shd w:val="clear" w:color="auto" w:fill="auto"/>
          </w:tcPr>
          <w:p w14:paraId="7EF607EE" w14:textId="77777777" w:rsidR="00110575" w:rsidRPr="002516C1" w:rsidRDefault="00110575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110575" w:rsidRPr="002516C1" w14:paraId="656DBB4E" w14:textId="77777777" w:rsidTr="007F2A92">
        <w:tc>
          <w:tcPr>
            <w:tcW w:w="2970" w:type="dxa"/>
            <w:shd w:val="clear" w:color="auto" w:fill="auto"/>
          </w:tcPr>
          <w:p w14:paraId="415521D9" w14:textId="77777777" w:rsidR="00110575" w:rsidRPr="002516C1" w:rsidRDefault="00110575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A004603" w14:textId="77777777" w:rsidR="00110575" w:rsidRPr="002516C1" w:rsidRDefault="00110575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476" w:type="dxa"/>
            <w:gridSpan w:val="5"/>
            <w:shd w:val="clear" w:color="auto" w:fill="auto"/>
          </w:tcPr>
          <w:p w14:paraId="778AEC87" w14:textId="77777777" w:rsidR="00110575" w:rsidRPr="002516C1" w:rsidRDefault="00110575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บันทึกเป็น (รายจ่าย) / รายได้ใน</w:t>
            </w:r>
          </w:p>
        </w:tc>
        <w:tc>
          <w:tcPr>
            <w:tcW w:w="1474" w:type="dxa"/>
            <w:shd w:val="clear" w:color="auto" w:fill="auto"/>
          </w:tcPr>
          <w:p w14:paraId="27A0F899" w14:textId="77777777" w:rsidR="00110575" w:rsidRPr="002516C1" w:rsidRDefault="00110575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</w:p>
        </w:tc>
      </w:tr>
      <w:tr w:rsidR="00110575" w:rsidRPr="002516C1" w14:paraId="127FF928" w14:textId="77777777" w:rsidTr="007F2A92">
        <w:tc>
          <w:tcPr>
            <w:tcW w:w="2970" w:type="dxa"/>
            <w:shd w:val="clear" w:color="auto" w:fill="auto"/>
          </w:tcPr>
          <w:p w14:paraId="3DB7823E" w14:textId="77777777" w:rsidR="00110575" w:rsidRPr="002516C1" w:rsidRDefault="00110575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40C555F" w14:textId="15B36EA4" w:rsidR="00110575" w:rsidRPr="002516C1" w:rsidRDefault="00110575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ณ วันที่</w:t>
            </w:r>
            <w:r w:rsidRPr="002516C1">
              <w:rPr>
                <w:rFonts w:asciiTheme="majorBidi" w:hAnsiTheme="majorBidi" w:cstheme="majorBidi"/>
                <w:cs/>
              </w:rPr>
              <w:br/>
            </w:r>
            <w:r w:rsidR="00A026BE" w:rsidRPr="00A026BE">
              <w:rPr>
                <w:rFonts w:asciiTheme="majorBidi" w:hAnsiTheme="majorBidi" w:cstheme="majorBidi"/>
              </w:rPr>
              <w:t>1</w:t>
            </w:r>
            <w:r w:rsidRPr="002516C1">
              <w:rPr>
                <w:rFonts w:asciiTheme="majorBidi" w:hAnsiTheme="majorBidi" w:cstheme="majorBidi"/>
              </w:rPr>
              <w:t xml:space="preserve"> </w:t>
            </w:r>
            <w:r w:rsidRPr="002516C1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="00A026BE" w:rsidRPr="00A026B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2833F6FA" w14:textId="77777777" w:rsidR="00110575" w:rsidRPr="002516C1" w:rsidRDefault="00110575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C96AA03" w14:textId="77777777" w:rsidR="00110575" w:rsidRPr="002516C1" w:rsidRDefault="00110575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</w:tcPr>
          <w:p w14:paraId="6B052315" w14:textId="77777777" w:rsidR="00110575" w:rsidRPr="002516C1" w:rsidRDefault="00110575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3F1FCF58" w14:textId="77777777" w:rsidR="00110575" w:rsidRPr="002516C1" w:rsidRDefault="00110575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กำไรหรือขาดทุนเบ็ดเสร็จอื่น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42624068" w14:textId="77777777" w:rsidR="00110575" w:rsidRPr="002516C1" w:rsidRDefault="00110575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74" w:type="dxa"/>
            <w:shd w:val="clear" w:color="auto" w:fill="auto"/>
          </w:tcPr>
          <w:p w14:paraId="4E4D9CAA" w14:textId="1440D381" w:rsidR="00110575" w:rsidRPr="002516C1" w:rsidRDefault="00110575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ณ วันที่</w:t>
            </w:r>
            <w:r w:rsidRPr="002516C1">
              <w:rPr>
                <w:rFonts w:asciiTheme="majorBidi" w:hAnsiTheme="majorBidi" w:cstheme="majorBidi"/>
                <w:cs/>
              </w:rPr>
              <w:br/>
            </w:r>
            <w:r w:rsidR="00A026BE" w:rsidRPr="00A026BE">
              <w:rPr>
                <w:rFonts w:asciiTheme="majorBidi" w:hAnsiTheme="majorBidi" w:cstheme="majorBidi"/>
              </w:rPr>
              <w:t>31</w:t>
            </w:r>
            <w:r w:rsidRPr="002516C1">
              <w:rPr>
                <w:rFonts w:asciiTheme="majorBidi" w:hAnsiTheme="majorBidi" w:cstheme="majorBidi"/>
              </w:rPr>
              <w:t xml:space="preserve"> </w:t>
            </w:r>
            <w:r w:rsidRPr="002516C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</w:rPr>
              <w:t>2565</w:t>
            </w:r>
          </w:p>
        </w:tc>
      </w:tr>
      <w:tr w:rsidR="00110575" w:rsidRPr="002516C1" w14:paraId="6DD4D026" w14:textId="77777777" w:rsidTr="00A9351A">
        <w:tc>
          <w:tcPr>
            <w:tcW w:w="2970" w:type="dxa"/>
            <w:shd w:val="clear" w:color="auto" w:fill="auto"/>
          </w:tcPr>
          <w:p w14:paraId="52862D60" w14:textId="77777777" w:rsidR="00110575" w:rsidRPr="002516C1" w:rsidRDefault="00110575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300" w:type="dxa"/>
            <w:gridSpan w:val="7"/>
            <w:shd w:val="clear" w:color="auto" w:fill="auto"/>
          </w:tcPr>
          <w:p w14:paraId="00879E69" w14:textId="77777777" w:rsidR="00110575" w:rsidRPr="002516C1" w:rsidRDefault="00110575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110575" w:rsidRPr="002516C1" w14:paraId="32CC2F6E" w14:textId="77777777" w:rsidTr="007F2A92">
        <w:tc>
          <w:tcPr>
            <w:tcW w:w="2970" w:type="dxa"/>
            <w:shd w:val="clear" w:color="auto" w:fill="auto"/>
          </w:tcPr>
          <w:p w14:paraId="18422FE1" w14:textId="77777777" w:rsidR="00110575" w:rsidRPr="002516C1" w:rsidRDefault="00110575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3E33834F" w14:textId="77777777" w:rsidR="00110575" w:rsidRPr="002516C1" w:rsidRDefault="00110575" w:rsidP="00451FE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9414CDB" w14:textId="77777777" w:rsidR="00110575" w:rsidRPr="002516C1" w:rsidRDefault="00110575" w:rsidP="00451FEC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</w:tcPr>
          <w:p w14:paraId="392E61A0" w14:textId="77777777" w:rsidR="00110575" w:rsidRPr="002516C1" w:rsidRDefault="00110575" w:rsidP="00451F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63F876" w14:textId="77777777" w:rsidR="00110575" w:rsidRPr="002516C1" w:rsidRDefault="00110575" w:rsidP="00451FE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D3FAFB0" w14:textId="77777777" w:rsidR="00110575" w:rsidRPr="002516C1" w:rsidRDefault="00110575" w:rsidP="00451F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F43F790" w14:textId="77777777" w:rsidR="00110575" w:rsidRPr="002516C1" w:rsidRDefault="00110575" w:rsidP="00451F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4" w:type="dxa"/>
            <w:shd w:val="clear" w:color="auto" w:fill="auto"/>
          </w:tcPr>
          <w:p w14:paraId="2D7D1645" w14:textId="77777777" w:rsidR="00110575" w:rsidRPr="002516C1" w:rsidRDefault="00110575" w:rsidP="00451FE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F63C0" w:rsidRPr="002516C1" w14:paraId="09750124" w14:textId="77777777" w:rsidTr="007F2A92">
        <w:tc>
          <w:tcPr>
            <w:tcW w:w="2970" w:type="dxa"/>
            <w:shd w:val="clear" w:color="auto" w:fill="auto"/>
          </w:tcPr>
          <w:p w14:paraId="5E446B0C" w14:textId="68EDC02F" w:rsidR="009F63C0" w:rsidRPr="002516C1" w:rsidRDefault="00AD076A" w:rsidP="009F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23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350" w:type="dxa"/>
            <w:shd w:val="clear" w:color="auto" w:fill="auto"/>
          </w:tcPr>
          <w:p w14:paraId="01CB8E45" w14:textId="7F27840C" w:rsidR="009F63C0" w:rsidRPr="002516C1" w:rsidRDefault="00A026BE" w:rsidP="009F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6</w:t>
            </w:r>
            <w:r w:rsidR="009F63C0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57</w:t>
            </w:r>
          </w:p>
        </w:tc>
        <w:tc>
          <w:tcPr>
            <w:tcW w:w="236" w:type="dxa"/>
            <w:shd w:val="clear" w:color="auto" w:fill="auto"/>
          </w:tcPr>
          <w:p w14:paraId="791D978C" w14:textId="77777777" w:rsidR="009F63C0" w:rsidRPr="002516C1" w:rsidRDefault="009F63C0" w:rsidP="009F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7F4BD5B0" w14:textId="772D513C" w:rsidR="009F63C0" w:rsidRPr="002516C1" w:rsidRDefault="00BD71F6" w:rsidP="009F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0.11</w:t>
            </w:r>
          </w:p>
        </w:tc>
        <w:tc>
          <w:tcPr>
            <w:tcW w:w="270" w:type="dxa"/>
            <w:shd w:val="clear" w:color="auto" w:fill="auto"/>
          </w:tcPr>
          <w:p w14:paraId="1B51AD36" w14:textId="77777777" w:rsidR="009F63C0" w:rsidRPr="002516C1" w:rsidRDefault="009F63C0" w:rsidP="009F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276EB63A" w14:textId="0CBB241E" w:rsidR="009F63C0" w:rsidRPr="002516C1" w:rsidRDefault="00A026BE" w:rsidP="009F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1</w:t>
            </w:r>
            <w:r w:rsidR="00905EF0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09</w:t>
            </w:r>
          </w:p>
        </w:tc>
        <w:tc>
          <w:tcPr>
            <w:tcW w:w="236" w:type="dxa"/>
            <w:shd w:val="clear" w:color="auto" w:fill="auto"/>
          </w:tcPr>
          <w:p w14:paraId="5D519F18" w14:textId="77777777" w:rsidR="009F63C0" w:rsidRPr="002516C1" w:rsidRDefault="009F63C0" w:rsidP="009F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1F513543" w14:textId="604A598F" w:rsidR="009F63C0" w:rsidRPr="002516C1" w:rsidRDefault="00BD71F6" w:rsidP="009F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7.77</w:t>
            </w:r>
          </w:p>
        </w:tc>
      </w:tr>
      <w:tr w:rsidR="009F63C0" w:rsidRPr="002516C1" w14:paraId="1B50D3A6" w14:textId="77777777" w:rsidTr="007F2A92">
        <w:tc>
          <w:tcPr>
            <w:tcW w:w="2970" w:type="dxa"/>
            <w:shd w:val="clear" w:color="auto" w:fill="auto"/>
          </w:tcPr>
          <w:p w14:paraId="2C1662CB" w14:textId="77777777" w:rsidR="009F63C0" w:rsidRPr="002516C1" w:rsidRDefault="009F63C0" w:rsidP="009F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71D8C356" w14:textId="77777777" w:rsidR="009F63C0" w:rsidRPr="002516C1" w:rsidRDefault="009F63C0" w:rsidP="009F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23CA9FEC" w14:textId="77777777" w:rsidR="009F63C0" w:rsidRPr="002516C1" w:rsidRDefault="009F63C0" w:rsidP="009F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2F65E6F2" w14:textId="77777777" w:rsidR="009F63C0" w:rsidRPr="002516C1" w:rsidRDefault="009F63C0" w:rsidP="009F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73598CF4" w14:textId="77777777" w:rsidR="009F63C0" w:rsidRPr="002516C1" w:rsidRDefault="009F63C0" w:rsidP="009F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4D8171F0" w14:textId="77777777" w:rsidR="009F63C0" w:rsidRPr="002516C1" w:rsidRDefault="009F63C0" w:rsidP="009F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79FCE36B" w14:textId="77777777" w:rsidR="009F63C0" w:rsidRPr="002516C1" w:rsidRDefault="009F63C0" w:rsidP="009F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4" w:type="dxa"/>
            <w:shd w:val="clear" w:color="auto" w:fill="auto"/>
          </w:tcPr>
          <w:p w14:paraId="75AD7AE7" w14:textId="77777777" w:rsidR="009F63C0" w:rsidRPr="002516C1" w:rsidRDefault="009F63C0" w:rsidP="009F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</w:tr>
      <w:tr w:rsidR="00643BB6" w:rsidRPr="002516C1" w14:paraId="44033F22" w14:textId="77777777" w:rsidTr="007F2A92">
        <w:tc>
          <w:tcPr>
            <w:tcW w:w="2970" w:type="dxa"/>
            <w:shd w:val="clear" w:color="auto" w:fill="auto"/>
          </w:tcPr>
          <w:p w14:paraId="06D45828" w14:textId="77777777" w:rsidR="00643BB6" w:rsidRPr="002516C1" w:rsidRDefault="00643BB6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23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shd w:val="clear" w:color="auto" w:fill="auto"/>
          </w:tcPr>
          <w:p w14:paraId="1B46A9A3" w14:textId="27C77986" w:rsidR="00643BB6" w:rsidRPr="002516C1" w:rsidRDefault="00643BB6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(</w:t>
            </w:r>
            <w:r w:rsidR="00A026BE" w:rsidRPr="00A026BE">
              <w:rPr>
                <w:rFonts w:asciiTheme="majorBidi" w:hAnsiTheme="majorBidi" w:cstheme="majorBidi"/>
              </w:rPr>
              <w:t>46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="00A026BE" w:rsidRPr="00A026BE">
              <w:rPr>
                <w:rFonts w:asciiTheme="majorBidi" w:hAnsiTheme="majorBidi" w:cstheme="majorBidi"/>
              </w:rPr>
              <w:t>97</w:t>
            </w:r>
            <w:r w:rsidRPr="002516C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0E6810D" w14:textId="77777777" w:rsidR="00643BB6" w:rsidRPr="002516C1" w:rsidRDefault="00643BB6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25F170FE" w14:textId="071454E5" w:rsidR="00643BB6" w:rsidRPr="002516C1" w:rsidRDefault="00BD71F6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3.77</w:t>
            </w:r>
          </w:p>
        </w:tc>
        <w:tc>
          <w:tcPr>
            <w:tcW w:w="270" w:type="dxa"/>
            <w:shd w:val="clear" w:color="auto" w:fill="auto"/>
          </w:tcPr>
          <w:p w14:paraId="3A888CA1" w14:textId="77777777" w:rsidR="00643BB6" w:rsidRPr="002516C1" w:rsidRDefault="00643BB6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2387BEFD" w14:textId="776EA4DA" w:rsidR="00643BB6" w:rsidRPr="002516C1" w:rsidRDefault="00643BB6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B6BE70" w14:textId="77777777" w:rsidR="00643BB6" w:rsidRPr="002516C1" w:rsidRDefault="00643BB6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62B48FF3" w14:textId="436D46D4" w:rsidR="00643BB6" w:rsidRPr="002516C1" w:rsidRDefault="00643BB6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(</w:t>
            </w:r>
            <w:r w:rsidR="00A026BE" w:rsidRPr="00A026BE">
              <w:rPr>
                <w:rFonts w:asciiTheme="majorBidi" w:hAnsiTheme="majorBidi" w:cstheme="majorBidi"/>
              </w:rPr>
              <w:t>4</w:t>
            </w:r>
            <w:r w:rsidR="00BD71F6">
              <w:rPr>
                <w:rFonts w:asciiTheme="majorBidi" w:hAnsiTheme="majorBidi" w:cstheme="majorBidi"/>
              </w:rPr>
              <w:t>3</w:t>
            </w:r>
            <w:r w:rsidR="00F613A5" w:rsidRPr="002516C1">
              <w:rPr>
                <w:rFonts w:asciiTheme="majorBidi" w:hAnsiTheme="majorBidi" w:cstheme="majorBidi"/>
              </w:rPr>
              <w:t>.</w:t>
            </w:r>
            <w:r w:rsidR="00BD71F6">
              <w:rPr>
                <w:rFonts w:asciiTheme="majorBidi" w:hAnsiTheme="majorBidi" w:cstheme="majorBidi"/>
              </w:rPr>
              <w:t>20</w:t>
            </w:r>
            <w:r w:rsidRPr="002516C1">
              <w:rPr>
                <w:rFonts w:asciiTheme="majorBidi" w:hAnsiTheme="majorBidi" w:cstheme="majorBidi"/>
              </w:rPr>
              <w:t>)</w:t>
            </w:r>
          </w:p>
        </w:tc>
      </w:tr>
      <w:tr w:rsidR="00643BB6" w:rsidRPr="002516C1" w14:paraId="2F5ED566" w14:textId="77777777" w:rsidTr="007F2A92">
        <w:tc>
          <w:tcPr>
            <w:tcW w:w="2970" w:type="dxa"/>
            <w:shd w:val="clear" w:color="auto" w:fill="auto"/>
          </w:tcPr>
          <w:p w14:paraId="4B99DDBB" w14:textId="77777777" w:rsidR="00643BB6" w:rsidRPr="002516C1" w:rsidRDefault="00643BB6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23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สินทรัพย์ไม่มีตัวตน</w:t>
            </w:r>
          </w:p>
        </w:tc>
        <w:tc>
          <w:tcPr>
            <w:tcW w:w="1350" w:type="dxa"/>
            <w:shd w:val="clear" w:color="auto" w:fill="auto"/>
          </w:tcPr>
          <w:p w14:paraId="68DC3BBA" w14:textId="06CF727F" w:rsidR="00643BB6" w:rsidRPr="002516C1" w:rsidRDefault="00643BB6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(</w:t>
            </w:r>
            <w:r w:rsidR="00A026BE" w:rsidRPr="00A026BE">
              <w:rPr>
                <w:rFonts w:asciiTheme="majorBidi" w:hAnsiTheme="majorBidi" w:cstheme="majorBidi"/>
              </w:rPr>
              <w:t>3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="00A026BE" w:rsidRPr="00A026BE">
              <w:rPr>
                <w:rFonts w:asciiTheme="majorBidi" w:hAnsiTheme="majorBidi" w:cstheme="majorBidi"/>
              </w:rPr>
              <w:t>02</w:t>
            </w:r>
            <w:r w:rsidRPr="002516C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3EC44E1" w14:textId="77777777" w:rsidR="00643BB6" w:rsidRPr="002516C1" w:rsidRDefault="00643BB6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7A1B64AB" w14:textId="39274D54" w:rsidR="00643BB6" w:rsidRPr="002516C1" w:rsidRDefault="00A026BE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="00F91623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07F1FAC5" w14:textId="77777777" w:rsidR="00643BB6" w:rsidRPr="002516C1" w:rsidRDefault="00643BB6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692E1AC6" w14:textId="533F012E" w:rsidR="00643BB6" w:rsidRPr="002516C1" w:rsidRDefault="00643BB6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C61B83" w14:textId="77777777" w:rsidR="00643BB6" w:rsidRPr="002516C1" w:rsidRDefault="00643BB6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531A348D" w14:textId="520C1F77" w:rsidR="00643BB6" w:rsidRPr="002516C1" w:rsidRDefault="00A10C7C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(</w:t>
            </w:r>
            <w:r w:rsidR="00BD71F6">
              <w:rPr>
                <w:rFonts w:asciiTheme="majorBidi" w:hAnsiTheme="majorBidi" w:cstheme="majorBidi"/>
              </w:rPr>
              <w:t>2.50</w:t>
            </w:r>
            <w:r w:rsidRPr="002516C1">
              <w:rPr>
                <w:rFonts w:asciiTheme="majorBidi" w:hAnsiTheme="majorBidi" w:cstheme="majorBidi"/>
              </w:rPr>
              <w:t>)</w:t>
            </w:r>
          </w:p>
        </w:tc>
      </w:tr>
      <w:tr w:rsidR="00643BB6" w:rsidRPr="002516C1" w14:paraId="03D39609" w14:textId="77777777" w:rsidTr="007F2A92">
        <w:tc>
          <w:tcPr>
            <w:tcW w:w="2970" w:type="dxa"/>
            <w:shd w:val="clear" w:color="auto" w:fill="auto"/>
          </w:tcPr>
          <w:p w14:paraId="642D6B2A" w14:textId="77777777" w:rsidR="00643BB6" w:rsidRPr="002516C1" w:rsidRDefault="00643BB6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การปรับมูลค่ายุติธรรมเงินลงทุน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D75248B" w14:textId="2EECC1F9" w:rsidR="00643BB6" w:rsidRPr="002516C1" w:rsidRDefault="00156362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(</w:t>
            </w:r>
            <w:r w:rsidR="00A026BE" w:rsidRPr="00A026BE">
              <w:rPr>
                <w:rFonts w:asciiTheme="majorBidi" w:hAnsiTheme="majorBidi" w:cstheme="majorBidi"/>
              </w:rPr>
              <w:t>90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="00A026BE" w:rsidRPr="00A026BE">
              <w:rPr>
                <w:rFonts w:asciiTheme="majorBidi" w:hAnsiTheme="majorBidi" w:cstheme="majorBidi"/>
              </w:rPr>
              <w:t>31</w:t>
            </w:r>
            <w:r w:rsidRPr="002516C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207ACC1" w14:textId="77777777" w:rsidR="00643BB6" w:rsidRPr="002516C1" w:rsidRDefault="00643BB6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0B7B542A" w14:textId="2070EACD" w:rsidR="00643BB6" w:rsidRPr="002516C1" w:rsidRDefault="003F61A8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587FE4" w14:textId="77777777" w:rsidR="00643BB6" w:rsidRPr="002516C1" w:rsidRDefault="00643BB6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2EFCE1" w14:textId="31473A52" w:rsidR="00643BB6" w:rsidRPr="002516C1" w:rsidRDefault="00A026BE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76</w:t>
            </w:r>
            <w:r w:rsidR="00905EF0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236" w:type="dxa"/>
            <w:shd w:val="clear" w:color="auto" w:fill="auto"/>
          </w:tcPr>
          <w:p w14:paraId="48A846A3" w14:textId="77777777" w:rsidR="00643BB6" w:rsidRPr="002516C1" w:rsidRDefault="00643BB6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7AAAC1A3" w14:textId="37CD5A7A" w:rsidR="00643BB6" w:rsidRPr="002516C1" w:rsidRDefault="00EB3D25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(</w:t>
            </w:r>
            <w:r w:rsidR="00A026BE" w:rsidRPr="00A026BE">
              <w:rPr>
                <w:rFonts w:asciiTheme="majorBidi" w:hAnsiTheme="majorBidi" w:cstheme="majorBidi"/>
              </w:rPr>
              <w:t>13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="00A026BE" w:rsidRPr="00A026BE">
              <w:rPr>
                <w:rFonts w:asciiTheme="majorBidi" w:hAnsiTheme="majorBidi" w:cstheme="majorBidi"/>
              </w:rPr>
              <w:t>67</w:t>
            </w:r>
            <w:r w:rsidRPr="002516C1">
              <w:rPr>
                <w:rFonts w:asciiTheme="majorBidi" w:hAnsiTheme="majorBidi" w:cstheme="majorBidi"/>
              </w:rPr>
              <w:t>)</w:t>
            </w:r>
          </w:p>
        </w:tc>
      </w:tr>
      <w:tr w:rsidR="00643BB6" w:rsidRPr="002516C1" w14:paraId="268C5C69" w14:textId="77777777" w:rsidTr="007F2A92">
        <w:tc>
          <w:tcPr>
            <w:tcW w:w="2970" w:type="dxa"/>
            <w:shd w:val="clear" w:color="auto" w:fill="auto"/>
          </w:tcPr>
          <w:p w14:paraId="672F88A5" w14:textId="77777777" w:rsidR="00643BB6" w:rsidRPr="002516C1" w:rsidRDefault="00643BB6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A16AE" w14:textId="2410D21B" w:rsidR="00643BB6" w:rsidRPr="002516C1" w:rsidRDefault="00643BB6" w:rsidP="0003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</w:rPr>
              <w:t>(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133</w:t>
            </w:r>
            <w:r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73</w:t>
            </w:r>
            <w:r w:rsidRPr="002516C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364EAE7" w14:textId="77777777" w:rsidR="00643BB6" w:rsidRPr="002516C1" w:rsidRDefault="00643BB6" w:rsidP="00643B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719463A7" w14:textId="3A855789" w:rsidR="003F61A8" w:rsidRPr="002516C1" w:rsidRDefault="00A026BE" w:rsidP="00643BB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3F61A8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="00BD71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64BFDF4C" w14:textId="77777777" w:rsidR="00643BB6" w:rsidRPr="002516C1" w:rsidRDefault="00643BB6" w:rsidP="00643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E65A86" w14:textId="1D794BC4" w:rsidR="00643BB6" w:rsidRPr="002516C1" w:rsidRDefault="00A026BE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77</w:t>
            </w:r>
            <w:r w:rsidR="00643BB6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73</w:t>
            </w:r>
          </w:p>
        </w:tc>
        <w:tc>
          <w:tcPr>
            <w:tcW w:w="236" w:type="dxa"/>
            <w:shd w:val="clear" w:color="auto" w:fill="auto"/>
          </w:tcPr>
          <w:p w14:paraId="332BA072" w14:textId="77777777" w:rsidR="00643BB6" w:rsidRPr="002516C1" w:rsidRDefault="00643BB6" w:rsidP="00643BB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shd w:val="clear" w:color="auto" w:fill="auto"/>
          </w:tcPr>
          <w:p w14:paraId="2BB7001E" w14:textId="351E5ACC" w:rsidR="00643BB6" w:rsidRPr="002516C1" w:rsidRDefault="00156362" w:rsidP="00643BB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BD71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4259FCC8" w14:textId="77777777" w:rsidR="00EC0F8E" w:rsidRDefault="00EC0F8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52"/>
        <w:gridCol w:w="1368"/>
        <w:gridCol w:w="236"/>
        <w:gridCol w:w="1294"/>
        <w:gridCol w:w="270"/>
        <w:gridCol w:w="1440"/>
        <w:gridCol w:w="236"/>
        <w:gridCol w:w="1474"/>
      </w:tblGrid>
      <w:tr w:rsidR="007F2A92" w:rsidRPr="002516C1" w14:paraId="3977ADF8" w14:textId="77777777" w:rsidTr="00451FEC">
        <w:tc>
          <w:tcPr>
            <w:tcW w:w="2952" w:type="dxa"/>
            <w:shd w:val="clear" w:color="auto" w:fill="auto"/>
          </w:tcPr>
          <w:p w14:paraId="0FED981A" w14:textId="77777777" w:rsidR="007F2A92" w:rsidRPr="002516C1" w:rsidRDefault="007F2A92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318" w:type="dxa"/>
            <w:gridSpan w:val="7"/>
          </w:tcPr>
          <w:p w14:paraId="28F0D066" w14:textId="77777777" w:rsidR="007F2A92" w:rsidRPr="002516C1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F2A92" w:rsidRPr="002516C1" w14:paraId="1B49B9F1" w14:textId="77777777" w:rsidTr="00451FEC">
        <w:tc>
          <w:tcPr>
            <w:tcW w:w="2952" w:type="dxa"/>
            <w:shd w:val="clear" w:color="auto" w:fill="auto"/>
          </w:tcPr>
          <w:p w14:paraId="3F59CD59" w14:textId="77777777" w:rsidR="007F2A92" w:rsidRPr="002516C1" w:rsidRDefault="007F2A92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68" w:type="dxa"/>
          </w:tcPr>
          <w:p w14:paraId="7327A965" w14:textId="77777777" w:rsidR="007F2A92" w:rsidRPr="002516C1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476" w:type="dxa"/>
            <w:gridSpan w:val="5"/>
          </w:tcPr>
          <w:p w14:paraId="539A6E44" w14:textId="77777777" w:rsidR="007F2A92" w:rsidRPr="002516C1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บันทึกเป็น (รายจ่าย) / รายได้ใน</w:t>
            </w:r>
          </w:p>
        </w:tc>
        <w:tc>
          <w:tcPr>
            <w:tcW w:w="1474" w:type="dxa"/>
          </w:tcPr>
          <w:p w14:paraId="66851A2A" w14:textId="77777777" w:rsidR="007F2A92" w:rsidRPr="002516C1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</w:p>
        </w:tc>
      </w:tr>
      <w:tr w:rsidR="007F2A92" w:rsidRPr="002516C1" w14:paraId="2CFEDD42" w14:textId="77777777" w:rsidTr="00451FEC">
        <w:tc>
          <w:tcPr>
            <w:tcW w:w="2952" w:type="dxa"/>
            <w:shd w:val="clear" w:color="auto" w:fill="auto"/>
          </w:tcPr>
          <w:p w14:paraId="766F0F9D" w14:textId="77777777" w:rsidR="007F2A92" w:rsidRPr="002516C1" w:rsidRDefault="007F2A92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68" w:type="dxa"/>
          </w:tcPr>
          <w:p w14:paraId="1DB6FBAA" w14:textId="77777777" w:rsidR="007F2A92" w:rsidRPr="002516C1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ณ วันที่</w:t>
            </w:r>
            <w:r w:rsidRPr="002516C1">
              <w:rPr>
                <w:rFonts w:asciiTheme="majorBidi" w:hAnsiTheme="majorBidi" w:cstheme="majorBidi"/>
                <w:cs/>
              </w:rPr>
              <w:br/>
            </w:r>
            <w:r w:rsidRPr="00A026BE">
              <w:rPr>
                <w:rFonts w:asciiTheme="majorBidi" w:hAnsiTheme="majorBidi" w:cstheme="majorBidi"/>
              </w:rPr>
              <w:t>1</w:t>
            </w:r>
            <w:r w:rsidRPr="002516C1">
              <w:rPr>
                <w:rFonts w:asciiTheme="majorBidi" w:hAnsiTheme="majorBidi" w:cstheme="majorBidi"/>
              </w:rPr>
              <w:t xml:space="preserve"> </w:t>
            </w:r>
            <w:r w:rsidRPr="002516C1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236" w:type="dxa"/>
          </w:tcPr>
          <w:p w14:paraId="0FE16587" w14:textId="77777777" w:rsidR="007F2A92" w:rsidRPr="002516C1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vAlign w:val="bottom"/>
          </w:tcPr>
          <w:p w14:paraId="5500AB6E" w14:textId="77777777" w:rsidR="007F2A92" w:rsidRPr="002516C1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15BD8E6E" w14:textId="77777777" w:rsidR="007F2A92" w:rsidRPr="002516C1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240DC1EB" w14:textId="77777777" w:rsidR="007F2A92" w:rsidRPr="002516C1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กำไรหรือขาดทุนเบ็ดเสร็จอื่น</w:t>
            </w:r>
          </w:p>
        </w:tc>
        <w:tc>
          <w:tcPr>
            <w:tcW w:w="236" w:type="dxa"/>
          </w:tcPr>
          <w:p w14:paraId="3ED51170" w14:textId="77777777" w:rsidR="007F2A92" w:rsidRPr="002516C1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74" w:type="dxa"/>
          </w:tcPr>
          <w:p w14:paraId="0F0AD0F4" w14:textId="77777777" w:rsidR="007F2A92" w:rsidRPr="002516C1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ณ วันที่</w:t>
            </w:r>
            <w:r w:rsidRPr="002516C1">
              <w:rPr>
                <w:rFonts w:asciiTheme="majorBidi" w:hAnsiTheme="majorBidi" w:cstheme="majorBidi"/>
                <w:cs/>
              </w:rPr>
              <w:br/>
            </w:r>
            <w:r w:rsidRPr="00A026BE">
              <w:rPr>
                <w:rFonts w:asciiTheme="majorBidi" w:hAnsiTheme="majorBidi" w:cstheme="majorBidi"/>
              </w:rPr>
              <w:t>31</w:t>
            </w:r>
            <w:r w:rsidRPr="002516C1">
              <w:rPr>
                <w:rFonts w:asciiTheme="majorBidi" w:hAnsiTheme="majorBidi" w:cstheme="majorBidi"/>
              </w:rPr>
              <w:t xml:space="preserve"> </w:t>
            </w:r>
            <w:r w:rsidRPr="002516C1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7F2A92" w:rsidRPr="002516C1" w14:paraId="1BF708ED" w14:textId="77777777" w:rsidTr="00451FEC">
        <w:tc>
          <w:tcPr>
            <w:tcW w:w="2952" w:type="dxa"/>
          </w:tcPr>
          <w:p w14:paraId="487B04CB" w14:textId="77777777" w:rsidR="007F2A92" w:rsidRPr="002516C1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318" w:type="dxa"/>
            <w:gridSpan w:val="7"/>
          </w:tcPr>
          <w:p w14:paraId="3273B517" w14:textId="77777777" w:rsidR="007F2A92" w:rsidRPr="002516C1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7F2A92" w:rsidRPr="002516C1" w14:paraId="6087B204" w14:textId="77777777" w:rsidTr="00451FEC">
        <w:tc>
          <w:tcPr>
            <w:tcW w:w="2952" w:type="dxa"/>
          </w:tcPr>
          <w:p w14:paraId="6F1E3034" w14:textId="0B9A3AAA" w:rsidR="007F2A92" w:rsidRPr="002516C1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6</w:t>
            </w:r>
          </w:p>
        </w:tc>
        <w:tc>
          <w:tcPr>
            <w:tcW w:w="6318" w:type="dxa"/>
            <w:gridSpan w:val="7"/>
          </w:tcPr>
          <w:p w14:paraId="742C3F5C" w14:textId="77777777" w:rsidR="007F2A92" w:rsidRPr="002516C1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7F2A92" w:rsidRPr="002516C1" w14:paraId="0FEB06D5" w14:textId="77777777" w:rsidTr="00451FEC">
        <w:tc>
          <w:tcPr>
            <w:tcW w:w="2952" w:type="dxa"/>
          </w:tcPr>
          <w:p w14:paraId="50C53E8F" w14:textId="52571722" w:rsidR="007F2A92" w:rsidRPr="002516C1" w:rsidRDefault="00454A3A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สินทรัพย์(</w:t>
            </w:r>
            <w:r w:rsidR="007F2A92"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)</w:t>
            </w:r>
            <w:r w:rsidR="007F2A92"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</w:tcPr>
          <w:p w14:paraId="39FDDE7F" w14:textId="77777777" w:rsidR="007F2A92" w:rsidRPr="002516C1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B4D9337" w14:textId="77777777" w:rsidR="007F2A92" w:rsidRPr="002516C1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4A158018" w14:textId="77777777" w:rsidR="007F2A92" w:rsidRPr="002516C1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5DFEDC3" w14:textId="77777777" w:rsidR="007F2A92" w:rsidRPr="002516C1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6AB131E5" w14:textId="77777777" w:rsidR="007F2A92" w:rsidRPr="002516C1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AD41926" w14:textId="77777777" w:rsidR="007F2A92" w:rsidRPr="002516C1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4" w:type="dxa"/>
          </w:tcPr>
          <w:p w14:paraId="25D5A36B" w14:textId="77777777" w:rsidR="007F2A92" w:rsidRPr="002516C1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</w:tr>
      <w:tr w:rsidR="00834552" w:rsidRPr="002516C1" w14:paraId="2822AABE" w14:textId="77777777" w:rsidTr="00451FEC">
        <w:tc>
          <w:tcPr>
            <w:tcW w:w="2952" w:type="dxa"/>
          </w:tcPr>
          <w:p w14:paraId="4671CD61" w14:textId="77777777" w:rsidR="00834552" w:rsidRPr="002516C1" w:rsidRDefault="00834552" w:rsidP="008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79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การปรับมูลค่ายุติธรรมเงินลงทุน</w:t>
            </w:r>
          </w:p>
        </w:tc>
        <w:tc>
          <w:tcPr>
            <w:tcW w:w="1368" w:type="dxa"/>
          </w:tcPr>
          <w:p w14:paraId="16E0DE54" w14:textId="6DA0944F" w:rsidR="00834552" w:rsidRPr="002516C1" w:rsidRDefault="00834552" w:rsidP="008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(</w:t>
            </w:r>
            <w:r w:rsidRPr="00A026BE">
              <w:rPr>
                <w:rFonts w:asciiTheme="majorBidi" w:hAnsiTheme="majorBidi" w:cstheme="majorBidi"/>
              </w:rPr>
              <w:t>13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67</w:t>
            </w:r>
            <w:r w:rsidRPr="002516C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</w:tcPr>
          <w:p w14:paraId="4BBDF90F" w14:textId="77777777" w:rsidR="00834552" w:rsidRPr="002516C1" w:rsidRDefault="00834552" w:rsidP="008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5208854C" w14:textId="738D6B33" w:rsidR="00834552" w:rsidRPr="002516C1" w:rsidRDefault="00834552" w:rsidP="008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</w:tcPr>
          <w:p w14:paraId="2BEE8E13" w14:textId="77777777" w:rsidR="00834552" w:rsidRPr="002516C1" w:rsidRDefault="00834552" w:rsidP="008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79CD4418" w14:textId="0E3828DB" w:rsidR="00834552" w:rsidRPr="002516C1" w:rsidRDefault="00834552" w:rsidP="008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64.0</w:t>
            </w:r>
            <w:r w:rsidR="00D4009E">
              <w:rPr>
                <w:rFonts w:asciiTheme="majorBidi" w:hAnsiTheme="majorBidi" w:cstheme="majorBidi" w:hint="cs"/>
                <w:cs/>
              </w:rPr>
              <w:t>4</w:t>
            </w:r>
          </w:p>
        </w:tc>
        <w:tc>
          <w:tcPr>
            <w:tcW w:w="236" w:type="dxa"/>
          </w:tcPr>
          <w:p w14:paraId="52BA3AB6" w14:textId="77777777" w:rsidR="00834552" w:rsidRPr="002516C1" w:rsidRDefault="00834552" w:rsidP="008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</w:tcPr>
          <w:p w14:paraId="4D6B4AD5" w14:textId="1B840625" w:rsidR="00834552" w:rsidRPr="002516C1" w:rsidRDefault="00834552" w:rsidP="008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50.3</w:t>
            </w:r>
            <w:r w:rsidR="00D4009E">
              <w:rPr>
                <w:rFonts w:asciiTheme="majorBidi" w:hAnsiTheme="majorBidi" w:cstheme="majorBidi" w:hint="cs"/>
                <w:cs/>
              </w:rPr>
              <w:t>7</w:t>
            </w:r>
          </w:p>
        </w:tc>
      </w:tr>
      <w:tr w:rsidR="00834552" w:rsidRPr="002516C1" w14:paraId="0115C55E" w14:textId="77777777" w:rsidTr="00451FEC">
        <w:tc>
          <w:tcPr>
            <w:tcW w:w="2952" w:type="dxa"/>
          </w:tcPr>
          <w:p w14:paraId="54FCFAF0" w14:textId="77777777" w:rsidR="00834552" w:rsidRPr="002516C1" w:rsidRDefault="00834552" w:rsidP="008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7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</w:tcPr>
          <w:p w14:paraId="0833A0B5" w14:textId="77777777" w:rsidR="00834552" w:rsidRPr="002516C1" w:rsidRDefault="00834552" w:rsidP="008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3FA8F939" w14:textId="77777777" w:rsidR="00834552" w:rsidRPr="002516C1" w:rsidRDefault="00834552" w:rsidP="008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506DE5C2" w14:textId="77777777" w:rsidR="00834552" w:rsidRPr="002516C1" w:rsidRDefault="00834552" w:rsidP="008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3142C74" w14:textId="77777777" w:rsidR="00834552" w:rsidRPr="002516C1" w:rsidRDefault="00834552" w:rsidP="008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57FA23F9" w14:textId="77777777" w:rsidR="00834552" w:rsidRPr="002516C1" w:rsidRDefault="00834552" w:rsidP="008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242EC63" w14:textId="77777777" w:rsidR="00834552" w:rsidRPr="002516C1" w:rsidRDefault="00834552" w:rsidP="008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</w:tcPr>
          <w:p w14:paraId="4C735F24" w14:textId="77777777" w:rsidR="00834552" w:rsidRPr="002516C1" w:rsidRDefault="00834552" w:rsidP="008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</w:tr>
      <w:tr w:rsidR="00834552" w:rsidRPr="002516C1" w14:paraId="3A2021EC" w14:textId="77777777" w:rsidTr="00451FEC">
        <w:tc>
          <w:tcPr>
            <w:tcW w:w="2952" w:type="dxa"/>
          </w:tcPr>
          <w:p w14:paraId="3B416018" w14:textId="611B9783" w:rsidR="00834552" w:rsidRPr="002516C1" w:rsidRDefault="00834552" w:rsidP="008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5</w:t>
            </w:r>
          </w:p>
        </w:tc>
        <w:tc>
          <w:tcPr>
            <w:tcW w:w="1368" w:type="dxa"/>
          </w:tcPr>
          <w:p w14:paraId="5610545B" w14:textId="77777777" w:rsidR="00834552" w:rsidRPr="002516C1" w:rsidRDefault="00834552" w:rsidP="008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</w:tcPr>
          <w:p w14:paraId="4B8111FB" w14:textId="77777777" w:rsidR="00834552" w:rsidRPr="002516C1" w:rsidRDefault="00834552" w:rsidP="008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294" w:type="dxa"/>
          </w:tcPr>
          <w:p w14:paraId="319BABBE" w14:textId="77777777" w:rsidR="00834552" w:rsidRPr="002516C1" w:rsidRDefault="00834552" w:rsidP="008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" w:type="dxa"/>
          </w:tcPr>
          <w:p w14:paraId="3C185E88" w14:textId="77777777" w:rsidR="00834552" w:rsidRPr="002516C1" w:rsidRDefault="00834552" w:rsidP="008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40" w:type="dxa"/>
          </w:tcPr>
          <w:p w14:paraId="0DEF5E54" w14:textId="77777777" w:rsidR="00834552" w:rsidRPr="002516C1" w:rsidRDefault="00834552" w:rsidP="008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6" w:type="dxa"/>
          </w:tcPr>
          <w:p w14:paraId="3302649A" w14:textId="77777777" w:rsidR="00834552" w:rsidRPr="002516C1" w:rsidRDefault="00834552" w:rsidP="008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474" w:type="dxa"/>
          </w:tcPr>
          <w:p w14:paraId="7DDA4899" w14:textId="77777777" w:rsidR="00834552" w:rsidRPr="002516C1" w:rsidRDefault="00834552" w:rsidP="008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834552" w:rsidRPr="002516C1" w14:paraId="575E1D4E" w14:textId="77777777" w:rsidTr="00451FEC">
        <w:tc>
          <w:tcPr>
            <w:tcW w:w="2952" w:type="dxa"/>
          </w:tcPr>
          <w:p w14:paraId="7DC23CD0" w14:textId="77777777" w:rsidR="00834552" w:rsidRPr="002516C1" w:rsidRDefault="00834552" w:rsidP="008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79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</w:tcPr>
          <w:p w14:paraId="1FA3EEDA" w14:textId="77777777" w:rsidR="00834552" w:rsidRPr="002516C1" w:rsidRDefault="00834552" w:rsidP="008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6F0EDB43" w14:textId="77777777" w:rsidR="00834552" w:rsidRPr="002516C1" w:rsidRDefault="00834552" w:rsidP="008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27FE90C7" w14:textId="77777777" w:rsidR="00834552" w:rsidRPr="002516C1" w:rsidRDefault="00834552" w:rsidP="008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C04EA72" w14:textId="77777777" w:rsidR="00834552" w:rsidRPr="002516C1" w:rsidRDefault="00834552" w:rsidP="008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13A3148C" w14:textId="77777777" w:rsidR="00834552" w:rsidRPr="002516C1" w:rsidRDefault="00834552" w:rsidP="008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257FF85" w14:textId="77777777" w:rsidR="00834552" w:rsidRPr="002516C1" w:rsidRDefault="00834552" w:rsidP="008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</w:tcPr>
          <w:p w14:paraId="34F28827" w14:textId="77777777" w:rsidR="00834552" w:rsidRPr="002516C1" w:rsidRDefault="00834552" w:rsidP="008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</w:tr>
      <w:tr w:rsidR="00834552" w:rsidRPr="002516C1" w14:paraId="6028A655" w14:textId="77777777" w:rsidTr="00451FEC">
        <w:tc>
          <w:tcPr>
            <w:tcW w:w="2952" w:type="dxa"/>
          </w:tcPr>
          <w:p w14:paraId="50970AB5" w14:textId="77777777" w:rsidR="00834552" w:rsidRPr="002516C1" w:rsidRDefault="00834552" w:rsidP="008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79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การปรับมูลค่ายุติธรรมเงินลงทุน</w:t>
            </w:r>
          </w:p>
        </w:tc>
        <w:tc>
          <w:tcPr>
            <w:tcW w:w="1368" w:type="dxa"/>
          </w:tcPr>
          <w:p w14:paraId="4D82A5A2" w14:textId="3DCDDC0D" w:rsidR="00834552" w:rsidRPr="002516C1" w:rsidRDefault="00834552" w:rsidP="008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(</w:t>
            </w:r>
            <w:r w:rsidRPr="00A026BE">
              <w:rPr>
                <w:rFonts w:asciiTheme="majorBidi" w:hAnsiTheme="majorBidi" w:cstheme="majorBidi"/>
              </w:rPr>
              <w:t>90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31</w:t>
            </w:r>
            <w:r w:rsidRPr="002516C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36" w:type="dxa"/>
          </w:tcPr>
          <w:p w14:paraId="28191690" w14:textId="77777777" w:rsidR="00834552" w:rsidRPr="002516C1" w:rsidRDefault="00834552" w:rsidP="008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65835C91" w14:textId="4867F785" w:rsidR="00834552" w:rsidRPr="002516C1" w:rsidRDefault="00834552" w:rsidP="008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7B8300BC" w14:textId="77777777" w:rsidR="00834552" w:rsidRPr="002516C1" w:rsidRDefault="00834552" w:rsidP="008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6BC0393C" w14:textId="3574008D" w:rsidR="00834552" w:rsidRPr="002516C1" w:rsidRDefault="00834552" w:rsidP="008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76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236" w:type="dxa"/>
          </w:tcPr>
          <w:p w14:paraId="4860A643" w14:textId="77777777" w:rsidR="00834552" w:rsidRPr="002516C1" w:rsidRDefault="00834552" w:rsidP="008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</w:tcPr>
          <w:p w14:paraId="3ED72EBC" w14:textId="1DFCA3A4" w:rsidR="00834552" w:rsidRPr="002516C1" w:rsidRDefault="00834552" w:rsidP="0083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(</w:t>
            </w:r>
            <w:r w:rsidRPr="00A026BE">
              <w:rPr>
                <w:rFonts w:asciiTheme="majorBidi" w:hAnsiTheme="majorBidi" w:cstheme="majorBidi"/>
              </w:rPr>
              <w:t>13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67</w:t>
            </w:r>
            <w:r w:rsidRPr="002516C1">
              <w:rPr>
                <w:rFonts w:asciiTheme="majorBidi" w:hAnsiTheme="majorBidi" w:cstheme="majorBidi"/>
              </w:rPr>
              <w:t>)</w:t>
            </w:r>
          </w:p>
        </w:tc>
      </w:tr>
    </w:tbl>
    <w:p w14:paraId="000D0E63" w14:textId="77777777" w:rsidR="007F2A92" w:rsidRPr="002516C1" w:rsidRDefault="007F2A92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s/>
        </w:rPr>
      </w:pPr>
    </w:p>
    <w:p w14:paraId="11436671" w14:textId="338B6000" w:rsidR="00EC0F8E" w:rsidRDefault="00EC0F8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ขาดทุนทางภาษี</w:t>
      </w:r>
      <w:r w:rsidR="009A5553">
        <w:rPr>
          <w:rFonts w:asciiTheme="majorBidi" w:hAnsiTheme="majorBidi" w:cstheme="majorBidi" w:hint="cs"/>
          <w:cs/>
        </w:rPr>
        <w:t>ของกลุ่มบริษัทและ</w:t>
      </w:r>
      <w:r w:rsidR="009A5553" w:rsidRPr="0037663A">
        <w:rPr>
          <w:rFonts w:asciiTheme="majorBidi" w:hAnsiTheme="majorBidi" w:cstheme="majorBidi" w:hint="cs"/>
          <w:cs/>
        </w:rPr>
        <w:t xml:space="preserve">บริษัท จำนวน </w:t>
      </w:r>
      <w:r w:rsidR="0037663A" w:rsidRPr="001F59D5">
        <w:rPr>
          <w:rFonts w:asciiTheme="majorBidi" w:hAnsiTheme="majorBidi" w:cstheme="majorBidi"/>
        </w:rPr>
        <w:t>719</w:t>
      </w:r>
      <w:r w:rsidR="009A5553" w:rsidRPr="0037663A">
        <w:rPr>
          <w:rFonts w:asciiTheme="majorBidi" w:hAnsiTheme="majorBidi" w:cstheme="majorBidi"/>
        </w:rPr>
        <w:t xml:space="preserve"> </w:t>
      </w:r>
      <w:r w:rsidR="009A5553" w:rsidRPr="0037663A">
        <w:rPr>
          <w:rFonts w:asciiTheme="majorBidi" w:hAnsiTheme="majorBidi" w:cstheme="majorBidi" w:hint="cs"/>
          <w:cs/>
        </w:rPr>
        <w:t>ล้านบาท</w:t>
      </w:r>
      <w:r w:rsidR="009A5553">
        <w:rPr>
          <w:rFonts w:asciiTheme="majorBidi" w:hAnsiTheme="majorBidi" w:cstheme="majorBidi" w:hint="cs"/>
          <w:cs/>
        </w:rPr>
        <w:t xml:space="preserve"> และ </w:t>
      </w:r>
      <w:r w:rsidR="007F2A92">
        <w:rPr>
          <w:rFonts w:asciiTheme="majorBidi" w:hAnsiTheme="majorBidi" w:cstheme="majorBidi"/>
        </w:rPr>
        <w:t>4</w:t>
      </w:r>
      <w:r w:rsidR="00683678">
        <w:rPr>
          <w:rFonts w:asciiTheme="majorBidi" w:hAnsiTheme="majorBidi" w:cstheme="majorBidi"/>
        </w:rPr>
        <w:t>55</w:t>
      </w:r>
      <w:r w:rsidR="00300509">
        <w:rPr>
          <w:rFonts w:asciiTheme="majorBidi" w:hAnsiTheme="majorBidi" w:cstheme="majorBidi"/>
        </w:rPr>
        <w:t xml:space="preserve"> </w:t>
      </w:r>
      <w:r w:rsidR="00300509">
        <w:rPr>
          <w:rFonts w:asciiTheme="majorBidi" w:hAnsiTheme="majorBidi" w:cstheme="majorBidi" w:hint="cs"/>
          <w:cs/>
        </w:rPr>
        <w:t xml:space="preserve">ล้านบาท ตามลำดับ </w:t>
      </w:r>
      <w:r w:rsidRPr="002516C1">
        <w:rPr>
          <w:rFonts w:asciiTheme="majorBidi" w:hAnsiTheme="majorBidi" w:cstheme="majorBidi"/>
          <w:cs/>
        </w:rPr>
        <w:t xml:space="preserve">จะสิ้นอายุในปี </w:t>
      </w:r>
      <w:r w:rsidR="00A026BE" w:rsidRPr="00A026BE">
        <w:rPr>
          <w:rFonts w:asciiTheme="majorBidi" w:hAnsiTheme="majorBidi" w:cstheme="majorBidi"/>
        </w:rPr>
        <w:t>256</w:t>
      </w:r>
      <w:r w:rsidR="007F2A92">
        <w:rPr>
          <w:rFonts w:asciiTheme="majorBidi" w:hAnsiTheme="majorBidi" w:cstheme="majorBidi"/>
        </w:rPr>
        <w:t>7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ถึง </w:t>
      </w:r>
      <w:r w:rsidR="00A026BE" w:rsidRPr="00A026BE">
        <w:rPr>
          <w:rFonts w:asciiTheme="majorBidi" w:hAnsiTheme="majorBidi" w:cstheme="majorBidi"/>
        </w:rPr>
        <w:t>257</w:t>
      </w:r>
      <w:r w:rsidR="007F2A92">
        <w:rPr>
          <w:rFonts w:asciiTheme="majorBidi" w:hAnsiTheme="majorBidi" w:cstheme="majorBidi"/>
        </w:rPr>
        <w:t>1</w:t>
      </w:r>
      <w:r w:rsidRPr="002516C1">
        <w:rPr>
          <w:rFonts w:asciiTheme="majorBidi" w:hAnsiTheme="majorBidi" w:cstheme="majorBidi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</w:p>
    <w:p w14:paraId="7DACB026" w14:textId="77777777" w:rsidR="0030149E" w:rsidRPr="002516C1" w:rsidRDefault="0030149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45665A00" w14:textId="54342C19" w:rsidR="00EC0F8E" w:rsidRPr="002516C1" w:rsidRDefault="00EC0F8E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cs/>
        </w:rPr>
        <w:lastRenderedPageBreak/>
        <w:t xml:space="preserve"> </w:t>
      </w:r>
      <w:r w:rsidR="00110575" w:rsidRPr="002516C1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สิทธิประโยชน์จากการส่งเสริมการลงทุน</w:t>
      </w:r>
    </w:p>
    <w:p w14:paraId="51182B58" w14:textId="77777777" w:rsidR="00FD653E" w:rsidRPr="002516C1" w:rsidRDefault="00FD653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952BA80" w14:textId="0014169A" w:rsidR="00EC0F8E" w:rsidRPr="002516C1" w:rsidRDefault="00EC0F8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 xml:space="preserve">คณะกรรมการส่งเสริมการลงทุนอนุมัติให้กลุ่ม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="00A026BE" w:rsidRPr="00A026BE">
        <w:rPr>
          <w:rFonts w:asciiTheme="majorBidi" w:hAnsiTheme="majorBidi" w:cstheme="majorBidi"/>
        </w:rPr>
        <w:t>2520</w:t>
      </w:r>
      <w:r w:rsidRPr="002516C1">
        <w:rPr>
          <w:rFonts w:asciiTheme="majorBidi" w:hAnsiTheme="majorBidi" w:cstheme="majorBidi"/>
          <w:cs/>
        </w:rPr>
        <w:t xml:space="preserve"> เกี่ยวกับ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การผลิตไบโอดีเซล เอทานอล และก๊าซชีวภาพ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ซึ่งพอสรุปสาระสำคัญได้ดังนี้</w:t>
      </w:r>
    </w:p>
    <w:p w14:paraId="45C968AA" w14:textId="77777777" w:rsidR="00EC0F8E" w:rsidRPr="002516C1" w:rsidRDefault="00EC0F8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4"/>
          <w:szCs w:val="4"/>
        </w:rPr>
      </w:pPr>
    </w:p>
    <w:p w14:paraId="53F702B4" w14:textId="7E0090EA" w:rsidR="000716E7" w:rsidRPr="002516C1" w:rsidRDefault="00071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5AC11A03" w14:textId="24589F2F" w:rsidR="00EC0F8E" w:rsidRPr="002516C1" w:rsidRDefault="00EC0F8E" w:rsidP="00071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(ก)</w:t>
      </w:r>
      <w:r w:rsidRPr="002516C1">
        <w:rPr>
          <w:rFonts w:asciiTheme="majorBidi" w:hAnsiTheme="majorBidi" w:cstheme="majorBidi"/>
        </w:rPr>
        <w:tab/>
      </w:r>
      <w:r w:rsidRPr="002516C1">
        <w:rPr>
          <w:rFonts w:asciiTheme="majorBidi" w:hAnsiTheme="majorBidi" w:cstheme="majorBidi"/>
        </w:rPr>
        <w:tab/>
      </w:r>
      <w:r w:rsidRPr="002516C1">
        <w:rPr>
          <w:rFonts w:asciiTheme="majorBidi" w:hAnsiTheme="majorBidi" w:cstheme="majorBidi"/>
        </w:rPr>
        <w:tab/>
      </w:r>
      <w:r w:rsidRPr="002516C1">
        <w:rPr>
          <w:rFonts w:asciiTheme="majorBidi" w:hAnsiTheme="majorBidi" w:cstheme="majorBidi"/>
        </w:rPr>
        <w:tab/>
        <w:t xml:space="preserve"> </w:t>
      </w:r>
      <w:r w:rsidRPr="002516C1">
        <w:rPr>
          <w:rFonts w:asciiTheme="majorBidi" w:hAnsiTheme="majorBidi" w:cstheme="majorBidi"/>
          <w:cs/>
        </w:rPr>
        <w:tab/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3D0FD4F5" w14:textId="77777777" w:rsidR="00EC0F8E" w:rsidRPr="002516C1" w:rsidRDefault="00EC0F8E" w:rsidP="00071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(ข)</w:t>
      </w:r>
      <w:r w:rsidRPr="002516C1">
        <w:rPr>
          <w:rFonts w:asciiTheme="majorBidi" w:hAnsiTheme="majorBidi" w:cstheme="majorBidi"/>
          <w:cs/>
        </w:rPr>
        <w:tab/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หกปีและแปดปี นับแต่วันที่เริ่มมีรายได้จากการประกอบกิจการนั้น</w:t>
      </w:r>
    </w:p>
    <w:p w14:paraId="16F6D6F3" w14:textId="77777777" w:rsidR="000716E7" w:rsidRPr="002516C1" w:rsidRDefault="000716E7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23699C1D" w14:textId="4238C553" w:rsidR="00EC0F8E" w:rsidRPr="002516C1" w:rsidRDefault="00EC0F8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เนื่องจากเป็นกิจการที่ได้รับการส่งเสริมการลงทุน กลุ่มบริษัทจะต้องปฏิบัติตามเงื่อนไขและข้อกำหนดตามที่ระบุไว้ในบัตรส่งเสริมการลงทุน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45B0AE9A" w14:textId="77777777" w:rsidR="00F60E2A" w:rsidRPr="002516C1" w:rsidRDefault="00F60E2A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247401DD" w14:textId="1E39A44D" w:rsidR="00EC0F8E" w:rsidRPr="002516C1" w:rsidRDefault="00EC0F8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1178477E" w14:textId="77777777" w:rsidR="00EC0F8E" w:rsidRPr="002516C1" w:rsidRDefault="00EC0F8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</w:rPr>
      </w:pPr>
    </w:p>
    <w:tbl>
      <w:tblPr>
        <w:tblW w:w="9147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1341"/>
        <w:gridCol w:w="1259"/>
        <w:gridCol w:w="1257"/>
        <w:gridCol w:w="1264"/>
        <w:gridCol w:w="256"/>
        <w:gridCol w:w="1253"/>
        <w:gridCol w:w="1253"/>
        <w:gridCol w:w="1264"/>
      </w:tblGrid>
      <w:tr w:rsidR="00EC0F8E" w:rsidRPr="002516C1" w14:paraId="0126E053" w14:textId="77777777" w:rsidTr="00422FDE">
        <w:trPr>
          <w:trHeight w:val="408"/>
        </w:trPr>
        <w:tc>
          <w:tcPr>
            <w:tcW w:w="733" w:type="pct"/>
            <w:shd w:val="clear" w:color="auto" w:fill="auto"/>
          </w:tcPr>
          <w:p w14:paraId="4E5B55D5" w14:textId="77777777" w:rsidR="00EC0F8E" w:rsidRPr="002516C1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67" w:type="pct"/>
            <w:gridSpan w:val="7"/>
          </w:tcPr>
          <w:p w14:paraId="20F8BAE6" w14:textId="77777777" w:rsidR="00EC0F8E" w:rsidRPr="002516C1" w:rsidRDefault="00EC0F8E" w:rsidP="00451FEC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C0F8E" w:rsidRPr="002516C1" w14:paraId="00B5379F" w14:textId="77777777" w:rsidTr="007F2A92">
        <w:trPr>
          <w:trHeight w:val="408"/>
        </w:trPr>
        <w:tc>
          <w:tcPr>
            <w:tcW w:w="733" w:type="pct"/>
            <w:shd w:val="clear" w:color="auto" w:fill="auto"/>
          </w:tcPr>
          <w:p w14:paraId="4B7890AA" w14:textId="77777777" w:rsidR="00EC0F8E" w:rsidRPr="002516C1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66" w:type="pct"/>
            <w:gridSpan w:val="3"/>
            <w:tcBorders>
              <w:bottom w:val="single" w:sz="4" w:space="0" w:color="auto"/>
            </w:tcBorders>
          </w:tcPr>
          <w:p w14:paraId="6B52B2A8" w14:textId="26978A0B" w:rsidR="00EC0F8E" w:rsidRPr="002516C1" w:rsidRDefault="00A026B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26B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F2A9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0" w:type="pct"/>
          </w:tcPr>
          <w:p w14:paraId="5E9CC7B9" w14:textId="77777777" w:rsidR="00EC0F8E" w:rsidRPr="002516C1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6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A6E53D" w14:textId="383436EB" w:rsidR="00EC0F8E" w:rsidRPr="002516C1" w:rsidRDefault="00A026B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26B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F2A9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C0F8E" w:rsidRPr="002516C1" w14:paraId="423EFF98" w14:textId="77777777" w:rsidTr="00422FDE">
        <w:trPr>
          <w:trHeight w:val="408"/>
        </w:trPr>
        <w:tc>
          <w:tcPr>
            <w:tcW w:w="733" w:type="pct"/>
            <w:shd w:val="clear" w:color="auto" w:fill="auto"/>
          </w:tcPr>
          <w:p w14:paraId="432375CD" w14:textId="77777777" w:rsidR="00EC0F8E" w:rsidRPr="002516C1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426B054D" w14:textId="77777777" w:rsidR="00EC0F8E" w:rsidRPr="002516C1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516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</w:t>
            </w:r>
          </w:p>
          <w:p w14:paraId="1EB73962" w14:textId="77777777" w:rsidR="00EC0F8E" w:rsidRPr="002516C1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16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687" w:type="pct"/>
            <w:tcBorders>
              <w:top w:val="single" w:sz="4" w:space="0" w:color="auto"/>
            </w:tcBorders>
            <w:vAlign w:val="bottom"/>
          </w:tcPr>
          <w:p w14:paraId="76213958" w14:textId="77777777" w:rsidR="00EC0F8E" w:rsidRPr="002516C1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16C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  <w:r w:rsidRPr="002516C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ไม่ได้รับการ</w:t>
            </w:r>
            <w:r w:rsidRPr="002516C1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</w:tcPr>
          <w:p w14:paraId="73A1CF84" w14:textId="77777777" w:rsidR="00EC0F8E" w:rsidRPr="002516C1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A2E02F" w14:textId="77777777" w:rsidR="00EC0F8E" w:rsidRPr="002516C1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16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0" w:type="pct"/>
          </w:tcPr>
          <w:p w14:paraId="007F2DD7" w14:textId="77777777" w:rsidR="00EC0F8E" w:rsidRPr="002516C1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2A0E3E84" w14:textId="77777777" w:rsidR="00EC0F8E" w:rsidRPr="002516C1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516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</w:t>
            </w:r>
          </w:p>
          <w:p w14:paraId="7F810446" w14:textId="77777777" w:rsidR="00EC0F8E" w:rsidRPr="002516C1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16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138DF139" w14:textId="77777777" w:rsidR="00EC0F8E" w:rsidRPr="002516C1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16C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  <w:r w:rsidRPr="002516C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ไม่ได้รับการ</w:t>
            </w:r>
            <w:r w:rsidRPr="002516C1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691" w:type="pct"/>
            <w:shd w:val="clear" w:color="auto" w:fill="auto"/>
          </w:tcPr>
          <w:p w14:paraId="476BD646" w14:textId="77777777" w:rsidR="00EC0F8E" w:rsidRPr="002516C1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08089C" w14:textId="77777777" w:rsidR="00EC0F8E" w:rsidRPr="002516C1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16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C0F8E" w:rsidRPr="002516C1" w14:paraId="096E41AC" w14:textId="77777777" w:rsidTr="00422FDE">
        <w:trPr>
          <w:trHeight w:val="408"/>
        </w:trPr>
        <w:tc>
          <w:tcPr>
            <w:tcW w:w="733" w:type="pct"/>
            <w:shd w:val="clear" w:color="auto" w:fill="auto"/>
          </w:tcPr>
          <w:p w14:paraId="05E04988" w14:textId="77777777" w:rsidR="00EC0F8E" w:rsidRPr="002516C1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67" w:type="pct"/>
            <w:gridSpan w:val="7"/>
          </w:tcPr>
          <w:p w14:paraId="08719BAF" w14:textId="77777777" w:rsidR="00EC0F8E" w:rsidRPr="002516C1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F2A92" w:rsidRPr="002516C1" w14:paraId="09B38997" w14:textId="77777777" w:rsidTr="00422FDE">
        <w:trPr>
          <w:trHeight w:val="408"/>
        </w:trPr>
        <w:tc>
          <w:tcPr>
            <w:tcW w:w="733" w:type="pct"/>
            <w:shd w:val="clear" w:color="auto" w:fill="auto"/>
          </w:tcPr>
          <w:p w14:paraId="65DA26B1" w14:textId="77777777" w:rsidR="007F2A92" w:rsidRPr="002516C1" w:rsidRDefault="007F2A92" w:rsidP="007F2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2516C1">
              <w:rPr>
                <w:rFonts w:asciiTheme="majorBidi" w:hAnsiTheme="majorBidi" w:cstheme="majorBidi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688" w:type="pct"/>
          </w:tcPr>
          <w:p w14:paraId="7D0B51E1" w14:textId="14B5164B" w:rsidR="007F2A92" w:rsidRPr="002516C1" w:rsidRDefault="0028427A" w:rsidP="007F2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143.28</w:t>
            </w:r>
          </w:p>
        </w:tc>
        <w:tc>
          <w:tcPr>
            <w:tcW w:w="687" w:type="pct"/>
          </w:tcPr>
          <w:p w14:paraId="36510F10" w14:textId="3ECF2779" w:rsidR="007F2A92" w:rsidRPr="002516C1" w:rsidRDefault="0028427A" w:rsidP="007F2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8.65</w:t>
            </w:r>
          </w:p>
        </w:tc>
        <w:tc>
          <w:tcPr>
            <w:tcW w:w="691" w:type="pct"/>
            <w:shd w:val="clear" w:color="auto" w:fill="auto"/>
          </w:tcPr>
          <w:p w14:paraId="5EBBA90F" w14:textId="220D2F01" w:rsidR="007F2A92" w:rsidRPr="002516C1" w:rsidRDefault="0028427A" w:rsidP="007F2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151.93</w:t>
            </w:r>
          </w:p>
        </w:tc>
        <w:tc>
          <w:tcPr>
            <w:tcW w:w="140" w:type="pct"/>
          </w:tcPr>
          <w:p w14:paraId="605192E4" w14:textId="77777777" w:rsidR="007F2A92" w:rsidRPr="002516C1" w:rsidRDefault="007F2A92" w:rsidP="007F2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347D2AFE" w14:textId="62972433" w:rsidR="007F2A92" w:rsidRPr="002516C1" w:rsidRDefault="007F2A92" w:rsidP="007F2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026BE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Pr="002516C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026BE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685" w:type="pct"/>
            <w:shd w:val="clear" w:color="auto" w:fill="auto"/>
          </w:tcPr>
          <w:p w14:paraId="40E716E8" w14:textId="5696F0C9" w:rsidR="007F2A92" w:rsidRPr="002516C1" w:rsidRDefault="007F2A92" w:rsidP="007F2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26B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516C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026BE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691" w:type="pct"/>
            <w:shd w:val="clear" w:color="auto" w:fill="auto"/>
          </w:tcPr>
          <w:p w14:paraId="7C66AACE" w14:textId="570A090F" w:rsidR="007F2A92" w:rsidRPr="002516C1" w:rsidRDefault="007F2A92" w:rsidP="007F2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026BE">
              <w:rPr>
                <w:rFonts w:asciiTheme="majorBidi" w:hAnsiTheme="majorBidi" w:cstheme="majorBidi"/>
                <w:sz w:val="28"/>
                <w:szCs w:val="28"/>
              </w:rPr>
              <w:t>146</w:t>
            </w:r>
            <w:r w:rsidRPr="002516C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026BE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</w:tr>
      <w:tr w:rsidR="007F2A92" w:rsidRPr="002516C1" w14:paraId="585CB15A" w14:textId="77777777" w:rsidTr="00422FDE">
        <w:trPr>
          <w:trHeight w:val="408"/>
        </w:trPr>
        <w:tc>
          <w:tcPr>
            <w:tcW w:w="733" w:type="pct"/>
            <w:shd w:val="clear" w:color="auto" w:fill="auto"/>
          </w:tcPr>
          <w:p w14:paraId="47B216EF" w14:textId="77777777" w:rsidR="007F2A92" w:rsidRPr="002516C1" w:rsidRDefault="007F2A92" w:rsidP="007F2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16C1">
              <w:rPr>
                <w:rFonts w:asciiTheme="majorBidi" w:hAnsiTheme="majorBidi" w:cstheme="majorBidi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688" w:type="pct"/>
          </w:tcPr>
          <w:p w14:paraId="1626A7B1" w14:textId="708C96F1" w:rsidR="007F2A92" w:rsidRPr="002516C1" w:rsidRDefault="0028427A" w:rsidP="007F2A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7,3</w:t>
            </w:r>
            <w:r w:rsidR="0071271B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3B0340">
              <w:rPr>
                <w:rFonts w:asciiTheme="majorBidi" w:hAnsiTheme="majorBidi" w:cstheme="majorBidi"/>
                <w:sz w:val="28"/>
                <w:szCs w:val="28"/>
              </w:rPr>
              <w:t>.62</w:t>
            </w:r>
          </w:p>
        </w:tc>
        <w:tc>
          <w:tcPr>
            <w:tcW w:w="687" w:type="pct"/>
          </w:tcPr>
          <w:p w14:paraId="63FBF51C" w14:textId="5C878FEA" w:rsidR="007F2A92" w:rsidRPr="002516C1" w:rsidRDefault="0028427A" w:rsidP="007F2A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3B489A">
              <w:rPr>
                <w:rFonts w:asciiTheme="majorBidi" w:hAnsiTheme="majorBidi" w:cstheme="majorBidi" w:hint="cs"/>
                <w:sz w:val="28"/>
                <w:szCs w:val="28"/>
                <w:cs/>
              </w:rPr>
              <w:t>236</w:t>
            </w:r>
            <w:r w:rsidR="00AB4704">
              <w:rPr>
                <w:rFonts w:asciiTheme="majorBidi" w:hAnsiTheme="majorBidi" w:cstheme="majorBidi" w:hint="cs"/>
                <w:sz w:val="28"/>
                <w:szCs w:val="28"/>
                <w:cs/>
              </w:rPr>
              <w:t>.70</w:t>
            </w:r>
          </w:p>
        </w:tc>
        <w:tc>
          <w:tcPr>
            <w:tcW w:w="691" w:type="pct"/>
            <w:shd w:val="clear" w:color="auto" w:fill="auto"/>
          </w:tcPr>
          <w:p w14:paraId="53F71BC5" w14:textId="304CA341" w:rsidR="007F2A92" w:rsidRPr="002516C1" w:rsidRDefault="0028427A" w:rsidP="007F2A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13,605.32</w:t>
            </w:r>
          </w:p>
        </w:tc>
        <w:tc>
          <w:tcPr>
            <w:tcW w:w="140" w:type="pct"/>
          </w:tcPr>
          <w:p w14:paraId="49F14449" w14:textId="77777777" w:rsidR="007F2A92" w:rsidRPr="002516C1" w:rsidRDefault="007F2A92" w:rsidP="007F2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47D577B1" w14:textId="233A9548" w:rsidR="007F2A92" w:rsidRPr="002516C1" w:rsidRDefault="007F2A92" w:rsidP="007F2A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026B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516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026BE">
              <w:rPr>
                <w:rFonts w:asciiTheme="majorBidi" w:hAnsiTheme="majorBidi" w:cstheme="majorBidi"/>
                <w:sz w:val="28"/>
                <w:szCs w:val="28"/>
              </w:rPr>
              <w:t>952</w:t>
            </w:r>
            <w:r w:rsidRPr="002516C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026BE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685" w:type="pct"/>
            <w:shd w:val="clear" w:color="auto" w:fill="auto"/>
          </w:tcPr>
          <w:p w14:paraId="635D8C9A" w14:textId="06889881" w:rsidR="007F2A92" w:rsidRPr="002516C1" w:rsidRDefault="007F2A92" w:rsidP="007F2A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26B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516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026BE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Pr="002516C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026BE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691" w:type="pct"/>
            <w:shd w:val="clear" w:color="auto" w:fill="auto"/>
          </w:tcPr>
          <w:p w14:paraId="16E7DED8" w14:textId="1ABA0061" w:rsidR="007F2A92" w:rsidRPr="002516C1" w:rsidRDefault="007F2A92" w:rsidP="007F2A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026B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2516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026BE">
              <w:rPr>
                <w:rFonts w:asciiTheme="majorBidi" w:hAnsiTheme="majorBidi" w:cstheme="majorBidi"/>
                <w:sz w:val="28"/>
                <w:szCs w:val="28"/>
              </w:rPr>
              <w:t>227</w:t>
            </w:r>
            <w:r w:rsidRPr="002516C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026BE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7F2A92" w:rsidRPr="002516C1" w14:paraId="4A549C5C" w14:textId="77777777" w:rsidTr="00422FDE">
        <w:trPr>
          <w:trHeight w:val="408"/>
        </w:trPr>
        <w:tc>
          <w:tcPr>
            <w:tcW w:w="733" w:type="pct"/>
            <w:shd w:val="clear" w:color="auto" w:fill="auto"/>
          </w:tcPr>
          <w:p w14:paraId="770C9BF7" w14:textId="77777777" w:rsidR="007F2A92" w:rsidRPr="002516C1" w:rsidRDefault="007F2A92" w:rsidP="007F2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88" w:type="pct"/>
          </w:tcPr>
          <w:p w14:paraId="39C83D81" w14:textId="57A8E14B" w:rsidR="007F2A92" w:rsidRPr="002516C1" w:rsidRDefault="0028427A" w:rsidP="007F2A92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7,51</w:t>
            </w:r>
            <w:r w:rsidR="003B034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1.90</w:t>
            </w:r>
          </w:p>
        </w:tc>
        <w:tc>
          <w:tcPr>
            <w:tcW w:w="687" w:type="pct"/>
          </w:tcPr>
          <w:p w14:paraId="51EC518F" w14:textId="04D7D98F" w:rsidR="007F2A92" w:rsidRPr="002516C1" w:rsidRDefault="0028427A" w:rsidP="007F2A92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</w:t>
            </w:r>
            <w:r w:rsidR="00AB47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45.35</w:t>
            </w:r>
          </w:p>
        </w:tc>
        <w:tc>
          <w:tcPr>
            <w:tcW w:w="691" w:type="pct"/>
            <w:shd w:val="clear" w:color="auto" w:fill="auto"/>
          </w:tcPr>
          <w:p w14:paraId="7201B0AA" w14:textId="5465ACF3" w:rsidR="007F2A92" w:rsidRPr="002516C1" w:rsidRDefault="0028427A" w:rsidP="007F2A92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13,757.25</w:t>
            </w:r>
          </w:p>
        </w:tc>
        <w:tc>
          <w:tcPr>
            <w:tcW w:w="140" w:type="pct"/>
            <w:tcBorders>
              <w:bottom w:val="nil"/>
            </w:tcBorders>
          </w:tcPr>
          <w:p w14:paraId="45E3622B" w14:textId="77777777" w:rsidR="007F2A92" w:rsidRPr="002516C1" w:rsidRDefault="007F2A92" w:rsidP="007F2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3F39E190" w14:textId="50B39F79" w:rsidR="007F2A92" w:rsidRPr="002516C1" w:rsidRDefault="007F2A92" w:rsidP="007F2A92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2516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093</w:t>
            </w:r>
            <w:r w:rsidRPr="002516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685" w:type="pct"/>
            <w:shd w:val="clear" w:color="auto" w:fill="auto"/>
          </w:tcPr>
          <w:p w14:paraId="2A8F3844" w14:textId="2C32C617" w:rsidR="007F2A92" w:rsidRPr="002516C1" w:rsidRDefault="007F2A92" w:rsidP="007F2A92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2516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280</w:t>
            </w:r>
            <w:r w:rsidRPr="002516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691" w:type="pct"/>
            <w:shd w:val="clear" w:color="auto" w:fill="auto"/>
          </w:tcPr>
          <w:p w14:paraId="536E5235" w14:textId="4187CD8C" w:rsidR="007F2A92" w:rsidRPr="002516C1" w:rsidRDefault="007F2A92" w:rsidP="007F2A92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Pr="002516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373</w:t>
            </w:r>
            <w:r w:rsidRPr="002516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</w:p>
        </w:tc>
      </w:tr>
    </w:tbl>
    <w:p w14:paraId="2AFF5ED9" w14:textId="7AB86196" w:rsidR="00EC0F8E" w:rsidRDefault="00EC0F8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1E6741D" w14:textId="27A5A0B8" w:rsidR="00EC0F8E" w:rsidRPr="002516C1" w:rsidRDefault="00EC0F8E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กำไรต่อหุ้น</w:t>
      </w:r>
      <w:r w:rsidR="00156362"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ขั้นพื้นฐาน</w:t>
      </w:r>
    </w:p>
    <w:p w14:paraId="210148BD" w14:textId="77777777" w:rsidR="00EC0F8E" w:rsidRPr="002516C1" w:rsidRDefault="00EC0F8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30213D8" w14:textId="52928C78" w:rsidR="00A8049B" w:rsidRPr="002516C1" w:rsidRDefault="00A8049B" w:rsidP="00A80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 xml:space="preserve">กำไรต่อหุ้นขั้นพื้นฐานสำหรับปีสิ้นสุดวันที่ </w:t>
      </w:r>
      <w:r w:rsidR="00A026BE" w:rsidRPr="00A026BE">
        <w:rPr>
          <w:rFonts w:asciiTheme="majorBidi" w:hAnsiTheme="majorBidi" w:cstheme="majorBidi"/>
        </w:rPr>
        <w:t>31</w:t>
      </w:r>
      <w:r w:rsidRPr="002516C1">
        <w:rPr>
          <w:rFonts w:asciiTheme="majorBidi" w:hAnsiTheme="majorBidi" w:cstheme="majorBidi"/>
          <w:cs/>
        </w:rPr>
        <w:t xml:space="preserve"> ธันวาคม คำนวณจากกำไรสำหรับปีที่เป็นส่วนของผู้ถือหุ้นสามัญของบริษัท โดยได้ปรับปรุงจำนวนหุ้นสามัญที่เปลี่ยนแปลงจากการปรับลดมูลค่าหุ้นสามัญและการเพิ่มทุนชำระแล้ว ในวันที่ </w:t>
      </w:r>
      <w:r w:rsidR="00A026BE" w:rsidRPr="00A026BE">
        <w:rPr>
          <w:rFonts w:asciiTheme="majorBidi" w:hAnsiTheme="majorBidi" w:cstheme="majorBidi"/>
        </w:rPr>
        <w:t>6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มกราคม </w:t>
      </w:r>
      <w:r w:rsidR="00A026BE" w:rsidRPr="00A026BE">
        <w:rPr>
          <w:rFonts w:asciiTheme="majorBidi" w:hAnsiTheme="majorBidi" w:cstheme="majorBidi"/>
        </w:rPr>
        <w:t>2565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และวันที่ </w:t>
      </w:r>
      <w:r w:rsidR="00A026BE" w:rsidRPr="00A026BE">
        <w:rPr>
          <w:rFonts w:asciiTheme="majorBidi" w:hAnsiTheme="majorBidi" w:cstheme="majorBidi"/>
        </w:rPr>
        <w:t>15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มีนาคม </w:t>
      </w:r>
      <w:r w:rsidR="00A026BE" w:rsidRPr="00A026BE">
        <w:rPr>
          <w:rFonts w:asciiTheme="majorBidi" w:hAnsiTheme="majorBidi" w:cstheme="majorBidi"/>
        </w:rPr>
        <w:t>2565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ตามลำดับ </w:t>
      </w:r>
      <w:r w:rsidR="0049600A">
        <w:rPr>
          <w:rFonts w:asciiTheme="majorBidi" w:hAnsiTheme="majorBidi" w:cstheme="majorBidi" w:hint="cs"/>
          <w:cs/>
        </w:rPr>
        <w:t>ซึ่งแสดงการคำนวณได้ดังนี้</w:t>
      </w:r>
    </w:p>
    <w:p w14:paraId="49520823" w14:textId="77777777" w:rsidR="00F60E2A" w:rsidRPr="002516C1" w:rsidRDefault="00F60E2A" w:rsidP="00A80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</w:rPr>
      </w:pPr>
    </w:p>
    <w:tbl>
      <w:tblPr>
        <w:tblW w:w="9039" w:type="dxa"/>
        <w:tblInd w:w="450" w:type="dxa"/>
        <w:tblLook w:val="01E0" w:firstRow="1" w:lastRow="1" w:firstColumn="1" w:lastColumn="1" w:noHBand="0" w:noVBand="0"/>
      </w:tblPr>
      <w:tblGrid>
        <w:gridCol w:w="4590"/>
        <w:gridCol w:w="910"/>
        <w:gridCol w:w="269"/>
        <w:gridCol w:w="910"/>
        <w:gridCol w:w="270"/>
        <w:gridCol w:w="910"/>
        <w:gridCol w:w="270"/>
        <w:gridCol w:w="910"/>
      </w:tblGrid>
      <w:tr w:rsidR="00A8049B" w:rsidRPr="002516C1" w14:paraId="6249D41C" w14:textId="77777777" w:rsidTr="00226E22">
        <w:trPr>
          <w:tblHeader/>
        </w:trPr>
        <w:tc>
          <w:tcPr>
            <w:tcW w:w="4590" w:type="dxa"/>
          </w:tcPr>
          <w:p w14:paraId="36E3A1F0" w14:textId="77777777" w:rsidR="00A8049B" w:rsidRPr="002516C1" w:rsidRDefault="00A8049B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089" w:type="dxa"/>
            <w:gridSpan w:val="3"/>
          </w:tcPr>
          <w:p w14:paraId="55C840C1" w14:textId="77777777" w:rsidR="00A8049B" w:rsidRPr="002516C1" w:rsidRDefault="00A8049B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2516C1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690F17" w14:textId="77777777" w:rsidR="00A8049B" w:rsidRPr="002516C1" w:rsidRDefault="00A8049B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090" w:type="dxa"/>
            <w:gridSpan w:val="3"/>
          </w:tcPr>
          <w:p w14:paraId="1F74E389" w14:textId="77777777" w:rsidR="00A8049B" w:rsidRPr="002516C1" w:rsidRDefault="00A8049B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2516C1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A8049B" w:rsidRPr="002516C1" w14:paraId="0B403638" w14:textId="77777777" w:rsidTr="00226E22">
        <w:trPr>
          <w:tblHeader/>
        </w:trPr>
        <w:tc>
          <w:tcPr>
            <w:tcW w:w="4590" w:type="dxa"/>
          </w:tcPr>
          <w:p w14:paraId="455B321A" w14:textId="77777777" w:rsidR="00A8049B" w:rsidRPr="002516C1" w:rsidRDefault="00A8049B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s/>
              </w:rPr>
            </w:pPr>
          </w:p>
        </w:tc>
        <w:tc>
          <w:tcPr>
            <w:tcW w:w="910" w:type="dxa"/>
            <w:vAlign w:val="center"/>
          </w:tcPr>
          <w:p w14:paraId="569DF9EB" w14:textId="4F351701" w:rsidR="00A8049B" w:rsidRPr="002516C1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 w:rsidR="007F2A9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69" w:type="dxa"/>
            <w:vAlign w:val="center"/>
          </w:tcPr>
          <w:p w14:paraId="05898A7C" w14:textId="77777777" w:rsidR="00A8049B" w:rsidRPr="002516C1" w:rsidRDefault="00A8049B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10" w:type="dxa"/>
            <w:vAlign w:val="center"/>
          </w:tcPr>
          <w:p w14:paraId="08926FEC" w14:textId="67B4345B" w:rsidR="00A8049B" w:rsidRPr="002516C1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 w:rsidR="007F2A9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70" w:type="dxa"/>
          </w:tcPr>
          <w:p w14:paraId="74DC5F0A" w14:textId="77777777" w:rsidR="00A8049B" w:rsidRPr="002516C1" w:rsidRDefault="00A8049B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10" w:type="dxa"/>
            <w:vAlign w:val="center"/>
          </w:tcPr>
          <w:p w14:paraId="4536E636" w14:textId="26C655D4" w:rsidR="00A8049B" w:rsidRPr="002516C1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 w:rsidR="007F2A9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0" w:type="dxa"/>
            <w:vAlign w:val="center"/>
          </w:tcPr>
          <w:p w14:paraId="662A8EE4" w14:textId="77777777" w:rsidR="00A8049B" w:rsidRPr="002516C1" w:rsidRDefault="00A8049B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10" w:type="dxa"/>
            <w:vAlign w:val="center"/>
          </w:tcPr>
          <w:p w14:paraId="09B8A28A" w14:textId="5BA9CCE5" w:rsidR="00A8049B" w:rsidRPr="002516C1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  <w:r w:rsidRPr="00A026BE">
              <w:rPr>
                <w:rFonts w:asciiTheme="majorBidi" w:hAnsiTheme="majorBidi" w:cstheme="majorBidi"/>
              </w:rPr>
              <w:t>256</w:t>
            </w:r>
            <w:r w:rsidR="007F2A92">
              <w:rPr>
                <w:rFonts w:asciiTheme="majorBidi" w:hAnsiTheme="majorBidi" w:cstheme="majorBidi"/>
              </w:rPr>
              <w:t>5</w:t>
            </w:r>
          </w:p>
        </w:tc>
      </w:tr>
      <w:tr w:rsidR="00A8049B" w:rsidRPr="002516C1" w14:paraId="411DB70C" w14:textId="77777777" w:rsidTr="00226E22">
        <w:trPr>
          <w:tblHeader/>
        </w:trPr>
        <w:tc>
          <w:tcPr>
            <w:tcW w:w="4590" w:type="dxa"/>
          </w:tcPr>
          <w:p w14:paraId="396CAAA8" w14:textId="77777777" w:rsidR="00A8049B" w:rsidRPr="002516C1" w:rsidRDefault="00A8049B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4449" w:type="dxa"/>
            <w:gridSpan w:val="7"/>
          </w:tcPr>
          <w:p w14:paraId="18DBBE3C" w14:textId="5147FF97" w:rsidR="00A8049B" w:rsidRPr="002516C1" w:rsidRDefault="007971D0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  <w:r w:rsidRPr="002516C1">
              <w:rPr>
                <w:rFonts w:asciiTheme="majorBidi" w:hAnsiTheme="majorBidi" w:cstheme="majorBidi"/>
                <w:b/>
                <w:i/>
                <w:iCs/>
                <w:cs/>
              </w:rPr>
              <w:t>(ล้านบาท</w:t>
            </w:r>
            <w:r w:rsidR="00417A12" w:rsidRPr="002516C1">
              <w:rPr>
                <w:rFonts w:asciiTheme="majorBidi" w:hAnsiTheme="majorBidi" w:cstheme="majorBidi"/>
                <w:b/>
                <w:i/>
                <w:i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i/>
                <w:iCs/>
              </w:rPr>
              <w:t>/</w:t>
            </w:r>
            <w:r w:rsidR="00417A12" w:rsidRPr="002516C1">
              <w:rPr>
                <w:rFonts w:asciiTheme="majorBidi" w:hAnsiTheme="majorBidi" w:cstheme="majorBidi"/>
                <w:b/>
                <w:i/>
                <w:i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i/>
                <w:iCs/>
                <w:cs/>
              </w:rPr>
              <w:t>ล้านหุ้น)</w:t>
            </w:r>
          </w:p>
        </w:tc>
      </w:tr>
      <w:tr w:rsidR="00A8049B" w:rsidRPr="002516C1" w14:paraId="7434405F" w14:textId="77777777" w:rsidTr="00226E22">
        <w:tc>
          <w:tcPr>
            <w:tcW w:w="4590" w:type="dxa"/>
          </w:tcPr>
          <w:p w14:paraId="04FD37B2" w14:textId="4E1500F9" w:rsidR="00A8049B" w:rsidRPr="002516C1" w:rsidRDefault="00A8049B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Cs/>
                <w:i/>
                <w:iCs/>
                <w:cs/>
              </w:rPr>
              <w:t>สำหรับปี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สิ้นสุดวันที่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910" w:type="dxa"/>
            <w:vAlign w:val="bottom"/>
          </w:tcPr>
          <w:p w14:paraId="014E4EDB" w14:textId="77777777" w:rsidR="00A8049B" w:rsidRPr="002516C1" w:rsidRDefault="00A8049B" w:rsidP="00451FE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3433E675" w14:textId="77777777" w:rsidR="00A8049B" w:rsidRPr="002516C1" w:rsidRDefault="00A8049B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vAlign w:val="bottom"/>
          </w:tcPr>
          <w:p w14:paraId="461CE83A" w14:textId="77777777" w:rsidR="00A8049B" w:rsidRPr="002516C1" w:rsidRDefault="00A8049B" w:rsidP="00451FE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E05E527" w14:textId="77777777" w:rsidR="00A8049B" w:rsidRPr="002516C1" w:rsidRDefault="00A8049B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vAlign w:val="bottom"/>
          </w:tcPr>
          <w:p w14:paraId="2334F6DD" w14:textId="77777777" w:rsidR="00A8049B" w:rsidRPr="002516C1" w:rsidRDefault="00A8049B" w:rsidP="00451FE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1EF5321" w14:textId="77777777" w:rsidR="00A8049B" w:rsidRPr="002516C1" w:rsidRDefault="00A8049B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vAlign w:val="bottom"/>
          </w:tcPr>
          <w:p w14:paraId="1554E079" w14:textId="77777777" w:rsidR="00A8049B" w:rsidRPr="002516C1" w:rsidRDefault="00A8049B" w:rsidP="00451FE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F2A92" w:rsidRPr="002516C1" w14:paraId="74B5F148" w14:textId="77777777" w:rsidTr="00226E22">
        <w:tc>
          <w:tcPr>
            <w:tcW w:w="4590" w:type="dxa"/>
          </w:tcPr>
          <w:p w14:paraId="1396621E" w14:textId="77777777" w:rsidR="007F2A92" w:rsidRPr="002516C1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910" w:type="dxa"/>
            <w:vAlign w:val="bottom"/>
          </w:tcPr>
          <w:p w14:paraId="0B3ED811" w14:textId="01D99254" w:rsidR="007F2A92" w:rsidRPr="002516C1" w:rsidRDefault="0028427A" w:rsidP="007F2A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9.</w:t>
            </w:r>
            <w:r w:rsidR="00C916E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</w:t>
            </w:r>
            <w:r w:rsidR="00416BA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269" w:type="dxa"/>
          </w:tcPr>
          <w:p w14:paraId="04F3BC60" w14:textId="77777777" w:rsidR="007F2A92" w:rsidRPr="002516C1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vAlign w:val="bottom"/>
          </w:tcPr>
          <w:p w14:paraId="158E6B32" w14:textId="05530968" w:rsidR="007F2A92" w:rsidRPr="002516C1" w:rsidRDefault="007F2A92" w:rsidP="007F2A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70" w:type="dxa"/>
          </w:tcPr>
          <w:p w14:paraId="13B3191C" w14:textId="77777777" w:rsidR="007F2A92" w:rsidRPr="002516C1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vAlign w:val="bottom"/>
          </w:tcPr>
          <w:p w14:paraId="58D706A3" w14:textId="39096F9A" w:rsidR="007F2A92" w:rsidRPr="002516C1" w:rsidRDefault="0028427A" w:rsidP="007F2A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9.</w:t>
            </w:r>
            <w:r w:rsidR="00C916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3A10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C266F49" w14:textId="77777777" w:rsidR="007F2A92" w:rsidRPr="002516C1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vAlign w:val="bottom"/>
          </w:tcPr>
          <w:p w14:paraId="798815B6" w14:textId="755C1EBC" w:rsidR="007F2A92" w:rsidRPr="002516C1" w:rsidRDefault="007F2A92" w:rsidP="007F2A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</w:p>
        </w:tc>
      </w:tr>
      <w:tr w:rsidR="007F2A92" w:rsidRPr="002516C1" w14:paraId="1B321C26" w14:textId="77777777" w:rsidTr="00226E22">
        <w:tc>
          <w:tcPr>
            <w:tcW w:w="4590" w:type="dxa"/>
          </w:tcPr>
          <w:p w14:paraId="02F65544" w14:textId="0614A264" w:rsidR="007F2A92" w:rsidRPr="002516C1" w:rsidRDefault="007F2A92" w:rsidP="007F2A92">
            <w:pPr>
              <w:ind w:left="340" w:hanging="340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จำนวนหุ้นสามัญโดยใช้วิธีถัวเฉลี่ยถ่วงน้ำหนักที่ออกจำหน่ายแล้ว 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3F31B9CA" w14:textId="3A0B2EE1" w:rsidR="007F2A92" w:rsidRPr="002516C1" w:rsidRDefault="0028427A" w:rsidP="007F2A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</w:t>
            </w:r>
            <w:r w:rsidR="00C916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6.00</w:t>
            </w:r>
          </w:p>
        </w:tc>
        <w:tc>
          <w:tcPr>
            <w:tcW w:w="269" w:type="dxa"/>
          </w:tcPr>
          <w:p w14:paraId="71B15B0A" w14:textId="77777777" w:rsidR="007F2A92" w:rsidRPr="002516C1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3BFE8B9D" w14:textId="5C65F07D" w:rsidR="007F2A92" w:rsidRPr="002516C1" w:rsidRDefault="007F2A92" w:rsidP="007F2A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359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70" w:type="dxa"/>
          </w:tcPr>
          <w:p w14:paraId="2F3EDEFA" w14:textId="77777777" w:rsidR="007F2A92" w:rsidRPr="002516C1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19FCE79A" w14:textId="5A122F99" w:rsidR="007F2A92" w:rsidRPr="002516C1" w:rsidRDefault="0028427A" w:rsidP="007F2A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</w:t>
            </w:r>
            <w:r w:rsidR="00C916E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6.00</w:t>
            </w:r>
          </w:p>
        </w:tc>
        <w:tc>
          <w:tcPr>
            <w:tcW w:w="270" w:type="dxa"/>
          </w:tcPr>
          <w:p w14:paraId="164DBD10" w14:textId="77777777" w:rsidR="007F2A92" w:rsidRPr="002516C1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3F5AD88B" w14:textId="1EA94F2A" w:rsidR="007F2A92" w:rsidRPr="002516C1" w:rsidRDefault="007F2A92" w:rsidP="007F2A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359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</w:p>
        </w:tc>
      </w:tr>
      <w:tr w:rsidR="007F2A92" w:rsidRPr="002516C1" w14:paraId="75513899" w14:textId="77777777" w:rsidTr="00226E22">
        <w:tc>
          <w:tcPr>
            <w:tcW w:w="4590" w:type="dxa"/>
          </w:tcPr>
          <w:p w14:paraId="6C6E9480" w14:textId="77777777" w:rsidR="007F2A92" w:rsidRPr="002516C1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กำไรต่อหุ้นขั้นพื้นฐาน 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(บาท)</w:t>
            </w:r>
            <w:r w:rsidRPr="002516C1">
              <w:rPr>
                <w:rFonts w:asciiTheme="majorBidi" w:hAnsiTheme="majorBidi" w:cstheme="majorBidi"/>
                <w:b/>
                <w:bCs/>
                <w:shd w:val="clear" w:color="auto" w:fill="E0E0E0"/>
                <w:cs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3E344" w14:textId="37FDFBF1" w:rsidR="007F2A92" w:rsidRPr="002516C1" w:rsidRDefault="0028427A" w:rsidP="007F2A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0.01</w:t>
            </w:r>
          </w:p>
        </w:tc>
        <w:tc>
          <w:tcPr>
            <w:tcW w:w="269" w:type="dxa"/>
          </w:tcPr>
          <w:p w14:paraId="6C728FC7" w14:textId="77777777" w:rsidR="007F2A92" w:rsidRPr="002516C1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02AA9A" w14:textId="065F5D79" w:rsidR="007F2A92" w:rsidRPr="002516C1" w:rsidRDefault="007F2A92" w:rsidP="007F2A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02</w:t>
            </w:r>
          </w:p>
        </w:tc>
        <w:tc>
          <w:tcPr>
            <w:tcW w:w="270" w:type="dxa"/>
          </w:tcPr>
          <w:p w14:paraId="3B57793D" w14:textId="77777777" w:rsidR="007F2A92" w:rsidRPr="002516C1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2E1D8" w14:textId="5A7A8A77" w:rsidR="007F2A92" w:rsidRPr="002516C1" w:rsidRDefault="0028427A" w:rsidP="007F2A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0.01</w:t>
            </w:r>
          </w:p>
        </w:tc>
        <w:tc>
          <w:tcPr>
            <w:tcW w:w="270" w:type="dxa"/>
          </w:tcPr>
          <w:p w14:paraId="262EED4B" w14:textId="77777777" w:rsidR="007F2A92" w:rsidRPr="002516C1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21735" w14:textId="47781A49" w:rsidR="007F2A92" w:rsidRPr="002516C1" w:rsidRDefault="007F2A92" w:rsidP="007F2A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02</w:t>
            </w:r>
          </w:p>
        </w:tc>
      </w:tr>
    </w:tbl>
    <w:p w14:paraId="15726655" w14:textId="77777777" w:rsidR="00C00135" w:rsidRPr="002516C1" w:rsidRDefault="00C00135">
      <w:pPr>
        <w:rPr>
          <w:rFonts w:asciiTheme="majorBidi" w:hAnsiTheme="majorBidi" w:cstheme="majorBidi"/>
        </w:rPr>
      </w:pPr>
    </w:p>
    <w:p w14:paraId="766A6543" w14:textId="3CBBCA53" w:rsidR="00EC0F8E" w:rsidRPr="002516C1" w:rsidRDefault="00EC0F8E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ab/>
        <w:t>เงินปันผล</w:t>
      </w:r>
    </w:p>
    <w:p w14:paraId="260631A9" w14:textId="2ED4E08D" w:rsidR="00EC0F8E" w:rsidRPr="002516C1" w:rsidRDefault="00EC0F8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890"/>
        <w:gridCol w:w="1656"/>
        <w:gridCol w:w="1066"/>
        <w:gridCol w:w="231"/>
        <w:gridCol w:w="1152"/>
      </w:tblGrid>
      <w:tr w:rsidR="00A8049B" w:rsidRPr="002516C1" w14:paraId="67FFDF91" w14:textId="77777777" w:rsidTr="00451FEC">
        <w:trPr>
          <w:tblHeader/>
        </w:trPr>
        <w:tc>
          <w:tcPr>
            <w:tcW w:w="2970" w:type="dxa"/>
            <w:vAlign w:val="bottom"/>
          </w:tcPr>
          <w:p w14:paraId="3227D65C" w14:textId="77777777" w:rsidR="00A8049B" w:rsidRPr="002516C1" w:rsidRDefault="00A8049B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3D576409" w14:textId="77777777" w:rsidR="00A8049B" w:rsidRPr="002516C1" w:rsidRDefault="00A8049B" w:rsidP="00451FE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656" w:type="dxa"/>
            <w:vAlign w:val="bottom"/>
            <w:hideMark/>
          </w:tcPr>
          <w:p w14:paraId="5CA5743A" w14:textId="77777777" w:rsidR="00A8049B" w:rsidRPr="002516C1" w:rsidRDefault="00A8049B" w:rsidP="00451FE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5268AF6F" w14:textId="77777777" w:rsidR="00A8049B" w:rsidRPr="002516C1" w:rsidRDefault="00A8049B" w:rsidP="00451FE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151F116A" w14:textId="77777777" w:rsidR="00A8049B" w:rsidRPr="002516C1" w:rsidRDefault="00A8049B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63EBCC0C" w14:textId="77777777" w:rsidR="00A8049B" w:rsidRPr="002516C1" w:rsidRDefault="00A8049B" w:rsidP="00451FE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A8049B" w:rsidRPr="002516C1" w14:paraId="0359A273" w14:textId="77777777" w:rsidTr="00451FEC">
        <w:trPr>
          <w:tblHeader/>
        </w:trPr>
        <w:tc>
          <w:tcPr>
            <w:tcW w:w="2970" w:type="dxa"/>
          </w:tcPr>
          <w:p w14:paraId="5E30BD80" w14:textId="77777777" w:rsidR="00A8049B" w:rsidRPr="002516C1" w:rsidRDefault="00A8049B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0EE2D30F" w14:textId="77777777" w:rsidR="00A8049B" w:rsidRPr="002516C1" w:rsidRDefault="00A8049B" w:rsidP="00451FE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6" w:type="dxa"/>
          </w:tcPr>
          <w:p w14:paraId="2EC7AE15" w14:textId="77777777" w:rsidR="00A8049B" w:rsidRPr="002516C1" w:rsidRDefault="00A8049B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066" w:type="dxa"/>
            <w:hideMark/>
          </w:tcPr>
          <w:p w14:paraId="3D6E27FB" w14:textId="77777777" w:rsidR="00A8049B" w:rsidRPr="002516C1" w:rsidRDefault="00A8049B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231" w:type="dxa"/>
          </w:tcPr>
          <w:p w14:paraId="4600A58B" w14:textId="77777777" w:rsidR="00A8049B" w:rsidRPr="002516C1" w:rsidRDefault="00A8049B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152" w:type="dxa"/>
            <w:hideMark/>
          </w:tcPr>
          <w:p w14:paraId="21DBABC6" w14:textId="77777777" w:rsidR="00A8049B" w:rsidRPr="002516C1" w:rsidRDefault="00A8049B" w:rsidP="00451FE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8049B" w:rsidRPr="002516C1" w14:paraId="22BD8BF4" w14:textId="77777777" w:rsidTr="00451FEC">
        <w:trPr>
          <w:tblHeader/>
        </w:trPr>
        <w:tc>
          <w:tcPr>
            <w:tcW w:w="2970" w:type="dxa"/>
          </w:tcPr>
          <w:p w14:paraId="20B9CF40" w14:textId="591BC0F2" w:rsidR="00A8049B" w:rsidRPr="002516C1" w:rsidRDefault="00A026BE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026BE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7F2A92">
              <w:rPr>
                <w:rFonts w:asciiTheme="majorBidi" w:hAnsiTheme="majorBidi" w:cstheme="majorBidi"/>
                <w:b/>
                <w:bCs/>
                <w:i/>
                <w:iCs/>
              </w:rPr>
              <w:t>6</w:t>
            </w:r>
          </w:p>
        </w:tc>
        <w:tc>
          <w:tcPr>
            <w:tcW w:w="1890" w:type="dxa"/>
          </w:tcPr>
          <w:p w14:paraId="135089F1" w14:textId="77777777" w:rsidR="00A8049B" w:rsidRPr="002516C1" w:rsidRDefault="00A8049B" w:rsidP="00451FE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6" w:type="dxa"/>
          </w:tcPr>
          <w:p w14:paraId="13C8A52A" w14:textId="77777777" w:rsidR="00A8049B" w:rsidRPr="002516C1" w:rsidRDefault="00A8049B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066" w:type="dxa"/>
          </w:tcPr>
          <w:p w14:paraId="13750218" w14:textId="77777777" w:rsidR="00A8049B" w:rsidRPr="002516C1" w:rsidRDefault="00A8049B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31" w:type="dxa"/>
          </w:tcPr>
          <w:p w14:paraId="0ADE114A" w14:textId="77777777" w:rsidR="00A8049B" w:rsidRPr="002516C1" w:rsidRDefault="00A8049B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152" w:type="dxa"/>
          </w:tcPr>
          <w:p w14:paraId="0449EAB3" w14:textId="77777777" w:rsidR="00A8049B" w:rsidRPr="002516C1" w:rsidRDefault="00A8049B" w:rsidP="00451FE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D9243D" w:rsidRPr="002516C1" w14:paraId="16ED4174" w14:textId="77777777" w:rsidTr="00451FEC">
        <w:tc>
          <w:tcPr>
            <w:tcW w:w="2970" w:type="dxa"/>
            <w:hideMark/>
          </w:tcPr>
          <w:p w14:paraId="5CAEC896" w14:textId="7D50F5CD" w:rsidR="00D9243D" w:rsidRPr="002516C1" w:rsidRDefault="00D9243D" w:rsidP="00D924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</w:rPr>
            </w:pPr>
            <w:r w:rsidRPr="008D6C0C">
              <w:rPr>
                <w:rFonts w:asciiTheme="majorBidi" w:hAnsiTheme="majorBidi" w:cstheme="majorBidi" w:hint="cs"/>
                <w:cs/>
              </w:rPr>
              <w:t xml:space="preserve">เงินปันผลประจำปี </w:t>
            </w:r>
          </w:p>
        </w:tc>
        <w:tc>
          <w:tcPr>
            <w:tcW w:w="1890" w:type="dxa"/>
            <w:hideMark/>
          </w:tcPr>
          <w:p w14:paraId="3851FE21" w14:textId="6C81EB51" w:rsidR="00D9243D" w:rsidRPr="007F2A92" w:rsidRDefault="00D9243D" w:rsidP="00D924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highlight w:val="yellow"/>
                <w:shd w:val="clear" w:color="auto" w:fill="D9D9D9" w:themeFill="background1" w:themeFillShade="D9"/>
                <w:cs/>
              </w:rPr>
            </w:pPr>
            <w:r w:rsidRPr="0099071D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</w:t>
            </w:r>
            <w:r w:rsidRPr="00523DC7">
              <w:rPr>
                <w:color w:val="000000"/>
                <w:cs/>
              </w:rPr>
              <w:t xml:space="preserve">เมษายน </w:t>
            </w:r>
            <w:r w:rsidRPr="0099071D">
              <w:rPr>
                <w:color w:val="000000"/>
              </w:rPr>
              <w:t>2566</w:t>
            </w:r>
          </w:p>
        </w:tc>
        <w:tc>
          <w:tcPr>
            <w:tcW w:w="1656" w:type="dxa"/>
            <w:hideMark/>
          </w:tcPr>
          <w:p w14:paraId="3C8F1773" w14:textId="1BEB7B00" w:rsidR="00D9243D" w:rsidRPr="007F2A92" w:rsidRDefault="00D9243D" w:rsidP="00D924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highlight w:val="yellow"/>
                <w:shd w:val="clear" w:color="auto" w:fill="D9D9D9" w:themeFill="background1" w:themeFillShade="D9"/>
              </w:rPr>
            </w:pPr>
            <w:r w:rsidRPr="0099071D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</w:t>
            </w:r>
            <w:r w:rsidRPr="00523DC7">
              <w:rPr>
                <w:color w:val="000000"/>
                <w:cs/>
              </w:rPr>
              <w:t>พฤษภาคม</w:t>
            </w:r>
            <w:r>
              <w:rPr>
                <w:color w:val="000000"/>
              </w:rPr>
              <w:t xml:space="preserve"> </w:t>
            </w:r>
            <w:r w:rsidRPr="0099071D">
              <w:rPr>
                <w:color w:val="000000"/>
              </w:rPr>
              <w:t>2566</w:t>
            </w:r>
          </w:p>
        </w:tc>
        <w:tc>
          <w:tcPr>
            <w:tcW w:w="1066" w:type="dxa"/>
            <w:hideMark/>
          </w:tcPr>
          <w:p w14:paraId="588359FD" w14:textId="5CC14B53" w:rsidR="00D9243D" w:rsidRPr="007F2A92" w:rsidRDefault="00D9243D" w:rsidP="00D924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99071D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.</w:t>
            </w:r>
            <w:r w:rsidRPr="0099071D">
              <w:rPr>
                <w:rFonts w:asciiTheme="majorBidi" w:hAnsiTheme="majorBidi" w:cstheme="majorBidi"/>
              </w:rPr>
              <w:t>05</w:t>
            </w:r>
          </w:p>
        </w:tc>
        <w:tc>
          <w:tcPr>
            <w:tcW w:w="231" w:type="dxa"/>
          </w:tcPr>
          <w:p w14:paraId="42201620" w14:textId="77777777" w:rsidR="00D9243D" w:rsidRPr="007F2A92" w:rsidRDefault="00D9243D" w:rsidP="00D924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52" w:type="dxa"/>
            <w:hideMark/>
          </w:tcPr>
          <w:p w14:paraId="63FDB3F2" w14:textId="35E77592" w:rsidR="00D9243D" w:rsidRPr="007F2A92" w:rsidRDefault="00D9243D" w:rsidP="00D9243D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99071D">
              <w:rPr>
                <w:rFonts w:asciiTheme="majorBidi" w:hAnsiTheme="majorBidi" w:cstheme="majorBidi"/>
              </w:rPr>
              <w:t>72</w:t>
            </w:r>
            <w:r>
              <w:rPr>
                <w:rFonts w:asciiTheme="majorBidi" w:hAnsiTheme="majorBidi" w:cstheme="majorBidi"/>
              </w:rPr>
              <w:t>.</w:t>
            </w:r>
            <w:r w:rsidRPr="0099071D">
              <w:rPr>
                <w:rFonts w:asciiTheme="majorBidi" w:hAnsiTheme="majorBidi" w:cstheme="majorBidi"/>
              </w:rPr>
              <w:t>30</w:t>
            </w:r>
          </w:p>
        </w:tc>
      </w:tr>
      <w:tr w:rsidR="00A8049B" w:rsidRPr="002516C1" w14:paraId="57F22EBE" w14:textId="77777777" w:rsidTr="00451FEC">
        <w:tc>
          <w:tcPr>
            <w:tcW w:w="2970" w:type="dxa"/>
          </w:tcPr>
          <w:p w14:paraId="09468660" w14:textId="77777777" w:rsidR="00A8049B" w:rsidRPr="002516C1" w:rsidRDefault="00A8049B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</w:tcPr>
          <w:p w14:paraId="719DC925" w14:textId="77777777" w:rsidR="00A8049B" w:rsidRPr="002516C1" w:rsidRDefault="00A8049B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56" w:type="dxa"/>
          </w:tcPr>
          <w:p w14:paraId="4D3A7A17" w14:textId="77777777" w:rsidR="00A8049B" w:rsidRPr="002516C1" w:rsidRDefault="00A8049B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6" w:type="dxa"/>
          </w:tcPr>
          <w:p w14:paraId="576AA2B0" w14:textId="77777777" w:rsidR="00A8049B" w:rsidRPr="002516C1" w:rsidRDefault="00A8049B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1" w:type="dxa"/>
          </w:tcPr>
          <w:p w14:paraId="30F02E14" w14:textId="77777777" w:rsidR="00A8049B" w:rsidRPr="002516C1" w:rsidRDefault="00A8049B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9247D93" w14:textId="77777777" w:rsidR="00A8049B" w:rsidRPr="002516C1" w:rsidRDefault="00A8049B" w:rsidP="00451FEC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A8049B" w:rsidRPr="002516C1" w14:paraId="3FDC6EBD" w14:textId="77777777" w:rsidTr="00451FEC">
        <w:tc>
          <w:tcPr>
            <w:tcW w:w="2970" w:type="dxa"/>
          </w:tcPr>
          <w:p w14:paraId="00F80DA9" w14:textId="77C28E80" w:rsidR="00A8049B" w:rsidRPr="002516C1" w:rsidRDefault="00A026BE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7F2A92">
              <w:rPr>
                <w:rFonts w:asciiTheme="majorBidi" w:hAnsiTheme="majorBidi" w:cstheme="majorBidi"/>
                <w:b/>
                <w:bCs/>
                <w:i/>
                <w:iCs/>
              </w:rPr>
              <w:t>5</w:t>
            </w:r>
          </w:p>
        </w:tc>
        <w:tc>
          <w:tcPr>
            <w:tcW w:w="1890" w:type="dxa"/>
          </w:tcPr>
          <w:p w14:paraId="4730CFAE" w14:textId="77777777" w:rsidR="00A8049B" w:rsidRPr="002516C1" w:rsidRDefault="00A8049B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56" w:type="dxa"/>
          </w:tcPr>
          <w:p w14:paraId="369C2466" w14:textId="77777777" w:rsidR="00A8049B" w:rsidRPr="002516C1" w:rsidRDefault="00A8049B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6" w:type="dxa"/>
          </w:tcPr>
          <w:p w14:paraId="1F2D285C" w14:textId="77777777" w:rsidR="00A8049B" w:rsidRPr="002516C1" w:rsidRDefault="00A8049B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227219F4" w14:textId="77777777" w:rsidR="00A8049B" w:rsidRPr="002516C1" w:rsidRDefault="00A8049B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E5A78E4" w14:textId="77777777" w:rsidR="00A8049B" w:rsidRPr="002516C1" w:rsidRDefault="00A8049B" w:rsidP="00451FEC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7F2A92" w:rsidRPr="002516C1" w14:paraId="2758BA93" w14:textId="77777777" w:rsidTr="00451FEC">
        <w:tc>
          <w:tcPr>
            <w:tcW w:w="2970" w:type="dxa"/>
          </w:tcPr>
          <w:p w14:paraId="06910D13" w14:textId="436B0E84" w:rsidR="007F2A92" w:rsidRPr="002516C1" w:rsidRDefault="007F2A92" w:rsidP="007F2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เงินปันผลระหว่างกาล</w:t>
            </w:r>
          </w:p>
        </w:tc>
        <w:tc>
          <w:tcPr>
            <w:tcW w:w="1890" w:type="dxa"/>
          </w:tcPr>
          <w:p w14:paraId="05AF3F2A" w14:textId="38D9B236" w:rsidR="007F2A92" w:rsidRPr="002516C1" w:rsidRDefault="007F2A92" w:rsidP="007F2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026BE">
              <w:rPr>
                <w:rFonts w:asciiTheme="majorBidi" w:hAnsiTheme="majorBidi" w:cstheme="majorBidi"/>
                <w:color w:val="000000"/>
              </w:rPr>
              <w:t>11</w:t>
            </w:r>
            <w:r w:rsidRPr="002516C1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2516C1">
              <w:rPr>
                <w:rFonts w:asciiTheme="majorBidi" w:hAnsiTheme="majorBidi" w:cstheme="majorBidi"/>
                <w:color w:val="000000"/>
                <w:cs/>
              </w:rPr>
              <w:t xml:space="preserve">พฤษภาคม </w:t>
            </w:r>
            <w:r w:rsidRPr="00A026BE">
              <w:rPr>
                <w:rFonts w:asciiTheme="majorBidi" w:hAnsiTheme="majorBidi" w:cstheme="majorBidi"/>
                <w:color w:val="000000"/>
              </w:rPr>
              <w:t>2565</w:t>
            </w:r>
          </w:p>
        </w:tc>
        <w:tc>
          <w:tcPr>
            <w:tcW w:w="1656" w:type="dxa"/>
          </w:tcPr>
          <w:p w14:paraId="2F16D6A5" w14:textId="35E5340A" w:rsidR="007F2A92" w:rsidRPr="002516C1" w:rsidRDefault="007F2A92" w:rsidP="007F2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026BE">
              <w:rPr>
                <w:rFonts w:asciiTheme="majorBidi" w:hAnsiTheme="majorBidi" w:cstheme="majorBidi"/>
                <w:color w:val="000000"/>
              </w:rPr>
              <w:t>9</w:t>
            </w:r>
            <w:r w:rsidRPr="002516C1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2516C1">
              <w:rPr>
                <w:rFonts w:asciiTheme="majorBidi" w:hAnsiTheme="majorBidi" w:cstheme="majorBidi"/>
                <w:color w:val="000000"/>
                <w:cs/>
              </w:rPr>
              <w:t xml:space="preserve">มิถุนายน </w:t>
            </w:r>
            <w:r w:rsidRPr="00A026BE">
              <w:rPr>
                <w:rFonts w:asciiTheme="majorBidi" w:hAnsiTheme="majorBidi" w:cstheme="majorBidi"/>
                <w:color w:val="000000"/>
              </w:rPr>
              <w:t>2565</w:t>
            </w:r>
          </w:p>
        </w:tc>
        <w:tc>
          <w:tcPr>
            <w:tcW w:w="1066" w:type="dxa"/>
          </w:tcPr>
          <w:p w14:paraId="1A354E1D" w14:textId="64F65BDA" w:rsidR="007F2A92" w:rsidRPr="002516C1" w:rsidRDefault="007F2A92" w:rsidP="007F2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231" w:type="dxa"/>
          </w:tcPr>
          <w:p w14:paraId="0A025DAB" w14:textId="77777777" w:rsidR="007F2A92" w:rsidRPr="002516C1" w:rsidRDefault="007F2A92" w:rsidP="007F2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17D02644" w14:textId="49EBD82E" w:rsidR="007F2A92" w:rsidRPr="002516C1" w:rsidRDefault="007F2A92" w:rsidP="007F2A92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026BE">
              <w:rPr>
                <w:rFonts w:asciiTheme="majorBidi" w:hAnsiTheme="majorBidi" w:cstheme="majorBidi"/>
                <w:color w:val="000000"/>
              </w:rPr>
              <w:t>216</w:t>
            </w:r>
            <w:r w:rsidRPr="002516C1">
              <w:rPr>
                <w:rFonts w:asciiTheme="majorBidi" w:hAnsiTheme="majorBidi" w:cstheme="majorBidi"/>
                <w:color w:val="000000"/>
              </w:rPr>
              <w:t>.</w:t>
            </w:r>
            <w:r w:rsidRPr="00A026BE">
              <w:rPr>
                <w:rFonts w:asciiTheme="majorBidi" w:hAnsiTheme="majorBidi" w:cstheme="majorBidi"/>
                <w:color w:val="000000"/>
              </w:rPr>
              <w:t>90</w:t>
            </w:r>
          </w:p>
        </w:tc>
      </w:tr>
      <w:tr w:rsidR="007F2A92" w:rsidRPr="002516C1" w14:paraId="3F0EBB92" w14:textId="77777777" w:rsidTr="00451FEC">
        <w:tc>
          <w:tcPr>
            <w:tcW w:w="2970" w:type="dxa"/>
          </w:tcPr>
          <w:p w14:paraId="11FA51E7" w14:textId="309F4B77" w:rsidR="007F2A92" w:rsidRPr="002516C1" w:rsidRDefault="007F2A92" w:rsidP="007F2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เงินปันผลระหว่างกาล</w:t>
            </w:r>
          </w:p>
        </w:tc>
        <w:tc>
          <w:tcPr>
            <w:tcW w:w="1890" w:type="dxa"/>
          </w:tcPr>
          <w:p w14:paraId="4B24BCBF" w14:textId="3C9D9CDF" w:rsidR="007F2A92" w:rsidRPr="002516C1" w:rsidRDefault="007F2A92" w:rsidP="007F2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026BE">
              <w:rPr>
                <w:rFonts w:asciiTheme="majorBidi" w:hAnsiTheme="majorBidi" w:cstheme="majorBidi"/>
                <w:color w:val="000000"/>
              </w:rPr>
              <w:t>9</w:t>
            </w:r>
            <w:r w:rsidRPr="002516C1">
              <w:rPr>
                <w:rFonts w:asciiTheme="majorBidi" w:hAnsiTheme="majorBidi" w:cstheme="majorBidi"/>
                <w:color w:val="000000"/>
                <w:cs/>
              </w:rPr>
              <w:t xml:space="preserve"> สิงหาคม </w:t>
            </w:r>
            <w:r w:rsidRPr="00A026BE">
              <w:rPr>
                <w:rFonts w:asciiTheme="majorBidi" w:hAnsiTheme="majorBidi" w:cstheme="majorBidi"/>
                <w:color w:val="000000"/>
              </w:rPr>
              <w:t>2565</w:t>
            </w:r>
          </w:p>
        </w:tc>
        <w:tc>
          <w:tcPr>
            <w:tcW w:w="1656" w:type="dxa"/>
          </w:tcPr>
          <w:p w14:paraId="5B69BD35" w14:textId="2FB7FB9D" w:rsidR="007F2A92" w:rsidRPr="002516C1" w:rsidRDefault="007F2A92" w:rsidP="007F2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026BE">
              <w:rPr>
                <w:rFonts w:asciiTheme="majorBidi" w:hAnsiTheme="majorBidi" w:cstheme="majorBidi"/>
                <w:color w:val="000000"/>
              </w:rPr>
              <w:t>7</w:t>
            </w:r>
            <w:r w:rsidRPr="002516C1">
              <w:rPr>
                <w:rFonts w:asciiTheme="majorBidi" w:hAnsiTheme="majorBidi" w:cstheme="majorBidi"/>
                <w:color w:val="000000"/>
                <w:cs/>
              </w:rPr>
              <w:t xml:space="preserve"> กันยายน </w:t>
            </w:r>
            <w:r w:rsidRPr="00A026BE">
              <w:rPr>
                <w:rFonts w:asciiTheme="majorBidi" w:hAnsiTheme="majorBidi" w:cstheme="majorBidi"/>
                <w:color w:val="000000"/>
              </w:rPr>
              <w:t>2565</w:t>
            </w:r>
          </w:p>
        </w:tc>
        <w:tc>
          <w:tcPr>
            <w:tcW w:w="1066" w:type="dxa"/>
          </w:tcPr>
          <w:p w14:paraId="028C8196" w14:textId="6A0188BE" w:rsidR="007F2A92" w:rsidRPr="002516C1" w:rsidRDefault="007F2A92" w:rsidP="007F2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05</w:t>
            </w:r>
          </w:p>
        </w:tc>
        <w:tc>
          <w:tcPr>
            <w:tcW w:w="231" w:type="dxa"/>
          </w:tcPr>
          <w:p w14:paraId="6353F71C" w14:textId="77777777" w:rsidR="007F2A92" w:rsidRPr="002516C1" w:rsidRDefault="007F2A92" w:rsidP="007F2A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273BE00B" w14:textId="70883B7D" w:rsidR="007F2A92" w:rsidRPr="002516C1" w:rsidRDefault="007F2A92" w:rsidP="007F2A92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026BE">
              <w:rPr>
                <w:rFonts w:asciiTheme="majorBidi" w:hAnsiTheme="majorBidi" w:cstheme="majorBidi"/>
                <w:color w:val="000000"/>
              </w:rPr>
              <w:t>72</w:t>
            </w:r>
            <w:r w:rsidRPr="002516C1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A026BE">
              <w:rPr>
                <w:rFonts w:asciiTheme="majorBidi" w:hAnsiTheme="majorBidi" w:cstheme="majorBidi"/>
                <w:color w:val="000000"/>
              </w:rPr>
              <w:t>30</w:t>
            </w:r>
          </w:p>
        </w:tc>
      </w:tr>
    </w:tbl>
    <w:p w14:paraId="651B0D8E" w14:textId="77777777" w:rsidR="003E23B3" w:rsidRPr="002516C1" w:rsidRDefault="003E23B3" w:rsidP="00A8049B">
      <w:pPr>
        <w:spacing w:line="240" w:lineRule="auto"/>
        <w:rPr>
          <w:rFonts w:asciiTheme="majorBidi" w:hAnsiTheme="majorBidi" w:cstheme="majorBidi"/>
        </w:rPr>
      </w:pPr>
    </w:p>
    <w:p w14:paraId="0CA150FD" w14:textId="74F48524" w:rsidR="00EC0F8E" w:rsidRPr="002516C1" w:rsidRDefault="00EC0F8E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เครื่องมือทางการเงิน</w:t>
      </w:r>
    </w:p>
    <w:p w14:paraId="23ACAFDC" w14:textId="77777777" w:rsidR="00EC0F8E" w:rsidRPr="002516C1" w:rsidRDefault="00EC0F8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2E35C5F" w14:textId="77777777" w:rsidR="00EC0F8E" w:rsidRPr="002516C1" w:rsidRDefault="00EC0F8E" w:rsidP="00EC0F8E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516C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2516C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575B6CFF" w14:textId="77777777" w:rsidR="00EC0F8E" w:rsidRPr="002516C1" w:rsidRDefault="00EC0F8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44F6DAEA" w14:textId="69714D39" w:rsidR="00EC0F8E" w:rsidRPr="002516C1" w:rsidRDefault="00EC0F8E" w:rsidP="00A8049B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74421AB" w14:textId="0278EF99" w:rsidR="00EC0F8E" w:rsidRPr="002516C1" w:rsidRDefault="00EC0F8E" w:rsidP="008217CD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334F14D0" w14:textId="77777777" w:rsidR="00317892" w:rsidRPr="002516C1" w:rsidRDefault="00317892" w:rsidP="008217CD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sectPr w:rsidR="00317892" w:rsidRPr="002516C1" w:rsidSect="001303BE">
          <w:headerReference w:type="default" r:id="rId22"/>
          <w:footerReference w:type="default" r:id="rId23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Style w:val="TableGrid"/>
        <w:tblW w:w="144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1890"/>
        <w:gridCol w:w="270"/>
        <w:gridCol w:w="1710"/>
        <w:gridCol w:w="270"/>
        <w:gridCol w:w="1350"/>
        <w:gridCol w:w="270"/>
        <w:gridCol w:w="1350"/>
        <w:gridCol w:w="236"/>
        <w:gridCol w:w="1204"/>
        <w:gridCol w:w="236"/>
        <w:gridCol w:w="1204"/>
      </w:tblGrid>
      <w:tr w:rsidR="00317892" w:rsidRPr="006145AE" w14:paraId="4029FCBA" w14:textId="77777777" w:rsidTr="00451FEC">
        <w:tc>
          <w:tcPr>
            <w:tcW w:w="3240" w:type="dxa"/>
            <w:vAlign w:val="bottom"/>
          </w:tcPr>
          <w:p w14:paraId="4105814D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B3E36DA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0" w:type="dxa"/>
            <w:gridSpan w:val="11"/>
          </w:tcPr>
          <w:p w14:paraId="6CCAEE6F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45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317892" w:rsidRPr="006145AE" w14:paraId="16EDA421" w14:textId="77777777" w:rsidTr="00451FEC">
        <w:tc>
          <w:tcPr>
            <w:tcW w:w="3240" w:type="dxa"/>
            <w:vAlign w:val="bottom"/>
          </w:tcPr>
          <w:p w14:paraId="25D154B2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AAB046E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0" w:type="dxa"/>
            <w:gridSpan w:val="3"/>
          </w:tcPr>
          <w:p w14:paraId="3DD5F303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45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53D88804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34E6D7B2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45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317892" w:rsidRPr="006145AE" w14:paraId="4A84C787" w14:textId="77777777" w:rsidTr="00451FEC">
        <w:tc>
          <w:tcPr>
            <w:tcW w:w="3240" w:type="dxa"/>
            <w:vAlign w:val="bottom"/>
          </w:tcPr>
          <w:p w14:paraId="35BE3F02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841255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0BC02238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4ED81ED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069E5B29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 - สุทธิ</w:t>
            </w:r>
          </w:p>
        </w:tc>
        <w:tc>
          <w:tcPr>
            <w:tcW w:w="270" w:type="dxa"/>
            <w:vAlign w:val="bottom"/>
          </w:tcPr>
          <w:p w14:paraId="041BE341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CE9E04C" w14:textId="64028BAF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A026BE" w:rsidRPr="006145A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734E9979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962BD4E" w14:textId="4923D1AF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A026BE" w:rsidRPr="006145A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  <w:vAlign w:val="bottom"/>
          </w:tcPr>
          <w:p w14:paraId="4C052709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CB76BF8" w14:textId="3767F5E9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="00A026BE" w:rsidRPr="006145A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  <w:vAlign w:val="bottom"/>
          </w:tcPr>
          <w:p w14:paraId="23B5F1EC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60EA2B5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17892" w:rsidRPr="006145AE" w14:paraId="3BBFC362" w14:textId="77777777" w:rsidTr="00451FEC">
        <w:tc>
          <w:tcPr>
            <w:tcW w:w="3240" w:type="dxa"/>
            <w:vAlign w:val="bottom"/>
          </w:tcPr>
          <w:p w14:paraId="62E774B6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4754ED2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0" w:type="dxa"/>
            <w:gridSpan w:val="11"/>
          </w:tcPr>
          <w:p w14:paraId="035DACED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145A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17892" w:rsidRPr="006145AE" w14:paraId="13A354AA" w14:textId="77777777" w:rsidTr="00451FEC">
        <w:tc>
          <w:tcPr>
            <w:tcW w:w="3240" w:type="dxa"/>
            <w:vAlign w:val="bottom"/>
          </w:tcPr>
          <w:p w14:paraId="46B764C9" w14:textId="002A49D5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145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A026BE" w:rsidRPr="006145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6145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6145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A026BE" w:rsidRPr="006145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7F2A92" w:rsidRPr="006145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04A2593A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6345B041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879192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02E84D5C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4EC6232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B7FCC3E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0CB3A39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F854C0F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7C3D3DD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EA374CA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FC4495D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83F68C6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17892" w:rsidRPr="006145AE" w14:paraId="54A59B0E" w14:textId="77777777" w:rsidTr="00451FEC">
        <w:tc>
          <w:tcPr>
            <w:tcW w:w="3240" w:type="dxa"/>
            <w:vAlign w:val="bottom"/>
          </w:tcPr>
          <w:p w14:paraId="7BF3C456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145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51C01B7D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51EB7B2D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E15559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4C9415AB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8100EE5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B1855DC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FA2BD9F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15181C3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EEBD933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8F85EAE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B551B4A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B04DD2C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17892" w:rsidRPr="006145AE" w14:paraId="55C4450F" w14:textId="77777777" w:rsidTr="00451FEC">
        <w:tc>
          <w:tcPr>
            <w:tcW w:w="3240" w:type="dxa"/>
            <w:vAlign w:val="bottom"/>
          </w:tcPr>
          <w:p w14:paraId="703A3928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170" w:type="dxa"/>
            <w:vAlign w:val="bottom"/>
          </w:tcPr>
          <w:p w14:paraId="04AFA1E8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60E2E3D2" w14:textId="300C009B" w:rsidR="00317892" w:rsidRPr="006145AE" w:rsidRDefault="001E516B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596.44</w:t>
            </w:r>
          </w:p>
        </w:tc>
        <w:tc>
          <w:tcPr>
            <w:tcW w:w="270" w:type="dxa"/>
          </w:tcPr>
          <w:p w14:paraId="7B4AE55F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034E77E9" w14:textId="33A7AAAA" w:rsidR="00317892" w:rsidRPr="006145AE" w:rsidRDefault="004952C0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45AC5A3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95CED8F" w14:textId="5D624B60" w:rsidR="00317892" w:rsidRPr="006145AE" w:rsidRDefault="00D07881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383.2</w:t>
            </w:r>
            <w:r w:rsidR="003B4AF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5D1274B8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81494A8" w14:textId="0524DC01" w:rsidR="00317892" w:rsidRPr="006145AE" w:rsidRDefault="004952C0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897B464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EF0457C" w14:textId="772B4099" w:rsidR="00317892" w:rsidRPr="006145AE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</w:rPr>
              <w:t>213</w:t>
            </w:r>
            <w:r w:rsidR="004952C0" w:rsidRPr="006145A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145AE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236" w:type="dxa"/>
            <w:vAlign w:val="bottom"/>
          </w:tcPr>
          <w:p w14:paraId="52A661C4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4016D20" w14:textId="0BA6587A" w:rsidR="00317892" w:rsidRPr="006145AE" w:rsidRDefault="0016674D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596.44</w:t>
            </w:r>
          </w:p>
        </w:tc>
      </w:tr>
      <w:tr w:rsidR="00317892" w:rsidRPr="006145AE" w14:paraId="286FA80A" w14:textId="77777777" w:rsidTr="00451FEC">
        <w:tc>
          <w:tcPr>
            <w:tcW w:w="3240" w:type="dxa"/>
            <w:vAlign w:val="bottom"/>
          </w:tcPr>
          <w:p w14:paraId="659A2185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504D9AF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061FFDC6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573753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70F22CF0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5B2DF76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A33777B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37B5357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D393082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606C776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D1EEAB5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61F10E0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0D7233D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17892" w:rsidRPr="006145AE" w14:paraId="2EB72AC0" w14:textId="77777777" w:rsidTr="00451FEC">
        <w:tc>
          <w:tcPr>
            <w:tcW w:w="3240" w:type="dxa"/>
            <w:vAlign w:val="bottom"/>
          </w:tcPr>
          <w:p w14:paraId="5E8E490B" w14:textId="77777777" w:rsidR="00317892" w:rsidRPr="001F59D5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F59D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13951ACB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5A319185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A888DD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6E974F30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DC5DA86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A5D2AB5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33C4E67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B98876F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59061C5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F03C877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F2E477D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D793A1B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17892" w:rsidRPr="006145AE" w14:paraId="421813D6" w14:textId="77777777" w:rsidTr="00451FEC">
        <w:tc>
          <w:tcPr>
            <w:tcW w:w="3240" w:type="dxa"/>
            <w:vAlign w:val="bottom"/>
          </w:tcPr>
          <w:p w14:paraId="43EFD4DA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62C58583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4E9FD605" w14:textId="19FAC8A6" w:rsidR="00317892" w:rsidRPr="006145AE" w:rsidRDefault="004952C0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4E25914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5A80373F" w14:textId="079CE723" w:rsidR="00317892" w:rsidRPr="006145AE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</w:rPr>
              <w:t>799</w:t>
            </w:r>
            <w:r w:rsidR="004952C0" w:rsidRPr="006145AE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5376C5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270" w:type="dxa"/>
            <w:vAlign w:val="bottom"/>
          </w:tcPr>
          <w:p w14:paraId="03D443B5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13625BD" w14:textId="0ABF278D" w:rsidR="00317892" w:rsidRPr="006145AE" w:rsidRDefault="004952C0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55272DE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70D72C3" w14:textId="6E786C51" w:rsidR="00317892" w:rsidRPr="006145AE" w:rsidRDefault="0025491D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798</w:t>
            </w:r>
            <w:r w:rsidR="00477C93">
              <w:rPr>
                <w:rFonts w:asciiTheme="majorBidi" w:hAnsiTheme="majorBidi" w:cstheme="majorBidi"/>
                <w:sz w:val="26"/>
                <w:szCs w:val="26"/>
              </w:rPr>
              <w:t>.51</w:t>
            </w:r>
          </w:p>
        </w:tc>
        <w:tc>
          <w:tcPr>
            <w:tcW w:w="236" w:type="dxa"/>
            <w:vAlign w:val="bottom"/>
          </w:tcPr>
          <w:p w14:paraId="79F86616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97147E0" w14:textId="06F49EEF" w:rsidR="00317892" w:rsidRPr="006145AE" w:rsidRDefault="004952C0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9DF3192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27D75AC" w14:textId="688B7CCE" w:rsidR="00317892" w:rsidRPr="006145AE" w:rsidRDefault="00477C93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798.51</w:t>
            </w:r>
          </w:p>
        </w:tc>
      </w:tr>
      <w:tr w:rsidR="004952C0" w:rsidRPr="006145AE" w14:paraId="1791E2BB" w14:textId="77777777" w:rsidTr="00451FEC">
        <w:tc>
          <w:tcPr>
            <w:tcW w:w="3240" w:type="dxa"/>
            <w:vAlign w:val="bottom"/>
          </w:tcPr>
          <w:p w14:paraId="57E6D10F" w14:textId="594C2D5D" w:rsidR="004952C0" w:rsidRPr="006145AE" w:rsidRDefault="004952C0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170" w:type="dxa"/>
            <w:vAlign w:val="bottom"/>
          </w:tcPr>
          <w:p w14:paraId="4CEF230F" w14:textId="77777777" w:rsidR="004952C0" w:rsidRPr="006145AE" w:rsidRDefault="004952C0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0D20E4E6" w14:textId="4D531E4E" w:rsidR="004952C0" w:rsidRPr="006145AE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="004952C0" w:rsidRPr="006145A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145A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41F9F4FE" w14:textId="77777777" w:rsidR="004952C0" w:rsidRPr="006145AE" w:rsidRDefault="004952C0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2D3878E9" w14:textId="651D3355" w:rsidR="004952C0" w:rsidRPr="006145AE" w:rsidRDefault="004952C0" w:rsidP="0034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A8344CE" w14:textId="77777777" w:rsidR="004952C0" w:rsidRPr="006145AE" w:rsidRDefault="004952C0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8F37B96" w14:textId="34B96155" w:rsidR="004952C0" w:rsidRPr="006145AE" w:rsidRDefault="004952C0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FD900C9" w14:textId="77777777" w:rsidR="004952C0" w:rsidRPr="006145AE" w:rsidRDefault="004952C0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2FFE9F4" w14:textId="2AAD25A6" w:rsidR="004952C0" w:rsidRPr="006145AE" w:rsidRDefault="004952C0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EBEDB55" w14:textId="77777777" w:rsidR="004952C0" w:rsidRPr="006145AE" w:rsidRDefault="004952C0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AF10D5E" w14:textId="246EE8C2" w:rsidR="004952C0" w:rsidRPr="006145AE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="004952C0" w:rsidRPr="006145A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145A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36" w:type="dxa"/>
            <w:vAlign w:val="bottom"/>
          </w:tcPr>
          <w:p w14:paraId="3C9AB68D" w14:textId="77777777" w:rsidR="004952C0" w:rsidRPr="006145AE" w:rsidRDefault="004952C0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65A0C2D" w14:textId="73CCD068" w:rsidR="004952C0" w:rsidRPr="006145AE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="004952C0" w:rsidRPr="006145A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145A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317892" w:rsidRPr="006145AE" w14:paraId="24B0D258" w14:textId="77777777" w:rsidTr="00451FEC">
        <w:tc>
          <w:tcPr>
            <w:tcW w:w="3240" w:type="dxa"/>
            <w:vAlign w:val="bottom"/>
          </w:tcPr>
          <w:p w14:paraId="30BDD61B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DCB89B8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046F55BA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E387A0A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17AEB7B0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4C99D8D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5ADF00E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5CDF2E03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8F51CA0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E5829C6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7477050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AAC8FBF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9134E54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17892" w:rsidRPr="006145AE" w14:paraId="2064146D" w14:textId="77777777" w:rsidTr="00451FEC">
        <w:tc>
          <w:tcPr>
            <w:tcW w:w="3240" w:type="dxa"/>
            <w:vAlign w:val="bottom"/>
          </w:tcPr>
          <w:p w14:paraId="02B3884A" w14:textId="7A9C5A50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6145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A026BE" w:rsidRPr="006145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6145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6145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A026BE" w:rsidRPr="006145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7F2A92" w:rsidRPr="006145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bottom"/>
          </w:tcPr>
          <w:p w14:paraId="3C802566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1B277B79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B88B07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46BA5C9E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67FE167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2F71B9D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CEB1ECA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3091388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E3F34D3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9DA7C7D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DE68860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00A90DC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17892" w:rsidRPr="006145AE" w14:paraId="30BBB344" w14:textId="77777777" w:rsidTr="00451FEC">
        <w:tc>
          <w:tcPr>
            <w:tcW w:w="3240" w:type="dxa"/>
            <w:vAlign w:val="bottom"/>
          </w:tcPr>
          <w:p w14:paraId="3A705E88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145A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03E76572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5F2B7851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B39438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0149E531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AEA28CC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42BE317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2B3CB8D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694A874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00F47E1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5453F21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C93BE44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AF6FFAF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2A92" w:rsidRPr="006145AE" w14:paraId="1E8D3E81" w14:textId="77777777" w:rsidTr="00451FEC">
        <w:tc>
          <w:tcPr>
            <w:tcW w:w="3240" w:type="dxa"/>
            <w:vAlign w:val="bottom"/>
          </w:tcPr>
          <w:p w14:paraId="2BD9179D" w14:textId="77777777" w:rsidR="007F2A92" w:rsidRPr="006145AE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170" w:type="dxa"/>
            <w:vAlign w:val="bottom"/>
          </w:tcPr>
          <w:p w14:paraId="426BA8B1" w14:textId="77777777" w:rsidR="007F2A92" w:rsidRPr="006145AE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37337328" w14:textId="4CA3EBAB" w:rsidR="007F2A92" w:rsidRPr="006145AE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</w:rPr>
              <w:t>916</w:t>
            </w:r>
            <w:r w:rsidRPr="006145A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145AE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270" w:type="dxa"/>
          </w:tcPr>
          <w:p w14:paraId="4BD58BBD" w14:textId="77777777" w:rsidR="007F2A92" w:rsidRPr="006145AE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5A5EB311" w14:textId="37848250" w:rsidR="007F2A92" w:rsidRPr="006145AE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E08721B" w14:textId="77777777" w:rsidR="007F2A92" w:rsidRPr="006145AE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50E7B55" w14:textId="0900A1FF" w:rsidR="007F2A92" w:rsidRPr="006145AE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</w:rPr>
              <w:t>703</w:t>
            </w:r>
            <w:r w:rsidRPr="006145A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145AE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270" w:type="dxa"/>
            <w:vAlign w:val="bottom"/>
          </w:tcPr>
          <w:p w14:paraId="379E39BB" w14:textId="77777777" w:rsidR="007F2A92" w:rsidRPr="006145AE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C198A35" w14:textId="3023B22D" w:rsidR="007F2A92" w:rsidRPr="006145AE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AD7F3D7" w14:textId="77777777" w:rsidR="007F2A92" w:rsidRPr="006145AE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9B237C1" w14:textId="4E83797D" w:rsidR="007F2A92" w:rsidRPr="006145AE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</w:rPr>
              <w:t>213</w:t>
            </w:r>
            <w:r w:rsidRPr="006145A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145AE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236" w:type="dxa"/>
            <w:vAlign w:val="bottom"/>
          </w:tcPr>
          <w:p w14:paraId="6511A6E0" w14:textId="77777777" w:rsidR="007F2A92" w:rsidRPr="006145AE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13BCF51" w14:textId="221FCC38" w:rsidR="007F2A92" w:rsidRPr="006145AE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</w:rPr>
              <w:t>916</w:t>
            </w:r>
            <w:r w:rsidRPr="006145A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145AE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</w:tr>
      <w:tr w:rsidR="00317892" w:rsidRPr="006145AE" w14:paraId="1B336E60" w14:textId="77777777" w:rsidTr="00451FEC">
        <w:tc>
          <w:tcPr>
            <w:tcW w:w="3240" w:type="dxa"/>
            <w:vAlign w:val="bottom"/>
          </w:tcPr>
          <w:p w14:paraId="2BA399E1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E531D5D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159A3D59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303A86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2A42138D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3F4DF24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4213688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935B9B4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D21EE02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9B47E5E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C60CC77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890D5C9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76650B8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17892" w:rsidRPr="006145AE" w14:paraId="3FE530E8" w14:textId="77777777" w:rsidTr="00451FEC">
        <w:tc>
          <w:tcPr>
            <w:tcW w:w="3240" w:type="dxa"/>
            <w:vAlign w:val="bottom"/>
          </w:tcPr>
          <w:p w14:paraId="1F1E0FF3" w14:textId="77777777" w:rsidR="00317892" w:rsidRPr="001F59D5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F59D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5F56A428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19E48C4B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E6D317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053CFBE4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F9807EA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6744451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56DCCFD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05DDF87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C54FACF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326BCF3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02BA9BE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61BB46B" w14:textId="77777777" w:rsidR="00317892" w:rsidRPr="006145AE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2A92" w:rsidRPr="006145AE" w14:paraId="2CAAFBF8" w14:textId="77777777" w:rsidTr="00451FEC">
        <w:tc>
          <w:tcPr>
            <w:tcW w:w="3240" w:type="dxa"/>
            <w:vAlign w:val="bottom"/>
          </w:tcPr>
          <w:p w14:paraId="56920B6C" w14:textId="77777777" w:rsidR="007F2A92" w:rsidRPr="006145AE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3BCD1197" w14:textId="77777777" w:rsidR="007F2A92" w:rsidRPr="006145AE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4528A226" w14:textId="1CF20F8F" w:rsidR="007F2A92" w:rsidRPr="006145AE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E172E8" w14:textId="77777777" w:rsidR="007F2A92" w:rsidRPr="006145AE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5E0205B9" w14:textId="27089117" w:rsidR="007F2A92" w:rsidRPr="006145AE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</w:rPr>
              <w:t>799.32</w:t>
            </w:r>
          </w:p>
        </w:tc>
        <w:tc>
          <w:tcPr>
            <w:tcW w:w="270" w:type="dxa"/>
            <w:vAlign w:val="bottom"/>
          </w:tcPr>
          <w:p w14:paraId="0EA26313" w14:textId="77777777" w:rsidR="007F2A92" w:rsidRPr="006145AE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6BF93B7" w14:textId="0209309C" w:rsidR="007F2A92" w:rsidRPr="006145AE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E9295B7" w14:textId="77777777" w:rsidR="007F2A92" w:rsidRPr="006145AE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8867D33" w14:textId="0270A722" w:rsidR="007F2A92" w:rsidRPr="006145AE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</w:rPr>
              <w:t>800.59</w:t>
            </w:r>
          </w:p>
        </w:tc>
        <w:tc>
          <w:tcPr>
            <w:tcW w:w="236" w:type="dxa"/>
            <w:vAlign w:val="bottom"/>
          </w:tcPr>
          <w:p w14:paraId="3A7DE0C6" w14:textId="77777777" w:rsidR="007F2A92" w:rsidRPr="006145AE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A24DE34" w14:textId="4122101B" w:rsidR="007F2A92" w:rsidRPr="006145AE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36D354D" w14:textId="77777777" w:rsidR="007F2A92" w:rsidRPr="006145AE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FA29E98" w14:textId="2DE93B0D" w:rsidR="007F2A92" w:rsidRPr="006145AE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</w:rPr>
              <w:t>800.59</w:t>
            </w:r>
          </w:p>
        </w:tc>
      </w:tr>
      <w:tr w:rsidR="007F2A92" w:rsidRPr="006145AE" w14:paraId="0A6898A1" w14:textId="77777777" w:rsidTr="00451FEC">
        <w:tc>
          <w:tcPr>
            <w:tcW w:w="3240" w:type="dxa"/>
            <w:vAlign w:val="bottom"/>
          </w:tcPr>
          <w:p w14:paraId="729246A7" w14:textId="745D3A8D" w:rsidR="007F2A92" w:rsidRPr="006145AE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170" w:type="dxa"/>
            <w:vAlign w:val="bottom"/>
          </w:tcPr>
          <w:p w14:paraId="70AD7671" w14:textId="77777777" w:rsidR="007F2A92" w:rsidRPr="006145AE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49A5BDF8" w14:textId="678B3FFB" w:rsidR="007F2A92" w:rsidRPr="006145AE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Pr="006145A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145A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7675A2BD" w14:textId="77777777" w:rsidR="007F2A92" w:rsidRPr="006145AE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19F13016" w14:textId="64226D5A" w:rsidR="007F2A92" w:rsidRPr="006145AE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4CE868B" w14:textId="77777777" w:rsidR="007F2A92" w:rsidRPr="006145AE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20C7870" w14:textId="17CA087D" w:rsidR="007F2A92" w:rsidRPr="006145AE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375106C" w14:textId="77777777" w:rsidR="007F2A92" w:rsidRPr="006145AE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D03A765" w14:textId="3CB46160" w:rsidR="007F2A92" w:rsidRPr="006145AE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039B551" w14:textId="77777777" w:rsidR="007F2A92" w:rsidRPr="006145AE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0EDC648" w14:textId="6F088207" w:rsidR="007F2A92" w:rsidRPr="006145AE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Pr="006145A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145A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36" w:type="dxa"/>
            <w:vAlign w:val="bottom"/>
          </w:tcPr>
          <w:p w14:paraId="4CDC9A89" w14:textId="77777777" w:rsidR="007F2A92" w:rsidRPr="006145AE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6216691" w14:textId="347144CC" w:rsidR="007F2A92" w:rsidRPr="006145AE" w:rsidRDefault="007F2A92" w:rsidP="007F2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45AE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Pr="006145A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145A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</w:tbl>
    <w:p w14:paraId="65C99C2A" w14:textId="77777777" w:rsidR="00317892" w:rsidRPr="002516C1" w:rsidRDefault="00317892" w:rsidP="004952C0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sectPr w:rsidR="00317892" w:rsidRPr="002516C1" w:rsidSect="001303BE">
          <w:headerReference w:type="default" r:id="rId24"/>
          <w:footerReference w:type="default" r:id="rId25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366F0FCD" w14:textId="35219D44" w:rsidR="00A8049B" w:rsidRPr="002516C1" w:rsidRDefault="00A8049B" w:rsidP="00A80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lastRenderedPageBreak/>
        <w:t xml:space="preserve">บริษัทพิจารณามูลค่ายุติธรรมระดับที่ </w:t>
      </w:r>
      <w:r w:rsidR="00A026BE" w:rsidRPr="00A026BE">
        <w:rPr>
          <w:rFonts w:asciiTheme="majorBidi" w:hAnsiTheme="majorBidi" w:cstheme="majorBidi"/>
        </w:rPr>
        <w:t>2</w:t>
      </w:r>
      <w:r w:rsidRPr="002516C1">
        <w:rPr>
          <w:rFonts w:asciiTheme="majorBidi" w:hAnsiTheme="majorBidi" w:cstheme="majorBidi"/>
          <w:cs/>
        </w:rPr>
        <w:t xml:space="preserve"> สำหรับหุ้นกู้ที่ซื้อขายนอกตลาดหลักทรัพย์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5DBDEED5" w14:textId="77777777" w:rsidR="00A8049B" w:rsidRPr="002516C1" w:rsidRDefault="00A8049B" w:rsidP="00A80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5A804688" w14:textId="58C62957" w:rsidR="00A8049B" w:rsidRPr="002516C1" w:rsidRDefault="00A8049B" w:rsidP="00A80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 xml:space="preserve">มูลค่ายุติธรรมระดับ </w:t>
      </w:r>
      <w:r w:rsidR="00A026BE" w:rsidRPr="00A026BE">
        <w:rPr>
          <w:rFonts w:asciiTheme="majorBidi" w:hAnsiTheme="majorBidi" w:cstheme="majorBidi"/>
        </w:rPr>
        <w:t>3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สำหรับเงินลงทุนในตราสารทุนที่วัดมูลค่าด้วยมูลค่ายุติธรรมผ่านกำไรขาดทุนเบ็ดเสร็จอื่น ประเมินโดยกรณีการลงทุนในหลักทรัพย์ที่ไม่อยู่ในความต้องการของตลาดใช้ราคาทุนซึ่งถือเป็นมูลค่ายุติธรรมโดยประมาณยกเว้นมีการเปลี่ยนแปลงอย่างมีนัยสำคัญในการดำเนินงานของกิจการที่ไปลงทุน</w:t>
      </w:r>
    </w:p>
    <w:p w14:paraId="5EAA4507" w14:textId="77777777" w:rsidR="00317892" w:rsidRPr="002516C1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</w:rPr>
      </w:pPr>
    </w:p>
    <w:p w14:paraId="73C89BD2" w14:textId="77777777" w:rsidR="00317892" w:rsidRPr="002516C1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i/>
          <w:iCs/>
        </w:rPr>
      </w:pPr>
      <w:r w:rsidRPr="002516C1">
        <w:rPr>
          <w:rFonts w:asciiTheme="majorBidi" w:hAnsiTheme="majorBidi" w:cstheme="majorBidi"/>
          <w:b/>
          <w:bCs/>
          <w:cs/>
        </w:rPr>
        <w:tab/>
      </w:r>
      <w:r w:rsidRPr="002516C1">
        <w:rPr>
          <w:rFonts w:asciiTheme="majorBidi" w:hAnsiTheme="majorBidi" w:cstheme="majorBidi"/>
          <w:b/>
          <w:bCs/>
          <w:i/>
          <w:iCs/>
          <w:cs/>
        </w:rPr>
        <w:t>นโยบายการจัดการความเสี่ยงทางด้านการเงิน</w:t>
      </w:r>
    </w:p>
    <w:p w14:paraId="720EAD7D" w14:textId="77777777" w:rsidR="00317892" w:rsidRPr="002516C1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8228B52" w14:textId="77777777" w:rsidR="00317892" w:rsidRPr="002516C1" w:rsidRDefault="00317892" w:rsidP="00317892">
      <w:pPr>
        <w:ind w:left="540"/>
        <w:jc w:val="both"/>
        <w:rPr>
          <w:rFonts w:asciiTheme="majorBidi" w:hAnsiTheme="majorBidi" w:cstheme="majorBidi"/>
          <w:b/>
          <w:bCs/>
          <w:i/>
          <w:iCs/>
        </w:rPr>
      </w:pPr>
      <w:r w:rsidRPr="002516C1">
        <w:rPr>
          <w:rFonts w:asciiTheme="majorBidi" w:hAnsiTheme="majorBidi" w:cstheme="majorBidi"/>
          <w:b/>
          <w:bCs/>
          <w:i/>
          <w:iCs/>
          <w:cs/>
        </w:rPr>
        <w:t xml:space="preserve">กรอบการบริหารจัดการความเสี่ยง </w:t>
      </w:r>
    </w:p>
    <w:p w14:paraId="2047ACD2" w14:textId="77777777" w:rsidR="00317892" w:rsidRPr="002516C1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78BDBA92" w14:textId="77777777" w:rsidR="00317892" w:rsidRPr="002516C1" w:rsidRDefault="00317892" w:rsidP="00317892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Theme="majorBidi" w:hAnsiTheme="majorBidi" w:cstheme="majorBidi"/>
          <w:cs/>
        </w:rPr>
      </w:pPr>
      <w:r w:rsidRPr="002516C1">
        <w:rPr>
          <w:rFonts w:asciiTheme="majorBidi" w:hAnsiTheme="majorBidi" w:cstheme="majorBidi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 และจากการไม่ปฏิบัติตามข้อกำหนดตามสัญญาของคู่สัญญา กลุ่มบริษัทไม่มีการถือหรือออกเครื่องมือทางการเงินที่เป็นตราสารอนุพันธ์ เพื่อการเก็งกำไรหรือการค้า</w:t>
      </w:r>
    </w:p>
    <w:p w14:paraId="21AB5B6B" w14:textId="77777777" w:rsidR="00317892" w:rsidRPr="002516C1" w:rsidRDefault="00317892" w:rsidP="00317892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Theme="majorBidi" w:hAnsiTheme="majorBidi" w:cstheme="majorBidi"/>
          <w:cs/>
        </w:rPr>
      </w:pPr>
    </w:p>
    <w:p w14:paraId="45DECC65" w14:textId="77777777" w:rsidR="00317892" w:rsidRPr="002516C1" w:rsidRDefault="00317892" w:rsidP="00317892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Theme="majorBidi" w:hAnsiTheme="majorBidi" w:cstheme="majorBidi"/>
          <w:cs/>
        </w:rPr>
      </w:pPr>
      <w:r w:rsidRPr="002516C1">
        <w:rPr>
          <w:rFonts w:asciiTheme="majorBidi" w:hAnsiTheme="majorBidi" w:cstheme="majorBidi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0F542532" w14:textId="77777777" w:rsidR="00317892" w:rsidRPr="002516C1" w:rsidRDefault="00317892" w:rsidP="00317892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Theme="majorBidi" w:hAnsiTheme="majorBidi" w:cstheme="majorBidi"/>
          <w:highlight w:val="yellow"/>
          <w:cs/>
        </w:rPr>
      </w:pPr>
    </w:p>
    <w:p w14:paraId="2A23B539" w14:textId="77777777" w:rsidR="00317892" w:rsidRPr="002516C1" w:rsidRDefault="00317892" w:rsidP="00317892">
      <w:pPr>
        <w:spacing w:line="240" w:lineRule="auto"/>
        <w:ind w:left="540" w:right="-7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คณะกรรมการบริษัทจัดตั้งคณะกรรมการบริหารความเสี่ยงและบรรษัทภิบาล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และบรรษัทภิบาลจะรายงานการดำเนินการดังกล่าวต่อคณะกรรมการบริษัทอย่างสม่ำเสมอ</w:t>
      </w:r>
    </w:p>
    <w:p w14:paraId="3F548F32" w14:textId="5828AAC5" w:rsidR="003E23B3" w:rsidRDefault="003E23B3" w:rsidP="00317892">
      <w:pPr>
        <w:spacing w:line="240" w:lineRule="auto"/>
        <w:ind w:left="540" w:right="-7"/>
        <w:jc w:val="thaiDistribute"/>
        <w:rPr>
          <w:rFonts w:asciiTheme="majorBidi" w:hAnsiTheme="majorBidi" w:cstheme="majorBidi"/>
        </w:rPr>
      </w:pPr>
    </w:p>
    <w:p w14:paraId="2B2C35A3" w14:textId="5A128189" w:rsidR="00300509" w:rsidRDefault="00300509" w:rsidP="00317892">
      <w:pPr>
        <w:spacing w:line="240" w:lineRule="auto"/>
        <w:ind w:left="540" w:right="-7"/>
        <w:jc w:val="thaiDistribute"/>
        <w:rPr>
          <w:rFonts w:asciiTheme="majorBidi" w:hAnsiTheme="majorBidi" w:cstheme="majorBidi"/>
        </w:rPr>
      </w:pPr>
    </w:p>
    <w:p w14:paraId="13003E03" w14:textId="0B57B962" w:rsidR="00300509" w:rsidRDefault="00300509" w:rsidP="00317892">
      <w:pPr>
        <w:spacing w:line="240" w:lineRule="auto"/>
        <w:ind w:left="540" w:right="-7"/>
        <w:jc w:val="thaiDistribute"/>
        <w:rPr>
          <w:rFonts w:asciiTheme="majorBidi" w:hAnsiTheme="majorBidi" w:cstheme="majorBidi"/>
        </w:rPr>
      </w:pPr>
    </w:p>
    <w:p w14:paraId="3F6F923C" w14:textId="77777777" w:rsidR="00300509" w:rsidRDefault="00300509" w:rsidP="00317892">
      <w:pPr>
        <w:spacing w:line="240" w:lineRule="auto"/>
        <w:ind w:left="540" w:right="-7"/>
        <w:jc w:val="thaiDistribute"/>
        <w:rPr>
          <w:rFonts w:asciiTheme="majorBidi" w:hAnsiTheme="majorBidi" w:cstheme="majorBidi"/>
        </w:rPr>
      </w:pPr>
    </w:p>
    <w:p w14:paraId="1B74E887" w14:textId="6B3A86DC" w:rsidR="00317892" w:rsidRPr="002516C1" w:rsidRDefault="00317892" w:rsidP="00317892">
      <w:pPr>
        <w:spacing w:line="240" w:lineRule="auto"/>
        <w:ind w:left="540" w:right="-7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lastRenderedPageBreak/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2516C1">
        <w:rPr>
          <w:rFonts w:asciiTheme="majorBidi" w:hAnsiTheme="majorBidi" w:cstheme="majorBidi"/>
        </w:rPr>
        <w:t xml:space="preserve">  </w:t>
      </w:r>
      <w:r w:rsidRPr="002516C1">
        <w:rPr>
          <w:rFonts w:asciiTheme="majorBidi" w:hAnsiTheme="majorBidi" w:cstheme="majorBidi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F093B16" w14:textId="77777777" w:rsidR="00317892" w:rsidRPr="002516C1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rPr>
          <w:rFonts w:asciiTheme="majorBidi" w:hAnsiTheme="majorBidi" w:cstheme="majorBidi"/>
          <w:sz w:val="24"/>
          <w:szCs w:val="24"/>
        </w:rPr>
      </w:pPr>
    </w:p>
    <w:p w14:paraId="502CB619" w14:textId="77777777" w:rsidR="00317892" w:rsidRPr="002516C1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rPr>
          <w:rFonts w:asciiTheme="majorBidi" w:hAnsiTheme="majorBidi" w:cstheme="majorBidi"/>
          <w:i/>
          <w:iCs/>
          <w:color w:val="0000FF"/>
          <w:sz w:val="24"/>
          <w:szCs w:val="24"/>
        </w:rPr>
      </w:pPr>
      <w:r w:rsidRPr="002516C1">
        <w:rPr>
          <w:rFonts w:asciiTheme="majorBidi" w:hAnsiTheme="majorBidi" w:cstheme="majorBidi"/>
          <w:b/>
          <w:bCs/>
          <w:i/>
          <w:iCs/>
          <w:cs/>
        </w:rPr>
        <w:t>การบริหารจัดการทุน</w:t>
      </w:r>
      <w:r w:rsidRPr="002516C1">
        <w:rPr>
          <w:rFonts w:asciiTheme="majorBidi" w:hAnsiTheme="majorBidi" w:cstheme="majorBidi"/>
          <w:b/>
          <w:bCs/>
          <w:i/>
          <w:iCs/>
        </w:rPr>
        <w:t xml:space="preserve"> </w:t>
      </w:r>
      <w:r w:rsidRPr="002516C1">
        <w:rPr>
          <w:rFonts w:asciiTheme="majorBidi" w:hAnsiTheme="majorBidi" w:cstheme="majorBidi"/>
          <w:b/>
          <w:bCs/>
          <w:i/>
          <w:iCs/>
          <w:cs/>
        </w:rPr>
        <w:br/>
      </w:r>
    </w:p>
    <w:p w14:paraId="5E52C7B4" w14:textId="77777777" w:rsidR="00317892" w:rsidRPr="002516C1" w:rsidRDefault="00317892" w:rsidP="00317892">
      <w:pPr>
        <w:tabs>
          <w:tab w:val="left" w:pos="360"/>
        </w:tabs>
        <w:spacing w:line="240" w:lineRule="auto"/>
        <w:ind w:left="540" w:right="-25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8C43070" w14:textId="77777777" w:rsidR="00317892" w:rsidRPr="002516C1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2516C1">
        <w:rPr>
          <w:rFonts w:asciiTheme="majorBidi" w:hAnsiTheme="majorBidi" w:cstheme="majorBidi"/>
          <w:b/>
          <w:bCs/>
          <w:i/>
          <w:iCs/>
          <w:sz w:val="24"/>
          <w:szCs w:val="24"/>
        </w:rPr>
        <w:tab/>
      </w:r>
      <w:r w:rsidRPr="002516C1">
        <w:rPr>
          <w:rFonts w:asciiTheme="majorBidi" w:hAnsiTheme="majorBidi" w:cstheme="majorBidi"/>
          <w:b/>
          <w:bCs/>
          <w:i/>
          <w:iCs/>
          <w:sz w:val="24"/>
          <w:szCs w:val="24"/>
        </w:rPr>
        <w:tab/>
      </w:r>
    </w:p>
    <w:p w14:paraId="09830FAF" w14:textId="77777777" w:rsidR="00317892" w:rsidRPr="002516C1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b/>
          <w:bCs/>
          <w:i/>
          <w:iCs/>
          <w:cs/>
        </w:rPr>
        <w:t>ความเสี่ยงด้านเครดิต</w:t>
      </w:r>
      <w:r w:rsidRPr="002516C1">
        <w:rPr>
          <w:rFonts w:asciiTheme="majorBidi" w:hAnsiTheme="majorBidi" w:cstheme="majorBidi"/>
          <w:b/>
          <w:bCs/>
          <w:cs/>
        </w:rPr>
        <w:t xml:space="preserve"> </w:t>
      </w:r>
    </w:p>
    <w:p w14:paraId="03FD5BA2" w14:textId="77777777" w:rsidR="00317892" w:rsidRPr="002516C1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sz w:val="24"/>
          <w:szCs w:val="24"/>
        </w:rPr>
      </w:pPr>
    </w:p>
    <w:p w14:paraId="29B10C07" w14:textId="77777777" w:rsidR="00317892" w:rsidRPr="002516C1" w:rsidRDefault="00317892" w:rsidP="00317892">
      <w:pPr>
        <w:tabs>
          <w:tab w:val="left" w:pos="540"/>
        </w:tabs>
        <w:spacing w:line="240" w:lineRule="auto"/>
        <w:ind w:left="547"/>
        <w:rPr>
          <w:rFonts w:asciiTheme="majorBidi" w:hAnsiTheme="majorBidi" w:cstheme="majorBidi"/>
          <w:i/>
          <w:iCs/>
        </w:rPr>
      </w:pPr>
      <w:r w:rsidRPr="002516C1">
        <w:rPr>
          <w:rFonts w:asciiTheme="majorBidi" w:hAnsiTheme="majorBidi" w:cstheme="majorBidi"/>
          <w:i/>
          <w:iCs/>
          <w:cs/>
        </w:rPr>
        <w:t>ลูกหนี้การค้า</w:t>
      </w:r>
    </w:p>
    <w:p w14:paraId="08272889" w14:textId="77777777" w:rsidR="00317892" w:rsidRPr="002516C1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14AC7E4" w14:textId="77777777" w:rsidR="00317892" w:rsidRPr="002516C1" w:rsidRDefault="00317892" w:rsidP="00317892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cs/>
        </w:rPr>
      </w:pPr>
      <w:r w:rsidRPr="002516C1">
        <w:rPr>
          <w:rFonts w:asciiTheme="majorBidi" w:hAnsiTheme="majorBidi" w:cstheme="majorBidi"/>
          <w:cs/>
        </w:rPr>
        <w:t>ความเสี่ยงด้านเครดิตเป็นความเสี่ยงจากการสูญเสียทางการเงินของกลุ่มบริษัท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ฐานะเปิดต่อความเสี่ยงด้านเครดิตของกลุ่มบริษัทได้รับอิทธิพลมาจากลักษณะเฉพาะตัวของลูกค้าแต่ละราย </w:t>
      </w:r>
    </w:p>
    <w:p w14:paraId="0CE3518B" w14:textId="77777777" w:rsidR="00317892" w:rsidRPr="002516C1" w:rsidRDefault="00317892" w:rsidP="00317892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07BC0190" w14:textId="65BBA4EC" w:rsidR="00317892" w:rsidRPr="002516C1" w:rsidRDefault="00317892" w:rsidP="00317892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ฝ่ายบริหารได้กำหนดนโยบายทางด้านสินเชื่อเพื่อควบคุมความเสี่ยงทางด้านเครดิตโดยสม่ำเสมอ โดยการวิเคราะห์ฐานะทางการเงินของลูกค้าทุกรายที่ขอวงเงินสินเชื่อในระดับหนึ่ง ๆ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รวมถึงพิจารณาประสบการณ์ของการสูญเสียด้านเครดิตที่เกิดขึ้นจริง</w:t>
      </w:r>
      <w:r w:rsidRPr="002516C1">
        <w:rPr>
          <w:rFonts w:asciiTheme="majorBidi" w:hAnsiTheme="majorBidi" w:cstheme="majorBidi"/>
        </w:rPr>
        <w:t xml:space="preserve"> </w:t>
      </w:r>
      <w:r w:rsidR="00A026BE" w:rsidRPr="00A026BE">
        <w:rPr>
          <w:rFonts w:asciiTheme="majorBidi" w:hAnsiTheme="majorBidi" w:cstheme="majorBidi"/>
        </w:rPr>
        <w:t>3</w:t>
      </w:r>
      <w:r w:rsidRPr="002516C1">
        <w:rPr>
          <w:rFonts w:asciiTheme="majorBidi" w:hAnsiTheme="majorBidi" w:cstheme="majorBidi"/>
          <w:cs/>
        </w:rPr>
        <w:t xml:space="preserve"> ปีย้อนหลัง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  <w:r w:rsidRPr="002516C1">
        <w:rPr>
          <w:rFonts w:asciiTheme="majorBidi" w:hAnsiTheme="majorBidi" w:cstheme="majorBidi"/>
          <w:b/>
          <w:bCs/>
          <w:color w:val="3333FF"/>
          <w:cs/>
        </w:rPr>
        <w:t xml:space="preserve"> </w:t>
      </w:r>
      <w:r w:rsidRPr="002516C1">
        <w:rPr>
          <w:rFonts w:asciiTheme="majorBidi" w:hAnsiTheme="majorBidi" w:cstheme="majorBidi"/>
          <w:cs/>
        </w:rPr>
        <w:t>ณ วันที่รายงาน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ไม่พบว่ามีความเสี่ยงจากสินเชื่อที่เป็นสาระสำคัญและฝ่ายบริหารไม่ได้คาดว่าจะเกิดผลเสียหายที่มีสาระสำคัญจากการเก็บหนี้ไม่ได้</w:t>
      </w:r>
    </w:p>
    <w:p w14:paraId="5294B067" w14:textId="77777777" w:rsidR="00317892" w:rsidRPr="002516C1" w:rsidRDefault="00317892" w:rsidP="00317892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D403703" w14:textId="14A88D97" w:rsidR="00317892" w:rsidRPr="002516C1" w:rsidRDefault="00317892" w:rsidP="00317892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6145AE">
        <w:rPr>
          <w:rFonts w:asciiTheme="majorBidi" w:hAnsiTheme="majorBidi" w:cstheme="majorBidi"/>
          <w:cs/>
        </w:rPr>
        <w:t xml:space="preserve">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เปิดเผยในหมายเหตุข้อ </w:t>
      </w:r>
      <w:r w:rsidR="00A026BE" w:rsidRPr="006145AE">
        <w:rPr>
          <w:rFonts w:asciiTheme="majorBidi" w:hAnsiTheme="majorBidi" w:cstheme="majorBidi"/>
        </w:rPr>
        <w:t>6</w:t>
      </w:r>
    </w:p>
    <w:p w14:paraId="4FA8E953" w14:textId="0C29274E" w:rsidR="003E23B3" w:rsidRDefault="003E23B3" w:rsidP="00F7719A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21D587C5" w14:textId="77777777" w:rsidR="00300509" w:rsidRDefault="00300509" w:rsidP="00F7719A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5D84D2F9" w14:textId="2A0652F2" w:rsidR="00317892" w:rsidRPr="002516C1" w:rsidRDefault="00317892" w:rsidP="00F7719A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2516C1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lastRenderedPageBreak/>
        <w:t xml:space="preserve">เงินสดและรายการเทียบเท่าเงินสด และอนุพันธ์ </w:t>
      </w:r>
    </w:p>
    <w:p w14:paraId="4B9E83CE" w14:textId="77777777" w:rsidR="00317892" w:rsidRPr="00226EFB" w:rsidRDefault="00317892" w:rsidP="00F7719A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1B335E83" w14:textId="77777777" w:rsidR="00317892" w:rsidRPr="002516C1" w:rsidRDefault="00317892" w:rsidP="00F77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GB"/>
        </w:rPr>
      </w:pPr>
      <w:r w:rsidRPr="002516C1">
        <w:rPr>
          <w:rFonts w:asciiTheme="majorBidi" w:hAnsiTheme="majorBidi" w:cstheme="majorBidi"/>
          <w:cs/>
          <w:lang w:val="en-GB"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2516C1">
        <w:rPr>
          <w:rFonts w:asciiTheme="majorBidi" w:hAnsiTheme="majorBidi" w:cstheme="majorBidi"/>
          <w:lang w:val="en-GB"/>
        </w:rPr>
        <w:t xml:space="preserve"> </w:t>
      </w:r>
      <w:r w:rsidRPr="002516C1">
        <w:rPr>
          <w:rFonts w:asciiTheme="majorBidi" w:hAnsiTheme="majorBidi" w:cstheme="majorBidi"/>
          <w:cs/>
          <w:lang w:val="en-GB"/>
        </w:rPr>
        <w:t>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590CB415" w14:textId="77777777" w:rsidR="003E23B3" w:rsidRPr="00226EFB" w:rsidRDefault="003E23B3" w:rsidP="00300509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3079BB0F" w14:textId="77777777" w:rsidR="00317892" w:rsidRPr="002516C1" w:rsidRDefault="00317892" w:rsidP="00F77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2516C1">
        <w:rPr>
          <w:rFonts w:asciiTheme="majorBidi" w:hAnsiTheme="majorBidi" w:cstheme="majorBidi"/>
          <w:b/>
          <w:bCs/>
          <w:i/>
          <w:iCs/>
          <w:cs/>
        </w:rPr>
        <w:t>ความเสี่ยงจากสภาพคล่อง</w:t>
      </w:r>
    </w:p>
    <w:p w14:paraId="4909FA20" w14:textId="77777777" w:rsidR="00317892" w:rsidRPr="00226EFB" w:rsidRDefault="00317892" w:rsidP="00226E22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1ECD8900" w14:textId="77777777" w:rsidR="00317892" w:rsidRPr="002516C1" w:rsidRDefault="00317892" w:rsidP="00F7719A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ของกระแสเงินสด</w:t>
      </w:r>
    </w:p>
    <w:p w14:paraId="4E0D83A4" w14:textId="77777777" w:rsidR="00317892" w:rsidRPr="002516C1" w:rsidRDefault="00317892" w:rsidP="00F7719A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p w14:paraId="777FFEB8" w14:textId="77777777" w:rsidR="00317892" w:rsidRPr="002516C1" w:rsidRDefault="00317892" w:rsidP="00F7719A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2516C1">
        <w:rPr>
          <w:rFonts w:asciiTheme="majorBidi" w:hAnsiTheme="majorBidi" w:cstheme="majorBidi"/>
          <w:sz w:val="30"/>
          <w:szCs w:val="30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2516C1">
        <w:rPr>
          <w:rFonts w:asciiTheme="majorBidi" w:hAnsiTheme="majorBidi" w:cstheme="majorBidi"/>
          <w:sz w:val="30"/>
          <w:szCs w:val="30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</w:rPr>
        <w:t>โดยแสดงจำนวนเงินขั้นต้นซึ่งไม่ได้คิดลด รวมดอกเบี้ยตามสัญญาและไม่รวมผลกระทบหากหักกลบตามสัญญา</w:t>
      </w:r>
    </w:p>
    <w:p w14:paraId="045BD860" w14:textId="77777777" w:rsidR="00317892" w:rsidRPr="002516C1" w:rsidRDefault="00317892" w:rsidP="00226E22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362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5"/>
        <w:gridCol w:w="88"/>
        <w:gridCol w:w="995"/>
        <w:gridCol w:w="174"/>
        <w:gridCol w:w="99"/>
        <w:gridCol w:w="174"/>
        <w:gridCol w:w="969"/>
        <w:gridCol w:w="198"/>
        <w:gridCol w:w="162"/>
        <w:gridCol w:w="74"/>
        <w:gridCol w:w="1030"/>
        <w:gridCol w:w="174"/>
        <w:gridCol w:w="85"/>
        <w:gridCol w:w="174"/>
        <w:gridCol w:w="921"/>
        <w:gridCol w:w="170"/>
        <w:gridCol w:w="66"/>
        <w:gridCol w:w="175"/>
        <w:gridCol w:w="873"/>
        <w:gridCol w:w="146"/>
      </w:tblGrid>
      <w:tr w:rsidR="00317892" w:rsidRPr="002516C1" w14:paraId="614BDACA" w14:textId="77777777" w:rsidTr="00226E22">
        <w:trPr>
          <w:trHeight w:val="338"/>
        </w:trPr>
        <w:tc>
          <w:tcPr>
            <w:tcW w:w="2703" w:type="dxa"/>
            <w:gridSpan w:val="2"/>
            <w:hideMark/>
          </w:tcPr>
          <w:p w14:paraId="52889458" w14:textId="77777777" w:rsidR="00317892" w:rsidRPr="002516C1" w:rsidRDefault="00317892" w:rsidP="00451F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59" w:type="dxa"/>
            <w:gridSpan w:val="18"/>
            <w:shd w:val="clear" w:color="auto" w:fill="auto"/>
          </w:tcPr>
          <w:p w14:paraId="5CAFDA05" w14:textId="77777777" w:rsidR="00317892" w:rsidRPr="002516C1" w:rsidRDefault="00317892" w:rsidP="00451FE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17892" w:rsidRPr="002516C1" w14:paraId="4EFD6A61" w14:textId="77777777" w:rsidTr="00226E22">
        <w:trPr>
          <w:trHeight w:val="338"/>
        </w:trPr>
        <w:tc>
          <w:tcPr>
            <w:tcW w:w="2703" w:type="dxa"/>
            <w:gridSpan w:val="2"/>
            <w:hideMark/>
          </w:tcPr>
          <w:p w14:paraId="36156395" w14:textId="77777777" w:rsidR="00317892" w:rsidRPr="002516C1" w:rsidRDefault="00317892" w:rsidP="00451F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6D9A09B1" w14:textId="77777777" w:rsidR="00317892" w:rsidRPr="002516C1" w:rsidRDefault="00317892" w:rsidP="00451FE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4972BED7" w14:textId="77777777" w:rsidR="00317892" w:rsidRPr="002516C1" w:rsidRDefault="00317892" w:rsidP="00451FE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17" w:type="dxa"/>
            <w:gridSpan w:val="14"/>
            <w:shd w:val="clear" w:color="auto" w:fill="auto"/>
          </w:tcPr>
          <w:p w14:paraId="52101B8A" w14:textId="77777777" w:rsidR="00317892" w:rsidRPr="002516C1" w:rsidRDefault="00317892" w:rsidP="00451FE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317892" w:rsidRPr="002516C1" w14:paraId="463953D4" w14:textId="77777777" w:rsidTr="00226E22">
        <w:trPr>
          <w:trHeight w:val="677"/>
        </w:trPr>
        <w:tc>
          <w:tcPr>
            <w:tcW w:w="2703" w:type="dxa"/>
            <w:gridSpan w:val="2"/>
            <w:vAlign w:val="bottom"/>
            <w:hideMark/>
          </w:tcPr>
          <w:p w14:paraId="6AE6DEA2" w14:textId="0FE27A23" w:rsidR="00317892" w:rsidRPr="002516C1" w:rsidRDefault="00317892" w:rsidP="00451FE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7F2A9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169" w:type="dxa"/>
            <w:gridSpan w:val="2"/>
            <w:vAlign w:val="bottom"/>
            <w:hideMark/>
          </w:tcPr>
          <w:p w14:paraId="35F7CD0F" w14:textId="77777777" w:rsidR="00317892" w:rsidRPr="002516C1" w:rsidRDefault="00317892" w:rsidP="00451FE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7E829AFA" w14:textId="77777777" w:rsidR="00317892" w:rsidRPr="002516C1" w:rsidRDefault="00317892" w:rsidP="00451FE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3" w:type="dxa"/>
            <w:gridSpan w:val="2"/>
          </w:tcPr>
          <w:p w14:paraId="7380638D" w14:textId="77777777" w:rsidR="00317892" w:rsidRPr="002516C1" w:rsidRDefault="00317892" w:rsidP="00451FE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vAlign w:val="bottom"/>
            <w:hideMark/>
          </w:tcPr>
          <w:p w14:paraId="1F780672" w14:textId="320E7014" w:rsidR="00317892" w:rsidRPr="002516C1" w:rsidRDefault="00317892" w:rsidP="00451FEC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026BE" w:rsidRPr="00A026B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36" w:type="dxa"/>
            <w:gridSpan w:val="2"/>
          </w:tcPr>
          <w:p w14:paraId="5A9BFE62" w14:textId="77777777" w:rsidR="00317892" w:rsidRPr="002516C1" w:rsidRDefault="00317892" w:rsidP="00451FE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  <w:hideMark/>
          </w:tcPr>
          <w:p w14:paraId="2D7ACD92" w14:textId="1E1F3DC5" w:rsidR="00317892" w:rsidRPr="002516C1" w:rsidRDefault="00317892" w:rsidP="00451FEC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A026BE" w:rsidRPr="00A026B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="00A026BE" w:rsidRPr="00A026B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59" w:type="dxa"/>
            <w:gridSpan w:val="2"/>
            <w:shd w:val="clear" w:color="auto" w:fill="auto"/>
            <w:vAlign w:val="bottom"/>
          </w:tcPr>
          <w:p w14:paraId="5B2D16F4" w14:textId="77777777" w:rsidR="00317892" w:rsidRPr="002516C1" w:rsidRDefault="00317892" w:rsidP="00451FE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bottom"/>
            <w:hideMark/>
          </w:tcPr>
          <w:p w14:paraId="6BD68254" w14:textId="7BD1DEF8" w:rsidR="00317892" w:rsidRPr="002516C1" w:rsidRDefault="00317892" w:rsidP="00451FEC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026BE" w:rsidRPr="00A026B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41" w:type="dxa"/>
            <w:gridSpan w:val="2"/>
            <w:vAlign w:val="bottom"/>
          </w:tcPr>
          <w:p w14:paraId="1F52BBBE" w14:textId="77777777" w:rsidR="00317892" w:rsidRPr="002516C1" w:rsidRDefault="00317892" w:rsidP="00451FE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  <w:hideMark/>
          </w:tcPr>
          <w:p w14:paraId="43F918CD" w14:textId="77777777" w:rsidR="00317892" w:rsidRPr="002516C1" w:rsidRDefault="00317892" w:rsidP="00451FE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17892" w:rsidRPr="002516C1" w14:paraId="1A25F8EB" w14:textId="77777777" w:rsidTr="00226E22">
        <w:trPr>
          <w:trHeight w:val="323"/>
        </w:trPr>
        <w:tc>
          <w:tcPr>
            <w:tcW w:w="2703" w:type="dxa"/>
            <w:gridSpan w:val="2"/>
          </w:tcPr>
          <w:p w14:paraId="2051C050" w14:textId="77777777" w:rsidR="00317892" w:rsidRPr="002516C1" w:rsidRDefault="00317892" w:rsidP="00451FEC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59" w:type="dxa"/>
            <w:gridSpan w:val="18"/>
            <w:hideMark/>
          </w:tcPr>
          <w:p w14:paraId="7B4B7DCC" w14:textId="77777777" w:rsidR="00317892" w:rsidRPr="002516C1" w:rsidRDefault="00317892" w:rsidP="00451FE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2516C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317892" w:rsidRPr="002516C1" w14:paraId="54ED8B1F" w14:textId="77777777" w:rsidTr="00226E22">
        <w:trPr>
          <w:trHeight w:val="354"/>
        </w:trPr>
        <w:tc>
          <w:tcPr>
            <w:tcW w:w="2703" w:type="dxa"/>
            <w:gridSpan w:val="2"/>
            <w:hideMark/>
          </w:tcPr>
          <w:p w14:paraId="3DCB01F3" w14:textId="77777777" w:rsidR="00317892" w:rsidRPr="002516C1" w:rsidRDefault="00317892" w:rsidP="00451FE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169" w:type="dxa"/>
            <w:gridSpan w:val="2"/>
          </w:tcPr>
          <w:p w14:paraId="3016920F" w14:textId="77777777" w:rsidR="00317892" w:rsidRPr="002516C1" w:rsidRDefault="0031789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6CEE0790" w14:textId="77777777" w:rsidR="00317892" w:rsidRPr="002516C1" w:rsidRDefault="0031789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02A50F69" w14:textId="77777777" w:rsidR="00317892" w:rsidRPr="002516C1" w:rsidRDefault="0031789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114CD86F" w14:textId="77777777" w:rsidR="00317892" w:rsidRPr="002516C1" w:rsidRDefault="0031789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4C17D106" w14:textId="77777777" w:rsidR="00317892" w:rsidRPr="002516C1" w:rsidRDefault="0031789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9" w:type="dxa"/>
            <w:gridSpan w:val="2"/>
          </w:tcPr>
          <w:p w14:paraId="48BAB496" w14:textId="77777777" w:rsidR="00317892" w:rsidRPr="002516C1" w:rsidRDefault="0031789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3DAEBD6D" w14:textId="77777777" w:rsidR="00317892" w:rsidRPr="002516C1" w:rsidRDefault="0031789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73A5DDC1" w14:textId="77777777" w:rsidR="00317892" w:rsidRPr="002516C1" w:rsidRDefault="0031789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9" w:type="dxa"/>
            <w:gridSpan w:val="2"/>
          </w:tcPr>
          <w:p w14:paraId="3D39292D" w14:textId="77777777" w:rsidR="00317892" w:rsidRPr="002516C1" w:rsidRDefault="0031789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7287B" w:rsidRPr="002516C1" w14:paraId="1CDEAEE0" w14:textId="77777777" w:rsidTr="00226E22">
        <w:trPr>
          <w:trHeight w:val="338"/>
        </w:trPr>
        <w:tc>
          <w:tcPr>
            <w:tcW w:w="2703" w:type="dxa"/>
            <w:gridSpan w:val="2"/>
          </w:tcPr>
          <w:p w14:paraId="20E157FA" w14:textId="3673FC3F" w:rsidR="00E7287B" w:rsidRPr="002516C1" w:rsidRDefault="00E7287B" w:rsidP="00451FE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เงินกู้ระยะสั้นจากสถาบันการเงิน</w:t>
            </w:r>
          </w:p>
        </w:tc>
        <w:tc>
          <w:tcPr>
            <w:tcW w:w="1169" w:type="dxa"/>
            <w:gridSpan w:val="2"/>
          </w:tcPr>
          <w:p w14:paraId="7FF8E7D6" w14:textId="30BA100E" w:rsidR="00E7287B" w:rsidRPr="002516C1" w:rsidRDefault="00D9243D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560.00</w:t>
            </w:r>
          </w:p>
        </w:tc>
        <w:tc>
          <w:tcPr>
            <w:tcW w:w="273" w:type="dxa"/>
            <w:gridSpan w:val="2"/>
          </w:tcPr>
          <w:p w14:paraId="0AE2EAAA" w14:textId="77777777" w:rsidR="00E7287B" w:rsidRPr="002516C1" w:rsidRDefault="00E7287B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3E514137" w14:textId="4A3FCCEB" w:rsidR="00E7287B" w:rsidRPr="002516C1" w:rsidRDefault="001007F5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576.49</w:t>
            </w:r>
          </w:p>
        </w:tc>
        <w:tc>
          <w:tcPr>
            <w:tcW w:w="236" w:type="dxa"/>
            <w:gridSpan w:val="2"/>
          </w:tcPr>
          <w:p w14:paraId="4E3FC36E" w14:textId="77777777" w:rsidR="00E7287B" w:rsidRPr="002516C1" w:rsidRDefault="00E7287B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7F3934BD" w14:textId="420DEC2C" w:rsidR="00E7287B" w:rsidRPr="002516C1" w:rsidRDefault="00FE2331" w:rsidP="00451FEC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  <w:gridSpan w:val="2"/>
          </w:tcPr>
          <w:p w14:paraId="50A9386F" w14:textId="77777777" w:rsidR="00E7287B" w:rsidRPr="002516C1" w:rsidRDefault="00E7287B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06E6EB3F" w14:textId="2B2A2ECD" w:rsidR="00E7287B" w:rsidRPr="002516C1" w:rsidRDefault="00FE2331" w:rsidP="00451FEC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gridSpan w:val="2"/>
          </w:tcPr>
          <w:p w14:paraId="63DB7918" w14:textId="77777777" w:rsidR="00E7287B" w:rsidRPr="002516C1" w:rsidRDefault="00E7287B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</w:tcPr>
          <w:p w14:paraId="75C18A2C" w14:textId="366E31AE" w:rsidR="00E7287B" w:rsidRPr="002516C1" w:rsidRDefault="001007F5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576.49</w:t>
            </w:r>
          </w:p>
        </w:tc>
      </w:tr>
      <w:tr w:rsidR="00A626DD" w:rsidRPr="002516C1" w14:paraId="20E77A31" w14:textId="77777777" w:rsidTr="00226E22">
        <w:trPr>
          <w:trHeight w:val="338"/>
        </w:trPr>
        <w:tc>
          <w:tcPr>
            <w:tcW w:w="2703" w:type="dxa"/>
            <w:gridSpan w:val="2"/>
            <w:hideMark/>
          </w:tcPr>
          <w:p w14:paraId="37FF140E" w14:textId="77777777" w:rsidR="00A626DD" w:rsidRPr="002516C1" w:rsidRDefault="00A626DD" w:rsidP="00A626D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169" w:type="dxa"/>
            <w:gridSpan w:val="2"/>
          </w:tcPr>
          <w:p w14:paraId="4FB13739" w14:textId="3C74B149" w:rsidR="00A626DD" w:rsidRPr="002516C1" w:rsidRDefault="005E679A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857.08</w:t>
            </w:r>
          </w:p>
        </w:tc>
        <w:tc>
          <w:tcPr>
            <w:tcW w:w="273" w:type="dxa"/>
            <w:gridSpan w:val="2"/>
          </w:tcPr>
          <w:p w14:paraId="5CA07340" w14:textId="77777777" w:rsidR="00A626DD" w:rsidRPr="002516C1" w:rsidRDefault="00A626DD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12724D86" w14:textId="63C20586" w:rsidR="00A626DD" w:rsidRPr="002516C1" w:rsidRDefault="005E679A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857.08</w:t>
            </w:r>
          </w:p>
        </w:tc>
        <w:tc>
          <w:tcPr>
            <w:tcW w:w="236" w:type="dxa"/>
            <w:gridSpan w:val="2"/>
          </w:tcPr>
          <w:p w14:paraId="4614B70A" w14:textId="77777777" w:rsidR="00A626DD" w:rsidRPr="002516C1" w:rsidRDefault="00A626DD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23BEDEAA" w14:textId="183E8CC2" w:rsidR="00A626DD" w:rsidRPr="002516C1" w:rsidRDefault="00FE2331" w:rsidP="00A626DD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  <w:gridSpan w:val="2"/>
          </w:tcPr>
          <w:p w14:paraId="6C70E60A" w14:textId="77777777" w:rsidR="00A626DD" w:rsidRPr="002516C1" w:rsidRDefault="00A626DD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4235F602" w14:textId="32AABB21" w:rsidR="00A626DD" w:rsidRPr="002516C1" w:rsidRDefault="00FE2331" w:rsidP="00A626DD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gridSpan w:val="2"/>
          </w:tcPr>
          <w:p w14:paraId="2B2B859E" w14:textId="77777777" w:rsidR="00A626DD" w:rsidRPr="002516C1" w:rsidRDefault="00A626DD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</w:tcPr>
          <w:p w14:paraId="3FB1BE8A" w14:textId="255AD4E0" w:rsidR="00A626DD" w:rsidRPr="002516C1" w:rsidRDefault="005E679A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857.08</w:t>
            </w:r>
          </w:p>
        </w:tc>
      </w:tr>
      <w:tr w:rsidR="00A626DD" w:rsidRPr="002516C1" w14:paraId="37F4E356" w14:textId="77777777" w:rsidTr="00226E22">
        <w:trPr>
          <w:trHeight w:val="338"/>
        </w:trPr>
        <w:tc>
          <w:tcPr>
            <w:tcW w:w="2703" w:type="dxa"/>
            <w:gridSpan w:val="2"/>
            <w:hideMark/>
          </w:tcPr>
          <w:p w14:paraId="05AE5291" w14:textId="77777777" w:rsidR="00A626DD" w:rsidRPr="002516C1" w:rsidRDefault="00A626DD" w:rsidP="00A626D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9" w:type="dxa"/>
            <w:gridSpan w:val="2"/>
          </w:tcPr>
          <w:p w14:paraId="0BA22D5E" w14:textId="6A55BF27" w:rsidR="00A626DD" w:rsidRPr="002516C1" w:rsidRDefault="00D9243D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1,122.85</w:t>
            </w:r>
          </w:p>
        </w:tc>
        <w:tc>
          <w:tcPr>
            <w:tcW w:w="273" w:type="dxa"/>
            <w:gridSpan w:val="2"/>
          </w:tcPr>
          <w:p w14:paraId="67B31476" w14:textId="77777777" w:rsidR="00A626DD" w:rsidRPr="002516C1" w:rsidRDefault="00A626DD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5C24DE3D" w14:textId="28A55E22" w:rsidR="00A626DD" w:rsidRPr="00D528AA" w:rsidRDefault="00307B36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59D5">
              <w:rPr>
                <w:rFonts w:asciiTheme="majorBidi" w:hAnsiTheme="majorBidi" w:cstheme="majorBidi"/>
                <w:sz w:val="26"/>
                <w:szCs w:val="26"/>
              </w:rPr>
              <w:t>479.08</w:t>
            </w:r>
          </w:p>
        </w:tc>
        <w:tc>
          <w:tcPr>
            <w:tcW w:w="236" w:type="dxa"/>
            <w:gridSpan w:val="2"/>
          </w:tcPr>
          <w:p w14:paraId="0D6EAF2B" w14:textId="77777777" w:rsidR="00A626DD" w:rsidRPr="00D528AA" w:rsidRDefault="00A626DD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6A42B266" w14:textId="6B190023" w:rsidR="00A626DD" w:rsidRPr="00D528AA" w:rsidRDefault="00FE2331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28AA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C26A78" w:rsidRPr="001F59D5">
              <w:rPr>
                <w:rFonts w:asciiTheme="majorBidi" w:hAnsiTheme="majorBidi" w:cstheme="majorBidi"/>
                <w:sz w:val="26"/>
                <w:szCs w:val="26"/>
              </w:rPr>
              <w:t>09.29</w:t>
            </w:r>
          </w:p>
        </w:tc>
        <w:tc>
          <w:tcPr>
            <w:tcW w:w="259" w:type="dxa"/>
            <w:gridSpan w:val="2"/>
          </w:tcPr>
          <w:p w14:paraId="1BC2F296" w14:textId="77777777" w:rsidR="00A626DD" w:rsidRPr="00D528AA" w:rsidRDefault="00A626DD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20E11DD1" w14:textId="3C827853" w:rsidR="00A626DD" w:rsidRPr="00D528AA" w:rsidRDefault="00FE2331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28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gridSpan w:val="2"/>
          </w:tcPr>
          <w:p w14:paraId="77418CAD" w14:textId="77777777" w:rsidR="00A626DD" w:rsidRPr="00D528AA" w:rsidRDefault="00A626DD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</w:tcPr>
          <w:p w14:paraId="28BEBA11" w14:textId="2EA8F185" w:rsidR="00A626DD" w:rsidRPr="00D528AA" w:rsidRDefault="00806235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59D5">
              <w:rPr>
                <w:rFonts w:asciiTheme="majorBidi" w:hAnsiTheme="majorBidi" w:cstheme="majorBidi"/>
                <w:sz w:val="26"/>
                <w:szCs w:val="26"/>
              </w:rPr>
              <w:t>1,188.37</w:t>
            </w:r>
          </w:p>
        </w:tc>
      </w:tr>
      <w:tr w:rsidR="00882F35" w:rsidRPr="002516C1" w14:paraId="60B20C5C" w14:textId="77777777" w:rsidTr="00226E22">
        <w:trPr>
          <w:trHeight w:val="338"/>
        </w:trPr>
        <w:tc>
          <w:tcPr>
            <w:tcW w:w="2703" w:type="dxa"/>
            <w:gridSpan w:val="2"/>
          </w:tcPr>
          <w:p w14:paraId="48C226D2" w14:textId="77777777" w:rsidR="00882F35" w:rsidRPr="002516C1" w:rsidRDefault="00882F35" w:rsidP="00882F3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69" w:type="dxa"/>
            <w:gridSpan w:val="2"/>
          </w:tcPr>
          <w:p w14:paraId="5B581231" w14:textId="2189786E" w:rsidR="00882F35" w:rsidRPr="002516C1" w:rsidRDefault="00882F35" w:rsidP="00882F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799.82</w:t>
            </w:r>
          </w:p>
        </w:tc>
        <w:tc>
          <w:tcPr>
            <w:tcW w:w="273" w:type="dxa"/>
            <w:gridSpan w:val="2"/>
          </w:tcPr>
          <w:p w14:paraId="5CBEBBB7" w14:textId="77777777" w:rsidR="00882F35" w:rsidRPr="002516C1" w:rsidRDefault="00882F35" w:rsidP="00882F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1C343420" w14:textId="22464B58" w:rsidR="00882F35" w:rsidRPr="002516C1" w:rsidRDefault="00882F35" w:rsidP="00882F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813.09</w:t>
            </w:r>
          </w:p>
        </w:tc>
        <w:tc>
          <w:tcPr>
            <w:tcW w:w="236" w:type="dxa"/>
            <w:gridSpan w:val="2"/>
          </w:tcPr>
          <w:p w14:paraId="19C05E88" w14:textId="77777777" w:rsidR="00882F35" w:rsidRPr="002516C1" w:rsidRDefault="00882F35" w:rsidP="00882F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03F75603" w14:textId="7DC52224" w:rsidR="00882F35" w:rsidRPr="002516C1" w:rsidRDefault="00882F35" w:rsidP="00882F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59" w:type="dxa"/>
            <w:gridSpan w:val="2"/>
          </w:tcPr>
          <w:p w14:paraId="42AB52F5" w14:textId="77777777" w:rsidR="00882F35" w:rsidRPr="002516C1" w:rsidRDefault="00882F35" w:rsidP="00882F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419A5EBD" w14:textId="0EBBC19B" w:rsidR="00882F35" w:rsidRPr="002516C1" w:rsidRDefault="00882F35" w:rsidP="00882F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1" w:type="dxa"/>
            <w:gridSpan w:val="2"/>
          </w:tcPr>
          <w:p w14:paraId="5A315B6A" w14:textId="77777777" w:rsidR="00882F35" w:rsidRPr="002516C1" w:rsidRDefault="00882F35" w:rsidP="00882F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</w:tcPr>
          <w:p w14:paraId="328CDAC9" w14:textId="53FF1AF8" w:rsidR="00882F35" w:rsidRPr="002516C1" w:rsidRDefault="00882F35" w:rsidP="00882F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813.09</w:t>
            </w:r>
          </w:p>
        </w:tc>
      </w:tr>
      <w:tr w:rsidR="00A626DD" w:rsidRPr="002516C1" w14:paraId="60719105" w14:textId="77777777" w:rsidTr="00226E22">
        <w:trPr>
          <w:trHeight w:val="122"/>
        </w:trPr>
        <w:tc>
          <w:tcPr>
            <w:tcW w:w="2703" w:type="dxa"/>
            <w:gridSpan w:val="2"/>
            <w:hideMark/>
          </w:tcPr>
          <w:p w14:paraId="2991203B" w14:textId="77777777" w:rsidR="00A626DD" w:rsidRPr="002516C1" w:rsidRDefault="00A626DD" w:rsidP="00A626D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69" w:type="dxa"/>
            <w:gridSpan w:val="2"/>
            <w:vAlign w:val="bottom"/>
          </w:tcPr>
          <w:p w14:paraId="3F8E461C" w14:textId="4788A46F" w:rsidR="00A626DD" w:rsidRPr="002516C1" w:rsidRDefault="00D9243D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25.39</w:t>
            </w:r>
          </w:p>
        </w:tc>
        <w:tc>
          <w:tcPr>
            <w:tcW w:w="273" w:type="dxa"/>
            <w:gridSpan w:val="2"/>
            <w:vAlign w:val="bottom"/>
          </w:tcPr>
          <w:p w14:paraId="50246F5F" w14:textId="77777777" w:rsidR="00A626DD" w:rsidRPr="002516C1" w:rsidRDefault="00A626DD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20D16921" w14:textId="5AF747F1" w:rsidR="00A626DD" w:rsidRPr="002516C1" w:rsidRDefault="00D9243D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8.78</w:t>
            </w:r>
          </w:p>
        </w:tc>
        <w:tc>
          <w:tcPr>
            <w:tcW w:w="236" w:type="dxa"/>
            <w:gridSpan w:val="2"/>
            <w:vAlign w:val="bottom"/>
          </w:tcPr>
          <w:p w14:paraId="1CBAD3C2" w14:textId="77777777" w:rsidR="00A626DD" w:rsidRPr="002516C1" w:rsidRDefault="00A626DD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65A78DE" w14:textId="7CBA76C1" w:rsidR="00A626DD" w:rsidRPr="002516C1" w:rsidRDefault="00CA3549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18.</w:t>
            </w:r>
            <w:r w:rsidR="008E44C5">
              <w:rPr>
                <w:rFonts w:asciiTheme="majorBidi" w:hAnsiTheme="majorBidi" w:cstheme="majorBidi" w:hint="cs"/>
                <w:sz w:val="26"/>
                <w:szCs w:val="26"/>
                <w:cs/>
              </w:rPr>
              <w:t>97</w:t>
            </w:r>
          </w:p>
        </w:tc>
        <w:tc>
          <w:tcPr>
            <w:tcW w:w="259" w:type="dxa"/>
            <w:gridSpan w:val="2"/>
            <w:vAlign w:val="bottom"/>
          </w:tcPr>
          <w:p w14:paraId="17DBA9C1" w14:textId="77777777" w:rsidR="00A626DD" w:rsidRPr="002516C1" w:rsidRDefault="00A626DD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610C0111" w14:textId="1BE158F7" w:rsidR="00A626DD" w:rsidRPr="002516C1" w:rsidRDefault="00CA3549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1" w:type="dxa"/>
            <w:gridSpan w:val="2"/>
            <w:vAlign w:val="bottom"/>
          </w:tcPr>
          <w:p w14:paraId="2491CC9C" w14:textId="77777777" w:rsidR="00A626DD" w:rsidRPr="002516C1" w:rsidRDefault="00A626DD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08633193" w14:textId="186AC214" w:rsidR="00A626DD" w:rsidRPr="002516C1" w:rsidRDefault="00CA3549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27.</w:t>
            </w:r>
            <w:r w:rsidR="00846943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</w:tr>
      <w:tr w:rsidR="00A626DD" w:rsidRPr="002516C1" w14:paraId="3EE14060" w14:textId="77777777" w:rsidTr="00226E22">
        <w:trPr>
          <w:trHeight w:val="338"/>
        </w:trPr>
        <w:tc>
          <w:tcPr>
            <w:tcW w:w="2703" w:type="dxa"/>
            <w:gridSpan w:val="2"/>
          </w:tcPr>
          <w:p w14:paraId="7FD544A1" w14:textId="77777777" w:rsidR="00A626DD" w:rsidRPr="002516C1" w:rsidRDefault="00A626DD" w:rsidP="00A626D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B6D032" w14:textId="5764DA16" w:rsidR="00A626DD" w:rsidRPr="002516C1" w:rsidRDefault="00FE2331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3,365.14</w:t>
            </w:r>
          </w:p>
        </w:tc>
        <w:tc>
          <w:tcPr>
            <w:tcW w:w="273" w:type="dxa"/>
            <w:gridSpan w:val="2"/>
          </w:tcPr>
          <w:p w14:paraId="075DE3D0" w14:textId="77777777" w:rsidR="00A626DD" w:rsidRPr="002516C1" w:rsidRDefault="00A626DD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F94747" w14:textId="52A42566" w:rsidR="00A626DD" w:rsidRPr="002516C1" w:rsidRDefault="00D528AA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2,734.52</w:t>
            </w:r>
          </w:p>
        </w:tc>
        <w:tc>
          <w:tcPr>
            <w:tcW w:w="236" w:type="dxa"/>
            <w:gridSpan w:val="2"/>
          </w:tcPr>
          <w:p w14:paraId="713048C7" w14:textId="77777777" w:rsidR="00A626DD" w:rsidRPr="002516C1" w:rsidRDefault="00A626DD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650043" w14:textId="7E3B935E" w:rsidR="00A626DD" w:rsidRPr="002516C1" w:rsidRDefault="00D528AA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728.26</w:t>
            </w:r>
          </w:p>
        </w:tc>
        <w:tc>
          <w:tcPr>
            <w:tcW w:w="259" w:type="dxa"/>
            <w:gridSpan w:val="2"/>
          </w:tcPr>
          <w:p w14:paraId="11C801DB" w14:textId="77777777" w:rsidR="00A626DD" w:rsidRPr="002516C1" w:rsidRDefault="00A626DD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FBD72C" w14:textId="5F6A7FE3" w:rsidR="00A626DD" w:rsidRPr="002516C1" w:rsidRDefault="00CA3549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gridSpan w:val="2"/>
          </w:tcPr>
          <w:p w14:paraId="187A77B2" w14:textId="77777777" w:rsidR="00A626DD" w:rsidRPr="002516C1" w:rsidRDefault="00A626DD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4EB0CC" w14:textId="4E916AC5" w:rsidR="00A626DD" w:rsidRPr="002516C1" w:rsidRDefault="00806235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3,4</w:t>
            </w:r>
            <w:r w:rsidR="00D528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62.78</w:t>
            </w:r>
          </w:p>
        </w:tc>
      </w:tr>
      <w:tr w:rsidR="00A626DD" w:rsidRPr="002516C1" w14:paraId="7C9BD174" w14:textId="77777777" w:rsidTr="00226E22">
        <w:trPr>
          <w:trHeight w:val="292"/>
        </w:trPr>
        <w:tc>
          <w:tcPr>
            <w:tcW w:w="2703" w:type="dxa"/>
            <w:gridSpan w:val="2"/>
          </w:tcPr>
          <w:p w14:paraId="626F7A8A" w14:textId="77777777" w:rsidR="00A626DD" w:rsidRPr="002516C1" w:rsidRDefault="00A626DD" w:rsidP="00226E22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9BCEDE7" w14:textId="77777777" w:rsidR="00A626DD" w:rsidRPr="002516C1" w:rsidRDefault="00A626DD" w:rsidP="00226E22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  <w:gridSpan w:val="2"/>
          </w:tcPr>
          <w:p w14:paraId="0FFF94BB" w14:textId="77777777" w:rsidR="00A626DD" w:rsidRPr="002516C1" w:rsidRDefault="00A626DD" w:rsidP="00226E22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AF98D4B" w14:textId="77777777" w:rsidR="00A626DD" w:rsidRPr="002516C1" w:rsidRDefault="00A626DD" w:rsidP="00226E22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2AE5B67" w14:textId="77777777" w:rsidR="00A626DD" w:rsidRPr="002516C1" w:rsidRDefault="00A626DD" w:rsidP="00226E22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5F53A22" w14:textId="77777777" w:rsidR="00A626DD" w:rsidRPr="002516C1" w:rsidRDefault="00A626DD" w:rsidP="00226E22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gridSpan w:val="2"/>
          </w:tcPr>
          <w:p w14:paraId="0BC421A4" w14:textId="77777777" w:rsidR="00A626DD" w:rsidRPr="002516C1" w:rsidRDefault="00A626DD" w:rsidP="00226E22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E4B4AA5" w14:textId="77777777" w:rsidR="00A626DD" w:rsidRPr="002516C1" w:rsidRDefault="00A626DD" w:rsidP="00226E22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gridSpan w:val="2"/>
          </w:tcPr>
          <w:p w14:paraId="297B9361" w14:textId="77777777" w:rsidR="00A626DD" w:rsidRPr="002516C1" w:rsidRDefault="00A626DD" w:rsidP="00226E22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4D1B866" w14:textId="77777777" w:rsidR="00A626DD" w:rsidRPr="002516C1" w:rsidRDefault="00A626DD" w:rsidP="00226E22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6E22" w:rsidRPr="002516C1" w14:paraId="11FE6B89" w14:textId="77777777" w:rsidTr="00226E22">
        <w:trPr>
          <w:trHeight w:val="371"/>
        </w:trPr>
        <w:tc>
          <w:tcPr>
            <w:tcW w:w="2703" w:type="dxa"/>
            <w:gridSpan w:val="2"/>
            <w:vAlign w:val="bottom"/>
            <w:hideMark/>
          </w:tcPr>
          <w:p w14:paraId="27C0CA4E" w14:textId="4E90F027" w:rsidR="00226E22" w:rsidRPr="002516C1" w:rsidRDefault="00226E22" w:rsidP="00451FE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7F2A9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169" w:type="dxa"/>
            <w:gridSpan w:val="2"/>
            <w:vAlign w:val="bottom"/>
          </w:tcPr>
          <w:p w14:paraId="58B54F1F" w14:textId="7067B437" w:rsidR="00226E22" w:rsidRPr="002516C1" w:rsidRDefault="00226E22" w:rsidP="00451FE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3EA947D5" w14:textId="77777777" w:rsidR="00226E22" w:rsidRPr="002516C1" w:rsidRDefault="00226E22" w:rsidP="00451FE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7F357B9C" w14:textId="6B7B3330" w:rsidR="00226E22" w:rsidRPr="002516C1" w:rsidRDefault="00226E22" w:rsidP="00451FEC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41D40995" w14:textId="77777777" w:rsidR="00226E22" w:rsidRPr="002516C1" w:rsidRDefault="00226E22" w:rsidP="00451FE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E8060FB" w14:textId="510943CF" w:rsidR="00226E22" w:rsidRPr="002516C1" w:rsidRDefault="00226E22" w:rsidP="00451FEC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  <w:gridSpan w:val="2"/>
            <w:vAlign w:val="bottom"/>
          </w:tcPr>
          <w:p w14:paraId="1E1584CE" w14:textId="77777777" w:rsidR="00226E22" w:rsidRPr="002516C1" w:rsidRDefault="00226E22" w:rsidP="00451FE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3A94A3FC" w14:textId="5DA6549F" w:rsidR="00226E22" w:rsidRPr="002516C1" w:rsidRDefault="00226E22" w:rsidP="00451FEC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7363C985" w14:textId="77777777" w:rsidR="00226E22" w:rsidRPr="002516C1" w:rsidRDefault="00226E22" w:rsidP="00451FE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5636DE63" w14:textId="57547200" w:rsidR="00226E22" w:rsidRPr="002516C1" w:rsidRDefault="00226E22" w:rsidP="00451FE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26E22" w:rsidRPr="002516C1" w14:paraId="672D11FA" w14:textId="77777777" w:rsidTr="00226E22">
        <w:trPr>
          <w:trHeight w:val="354"/>
        </w:trPr>
        <w:tc>
          <w:tcPr>
            <w:tcW w:w="2703" w:type="dxa"/>
            <w:gridSpan w:val="2"/>
            <w:hideMark/>
          </w:tcPr>
          <w:p w14:paraId="187236E4" w14:textId="77777777" w:rsidR="00226E22" w:rsidRPr="002516C1" w:rsidRDefault="00226E22" w:rsidP="00451FE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169" w:type="dxa"/>
            <w:gridSpan w:val="2"/>
          </w:tcPr>
          <w:p w14:paraId="70B07795" w14:textId="77777777" w:rsidR="00226E22" w:rsidRPr="002516C1" w:rsidRDefault="00226E2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3CE881A8" w14:textId="77777777" w:rsidR="00226E22" w:rsidRPr="002516C1" w:rsidRDefault="00226E2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3EC2E944" w14:textId="77777777" w:rsidR="00226E22" w:rsidRPr="002516C1" w:rsidRDefault="00226E2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567BAA5F" w14:textId="77777777" w:rsidR="00226E22" w:rsidRPr="002516C1" w:rsidRDefault="00226E2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6143E217" w14:textId="77777777" w:rsidR="00226E22" w:rsidRPr="002516C1" w:rsidRDefault="00226E2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9" w:type="dxa"/>
            <w:gridSpan w:val="2"/>
          </w:tcPr>
          <w:p w14:paraId="0445758F" w14:textId="77777777" w:rsidR="00226E22" w:rsidRPr="002516C1" w:rsidRDefault="00226E2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77BBA352" w14:textId="77777777" w:rsidR="00226E22" w:rsidRPr="002516C1" w:rsidRDefault="00226E2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74757FB7" w14:textId="77777777" w:rsidR="00226E22" w:rsidRPr="002516C1" w:rsidRDefault="00226E2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9" w:type="dxa"/>
            <w:gridSpan w:val="2"/>
          </w:tcPr>
          <w:p w14:paraId="5AB1844B" w14:textId="77777777" w:rsidR="00226E22" w:rsidRPr="002516C1" w:rsidRDefault="00226E2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F2A92" w:rsidRPr="002516C1" w14:paraId="6F3FBFF4" w14:textId="77777777" w:rsidTr="00226E22">
        <w:trPr>
          <w:trHeight w:val="338"/>
        </w:trPr>
        <w:tc>
          <w:tcPr>
            <w:tcW w:w="2703" w:type="dxa"/>
            <w:gridSpan w:val="2"/>
          </w:tcPr>
          <w:p w14:paraId="104F5F96" w14:textId="7F7AEBCB" w:rsidR="007F2A92" w:rsidRPr="002516C1" w:rsidRDefault="007F2A92" w:rsidP="007F2A9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เงินกู้ระยะสั้นจากสถาบันการเงิน</w:t>
            </w:r>
          </w:p>
        </w:tc>
        <w:tc>
          <w:tcPr>
            <w:tcW w:w="1169" w:type="dxa"/>
            <w:gridSpan w:val="2"/>
          </w:tcPr>
          <w:p w14:paraId="5012A4AE" w14:textId="05AAE4D5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273" w:type="dxa"/>
            <w:gridSpan w:val="2"/>
          </w:tcPr>
          <w:p w14:paraId="764480F9" w14:textId="77777777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3D14C186" w14:textId="55FE6EB5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236" w:type="dxa"/>
            <w:gridSpan w:val="2"/>
          </w:tcPr>
          <w:p w14:paraId="60510F43" w14:textId="77777777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20C37886" w14:textId="594281BB" w:rsidR="007F2A92" w:rsidRPr="002516C1" w:rsidRDefault="007F2A92" w:rsidP="007F2A92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59" w:type="dxa"/>
            <w:gridSpan w:val="2"/>
          </w:tcPr>
          <w:p w14:paraId="05F377D6" w14:textId="77777777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68490755" w14:textId="652A0E1C" w:rsidR="007F2A92" w:rsidRPr="002516C1" w:rsidRDefault="007F2A92" w:rsidP="007F2A92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41" w:type="dxa"/>
            <w:gridSpan w:val="2"/>
          </w:tcPr>
          <w:p w14:paraId="54AB49BB" w14:textId="77777777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</w:tcPr>
          <w:p w14:paraId="4A385C75" w14:textId="116B984D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</w:tr>
      <w:tr w:rsidR="007F2A92" w:rsidRPr="002516C1" w14:paraId="490AE8B8" w14:textId="77777777" w:rsidTr="00226E22">
        <w:trPr>
          <w:trHeight w:val="338"/>
        </w:trPr>
        <w:tc>
          <w:tcPr>
            <w:tcW w:w="2703" w:type="dxa"/>
            <w:gridSpan w:val="2"/>
            <w:hideMark/>
          </w:tcPr>
          <w:p w14:paraId="471790C4" w14:textId="77777777" w:rsidR="007F2A92" w:rsidRPr="002516C1" w:rsidRDefault="007F2A92" w:rsidP="007F2A9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169" w:type="dxa"/>
            <w:gridSpan w:val="2"/>
          </w:tcPr>
          <w:p w14:paraId="6E198D16" w14:textId="124D5BB3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516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273" w:type="dxa"/>
            <w:gridSpan w:val="2"/>
          </w:tcPr>
          <w:p w14:paraId="654675AF" w14:textId="77777777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5B1D9B9B" w14:textId="38A9CC40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516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236" w:type="dxa"/>
            <w:gridSpan w:val="2"/>
          </w:tcPr>
          <w:p w14:paraId="19E76BC4" w14:textId="77777777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5E1E0B9A" w14:textId="500509E7" w:rsidR="007F2A92" w:rsidRPr="002516C1" w:rsidRDefault="007F2A92" w:rsidP="007F2A92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  <w:gridSpan w:val="2"/>
          </w:tcPr>
          <w:p w14:paraId="41B00523" w14:textId="77777777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18C1E2AA" w14:textId="4B2F3EB0" w:rsidR="007F2A92" w:rsidRPr="002516C1" w:rsidRDefault="007F2A92" w:rsidP="007F2A92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gridSpan w:val="2"/>
          </w:tcPr>
          <w:p w14:paraId="61214A27" w14:textId="77777777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</w:tcPr>
          <w:p w14:paraId="5526B56D" w14:textId="788CA6A1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516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</w:tr>
      <w:tr w:rsidR="007F2A92" w:rsidRPr="002516C1" w14:paraId="65EDED0B" w14:textId="77777777" w:rsidTr="00226E22">
        <w:trPr>
          <w:trHeight w:val="338"/>
        </w:trPr>
        <w:tc>
          <w:tcPr>
            <w:tcW w:w="2703" w:type="dxa"/>
            <w:gridSpan w:val="2"/>
            <w:hideMark/>
          </w:tcPr>
          <w:p w14:paraId="40E29822" w14:textId="77777777" w:rsidR="007F2A92" w:rsidRPr="002516C1" w:rsidRDefault="007F2A92" w:rsidP="007F2A9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9" w:type="dxa"/>
            <w:gridSpan w:val="2"/>
          </w:tcPr>
          <w:p w14:paraId="4FF32445" w14:textId="5223C541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999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273" w:type="dxa"/>
            <w:gridSpan w:val="2"/>
          </w:tcPr>
          <w:p w14:paraId="3DC355B1" w14:textId="77777777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09BB2CFD" w14:textId="2D7D64BD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674</w:t>
            </w: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236" w:type="dxa"/>
            <w:gridSpan w:val="2"/>
          </w:tcPr>
          <w:p w14:paraId="6CB99689" w14:textId="77777777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26D1018E" w14:textId="787207DF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430</w:t>
            </w: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259" w:type="dxa"/>
            <w:gridSpan w:val="2"/>
          </w:tcPr>
          <w:p w14:paraId="3B355AC2" w14:textId="77777777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08E7AAD5" w14:textId="58559000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gridSpan w:val="2"/>
          </w:tcPr>
          <w:p w14:paraId="3A916580" w14:textId="77777777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</w:tcPr>
          <w:p w14:paraId="76EFBB36" w14:textId="4E918302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104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86</w:t>
            </w:r>
          </w:p>
        </w:tc>
      </w:tr>
      <w:tr w:rsidR="007F2A92" w:rsidRPr="002516C1" w14:paraId="7D2C2529" w14:textId="77777777" w:rsidTr="00226E22">
        <w:trPr>
          <w:trHeight w:val="338"/>
        </w:trPr>
        <w:tc>
          <w:tcPr>
            <w:tcW w:w="2703" w:type="dxa"/>
            <w:gridSpan w:val="2"/>
          </w:tcPr>
          <w:p w14:paraId="73ABA485" w14:textId="77777777" w:rsidR="007F2A92" w:rsidRPr="002516C1" w:rsidRDefault="007F2A92" w:rsidP="007F2A9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69" w:type="dxa"/>
            <w:gridSpan w:val="2"/>
          </w:tcPr>
          <w:p w14:paraId="1AD3873E" w14:textId="3EBD8740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799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273" w:type="dxa"/>
            <w:gridSpan w:val="2"/>
          </w:tcPr>
          <w:p w14:paraId="3FF811FE" w14:textId="77777777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2AD70728" w14:textId="31125D89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36" w:type="dxa"/>
            <w:gridSpan w:val="2"/>
          </w:tcPr>
          <w:p w14:paraId="163A40C2" w14:textId="77777777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53D300EE" w14:textId="61996D0B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809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259" w:type="dxa"/>
            <w:gridSpan w:val="2"/>
          </w:tcPr>
          <w:p w14:paraId="60D79BFA" w14:textId="77777777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4A87A6C7" w14:textId="532319EB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gridSpan w:val="2"/>
          </w:tcPr>
          <w:p w14:paraId="5115FBC8" w14:textId="77777777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</w:tcPr>
          <w:p w14:paraId="5368F92D" w14:textId="76090C4B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835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</w:tr>
      <w:tr w:rsidR="007F2A92" w:rsidRPr="002516C1" w14:paraId="06888CD4" w14:textId="77777777" w:rsidTr="00226E22">
        <w:trPr>
          <w:trHeight w:val="122"/>
        </w:trPr>
        <w:tc>
          <w:tcPr>
            <w:tcW w:w="2703" w:type="dxa"/>
            <w:gridSpan w:val="2"/>
            <w:hideMark/>
          </w:tcPr>
          <w:p w14:paraId="219A92BA" w14:textId="77777777" w:rsidR="007F2A92" w:rsidRPr="002516C1" w:rsidRDefault="007F2A92" w:rsidP="007F2A9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69" w:type="dxa"/>
            <w:gridSpan w:val="2"/>
            <w:vAlign w:val="bottom"/>
          </w:tcPr>
          <w:p w14:paraId="41FBB4B9" w14:textId="5A1ECC0A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273" w:type="dxa"/>
            <w:gridSpan w:val="2"/>
            <w:vAlign w:val="bottom"/>
          </w:tcPr>
          <w:p w14:paraId="7050FE29" w14:textId="77777777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6E336CBE" w14:textId="447207D3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03</w:t>
            </w:r>
          </w:p>
        </w:tc>
        <w:tc>
          <w:tcPr>
            <w:tcW w:w="236" w:type="dxa"/>
            <w:gridSpan w:val="2"/>
            <w:vAlign w:val="bottom"/>
          </w:tcPr>
          <w:p w14:paraId="45DFACFC" w14:textId="77777777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0FC120B" w14:textId="3BD2130A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  <w:tc>
          <w:tcPr>
            <w:tcW w:w="259" w:type="dxa"/>
            <w:gridSpan w:val="2"/>
            <w:vAlign w:val="bottom"/>
          </w:tcPr>
          <w:p w14:paraId="514D094F" w14:textId="77777777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136B0953" w14:textId="4AE571C3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241" w:type="dxa"/>
            <w:gridSpan w:val="2"/>
            <w:vAlign w:val="bottom"/>
          </w:tcPr>
          <w:p w14:paraId="0C515EAB" w14:textId="77777777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28A96B5D" w14:textId="39C806B8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</w:tr>
      <w:tr w:rsidR="007F2A92" w:rsidRPr="002516C1" w14:paraId="79F0E347" w14:textId="77777777" w:rsidTr="00226E22">
        <w:trPr>
          <w:trHeight w:val="338"/>
        </w:trPr>
        <w:tc>
          <w:tcPr>
            <w:tcW w:w="2703" w:type="dxa"/>
            <w:gridSpan w:val="2"/>
          </w:tcPr>
          <w:p w14:paraId="3F8F63C7" w14:textId="77777777" w:rsidR="007F2A92" w:rsidRPr="002516C1" w:rsidRDefault="007F2A92" w:rsidP="007F2A9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F39D0F" w14:textId="7D789BD2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367</w:t>
            </w:r>
            <w:r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273" w:type="dxa"/>
            <w:gridSpan w:val="2"/>
          </w:tcPr>
          <w:p w14:paraId="6EDD4B7F" w14:textId="77777777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A63B80" w14:textId="461B6B40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251</w:t>
            </w:r>
            <w:r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</w:t>
            </w:r>
          </w:p>
        </w:tc>
        <w:tc>
          <w:tcPr>
            <w:tcW w:w="236" w:type="dxa"/>
            <w:gridSpan w:val="2"/>
          </w:tcPr>
          <w:p w14:paraId="16457ACA" w14:textId="77777777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845055" w14:textId="63588CFC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260</w:t>
            </w:r>
            <w:r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259" w:type="dxa"/>
            <w:gridSpan w:val="2"/>
          </w:tcPr>
          <w:p w14:paraId="290A8228" w14:textId="77777777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2FF1A2" w14:textId="57D34CEA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241" w:type="dxa"/>
            <w:gridSpan w:val="2"/>
          </w:tcPr>
          <w:p w14:paraId="315587B4" w14:textId="77777777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43D28B" w14:textId="42568D5B" w:rsidR="007F2A92" w:rsidRPr="002516C1" w:rsidRDefault="007F2A92" w:rsidP="007F2A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512</w:t>
            </w:r>
            <w:r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</w:p>
        </w:tc>
      </w:tr>
      <w:tr w:rsidR="00226E22" w:rsidRPr="002516C1" w14:paraId="16B0C3D9" w14:textId="77777777" w:rsidTr="003E23B3">
        <w:trPr>
          <w:trHeight w:val="292"/>
        </w:trPr>
        <w:tc>
          <w:tcPr>
            <w:tcW w:w="2703" w:type="dxa"/>
            <w:gridSpan w:val="2"/>
          </w:tcPr>
          <w:p w14:paraId="294C1142" w14:textId="77777777" w:rsidR="00226E22" w:rsidRPr="002516C1" w:rsidRDefault="00226E22" w:rsidP="00451FE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</w:rPr>
            </w:pPr>
          </w:p>
        </w:tc>
        <w:tc>
          <w:tcPr>
            <w:tcW w:w="1169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63ECB32" w14:textId="77777777" w:rsidR="00226E22" w:rsidRPr="002516C1" w:rsidRDefault="00226E22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12061C2D" w14:textId="77777777" w:rsidR="00226E22" w:rsidRPr="002516C1" w:rsidRDefault="00226E22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F73AA1D" w14:textId="77777777" w:rsidR="00226E22" w:rsidRPr="002516C1" w:rsidRDefault="00226E22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6351E41D" w14:textId="77777777" w:rsidR="00226E22" w:rsidRPr="002516C1" w:rsidRDefault="00226E22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7A9149C" w14:textId="77777777" w:rsidR="00226E22" w:rsidRPr="002516C1" w:rsidRDefault="00226E22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9" w:type="dxa"/>
            <w:gridSpan w:val="2"/>
          </w:tcPr>
          <w:p w14:paraId="0C8889FA" w14:textId="77777777" w:rsidR="00226E22" w:rsidRPr="002516C1" w:rsidRDefault="00226E22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D220579" w14:textId="77777777" w:rsidR="00226E22" w:rsidRPr="002516C1" w:rsidRDefault="00226E22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4D38E200" w14:textId="77777777" w:rsidR="00226E22" w:rsidRPr="002516C1" w:rsidRDefault="00226E22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1A42FB56" w14:textId="77777777" w:rsidR="00226E22" w:rsidRPr="002516C1" w:rsidRDefault="00226E22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17892" w:rsidRPr="002516C1" w14:paraId="019380F6" w14:textId="77777777" w:rsidTr="00226E22">
        <w:trPr>
          <w:gridAfter w:val="1"/>
          <w:wAfter w:w="146" w:type="dxa"/>
          <w:trHeight w:val="338"/>
        </w:trPr>
        <w:tc>
          <w:tcPr>
            <w:tcW w:w="2615" w:type="dxa"/>
            <w:hideMark/>
          </w:tcPr>
          <w:p w14:paraId="4847DE36" w14:textId="77777777" w:rsidR="00317892" w:rsidRPr="002516C1" w:rsidRDefault="00317892" w:rsidP="00451F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01" w:type="dxa"/>
            <w:gridSpan w:val="18"/>
          </w:tcPr>
          <w:p w14:paraId="0824A9D2" w14:textId="77777777" w:rsidR="00317892" w:rsidRPr="002516C1" w:rsidRDefault="00317892" w:rsidP="00451FE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7892" w:rsidRPr="002516C1" w14:paraId="4D74934C" w14:textId="77777777" w:rsidTr="00226E22">
        <w:trPr>
          <w:gridAfter w:val="1"/>
          <w:wAfter w:w="146" w:type="dxa"/>
          <w:trHeight w:val="338"/>
        </w:trPr>
        <w:tc>
          <w:tcPr>
            <w:tcW w:w="2615" w:type="dxa"/>
            <w:hideMark/>
          </w:tcPr>
          <w:p w14:paraId="12C6FC2A" w14:textId="77777777" w:rsidR="00317892" w:rsidRPr="002516C1" w:rsidRDefault="00317892" w:rsidP="00451F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2"/>
          </w:tcPr>
          <w:p w14:paraId="76C4A3D5" w14:textId="77777777" w:rsidR="00317892" w:rsidRPr="002516C1" w:rsidRDefault="00317892" w:rsidP="00451FE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70CE2025" w14:textId="77777777" w:rsidR="00317892" w:rsidRPr="002516C1" w:rsidRDefault="00317892" w:rsidP="00451FE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5" w:type="dxa"/>
            <w:gridSpan w:val="14"/>
          </w:tcPr>
          <w:p w14:paraId="2EB4141E" w14:textId="77777777" w:rsidR="00317892" w:rsidRPr="002516C1" w:rsidRDefault="00317892" w:rsidP="00451FE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317892" w:rsidRPr="002516C1" w14:paraId="23D2602F" w14:textId="77777777" w:rsidTr="00226E22">
        <w:trPr>
          <w:gridAfter w:val="1"/>
          <w:wAfter w:w="146" w:type="dxa"/>
          <w:trHeight w:val="677"/>
        </w:trPr>
        <w:tc>
          <w:tcPr>
            <w:tcW w:w="2615" w:type="dxa"/>
            <w:vAlign w:val="bottom"/>
            <w:hideMark/>
          </w:tcPr>
          <w:p w14:paraId="0C43A0A1" w14:textId="2FB94077" w:rsidR="00317892" w:rsidRPr="002516C1" w:rsidRDefault="00317892" w:rsidP="00451FE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DA686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083" w:type="dxa"/>
            <w:gridSpan w:val="2"/>
            <w:vAlign w:val="bottom"/>
            <w:hideMark/>
          </w:tcPr>
          <w:p w14:paraId="1976080C" w14:textId="77777777" w:rsidR="00317892" w:rsidRPr="002516C1" w:rsidRDefault="00317892" w:rsidP="00451FE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601F79BE" w14:textId="77777777" w:rsidR="00317892" w:rsidRPr="002516C1" w:rsidRDefault="00317892" w:rsidP="00451FE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3" w:type="dxa"/>
            <w:gridSpan w:val="2"/>
          </w:tcPr>
          <w:p w14:paraId="328E4F82" w14:textId="77777777" w:rsidR="00317892" w:rsidRPr="002516C1" w:rsidRDefault="00317892" w:rsidP="00451FE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gridSpan w:val="2"/>
            <w:vAlign w:val="bottom"/>
            <w:hideMark/>
          </w:tcPr>
          <w:p w14:paraId="188CEDC5" w14:textId="725661D1" w:rsidR="00317892" w:rsidRPr="002516C1" w:rsidRDefault="00317892" w:rsidP="00451FEC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026BE" w:rsidRPr="00A026B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360" w:type="dxa"/>
            <w:gridSpan w:val="2"/>
          </w:tcPr>
          <w:p w14:paraId="718A533D" w14:textId="77777777" w:rsidR="00317892" w:rsidRPr="002516C1" w:rsidRDefault="00317892" w:rsidP="00451FE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gridSpan w:val="2"/>
            <w:vAlign w:val="bottom"/>
            <w:hideMark/>
          </w:tcPr>
          <w:p w14:paraId="62A83F99" w14:textId="23C9B55A" w:rsidR="00317892" w:rsidRPr="002516C1" w:rsidRDefault="00317892" w:rsidP="00451FEC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A026BE" w:rsidRPr="00A026B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="00A026BE" w:rsidRPr="00A026B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59" w:type="dxa"/>
            <w:gridSpan w:val="2"/>
            <w:vAlign w:val="bottom"/>
          </w:tcPr>
          <w:p w14:paraId="6B9CB4E9" w14:textId="77777777" w:rsidR="00317892" w:rsidRPr="002516C1" w:rsidRDefault="00317892" w:rsidP="00451FE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gridSpan w:val="2"/>
            <w:vAlign w:val="bottom"/>
            <w:hideMark/>
          </w:tcPr>
          <w:p w14:paraId="75D530CC" w14:textId="69B088DF" w:rsidR="00317892" w:rsidRPr="002516C1" w:rsidRDefault="00317892" w:rsidP="00451FEC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026BE" w:rsidRPr="00A026B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14:paraId="0EBE0084" w14:textId="77777777" w:rsidR="00317892" w:rsidRPr="002516C1" w:rsidRDefault="00317892" w:rsidP="00451FE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  <w:gridSpan w:val="2"/>
            <w:vAlign w:val="bottom"/>
            <w:hideMark/>
          </w:tcPr>
          <w:p w14:paraId="2A268BEA" w14:textId="77777777" w:rsidR="00317892" w:rsidRPr="002516C1" w:rsidRDefault="00317892" w:rsidP="00451FE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17892" w:rsidRPr="002516C1" w14:paraId="2C616AAF" w14:textId="77777777" w:rsidTr="00226E22">
        <w:trPr>
          <w:gridAfter w:val="1"/>
          <w:wAfter w:w="146" w:type="dxa"/>
          <w:trHeight w:val="323"/>
        </w:trPr>
        <w:tc>
          <w:tcPr>
            <w:tcW w:w="2615" w:type="dxa"/>
          </w:tcPr>
          <w:p w14:paraId="58C0AC30" w14:textId="77777777" w:rsidR="00317892" w:rsidRPr="002516C1" w:rsidRDefault="00317892" w:rsidP="00451FEC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01" w:type="dxa"/>
            <w:gridSpan w:val="18"/>
            <w:hideMark/>
          </w:tcPr>
          <w:p w14:paraId="729A815B" w14:textId="77777777" w:rsidR="00317892" w:rsidRPr="002516C1" w:rsidRDefault="00317892" w:rsidP="00451FE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2516C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317892" w:rsidRPr="002516C1" w14:paraId="1C9903AB" w14:textId="77777777" w:rsidTr="00226E22">
        <w:trPr>
          <w:gridAfter w:val="1"/>
          <w:wAfter w:w="146" w:type="dxa"/>
          <w:trHeight w:val="354"/>
        </w:trPr>
        <w:tc>
          <w:tcPr>
            <w:tcW w:w="2615" w:type="dxa"/>
            <w:hideMark/>
          </w:tcPr>
          <w:p w14:paraId="30468155" w14:textId="77777777" w:rsidR="00317892" w:rsidRPr="002516C1" w:rsidRDefault="00317892" w:rsidP="00451FE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  <w:gridSpan w:val="2"/>
          </w:tcPr>
          <w:p w14:paraId="1BDC77D7" w14:textId="77777777" w:rsidR="00317892" w:rsidRPr="002516C1" w:rsidRDefault="0031789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73EE4466" w14:textId="77777777" w:rsidR="00317892" w:rsidRPr="002516C1" w:rsidRDefault="0031789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gridSpan w:val="2"/>
          </w:tcPr>
          <w:p w14:paraId="16C30055" w14:textId="77777777" w:rsidR="00317892" w:rsidRPr="002516C1" w:rsidRDefault="0031789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dxa"/>
            <w:gridSpan w:val="2"/>
          </w:tcPr>
          <w:p w14:paraId="51F07958" w14:textId="77777777" w:rsidR="00317892" w:rsidRPr="002516C1" w:rsidRDefault="0031789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  <w:gridSpan w:val="2"/>
          </w:tcPr>
          <w:p w14:paraId="116C1537" w14:textId="77777777" w:rsidR="00317892" w:rsidRPr="002516C1" w:rsidRDefault="0031789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9" w:type="dxa"/>
            <w:gridSpan w:val="2"/>
          </w:tcPr>
          <w:p w14:paraId="7A769633" w14:textId="77777777" w:rsidR="00317892" w:rsidRPr="002516C1" w:rsidRDefault="0031789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gridSpan w:val="2"/>
          </w:tcPr>
          <w:p w14:paraId="326D1DB6" w14:textId="77777777" w:rsidR="00317892" w:rsidRPr="002516C1" w:rsidRDefault="0031789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1F199A46" w14:textId="77777777" w:rsidR="00317892" w:rsidRPr="002516C1" w:rsidRDefault="0031789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8" w:type="dxa"/>
            <w:gridSpan w:val="2"/>
          </w:tcPr>
          <w:p w14:paraId="34402A06" w14:textId="77777777" w:rsidR="00317892" w:rsidRPr="002516C1" w:rsidRDefault="0031789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17892" w:rsidRPr="002516C1" w14:paraId="4D22AA0E" w14:textId="77777777" w:rsidTr="00226E22">
        <w:trPr>
          <w:gridAfter w:val="1"/>
          <w:wAfter w:w="146" w:type="dxa"/>
          <w:trHeight w:val="338"/>
        </w:trPr>
        <w:tc>
          <w:tcPr>
            <w:tcW w:w="2615" w:type="dxa"/>
            <w:hideMark/>
          </w:tcPr>
          <w:p w14:paraId="352E88A5" w14:textId="77777777" w:rsidR="00317892" w:rsidRPr="002516C1" w:rsidRDefault="00317892" w:rsidP="00451FE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  <w:gridSpan w:val="2"/>
          </w:tcPr>
          <w:p w14:paraId="553CED65" w14:textId="631FF4AC" w:rsidR="00317892" w:rsidRPr="002516C1" w:rsidRDefault="00D46AED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68.66</w:t>
            </w:r>
          </w:p>
        </w:tc>
        <w:tc>
          <w:tcPr>
            <w:tcW w:w="273" w:type="dxa"/>
            <w:gridSpan w:val="2"/>
          </w:tcPr>
          <w:p w14:paraId="1D6C1229" w14:textId="77777777" w:rsidR="00317892" w:rsidRPr="002516C1" w:rsidRDefault="00317892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gridSpan w:val="2"/>
          </w:tcPr>
          <w:p w14:paraId="560179E6" w14:textId="3D01578D" w:rsidR="00317892" w:rsidRPr="002516C1" w:rsidRDefault="00D46AED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68.66</w:t>
            </w:r>
          </w:p>
        </w:tc>
        <w:tc>
          <w:tcPr>
            <w:tcW w:w="360" w:type="dxa"/>
            <w:gridSpan w:val="2"/>
          </w:tcPr>
          <w:p w14:paraId="11AE3F94" w14:textId="77777777" w:rsidR="00317892" w:rsidRPr="002516C1" w:rsidRDefault="00317892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gridSpan w:val="2"/>
          </w:tcPr>
          <w:p w14:paraId="64C9CE21" w14:textId="77889A8E" w:rsidR="00317892" w:rsidRPr="002516C1" w:rsidRDefault="00D46AED" w:rsidP="00451FEC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59" w:type="dxa"/>
            <w:gridSpan w:val="2"/>
          </w:tcPr>
          <w:p w14:paraId="2CF5BF20" w14:textId="77777777" w:rsidR="00317892" w:rsidRPr="002516C1" w:rsidRDefault="00317892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gridSpan w:val="2"/>
          </w:tcPr>
          <w:p w14:paraId="6AB2011E" w14:textId="4E9E2DB9" w:rsidR="00317892" w:rsidRPr="002516C1" w:rsidRDefault="00D46AED" w:rsidP="00451FEC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49E1DB93" w14:textId="77777777" w:rsidR="00317892" w:rsidRPr="002516C1" w:rsidRDefault="00317892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  <w:gridSpan w:val="2"/>
          </w:tcPr>
          <w:p w14:paraId="78B18405" w14:textId="50E98325" w:rsidR="00317892" w:rsidRPr="002516C1" w:rsidRDefault="00D46AED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68.66</w:t>
            </w:r>
          </w:p>
        </w:tc>
      </w:tr>
      <w:tr w:rsidR="00C00135" w:rsidRPr="002516C1" w14:paraId="465F19E4" w14:textId="77777777" w:rsidTr="00226E22">
        <w:trPr>
          <w:gridAfter w:val="1"/>
          <w:wAfter w:w="146" w:type="dxa"/>
          <w:trHeight w:val="338"/>
        </w:trPr>
        <w:tc>
          <w:tcPr>
            <w:tcW w:w="2615" w:type="dxa"/>
          </w:tcPr>
          <w:p w14:paraId="45E2A6D7" w14:textId="77777777" w:rsidR="00C00135" w:rsidRPr="002516C1" w:rsidRDefault="00C00135" w:rsidP="00C0013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83" w:type="dxa"/>
            <w:gridSpan w:val="2"/>
          </w:tcPr>
          <w:p w14:paraId="23275216" w14:textId="353F49E0" w:rsidR="00C00135" w:rsidRPr="002516C1" w:rsidRDefault="00D46AED" w:rsidP="00C001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799.82</w:t>
            </w:r>
          </w:p>
        </w:tc>
        <w:tc>
          <w:tcPr>
            <w:tcW w:w="273" w:type="dxa"/>
            <w:gridSpan w:val="2"/>
          </w:tcPr>
          <w:p w14:paraId="3684D083" w14:textId="77777777" w:rsidR="00C00135" w:rsidRPr="002516C1" w:rsidRDefault="00C00135" w:rsidP="00C001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gridSpan w:val="2"/>
          </w:tcPr>
          <w:p w14:paraId="2040061C" w14:textId="2E4687DE" w:rsidR="00C00135" w:rsidRPr="002516C1" w:rsidRDefault="00CA2299" w:rsidP="00CA22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813.09</w:t>
            </w:r>
          </w:p>
        </w:tc>
        <w:tc>
          <w:tcPr>
            <w:tcW w:w="360" w:type="dxa"/>
            <w:gridSpan w:val="2"/>
          </w:tcPr>
          <w:p w14:paraId="533735D0" w14:textId="77777777" w:rsidR="00C00135" w:rsidRPr="002516C1" w:rsidRDefault="00C00135" w:rsidP="00C001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gridSpan w:val="2"/>
          </w:tcPr>
          <w:p w14:paraId="08185E02" w14:textId="02A7EAD1" w:rsidR="00C00135" w:rsidRPr="002516C1" w:rsidRDefault="00D46AED" w:rsidP="00C001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59" w:type="dxa"/>
            <w:gridSpan w:val="2"/>
          </w:tcPr>
          <w:p w14:paraId="29DB265B" w14:textId="77777777" w:rsidR="00C00135" w:rsidRPr="002516C1" w:rsidRDefault="00C00135" w:rsidP="00C001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gridSpan w:val="2"/>
          </w:tcPr>
          <w:p w14:paraId="575B2A4D" w14:textId="7EE8108A" w:rsidR="00C00135" w:rsidRPr="002516C1" w:rsidRDefault="00D46AED" w:rsidP="00C001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5F72C37B" w14:textId="77777777" w:rsidR="00C00135" w:rsidRPr="002516C1" w:rsidRDefault="00C00135" w:rsidP="00C001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  <w:gridSpan w:val="2"/>
          </w:tcPr>
          <w:p w14:paraId="50C23B05" w14:textId="71EF82A2" w:rsidR="00C00135" w:rsidRPr="002516C1" w:rsidRDefault="00CA2299" w:rsidP="00C001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813.09</w:t>
            </w:r>
          </w:p>
        </w:tc>
      </w:tr>
      <w:tr w:rsidR="00317892" w:rsidRPr="002516C1" w14:paraId="6FAC9DBD" w14:textId="77777777" w:rsidTr="00226E22">
        <w:trPr>
          <w:gridAfter w:val="1"/>
          <w:wAfter w:w="146" w:type="dxa"/>
          <w:trHeight w:val="122"/>
        </w:trPr>
        <w:tc>
          <w:tcPr>
            <w:tcW w:w="2615" w:type="dxa"/>
            <w:hideMark/>
          </w:tcPr>
          <w:p w14:paraId="497108F5" w14:textId="77777777" w:rsidR="00317892" w:rsidRPr="002516C1" w:rsidRDefault="00317892" w:rsidP="00451FE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3" w:type="dxa"/>
            <w:gridSpan w:val="2"/>
            <w:vAlign w:val="bottom"/>
          </w:tcPr>
          <w:p w14:paraId="107183A3" w14:textId="5C3746D0" w:rsidR="00317892" w:rsidRPr="002516C1" w:rsidRDefault="00D46AED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12.86</w:t>
            </w:r>
          </w:p>
        </w:tc>
        <w:tc>
          <w:tcPr>
            <w:tcW w:w="273" w:type="dxa"/>
            <w:gridSpan w:val="2"/>
            <w:vAlign w:val="bottom"/>
          </w:tcPr>
          <w:p w14:paraId="6DD3B584" w14:textId="77777777" w:rsidR="00317892" w:rsidRPr="002516C1" w:rsidRDefault="00317892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6DE776B8" w14:textId="2D3CDD6F" w:rsidR="00317892" w:rsidRPr="002516C1" w:rsidRDefault="00D46AED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3.21</w:t>
            </w:r>
          </w:p>
        </w:tc>
        <w:tc>
          <w:tcPr>
            <w:tcW w:w="360" w:type="dxa"/>
            <w:gridSpan w:val="2"/>
            <w:vAlign w:val="bottom"/>
          </w:tcPr>
          <w:p w14:paraId="63C27517" w14:textId="77777777" w:rsidR="00317892" w:rsidRPr="002516C1" w:rsidRDefault="00317892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3612E420" w14:textId="2DD7BA52" w:rsidR="00317892" w:rsidRPr="002516C1" w:rsidRDefault="00D46AED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10.90</w:t>
            </w:r>
          </w:p>
        </w:tc>
        <w:tc>
          <w:tcPr>
            <w:tcW w:w="259" w:type="dxa"/>
            <w:gridSpan w:val="2"/>
            <w:vAlign w:val="bottom"/>
          </w:tcPr>
          <w:p w14:paraId="0DC66144" w14:textId="77777777" w:rsidR="00317892" w:rsidRPr="002516C1" w:rsidRDefault="00317892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0E8E25AE" w14:textId="37F99895" w:rsidR="00317892" w:rsidRPr="002516C1" w:rsidRDefault="00D46AED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E482B9F" w14:textId="77777777" w:rsidR="00317892" w:rsidRPr="002516C1" w:rsidRDefault="00317892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  <w:gridSpan w:val="2"/>
            <w:vAlign w:val="bottom"/>
          </w:tcPr>
          <w:p w14:paraId="31BE616F" w14:textId="3452E77F" w:rsidR="00317892" w:rsidRPr="002516C1" w:rsidRDefault="00D46AED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14.11</w:t>
            </w:r>
          </w:p>
        </w:tc>
      </w:tr>
      <w:tr w:rsidR="00317892" w:rsidRPr="002516C1" w14:paraId="600B524D" w14:textId="77777777" w:rsidTr="00226E22">
        <w:trPr>
          <w:gridAfter w:val="1"/>
          <w:wAfter w:w="146" w:type="dxa"/>
          <w:trHeight w:val="338"/>
        </w:trPr>
        <w:tc>
          <w:tcPr>
            <w:tcW w:w="2615" w:type="dxa"/>
          </w:tcPr>
          <w:p w14:paraId="4C2C4143" w14:textId="77777777" w:rsidR="00317892" w:rsidRPr="002516C1" w:rsidRDefault="00317892" w:rsidP="00451FE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D08CDE" w14:textId="7513822C" w:rsidR="00317892" w:rsidRPr="002516C1" w:rsidRDefault="00D46AED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881.34</w:t>
            </w:r>
          </w:p>
        </w:tc>
        <w:tc>
          <w:tcPr>
            <w:tcW w:w="273" w:type="dxa"/>
            <w:gridSpan w:val="2"/>
          </w:tcPr>
          <w:p w14:paraId="53B8FF35" w14:textId="77777777" w:rsidR="00317892" w:rsidRPr="002516C1" w:rsidRDefault="00317892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2376EE" w14:textId="44A9992A" w:rsidR="00317892" w:rsidRPr="002516C1" w:rsidRDefault="00483651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8</w:t>
            </w:r>
            <w:r w:rsidR="00882F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84.96</w:t>
            </w:r>
          </w:p>
        </w:tc>
        <w:tc>
          <w:tcPr>
            <w:tcW w:w="360" w:type="dxa"/>
            <w:gridSpan w:val="2"/>
          </w:tcPr>
          <w:p w14:paraId="1A969122" w14:textId="77777777" w:rsidR="00317892" w:rsidRPr="002516C1" w:rsidRDefault="00317892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4A84D1" w14:textId="3C3DDED5" w:rsidR="00317892" w:rsidRPr="002516C1" w:rsidRDefault="00D46AED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10.90</w:t>
            </w:r>
          </w:p>
        </w:tc>
        <w:tc>
          <w:tcPr>
            <w:tcW w:w="259" w:type="dxa"/>
            <w:gridSpan w:val="2"/>
          </w:tcPr>
          <w:p w14:paraId="4ED619FF" w14:textId="77777777" w:rsidR="00317892" w:rsidRPr="002516C1" w:rsidRDefault="00317892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B01DD6" w14:textId="2C9A569D" w:rsidR="00317892" w:rsidRPr="002516C1" w:rsidRDefault="00D46AED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2D75582F" w14:textId="77777777" w:rsidR="00317892" w:rsidRPr="002516C1" w:rsidRDefault="00317892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4DAD2" w14:textId="0C201F99" w:rsidR="00317892" w:rsidRPr="002516C1" w:rsidRDefault="00DB68C5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8</w:t>
            </w:r>
            <w:r w:rsidR="00FC2C4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95.86</w:t>
            </w:r>
          </w:p>
        </w:tc>
      </w:tr>
    </w:tbl>
    <w:p w14:paraId="2D612DAA" w14:textId="77777777" w:rsidR="00317892" w:rsidRPr="002516C1" w:rsidRDefault="00317892" w:rsidP="00317892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2516C1">
        <w:rPr>
          <w:rFonts w:asciiTheme="majorBidi" w:hAnsiTheme="majorBidi" w:cstheme="majorBidi"/>
          <w:sz w:val="2"/>
          <w:szCs w:val="2"/>
          <w:cs/>
        </w:rPr>
        <w:t>ณ</w:t>
      </w:r>
    </w:p>
    <w:tbl>
      <w:tblPr>
        <w:tblStyle w:val="TableGrid"/>
        <w:tblW w:w="9216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5"/>
        <w:gridCol w:w="1083"/>
        <w:gridCol w:w="273"/>
        <w:gridCol w:w="1143"/>
        <w:gridCol w:w="360"/>
        <w:gridCol w:w="1104"/>
        <w:gridCol w:w="259"/>
        <w:gridCol w:w="1095"/>
        <w:gridCol w:w="236"/>
        <w:gridCol w:w="1048"/>
      </w:tblGrid>
      <w:tr w:rsidR="00226E22" w:rsidRPr="002516C1" w14:paraId="6EBABA5C" w14:textId="77777777" w:rsidTr="00226E22">
        <w:trPr>
          <w:trHeight w:val="677"/>
        </w:trPr>
        <w:tc>
          <w:tcPr>
            <w:tcW w:w="2615" w:type="dxa"/>
            <w:vAlign w:val="bottom"/>
            <w:hideMark/>
          </w:tcPr>
          <w:p w14:paraId="0F848582" w14:textId="7E8686DB" w:rsidR="00226E22" w:rsidRPr="002516C1" w:rsidRDefault="00226E22" w:rsidP="00451FE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DA686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083" w:type="dxa"/>
            <w:vAlign w:val="bottom"/>
          </w:tcPr>
          <w:p w14:paraId="7EE6B72B" w14:textId="36024037" w:rsidR="00226E22" w:rsidRPr="002516C1" w:rsidRDefault="00226E22" w:rsidP="00451FE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740DEBD9" w14:textId="77777777" w:rsidR="00226E22" w:rsidRPr="002516C1" w:rsidRDefault="00226E22" w:rsidP="00451FE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551DCE28" w14:textId="2B5D513C" w:rsidR="00226E22" w:rsidRPr="002516C1" w:rsidRDefault="00226E22" w:rsidP="00451FEC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</w:tcPr>
          <w:p w14:paraId="737AA4C7" w14:textId="77777777" w:rsidR="00226E22" w:rsidRPr="002516C1" w:rsidRDefault="00226E22" w:rsidP="00451FE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vAlign w:val="bottom"/>
          </w:tcPr>
          <w:p w14:paraId="431054BD" w14:textId="210A8356" w:rsidR="00226E22" w:rsidRPr="002516C1" w:rsidRDefault="00226E22" w:rsidP="00451FEC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14:paraId="648FA69B" w14:textId="77777777" w:rsidR="00226E22" w:rsidRPr="002516C1" w:rsidRDefault="00226E22" w:rsidP="00451FE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75F7813D" w14:textId="1D56ABD3" w:rsidR="00226E22" w:rsidRPr="002516C1" w:rsidRDefault="00226E22" w:rsidP="00451FEC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32607CF" w14:textId="77777777" w:rsidR="00226E22" w:rsidRPr="002516C1" w:rsidRDefault="00226E22" w:rsidP="00451FE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  <w:vAlign w:val="bottom"/>
          </w:tcPr>
          <w:p w14:paraId="55065369" w14:textId="3331ECD0" w:rsidR="00226E22" w:rsidRPr="002516C1" w:rsidRDefault="00226E22" w:rsidP="00451FE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26E22" w:rsidRPr="002516C1" w14:paraId="13AAFAB3" w14:textId="77777777" w:rsidTr="00451FEC">
        <w:trPr>
          <w:trHeight w:val="354"/>
        </w:trPr>
        <w:tc>
          <w:tcPr>
            <w:tcW w:w="2615" w:type="dxa"/>
            <w:hideMark/>
          </w:tcPr>
          <w:p w14:paraId="6C9AF48E" w14:textId="77777777" w:rsidR="00226E22" w:rsidRPr="002516C1" w:rsidRDefault="00226E22" w:rsidP="00451FE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</w:tcPr>
          <w:p w14:paraId="0FA4E486" w14:textId="77777777" w:rsidR="00226E22" w:rsidRPr="002516C1" w:rsidRDefault="00226E2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</w:tcPr>
          <w:p w14:paraId="43DFA2C0" w14:textId="77777777" w:rsidR="00226E22" w:rsidRPr="002516C1" w:rsidRDefault="00226E2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</w:tcPr>
          <w:p w14:paraId="757370D2" w14:textId="77777777" w:rsidR="00226E22" w:rsidRPr="002516C1" w:rsidRDefault="00226E2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dxa"/>
          </w:tcPr>
          <w:p w14:paraId="68BC16A8" w14:textId="77777777" w:rsidR="00226E22" w:rsidRPr="002516C1" w:rsidRDefault="00226E2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</w:tcPr>
          <w:p w14:paraId="12BE1A4E" w14:textId="77777777" w:rsidR="00226E22" w:rsidRPr="002516C1" w:rsidRDefault="00226E2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9" w:type="dxa"/>
          </w:tcPr>
          <w:p w14:paraId="2203CBB3" w14:textId="77777777" w:rsidR="00226E22" w:rsidRPr="002516C1" w:rsidRDefault="00226E2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</w:tcPr>
          <w:p w14:paraId="06AA4FB2" w14:textId="77777777" w:rsidR="00226E22" w:rsidRPr="002516C1" w:rsidRDefault="00226E2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EC025F2" w14:textId="77777777" w:rsidR="00226E22" w:rsidRPr="002516C1" w:rsidRDefault="00226E2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8" w:type="dxa"/>
          </w:tcPr>
          <w:p w14:paraId="3C7C9D4A" w14:textId="77777777" w:rsidR="00226E22" w:rsidRPr="002516C1" w:rsidRDefault="00226E2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A6869" w:rsidRPr="002516C1" w14:paraId="6B4CC76A" w14:textId="77777777" w:rsidTr="00451FEC">
        <w:trPr>
          <w:trHeight w:val="338"/>
        </w:trPr>
        <w:tc>
          <w:tcPr>
            <w:tcW w:w="2615" w:type="dxa"/>
            <w:hideMark/>
          </w:tcPr>
          <w:p w14:paraId="21605E33" w14:textId="77777777" w:rsidR="00DA6869" w:rsidRPr="002516C1" w:rsidRDefault="00DA6869" w:rsidP="00DA686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</w:tcPr>
          <w:p w14:paraId="090A94B6" w14:textId="7C6089C3" w:rsidR="00DA6869" w:rsidRPr="002516C1" w:rsidRDefault="00DA6869" w:rsidP="00DA68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73" w:type="dxa"/>
          </w:tcPr>
          <w:p w14:paraId="75F7B6D9" w14:textId="77777777" w:rsidR="00DA6869" w:rsidRPr="002516C1" w:rsidRDefault="00DA6869" w:rsidP="00DA68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</w:tcPr>
          <w:p w14:paraId="3B2E8D88" w14:textId="614A63A3" w:rsidR="00DA6869" w:rsidRPr="002516C1" w:rsidRDefault="00DA6869" w:rsidP="00DA68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360" w:type="dxa"/>
          </w:tcPr>
          <w:p w14:paraId="03F86710" w14:textId="77777777" w:rsidR="00DA6869" w:rsidRPr="002516C1" w:rsidRDefault="00DA6869" w:rsidP="00DA68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6B967D51" w14:textId="2CB38479" w:rsidR="00DA6869" w:rsidRPr="002516C1" w:rsidRDefault="00DA6869" w:rsidP="00DA6869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07528896" w14:textId="77777777" w:rsidR="00DA6869" w:rsidRPr="002516C1" w:rsidRDefault="00DA6869" w:rsidP="00DA68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</w:tcPr>
          <w:p w14:paraId="044E9539" w14:textId="2AD90502" w:rsidR="00DA6869" w:rsidRPr="002516C1" w:rsidRDefault="00DA6869" w:rsidP="00DA6869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5BF5E0F" w14:textId="77777777" w:rsidR="00DA6869" w:rsidRPr="002516C1" w:rsidRDefault="00DA6869" w:rsidP="00DA68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</w:tcPr>
          <w:p w14:paraId="298841B0" w14:textId="7983D447" w:rsidR="00DA6869" w:rsidRPr="002516C1" w:rsidRDefault="00DA6869" w:rsidP="00DA68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</w:tr>
      <w:tr w:rsidR="00DA6869" w:rsidRPr="002516C1" w14:paraId="67438758" w14:textId="77777777" w:rsidTr="00451FEC">
        <w:trPr>
          <w:trHeight w:val="338"/>
        </w:trPr>
        <w:tc>
          <w:tcPr>
            <w:tcW w:w="2615" w:type="dxa"/>
          </w:tcPr>
          <w:p w14:paraId="7B8B1C79" w14:textId="77777777" w:rsidR="00DA6869" w:rsidRPr="002516C1" w:rsidRDefault="00DA6869" w:rsidP="00DA686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83" w:type="dxa"/>
          </w:tcPr>
          <w:p w14:paraId="22D04E9C" w14:textId="5B74053B" w:rsidR="00DA6869" w:rsidRPr="002516C1" w:rsidRDefault="00DA6869" w:rsidP="00DA68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799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273" w:type="dxa"/>
          </w:tcPr>
          <w:p w14:paraId="2C648BDE" w14:textId="77777777" w:rsidR="00DA6869" w:rsidRPr="002516C1" w:rsidRDefault="00DA6869" w:rsidP="00DA68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</w:tcPr>
          <w:p w14:paraId="28568B48" w14:textId="5AFEE97D" w:rsidR="00DA6869" w:rsidRPr="002516C1" w:rsidRDefault="00DA6869" w:rsidP="00DA68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360" w:type="dxa"/>
          </w:tcPr>
          <w:p w14:paraId="1B2A1583" w14:textId="77777777" w:rsidR="00DA6869" w:rsidRPr="002516C1" w:rsidRDefault="00DA6869" w:rsidP="00DA68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3887F997" w14:textId="22A0865C" w:rsidR="00DA6869" w:rsidRPr="002516C1" w:rsidRDefault="00DA6869" w:rsidP="00DA68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809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259" w:type="dxa"/>
          </w:tcPr>
          <w:p w14:paraId="537ED5C5" w14:textId="77777777" w:rsidR="00DA6869" w:rsidRPr="002516C1" w:rsidRDefault="00DA6869" w:rsidP="00DA68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</w:tcPr>
          <w:p w14:paraId="43DBBE15" w14:textId="14663D7B" w:rsidR="00DA6869" w:rsidRPr="002516C1" w:rsidRDefault="00DA6869" w:rsidP="00DA68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180B76" w14:textId="77777777" w:rsidR="00DA6869" w:rsidRPr="002516C1" w:rsidRDefault="00DA6869" w:rsidP="00DA68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</w:tcPr>
          <w:p w14:paraId="157C93EC" w14:textId="163BF264" w:rsidR="00DA6869" w:rsidRPr="002516C1" w:rsidRDefault="00DA6869" w:rsidP="00DA68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835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</w:tr>
      <w:tr w:rsidR="00DA6869" w:rsidRPr="002516C1" w14:paraId="26938C4C" w14:textId="77777777" w:rsidTr="00451FEC">
        <w:trPr>
          <w:trHeight w:val="122"/>
        </w:trPr>
        <w:tc>
          <w:tcPr>
            <w:tcW w:w="2615" w:type="dxa"/>
            <w:hideMark/>
          </w:tcPr>
          <w:p w14:paraId="24AC272B" w14:textId="77777777" w:rsidR="00DA6869" w:rsidRPr="002516C1" w:rsidRDefault="00DA6869" w:rsidP="00DA686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3" w:type="dxa"/>
            <w:vAlign w:val="bottom"/>
          </w:tcPr>
          <w:p w14:paraId="7B675B2F" w14:textId="584D9EB5" w:rsidR="00DA6869" w:rsidRPr="002516C1" w:rsidRDefault="00DA6869" w:rsidP="00DA68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273" w:type="dxa"/>
            <w:vAlign w:val="bottom"/>
          </w:tcPr>
          <w:p w14:paraId="47220D9D" w14:textId="77777777" w:rsidR="00DA6869" w:rsidRPr="002516C1" w:rsidRDefault="00DA6869" w:rsidP="00DA68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00711D7A" w14:textId="70972973" w:rsidR="00DA6869" w:rsidRPr="002516C1" w:rsidRDefault="00DA6869" w:rsidP="00DA68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360" w:type="dxa"/>
            <w:vAlign w:val="bottom"/>
          </w:tcPr>
          <w:p w14:paraId="0E8471D8" w14:textId="77777777" w:rsidR="00DA6869" w:rsidRPr="002516C1" w:rsidRDefault="00DA6869" w:rsidP="00DA68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vAlign w:val="bottom"/>
          </w:tcPr>
          <w:p w14:paraId="0A101881" w14:textId="096E08BA" w:rsidR="00DA6869" w:rsidRPr="002516C1" w:rsidRDefault="00DA6869" w:rsidP="00DA68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259" w:type="dxa"/>
            <w:vAlign w:val="bottom"/>
          </w:tcPr>
          <w:p w14:paraId="2688D236" w14:textId="77777777" w:rsidR="00DA6869" w:rsidRPr="002516C1" w:rsidRDefault="00DA6869" w:rsidP="00DA68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69F52C6E" w14:textId="1A014C00" w:rsidR="00DA6869" w:rsidRPr="002516C1" w:rsidRDefault="00DA6869" w:rsidP="00DA68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236" w:type="dxa"/>
            <w:vAlign w:val="bottom"/>
          </w:tcPr>
          <w:p w14:paraId="7DB6731A" w14:textId="77777777" w:rsidR="00DA6869" w:rsidRPr="002516C1" w:rsidRDefault="00DA6869" w:rsidP="00DA68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  <w:vAlign w:val="bottom"/>
          </w:tcPr>
          <w:p w14:paraId="5B6AAD9F" w14:textId="662C8474" w:rsidR="00DA6869" w:rsidRPr="002516C1" w:rsidRDefault="00DA6869" w:rsidP="00DA68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</w:tr>
      <w:tr w:rsidR="00DA6869" w:rsidRPr="002516C1" w14:paraId="4A2067CE" w14:textId="77777777" w:rsidTr="00451FEC">
        <w:trPr>
          <w:trHeight w:val="338"/>
        </w:trPr>
        <w:tc>
          <w:tcPr>
            <w:tcW w:w="2615" w:type="dxa"/>
          </w:tcPr>
          <w:p w14:paraId="057A09CB" w14:textId="77777777" w:rsidR="00DA6869" w:rsidRPr="002516C1" w:rsidRDefault="00DA6869" w:rsidP="00DA686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D65D7B" w14:textId="0981C65F" w:rsidR="00DA6869" w:rsidRPr="002516C1" w:rsidRDefault="00DA6869" w:rsidP="00DA68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813</w:t>
            </w:r>
            <w:r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273" w:type="dxa"/>
          </w:tcPr>
          <w:p w14:paraId="7BCCFC04" w14:textId="77777777" w:rsidR="00DA6869" w:rsidRPr="002516C1" w:rsidRDefault="00DA6869" w:rsidP="00DA68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ED1879" w14:textId="711560C6" w:rsidR="00DA6869" w:rsidRPr="002516C1" w:rsidRDefault="00DA6869" w:rsidP="00DA68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</w:t>
            </w:r>
            <w:r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360" w:type="dxa"/>
          </w:tcPr>
          <w:p w14:paraId="7FD08689" w14:textId="77777777" w:rsidR="00DA6869" w:rsidRPr="002516C1" w:rsidRDefault="00DA6869" w:rsidP="00DA68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C638E5" w14:textId="7D58ED69" w:rsidR="00DA6869" w:rsidRPr="002516C1" w:rsidRDefault="00DA6869" w:rsidP="00DA68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822</w:t>
            </w:r>
            <w:r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59" w:type="dxa"/>
          </w:tcPr>
          <w:p w14:paraId="3881952A" w14:textId="77777777" w:rsidR="00DA6869" w:rsidRPr="002516C1" w:rsidRDefault="00DA6869" w:rsidP="00DA68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443C5B" w14:textId="1C3DB4AB" w:rsidR="00DA6869" w:rsidRPr="002516C1" w:rsidRDefault="00DA6869" w:rsidP="00DA68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236" w:type="dxa"/>
          </w:tcPr>
          <w:p w14:paraId="7ACC4F90" w14:textId="77777777" w:rsidR="00DA6869" w:rsidRPr="002516C1" w:rsidRDefault="00DA6869" w:rsidP="00DA68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1545B8" w14:textId="2E36E013" w:rsidR="00DA6869" w:rsidRPr="002516C1" w:rsidRDefault="00DA6869" w:rsidP="00DA68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851</w:t>
            </w:r>
            <w:r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</w:t>
            </w:r>
          </w:p>
        </w:tc>
      </w:tr>
    </w:tbl>
    <w:p w14:paraId="0421967F" w14:textId="79E19D02" w:rsidR="00317892" w:rsidRPr="002516C1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highlight w:val="cyan"/>
        </w:rPr>
      </w:pPr>
    </w:p>
    <w:p w14:paraId="17974168" w14:textId="77777777" w:rsidR="00317892" w:rsidRPr="002516C1" w:rsidRDefault="00317892" w:rsidP="00317892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</w:rPr>
      </w:pPr>
      <w:r w:rsidRPr="002516C1">
        <w:rPr>
          <w:rFonts w:asciiTheme="majorBidi" w:hAnsiTheme="majorBidi" w:cstheme="majorBidi"/>
          <w:b/>
          <w:bCs/>
          <w:i/>
          <w:iCs/>
          <w:cs/>
        </w:rPr>
        <w:t>ความเสี่ยงด้านตลาด</w:t>
      </w:r>
    </w:p>
    <w:p w14:paraId="20B50042" w14:textId="77777777" w:rsidR="00317892" w:rsidRPr="002516C1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AD7B6C5" w14:textId="77777777" w:rsidR="00317892" w:rsidRPr="002516C1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กลุ่มบริษัท 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208B98C2" w14:textId="77777777" w:rsidR="00317892" w:rsidRPr="002516C1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6700140" w14:textId="77777777" w:rsidR="00317892" w:rsidRPr="002516C1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516C1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ความเสี่ยงด้านอัตราแลกเปลี่ยน</w:t>
      </w:r>
    </w:p>
    <w:p w14:paraId="31ECC5A0" w14:textId="77777777" w:rsidR="00317892" w:rsidRPr="002516C1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636648A4" w14:textId="77777777" w:rsidR="00317892" w:rsidRPr="002516C1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สกุลเงินหลักที่กลุ่มบริษัทใช้ในการประกอบธุรกิจคือเงินบาท อย่างไรก็ดี ในบางครั้ง กลุ่มบริษัทอาจมีการขายสินค้าหรือสั่งซื้อสินทรัพย์จากต่างประเทศโดยทำธุรกรรมเป็นสกุลเงินต่างประเทศ</w:t>
      </w:r>
      <w:r w:rsidRPr="002516C1">
        <w:rPr>
          <w:rFonts w:asciiTheme="majorBidi" w:hAnsiTheme="majorBidi" w:cstheme="majorBidi"/>
          <w:sz w:val="30"/>
          <w:szCs w:val="30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กลุ่มบริษัทมีนโยบายในการใช้เครื่องมือทางการเงิน เช่น สัญญาซื้อขายเงินตราต่างประเทศล่วงหน้า </w:t>
      </w:r>
      <w:r w:rsidRPr="002516C1">
        <w:rPr>
          <w:rFonts w:asciiTheme="majorBidi" w:hAnsiTheme="majorBidi" w:cstheme="majorBidi"/>
          <w:sz w:val="30"/>
          <w:szCs w:val="30"/>
        </w:rPr>
        <w:t xml:space="preserve">(Currency Forward) </w:t>
      </w:r>
      <w:r w:rsidRPr="002516C1">
        <w:rPr>
          <w:rFonts w:asciiTheme="majorBidi" w:hAnsiTheme="majorBidi" w:cstheme="majorBidi"/>
          <w:sz w:val="30"/>
          <w:szCs w:val="30"/>
          <w:cs/>
        </w:rPr>
        <w:t>เพื่อบริหารจัดการความเสี่ยงจากความผันผวนของอัตราแลกเปลี่ยนดังกล่าวตามความเหมาะสม โดย ณ วันที่รายงาน กลุ่มบริษัทไม่มีฐานะเปิดต่อความเสี่ยงด้านอัตราแลกเปลี่ยนอย่างมีนัยสำคัญ</w:t>
      </w:r>
    </w:p>
    <w:p w14:paraId="65FD9A49" w14:textId="7BB3F078" w:rsidR="00317892" w:rsidRPr="002516C1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highlight w:val="cyan"/>
        </w:rPr>
      </w:pPr>
    </w:p>
    <w:p w14:paraId="411D1D1C" w14:textId="14F29C35" w:rsidR="00226E22" w:rsidRPr="002516C1" w:rsidRDefault="00226E2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highlight w:val="cyan"/>
        </w:rPr>
      </w:pPr>
    </w:p>
    <w:p w14:paraId="3A5F5959" w14:textId="76F378BB" w:rsidR="00226E22" w:rsidRPr="002516C1" w:rsidRDefault="00226E2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highlight w:val="cyan"/>
        </w:rPr>
      </w:pPr>
    </w:p>
    <w:p w14:paraId="756B901F" w14:textId="3A84EE92" w:rsidR="00226E22" w:rsidRPr="002516C1" w:rsidRDefault="00226E2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highlight w:val="cyan"/>
        </w:rPr>
      </w:pPr>
    </w:p>
    <w:p w14:paraId="18C133E1" w14:textId="77777777" w:rsidR="00226E22" w:rsidRPr="002516C1" w:rsidRDefault="00226E2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highlight w:val="cyan"/>
        </w:rPr>
      </w:pPr>
    </w:p>
    <w:p w14:paraId="4D14D323" w14:textId="77777777" w:rsidR="00317892" w:rsidRPr="002516C1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516C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ความเสี่ยงด้านอัตราดอกเบี้ย</w:t>
      </w:r>
    </w:p>
    <w:p w14:paraId="32F4BFC8" w14:textId="77777777" w:rsidR="00317892" w:rsidRPr="002516C1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26E1BDE" w14:textId="6852F02F" w:rsidR="00317892" w:rsidRPr="002516C1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2516C1">
        <w:rPr>
          <w:rFonts w:asciiTheme="majorBidi" w:hAnsiTheme="majorBidi" w:cstheme="majorBidi"/>
          <w:sz w:val="30"/>
          <w:szCs w:val="30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</w:rPr>
        <w:t xml:space="preserve">ผลกระทบต่อผลการดำเนินงานและกระแสเงินสดของกลุ่มบริษัทเนื่องจากเงินกู้ยืม </w:t>
      </w:r>
      <w:r w:rsidRPr="001F59D5">
        <w:rPr>
          <w:rFonts w:asciiTheme="majorBidi" w:hAnsiTheme="majorBidi" w:cstheme="majorBidi"/>
          <w:sz w:val="30"/>
          <w:szCs w:val="30"/>
        </w:rPr>
        <w:t>(</w:t>
      </w:r>
      <w:r w:rsidRPr="001F59D5">
        <w:rPr>
          <w:rFonts w:asciiTheme="majorBidi" w:hAnsiTheme="majorBidi" w:cstheme="majorBidi"/>
          <w:sz w:val="30"/>
          <w:szCs w:val="30"/>
          <w:cs/>
        </w:rPr>
        <w:t xml:space="preserve">ดูหมายเหตุข้อ </w:t>
      </w:r>
      <w:r w:rsidR="00A026BE" w:rsidRPr="001F59D5">
        <w:rPr>
          <w:rFonts w:asciiTheme="majorBidi" w:hAnsiTheme="majorBidi" w:cstheme="majorBidi"/>
          <w:sz w:val="30"/>
          <w:szCs w:val="30"/>
        </w:rPr>
        <w:t>16</w:t>
      </w:r>
      <w:r w:rsidRPr="001F59D5">
        <w:rPr>
          <w:rFonts w:asciiTheme="majorBidi" w:hAnsiTheme="majorBidi" w:cstheme="majorBidi"/>
          <w:sz w:val="30"/>
          <w:szCs w:val="30"/>
        </w:rPr>
        <w:t>)</w:t>
      </w:r>
      <w:r w:rsidRPr="002516C1">
        <w:rPr>
          <w:rFonts w:asciiTheme="majorBidi" w:hAnsiTheme="majorBidi" w:cstheme="majorBidi"/>
          <w:sz w:val="30"/>
          <w:szCs w:val="30"/>
          <w:cs/>
        </w:rPr>
        <w:t xml:space="preserve"> ส่วนใหญ่มีอัตราดอกเบี้ยผันแปรทำให้กลุ่มบริษัทมีความเสี่ยงด้านอัตราดอกเบี้ย </w:t>
      </w:r>
    </w:p>
    <w:p w14:paraId="0530070B" w14:textId="46EFF43D" w:rsidR="00317892" w:rsidRPr="002516C1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2"/>
          <w:szCs w:val="22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990"/>
        <w:gridCol w:w="270"/>
        <w:gridCol w:w="1080"/>
        <w:gridCol w:w="270"/>
        <w:gridCol w:w="1080"/>
        <w:gridCol w:w="268"/>
        <w:gridCol w:w="1082"/>
      </w:tblGrid>
      <w:tr w:rsidR="00317892" w:rsidRPr="002516C1" w14:paraId="754FBCD2" w14:textId="77777777" w:rsidTr="00451FEC">
        <w:trPr>
          <w:tblHeader/>
        </w:trPr>
        <w:tc>
          <w:tcPr>
            <w:tcW w:w="4140" w:type="dxa"/>
            <w:hideMark/>
          </w:tcPr>
          <w:p w14:paraId="1E8AD9FC" w14:textId="77777777" w:rsidR="00317892" w:rsidRPr="002516C1" w:rsidRDefault="00317892" w:rsidP="00451FEC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340" w:type="dxa"/>
            <w:gridSpan w:val="3"/>
          </w:tcPr>
          <w:p w14:paraId="4FD959BC" w14:textId="77777777" w:rsidR="00317892" w:rsidRPr="002516C1" w:rsidRDefault="00317892" w:rsidP="00451FE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60545C2F" w14:textId="77777777" w:rsidR="00317892" w:rsidRPr="002516C1" w:rsidRDefault="00317892" w:rsidP="00451FE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1F615D94" w14:textId="77777777" w:rsidR="00317892" w:rsidRPr="002516C1" w:rsidRDefault="00317892" w:rsidP="00451FE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17892" w:rsidRPr="002516C1" w14:paraId="63567470" w14:textId="77777777" w:rsidTr="00451FEC">
        <w:trPr>
          <w:tblHeader/>
        </w:trPr>
        <w:tc>
          <w:tcPr>
            <w:tcW w:w="4140" w:type="dxa"/>
            <w:hideMark/>
          </w:tcPr>
          <w:p w14:paraId="0F0BBE20" w14:textId="1F7746FE" w:rsidR="00317892" w:rsidRPr="002516C1" w:rsidRDefault="00317892" w:rsidP="00451FE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hideMark/>
          </w:tcPr>
          <w:p w14:paraId="50899296" w14:textId="23F54EAD" w:rsidR="00317892" w:rsidRPr="002516C1" w:rsidRDefault="00A026BE" w:rsidP="00451FE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A68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48C970D7" w14:textId="77777777" w:rsidR="00317892" w:rsidRPr="002516C1" w:rsidRDefault="00317892" w:rsidP="00451FE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72FAB49B" w14:textId="3E592592" w:rsidR="00317892" w:rsidRPr="002516C1" w:rsidRDefault="00A026BE" w:rsidP="00451FE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A68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6EF899C" w14:textId="77777777" w:rsidR="00317892" w:rsidRPr="002516C1" w:rsidRDefault="00317892" w:rsidP="00451FE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7E7EDD57" w14:textId="7EC27C61" w:rsidR="00317892" w:rsidRPr="002516C1" w:rsidRDefault="00A026BE" w:rsidP="00451FE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A68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14:paraId="63FE513C" w14:textId="77777777" w:rsidR="00317892" w:rsidRPr="002516C1" w:rsidRDefault="00317892" w:rsidP="00451FE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hideMark/>
          </w:tcPr>
          <w:p w14:paraId="2E7F43BD" w14:textId="2AB3E1CD" w:rsidR="00317892" w:rsidRPr="002516C1" w:rsidRDefault="00A026BE" w:rsidP="00451FE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A68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317892" w:rsidRPr="002516C1" w14:paraId="292ED459" w14:textId="77777777" w:rsidTr="00451FEC">
        <w:trPr>
          <w:tblHeader/>
        </w:trPr>
        <w:tc>
          <w:tcPr>
            <w:tcW w:w="4140" w:type="dxa"/>
          </w:tcPr>
          <w:p w14:paraId="06BDD12C" w14:textId="77777777" w:rsidR="00317892" w:rsidRPr="002516C1" w:rsidRDefault="00317892" w:rsidP="00451FE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40" w:type="dxa"/>
            <w:gridSpan w:val="7"/>
            <w:hideMark/>
          </w:tcPr>
          <w:p w14:paraId="3B0E285A" w14:textId="77777777" w:rsidR="00317892" w:rsidRPr="002516C1" w:rsidRDefault="00317892" w:rsidP="00451FE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317892" w:rsidRPr="002516C1" w14:paraId="4771B159" w14:textId="77777777" w:rsidTr="00451FEC">
        <w:tc>
          <w:tcPr>
            <w:tcW w:w="4140" w:type="dxa"/>
            <w:hideMark/>
          </w:tcPr>
          <w:p w14:paraId="04951109" w14:textId="77777777" w:rsidR="00317892" w:rsidRPr="002516C1" w:rsidRDefault="00317892" w:rsidP="00451FE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  <w:vAlign w:val="bottom"/>
          </w:tcPr>
          <w:p w14:paraId="65BB2A4F" w14:textId="77777777" w:rsidR="00317892" w:rsidRPr="002516C1" w:rsidRDefault="00317892" w:rsidP="00451FE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85300B3" w14:textId="77777777" w:rsidR="00317892" w:rsidRPr="002516C1" w:rsidRDefault="00317892" w:rsidP="00451FE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34EB15E" w14:textId="77777777" w:rsidR="00317892" w:rsidRPr="002516C1" w:rsidRDefault="00317892" w:rsidP="00451FE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F70A8F" w14:textId="77777777" w:rsidR="00317892" w:rsidRPr="002516C1" w:rsidRDefault="00317892" w:rsidP="00451FEC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C5CFE9F" w14:textId="77777777" w:rsidR="00317892" w:rsidRPr="002516C1" w:rsidRDefault="00317892" w:rsidP="00451FEC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06A0EF1C" w14:textId="77777777" w:rsidR="00317892" w:rsidRPr="002516C1" w:rsidRDefault="00317892" w:rsidP="00451FE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6701B460" w14:textId="77777777" w:rsidR="00317892" w:rsidRPr="002516C1" w:rsidRDefault="00317892" w:rsidP="00451FE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A6869" w:rsidRPr="002516C1" w14:paraId="1439CAA3" w14:textId="77777777" w:rsidTr="00451FEC">
        <w:tc>
          <w:tcPr>
            <w:tcW w:w="4140" w:type="dxa"/>
            <w:hideMark/>
          </w:tcPr>
          <w:p w14:paraId="6FAD8170" w14:textId="039798E1" w:rsidR="00DA6869" w:rsidRPr="002516C1" w:rsidRDefault="00DA6869" w:rsidP="00DA686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4BAB48" w14:textId="4768E1E2" w:rsidR="00DA6869" w:rsidRPr="002516C1" w:rsidRDefault="006145AE" w:rsidP="00DA686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9902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72A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.85</w:t>
            </w:r>
          </w:p>
        </w:tc>
        <w:tc>
          <w:tcPr>
            <w:tcW w:w="270" w:type="dxa"/>
            <w:vAlign w:val="center"/>
          </w:tcPr>
          <w:p w14:paraId="67F6E443" w14:textId="77777777" w:rsidR="00DA6869" w:rsidRPr="002516C1" w:rsidRDefault="00DA6869" w:rsidP="00DA686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9FC8F7" w14:textId="4142CD87" w:rsidR="00DA6869" w:rsidRPr="002516C1" w:rsidRDefault="00DA6869" w:rsidP="00DA686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999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</w:tcPr>
          <w:p w14:paraId="5DED716A" w14:textId="77777777" w:rsidR="00DA6869" w:rsidRPr="002516C1" w:rsidRDefault="00DA6869" w:rsidP="00DA686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24C67F" w14:textId="44F45816" w:rsidR="00DA6869" w:rsidRPr="002516C1" w:rsidRDefault="00DA6869" w:rsidP="00DA686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12DFF1EC" w14:textId="77777777" w:rsidR="00DA6869" w:rsidRPr="002516C1" w:rsidRDefault="00DA6869" w:rsidP="00DA686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50A0E9" w14:textId="77777777" w:rsidR="00DA6869" w:rsidRPr="002516C1" w:rsidRDefault="00DA6869" w:rsidP="00DA686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A6869" w:rsidRPr="002516C1" w14:paraId="68764568" w14:textId="77777777" w:rsidTr="00451FEC">
        <w:tc>
          <w:tcPr>
            <w:tcW w:w="4140" w:type="dxa"/>
          </w:tcPr>
          <w:p w14:paraId="081F8757" w14:textId="77777777" w:rsidR="00DA6869" w:rsidRPr="002516C1" w:rsidRDefault="00DA6869" w:rsidP="00DA6869">
            <w:pPr>
              <w:pStyle w:val="block"/>
              <w:spacing w:after="0" w:line="240" w:lineRule="atLeast"/>
              <w:ind w:left="166" w:hanging="166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97C9F4" w14:textId="1DAE88E0" w:rsidR="00DA6869" w:rsidRPr="002516C1" w:rsidRDefault="006145AE" w:rsidP="00DA686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145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</w:t>
            </w:r>
            <w:r w:rsidR="00A72A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122</w:t>
            </w:r>
            <w:r w:rsidRPr="006145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.85</w:t>
            </w:r>
          </w:p>
        </w:tc>
        <w:tc>
          <w:tcPr>
            <w:tcW w:w="270" w:type="dxa"/>
            <w:vAlign w:val="center"/>
          </w:tcPr>
          <w:p w14:paraId="262B7C12" w14:textId="77777777" w:rsidR="00DA6869" w:rsidRPr="002516C1" w:rsidRDefault="00DA6869" w:rsidP="00DA686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437DA0" w14:textId="62D9D30B" w:rsidR="00DA6869" w:rsidRPr="002516C1" w:rsidRDefault="00DA6869" w:rsidP="00DA686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999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</w:tcPr>
          <w:p w14:paraId="51376114" w14:textId="77777777" w:rsidR="00DA6869" w:rsidRPr="002516C1" w:rsidRDefault="00DA6869" w:rsidP="00DA686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942324" w14:textId="10470C8D" w:rsidR="00DA6869" w:rsidRPr="002516C1" w:rsidRDefault="00DA6869" w:rsidP="00DA686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8" w:type="dxa"/>
            <w:vAlign w:val="center"/>
          </w:tcPr>
          <w:p w14:paraId="521504FA" w14:textId="77777777" w:rsidR="00DA6869" w:rsidRPr="002516C1" w:rsidRDefault="00DA6869" w:rsidP="00DA686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6CD00D" w14:textId="77777777" w:rsidR="00DA6869" w:rsidRPr="002516C1" w:rsidRDefault="00DA6869" w:rsidP="00DA686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C5199F3" w14:textId="77777777" w:rsidR="00317892" w:rsidRPr="002516C1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18BB9BA" w14:textId="77777777" w:rsidR="00317892" w:rsidRPr="002516C1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516C1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การวิเคราะห์ความอ่อนไหวในกระแสเงินสดของหนี้สินทางการเงินที่มีอัตราดอกเบี้ยผันแปร</w:t>
      </w:r>
    </w:p>
    <w:p w14:paraId="6860BBC1" w14:textId="77777777" w:rsidR="00317892" w:rsidRPr="002516C1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20FDB3D" w14:textId="6BA5F93A" w:rsidR="00317892" w:rsidRPr="002516C1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การเปลี่ยนแปลงของอัตราดอกเบี้ยที่ </w:t>
      </w:r>
      <w:r w:rsidR="00A026BE" w:rsidRPr="00A026BE">
        <w:rPr>
          <w:rFonts w:asciiTheme="majorBidi" w:hAnsiTheme="majorBidi" w:cstheme="majorBidi"/>
          <w:sz w:val="30"/>
          <w:szCs w:val="30"/>
        </w:rPr>
        <w:t>1</w:t>
      </w:r>
      <w:r w:rsidRPr="002516C1">
        <w:rPr>
          <w:rFonts w:asciiTheme="majorBidi" w:hAnsiTheme="majorBidi" w:cstheme="majorBidi"/>
          <w:sz w:val="30"/>
          <w:szCs w:val="30"/>
        </w:rPr>
        <w:t xml:space="preserve">% </w:t>
      </w:r>
      <w:r w:rsidRPr="002516C1">
        <w:rPr>
          <w:rFonts w:asciiTheme="majorBidi" w:hAnsiTheme="majorBidi" w:cstheme="majorBidi"/>
          <w:sz w:val="30"/>
          <w:szCs w:val="30"/>
          <w:cs/>
        </w:rPr>
        <w:t>ซึ่งเป็นไปได้อย่างสมเหตุสมผล ณ วันที่รายงาน</w:t>
      </w:r>
      <w:r w:rsidRPr="002516C1">
        <w:rPr>
          <w:rFonts w:asciiTheme="majorBidi" w:hAnsiTheme="majorBidi" w:cstheme="majorBidi"/>
          <w:sz w:val="30"/>
          <w:szCs w:val="30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</w:rPr>
        <w:t>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155AAFB2" w14:textId="77777777" w:rsidR="00317892" w:rsidRPr="002516C1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cs/>
          <w:lang w:val="en-GB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2070"/>
        <w:gridCol w:w="180"/>
        <w:gridCol w:w="1890"/>
      </w:tblGrid>
      <w:tr w:rsidR="00317892" w:rsidRPr="002516C1" w14:paraId="2D1F0A7C" w14:textId="77777777" w:rsidTr="00640BF1">
        <w:tc>
          <w:tcPr>
            <w:tcW w:w="5220" w:type="dxa"/>
          </w:tcPr>
          <w:p w14:paraId="5312EECB" w14:textId="77777777" w:rsidR="00317892" w:rsidRPr="002516C1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shd w:val="clear" w:color="auto" w:fill="auto"/>
            <w:hideMark/>
          </w:tcPr>
          <w:p w14:paraId="185FC541" w14:textId="77777777" w:rsidR="00317892" w:rsidRPr="002516C1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7892" w:rsidRPr="002516C1" w14:paraId="2FC254C3" w14:textId="77777777" w:rsidTr="00640BF1">
        <w:tc>
          <w:tcPr>
            <w:tcW w:w="5220" w:type="dxa"/>
          </w:tcPr>
          <w:p w14:paraId="1AE1EF8C" w14:textId="77777777" w:rsidR="00317892" w:rsidRPr="002516C1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shd w:val="clear" w:color="auto" w:fill="auto"/>
            <w:hideMark/>
          </w:tcPr>
          <w:p w14:paraId="68AF7FAF" w14:textId="77777777" w:rsidR="00317892" w:rsidRPr="002516C1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กำไรหรือขาดทุน</w:t>
            </w:r>
          </w:p>
        </w:tc>
      </w:tr>
      <w:tr w:rsidR="00317892" w:rsidRPr="002516C1" w14:paraId="0893FDCB" w14:textId="77777777" w:rsidTr="00640BF1">
        <w:tc>
          <w:tcPr>
            <w:tcW w:w="5220" w:type="dxa"/>
          </w:tcPr>
          <w:p w14:paraId="4D3A7DCD" w14:textId="77777777" w:rsidR="00317892" w:rsidRPr="002516C1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shd w:val="clear" w:color="auto" w:fill="auto"/>
            <w:hideMark/>
          </w:tcPr>
          <w:p w14:paraId="57F90DD1" w14:textId="77777777" w:rsidR="00317892" w:rsidRPr="002516C1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17892" w:rsidRPr="002516C1" w14:paraId="4B0A52F9" w14:textId="77777777" w:rsidTr="00640BF1">
        <w:trPr>
          <w:trHeight w:val="758"/>
        </w:trPr>
        <w:tc>
          <w:tcPr>
            <w:tcW w:w="5220" w:type="dxa"/>
            <w:hideMark/>
          </w:tcPr>
          <w:p w14:paraId="307C19AE" w14:textId="77777777" w:rsidR="00317892" w:rsidRPr="002516C1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3F2063F" w14:textId="77777777" w:rsidR="00317892" w:rsidRPr="002516C1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  <w:hideMark/>
          </w:tcPr>
          <w:p w14:paraId="16E67728" w14:textId="7EC8E428" w:rsidR="00317892" w:rsidRPr="002516C1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A026BE" w:rsidRPr="00A026B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2516C1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  <w:shd w:val="clear" w:color="auto" w:fill="auto"/>
          </w:tcPr>
          <w:p w14:paraId="2275EBF6" w14:textId="77777777" w:rsidR="00317892" w:rsidRPr="002516C1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hideMark/>
          </w:tcPr>
          <w:p w14:paraId="20E9F936" w14:textId="3AA729E9" w:rsidR="00317892" w:rsidRPr="002516C1" w:rsidRDefault="00317892" w:rsidP="00451FEC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A026BE" w:rsidRPr="00A026B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2516C1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</w:tr>
      <w:tr w:rsidR="00317892" w:rsidRPr="002516C1" w14:paraId="49E4C7A6" w14:textId="77777777" w:rsidTr="00451FEC">
        <w:trPr>
          <w:trHeight w:val="317"/>
        </w:trPr>
        <w:tc>
          <w:tcPr>
            <w:tcW w:w="5220" w:type="dxa"/>
          </w:tcPr>
          <w:p w14:paraId="661E09CC" w14:textId="495F5C68" w:rsidR="00317892" w:rsidRPr="002516C1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A68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070" w:type="dxa"/>
          </w:tcPr>
          <w:p w14:paraId="296AD42B" w14:textId="77777777" w:rsidR="00317892" w:rsidRPr="002516C1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25A2F2C" w14:textId="77777777" w:rsidR="00317892" w:rsidRPr="002516C1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</w:tcPr>
          <w:p w14:paraId="58D04B47" w14:textId="77777777" w:rsidR="00317892" w:rsidRPr="002516C1" w:rsidRDefault="00317892" w:rsidP="00451FEC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</w:tr>
      <w:tr w:rsidR="00317892" w:rsidRPr="002516C1" w14:paraId="1E620041" w14:textId="77777777" w:rsidTr="00451FEC">
        <w:tc>
          <w:tcPr>
            <w:tcW w:w="5220" w:type="dxa"/>
            <w:hideMark/>
          </w:tcPr>
          <w:p w14:paraId="68CC0883" w14:textId="77777777" w:rsidR="00317892" w:rsidRPr="002516C1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"/>
              <w:rPr>
                <w:rFonts w:asciiTheme="majorBidi" w:hAnsiTheme="majorBidi" w:cstheme="majorBidi"/>
                <w:sz w:val="30"/>
                <w:szCs w:val="30"/>
              </w:rPr>
            </w:pPr>
            <w:r w:rsidRPr="0037663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2070" w:type="dxa"/>
          </w:tcPr>
          <w:p w14:paraId="766F884A" w14:textId="18303BE4" w:rsidR="00317892" w:rsidRPr="002516C1" w:rsidRDefault="00962E30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(9.25)</w:t>
            </w:r>
          </w:p>
        </w:tc>
        <w:tc>
          <w:tcPr>
            <w:tcW w:w="180" w:type="dxa"/>
          </w:tcPr>
          <w:p w14:paraId="2FCC8501" w14:textId="77777777" w:rsidR="00317892" w:rsidRPr="002516C1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4175699" w14:textId="3FAD618D" w:rsidR="00317892" w:rsidRPr="002516C1" w:rsidRDefault="00962E30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9.25</w:t>
            </w:r>
          </w:p>
        </w:tc>
      </w:tr>
      <w:tr w:rsidR="00317892" w:rsidRPr="002516C1" w14:paraId="11F12152" w14:textId="77777777" w:rsidTr="00451FEC">
        <w:tc>
          <w:tcPr>
            <w:tcW w:w="5220" w:type="dxa"/>
          </w:tcPr>
          <w:p w14:paraId="30B07AD5" w14:textId="77777777" w:rsidR="00317892" w:rsidRPr="002516C1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D650036" w14:textId="77777777" w:rsidR="00317892" w:rsidRPr="002516C1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6C618B8" w14:textId="77777777" w:rsidR="00317892" w:rsidRPr="002516C1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8AF237D" w14:textId="77777777" w:rsidR="00317892" w:rsidRPr="002516C1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7892" w:rsidRPr="002516C1" w14:paraId="345ACADD" w14:textId="77777777" w:rsidTr="00451FEC">
        <w:trPr>
          <w:trHeight w:val="434"/>
        </w:trPr>
        <w:tc>
          <w:tcPr>
            <w:tcW w:w="5220" w:type="dxa"/>
            <w:hideMark/>
          </w:tcPr>
          <w:p w14:paraId="6A97EF06" w14:textId="562838A1" w:rsidR="00317892" w:rsidRPr="002516C1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A68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070" w:type="dxa"/>
          </w:tcPr>
          <w:p w14:paraId="61B9A7C6" w14:textId="77777777" w:rsidR="00317892" w:rsidRPr="002516C1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0" w:type="dxa"/>
          </w:tcPr>
          <w:p w14:paraId="2A6634AB" w14:textId="77777777" w:rsidR="00317892" w:rsidRPr="002516C1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</w:tcPr>
          <w:p w14:paraId="2DFF4084" w14:textId="77777777" w:rsidR="00317892" w:rsidRPr="002516C1" w:rsidRDefault="00317892" w:rsidP="00451FEC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DA6869" w:rsidRPr="002516C1" w14:paraId="0C0E1892" w14:textId="77777777" w:rsidTr="00451FEC">
        <w:tc>
          <w:tcPr>
            <w:tcW w:w="5220" w:type="dxa"/>
          </w:tcPr>
          <w:p w14:paraId="1A2561FF" w14:textId="77777777" w:rsidR="00DA6869" w:rsidRPr="002516C1" w:rsidRDefault="00DA6869" w:rsidP="00DA68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2070" w:type="dxa"/>
          </w:tcPr>
          <w:p w14:paraId="272D21B8" w14:textId="415D7C13" w:rsidR="00DA6869" w:rsidRPr="002516C1" w:rsidRDefault="00DA6869" w:rsidP="00DA68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190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09735E86" w14:textId="77777777" w:rsidR="00DA6869" w:rsidRPr="002516C1" w:rsidRDefault="00DA6869" w:rsidP="00DA68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</w:tcPr>
          <w:p w14:paraId="29FDE384" w14:textId="1F9FEC2C" w:rsidR="00DA6869" w:rsidRPr="002516C1" w:rsidRDefault="00DA6869" w:rsidP="00DA68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280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</w:tbl>
    <w:p w14:paraId="173779B2" w14:textId="7E799628" w:rsidR="00317892" w:rsidRPr="002516C1" w:rsidRDefault="00317892" w:rsidP="0031789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1982801C" w14:textId="3E796426" w:rsidR="00226E22" w:rsidRPr="002516C1" w:rsidRDefault="00226E22" w:rsidP="0031789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5203E590" w14:textId="7A8AA465" w:rsidR="00226E22" w:rsidRPr="002516C1" w:rsidRDefault="00226E22" w:rsidP="0031789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33D1A3CA" w14:textId="77777777" w:rsidR="00226E22" w:rsidRPr="002516C1" w:rsidRDefault="00226E22" w:rsidP="0031789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0191239C" w14:textId="13706302" w:rsidR="00317892" w:rsidRPr="002516C1" w:rsidRDefault="00317892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ภาระผูกพันกับบุคคลหรือกิจการที่ไม่เกี่ยวข้องกัน</w:t>
      </w:r>
    </w:p>
    <w:p w14:paraId="380FD471" w14:textId="77777777" w:rsidR="00317892" w:rsidRPr="002516C1" w:rsidRDefault="00317892" w:rsidP="0031789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3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52"/>
        <w:gridCol w:w="1170"/>
        <w:gridCol w:w="270"/>
        <w:gridCol w:w="1170"/>
        <w:gridCol w:w="270"/>
        <w:gridCol w:w="1170"/>
        <w:gridCol w:w="270"/>
        <w:gridCol w:w="13"/>
        <w:gridCol w:w="1157"/>
      </w:tblGrid>
      <w:tr w:rsidR="00317892" w:rsidRPr="002516C1" w14:paraId="2123469C" w14:textId="77777777" w:rsidTr="00451FEC">
        <w:trPr>
          <w:tblHeader/>
        </w:trPr>
        <w:tc>
          <w:tcPr>
            <w:tcW w:w="3852" w:type="dxa"/>
            <w:shd w:val="clear" w:color="auto" w:fill="auto"/>
          </w:tcPr>
          <w:p w14:paraId="5255B271" w14:textId="77777777" w:rsidR="00317892" w:rsidRPr="002516C1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3CAB719E" w14:textId="77777777" w:rsidR="00317892" w:rsidRPr="002516C1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83288B4" w14:textId="77777777" w:rsidR="00317892" w:rsidRPr="002516C1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10" w:type="dxa"/>
            <w:gridSpan w:val="4"/>
            <w:shd w:val="clear" w:color="auto" w:fill="auto"/>
          </w:tcPr>
          <w:p w14:paraId="65B30DBF" w14:textId="77777777" w:rsidR="00317892" w:rsidRPr="002516C1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17892" w:rsidRPr="002516C1" w14:paraId="19A78C4F" w14:textId="77777777" w:rsidTr="00451FEC">
        <w:trPr>
          <w:tblHeader/>
        </w:trPr>
        <w:tc>
          <w:tcPr>
            <w:tcW w:w="3852" w:type="dxa"/>
          </w:tcPr>
          <w:p w14:paraId="61588990" w14:textId="77777777" w:rsidR="00317892" w:rsidRPr="002516C1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1CA250AD" w14:textId="46CEE4EB" w:rsidR="00317892" w:rsidRPr="002516C1" w:rsidRDefault="00A026B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A686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9FDBDE3" w14:textId="77777777" w:rsidR="00317892" w:rsidRPr="002516C1" w:rsidRDefault="00317892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66A7A6B" w14:textId="112F3648" w:rsidR="00317892" w:rsidRPr="002516C1" w:rsidRDefault="00A026B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A686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DE72341" w14:textId="77777777" w:rsidR="00317892" w:rsidRPr="002516C1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174039ED" w14:textId="15F39BF2" w:rsidR="00317892" w:rsidRPr="002516C1" w:rsidRDefault="00A026B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A686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5FAED40" w14:textId="77777777" w:rsidR="00317892" w:rsidRPr="002516C1" w:rsidRDefault="00317892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66C73E9" w14:textId="7A09EA18" w:rsidR="00317892" w:rsidRPr="002516C1" w:rsidRDefault="00A026B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A686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17892" w:rsidRPr="002516C1" w14:paraId="26E74741" w14:textId="77777777" w:rsidTr="00451FEC">
        <w:trPr>
          <w:tblHeader/>
        </w:trPr>
        <w:tc>
          <w:tcPr>
            <w:tcW w:w="3852" w:type="dxa"/>
          </w:tcPr>
          <w:p w14:paraId="4BBE844C" w14:textId="77777777" w:rsidR="00317892" w:rsidRPr="002516C1" w:rsidRDefault="003178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</w:rPr>
            </w:pPr>
          </w:p>
        </w:tc>
        <w:tc>
          <w:tcPr>
            <w:tcW w:w="5490" w:type="dxa"/>
            <w:gridSpan w:val="8"/>
          </w:tcPr>
          <w:p w14:paraId="66E62A07" w14:textId="77777777" w:rsidR="00317892" w:rsidRPr="002516C1" w:rsidRDefault="00317892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17892" w:rsidRPr="002516C1" w14:paraId="6F4C3A90" w14:textId="77777777" w:rsidTr="00451FEC">
        <w:tc>
          <w:tcPr>
            <w:tcW w:w="3852" w:type="dxa"/>
          </w:tcPr>
          <w:p w14:paraId="11A553FF" w14:textId="77777777" w:rsidR="00317892" w:rsidRPr="002516C1" w:rsidRDefault="00317892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0E9406C7" w14:textId="77777777" w:rsidR="00317892" w:rsidRPr="002516C1" w:rsidRDefault="00317892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D4A90D" w14:textId="77777777" w:rsidR="00317892" w:rsidRPr="002516C1" w:rsidRDefault="00317892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6650BA" w14:textId="77777777" w:rsidR="00317892" w:rsidRPr="002516C1" w:rsidRDefault="00317892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33FD2E" w14:textId="77777777" w:rsidR="00317892" w:rsidRPr="002516C1" w:rsidRDefault="00317892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84D999" w14:textId="77777777" w:rsidR="00317892" w:rsidRPr="002516C1" w:rsidRDefault="00317892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109CC795" w14:textId="77777777" w:rsidR="00317892" w:rsidRPr="002516C1" w:rsidRDefault="00317892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69A1627D" w14:textId="77777777" w:rsidR="00317892" w:rsidRPr="002516C1" w:rsidRDefault="00317892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6869" w:rsidRPr="002516C1" w14:paraId="4F025AC9" w14:textId="77777777" w:rsidTr="00451FEC">
        <w:tc>
          <w:tcPr>
            <w:tcW w:w="3852" w:type="dxa"/>
          </w:tcPr>
          <w:p w14:paraId="5A6F8864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ติดตั้งเครื่องจักรและอื่นๆ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D05BB1" w14:textId="4BC5B0D2" w:rsidR="00DA6869" w:rsidRPr="002516C1" w:rsidRDefault="007779F4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126.42</w:t>
            </w:r>
          </w:p>
        </w:tc>
        <w:tc>
          <w:tcPr>
            <w:tcW w:w="270" w:type="dxa"/>
          </w:tcPr>
          <w:p w14:paraId="6B5A5656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AF1490" w14:textId="2A21EF3A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6EB47A67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C8B410" w14:textId="3E2CD4E1" w:rsidR="00DA6869" w:rsidRPr="002516C1" w:rsidRDefault="0098797B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</w:tcPr>
          <w:p w14:paraId="5AB079FD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3F44D73F" w14:textId="5D8EBF81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A6869" w:rsidRPr="002516C1" w14:paraId="5674AA74" w14:textId="77777777" w:rsidTr="006A67E3">
        <w:tc>
          <w:tcPr>
            <w:tcW w:w="3852" w:type="dxa"/>
            <w:shd w:val="clear" w:color="auto" w:fill="auto"/>
          </w:tcPr>
          <w:p w14:paraId="2861B520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76E59E0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7ACAA0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4BC5DAD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6291EF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58560BB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58DCB6C8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  <w:shd w:val="clear" w:color="auto" w:fill="auto"/>
          </w:tcPr>
          <w:p w14:paraId="265CF01F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6869" w:rsidRPr="002516C1" w14:paraId="4E236EC3" w14:textId="77777777" w:rsidTr="006A67E3">
        <w:tc>
          <w:tcPr>
            <w:tcW w:w="3852" w:type="dxa"/>
            <w:shd w:val="clear" w:color="auto" w:fill="auto"/>
          </w:tcPr>
          <w:p w14:paraId="2AFADD87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113AE3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0D152B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F1F274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EF3232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656AC6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21BE1A21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14FD228E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6869" w:rsidRPr="002516C1" w14:paraId="72BF3643" w14:textId="77777777" w:rsidTr="00451FEC">
        <w:tc>
          <w:tcPr>
            <w:tcW w:w="3852" w:type="dxa"/>
          </w:tcPr>
          <w:p w14:paraId="54BC1222" w14:textId="77777777" w:rsidR="00DA6869" w:rsidRPr="002516C1" w:rsidRDefault="00DA6869" w:rsidP="00DA6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จำนวนเงินขั้นต่ำที่ต้องจ่ายในอนาคตทั้งสิ้น</w:t>
            </w:r>
          </w:p>
          <w:p w14:paraId="4E109511" w14:textId="086D19BB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0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170" w:type="dxa"/>
          </w:tcPr>
          <w:p w14:paraId="6D338A89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56900B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E0F3F4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FB9827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08F911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5247E667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B5EE68B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6869" w:rsidRPr="002516C1" w14:paraId="204E3EFA" w14:textId="77777777" w:rsidTr="00451FEC">
        <w:tc>
          <w:tcPr>
            <w:tcW w:w="3852" w:type="dxa"/>
          </w:tcPr>
          <w:p w14:paraId="2C91AB64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</w:tcPr>
          <w:p w14:paraId="6B68E953" w14:textId="7A1D5202" w:rsidR="00DA6869" w:rsidRPr="002516C1" w:rsidRDefault="00FB4BA0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15.09</w:t>
            </w:r>
          </w:p>
        </w:tc>
        <w:tc>
          <w:tcPr>
            <w:tcW w:w="270" w:type="dxa"/>
          </w:tcPr>
          <w:p w14:paraId="32CC18BA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DD6FE9" w14:textId="150442EF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7C1B1D66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43D781" w14:textId="51E0223E" w:rsidR="00DA6869" w:rsidRPr="002516C1" w:rsidRDefault="0098797B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</w:t>
            </w:r>
            <w:r w:rsidR="00FB4BA0">
              <w:rPr>
                <w:rFonts w:asciiTheme="majorBidi" w:hAnsiTheme="majorBidi" w:cstheme="majorBidi" w:hint="cs"/>
                <w:sz w:val="30"/>
                <w:szCs w:val="30"/>
                <w:cs/>
              </w:rPr>
              <w:t>55</w:t>
            </w:r>
          </w:p>
        </w:tc>
        <w:tc>
          <w:tcPr>
            <w:tcW w:w="283" w:type="dxa"/>
            <w:gridSpan w:val="2"/>
          </w:tcPr>
          <w:p w14:paraId="40AF36AC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1CD130EA" w14:textId="19051290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DA6869" w:rsidRPr="002516C1" w14:paraId="351427F0" w14:textId="77777777" w:rsidTr="00451FEC">
        <w:tc>
          <w:tcPr>
            <w:tcW w:w="3852" w:type="dxa"/>
          </w:tcPr>
          <w:p w14:paraId="74D2B89C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70" w:type="dxa"/>
          </w:tcPr>
          <w:p w14:paraId="530136ED" w14:textId="1E8E86C2" w:rsidR="00DA6869" w:rsidRPr="002516C1" w:rsidRDefault="0098797B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24.</w:t>
            </w:r>
            <w:r w:rsidR="00FB4BA0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70A4FE7B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C3B377" w14:textId="15C63A9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14:paraId="62C89C98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2C4E2F" w14:textId="5CD478F9" w:rsidR="00DA6869" w:rsidRPr="002516C1" w:rsidRDefault="0098797B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17.</w:t>
            </w:r>
            <w:r w:rsidR="00FB4BA0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83" w:type="dxa"/>
            <w:gridSpan w:val="2"/>
          </w:tcPr>
          <w:p w14:paraId="4FC0282E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19D25504" w14:textId="5D7C8EEB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DA6869" w:rsidRPr="002516C1" w14:paraId="49482BDB" w14:textId="77777777" w:rsidTr="00451FEC">
        <w:tc>
          <w:tcPr>
            <w:tcW w:w="3852" w:type="dxa"/>
          </w:tcPr>
          <w:p w14:paraId="614CDF7A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263B7D" w14:textId="5E31C0A5" w:rsidR="00DA6869" w:rsidRPr="002516C1" w:rsidRDefault="00FB4BA0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0.32</w:t>
            </w:r>
          </w:p>
        </w:tc>
        <w:tc>
          <w:tcPr>
            <w:tcW w:w="270" w:type="dxa"/>
          </w:tcPr>
          <w:p w14:paraId="1EC50108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C5427D" w14:textId="70017856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589459D3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46D821" w14:textId="35B87221" w:rsidR="00DA6869" w:rsidRPr="002516C1" w:rsidRDefault="00FB4BA0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0.32</w:t>
            </w:r>
          </w:p>
        </w:tc>
        <w:tc>
          <w:tcPr>
            <w:tcW w:w="283" w:type="dxa"/>
            <w:gridSpan w:val="2"/>
          </w:tcPr>
          <w:p w14:paraId="0EDE5A16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0332A748" w14:textId="6BC99341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DA6869" w:rsidRPr="002516C1" w14:paraId="0F4F8DDD" w14:textId="77777777" w:rsidTr="00451FEC">
        <w:tc>
          <w:tcPr>
            <w:tcW w:w="3852" w:type="dxa"/>
          </w:tcPr>
          <w:p w14:paraId="70C73AF6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2DEE5F" w14:textId="7FFF1CF3" w:rsidR="00DA6869" w:rsidRPr="002516C1" w:rsidRDefault="00FB4BA0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39.78</w:t>
            </w:r>
          </w:p>
        </w:tc>
        <w:tc>
          <w:tcPr>
            <w:tcW w:w="270" w:type="dxa"/>
          </w:tcPr>
          <w:p w14:paraId="4B1E87DB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4EB220" w14:textId="59781BDA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7F146018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B77D44" w14:textId="7906829F" w:rsidR="00DA6869" w:rsidRPr="002516C1" w:rsidRDefault="0098797B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23.</w:t>
            </w:r>
            <w:r w:rsidR="00FB4B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283" w:type="dxa"/>
            <w:gridSpan w:val="2"/>
          </w:tcPr>
          <w:p w14:paraId="594D7FFB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0D3397B4" w14:textId="6D463159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</w:tr>
      <w:tr w:rsidR="00DA6869" w:rsidRPr="002516C1" w14:paraId="3EBA7277" w14:textId="77777777" w:rsidTr="00451FEC">
        <w:tc>
          <w:tcPr>
            <w:tcW w:w="3852" w:type="dxa"/>
          </w:tcPr>
          <w:p w14:paraId="7A0216F9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38376F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B3633C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F2BA54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E317EF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11A098F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gridSpan w:val="2"/>
          </w:tcPr>
          <w:p w14:paraId="1EED95B5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1B9503AB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A6869" w:rsidRPr="002516C1" w14:paraId="145519F4" w14:textId="77777777" w:rsidTr="00451FEC">
        <w:tc>
          <w:tcPr>
            <w:tcW w:w="3852" w:type="dxa"/>
          </w:tcPr>
          <w:p w14:paraId="11C613AE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70" w:type="dxa"/>
          </w:tcPr>
          <w:p w14:paraId="76EDA285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80BDE2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013A6E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2B51B2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E9FB4B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205A6016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4624FEF0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6869" w:rsidRPr="002516C1" w14:paraId="695FE1A2" w14:textId="77777777" w:rsidTr="00451FEC">
        <w:tc>
          <w:tcPr>
            <w:tcW w:w="3852" w:type="dxa"/>
          </w:tcPr>
          <w:p w14:paraId="1FD1542C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70" w:type="dxa"/>
          </w:tcPr>
          <w:p w14:paraId="3C96EE1B" w14:textId="09CE00C8" w:rsidR="00DA6869" w:rsidRPr="002516C1" w:rsidRDefault="0098797B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E1B16">
              <w:rPr>
                <w:rFonts w:asciiTheme="majorBidi" w:hAnsiTheme="majorBidi" w:cstheme="majorBidi"/>
                <w:sz w:val="30"/>
                <w:szCs w:val="30"/>
              </w:rPr>
              <w:t>8.</w:t>
            </w:r>
            <w:r w:rsidR="008D3BCA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70" w:type="dxa"/>
          </w:tcPr>
          <w:p w14:paraId="05395EA6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F0BBCF" w14:textId="4BF955CC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70" w:type="dxa"/>
          </w:tcPr>
          <w:p w14:paraId="22619BD7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A43DF5" w14:textId="68095459" w:rsidR="00DA6869" w:rsidRPr="002516C1" w:rsidRDefault="0098797B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</w:tcPr>
          <w:p w14:paraId="58E991FB" w14:textId="77777777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139229F2" w14:textId="0A35EB25" w:rsidR="00DA6869" w:rsidRPr="002516C1" w:rsidRDefault="00DA6869" w:rsidP="00DA6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</w:tbl>
    <w:p w14:paraId="1E5FF0F3" w14:textId="77777777" w:rsidR="00317892" w:rsidRPr="002516C1" w:rsidRDefault="00317892" w:rsidP="00317892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1AB5FBC" w14:textId="5D9D24BA" w:rsidR="00317892" w:rsidRDefault="00317892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คดีความ</w:t>
      </w:r>
    </w:p>
    <w:p w14:paraId="40352C6F" w14:textId="77777777" w:rsidR="0030149E" w:rsidRPr="001F59D5" w:rsidRDefault="0030149E" w:rsidP="001F59D5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7B696098" w14:textId="47C91A1F" w:rsidR="007A12A2" w:rsidRPr="001F59D5" w:rsidRDefault="007A12A2" w:rsidP="001F59D5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</w:rPr>
      </w:pPr>
      <w:r w:rsidRPr="001F59D5">
        <w:rPr>
          <w:rFonts w:asciiTheme="majorBidi" w:hAnsiTheme="majorBidi" w:cstheme="majorBidi"/>
          <w:sz w:val="30"/>
          <w:szCs w:val="30"/>
          <w:cs/>
        </w:rPr>
        <w:t xml:space="preserve">ในเดือนกรกฎาคม </w:t>
      </w:r>
      <w:r w:rsidRPr="001F59D5">
        <w:rPr>
          <w:rFonts w:asciiTheme="majorBidi" w:hAnsiTheme="majorBidi" w:cstheme="majorBidi"/>
          <w:sz w:val="30"/>
          <w:szCs w:val="30"/>
        </w:rPr>
        <w:t>2564</w:t>
      </w:r>
      <w:r w:rsidRPr="001F59D5">
        <w:rPr>
          <w:rFonts w:asciiTheme="majorBidi" w:hAnsiTheme="majorBidi" w:cstheme="majorBidi"/>
          <w:sz w:val="30"/>
          <w:szCs w:val="30"/>
          <w:cs/>
        </w:rPr>
        <w:t xml:space="preserve"> บริษัทย่อยแห่งหนึ่งถูกยื่นเสนอข้อพิพาทกล่าวหาว่าบริษัทย่อยปฏิบัติผิดสัญญาจ้างทำของโดยผู้รับเหมาได้ยื่นคำเสนอข้อพิพาทต่อสถาบันอนุญาโตตุลาการ เพื่อให้บริษัทย่อยชำระค่าเสียหายจากการผิดสัญญาก่อสร้างโรงงาน เป็นจำนวนเงิน </w:t>
      </w:r>
      <w:r w:rsidRPr="001F59D5">
        <w:rPr>
          <w:rFonts w:asciiTheme="majorBidi" w:hAnsiTheme="majorBidi" w:cstheme="majorBidi"/>
          <w:sz w:val="30"/>
          <w:szCs w:val="30"/>
        </w:rPr>
        <w:t>121.18</w:t>
      </w:r>
      <w:r w:rsidRPr="001F59D5">
        <w:rPr>
          <w:rFonts w:asciiTheme="majorBidi" w:hAnsiTheme="majorBidi" w:cstheme="majorBidi"/>
          <w:sz w:val="30"/>
          <w:szCs w:val="30"/>
          <w:cs/>
        </w:rPr>
        <w:t xml:space="preserve"> ล้านบาท ซึ่งในเดือนกันยายน </w:t>
      </w:r>
      <w:r w:rsidRPr="001F59D5">
        <w:rPr>
          <w:rFonts w:asciiTheme="majorBidi" w:hAnsiTheme="majorBidi" w:cstheme="majorBidi"/>
          <w:sz w:val="30"/>
          <w:szCs w:val="30"/>
        </w:rPr>
        <w:t xml:space="preserve">2564 </w:t>
      </w:r>
      <w:r w:rsidRPr="001F59D5">
        <w:rPr>
          <w:rFonts w:asciiTheme="majorBidi" w:hAnsiTheme="majorBidi" w:cstheme="majorBidi"/>
          <w:sz w:val="30"/>
          <w:szCs w:val="30"/>
          <w:cs/>
        </w:rPr>
        <w:t xml:space="preserve">บริษัทย่อยได้ยื่นคำคัดค้านและ คำเรียกร้องแย้งต่อสถาบันอนุญาโตตุลาการ ในเดือนตุลาคม </w:t>
      </w:r>
      <w:r w:rsidRPr="001F59D5">
        <w:rPr>
          <w:rFonts w:asciiTheme="majorBidi" w:hAnsiTheme="majorBidi" w:cstheme="majorBidi"/>
          <w:sz w:val="30"/>
          <w:szCs w:val="30"/>
        </w:rPr>
        <w:t xml:space="preserve">2565 </w:t>
      </w:r>
      <w:r w:rsidRPr="001F59D5">
        <w:rPr>
          <w:rFonts w:asciiTheme="majorBidi" w:hAnsiTheme="majorBidi" w:cstheme="majorBidi"/>
          <w:sz w:val="30"/>
          <w:szCs w:val="30"/>
          <w:cs/>
        </w:rPr>
        <w:t xml:space="preserve">บริษัทย่อยถูกยื่นคำร้องห้ามใช้ประโยชน์ในโรงงานที่มีข้อพิพาทเป็นการชั่วคราว ซึ่งศาลแพ่งได้มีคำสั่งยกคำร้องดังกล่าวแล้วในเดือนกุมภาพันธ์ </w:t>
      </w:r>
      <w:r w:rsidRPr="001F59D5">
        <w:rPr>
          <w:rFonts w:asciiTheme="majorBidi" w:hAnsiTheme="majorBidi" w:cstheme="majorBidi"/>
          <w:sz w:val="30"/>
          <w:szCs w:val="30"/>
        </w:rPr>
        <w:t>2566</w:t>
      </w:r>
      <w:r w:rsidRPr="001F59D5">
        <w:rPr>
          <w:rFonts w:asciiTheme="majorBidi" w:hAnsiTheme="majorBidi" w:cstheme="majorBidi"/>
          <w:sz w:val="30"/>
          <w:szCs w:val="30"/>
          <w:cs/>
        </w:rPr>
        <w:tab/>
      </w:r>
    </w:p>
    <w:p w14:paraId="14AB9AFC" w14:textId="77777777" w:rsidR="007A12A2" w:rsidRDefault="007A12A2" w:rsidP="007A12A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color w:val="000000"/>
        </w:rPr>
      </w:pPr>
    </w:p>
    <w:p w14:paraId="16658174" w14:textId="4280BFA1" w:rsidR="007A12A2" w:rsidRDefault="007A12A2" w:rsidP="007A12A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</w:pPr>
      <w:r>
        <w:rPr>
          <w:rFonts w:hint="cs"/>
          <w:cs/>
        </w:rPr>
        <w:t xml:space="preserve">เมื่อวันที่ </w:t>
      </w:r>
      <w:r>
        <w:t>27</w:t>
      </w:r>
      <w:r>
        <w:rPr>
          <w:rFonts w:hint="cs"/>
          <w:cs/>
        </w:rPr>
        <w:t xml:space="preserve"> มิถุนายน </w:t>
      </w:r>
      <w:r>
        <w:rPr>
          <w:color w:val="000000"/>
        </w:rPr>
        <w:t xml:space="preserve">2566 </w:t>
      </w:r>
      <w:r>
        <w:rPr>
          <w:rFonts w:hint="cs"/>
          <w:cs/>
        </w:rPr>
        <w:t xml:space="preserve">คณะอนุญาโตตุลาการได้มีคำชี้ขาดสำหรับข้อพิพาทที่เหลืออยู่ในกระบวนการอนุญาโตตุลาการ โดยคณะอนุญาโตตุลาการได้พิจารณาข้อเท็จจริงและวินิจฉัยว่าคู่พิพาททั้งสองฝ่ายต่างมีหน้าที่ภาระรับผิดชอบต่อกัน จากผลวินิจฉัยของคณะอนุญาโตตุลาการดังกล่าว ทำให้บริษัทย่อยบันทึกรายได้และค่าใช้จ่ายที่เกี่ยวข้องเป็นจำนวนเงิน </w:t>
      </w:r>
      <w:r>
        <w:t>51.68</w:t>
      </w:r>
      <w:r>
        <w:rPr>
          <w:rFonts w:hint="cs"/>
          <w:cs/>
        </w:rPr>
        <w:t xml:space="preserve"> ล้านบาทและ </w:t>
      </w:r>
      <w:r>
        <w:t>28.79</w:t>
      </w:r>
      <w:r>
        <w:rPr>
          <w:rFonts w:hint="cs"/>
          <w:cs/>
        </w:rPr>
        <w:t xml:space="preserve"> ล้านบาท ตามลำดับ ในงบกำไรขาดทุนสำหรับ</w:t>
      </w:r>
      <w:r w:rsidR="00B31A46">
        <w:rPr>
          <w:rFonts w:hint="cs"/>
          <w:cs/>
        </w:rPr>
        <w:t>ปี</w:t>
      </w:r>
      <w:r>
        <w:rPr>
          <w:rFonts w:hint="cs"/>
          <w:cs/>
        </w:rPr>
        <w:lastRenderedPageBreak/>
        <w:t xml:space="preserve">สิ้นสุดวันที่ </w:t>
      </w:r>
      <w:r>
        <w:t>3</w:t>
      </w:r>
      <w:r w:rsidR="00A200F4">
        <w:t>1</w:t>
      </w:r>
      <w:r>
        <w:t xml:space="preserve"> </w:t>
      </w:r>
      <w:r w:rsidR="00A200F4">
        <w:rPr>
          <w:rFonts w:hint="cs"/>
          <w:cs/>
        </w:rPr>
        <w:t>ธันวาคม</w:t>
      </w:r>
      <w:r>
        <w:rPr>
          <w:rFonts w:hint="cs"/>
          <w:cs/>
        </w:rPr>
        <w:t xml:space="preserve"> </w:t>
      </w:r>
      <w:r>
        <w:t xml:space="preserve">2566 </w:t>
      </w:r>
      <w:r>
        <w:rPr>
          <w:rFonts w:hint="cs"/>
          <w:cs/>
        </w:rPr>
        <w:t xml:space="preserve">โดยบริษัทย่อยและผู้รับเหมาได้ชำระเงินที่ต้องชำระตามคำชี้ขาดแล้วเมื่อวันที่ </w:t>
      </w:r>
      <w:r>
        <w:t>26</w:t>
      </w:r>
      <w:r>
        <w:rPr>
          <w:rFonts w:hint="cs"/>
          <w:cs/>
        </w:rPr>
        <w:t xml:space="preserve"> กรกฎาคม </w:t>
      </w:r>
      <w:r>
        <w:t>2566</w:t>
      </w:r>
      <w:r>
        <w:rPr>
          <w:rFonts w:hint="cs"/>
          <w:cs/>
        </w:rPr>
        <w:t xml:space="preserve"> </w:t>
      </w:r>
    </w:p>
    <w:p w14:paraId="2F2B634F" w14:textId="77777777" w:rsidR="00D77CEB" w:rsidRDefault="00D77CEB" w:rsidP="007A12A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cs/>
        </w:rPr>
      </w:pPr>
    </w:p>
    <w:p w14:paraId="30E158D3" w14:textId="7413BBDC" w:rsidR="00317892" w:rsidRPr="002516C1" w:rsidRDefault="00317892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2614F6BD" w14:textId="77777777" w:rsidR="003459CA" w:rsidRPr="00477730" w:rsidRDefault="003459CA" w:rsidP="003459C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 w:firstLine="1"/>
        <w:jc w:val="thaiDistribute"/>
        <w:rPr>
          <w:rFonts w:asciiTheme="majorBidi" w:hAnsiTheme="majorBidi"/>
          <w:highlight w:val="yellow"/>
          <w:cs/>
          <w:lang w:val="th-TH"/>
        </w:rPr>
      </w:pPr>
    </w:p>
    <w:p w14:paraId="0D4A86D5" w14:textId="0EB0796E" w:rsidR="003459CA" w:rsidRPr="001F59D5" w:rsidRDefault="003459CA" w:rsidP="00345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cs/>
        </w:rPr>
      </w:pPr>
      <w:r w:rsidRPr="001F59D5">
        <w:rPr>
          <w:rFonts w:asciiTheme="majorBidi" w:hAnsiTheme="majorBidi" w:cstheme="majorBidi"/>
          <w:cs/>
          <w:lang w:val="th-TH"/>
        </w:rPr>
        <w:t xml:space="preserve">ที่ประชุมวิสามัญผู้ถือหุ้นครั้งที่ </w:t>
      </w:r>
      <w:r w:rsidRPr="001F59D5">
        <w:rPr>
          <w:rFonts w:asciiTheme="majorBidi" w:hAnsiTheme="majorBidi" w:cstheme="majorBidi"/>
        </w:rPr>
        <w:t xml:space="preserve">1/2567 </w:t>
      </w:r>
      <w:r w:rsidRPr="001F59D5">
        <w:rPr>
          <w:rFonts w:asciiTheme="majorBidi" w:hAnsiTheme="majorBidi" w:cstheme="majorBidi"/>
          <w:cs/>
          <w:lang w:val="th-TH"/>
        </w:rPr>
        <w:t xml:space="preserve">เมื่อวันที่ </w:t>
      </w:r>
      <w:r w:rsidRPr="001F59D5">
        <w:rPr>
          <w:rFonts w:asciiTheme="majorBidi" w:hAnsiTheme="majorBidi" w:cstheme="majorBidi"/>
        </w:rPr>
        <w:t>12</w:t>
      </w:r>
      <w:r w:rsidRPr="001F59D5">
        <w:rPr>
          <w:rFonts w:asciiTheme="majorBidi" w:hAnsiTheme="majorBidi" w:cstheme="majorBidi"/>
          <w:cs/>
          <w:lang w:val="th-TH"/>
        </w:rPr>
        <w:t xml:space="preserve"> มกราคม </w:t>
      </w:r>
      <w:r w:rsidRPr="001F59D5">
        <w:rPr>
          <w:rFonts w:asciiTheme="majorBidi" w:hAnsiTheme="majorBidi" w:cstheme="majorBidi"/>
        </w:rPr>
        <w:t>2567</w:t>
      </w:r>
      <w:r w:rsidRPr="001F59D5">
        <w:rPr>
          <w:rFonts w:asciiTheme="majorBidi" w:hAnsiTheme="majorBidi" w:cstheme="majorBidi"/>
          <w:cs/>
          <w:lang w:val="th-TH"/>
        </w:rPr>
        <w:t xml:space="preserve"> ของบีเอสจีเอฟได้มีมติออกหุ้นสามัญเพิ่มทุนเป็นครั้งที่ 4 จากทุนจดทะเบียนเดิม </w:t>
      </w:r>
      <w:r w:rsidRPr="001F59D5">
        <w:rPr>
          <w:rFonts w:asciiTheme="majorBidi" w:hAnsiTheme="majorBidi" w:cstheme="majorBidi"/>
        </w:rPr>
        <w:t>2</w:t>
      </w:r>
      <w:r w:rsidRPr="001F59D5">
        <w:rPr>
          <w:rFonts w:asciiTheme="majorBidi" w:hAnsiTheme="majorBidi" w:cstheme="majorBidi"/>
          <w:lang w:val="th-TH"/>
        </w:rPr>
        <w:t>,</w:t>
      </w:r>
      <w:r w:rsidRPr="001F59D5">
        <w:rPr>
          <w:rFonts w:asciiTheme="majorBidi" w:hAnsiTheme="majorBidi" w:cstheme="majorBidi"/>
        </w:rPr>
        <w:t>201</w:t>
      </w:r>
      <w:r w:rsidRPr="001F59D5">
        <w:rPr>
          <w:rFonts w:asciiTheme="majorBidi" w:hAnsiTheme="majorBidi" w:cstheme="majorBidi"/>
          <w:cs/>
          <w:lang w:val="th-TH"/>
        </w:rPr>
        <w:t xml:space="preserve"> ล้านบาท เป็นทุนจดทะเบียนใหม่ จำนวน </w:t>
      </w:r>
      <w:r w:rsidR="009478A1" w:rsidRPr="001F59D5">
        <w:rPr>
          <w:rFonts w:asciiTheme="majorBidi" w:hAnsiTheme="majorBidi" w:cstheme="majorBidi"/>
        </w:rPr>
        <w:t>3</w:t>
      </w:r>
      <w:r w:rsidRPr="001F59D5">
        <w:rPr>
          <w:rFonts w:asciiTheme="majorBidi" w:hAnsiTheme="majorBidi" w:cstheme="majorBidi"/>
          <w:lang w:val="th-TH"/>
        </w:rPr>
        <w:t>,</w:t>
      </w:r>
      <w:r w:rsidR="009478A1" w:rsidRPr="001F59D5">
        <w:rPr>
          <w:rFonts w:asciiTheme="majorBidi" w:hAnsiTheme="majorBidi" w:cstheme="majorBidi"/>
        </w:rPr>
        <w:t>201</w:t>
      </w:r>
      <w:r w:rsidRPr="001F59D5">
        <w:rPr>
          <w:rFonts w:asciiTheme="majorBidi" w:hAnsiTheme="majorBidi" w:cstheme="majorBidi"/>
          <w:cs/>
          <w:lang w:val="th-TH"/>
        </w:rPr>
        <w:t xml:space="preserve"> ล้านบาท บริษัทได้ชำระค่าหุ้นสามัญเพิ่มทุนนี้จำนวน </w:t>
      </w:r>
      <w:r w:rsidRPr="001F59D5">
        <w:rPr>
          <w:rFonts w:asciiTheme="majorBidi" w:hAnsiTheme="majorBidi" w:cstheme="majorBidi"/>
        </w:rPr>
        <w:t>200</w:t>
      </w:r>
      <w:r w:rsidRPr="001F59D5">
        <w:rPr>
          <w:rFonts w:asciiTheme="majorBidi" w:hAnsiTheme="majorBidi" w:cstheme="majorBidi"/>
          <w:cs/>
          <w:lang w:val="th-TH"/>
        </w:rPr>
        <w:t xml:space="preserve"> ล้านบาทแล้วในวันที่ </w:t>
      </w:r>
      <w:r w:rsidR="009478A1" w:rsidRPr="001F59D5">
        <w:rPr>
          <w:rFonts w:asciiTheme="majorBidi" w:hAnsiTheme="majorBidi" w:cstheme="majorBidi"/>
        </w:rPr>
        <w:t>19</w:t>
      </w:r>
      <w:r w:rsidRPr="001F59D5">
        <w:rPr>
          <w:rFonts w:asciiTheme="majorBidi" w:hAnsiTheme="majorBidi" w:cstheme="majorBidi"/>
          <w:cs/>
          <w:lang w:val="th-TH"/>
        </w:rPr>
        <w:t xml:space="preserve"> มกราคม </w:t>
      </w:r>
      <w:r w:rsidR="009478A1" w:rsidRPr="009478A1">
        <w:rPr>
          <w:rFonts w:asciiTheme="majorBidi" w:hAnsiTheme="majorBidi" w:cstheme="majorBidi"/>
        </w:rPr>
        <w:t>2567</w:t>
      </w:r>
    </w:p>
    <w:p w14:paraId="3347B914" w14:textId="77777777" w:rsidR="003459CA" w:rsidRDefault="003459CA" w:rsidP="003D222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C402F51" w14:textId="7C8DB8C6" w:rsidR="00C5033E" w:rsidRDefault="00C5033E" w:rsidP="00C5033E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F59D5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ในวันที่ </w:t>
      </w:r>
      <w:r w:rsidRPr="001F59D5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1F59D5">
        <w:rPr>
          <w:rFonts w:asciiTheme="majorBidi" w:hAnsiTheme="majorBidi" w:cstheme="majorBidi"/>
          <w:sz w:val="30"/>
          <w:szCs w:val="30"/>
        </w:rPr>
        <w:t xml:space="preserve">9 </w:t>
      </w:r>
      <w:r w:rsidRPr="001F59D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กุมภาพันธ์ </w:t>
      </w:r>
      <w:r w:rsidRPr="001F59D5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Pr="001F59D5">
        <w:rPr>
          <w:rFonts w:asciiTheme="majorBidi" w:hAnsiTheme="majorBidi" w:cstheme="majorBidi"/>
          <w:sz w:val="30"/>
          <w:szCs w:val="30"/>
        </w:rPr>
        <w:t xml:space="preserve">7 </w:t>
      </w:r>
      <w:r w:rsidRPr="001F59D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ที่ประชุมคณะกรรมการบริษัท ครั้งที่ </w:t>
      </w:r>
      <w:r w:rsidRPr="001F59D5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1F59D5">
        <w:rPr>
          <w:rFonts w:asciiTheme="majorBidi" w:hAnsiTheme="majorBidi" w:cstheme="majorBidi"/>
          <w:sz w:val="30"/>
          <w:szCs w:val="30"/>
          <w:lang w:bidi="th-TH"/>
        </w:rPr>
        <w:t>/</w:t>
      </w:r>
      <w:r w:rsidRPr="001F59D5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Pr="001F59D5">
        <w:rPr>
          <w:rFonts w:asciiTheme="majorBidi" w:hAnsiTheme="majorBidi" w:cstheme="majorBidi"/>
          <w:sz w:val="30"/>
          <w:szCs w:val="30"/>
        </w:rPr>
        <w:t>7</w:t>
      </w:r>
      <w:r w:rsidR="0026530A" w:rsidRPr="001F59D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ของบีบีจีไอ</w:t>
      </w:r>
      <w:r w:rsidRPr="001F59D5">
        <w:rPr>
          <w:rFonts w:asciiTheme="majorBidi" w:hAnsiTheme="majorBidi" w:cstheme="majorBidi"/>
          <w:sz w:val="30"/>
          <w:szCs w:val="30"/>
        </w:rPr>
        <w:t xml:space="preserve"> </w:t>
      </w:r>
      <w:r w:rsidRPr="001F59D5">
        <w:rPr>
          <w:rFonts w:asciiTheme="majorBidi" w:hAnsiTheme="majorBidi" w:cstheme="majorBidi"/>
          <w:sz w:val="30"/>
          <w:szCs w:val="30"/>
          <w:cs/>
          <w:lang w:bidi="th-TH"/>
        </w:rPr>
        <w:t xml:space="preserve">ได้มีมติเห็นชอบให้เสนอที่ประชุมสามัญผู้ถือหุ้นเรื่องจ่ายเงินปันผลประจำปี </w:t>
      </w:r>
      <w:r w:rsidRPr="001F59D5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Pr="001F59D5">
        <w:rPr>
          <w:rFonts w:asciiTheme="majorBidi" w:hAnsiTheme="majorBidi" w:cstheme="majorBidi"/>
          <w:sz w:val="30"/>
          <w:szCs w:val="30"/>
          <w:lang w:bidi="th-TH"/>
        </w:rPr>
        <w:t xml:space="preserve">6 </w:t>
      </w:r>
      <w:r w:rsidRPr="001F59D5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ในอัตราหุ้นละ </w:t>
      </w:r>
      <w:r w:rsidR="00886484" w:rsidRPr="001F59D5">
        <w:rPr>
          <w:rFonts w:asciiTheme="majorBidi" w:hAnsiTheme="majorBidi" w:cstheme="majorBidi"/>
          <w:sz w:val="30"/>
          <w:szCs w:val="30"/>
          <w:lang w:val="en-US" w:bidi="th-TH"/>
        </w:rPr>
        <w:t>0.05</w:t>
      </w:r>
      <w:r w:rsidRPr="001F59D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บาท ให้แก่ผู้ถือหุ้นเฉพาะผู้ที่มีสิทธิรับเงินปันผล ทั้งนี้การจ่ายเงินปันผลดังกล่าวขึ้นอยู่กับการอนุมัติจากที่ประชุมสามัญผู้ถือหุ้นในวันที่ </w:t>
      </w:r>
      <w:r w:rsidRPr="001F59D5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1F59D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เมษายน </w:t>
      </w:r>
      <w:r w:rsidRPr="001F59D5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</w:p>
    <w:p w14:paraId="70A2B486" w14:textId="77777777" w:rsidR="00C5033E" w:rsidRPr="00C5033E" w:rsidRDefault="00C5033E" w:rsidP="003D222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0E9FA65D" w14:textId="77777777" w:rsidR="00140CBA" w:rsidRDefault="00140CBA" w:rsidP="003D222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FE591C8" w14:textId="77777777" w:rsidR="008660E2" w:rsidRPr="0020401C" w:rsidRDefault="008660E2" w:rsidP="008660E2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83879">
        <w:rPr>
          <w:rFonts w:asciiTheme="majorBidi" w:hAnsiTheme="majorBidi" w:cstheme="majorBidi"/>
          <w:b/>
          <w:bCs/>
          <w:sz w:val="30"/>
          <w:szCs w:val="30"/>
          <w:cs/>
        </w:rPr>
        <w:t>มาตรฐานการรายงานทางการเงินที่ประกาศแล้วแต่ยังไม่มีผลบังคับใช้</w:t>
      </w: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55169107" w14:textId="77777777" w:rsidR="008660E2" w:rsidRDefault="008660E2" w:rsidP="008660E2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</w:rPr>
      </w:pPr>
    </w:p>
    <w:p w14:paraId="5DC69E9F" w14:textId="77777777" w:rsidR="008660E2" w:rsidRPr="006C09CF" w:rsidRDefault="008660E2" w:rsidP="00866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20401C">
        <w:rPr>
          <w:cs/>
        </w:rPr>
        <w:t xml:space="preserve">สภาวิชาชีพบัญชีได้ออกและปรับปรุงมาตรฐานการรายงานทางการเงิน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20401C">
        <w:t xml:space="preserve">1 </w:t>
      </w:r>
      <w:r w:rsidRPr="0020401C">
        <w:rPr>
          <w:cs/>
        </w:rPr>
        <w:t xml:space="preserve">มกราคม </w:t>
      </w:r>
      <w:r w:rsidRPr="0020401C">
        <w:t>256</w:t>
      </w:r>
      <w:r>
        <w:t>7</w:t>
      </w:r>
      <w:r w:rsidRPr="0020401C">
        <w:t xml:space="preserve"> </w:t>
      </w:r>
      <w:r w:rsidRPr="0020401C">
        <w:rPr>
          <w:cs/>
        </w:rPr>
        <w:t>โดยบริษัทไม่ได้นำมาตรฐานการรายงานทางการเงินดังกล่าวมาใช้ใน</w:t>
      </w:r>
      <w:r w:rsidRPr="0020401C">
        <w:rPr>
          <w:spacing w:val="-6"/>
          <w:cs/>
        </w:rPr>
        <w:t>การจัดทำงบการเงินนี้เนื่องจากยังไม่มีผลบังคับใช้ บริษัทได้ประเมินผลกระทบที่อาจเกิดขึ้นต่องบการเงิน</w:t>
      </w:r>
      <w:r w:rsidRPr="0020401C">
        <w:rPr>
          <w:cs/>
        </w:rPr>
        <w:t>จากการถือปฏิบัติตามมาตรฐานการรายงานทางการเงินที่ออกและปรับปรุงใหม่ดังกล่าว ซึ่งคาดว่าไม่มีผลกระทบที่มีสาระสำคัญต่อ</w:t>
      </w:r>
      <w:r w:rsidRPr="0020401C">
        <w:rPr>
          <w:cs/>
        </w:rPr>
        <w:br/>
        <w:t>งบการเงินใน</w:t>
      </w:r>
      <w:r w:rsidRPr="0020401C">
        <w:rPr>
          <w:rFonts w:hint="cs"/>
          <w:cs/>
        </w:rPr>
        <w:t>ปี</w:t>
      </w:r>
      <w:r w:rsidRPr="0020401C">
        <w:rPr>
          <w:cs/>
        </w:rPr>
        <w:t>ที่ถือปฏิบัติ</w:t>
      </w:r>
    </w:p>
    <w:p w14:paraId="49F21F5C" w14:textId="77777777" w:rsidR="00140CBA" w:rsidRPr="001F59D5" w:rsidRDefault="00140CBA" w:rsidP="003D222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57BF71C" w14:textId="77777777" w:rsidR="00226E22" w:rsidRPr="002516C1" w:rsidRDefault="00226E22" w:rsidP="00670C1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12FCFF8B" w14:textId="0C8541D8" w:rsidR="00317892" w:rsidRPr="002516C1" w:rsidRDefault="00317892" w:rsidP="008217CD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6F3BBD8E" w14:textId="61E3D25E" w:rsidR="00226E22" w:rsidRPr="002516C1" w:rsidRDefault="00226E22" w:rsidP="008217CD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7C0A3BA2" w14:textId="77777777" w:rsidR="00226E22" w:rsidRPr="002516C1" w:rsidRDefault="00226E22" w:rsidP="008217CD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</w:p>
    <w:sectPr w:rsidR="00226E22" w:rsidRPr="002516C1" w:rsidSect="001303BE">
      <w:headerReference w:type="default" r:id="rId26"/>
      <w:footerReference w:type="default" r:id="rId27"/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B3396" w14:textId="77777777" w:rsidR="00FB656B" w:rsidRDefault="00FB656B">
      <w:r>
        <w:separator/>
      </w:r>
    </w:p>
    <w:p w14:paraId="2BF6E78C" w14:textId="77777777" w:rsidR="00FB656B" w:rsidRDefault="00FB656B"/>
  </w:endnote>
  <w:endnote w:type="continuationSeparator" w:id="0">
    <w:p w14:paraId="1ED4EFCB" w14:textId="77777777" w:rsidR="00FB656B" w:rsidRDefault="00FB656B">
      <w:r>
        <w:continuationSeparator/>
      </w:r>
    </w:p>
    <w:p w14:paraId="69FFFD4F" w14:textId="77777777" w:rsidR="00FB656B" w:rsidRDefault="00FB656B"/>
  </w:endnote>
  <w:endnote w:type="continuationNotice" w:id="1">
    <w:p w14:paraId="1BDA0873" w14:textId="77777777" w:rsidR="00FB656B" w:rsidRDefault="00FB656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27A83" w14:textId="73C757F3" w:rsidR="007B1FED" w:rsidRDefault="007B1FED" w:rsidP="00954A30">
    <w:pPr>
      <w:pStyle w:val="Footer"/>
      <w:jc w:val="center"/>
    </w:pPr>
    <w:r w:rsidRPr="0055579C">
      <w:rPr>
        <w:rFonts w:ascii="Angsana New" w:hAnsi="Angsana New"/>
        <w:sz w:val="30"/>
        <w:szCs w:val="30"/>
      </w:rPr>
      <w:fldChar w:fldCharType="begin"/>
    </w:r>
    <w:r w:rsidRPr="0055579C">
      <w:rPr>
        <w:rFonts w:ascii="Angsana New" w:hAnsi="Angsana New"/>
        <w:sz w:val="30"/>
        <w:szCs w:val="30"/>
      </w:rPr>
      <w:instrText xml:space="preserve"> PAGE   \* MERGEFORMAT </w:instrText>
    </w:r>
    <w:r w:rsidRPr="0055579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="00A026BE" w:rsidRPr="00A026BE">
      <w:rPr>
        <w:rFonts w:ascii="Angsana New" w:hAnsi="Angsana New"/>
        <w:noProof/>
        <w:sz w:val="30"/>
        <w:szCs w:val="30"/>
      </w:rPr>
      <w:t>1</w:t>
    </w:r>
    <w:r w:rsidRPr="0055579C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99DDE" w14:textId="77777777" w:rsidR="00906D31" w:rsidRDefault="00906D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07F29" w14:textId="77777777" w:rsidR="00906D31" w:rsidRDefault="00906D3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9BC87" w14:textId="7D6DF61C" w:rsidR="00780BA0" w:rsidRDefault="00780BA0" w:rsidP="00954A30">
    <w:pPr>
      <w:pStyle w:val="Footer"/>
      <w:jc w:val="center"/>
    </w:pPr>
    <w:r w:rsidRPr="0055579C">
      <w:rPr>
        <w:rFonts w:ascii="Angsana New" w:hAnsi="Angsana New"/>
        <w:sz w:val="30"/>
        <w:szCs w:val="30"/>
      </w:rPr>
      <w:fldChar w:fldCharType="begin"/>
    </w:r>
    <w:r w:rsidRPr="0055579C">
      <w:rPr>
        <w:rFonts w:ascii="Angsana New" w:hAnsi="Angsana New"/>
        <w:sz w:val="30"/>
        <w:szCs w:val="30"/>
      </w:rPr>
      <w:instrText xml:space="preserve"> PAGE   \* MERGEFORMAT </w:instrText>
    </w:r>
    <w:r w:rsidRPr="0055579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="00A026BE" w:rsidRPr="00A026BE">
      <w:rPr>
        <w:rFonts w:ascii="Angsana New" w:hAnsi="Angsana New"/>
        <w:noProof/>
        <w:sz w:val="30"/>
        <w:szCs w:val="30"/>
      </w:rPr>
      <w:t>1</w:t>
    </w:r>
    <w:r w:rsidRPr="0055579C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EC35E" w14:textId="2BC6C596" w:rsidR="00976E27" w:rsidRDefault="00976E27" w:rsidP="00954A30">
    <w:pPr>
      <w:pStyle w:val="Footer"/>
      <w:jc w:val="center"/>
    </w:pPr>
    <w:r w:rsidRPr="0055579C">
      <w:rPr>
        <w:rFonts w:ascii="Angsana New" w:hAnsi="Angsana New"/>
        <w:sz w:val="30"/>
        <w:szCs w:val="30"/>
      </w:rPr>
      <w:fldChar w:fldCharType="begin"/>
    </w:r>
    <w:r w:rsidRPr="0055579C">
      <w:rPr>
        <w:rFonts w:ascii="Angsana New" w:hAnsi="Angsana New"/>
        <w:sz w:val="30"/>
        <w:szCs w:val="30"/>
      </w:rPr>
      <w:instrText xml:space="preserve"> PAGE   \* MERGEFORMAT </w:instrText>
    </w:r>
    <w:r w:rsidRPr="0055579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="00A026BE" w:rsidRPr="00A026BE">
      <w:rPr>
        <w:rFonts w:ascii="Angsana New" w:hAnsi="Angsana New"/>
        <w:noProof/>
        <w:sz w:val="30"/>
        <w:szCs w:val="30"/>
      </w:rPr>
      <w:t>1</w:t>
    </w:r>
    <w:r w:rsidRPr="0055579C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D23ED" w14:textId="472C2655" w:rsidR="00976E27" w:rsidRDefault="00976E27" w:rsidP="00954A30">
    <w:pPr>
      <w:pStyle w:val="Footer"/>
      <w:jc w:val="center"/>
    </w:pPr>
    <w:r w:rsidRPr="0055579C">
      <w:rPr>
        <w:rFonts w:ascii="Angsana New" w:hAnsi="Angsana New"/>
        <w:sz w:val="30"/>
        <w:szCs w:val="30"/>
      </w:rPr>
      <w:fldChar w:fldCharType="begin"/>
    </w:r>
    <w:r w:rsidRPr="0055579C">
      <w:rPr>
        <w:rFonts w:ascii="Angsana New" w:hAnsi="Angsana New"/>
        <w:sz w:val="30"/>
        <w:szCs w:val="30"/>
      </w:rPr>
      <w:instrText xml:space="preserve"> PAGE   \* MERGEFORMAT </w:instrText>
    </w:r>
    <w:r w:rsidRPr="0055579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="00A026BE" w:rsidRPr="00A026BE">
      <w:rPr>
        <w:rFonts w:ascii="Angsana New" w:hAnsi="Angsana New"/>
        <w:noProof/>
        <w:sz w:val="30"/>
        <w:szCs w:val="30"/>
      </w:rPr>
      <w:t>1</w:t>
    </w:r>
    <w:r w:rsidRPr="0055579C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F4A25" w14:textId="6AF523DB" w:rsidR="00EC0F8E" w:rsidRDefault="00EC0F8E" w:rsidP="00954A30">
    <w:pPr>
      <w:pStyle w:val="Footer"/>
      <w:jc w:val="center"/>
    </w:pPr>
    <w:r w:rsidRPr="0055579C">
      <w:rPr>
        <w:rFonts w:ascii="Angsana New" w:hAnsi="Angsana New"/>
        <w:sz w:val="30"/>
        <w:szCs w:val="30"/>
      </w:rPr>
      <w:fldChar w:fldCharType="begin"/>
    </w:r>
    <w:r w:rsidRPr="0055579C">
      <w:rPr>
        <w:rFonts w:ascii="Angsana New" w:hAnsi="Angsana New"/>
        <w:sz w:val="30"/>
        <w:szCs w:val="30"/>
      </w:rPr>
      <w:instrText xml:space="preserve"> PAGE   \* MERGEFORMAT </w:instrText>
    </w:r>
    <w:r w:rsidRPr="0055579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="00A026BE" w:rsidRPr="00A026BE">
      <w:rPr>
        <w:rFonts w:ascii="Angsana New" w:hAnsi="Angsana New"/>
        <w:noProof/>
        <w:sz w:val="30"/>
        <w:szCs w:val="30"/>
      </w:rPr>
      <w:t>1</w:t>
    </w:r>
    <w:r w:rsidRPr="0055579C">
      <w:rPr>
        <w:rFonts w:ascii="Angsana New" w:hAnsi="Angsana New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D459A" w14:textId="5258BFEF" w:rsidR="00317892" w:rsidRDefault="00317892" w:rsidP="00954A30">
    <w:pPr>
      <w:pStyle w:val="Footer"/>
      <w:jc w:val="center"/>
    </w:pPr>
    <w:r w:rsidRPr="0055579C">
      <w:rPr>
        <w:rFonts w:ascii="Angsana New" w:hAnsi="Angsana New"/>
        <w:sz w:val="30"/>
        <w:szCs w:val="30"/>
      </w:rPr>
      <w:fldChar w:fldCharType="begin"/>
    </w:r>
    <w:r w:rsidRPr="0055579C">
      <w:rPr>
        <w:rFonts w:ascii="Angsana New" w:hAnsi="Angsana New"/>
        <w:sz w:val="30"/>
        <w:szCs w:val="30"/>
      </w:rPr>
      <w:instrText xml:space="preserve"> PAGE   \* MERGEFORMAT </w:instrText>
    </w:r>
    <w:r w:rsidRPr="0055579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="00A026BE" w:rsidRPr="00A026BE">
      <w:rPr>
        <w:rFonts w:ascii="Angsana New" w:hAnsi="Angsana New"/>
        <w:noProof/>
        <w:sz w:val="30"/>
        <w:szCs w:val="30"/>
      </w:rPr>
      <w:t>1</w:t>
    </w:r>
    <w:r w:rsidRPr="0055579C">
      <w:rPr>
        <w:rFonts w:ascii="Angsana New" w:hAnsi="Angsana New"/>
        <w:noProof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B5552" w14:textId="4437863E" w:rsidR="00317892" w:rsidRDefault="00317892" w:rsidP="00954A30">
    <w:pPr>
      <w:pStyle w:val="Footer"/>
      <w:jc w:val="center"/>
    </w:pPr>
    <w:r w:rsidRPr="0055579C">
      <w:rPr>
        <w:rFonts w:ascii="Angsana New" w:hAnsi="Angsana New"/>
        <w:sz w:val="30"/>
        <w:szCs w:val="30"/>
      </w:rPr>
      <w:fldChar w:fldCharType="begin"/>
    </w:r>
    <w:r w:rsidRPr="0055579C">
      <w:rPr>
        <w:rFonts w:ascii="Angsana New" w:hAnsi="Angsana New"/>
        <w:sz w:val="30"/>
        <w:szCs w:val="30"/>
      </w:rPr>
      <w:instrText xml:space="preserve"> PAGE   \* MERGEFORMAT </w:instrText>
    </w:r>
    <w:r w:rsidRPr="0055579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="00A026BE" w:rsidRPr="00A026BE">
      <w:rPr>
        <w:rFonts w:ascii="Angsana New" w:hAnsi="Angsana New"/>
        <w:noProof/>
        <w:sz w:val="30"/>
        <w:szCs w:val="30"/>
      </w:rPr>
      <w:t>1</w:t>
    </w:r>
    <w:r w:rsidRPr="0055579C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E545C" w14:textId="77777777" w:rsidR="00FB656B" w:rsidRDefault="00FB656B">
      <w:r>
        <w:separator/>
      </w:r>
    </w:p>
    <w:p w14:paraId="7EE7193F" w14:textId="77777777" w:rsidR="00FB656B" w:rsidRDefault="00FB656B"/>
  </w:footnote>
  <w:footnote w:type="continuationSeparator" w:id="0">
    <w:p w14:paraId="2DDC7E00" w14:textId="77777777" w:rsidR="00FB656B" w:rsidRDefault="00FB656B">
      <w:r>
        <w:continuationSeparator/>
      </w:r>
    </w:p>
    <w:p w14:paraId="7EDAA1DC" w14:textId="77777777" w:rsidR="00FB656B" w:rsidRDefault="00FB656B"/>
  </w:footnote>
  <w:footnote w:type="continuationNotice" w:id="1">
    <w:p w14:paraId="70C66B06" w14:textId="77777777" w:rsidR="00FB656B" w:rsidRDefault="00FB656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1525E" w14:textId="77777777" w:rsidR="007B1FED" w:rsidRDefault="007B1FED" w:rsidP="00FF15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b/>
        <w:bCs/>
        <w:sz w:val="32"/>
        <w:szCs w:val="32"/>
      </w:rPr>
      <w:t>(</w:t>
    </w:r>
    <w:r>
      <w:rPr>
        <w:rFonts w:hint="cs"/>
        <w:b/>
        <w:bCs/>
        <w:sz w:val="32"/>
        <w:szCs w:val="32"/>
        <w:cs/>
      </w:rPr>
      <w:t>มหาชน</w:t>
    </w:r>
    <w:r>
      <w:rPr>
        <w:b/>
        <w:bCs/>
        <w:sz w:val="32"/>
        <w:szCs w:val="32"/>
      </w:rPr>
      <w:t>)</w:t>
    </w:r>
    <w:r>
      <w:rPr>
        <w:rFonts w:hint="cs"/>
        <w:b/>
        <w:bCs/>
        <w:sz w:val="32"/>
        <w:szCs w:val="32"/>
        <w:cs/>
      </w:rPr>
      <w:t xml:space="preserve"> </w:t>
    </w:r>
    <w:r w:rsidRPr="00152EE6">
      <w:rPr>
        <w:b/>
        <w:bCs/>
        <w:sz w:val="32"/>
        <w:szCs w:val="32"/>
        <w:cs/>
      </w:rPr>
      <w:t>และบริษัทย่อย</w:t>
    </w:r>
  </w:p>
  <w:p w14:paraId="6D1FCA30" w14:textId="77777777" w:rsidR="007B1FED" w:rsidRPr="00F47951" w:rsidRDefault="007B1FED" w:rsidP="00005B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779C772A" w14:textId="5DEAD63D" w:rsidR="007B1FED" w:rsidRPr="009E7F0B" w:rsidRDefault="007B1FED" w:rsidP="00005B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  <w:cs/>
      </w:rPr>
    </w:pPr>
    <w:r w:rsidRPr="00152EE6">
      <w:rPr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ปีสิ้นสุด</w:t>
    </w:r>
    <w:r w:rsidR="00572D44">
      <w:rPr>
        <w:rFonts w:hint="cs"/>
        <w:b/>
        <w:bCs/>
        <w:sz w:val="32"/>
        <w:szCs w:val="32"/>
        <w:cs/>
      </w:rPr>
      <w:t>วัน</w:t>
    </w:r>
    <w:r>
      <w:rPr>
        <w:rFonts w:hint="cs"/>
        <w:b/>
        <w:bCs/>
        <w:sz w:val="32"/>
        <w:szCs w:val="32"/>
        <w:cs/>
      </w:rPr>
      <w:t>ที่</w:t>
    </w:r>
    <w:r w:rsidRPr="00152EE6">
      <w:rPr>
        <w:b/>
        <w:bCs/>
        <w:sz w:val="32"/>
        <w:szCs w:val="32"/>
        <w:cs/>
      </w:rPr>
      <w:t xml:space="preserve"> </w:t>
    </w:r>
    <w:r w:rsidR="00A026BE" w:rsidRPr="00A026BE">
      <w:rPr>
        <w:b/>
        <w:bCs/>
        <w:sz w:val="32"/>
        <w:szCs w:val="32"/>
      </w:rPr>
      <w:t>31</w:t>
    </w:r>
    <w:r w:rsidRPr="00152EE6">
      <w:rPr>
        <w:b/>
        <w:bCs/>
        <w:sz w:val="32"/>
        <w:szCs w:val="32"/>
        <w:cs/>
      </w:rPr>
      <w:t xml:space="preserve"> ธันวาคม </w:t>
    </w:r>
    <w:r w:rsidR="00A026BE" w:rsidRPr="00A026BE">
      <w:rPr>
        <w:b/>
        <w:bCs/>
        <w:sz w:val="32"/>
        <w:szCs w:val="32"/>
      </w:rPr>
      <w:t>256</w:t>
    </w:r>
    <w:r w:rsidR="00367257">
      <w:rPr>
        <w:b/>
        <w:bCs/>
        <w:sz w:val="32"/>
        <w:szCs w:val="32"/>
      </w:rPr>
      <w:t>6</w:t>
    </w:r>
  </w:p>
  <w:p w14:paraId="48947D78" w14:textId="77777777" w:rsidR="007B1FED" w:rsidRDefault="007B1FED" w:rsidP="00C13150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5BBAE" w14:textId="77777777" w:rsidR="00317892" w:rsidRDefault="00317892" w:rsidP="008F74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</w:p>
  <w:p w14:paraId="3C3DC1FA" w14:textId="77777777" w:rsidR="00317892" w:rsidRPr="00F47951" w:rsidRDefault="00317892" w:rsidP="002675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28475D67" w14:textId="0BA5A0A3" w:rsidR="00317892" w:rsidRPr="001F59D5" w:rsidRDefault="00317892" w:rsidP="0026752C">
    <w:pPr>
      <w:pStyle w:val="Header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="00A026BE" w:rsidRPr="00A026BE">
      <w:rPr>
        <w:b/>
        <w:bCs/>
        <w:sz w:val="32"/>
        <w:szCs w:val="32"/>
      </w:rPr>
      <w:t>31</w:t>
    </w:r>
    <w:r>
      <w:rPr>
        <w:rFonts w:hint="cs"/>
        <w:b/>
        <w:bCs/>
        <w:sz w:val="32"/>
        <w:szCs w:val="32"/>
        <w:cs/>
      </w:rPr>
      <w:t xml:space="preserve"> ธันวาคม </w:t>
    </w:r>
    <w:r w:rsidR="00A026BE" w:rsidRPr="00A026BE">
      <w:rPr>
        <w:b/>
        <w:bCs/>
        <w:sz w:val="32"/>
        <w:szCs w:val="32"/>
      </w:rPr>
      <w:t>256</w:t>
    </w:r>
    <w:r w:rsidR="0030149E" w:rsidRPr="001F59D5">
      <w:rPr>
        <w:b/>
        <w:bCs/>
        <w:sz w:val="32"/>
        <w:szCs w:val="32"/>
      </w:rPr>
      <w:t>6</w:t>
    </w:r>
  </w:p>
  <w:p w14:paraId="54D6FA21" w14:textId="77777777" w:rsidR="00317892" w:rsidRDefault="00317892" w:rsidP="00162F39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8F1E2" w14:textId="77777777" w:rsidR="00317892" w:rsidRDefault="00317892" w:rsidP="008F74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</w:p>
  <w:p w14:paraId="6ED44BFB" w14:textId="77777777" w:rsidR="00317892" w:rsidRPr="00F47951" w:rsidRDefault="00317892" w:rsidP="002675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6173D710" w14:textId="53CE9517" w:rsidR="00317892" w:rsidRDefault="00317892" w:rsidP="0026752C">
    <w:pPr>
      <w:pStyle w:val="Header"/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="00A026BE" w:rsidRPr="00A026BE">
      <w:rPr>
        <w:b/>
        <w:bCs/>
        <w:sz w:val="32"/>
        <w:szCs w:val="32"/>
      </w:rPr>
      <w:t>31</w:t>
    </w:r>
    <w:r>
      <w:rPr>
        <w:rFonts w:hint="cs"/>
        <w:b/>
        <w:bCs/>
        <w:sz w:val="32"/>
        <w:szCs w:val="32"/>
        <w:cs/>
      </w:rPr>
      <w:t xml:space="preserve"> ธันวาคม </w:t>
    </w:r>
    <w:r w:rsidR="00A026BE" w:rsidRPr="00A026BE">
      <w:rPr>
        <w:b/>
        <w:bCs/>
        <w:sz w:val="32"/>
        <w:szCs w:val="32"/>
      </w:rPr>
      <w:t>256</w:t>
    </w:r>
    <w:r w:rsidR="007A12A2">
      <w:rPr>
        <w:b/>
        <w:bCs/>
        <w:sz w:val="32"/>
        <w:szCs w:val="32"/>
      </w:rPr>
      <w:t>6</w:t>
    </w:r>
  </w:p>
  <w:p w14:paraId="340E7CD2" w14:textId="77777777" w:rsidR="00317892" w:rsidRDefault="00317892" w:rsidP="00162F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0AD83" w14:textId="77777777" w:rsidR="008217CD" w:rsidRDefault="008217CD" w:rsidP="00451F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" w:firstLine="1"/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b/>
        <w:bCs/>
        <w:sz w:val="32"/>
        <w:szCs w:val="32"/>
      </w:rPr>
      <w:t>(</w:t>
    </w:r>
    <w:r>
      <w:rPr>
        <w:rFonts w:hint="cs"/>
        <w:b/>
        <w:bCs/>
        <w:sz w:val="32"/>
        <w:szCs w:val="32"/>
        <w:cs/>
      </w:rPr>
      <w:t>มหาชน</w:t>
    </w:r>
    <w:r>
      <w:rPr>
        <w:b/>
        <w:bCs/>
        <w:sz w:val="32"/>
        <w:szCs w:val="32"/>
      </w:rPr>
      <w:t>)</w:t>
    </w:r>
    <w:r>
      <w:rPr>
        <w:rFonts w:hint="cs"/>
        <w:b/>
        <w:bCs/>
        <w:sz w:val="32"/>
        <w:szCs w:val="32"/>
        <w:cs/>
      </w:rPr>
      <w:t xml:space="preserve"> </w:t>
    </w:r>
    <w:r w:rsidRPr="00152EE6">
      <w:rPr>
        <w:b/>
        <w:bCs/>
        <w:sz w:val="32"/>
        <w:szCs w:val="32"/>
        <w:cs/>
      </w:rPr>
      <w:t>และบริษัทย่อย</w:t>
    </w:r>
  </w:p>
  <w:p w14:paraId="507D63CA" w14:textId="77777777" w:rsidR="008217CD" w:rsidRPr="00F47951" w:rsidRDefault="008217CD" w:rsidP="00005B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756A171E" w14:textId="63F67AFD" w:rsidR="008217CD" w:rsidRPr="009E7F0B" w:rsidRDefault="008217CD" w:rsidP="00005B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  <w:cs/>
      </w:rPr>
    </w:pPr>
    <w:r w:rsidRPr="00152EE6">
      <w:rPr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ปีสิ้นสุดที่</w:t>
    </w:r>
    <w:r w:rsidRPr="00152EE6">
      <w:rPr>
        <w:b/>
        <w:bCs/>
        <w:sz w:val="32"/>
        <w:szCs w:val="32"/>
        <w:cs/>
      </w:rPr>
      <w:t xml:space="preserve"> </w:t>
    </w:r>
    <w:r w:rsidR="00A026BE" w:rsidRPr="00A026BE">
      <w:rPr>
        <w:b/>
        <w:bCs/>
        <w:sz w:val="32"/>
        <w:szCs w:val="32"/>
      </w:rPr>
      <w:t>31</w:t>
    </w:r>
    <w:r w:rsidRPr="00152EE6">
      <w:rPr>
        <w:b/>
        <w:bCs/>
        <w:sz w:val="32"/>
        <w:szCs w:val="32"/>
        <w:cs/>
      </w:rPr>
      <w:t xml:space="preserve"> ธันวาคม </w:t>
    </w:r>
    <w:r w:rsidR="00A026BE" w:rsidRPr="00A026BE">
      <w:rPr>
        <w:b/>
        <w:bCs/>
        <w:sz w:val="32"/>
        <w:szCs w:val="32"/>
      </w:rPr>
      <w:t>256</w:t>
    </w:r>
    <w:r w:rsidR="003D0F5C">
      <w:rPr>
        <w:rFonts w:hint="cs"/>
        <w:b/>
        <w:bCs/>
        <w:sz w:val="32"/>
        <w:szCs w:val="32"/>
        <w:cs/>
      </w:rPr>
      <w:t>6</w:t>
    </w:r>
  </w:p>
  <w:p w14:paraId="0205D8D5" w14:textId="77777777" w:rsidR="008217CD" w:rsidRDefault="008217CD" w:rsidP="00451FE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06B45" w14:textId="77777777" w:rsidR="00906D31" w:rsidRDefault="00906D3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BB901" w14:textId="77777777" w:rsidR="00906D31" w:rsidRDefault="00906D31" w:rsidP="00FF15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b/>
        <w:bCs/>
        <w:sz w:val="32"/>
        <w:szCs w:val="32"/>
      </w:rPr>
      <w:t>(</w:t>
    </w:r>
    <w:r>
      <w:rPr>
        <w:rFonts w:hint="cs"/>
        <w:b/>
        <w:bCs/>
        <w:sz w:val="32"/>
        <w:szCs w:val="32"/>
        <w:cs/>
      </w:rPr>
      <w:t>มหาชน</w:t>
    </w:r>
    <w:r>
      <w:rPr>
        <w:b/>
        <w:bCs/>
        <w:sz w:val="32"/>
        <w:szCs w:val="32"/>
      </w:rPr>
      <w:t>)</w:t>
    </w:r>
    <w:r>
      <w:rPr>
        <w:rFonts w:hint="cs"/>
        <w:b/>
        <w:bCs/>
        <w:sz w:val="32"/>
        <w:szCs w:val="32"/>
        <w:cs/>
      </w:rPr>
      <w:t xml:space="preserve"> </w:t>
    </w:r>
    <w:r w:rsidRPr="00152EE6">
      <w:rPr>
        <w:b/>
        <w:bCs/>
        <w:sz w:val="32"/>
        <w:szCs w:val="32"/>
        <w:cs/>
      </w:rPr>
      <w:t>และบริษัทย่อย</w:t>
    </w:r>
  </w:p>
  <w:p w14:paraId="174547CA" w14:textId="77777777" w:rsidR="00906D31" w:rsidRPr="00F47951" w:rsidRDefault="00906D31" w:rsidP="00005B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57DFBD90" w14:textId="01D92DE1" w:rsidR="00906D31" w:rsidRPr="009E7F0B" w:rsidRDefault="00906D31" w:rsidP="00005B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  <w:cs/>
      </w:rPr>
    </w:pPr>
    <w:r w:rsidRPr="00152EE6">
      <w:rPr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ปีสิ้นสุดวันที่</w:t>
    </w:r>
    <w:r w:rsidRPr="00152EE6">
      <w:rPr>
        <w:b/>
        <w:bCs/>
        <w:sz w:val="32"/>
        <w:szCs w:val="32"/>
        <w:cs/>
      </w:rPr>
      <w:t xml:space="preserve"> </w:t>
    </w:r>
    <w:r w:rsidR="00A026BE" w:rsidRPr="00A026BE">
      <w:rPr>
        <w:b/>
        <w:bCs/>
        <w:sz w:val="32"/>
        <w:szCs w:val="32"/>
      </w:rPr>
      <w:t>31</w:t>
    </w:r>
    <w:r w:rsidRPr="00152EE6">
      <w:rPr>
        <w:b/>
        <w:bCs/>
        <w:sz w:val="32"/>
        <w:szCs w:val="32"/>
        <w:cs/>
      </w:rPr>
      <w:t xml:space="preserve"> ธันวาคม </w:t>
    </w:r>
    <w:r w:rsidR="00A026BE" w:rsidRPr="00A026BE">
      <w:rPr>
        <w:b/>
        <w:bCs/>
        <w:sz w:val="32"/>
        <w:szCs w:val="32"/>
      </w:rPr>
      <w:t>256</w:t>
    </w:r>
    <w:r w:rsidR="005A5DB6">
      <w:rPr>
        <w:rFonts w:hint="cs"/>
        <w:b/>
        <w:bCs/>
        <w:sz w:val="32"/>
        <w:szCs w:val="32"/>
        <w:cs/>
      </w:rPr>
      <w:t>6</w:t>
    </w:r>
  </w:p>
  <w:p w14:paraId="3D782B75" w14:textId="77777777" w:rsidR="00906D31" w:rsidRDefault="00906D31" w:rsidP="00C131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764EA" w14:textId="77777777" w:rsidR="00906D31" w:rsidRDefault="00906D3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9BC93" w14:textId="77777777" w:rsidR="00780BA0" w:rsidRDefault="00780BA0" w:rsidP="00451F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" w:firstLine="1"/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b/>
        <w:bCs/>
        <w:sz w:val="32"/>
        <w:szCs w:val="32"/>
      </w:rPr>
      <w:t>(</w:t>
    </w:r>
    <w:r>
      <w:rPr>
        <w:rFonts w:hint="cs"/>
        <w:b/>
        <w:bCs/>
        <w:sz w:val="32"/>
        <w:szCs w:val="32"/>
        <w:cs/>
      </w:rPr>
      <w:t>มหาชน</w:t>
    </w:r>
    <w:r>
      <w:rPr>
        <w:b/>
        <w:bCs/>
        <w:sz w:val="32"/>
        <w:szCs w:val="32"/>
      </w:rPr>
      <w:t>)</w:t>
    </w:r>
    <w:r>
      <w:rPr>
        <w:rFonts w:hint="cs"/>
        <w:b/>
        <w:bCs/>
        <w:sz w:val="32"/>
        <w:szCs w:val="32"/>
        <w:cs/>
      </w:rPr>
      <w:t xml:space="preserve"> </w:t>
    </w:r>
    <w:r w:rsidRPr="00152EE6">
      <w:rPr>
        <w:b/>
        <w:bCs/>
        <w:sz w:val="32"/>
        <w:szCs w:val="32"/>
        <w:cs/>
      </w:rPr>
      <w:t>และบริษัทย่อย</w:t>
    </w:r>
  </w:p>
  <w:p w14:paraId="3784551B" w14:textId="77777777" w:rsidR="00780BA0" w:rsidRPr="00F47951" w:rsidRDefault="00780BA0" w:rsidP="00005B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6AC1B077" w14:textId="03C1CEC8" w:rsidR="00780BA0" w:rsidRPr="009E7F0B" w:rsidRDefault="00780BA0" w:rsidP="00005B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  <w:cs/>
      </w:rPr>
    </w:pPr>
    <w:r w:rsidRPr="00152EE6">
      <w:rPr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ปีสิ้นสุดที่</w:t>
    </w:r>
    <w:r w:rsidRPr="00152EE6">
      <w:rPr>
        <w:b/>
        <w:bCs/>
        <w:sz w:val="32"/>
        <w:szCs w:val="32"/>
        <w:cs/>
      </w:rPr>
      <w:t xml:space="preserve"> </w:t>
    </w:r>
    <w:r w:rsidR="00A026BE" w:rsidRPr="00A026BE">
      <w:rPr>
        <w:b/>
        <w:bCs/>
        <w:sz w:val="32"/>
        <w:szCs w:val="32"/>
      </w:rPr>
      <w:t>31</w:t>
    </w:r>
    <w:r w:rsidRPr="00152EE6">
      <w:rPr>
        <w:b/>
        <w:bCs/>
        <w:sz w:val="32"/>
        <w:szCs w:val="32"/>
        <w:cs/>
      </w:rPr>
      <w:t xml:space="preserve"> ธันวาคม </w:t>
    </w:r>
    <w:r w:rsidR="00A026BE" w:rsidRPr="00A026BE">
      <w:rPr>
        <w:b/>
        <w:bCs/>
        <w:sz w:val="32"/>
        <w:szCs w:val="32"/>
      </w:rPr>
      <w:t>256</w:t>
    </w:r>
    <w:r w:rsidR="005A5DB6">
      <w:rPr>
        <w:rFonts w:hint="cs"/>
        <w:b/>
        <w:bCs/>
        <w:sz w:val="32"/>
        <w:szCs w:val="32"/>
        <w:cs/>
      </w:rPr>
      <w:t>6</w:t>
    </w:r>
  </w:p>
  <w:p w14:paraId="239BC642" w14:textId="77777777" w:rsidR="00780BA0" w:rsidRDefault="00780BA0" w:rsidP="00451FE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00E04" w14:textId="61C5050E" w:rsidR="007B1FED" w:rsidRDefault="007B1FED" w:rsidP="008F74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</w:p>
  <w:p w14:paraId="0F2496D3" w14:textId="77777777" w:rsidR="007B1FED" w:rsidRPr="00F47951" w:rsidRDefault="007B1FED" w:rsidP="002675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09BAC92A" w14:textId="7CA6600E" w:rsidR="007B1FED" w:rsidRDefault="007B1FED" w:rsidP="0026752C">
    <w:pPr>
      <w:pStyle w:val="Header"/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="00A026BE" w:rsidRPr="00A026BE">
      <w:rPr>
        <w:b/>
        <w:bCs/>
        <w:sz w:val="32"/>
        <w:szCs w:val="32"/>
      </w:rPr>
      <w:t>31</w:t>
    </w:r>
    <w:r>
      <w:rPr>
        <w:rFonts w:hint="cs"/>
        <w:b/>
        <w:bCs/>
        <w:sz w:val="32"/>
        <w:szCs w:val="32"/>
        <w:cs/>
      </w:rPr>
      <w:t xml:space="preserve"> ธันวาคม </w:t>
    </w:r>
    <w:r w:rsidR="00A026BE" w:rsidRPr="00A026BE">
      <w:rPr>
        <w:b/>
        <w:bCs/>
        <w:sz w:val="32"/>
        <w:szCs w:val="32"/>
      </w:rPr>
      <w:t>256</w:t>
    </w:r>
    <w:r w:rsidR="00964583">
      <w:rPr>
        <w:b/>
        <w:bCs/>
        <w:sz w:val="32"/>
        <w:szCs w:val="32"/>
      </w:rPr>
      <w:t>6</w:t>
    </w:r>
  </w:p>
  <w:p w14:paraId="5DC3FFB0" w14:textId="77777777" w:rsidR="007B1FED" w:rsidRDefault="007B1FED" w:rsidP="00162F39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175D2" w14:textId="77777777" w:rsidR="00976E27" w:rsidRDefault="00976E27" w:rsidP="008F74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</w:p>
  <w:p w14:paraId="57D1CEB5" w14:textId="77777777" w:rsidR="00976E27" w:rsidRPr="00F47951" w:rsidRDefault="00976E27" w:rsidP="002675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26F3D24B" w14:textId="7DE44B79" w:rsidR="00976E27" w:rsidRDefault="00976E27" w:rsidP="0026752C">
    <w:pPr>
      <w:pStyle w:val="Header"/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="00A026BE" w:rsidRPr="00A026BE">
      <w:rPr>
        <w:b/>
        <w:bCs/>
        <w:sz w:val="32"/>
        <w:szCs w:val="32"/>
      </w:rPr>
      <w:t>31</w:t>
    </w:r>
    <w:r>
      <w:rPr>
        <w:rFonts w:hint="cs"/>
        <w:b/>
        <w:bCs/>
        <w:sz w:val="32"/>
        <w:szCs w:val="32"/>
        <w:cs/>
      </w:rPr>
      <w:t xml:space="preserve"> ธันวาคม </w:t>
    </w:r>
    <w:r w:rsidR="00A026BE" w:rsidRPr="00A026BE">
      <w:rPr>
        <w:b/>
        <w:bCs/>
        <w:sz w:val="32"/>
        <w:szCs w:val="32"/>
      </w:rPr>
      <w:t>256</w:t>
    </w:r>
    <w:r w:rsidR="007A12A2">
      <w:rPr>
        <w:rFonts w:hint="cs"/>
        <w:b/>
        <w:bCs/>
        <w:sz w:val="32"/>
        <w:szCs w:val="32"/>
        <w:cs/>
      </w:rPr>
      <w:t>6</w:t>
    </w:r>
  </w:p>
  <w:p w14:paraId="72D7473B" w14:textId="77777777" w:rsidR="00976E27" w:rsidRDefault="00976E27" w:rsidP="00162F39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4F5DE" w14:textId="77777777" w:rsidR="00EC0F8E" w:rsidRDefault="00EC0F8E" w:rsidP="008F74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</w:p>
  <w:p w14:paraId="42193046" w14:textId="77777777" w:rsidR="00EC0F8E" w:rsidRPr="00F47951" w:rsidRDefault="00EC0F8E" w:rsidP="002675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5B5DB330" w14:textId="21EB7B2C" w:rsidR="00EC0F8E" w:rsidRDefault="00EC0F8E" w:rsidP="0026752C">
    <w:pPr>
      <w:pStyle w:val="Header"/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="00A026BE" w:rsidRPr="00A026BE">
      <w:rPr>
        <w:b/>
        <w:bCs/>
        <w:sz w:val="32"/>
        <w:szCs w:val="32"/>
      </w:rPr>
      <w:t>31</w:t>
    </w:r>
    <w:r>
      <w:rPr>
        <w:rFonts w:hint="cs"/>
        <w:b/>
        <w:bCs/>
        <w:sz w:val="32"/>
        <w:szCs w:val="32"/>
        <w:cs/>
      </w:rPr>
      <w:t xml:space="preserve"> ธันวาคม </w:t>
    </w:r>
    <w:r w:rsidR="00A026BE" w:rsidRPr="00A026BE">
      <w:rPr>
        <w:b/>
        <w:bCs/>
        <w:sz w:val="32"/>
        <w:szCs w:val="32"/>
      </w:rPr>
      <w:t>25</w:t>
    </w:r>
    <w:r w:rsidR="007A12A2">
      <w:rPr>
        <w:b/>
        <w:bCs/>
        <w:sz w:val="32"/>
        <w:szCs w:val="32"/>
      </w:rPr>
      <w:t>6</w:t>
    </w:r>
    <w:r w:rsidR="00A026BE" w:rsidRPr="00A026BE">
      <w:rPr>
        <w:b/>
        <w:bCs/>
        <w:sz w:val="32"/>
        <w:szCs w:val="32"/>
      </w:rPr>
      <w:t>6</w:t>
    </w:r>
  </w:p>
  <w:p w14:paraId="34B01666" w14:textId="77777777" w:rsidR="00EC0F8E" w:rsidRDefault="00EC0F8E" w:rsidP="00162F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1" w15:restartNumberingAfterBreak="0">
    <w:nsid w:val="1A4A40E8"/>
    <w:multiLevelType w:val="hybridMultilevel"/>
    <w:tmpl w:val="6FE66DD2"/>
    <w:lvl w:ilvl="0" w:tplc="A4C6CBA0">
      <w:start w:val="1"/>
      <w:numFmt w:val="bullet"/>
      <w:lvlText w:val="-"/>
      <w:lvlJc w:val="left"/>
      <w:pPr>
        <w:ind w:left="1755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A4C6CBA0">
      <w:start w:val="1"/>
      <w:numFmt w:val="bullet"/>
      <w:lvlText w:val="-"/>
      <w:lvlJc w:val="left"/>
      <w:pPr>
        <w:ind w:left="4635" w:hanging="360"/>
      </w:pPr>
      <w:rPr>
        <w:rFonts w:ascii="Angsana New" w:hAnsi="Angsana New" w:hint="default"/>
        <w:color w:val="auto"/>
        <w:sz w:val="22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2" w15:restartNumberingAfterBreak="0">
    <w:nsid w:val="236224AE"/>
    <w:multiLevelType w:val="hybridMultilevel"/>
    <w:tmpl w:val="24B6B08E"/>
    <w:lvl w:ilvl="0" w:tplc="D2209ED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4A67685"/>
    <w:multiLevelType w:val="multilevel"/>
    <w:tmpl w:val="4D4E166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6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BC4927"/>
    <w:multiLevelType w:val="hybridMultilevel"/>
    <w:tmpl w:val="EFC05C62"/>
    <w:lvl w:ilvl="0" w:tplc="A87658C0">
      <w:start w:val="1"/>
      <w:numFmt w:val="bullet"/>
      <w:lvlText w:val="–"/>
      <w:lvlJc w:val="left"/>
      <w:pPr>
        <w:ind w:left="702" w:hanging="360"/>
      </w:pPr>
      <w:rPr>
        <w:rFonts w:ascii="Angsana New" w:hAnsi="Angsana New" w:cs="Angsana New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8" w15:restartNumberingAfterBreak="0">
    <w:nsid w:val="5A8F6619"/>
    <w:multiLevelType w:val="multilevel"/>
    <w:tmpl w:val="328C9B2E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hint="cs"/>
        <w:b/>
        <w:bCs/>
        <w:i/>
        <w:sz w:val="30"/>
        <w:lang w:val="en-US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063917890">
    <w:abstractNumId w:val="4"/>
  </w:num>
  <w:num w:numId="2" w16cid:durableId="1570995459">
    <w:abstractNumId w:val="3"/>
  </w:num>
  <w:num w:numId="3" w16cid:durableId="503594193">
    <w:abstractNumId w:val="6"/>
  </w:num>
  <w:num w:numId="4" w16cid:durableId="117335797">
    <w:abstractNumId w:val="0"/>
  </w:num>
  <w:num w:numId="5" w16cid:durableId="1144663097">
    <w:abstractNumId w:val="2"/>
  </w:num>
  <w:num w:numId="6" w16cid:durableId="1097167310">
    <w:abstractNumId w:val="7"/>
  </w:num>
  <w:num w:numId="7" w16cid:durableId="2100324021">
    <w:abstractNumId w:val="9"/>
  </w:num>
  <w:num w:numId="8" w16cid:durableId="1807550021">
    <w:abstractNumId w:val="1"/>
  </w:num>
  <w:num w:numId="9" w16cid:durableId="16916432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9353464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A4B"/>
    <w:rsid w:val="00000AA0"/>
    <w:rsid w:val="00000E7A"/>
    <w:rsid w:val="00000EC9"/>
    <w:rsid w:val="00001236"/>
    <w:rsid w:val="0000124E"/>
    <w:rsid w:val="0000125A"/>
    <w:rsid w:val="00001303"/>
    <w:rsid w:val="000014F2"/>
    <w:rsid w:val="000019FE"/>
    <w:rsid w:val="00001B5A"/>
    <w:rsid w:val="00001EE6"/>
    <w:rsid w:val="000021DC"/>
    <w:rsid w:val="00002210"/>
    <w:rsid w:val="00002415"/>
    <w:rsid w:val="0000245C"/>
    <w:rsid w:val="0000272F"/>
    <w:rsid w:val="0000286E"/>
    <w:rsid w:val="00002961"/>
    <w:rsid w:val="00002DA3"/>
    <w:rsid w:val="00002FB3"/>
    <w:rsid w:val="000030A1"/>
    <w:rsid w:val="000030AC"/>
    <w:rsid w:val="00003361"/>
    <w:rsid w:val="00003588"/>
    <w:rsid w:val="000035CD"/>
    <w:rsid w:val="0000389B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F45"/>
    <w:rsid w:val="0000505B"/>
    <w:rsid w:val="000051B1"/>
    <w:rsid w:val="0000554D"/>
    <w:rsid w:val="0000593A"/>
    <w:rsid w:val="0000595B"/>
    <w:rsid w:val="00005ABE"/>
    <w:rsid w:val="00005B3E"/>
    <w:rsid w:val="00005B5E"/>
    <w:rsid w:val="00005BAB"/>
    <w:rsid w:val="00005CEC"/>
    <w:rsid w:val="00005FCD"/>
    <w:rsid w:val="00006129"/>
    <w:rsid w:val="00006172"/>
    <w:rsid w:val="000061E3"/>
    <w:rsid w:val="000062F0"/>
    <w:rsid w:val="0000688B"/>
    <w:rsid w:val="00006CAA"/>
    <w:rsid w:val="00006D38"/>
    <w:rsid w:val="00007163"/>
    <w:rsid w:val="0000717C"/>
    <w:rsid w:val="0000722C"/>
    <w:rsid w:val="000076AB"/>
    <w:rsid w:val="00007B57"/>
    <w:rsid w:val="00007EED"/>
    <w:rsid w:val="0001007D"/>
    <w:rsid w:val="000106B0"/>
    <w:rsid w:val="00010D81"/>
    <w:rsid w:val="00010DB5"/>
    <w:rsid w:val="00011104"/>
    <w:rsid w:val="00011298"/>
    <w:rsid w:val="0001142A"/>
    <w:rsid w:val="0001186C"/>
    <w:rsid w:val="0001192B"/>
    <w:rsid w:val="00012154"/>
    <w:rsid w:val="0001218C"/>
    <w:rsid w:val="000122D3"/>
    <w:rsid w:val="0001249E"/>
    <w:rsid w:val="000124CF"/>
    <w:rsid w:val="000125F9"/>
    <w:rsid w:val="00012607"/>
    <w:rsid w:val="00012611"/>
    <w:rsid w:val="0001261F"/>
    <w:rsid w:val="00012687"/>
    <w:rsid w:val="00012848"/>
    <w:rsid w:val="00012A60"/>
    <w:rsid w:val="00012D7D"/>
    <w:rsid w:val="00012EA7"/>
    <w:rsid w:val="00012F70"/>
    <w:rsid w:val="00013025"/>
    <w:rsid w:val="0001364C"/>
    <w:rsid w:val="00013762"/>
    <w:rsid w:val="00013ACC"/>
    <w:rsid w:val="00013D04"/>
    <w:rsid w:val="00013DE7"/>
    <w:rsid w:val="000141FB"/>
    <w:rsid w:val="00014263"/>
    <w:rsid w:val="00014505"/>
    <w:rsid w:val="00014696"/>
    <w:rsid w:val="000147EE"/>
    <w:rsid w:val="0001529C"/>
    <w:rsid w:val="000154AB"/>
    <w:rsid w:val="000154D2"/>
    <w:rsid w:val="00015608"/>
    <w:rsid w:val="00015C52"/>
    <w:rsid w:val="00015CE4"/>
    <w:rsid w:val="00015D9B"/>
    <w:rsid w:val="00015EB3"/>
    <w:rsid w:val="00015F69"/>
    <w:rsid w:val="000164E6"/>
    <w:rsid w:val="000168AF"/>
    <w:rsid w:val="00016A70"/>
    <w:rsid w:val="00016CAF"/>
    <w:rsid w:val="00016D97"/>
    <w:rsid w:val="00016FB4"/>
    <w:rsid w:val="000172DC"/>
    <w:rsid w:val="00017472"/>
    <w:rsid w:val="00017578"/>
    <w:rsid w:val="00017772"/>
    <w:rsid w:val="0001787C"/>
    <w:rsid w:val="000179F5"/>
    <w:rsid w:val="00017A4A"/>
    <w:rsid w:val="00017BB5"/>
    <w:rsid w:val="00017DD0"/>
    <w:rsid w:val="00017E43"/>
    <w:rsid w:val="000203B7"/>
    <w:rsid w:val="0002055E"/>
    <w:rsid w:val="000206B6"/>
    <w:rsid w:val="00020DA6"/>
    <w:rsid w:val="000213CB"/>
    <w:rsid w:val="000213FB"/>
    <w:rsid w:val="0002151D"/>
    <w:rsid w:val="0002172B"/>
    <w:rsid w:val="00021848"/>
    <w:rsid w:val="000219C5"/>
    <w:rsid w:val="00021AA5"/>
    <w:rsid w:val="0002286D"/>
    <w:rsid w:val="00022E7E"/>
    <w:rsid w:val="00023310"/>
    <w:rsid w:val="000235A7"/>
    <w:rsid w:val="0002378F"/>
    <w:rsid w:val="00023CE6"/>
    <w:rsid w:val="00023E30"/>
    <w:rsid w:val="00023F16"/>
    <w:rsid w:val="0002400A"/>
    <w:rsid w:val="000240D5"/>
    <w:rsid w:val="0002410E"/>
    <w:rsid w:val="0002452E"/>
    <w:rsid w:val="000246A2"/>
    <w:rsid w:val="0002491C"/>
    <w:rsid w:val="00024953"/>
    <w:rsid w:val="00024B3C"/>
    <w:rsid w:val="00024E70"/>
    <w:rsid w:val="00025530"/>
    <w:rsid w:val="000256A5"/>
    <w:rsid w:val="0002581D"/>
    <w:rsid w:val="00025B72"/>
    <w:rsid w:val="000260F9"/>
    <w:rsid w:val="0002616A"/>
    <w:rsid w:val="0002655C"/>
    <w:rsid w:val="0002666D"/>
    <w:rsid w:val="0002669B"/>
    <w:rsid w:val="0002678A"/>
    <w:rsid w:val="00026AF3"/>
    <w:rsid w:val="00026E4E"/>
    <w:rsid w:val="0003016C"/>
    <w:rsid w:val="00030344"/>
    <w:rsid w:val="00030354"/>
    <w:rsid w:val="0003053C"/>
    <w:rsid w:val="0003078C"/>
    <w:rsid w:val="000307B1"/>
    <w:rsid w:val="00030948"/>
    <w:rsid w:val="00030B64"/>
    <w:rsid w:val="00030FB5"/>
    <w:rsid w:val="00031008"/>
    <w:rsid w:val="000312C2"/>
    <w:rsid w:val="000316C8"/>
    <w:rsid w:val="00031F70"/>
    <w:rsid w:val="000321EA"/>
    <w:rsid w:val="000323D6"/>
    <w:rsid w:val="0003248D"/>
    <w:rsid w:val="000326CD"/>
    <w:rsid w:val="00032745"/>
    <w:rsid w:val="00032BEF"/>
    <w:rsid w:val="00032E4E"/>
    <w:rsid w:val="000331F7"/>
    <w:rsid w:val="00033203"/>
    <w:rsid w:val="00033526"/>
    <w:rsid w:val="00033A4B"/>
    <w:rsid w:val="00033AD4"/>
    <w:rsid w:val="00033EFB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2A4"/>
    <w:rsid w:val="00035372"/>
    <w:rsid w:val="00035425"/>
    <w:rsid w:val="0003564C"/>
    <w:rsid w:val="00035738"/>
    <w:rsid w:val="000357B4"/>
    <w:rsid w:val="00035A15"/>
    <w:rsid w:val="00035F20"/>
    <w:rsid w:val="00035F5D"/>
    <w:rsid w:val="00035FFA"/>
    <w:rsid w:val="00036185"/>
    <w:rsid w:val="000363FC"/>
    <w:rsid w:val="00036500"/>
    <w:rsid w:val="00036764"/>
    <w:rsid w:val="000369F7"/>
    <w:rsid w:val="00036B3C"/>
    <w:rsid w:val="0003700C"/>
    <w:rsid w:val="00037315"/>
    <w:rsid w:val="00037418"/>
    <w:rsid w:val="000376DB"/>
    <w:rsid w:val="00037A7C"/>
    <w:rsid w:val="0004013F"/>
    <w:rsid w:val="0004049C"/>
    <w:rsid w:val="000407E9"/>
    <w:rsid w:val="00040ABE"/>
    <w:rsid w:val="00040D85"/>
    <w:rsid w:val="00040F1A"/>
    <w:rsid w:val="00040F1D"/>
    <w:rsid w:val="0004106B"/>
    <w:rsid w:val="00041074"/>
    <w:rsid w:val="0004126D"/>
    <w:rsid w:val="00041280"/>
    <w:rsid w:val="0004174D"/>
    <w:rsid w:val="000417E5"/>
    <w:rsid w:val="00041842"/>
    <w:rsid w:val="0004186C"/>
    <w:rsid w:val="00041C82"/>
    <w:rsid w:val="00042225"/>
    <w:rsid w:val="0004238C"/>
    <w:rsid w:val="00042C68"/>
    <w:rsid w:val="00042CCD"/>
    <w:rsid w:val="00042DDD"/>
    <w:rsid w:val="00042EDE"/>
    <w:rsid w:val="00042F74"/>
    <w:rsid w:val="00042FCA"/>
    <w:rsid w:val="000432DA"/>
    <w:rsid w:val="00043495"/>
    <w:rsid w:val="000434F1"/>
    <w:rsid w:val="000435B5"/>
    <w:rsid w:val="0004361D"/>
    <w:rsid w:val="00043851"/>
    <w:rsid w:val="000438C0"/>
    <w:rsid w:val="00043972"/>
    <w:rsid w:val="00043B68"/>
    <w:rsid w:val="00043F68"/>
    <w:rsid w:val="00044509"/>
    <w:rsid w:val="00044514"/>
    <w:rsid w:val="0004454A"/>
    <w:rsid w:val="00044A31"/>
    <w:rsid w:val="00044A7F"/>
    <w:rsid w:val="00044C3E"/>
    <w:rsid w:val="00044D8E"/>
    <w:rsid w:val="00044E36"/>
    <w:rsid w:val="0004515E"/>
    <w:rsid w:val="00045173"/>
    <w:rsid w:val="00045309"/>
    <w:rsid w:val="00045478"/>
    <w:rsid w:val="000454B2"/>
    <w:rsid w:val="000454C9"/>
    <w:rsid w:val="00045617"/>
    <w:rsid w:val="000457D0"/>
    <w:rsid w:val="00045947"/>
    <w:rsid w:val="000459B7"/>
    <w:rsid w:val="00045A16"/>
    <w:rsid w:val="00045A5A"/>
    <w:rsid w:val="00046013"/>
    <w:rsid w:val="000461DB"/>
    <w:rsid w:val="000463E7"/>
    <w:rsid w:val="00046416"/>
    <w:rsid w:val="00046576"/>
    <w:rsid w:val="000465F5"/>
    <w:rsid w:val="00046AD3"/>
    <w:rsid w:val="00046AD8"/>
    <w:rsid w:val="00046C02"/>
    <w:rsid w:val="00046E6D"/>
    <w:rsid w:val="000473C8"/>
    <w:rsid w:val="000476D9"/>
    <w:rsid w:val="00047715"/>
    <w:rsid w:val="000478BC"/>
    <w:rsid w:val="000478DE"/>
    <w:rsid w:val="00047A2E"/>
    <w:rsid w:val="00047DAD"/>
    <w:rsid w:val="00050348"/>
    <w:rsid w:val="000505D7"/>
    <w:rsid w:val="00050660"/>
    <w:rsid w:val="000506AA"/>
    <w:rsid w:val="000508D9"/>
    <w:rsid w:val="00050955"/>
    <w:rsid w:val="00050990"/>
    <w:rsid w:val="00050992"/>
    <w:rsid w:val="00050DDE"/>
    <w:rsid w:val="00051417"/>
    <w:rsid w:val="000515BF"/>
    <w:rsid w:val="00051A6D"/>
    <w:rsid w:val="00051A98"/>
    <w:rsid w:val="00052035"/>
    <w:rsid w:val="00052421"/>
    <w:rsid w:val="000525A0"/>
    <w:rsid w:val="000525D7"/>
    <w:rsid w:val="0005292B"/>
    <w:rsid w:val="00052A2E"/>
    <w:rsid w:val="00052B15"/>
    <w:rsid w:val="00052B5B"/>
    <w:rsid w:val="00052BDB"/>
    <w:rsid w:val="0005305C"/>
    <w:rsid w:val="00053104"/>
    <w:rsid w:val="000532CB"/>
    <w:rsid w:val="00053816"/>
    <w:rsid w:val="00053859"/>
    <w:rsid w:val="000538F8"/>
    <w:rsid w:val="00053A37"/>
    <w:rsid w:val="00053DDF"/>
    <w:rsid w:val="00053E16"/>
    <w:rsid w:val="00053E1E"/>
    <w:rsid w:val="00053F33"/>
    <w:rsid w:val="00054433"/>
    <w:rsid w:val="000546F1"/>
    <w:rsid w:val="00054741"/>
    <w:rsid w:val="00054A5D"/>
    <w:rsid w:val="00054E0E"/>
    <w:rsid w:val="00055359"/>
    <w:rsid w:val="000553B4"/>
    <w:rsid w:val="0005542F"/>
    <w:rsid w:val="00055729"/>
    <w:rsid w:val="000558C4"/>
    <w:rsid w:val="00055944"/>
    <w:rsid w:val="00055AD4"/>
    <w:rsid w:val="00055B4F"/>
    <w:rsid w:val="00055D4A"/>
    <w:rsid w:val="00055DCD"/>
    <w:rsid w:val="00055EC1"/>
    <w:rsid w:val="000560FB"/>
    <w:rsid w:val="0005619E"/>
    <w:rsid w:val="00056414"/>
    <w:rsid w:val="00056603"/>
    <w:rsid w:val="00056A2E"/>
    <w:rsid w:val="00056A46"/>
    <w:rsid w:val="00056FDB"/>
    <w:rsid w:val="000571A9"/>
    <w:rsid w:val="000574CB"/>
    <w:rsid w:val="000575BC"/>
    <w:rsid w:val="00057619"/>
    <w:rsid w:val="0005798F"/>
    <w:rsid w:val="00057CCC"/>
    <w:rsid w:val="00057D3B"/>
    <w:rsid w:val="00057DE5"/>
    <w:rsid w:val="00057E9A"/>
    <w:rsid w:val="000600BB"/>
    <w:rsid w:val="00060335"/>
    <w:rsid w:val="000604E4"/>
    <w:rsid w:val="00060709"/>
    <w:rsid w:val="00060990"/>
    <w:rsid w:val="00060F5D"/>
    <w:rsid w:val="00061325"/>
    <w:rsid w:val="000614C7"/>
    <w:rsid w:val="0006161C"/>
    <w:rsid w:val="00061968"/>
    <w:rsid w:val="00061B46"/>
    <w:rsid w:val="00061CC0"/>
    <w:rsid w:val="00061DB8"/>
    <w:rsid w:val="00062766"/>
    <w:rsid w:val="0006276B"/>
    <w:rsid w:val="00062825"/>
    <w:rsid w:val="0006292C"/>
    <w:rsid w:val="00062BE1"/>
    <w:rsid w:val="00062DA2"/>
    <w:rsid w:val="00062E71"/>
    <w:rsid w:val="000636A1"/>
    <w:rsid w:val="0006376B"/>
    <w:rsid w:val="000639A9"/>
    <w:rsid w:val="00063AAE"/>
    <w:rsid w:val="00063AFB"/>
    <w:rsid w:val="00063D2D"/>
    <w:rsid w:val="00063DFF"/>
    <w:rsid w:val="00063E17"/>
    <w:rsid w:val="00063EAB"/>
    <w:rsid w:val="00064083"/>
    <w:rsid w:val="00064160"/>
    <w:rsid w:val="00064249"/>
    <w:rsid w:val="000649CE"/>
    <w:rsid w:val="000649FA"/>
    <w:rsid w:val="00064B99"/>
    <w:rsid w:val="00064C76"/>
    <w:rsid w:val="00064D65"/>
    <w:rsid w:val="00064FF0"/>
    <w:rsid w:val="000650CB"/>
    <w:rsid w:val="0006547A"/>
    <w:rsid w:val="00065604"/>
    <w:rsid w:val="00065812"/>
    <w:rsid w:val="00065B02"/>
    <w:rsid w:val="00065D9F"/>
    <w:rsid w:val="00065E3A"/>
    <w:rsid w:val="00065F6D"/>
    <w:rsid w:val="00066786"/>
    <w:rsid w:val="00066C4D"/>
    <w:rsid w:val="00066CD3"/>
    <w:rsid w:val="000675C1"/>
    <w:rsid w:val="000675C5"/>
    <w:rsid w:val="000676AE"/>
    <w:rsid w:val="00067824"/>
    <w:rsid w:val="00067877"/>
    <w:rsid w:val="000679B9"/>
    <w:rsid w:val="000679C5"/>
    <w:rsid w:val="00067C6A"/>
    <w:rsid w:val="00067FE1"/>
    <w:rsid w:val="0007005C"/>
    <w:rsid w:val="000702A8"/>
    <w:rsid w:val="000704A0"/>
    <w:rsid w:val="000704C6"/>
    <w:rsid w:val="00070674"/>
    <w:rsid w:val="00070758"/>
    <w:rsid w:val="000707C3"/>
    <w:rsid w:val="000707F3"/>
    <w:rsid w:val="000708A6"/>
    <w:rsid w:val="00070AB5"/>
    <w:rsid w:val="00070BD2"/>
    <w:rsid w:val="00070BD4"/>
    <w:rsid w:val="00071267"/>
    <w:rsid w:val="000716E7"/>
    <w:rsid w:val="000717A0"/>
    <w:rsid w:val="00071832"/>
    <w:rsid w:val="000718B8"/>
    <w:rsid w:val="00071D9F"/>
    <w:rsid w:val="00071E82"/>
    <w:rsid w:val="00072019"/>
    <w:rsid w:val="000722F7"/>
    <w:rsid w:val="00072C65"/>
    <w:rsid w:val="0007317C"/>
    <w:rsid w:val="00073582"/>
    <w:rsid w:val="00073731"/>
    <w:rsid w:val="00073ABD"/>
    <w:rsid w:val="00073C00"/>
    <w:rsid w:val="00073D07"/>
    <w:rsid w:val="00073E9C"/>
    <w:rsid w:val="00073F5D"/>
    <w:rsid w:val="00074009"/>
    <w:rsid w:val="000741BF"/>
    <w:rsid w:val="000742F7"/>
    <w:rsid w:val="0007468C"/>
    <w:rsid w:val="00074A4E"/>
    <w:rsid w:val="00074CC9"/>
    <w:rsid w:val="00074D92"/>
    <w:rsid w:val="00074E69"/>
    <w:rsid w:val="00074FAA"/>
    <w:rsid w:val="000755A1"/>
    <w:rsid w:val="00075935"/>
    <w:rsid w:val="00075A69"/>
    <w:rsid w:val="00075B1F"/>
    <w:rsid w:val="00075BE4"/>
    <w:rsid w:val="000761C2"/>
    <w:rsid w:val="00076599"/>
    <w:rsid w:val="00076B75"/>
    <w:rsid w:val="00076BB7"/>
    <w:rsid w:val="00076C2D"/>
    <w:rsid w:val="00076C4D"/>
    <w:rsid w:val="00076F5C"/>
    <w:rsid w:val="00077192"/>
    <w:rsid w:val="00077244"/>
    <w:rsid w:val="000772CD"/>
    <w:rsid w:val="00077796"/>
    <w:rsid w:val="000777BB"/>
    <w:rsid w:val="00077EEA"/>
    <w:rsid w:val="00077F0E"/>
    <w:rsid w:val="00077FE4"/>
    <w:rsid w:val="00080027"/>
    <w:rsid w:val="0008009A"/>
    <w:rsid w:val="0008040C"/>
    <w:rsid w:val="0008041D"/>
    <w:rsid w:val="000806B9"/>
    <w:rsid w:val="000809F1"/>
    <w:rsid w:val="00080AA7"/>
    <w:rsid w:val="00080CC3"/>
    <w:rsid w:val="00080D17"/>
    <w:rsid w:val="0008102C"/>
    <w:rsid w:val="00081383"/>
    <w:rsid w:val="00081BDB"/>
    <w:rsid w:val="000823F8"/>
    <w:rsid w:val="0008244A"/>
    <w:rsid w:val="00082881"/>
    <w:rsid w:val="00082D0B"/>
    <w:rsid w:val="00082DC5"/>
    <w:rsid w:val="00082E2D"/>
    <w:rsid w:val="000830D9"/>
    <w:rsid w:val="000838BF"/>
    <w:rsid w:val="000838E3"/>
    <w:rsid w:val="00083F82"/>
    <w:rsid w:val="0008401E"/>
    <w:rsid w:val="00084189"/>
    <w:rsid w:val="000847D1"/>
    <w:rsid w:val="00084D3B"/>
    <w:rsid w:val="00084D6C"/>
    <w:rsid w:val="00084EAD"/>
    <w:rsid w:val="00085591"/>
    <w:rsid w:val="00085887"/>
    <w:rsid w:val="000859D9"/>
    <w:rsid w:val="00085B5E"/>
    <w:rsid w:val="00085EAB"/>
    <w:rsid w:val="000860D4"/>
    <w:rsid w:val="00086220"/>
    <w:rsid w:val="0008684E"/>
    <w:rsid w:val="000869F1"/>
    <w:rsid w:val="00086A41"/>
    <w:rsid w:val="00086C1E"/>
    <w:rsid w:val="000870B4"/>
    <w:rsid w:val="000870CA"/>
    <w:rsid w:val="00087223"/>
    <w:rsid w:val="00087605"/>
    <w:rsid w:val="00087697"/>
    <w:rsid w:val="00087870"/>
    <w:rsid w:val="00087EFC"/>
    <w:rsid w:val="00087F39"/>
    <w:rsid w:val="0009003E"/>
    <w:rsid w:val="000901E2"/>
    <w:rsid w:val="0009038B"/>
    <w:rsid w:val="000906D7"/>
    <w:rsid w:val="0009077D"/>
    <w:rsid w:val="0009085F"/>
    <w:rsid w:val="00090A15"/>
    <w:rsid w:val="00090DCB"/>
    <w:rsid w:val="0009104D"/>
    <w:rsid w:val="0009108F"/>
    <w:rsid w:val="0009109A"/>
    <w:rsid w:val="000913A0"/>
    <w:rsid w:val="00091632"/>
    <w:rsid w:val="00091839"/>
    <w:rsid w:val="00091974"/>
    <w:rsid w:val="00091F13"/>
    <w:rsid w:val="0009203F"/>
    <w:rsid w:val="000920B6"/>
    <w:rsid w:val="00092224"/>
    <w:rsid w:val="000922EF"/>
    <w:rsid w:val="00092410"/>
    <w:rsid w:val="00092488"/>
    <w:rsid w:val="000925D5"/>
    <w:rsid w:val="00092AFE"/>
    <w:rsid w:val="00092B09"/>
    <w:rsid w:val="00092BCE"/>
    <w:rsid w:val="00092E21"/>
    <w:rsid w:val="00092E73"/>
    <w:rsid w:val="000930FA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408"/>
    <w:rsid w:val="00095599"/>
    <w:rsid w:val="000955A7"/>
    <w:rsid w:val="000958E5"/>
    <w:rsid w:val="00095A5F"/>
    <w:rsid w:val="00095F79"/>
    <w:rsid w:val="000964E2"/>
    <w:rsid w:val="00096747"/>
    <w:rsid w:val="0009696E"/>
    <w:rsid w:val="00096A74"/>
    <w:rsid w:val="00096B29"/>
    <w:rsid w:val="00096B7D"/>
    <w:rsid w:val="00096F7F"/>
    <w:rsid w:val="00097106"/>
    <w:rsid w:val="00097115"/>
    <w:rsid w:val="00097241"/>
    <w:rsid w:val="000972A4"/>
    <w:rsid w:val="0009739A"/>
    <w:rsid w:val="00097434"/>
    <w:rsid w:val="00097AF5"/>
    <w:rsid w:val="000A017D"/>
    <w:rsid w:val="000A01BA"/>
    <w:rsid w:val="000A01FE"/>
    <w:rsid w:val="000A0567"/>
    <w:rsid w:val="000A0655"/>
    <w:rsid w:val="000A0863"/>
    <w:rsid w:val="000A0D54"/>
    <w:rsid w:val="000A0DE6"/>
    <w:rsid w:val="000A0FBB"/>
    <w:rsid w:val="000A1032"/>
    <w:rsid w:val="000A10C6"/>
    <w:rsid w:val="000A116B"/>
    <w:rsid w:val="000A11A3"/>
    <w:rsid w:val="000A12A1"/>
    <w:rsid w:val="000A12F8"/>
    <w:rsid w:val="000A163E"/>
    <w:rsid w:val="000A171A"/>
    <w:rsid w:val="000A173D"/>
    <w:rsid w:val="000A19C7"/>
    <w:rsid w:val="000A1B30"/>
    <w:rsid w:val="000A2229"/>
    <w:rsid w:val="000A25A7"/>
    <w:rsid w:val="000A261A"/>
    <w:rsid w:val="000A28C1"/>
    <w:rsid w:val="000A29B9"/>
    <w:rsid w:val="000A2B47"/>
    <w:rsid w:val="000A2F48"/>
    <w:rsid w:val="000A31FB"/>
    <w:rsid w:val="000A33C3"/>
    <w:rsid w:val="000A3540"/>
    <w:rsid w:val="000A3A97"/>
    <w:rsid w:val="000A3B99"/>
    <w:rsid w:val="000A3DC0"/>
    <w:rsid w:val="000A3E92"/>
    <w:rsid w:val="000A41AD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6B8"/>
    <w:rsid w:val="000A5891"/>
    <w:rsid w:val="000A5E90"/>
    <w:rsid w:val="000A5F94"/>
    <w:rsid w:val="000A601B"/>
    <w:rsid w:val="000A6076"/>
    <w:rsid w:val="000A60FF"/>
    <w:rsid w:val="000A6206"/>
    <w:rsid w:val="000A64CB"/>
    <w:rsid w:val="000A69BB"/>
    <w:rsid w:val="000A6CAE"/>
    <w:rsid w:val="000A6E95"/>
    <w:rsid w:val="000A71C1"/>
    <w:rsid w:val="000A7238"/>
    <w:rsid w:val="000A78E1"/>
    <w:rsid w:val="000A79D0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42E"/>
    <w:rsid w:val="000B1657"/>
    <w:rsid w:val="000B1891"/>
    <w:rsid w:val="000B19ED"/>
    <w:rsid w:val="000B1AE3"/>
    <w:rsid w:val="000B1BBC"/>
    <w:rsid w:val="000B1E3B"/>
    <w:rsid w:val="000B1F08"/>
    <w:rsid w:val="000B2493"/>
    <w:rsid w:val="000B2B31"/>
    <w:rsid w:val="000B2B99"/>
    <w:rsid w:val="000B2C29"/>
    <w:rsid w:val="000B2F23"/>
    <w:rsid w:val="000B2FD5"/>
    <w:rsid w:val="000B300F"/>
    <w:rsid w:val="000B315F"/>
    <w:rsid w:val="000B33FE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7F9"/>
    <w:rsid w:val="000B5996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A7E"/>
    <w:rsid w:val="000B7AE4"/>
    <w:rsid w:val="000B7D3C"/>
    <w:rsid w:val="000C00BB"/>
    <w:rsid w:val="000C0380"/>
    <w:rsid w:val="000C0391"/>
    <w:rsid w:val="000C0996"/>
    <w:rsid w:val="000C0B67"/>
    <w:rsid w:val="000C0C07"/>
    <w:rsid w:val="000C0E09"/>
    <w:rsid w:val="000C1616"/>
    <w:rsid w:val="000C16AF"/>
    <w:rsid w:val="000C1B90"/>
    <w:rsid w:val="000C1D60"/>
    <w:rsid w:val="000C2081"/>
    <w:rsid w:val="000C2103"/>
    <w:rsid w:val="000C2874"/>
    <w:rsid w:val="000C28E4"/>
    <w:rsid w:val="000C2B01"/>
    <w:rsid w:val="000C2BF8"/>
    <w:rsid w:val="000C2BFF"/>
    <w:rsid w:val="000C2D25"/>
    <w:rsid w:val="000C300B"/>
    <w:rsid w:val="000C3150"/>
    <w:rsid w:val="000C35C6"/>
    <w:rsid w:val="000C37E2"/>
    <w:rsid w:val="000C394B"/>
    <w:rsid w:val="000C39D6"/>
    <w:rsid w:val="000C3A61"/>
    <w:rsid w:val="000C3C13"/>
    <w:rsid w:val="000C3F3C"/>
    <w:rsid w:val="000C42FC"/>
    <w:rsid w:val="000C4465"/>
    <w:rsid w:val="000C44FC"/>
    <w:rsid w:val="000C45BD"/>
    <w:rsid w:val="000C4853"/>
    <w:rsid w:val="000C4A1E"/>
    <w:rsid w:val="000C4DF0"/>
    <w:rsid w:val="000C4FA5"/>
    <w:rsid w:val="000C5029"/>
    <w:rsid w:val="000C5061"/>
    <w:rsid w:val="000C52F1"/>
    <w:rsid w:val="000C539F"/>
    <w:rsid w:val="000C575D"/>
    <w:rsid w:val="000C583D"/>
    <w:rsid w:val="000C58AF"/>
    <w:rsid w:val="000C628B"/>
    <w:rsid w:val="000C6622"/>
    <w:rsid w:val="000C690B"/>
    <w:rsid w:val="000C6B3B"/>
    <w:rsid w:val="000C6E34"/>
    <w:rsid w:val="000C6F11"/>
    <w:rsid w:val="000C71B7"/>
    <w:rsid w:val="000C728F"/>
    <w:rsid w:val="000C7370"/>
    <w:rsid w:val="000C76A5"/>
    <w:rsid w:val="000C775A"/>
    <w:rsid w:val="000C7BEA"/>
    <w:rsid w:val="000C7C2A"/>
    <w:rsid w:val="000C7E00"/>
    <w:rsid w:val="000D02B8"/>
    <w:rsid w:val="000D09E9"/>
    <w:rsid w:val="000D0A01"/>
    <w:rsid w:val="000D0ACE"/>
    <w:rsid w:val="000D0C62"/>
    <w:rsid w:val="000D0DD6"/>
    <w:rsid w:val="000D0FEF"/>
    <w:rsid w:val="000D1047"/>
    <w:rsid w:val="000D156A"/>
    <w:rsid w:val="000D15BD"/>
    <w:rsid w:val="000D1647"/>
    <w:rsid w:val="000D17D9"/>
    <w:rsid w:val="000D1947"/>
    <w:rsid w:val="000D1E47"/>
    <w:rsid w:val="000D1F85"/>
    <w:rsid w:val="000D2689"/>
    <w:rsid w:val="000D27DE"/>
    <w:rsid w:val="000D2C5B"/>
    <w:rsid w:val="000D3059"/>
    <w:rsid w:val="000D327A"/>
    <w:rsid w:val="000D3629"/>
    <w:rsid w:val="000D378A"/>
    <w:rsid w:val="000D381A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69F"/>
    <w:rsid w:val="000D5A54"/>
    <w:rsid w:val="000D5A61"/>
    <w:rsid w:val="000D60A2"/>
    <w:rsid w:val="000D6696"/>
    <w:rsid w:val="000D6971"/>
    <w:rsid w:val="000D6D15"/>
    <w:rsid w:val="000D7450"/>
    <w:rsid w:val="000D7602"/>
    <w:rsid w:val="000D7678"/>
    <w:rsid w:val="000D79DE"/>
    <w:rsid w:val="000D7E99"/>
    <w:rsid w:val="000E0051"/>
    <w:rsid w:val="000E0346"/>
    <w:rsid w:val="000E03F9"/>
    <w:rsid w:val="000E0459"/>
    <w:rsid w:val="000E04AA"/>
    <w:rsid w:val="000E073A"/>
    <w:rsid w:val="000E0ACB"/>
    <w:rsid w:val="000E10E5"/>
    <w:rsid w:val="000E1265"/>
    <w:rsid w:val="000E1614"/>
    <w:rsid w:val="000E164F"/>
    <w:rsid w:val="000E1965"/>
    <w:rsid w:val="000E1AAB"/>
    <w:rsid w:val="000E1B50"/>
    <w:rsid w:val="000E1BDC"/>
    <w:rsid w:val="000E1D76"/>
    <w:rsid w:val="000E2069"/>
    <w:rsid w:val="000E2305"/>
    <w:rsid w:val="000E2404"/>
    <w:rsid w:val="000E2542"/>
    <w:rsid w:val="000E254E"/>
    <w:rsid w:val="000E29AA"/>
    <w:rsid w:val="000E2B43"/>
    <w:rsid w:val="000E2CBD"/>
    <w:rsid w:val="000E2F11"/>
    <w:rsid w:val="000E3218"/>
    <w:rsid w:val="000E323E"/>
    <w:rsid w:val="000E354B"/>
    <w:rsid w:val="000E38B6"/>
    <w:rsid w:val="000E39A2"/>
    <w:rsid w:val="000E4011"/>
    <w:rsid w:val="000E4066"/>
    <w:rsid w:val="000E40AA"/>
    <w:rsid w:val="000E4133"/>
    <w:rsid w:val="000E4210"/>
    <w:rsid w:val="000E4515"/>
    <w:rsid w:val="000E4E77"/>
    <w:rsid w:val="000E51C9"/>
    <w:rsid w:val="000E51CF"/>
    <w:rsid w:val="000E53C5"/>
    <w:rsid w:val="000E57FD"/>
    <w:rsid w:val="000E5F8B"/>
    <w:rsid w:val="000E65A5"/>
    <w:rsid w:val="000E676C"/>
    <w:rsid w:val="000E6788"/>
    <w:rsid w:val="000E696D"/>
    <w:rsid w:val="000E6B6F"/>
    <w:rsid w:val="000E6E6F"/>
    <w:rsid w:val="000E6E81"/>
    <w:rsid w:val="000E6FCA"/>
    <w:rsid w:val="000E741C"/>
    <w:rsid w:val="000E782E"/>
    <w:rsid w:val="000F035A"/>
    <w:rsid w:val="000F0B0D"/>
    <w:rsid w:val="000F0E5B"/>
    <w:rsid w:val="000F11C3"/>
    <w:rsid w:val="000F13E0"/>
    <w:rsid w:val="000F1EED"/>
    <w:rsid w:val="000F23C4"/>
    <w:rsid w:val="000F2499"/>
    <w:rsid w:val="000F27E3"/>
    <w:rsid w:val="000F2E2F"/>
    <w:rsid w:val="000F2F22"/>
    <w:rsid w:val="000F3043"/>
    <w:rsid w:val="000F30E3"/>
    <w:rsid w:val="000F31BE"/>
    <w:rsid w:val="000F3692"/>
    <w:rsid w:val="000F37E4"/>
    <w:rsid w:val="000F3A5F"/>
    <w:rsid w:val="000F3AEE"/>
    <w:rsid w:val="000F3BE9"/>
    <w:rsid w:val="000F3F58"/>
    <w:rsid w:val="000F3FA0"/>
    <w:rsid w:val="000F4463"/>
    <w:rsid w:val="000F44AB"/>
    <w:rsid w:val="000F44F6"/>
    <w:rsid w:val="000F45B4"/>
    <w:rsid w:val="000F4876"/>
    <w:rsid w:val="000F4CF5"/>
    <w:rsid w:val="000F4EC1"/>
    <w:rsid w:val="000F4F1E"/>
    <w:rsid w:val="000F4FD3"/>
    <w:rsid w:val="000F5178"/>
    <w:rsid w:val="000F5737"/>
    <w:rsid w:val="000F5767"/>
    <w:rsid w:val="000F5A9F"/>
    <w:rsid w:val="000F5EDE"/>
    <w:rsid w:val="000F63C6"/>
    <w:rsid w:val="000F64B5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4B"/>
    <w:rsid w:val="000F7D6C"/>
    <w:rsid w:val="000F7F40"/>
    <w:rsid w:val="00100142"/>
    <w:rsid w:val="001007F5"/>
    <w:rsid w:val="00100AC8"/>
    <w:rsid w:val="00100ECF"/>
    <w:rsid w:val="00101131"/>
    <w:rsid w:val="001011A5"/>
    <w:rsid w:val="00101BA1"/>
    <w:rsid w:val="00101E1D"/>
    <w:rsid w:val="00102393"/>
    <w:rsid w:val="0010273D"/>
    <w:rsid w:val="001028B4"/>
    <w:rsid w:val="001029D8"/>
    <w:rsid w:val="00102B2C"/>
    <w:rsid w:val="00102B9E"/>
    <w:rsid w:val="00102C67"/>
    <w:rsid w:val="00102F27"/>
    <w:rsid w:val="00102FD2"/>
    <w:rsid w:val="00103288"/>
    <w:rsid w:val="00103335"/>
    <w:rsid w:val="001035A3"/>
    <w:rsid w:val="0010375D"/>
    <w:rsid w:val="001041C1"/>
    <w:rsid w:val="00104306"/>
    <w:rsid w:val="00104D1F"/>
    <w:rsid w:val="00104F7D"/>
    <w:rsid w:val="0010506C"/>
    <w:rsid w:val="001051E2"/>
    <w:rsid w:val="001054B6"/>
    <w:rsid w:val="00105676"/>
    <w:rsid w:val="00105772"/>
    <w:rsid w:val="00105A5D"/>
    <w:rsid w:val="00105AB1"/>
    <w:rsid w:val="00105AD9"/>
    <w:rsid w:val="00105C5D"/>
    <w:rsid w:val="00105DC2"/>
    <w:rsid w:val="00105E0D"/>
    <w:rsid w:val="00105EA7"/>
    <w:rsid w:val="001060F6"/>
    <w:rsid w:val="00106136"/>
    <w:rsid w:val="00106197"/>
    <w:rsid w:val="00106207"/>
    <w:rsid w:val="00106256"/>
    <w:rsid w:val="001062D9"/>
    <w:rsid w:val="00106401"/>
    <w:rsid w:val="001064AB"/>
    <w:rsid w:val="001067A5"/>
    <w:rsid w:val="00106F02"/>
    <w:rsid w:val="00106F51"/>
    <w:rsid w:val="0010705D"/>
    <w:rsid w:val="001071CF"/>
    <w:rsid w:val="0010764A"/>
    <w:rsid w:val="00107937"/>
    <w:rsid w:val="00107C4F"/>
    <w:rsid w:val="00107E31"/>
    <w:rsid w:val="001102B1"/>
    <w:rsid w:val="00110329"/>
    <w:rsid w:val="0011038D"/>
    <w:rsid w:val="00110575"/>
    <w:rsid w:val="00110D7C"/>
    <w:rsid w:val="00110DFC"/>
    <w:rsid w:val="00110FB3"/>
    <w:rsid w:val="00111084"/>
    <w:rsid w:val="001111FD"/>
    <w:rsid w:val="00111215"/>
    <w:rsid w:val="0011124C"/>
    <w:rsid w:val="001112E4"/>
    <w:rsid w:val="0011161C"/>
    <w:rsid w:val="001118CF"/>
    <w:rsid w:val="00111A53"/>
    <w:rsid w:val="00111B4C"/>
    <w:rsid w:val="00111CA7"/>
    <w:rsid w:val="001121A8"/>
    <w:rsid w:val="00112855"/>
    <w:rsid w:val="00112868"/>
    <w:rsid w:val="001129CD"/>
    <w:rsid w:val="00112A9D"/>
    <w:rsid w:val="00112CF4"/>
    <w:rsid w:val="00112D8B"/>
    <w:rsid w:val="00112DFF"/>
    <w:rsid w:val="00112E6D"/>
    <w:rsid w:val="00113087"/>
    <w:rsid w:val="001132A6"/>
    <w:rsid w:val="001133F2"/>
    <w:rsid w:val="001135B5"/>
    <w:rsid w:val="00113815"/>
    <w:rsid w:val="0011387C"/>
    <w:rsid w:val="001138DD"/>
    <w:rsid w:val="00113924"/>
    <w:rsid w:val="001139EF"/>
    <w:rsid w:val="00113F3A"/>
    <w:rsid w:val="00113FF0"/>
    <w:rsid w:val="001140B8"/>
    <w:rsid w:val="001141C7"/>
    <w:rsid w:val="00114403"/>
    <w:rsid w:val="0011490B"/>
    <w:rsid w:val="00114BB3"/>
    <w:rsid w:val="001155ED"/>
    <w:rsid w:val="001157A9"/>
    <w:rsid w:val="00115B10"/>
    <w:rsid w:val="00115C79"/>
    <w:rsid w:val="00115FDE"/>
    <w:rsid w:val="0011609E"/>
    <w:rsid w:val="00116247"/>
    <w:rsid w:val="00116301"/>
    <w:rsid w:val="001167A1"/>
    <w:rsid w:val="00116C8A"/>
    <w:rsid w:val="00116EC2"/>
    <w:rsid w:val="00116F0A"/>
    <w:rsid w:val="00116F89"/>
    <w:rsid w:val="00117012"/>
    <w:rsid w:val="00117122"/>
    <w:rsid w:val="0011744D"/>
    <w:rsid w:val="00117625"/>
    <w:rsid w:val="00117678"/>
    <w:rsid w:val="00117768"/>
    <w:rsid w:val="00117B48"/>
    <w:rsid w:val="00117BC4"/>
    <w:rsid w:val="00117D1D"/>
    <w:rsid w:val="00117DC4"/>
    <w:rsid w:val="00117EFA"/>
    <w:rsid w:val="00120958"/>
    <w:rsid w:val="00120C4E"/>
    <w:rsid w:val="00120F74"/>
    <w:rsid w:val="00121185"/>
    <w:rsid w:val="001212DC"/>
    <w:rsid w:val="0012171E"/>
    <w:rsid w:val="0012186F"/>
    <w:rsid w:val="00121944"/>
    <w:rsid w:val="00121980"/>
    <w:rsid w:val="00121B3B"/>
    <w:rsid w:val="00121E79"/>
    <w:rsid w:val="0012263F"/>
    <w:rsid w:val="00122877"/>
    <w:rsid w:val="00122881"/>
    <w:rsid w:val="00122A10"/>
    <w:rsid w:val="00122CA4"/>
    <w:rsid w:val="001230F3"/>
    <w:rsid w:val="001231ED"/>
    <w:rsid w:val="001234AB"/>
    <w:rsid w:val="001235A5"/>
    <w:rsid w:val="00123779"/>
    <w:rsid w:val="00123888"/>
    <w:rsid w:val="00123E14"/>
    <w:rsid w:val="00124283"/>
    <w:rsid w:val="001246D8"/>
    <w:rsid w:val="00124969"/>
    <w:rsid w:val="001249C0"/>
    <w:rsid w:val="001250BC"/>
    <w:rsid w:val="00125172"/>
    <w:rsid w:val="001253F1"/>
    <w:rsid w:val="0012560D"/>
    <w:rsid w:val="0012597D"/>
    <w:rsid w:val="00125AF5"/>
    <w:rsid w:val="00125B3D"/>
    <w:rsid w:val="00125D8A"/>
    <w:rsid w:val="0012608F"/>
    <w:rsid w:val="00126201"/>
    <w:rsid w:val="0012634C"/>
    <w:rsid w:val="00126570"/>
    <w:rsid w:val="001265D6"/>
    <w:rsid w:val="001266C2"/>
    <w:rsid w:val="00126981"/>
    <w:rsid w:val="00126C4B"/>
    <w:rsid w:val="00126EF4"/>
    <w:rsid w:val="00126F43"/>
    <w:rsid w:val="001271E0"/>
    <w:rsid w:val="00127B76"/>
    <w:rsid w:val="00127E1F"/>
    <w:rsid w:val="00127E56"/>
    <w:rsid w:val="00127FE3"/>
    <w:rsid w:val="00130039"/>
    <w:rsid w:val="001300E6"/>
    <w:rsid w:val="001303BE"/>
    <w:rsid w:val="001304EF"/>
    <w:rsid w:val="001308CD"/>
    <w:rsid w:val="00130B36"/>
    <w:rsid w:val="00130B71"/>
    <w:rsid w:val="00130C38"/>
    <w:rsid w:val="00131009"/>
    <w:rsid w:val="001311D3"/>
    <w:rsid w:val="0013126F"/>
    <w:rsid w:val="0013133A"/>
    <w:rsid w:val="0013153C"/>
    <w:rsid w:val="001315DF"/>
    <w:rsid w:val="00131892"/>
    <w:rsid w:val="00131B88"/>
    <w:rsid w:val="001321E9"/>
    <w:rsid w:val="0013240C"/>
    <w:rsid w:val="00132B1A"/>
    <w:rsid w:val="00132BD3"/>
    <w:rsid w:val="00132E78"/>
    <w:rsid w:val="00132F57"/>
    <w:rsid w:val="001330E6"/>
    <w:rsid w:val="00133109"/>
    <w:rsid w:val="00133187"/>
    <w:rsid w:val="00133323"/>
    <w:rsid w:val="00133731"/>
    <w:rsid w:val="001337FD"/>
    <w:rsid w:val="00133810"/>
    <w:rsid w:val="00133C17"/>
    <w:rsid w:val="00133FF0"/>
    <w:rsid w:val="0013435F"/>
    <w:rsid w:val="001343B2"/>
    <w:rsid w:val="001346D4"/>
    <w:rsid w:val="0013475C"/>
    <w:rsid w:val="00134880"/>
    <w:rsid w:val="0013497B"/>
    <w:rsid w:val="00134994"/>
    <w:rsid w:val="00134FA3"/>
    <w:rsid w:val="001353E7"/>
    <w:rsid w:val="001353F2"/>
    <w:rsid w:val="00135477"/>
    <w:rsid w:val="00135818"/>
    <w:rsid w:val="00135C3F"/>
    <w:rsid w:val="00135C5E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7B3"/>
    <w:rsid w:val="0013790B"/>
    <w:rsid w:val="001379EB"/>
    <w:rsid w:val="00137BCF"/>
    <w:rsid w:val="00137C0A"/>
    <w:rsid w:val="00137C13"/>
    <w:rsid w:val="00137DD8"/>
    <w:rsid w:val="00137F81"/>
    <w:rsid w:val="00137F8F"/>
    <w:rsid w:val="00140739"/>
    <w:rsid w:val="00140779"/>
    <w:rsid w:val="0014094E"/>
    <w:rsid w:val="001409DD"/>
    <w:rsid w:val="00140A53"/>
    <w:rsid w:val="00140A55"/>
    <w:rsid w:val="00140BB0"/>
    <w:rsid w:val="00140CBA"/>
    <w:rsid w:val="001419E2"/>
    <w:rsid w:val="00141B22"/>
    <w:rsid w:val="00141C40"/>
    <w:rsid w:val="00141DA9"/>
    <w:rsid w:val="001422FE"/>
    <w:rsid w:val="00142737"/>
    <w:rsid w:val="00142778"/>
    <w:rsid w:val="0014284B"/>
    <w:rsid w:val="00142D3A"/>
    <w:rsid w:val="00142D9E"/>
    <w:rsid w:val="00142EAF"/>
    <w:rsid w:val="00142EE7"/>
    <w:rsid w:val="001431D3"/>
    <w:rsid w:val="0014320E"/>
    <w:rsid w:val="00143296"/>
    <w:rsid w:val="001434DF"/>
    <w:rsid w:val="001435A3"/>
    <w:rsid w:val="0014370F"/>
    <w:rsid w:val="00143C2D"/>
    <w:rsid w:val="00143DC3"/>
    <w:rsid w:val="00143F75"/>
    <w:rsid w:val="00143F83"/>
    <w:rsid w:val="00144050"/>
    <w:rsid w:val="001441FF"/>
    <w:rsid w:val="00144779"/>
    <w:rsid w:val="00144D2B"/>
    <w:rsid w:val="0014501D"/>
    <w:rsid w:val="0014517B"/>
    <w:rsid w:val="00145648"/>
    <w:rsid w:val="00145680"/>
    <w:rsid w:val="00145B57"/>
    <w:rsid w:val="00145B87"/>
    <w:rsid w:val="00145D7B"/>
    <w:rsid w:val="00145F34"/>
    <w:rsid w:val="00146027"/>
    <w:rsid w:val="00146628"/>
    <w:rsid w:val="00146739"/>
    <w:rsid w:val="00146A18"/>
    <w:rsid w:val="00146A90"/>
    <w:rsid w:val="00146A9A"/>
    <w:rsid w:val="00146E81"/>
    <w:rsid w:val="00146F25"/>
    <w:rsid w:val="00146FDD"/>
    <w:rsid w:val="00146FFC"/>
    <w:rsid w:val="001473E0"/>
    <w:rsid w:val="00147676"/>
    <w:rsid w:val="0014777B"/>
    <w:rsid w:val="00147965"/>
    <w:rsid w:val="00147ACC"/>
    <w:rsid w:val="00147C30"/>
    <w:rsid w:val="00147F8D"/>
    <w:rsid w:val="00147FD4"/>
    <w:rsid w:val="00150180"/>
    <w:rsid w:val="00150518"/>
    <w:rsid w:val="00150D1A"/>
    <w:rsid w:val="00150D3A"/>
    <w:rsid w:val="00150DBB"/>
    <w:rsid w:val="00150F18"/>
    <w:rsid w:val="001511A3"/>
    <w:rsid w:val="0015140E"/>
    <w:rsid w:val="00151555"/>
    <w:rsid w:val="001516B0"/>
    <w:rsid w:val="001519B4"/>
    <w:rsid w:val="00151A61"/>
    <w:rsid w:val="00151B9B"/>
    <w:rsid w:val="00151CA8"/>
    <w:rsid w:val="00151F30"/>
    <w:rsid w:val="00152306"/>
    <w:rsid w:val="001525DB"/>
    <w:rsid w:val="0015268D"/>
    <w:rsid w:val="001529C2"/>
    <w:rsid w:val="00152A52"/>
    <w:rsid w:val="00152E88"/>
    <w:rsid w:val="00152EE6"/>
    <w:rsid w:val="00153026"/>
    <w:rsid w:val="00153160"/>
    <w:rsid w:val="0015320A"/>
    <w:rsid w:val="0015337F"/>
    <w:rsid w:val="001533EB"/>
    <w:rsid w:val="0015390F"/>
    <w:rsid w:val="00153D72"/>
    <w:rsid w:val="00153E15"/>
    <w:rsid w:val="00153FA1"/>
    <w:rsid w:val="001542FF"/>
    <w:rsid w:val="00154358"/>
    <w:rsid w:val="0015451C"/>
    <w:rsid w:val="00154773"/>
    <w:rsid w:val="00154930"/>
    <w:rsid w:val="00154D51"/>
    <w:rsid w:val="00154E71"/>
    <w:rsid w:val="00154F21"/>
    <w:rsid w:val="0015500F"/>
    <w:rsid w:val="001550B0"/>
    <w:rsid w:val="001552D0"/>
    <w:rsid w:val="001552FE"/>
    <w:rsid w:val="001554B6"/>
    <w:rsid w:val="001554FB"/>
    <w:rsid w:val="00155A5A"/>
    <w:rsid w:val="00155CB7"/>
    <w:rsid w:val="00155E62"/>
    <w:rsid w:val="00156362"/>
    <w:rsid w:val="001566A2"/>
    <w:rsid w:val="00156D7B"/>
    <w:rsid w:val="00156DD6"/>
    <w:rsid w:val="00157406"/>
    <w:rsid w:val="0015742D"/>
    <w:rsid w:val="0015754B"/>
    <w:rsid w:val="0015757A"/>
    <w:rsid w:val="00157656"/>
    <w:rsid w:val="00157B80"/>
    <w:rsid w:val="00157EB2"/>
    <w:rsid w:val="001601D0"/>
    <w:rsid w:val="00160426"/>
    <w:rsid w:val="001604DE"/>
    <w:rsid w:val="00160FED"/>
    <w:rsid w:val="00161153"/>
    <w:rsid w:val="00161190"/>
    <w:rsid w:val="00161367"/>
    <w:rsid w:val="001618F0"/>
    <w:rsid w:val="00161AC9"/>
    <w:rsid w:val="00161EA3"/>
    <w:rsid w:val="00161FEA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3A3E"/>
    <w:rsid w:val="0016418C"/>
    <w:rsid w:val="00164448"/>
    <w:rsid w:val="00164452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5AC"/>
    <w:rsid w:val="00165653"/>
    <w:rsid w:val="00165F8A"/>
    <w:rsid w:val="00165FA4"/>
    <w:rsid w:val="00165FD8"/>
    <w:rsid w:val="00166174"/>
    <w:rsid w:val="001664D4"/>
    <w:rsid w:val="0016664D"/>
    <w:rsid w:val="00166699"/>
    <w:rsid w:val="0016674D"/>
    <w:rsid w:val="00166B4D"/>
    <w:rsid w:val="00166CCB"/>
    <w:rsid w:val="00166D48"/>
    <w:rsid w:val="00166DA4"/>
    <w:rsid w:val="001670C5"/>
    <w:rsid w:val="001673C3"/>
    <w:rsid w:val="00167592"/>
    <w:rsid w:val="0016767F"/>
    <w:rsid w:val="00167779"/>
    <w:rsid w:val="00167EB5"/>
    <w:rsid w:val="00167F43"/>
    <w:rsid w:val="00167FBC"/>
    <w:rsid w:val="00170273"/>
    <w:rsid w:val="00170309"/>
    <w:rsid w:val="0017094A"/>
    <w:rsid w:val="00170AFD"/>
    <w:rsid w:val="00170B49"/>
    <w:rsid w:val="00170EB5"/>
    <w:rsid w:val="00171128"/>
    <w:rsid w:val="001714B4"/>
    <w:rsid w:val="00171655"/>
    <w:rsid w:val="00171659"/>
    <w:rsid w:val="0017167C"/>
    <w:rsid w:val="0017186A"/>
    <w:rsid w:val="00171BBF"/>
    <w:rsid w:val="00171CD6"/>
    <w:rsid w:val="00171E0A"/>
    <w:rsid w:val="00171EEE"/>
    <w:rsid w:val="00171FEA"/>
    <w:rsid w:val="00171FFB"/>
    <w:rsid w:val="0017205B"/>
    <w:rsid w:val="001722F3"/>
    <w:rsid w:val="00172503"/>
    <w:rsid w:val="001727B2"/>
    <w:rsid w:val="00172857"/>
    <w:rsid w:val="00172BD7"/>
    <w:rsid w:val="00172C9F"/>
    <w:rsid w:val="00172DC7"/>
    <w:rsid w:val="00172E87"/>
    <w:rsid w:val="0017319A"/>
    <w:rsid w:val="0017346C"/>
    <w:rsid w:val="001734C0"/>
    <w:rsid w:val="0017354A"/>
    <w:rsid w:val="001736D7"/>
    <w:rsid w:val="001736F0"/>
    <w:rsid w:val="0017373E"/>
    <w:rsid w:val="001738B6"/>
    <w:rsid w:val="00173CDD"/>
    <w:rsid w:val="00173D24"/>
    <w:rsid w:val="00174182"/>
    <w:rsid w:val="001741AC"/>
    <w:rsid w:val="00174263"/>
    <w:rsid w:val="001745D0"/>
    <w:rsid w:val="00174E3D"/>
    <w:rsid w:val="00174FBE"/>
    <w:rsid w:val="001751A8"/>
    <w:rsid w:val="00175293"/>
    <w:rsid w:val="00175397"/>
    <w:rsid w:val="00175466"/>
    <w:rsid w:val="001757D0"/>
    <w:rsid w:val="00175891"/>
    <w:rsid w:val="00175CBC"/>
    <w:rsid w:val="00175F20"/>
    <w:rsid w:val="00175F62"/>
    <w:rsid w:val="001762C9"/>
    <w:rsid w:val="00176A91"/>
    <w:rsid w:val="0017750A"/>
    <w:rsid w:val="001776DC"/>
    <w:rsid w:val="001778B5"/>
    <w:rsid w:val="001779EC"/>
    <w:rsid w:val="00177FB9"/>
    <w:rsid w:val="001800B3"/>
    <w:rsid w:val="0018014A"/>
    <w:rsid w:val="00180255"/>
    <w:rsid w:val="001807AE"/>
    <w:rsid w:val="00180938"/>
    <w:rsid w:val="00180C51"/>
    <w:rsid w:val="00180E18"/>
    <w:rsid w:val="00181380"/>
    <w:rsid w:val="001816B9"/>
    <w:rsid w:val="0018185F"/>
    <w:rsid w:val="00181E9C"/>
    <w:rsid w:val="00181F37"/>
    <w:rsid w:val="00181F78"/>
    <w:rsid w:val="0018201D"/>
    <w:rsid w:val="00182132"/>
    <w:rsid w:val="00182207"/>
    <w:rsid w:val="00182A42"/>
    <w:rsid w:val="00182C2E"/>
    <w:rsid w:val="00182DB1"/>
    <w:rsid w:val="00182F1E"/>
    <w:rsid w:val="00183399"/>
    <w:rsid w:val="0018368A"/>
    <w:rsid w:val="001837D0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5B7"/>
    <w:rsid w:val="00185774"/>
    <w:rsid w:val="0018599B"/>
    <w:rsid w:val="00185F30"/>
    <w:rsid w:val="00186041"/>
    <w:rsid w:val="00186163"/>
    <w:rsid w:val="00186403"/>
    <w:rsid w:val="0018677E"/>
    <w:rsid w:val="0018681D"/>
    <w:rsid w:val="00186E89"/>
    <w:rsid w:val="00186F3E"/>
    <w:rsid w:val="001876DD"/>
    <w:rsid w:val="00187AD4"/>
    <w:rsid w:val="00187F70"/>
    <w:rsid w:val="00190334"/>
    <w:rsid w:val="00190403"/>
    <w:rsid w:val="00190624"/>
    <w:rsid w:val="00190B78"/>
    <w:rsid w:val="00190E05"/>
    <w:rsid w:val="00190E2D"/>
    <w:rsid w:val="00190E4A"/>
    <w:rsid w:val="001910B2"/>
    <w:rsid w:val="0019134A"/>
    <w:rsid w:val="00191B7A"/>
    <w:rsid w:val="00191C18"/>
    <w:rsid w:val="00191D5A"/>
    <w:rsid w:val="00192198"/>
    <w:rsid w:val="001923C4"/>
    <w:rsid w:val="001929B7"/>
    <w:rsid w:val="00192D6A"/>
    <w:rsid w:val="00192E5D"/>
    <w:rsid w:val="00192EE8"/>
    <w:rsid w:val="00193247"/>
    <w:rsid w:val="001933AD"/>
    <w:rsid w:val="00193814"/>
    <w:rsid w:val="00193868"/>
    <w:rsid w:val="001938C9"/>
    <w:rsid w:val="00193BFA"/>
    <w:rsid w:val="00193ECB"/>
    <w:rsid w:val="001942A8"/>
    <w:rsid w:val="00194346"/>
    <w:rsid w:val="001945EF"/>
    <w:rsid w:val="001948B8"/>
    <w:rsid w:val="001948E6"/>
    <w:rsid w:val="001950C5"/>
    <w:rsid w:val="00195155"/>
    <w:rsid w:val="0019515A"/>
    <w:rsid w:val="00195304"/>
    <w:rsid w:val="001957FB"/>
    <w:rsid w:val="00195A60"/>
    <w:rsid w:val="00195A98"/>
    <w:rsid w:val="00195CBB"/>
    <w:rsid w:val="00195DBB"/>
    <w:rsid w:val="001962D5"/>
    <w:rsid w:val="00196711"/>
    <w:rsid w:val="00196A75"/>
    <w:rsid w:val="00196AEA"/>
    <w:rsid w:val="00196B35"/>
    <w:rsid w:val="00196B3A"/>
    <w:rsid w:val="00196BE1"/>
    <w:rsid w:val="0019739F"/>
    <w:rsid w:val="00197640"/>
    <w:rsid w:val="00197660"/>
    <w:rsid w:val="00197787"/>
    <w:rsid w:val="00197A2B"/>
    <w:rsid w:val="00197D03"/>
    <w:rsid w:val="00197F79"/>
    <w:rsid w:val="00197FBC"/>
    <w:rsid w:val="001A0346"/>
    <w:rsid w:val="001A069F"/>
    <w:rsid w:val="001A0871"/>
    <w:rsid w:val="001A0ED9"/>
    <w:rsid w:val="001A1270"/>
    <w:rsid w:val="001A1290"/>
    <w:rsid w:val="001A136B"/>
    <w:rsid w:val="001A1A1E"/>
    <w:rsid w:val="001A1AFC"/>
    <w:rsid w:val="001A1B98"/>
    <w:rsid w:val="001A1CB7"/>
    <w:rsid w:val="001A1F5B"/>
    <w:rsid w:val="001A1FFB"/>
    <w:rsid w:val="001A2141"/>
    <w:rsid w:val="001A248B"/>
    <w:rsid w:val="001A25F3"/>
    <w:rsid w:val="001A2B38"/>
    <w:rsid w:val="001A2D20"/>
    <w:rsid w:val="001A2DF8"/>
    <w:rsid w:val="001A2FF3"/>
    <w:rsid w:val="001A37C9"/>
    <w:rsid w:val="001A385C"/>
    <w:rsid w:val="001A3917"/>
    <w:rsid w:val="001A3C38"/>
    <w:rsid w:val="001A3C3D"/>
    <w:rsid w:val="001A3D9C"/>
    <w:rsid w:val="001A3E3D"/>
    <w:rsid w:val="001A3E6E"/>
    <w:rsid w:val="001A4624"/>
    <w:rsid w:val="001A484C"/>
    <w:rsid w:val="001A485D"/>
    <w:rsid w:val="001A4B4F"/>
    <w:rsid w:val="001A4CB9"/>
    <w:rsid w:val="001A4DF2"/>
    <w:rsid w:val="001A4FEB"/>
    <w:rsid w:val="001A5082"/>
    <w:rsid w:val="001A5A0F"/>
    <w:rsid w:val="001A5B33"/>
    <w:rsid w:val="001A5CAD"/>
    <w:rsid w:val="001A60B6"/>
    <w:rsid w:val="001A6140"/>
    <w:rsid w:val="001A62D2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6DB8"/>
    <w:rsid w:val="001A6FE9"/>
    <w:rsid w:val="001A7042"/>
    <w:rsid w:val="001A7067"/>
    <w:rsid w:val="001A716E"/>
    <w:rsid w:val="001A7466"/>
    <w:rsid w:val="001A74CA"/>
    <w:rsid w:val="001A7EA2"/>
    <w:rsid w:val="001B0096"/>
    <w:rsid w:val="001B04B4"/>
    <w:rsid w:val="001B065C"/>
    <w:rsid w:val="001B0A9E"/>
    <w:rsid w:val="001B0D49"/>
    <w:rsid w:val="001B1480"/>
    <w:rsid w:val="001B1694"/>
    <w:rsid w:val="001B17D1"/>
    <w:rsid w:val="001B1A26"/>
    <w:rsid w:val="001B1A29"/>
    <w:rsid w:val="001B1C5E"/>
    <w:rsid w:val="001B1D7D"/>
    <w:rsid w:val="001B212A"/>
    <w:rsid w:val="001B22D3"/>
    <w:rsid w:val="001B2358"/>
    <w:rsid w:val="001B24AE"/>
    <w:rsid w:val="001B25AA"/>
    <w:rsid w:val="001B27BD"/>
    <w:rsid w:val="001B2937"/>
    <w:rsid w:val="001B29D6"/>
    <w:rsid w:val="001B3028"/>
    <w:rsid w:val="001B30DB"/>
    <w:rsid w:val="001B327F"/>
    <w:rsid w:val="001B33B7"/>
    <w:rsid w:val="001B35EA"/>
    <w:rsid w:val="001B377E"/>
    <w:rsid w:val="001B3BEA"/>
    <w:rsid w:val="001B3CAE"/>
    <w:rsid w:val="001B3D0E"/>
    <w:rsid w:val="001B3DA4"/>
    <w:rsid w:val="001B4491"/>
    <w:rsid w:val="001B44E8"/>
    <w:rsid w:val="001B4782"/>
    <w:rsid w:val="001B4B0B"/>
    <w:rsid w:val="001B4B0E"/>
    <w:rsid w:val="001B4D45"/>
    <w:rsid w:val="001B50AF"/>
    <w:rsid w:val="001B55FE"/>
    <w:rsid w:val="001B5739"/>
    <w:rsid w:val="001B5C00"/>
    <w:rsid w:val="001B5C08"/>
    <w:rsid w:val="001B6142"/>
    <w:rsid w:val="001B631E"/>
    <w:rsid w:val="001B633A"/>
    <w:rsid w:val="001B6470"/>
    <w:rsid w:val="001B662B"/>
    <w:rsid w:val="001B669D"/>
    <w:rsid w:val="001B6A30"/>
    <w:rsid w:val="001B6A36"/>
    <w:rsid w:val="001B6E53"/>
    <w:rsid w:val="001B6EAF"/>
    <w:rsid w:val="001B7249"/>
    <w:rsid w:val="001B77E1"/>
    <w:rsid w:val="001B7900"/>
    <w:rsid w:val="001B7E3A"/>
    <w:rsid w:val="001C0194"/>
    <w:rsid w:val="001C03A5"/>
    <w:rsid w:val="001C03C8"/>
    <w:rsid w:val="001C044B"/>
    <w:rsid w:val="001C0684"/>
    <w:rsid w:val="001C069E"/>
    <w:rsid w:val="001C08EF"/>
    <w:rsid w:val="001C0AE8"/>
    <w:rsid w:val="001C0B22"/>
    <w:rsid w:val="001C0F8C"/>
    <w:rsid w:val="001C122A"/>
    <w:rsid w:val="001C1397"/>
    <w:rsid w:val="001C1634"/>
    <w:rsid w:val="001C1B3B"/>
    <w:rsid w:val="001C20C1"/>
    <w:rsid w:val="001C2374"/>
    <w:rsid w:val="001C23A9"/>
    <w:rsid w:val="001C23D7"/>
    <w:rsid w:val="001C246C"/>
    <w:rsid w:val="001C251A"/>
    <w:rsid w:val="001C25C9"/>
    <w:rsid w:val="001C264F"/>
    <w:rsid w:val="001C26E5"/>
    <w:rsid w:val="001C2768"/>
    <w:rsid w:val="001C2AF0"/>
    <w:rsid w:val="001C2CCE"/>
    <w:rsid w:val="001C2D38"/>
    <w:rsid w:val="001C2E7E"/>
    <w:rsid w:val="001C3126"/>
    <w:rsid w:val="001C31C3"/>
    <w:rsid w:val="001C326F"/>
    <w:rsid w:val="001C364B"/>
    <w:rsid w:val="001C369C"/>
    <w:rsid w:val="001C3B39"/>
    <w:rsid w:val="001C3DA7"/>
    <w:rsid w:val="001C3F54"/>
    <w:rsid w:val="001C3F96"/>
    <w:rsid w:val="001C3FEB"/>
    <w:rsid w:val="001C4135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8A7"/>
    <w:rsid w:val="001C5E68"/>
    <w:rsid w:val="001C65F6"/>
    <w:rsid w:val="001C6B2D"/>
    <w:rsid w:val="001C6D23"/>
    <w:rsid w:val="001C6D26"/>
    <w:rsid w:val="001C701C"/>
    <w:rsid w:val="001C72AC"/>
    <w:rsid w:val="001C72FC"/>
    <w:rsid w:val="001C742F"/>
    <w:rsid w:val="001C7A07"/>
    <w:rsid w:val="001C7B71"/>
    <w:rsid w:val="001C7D62"/>
    <w:rsid w:val="001C7DDB"/>
    <w:rsid w:val="001D02FF"/>
    <w:rsid w:val="001D0304"/>
    <w:rsid w:val="001D0CEB"/>
    <w:rsid w:val="001D0E3E"/>
    <w:rsid w:val="001D0E57"/>
    <w:rsid w:val="001D0EFA"/>
    <w:rsid w:val="001D0FAE"/>
    <w:rsid w:val="001D14C5"/>
    <w:rsid w:val="001D1520"/>
    <w:rsid w:val="001D1521"/>
    <w:rsid w:val="001D163C"/>
    <w:rsid w:val="001D1889"/>
    <w:rsid w:val="001D1D82"/>
    <w:rsid w:val="001D1E96"/>
    <w:rsid w:val="001D1FDB"/>
    <w:rsid w:val="001D2086"/>
    <w:rsid w:val="001D2166"/>
    <w:rsid w:val="001D251F"/>
    <w:rsid w:val="001D2706"/>
    <w:rsid w:val="001D28F3"/>
    <w:rsid w:val="001D2AF5"/>
    <w:rsid w:val="001D2B4D"/>
    <w:rsid w:val="001D2ECE"/>
    <w:rsid w:val="001D2EE5"/>
    <w:rsid w:val="001D2F06"/>
    <w:rsid w:val="001D303D"/>
    <w:rsid w:val="001D303F"/>
    <w:rsid w:val="001D3102"/>
    <w:rsid w:val="001D311B"/>
    <w:rsid w:val="001D36B3"/>
    <w:rsid w:val="001D3711"/>
    <w:rsid w:val="001D3760"/>
    <w:rsid w:val="001D3B43"/>
    <w:rsid w:val="001D3D83"/>
    <w:rsid w:val="001D3FE9"/>
    <w:rsid w:val="001D4048"/>
    <w:rsid w:val="001D421A"/>
    <w:rsid w:val="001D42A9"/>
    <w:rsid w:val="001D42D0"/>
    <w:rsid w:val="001D42FD"/>
    <w:rsid w:val="001D433B"/>
    <w:rsid w:val="001D43E2"/>
    <w:rsid w:val="001D43F1"/>
    <w:rsid w:val="001D4759"/>
    <w:rsid w:val="001D499E"/>
    <w:rsid w:val="001D4B53"/>
    <w:rsid w:val="001D4B97"/>
    <w:rsid w:val="001D4C53"/>
    <w:rsid w:val="001D4EE4"/>
    <w:rsid w:val="001D506B"/>
    <w:rsid w:val="001D55DD"/>
    <w:rsid w:val="001D57F5"/>
    <w:rsid w:val="001D581B"/>
    <w:rsid w:val="001D5991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5F4"/>
    <w:rsid w:val="001D761C"/>
    <w:rsid w:val="001D762F"/>
    <w:rsid w:val="001D7E1E"/>
    <w:rsid w:val="001E05A9"/>
    <w:rsid w:val="001E0683"/>
    <w:rsid w:val="001E0C73"/>
    <w:rsid w:val="001E0CE4"/>
    <w:rsid w:val="001E0F43"/>
    <w:rsid w:val="001E106B"/>
    <w:rsid w:val="001E14FC"/>
    <w:rsid w:val="001E152F"/>
    <w:rsid w:val="001E16D1"/>
    <w:rsid w:val="001E1D9E"/>
    <w:rsid w:val="001E1F68"/>
    <w:rsid w:val="001E2191"/>
    <w:rsid w:val="001E2286"/>
    <w:rsid w:val="001E22C0"/>
    <w:rsid w:val="001E231F"/>
    <w:rsid w:val="001E2899"/>
    <w:rsid w:val="001E28ED"/>
    <w:rsid w:val="001E2AFE"/>
    <w:rsid w:val="001E2C82"/>
    <w:rsid w:val="001E2D10"/>
    <w:rsid w:val="001E2F01"/>
    <w:rsid w:val="001E2FEC"/>
    <w:rsid w:val="001E354C"/>
    <w:rsid w:val="001E35A8"/>
    <w:rsid w:val="001E36EB"/>
    <w:rsid w:val="001E3AB2"/>
    <w:rsid w:val="001E3D06"/>
    <w:rsid w:val="001E3ED5"/>
    <w:rsid w:val="001E443E"/>
    <w:rsid w:val="001E47F2"/>
    <w:rsid w:val="001E4A43"/>
    <w:rsid w:val="001E516B"/>
    <w:rsid w:val="001E524A"/>
    <w:rsid w:val="001E5298"/>
    <w:rsid w:val="001E532B"/>
    <w:rsid w:val="001E56F2"/>
    <w:rsid w:val="001E57D7"/>
    <w:rsid w:val="001E5DBA"/>
    <w:rsid w:val="001E60C3"/>
    <w:rsid w:val="001E619B"/>
    <w:rsid w:val="001E6485"/>
    <w:rsid w:val="001E6606"/>
    <w:rsid w:val="001E6831"/>
    <w:rsid w:val="001E68C1"/>
    <w:rsid w:val="001E6B46"/>
    <w:rsid w:val="001E6D06"/>
    <w:rsid w:val="001E70B9"/>
    <w:rsid w:val="001E70F8"/>
    <w:rsid w:val="001E71CF"/>
    <w:rsid w:val="001E762E"/>
    <w:rsid w:val="001E76FE"/>
    <w:rsid w:val="001E7718"/>
    <w:rsid w:val="001E7747"/>
    <w:rsid w:val="001E78DA"/>
    <w:rsid w:val="001E7A95"/>
    <w:rsid w:val="001E7B57"/>
    <w:rsid w:val="001E7EF8"/>
    <w:rsid w:val="001E7F9B"/>
    <w:rsid w:val="001F0158"/>
    <w:rsid w:val="001F02D8"/>
    <w:rsid w:val="001F06B7"/>
    <w:rsid w:val="001F077C"/>
    <w:rsid w:val="001F1028"/>
    <w:rsid w:val="001F127B"/>
    <w:rsid w:val="001F134A"/>
    <w:rsid w:val="001F14CB"/>
    <w:rsid w:val="001F1798"/>
    <w:rsid w:val="001F179A"/>
    <w:rsid w:val="001F18CF"/>
    <w:rsid w:val="001F1A1C"/>
    <w:rsid w:val="001F1A27"/>
    <w:rsid w:val="001F1C27"/>
    <w:rsid w:val="001F1CA5"/>
    <w:rsid w:val="001F1DFA"/>
    <w:rsid w:val="001F1EF5"/>
    <w:rsid w:val="001F2079"/>
    <w:rsid w:val="001F21C6"/>
    <w:rsid w:val="001F2343"/>
    <w:rsid w:val="001F248C"/>
    <w:rsid w:val="001F2BD4"/>
    <w:rsid w:val="001F3569"/>
    <w:rsid w:val="001F3B56"/>
    <w:rsid w:val="001F3BA0"/>
    <w:rsid w:val="001F3FCB"/>
    <w:rsid w:val="001F416E"/>
    <w:rsid w:val="001F4290"/>
    <w:rsid w:val="001F47C0"/>
    <w:rsid w:val="001F4A6C"/>
    <w:rsid w:val="001F4ECF"/>
    <w:rsid w:val="001F511F"/>
    <w:rsid w:val="001F5665"/>
    <w:rsid w:val="001F568E"/>
    <w:rsid w:val="001F59D5"/>
    <w:rsid w:val="001F5BAC"/>
    <w:rsid w:val="001F5C3D"/>
    <w:rsid w:val="001F5CA5"/>
    <w:rsid w:val="001F5E6E"/>
    <w:rsid w:val="001F61C7"/>
    <w:rsid w:val="001F6556"/>
    <w:rsid w:val="001F6DAD"/>
    <w:rsid w:val="001F741E"/>
    <w:rsid w:val="001F769D"/>
    <w:rsid w:val="001F7F99"/>
    <w:rsid w:val="0020027C"/>
    <w:rsid w:val="002002B7"/>
    <w:rsid w:val="002004F3"/>
    <w:rsid w:val="0020072C"/>
    <w:rsid w:val="0020076A"/>
    <w:rsid w:val="00200958"/>
    <w:rsid w:val="00200CA3"/>
    <w:rsid w:val="00200EA3"/>
    <w:rsid w:val="00200EBE"/>
    <w:rsid w:val="002012C8"/>
    <w:rsid w:val="00201484"/>
    <w:rsid w:val="00201706"/>
    <w:rsid w:val="002018FD"/>
    <w:rsid w:val="00201D11"/>
    <w:rsid w:val="0020238A"/>
    <w:rsid w:val="00202BD5"/>
    <w:rsid w:val="00202D33"/>
    <w:rsid w:val="00202D63"/>
    <w:rsid w:val="00202D76"/>
    <w:rsid w:val="00203755"/>
    <w:rsid w:val="0020381C"/>
    <w:rsid w:val="002038D6"/>
    <w:rsid w:val="00203947"/>
    <w:rsid w:val="00203A3F"/>
    <w:rsid w:val="00203A75"/>
    <w:rsid w:val="00203B9F"/>
    <w:rsid w:val="00203D11"/>
    <w:rsid w:val="00203E69"/>
    <w:rsid w:val="002043C6"/>
    <w:rsid w:val="00204594"/>
    <w:rsid w:val="002045D4"/>
    <w:rsid w:val="0020462F"/>
    <w:rsid w:val="002047AA"/>
    <w:rsid w:val="00204F14"/>
    <w:rsid w:val="0020504D"/>
    <w:rsid w:val="002050D4"/>
    <w:rsid w:val="002054D4"/>
    <w:rsid w:val="00205560"/>
    <w:rsid w:val="00206074"/>
    <w:rsid w:val="002060B5"/>
    <w:rsid w:val="002061F1"/>
    <w:rsid w:val="00206783"/>
    <w:rsid w:val="002068BB"/>
    <w:rsid w:val="0020690E"/>
    <w:rsid w:val="00206CFA"/>
    <w:rsid w:val="00206D87"/>
    <w:rsid w:val="00206E45"/>
    <w:rsid w:val="00206E4C"/>
    <w:rsid w:val="0020725D"/>
    <w:rsid w:val="002072FB"/>
    <w:rsid w:val="00207344"/>
    <w:rsid w:val="002073AD"/>
    <w:rsid w:val="002074A1"/>
    <w:rsid w:val="00207832"/>
    <w:rsid w:val="002078E6"/>
    <w:rsid w:val="002079C2"/>
    <w:rsid w:val="00207B9F"/>
    <w:rsid w:val="00210090"/>
    <w:rsid w:val="002102BD"/>
    <w:rsid w:val="0021034E"/>
    <w:rsid w:val="00210394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88"/>
    <w:rsid w:val="00211CB6"/>
    <w:rsid w:val="00211E2D"/>
    <w:rsid w:val="00211F92"/>
    <w:rsid w:val="002120B7"/>
    <w:rsid w:val="002127DA"/>
    <w:rsid w:val="0021287D"/>
    <w:rsid w:val="00212CBB"/>
    <w:rsid w:val="00213097"/>
    <w:rsid w:val="0021312B"/>
    <w:rsid w:val="002131C2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944"/>
    <w:rsid w:val="00216B00"/>
    <w:rsid w:val="00216B11"/>
    <w:rsid w:val="00216BEF"/>
    <w:rsid w:val="00216CCD"/>
    <w:rsid w:val="00216F6A"/>
    <w:rsid w:val="00217275"/>
    <w:rsid w:val="002172A2"/>
    <w:rsid w:val="002175E4"/>
    <w:rsid w:val="00217A5F"/>
    <w:rsid w:val="00217A80"/>
    <w:rsid w:val="00217B93"/>
    <w:rsid w:val="00217F18"/>
    <w:rsid w:val="00220665"/>
    <w:rsid w:val="00220C53"/>
    <w:rsid w:val="00220EF5"/>
    <w:rsid w:val="002216E6"/>
    <w:rsid w:val="00221731"/>
    <w:rsid w:val="002217D2"/>
    <w:rsid w:val="00221D70"/>
    <w:rsid w:val="00221DCE"/>
    <w:rsid w:val="00221E93"/>
    <w:rsid w:val="00221EB8"/>
    <w:rsid w:val="00222360"/>
    <w:rsid w:val="00222558"/>
    <w:rsid w:val="0022261D"/>
    <w:rsid w:val="00222643"/>
    <w:rsid w:val="002227A0"/>
    <w:rsid w:val="00222C06"/>
    <w:rsid w:val="0022313D"/>
    <w:rsid w:val="00223349"/>
    <w:rsid w:val="00223386"/>
    <w:rsid w:val="00223512"/>
    <w:rsid w:val="0022355C"/>
    <w:rsid w:val="00223650"/>
    <w:rsid w:val="00223AEC"/>
    <w:rsid w:val="00223C3A"/>
    <w:rsid w:val="00223F85"/>
    <w:rsid w:val="002245F8"/>
    <w:rsid w:val="00224753"/>
    <w:rsid w:val="00224855"/>
    <w:rsid w:val="00224BB2"/>
    <w:rsid w:val="00224EC3"/>
    <w:rsid w:val="002253FE"/>
    <w:rsid w:val="00225D19"/>
    <w:rsid w:val="00225F8F"/>
    <w:rsid w:val="00226066"/>
    <w:rsid w:val="00226311"/>
    <w:rsid w:val="00226958"/>
    <w:rsid w:val="00226B21"/>
    <w:rsid w:val="00226E22"/>
    <w:rsid w:val="00226EFB"/>
    <w:rsid w:val="00227123"/>
    <w:rsid w:val="002271AA"/>
    <w:rsid w:val="0022729A"/>
    <w:rsid w:val="0022736F"/>
    <w:rsid w:val="002273EE"/>
    <w:rsid w:val="00227545"/>
    <w:rsid w:val="00227646"/>
    <w:rsid w:val="00227785"/>
    <w:rsid w:val="00227988"/>
    <w:rsid w:val="002279DA"/>
    <w:rsid w:val="00227F4C"/>
    <w:rsid w:val="00230754"/>
    <w:rsid w:val="0023083A"/>
    <w:rsid w:val="00230A4D"/>
    <w:rsid w:val="00230A85"/>
    <w:rsid w:val="00230B99"/>
    <w:rsid w:val="00230C7A"/>
    <w:rsid w:val="00230E56"/>
    <w:rsid w:val="002315A4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B52"/>
    <w:rsid w:val="00232E65"/>
    <w:rsid w:val="00232F1A"/>
    <w:rsid w:val="00233012"/>
    <w:rsid w:val="002330D7"/>
    <w:rsid w:val="002335B5"/>
    <w:rsid w:val="002338AE"/>
    <w:rsid w:val="00233AAA"/>
    <w:rsid w:val="00233B8A"/>
    <w:rsid w:val="00234236"/>
    <w:rsid w:val="0023445B"/>
    <w:rsid w:val="0023457A"/>
    <w:rsid w:val="002346D9"/>
    <w:rsid w:val="002346ED"/>
    <w:rsid w:val="002349FF"/>
    <w:rsid w:val="00234FDF"/>
    <w:rsid w:val="0023512A"/>
    <w:rsid w:val="0023564E"/>
    <w:rsid w:val="00235682"/>
    <w:rsid w:val="002358B1"/>
    <w:rsid w:val="002358F6"/>
    <w:rsid w:val="002362C6"/>
    <w:rsid w:val="00236319"/>
    <w:rsid w:val="00236435"/>
    <w:rsid w:val="00236654"/>
    <w:rsid w:val="0023678E"/>
    <w:rsid w:val="00236B2A"/>
    <w:rsid w:val="00236E25"/>
    <w:rsid w:val="00236EFF"/>
    <w:rsid w:val="00236F97"/>
    <w:rsid w:val="0023760E"/>
    <w:rsid w:val="0023769E"/>
    <w:rsid w:val="002377C8"/>
    <w:rsid w:val="00240299"/>
    <w:rsid w:val="00240327"/>
    <w:rsid w:val="00240379"/>
    <w:rsid w:val="002403D0"/>
    <w:rsid w:val="002404A9"/>
    <w:rsid w:val="002405F0"/>
    <w:rsid w:val="00240937"/>
    <w:rsid w:val="0024098A"/>
    <w:rsid w:val="00240DDF"/>
    <w:rsid w:val="00240FE9"/>
    <w:rsid w:val="00241736"/>
    <w:rsid w:val="00241D24"/>
    <w:rsid w:val="00241EDF"/>
    <w:rsid w:val="00241F72"/>
    <w:rsid w:val="00242424"/>
    <w:rsid w:val="002424A2"/>
    <w:rsid w:val="0024263A"/>
    <w:rsid w:val="00242BDC"/>
    <w:rsid w:val="00242DBC"/>
    <w:rsid w:val="00242E4C"/>
    <w:rsid w:val="00243142"/>
    <w:rsid w:val="002431B3"/>
    <w:rsid w:val="002432B5"/>
    <w:rsid w:val="002434C1"/>
    <w:rsid w:val="00243648"/>
    <w:rsid w:val="0024368F"/>
    <w:rsid w:val="002437FA"/>
    <w:rsid w:val="002438B9"/>
    <w:rsid w:val="00243EEC"/>
    <w:rsid w:val="00243FBE"/>
    <w:rsid w:val="0024402D"/>
    <w:rsid w:val="00244053"/>
    <w:rsid w:val="002441CE"/>
    <w:rsid w:val="00244205"/>
    <w:rsid w:val="002442F8"/>
    <w:rsid w:val="00244360"/>
    <w:rsid w:val="00244522"/>
    <w:rsid w:val="0024461F"/>
    <w:rsid w:val="002446BB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5B1"/>
    <w:rsid w:val="00246CDD"/>
    <w:rsid w:val="00246E0D"/>
    <w:rsid w:val="00246E70"/>
    <w:rsid w:val="00246FFE"/>
    <w:rsid w:val="002475BE"/>
    <w:rsid w:val="002477FB"/>
    <w:rsid w:val="00247CA9"/>
    <w:rsid w:val="00247FEB"/>
    <w:rsid w:val="00250096"/>
    <w:rsid w:val="002502E8"/>
    <w:rsid w:val="00250423"/>
    <w:rsid w:val="0025048D"/>
    <w:rsid w:val="0025049E"/>
    <w:rsid w:val="002505DE"/>
    <w:rsid w:val="00250803"/>
    <w:rsid w:val="002508F1"/>
    <w:rsid w:val="00250DFD"/>
    <w:rsid w:val="0025105F"/>
    <w:rsid w:val="0025127C"/>
    <w:rsid w:val="00251444"/>
    <w:rsid w:val="002515F9"/>
    <w:rsid w:val="0025164D"/>
    <w:rsid w:val="0025168F"/>
    <w:rsid w:val="002516C1"/>
    <w:rsid w:val="00251855"/>
    <w:rsid w:val="00251A0E"/>
    <w:rsid w:val="00251CE3"/>
    <w:rsid w:val="00251E7A"/>
    <w:rsid w:val="00251E8C"/>
    <w:rsid w:val="00251F7C"/>
    <w:rsid w:val="00252036"/>
    <w:rsid w:val="0025204A"/>
    <w:rsid w:val="0025229B"/>
    <w:rsid w:val="0025238C"/>
    <w:rsid w:val="00252647"/>
    <w:rsid w:val="0025273F"/>
    <w:rsid w:val="00252982"/>
    <w:rsid w:val="00252989"/>
    <w:rsid w:val="00252A5D"/>
    <w:rsid w:val="00252DAB"/>
    <w:rsid w:val="00253076"/>
    <w:rsid w:val="002530EF"/>
    <w:rsid w:val="0025339E"/>
    <w:rsid w:val="002533B5"/>
    <w:rsid w:val="002533DC"/>
    <w:rsid w:val="002538BA"/>
    <w:rsid w:val="002539C6"/>
    <w:rsid w:val="00253DCD"/>
    <w:rsid w:val="00253ECD"/>
    <w:rsid w:val="00253FB6"/>
    <w:rsid w:val="002547BF"/>
    <w:rsid w:val="002547DB"/>
    <w:rsid w:val="00254864"/>
    <w:rsid w:val="0025491D"/>
    <w:rsid w:val="002549D6"/>
    <w:rsid w:val="00254B04"/>
    <w:rsid w:val="00254E21"/>
    <w:rsid w:val="00254E53"/>
    <w:rsid w:val="00254E57"/>
    <w:rsid w:val="0025586C"/>
    <w:rsid w:val="00255C1A"/>
    <w:rsid w:val="00255D0E"/>
    <w:rsid w:val="00255F2B"/>
    <w:rsid w:val="00255F4A"/>
    <w:rsid w:val="00256100"/>
    <w:rsid w:val="00256169"/>
    <w:rsid w:val="00256539"/>
    <w:rsid w:val="002566E3"/>
    <w:rsid w:val="0025692A"/>
    <w:rsid w:val="00256980"/>
    <w:rsid w:val="00256B9D"/>
    <w:rsid w:val="00256DC1"/>
    <w:rsid w:val="002570EE"/>
    <w:rsid w:val="002573B5"/>
    <w:rsid w:val="002573F9"/>
    <w:rsid w:val="002574D7"/>
    <w:rsid w:val="002578B1"/>
    <w:rsid w:val="002578FE"/>
    <w:rsid w:val="00257A67"/>
    <w:rsid w:val="00257CA7"/>
    <w:rsid w:val="00257EC8"/>
    <w:rsid w:val="00260C71"/>
    <w:rsid w:val="00260D21"/>
    <w:rsid w:val="00260F18"/>
    <w:rsid w:val="0026105A"/>
    <w:rsid w:val="002611E9"/>
    <w:rsid w:val="00261305"/>
    <w:rsid w:val="002613A4"/>
    <w:rsid w:val="00261E12"/>
    <w:rsid w:val="00261E68"/>
    <w:rsid w:val="00261E83"/>
    <w:rsid w:val="002620D0"/>
    <w:rsid w:val="002622EE"/>
    <w:rsid w:val="002624BE"/>
    <w:rsid w:val="002626D4"/>
    <w:rsid w:val="00262730"/>
    <w:rsid w:val="002628B5"/>
    <w:rsid w:val="00262E44"/>
    <w:rsid w:val="00262E7A"/>
    <w:rsid w:val="0026303D"/>
    <w:rsid w:val="0026306A"/>
    <w:rsid w:val="002631A7"/>
    <w:rsid w:val="00263417"/>
    <w:rsid w:val="00263B76"/>
    <w:rsid w:val="00263F59"/>
    <w:rsid w:val="00263FC8"/>
    <w:rsid w:val="0026409F"/>
    <w:rsid w:val="002643A6"/>
    <w:rsid w:val="00264686"/>
    <w:rsid w:val="00265023"/>
    <w:rsid w:val="00265067"/>
    <w:rsid w:val="0026530A"/>
    <w:rsid w:val="002653A9"/>
    <w:rsid w:val="00265620"/>
    <w:rsid w:val="002656F2"/>
    <w:rsid w:val="002657F0"/>
    <w:rsid w:val="0026588F"/>
    <w:rsid w:val="002658C1"/>
    <w:rsid w:val="00265E6A"/>
    <w:rsid w:val="002660B5"/>
    <w:rsid w:val="002660F3"/>
    <w:rsid w:val="00266153"/>
    <w:rsid w:val="00266203"/>
    <w:rsid w:val="002662D6"/>
    <w:rsid w:val="00266458"/>
    <w:rsid w:val="00266459"/>
    <w:rsid w:val="002667D7"/>
    <w:rsid w:val="00266E5C"/>
    <w:rsid w:val="00267024"/>
    <w:rsid w:val="0026727C"/>
    <w:rsid w:val="00267396"/>
    <w:rsid w:val="0026743F"/>
    <w:rsid w:val="0026752C"/>
    <w:rsid w:val="0026753E"/>
    <w:rsid w:val="00267975"/>
    <w:rsid w:val="0027076D"/>
    <w:rsid w:val="00270CB0"/>
    <w:rsid w:val="0027104F"/>
    <w:rsid w:val="00271075"/>
    <w:rsid w:val="002710E8"/>
    <w:rsid w:val="00271D6F"/>
    <w:rsid w:val="00271E2F"/>
    <w:rsid w:val="0027214E"/>
    <w:rsid w:val="002725B0"/>
    <w:rsid w:val="002728B5"/>
    <w:rsid w:val="00272D23"/>
    <w:rsid w:val="00272E40"/>
    <w:rsid w:val="00272E88"/>
    <w:rsid w:val="00272FC5"/>
    <w:rsid w:val="00273053"/>
    <w:rsid w:val="0027334A"/>
    <w:rsid w:val="0027355A"/>
    <w:rsid w:val="0027358C"/>
    <w:rsid w:val="00273899"/>
    <w:rsid w:val="002739E0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BDF"/>
    <w:rsid w:val="00274C18"/>
    <w:rsid w:val="00275316"/>
    <w:rsid w:val="0027533E"/>
    <w:rsid w:val="002753F7"/>
    <w:rsid w:val="00275DA6"/>
    <w:rsid w:val="00275ECF"/>
    <w:rsid w:val="00276098"/>
    <w:rsid w:val="00276171"/>
    <w:rsid w:val="002762F2"/>
    <w:rsid w:val="00276336"/>
    <w:rsid w:val="002768CB"/>
    <w:rsid w:val="002768CE"/>
    <w:rsid w:val="002768FE"/>
    <w:rsid w:val="0027695A"/>
    <w:rsid w:val="0027699B"/>
    <w:rsid w:val="00276B01"/>
    <w:rsid w:val="00276B34"/>
    <w:rsid w:val="00276B4F"/>
    <w:rsid w:val="00276CA7"/>
    <w:rsid w:val="00276D66"/>
    <w:rsid w:val="002771CC"/>
    <w:rsid w:val="00277283"/>
    <w:rsid w:val="002772F7"/>
    <w:rsid w:val="0027730D"/>
    <w:rsid w:val="0027745D"/>
    <w:rsid w:val="002778E4"/>
    <w:rsid w:val="00277FBC"/>
    <w:rsid w:val="0028005E"/>
    <w:rsid w:val="002800A1"/>
    <w:rsid w:val="002802A0"/>
    <w:rsid w:val="00280768"/>
    <w:rsid w:val="00280BBD"/>
    <w:rsid w:val="0028109D"/>
    <w:rsid w:val="002811F0"/>
    <w:rsid w:val="002814E1"/>
    <w:rsid w:val="00281644"/>
    <w:rsid w:val="0028168A"/>
    <w:rsid w:val="00281690"/>
    <w:rsid w:val="00281802"/>
    <w:rsid w:val="00281AD4"/>
    <w:rsid w:val="00281D3D"/>
    <w:rsid w:val="0028227A"/>
    <w:rsid w:val="00282693"/>
    <w:rsid w:val="00282773"/>
    <w:rsid w:val="00282905"/>
    <w:rsid w:val="00282964"/>
    <w:rsid w:val="00282D64"/>
    <w:rsid w:val="002832CD"/>
    <w:rsid w:val="00283596"/>
    <w:rsid w:val="002836A9"/>
    <w:rsid w:val="0028377A"/>
    <w:rsid w:val="00283B28"/>
    <w:rsid w:val="00283C62"/>
    <w:rsid w:val="0028427A"/>
    <w:rsid w:val="002842AB"/>
    <w:rsid w:val="0028447D"/>
    <w:rsid w:val="002844F8"/>
    <w:rsid w:val="002846A7"/>
    <w:rsid w:val="002846F0"/>
    <w:rsid w:val="0028476D"/>
    <w:rsid w:val="00284991"/>
    <w:rsid w:val="00284A0D"/>
    <w:rsid w:val="00284D68"/>
    <w:rsid w:val="00284E12"/>
    <w:rsid w:val="00284E7F"/>
    <w:rsid w:val="00284FE0"/>
    <w:rsid w:val="0028581D"/>
    <w:rsid w:val="00285AD6"/>
    <w:rsid w:val="00285ADB"/>
    <w:rsid w:val="00285AF5"/>
    <w:rsid w:val="00286303"/>
    <w:rsid w:val="00286617"/>
    <w:rsid w:val="00286644"/>
    <w:rsid w:val="00286671"/>
    <w:rsid w:val="002900E8"/>
    <w:rsid w:val="002906DC"/>
    <w:rsid w:val="00290792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2186"/>
    <w:rsid w:val="002921B9"/>
    <w:rsid w:val="0029233B"/>
    <w:rsid w:val="00292511"/>
    <w:rsid w:val="00292691"/>
    <w:rsid w:val="00292774"/>
    <w:rsid w:val="00293041"/>
    <w:rsid w:val="002930A1"/>
    <w:rsid w:val="0029340F"/>
    <w:rsid w:val="00293475"/>
    <w:rsid w:val="0029351B"/>
    <w:rsid w:val="002938FD"/>
    <w:rsid w:val="00293AC0"/>
    <w:rsid w:val="00293DAA"/>
    <w:rsid w:val="002941BC"/>
    <w:rsid w:val="00294264"/>
    <w:rsid w:val="00294959"/>
    <w:rsid w:val="002949CF"/>
    <w:rsid w:val="00294A67"/>
    <w:rsid w:val="00294C8E"/>
    <w:rsid w:val="0029524F"/>
    <w:rsid w:val="00295264"/>
    <w:rsid w:val="002954F6"/>
    <w:rsid w:val="00295933"/>
    <w:rsid w:val="00295995"/>
    <w:rsid w:val="00295B75"/>
    <w:rsid w:val="0029610B"/>
    <w:rsid w:val="002963E1"/>
    <w:rsid w:val="002966C7"/>
    <w:rsid w:val="002966CD"/>
    <w:rsid w:val="00296A6E"/>
    <w:rsid w:val="00296B0F"/>
    <w:rsid w:val="00296F98"/>
    <w:rsid w:val="002975B1"/>
    <w:rsid w:val="00297A7E"/>
    <w:rsid w:val="002A0071"/>
    <w:rsid w:val="002A04B9"/>
    <w:rsid w:val="002A0806"/>
    <w:rsid w:val="002A09D5"/>
    <w:rsid w:val="002A0A15"/>
    <w:rsid w:val="002A0D3D"/>
    <w:rsid w:val="002A0E5D"/>
    <w:rsid w:val="002A1331"/>
    <w:rsid w:val="002A1539"/>
    <w:rsid w:val="002A16A1"/>
    <w:rsid w:val="002A16FC"/>
    <w:rsid w:val="002A1E5F"/>
    <w:rsid w:val="002A25C7"/>
    <w:rsid w:val="002A268F"/>
    <w:rsid w:val="002A26E3"/>
    <w:rsid w:val="002A2816"/>
    <w:rsid w:val="002A29CC"/>
    <w:rsid w:val="002A2A8F"/>
    <w:rsid w:val="002A2CB4"/>
    <w:rsid w:val="002A2D02"/>
    <w:rsid w:val="002A2FA1"/>
    <w:rsid w:val="002A315D"/>
    <w:rsid w:val="002A322C"/>
    <w:rsid w:val="002A32A0"/>
    <w:rsid w:val="002A32D7"/>
    <w:rsid w:val="002A340F"/>
    <w:rsid w:val="002A34D3"/>
    <w:rsid w:val="002A3661"/>
    <w:rsid w:val="002A3766"/>
    <w:rsid w:val="002A3AA0"/>
    <w:rsid w:val="002A3B3C"/>
    <w:rsid w:val="002A3BD7"/>
    <w:rsid w:val="002A3BF5"/>
    <w:rsid w:val="002A3E2C"/>
    <w:rsid w:val="002A3EAF"/>
    <w:rsid w:val="002A3FD8"/>
    <w:rsid w:val="002A41C0"/>
    <w:rsid w:val="002A447F"/>
    <w:rsid w:val="002A4546"/>
    <w:rsid w:val="002A45C3"/>
    <w:rsid w:val="002A49E9"/>
    <w:rsid w:val="002A4A18"/>
    <w:rsid w:val="002A4BE7"/>
    <w:rsid w:val="002A4E37"/>
    <w:rsid w:val="002A4E4B"/>
    <w:rsid w:val="002A525B"/>
    <w:rsid w:val="002A5D61"/>
    <w:rsid w:val="002A5E5E"/>
    <w:rsid w:val="002A62BD"/>
    <w:rsid w:val="002A6930"/>
    <w:rsid w:val="002A69F3"/>
    <w:rsid w:val="002A6A7C"/>
    <w:rsid w:val="002A6C97"/>
    <w:rsid w:val="002A6D18"/>
    <w:rsid w:val="002A6F92"/>
    <w:rsid w:val="002A7379"/>
    <w:rsid w:val="002A78F3"/>
    <w:rsid w:val="002A79E6"/>
    <w:rsid w:val="002A7BA5"/>
    <w:rsid w:val="002A7C69"/>
    <w:rsid w:val="002A7C9D"/>
    <w:rsid w:val="002A7FF2"/>
    <w:rsid w:val="002B00F7"/>
    <w:rsid w:val="002B0449"/>
    <w:rsid w:val="002B051A"/>
    <w:rsid w:val="002B0660"/>
    <w:rsid w:val="002B089D"/>
    <w:rsid w:val="002B0B7B"/>
    <w:rsid w:val="002B0E2E"/>
    <w:rsid w:val="002B0F84"/>
    <w:rsid w:val="002B1303"/>
    <w:rsid w:val="002B1317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346"/>
    <w:rsid w:val="002B2779"/>
    <w:rsid w:val="002B2E30"/>
    <w:rsid w:val="002B2F6A"/>
    <w:rsid w:val="002B3168"/>
    <w:rsid w:val="002B33EE"/>
    <w:rsid w:val="002B35E0"/>
    <w:rsid w:val="002B376C"/>
    <w:rsid w:val="002B39DE"/>
    <w:rsid w:val="002B3BA8"/>
    <w:rsid w:val="002B3E01"/>
    <w:rsid w:val="002B403B"/>
    <w:rsid w:val="002B4448"/>
    <w:rsid w:val="002B462A"/>
    <w:rsid w:val="002B48D0"/>
    <w:rsid w:val="002B4AB6"/>
    <w:rsid w:val="002B4CB8"/>
    <w:rsid w:val="002B4D0B"/>
    <w:rsid w:val="002B4D66"/>
    <w:rsid w:val="002B5252"/>
    <w:rsid w:val="002B55EC"/>
    <w:rsid w:val="002B565B"/>
    <w:rsid w:val="002B5848"/>
    <w:rsid w:val="002B5BBC"/>
    <w:rsid w:val="002B5D2C"/>
    <w:rsid w:val="002B5D45"/>
    <w:rsid w:val="002B5EB4"/>
    <w:rsid w:val="002B61D8"/>
    <w:rsid w:val="002B66E3"/>
    <w:rsid w:val="002B670C"/>
    <w:rsid w:val="002B68A4"/>
    <w:rsid w:val="002B691D"/>
    <w:rsid w:val="002B69E4"/>
    <w:rsid w:val="002B6CC2"/>
    <w:rsid w:val="002B7103"/>
    <w:rsid w:val="002B798E"/>
    <w:rsid w:val="002C0288"/>
    <w:rsid w:val="002C02C7"/>
    <w:rsid w:val="002C038C"/>
    <w:rsid w:val="002C062A"/>
    <w:rsid w:val="002C06B1"/>
    <w:rsid w:val="002C07D1"/>
    <w:rsid w:val="002C0C18"/>
    <w:rsid w:val="002C102B"/>
    <w:rsid w:val="002C1163"/>
    <w:rsid w:val="002C1297"/>
    <w:rsid w:val="002C129D"/>
    <w:rsid w:val="002C15AE"/>
    <w:rsid w:val="002C16A6"/>
    <w:rsid w:val="002C1BF4"/>
    <w:rsid w:val="002C1E41"/>
    <w:rsid w:val="002C1EEF"/>
    <w:rsid w:val="002C2232"/>
    <w:rsid w:val="002C2464"/>
    <w:rsid w:val="002C2625"/>
    <w:rsid w:val="002C26D4"/>
    <w:rsid w:val="002C30A5"/>
    <w:rsid w:val="002C31C1"/>
    <w:rsid w:val="002C340B"/>
    <w:rsid w:val="002C351C"/>
    <w:rsid w:val="002C35A5"/>
    <w:rsid w:val="002C3873"/>
    <w:rsid w:val="002C39CB"/>
    <w:rsid w:val="002C3BC6"/>
    <w:rsid w:val="002C3CD6"/>
    <w:rsid w:val="002C3D69"/>
    <w:rsid w:val="002C4297"/>
    <w:rsid w:val="002C4620"/>
    <w:rsid w:val="002C47E9"/>
    <w:rsid w:val="002C4A99"/>
    <w:rsid w:val="002C4D4A"/>
    <w:rsid w:val="002C4EE1"/>
    <w:rsid w:val="002C50BE"/>
    <w:rsid w:val="002C514D"/>
    <w:rsid w:val="002C53B6"/>
    <w:rsid w:val="002C5410"/>
    <w:rsid w:val="002C552A"/>
    <w:rsid w:val="002C553C"/>
    <w:rsid w:val="002C59D3"/>
    <w:rsid w:val="002C5B3F"/>
    <w:rsid w:val="002C5E7B"/>
    <w:rsid w:val="002C5EED"/>
    <w:rsid w:val="002C5FAF"/>
    <w:rsid w:val="002C6465"/>
    <w:rsid w:val="002C6538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D2"/>
    <w:rsid w:val="002D07E9"/>
    <w:rsid w:val="002D0A31"/>
    <w:rsid w:val="002D0A8C"/>
    <w:rsid w:val="002D0CE1"/>
    <w:rsid w:val="002D0F25"/>
    <w:rsid w:val="002D1084"/>
    <w:rsid w:val="002D11CF"/>
    <w:rsid w:val="002D12DA"/>
    <w:rsid w:val="002D16B9"/>
    <w:rsid w:val="002D1801"/>
    <w:rsid w:val="002D1958"/>
    <w:rsid w:val="002D1C58"/>
    <w:rsid w:val="002D1D09"/>
    <w:rsid w:val="002D23D5"/>
    <w:rsid w:val="002D2533"/>
    <w:rsid w:val="002D2759"/>
    <w:rsid w:val="002D2960"/>
    <w:rsid w:val="002D38BC"/>
    <w:rsid w:val="002D3ABE"/>
    <w:rsid w:val="002D3C0A"/>
    <w:rsid w:val="002D3E1A"/>
    <w:rsid w:val="002D40CA"/>
    <w:rsid w:val="002D413B"/>
    <w:rsid w:val="002D4141"/>
    <w:rsid w:val="002D444E"/>
    <w:rsid w:val="002D448B"/>
    <w:rsid w:val="002D4C58"/>
    <w:rsid w:val="002D500C"/>
    <w:rsid w:val="002D5239"/>
    <w:rsid w:val="002D5240"/>
    <w:rsid w:val="002D6501"/>
    <w:rsid w:val="002D68A2"/>
    <w:rsid w:val="002D68B4"/>
    <w:rsid w:val="002D6D42"/>
    <w:rsid w:val="002D6F06"/>
    <w:rsid w:val="002D6FC1"/>
    <w:rsid w:val="002D7019"/>
    <w:rsid w:val="002D7052"/>
    <w:rsid w:val="002D7384"/>
    <w:rsid w:val="002D7C30"/>
    <w:rsid w:val="002D7D91"/>
    <w:rsid w:val="002D7FA1"/>
    <w:rsid w:val="002E00DF"/>
    <w:rsid w:val="002E013F"/>
    <w:rsid w:val="002E0241"/>
    <w:rsid w:val="002E0626"/>
    <w:rsid w:val="002E0663"/>
    <w:rsid w:val="002E06F1"/>
    <w:rsid w:val="002E0C3E"/>
    <w:rsid w:val="002E0C4B"/>
    <w:rsid w:val="002E0CE6"/>
    <w:rsid w:val="002E0D41"/>
    <w:rsid w:val="002E0D89"/>
    <w:rsid w:val="002E0E1F"/>
    <w:rsid w:val="002E1339"/>
    <w:rsid w:val="002E1519"/>
    <w:rsid w:val="002E1566"/>
    <w:rsid w:val="002E16F4"/>
    <w:rsid w:val="002E1702"/>
    <w:rsid w:val="002E1941"/>
    <w:rsid w:val="002E1961"/>
    <w:rsid w:val="002E1D16"/>
    <w:rsid w:val="002E1E29"/>
    <w:rsid w:val="002E20B4"/>
    <w:rsid w:val="002E2330"/>
    <w:rsid w:val="002E2641"/>
    <w:rsid w:val="002E27E0"/>
    <w:rsid w:val="002E2BAF"/>
    <w:rsid w:val="002E2CC0"/>
    <w:rsid w:val="002E2D2D"/>
    <w:rsid w:val="002E2D90"/>
    <w:rsid w:val="002E2F7E"/>
    <w:rsid w:val="002E3039"/>
    <w:rsid w:val="002E34F4"/>
    <w:rsid w:val="002E3999"/>
    <w:rsid w:val="002E3C83"/>
    <w:rsid w:val="002E3FC1"/>
    <w:rsid w:val="002E4776"/>
    <w:rsid w:val="002E482F"/>
    <w:rsid w:val="002E48E7"/>
    <w:rsid w:val="002E4A19"/>
    <w:rsid w:val="002E4C36"/>
    <w:rsid w:val="002E4C37"/>
    <w:rsid w:val="002E4CD5"/>
    <w:rsid w:val="002E4FE9"/>
    <w:rsid w:val="002E5006"/>
    <w:rsid w:val="002E526D"/>
    <w:rsid w:val="002E52F6"/>
    <w:rsid w:val="002E5683"/>
    <w:rsid w:val="002E5A40"/>
    <w:rsid w:val="002E5BA9"/>
    <w:rsid w:val="002E5D25"/>
    <w:rsid w:val="002E5F7F"/>
    <w:rsid w:val="002E6263"/>
    <w:rsid w:val="002E63B3"/>
    <w:rsid w:val="002E646B"/>
    <w:rsid w:val="002E6470"/>
    <w:rsid w:val="002E654A"/>
    <w:rsid w:val="002E65DE"/>
    <w:rsid w:val="002E6B27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E7EC7"/>
    <w:rsid w:val="002E7F5C"/>
    <w:rsid w:val="002F0017"/>
    <w:rsid w:val="002F0096"/>
    <w:rsid w:val="002F0A19"/>
    <w:rsid w:val="002F0BCF"/>
    <w:rsid w:val="002F0D26"/>
    <w:rsid w:val="002F0EA8"/>
    <w:rsid w:val="002F0FC5"/>
    <w:rsid w:val="002F10CD"/>
    <w:rsid w:val="002F133F"/>
    <w:rsid w:val="002F13FA"/>
    <w:rsid w:val="002F182A"/>
    <w:rsid w:val="002F1A97"/>
    <w:rsid w:val="002F1BBE"/>
    <w:rsid w:val="002F1C34"/>
    <w:rsid w:val="002F1CB4"/>
    <w:rsid w:val="002F1CCE"/>
    <w:rsid w:val="002F1CED"/>
    <w:rsid w:val="002F2067"/>
    <w:rsid w:val="002F2479"/>
    <w:rsid w:val="002F25CD"/>
    <w:rsid w:val="002F28EC"/>
    <w:rsid w:val="002F2A08"/>
    <w:rsid w:val="002F2AC6"/>
    <w:rsid w:val="002F2C62"/>
    <w:rsid w:val="002F2CCC"/>
    <w:rsid w:val="002F2D2D"/>
    <w:rsid w:val="002F2F74"/>
    <w:rsid w:val="002F3A4D"/>
    <w:rsid w:val="002F3B94"/>
    <w:rsid w:val="002F3EDE"/>
    <w:rsid w:val="002F3FCF"/>
    <w:rsid w:val="002F3FDE"/>
    <w:rsid w:val="002F43D4"/>
    <w:rsid w:val="002F4A74"/>
    <w:rsid w:val="002F4C04"/>
    <w:rsid w:val="002F4FE6"/>
    <w:rsid w:val="002F5019"/>
    <w:rsid w:val="002F5042"/>
    <w:rsid w:val="002F5840"/>
    <w:rsid w:val="002F59C9"/>
    <w:rsid w:val="002F5A9E"/>
    <w:rsid w:val="002F5AFC"/>
    <w:rsid w:val="002F6148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309"/>
    <w:rsid w:val="002F7510"/>
    <w:rsid w:val="002F7530"/>
    <w:rsid w:val="002F7A60"/>
    <w:rsid w:val="002F7AB5"/>
    <w:rsid w:val="002F7BEA"/>
    <w:rsid w:val="002F7C8C"/>
    <w:rsid w:val="002F7CDE"/>
    <w:rsid w:val="002F7E04"/>
    <w:rsid w:val="0030047A"/>
    <w:rsid w:val="00300509"/>
    <w:rsid w:val="0030075E"/>
    <w:rsid w:val="00300944"/>
    <w:rsid w:val="00300CBB"/>
    <w:rsid w:val="0030118B"/>
    <w:rsid w:val="0030149E"/>
    <w:rsid w:val="00301552"/>
    <w:rsid w:val="00301774"/>
    <w:rsid w:val="00301BC5"/>
    <w:rsid w:val="00301C87"/>
    <w:rsid w:val="00301E59"/>
    <w:rsid w:val="00301EBC"/>
    <w:rsid w:val="0030213B"/>
    <w:rsid w:val="003021AC"/>
    <w:rsid w:val="00302477"/>
    <w:rsid w:val="00302603"/>
    <w:rsid w:val="00302634"/>
    <w:rsid w:val="00302658"/>
    <w:rsid w:val="00302924"/>
    <w:rsid w:val="00302C1E"/>
    <w:rsid w:val="00302D43"/>
    <w:rsid w:val="00302D59"/>
    <w:rsid w:val="00302E0C"/>
    <w:rsid w:val="003030CB"/>
    <w:rsid w:val="00303186"/>
    <w:rsid w:val="00303E1E"/>
    <w:rsid w:val="00304187"/>
    <w:rsid w:val="003044BE"/>
    <w:rsid w:val="00304638"/>
    <w:rsid w:val="0030490B"/>
    <w:rsid w:val="003049C9"/>
    <w:rsid w:val="00304BC6"/>
    <w:rsid w:val="00304D2A"/>
    <w:rsid w:val="00304F0F"/>
    <w:rsid w:val="003051B6"/>
    <w:rsid w:val="0030530E"/>
    <w:rsid w:val="00305451"/>
    <w:rsid w:val="00305521"/>
    <w:rsid w:val="003056A8"/>
    <w:rsid w:val="00305A79"/>
    <w:rsid w:val="00305B63"/>
    <w:rsid w:val="00305DDF"/>
    <w:rsid w:val="00306378"/>
    <w:rsid w:val="003063EB"/>
    <w:rsid w:val="003063F7"/>
    <w:rsid w:val="00306413"/>
    <w:rsid w:val="00306981"/>
    <w:rsid w:val="00306A7E"/>
    <w:rsid w:val="00306D83"/>
    <w:rsid w:val="00307345"/>
    <w:rsid w:val="00307485"/>
    <w:rsid w:val="003076F6"/>
    <w:rsid w:val="00307B36"/>
    <w:rsid w:val="00307D05"/>
    <w:rsid w:val="00307D89"/>
    <w:rsid w:val="00307E28"/>
    <w:rsid w:val="00310366"/>
    <w:rsid w:val="00310392"/>
    <w:rsid w:val="00310737"/>
    <w:rsid w:val="003107E2"/>
    <w:rsid w:val="00310E57"/>
    <w:rsid w:val="00311591"/>
    <w:rsid w:val="00311727"/>
    <w:rsid w:val="00311A0B"/>
    <w:rsid w:val="00312001"/>
    <w:rsid w:val="003122F4"/>
    <w:rsid w:val="00312373"/>
    <w:rsid w:val="003126B6"/>
    <w:rsid w:val="0031289A"/>
    <w:rsid w:val="00312CAA"/>
    <w:rsid w:val="00312CFE"/>
    <w:rsid w:val="00312D54"/>
    <w:rsid w:val="00312F84"/>
    <w:rsid w:val="0031310C"/>
    <w:rsid w:val="0031319B"/>
    <w:rsid w:val="00313335"/>
    <w:rsid w:val="00313761"/>
    <w:rsid w:val="00313910"/>
    <w:rsid w:val="00313E50"/>
    <w:rsid w:val="00313EA8"/>
    <w:rsid w:val="00313F24"/>
    <w:rsid w:val="00314109"/>
    <w:rsid w:val="0031417E"/>
    <w:rsid w:val="0031475B"/>
    <w:rsid w:val="0031489E"/>
    <w:rsid w:val="003149DC"/>
    <w:rsid w:val="00314F86"/>
    <w:rsid w:val="00314FCF"/>
    <w:rsid w:val="00315835"/>
    <w:rsid w:val="00316171"/>
    <w:rsid w:val="0031628F"/>
    <w:rsid w:val="003162DC"/>
    <w:rsid w:val="003163DB"/>
    <w:rsid w:val="00316672"/>
    <w:rsid w:val="003168DE"/>
    <w:rsid w:val="003169D9"/>
    <w:rsid w:val="00316D11"/>
    <w:rsid w:val="00316D4A"/>
    <w:rsid w:val="00316F6B"/>
    <w:rsid w:val="00316FD5"/>
    <w:rsid w:val="00317628"/>
    <w:rsid w:val="003177CF"/>
    <w:rsid w:val="003177FD"/>
    <w:rsid w:val="00317890"/>
    <w:rsid w:val="00317892"/>
    <w:rsid w:val="003178F4"/>
    <w:rsid w:val="00317CA2"/>
    <w:rsid w:val="00317D16"/>
    <w:rsid w:val="00317E60"/>
    <w:rsid w:val="00320221"/>
    <w:rsid w:val="00320294"/>
    <w:rsid w:val="003204DB"/>
    <w:rsid w:val="00320571"/>
    <w:rsid w:val="00320899"/>
    <w:rsid w:val="00320F0C"/>
    <w:rsid w:val="00320F2B"/>
    <w:rsid w:val="00320F66"/>
    <w:rsid w:val="0032100E"/>
    <w:rsid w:val="003211F0"/>
    <w:rsid w:val="00321624"/>
    <w:rsid w:val="00321755"/>
    <w:rsid w:val="00321786"/>
    <w:rsid w:val="00321829"/>
    <w:rsid w:val="00321924"/>
    <w:rsid w:val="00321AFB"/>
    <w:rsid w:val="00321DB4"/>
    <w:rsid w:val="00321E9E"/>
    <w:rsid w:val="00321F0E"/>
    <w:rsid w:val="00322028"/>
    <w:rsid w:val="00322201"/>
    <w:rsid w:val="0032277C"/>
    <w:rsid w:val="003229C8"/>
    <w:rsid w:val="00322A70"/>
    <w:rsid w:val="003235BB"/>
    <w:rsid w:val="0032386B"/>
    <w:rsid w:val="00323971"/>
    <w:rsid w:val="0032399E"/>
    <w:rsid w:val="00323A8A"/>
    <w:rsid w:val="00323E0D"/>
    <w:rsid w:val="00323E60"/>
    <w:rsid w:val="00323F24"/>
    <w:rsid w:val="00324055"/>
    <w:rsid w:val="00324214"/>
    <w:rsid w:val="00324705"/>
    <w:rsid w:val="00324774"/>
    <w:rsid w:val="003248F3"/>
    <w:rsid w:val="0032504A"/>
    <w:rsid w:val="0032505E"/>
    <w:rsid w:val="00325077"/>
    <w:rsid w:val="0032529C"/>
    <w:rsid w:val="003253D8"/>
    <w:rsid w:val="0032569F"/>
    <w:rsid w:val="00325B83"/>
    <w:rsid w:val="00325BFD"/>
    <w:rsid w:val="00325C0C"/>
    <w:rsid w:val="00325C3D"/>
    <w:rsid w:val="00325C89"/>
    <w:rsid w:val="00326105"/>
    <w:rsid w:val="0032635F"/>
    <w:rsid w:val="00326B51"/>
    <w:rsid w:val="00326BD3"/>
    <w:rsid w:val="0032708F"/>
    <w:rsid w:val="003273E0"/>
    <w:rsid w:val="00327563"/>
    <w:rsid w:val="003276AC"/>
    <w:rsid w:val="00327853"/>
    <w:rsid w:val="00327880"/>
    <w:rsid w:val="00327CDF"/>
    <w:rsid w:val="00327DF5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F98"/>
    <w:rsid w:val="003326CA"/>
    <w:rsid w:val="00332C41"/>
    <w:rsid w:val="00332F2A"/>
    <w:rsid w:val="003331AD"/>
    <w:rsid w:val="003331CB"/>
    <w:rsid w:val="0033392A"/>
    <w:rsid w:val="00333A3C"/>
    <w:rsid w:val="00333C21"/>
    <w:rsid w:val="00333F48"/>
    <w:rsid w:val="00334229"/>
    <w:rsid w:val="0033430C"/>
    <w:rsid w:val="00334390"/>
    <w:rsid w:val="003346A9"/>
    <w:rsid w:val="00334A3B"/>
    <w:rsid w:val="00334D1C"/>
    <w:rsid w:val="00334F26"/>
    <w:rsid w:val="00335111"/>
    <w:rsid w:val="003351CF"/>
    <w:rsid w:val="003354FE"/>
    <w:rsid w:val="0033594C"/>
    <w:rsid w:val="00335B1E"/>
    <w:rsid w:val="00335C7E"/>
    <w:rsid w:val="00335FCD"/>
    <w:rsid w:val="0033606D"/>
    <w:rsid w:val="0033708B"/>
    <w:rsid w:val="003370DD"/>
    <w:rsid w:val="003374BE"/>
    <w:rsid w:val="00337711"/>
    <w:rsid w:val="0033781D"/>
    <w:rsid w:val="00337DAE"/>
    <w:rsid w:val="00340220"/>
    <w:rsid w:val="00340488"/>
    <w:rsid w:val="00340657"/>
    <w:rsid w:val="00340693"/>
    <w:rsid w:val="00340AB5"/>
    <w:rsid w:val="00340AB7"/>
    <w:rsid w:val="00340C95"/>
    <w:rsid w:val="00340CDC"/>
    <w:rsid w:val="00340FAB"/>
    <w:rsid w:val="003410F7"/>
    <w:rsid w:val="00341482"/>
    <w:rsid w:val="00341547"/>
    <w:rsid w:val="0034195B"/>
    <w:rsid w:val="00341A47"/>
    <w:rsid w:val="00341B7F"/>
    <w:rsid w:val="00341C07"/>
    <w:rsid w:val="00341D37"/>
    <w:rsid w:val="003426A3"/>
    <w:rsid w:val="00342D17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5A1"/>
    <w:rsid w:val="003449F4"/>
    <w:rsid w:val="00344C41"/>
    <w:rsid w:val="00344CBF"/>
    <w:rsid w:val="0034532A"/>
    <w:rsid w:val="00345528"/>
    <w:rsid w:val="003457A7"/>
    <w:rsid w:val="003459CA"/>
    <w:rsid w:val="00345B6A"/>
    <w:rsid w:val="00345CB6"/>
    <w:rsid w:val="00345D14"/>
    <w:rsid w:val="00345E16"/>
    <w:rsid w:val="00345E38"/>
    <w:rsid w:val="00345FD5"/>
    <w:rsid w:val="003462AF"/>
    <w:rsid w:val="003463C0"/>
    <w:rsid w:val="0034644D"/>
    <w:rsid w:val="0034674D"/>
    <w:rsid w:val="00346971"/>
    <w:rsid w:val="00346AF6"/>
    <w:rsid w:val="00346B13"/>
    <w:rsid w:val="003471B7"/>
    <w:rsid w:val="0034745D"/>
    <w:rsid w:val="00347695"/>
    <w:rsid w:val="00347912"/>
    <w:rsid w:val="00347BE8"/>
    <w:rsid w:val="00347CD9"/>
    <w:rsid w:val="003501A3"/>
    <w:rsid w:val="00350244"/>
    <w:rsid w:val="00350475"/>
    <w:rsid w:val="00350525"/>
    <w:rsid w:val="00350532"/>
    <w:rsid w:val="00350916"/>
    <w:rsid w:val="00350981"/>
    <w:rsid w:val="003509F7"/>
    <w:rsid w:val="00350B80"/>
    <w:rsid w:val="003514A9"/>
    <w:rsid w:val="0035160D"/>
    <w:rsid w:val="00351862"/>
    <w:rsid w:val="003519A5"/>
    <w:rsid w:val="003519B6"/>
    <w:rsid w:val="00351BC7"/>
    <w:rsid w:val="00351F2F"/>
    <w:rsid w:val="00352149"/>
    <w:rsid w:val="003522B5"/>
    <w:rsid w:val="00352438"/>
    <w:rsid w:val="003524E3"/>
    <w:rsid w:val="00352A37"/>
    <w:rsid w:val="00352C2C"/>
    <w:rsid w:val="00352CD9"/>
    <w:rsid w:val="00352D30"/>
    <w:rsid w:val="00353487"/>
    <w:rsid w:val="00353816"/>
    <w:rsid w:val="00354717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E3"/>
    <w:rsid w:val="003563D5"/>
    <w:rsid w:val="003567BD"/>
    <w:rsid w:val="00356989"/>
    <w:rsid w:val="00356C2E"/>
    <w:rsid w:val="00356EC8"/>
    <w:rsid w:val="0035720A"/>
    <w:rsid w:val="00357223"/>
    <w:rsid w:val="0035740D"/>
    <w:rsid w:val="003576B7"/>
    <w:rsid w:val="00357815"/>
    <w:rsid w:val="00357AA5"/>
    <w:rsid w:val="003600A5"/>
    <w:rsid w:val="00360476"/>
    <w:rsid w:val="003604DC"/>
    <w:rsid w:val="003607A9"/>
    <w:rsid w:val="003607C7"/>
    <w:rsid w:val="00360AE2"/>
    <w:rsid w:val="00360C3F"/>
    <w:rsid w:val="00361505"/>
    <w:rsid w:val="003618DE"/>
    <w:rsid w:val="00361900"/>
    <w:rsid w:val="00361B11"/>
    <w:rsid w:val="00362174"/>
    <w:rsid w:val="00362344"/>
    <w:rsid w:val="003623AA"/>
    <w:rsid w:val="0036244B"/>
    <w:rsid w:val="00362672"/>
    <w:rsid w:val="003626C2"/>
    <w:rsid w:val="00362820"/>
    <w:rsid w:val="00362A8F"/>
    <w:rsid w:val="00362C36"/>
    <w:rsid w:val="00362E2D"/>
    <w:rsid w:val="00362F07"/>
    <w:rsid w:val="003631E9"/>
    <w:rsid w:val="0036328A"/>
    <w:rsid w:val="003633C0"/>
    <w:rsid w:val="00363538"/>
    <w:rsid w:val="0036366B"/>
    <w:rsid w:val="00364198"/>
    <w:rsid w:val="003641D7"/>
    <w:rsid w:val="00364226"/>
    <w:rsid w:val="003642E0"/>
    <w:rsid w:val="00364607"/>
    <w:rsid w:val="003648DE"/>
    <w:rsid w:val="00364BE9"/>
    <w:rsid w:val="00364CA4"/>
    <w:rsid w:val="0036509A"/>
    <w:rsid w:val="003650FF"/>
    <w:rsid w:val="003652E2"/>
    <w:rsid w:val="0036548A"/>
    <w:rsid w:val="00365BBC"/>
    <w:rsid w:val="00366506"/>
    <w:rsid w:val="003667B5"/>
    <w:rsid w:val="00366EC9"/>
    <w:rsid w:val="00366FDD"/>
    <w:rsid w:val="00367257"/>
    <w:rsid w:val="003674CB"/>
    <w:rsid w:val="00367616"/>
    <w:rsid w:val="003679C8"/>
    <w:rsid w:val="003679D7"/>
    <w:rsid w:val="00367DB0"/>
    <w:rsid w:val="00367F45"/>
    <w:rsid w:val="0037052C"/>
    <w:rsid w:val="00370822"/>
    <w:rsid w:val="00370853"/>
    <w:rsid w:val="00371489"/>
    <w:rsid w:val="003714DF"/>
    <w:rsid w:val="003715C0"/>
    <w:rsid w:val="003718C6"/>
    <w:rsid w:val="00371AA5"/>
    <w:rsid w:val="00371AB1"/>
    <w:rsid w:val="00371C3D"/>
    <w:rsid w:val="00371CE1"/>
    <w:rsid w:val="00371F51"/>
    <w:rsid w:val="00371FD3"/>
    <w:rsid w:val="0037248A"/>
    <w:rsid w:val="00372AAC"/>
    <w:rsid w:val="00372D1A"/>
    <w:rsid w:val="00372EEB"/>
    <w:rsid w:val="00373214"/>
    <w:rsid w:val="003733A8"/>
    <w:rsid w:val="0037352F"/>
    <w:rsid w:val="00373994"/>
    <w:rsid w:val="00373B66"/>
    <w:rsid w:val="00373DB4"/>
    <w:rsid w:val="0037444B"/>
    <w:rsid w:val="0037457A"/>
    <w:rsid w:val="0037472B"/>
    <w:rsid w:val="00374809"/>
    <w:rsid w:val="003748F3"/>
    <w:rsid w:val="00374CDF"/>
    <w:rsid w:val="00374CE6"/>
    <w:rsid w:val="00374E27"/>
    <w:rsid w:val="00374FAD"/>
    <w:rsid w:val="00375071"/>
    <w:rsid w:val="003754AB"/>
    <w:rsid w:val="0037559B"/>
    <w:rsid w:val="00375B8B"/>
    <w:rsid w:val="00375F2D"/>
    <w:rsid w:val="00376302"/>
    <w:rsid w:val="0037634F"/>
    <w:rsid w:val="0037663A"/>
    <w:rsid w:val="00376CB5"/>
    <w:rsid w:val="00376F17"/>
    <w:rsid w:val="00377076"/>
    <w:rsid w:val="00377375"/>
    <w:rsid w:val="003776F6"/>
    <w:rsid w:val="00377A01"/>
    <w:rsid w:val="00377CA5"/>
    <w:rsid w:val="00377CB8"/>
    <w:rsid w:val="00377CE9"/>
    <w:rsid w:val="00377DC5"/>
    <w:rsid w:val="00377FA9"/>
    <w:rsid w:val="00380402"/>
    <w:rsid w:val="003804CC"/>
    <w:rsid w:val="00380572"/>
    <w:rsid w:val="003807CB"/>
    <w:rsid w:val="00380A33"/>
    <w:rsid w:val="00380D9C"/>
    <w:rsid w:val="003813DD"/>
    <w:rsid w:val="003817E2"/>
    <w:rsid w:val="00381BAD"/>
    <w:rsid w:val="00381BBD"/>
    <w:rsid w:val="00381EA3"/>
    <w:rsid w:val="003821AE"/>
    <w:rsid w:val="00382A2B"/>
    <w:rsid w:val="00382D03"/>
    <w:rsid w:val="00382FFC"/>
    <w:rsid w:val="00383017"/>
    <w:rsid w:val="0038368E"/>
    <w:rsid w:val="00383727"/>
    <w:rsid w:val="00383AD3"/>
    <w:rsid w:val="00383EE3"/>
    <w:rsid w:val="003840E0"/>
    <w:rsid w:val="00384359"/>
    <w:rsid w:val="00384667"/>
    <w:rsid w:val="00384874"/>
    <w:rsid w:val="00384CB6"/>
    <w:rsid w:val="00384FD6"/>
    <w:rsid w:val="0038519D"/>
    <w:rsid w:val="003851D3"/>
    <w:rsid w:val="003852E2"/>
    <w:rsid w:val="00385379"/>
    <w:rsid w:val="0038574A"/>
    <w:rsid w:val="003858E6"/>
    <w:rsid w:val="003858F1"/>
    <w:rsid w:val="00385926"/>
    <w:rsid w:val="00385B28"/>
    <w:rsid w:val="00385BE4"/>
    <w:rsid w:val="00385CFC"/>
    <w:rsid w:val="00385F08"/>
    <w:rsid w:val="00385FB8"/>
    <w:rsid w:val="00385FDD"/>
    <w:rsid w:val="0038619D"/>
    <w:rsid w:val="003864CF"/>
    <w:rsid w:val="00386725"/>
    <w:rsid w:val="00386D36"/>
    <w:rsid w:val="00386D74"/>
    <w:rsid w:val="00386FF8"/>
    <w:rsid w:val="00387362"/>
    <w:rsid w:val="00387388"/>
    <w:rsid w:val="003873D9"/>
    <w:rsid w:val="00387614"/>
    <w:rsid w:val="003876EB"/>
    <w:rsid w:val="00387856"/>
    <w:rsid w:val="003878CD"/>
    <w:rsid w:val="00387B39"/>
    <w:rsid w:val="00390046"/>
    <w:rsid w:val="003904D5"/>
    <w:rsid w:val="00390809"/>
    <w:rsid w:val="00390C49"/>
    <w:rsid w:val="00390E3B"/>
    <w:rsid w:val="003910AC"/>
    <w:rsid w:val="00391252"/>
    <w:rsid w:val="003914B9"/>
    <w:rsid w:val="003915D3"/>
    <w:rsid w:val="00391648"/>
    <w:rsid w:val="00391977"/>
    <w:rsid w:val="00391CFC"/>
    <w:rsid w:val="00392038"/>
    <w:rsid w:val="0039268A"/>
    <w:rsid w:val="0039293C"/>
    <w:rsid w:val="0039315B"/>
    <w:rsid w:val="003934FC"/>
    <w:rsid w:val="00393616"/>
    <w:rsid w:val="003936BC"/>
    <w:rsid w:val="003938C9"/>
    <w:rsid w:val="00393A2C"/>
    <w:rsid w:val="00393BC2"/>
    <w:rsid w:val="00393C3C"/>
    <w:rsid w:val="0039496D"/>
    <w:rsid w:val="0039498F"/>
    <w:rsid w:val="00394CA0"/>
    <w:rsid w:val="00394D88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DE"/>
    <w:rsid w:val="003960A5"/>
    <w:rsid w:val="0039652E"/>
    <w:rsid w:val="0039653C"/>
    <w:rsid w:val="003966F2"/>
    <w:rsid w:val="00396930"/>
    <w:rsid w:val="00396DDB"/>
    <w:rsid w:val="00396F13"/>
    <w:rsid w:val="003974EB"/>
    <w:rsid w:val="00397B36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86"/>
    <w:rsid w:val="003A10A7"/>
    <w:rsid w:val="003A1313"/>
    <w:rsid w:val="003A1415"/>
    <w:rsid w:val="003A1FA7"/>
    <w:rsid w:val="003A20B0"/>
    <w:rsid w:val="003A241C"/>
    <w:rsid w:val="003A24DA"/>
    <w:rsid w:val="003A270E"/>
    <w:rsid w:val="003A2785"/>
    <w:rsid w:val="003A2AE0"/>
    <w:rsid w:val="003A3593"/>
    <w:rsid w:val="003A38A3"/>
    <w:rsid w:val="003A38C0"/>
    <w:rsid w:val="003A38D5"/>
    <w:rsid w:val="003A3B2C"/>
    <w:rsid w:val="003A3BE2"/>
    <w:rsid w:val="003A3CEC"/>
    <w:rsid w:val="003A3D67"/>
    <w:rsid w:val="003A3E52"/>
    <w:rsid w:val="003A3ECD"/>
    <w:rsid w:val="003A40CC"/>
    <w:rsid w:val="003A412D"/>
    <w:rsid w:val="003A45F7"/>
    <w:rsid w:val="003A4859"/>
    <w:rsid w:val="003A4876"/>
    <w:rsid w:val="003A4FBA"/>
    <w:rsid w:val="003A4FEB"/>
    <w:rsid w:val="003A50D8"/>
    <w:rsid w:val="003A52A8"/>
    <w:rsid w:val="003A52E8"/>
    <w:rsid w:val="003A54B4"/>
    <w:rsid w:val="003A5640"/>
    <w:rsid w:val="003A5831"/>
    <w:rsid w:val="003A5AF9"/>
    <w:rsid w:val="003A5AFC"/>
    <w:rsid w:val="003A5C94"/>
    <w:rsid w:val="003A5EAD"/>
    <w:rsid w:val="003A5EC6"/>
    <w:rsid w:val="003A5F14"/>
    <w:rsid w:val="003A5FA1"/>
    <w:rsid w:val="003A6869"/>
    <w:rsid w:val="003A699A"/>
    <w:rsid w:val="003A6A91"/>
    <w:rsid w:val="003A6C0B"/>
    <w:rsid w:val="003A6CBF"/>
    <w:rsid w:val="003A6E20"/>
    <w:rsid w:val="003A6F75"/>
    <w:rsid w:val="003A71D2"/>
    <w:rsid w:val="003A71D9"/>
    <w:rsid w:val="003A769F"/>
    <w:rsid w:val="003A787C"/>
    <w:rsid w:val="003A7B12"/>
    <w:rsid w:val="003A7D23"/>
    <w:rsid w:val="003A7DEB"/>
    <w:rsid w:val="003A7E99"/>
    <w:rsid w:val="003A7EC9"/>
    <w:rsid w:val="003B0340"/>
    <w:rsid w:val="003B05B4"/>
    <w:rsid w:val="003B0809"/>
    <w:rsid w:val="003B0947"/>
    <w:rsid w:val="003B0985"/>
    <w:rsid w:val="003B0BE2"/>
    <w:rsid w:val="003B0BE8"/>
    <w:rsid w:val="003B0CA7"/>
    <w:rsid w:val="003B0E6D"/>
    <w:rsid w:val="003B11BB"/>
    <w:rsid w:val="003B1266"/>
    <w:rsid w:val="003B14F8"/>
    <w:rsid w:val="003B15DC"/>
    <w:rsid w:val="003B1608"/>
    <w:rsid w:val="003B16BC"/>
    <w:rsid w:val="003B16C3"/>
    <w:rsid w:val="003B1F78"/>
    <w:rsid w:val="003B2095"/>
    <w:rsid w:val="003B2210"/>
    <w:rsid w:val="003B223D"/>
    <w:rsid w:val="003B22E2"/>
    <w:rsid w:val="003B2516"/>
    <w:rsid w:val="003B259F"/>
    <w:rsid w:val="003B28AB"/>
    <w:rsid w:val="003B2B8E"/>
    <w:rsid w:val="003B2E13"/>
    <w:rsid w:val="003B3028"/>
    <w:rsid w:val="003B304E"/>
    <w:rsid w:val="003B31B0"/>
    <w:rsid w:val="003B36BF"/>
    <w:rsid w:val="003B3D0B"/>
    <w:rsid w:val="003B404D"/>
    <w:rsid w:val="003B41A0"/>
    <w:rsid w:val="003B44C2"/>
    <w:rsid w:val="003B450D"/>
    <w:rsid w:val="003B489A"/>
    <w:rsid w:val="003B4AFD"/>
    <w:rsid w:val="003B4FBE"/>
    <w:rsid w:val="003B500A"/>
    <w:rsid w:val="003B50D2"/>
    <w:rsid w:val="003B51B1"/>
    <w:rsid w:val="003B5229"/>
    <w:rsid w:val="003B5288"/>
    <w:rsid w:val="003B5780"/>
    <w:rsid w:val="003B593C"/>
    <w:rsid w:val="003B5CC5"/>
    <w:rsid w:val="003B605D"/>
    <w:rsid w:val="003B62DF"/>
    <w:rsid w:val="003B63D4"/>
    <w:rsid w:val="003B64D1"/>
    <w:rsid w:val="003B64F4"/>
    <w:rsid w:val="003B6775"/>
    <w:rsid w:val="003B6CF8"/>
    <w:rsid w:val="003B6D54"/>
    <w:rsid w:val="003B7250"/>
    <w:rsid w:val="003B72EE"/>
    <w:rsid w:val="003B7311"/>
    <w:rsid w:val="003B7415"/>
    <w:rsid w:val="003B78FE"/>
    <w:rsid w:val="003B795D"/>
    <w:rsid w:val="003B7969"/>
    <w:rsid w:val="003B7D06"/>
    <w:rsid w:val="003C0267"/>
    <w:rsid w:val="003C046C"/>
    <w:rsid w:val="003C0740"/>
    <w:rsid w:val="003C095F"/>
    <w:rsid w:val="003C0C14"/>
    <w:rsid w:val="003C0D05"/>
    <w:rsid w:val="003C11A5"/>
    <w:rsid w:val="003C15E5"/>
    <w:rsid w:val="003C181A"/>
    <w:rsid w:val="003C1A5B"/>
    <w:rsid w:val="003C1A9C"/>
    <w:rsid w:val="003C1ACA"/>
    <w:rsid w:val="003C1D77"/>
    <w:rsid w:val="003C226A"/>
    <w:rsid w:val="003C25FF"/>
    <w:rsid w:val="003C291C"/>
    <w:rsid w:val="003C298B"/>
    <w:rsid w:val="003C2993"/>
    <w:rsid w:val="003C306C"/>
    <w:rsid w:val="003C30A8"/>
    <w:rsid w:val="003C30FC"/>
    <w:rsid w:val="003C3236"/>
    <w:rsid w:val="003C34CA"/>
    <w:rsid w:val="003C3546"/>
    <w:rsid w:val="003C3678"/>
    <w:rsid w:val="003C3813"/>
    <w:rsid w:val="003C3A62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51A1"/>
    <w:rsid w:val="003C595A"/>
    <w:rsid w:val="003C5D54"/>
    <w:rsid w:val="003C5D5A"/>
    <w:rsid w:val="003C5FDD"/>
    <w:rsid w:val="003C607F"/>
    <w:rsid w:val="003C60E3"/>
    <w:rsid w:val="003C60FE"/>
    <w:rsid w:val="003C6346"/>
    <w:rsid w:val="003C661C"/>
    <w:rsid w:val="003C667E"/>
    <w:rsid w:val="003C6699"/>
    <w:rsid w:val="003C676A"/>
    <w:rsid w:val="003C6828"/>
    <w:rsid w:val="003C695F"/>
    <w:rsid w:val="003C6A8F"/>
    <w:rsid w:val="003C6C41"/>
    <w:rsid w:val="003C6E1D"/>
    <w:rsid w:val="003C7005"/>
    <w:rsid w:val="003C70C8"/>
    <w:rsid w:val="003C71F5"/>
    <w:rsid w:val="003C7A5A"/>
    <w:rsid w:val="003C7B79"/>
    <w:rsid w:val="003D0073"/>
    <w:rsid w:val="003D0106"/>
    <w:rsid w:val="003D02AB"/>
    <w:rsid w:val="003D02CF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5C"/>
    <w:rsid w:val="003D0FAD"/>
    <w:rsid w:val="003D19FC"/>
    <w:rsid w:val="003D1A50"/>
    <w:rsid w:val="003D1AF0"/>
    <w:rsid w:val="003D1C00"/>
    <w:rsid w:val="003D2226"/>
    <w:rsid w:val="003D229F"/>
    <w:rsid w:val="003D231D"/>
    <w:rsid w:val="003D28B2"/>
    <w:rsid w:val="003D2B41"/>
    <w:rsid w:val="003D2C8C"/>
    <w:rsid w:val="003D30EE"/>
    <w:rsid w:val="003D32C7"/>
    <w:rsid w:val="003D34CA"/>
    <w:rsid w:val="003D3526"/>
    <w:rsid w:val="003D36CA"/>
    <w:rsid w:val="003D39B7"/>
    <w:rsid w:val="003D3D3A"/>
    <w:rsid w:val="003D3EE1"/>
    <w:rsid w:val="003D3F30"/>
    <w:rsid w:val="003D3F3E"/>
    <w:rsid w:val="003D437C"/>
    <w:rsid w:val="003D44A4"/>
    <w:rsid w:val="003D4774"/>
    <w:rsid w:val="003D4975"/>
    <w:rsid w:val="003D4A6C"/>
    <w:rsid w:val="003D4ED4"/>
    <w:rsid w:val="003D514F"/>
    <w:rsid w:val="003D5256"/>
    <w:rsid w:val="003D5434"/>
    <w:rsid w:val="003D54DB"/>
    <w:rsid w:val="003D566F"/>
    <w:rsid w:val="003D613D"/>
    <w:rsid w:val="003D6141"/>
    <w:rsid w:val="003D6907"/>
    <w:rsid w:val="003D6959"/>
    <w:rsid w:val="003D6A0C"/>
    <w:rsid w:val="003D6BA4"/>
    <w:rsid w:val="003D73D4"/>
    <w:rsid w:val="003D740D"/>
    <w:rsid w:val="003D756E"/>
    <w:rsid w:val="003D7789"/>
    <w:rsid w:val="003D7823"/>
    <w:rsid w:val="003D7885"/>
    <w:rsid w:val="003D7A85"/>
    <w:rsid w:val="003D7DAB"/>
    <w:rsid w:val="003D7EDD"/>
    <w:rsid w:val="003D7F24"/>
    <w:rsid w:val="003E0010"/>
    <w:rsid w:val="003E03D0"/>
    <w:rsid w:val="003E0AD5"/>
    <w:rsid w:val="003E138C"/>
    <w:rsid w:val="003E158D"/>
    <w:rsid w:val="003E1747"/>
    <w:rsid w:val="003E1CF5"/>
    <w:rsid w:val="003E1EE1"/>
    <w:rsid w:val="003E1FA2"/>
    <w:rsid w:val="003E20B7"/>
    <w:rsid w:val="003E22A3"/>
    <w:rsid w:val="003E23B3"/>
    <w:rsid w:val="003E2695"/>
    <w:rsid w:val="003E2A37"/>
    <w:rsid w:val="003E2BA3"/>
    <w:rsid w:val="003E2DB3"/>
    <w:rsid w:val="003E3286"/>
    <w:rsid w:val="003E33E8"/>
    <w:rsid w:val="003E34CF"/>
    <w:rsid w:val="003E3654"/>
    <w:rsid w:val="003E3A23"/>
    <w:rsid w:val="003E3DB5"/>
    <w:rsid w:val="003E3FC2"/>
    <w:rsid w:val="003E40BA"/>
    <w:rsid w:val="003E437D"/>
    <w:rsid w:val="003E4635"/>
    <w:rsid w:val="003E4903"/>
    <w:rsid w:val="003E4B57"/>
    <w:rsid w:val="003E4C5E"/>
    <w:rsid w:val="003E535C"/>
    <w:rsid w:val="003E5707"/>
    <w:rsid w:val="003E5A71"/>
    <w:rsid w:val="003E5D90"/>
    <w:rsid w:val="003E5DC2"/>
    <w:rsid w:val="003E6515"/>
    <w:rsid w:val="003E6718"/>
    <w:rsid w:val="003E70F3"/>
    <w:rsid w:val="003E732D"/>
    <w:rsid w:val="003E757D"/>
    <w:rsid w:val="003E7740"/>
    <w:rsid w:val="003F039F"/>
    <w:rsid w:val="003F03B5"/>
    <w:rsid w:val="003F03ED"/>
    <w:rsid w:val="003F0527"/>
    <w:rsid w:val="003F0577"/>
    <w:rsid w:val="003F06E0"/>
    <w:rsid w:val="003F0806"/>
    <w:rsid w:val="003F0D8D"/>
    <w:rsid w:val="003F119C"/>
    <w:rsid w:val="003F148A"/>
    <w:rsid w:val="003F156D"/>
    <w:rsid w:val="003F157F"/>
    <w:rsid w:val="003F1630"/>
    <w:rsid w:val="003F16A2"/>
    <w:rsid w:val="003F1746"/>
    <w:rsid w:val="003F1C53"/>
    <w:rsid w:val="003F1F42"/>
    <w:rsid w:val="003F24F7"/>
    <w:rsid w:val="003F257E"/>
    <w:rsid w:val="003F27BE"/>
    <w:rsid w:val="003F2914"/>
    <w:rsid w:val="003F2996"/>
    <w:rsid w:val="003F2AC4"/>
    <w:rsid w:val="003F2BF9"/>
    <w:rsid w:val="003F2D18"/>
    <w:rsid w:val="003F2D70"/>
    <w:rsid w:val="003F2DC4"/>
    <w:rsid w:val="003F314D"/>
    <w:rsid w:val="003F325E"/>
    <w:rsid w:val="003F3594"/>
    <w:rsid w:val="003F3655"/>
    <w:rsid w:val="003F387C"/>
    <w:rsid w:val="003F3925"/>
    <w:rsid w:val="003F3C92"/>
    <w:rsid w:val="003F3CEF"/>
    <w:rsid w:val="003F3D3E"/>
    <w:rsid w:val="003F3EA6"/>
    <w:rsid w:val="003F41A5"/>
    <w:rsid w:val="003F440C"/>
    <w:rsid w:val="003F4A30"/>
    <w:rsid w:val="003F4B02"/>
    <w:rsid w:val="003F4C5D"/>
    <w:rsid w:val="003F4CF9"/>
    <w:rsid w:val="003F51DD"/>
    <w:rsid w:val="003F54BD"/>
    <w:rsid w:val="003F5551"/>
    <w:rsid w:val="003F5578"/>
    <w:rsid w:val="003F568E"/>
    <w:rsid w:val="003F5C7D"/>
    <w:rsid w:val="003F6010"/>
    <w:rsid w:val="003F61A8"/>
    <w:rsid w:val="003F63D6"/>
    <w:rsid w:val="003F6588"/>
    <w:rsid w:val="003F66D1"/>
    <w:rsid w:val="003F6A12"/>
    <w:rsid w:val="003F6E27"/>
    <w:rsid w:val="003F71A0"/>
    <w:rsid w:val="003F71F7"/>
    <w:rsid w:val="003F725D"/>
    <w:rsid w:val="003F7403"/>
    <w:rsid w:val="003F7462"/>
    <w:rsid w:val="003F7769"/>
    <w:rsid w:val="003F78E0"/>
    <w:rsid w:val="003F7B68"/>
    <w:rsid w:val="003F7D7B"/>
    <w:rsid w:val="00400226"/>
    <w:rsid w:val="0040023F"/>
    <w:rsid w:val="004004BB"/>
    <w:rsid w:val="00400C4C"/>
    <w:rsid w:val="00400E0C"/>
    <w:rsid w:val="00400E17"/>
    <w:rsid w:val="00400FF3"/>
    <w:rsid w:val="00401335"/>
    <w:rsid w:val="00401371"/>
    <w:rsid w:val="00401641"/>
    <w:rsid w:val="00401F7D"/>
    <w:rsid w:val="00402170"/>
    <w:rsid w:val="00402277"/>
    <w:rsid w:val="0040297E"/>
    <w:rsid w:val="00402ACB"/>
    <w:rsid w:val="00402B14"/>
    <w:rsid w:val="00402BC4"/>
    <w:rsid w:val="00402CAC"/>
    <w:rsid w:val="00402EA4"/>
    <w:rsid w:val="00402F83"/>
    <w:rsid w:val="004032DE"/>
    <w:rsid w:val="00403A31"/>
    <w:rsid w:val="00403CBA"/>
    <w:rsid w:val="00403E72"/>
    <w:rsid w:val="00404911"/>
    <w:rsid w:val="00404C63"/>
    <w:rsid w:val="00404D17"/>
    <w:rsid w:val="00404E6D"/>
    <w:rsid w:val="00404F81"/>
    <w:rsid w:val="00405581"/>
    <w:rsid w:val="00405696"/>
    <w:rsid w:val="004057E2"/>
    <w:rsid w:val="00405809"/>
    <w:rsid w:val="0040598C"/>
    <w:rsid w:val="00405B78"/>
    <w:rsid w:val="00405C34"/>
    <w:rsid w:val="00405EA6"/>
    <w:rsid w:val="00406112"/>
    <w:rsid w:val="004065C3"/>
    <w:rsid w:val="0040661F"/>
    <w:rsid w:val="0040665F"/>
    <w:rsid w:val="00406793"/>
    <w:rsid w:val="00406ACE"/>
    <w:rsid w:val="00406B17"/>
    <w:rsid w:val="00406D56"/>
    <w:rsid w:val="00406E71"/>
    <w:rsid w:val="004071B6"/>
    <w:rsid w:val="00407470"/>
    <w:rsid w:val="00407699"/>
    <w:rsid w:val="00407A4F"/>
    <w:rsid w:val="00407A6B"/>
    <w:rsid w:val="00407AB0"/>
    <w:rsid w:val="00407AC0"/>
    <w:rsid w:val="00407DF7"/>
    <w:rsid w:val="00407E84"/>
    <w:rsid w:val="004102ED"/>
    <w:rsid w:val="00410586"/>
    <w:rsid w:val="0041075A"/>
    <w:rsid w:val="004108C7"/>
    <w:rsid w:val="00410928"/>
    <w:rsid w:val="00410C82"/>
    <w:rsid w:val="00410E9D"/>
    <w:rsid w:val="00410F2E"/>
    <w:rsid w:val="00410F53"/>
    <w:rsid w:val="004113AB"/>
    <w:rsid w:val="00411563"/>
    <w:rsid w:val="0041175A"/>
    <w:rsid w:val="00411DB0"/>
    <w:rsid w:val="00412004"/>
    <w:rsid w:val="004123BD"/>
    <w:rsid w:val="004126C6"/>
    <w:rsid w:val="00412D31"/>
    <w:rsid w:val="00412E20"/>
    <w:rsid w:val="00413140"/>
    <w:rsid w:val="004132DF"/>
    <w:rsid w:val="00413666"/>
    <w:rsid w:val="00413B39"/>
    <w:rsid w:val="00414685"/>
    <w:rsid w:val="004146E0"/>
    <w:rsid w:val="00414843"/>
    <w:rsid w:val="004148B4"/>
    <w:rsid w:val="0041490B"/>
    <w:rsid w:val="00414AE9"/>
    <w:rsid w:val="0041541C"/>
    <w:rsid w:val="004159A9"/>
    <w:rsid w:val="00415B1B"/>
    <w:rsid w:val="00415BA7"/>
    <w:rsid w:val="00415BC0"/>
    <w:rsid w:val="00415DA2"/>
    <w:rsid w:val="00415DBE"/>
    <w:rsid w:val="00415E3E"/>
    <w:rsid w:val="00416023"/>
    <w:rsid w:val="0041605E"/>
    <w:rsid w:val="0041606F"/>
    <w:rsid w:val="0041609C"/>
    <w:rsid w:val="00416764"/>
    <w:rsid w:val="0041684C"/>
    <w:rsid w:val="00416885"/>
    <w:rsid w:val="00416B55"/>
    <w:rsid w:val="00416BA7"/>
    <w:rsid w:val="00416BAB"/>
    <w:rsid w:val="0041703A"/>
    <w:rsid w:val="0041745D"/>
    <w:rsid w:val="00417546"/>
    <w:rsid w:val="00417754"/>
    <w:rsid w:val="004178BF"/>
    <w:rsid w:val="00417A12"/>
    <w:rsid w:val="00417E25"/>
    <w:rsid w:val="00420030"/>
    <w:rsid w:val="004200B8"/>
    <w:rsid w:val="004201BC"/>
    <w:rsid w:val="0042043D"/>
    <w:rsid w:val="0042084F"/>
    <w:rsid w:val="00420978"/>
    <w:rsid w:val="00420AC4"/>
    <w:rsid w:val="00420B5E"/>
    <w:rsid w:val="00420BC8"/>
    <w:rsid w:val="004210F2"/>
    <w:rsid w:val="00421255"/>
    <w:rsid w:val="00421440"/>
    <w:rsid w:val="00421D9B"/>
    <w:rsid w:val="00422130"/>
    <w:rsid w:val="00422790"/>
    <w:rsid w:val="00422896"/>
    <w:rsid w:val="00422A09"/>
    <w:rsid w:val="00422AB7"/>
    <w:rsid w:val="00422F60"/>
    <w:rsid w:val="00422FDE"/>
    <w:rsid w:val="004230CE"/>
    <w:rsid w:val="00423743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5048"/>
    <w:rsid w:val="0042517A"/>
    <w:rsid w:val="004251D8"/>
    <w:rsid w:val="004251E0"/>
    <w:rsid w:val="0042522E"/>
    <w:rsid w:val="00425306"/>
    <w:rsid w:val="00425355"/>
    <w:rsid w:val="0042587C"/>
    <w:rsid w:val="00425ECA"/>
    <w:rsid w:val="00425FA5"/>
    <w:rsid w:val="004266F7"/>
    <w:rsid w:val="00426ADE"/>
    <w:rsid w:val="00426B67"/>
    <w:rsid w:val="0042704C"/>
    <w:rsid w:val="0042719B"/>
    <w:rsid w:val="0042720E"/>
    <w:rsid w:val="00427317"/>
    <w:rsid w:val="0042765C"/>
    <w:rsid w:val="00427664"/>
    <w:rsid w:val="00427722"/>
    <w:rsid w:val="00427C3B"/>
    <w:rsid w:val="00427CE8"/>
    <w:rsid w:val="00427D65"/>
    <w:rsid w:val="0043018B"/>
    <w:rsid w:val="00430319"/>
    <w:rsid w:val="0043034F"/>
    <w:rsid w:val="004305AF"/>
    <w:rsid w:val="0043060B"/>
    <w:rsid w:val="004306F3"/>
    <w:rsid w:val="004308E8"/>
    <w:rsid w:val="00430C74"/>
    <w:rsid w:val="00430E07"/>
    <w:rsid w:val="00430E99"/>
    <w:rsid w:val="004311F3"/>
    <w:rsid w:val="00431277"/>
    <w:rsid w:val="0043137F"/>
    <w:rsid w:val="004315F6"/>
    <w:rsid w:val="0043166A"/>
    <w:rsid w:val="00431822"/>
    <w:rsid w:val="00431A09"/>
    <w:rsid w:val="00431C24"/>
    <w:rsid w:val="00432007"/>
    <w:rsid w:val="0043246C"/>
    <w:rsid w:val="004325D5"/>
    <w:rsid w:val="00432778"/>
    <w:rsid w:val="00432809"/>
    <w:rsid w:val="00432871"/>
    <w:rsid w:val="004328D6"/>
    <w:rsid w:val="00432A49"/>
    <w:rsid w:val="00432B27"/>
    <w:rsid w:val="00432DE7"/>
    <w:rsid w:val="00432FE5"/>
    <w:rsid w:val="004330E4"/>
    <w:rsid w:val="004330FC"/>
    <w:rsid w:val="00433174"/>
    <w:rsid w:val="0043317A"/>
    <w:rsid w:val="004332E8"/>
    <w:rsid w:val="00433598"/>
    <w:rsid w:val="004338D8"/>
    <w:rsid w:val="00433ADF"/>
    <w:rsid w:val="00433CBF"/>
    <w:rsid w:val="00433F36"/>
    <w:rsid w:val="00434186"/>
    <w:rsid w:val="0043422F"/>
    <w:rsid w:val="00434419"/>
    <w:rsid w:val="00434551"/>
    <w:rsid w:val="00434806"/>
    <w:rsid w:val="00434A3B"/>
    <w:rsid w:val="00434A48"/>
    <w:rsid w:val="00434BFE"/>
    <w:rsid w:val="00434D50"/>
    <w:rsid w:val="004350B0"/>
    <w:rsid w:val="004353E7"/>
    <w:rsid w:val="004354FE"/>
    <w:rsid w:val="00435550"/>
    <w:rsid w:val="00435690"/>
    <w:rsid w:val="0043579A"/>
    <w:rsid w:val="00435A26"/>
    <w:rsid w:val="00435E79"/>
    <w:rsid w:val="00435F14"/>
    <w:rsid w:val="00436311"/>
    <w:rsid w:val="0043687A"/>
    <w:rsid w:val="00436968"/>
    <w:rsid w:val="00436B48"/>
    <w:rsid w:val="00436DB8"/>
    <w:rsid w:val="00436F74"/>
    <w:rsid w:val="0043728C"/>
    <w:rsid w:val="0043740F"/>
    <w:rsid w:val="00437741"/>
    <w:rsid w:val="00437845"/>
    <w:rsid w:val="004378B0"/>
    <w:rsid w:val="00437BAF"/>
    <w:rsid w:val="00437BC1"/>
    <w:rsid w:val="00437D46"/>
    <w:rsid w:val="00437E85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76A"/>
    <w:rsid w:val="00441905"/>
    <w:rsid w:val="00441AB7"/>
    <w:rsid w:val="00441C17"/>
    <w:rsid w:val="00441DF2"/>
    <w:rsid w:val="00441E51"/>
    <w:rsid w:val="00441E8F"/>
    <w:rsid w:val="004421F2"/>
    <w:rsid w:val="00442221"/>
    <w:rsid w:val="0044225B"/>
    <w:rsid w:val="00442360"/>
    <w:rsid w:val="004425D4"/>
    <w:rsid w:val="004425EB"/>
    <w:rsid w:val="00442775"/>
    <w:rsid w:val="004428F5"/>
    <w:rsid w:val="00442BAC"/>
    <w:rsid w:val="00442DDE"/>
    <w:rsid w:val="00442FF3"/>
    <w:rsid w:val="00443747"/>
    <w:rsid w:val="004438EE"/>
    <w:rsid w:val="00443C5C"/>
    <w:rsid w:val="00443D7C"/>
    <w:rsid w:val="00443D8B"/>
    <w:rsid w:val="00444326"/>
    <w:rsid w:val="00444384"/>
    <w:rsid w:val="00444592"/>
    <w:rsid w:val="004445CA"/>
    <w:rsid w:val="00444656"/>
    <w:rsid w:val="00444D43"/>
    <w:rsid w:val="00444EAE"/>
    <w:rsid w:val="0044505E"/>
    <w:rsid w:val="004450BA"/>
    <w:rsid w:val="00445139"/>
    <w:rsid w:val="0044531B"/>
    <w:rsid w:val="0044573C"/>
    <w:rsid w:val="00445771"/>
    <w:rsid w:val="00445AFD"/>
    <w:rsid w:val="00445CA6"/>
    <w:rsid w:val="0044629A"/>
    <w:rsid w:val="004464D5"/>
    <w:rsid w:val="004467D9"/>
    <w:rsid w:val="00446905"/>
    <w:rsid w:val="00446CCE"/>
    <w:rsid w:val="00446E3D"/>
    <w:rsid w:val="00446FC5"/>
    <w:rsid w:val="004470D6"/>
    <w:rsid w:val="004473A1"/>
    <w:rsid w:val="004476D0"/>
    <w:rsid w:val="00447716"/>
    <w:rsid w:val="00447732"/>
    <w:rsid w:val="0044776A"/>
    <w:rsid w:val="004479A3"/>
    <w:rsid w:val="004479F2"/>
    <w:rsid w:val="00447A42"/>
    <w:rsid w:val="00447A6D"/>
    <w:rsid w:val="00447B81"/>
    <w:rsid w:val="00447EC8"/>
    <w:rsid w:val="00450096"/>
    <w:rsid w:val="004501DA"/>
    <w:rsid w:val="004504B6"/>
    <w:rsid w:val="00450552"/>
    <w:rsid w:val="00450630"/>
    <w:rsid w:val="004509AD"/>
    <w:rsid w:val="00450CAA"/>
    <w:rsid w:val="00450D54"/>
    <w:rsid w:val="00450DF5"/>
    <w:rsid w:val="00451015"/>
    <w:rsid w:val="0045105F"/>
    <w:rsid w:val="0045106C"/>
    <w:rsid w:val="004510AC"/>
    <w:rsid w:val="0045141E"/>
    <w:rsid w:val="00451447"/>
    <w:rsid w:val="00451769"/>
    <w:rsid w:val="004517DA"/>
    <w:rsid w:val="00451991"/>
    <w:rsid w:val="0045199F"/>
    <w:rsid w:val="00451D1B"/>
    <w:rsid w:val="00451EDA"/>
    <w:rsid w:val="00451FEC"/>
    <w:rsid w:val="0045214F"/>
    <w:rsid w:val="00452224"/>
    <w:rsid w:val="004523DA"/>
    <w:rsid w:val="0045245D"/>
    <w:rsid w:val="004527D1"/>
    <w:rsid w:val="00452DD0"/>
    <w:rsid w:val="00452DD5"/>
    <w:rsid w:val="00453054"/>
    <w:rsid w:val="00453067"/>
    <w:rsid w:val="0045318F"/>
    <w:rsid w:val="004533C0"/>
    <w:rsid w:val="0045359D"/>
    <w:rsid w:val="00453791"/>
    <w:rsid w:val="00453907"/>
    <w:rsid w:val="00453B4B"/>
    <w:rsid w:val="00453DAA"/>
    <w:rsid w:val="00453EAF"/>
    <w:rsid w:val="0045400B"/>
    <w:rsid w:val="00454085"/>
    <w:rsid w:val="00454120"/>
    <w:rsid w:val="004543BA"/>
    <w:rsid w:val="004545D3"/>
    <w:rsid w:val="00454A3A"/>
    <w:rsid w:val="00454BD8"/>
    <w:rsid w:val="00454BF7"/>
    <w:rsid w:val="00454CC8"/>
    <w:rsid w:val="00454F06"/>
    <w:rsid w:val="00454F7E"/>
    <w:rsid w:val="00454FF3"/>
    <w:rsid w:val="00455055"/>
    <w:rsid w:val="004550BD"/>
    <w:rsid w:val="004550CA"/>
    <w:rsid w:val="004557AF"/>
    <w:rsid w:val="004557FF"/>
    <w:rsid w:val="00455831"/>
    <w:rsid w:val="00455A0E"/>
    <w:rsid w:val="00455B24"/>
    <w:rsid w:val="00455B54"/>
    <w:rsid w:val="00455C95"/>
    <w:rsid w:val="00455D77"/>
    <w:rsid w:val="00455FD0"/>
    <w:rsid w:val="004563B2"/>
    <w:rsid w:val="0045643F"/>
    <w:rsid w:val="0045652F"/>
    <w:rsid w:val="00456603"/>
    <w:rsid w:val="004566F9"/>
    <w:rsid w:val="00456A3C"/>
    <w:rsid w:val="00456D93"/>
    <w:rsid w:val="00456DC4"/>
    <w:rsid w:val="004573D7"/>
    <w:rsid w:val="00457543"/>
    <w:rsid w:val="004578C1"/>
    <w:rsid w:val="00457B70"/>
    <w:rsid w:val="00457EFA"/>
    <w:rsid w:val="00460110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A0A"/>
    <w:rsid w:val="00462DE7"/>
    <w:rsid w:val="00463089"/>
    <w:rsid w:val="0046315D"/>
    <w:rsid w:val="0046322C"/>
    <w:rsid w:val="00463416"/>
    <w:rsid w:val="004634E4"/>
    <w:rsid w:val="004635F9"/>
    <w:rsid w:val="00463634"/>
    <w:rsid w:val="00463A00"/>
    <w:rsid w:val="00463B01"/>
    <w:rsid w:val="00464064"/>
    <w:rsid w:val="004640CE"/>
    <w:rsid w:val="0046437E"/>
    <w:rsid w:val="0046448E"/>
    <w:rsid w:val="00464995"/>
    <w:rsid w:val="00464ACE"/>
    <w:rsid w:val="00464CE2"/>
    <w:rsid w:val="00464CFF"/>
    <w:rsid w:val="00464E3F"/>
    <w:rsid w:val="00464ED8"/>
    <w:rsid w:val="004651FF"/>
    <w:rsid w:val="004654DC"/>
    <w:rsid w:val="004655B7"/>
    <w:rsid w:val="00465636"/>
    <w:rsid w:val="00465BD1"/>
    <w:rsid w:val="00465CC4"/>
    <w:rsid w:val="00466203"/>
    <w:rsid w:val="00466578"/>
    <w:rsid w:val="004665EE"/>
    <w:rsid w:val="0046664F"/>
    <w:rsid w:val="004668A6"/>
    <w:rsid w:val="00466EF8"/>
    <w:rsid w:val="00467279"/>
    <w:rsid w:val="0046795C"/>
    <w:rsid w:val="00467D5D"/>
    <w:rsid w:val="00470444"/>
    <w:rsid w:val="0047059F"/>
    <w:rsid w:val="00470AC8"/>
    <w:rsid w:val="00470B0D"/>
    <w:rsid w:val="00470E45"/>
    <w:rsid w:val="004711CA"/>
    <w:rsid w:val="00471303"/>
    <w:rsid w:val="00471382"/>
    <w:rsid w:val="004713B2"/>
    <w:rsid w:val="004713C8"/>
    <w:rsid w:val="00471462"/>
    <w:rsid w:val="0047176A"/>
    <w:rsid w:val="00471875"/>
    <w:rsid w:val="00471BE9"/>
    <w:rsid w:val="00471DC9"/>
    <w:rsid w:val="00471E38"/>
    <w:rsid w:val="00471EB9"/>
    <w:rsid w:val="00471F36"/>
    <w:rsid w:val="00471F3B"/>
    <w:rsid w:val="00471F66"/>
    <w:rsid w:val="00472038"/>
    <w:rsid w:val="004721F0"/>
    <w:rsid w:val="00472261"/>
    <w:rsid w:val="004723F4"/>
    <w:rsid w:val="004729B2"/>
    <w:rsid w:val="00472B32"/>
    <w:rsid w:val="00472BB2"/>
    <w:rsid w:val="00472BC9"/>
    <w:rsid w:val="00472C45"/>
    <w:rsid w:val="00472C93"/>
    <w:rsid w:val="00472CAC"/>
    <w:rsid w:val="00472E2A"/>
    <w:rsid w:val="00472F78"/>
    <w:rsid w:val="00472FB7"/>
    <w:rsid w:val="004739EF"/>
    <w:rsid w:val="00473AE4"/>
    <w:rsid w:val="00473B39"/>
    <w:rsid w:val="00473D8B"/>
    <w:rsid w:val="0047410E"/>
    <w:rsid w:val="0047429E"/>
    <w:rsid w:val="004745E7"/>
    <w:rsid w:val="00474D09"/>
    <w:rsid w:val="00474F58"/>
    <w:rsid w:val="00474F72"/>
    <w:rsid w:val="0047507B"/>
    <w:rsid w:val="004750B0"/>
    <w:rsid w:val="00475265"/>
    <w:rsid w:val="004754EC"/>
    <w:rsid w:val="00475590"/>
    <w:rsid w:val="00475674"/>
    <w:rsid w:val="00475A68"/>
    <w:rsid w:val="00475AEE"/>
    <w:rsid w:val="00475C50"/>
    <w:rsid w:val="004762B0"/>
    <w:rsid w:val="00476476"/>
    <w:rsid w:val="00476481"/>
    <w:rsid w:val="0047648C"/>
    <w:rsid w:val="004764E7"/>
    <w:rsid w:val="004765E2"/>
    <w:rsid w:val="00476601"/>
    <w:rsid w:val="004766B3"/>
    <w:rsid w:val="004766EC"/>
    <w:rsid w:val="00476793"/>
    <w:rsid w:val="00476817"/>
    <w:rsid w:val="00476D8C"/>
    <w:rsid w:val="00476EBA"/>
    <w:rsid w:val="004770D0"/>
    <w:rsid w:val="00477138"/>
    <w:rsid w:val="0047753D"/>
    <w:rsid w:val="0047753F"/>
    <w:rsid w:val="00477541"/>
    <w:rsid w:val="00477925"/>
    <w:rsid w:val="00477C93"/>
    <w:rsid w:val="00477CA3"/>
    <w:rsid w:val="00477E36"/>
    <w:rsid w:val="00480144"/>
    <w:rsid w:val="004803BC"/>
    <w:rsid w:val="00480571"/>
    <w:rsid w:val="004806B6"/>
    <w:rsid w:val="00480846"/>
    <w:rsid w:val="00480FB4"/>
    <w:rsid w:val="0048107D"/>
    <w:rsid w:val="0048115C"/>
    <w:rsid w:val="004812B5"/>
    <w:rsid w:val="00481448"/>
    <w:rsid w:val="0048168C"/>
    <w:rsid w:val="004819FA"/>
    <w:rsid w:val="00481DD5"/>
    <w:rsid w:val="00481F79"/>
    <w:rsid w:val="00481FBD"/>
    <w:rsid w:val="0048211F"/>
    <w:rsid w:val="0048214D"/>
    <w:rsid w:val="00482262"/>
    <w:rsid w:val="00482363"/>
    <w:rsid w:val="004824CA"/>
    <w:rsid w:val="0048265E"/>
    <w:rsid w:val="004826B3"/>
    <w:rsid w:val="00482C4F"/>
    <w:rsid w:val="00482DAC"/>
    <w:rsid w:val="004830E6"/>
    <w:rsid w:val="00483581"/>
    <w:rsid w:val="00483629"/>
    <w:rsid w:val="00483644"/>
    <w:rsid w:val="00483651"/>
    <w:rsid w:val="0048373C"/>
    <w:rsid w:val="00483A6E"/>
    <w:rsid w:val="00483B21"/>
    <w:rsid w:val="00483F32"/>
    <w:rsid w:val="004841B0"/>
    <w:rsid w:val="00484461"/>
    <w:rsid w:val="00484522"/>
    <w:rsid w:val="00484606"/>
    <w:rsid w:val="0048496F"/>
    <w:rsid w:val="00484A1B"/>
    <w:rsid w:val="00484E64"/>
    <w:rsid w:val="00484FDB"/>
    <w:rsid w:val="004850EE"/>
    <w:rsid w:val="0048523F"/>
    <w:rsid w:val="004852E2"/>
    <w:rsid w:val="00485477"/>
    <w:rsid w:val="004855AE"/>
    <w:rsid w:val="0048588D"/>
    <w:rsid w:val="00485AA2"/>
    <w:rsid w:val="00485CE7"/>
    <w:rsid w:val="004862B0"/>
    <w:rsid w:val="00486332"/>
    <w:rsid w:val="00486336"/>
    <w:rsid w:val="00486456"/>
    <w:rsid w:val="00486664"/>
    <w:rsid w:val="00486739"/>
    <w:rsid w:val="004867C5"/>
    <w:rsid w:val="00486BFE"/>
    <w:rsid w:val="004879F6"/>
    <w:rsid w:val="00487D31"/>
    <w:rsid w:val="00487E80"/>
    <w:rsid w:val="00487F29"/>
    <w:rsid w:val="00487F3F"/>
    <w:rsid w:val="00490138"/>
    <w:rsid w:val="0049036F"/>
    <w:rsid w:val="00490445"/>
    <w:rsid w:val="00490693"/>
    <w:rsid w:val="00490841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B64"/>
    <w:rsid w:val="00491DDB"/>
    <w:rsid w:val="00491F36"/>
    <w:rsid w:val="00492BD0"/>
    <w:rsid w:val="0049300B"/>
    <w:rsid w:val="00493113"/>
    <w:rsid w:val="004931AE"/>
    <w:rsid w:val="004932F8"/>
    <w:rsid w:val="00493738"/>
    <w:rsid w:val="0049382D"/>
    <w:rsid w:val="00493A25"/>
    <w:rsid w:val="00493B92"/>
    <w:rsid w:val="00493C85"/>
    <w:rsid w:val="00493D03"/>
    <w:rsid w:val="00493EEC"/>
    <w:rsid w:val="00493FB1"/>
    <w:rsid w:val="00493FEC"/>
    <w:rsid w:val="0049419A"/>
    <w:rsid w:val="0049432F"/>
    <w:rsid w:val="00494348"/>
    <w:rsid w:val="004944FD"/>
    <w:rsid w:val="0049451D"/>
    <w:rsid w:val="004946E4"/>
    <w:rsid w:val="00494B65"/>
    <w:rsid w:val="00494E11"/>
    <w:rsid w:val="004951CC"/>
    <w:rsid w:val="004952C0"/>
    <w:rsid w:val="004955CA"/>
    <w:rsid w:val="004955DB"/>
    <w:rsid w:val="004959E0"/>
    <w:rsid w:val="00495A32"/>
    <w:rsid w:val="00495B0C"/>
    <w:rsid w:val="00495D5F"/>
    <w:rsid w:val="00495E97"/>
    <w:rsid w:val="0049600A"/>
    <w:rsid w:val="004960AC"/>
    <w:rsid w:val="00496351"/>
    <w:rsid w:val="00496381"/>
    <w:rsid w:val="00496541"/>
    <w:rsid w:val="00496D6C"/>
    <w:rsid w:val="00496DDF"/>
    <w:rsid w:val="00497384"/>
    <w:rsid w:val="004973AE"/>
    <w:rsid w:val="0049786B"/>
    <w:rsid w:val="00497C99"/>
    <w:rsid w:val="004A0185"/>
    <w:rsid w:val="004A03B5"/>
    <w:rsid w:val="004A08A0"/>
    <w:rsid w:val="004A08A6"/>
    <w:rsid w:val="004A08B4"/>
    <w:rsid w:val="004A0FA8"/>
    <w:rsid w:val="004A10CD"/>
    <w:rsid w:val="004A11A0"/>
    <w:rsid w:val="004A17C4"/>
    <w:rsid w:val="004A17DB"/>
    <w:rsid w:val="004A1899"/>
    <w:rsid w:val="004A18F9"/>
    <w:rsid w:val="004A195A"/>
    <w:rsid w:val="004A1AAC"/>
    <w:rsid w:val="004A1AAE"/>
    <w:rsid w:val="004A1C40"/>
    <w:rsid w:val="004A1D3B"/>
    <w:rsid w:val="004A1FA2"/>
    <w:rsid w:val="004A2189"/>
    <w:rsid w:val="004A23D5"/>
    <w:rsid w:val="004A2683"/>
    <w:rsid w:val="004A2781"/>
    <w:rsid w:val="004A2DC5"/>
    <w:rsid w:val="004A319A"/>
    <w:rsid w:val="004A3660"/>
    <w:rsid w:val="004A3A62"/>
    <w:rsid w:val="004A3C75"/>
    <w:rsid w:val="004A425E"/>
    <w:rsid w:val="004A4303"/>
    <w:rsid w:val="004A4361"/>
    <w:rsid w:val="004A4670"/>
    <w:rsid w:val="004A46D9"/>
    <w:rsid w:val="004A48C2"/>
    <w:rsid w:val="004A4B0E"/>
    <w:rsid w:val="004A4CFA"/>
    <w:rsid w:val="004A506A"/>
    <w:rsid w:val="004A5676"/>
    <w:rsid w:val="004A5732"/>
    <w:rsid w:val="004A5D50"/>
    <w:rsid w:val="004A5EF7"/>
    <w:rsid w:val="004A63A8"/>
    <w:rsid w:val="004A63D3"/>
    <w:rsid w:val="004A67CA"/>
    <w:rsid w:val="004A683E"/>
    <w:rsid w:val="004A6985"/>
    <w:rsid w:val="004A6995"/>
    <w:rsid w:val="004A6E84"/>
    <w:rsid w:val="004A7121"/>
    <w:rsid w:val="004A74A0"/>
    <w:rsid w:val="004A75C9"/>
    <w:rsid w:val="004A7603"/>
    <w:rsid w:val="004A7642"/>
    <w:rsid w:val="004A79A3"/>
    <w:rsid w:val="004A7B84"/>
    <w:rsid w:val="004A7DBF"/>
    <w:rsid w:val="004A7E74"/>
    <w:rsid w:val="004B0183"/>
    <w:rsid w:val="004B0368"/>
    <w:rsid w:val="004B09C1"/>
    <w:rsid w:val="004B0CCD"/>
    <w:rsid w:val="004B0DE6"/>
    <w:rsid w:val="004B0E2B"/>
    <w:rsid w:val="004B0E9C"/>
    <w:rsid w:val="004B0EE2"/>
    <w:rsid w:val="004B10B6"/>
    <w:rsid w:val="004B11DE"/>
    <w:rsid w:val="004B1438"/>
    <w:rsid w:val="004B15A3"/>
    <w:rsid w:val="004B1836"/>
    <w:rsid w:val="004B1DAC"/>
    <w:rsid w:val="004B1DFE"/>
    <w:rsid w:val="004B1FF5"/>
    <w:rsid w:val="004B224B"/>
    <w:rsid w:val="004B22AC"/>
    <w:rsid w:val="004B247F"/>
    <w:rsid w:val="004B24EF"/>
    <w:rsid w:val="004B26F7"/>
    <w:rsid w:val="004B2DEA"/>
    <w:rsid w:val="004B2E09"/>
    <w:rsid w:val="004B2E0D"/>
    <w:rsid w:val="004B2EC0"/>
    <w:rsid w:val="004B330E"/>
    <w:rsid w:val="004B3784"/>
    <w:rsid w:val="004B3A41"/>
    <w:rsid w:val="004B4198"/>
    <w:rsid w:val="004B42C7"/>
    <w:rsid w:val="004B4356"/>
    <w:rsid w:val="004B474D"/>
    <w:rsid w:val="004B4762"/>
    <w:rsid w:val="004B4C91"/>
    <w:rsid w:val="004B53AE"/>
    <w:rsid w:val="004B54DA"/>
    <w:rsid w:val="004B575C"/>
    <w:rsid w:val="004B5A21"/>
    <w:rsid w:val="004B5B8D"/>
    <w:rsid w:val="004B5BD3"/>
    <w:rsid w:val="004B6460"/>
    <w:rsid w:val="004B6BB8"/>
    <w:rsid w:val="004B6DD6"/>
    <w:rsid w:val="004B6E61"/>
    <w:rsid w:val="004B71F3"/>
    <w:rsid w:val="004B7532"/>
    <w:rsid w:val="004B75A0"/>
    <w:rsid w:val="004C005F"/>
    <w:rsid w:val="004C0110"/>
    <w:rsid w:val="004C03B2"/>
    <w:rsid w:val="004C03F9"/>
    <w:rsid w:val="004C042E"/>
    <w:rsid w:val="004C04AF"/>
    <w:rsid w:val="004C08B2"/>
    <w:rsid w:val="004C0B59"/>
    <w:rsid w:val="004C0B70"/>
    <w:rsid w:val="004C0C6B"/>
    <w:rsid w:val="004C0E38"/>
    <w:rsid w:val="004C0EFE"/>
    <w:rsid w:val="004C0F13"/>
    <w:rsid w:val="004C112D"/>
    <w:rsid w:val="004C1555"/>
    <w:rsid w:val="004C16D0"/>
    <w:rsid w:val="004C1903"/>
    <w:rsid w:val="004C1EEC"/>
    <w:rsid w:val="004C207D"/>
    <w:rsid w:val="004C23BC"/>
    <w:rsid w:val="004C289A"/>
    <w:rsid w:val="004C2BB0"/>
    <w:rsid w:val="004C2C4A"/>
    <w:rsid w:val="004C2E0D"/>
    <w:rsid w:val="004C309B"/>
    <w:rsid w:val="004C323A"/>
    <w:rsid w:val="004C331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1E5"/>
    <w:rsid w:val="004C52A4"/>
    <w:rsid w:val="004C54EF"/>
    <w:rsid w:val="004C5AE7"/>
    <w:rsid w:val="004C5C31"/>
    <w:rsid w:val="004C5CA0"/>
    <w:rsid w:val="004C5E4D"/>
    <w:rsid w:val="004C5F2E"/>
    <w:rsid w:val="004C634D"/>
    <w:rsid w:val="004C6392"/>
    <w:rsid w:val="004C6B27"/>
    <w:rsid w:val="004C6BF0"/>
    <w:rsid w:val="004C6EED"/>
    <w:rsid w:val="004C7075"/>
    <w:rsid w:val="004C70C2"/>
    <w:rsid w:val="004C7172"/>
    <w:rsid w:val="004C72A9"/>
    <w:rsid w:val="004C75CC"/>
    <w:rsid w:val="004C7737"/>
    <w:rsid w:val="004C791D"/>
    <w:rsid w:val="004C7C57"/>
    <w:rsid w:val="004D01C2"/>
    <w:rsid w:val="004D0359"/>
    <w:rsid w:val="004D0C4C"/>
    <w:rsid w:val="004D0C65"/>
    <w:rsid w:val="004D0DE6"/>
    <w:rsid w:val="004D13BA"/>
    <w:rsid w:val="004D186E"/>
    <w:rsid w:val="004D1886"/>
    <w:rsid w:val="004D1B22"/>
    <w:rsid w:val="004D1B6B"/>
    <w:rsid w:val="004D1C80"/>
    <w:rsid w:val="004D1CC7"/>
    <w:rsid w:val="004D269C"/>
    <w:rsid w:val="004D2887"/>
    <w:rsid w:val="004D28E5"/>
    <w:rsid w:val="004D2A3E"/>
    <w:rsid w:val="004D2B6C"/>
    <w:rsid w:val="004D2C27"/>
    <w:rsid w:val="004D3039"/>
    <w:rsid w:val="004D318A"/>
    <w:rsid w:val="004D34F1"/>
    <w:rsid w:val="004D3D14"/>
    <w:rsid w:val="004D3D24"/>
    <w:rsid w:val="004D3ED1"/>
    <w:rsid w:val="004D42D6"/>
    <w:rsid w:val="004D439A"/>
    <w:rsid w:val="004D46FA"/>
    <w:rsid w:val="004D4ABF"/>
    <w:rsid w:val="004D4B9D"/>
    <w:rsid w:val="004D4C59"/>
    <w:rsid w:val="004D4DD0"/>
    <w:rsid w:val="004D4E15"/>
    <w:rsid w:val="004D4E34"/>
    <w:rsid w:val="004D50BB"/>
    <w:rsid w:val="004D50DF"/>
    <w:rsid w:val="004D532B"/>
    <w:rsid w:val="004D5732"/>
    <w:rsid w:val="004D57BD"/>
    <w:rsid w:val="004D57D2"/>
    <w:rsid w:val="004D59E4"/>
    <w:rsid w:val="004D5D57"/>
    <w:rsid w:val="004D5EE1"/>
    <w:rsid w:val="004D5F19"/>
    <w:rsid w:val="004D60BB"/>
    <w:rsid w:val="004D6449"/>
    <w:rsid w:val="004D6667"/>
    <w:rsid w:val="004D698A"/>
    <w:rsid w:val="004D69E8"/>
    <w:rsid w:val="004D6A54"/>
    <w:rsid w:val="004D6DF1"/>
    <w:rsid w:val="004D6DF9"/>
    <w:rsid w:val="004D6E50"/>
    <w:rsid w:val="004D70C5"/>
    <w:rsid w:val="004D7198"/>
    <w:rsid w:val="004D725F"/>
    <w:rsid w:val="004D74E8"/>
    <w:rsid w:val="004D779A"/>
    <w:rsid w:val="004D7A58"/>
    <w:rsid w:val="004D7B75"/>
    <w:rsid w:val="004D7D51"/>
    <w:rsid w:val="004D7EB5"/>
    <w:rsid w:val="004E0646"/>
    <w:rsid w:val="004E0712"/>
    <w:rsid w:val="004E095F"/>
    <w:rsid w:val="004E0CBC"/>
    <w:rsid w:val="004E0D80"/>
    <w:rsid w:val="004E0F1F"/>
    <w:rsid w:val="004E103C"/>
    <w:rsid w:val="004E162A"/>
    <w:rsid w:val="004E1CB9"/>
    <w:rsid w:val="004E1EB0"/>
    <w:rsid w:val="004E22CD"/>
    <w:rsid w:val="004E2477"/>
    <w:rsid w:val="004E2860"/>
    <w:rsid w:val="004E287A"/>
    <w:rsid w:val="004E290E"/>
    <w:rsid w:val="004E2B41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DD0"/>
    <w:rsid w:val="004E4EFF"/>
    <w:rsid w:val="004E519B"/>
    <w:rsid w:val="004E57B4"/>
    <w:rsid w:val="004E5975"/>
    <w:rsid w:val="004E59D2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C3"/>
    <w:rsid w:val="004E6B69"/>
    <w:rsid w:val="004E6CBB"/>
    <w:rsid w:val="004E6DF5"/>
    <w:rsid w:val="004E70DA"/>
    <w:rsid w:val="004E71D2"/>
    <w:rsid w:val="004E7277"/>
    <w:rsid w:val="004E7452"/>
    <w:rsid w:val="004E7501"/>
    <w:rsid w:val="004E76F3"/>
    <w:rsid w:val="004E7C29"/>
    <w:rsid w:val="004E7C71"/>
    <w:rsid w:val="004E7C7A"/>
    <w:rsid w:val="004E7DF2"/>
    <w:rsid w:val="004E7EDB"/>
    <w:rsid w:val="004F02A5"/>
    <w:rsid w:val="004F0B8F"/>
    <w:rsid w:val="004F0CF3"/>
    <w:rsid w:val="004F0DD6"/>
    <w:rsid w:val="004F0E00"/>
    <w:rsid w:val="004F0FAD"/>
    <w:rsid w:val="004F10A1"/>
    <w:rsid w:val="004F135D"/>
    <w:rsid w:val="004F1500"/>
    <w:rsid w:val="004F16EB"/>
    <w:rsid w:val="004F1737"/>
    <w:rsid w:val="004F17F3"/>
    <w:rsid w:val="004F1E0A"/>
    <w:rsid w:val="004F1FE8"/>
    <w:rsid w:val="004F2068"/>
    <w:rsid w:val="004F23E0"/>
    <w:rsid w:val="004F27A8"/>
    <w:rsid w:val="004F2D6D"/>
    <w:rsid w:val="004F2E95"/>
    <w:rsid w:val="004F3060"/>
    <w:rsid w:val="004F3498"/>
    <w:rsid w:val="004F35E2"/>
    <w:rsid w:val="004F3823"/>
    <w:rsid w:val="004F3AE6"/>
    <w:rsid w:val="004F3E4F"/>
    <w:rsid w:val="004F4040"/>
    <w:rsid w:val="004F4578"/>
    <w:rsid w:val="004F45B2"/>
    <w:rsid w:val="004F46D2"/>
    <w:rsid w:val="004F49C5"/>
    <w:rsid w:val="004F4E97"/>
    <w:rsid w:val="004F516C"/>
    <w:rsid w:val="004F5658"/>
    <w:rsid w:val="004F59CB"/>
    <w:rsid w:val="004F5B6B"/>
    <w:rsid w:val="004F5D88"/>
    <w:rsid w:val="004F696D"/>
    <w:rsid w:val="004F6E0A"/>
    <w:rsid w:val="004F6E5F"/>
    <w:rsid w:val="004F7085"/>
    <w:rsid w:val="004F730D"/>
    <w:rsid w:val="004F77F8"/>
    <w:rsid w:val="004F78E9"/>
    <w:rsid w:val="004F7A51"/>
    <w:rsid w:val="004F7CD1"/>
    <w:rsid w:val="004F7CF3"/>
    <w:rsid w:val="004F7DDC"/>
    <w:rsid w:val="00500264"/>
    <w:rsid w:val="005006C7"/>
    <w:rsid w:val="00500CB9"/>
    <w:rsid w:val="00500F0C"/>
    <w:rsid w:val="00501235"/>
    <w:rsid w:val="005013C1"/>
    <w:rsid w:val="00501474"/>
    <w:rsid w:val="0050172A"/>
    <w:rsid w:val="0050196A"/>
    <w:rsid w:val="00501FD5"/>
    <w:rsid w:val="005020DD"/>
    <w:rsid w:val="0050224F"/>
    <w:rsid w:val="0050227D"/>
    <w:rsid w:val="0050253A"/>
    <w:rsid w:val="005026DE"/>
    <w:rsid w:val="005029CA"/>
    <w:rsid w:val="00502B76"/>
    <w:rsid w:val="00502E7F"/>
    <w:rsid w:val="005038EE"/>
    <w:rsid w:val="00503BBD"/>
    <w:rsid w:val="00503BD7"/>
    <w:rsid w:val="00503C83"/>
    <w:rsid w:val="00503F11"/>
    <w:rsid w:val="0050429D"/>
    <w:rsid w:val="005043EC"/>
    <w:rsid w:val="00504A8B"/>
    <w:rsid w:val="00504BB7"/>
    <w:rsid w:val="00504C02"/>
    <w:rsid w:val="00504C74"/>
    <w:rsid w:val="00504F42"/>
    <w:rsid w:val="005051C9"/>
    <w:rsid w:val="005053A5"/>
    <w:rsid w:val="0050555C"/>
    <w:rsid w:val="005058B8"/>
    <w:rsid w:val="00505FD9"/>
    <w:rsid w:val="0050606A"/>
    <w:rsid w:val="005069BD"/>
    <w:rsid w:val="00506BE3"/>
    <w:rsid w:val="00506C94"/>
    <w:rsid w:val="00506D51"/>
    <w:rsid w:val="00506D85"/>
    <w:rsid w:val="00506D86"/>
    <w:rsid w:val="00506F19"/>
    <w:rsid w:val="0050714E"/>
    <w:rsid w:val="005072D8"/>
    <w:rsid w:val="0050787D"/>
    <w:rsid w:val="00507D52"/>
    <w:rsid w:val="00507EE4"/>
    <w:rsid w:val="00510850"/>
    <w:rsid w:val="00510BE9"/>
    <w:rsid w:val="00511046"/>
    <w:rsid w:val="005110A0"/>
    <w:rsid w:val="0051113E"/>
    <w:rsid w:val="005112CD"/>
    <w:rsid w:val="005115AD"/>
    <w:rsid w:val="00511627"/>
    <w:rsid w:val="005117FE"/>
    <w:rsid w:val="0051181B"/>
    <w:rsid w:val="0051199B"/>
    <w:rsid w:val="005119FC"/>
    <w:rsid w:val="00511B5E"/>
    <w:rsid w:val="00511BFC"/>
    <w:rsid w:val="00511DC7"/>
    <w:rsid w:val="005128F2"/>
    <w:rsid w:val="005132D5"/>
    <w:rsid w:val="00513358"/>
    <w:rsid w:val="005133CE"/>
    <w:rsid w:val="005134EC"/>
    <w:rsid w:val="0051363E"/>
    <w:rsid w:val="005136D3"/>
    <w:rsid w:val="0051380E"/>
    <w:rsid w:val="005138B5"/>
    <w:rsid w:val="00513CF1"/>
    <w:rsid w:val="005142D6"/>
    <w:rsid w:val="0051438E"/>
    <w:rsid w:val="00514392"/>
    <w:rsid w:val="005144D8"/>
    <w:rsid w:val="0051477E"/>
    <w:rsid w:val="0051489E"/>
    <w:rsid w:val="00514B27"/>
    <w:rsid w:val="00514B49"/>
    <w:rsid w:val="00514E6D"/>
    <w:rsid w:val="005151C4"/>
    <w:rsid w:val="005152A6"/>
    <w:rsid w:val="005156E2"/>
    <w:rsid w:val="005157F3"/>
    <w:rsid w:val="00515B33"/>
    <w:rsid w:val="00515B7C"/>
    <w:rsid w:val="00515C0E"/>
    <w:rsid w:val="00515E55"/>
    <w:rsid w:val="00516286"/>
    <w:rsid w:val="00516338"/>
    <w:rsid w:val="0051670A"/>
    <w:rsid w:val="00516B73"/>
    <w:rsid w:val="00517100"/>
    <w:rsid w:val="005171D1"/>
    <w:rsid w:val="005171EE"/>
    <w:rsid w:val="00517903"/>
    <w:rsid w:val="00517BCD"/>
    <w:rsid w:val="00517E5F"/>
    <w:rsid w:val="00520042"/>
    <w:rsid w:val="005200AE"/>
    <w:rsid w:val="005203FC"/>
    <w:rsid w:val="005205AE"/>
    <w:rsid w:val="0052062F"/>
    <w:rsid w:val="00520C78"/>
    <w:rsid w:val="005211A6"/>
    <w:rsid w:val="0052182B"/>
    <w:rsid w:val="00521933"/>
    <w:rsid w:val="00521DD5"/>
    <w:rsid w:val="00521DF5"/>
    <w:rsid w:val="00521E1E"/>
    <w:rsid w:val="005220FD"/>
    <w:rsid w:val="0052217C"/>
    <w:rsid w:val="005223B2"/>
    <w:rsid w:val="00522C5D"/>
    <w:rsid w:val="00522C6D"/>
    <w:rsid w:val="00522CD7"/>
    <w:rsid w:val="005236A6"/>
    <w:rsid w:val="00523820"/>
    <w:rsid w:val="00523878"/>
    <w:rsid w:val="00523A6E"/>
    <w:rsid w:val="00523FD8"/>
    <w:rsid w:val="005243EC"/>
    <w:rsid w:val="0052495C"/>
    <w:rsid w:val="00524CB6"/>
    <w:rsid w:val="00524F9F"/>
    <w:rsid w:val="00525134"/>
    <w:rsid w:val="00525174"/>
    <w:rsid w:val="0052517B"/>
    <w:rsid w:val="0052549D"/>
    <w:rsid w:val="0052561A"/>
    <w:rsid w:val="005259A6"/>
    <w:rsid w:val="00525B7C"/>
    <w:rsid w:val="00526035"/>
    <w:rsid w:val="00526089"/>
    <w:rsid w:val="00526166"/>
    <w:rsid w:val="00526D35"/>
    <w:rsid w:val="00526EE5"/>
    <w:rsid w:val="00527208"/>
    <w:rsid w:val="0052744F"/>
    <w:rsid w:val="0052764D"/>
    <w:rsid w:val="00527832"/>
    <w:rsid w:val="0052785D"/>
    <w:rsid w:val="00527A45"/>
    <w:rsid w:val="00527C63"/>
    <w:rsid w:val="00527C86"/>
    <w:rsid w:val="005302D4"/>
    <w:rsid w:val="00530447"/>
    <w:rsid w:val="00530457"/>
    <w:rsid w:val="005304D4"/>
    <w:rsid w:val="005304E3"/>
    <w:rsid w:val="0053066E"/>
    <w:rsid w:val="0053083D"/>
    <w:rsid w:val="0053085A"/>
    <w:rsid w:val="005308AB"/>
    <w:rsid w:val="00530C97"/>
    <w:rsid w:val="00530FCD"/>
    <w:rsid w:val="00531129"/>
    <w:rsid w:val="00531200"/>
    <w:rsid w:val="0053132A"/>
    <w:rsid w:val="005313F9"/>
    <w:rsid w:val="005314E9"/>
    <w:rsid w:val="00531638"/>
    <w:rsid w:val="00531820"/>
    <w:rsid w:val="00531F70"/>
    <w:rsid w:val="00531FFE"/>
    <w:rsid w:val="0053208B"/>
    <w:rsid w:val="0053219E"/>
    <w:rsid w:val="0053253F"/>
    <w:rsid w:val="0053256B"/>
    <w:rsid w:val="00532626"/>
    <w:rsid w:val="00532B45"/>
    <w:rsid w:val="00532C31"/>
    <w:rsid w:val="005330C1"/>
    <w:rsid w:val="005337E0"/>
    <w:rsid w:val="00533D9A"/>
    <w:rsid w:val="00533DA7"/>
    <w:rsid w:val="00534108"/>
    <w:rsid w:val="0053442B"/>
    <w:rsid w:val="00534C48"/>
    <w:rsid w:val="00535049"/>
    <w:rsid w:val="00535404"/>
    <w:rsid w:val="005356E4"/>
    <w:rsid w:val="005358EC"/>
    <w:rsid w:val="00535AEB"/>
    <w:rsid w:val="00535B02"/>
    <w:rsid w:val="00535DBD"/>
    <w:rsid w:val="00536509"/>
    <w:rsid w:val="00536912"/>
    <w:rsid w:val="00536E26"/>
    <w:rsid w:val="00536F64"/>
    <w:rsid w:val="005376C5"/>
    <w:rsid w:val="00537798"/>
    <w:rsid w:val="005378EE"/>
    <w:rsid w:val="00537B95"/>
    <w:rsid w:val="00537CA9"/>
    <w:rsid w:val="00537D00"/>
    <w:rsid w:val="00537D12"/>
    <w:rsid w:val="00537DF2"/>
    <w:rsid w:val="00537E77"/>
    <w:rsid w:val="00537FB6"/>
    <w:rsid w:val="005401A3"/>
    <w:rsid w:val="0054047B"/>
    <w:rsid w:val="005405CD"/>
    <w:rsid w:val="0054080D"/>
    <w:rsid w:val="00540895"/>
    <w:rsid w:val="00540AF3"/>
    <w:rsid w:val="00540D39"/>
    <w:rsid w:val="00540D8C"/>
    <w:rsid w:val="00540DAA"/>
    <w:rsid w:val="0054124D"/>
    <w:rsid w:val="0054139B"/>
    <w:rsid w:val="00541668"/>
    <w:rsid w:val="00541ACF"/>
    <w:rsid w:val="00541B16"/>
    <w:rsid w:val="0054222C"/>
    <w:rsid w:val="0054228E"/>
    <w:rsid w:val="00542419"/>
    <w:rsid w:val="0054269E"/>
    <w:rsid w:val="00542700"/>
    <w:rsid w:val="00542790"/>
    <w:rsid w:val="005430CD"/>
    <w:rsid w:val="005431B5"/>
    <w:rsid w:val="00543489"/>
    <w:rsid w:val="005434C7"/>
    <w:rsid w:val="005434D4"/>
    <w:rsid w:val="00543E2D"/>
    <w:rsid w:val="005443E5"/>
    <w:rsid w:val="005444D4"/>
    <w:rsid w:val="00544504"/>
    <w:rsid w:val="00544706"/>
    <w:rsid w:val="005448D2"/>
    <w:rsid w:val="0054517F"/>
    <w:rsid w:val="005451F5"/>
    <w:rsid w:val="0054587D"/>
    <w:rsid w:val="00545AC7"/>
    <w:rsid w:val="00545D04"/>
    <w:rsid w:val="00545E69"/>
    <w:rsid w:val="00545F3D"/>
    <w:rsid w:val="005460A7"/>
    <w:rsid w:val="005462A5"/>
    <w:rsid w:val="0054657D"/>
    <w:rsid w:val="005465A6"/>
    <w:rsid w:val="005466F0"/>
    <w:rsid w:val="00546AF9"/>
    <w:rsid w:val="00546EA9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264"/>
    <w:rsid w:val="005502D6"/>
    <w:rsid w:val="005506A9"/>
    <w:rsid w:val="0055070F"/>
    <w:rsid w:val="00550772"/>
    <w:rsid w:val="0055083D"/>
    <w:rsid w:val="00550CC7"/>
    <w:rsid w:val="00550D4F"/>
    <w:rsid w:val="00550EEF"/>
    <w:rsid w:val="00550F2D"/>
    <w:rsid w:val="005510A3"/>
    <w:rsid w:val="00551183"/>
    <w:rsid w:val="005511D4"/>
    <w:rsid w:val="00551378"/>
    <w:rsid w:val="00551572"/>
    <w:rsid w:val="005518AD"/>
    <w:rsid w:val="00551D6E"/>
    <w:rsid w:val="00551DD8"/>
    <w:rsid w:val="00551F37"/>
    <w:rsid w:val="0055222E"/>
    <w:rsid w:val="00552340"/>
    <w:rsid w:val="005523D6"/>
    <w:rsid w:val="00552587"/>
    <w:rsid w:val="00552639"/>
    <w:rsid w:val="005528DF"/>
    <w:rsid w:val="00552B0D"/>
    <w:rsid w:val="00552C6E"/>
    <w:rsid w:val="00553039"/>
    <w:rsid w:val="00553203"/>
    <w:rsid w:val="005533CA"/>
    <w:rsid w:val="005533FE"/>
    <w:rsid w:val="00553B61"/>
    <w:rsid w:val="00553B89"/>
    <w:rsid w:val="00553D1A"/>
    <w:rsid w:val="00553EAE"/>
    <w:rsid w:val="00554061"/>
    <w:rsid w:val="00554112"/>
    <w:rsid w:val="00554531"/>
    <w:rsid w:val="0055464B"/>
    <w:rsid w:val="00554BE6"/>
    <w:rsid w:val="00554E22"/>
    <w:rsid w:val="005550F3"/>
    <w:rsid w:val="0055579C"/>
    <w:rsid w:val="00555857"/>
    <w:rsid w:val="00555B4B"/>
    <w:rsid w:val="00555D73"/>
    <w:rsid w:val="005561B1"/>
    <w:rsid w:val="005563BA"/>
    <w:rsid w:val="005564B6"/>
    <w:rsid w:val="0055689A"/>
    <w:rsid w:val="00556C91"/>
    <w:rsid w:val="00556DF7"/>
    <w:rsid w:val="00556F49"/>
    <w:rsid w:val="00556F4C"/>
    <w:rsid w:val="005570A3"/>
    <w:rsid w:val="005575A1"/>
    <w:rsid w:val="0055796D"/>
    <w:rsid w:val="00557AC3"/>
    <w:rsid w:val="00557C93"/>
    <w:rsid w:val="00557E06"/>
    <w:rsid w:val="00557E1B"/>
    <w:rsid w:val="00560059"/>
    <w:rsid w:val="005604D4"/>
    <w:rsid w:val="00560631"/>
    <w:rsid w:val="0056078D"/>
    <w:rsid w:val="00560943"/>
    <w:rsid w:val="00560D1F"/>
    <w:rsid w:val="00561165"/>
    <w:rsid w:val="005611F0"/>
    <w:rsid w:val="005616EB"/>
    <w:rsid w:val="00561BF6"/>
    <w:rsid w:val="00561C73"/>
    <w:rsid w:val="00561E83"/>
    <w:rsid w:val="00562642"/>
    <w:rsid w:val="00562715"/>
    <w:rsid w:val="00562729"/>
    <w:rsid w:val="00562AE9"/>
    <w:rsid w:val="0056322E"/>
    <w:rsid w:val="005633FD"/>
    <w:rsid w:val="005638F2"/>
    <w:rsid w:val="00563935"/>
    <w:rsid w:val="00563AE3"/>
    <w:rsid w:val="00563E3C"/>
    <w:rsid w:val="00564210"/>
    <w:rsid w:val="005643F6"/>
    <w:rsid w:val="00564AE2"/>
    <w:rsid w:val="00564BBC"/>
    <w:rsid w:val="00564C50"/>
    <w:rsid w:val="00564F26"/>
    <w:rsid w:val="00564F48"/>
    <w:rsid w:val="00564FC5"/>
    <w:rsid w:val="00565008"/>
    <w:rsid w:val="00565010"/>
    <w:rsid w:val="00565130"/>
    <w:rsid w:val="0056514F"/>
    <w:rsid w:val="005658A0"/>
    <w:rsid w:val="00565B03"/>
    <w:rsid w:val="00565D63"/>
    <w:rsid w:val="005660DE"/>
    <w:rsid w:val="00566403"/>
    <w:rsid w:val="0056670A"/>
    <w:rsid w:val="00566C06"/>
    <w:rsid w:val="00566C53"/>
    <w:rsid w:val="00566EDC"/>
    <w:rsid w:val="005672DA"/>
    <w:rsid w:val="005673AB"/>
    <w:rsid w:val="00567935"/>
    <w:rsid w:val="00567950"/>
    <w:rsid w:val="00567A25"/>
    <w:rsid w:val="00567B72"/>
    <w:rsid w:val="00567BE6"/>
    <w:rsid w:val="005700C4"/>
    <w:rsid w:val="0057012A"/>
    <w:rsid w:val="00570600"/>
    <w:rsid w:val="0057083E"/>
    <w:rsid w:val="005709D8"/>
    <w:rsid w:val="00570C93"/>
    <w:rsid w:val="00570D4E"/>
    <w:rsid w:val="00570D6D"/>
    <w:rsid w:val="00570D78"/>
    <w:rsid w:val="0057161B"/>
    <w:rsid w:val="00571775"/>
    <w:rsid w:val="00571B31"/>
    <w:rsid w:val="00571B86"/>
    <w:rsid w:val="00572117"/>
    <w:rsid w:val="0057213F"/>
    <w:rsid w:val="0057279F"/>
    <w:rsid w:val="00572873"/>
    <w:rsid w:val="00572CE4"/>
    <w:rsid w:val="00572D44"/>
    <w:rsid w:val="00572EAB"/>
    <w:rsid w:val="00572EC7"/>
    <w:rsid w:val="00573064"/>
    <w:rsid w:val="00573127"/>
    <w:rsid w:val="00573B5D"/>
    <w:rsid w:val="00573C9C"/>
    <w:rsid w:val="00573F1D"/>
    <w:rsid w:val="00574158"/>
    <w:rsid w:val="005742AB"/>
    <w:rsid w:val="0057438D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C1F"/>
    <w:rsid w:val="00577136"/>
    <w:rsid w:val="0057730C"/>
    <w:rsid w:val="005773EB"/>
    <w:rsid w:val="0057741C"/>
    <w:rsid w:val="005774A9"/>
    <w:rsid w:val="005775AF"/>
    <w:rsid w:val="00577714"/>
    <w:rsid w:val="00577AD7"/>
    <w:rsid w:val="00577AFB"/>
    <w:rsid w:val="00577B93"/>
    <w:rsid w:val="00577C76"/>
    <w:rsid w:val="00577E99"/>
    <w:rsid w:val="0058056D"/>
    <w:rsid w:val="00580A66"/>
    <w:rsid w:val="00580C41"/>
    <w:rsid w:val="00580DDA"/>
    <w:rsid w:val="00580E31"/>
    <w:rsid w:val="005813E6"/>
    <w:rsid w:val="005819D6"/>
    <w:rsid w:val="00581A64"/>
    <w:rsid w:val="0058202C"/>
    <w:rsid w:val="00582148"/>
    <w:rsid w:val="005821ED"/>
    <w:rsid w:val="0058262F"/>
    <w:rsid w:val="00582845"/>
    <w:rsid w:val="0058286D"/>
    <w:rsid w:val="00582AF2"/>
    <w:rsid w:val="00582AF4"/>
    <w:rsid w:val="0058316B"/>
    <w:rsid w:val="005832F5"/>
    <w:rsid w:val="0058343F"/>
    <w:rsid w:val="00583CF9"/>
    <w:rsid w:val="00583EB2"/>
    <w:rsid w:val="005840A0"/>
    <w:rsid w:val="00584278"/>
    <w:rsid w:val="005842D3"/>
    <w:rsid w:val="0058440C"/>
    <w:rsid w:val="005844A9"/>
    <w:rsid w:val="00584508"/>
    <w:rsid w:val="005846E9"/>
    <w:rsid w:val="00584D8B"/>
    <w:rsid w:val="00584E2E"/>
    <w:rsid w:val="0058532E"/>
    <w:rsid w:val="005853A1"/>
    <w:rsid w:val="00585B5C"/>
    <w:rsid w:val="00585F11"/>
    <w:rsid w:val="0058677E"/>
    <w:rsid w:val="005867B8"/>
    <w:rsid w:val="005867C0"/>
    <w:rsid w:val="005869E6"/>
    <w:rsid w:val="00586B51"/>
    <w:rsid w:val="00586B57"/>
    <w:rsid w:val="00586E0F"/>
    <w:rsid w:val="00587067"/>
    <w:rsid w:val="005870E3"/>
    <w:rsid w:val="0058778E"/>
    <w:rsid w:val="005877B7"/>
    <w:rsid w:val="005878A1"/>
    <w:rsid w:val="005878F6"/>
    <w:rsid w:val="00587D8C"/>
    <w:rsid w:val="00587E48"/>
    <w:rsid w:val="00590187"/>
    <w:rsid w:val="0059024E"/>
    <w:rsid w:val="00590275"/>
    <w:rsid w:val="0059049B"/>
    <w:rsid w:val="0059097D"/>
    <w:rsid w:val="00590A00"/>
    <w:rsid w:val="00590AEA"/>
    <w:rsid w:val="00590D21"/>
    <w:rsid w:val="00591146"/>
    <w:rsid w:val="005911B2"/>
    <w:rsid w:val="005913F6"/>
    <w:rsid w:val="0059175B"/>
    <w:rsid w:val="00591958"/>
    <w:rsid w:val="00591D9B"/>
    <w:rsid w:val="00591FF7"/>
    <w:rsid w:val="00592214"/>
    <w:rsid w:val="0059230B"/>
    <w:rsid w:val="00592742"/>
    <w:rsid w:val="00592789"/>
    <w:rsid w:val="00592A43"/>
    <w:rsid w:val="00592D1C"/>
    <w:rsid w:val="005932BE"/>
    <w:rsid w:val="0059334C"/>
    <w:rsid w:val="00593503"/>
    <w:rsid w:val="005938CA"/>
    <w:rsid w:val="00593ABD"/>
    <w:rsid w:val="00593AF3"/>
    <w:rsid w:val="00593BF1"/>
    <w:rsid w:val="00593D03"/>
    <w:rsid w:val="00593F0E"/>
    <w:rsid w:val="0059462B"/>
    <w:rsid w:val="00594793"/>
    <w:rsid w:val="0059491B"/>
    <w:rsid w:val="0059543E"/>
    <w:rsid w:val="00595487"/>
    <w:rsid w:val="0059556A"/>
    <w:rsid w:val="00595766"/>
    <w:rsid w:val="005958D2"/>
    <w:rsid w:val="005958F2"/>
    <w:rsid w:val="00595ABC"/>
    <w:rsid w:val="00595E4A"/>
    <w:rsid w:val="00596256"/>
    <w:rsid w:val="005964A7"/>
    <w:rsid w:val="005964BC"/>
    <w:rsid w:val="005968C3"/>
    <w:rsid w:val="00596934"/>
    <w:rsid w:val="00596A1F"/>
    <w:rsid w:val="00596C04"/>
    <w:rsid w:val="00596CDC"/>
    <w:rsid w:val="00596F1F"/>
    <w:rsid w:val="00597062"/>
    <w:rsid w:val="005974F0"/>
    <w:rsid w:val="005975A8"/>
    <w:rsid w:val="00597987"/>
    <w:rsid w:val="00597996"/>
    <w:rsid w:val="005979F8"/>
    <w:rsid w:val="00597B1B"/>
    <w:rsid w:val="00597C7A"/>
    <w:rsid w:val="00597F53"/>
    <w:rsid w:val="005A070C"/>
    <w:rsid w:val="005A0C67"/>
    <w:rsid w:val="005A0D28"/>
    <w:rsid w:val="005A0E12"/>
    <w:rsid w:val="005A0E37"/>
    <w:rsid w:val="005A1149"/>
    <w:rsid w:val="005A1346"/>
    <w:rsid w:val="005A1437"/>
    <w:rsid w:val="005A1797"/>
    <w:rsid w:val="005A198D"/>
    <w:rsid w:val="005A1E20"/>
    <w:rsid w:val="005A1E33"/>
    <w:rsid w:val="005A208F"/>
    <w:rsid w:val="005A20C5"/>
    <w:rsid w:val="005A20EB"/>
    <w:rsid w:val="005A2373"/>
    <w:rsid w:val="005A25CB"/>
    <w:rsid w:val="005A2792"/>
    <w:rsid w:val="005A28D8"/>
    <w:rsid w:val="005A2C97"/>
    <w:rsid w:val="005A2E7C"/>
    <w:rsid w:val="005A30FA"/>
    <w:rsid w:val="005A3212"/>
    <w:rsid w:val="005A325F"/>
    <w:rsid w:val="005A3464"/>
    <w:rsid w:val="005A356F"/>
    <w:rsid w:val="005A35A4"/>
    <w:rsid w:val="005A3A43"/>
    <w:rsid w:val="005A3B66"/>
    <w:rsid w:val="005A3F43"/>
    <w:rsid w:val="005A3F44"/>
    <w:rsid w:val="005A40AE"/>
    <w:rsid w:val="005A41FC"/>
    <w:rsid w:val="005A422B"/>
    <w:rsid w:val="005A46BB"/>
    <w:rsid w:val="005A46D6"/>
    <w:rsid w:val="005A479E"/>
    <w:rsid w:val="005A4B77"/>
    <w:rsid w:val="005A4F53"/>
    <w:rsid w:val="005A505A"/>
    <w:rsid w:val="005A52C8"/>
    <w:rsid w:val="005A52D5"/>
    <w:rsid w:val="005A536A"/>
    <w:rsid w:val="005A53B3"/>
    <w:rsid w:val="005A5520"/>
    <w:rsid w:val="005A5793"/>
    <w:rsid w:val="005A580A"/>
    <w:rsid w:val="005A58D7"/>
    <w:rsid w:val="005A5AAF"/>
    <w:rsid w:val="005A5BB8"/>
    <w:rsid w:val="005A5D00"/>
    <w:rsid w:val="005A5DB6"/>
    <w:rsid w:val="005A5E1B"/>
    <w:rsid w:val="005A6686"/>
    <w:rsid w:val="005A6B62"/>
    <w:rsid w:val="005A6DB7"/>
    <w:rsid w:val="005A7188"/>
    <w:rsid w:val="005A759C"/>
    <w:rsid w:val="005A7738"/>
    <w:rsid w:val="005A7949"/>
    <w:rsid w:val="005B0227"/>
    <w:rsid w:val="005B04E3"/>
    <w:rsid w:val="005B0652"/>
    <w:rsid w:val="005B06D5"/>
    <w:rsid w:val="005B06D8"/>
    <w:rsid w:val="005B082D"/>
    <w:rsid w:val="005B0985"/>
    <w:rsid w:val="005B0CA3"/>
    <w:rsid w:val="005B10BC"/>
    <w:rsid w:val="005B13BC"/>
    <w:rsid w:val="005B1458"/>
    <w:rsid w:val="005B1541"/>
    <w:rsid w:val="005B1629"/>
    <w:rsid w:val="005B1658"/>
    <w:rsid w:val="005B17A9"/>
    <w:rsid w:val="005B1852"/>
    <w:rsid w:val="005B1D9D"/>
    <w:rsid w:val="005B1DC7"/>
    <w:rsid w:val="005B205B"/>
    <w:rsid w:val="005B2071"/>
    <w:rsid w:val="005B2147"/>
    <w:rsid w:val="005B227E"/>
    <w:rsid w:val="005B2375"/>
    <w:rsid w:val="005B2461"/>
    <w:rsid w:val="005B263A"/>
    <w:rsid w:val="005B273B"/>
    <w:rsid w:val="005B29F2"/>
    <w:rsid w:val="005B2BE6"/>
    <w:rsid w:val="005B2DCD"/>
    <w:rsid w:val="005B2E16"/>
    <w:rsid w:val="005B2FCA"/>
    <w:rsid w:val="005B34C0"/>
    <w:rsid w:val="005B35AE"/>
    <w:rsid w:val="005B3686"/>
    <w:rsid w:val="005B3A94"/>
    <w:rsid w:val="005B3C40"/>
    <w:rsid w:val="005B4219"/>
    <w:rsid w:val="005B4286"/>
    <w:rsid w:val="005B4502"/>
    <w:rsid w:val="005B45C5"/>
    <w:rsid w:val="005B469F"/>
    <w:rsid w:val="005B46A4"/>
    <w:rsid w:val="005B46D1"/>
    <w:rsid w:val="005B4717"/>
    <w:rsid w:val="005B4974"/>
    <w:rsid w:val="005B4B47"/>
    <w:rsid w:val="005B5052"/>
    <w:rsid w:val="005B50DC"/>
    <w:rsid w:val="005B50FC"/>
    <w:rsid w:val="005B52F9"/>
    <w:rsid w:val="005B55BD"/>
    <w:rsid w:val="005B5606"/>
    <w:rsid w:val="005B585E"/>
    <w:rsid w:val="005B5E51"/>
    <w:rsid w:val="005B5EBB"/>
    <w:rsid w:val="005B60B3"/>
    <w:rsid w:val="005B61A8"/>
    <w:rsid w:val="005B63BF"/>
    <w:rsid w:val="005B673D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B7D97"/>
    <w:rsid w:val="005C036D"/>
    <w:rsid w:val="005C0504"/>
    <w:rsid w:val="005C0627"/>
    <w:rsid w:val="005C0688"/>
    <w:rsid w:val="005C0874"/>
    <w:rsid w:val="005C0AC0"/>
    <w:rsid w:val="005C0B5E"/>
    <w:rsid w:val="005C0BB3"/>
    <w:rsid w:val="005C0CDA"/>
    <w:rsid w:val="005C0E42"/>
    <w:rsid w:val="005C0FD6"/>
    <w:rsid w:val="005C123A"/>
    <w:rsid w:val="005C12CA"/>
    <w:rsid w:val="005C14F9"/>
    <w:rsid w:val="005C16E9"/>
    <w:rsid w:val="005C16EE"/>
    <w:rsid w:val="005C175E"/>
    <w:rsid w:val="005C185B"/>
    <w:rsid w:val="005C19C6"/>
    <w:rsid w:val="005C19D3"/>
    <w:rsid w:val="005C1A95"/>
    <w:rsid w:val="005C1CC1"/>
    <w:rsid w:val="005C1CC2"/>
    <w:rsid w:val="005C1D8E"/>
    <w:rsid w:val="005C1EA5"/>
    <w:rsid w:val="005C1F82"/>
    <w:rsid w:val="005C22BC"/>
    <w:rsid w:val="005C2427"/>
    <w:rsid w:val="005C2527"/>
    <w:rsid w:val="005C2704"/>
    <w:rsid w:val="005C2958"/>
    <w:rsid w:val="005C2B66"/>
    <w:rsid w:val="005C2EFC"/>
    <w:rsid w:val="005C2F7E"/>
    <w:rsid w:val="005C30E0"/>
    <w:rsid w:val="005C3258"/>
    <w:rsid w:val="005C3285"/>
    <w:rsid w:val="005C3298"/>
    <w:rsid w:val="005C3830"/>
    <w:rsid w:val="005C3B9D"/>
    <w:rsid w:val="005C40B1"/>
    <w:rsid w:val="005C41E5"/>
    <w:rsid w:val="005C4256"/>
    <w:rsid w:val="005C435D"/>
    <w:rsid w:val="005C44A8"/>
    <w:rsid w:val="005C4A6D"/>
    <w:rsid w:val="005C4C82"/>
    <w:rsid w:val="005C4E8B"/>
    <w:rsid w:val="005C4EA9"/>
    <w:rsid w:val="005C5A2B"/>
    <w:rsid w:val="005C6007"/>
    <w:rsid w:val="005C6026"/>
    <w:rsid w:val="005C6311"/>
    <w:rsid w:val="005C6347"/>
    <w:rsid w:val="005C64C5"/>
    <w:rsid w:val="005C65C0"/>
    <w:rsid w:val="005C6858"/>
    <w:rsid w:val="005C69EF"/>
    <w:rsid w:val="005C6D24"/>
    <w:rsid w:val="005C6FF8"/>
    <w:rsid w:val="005C71A4"/>
    <w:rsid w:val="005C732E"/>
    <w:rsid w:val="005C754F"/>
    <w:rsid w:val="005C79CC"/>
    <w:rsid w:val="005C7B2E"/>
    <w:rsid w:val="005C7CE6"/>
    <w:rsid w:val="005C7F86"/>
    <w:rsid w:val="005D0045"/>
    <w:rsid w:val="005D0119"/>
    <w:rsid w:val="005D0357"/>
    <w:rsid w:val="005D05A5"/>
    <w:rsid w:val="005D05E1"/>
    <w:rsid w:val="005D0677"/>
    <w:rsid w:val="005D0713"/>
    <w:rsid w:val="005D0773"/>
    <w:rsid w:val="005D0A30"/>
    <w:rsid w:val="005D0A3A"/>
    <w:rsid w:val="005D1260"/>
    <w:rsid w:val="005D1409"/>
    <w:rsid w:val="005D142A"/>
    <w:rsid w:val="005D1848"/>
    <w:rsid w:val="005D199D"/>
    <w:rsid w:val="005D1A5D"/>
    <w:rsid w:val="005D1D67"/>
    <w:rsid w:val="005D207F"/>
    <w:rsid w:val="005D20ED"/>
    <w:rsid w:val="005D233A"/>
    <w:rsid w:val="005D245A"/>
    <w:rsid w:val="005D2565"/>
    <w:rsid w:val="005D2620"/>
    <w:rsid w:val="005D2748"/>
    <w:rsid w:val="005D2798"/>
    <w:rsid w:val="005D2931"/>
    <w:rsid w:val="005D2D9F"/>
    <w:rsid w:val="005D2E2B"/>
    <w:rsid w:val="005D2E35"/>
    <w:rsid w:val="005D3058"/>
    <w:rsid w:val="005D36CF"/>
    <w:rsid w:val="005D39F1"/>
    <w:rsid w:val="005D3A21"/>
    <w:rsid w:val="005D3C8E"/>
    <w:rsid w:val="005D3F6F"/>
    <w:rsid w:val="005D407D"/>
    <w:rsid w:val="005D421E"/>
    <w:rsid w:val="005D4711"/>
    <w:rsid w:val="005D49A6"/>
    <w:rsid w:val="005D4B71"/>
    <w:rsid w:val="005D4D2F"/>
    <w:rsid w:val="005D4D5A"/>
    <w:rsid w:val="005D4E43"/>
    <w:rsid w:val="005D4FFF"/>
    <w:rsid w:val="005D506E"/>
    <w:rsid w:val="005D5473"/>
    <w:rsid w:val="005D5573"/>
    <w:rsid w:val="005D55BC"/>
    <w:rsid w:val="005D5834"/>
    <w:rsid w:val="005D5B49"/>
    <w:rsid w:val="005D5C29"/>
    <w:rsid w:val="005D5FD6"/>
    <w:rsid w:val="005D5FEE"/>
    <w:rsid w:val="005D61F5"/>
    <w:rsid w:val="005D6253"/>
    <w:rsid w:val="005D6400"/>
    <w:rsid w:val="005D6537"/>
    <w:rsid w:val="005D656D"/>
    <w:rsid w:val="005D65F6"/>
    <w:rsid w:val="005D66BE"/>
    <w:rsid w:val="005D67D5"/>
    <w:rsid w:val="005D69C0"/>
    <w:rsid w:val="005D6C66"/>
    <w:rsid w:val="005D6DF2"/>
    <w:rsid w:val="005D6F5C"/>
    <w:rsid w:val="005D7108"/>
    <w:rsid w:val="005D729A"/>
    <w:rsid w:val="005D729E"/>
    <w:rsid w:val="005D78AE"/>
    <w:rsid w:val="005D7FA9"/>
    <w:rsid w:val="005D7FEB"/>
    <w:rsid w:val="005E0157"/>
    <w:rsid w:val="005E0158"/>
    <w:rsid w:val="005E0498"/>
    <w:rsid w:val="005E050B"/>
    <w:rsid w:val="005E070D"/>
    <w:rsid w:val="005E0781"/>
    <w:rsid w:val="005E0805"/>
    <w:rsid w:val="005E087C"/>
    <w:rsid w:val="005E0B75"/>
    <w:rsid w:val="005E0C3C"/>
    <w:rsid w:val="005E0DB9"/>
    <w:rsid w:val="005E0FB6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4EF"/>
    <w:rsid w:val="005E2688"/>
    <w:rsid w:val="005E28CB"/>
    <w:rsid w:val="005E28F2"/>
    <w:rsid w:val="005E2A83"/>
    <w:rsid w:val="005E2ABB"/>
    <w:rsid w:val="005E2B3C"/>
    <w:rsid w:val="005E347C"/>
    <w:rsid w:val="005E3969"/>
    <w:rsid w:val="005E3B8F"/>
    <w:rsid w:val="005E3C22"/>
    <w:rsid w:val="005E4175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C0E"/>
    <w:rsid w:val="005E5E3D"/>
    <w:rsid w:val="005E5FFF"/>
    <w:rsid w:val="005E633E"/>
    <w:rsid w:val="005E634A"/>
    <w:rsid w:val="005E640E"/>
    <w:rsid w:val="005E64EF"/>
    <w:rsid w:val="005E66F7"/>
    <w:rsid w:val="005E679A"/>
    <w:rsid w:val="005E6B69"/>
    <w:rsid w:val="005E7266"/>
    <w:rsid w:val="005E726C"/>
    <w:rsid w:val="005E7752"/>
    <w:rsid w:val="005F0434"/>
    <w:rsid w:val="005F05CA"/>
    <w:rsid w:val="005F0749"/>
    <w:rsid w:val="005F0871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40E5"/>
    <w:rsid w:val="005F4171"/>
    <w:rsid w:val="005F422A"/>
    <w:rsid w:val="005F425B"/>
    <w:rsid w:val="005F4495"/>
    <w:rsid w:val="005F44E8"/>
    <w:rsid w:val="005F4687"/>
    <w:rsid w:val="005F4968"/>
    <w:rsid w:val="005F4A46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90C"/>
    <w:rsid w:val="005F6969"/>
    <w:rsid w:val="005F6C4C"/>
    <w:rsid w:val="005F6E07"/>
    <w:rsid w:val="005F6E7A"/>
    <w:rsid w:val="005F6F96"/>
    <w:rsid w:val="005F71D6"/>
    <w:rsid w:val="005F7563"/>
    <w:rsid w:val="005F7760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25E"/>
    <w:rsid w:val="0060135B"/>
    <w:rsid w:val="00601620"/>
    <w:rsid w:val="006016CC"/>
    <w:rsid w:val="0060192A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5"/>
    <w:rsid w:val="00602D6A"/>
    <w:rsid w:val="00603102"/>
    <w:rsid w:val="006034BA"/>
    <w:rsid w:val="00603693"/>
    <w:rsid w:val="006036DC"/>
    <w:rsid w:val="006037A4"/>
    <w:rsid w:val="006038D0"/>
    <w:rsid w:val="00603991"/>
    <w:rsid w:val="00603A61"/>
    <w:rsid w:val="00603EBF"/>
    <w:rsid w:val="006040AC"/>
    <w:rsid w:val="00604278"/>
    <w:rsid w:val="00604320"/>
    <w:rsid w:val="00604368"/>
    <w:rsid w:val="006046EB"/>
    <w:rsid w:val="00604A00"/>
    <w:rsid w:val="00604A7F"/>
    <w:rsid w:val="00604C01"/>
    <w:rsid w:val="00604D90"/>
    <w:rsid w:val="0060556C"/>
    <w:rsid w:val="00605A61"/>
    <w:rsid w:val="00605AA7"/>
    <w:rsid w:val="00605AD4"/>
    <w:rsid w:val="00605B4B"/>
    <w:rsid w:val="00606008"/>
    <w:rsid w:val="006060CF"/>
    <w:rsid w:val="00606255"/>
    <w:rsid w:val="006064FA"/>
    <w:rsid w:val="0060672A"/>
    <w:rsid w:val="0060675E"/>
    <w:rsid w:val="0060676F"/>
    <w:rsid w:val="00606CCE"/>
    <w:rsid w:val="00607218"/>
    <w:rsid w:val="006072A0"/>
    <w:rsid w:val="006074C3"/>
    <w:rsid w:val="006078F0"/>
    <w:rsid w:val="00607C1E"/>
    <w:rsid w:val="00610074"/>
    <w:rsid w:val="0061013C"/>
    <w:rsid w:val="00610286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FD"/>
    <w:rsid w:val="00611F12"/>
    <w:rsid w:val="006124E3"/>
    <w:rsid w:val="00612723"/>
    <w:rsid w:val="00612814"/>
    <w:rsid w:val="00612D7C"/>
    <w:rsid w:val="00612FA1"/>
    <w:rsid w:val="00613016"/>
    <w:rsid w:val="00613364"/>
    <w:rsid w:val="006133D1"/>
    <w:rsid w:val="006135DD"/>
    <w:rsid w:val="0061375C"/>
    <w:rsid w:val="006137D5"/>
    <w:rsid w:val="0061397C"/>
    <w:rsid w:val="00613A13"/>
    <w:rsid w:val="00613ECB"/>
    <w:rsid w:val="00613EF7"/>
    <w:rsid w:val="006141B5"/>
    <w:rsid w:val="006144AA"/>
    <w:rsid w:val="0061458F"/>
    <w:rsid w:val="006145AE"/>
    <w:rsid w:val="0061475A"/>
    <w:rsid w:val="006147F0"/>
    <w:rsid w:val="00614C99"/>
    <w:rsid w:val="00614F17"/>
    <w:rsid w:val="0061507C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06F"/>
    <w:rsid w:val="006170A0"/>
    <w:rsid w:val="00617159"/>
    <w:rsid w:val="006171F1"/>
    <w:rsid w:val="00617337"/>
    <w:rsid w:val="00617E3A"/>
    <w:rsid w:val="00617EAB"/>
    <w:rsid w:val="00620109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2F9"/>
    <w:rsid w:val="00621562"/>
    <w:rsid w:val="00621567"/>
    <w:rsid w:val="0062169D"/>
    <w:rsid w:val="0062176C"/>
    <w:rsid w:val="006217AD"/>
    <w:rsid w:val="00621A70"/>
    <w:rsid w:val="00621E01"/>
    <w:rsid w:val="00621F39"/>
    <w:rsid w:val="00621F66"/>
    <w:rsid w:val="006221F1"/>
    <w:rsid w:val="006223C1"/>
    <w:rsid w:val="006224CF"/>
    <w:rsid w:val="00622793"/>
    <w:rsid w:val="00622895"/>
    <w:rsid w:val="00622ACD"/>
    <w:rsid w:val="00622BCF"/>
    <w:rsid w:val="00622C04"/>
    <w:rsid w:val="00622CC0"/>
    <w:rsid w:val="00622CE4"/>
    <w:rsid w:val="00622DAD"/>
    <w:rsid w:val="006230FB"/>
    <w:rsid w:val="006238B6"/>
    <w:rsid w:val="0062396D"/>
    <w:rsid w:val="006239FD"/>
    <w:rsid w:val="00623C20"/>
    <w:rsid w:val="00623FF5"/>
    <w:rsid w:val="00624107"/>
    <w:rsid w:val="006241F5"/>
    <w:rsid w:val="00624383"/>
    <w:rsid w:val="006245EC"/>
    <w:rsid w:val="00624B8B"/>
    <w:rsid w:val="00624D58"/>
    <w:rsid w:val="006253EE"/>
    <w:rsid w:val="006253F6"/>
    <w:rsid w:val="006255B2"/>
    <w:rsid w:val="00625898"/>
    <w:rsid w:val="00625A54"/>
    <w:rsid w:val="00625A77"/>
    <w:rsid w:val="00625AB6"/>
    <w:rsid w:val="00625B37"/>
    <w:rsid w:val="00625D4E"/>
    <w:rsid w:val="00625DA7"/>
    <w:rsid w:val="006263A0"/>
    <w:rsid w:val="006265B1"/>
    <w:rsid w:val="00626E41"/>
    <w:rsid w:val="00626F28"/>
    <w:rsid w:val="00626F8C"/>
    <w:rsid w:val="0062704F"/>
    <w:rsid w:val="00627139"/>
    <w:rsid w:val="00627229"/>
    <w:rsid w:val="00627605"/>
    <w:rsid w:val="00627622"/>
    <w:rsid w:val="006276B5"/>
    <w:rsid w:val="00627AA5"/>
    <w:rsid w:val="00627E26"/>
    <w:rsid w:val="00627FE1"/>
    <w:rsid w:val="00630231"/>
    <w:rsid w:val="00630B7C"/>
    <w:rsid w:val="00630E0B"/>
    <w:rsid w:val="00631099"/>
    <w:rsid w:val="00631105"/>
    <w:rsid w:val="006311D4"/>
    <w:rsid w:val="006312B9"/>
    <w:rsid w:val="0063134C"/>
    <w:rsid w:val="00631A26"/>
    <w:rsid w:val="00631A2F"/>
    <w:rsid w:val="00631BFD"/>
    <w:rsid w:val="006321D0"/>
    <w:rsid w:val="006324E5"/>
    <w:rsid w:val="00632C9F"/>
    <w:rsid w:val="006333FB"/>
    <w:rsid w:val="006335FA"/>
    <w:rsid w:val="0063375B"/>
    <w:rsid w:val="00633789"/>
    <w:rsid w:val="00633A25"/>
    <w:rsid w:val="00633EBE"/>
    <w:rsid w:val="00634362"/>
    <w:rsid w:val="006343B8"/>
    <w:rsid w:val="0063450A"/>
    <w:rsid w:val="006347A2"/>
    <w:rsid w:val="00634B9D"/>
    <w:rsid w:val="00634CD4"/>
    <w:rsid w:val="00634EB1"/>
    <w:rsid w:val="00634F15"/>
    <w:rsid w:val="006354F8"/>
    <w:rsid w:val="0063553D"/>
    <w:rsid w:val="006356B9"/>
    <w:rsid w:val="00635A01"/>
    <w:rsid w:val="00635B75"/>
    <w:rsid w:val="00635CCC"/>
    <w:rsid w:val="00635D4E"/>
    <w:rsid w:val="00636388"/>
    <w:rsid w:val="00636420"/>
    <w:rsid w:val="00636596"/>
    <w:rsid w:val="00636877"/>
    <w:rsid w:val="00636D92"/>
    <w:rsid w:val="00636DD8"/>
    <w:rsid w:val="00636E54"/>
    <w:rsid w:val="00636FFA"/>
    <w:rsid w:val="006370A1"/>
    <w:rsid w:val="006371E2"/>
    <w:rsid w:val="006372E3"/>
    <w:rsid w:val="006372F6"/>
    <w:rsid w:val="006375C8"/>
    <w:rsid w:val="006377FD"/>
    <w:rsid w:val="006378BB"/>
    <w:rsid w:val="006378D3"/>
    <w:rsid w:val="00637D35"/>
    <w:rsid w:val="00640182"/>
    <w:rsid w:val="00640204"/>
    <w:rsid w:val="00640267"/>
    <w:rsid w:val="006406F4"/>
    <w:rsid w:val="0064070C"/>
    <w:rsid w:val="00640BF1"/>
    <w:rsid w:val="0064114D"/>
    <w:rsid w:val="0064127C"/>
    <w:rsid w:val="006414CB"/>
    <w:rsid w:val="0064190C"/>
    <w:rsid w:val="006419C0"/>
    <w:rsid w:val="00641B75"/>
    <w:rsid w:val="00641F0C"/>
    <w:rsid w:val="00641F3D"/>
    <w:rsid w:val="0064236D"/>
    <w:rsid w:val="006426F2"/>
    <w:rsid w:val="00642B35"/>
    <w:rsid w:val="00642F96"/>
    <w:rsid w:val="00643256"/>
    <w:rsid w:val="006432C1"/>
    <w:rsid w:val="006433BB"/>
    <w:rsid w:val="0064350E"/>
    <w:rsid w:val="006435EC"/>
    <w:rsid w:val="00643BB6"/>
    <w:rsid w:val="00643F65"/>
    <w:rsid w:val="006442C7"/>
    <w:rsid w:val="0064452A"/>
    <w:rsid w:val="0064499C"/>
    <w:rsid w:val="00644D37"/>
    <w:rsid w:val="00644E62"/>
    <w:rsid w:val="00644F67"/>
    <w:rsid w:val="006450E7"/>
    <w:rsid w:val="00645170"/>
    <w:rsid w:val="00645295"/>
    <w:rsid w:val="006453D5"/>
    <w:rsid w:val="00645605"/>
    <w:rsid w:val="00645D67"/>
    <w:rsid w:val="00645E02"/>
    <w:rsid w:val="00645EC1"/>
    <w:rsid w:val="00646153"/>
    <w:rsid w:val="006461EB"/>
    <w:rsid w:val="006464CE"/>
    <w:rsid w:val="00646BC6"/>
    <w:rsid w:val="00647089"/>
    <w:rsid w:val="00647262"/>
    <w:rsid w:val="0064741F"/>
    <w:rsid w:val="0064758E"/>
    <w:rsid w:val="00647591"/>
    <w:rsid w:val="006478A5"/>
    <w:rsid w:val="006478EC"/>
    <w:rsid w:val="00647BE3"/>
    <w:rsid w:val="0065003B"/>
    <w:rsid w:val="006505B2"/>
    <w:rsid w:val="0065067C"/>
    <w:rsid w:val="00650726"/>
    <w:rsid w:val="00650E05"/>
    <w:rsid w:val="00651E4F"/>
    <w:rsid w:val="006520BA"/>
    <w:rsid w:val="0065253A"/>
    <w:rsid w:val="00652649"/>
    <w:rsid w:val="006526B1"/>
    <w:rsid w:val="00652856"/>
    <w:rsid w:val="0065293D"/>
    <w:rsid w:val="00652D71"/>
    <w:rsid w:val="006532FF"/>
    <w:rsid w:val="00653371"/>
    <w:rsid w:val="00653832"/>
    <w:rsid w:val="006539F9"/>
    <w:rsid w:val="00653B57"/>
    <w:rsid w:val="00653BFF"/>
    <w:rsid w:val="00653EFB"/>
    <w:rsid w:val="0065403E"/>
    <w:rsid w:val="006540E7"/>
    <w:rsid w:val="006544C4"/>
    <w:rsid w:val="006547AF"/>
    <w:rsid w:val="0065482B"/>
    <w:rsid w:val="00654A8B"/>
    <w:rsid w:val="006553CD"/>
    <w:rsid w:val="00655719"/>
    <w:rsid w:val="00655A8C"/>
    <w:rsid w:val="00655DD2"/>
    <w:rsid w:val="00655FE7"/>
    <w:rsid w:val="00656400"/>
    <w:rsid w:val="0065667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627"/>
    <w:rsid w:val="00657801"/>
    <w:rsid w:val="006578AA"/>
    <w:rsid w:val="00657AF0"/>
    <w:rsid w:val="00657F44"/>
    <w:rsid w:val="00657F55"/>
    <w:rsid w:val="006600BE"/>
    <w:rsid w:val="00660164"/>
    <w:rsid w:val="0066033C"/>
    <w:rsid w:val="006603D7"/>
    <w:rsid w:val="006608CB"/>
    <w:rsid w:val="00660A9A"/>
    <w:rsid w:val="00660E1D"/>
    <w:rsid w:val="0066108E"/>
    <w:rsid w:val="0066140F"/>
    <w:rsid w:val="0066151A"/>
    <w:rsid w:val="00661908"/>
    <w:rsid w:val="00661C39"/>
    <w:rsid w:val="006624E1"/>
    <w:rsid w:val="00662A77"/>
    <w:rsid w:val="00662A94"/>
    <w:rsid w:val="00662BB5"/>
    <w:rsid w:val="00662F7A"/>
    <w:rsid w:val="0066313E"/>
    <w:rsid w:val="0066338E"/>
    <w:rsid w:val="00663A07"/>
    <w:rsid w:val="00663E03"/>
    <w:rsid w:val="00663E6A"/>
    <w:rsid w:val="00664000"/>
    <w:rsid w:val="00664077"/>
    <w:rsid w:val="00664156"/>
    <w:rsid w:val="006641A1"/>
    <w:rsid w:val="00664374"/>
    <w:rsid w:val="00664481"/>
    <w:rsid w:val="006648F5"/>
    <w:rsid w:val="00664966"/>
    <w:rsid w:val="00664E7D"/>
    <w:rsid w:val="00664F2A"/>
    <w:rsid w:val="00665540"/>
    <w:rsid w:val="006655E3"/>
    <w:rsid w:val="0066598A"/>
    <w:rsid w:val="00665ABD"/>
    <w:rsid w:val="00665AFC"/>
    <w:rsid w:val="00665CAE"/>
    <w:rsid w:val="00665DF6"/>
    <w:rsid w:val="00665FAC"/>
    <w:rsid w:val="006661C1"/>
    <w:rsid w:val="00666417"/>
    <w:rsid w:val="00666428"/>
    <w:rsid w:val="00666543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9A7"/>
    <w:rsid w:val="00670A49"/>
    <w:rsid w:val="00670C16"/>
    <w:rsid w:val="00670D74"/>
    <w:rsid w:val="006710A0"/>
    <w:rsid w:val="00671681"/>
    <w:rsid w:val="006716CA"/>
    <w:rsid w:val="006718D1"/>
    <w:rsid w:val="00671921"/>
    <w:rsid w:val="00671941"/>
    <w:rsid w:val="00671C63"/>
    <w:rsid w:val="00671C8E"/>
    <w:rsid w:val="00671D5D"/>
    <w:rsid w:val="00671ED5"/>
    <w:rsid w:val="00671EE1"/>
    <w:rsid w:val="0067212F"/>
    <w:rsid w:val="00672187"/>
    <w:rsid w:val="006724A3"/>
    <w:rsid w:val="00672735"/>
    <w:rsid w:val="00672AEA"/>
    <w:rsid w:val="00672B35"/>
    <w:rsid w:val="00672B82"/>
    <w:rsid w:val="00672FEF"/>
    <w:rsid w:val="00673393"/>
    <w:rsid w:val="0067347C"/>
    <w:rsid w:val="00673700"/>
    <w:rsid w:val="0067372C"/>
    <w:rsid w:val="0067375F"/>
    <w:rsid w:val="006737C8"/>
    <w:rsid w:val="0067440B"/>
    <w:rsid w:val="00674527"/>
    <w:rsid w:val="006747FF"/>
    <w:rsid w:val="00674935"/>
    <w:rsid w:val="006749F2"/>
    <w:rsid w:val="00674AD1"/>
    <w:rsid w:val="00674CB8"/>
    <w:rsid w:val="006753A2"/>
    <w:rsid w:val="00675719"/>
    <w:rsid w:val="006759E2"/>
    <w:rsid w:val="00675C1A"/>
    <w:rsid w:val="00675CDF"/>
    <w:rsid w:val="00675CFA"/>
    <w:rsid w:val="00675D44"/>
    <w:rsid w:val="00675D9D"/>
    <w:rsid w:val="00676513"/>
    <w:rsid w:val="006767B5"/>
    <w:rsid w:val="006769C9"/>
    <w:rsid w:val="00676B0D"/>
    <w:rsid w:val="00676B40"/>
    <w:rsid w:val="00676BC7"/>
    <w:rsid w:val="00676C39"/>
    <w:rsid w:val="00676C5C"/>
    <w:rsid w:val="00676D07"/>
    <w:rsid w:val="00676F71"/>
    <w:rsid w:val="006770AA"/>
    <w:rsid w:val="00677BD7"/>
    <w:rsid w:val="00677C0C"/>
    <w:rsid w:val="00677C9B"/>
    <w:rsid w:val="00677D77"/>
    <w:rsid w:val="00677EB1"/>
    <w:rsid w:val="00680396"/>
    <w:rsid w:val="00680F1D"/>
    <w:rsid w:val="00680F83"/>
    <w:rsid w:val="00681225"/>
    <w:rsid w:val="00681233"/>
    <w:rsid w:val="0068137E"/>
    <w:rsid w:val="0068187D"/>
    <w:rsid w:val="00681BD0"/>
    <w:rsid w:val="00681BE5"/>
    <w:rsid w:val="00681C0A"/>
    <w:rsid w:val="00681D4F"/>
    <w:rsid w:val="00681D93"/>
    <w:rsid w:val="00681DA6"/>
    <w:rsid w:val="00682483"/>
    <w:rsid w:val="0068255F"/>
    <w:rsid w:val="006825C4"/>
    <w:rsid w:val="006826D5"/>
    <w:rsid w:val="00682A0B"/>
    <w:rsid w:val="00682B0C"/>
    <w:rsid w:val="00682DF8"/>
    <w:rsid w:val="00683046"/>
    <w:rsid w:val="006831C5"/>
    <w:rsid w:val="0068321F"/>
    <w:rsid w:val="006832AD"/>
    <w:rsid w:val="006833B3"/>
    <w:rsid w:val="006834B4"/>
    <w:rsid w:val="00683521"/>
    <w:rsid w:val="00683678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19"/>
    <w:rsid w:val="00684642"/>
    <w:rsid w:val="00684CF5"/>
    <w:rsid w:val="00684F63"/>
    <w:rsid w:val="00684FE8"/>
    <w:rsid w:val="006852A3"/>
    <w:rsid w:val="0068562E"/>
    <w:rsid w:val="00685734"/>
    <w:rsid w:val="00685A3A"/>
    <w:rsid w:val="00685AE9"/>
    <w:rsid w:val="00685C02"/>
    <w:rsid w:val="00685EB4"/>
    <w:rsid w:val="006862A4"/>
    <w:rsid w:val="00686376"/>
    <w:rsid w:val="0068653A"/>
    <w:rsid w:val="006865B2"/>
    <w:rsid w:val="006867C3"/>
    <w:rsid w:val="00686B9A"/>
    <w:rsid w:val="00686E76"/>
    <w:rsid w:val="00686E7F"/>
    <w:rsid w:val="00687014"/>
    <w:rsid w:val="006872DA"/>
    <w:rsid w:val="00687341"/>
    <w:rsid w:val="00687557"/>
    <w:rsid w:val="00687564"/>
    <w:rsid w:val="00687BBC"/>
    <w:rsid w:val="00687E7B"/>
    <w:rsid w:val="00687EAD"/>
    <w:rsid w:val="00687F2D"/>
    <w:rsid w:val="006901D9"/>
    <w:rsid w:val="00690218"/>
    <w:rsid w:val="0069024B"/>
    <w:rsid w:val="006902E0"/>
    <w:rsid w:val="006905A4"/>
    <w:rsid w:val="006905A7"/>
    <w:rsid w:val="006905C6"/>
    <w:rsid w:val="006905DD"/>
    <w:rsid w:val="006908F0"/>
    <w:rsid w:val="00690B8C"/>
    <w:rsid w:val="00690BC2"/>
    <w:rsid w:val="0069107A"/>
    <w:rsid w:val="006911E0"/>
    <w:rsid w:val="0069129F"/>
    <w:rsid w:val="00691B84"/>
    <w:rsid w:val="00691B99"/>
    <w:rsid w:val="00691BB6"/>
    <w:rsid w:val="00691E7C"/>
    <w:rsid w:val="0069212D"/>
    <w:rsid w:val="006924EE"/>
    <w:rsid w:val="00692606"/>
    <w:rsid w:val="00692A47"/>
    <w:rsid w:val="00692B06"/>
    <w:rsid w:val="006930F8"/>
    <w:rsid w:val="0069389C"/>
    <w:rsid w:val="00693A7A"/>
    <w:rsid w:val="00693ADA"/>
    <w:rsid w:val="0069417F"/>
    <w:rsid w:val="006941D8"/>
    <w:rsid w:val="0069445E"/>
    <w:rsid w:val="006944AF"/>
    <w:rsid w:val="00694995"/>
    <w:rsid w:val="00695024"/>
    <w:rsid w:val="006956C0"/>
    <w:rsid w:val="006957E5"/>
    <w:rsid w:val="00695B63"/>
    <w:rsid w:val="00695DD9"/>
    <w:rsid w:val="006964A9"/>
    <w:rsid w:val="00696813"/>
    <w:rsid w:val="00696A93"/>
    <w:rsid w:val="00696AFD"/>
    <w:rsid w:val="00696FAC"/>
    <w:rsid w:val="006970C1"/>
    <w:rsid w:val="0069734C"/>
    <w:rsid w:val="0069780E"/>
    <w:rsid w:val="00697B76"/>
    <w:rsid w:val="00697E42"/>
    <w:rsid w:val="006A004B"/>
    <w:rsid w:val="006A0094"/>
    <w:rsid w:val="006A0112"/>
    <w:rsid w:val="006A0181"/>
    <w:rsid w:val="006A039C"/>
    <w:rsid w:val="006A0838"/>
    <w:rsid w:val="006A09A7"/>
    <w:rsid w:val="006A0AF5"/>
    <w:rsid w:val="006A0B39"/>
    <w:rsid w:val="006A0CD2"/>
    <w:rsid w:val="006A0EA2"/>
    <w:rsid w:val="006A1038"/>
    <w:rsid w:val="006A10B8"/>
    <w:rsid w:val="006A1197"/>
    <w:rsid w:val="006A130C"/>
    <w:rsid w:val="006A132D"/>
    <w:rsid w:val="006A1411"/>
    <w:rsid w:val="006A16A8"/>
    <w:rsid w:val="006A19FF"/>
    <w:rsid w:val="006A1B37"/>
    <w:rsid w:val="006A1DF3"/>
    <w:rsid w:val="006A2292"/>
    <w:rsid w:val="006A22D4"/>
    <w:rsid w:val="006A2695"/>
    <w:rsid w:val="006A26C4"/>
    <w:rsid w:val="006A26DB"/>
    <w:rsid w:val="006A2BA1"/>
    <w:rsid w:val="006A2C9E"/>
    <w:rsid w:val="006A31A7"/>
    <w:rsid w:val="006A3292"/>
    <w:rsid w:val="006A34CA"/>
    <w:rsid w:val="006A3B4C"/>
    <w:rsid w:val="006A3CDE"/>
    <w:rsid w:val="006A3FD6"/>
    <w:rsid w:val="006A4140"/>
    <w:rsid w:val="006A4461"/>
    <w:rsid w:val="006A464A"/>
    <w:rsid w:val="006A483F"/>
    <w:rsid w:val="006A4879"/>
    <w:rsid w:val="006A4A4C"/>
    <w:rsid w:val="006A4BA6"/>
    <w:rsid w:val="006A4C61"/>
    <w:rsid w:val="006A5048"/>
    <w:rsid w:val="006A5331"/>
    <w:rsid w:val="006A5659"/>
    <w:rsid w:val="006A56F9"/>
    <w:rsid w:val="006A5FF1"/>
    <w:rsid w:val="006A6136"/>
    <w:rsid w:val="006A628C"/>
    <w:rsid w:val="006A6484"/>
    <w:rsid w:val="006A6742"/>
    <w:rsid w:val="006A67D7"/>
    <w:rsid w:val="006A67E3"/>
    <w:rsid w:val="006A691B"/>
    <w:rsid w:val="006A6DE7"/>
    <w:rsid w:val="006A708F"/>
    <w:rsid w:val="006A713B"/>
    <w:rsid w:val="006A74BD"/>
    <w:rsid w:val="006A77A6"/>
    <w:rsid w:val="006A78D3"/>
    <w:rsid w:val="006A7CEE"/>
    <w:rsid w:val="006B0207"/>
    <w:rsid w:val="006B0572"/>
    <w:rsid w:val="006B09FE"/>
    <w:rsid w:val="006B0CFD"/>
    <w:rsid w:val="006B1249"/>
    <w:rsid w:val="006B13DF"/>
    <w:rsid w:val="006B143F"/>
    <w:rsid w:val="006B1588"/>
    <w:rsid w:val="006B1649"/>
    <w:rsid w:val="006B1996"/>
    <w:rsid w:val="006B1BD4"/>
    <w:rsid w:val="006B1FA1"/>
    <w:rsid w:val="006B2211"/>
    <w:rsid w:val="006B28C0"/>
    <w:rsid w:val="006B29B7"/>
    <w:rsid w:val="006B2C47"/>
    <w:rsid w:val="006B2E17"/>
    <w:rsid w:val="006B2E93"/>
    <w:rsid w:val="006B312B"/>
    <w:rsid w:val="006B3683"/>
    <w:rsid w:val="006B38BA"/>
    <w:rsid w:val="006B38F5"/>
    <w:rsid w:val="006B39BF"/>
    <w:rsid w:val="006B3B4D"/>
    <w:rsid w:val="006B4309"/>
    <w:rsid w:val="006B43B3"/>
    <w:rsid w:val="006B4403"/>
    <w:rsid w:val="006B47F2"/>
    <w:rsid w:val="006B4820"/>
    <w:rsid w:val="006B4B71"/>
    <w:rsid w:val="006B4CBC"/>
    <w:rsid w:val="006B4EA0"/>
    <w:rsid w:val="006B502D"/>
    <w:rsid w:val="006B529B"/>
    <w:rsid w:val="006B541D"/>
    <w:rsid w:val="006B543D"/>
    <w:rsid w:val="006B5AE7"/>
    <w:rsid w:val="006B5EF7"/>
    <w:rsid w:val="006B5FD0"/>
    <w:rsid w:val="006B6133"/>
    <w:rsid w:val="006B64F4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79"/>
    <w:rsid w:val="006B7387"/>
    <w:rsid w:val="006B7491"/>
    <w:rsid w:val="006B79CA"/>
    <w:rsid w:val="006B7B45"/>
    <w:rsid w:val="006B7BBF"/>
    <w:rsid w:val="006B7F02"/>
    <w:rsid w:val="006C01F9"/>
    <w:rsid w:val="006C071A"/>
    <w:rsid w:val="006C0D80"/>
    <w:rsid w:val="006C0EC5"/>
    <w:rsid w:val="006C0EDD"/>
    <w:rsid w:val="006C1084"/>
    <w:rsid w:val="006C13E2"/>
    <w:rsid w:val="006C1462"/>
    <w:rsid w:val="006C14A7"/>
    <w:rsid w:val="006C1975"/>
    <w:rsid w:val="006C19BE"/>
    <w:rsid w:val="006C1A3A"/>
    <w:rsid w:val="006C1BA5"/>
    <w:rsid w:val="006C1BAB"/>
    <w:rsid w:val="006C1C84"/>
    <w:rsid w:val="006C1CE4"/>
    <w:rsid w:val="006C1F1C"/>
    <w:rsid w:val="006C2098"/>
    <w:rsid w:val="006C2120"/>
    <w:rsid w:val="006C2465"/>
    <w:rsid w:val="006C2498"/>
    <w:rsid w:val="006C2547"/>
    <w:rsid w:val="006C25EF"/>
    <w:rsid w:val="006C2675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E6F"/>
    <w:rsid w:val="006C3052"/>
    <w:rsid w:val="006C3078"/>
    <w:rsid w:val="006C3102"/>
    <w:rsid w:val="006C3178"/>
    <w:rsid w:val="006C323F"/>
    <w:rsid w:val="006C3357"/>
    <w:rsid w:val="006C3399"/>
    <w:rsid w:val="006C36E5"/>
    <w:rsid w:val="006C36ED"/>
    <w:rsid w:val="006C3D1E"/>
    <w:rsid w:val="006C41C1"/>
    <w:rsid w:val="006C448B"/>
    <w:rsid w:val="006C44C4"/>
    <w:rsid w:val="006C4E6C"/>
    <w:rsid w:val="006C4F56"/>
    <w:rsid w:val="006C520D"/>
    <w:rsid w:val="006C52FF"/>
    <w:rsid w:val="006C55ED"/>
    <w:rsid w:val="006C596A"/>
    <w:rsid w:val="006C5B1F"/>
    <w:rsid w:val="006C5BBC"/>
    <w:rsid w:val="006C5CCC"/>
    <w:rsid w:val="006C5E8C"/>
    <w:rsid w:val="006C6048"/>
    <w:rsid w:val="006C6096"/>
    <w:rsid w:val="006C611B"/>
    <w:rsid w:val="006C65D4"/>
    <w:rsid w:val="006C663D"/>
    <w:rsid w:val="006C67D6"/>
    <w:rsid w:val="006C6CF9"/>
    <w:rsid w:val="006C720D"/>
    <w:rsid w:val="006C75CD"/>
    <w:rsid w:val="006C7638"/>
    <w:rsid w:val="006C7A6C"/>
    <w:rsid w:val="006C7C69"/>
    <w:rsid w:val="006D0365"/>
    <w:rsid w:val="006D05E5"/>
    <w:rsid w:val="006D0C4B"/>
    <w:rsid w:val="006D0D38"/>
    <w:rsid w:val="006D0F2B"/>
    <w:rsid w:val="006D11B2"/>
    <w:rsid w:val="006D1410"/>
    <w:rsid w:val="006D1454"/>
    <w:rsid w:val="006D1561"/>
    <w:rsid w:val="006D1636"/>
    <w:rsid w:val="006D1980"/>
    <w:rsid w:val="006D1995"/>
    <w:rsid w:val="006D1AF0"/>
    <w:rsid w:val="006D1E9D"/>
    <w:rsid w:val="006D1F89"/>
    <w:rsid w:val="006D1FF5"/>
    <w:rsid w:val="006D2375"/>
    <w:rsid w:val="006D273B"/>
    <w:rsid w:val="006D28E9"/>
    <w:rsid w:val="006D292F"/>
    <w:rsid w:val="006D29E0"/>
    <w:rsid w:val="006D2A32"/>
    <w:rsid w:val="006D2BC0"/>
    <w:rsid w:val="006D2C57"/>
    <w:rsid w:val="006D2F7D"/>
    <w:rsid w:val="006D2FF6"/>
    <w:rsid w:val="006D3231"/>
    <w:rsid w:val="006D3533"/>
    <w:rsid w:val="006D37C2"/>
    <w:rsid w:val="006D38B9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7B0"/>
    <w:rsid w:val="006D4D59"/>
    <w:rsid w:val="006D4E1D"/>
    <w:rsid w:val="006D4E26"/>
    <w:rsid w:val="006D59BC"/>
    <w:rsid w:val="006D5BD7"/>
    <w:rsid w:val="006D5E4E"/>
    <w:rsid w:val="006D6141"/>
    <w:rsid w:val="006D6709"/>
    <w:rsid w:val="006D6866"/>
    <w:rsid w:val="006D6E4B"/>
    <w:rsid w:val="006D71A6"/>
    <w:rsid w:val="006D7280"/>
    <w:rsid w:val="006D763A"/>
    <w:rsid w:val="006D7B50"/>
    <w:rsid w:val="006D7F29"/>
    <w:rsid w:val="006E00A1"/>
    <w:rsid w:val="006E0270"/>
    <w:rsid w:val="006E03C3"/>
    <w:rsid w:val="006E053A"/>
    <w:rsid w:val="006E0758"/>
    <w:rsid w:val="006E0D41"/>
    <w:rsid w:val="006E163D"/>
    <w:rsid w:val="006E1B4E"/>
    <w:rsid w:val="006E1F8B"/>
    <w:rsid w:val="006E2252"/>
    <w:rsid w:val="006E22C3"/>
    <w:rsid w:val="006E2831"/>
    <w:rsid w:val="006E2D16"/>
    <w:rsid w:val="006E2E64"/>
    <w:rsid w:val="006E32D4"/>
    <w:rsid w:val="006E34D4"/>
    <w:rsid w:val="006E3939"/>
    <w:rsid w:val="006E3B4E"/>
    <w:rsid w:val="006E3BC8"/>
    <w:rsid w:val="006E3FDC"/>
    <w:rsid w:val="006E4286"/>
    <w:rsid w:val="006E4343"/>
    <w:rsid w:val="006E4381"/>
    <w:rsid w:val="006E4AE9"/>
    <w:rsid w:val="006E4C50"/>
    <w:rsid w:val="006E5212"/>
    <w:rsid w:val="006E52D1"/>
    <w:rsid w:val="006E5738"/>
    <w:rsid w:val="006E5A53"/>
    <w:rsid w:val="006E5C1C"/>
    <w:rsid w:val="006E5EDC"/>
    <w:rsid w:val="006E62BC"/>
    <w:rsid w:val="006E6471"/>
    <w:rsid w:val="006E6866"/>
    <w:rsid w:val="006E68F8"/>
    <w:rsid w:val="006E68FF"/>
    <w:rsid w:val="006E6B15"/>
    <w:rsid w:val="006E6F86"/>
    <w:rsid w:val="006E7265"/>
    <w:rsid w:val="006E7292"/>
    <w:rsid w:val="006E74F9"/>
    <w:rsid w:val="006E75F3"/>
    <w:rsid w:val="006E791B"/>
    <w:rsid w:val="006E7E75"/>
    <w:rsid w:val="006E7E84"/>
    <w:rsid w:val="006F00C3"/>
    <w:rsid w:val="006F082C"/>
    <w:rsid w:val="006F08E7"/>
    <w:rsid w:val="006F0B51"/>
    <w:rsid w:val="006F0E1D"/>
    <w:rsid w:val="006F0E4B"/>
    <w:rsid w:val="006F0E9B"/>
    <w:rsid w:val="006F10F0"/>
    <w:rsid w:val="006F145F"/>
    <w:rsid w:val="006F177E"/>
    <w:rsid w:val="006F22BA"/>
    <w:rsid w:val="006F2384"/>
    <w:rsid w:val="006F2641"/>
    <w:rsid w:val="006F2AB9"/>
    <w:rsid w:val="006F2D53"/>
    <w:rsid w:val="006F2EBD"/>
    <w:rsid w:val="006F30BF"/>
    <w:rsid w:val="006F3253"/>
    <w:rsid w:val="006F331E"/>
    <w:rsid w:val="006F341F"/>
    <w:rsid w:val="006F35FE"/>
    <w:rsid w:val="006F3723"/>
    <w:rsid w:val="006F3804"/>
    <w:rsid w:val="006F38EA"/>
    <w:rsid w:val="006F3A1F"/>
    <w:rsid w:val="006F3CCC"/>
    <w:rsid w:val="006F3EBB"/>
    <w:rsid w:val="006F3F2C"/>
    <w:rsid w:val="006F4310"/>
    <w:rsid w:val="006F435F"/>
    <w:rsid w:val="006F43F4"/>
    <w:rsid w:val="006F4428"/>
    <w:rsid w:val="006F4771"/>
    <w:rsid w:val="006F47E3"/>
    <w:rsid w:val="006F4B1F"/>
    <w:rsid w:val="006F4CC8"/>
    <w:rsid w:val="006F4EEE"/>
    <w:rsid w:val="006F5112"/>
    <w:rsid w:val="006F518C"/>
    <w:rsid w:val="006F53F5"/>
    <w:rsid w:val="006F5506"/>
    <w:rsid w:val="006F56E6"/>
    <w:rsid w:val="006F586F"/>
    <w:rsid w:val="006F5CA4"/>
    <w:rsid w:val="006F60C1"/>
    <w:rsid w:val="006F6189"/>
    <w:rsid w:val="006F63EC"/>
    <w:rsid w:val="006F6482"/>
    <w:rsid w:val="006F66B2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A7C"/>
    <w:rsid w:val="006F7A85"/>
    <w:rsid w:val="006F7AF8"/>
    <w:rsid w:val="006F7C14"/>
    <w:rsid w:val="006F7F62"/>
    <w:rsid w:val="007000FD"/>
    <w:rsid w:val="00700342"/>
    <w:rsid w:val="00700657"/>
    <w:rsid w:val="00700993"/>
    <w:rsid w:val="00700A14"/>
    <w:rsid w:val="00700FB0"/>
    <w:rsid w:val="00701002"/>
    <w:rsid w:val="0070137D"/>
    <w:rsid w:val="007013A5"/>
    <w:rsid w:val="007014B9"/>
    <w:rsid w:val="007016BD"/>
    <w:rsid w:val="00701779"/>
    <w:rsid w:val="00701882"/>
    <w:rsid w:val="00701B79"/>
    <w:rsid w:val="00701F99"/>
    <w:rsid w:val="00702877"/>
    <w:rsid w:val="00702A9F"/>
    <w:rsid w:val="00702AC5"/>
    <w:rsid w:val="00702E66"/>
    <w:rsid w:val="00703164"/>
    <w:rsid w:val="007031F8"/>
    <w:rsid w:val="007032C6"/>
    <w:rsid w:val="00703805"/>
    <w:rsid w:val="0070380A"/>
    <w:rsid w:val="00703E9A"/>
    <w:rsid w:val="00704C79"/>
    <w:rsid w:val="00705065"/>
    <w:rsid w:val="007051F3"/>
    <w:rsid w:val="0070527A"/>
    <w:rsid w:val="007053FC"/>
    <w:rsid w:val="007059F0"/>
    <w:rsid w:val="00705BD2"/>
    <w:rsid w:val="00705E32"/>
    <w:rsid w:val="00705F2D"/>
    <w:rsid w:val="007060F1"/>
    <w:rsid w:val="007064BC"/>
    <w:rsid w:val="007065BF"/>
    <w:rsid w:val="007069CF"/>
    <w:rsid w:val="00706A99"/>
    <w:rsid w:val="00706B7C"/>
    <w:rsid w:val="00706BBC"/>
    <w:rsid w:val="00706CC3"/>
    <w:rsid w:val="00706E11"/>
    <w:rsid w:val="0070721A"/>
    <w:rsid w:val="007076A9"/>
    <w:rsid w:val="007076E9"/>
    <w:rsid w:val="007077B5"/>
    <w:rsid w:val="00707938"/>
    <w:rsid w:val="00707979"/>
    <w:rsid w:val="00707998"/>
    <w:rsid w:val="00707F21"/>
    <w:rsid w:val="0071038C"/>
    <w:rsid w:val="00710391"/>
    <w:rsid w:val="0071048E"/>
    <w:rsid w:val="007108B1"/>
    <w:rsid w:val="00710AA6"/>
    <w:rsid w:val="0071119A"/>
    <w:rsid w:val="00711215"/>
    <w:rsid w:val="007112FD"/>
    <w:rsid w:val="00711445"/>
    <w:rsid w:val="00711593"/>
    <w:rsid w:val="007115DD"/>
    <w:rsid w:val="0071187E"/>
    <w:rsid w:val="00711F1C"/>
    <w:rsid w:val="00711FEE"/>
    <w:rsid w:val="00712106"/>
    <w:rsid w:val="00712390"/>
    <w:rsid w:val="007126F4"/>
    <w:rsid w:val="0071271B"/>
    <w:rsid w:val="0071292C"/>
    <w:rsid w:val="0071325B"/>
    <w:rsid w:val="0071365C"/>
    <w:rsid w:val="0071374E"/>
    <w:rsid w:val="00713968"/>
    <w:rsid w:val="007139A3"/>
    <w:rsid w:val="007139BC"/>
    <w:rsid w:val="007139E4"/>
    <w:rsid w:val="00713A1D"/>
    <w:rsid w:val="00713C32"/>
    <w:rsid w:val="00713CEE"/>
    <w:rsid w:val="00713D63"/>
    <w:rsid w:val="00713EB7"/>
    <w:rsid w:val="00713FBC"/>
    <w:rsid w:val="0071431F"/>
    <w:rsid w:val="007144A7"/>
    <w:rsid w:val="007147AC"/>
    <w:rsid w:val="007148ED"/>
    <w:rsid w:val="00715247"/>
    <w:rsid w:val="00715475"/>
    <w:rsid w:val="007155D1"/>
    <w:rsid w:val="00715D40"/>
    <w:rsid w:val="00715D75"/>
    <w:rsid w:val="00715EBB"/>
    <w:rsid w:val="00715EC8"/>
    <w:rsid w:val="00715EEA"/>
    <w:rsid w:val="00716080"/>
    <w:rsid w:val="0071611D"/>
    <w:rsid w:val="00716717"/>
    <w:rsid w:val="00716A80"/>
    <w:rsid w:val="00716AC0"/>
    <w:rsid w:val="00716BE7"/>
    <w:rsid w:val="00716CD6"/>
    <w:rsid w:val="007171E1"/>
    <w:rsid w:val="007172DC"/>
    <w:rsid w:val="00717370"/>
    <w:rsid w:val="007176C3"/>
    <w:rsid w:val="00717890"/>
    <w:rsid w:val="00717BBE"/>
    <w:rsid w:val="00717BE0"/>
    <w:rsid w:val="00717E4A"/>
    <w:rsid w:val="00720039"/>
    <w:rsid w:val="007202A6"/>
    <w:rsid w:val="007203C5"/>
    <w:rsid w:val="00720458"/>
    <w:rsid w:val="00720675"/>
    <w:rsid w:val="00720973"/>
    <w:rsid w:val="00721B7D"/>
    <w:rsid w:val="00721C9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832"/>
    <w:rsid w:val="00723C09"/>
    <w:rsid w:val="00723EAC"/>
    <w:rsid w:val="00723F22"/>
    <w:rsid w:val="00724038"/>
    <w:rsid w:val="00724046"/>
    <w:rsid w:val="007245EC"/>
    <w:rsid w:val="007246CF"/>
    <w:rsid w:val="00724888"/>
    <w:rsid w:val="007248B0"/>
    <w:rsid w:val="00724B5A"/>
    <w:rsid w:val="00724E39"/>
    <w:rsid w:val="0072500E"/>
    <w:rsid w:val="00725324"/>
    <w:rsid w:val="007254D6"/>
    <w:rsid w:val="00725720"/>
    <w:rsid w:val="00725887"/>
    <w:rsid w:val="0072596A"/>
    <w:rsid w:val="00725D51"/>
    <w:rsid w:val="00725E7E"/>
    <w:rsid w:val="00725EF8"/>
    <w:rsid w:val="00725F97"/>
    <w:rsid w:val="007261F3"/>
    <w:rsid w:val="007264F3"/>
    <w:rsid w:val="00726F4D"/>
    <w:rsid w:val="00727022"/>
    <w:rsid w:val="00727027"/>
    <w:rsid w:val="007270EA"/>
    <w:rsid w:val="007274D0"/>
    <w:rsid w:val="007274FF"/>
    <w:rsid w:val="00727653"/>
    <w:rsid w:val="007278BC"/>
    <w:rsid w:val="00727C29"/>
    <w:rsid w:val="00730260"/>
    <w:rsid w:val="007305E6"/>
    <w:rsid w:val="0073070A"/>
    <w:rsid w:val="00730AB5"/>
    <w:rsid w:val="00730ADD"/>
    <w:rsid w:val="00730B4D"/>
    <w:rsid w:val="00730CAC"/>
    <w:rsid w:val="00730DB3"/>
    <w:rsid w:val="00730F64"/>
    <w:rsid w:val="0073101F"/>
    <w:rsid w:val="007310C0"/>
    <w:rsid w:val="0073132B"/>
    <w:rsid w:val="0073135B"/>
    <w:rsid w:val="00731690"/>
    <w:rsid w:val="00731AE9"/>
    <w:rsid w:val="00731C0A"/>
    <w:rsid w:val="00732048"/>
    <w:rsid w:val="00732145"/>
    <w:rsid w:val="0073219E"/>
    <w:rsid w:val="00732268"/>
    <w:rsid w:val="00732277"/>
    <w:rsid w:val="0073290E"/>
    <w:rsid w:val="007329A2"/>
    <w:rsid w:val="00732D96"/>
    <w:rsid w:val="00732ED1"/>
    <w:rsid w:val="00733465"/>
    <w:rsid w:val="0073350B"/>
    <w:rsid w:val="00733729"/>
    <w:rsid w:val="0073386D"/>
    <w:rsid w:val="00733976"/>
    <w:rsid w:val="0073397B"/>
    <w:rsid w:val="00733A62"/>
    <w:rsid w:val="00733B28"/>
    <w:rsid w:val="00733C2E"/>
    <w:rsid w:val="00733EF2"/>
    <w:rsid w:val="00733FC0"/>
    <w:rsid w:val="0073453D"/>
    <w:rsid w:val="00734799"/>
    <w:rsid w:val="0073479F"/>
    <w:rsid w:val="007348EE"/>
    <w:rsid w:val="00734AD7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5C0B"/>
    <w:rsid w:val="007361DC"/>
    <w:rsid w:val="007361E5"/>
    <w:rsid w:val="00736274"/>
    <w:rsid w:val="0073634B"/>
    <w:rsid w:val="007363D6"/>
    <w:rsid w:val="0073698D"/>
    <w:rsid w:val="00736C1F"/>
    <w:rsid w:val="00736EE9"/>
    <w:rsid w:val="00736F65"/>
    <w:rsid w:val="0073767B"/>
    <w:rsid w:val="00737F7B"/>
    <w:rsid w:val="00740081"/>
    <w:rsid w:val="0074015C"/>
    <w:rsid w:val="007402D5"/>
    <w:rsid w:val="00740432"/>
    <w:rsid w:val="0074083C"/>
    <w:rsid w:val="007408D7"/>
    <w:rsid w:val="00740A74"/>
    <w:rsid w:val="00740C03"/>
    <w:rsid w:val="0074118A"/>
    <w:rsid w:val="00741464"/>
    <w:rsid w:val="00741486"/>
    <w:rsid w:val="007414C4"/>
    <w:rsid w:val="0074152E"/>
    <w:rsid w:val="0074186C"/>
    <w:rsid w:val="00741F5D"/>
    <w:rsid w:val="00741F61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3121"/>
    <w:rsid w:val="00743383"/>
    <w:rsid w:val="00743404"/>
    <w:rsid w:val="007437D6"/>
    <w:rsid w:val="00743AD4"/>
    <w:rsid w:val="00743FE9"/>
    <w:rsid w:val="0074450F"/>
    <w:rsid w:val="00744529"/>
    <w:rsid w:val="00744BFC"/>
    <w:rsid w:val="00744E06"/>
    <w:rsid w:val="00744F2E"/>
    <w:rsid w:val="00744F56"/>
    <w:rsid w:val="007451AA"/>
    <w:rsid w:val="007454A3"/>
    <w:rsid w:val="00745693"/>
    <w:rsid w:val="00745B12"/>
    <w:rsid w:val="00745C79"/>
    <w:rsid w:val="00745EB8"/>
    <w:rsid w:val="0074607A"/>
    <w:rsid w:val="00746460"/>
    <w:rsid w:val="007465C6"/>
    <w:rsid w:val="007467FF"/>
    <w:rsid w:val="00746B9A"/>
    <w:rsid w:val="00746D89"/>
    <w:rsid w:val="00746E77"/>
    <w:rsid w:val="00747311"/>
    <w:rsid w:val="00747354"/>
    <w:rsid w:val="00747432"/>
    <w:rsid w:val="00747AE5"/>
    <w:rsid w:val="00747DC7"/>
    <w:rsid w:val="00747EF9"/>
    <w:rsid w:val="007501BE"/>
    <w:rsid w:val="007502EA"/>
    <w:rsid w:val="007505D6"/>
    <w:rsid w:val="007505FA"/>
    <w:rsid w:val="007508BE"/>
    <w:rsid w:val="00750975"/>
    <w:rsid w:val="00750EC8"/>
    <w:rsid w:val="00750F88"/>
    <w:rsid w:val="00750F8C"/>
    <w:rsid w:val="0075134F"/>
    <w:rsid w:val="0075157E"/>
    <w:rsid w:val="0075171C"/>
    <w:rsid w:val="00751C03"/>
    <w:rsid w:val="00751FE9"/>
    <w:rsid w:val="00752008"/>
    <w:rsid w:val="0075213C"/>
    <w:rsid w:val="007521FC"/>
    <w:rsid w:val="0075259B"/>
    <w:rsid w:val="007525AC"/>
    <w:rsid w:val="00752600"/>
    <w:rsid w:val="00752892"/>
    <w:rsid w:val="007528D9"/>
    <w:rsid w:val="00752D47"/>
    <w:rsid w:val="00753269"/>
    <w:rsid w:val="00753637"/>
    <w:rsid w:val="00753B84"/>
    <w:rsid w:val="00753CA4"/>
    <w:rsid w:val="00753E07"/>
    <w:rsid w:val="00754003"/>
    <w:rsid w:val="00754107"/>
    <w:rsid w:val="00754435"/>
    <w:rsid w:val="007545D5"/>
    <w:rsid w:val="00754994"/>
    <w:rsid w:val="00754B90"/>
    <w:rsid w:val="00754D9D"/>
    <w:rsid w:val="00754F28"/>
    <w:rsid w:val="00755047"/>
    <w:rsid w:val="00755210"/>
    <w:rsid w:val="007553B2"/>
    <w:rsid w:val="00755920"/>
    <w:rsid w:val="00755A58"/>
    <w:rsid w:val="00755B8A"/>
    <w:rsid w:val="00755BE2"/>
    <w:rsid w:val="00755F75"/>
    <w:rsid w:val="007560CC"/>
    <w:rsid w:val="00756139"/>
    <w:rsid w:val="00756564"/>
    <w:rsid w:val="00756A25"/>
    <w:rsid w:val="00756FCA"/>
    <w:rsid w:val="00756FFD"/>
    <w:rsid w:val="00757032"/>
    <w:rsid w:val="007572B5"/>
    <w:rsid w:val="007576A4"/>
    <w:rsid w:val="0075795F"/>
    <w:rsid w:val="00757AE1"/>
    <w:rsid w:val="00757BCE"/>
    <w:rsid w:val="00757C06"/>
    <w:rsid w:val="00757CE6"/>
    <w:rsid w:val="00760145"/>
    <w:rsid w:val="007601A2"/>
    <w:rsid w:val="00760283"/>
    <w:rsid w:val="0076031D"/>
    <w:rsid w:val="00760486"/>
    <w:rsid w:val="0076075F"/>
    <w:rsid w:val="00760A74"/>
    <w:rsid w:val="00762088"/>
    <w:rsid w:val="007622A2"/>
    <w:rsid w:val="0076299F"/>
    <w:rsid w:val="00762FFD"/>
    <w:rsid w:val="007631D3"/>
    <w:rsid w:val="0076320C"/>
    <w:rsid w:val="00763221"/>
    <w:rsid w:val="00763278"/>
    <w:rsid w:val="00763596"/>
    <w:rsid w:val="007635FE"/>
    <w:rsid w:val="00763DFC"/>
    <w:rsid w:val="00764180"/>
    <w:rsid w:val="00764238"/>
    <w:rsid w:val="00764310"/>
    <w:rsid w:val="007646AA"/>
    <w:rsid w:val="007648C5"/>
    <w:rsid w:val="00764CB3"/>
    <w:rsid w:val="00764FF6"/>
    <w:rsid w:val="0076521C"/>
    <w:rsid w:val="007653DE"/>
    <w:rsid w:val="00765444"/>
    <w:rsid w:val="0076585C"/>
    <w:rsid w:val="0076608E"/>
    <w:rsid w:val="00766370"/>
    <w:rsid w:val="00766448"/>
    <w:rsid w:val="007666A1"/>
    <w:rsid w:val="007666C8"/>
    <w:rsid w:val="007667DB"/>
    <w:rsid w:val="0076686E"/>
    <w:rsid w:val="00766DB8"/>
    <w:rsid w:val="00766F3D"/>
    <w:rsid w:val="007673BF"/>
    <w:rsid w:val="007674B5"/>
    <w:rsid w:val="00767748"/>
    <w:rsid w:val="00767753"/>
    <w:rsid w:val="007678A1"/>
    <w:rsid w:val="00767AED"/>
    <w:rsid w:val="00767D62"/>
    <w:rsid w:val="00770127"/>
    <w:rsid w:val="0077019E"/>
    <w:rsid w:val="00770265"/>
    <w:rsid w:val="007704E8"/>
    <w:rsid w:val="0077074C"/>
    <w:rsid w:val="007708D8"/>
    <w:rsid w:val="00770B45"/>
    <w:rsid w:val="00770C52"/>
    <w:rsid w:val="00770D51"/>
    <w:rsid w:val="00770DDB"/>
    <w:rsid w:val="00771018"/>
    <w:rsid w:val="0077119C"/>
    <w:rsid w:val="007715C1"/>
    <w:rsid w:val="007718AC"/>
    <w:rsid w:val="00771AC5"/>
    <w:rsid w:val="00771BB4"/>
    <w:rsid w:val="00771C04"/>
    <w:rsid w:val="00771C85"/>
    <w:rsid w:val="00771EB8"/>
    <w:rsid w:val="0077236D"/>
    <w:rsid w:val="007726D3"/>
    <w:rsid w:val="007726D9"/>
    <w:rsid w:val="007727C2"/>
    <w:rsid w:val="007729B7"/>
    <w:rsid w:val="00772CB5"/>
    <w:rsid w:val="00772FE0"/>
    <w:rsid w:val="00773559"/>
    <w:rsid w:val="007736F8"/>
    <w:rsid w:val="007737C1"/>
    <w:rsid w:val="007737DB"/>
    <w:rsid w:val="00773B13"/>
    <w:rsid w:val="00773B76"/>
    <w:rsid w:val="00773E40"/>
    <w:rsid w:val="00773F72"/>
    <w:rsid w:val="00774271"/>
    <w:rsid w:val="007742CB"/>
    <w:rsid w:val="00774667"/>
    <w:rsid w:val="00774DE9"/>
    <w:rsid w:val="00775044"/>
    <w:rsid w:val="007750F0"/>
    <w:rsid w:val="0077570B"/>
    <w:rsid w:val="00775867"/>
    <w:rsid w:val="0077587F"/>
    <w:rsid w:val="00775F89"/>
    <w:rsid w:val="0077647D"/>
    <w:rsid w:val="007768EB"/>
    <w:rsid w:val="00776AC6"/>
    <w:rsid w:val="00776B3B"/>
    <w:rsid w:val="00776CC3"/>
    <w:rsid w:val="00776F31"/>
    <w:rsid w:val="007773A2"/>
    <w:rsid w:val="0077740F"/>
    <w:rsid w:val="007777E9"/>
    <w:rsid w:val="00777804"/>
    <w:rsid w:val="0077799E"/>
    <w:rsid w:val="007779F4"/>
    <w:rsid w:val="00777A3F"/>
    <w:rsid w:val="00777AF6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95A"/>
    <w:rsid w:val="00780BA0"/>
    <w:rsid w:val="00780F60"/>
    <w:rsid w:val="00780FD8"/>
    <w:rsid w:val="0078108B"/>
    <w:rsid w:val="00781252"/>
    <w:rsid w:val="007813EB"/>
    <w:rsid w:val="007814B0"/>
    <w:rsid w:val="00781772"/>
    <w:rsid w:val="00781951"/>
    <w:rsid w:val="00781A08"/>
    <w:rsid w:val="00781A7B"/>
    <w:rsid w:val="00781BE8"/>
    <w:rsid w:val="00781FEE"/>
    <w:rsid w:val="007822BD"/>
    <w:rsid w:val="007824C2"/>
    <w:rsid w:val="007827DB"/>
    <w:rsid w:val="007828E2"/>
    <w:rsid w:val="00782A30"/>
    <w:rsid w:val="00782F26"/>
    <w:rsid w:val="00782F39"/>
    <w:rsid w:val="007830BD"/>
    <w:rsid w:val="0078332D"/>
    <w:rsid w:val="00783603"/>
    <w:rsid w:val="00783AA0"/>
    <w:rsid w:val="00783C4C"/>
    <w:rsid w:val="007842B8"/>
    <w:rsid w:val="00784469"/>
    <w:rsid w:val="00784567"/>
    <w:rsid w:val="00784589"/>
    <w:rsid w:val="007845FA"/>
    <w:rsid w:val="007846D6"/>
    <w:rsid w:val="007847C6"/>
    <w:rsid w:val="00784AB8"/>
    <w:rsid w:val="00784B8A"/>
    <w:rsid w:val="00784ED3"/>
    <w:rsid w:val="00785295"/>
    <w:rsid w:val="00785417"/>
    <w:rsid w:val="00785619"/>
    <w:rsid w:val="0078577E"/>
    <w:rsid w:val="00785F12"/>
    <w:rsid w:val="007860CB"/>
    <w:rsid w:val="0078614E"/>
    <w:rsid w:val="0078617D"/>
    <w:rsid w:val="007863D2"/>
    <w:rsid w:val="00786603"/>
    <w:rsid w:val="0078666A"/>
    <w:rsid w:val="00786BC6"/>
    <w:rsid w:val="0078704D"/>
    <w:rsid w:val="007870C9"/>
    <w:rsid w:val="007877CC"/>
    <w:rsid w:val="00787819"/>
    <w:rsid w:val="007878FB"/>
    <w:rsid w:val="007879E1"/>
    <w:rsid w:val="00787AD1"/>
    <w:rsid w:val="00787B37"/>
    <w:rsid w:val="00787C6A"/>
    <w:rsid w:val="00787CF9"/>
    <w:rsid w:val="00787D49"/>
    <w:rsid w:val="00790527"/>
    <w:rsid w:val="0079063C"/>
    <w:rsid w:val="00790652"/>
    <w:rsid w:val="007907BD"/>
    <w:rsid w:val="0079091D"/>
    <w:rsid w:val="00790A0F"/>
    <w:rsid w:val="00790C2A"/>
    <w:rsid w:val="00790DE2"/>
    <w:rsid w:val="00790DE3"/>
    <w:rsid w:val="00790E20"/>
    <w:rsid w:val="007910E4"/>
    <w:rsid w:val="00791165"/>
    <w:rsid w:val="00791546"/>
    <w:rsid w:val="0079166A"/>
    <w:rsid w:val="0079177F"/>
    <w:rsid w:val="007918B7"/>
    <w:rsid w:val="00791A08"/>
    <w:rsid w:val="00791AB9"/>
    <w:rsid w:val="00791B4B"/>
    <w:rsid w:val="00791BC3"/>
    <w:rsid w:val="00791D05"/>
    <w:rsid w:val="00792185"/>
    <w:rsid w:val="007923F7"/>
    <w:rsid w:val="00792497"/>
    <w:rsid w:val="00792969"/>
    <w:rsid w:val="007930DC"/>
    <w:rsid w:val="007932A6"/>
    <w:rsid w:val="00793638"/>
    <w:rsid w:val="00793AC0"/>
    <w:rsid w:val="00793C65"/>
    <w:rsid w:val="00793F58"/>
    <w:rsid w:val="00793F86"/>
    <w:rsid w:val="00793FB5"/>
    <w:rsid w:val="007941B2"/>
    <w:rsid w:val="007941B7"/>
    <w:rsid w:val="007941C4"/>
    <w:rsid w:val="007945DF"/>
    <w:rsid w:val="007949E7"/>
    <w:rsid w:val="00794B54"/>
    <w:rsid w:val="00794BCC"/>
    <w:rsid w:val="00794DBD"/>
    <w:rsid w:val="00794DE8"/>
    <w:rsid w:val="0079524F"/>
    <w:rsid w:val="007953F0"/>
    <w:rsid w:val="0079571D"/>
    <w:rsid w:val="00795AB9"/>
    <w:rsid w:val="007961D3"/>
    <w:rsid w:val="0079647D"/>
    <w:rsid w:val="00796808"/>
    <w:rsid w:val="00796B22"/>
    <w:rsid w:val="00796CDA"/>
    <w:rsid w:val="00796F29"/>
    <w:rsid w:val="00796FB4"/>
    <w:rsid w:val="007971D0"/>
    <w:rsid w:val="007975BA"/>
    <w:rsid w:val="007976BF"/>
    <w:rsid w:val="0079793D"/>
    <w:rsid w:val="007A00C1"/>
    <w:rsid w:val="007A0120"/>
    <w:rsid w:val="007A03BA"/>
    <w:rsid w:val="007A041D"/>
    <w:rsid w:val="007A042F"/>
    <w:rsid w:val="007A045F"/>
    <w:rsid w:val="007A0C8B"/>
    <w:rsid w:val="007A10F4"/>
    <w:rsid w:val="007A111C"/>
    <w:rsid w:val="007A118A"/>
    <w:rsid w:val="007A12A2"/>
    <w:rsid w:val="007A1415"/>
    <w:rsid w:val="007A19F7"/>
    <w:rsid w:val="007A1C68"/>
    <w:rsid w:val="007A1CAF"/>
    <w:rsid w:val="007A1DA3"/>
    <w:rsid w:val="007A2120"/>
    <w:rsid w:val="007A24D6"/>
    <w:rsid w:val="007A2B8A"/>
    <w:rsid w:val="007A2BED"/>
    <w:rsid w:val="007A3028"/>
    <w:rsid w:val="007A32DB"/>
    <w:rsid w:val="007A396F"/>
    <w:rsid w:val="007A3BA2"/>
    <w:rsid w:val="007A3DD1"/>
    <w:rsid w:val="007A4112"/>
    <w:rsid w:val="007A4C22"/>
    <w:rsid w:val="007A4C79"/>
    <w:rsid w:val="007A4D05"/>
    <w:rsid w:val="007A4DE2"/>
    <w:rsid w:val="007A523B"/>
    <w:rsid w:val="007A572E"/>
    <w:rsid w:val="007A5961"/>
    <w:rsid w:val="007A5BC2"/>
    <w:rsid w:val="007A5CDC"/>
    <w:rsid w:val="007A5CE7"/>
    <w:rsid w:val="007A5D5E"/>
    <w:rsid w:val="007A6044"/>
    <w:rsid w:val="007A6065"/>
    <w:rsid w:val="007A60EF"/>
    <w:rsid w:val="007A629F"/>
    <w:rsid w:val="007A6359"/>
    <w:rsid w:val="007A6395"/>
    <w:rsid w:val="007A6B33"/>
    <w:rsid w:val="007A6F71"/>
    <w:rsid w:val="007A7177"/>
    <w:rsid w:val="007A731E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3DD"/>
    <w:rsid w:val="007B13F0"/>
    <w:rsid w:val="007B16AA"/>
    <w:rsid w:val="007B176E"/>
    <w:rsid w:val="007B1AA9"/>
    <w:rsid w:val="007B1BCF"/>
    <w:rsid w:val="007B1C96"/>
    <w:rsid w:val="007B1FED"/>
    <w:rsid w:val="007B217A"/>
    <w:rsid w:val="007B2196"/>
    <w:rsid w:val="007B2633"/>
    <w:rsid w:val="007B288E"/>
    <w:rsid w:val="007B2956"/>
    <w:rsid w:val="007B2AC7"/>
    <w:rsid w:val="007B2AE8"/>
    <w:rsid w:val="007B2BF0"/>
    <w:rsid w:val="007B2C28"/>
    <w:rsid w:val="007B2F58"/>
    <w:rsid w:val="007B31D0"/>
    <w:rsid w:val="007B3556"/>
    <w:rsid w:val="007B3643"/>
    <w:rsid w:val="007B37DD"/>
    <w:rsid w:val="007B3E38"/>
    <w:rsid w:val="007B3F62"/>
    <w:rsid w:val="007B3FC7"/>
    <w:rsid w:val="007B42B5"/>
    <w:rsid w:val="007B46AC"/>
    <w:rsid w:val="007B4892"/>
    <w:rsid w:val="007B4943"/>
    <w:rsid w:val="007B4A45"/>
    <w:rsid w:val="007B4AEF"/>
    <w:rsid w:val="007B4BAA"/>
    <w:rsid w:val="007B4C50"/>
    <w:rsid w:val="007B4C74"/>
    <w:rsid w:val="007B4D45"/>
    <w:rsid w:val="007B4E4D"/>
    <w:rsid w:val="007B4FC4"/>
    <w:rsid w:val="007B52F4"/>
    <w:rsid w:val="007B59EF"/>
    <w:rsid w:val="007B6913"/>
    <w:rsid w:val="007B6961"/>
    <w:rsid w:val="007B6C44"/>
    <w:rsid w:val="007B70C3"/>
    <w:rsid w:val="007B7431"/>
    <w:rsid w:val="007B763E"/>
    <w:rsid w:val="007B79B5"/>
    <w:rsid w:val="007B7D9D"/>
    <w:rsid w:val="007B7F35"/>
    <w:rsid w:val="007C031C"/>
    <w:rsid w:val="007C0444"/>
    <w:rsid w:val="007C06AA"/>
    <w:rsid w:val="007C0830"/>
    <w:rsid w:val="007C08D9"/>
    <w:rsid w:val="007C0957"/>
    <w:rsid w:val="007C09C1"/>
    <w:rsid w:val="007C0B89"/>
    <w:rsid w:val="007C113C"/>
    <w:rsid w:val="007C1438"/>
    <w:rsid w:val="007C15CC"/>
    <w:rsid w:val="007C2344"/>
    <w:rsid w:val="007C27DC"/>
    <w:rsid w:val="007C2E33"/>
    <w:rsid w:val="007C3559"/>
    <w:rsid w:val="007C3640"/>
    <w:rsid w:val="007C3B91"/>
    <w:rsid w:val="007C3E23"/>
    <w:rsid w:val="007C40EC"/>
    <w:rsid w:val="007C412E"/>
    <w:rsid w:val="007C4301"/>
    <w:rsid w:val="007C4470"/>
    <w:rsid w:val="007C4650"/>
    <w:rsid w:val="007C48A3"/>
    <w:rsid w:val="007C4AEC"/>
    <w:rsid w:val="007C4B81"/>
    <w:rsid w:val="007C5280"/>
    <w:rsid w:val="007C5B58"/>
    <w:rsid w:val="007C5DF4"/>
    <w:rsid w:val="007C64B5"/>
    <w:rsid w:val="007C693C"/>
    <w:rsid w:val="007C69F6"/>
    <w:rsid w:val="007C6A34"/>
    <w:rsid w:val="007C6E70"/>
    <w:rsid w:val="007C6E7F"/>
    <w:rsid w:val="007C6EE1"/>
    <w:rsid w:val="007C70EF"/>
    <w:rsid w:val="007C7225"/>
    <w:rsid w:val="007C7688"/>
    <w:rsid w:val="007C790A"/>
    <w:rsid w:val="007C7991"/>
    <w:rsid w:val="007C79F0"/>
    <w:rsid w:val="007C7A8E"/>
    <w:rsid w:val="007C7B10"/>
    <w:rsid w:val="007C7B2B"/>
    <w:rsid w:val="007D0297"/>
    <w:rsid w:val="007D07F0"/>
    <w:rsid w:val="007D0BBB"/>
    <w:rsid w:val="007D0BC4"/>
    <w:rsid w:val="007D0E53"/>
    <w:rsid w:val="007D0FB2"/>
    <w:rsid w:val="007D0FFA"/>
    <w:rsid w:val="007D108F"/>
    <w:rsid w:val="007D11B8"/>
    <w:rsid w:val="007D11CC"/>
    <w:rsid w:val="007D153C"/>
    <w:rsid w:val="007D170F"/>
    <w:rsid w:val="007D18CA"/>
    <w:rsid w:val="007D19D8"/>
    <w:rsid w:val="007D1A12"/>
    <w:rsid w:val="007D1AEB"/>
    <w:rsid w:val="007D1C18"/>
    <w:rsid w:val="007D1CCB"/>
    <w:rsid w:val="007D1EDD"/>
    <w:rsid w:val="007D1F9F"/>
    <w:rsid w:val="007D2247"/>
    <w:rsid w:val="007D22E8"/>
    <w:rsid w:val="007D23D9"/>
    <w:rsid w:val="007D26C2"/>
    <w:rsid w:val="007D2840"/>
    <w:rsid w:val="007D2900"/>
    <w:rsid w:val="007D2A85"/>
    <w:rsid w:val="007D2BF9"/>
    <w:rsid w:val="007D2C14"/>
    <w:rsid w:val="007D2C97"/>
    <w:rsid w:val="007D2CAF"/>
    <w:rsid w:val="007D2D08"/>
    <w:rsid w:val="007D2E29"/>
    <w:rsid w:val="007D2E78"/>
    <w:rsid w:val="007D2F61"/>
    <w:rsid w:val="007D30B2"/>
    <w:rsid w:val="007D336B"/>
    <w:rsid w:val="007D33C1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CA"/>
    <w:rsid w:val="007D42FF"/>
    <w:rsid w:val="007D4382"/>
    <w:rsid w:val="007D43B5"/>
    <w:rsid w:val="007D450C"/>
    <w:rsid w:val="007D4667"/>
    <w:rsid w:val="007D492A"/>
    <w:rsid w:val="007D49F0"/>
    <w:rsid w:val="007D49FA"/>
    <w:rsid w:val="007D4B09"/>
    <w:rsid w:val="007D4BC3"/>
    <w:rsid w:val="007D4C56"/>
    <w:rsid w:val="007D50E3"/>
    <w:rsid w:val="007D51DE"/>
    <w:rsid w:val="007D5445"/>
    <w:rsid w:val="007D5A28"/>
    <w:rsid w:val="007D5C6D"/>
    <w:rsid w:val="007D5CC9"/>
    <w:rsid w:val="007D61CA"/>
    <w:rsid w:val="007D6620"/>
    <w:rsid w:val="007D68D8"/>
    <w:rsid w:val="007D6E3A"/>
    <w:rsid w:val="007D6E86"/>
    <w:rsid w:val="007D6F67"/>
    <w:rsid w:val="007D7545"/>
    <w:rsid w:val="007D781E"/>
    <w:rsid w:val="007D78E9"/>
    <w:rsid w:val="007E02FE"/>
    <w:rsid w:val="007E0CB4"/>
    <w:rsid w:val="007E0EA6"/>
    <w:rsid w:val="007E0EE8"/>
    <w:rsid w:val="007E0F48"/>
    <w:rsid w:val="007E1331"/>
    <w:rsid w:val="007E1388"/>
    <w:rsid w:val="007E1746"/>
    <w:rsid w:val="007E1C3F"/>
    <w:rsid w:val="007E1E4A"/>
    <w:rsid w:val="007E1F1F"/>
    <w:rsid w:val="007E2318"/>
    <w:rsid w:val="007E2566"/>
    <w:rsid w:val="007E2894"/>
    <w:rsid w:val="007E2BA6"/>
    <w:rsid w:val="007E2D99"/>
    <w:rsid w:val="007E2F7E"/>
    <w:rsid w:val="007E2FF3"/>
    <w:rsid w:val="007E3308"/>
    <w:rsid w:val="007E36F5"/>
    <w:rsid w:val="007E3955"/>
    <w:rsid w:val="007E3977"/>
    <w:rsid w:val="007E3D3D"/>
    <w:rsid w:val="007E4B07"/>
    <w:rsid w:val="007E4BF2"/>
    <w:rsid w:val="007E5077"/>
    <w:rsid w:val="007E52A1"/>
    <w:rsid w:val="007E55ED"/>
    <w:rsid w:val="007E59C0"/>
    <w:rsid w:val="007E5BC6"/>
    <w:rsid w:val="007E6199"/>
    <w:rsid w:val="007E63AD"/>
    <w:rsid w:val="007E652B"/>
    <w:rsid w:val="007E6604"/>
    <w:rsid w:val="007E6E02"/>
    <w:rsid w:val="007E6F26"/>
    <w:rsid w:val="007E7272"/>
    <w:rsid w:val="007E7559"/>
    <w:rsid w:val="007E7A01"/>
    <w:rsid w:val="007E7E29"/>
    <w:rsid w:val="007F0109"/>
    <w:rsid w:val="007F0573"/>
    <w:rsid w:val="007F0635"/>
    <w:rsid w:val="007F07FF"/>
    <w:rsid w:val="007F089C"/>
    <w:rsid w:val="007F09BF"/>
    <w:rsid w:val="007F0A1B"/>
    <w:rsid w:val="007F0B5C"/>
    <w:rsid w:val="007F0ED8"/>
    <w:rsid w:val="007F10D2"/>
    <w:rsid w:val="007F1164"/>
    <w:rsid w:val="007F121B"/>
    <w:rsid w:val="007F15C6"/>
    <w:rsid w:val="007F1778"/>
    <w:rsid w:val="007F1914"/>
    <w:rsid w:val="007F1968"/>
    <w:rsid w:val="007F1EDB"/>
    <w:rsid w:val="007F2319"/>
    <w:rsid w:val="007F24D5"/>
    <w:rsid w:val="007F26E3"/>
    <w:rsid w:val="007F26FD"/>
    <w:rsid w:val="007F28E9"/>
    <w:rsid w:val="007F2A92"/>
    <w:rsid w:val="007F2B4E"/>
    <w:rsid w:val="007F2BD7"/>
    <w:rsid w:val="007F3E08"/>
    <w:rsid w:val="007F4294"/>
    <w:rsid w:val="007F45EA"/>
    <w:rsid w:val="007F4624"/>
    <w:rsid w:val="007F4ACF"/>
    <w:rsid w:val="007F4B4C"/>
    <w:rsid w:val="007F4C54"/>
    <w:rsid w:val="007F4D75"/>
    <w:rsid w:val="007F5006"/>
    <w:rsid w:val="007F560E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7FF"/>
    <w:rsid w:val="007F7844"/>
    <w:rsid w:val="007F7B2F"/>
    <w:rsid w:val="007F7B4F"/>
    <w:rsid w:val="007F7BA7"/>
    <w:rsid w:val="007F7CCC"/>
    <w:rsid w:val="007F7ED1"/>
    <w:rsid w:val="007F7F4E"/>
    <w:rsid w:val="00800666"/>
    <w:rsid w:val="008009C2"/>
    <w:rsid w:val="008009CF"/>
    <w:rsid w:val="00800A46"/>
    <w:rsid w:val="00800BF4"/>
    <w:rsid w:val="0080104C"/>
    <w:rsid w:val="0080119B"/>
    <w:rsid w:val="00801286"/>
    <w:rsid w:val="00801683"/>
    <w:rsid w:val="00801A65"/>
    <w:rsid w:val="00801B11"/>
    <w:rsid w:val="00801EFF"/>
    <w:rsid w:val="00801FB2"/>
    <w:rsid w:val="0080231E"/>
    <w:rsid w:val="00802449"/>
    <w:rsid w:val="00802596"/>
    <w:rsid w:val="008027B6"/>
    <w:rsid w:val="00802FE8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4BE"/>
    <w:rsid w:val="00804884"/>
    <w:rsid w:val="008048C0"/>
    <w:rsid w:val="00804FC6"/>
    <w:rsid w:val="00805299"/>
    <w:rsid w:val="00805315"/>
    <w:rsid w:val="0080541F"/>
    <w:rsid w:val="008054E7"/>
    <w:rsid w:val="008059D8"/>
    <w:rsid w:val="00805EDD"/>
    <w:rsid w:val="00806027"/>
    <w:rsid w:val="00806129"/>
    <w:rsid w:val="0080622E"/>
    <w:rsid w:val="00806235"/>
    <w:rsid w:val="0080629D"/>
    <w:rsid w:val="00806362"/>
    <w:rsid w:val="00806493"/>
    <w:rsid w:val="0080663D"/>
    <w:rsid w:val="0080673A"/>
    <w:rsid w:val="00806926"/>
    <w:rsid w:val="00806B54"/>
    <w:rsid w:val="00806E28"/>
    <w:rsid w:val="00806F1B"/>
    <w:rsid w:val="00807798"/>
    <w:rsid w:val="00807864"/>
    <w:rsid w:val="00807B5A"/>
    <w:rsid w:val="00807C62"/>
    <w:rsid w:val="00807E11"/>
    <w:rsid w:val="00810022"/>
    <w:rsid w:val="0081002B"/>
    <w:rsid w:val="00810142"/>
    <w:rsid w:val="008101DC"/>
    <w:rsid w:val="0081028F"/>
    <w:rsid w:val="00810400"/>
    <w:rsid w:val="00810456"/>
    <w:rsid w:val="0081046B"/>
    <w:rsid w:val="008104B3"/>
    <w:rsid w:val="008104C0"/>
    <w:rsid w:val="008105CD"/>
    <w:rsid w:val="008106A9"/>
    <w:rsid w:val="00810799"/>
    <w:rsid w:val="00810943"/>
    <w:rsid w:val="00810D6B"/>
    <w:rsid w:val="0081145F"/>
    <w:rsid w:val="0081152E"/>
    <w:rsid w:val="008116DD"/>
    <w:rsid w:val="00811ABE"/>
    <w:rsid w:val="00811C85"/>
    <w:rsid w:val="00811DBD"/>
    <w:rsid w:val="00811E64"/>
    <w:rsid w:val="008120C4"/>
    <w:rsid w:val="008123EE"/>
    <w:rsid w:val="00812613"/>
    <w:rsid w:val="008128FD"/>
    <w:rsid w:val="00812B1B"/>
    <w:rsid w:val="00812C3D"/>
    <w:rsid w:val="00812E96"/>
    <w:rsid w:val="0081309F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9F4"/>
    <w:rsid w:val="00815A9C"/>
    <w:rsid w:val="00815BE1"/>
    <w:rsid w:val="00815C86"/>
    <w:rsid w:val="00816692"/>
    <w:rsid w:val="00816735"/>
    <w:rsid w:val="00816782"/>
    <w:rsid w:val="00816857"/>
    <w:rsid w:val="00816CB7"/>
    <w:rsid w:val="00816D77"/>
    <w:rsid w:val="00816F80"/>
    <w:rsid w:val="00817116"/>
    <w:rsid w:val="008172C1"/>
    <w:rsid w:val="008173D6"/>
    <w:rsid w:val="008177BC"/>
    <w:rsid w:val="00817AD0"/>
    <w:rsid w:val="00817CC9"/>
    <w:rsid w:val="00817E24"/>
    <w:rsid w:val="00817FA0"/>
    <w:rsid w:val="00820065"/>
    <w:rsid w:val="00820553"/>
    <w:rsid w:val="00820573"/>
    <w:rsid w:val="008206DE"/>
    <w:rsid w:val="00820AAB"/>
    <w:rsid w:val="00820D18"/>
    <w:rsid w:val="00820DA4"/>
    <w:rsid w:val="00820DCC"/>
    <w:rsid w:val="0082143C"/>
    <w:rsid w:val="008216A7"/>
    <w:rsid w:val="008217CD"/>
    <w:rsid w:val="008218E0"/>
    <w:rsid w:val="00821C9F"/>
    <w:rsid w:val="008221D4"/>
    <w:rsid w:val="008223BC"/>
    <w:rsid w:val="008223D5"/>
    <w:rsid w:val="0082248C"/>
    <w:rsid w:val="00822663"/>
    <w:rsid w:val="0082266F"/>
    <w:rsid w:val="00822BC2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84F"/>
    <w:rsid w:val="00824BB9"/>
    <w:rsid w:val="00824DC9"/>
    <w:rsid w:val="008256A2"/>
    <w:rsid w:val="00825BF3"/>
    <w:rsid w:val="008261E4"/>
    <w:rsid w:val="00826366"/>
    <w:rsid w:val="008267BF"/>
    <w:rsid w:val="00826800"/>
    <w:rsid w:val="008269F7"/>
    <w:rsid w:val="00826AC8"/>
    <w:rsid w:val="00826C0D"/>
    <w:rsid w:val="00826DE7"/>
    <w:rsid w:val="00827207"/>
    <w:rsid w:val="008272A4"/>
    <w:rsid w:val="00827300"/>
    <w:rsid w:val="00827356"/>
    <w:rsid w:val="00827638"/>
    <w:rsid w:val="00827735"/>
    <w:rsid w:val="008277E1"/>
    <w:rsid w:val="00827A0C"/>
    <w:rsid w:val="00827BDD"/>
    <w:rsid w:val="00827D68"/>
    <w:rsid w:val="00830177"/>
    <w:rsid w:val="008301ED"/>
    <w:rsid w:val="0083057F"/>
    <w:rsid w:val="0083067E"/>
    <w:rsid w:val="008306FA"/>
    <w:rsid w:val="008307BA"/>
    <w:rsid w:val="008309C6"/>
    <w:rsid w:val="008313DC"/>
    <w:rsid w:val="008313F3"/>
    <w:rsid w:val="008316BD"/>
    <w:rsid w:val="0083172A"/>
    <w:rsid w:val="00831801"/>
    <w:rsid w:val="00831B80"/>
    <w:rsid w:val="00832085"/>
    <w:rsid w:val="008322F7"/>
    <w:rsid w:val="008323CD"/>
    <w:rsid w:val="008324D3"/>
    <w:rsid w:val="00832883"/>
    <w:rsid w:val="008328EE"/>
    <w:rsid w:val="00832DCF"/>
    <w:rsid w:val="00832EE3"/>
    <w:rsid w:val="00832F29"/>
    <w:rsid w:val="008330E3"/>
    <w:rsid w:val="00833103"/>
    <w:rsid w:val="0083331D"/>
    <w:rsid w:val="008333B0"/>
    <w:rsid w:val="008333F4"/>
    <w:rsid w:val="00833E18"/>
    <w:rsid w:val="00833E3F"/>
    <w:rsid w:val="00833F30"/>
    <w:rsid w:val="00833F8C"/>
    <w:rsid w:val="00834552"/>
    <w:rsid w:val="008347AA"/>
    <w:rsid w:val="0083491F"/>
    <w:rsid w:val="00834B93"/>
    <w:rsid w:val="00834BAE"/>
    <w:rsid w:val="00834DED"/>
    <w:rsid w:val="0083534C"/>
    <w:rsid w:val="008354E5"/>
    <w:rsid w:val="008355C0"/>
    <w:rsid w:val="008356C0"/>
    <w:rsid w:val="008356F0"/>
    <w:rsid w:val="00835E62"/>
    <w:rsid w:val="0083625E"/>
    <w:rsid w:val="00836416"/>
    <w:rsid w:val="00836B9C"/>
    <w:rsid w:val="00836DAD"/>
    <w:rsid w:val="00836E80"/>
    <w:rsid w:val="008371E3"/>
    <w:rsid w:val="0083724C"/>
    <w:rsid w:val="0083727F"/>
    <w:rsid w:val="0083767C"/>
    <w:rsid w:val="008377E6"/>
    <w:rsid w:val="0083786E"/>
    <w:rsid w:val="00837AAD"/>
    <w:rsid w:val="00837B7F"/>
    <w:rsid w:val="00837C41"/>
    <w:rsid w:val="00837DD1"/>
    <w:rsid w:val="00837E0F"/>
    <w:rsid w:val="00837EFE"/>
    <w:rsid w:val="008401B5"/>
    <w:rsid w:val="008401D0"/>
    <w:rsid w:val="008402A8"/>
    <w:rsid w:val="008403CB"/>
    <w:rsid w:val="0084099D"/>
    <w:rsid w:val="0084117A"/>
    <w:rsid w:val="00841316"/>
    <w:rsid w:val="008413B1"/>
    <w:rsid w:val="0084158F"/>
    <w:rsid w:val="00841636"/>
    <w:rsid w:val="00841859"/>
    <w:rsid w:val="00841B5F"/>
    <w:rsid w:val="00841B92"/>
    <w:rsid w:val="00841D12"/>
    <w:rsid w:val="00841EB9"/>
    <w:rsid w:val="00842112"/>
    <w:rsid w:val="0084225B"/>
    <w:rsid w:val="00842687"/>
    <w:rsid w:val="00842A0D"/>
    <w:rsid w:val="00842A1B"/>
    <w:rsid w:val="00842A73"/>
    <w:rsid w:val="00842C3C"/>
    <w:rsid w:val="00842D3A"/>
    <w:rsid w:val="00842D63"/>
    <w:rsid w:val="00842F0A"/>
    <w:rsid w:val="00842F60"/>
    <w:rsid w:val="00842FF2"/>
    <w:rsid w:val="00843191"/>
    <w:rsid w:val="008433BF"/>
    <w:rsid w:val="008434FF"/>
    <w:rsid w:val="008435C5"/>
    <w:rsid w:val="00843B2E"/>
    <w:rsid w:val="00843C90"/>
    <w:rsid w:val="00843F84"/>
    <w:rsid w:val="00843FAD"/>
    <w:rsid w:val="0084478E"/>
    <w:rsid w:val="0084490E"/>
    <w:rsid w:val="00844B99"/>
    <w:rsid w:val="00844BA8"/>
    <w:rsid w:val="0084503D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F4"/>
    <w:rsid w:val="00846506"/>
    <w:rsid w:val="00846828"/>
    <w:rsid w:val="00846900"/>
    <w:rsid w:val="00846943"/>
    <w:rsid w:val="00846C88"/>
    <w:rsid w:val="00846FCF"/>
    <w:rsid w:val="008470F8"/>
    <w:rsid w:val="008471B5"/>
    <w:rsid w:val="00847369"/>
    <w:rsid w:val="008476F2"/>
    <w:rsid w:val="00847790"/>
    <w:rsid w:val="00847797"/>
    <w:rsid w:val="00847836"/>
    <w:rsid w:val="0084787B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33"/>
    <w:rsid w:val="0085135E"/>
    <w:rsid w:val="0085150F"/>
    <w:rsid w:val="0085170A"/>
    <w:rsid w:val="00851816"/>
    <w:rsid w:val="00851859"/>
    <w:rsid w:val="00851A14"/>
    <w:rsid w:val="00851BAF"/>
    <w:rsid w:val="00851D9B"/>
    <w:rsid w:val="008528D7"/>
    <w:rsid w:val="00852982"/>
    <w:rsid w:val="008529A4"/>
    <w:rsid w:val="00852C9C"/>
    <w:rsid w:val="00852EDB"/>
    <w:rsid w:val="00852F06"/>
    <w:rsid w:val="00853388"/>
    <w:rsid w:val="008533CB"/>
    <w:rsid w:val="0085366F"/>
    <w:rsid w:val="0085380A"/>
    <w:rsid w:val="008540F3"/>
    <w:rsid w:val="008542D6"/>
    <w:rsid w:val="008543C1"/>
    <w:rsid w:val="0085452E"/>
    <w:rsid w:val="008545C4"/>
    <w:rsid w:val="00854797"/>
    <w:rsid w:val="008547C2"/>
    <w:rsid w:val="008549C5"/>
    <w:rsid w:val="00854BAB"/>
    <w:rsid w:val="00854C72"/>
    <w:rsid w:val="00855175"/>
    <w:rsid w:val="00855393"/>
    <w:rsid w:val="00855742"/>
    <w:rsid w:val="0085583C"/>
    <w:rsid w:val="00855918"/>
    <w:rsid w:val="00855B4A"/>
    <w:rsid w:val="00856040"/>
    <w:rsid w:val="008560F8"/>
    <w:rsid w:val="0085633A"/>
    <w:rsid w:val="00856436"/>
    <w:rsid w:val="0085643B"/>
    <w:rsid w:val="0085663D"/>
    <w:rsid w:val="00856D22"/>
    <w:rsid w:val="00856F27"/>
    <w:rsid w:val="0085736E"/>
    <w:rsid w:val="00857A03"/>
    <w:rsid w:val="00857BA0"/>
    <w:rsid w:val="00857F0D"/>
    <w:rsid w:val="008604B0"/>
    <w:rsid w:val="0086050C"/>
    <w:rsid w:val="008606D7"/>
    <w:rsid w:val="008608CB"/>
    <w:rsid w:val="00860E01"/>
    <w:rsid w:val="00860EBC"/>
    <w:rsid w:val="00860FA4"/>
    <w:rsid w:val="0086156A"/>
    <w:rsid w:val="008616B6"/>
    <w:rsid w:val="00861836"/>
    <w:rsid w:val="00861967"/>
    <w:rsid w:val="008619B7"/>
    <w:rsid w:val="00861EEE"/>
    <w:rsid w:val="008620A9"/>
    <w:rsid w:val="00862309"/>
    <w:rsid w:val="0086247E"/>
    <w:rsid w:val="008624F6"/>
    <w:rsid w:val="00862A8A"/>
    <w:rsid w:val="00862C43"/>
    <w:rsid w:val="00862EE4"/>
    <w:rsid w:val="008630E0"/>
    <w:rsid w:val="00863BD0"/>
    <w:rsid w:val="00863E31"/>
    <w:rsid w:val="0086412A"/>
    <w:rsid w:val="008641B4"/>
    <w:rsid w:val="0086428F"/>
    <w:rsid w:val="00864624"/>
    <w:rsid w:val="0086465D"/>
    <w:rsid w:val="00864750"/>
    <w:rsid w:val="00864824"/>
    <w:rsid w:val="00864E4E"/>
    <w:rsid w:val="00865183"/>
    <w:rsid w:val="00865215"/>
    <w:rsid w:val="008653D6"/>
    <w:rsid w:val="008655BB"/>
    <w:rsid w:val="008656E3"/>
    <w:rsid w:val="00865760"/>
    <w:rsid w:val="0086586C"/>
    <w:rsid w:val="008658A9"/>
    <w:rsid w:val="00865921"/>
    <w:rsid w:val="008659BC"/>
    <w:rsid w:val="00865CC8"/>
    <w:rsid w:val="00865CEB"/>
    <w:rsid w:val="00865D22"/>
    <w:rsid w:val="008660C9"/>
    <w:rsid w:val="008660E2"/>
    <w:rsid w:val="0086629C"/>
    <w:rsid w:val="0086648C"/>
    <w:rsid w:val="008666A9"/>
    <w:rsid w:val="00866991"/>
    <w:rsid w:val="00866C4E"/>
    <w:rsid w:val="00866F7C"/>
    <w:rsid w:val="00866F94"/>
    <w:rsid w:val="0086701D"/>
    <w:rsid w:val="008671A1"/>
    <w:rsid w:val="0086753A"/>
    <w:rsid w:val="008675D4"/>
    <w:rsid w:val="00867954"/>
    <w:rsid w:val="008679B5"/>
    <w:rsid w:val="00867E32"/>
    <w:rsid w:val="008700A5"/>
    <w:rsid w:val="00870318"/>
    <w:rsid w:val="00870339"/>
    <w:rsid w:val="008703DB"/>
    <w:rsid w:val="00870580"/>
    <w:rsid w:val="00870CCC"/>
    <w:rsid w:val="00870E4E"/>
    <w:rsid w:val="00870EB0"/>
    <w:rsid w:val="00870F48"/>
    <w:rsid w:val="008712AA"/>
    <w:rsid w:val="0087137D"/>
    <w:rsid w:val="008713E9"/>
    <w:rsid w:val="008714D3"/>
    <w:rsid w:val="00871711"/>
    <w:rsid w:val="008719F2"/>
    <w:rsid w:val="00871A4A"/>
    <w:rsid w:val="00871FA1"/>
    <w:rsid w:val="0087217A"/>
    <w:rsid w:val="0087221D"/>
    <w:rsid w:val="008727F5"/>
    <w:rsid w:val="00872CD7"/>
    <w:rsid w:val="00873205"/>
    <w:rsid w:val="00873291"/>
    <w:rsid w:val="008735A0"/>
    <w:rsid w:val="00873609"/>
    <w:rsid w:val="00873AE4"/>
    <w:rsid w:val="00873F2B"/>
    <w:rsid w:val="00874263"/>
    <w:rsid w:val="00874324"/>
    <w:rsid w:val="008744A9"/>
    <w:rsid w:val="00874503"/>
    <w:rsid w:val="00874536"/>
    <w:rsid w:val="00874A56"/>
    <w:rsid w:val="00874B54"/>
    <w:rsid w:val="00874B77"/>
    <w:rsid w:val="00874CB4"/>
    <w:rsid w:val="00874E1C"/>
    <w:rsid w:val="008751BA"/>
    <w:rsid w:val="00875EF4"/>
    <w:rsid w:val="00875FCB"/>
    <w:rsid w:val="00876442"/>
    <w:rsid w:val="00876526"/>
    <w:rsid w:val="0087663A"/>
    <w:rsid w:val="0087685E"/>
    <w:rsid w:val="00876876"/>
    <w:rsid w:val="008768BA"/>
    <w:rsid w:val="00876C41"/>
    <w:rsid w:val="00876C86"/>
    <w:rsid w:val="00876CC6"/>
    <w:rsid w:val="00876E06"/>
    <w:rsid w:val="008773D2"/>
    <w:rsid w:val="0087758E"/>
    <w:rsid w:val="008775E8"/>
    <w:rsid w:val="00877876"/>
    <w:rsid w:val="0087793C"/>
    <w:rsid w:val="00877BCA"/>
    <w:rsid w:val="00877F05"/>
    <w:rsid w:val="00877FAD"/>
    <w:rsid w:val="0088069F"/>
    <w:rsid w:val="00880ABF"/>
    <w:rsid w:val="00880B7B"/>
    <w:rsid w:val="00880CBA"/>
    <w:rsid w:val="00881441"/>
    <w:rsid w:val="00881469"/>
    <w:rsid w:val="00881785"/>
    <w:rsid w:val="00881A7F"/>
    <w:rsid w:val="00881AAB"/>
    <w:rsid w:val="00881B0B"/>
    <w:rsid w:val="00881B88"/>
    <w:rsid w:val="00881ED8"/>
    <w:rsid w:val="00881EF4"/>
    <w:rsid w:val="00882082"/>
    <w:rsid w:val="00882119"/>
    <w:rsid w:val="008822F9"/>
    <w:rsid w:val="00882488"/>
    <w:rsid w:val="0088250B"/>
    <w:rsid w:val="00882975"/>
    <w:rsid w:val="00882BF0"/>
    <w:rsid w:val="00882BFE"/>
    <w:rsid w:val="00882C93"/>
    <w:rsid w:val="00882DB2"/>
    <w:rsid w:val="00882DD5"/>
    <w:rsid w:val="00882F35"/>
    <w:rsid w:val="008832E2"/>
    <w:rsid w:val="00883739"/>
    <w:rsid w:val="0088378F"/>
    <w:rsid w:val="008837B9"/>
    <w:rsid w:val="00883AF3"/>
    <w:rsid w:val="00883CDC"/>
    <w:rsid w:val="00883F0A"/>
    <w:rsid w:val="00883F85"/>
    <w:rsid w:val="00883FB1"/>
    <w:rsid w:val="008849A1"/>
    <w:rsid w:val="00884BC6"/>
    <w:rsid w:val="00884C55"/>
    <w:rsid w:val="00884ED4"/>
    <w:rsid w:val="00885012"/>
    <w:rsid w:val="008852FA"/>
    <w:rsid w:val="00885626"/>
    <w:rsid w:val="00885799"/>
    <w:rsid w:val="00885F45"/>
    <w:rsid w:val="008861BB"/>
    <w:rsid w:val="00886318"/>
    <w:rsid w:val="00886484"/>
    <w:rsid w:val="0088661B"/>
    <w:rsid w:val="00886656"/>
    <w:rsid w:val="008866A8"/>
    <w:rsid w:val="0088671A"/>
    <w:rsid w:val="00886AC2"/>
    <w:rsid w:val="00886CBA"/>
    <w:rsid w:val="00887048"/>
    <w:rsid w:val="00887476"/>
    <w:rsid w:val="008876A2"/>
    <w:rsid w:val="0088772E"/>
    <w:rsid w:val="00887C59"/>
    <w:rsid w:val="00890058"/>
    <w:rsid w:val="008900B3"/>
    <w:rsid w:val="008902C8"/>
    <w:rsid w:val="008907B0"/>
    <w:rsid w:val="00890857"/>
    <w:rsid w:val="00890905"/>
    <w:rsid w:val="00890EFB"/>
    <w:rsid w:val="008912F2"/>
    <w:rsid w:val="008915AE"/>
    <w:rsid w:val="008918CF"/>
    <w:rsid w:val="0089195B"/>
    <w:rsid w:val="00891BBA"/>
    <w:rsid w:val="00891D73"/>
    <w:rsid w:val="00891DAA"/>
    <w:rsid w:val="00891EC5"/>
    <w:rsid w:val="00891FA8"/>
    <w:rsid w:val="00891FBC"/>
    <w:rsid w:val="00892284"/>
    <w:rsid w:val="0089260B"/>
    <w:rsid w:val="008926A4"/>
    <w:rsid w:val="008927AD"/>
    <w:rsid w:val="00892B06"/>
    <w:rsid w:val="00892CFE"/>
    <w:rsid w:val="008930F4"/>
    <w:rsid w:val="00893139"/>
    <w:rsid w:val="008932A0"/>
    <w:rsid w:val="00893568"/>
    <w:rsid w:val="0089397B"/>
    <w:rsid w:val="00893D2F"/>
    <w:rsid w:val="00893D9D"/>
    <w:rsid w:val="00894097"/>
    <w:rsid w:val="008945A7"/>
    <w:rsid w:val="008945E6"/>
    <w:rsid w:val="008949F7"/>
    <w:rsid w:val="00894B20"/>
    <w:rsid w:val="00894B2A"/>
    <w:rsid w:val="00894B75"/>
    <w:rsid w:val="00895262"/>
    <w:rsid w:val="008953C6"/>
    <w:rsid w:val="008954C7"/>
    <w:rsid w:val="00895502"/>
    <w:rsid w:val="00895713"/>
    <w:rsid w:val="008958A1"/>
    <w:rsid w:val="00895A7E"/>
    <w:rsid w:val="00895ABC"/>
    <w:rsid w:val="00895B6B"/>
    <w:rsid w:val="00895C1C"/>
    <w:rsid w:val="00895E3B"/>
    <w:rsid w:val="00896087"/>
    <w:rsid w:val="0089621A"/>
    <w:rsid w:val="00896444"/>
    <w:rsid w:val="00896465"/>
    <w:rsid w:val="008965CB"/>
    <w:rsid w:val="008966BF"/>
    <w:rsid w:val="008968EF"/>
    <w:rsid w:val="00896AF4"/>
    <w:rsid w:val="00896B98"/>
    <w:rsid w:val="00897277"/>
    <w:rsid w:val="008973FD"/>
    <w:rsid w:val="00897795"/>
    <w:rsid w:val="00897B88"/>
    <w:rsid w:val="00897C33"/>
    <w:rsid w:val="00897EF0"/>
    <w:rsid w:val="008A02CC"/>
    <w:rsid w:val="008A058E"/>
    <w:rsid w:val="008A0A0A"/>
    <w:rsid w:val="008A0B30"/>
    <w:rsid w:val="008A0E81"/>
    <w:rsid w:val="008A1181"/>
    <w:rsid w:val="008A1189"/>
    <w:rsid w:val="008A13EE"/>
    <w:rsid w:val="008A1410"/>
    <w:rsid w:val="008A1951"/>
    <w:rsid w:val="008A197D"/>
    <w:rsid w:val="008A19E1"/>
    <w:rsid w:val="008A1C34"/>
    <w:rsid w:val="008A1CC8"/>
    <w:rsid w:val="008A1F1C"/>
    <w:rsid w:val="008A2279"/>
    <w:rsid w:val="008A235E"/>
    <w:rsid w:val="008A2385"/>
    <w:rsid w:val="008A2AD0"/>
    <w:rsid w:val="008A2ADA"/>
    <w:rsid w:val="008A2BC7"/>
    <w:rsid w:val="008A2F84"/>
    <w:rsid w:val="008A35AC"/>
    <w:rsid w:val="008A391D"/>
    <w:rsid w:val="008A3927"/>
    <w:rsid w:val="008A3B46"/>
    <w:rsid w:val="008A3B9A"/>
    <w:rsid w:val="008A3E98"/>
    <w:rsid w:val="008A3F84"/>
    <w:rsid w:val="008A40CB"/>
    <w:rsid w:val="008A4397"/>
    <w:rsid w:val="008A45E8"/>
    <w:rsid w:val="008A4604"/>
    <w:rsid w:val="008A47F0"/>
    <w:rsid w:val="008A4806"/>
    <w:rsid w:val="008A4960"/>
    <w:rsid w:val="008A4ABA"/>
    <w:rsid w:val="008A4ACB"/>
    <w:rsid w:val="008A4B9D"/>
    <w:rsid w:val="008A4D50"/>
    <w:rsid w:val="008A4DA2"/>
    <w:rsid w:val="008A5382"/>
    <w:rsid w:val="008A542C"/>
    <w:rsid w:val="008A569A"/>
    <w:rsid w:val="008A582F"/>
    <w:rsid w:val="008A5C47"/>
    <w:rsid w:val="008A5C7C"/>
    <w:rsid w:val="008A5E48"/>
    <w:rsid w:val="008A642A"/>
    <w:rsid w:val="008A663B"/>
    <w:rsid w:val="008A681C"/>
    <w:rsid w:val="008A6A6E"/>
    <w:rsid w:val="008A6B25"/>
    <w:rsid w:val="008A6B4B"/>
    <w:rsid w:val="008A6B85"/>
    <w:rsid w:val="008A6DEC"/>
    <w:rsid w:val="008A6E2A"/>
    <w:rsid w:val="008A6F98"/>
    <w:rsid w:val="008A75DE"/>
    <w:rsid w:val="008A7740"/>
    <w:rsid w:val="008A790C"/>
    <w:rsid w:val="008A7938"/>
    <w:rsid w:val="008A7A5D"/>
    <w:rsid w:val="008A7ABC"/>
    <w:rsid w:val="008A7B10"/>
    <w:rsid w:val="008A7B2A"/>
    <w:rsid w:val="008A7C44"/>
    <w:rsid w:val="008A7D7A"/>
    <w:rsid w:val="008A7DA0"/>
    <w:rsid w:val="008B00EA"/>
    <w:rsid w:val="008B0118"/>
    <w:rsid w:val="008B0328"/>
    <w:rsid w:val="008B0717"/>
    <w:rsid w:val="008B0990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89F"/>
    <w:rsid w:val="008B1F92"/>
    <w:rsid w:val="008B2124"/>
    <w:rsid w:val="008B233B"/>
    <w:rsid w:val="008B24BC"/>
    <w:rsid w:val="008B2567"/>
    <w:rsid w:val="008B29BD"/>
    <w:rsid w:val="008B29FD"/>
    <w:rsid w:val="008B3644"/>
    <w:rsid w:val="008B36F0"/>
    <w:rsid w:val="008B386B"/>
    <w:rsid w:val="008B3A33"/>
    <w:rsid w:val="008B3E37"/>
    <w:rsid w:val="008B3FA1"/>
    <w:rsid w:val="008B40B6"/>
    <w:rsid w:val="008B4316"/>
    <w:rsid w:val="008B48E1"/>
    <w:rsid w:val="008B490D"/>
    <w:rsid w:val="008B4975"/>
    <w:rsid w:val="008B4AA0"/>
    <w:rsid w:val="008B57E7"/>
    <w:rsid w:val="008B5D39"/>
    <w:rsid w:val="008B60E0"/>
    <w:rsid w:val="008B62BC"/>
    <w:rsid w:val="008B69EB"/>
    <w:rsid w:val="008B6B43"/>
    <w:rsid w:val="008B719D"/>
    <w:rsid w:val="008B7301"/>
    <w:rsid w:val="008B73EC"/>
    <w:rsid w:val="008B747C"/>
    <w:rsid w:val="008B76C8"/>
    <w:rsid w:val="008B7819"/>
    <w:rsid w:val="008B7A90"/>
    <w:rsid w:val="008B7DA2"/>
    <w:rsid w:val="008B7ECC"/>
    <w:rsid w:val="008C0846"/>
    <w:rsid w:val="008C0938"/>
    <w:rsid w:val="008C0D59"/>
    <w:rsid w:val="008C1031"/>
    <w:rsid w:val="008C10DC"/>
    <w:rsid w:val="008C11B3"/>
    <w:rsid w:val="008C11BA"/>
    <w:rsid w:val="008C1DFF"/>
    <w:rsid w:val="008C22AD"/>
    <w:rsid w:val="008C2490"/>
    <w:rsid w:val="008C2E86"/>
    <w:rsid w:val="008C313A"/>
    <w:rsid w:val="008C31F7"/>
    <w:rsid w:val="008C3472"/>
    <w:rsid w:val="008C349B"/>
    <w:rsid w:val="008C3510"/>
    <w:rsid w:val="008C3515"/>
    <w:rsid w:val="008C3640"/>
    <w:rsid w:val="008C3676"/>
    <w:rsid w:val="008C36FA"/>
    <w:rsid w:val="008C3845"/>
    <w:rsid w:val="008C388F"/>
    <w:rsid w:val="008C40F8"/>
    <w:rsid w:val="008C4144"/>
    <w:rsid w:val="008C44F2"/>
    <w:rsid w:val="008C4580"/>
    <w:rsid w:val="008C473B"/>
    <w:rsid w:val="008C4811"/>
    <w:rsid w:val="008C49F0"/>
    <w:rsid w:val="008C4BEF"/>
    <w:rsid w:val="008C5098"/>
    <w:rsid w:val="008C52E7"/>
    <w:rsid w:val="008C54CB"/>
    <w:rsid w:val="008C54FC"/>
    <w:rsid w:val="008C5DC8"/>
    <w:rsid w:val="008C656A"/>
    <w:rsid w:val="008C6663"/>
    <w:rsid w:val="008C6ABC"/>
    <w:rsid w:val="008C6B39"/>
    <w:rsid w:val="008C6B48"/>
    <w:rsid w:val="008C6B54"/>
    <w:rsid w:val="008C6D40"/>
    <w:rsid w:val="008C73BD"/>
    <w:rsid w:val="008C7420"/>
    <w:rsid w:val="008C787B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9C5"/>
    <w:rsid w:val="008D108B"/>
    <w:rsid w:val="008D10DE"/>
    <w:rsid w:val="008D11F2"/>
    <w:rsid w:val="008D146A"/>
    <w:rsid w:val="008D1781"/>
    <w:rsid w:val="008D17B4"/>
    <w:rsid w:val="008D1822"/>
    <w:rsid w:val="008D19FC"/>
    <w:rsid w:val="008D1BB1"/>
    <w:rsid w:val="008D1BF8"/>
    <w:rsid w:val="008D1C0A"/>
    <w:rsid w:val="008D1F64"/>
    <w:rsid w:val="008D1F81"/>
    <w:rsid w:val="008D23CE"/>
    <w:rsid w:val="008D23E0"/>
    <w:rsid w:val="008D2856"/>
    <w:rsid w:val="008D290F"/>
    <w:rsid w:val="008D2924"/>
    <w:rsid w:val="008D2EBE"/>
    <w:rsid w:val="008D2EFC"/>
    <w:rsid w:val="008D3080"/>
    <w:rsid w:val="008D35F4"/>
    <w:rsid w:val="008D39A8"/>
    <w:rsid w:val="008D3BCA"/>
    <w:rsid w:val="008D3C9D"/>
    <w:rsid w:val="008D3D91"/>
    <w:rsid w:val="008D3E3D"/>
    <w:rsid w:val="008D3FBB"/>
    <w:rsid w:val="008D3FEB"/>
    <w:rsid w:val="008D4058"/>
    <w:rsid w:val="008D426E"/>
    <w:rsid w:val="008D44CF"/>
    <w:rsid w:val="008D455A"/>
    <w:rsid w:val="008D4599"/>
    <w:rsid w:val="008D4747"/>
    <w:rsid w:val="008D47E8"/>
    <w:rsid w:val="008D48DA"/>
    <w:rsid w:val="008D4EAE"/>
    <w:rsid w:val="008D4FA9"/>
    <w:rsid w:val="008D513D"/>
    <w:rsid w:val="008D517B"/>
    <w:rsid w:val="008D519D"/>
    <w:rsid w:val="008D52D5"/>
    <w:rsid w:val="008D5551"/>
    <w:rsid w:val="008D5FF8"/>
    <w:rsid w:val="008D6387"/>
    <w:rsid w:val="008D64F5"/>
    <w:rsid w:val="008D6842"/>
    <w:rsid w:val="008D7004"/>
    <w:rsid w:val="008D7098"/>
    <w:rsid w:val="008D7129"/>
    <w:rsid w:val="008D7376"/>
    <w:rsid w:val="008D77DA"/>
    <w:rsid w:val="008D7901"/>
    <w:rsid w:val="008D792B"/>
    <w:rsid w:val="008D7F4E"/>
    <w:rsid w:val="008E045C"/>
    <w:rsid w:val="008E04D2"/>
    <w:rsid w:val="008E0767"/>
    <w:rsid w:val="008E0AAE"/>
    <w:rsid w:val="008E0B98"/>
    <w:rsid w:val="008E0D4B"/>
    <w:rsid w:val="008E0F51"/>
    <w:rsid w:val="008E1324"/>
    <w:rsid w:val="008E1740"/>
    <w:rsid w:val="008E186C"/>
    <w:rsid w:val="008E1B3F"/>
    <w:rsid w:val="008E1BFB"/>
    <w:rsid w:val="008E1CAC"/>
    <w:rsid w:val="008E1E2D"/>
    <w:rsid w:val="008E1E70"/>
    <w:rsid w:val="008E1E71"/>
    <w:rsid w:val="008E1EE8"/>
    <w:rsid w:val="008E219B"/>
    <w:rsid w:val="008E2205"/>
    <w:rsid w:val="008E238C"/>
    <w:rsid w:val="008E244E"/>
    <w:rsid w:val="008E26F6"/>
    <w:rsid w:val="008E2806"/>
    <w:rsid w:val="008E2979"/>
    <w:rsid w:val="008E29E9"/>
    <w:rsid w:val="008E2B13"/>
    <w:rsid w:val="008E2E2F"/>
    <w:rsid w:val="008E34AF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4C5"/>
    <w:rsid w:val="008E45FD"/>
    <w:rsid w:val="008E4DE9"/>
    <w:rsid w:val="008E509C"/>
    <w:rsid w:val="008E5215"/>
    <w:rsid w:val="008E554B"/>
    <w:rsid w:val="008E5745"/>
    <w:rsid w:val="008E5794"/>
    <w:rsid w:val="008E599C"/>
    <w:rsid w:val="008E5AA3"/>
    <w:rsid w:val="008E5C58"/>
    <w:rsid w:val="008E629F"/>
    <w:rsid w:val="008E64DF"/>
    <w:rsid w:val="008E67BF"/>
    <w:rsid w:val="008E68A5"/>
    <w:rsid w:val="008E6909"/>
    <w:rsid w:val="008E69B4"/>
    <w:rsid w:val="008E6E0F"/>
    <w:rsid w:val="008E7165"/>
    <w:rsid w:val="008E716F"/>
    <w:rsid w:val="008E7333"/>
    <w:rsid w:val="008E73E4"/>
    <w:rsid w:val="008E7591"/>
    <w:rsid w:val="008E763B"/>
    <w:rsid w:val="008E77FC"/>
    <w:rsid w:val="008E7A7B"/>
    <w:rsid w:val="008E7B9F"/>
    <w:rsid w:val="008E7C59"/>
    <w:rsid w:val="008F0294"/>
    <w:rsid w:val="008F0418"/>
    <w:rsid w:val="008F07A8"/>
    <w:rsid w:val="008F0B59"/>
    <w:rsid w:val="008F0D49"/>
    <w:rsid w:val="008F0DCA"/>
    <w:rsid w:val="008F0ED8"/>
    <w:rsid w:val="008F1171"/>
    <w:rsid w:val="008F127A"/>
    <w:rsid w:val="008F145C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2E7A"/>
    <w:rsid w:val="008F32E8"/>
    <w:rsid w:val="008F3347"/>
    <w:rsid w:val="008F37A2"/>
    <w:rsid w:val="008F391E"/>
    <w:rsid w:val="008F3944"/>
    <w:rsid w:val="008F39B8"/>
    <w:rsid w:val="008F3B07"/>
    <w:rsid w:val="008F3B0B"/>
    <w:rsid w:val="008F3DEC"/>
    <w:rsid w:val="008F3F48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7C4"/>
    <w:rsid w:val="008F68E6"/>
    <w:rsid w:val="008F6F20"/>
    <w:rsid w:val="008F718C"/>
    <w:rsid w:val="008F72D5"/>
    <w:rsid w:val="008F7489"/>
    <w:rsid w:val="008F779C"/>
    <w:rsid w:val="008F7983"/>
    <w:rsid w:val="008F7C0F"/>
    <w:rsid w:val="009000D0"/>
    <w:rsid w:val="00900507"/>
    <w:rsid w:val="009005B7"/>
    <w:rsid w:val="00900774"/>
    <w:rsid w:val="0090085C"/>
    <w:rsid w:val="009009EF"/>
    <w:rsid w:val="00901086"/>
    <w:rsid w:val="009016D2"/>
    <w:rsid w:val="00901738"/>
    <w:rsid w:val="00901F07"/>
    <w:rsid w:val="00901FCF"/>
    <w:rsid w:val="00902039"/>
    <w:rsid w:val="009020CC"/>
    <w:rsid w:val="009020ED"/>
    <w:rsid w:val="009025FD"/>
    <w:rsid w:val="0090289E"/>
    <w:rsid w:val="00902C02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F61"/>
    <w:rsid w:val="00904150"/>
    <w:rsid w:val="0090451C"/>
    <w:rsid w:val="00904593"/>
    <w:rsid w:val="009045AA"/>
    <w:rsid w:val="00904759"/>
    <w:rsid w:val="00904900"/>
    <w:rsid w:val="00904C94"/>
    <w:rsid w:val="00904F2D"/>
    <w:rsid w:val="00905206"/>
    <w:rsid w:val="00905998"/>
    <w:rsid w:val="00905EF0"/>
    <w:rsid w:val="00905F9B"/>
    <w:rsid w:val="009063FB"/>
    <w:rsid w:val="00906403"/>
    <w:rsid w:val="0090664A"/>
    <w:rsid w:val="009066FA"/>
    <w:rsid w:val="009067EA"/>
    <w:rsid w:val="00906A48"/>
    <w:rsid w:val="00906C2F"/>
    <w:rsid w:val="00906D31"/>
    <w:rsid w:val="00906D56"/>
    <w:rsid w:val="00906D90"/>
    <w:rsid w:val="00906D96"/>
    <w:rsid w:val="00906D99"/>
    <w:rsid w:val="00906E6C"/>
    <w:rsid w:val="00907537"/>
    <w:rsid w:val="00907566"/>
    <w:rsid w:val="009078ED"/>
    <w:rsid w:val="009078EE"/>
    <w:rsid w:val="009079E5"/>
    <w:rsid w:val="00907B02"/>
    <w:rsid w:val="00907B5F"/>
    <w:rsid w:val="00907CAE"/>
    <w:rsid w:val="00907DD9"/>
    <w:rsid w:val="00907E9C"/>
    <w:rsid w:val="00907ED7"/>
    <w:rsid w:val="009104F8"/>
    <w:rsid w:val="00910B30"/>
    <w:rsid w:val="00911101"/>
    <w:rsid w:val="009113F2"/>
    <w:rsid w:val="00911699"/>
    <w:rsid w:val="009116A3"/>
    <w:rsid w:val="009116E2"/>
    <w:rsid w:val="00911D99"/>
    <w:rsid w:val="00911DB1"/>
    <w:rsid w:val="00911E55"/>
    <w:rsid w:val="00911EC9"/>
    <w:rsid w:val="00912796"/>
    <w:rsid w:val="009128A3"/>
    <w:rsid w:val="00912926"/>
    <w:rsid w:val="00912B91"/>
    <w:rsid w:val="00912CB3"/>
    <w:rsid w:val="00912DCB"/>
    <w:rsid w:val="00912E01"/>
    <w:rsid w:val="00912E75"/>
    <w:rsid w:val="00912F38"/>
    <w:rsid w:val="00912FBD"/>
    <w:rsid w:val="00912FC4"/>
    <w:rsid w:val="00913063"/>
    <w:rsid w:val="009130BF"/>
    <w:rsid w:val="009132A6"/>
    <w:rsid w:val="00913447"/>
    <w:rsid w:val="009136E7"/>
    <w:rsid w:val="009139D5"/>
    <w:rsid w:val="00913A13"/>
    <w:rsid w:val="00913A2E"/>
    <w:rsid w:val="00914194"/>
    <w:rsid w:val="0091439A"/>
    <w:rsid w:val="00914520"/>
    <w:rsid w:val="009146AA"/>
    <w:rsid w:val="009146E4"/>
    <w:rsid w:val="00914907"/>
    <w:rsid w:val="00914C69"/>
    <w:rsid w:val="00914EFA"/>
    <w:rsid w:val="00915153"/>
    <w:rsid w:val="00915297"/>
    <w:rsid w:val="00915334"/>
    <w:rsid w:val="009153C6"/>
    <w:rsid w:val="009154F0"/>
    <w:rsid w:val="00915626"/>
    <w:rsid w:val="0091592C"/>
    <w:rsid w:val="00915947"/>
    <w:rsid w:val="00915B12"/>
    <w:rsid w:val="00915BE3"/>
    <w:rsid w:val="00915D60"/>
    <w:rsid w:val="00915F77"/>
    <w:rsid w:val="009162CD"/>
    <w:rsid w:val="00916B48"/>
    <w:rsid w:val="00916E6F"/>
    <w:rsid w:val="00916F22"/>
    <w:rsid w:val="00916F88"/>
    <w:rsid w:val="009172BB"/>
    <w:rsid w:val="009174A4"/>
    <w:rsid w:val="009177D0"/>
    <w:rsid w:val="009177EF"/>
    <w:rsid w:val="00917866"/>
    <w:rsid w:val="00917B1B"/>
    <w:rsid w:val="00917C43"/>
    <w:rsid w:val="00917DBA"/>
    <w:rsid w:val="00917E74"/>
    <w:rsid w:val="00917EFD"/>
    <w:rsid w:val="00917F5E"/>
    <w:rsid w:val="00917F7A"/>
    <w:rsid w:val="009202D4"/>
    <w:rsid w:val="00920432"/>
    <w:rsid w:val="009204DC"/>
    <w:rsid w:val="009205E2"/>
    <w:rsid w:val="00920770"/>
    <w:rsid w:val="009210EE"/>
    <w:rsid w:val="00921175"/>
    <w:rsid w:val="009211ED"/>
    <w:rsid w:val="009215D8"/>
    <w:rsid w:val="0092176A"/>
    <w:rsid w:val="009217E5"/>
    <w:rsid w:val="00921BFF"/>
    <w:rsid w:val="00921C4D"/>
    <w:rsid w:val="00921FBF"/>
    <w:rsid w:val="0092203A"/>
    <w:rsid w:val="00922094"/>
    <w:rsid w:val="00922243"/>
    <w:rsid w:val="00922569"/>
    <w:rsid w:val="0092269E"/>
    <w:rsid w:val="00923167"/>
    <w:rsid w:val="00923802"/>
    <w:rsid w:val="00923DA6"/>
    <w:rsid w:val="009240C4"/>
    <w:rsid w:val="00924365"/>
    <w:rsid w:val="009245A8"/>
    <w:rsid w:val="009247C4"/>
    <w:rsid w:val="009248A9"/>
    <w:rsid w:val="00924913"/>
    <w:rsid w:val="00924AF4"/>
    <w:rsid w:val="00924BAF"/>
    <w:rsid w:val="00924C29"/>
    <w:rsid w:val="00924D33"/>
    <w:rsid w:val="009251AD"/>
    <w:rsid w:val="0092556B"/>
    <w:rsid w:val="009256B4"/>
    <w:rsid w:val="00925757"/>
    <w:rsid w:val="00925969"/>
    <w:rsid w:val="009259B7"/>
    <w:rsid w:val="00925A99"/>
    <w:rsid w:val="00925AFE"/>
    <w:rsid w:val="00925DA5"/>
    <w:rsid w:val="009261DB"/>
    <w:rsid w:val="0092631F"/>
    <w:rsid w:val="0092655C"/>
    <w:rsid w:val="00926914"/>
    <w:rsid w:val="00926ADA"/>
    <w:rsid w:val="00926D92"/>
    <w:rsid w:val="0092727E"/>
    <w:rsid w:val="009272B8"/>
    <w:rsid w:val="00927575"/>
    <w:rsid w:val="00927978"/>
    <w:rsid w:val="009279C6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C13"/>
    <w:rsid w:val="00930CD2"/>
    <w:rsid w:val="00930E8E"/>
    <w:rsid w:val="0093105A"/>
    <w:rsid w:val="0093166D"/>
    <w:rsid w:val="009316E9"/>
    <w:rsid w:val="009318F5"/>
    <w:rsid w:val="0093191D"/>
    <w:rsid w:val="00931AF9"/>
    <w:rsid w:val="00931CA3"/>
    <w:rsid w:val="00931EA2"/>
    <w:rsid w:val="0093204A"/>
    <w:rsid w:val="00932138"/>
    <w:rsid w:val="0093222F"/>
    <w:rsid w:val="0093233C"/>
    <w:rsid w:val="0093240C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75C"/>
    <w:rsid w:val="00933C61"/>
    <w:rsid w:val="00933C98"/>
    <w:rsid w:val="00933E0D"/>
    <w:rsid w:val="00933E61"/>
    <w:rsid w:val="00933F13"/>
    <w:rsid w:val="0093418F"/>
    <w:rsid w:val="00934A20"/>
    <w:rsid w:val="00934B50"/>
    <w:rsid w:val="00934C60"/>
    <w:rsid w:val="00934E6B"/>
    <w:rsid w:val="009350DA"/>
    <w:rsid w:val="009352DC"/>
    <w:rsid w:val="0093565D"/>
    <w:rsid w:val="00935D1B"/>
    <w:rsid w:val="00935E54"/>
    <w:rsid w:val="0093614C"/>
    <w:rsid w:val="0093614D"/>
    <w:rsid w:val="009364CB"/>
    <w:rsid w:val="009366EC"/>
    <w:rsid w:val="00936730"/>
    <w:rsid w:val="00936742"/>
    <w:rsid w:val="009367FF"/>
    <w:rsid w:val="00936856"/>
    <w:rsid w:val="00936896"/>
    <w:rsid w:val="00936B42"/>
    <w:rsid w:val="00936DA4"/>
    <w:rsid w:val="00936E2C"/>
    <w:rsid w:val="0093702E"/>
    <w:rsid w:val="009370F1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0F51"/>
    <w:rsid w:val="009415A2"/>
    <w:rsid w:val="00941A1A"/>
    <w:rsid w:val="00941C0E"/>
    <w:rsid w:val="00941E20"/>
    <w:rsid w:val="00941E8A"/>
    <w:rsid w:val="00942085"/>
    <w:rsid w:val="009422D3"/>
    <w:rsid w:val="00942647"/>
    <w:rsid w:val="00942648"/>
    <w:rsid w:val="009426AF"/>
    <w:rsid w:val="00942773"/>
    <w:rsid w:val="00942B70"/>
    <w:rsid w:val="00942D81"/>
    <w:rsid w:val="00943102"/>
    <w:rsid w:val="009431F3"/>
    <w:rsid w:val="0094331A"/>
    <w:rsid w:val="0094336C"/>
    <w:rsid w:val="0094363A"/>
    <w:rsid w:val="009436F2"/>
    <w:rsid w:val="0094379B"/>
    <w:rsid w:val="00943875"/>
    <w:rsid w:val="00943905"/>
    <w:rsid w:val="00943AFF"/>
    <w:rsid w:val="00943D11"/>
    <w:rsid w:val="00943EFF"/>
    <w:rsid w:val="00943F32"/>
    <w:rsid w:val="0094402A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94C"/>
    <w:rsid w:val="00946A27"/>
    <w:rsid w:val="00946ED5"/>
    <w:rsid w:val="00947000"/>
    <w:rsid w:val="00947118"/>
    <w:rsid w:val="009472C5"/>
    <w:rsid w:val="009474B2"/>
    <w:rsid w:val="009478A1"/>
    <w:rsid w:val="009478B0"/>
    <w:rsid w:val="009478B3"/>
    <w:rsid w:val="009479CA"/>
    <w:rsid w:val="00947A3E"/>
    <w:rsid w:val="00947ACE"/>
    <w:rsid w:val="00947AF8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5CD"/>
    <w:rsid w:val="00950881"/>
    <w:rsid w:val="00950950"/>
    <w:rsid w:val="009509CF"/>
    <w:rsid w:val="00950A5F"/>
    <w:rsid w:val="00950E35"/>
    <w:rsid w:val="00951236"/>
    <w:rsid w:val="00951370"/>
    <w:rsid w:val="00951545"/>
    <w:rsid w:val="00951658"/>
    <w:rsid w:val="0095174D"/>
    <w:rsid w:val="00951B50"/>
    <w:rsid w:val="00951B74"/>
    <w:rsid w:val="00951CCF"/>
    <w:rsid w:val="00951D02"/>
    <w:rsid w:val="00952050"/>
    <w:rsid w:val="0095206C"/>
    <w:rsid w:val="00952146"/>
    <w:rsid w:val="00952346"/>
    <w:rsid w:val="00952499"/>
    <w:rsid w:val="009529E5"/>
    <w:rsid w:val="00952B2F"/>
    <w:rsid w:val="00952C20"/>
    <w:rsid w:val="00952CB8"/>
    <w:rsid w:val="0095307F"/>
    <w:rsid w:val="0095322E"/>
    <w:rsid w:val="009534DE"/>
    <w:rsid w:val="009539E1"/>
    <w:rsid w:val="00953E73"/>
    <w:rsid w:val="0095404A"/>
    <w:rsid w:val="009540AE"/>
    <w:rsid w:val="0095420E"/>
    <w:rsid w:val="009542B3"/>
    <w:rsid w:val="00954384"/>
    <w:rsid w:val="0095445E"/>
    <w:rsid w:val="0095454D"/>
    <w:rsid w:val="009545E5"/>
    <w:rsid w:val="009547CF"/>
    <w:rsid w:val="0095488F"/>
    <w:rsid w:val="00954970"/>
    <w:rsid w:val="00954A30"/>
    <w:rsid w:val="00954B49"/>
    <w:rsid w:val="00954BB2"/>
    <w:rsid w:val="009550D9"/>
    <w:rsid w:val="009553B2"/>
    <w:rsid w:val="009553D8"/>
    <w:rsid w:val="00955CB9"/>
    <w:rsid w:val="00955D63"/>
    <w:rsid w:val="00955E1C"/>
    <w:rsid w:val="00955FA4"/>
    <w:rsid w:val="0095603C"/>
    <w:rsid w:val="0095675D"/>
    <w:rsid w:val="009567EE"/>
    <w:rsid w:val="00956B0B"/>
    <w:rsid w:val="00957228"/>
    <w:rsid w:val="0095732F"/>
    <w:rsid w:val="00957403"/>
    <w:rsid w:val="0095741B"/>
    <w:rsid w:val="00957775"/>
    <w:rsid w:val="009577E5"/>
    <w:rsid w:val="009577F0"/>
    <w:rsid w:val="00957A07"/>
    <w:rsid w:val="00957AF4"/>
    <w:rsid w:val="00957CED"/>
    <w:rsid w:val="00957DFF"/>
    <w:rsid w:val="00960095"/>
    <w:rsid w:val="00960108"/>
    <w:rsid w:val="00960731"/>
    <w:rsid w:val="009607FF"/>
    <w:rsid w:val="00960A13"/>
    <w:rsid w:val="00960C55"/>
    <w:rsid w:val="00960F40"/>
    <w:rsid w:val="00961781"/>
    <w:rsid w:val="00961BA5"/>
    <w:rsid w:val="00961C44"/>
    <w:rsid w:val="00962027"/>
    <w:rsid w:val="00962A67"/>
    <w:rsid w:val="00962D28"/>
    <w:rsid w:val="00962D99"/>
    <w:rsid w:val="00962E30"/>
    <w:rsid w:val="00962F87"/>
    <w:rsid w:val="00963693"/>
    <w:rsid w:val="00963A49"/>
    <w:rsid w:val="00963D0F"/>
    <w:rsid w:val="00963DE5"/>
    <w:rsid w:val="009641A3"/>
    <w:rsid w:val="00964430"/>
    <w:rsid w:val="00964583"/>
    <w:rsid w:val="0096491B"/>
    <w:rsid w:val="00964C8E"/>
    <w:rsid w:val="00964FEF"/>
    <w:rsid w:val="0096558A"/>
    <w:rsid w:val="0096559C"/>
    <w:rsid w:val="009656B4"/>
    <w:rsid w:val="0096584F"/>
    <w:rsid w:val="00965A4E"/>
    <w:rsid w:val="00965D24"/>
    <w:rsid w:val="00965D83"/>
    <w:rsid w:val="00966485"/>
    <w:rsid w:val="009664C6"/>
    <w:rsid w:val="00966B43"/>
    <w:rsid w:val="00966E92"/>
    <w:rsid w:val="0096701E"/>
    <w:rsid w:val="00967099"/>
    <w:rsid w:val="00967301"/>
    <w:rsid w:val="00967353"/>
    <w:rsid w:val="00967476"/>
    <w:rsid w:val="00967839"/>
    <w:rsid w:val="00967862"/>
    <w:rsid w:val="00967996"/>
    <w:rsid w:val="009679BE"/>
    <w:rsid w:val="00970472"/>
    <w:rsid w:val="00970538"/>
    <w:rsid w:val="00970ED2"/>
    <w:rsid w:val="00970FBB"/>
    <w:rsid w:val="00970FF0"/>
    <w:rsid w:val="0097101D"/>
    <w:rsid w:val="009711CD"/>
    <w:rsid w:val="00971271"/>
    <w:rsid w:val="00971443"/>
    <w:rsid w:val="00971536"/>
    <w:rsid w:val="00971637"/>
    <w:rsid w:val="009718E9"/>
    <w:rsid w:val="009718F2"/>
    <w:rsid w:val="009719E5"/>
    <w:rsid w:val="00971B29"/>
    <w:rsid w:val="00971E29"/>
    <w:rsid w:val="00971FE0"/>
    <w:rsid w:val="00972B0C"/>
    <w:rsid w:val="00972B5A"/>
    <w:rsid w:val="00972B6F"/>
    <w:rsid w:val="00972C6F"/>
    <w:rsid w:val="00973136"/>
    <w:rsid w:val="009734E4"/>
    <w:rsid w:val="0097386E"/>
    <w:rsid w:val="00973926"/>
    <w:rsid w:val="00973A52"/>
    <w:rsid w:val="00973A74"/>
    <w:rsid w:val="00973E14"/>
    <w:rsid w:val="00973E5A"/>
    <w:rsid w:val="00974304"/>
    <w:rsid w:val="0097435C"/>
    <w:rsid w:val="00974371"/>
    <w:rsid w:val="00974380"/>
    <w:rsid w:val="00974498"/>
    <w:rsid w:val="00974779"/>
    <w:rsid w:val="00974914"/>
    <w:rsid w:val="00974A4C"/>
    <w:rsid w:val="00974B5C"/>
    <w:rsid w:val="00974D6E"/>
    <w:rsid w:val="00974F7F"/>
    <w:rsid w:val="0097505C"/>
    <w:rsid w:val="00975649"/>
    <w:rsid w:val="009759B9"/>
    <w:rsid w:val="009761A4"/>
    <w:rsid w:val="00976264"/>
    <w:rsid w:val="00976938"/>
    <w:rsid w:val="00976BD4"/>
    <w:rsid w:val="00976E27"/>
    <w:rsid w:val="0097706A"/>
    <w:rsid w:val="00977070"/>
    <w:rsid w:val="009775F0"/>
    <w:rsid w:val="0097784A"/>
    <w:rsid w:val="00977957"/>
    <w:rsid w:val="00977DD0"/>
    <w:rsid w:val="00980645"/>
    <w:rsid w:val="00980BC6"/>
    <w:rsid w:val="00980EB8"/>
    <w:rsid w:val="009811C2"/>
    <w:rsid w:val="00981300"/>
    <w:rsid w:val="009818D3"/>
    <w:rsid w:val="00981A56"/>
    <w:rsid w:val="00981B9E"/>
    <w:rsid w:val="00981BEC"/>
    <w:rsid w:val="00981C45"/>
    <w:rsid w:val="0098217F"/>
    <w:rsid w:val="00982385"/>
    <w:rsid w:val="009829E5"/>
    <w:rsid w:val="00982BF6"/>
    <w:rsid w:val="00982C20"/>
    <w:rsid w:val="00982F3C"/>
    <w:rsid w:val="009830B2"/>
    <w:rsid w:val="00983236"/>
    <w:rsid w:val="00983576"/>
    <w:rsid w:val="00983675"/>
    <w:rsid w:val="009836A2"/>
    <w:rsid w:val="0098434A"/>
    <w:rsid w:val="0098449A"/>
    <w:rsid w:val="00984592"/>
    <w:rsid w:val="00984F31"/>
    <w:rsid w:val="009850E4"/>
    <w:rsid w:val="00985384"/>
    <w:rsid w:val="0098547B"/>
    <w:rsid w:val="00985571"/>
    <w:rsid w:val="0098558F"/>
    <w:rsid w:val="0098566E"/>
    <w:rsid w:val="00985708"/>
    <w:rsid w:val="0098570E"/>
    <w:rsid w:val="00985B3C"/>
    <w:rsid w:val="00985E44"/>
    <w:rsid w:val="00985EEF"/>
    <w:rsid w:val="00985F40"/>
    <w:rsid w:val="00985F89"/>
    <w:rsid w:val="00986152"/>
    <w:rsid w:val="00986410"/>
    <w:rsid w:val="009865CB"/>
    <w:rsid w:val="009869D7"/>
    <w:rsid w:val="00987223"/>
    <w:rsid w:val="00987566"/>
    <w:rsid w:val="0098767D"/>
    <w:rsid w:val="0098773F"/>
    <w:rsid w:val="00987969"/>
    <w:rsid w:val="0098797B"/>
    <w:rsid w:val="009879A2"/>
    <w:rsid w:val="00987EDC"/>
    <w:rsid w:val="00987FEF"/>
    <w:rsid w:val="00990199"/>
    <w:rsid w:val="009902F5"/>
    <w:rsid w:val="009904EB"/>
    <w:rsid w:val="00990571"/>
    <w:rsid w:val="00990811"/>
    <w:rsid w:val="00990A5D"/>
    <w:rsid w:val="00990A60"/>
    <w:rsid w:val="00990D60"/>
    <w:rsid w:val="0099101E"/>
    <w:rsid w:val="00991141"/>
    <w:rsid w:val="0099147D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637"/>
    <w:rsid w:val="00993833"/>
    <w:rsid w:val="00994067"/>
    <w:rsid w:val="0099496E"/>
    <w:rsid w:val="009949AA"/>
    <w:rsid w:val="00994DBB"/>
    <w:rsid w:val="009950D9"/>
    <w:rsid w:val="009951A9"/>
    <w:rsid w:val="0099538F"/>
    <w:rsid w:val="00995407"/>
    <w:rsid w:val="00995719"/>
    <w:rsid w:val="0099585F"/>
    <w:rsid w:val="00995B88"/>
    <w:rsid w:val="00995E57"/>
    <w:rsid w:val="009960A1"/>
    <w:rsid w:val="009961CB"/>
    <w:rsid w:val="00996ADA"/>
    <w:rsid w:val="0099709F"/>
    <w:rsid w:val="00997177"/>
    <w:rsid w:val="0099757A"/>
    <w:rsid w:val="009978BD"/>
    <w:rsid w:val="0099797D"/>
    <w:rsid w:val="00997997"/>
    <w:rsid w:val="009A0068"/>
    <w:rsid w:val="009A00A7"/>
    <w:rsid w:val="009A04DE"/>
    <w:rsid w:val="009A0569"/>
    <w:rsid w:val="009A0659"/>
    <w:rsid w:val="009A0944"/>
    <w:rsid w:val="009A0E1E"/>
    <w:rsid w:val="009A142E"/>
    <w:rsid w:val="009A1616"/>
    <w:rsid w:val="009A173D"/>
    <w:rsid w:val="009A19FB"/>
    <w:rsid w:val="009A1AEA"/>
    <w:rsid w:val="009A1E50"/>
    <w:rsid w:val="009A21DA"/>
    <w:rsid w:val="009A2259"/>
    <w:rsid w:val="009A2310"/>
    <w:rsid w:val="009A23D4"/>
    <w:rsid w:val="009A267F"/>
    <w:rsid w:val="009A28AC"/>
    <w:rsid w:val="009A2BF1"/>
    <w:rsid w:val="009A2E3F"/>
    <w:rsid w:val="009A2F29"/>
    <w:rsid w:val="009A3143"/>
    <w:rsid w:val="009A3387"/>
    <w:rsid w:val="009A35F2"/>
    <w:rsid w:val="009A37FC"/>
    <w:rsid w:val="009A3A96"/>
    <w:rsid w:val="009A3B04"/>
    <w:rsid w:val="009A3B8B"/>
    <w:rsid w:val="009A428A"/>
    <w:rsid w:val="009A4612"/>
    <w:rsid w:val="009A4617"/>
    <w:rsid w:val="009A464D"/>
    <w:rsid w:val="009A4B0B"/>
    <w:rsid w:val="009A4C26"/>
    <w:rsid w:val="009A4CD3"/>
    <w:rsid w:val="009A4E61"/>
    <w:rsid w:val="009A50F4"/>
    <w:rsid w:val="009A5553"/>
    <w:rsid w:val="009A57AE"/>
    <w:rsid w:val="009A5844"/>
    <w:rsid w:val="009A59EF"/>
    <w:rsid w:val="009A5B8A"/>
    <w:rsid w:val="009A5D97"/>
    <w:rsid w:val="009A5F04"/>
    <w:rsid w:val="009A616F"/>
    <w:rsid w:val="009A6189"/>
    <w:rsid w:val="009A6605"/>
    <w:rsid w:val="009A66C8"/>
    <w:rsid w:val="009A6B75"/>
    <w:rsid w:val="009A6F7C"/>
    <w:rsid w:val="009A71E9"/>
    <w:rsid w:val="009A7248"/>
    <w:rsid w:val="009A7529"/>
    <w:rsid w:val="009A795F"/>
    <w:rsid w:val="009A796D"/>
    <w:rsid w:val="009A797F"/>
    <w:rsid w:val="009A7EF8"/>
    <w:rsid w:val="009B0006"/>
    <w:rsid w:val="009B0351"/>
    <w:rsid w:val="009B0357"/>
    <w:rsid w:val="009B0631"/>
    <w:rsid w:val="009B0674"/>
    <w:rsid w:val="009B06A3"/>
    <w:rsid w:val="009B073D"/>
    <w:rsid w:val="009B078B"/>
    <w:rsid w:val="009B0AB9"/>
    <w:rsid w:val="009B0C89"/>
    <w:rsid w:val="009B0CBB"/>
    <w:rsid w:val="009B0D80"/>
    <w:rsid w:val="009B10D9"/>
    <w:rsid w:val="009B11B8"/>
    <w:rsid w:val="009B12C6"/>
    <w:rsid w:val="009B1361"/>
    <w:rsid w:val="009B136D"/>
    <w:rsid w:val="009B1465"/>
    <w:rsid w:val="009B1655"/>
    <w:rsid w:val="009B168B"/>
    <w:rsid w:val="009B196F"/>
    <w:rsid w:val="009B1A73"/>
    <w:rsid w:val="009B1C6B"/>
    <w:rsid w:val="009B1D88"/>
    <w:rsid w:val="009B1FCD"/>
    <w:rsid w:val="009B24CA"/>
    <w:rsid w:val="009B278C"/>
    <w:rsid w:val="009B27B3"/>
    <w:rsid w:val="009B2AB1"/>
    <w:rsid w:val="009B2EFF"/>
    <w:rsid w:val="009B2F77"/>
    <w:rsid w:val="009B30FC"/>
    <w:rsid w:val="009B32BA"/>
    <w:rsid w:val="009B36B3"/>
    <w:rsid w:val="009B38F8"/>
    <w:rsid w:val="009B39D0"/>
    <w:rsid w:val="009B39D4"/>
    <w:rsid w:val="009B39E3"/>
    <w:rsid w:val="009B3B42"/>
    <w:rsid w:val="009B4212"/>
    <w:rsid w:val="009B4542"/>
    <w:rsid w:val="009B4AE8"/>
    <w:rsid w:val="009B4B7C"/>
    <w:rsid w:val="009B4BCC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9F"/>
    <w:rsid w:val="009B5AFA"/>
    <w:rsid w:val="009B5F0C"/>
    <w:rsid w:val="009B5F1D"/>
    <w:rsid w:val="009B61C3"/>
    <w:rsid w:val="009B655B"/>
    <w:rsid w:val="009B6747"/>
    <w:rsid w:val="009B680A"/>
    <w:rsid w:val="009B69B3"/>
    <w:rsid w:val="009B6E67"/>
    <w:rsid w:val="009B7195"/>
    <w:rsid w:val="009B75D4"/>
    <w:rsid w:val="009B7741"/>
    <w:rsid w:val="009B781C"/>
    <w:rsid w:val="009B7A49"/>
    <w:rsid w:val="009B7AD7"/>
    <w:rsid w:val="009B7CB4"/>
    <w:rsid w:val="009C00D5"/>
    <w:rsid w:val="009C0117"/>
    <w:rsid w:val="009C03F2"/>
    <w:rsid w:val="009C046F"/>
    <w:rsid w:val="009C0526"/>
    <w:rsid w:val="009C080D"/>
    <w:rsid w:val="009C0BB0"/>
    <w:rsid w:val="009C0CAC"/>
    <w:rsid w:val="009C0CFC"/>
    <w:rsid w:val="009C0E8F"/>
    <w:rsid w:val="009C103A"/>
    <w:rsid w:val="009C1531"/>
    <w:rsid w:val="009C1558"/>
    <w:rsid w:val="009C16BE"/>
    <w:rsid w:val="009C17D3"/>
    <w:rsid w:val="009C18F3"/>
    <w:rsid w:val="009C19E2"/>
    <w:rsid w:val="009C1A43"/>
    <w:rsid w:val="009C1BBE"/>
    <w:rsid w:val="009C1C22"/>
    <w:rsid w:val="009C2148"/>
    <w:rsid w:val="009C22C3"/>
    <w:rsid w:val="009C23BF"/>
    <w:rsid w:val="009C2647"/>
    <w:rsid w:val="009C2899"/>
    <w:rsid w:val="009C2979"/>
    <w:rsid w:val="009C2EE4"/>
    <w:rsid w:val="009C2F0A"/>
    <w:rsid w:val="009C2F19"/>
    <w:rsid w:val="009C32E4"/>
    <w:rsid w:val="009C3317"/>
    <w:rsid w:val="009C3691"/>
    <w:rsid w:val="009C37C4"/>
    <w:rsid w:val="009C3859"/>
    <w:rsid w:val="009C38C9"/>
    <w:rsid w:val="009C41ED"/>
    <w:rsid w:val="009C4552"/>
    <w:rsid w:val="009C467F"/>
    <w:rsid w:val="009C46CE"/>
    <w:rsid w:val="009C4CD9"/>
    <w:rsid w:val="009C4D3D"/>
    <w:rsid w:val="009C4E8C"/>
    <w:rsid w:val="009C4ED2"/>
    <w:rsid w:val="009C4FA2"/>
    <w:rsid w:val="009C5172"/>
    <w:rsid w:val="009C5416"/>
    <w:rsid w:val="009C5495"/>
    <w:rsid w:val="009C5719"/>
    <w:rsid w:val="009C57F3"/>
    <w:rsid w:val="009C5E21"/>
    <w:rsid w:val="009C6397"/>
    <w:rsid w:val="009C6563"/>
    <w:rsid w:val="009C65D3"/>
    <w:rsid w:val="009C66D0"/>
    <w:rsid w:val="009C6780"/>
    <w:rsid w:val="009C6A30"/>
    <w:rsid w:val="009C6C22"/>
    <w:rsid w:val="009C6C9A"/>
    <w:rsid w:val="009C6CED"/>
    <w:rsid w:val="009C736B"/>
    <w:rsid w:val="009C7756"/>
    <w:rsid w:val="009C778B"/>
    <w:rsid w:val="009C77C7"/>
    <w:rsid w:val="009C7849"/>
    <w:rsid w:val="009C7D6E"/>
    <w:rsid w:val="009C7DC1"/>
    <w:rsid w:val="009D0124"/>
    <w:rsid w:val="009D02F5"/>
    <w:rsid w:val="009D06C2"/>
    <w:rsid w:val="009D06F0"/>
    <w:rsid w:val="009D072D"/>
    <w:rsid w:val="009D07F9"/>
    <w:rsid w:val="009D0CFC"/>
    <w:rsid w:val="009D0D76"/>
    <w:rsid w:val="009D0F02"/>
    <w:rsid w:val="009D16A3"/>
    <w:rsid w:val="009D1BA4"/>
    <w:rsid w:val="009D1E86"/>
    <w:rsid w:val="009D1E98"/>
    <w:rsid w:val="009D21AB"/>
    <w:rsid w:val="009D2335"/>
    <w:rsid w:val="009D23BC"/>
    <w:rsid w:val="009D287A"/>
    <w:rsid w:val="009D2A46"/>
    <w:rsid w:val="009D2E0E"/>
    <w:rsid w:val="009D2EBD"/>
    <w:rsid w:val="009D2FA2"/>
    <w:rsid w:val="009D3359"/>
    <w:rsid w:val="009D33F1"/>
    <w:rsid w:val="009D36C9"/>
    <w:rsid w:val="009D37A0"/>
    <w:rsid w:val="009D3BFA"/>
    <w:rsid w:val="009D3D96"/>
    <w:rsid w:val="009D44A4"/>
    <w:rsid w:val="009D4607"/>
    <w:rsid w:val="009D49E7"/>
    <w:rsid w:val="009D4B13"/>
    <w:rsid w:val="009D52B2"/>
    <w:rsid w:val="009D53A2"/>
    <w:rsid w:val="009D55BE"/>
    <w:rsid w:val="009D575B"/>
    <w:rsid w:val="009D575D"/>
    <w:rsid w:val="009D5965"/>
    <w:rsid w:val="009D5B8D"/>
    <w:rsid w:val="009D5D00"/>
    <w:rsid w:val="009D5DA3"/>
    <w:rsid w:val="009D5DF9"/>
    <w:rsid w:val="009D5F34"/>
    <w:rsid w:val="009D60E5"/>
    <w:rsid w:val="009D6414"/>
    <w:rsid w:val="009D646F"/>
    <w:rsid w:val="009D6669"/>
    <w:rsid w:val="009D68DF"/>
    <w:rsid w:val="009D6B8A"/>
    <w:rsid w:val="009D6C21"/>
    <w:rsid w:val="009D6FBE"/>
    <w:rsid w:val="009D7190"/>
    <w:rsid w:val="009D72D0"/>
    <w:rsid w:val="009D7357"/>
    <w:rsid w:val="009D73C5"/>
    <w:rsid w:val="009D7822"/>
    <w:rsid w:val="009D7AFC"/>
    <w:rsid w:val="009D7C7F"/>
    <w:rsid w:val="009D7DC3"/>
    <w:rsid w:val="009D7ED9"/>
    <w:rsid w:val="009E00D0"/>
    <w:rsid w:val="009E023A"/>
    <w:rsid w:val="009E02D0"/>
    <w:rsid w:val="009E0642"/>
    <w:rsid w:val="009E06E8"/>
    <w:rsid w:val="009E0A4C"/>
    <w:rsid w:val="009E0ADA"/>
    <w:rsid w:val="009E1185"/>
    <w:rsid w:val="009E13EE"/>
    <w:rsid w:val="009E14B8"/>
    <w:rsid w:val="009E1521"/>
    <w:rsid w:val="009E18DA"/>
    <w:rsid w:val="009E199B"/>
    <w:rsid w:val="009E19A2"/>
    <w:rsid w:val="009E1A12"/>
    <w:rsid w:val="009E1E09"/>
    <w:rsid w:val="009E1E56"/>
    <w:rsid w:val="009E222D"/>
    <w:rsid w:val="009E2641"/>
    <w:rsid w:val="009E279F"/>
    <w:rsid w:val="009E2B6F"/>
    <w:rsid w:val="009E2C87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3BB9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C0E"/>
    <w:rsid w:val="009E4E6E"/>
    <w:rsid w:val="009E518E"/>
    <w:rsid w:val="009E53A0"/>
    <w:rsid w:val="009E53D1"/>
    <w:rsid w:val="009E5613"/>
    <w:rsid w:val="009E5BC7"/>
    <w:rsid w:val="009E5E4F"/>
    <w:rsid w:val="009E63E1"/>
    <w:rsid w:val="009E6517"/>
    <w:rsid w:val="009E689A"/>
    <w:rsid w:val="009E6981"/>
    <w:rsid w:val="009E70F5"/>
    <w:rsid w:val="009E72AC"/>
    <w:rsid w:val="009E751C"/>
    <w:rsid w:val="009E7844"/>
    <w:rsid w:val="009E7A6A"/>
    <w:rsid w:val="009E7C09"/>
    <w:rsid w:val="009F0516"/>
    <w:rsid w:val="009F09AA"/>
    <w:rsid w:val="009F0C6E"/>
    <w:rsid w:val="009F0D88"/>
    <w:rsid w:val="009F1971"/>
    <w:rsid w:val="009F1A2E"/>
    <w:rsid w:val="009F2321"/>
    <w:rsid w:val="009F2572"/>
    <w:rsid w:val="009F2598"/>
    <w:rsid w:val="009F288C"/>
    <w:rsid w:val="009F29F8"/>
    <w:rsid w:val="009F3188"/>
    <w:rsid w:val="009F3638"/>
    <w:rsid w:val="009F3D11"/>
    <w:rsid w:val="009F40B9"/>
    <w:rsid w:val="009F419F"/>
    <w:rsid w:val="009F41C0"/>
    <w:rsid w:val="009F43C3"/>
    <w:rsid w:val="009F46AA"/>
    <w:rsid w:val="009F4959"/>
    <w:rsid w:val="009F4CDA"/>
    <w:rsid w:val="009F5051"/>
    <w:rsid w:val="009F5067"/>
    <w:rsid w:val="009F51E8"/>
    <w:rsid w:val="009F5779"/>
    <w:rsid w:val="009F5DA2"/>
    <w:rsid w:val="009F60E3"/>
    <w:rsid w:val="009F635A"/>
    <w:rsid w:val="009F638C"/>
    <w:rsid w:val="009F63C0"/>
    <w:rsid w:val="009F6483"/>
    <w:rsid w:val="009F6763"/>
    <w:rsid w:val="009F67E7"/>
    <w:rsid w:val="009F686A"/>
    <w:rsid w:val="009F69F6"/>
    <w:rsid w:val="009F6A28"/>
    <w:rsid w:val="009F6AD9"/>
    <w:rsid w:val="009F6CC1"/>
    <w:rsid w:val="009F6E14"/>
    <w:rsid w:val="009F6F03"/>
    <w:rsid w:val="009F73A5"/>
    <w:rsid w:val="009F7547"/>
    <w:rsid w:val="009F7609"/>
    <w:rsid w:val="009F7659"/>
    <w:rsid w:val="009F7CB9"/>
    <w:rsid w:val="009F7FB6"/>
    <w:rsid w:val="00A0010C"/>
    <w:rsid w:val="00A0010D"/>
    <w:rsid w:val="00A008DB"/>
    <w:rsid w:val="00A00DCF"/>
    <w:rsid w:val="00A00E6D"/>
    <w:rsid w:val="00A01166"/>
    <w:rsid w:val="00A01349"/>
    <w:rsid w:val="00A01B35"/>
    <w:rsid w:val="00A01CC8"/>
    <w:rsid w:val="00A020B3"/>
    <w:rsid w:val="00A02580"/>
    <w:rsid w:val="00A026BE"/>
    <w:rsid w:val="00A0276E"/>
    <w:rsid w:val="00A02794"/>
    <w:rsid w:val="00A02D1A"/>
    <w:rsid w:val="00A0309E"/>
    <w:rsid w:val="00A03176"/>
    <w:rsid w:val="00A031E2"/>
    <w:rsid w:val="00A031E9"/>
    <w:rsid w:val="00A03598"/>
    <w:rsid w:val="00A0375C"/>
    <w:rsid w:val="00A039A3"/>
    <w:rsid w:val="00A039D3"/>
    <w:rsid w:val="00A03AFF"/>
    <w:rsid w:val="00A03BDE"/>
    <w:rsid w:val="00A03CDA"/>
    <w:rsid w:val="00A03CF5"/>
    <w:rsid w:val="00A03DAA"/>
    <w:rsid w:val="00A043DB"/>
    <w:rsid w:val="00A04683"/>
    <w:rsid w:val="00A04811"/>
    <w:rsid w:val="00A049D1"/>
    <w:rsid w:val="00A04BAD"/>
    <w:rsid w:val="00A04BEC"/>
    <w:rsid w:val="00A04C9E"/>
    <w:rsid w:val="00A0501E"/>
    <w:rsid w:val="00A0540B"/>
    <w:rsid w:val="00A0560B"/>
    <w:rsid w:val="00A057D8"/>
    <w:rsid w:val="00A059B7"/>
    <w:rsid w:val="00A05A38"/>
    <w:rsid w:val="00A05C76"/>
    <w:rsid w:val="00A0609F"/>
    <w:rsid w:val="00A06201"/>
    <w:rsid w:val="00A06402"/>
    <w:rsid w:val="00A06630"/>
    <w:rsid w:val="00A06731"/>
    <w:rsid w:val="00A06BE3"/>
    <w:rsid w:val="00A06E14"/>
    <w:rsid w:val="00A06E9A"/>
    <w:rsid w:val="00A07223"/>
    <w:rsid w:val="00A07389"/>
    <w:rsid w:val="00A0764B"/>
    <w:rsid w:val="00A077E3"/>
    <w:rsid w:val="00A0794C"/>
    <w:rsid w:val="00A079AA"/>
    <w:rsid w:val="00A07E77"/>
    <w:rsid w:val="00A10021"/>
    <w:rsid w:val="00A102D7"/>
    <w:rsid w:val="00A105D8"/>
    <w:rsid w:val="00A10B9A"/>
    <w:rsid w:val="00A10C23"/>
    <w:rsid w:val="00A10C7C"/>
    <w:rsid w:val="00A1135D"/>
    <w:rsid w:val="00A11365"/>
    <w:rsid w:val="00A1138C"/>
    <w:rsid w:val="00A11E5E"/>
    <w:rsid w:val="00A120A3"/>
    <w:rsid w:val="00A12319"/>
    <w:rsid w:val="00A123A3"/>
    <w:rsid w:val="00A12599"/>
    <w:rsid w:val="00A12788"/>
    <w:rsid w:val="00A12B84"/>
    <w:rsid w:val="00A12C91"/>
    <w:rsid w:val="00A13477"/>
    <w:rsid w:val="00A134D3"/>
    <w:rsid w:val="00A13797"/>
    <w:rsid w:val="00A13930"/>
    <w:rsid w:val="00A13B8B"/>
    <w:rsid w:val="00A1415E"/>
    <w:rsid w:val="00A14339"/>
    <w:rsid w:val="00A143B6"/>
    <w:rsid w:val="00A149AE"/>
    <w:rsid w:val="00A14B44"/>
    <w:rsid w:val="00A14BB2"/>
    <w:rsid w:val="00A14DEA"/>
    <w:rsid w:val="00A14EDE"/>
    <w:rsid w:val="00A152A2"/>
    <w:rsid w:val="00A1532D"/>
    <w:rsid w:val="00A15691"/>
    <w:rsid w:val="00A15D78"/>
    <w:rsid w:val="00A1620F"/>
    <w:rsid w:val="00A16304"/>
    <w:rsid w:val="00A165A9"/>
    <w:rsid w:val="00A1668B"/>
    <w:rsid w:val="00A16798"/>
    <w:rsid w:val="00A16DDE"/>
    <w:rsid w:val="00A16E87"/>
    <w:rsid w:val="00A16F53"/>
    <w:rsid w:val="00A1705A"/>
    <w:rsid w:val="00A17132"/>
    <w:rsid w:val="00A1736A"/>
    <w:rsid w:val="00A1752C"/>
    <w:rsid w:val="00A177A0"/>
    <w:rsid w:val="00A177DB"/>
    <w:rsid w:val="00A200F4"/>
    <w:rsid w:val="00A2047E"/>
    <w:rsid w:val="00A2051E"/>
    <w:rsid w:val="00A205FD"/>
    <w:rsid w:val="00A20652"/>
    <w:rsid w:val="00A20844"/>
    <w:rsid w:val="00A208B8"/>
    <w:rsid w:val="00A2094B"/>
    <w:rsid w:val="00A20B88"/>
    <w:rsid w:val="00A20DDD"/>
    <w:rsid w:val="00A21027"/>
    <w:rsid w:val="00A21206"/>
    <w:rsid w:val="00A215EB"/>
    <w:rsid w:val="00A21650"/>
    <w:rsid w:val="00A21739"/>
    <w:rsid w:val="00A21A56"/>
    <w:rsid w:val="00A21AE4"/>
    <w:rsid w:val="00A21CF7"/>
    <w:rsid w:val="00A21D4E"/>
    <w:rsid w:val="00A21F3F"/>
    <w:rsid w:val="00A220A5"/>
    <w:rsid w:val="00A223B8"/>
    <w:rsid w:val="00A22430"/>
    <w:rsid w:val="00A2244E"/>
    <w:rsid w:val="00A229CB"/>
    <w:rsid w:val="00A22F07"/>
    <w:rsid w:val="00A2349B"/>
    <w:rsid w:val="00A234A7"/>
    <w:rsid w:val="00A234F3"/>
    <w:rsid w:val="00A23580"/>
    <w:rsid w:val="00A23690"/>
    <w:rsid w:val="00A237DB"/>
    <w:rsid w:val="00A23938"/>
    <w:rsid w:val="00A23957"/>
    <w:rsid w:val="00A23B0D"/>
    <w:rsid w:val="00A23EF8"/>
    <w:rsid w:val="00A24107"/>
    <w:rsid w:val="00A2412E"/>
    <w:rsid w:val="00A24189"/>
    <w:rsid w:val="00A243D3"/>
    <w:rsid w:val="00A248FB"/>
    <w:rsid w:val="00A249C2"/>
    <w:rsid w:val="00A24A59"/>
    <w:rsid w:val="00A24C52"/>
    <w:rsid w:val="00A24E1B"/>
    <w:rsid w:val="00A24EA0"/>
    <w:rsid w:val="00A24ED9"/>
    <w:rsid w:val="00A25039"/>
    <w:rsid w:val="00A2507D"/>
    <w:rsid w:val="00A251E4"/>
    <w:rsid w:val="00A254F7"/>
    <w:rsid w:val="00A256BB"/>
    <w:rsid w:val="00A25936"/>
    <w:rsid w:val="00A25CD8"/>
    <w:rsid w:val="00A25F85"/>
    <w:rsid w:val="00A26006"/>
    <w:rsid w:val="00A2600E"/>
    <w:rsid w:val="00A261C7"/>
    <w:rsid w:val="00A262E5"/>
    <w:rsid w:val="00A266B8"/>
    <w:rsid w:val="00A267DF"/>
    <w:rsid w:val="00A26809"/>
    <w:rsid w:val="00A26A22"/>
    <w:rsid w:val="00A27342"/>
    <w:rsid w:val="00A276D8"/>
    <w:rsid w:val="00A27EAA"/>
    <w:rsid w:val="00A3003D"/>
    <w:rsid w:val="00A3008D"/>
    <w:rsid w:val="00A305A1"/>
    <w:rsid w:val="00A3082A"/>
    <w:rsid w:val="00A30870"/>
    <w:rsid w:val="00A308B0"/>
    <w:rsid w:val="00A30AC6"/>
    <w:rsid w:val="00A30D01"/>
    <w:rsid w:val="00A30EBE"/>
    <w:rsid w:val="00A30ECB"/>
    <w:rsid w:val="00A3103F"/>
    <w:rsid w:val="00A3120F"/>
    <w:rsid w:val="00A313EF"/>
    <w:rsid w:val="00A31468"/>
    <w:rsid w:val="00A314CA"/>
    <w:rsid w:val="00A317AC"/>
    <w:rsid w:val="00A317C2"/>
    <w:rsid w:val="00A317C5"/>
    <w:rsid w:val="00A31842"/>
    <w:rsid w:val="00A31B00"/>
    <w:rsid w:val="00A31E64"/>
    <w:rsid w:val="00A31F3C"/>
    <w:rsid w:val="00A32243"/>
    <w:rsid w:val="00A3243F"/>
    <w:rsid w:val="00A324F0"/>
    <w:rsid w:val="00A328E3"/>
    <w:rsid w:val="00A329FE"/>
    <w:rsid w:val="00A32A84"/>
    <w:rsid w:val="00A32D16"/>
    <w:rsid w:val="00A32EAE"/>
    <w:rsid w:val="00A3320D"/>
    <w:rsid w:val="00A33442"/>
    <w:rsid w:val="00A3367E"/>
    <w:rsid w:val="00A337EE"/>
    <w:rsid w:val="00A338E7"/>
    <w:rsid w:val="00A33C1A"/>
    <w:rsid w:val="00A342CD"/>
    <w:rsid w:val="00A34333"/>
    <w:rsid w:val="00A3499F"/>
    <w:rsid w:val="00A34CD1"/>
    <w:rsid w:val="00A3514A"/>
    <w:rsid w:val="00A35327"/>
    <w:rsid w:val="00A355A3"/>
    <w:rsid w:val="00A359C4"/>
    <w:rsid w:val="00A35C47"/>
    <w:rsid w:val="00A35E33"/>
    <w:rsid w:val="00A3619F"/>
    <w:rsid w:val="00A363B6"/>
    <w:rsid w:val="00A364CE"/>
    <w:rsid w:val="00A364EA"/>
    <w:rsid w:val="00A36AE9"/>
    <w:rsid w:val="00A36B48"/>
    <w:rsid w:val="00A36CC5"/>
    <w:rsid w:val="00A36D8E"/>
    <w:rsid w:val="00A372CC"/>
    <w:rsid w:val="00A3764D"/>
    <w:rsid w:val="00A37A10"/>
    <w:rsid w:val="00A37B8C"/>
    <w:rsid w:val="00A37DEC"/>
    <w:rsid w:val="00A37E12"/>
    <w:rsid w:val="00A37EDA"/>
    <w:rsid w:val="00A402BC"/>
    <w:rsid w:val="00A405B1"/>
    <w:rsid w:val="00A408D6"/>
    <w:rsid w:val="00A40AF5"/>
    <w:rsid w:val="00A40C44"/>
    <w:rsid w:val="00A40D15"/>
    <w:rsid w:val="00A410EC"/>
    <w:rsid w:val="00A411E1"/>
    <w:rsid w:val="00A41233"/>
    <w:rsid w:val="00A416C2"/>
    <w:rsid w:val="00A418FF"/>
    <w:rsid w:val="00A41CBE"/>
    <w:rsid w:val="00A41CC0"/>
    <w:rsid w:val="00A42470"/>
    <w:rsid w:val="00A4284C"/>
    <w:rsid w:val="00A429D1"/>
    <w:rsid w:val="00A429F7"/>
    <w:rsid w:val="00A42E0C"/>
    <w:rsid w:val="00A43327"/>
    <w:rsid w:val="00A4337D"/>
    <w:rsid w:val="00A43AD3"/>
    <w:rsid w:val="00A43ADA"/>
    <w:rsid w:val="00A43B13"/>
    <w:rsid w:val="00A43F95"/>
    <w:rsid w:val="00A44536"/>
    <w:rsid w:val="00A4464A"/>
    <w:rsid w:val="00A44727"/>
    <w:rsid w:val="00A4487B"/>
    <w:rsid w:val="00A4488B"/>
    <w:rsid w:val="00A44AA2"/>
    <w:rsid w:val="00A44C1D"/>
    <w:rsid w:val="00A44D68"/>
    <w:rsid w:val="00A44DAB"/>
    <w:rsid w:val="00A45191"/>
    <w:rsid w:val="00A451F3"/>
    <w:rsid w:val="00A4524D"/>
    <w:rsid w:val="00A45403"/>
    <w:rsid w:val="00A45586"/>
    <w:rsid w:val="00A45806"/>
    <w:rsid w:val="00A4584D"/>
    <w:rsid w:val="00A45958"/>
    <w:rsid w:val="00A45D2D"/>
    <w:rsid w:val="00A46001"/>
    <w:rsid w:val="00A4649A"/>
    <w:rsid w:val="00A46640"/>
    <w:rsid w:val="00A469FC"/>
    <w:rsid w:val="00A46A30"/>
    <w:rsid w:val="00A46D9E"/>
    <w:rsid w:val="00A46E0B"/>
    <w:rsid w:val="00A46F25"/>
    <w:rsid w:val="00A4742B"/>
    <w:rsid w:val="00A4773A"/>
    <w:rsid w:val="00A478FF"/>
    <w:rsid w:val="00A4793F"/>
    <w:rsid w:val="00A47991"/>
    <w:rsid w:val="00A4799C"/>
    <w:rsid w:val="00A47A42"/>
    <w:rsid w:val="00A5026A"/>
    <w:rsid w:val="00A50766"/>
    <w:rsid w:val="00A50810"/>
    <w:rsid w:val="00A5097D"/>
    <w:rsid w:val="00A50B5B"/>
    <w:rsid w:val="00A50C6D"/>
    <w:rsid w:val="00A50D8E"/>
    <w:rsid w:val="00A5158D"/>
    <w:rsid w:val="00A519EB"/>
    <w:rsid w:val="00A51ABC"/>
    <w:rsid w:val="00A51B65"/>
    <w:rsid w:val="00A51DB0"/>
    <w:rsid w:val="00A51DEE"/>
    <w:rsid w:val="00A52139"/>
    <w:rsid w:val="00A52251"/>
    <w:rsid w:val="00A528C8"/>
    <w:rsid w:val="00A529D1"/>
    <w:rsid w:val="00A52AB3"/>
    <w:rsid w:val="00A52DF6"/>
    <w:rsid w:val="00A52E1C"/>
    <w:rsid w:val="00A52FA3"/>
    <w:rsid w:val="00A530D4"/>
    <w:rsid w:val="00A53109"/>
    <w:rsid w:val="00A53291"/>
    <w:rsid w:val="00A53385"/>
    <w:rsid w:val="00A535B8"/>
    <w:rsid w:val="00A53860"/>
    <w:rsid w:val="00A53AE6"/>
    <w:rsid w:val="00A53BC7"/>
    <w:rsid w:val="00A53EEB"/>
    <w:rsid w:val="00A542E0"/>
    <w:rsid w:val="00A5437F"/>
    <w:rsid w:val="00A544A5"/>
    <w:rsid w:val="00A545FC"/>
    <w:rsid w:val="00A54BD9"/>
    <w:rsid w:val="00A551EC"/>
    <w:rsid w:val="00A556AC"/>
    <w:rsid w:val="00A557D8"/>
    <w:rsid w:val="00A55C0D"/>
    <w:rsid w:val="00A5619E"/>
    <w:rsid w:val="00A56325"/>
    <w:rsid w:val="00A56490"/>
    <w:rsid w:val="00A564EB"/>
    <w:rsid w:val="00A56502"/>
    <w:rsid w:val="00A56745"/>
    <w:rsid w:val="00A56A43"/>
    <w:rsid w:val="00A56BAB"/>
    <w:rsid w:val="00A56CA8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704"/>
    <w:rsid w:val="00A57837"/>
    <w:rsid w:val="00A57DD0"/>
    <w:rsid w:val="00A60069"/>
    <w:rsid w:val="00A600E9"/>
    <w:rsid w:val="00A601BA"/>
    <w:rsid w:val="00A603DE"/>
    <w:rsid w:val="00A604CB"/>
    <w:rsid w:val="00A609D3"/>
    <w:rsid w:val="00A60A27"/>
    <w:rsid w:val="00A60B75"/>
    <w:rsid w:val="00A61009"/>
    <w:rsid w:val="00A612DB"/>
    <w:rsid w:val="00A6145B"/>
    <w:rsid w:val="00A614F2"/>
    <w:rsid w:val="00A61F2D"/>
    <w:rsid w:val="00A623EB"/>
    <w:rsid w:val="00A626DD"/>
    <w:rsid w:val="00A62AD1"/>
    <w:rsid w:val="00A62BA6"/>
    <w:rsid w:val="00A62C4C"/>
    <w:rsid w:val="00A62C6A"/>
    <w:rsid w:val="00A62F34"/>
    <w:rsid w:val="00A6300C"/>
    <w:rsid w:val="00A63041"/>
    <w:rsid w:val="00A6313F"/>
    <w:rsid w:val="00A63236"/>
    <w:rsid w:val="00A6327A"/>
    <w:rsid w:val="00A632D4"/>
    <w:rsid w:val="00A638B9"/>
    <w:rsid w:val="00A638D1"/>
    <w:rsid w:val="00A639D3"/>
    <w:rsid w:val="00A63D9E"/>
    <w:rsid w:val="00A63E4E"/>
    <w:rsid w:val="00A640A3"/>
    <w:rsid w:val="00A6445D"/>
    <w:rsid w:val="00A646F4"/>
    <w:rsid w:val="00A64BA3"/>
    <w:rsid w:val="00A64D76"/>
    <w:rsid w:val="00A64DE3"/>
    <w:rsid w:val="00A650A9"/>
    <w:rsid w:val="00A650BB"/>
    <w:rsid w:val="00A65485"/>
    <w:rsid w:val="00A655FD"/>
    <w:rsid w:val="00A65621"/>
    <w:rsid w:val="00A657C7"/>
    <w:rsid w:val="00A65830"/>
    <w:rsid w:val="00A6595D"/>
    <w:rsid w:val="00A6598D"/>
    <w:rsid w:val="00A65B4B"/>
    <w:rsid w:val="00A6601F"/>
    <w:rsid w:val="00A66327"/>
    <w:rsid w:val="00A66386"/>
    <w:rsid w:val="00A66402"/>
    <w:rsid w:val="00A665DB"/>
    <w:rsid w:val="00A667A8"/>
    <w:rsid w:val="00A667F8"/>
    <w:rsid w:val="00A66A84"/>
    <w:rsid w:val="00A66C8B"/>
    <w:rsid w:val="00A670B5"/>
    <w:rsid w:val="00A673CC"/>
    <w:rsid w:val="00A6776A"/>
    <w:rsid w:val="00A677B8"/>
    <w:rsid w:val="00A678B8"/>
    <w:rsid w:val="00A67A0F"/>
    <w:rsid w:val="00A67A23"/>
    <w:rsid w:val="00A67B64"/>
    <w:rsid w:val="00A67C3D"/>
    <w:rsid w:val="00A67C7B"/>
    <w:rsid w:val="00A67D57"/>
    <w:rsid w:val="00A67E3F"/>
    <w:rsid w:val="00A7013A"/>
    <w:rsid w:val="00A70295"/>
    <w:rsid w:val="00A7046C"/>
    <w:rsid w:val="00A705CB"/>
    <w:rsid w:val="00A7076C"/>
    <w:rsid w:val="00A70A73"/>
    <w:rsid w:val="00A70DC8"/>
    <w:rsid w:val="00A7106A"/>
    <w:rsid w:val="00A7125A"/>
    <w:rsid w:val="00A71294"/>
    <w:rsid w:val="00A7156B"/>
    <w:rsid w:val="00A71738"/>
    <w:rsid w:val="00A71886"/>
    <w:rsid w:val="00A718DC"/>
    <w:rsid w:val="00A719B4"/>
    <w:rsid w:val="00A71AC2"/>
    <w:rsid w:val="00A71F7B"/>
    <w:rsid w:val="00A72297"/>
    <w:rsid w:val="00A7282B"/>
    <w:rsid w:val="00A728A4"/>
    <w:rsid w:val="00A72A2D"/>
    <w:rsid w:val="00A72D19"/>
    <w:rsid w:val="00A72E37"/>
    <w:rsid w:val="00A72EFB"/>
    <w:rsid w:val="00A73328"/>
    <w:rsid w:val="00A73866"/>
    <w:rsid w:val="00A73BFF"/>
    <w:rsid w:val="00A73C6E"/>
    <w:rsid w:val="00A74293"/>
    <w:rsid w:val="00A74461"/>
    <w:rsid w:val="00A747CF"/>
    <w:rsid w:val="00A74C42"/>
    <w:rsid w:val="00A74E0C"/>
    <w:rsid w:val="00A74F12"/>
    <w:rsid w:val="00A74F6C"/>
    <w:rsid w:val="00A7522F"/>
    <w:rsid w:val="00A75709"/>
    <w:rsid w:val="00A7587D"/>
    <w:rsid w:val="00A75B25"/>
    <w:rsid w:val="00A75EA1"/>
    <w:rsid w:val="00A7655A"/>
    <w:rsid w:val="00A7673D"/>
    <w:rsid w:val="00A7684E"/>
    <w:rsid w:val="00A7697C"/>
    <w:rsid w:val="00A76C63"/>
    <w:rsid w:val="00A76CF4"/>
    <w:rsid w:val="00A76D04"/>
    <w:rsid w:val="00A7733D"/>
    <w:rsid w:val="00A77662"/>
    <w:rsid w:val="00A77826"/>
    <w:rsid w:val="00A77A3B"/>
    <w:rsid w:val="00A77E54"/>
    <w:rsid w:val="00A77F73"/>
    <w:rsid w:val="00A8022C"/>
    <w:rsid w:val="00A80275"/>
    <w:rsid w:val="00A8049B"/>
    <w:rsid w:val="00A80ABD"/>
    <w:rsid w:val="00A81142"/>
    <w:rsid w:val="00A8138B"/>
    <w:rsid w:val="00A81955"/>
    <w:rsid w:val="00A81962"/>
    <w:rsid w:val="00A81995"/>
    <w:rsid w:val="00A81C68"/>
    <w:rsid w:val="00A81D43"/>
    <w:rsid w:val="00A82122"/>
    <w:rsid w:val="00A82542"/>
    <w:rsid w:val="00A828F1"/>
    <w:rsid w:val="00A82B8C"/>
    <w:rsid w:val="00A82E64"/>
    <w:rsid w:val="00A834AA"/>
    <w:rsid w:val="00A834FE"/>
    <w:rsid w:val="00A8358E"/>
    <w:rsid w:val="00A836C8"/>
    <w:rsid w:val="00A8377B"/>
    <w:rsid w:val="00A83E9B"/>
    <w:rsid w:val="00A83F42"/>
    <w:rsid w:val="00A841AE"/>
    <w:rsid w:val="00A845A8"/>
    <w:rsid w:val="00A84A42"/>
    <w:rsid w:val="00A84BFA"/>
    <w:rsid w:val="00A84E27"/>
    <w:rsid w:val="00A84EA8"/>
    <w:rsid w:val="00A85073"/>
    <w:rsid w:val="00A8535E"/>
    <w:rsid w:val="00A85393"/>
    <w:rsid w:val="00A855D1"/>
    <w:rsid w:val="00A8588E"/>
    <w:rsid w:val="00A85B3A"/>
    <w:rsid w:val="00A85BDE"/>
    <w:rsid w:val="00A85DEE"/>
    <w:rsid w:val="00A8617A"/>
    <w:rsid w:val="00A861C2"/>
    <w:rsid w:val="00A86299"/>
    <w:rsid w:val="00A8642A"/>
    <w:rsid w:val="00A864BA"/>
    <w:rsid w:val="00A865E7"/>
    <w:rsid w:val="00A866E3"/>
    <w:rsid w:val="00A86C1B"/>
    <w:rsid w:val="00A86D9A"/>
    <w:rsid w:val="00A871AB"/>
    <w:rsid w:val="00A872CD"/>
    <w:rsid w:val="00A876A9"/>
    <w:rsid w:val="00A87A31"/>
    <w:rsid w:val="00A87AB5"/>
    <w:rsid w:val="00A87C54"/>
    <w:rsid w:val="00A87FD2"/>
    <w:rsid w:val="00A90310"/>
    <w:rsid w:val="00A90412"/>
    <w:rsid w:val="00A904BB"/>
    <w:rsid w:val="00A90552"/>
    <w:rsid w:val="00A90806"/>
    <w:rsid w:val="00A909E5"/>
    <w:rsid w:val="00A909F1"/>
    <w:rsid w:val="00A90AAB"/>
    <w:rsid w:val="00A91063"/>
    <w:rsid w:val="00A910EB"/>
    <w:rsid w:val="00A91134"/>
    <w:rsid w:val="00A911FD"/>
    <w:rsid w:val="00A917C3"/>
    <w:rsid w:val="00A918AF"/>
    <w:rsid w:val="00A91A34"/>
    <w:rsid w:val="00A91A85"/>
    <w:rsid w:val="00A9203E"/>
    <w:rsid w:val="00A920BE"/>
    <w:rsid w:val="00A92116"/>
    <w:rsid w:val="00A9236F"/>
    <w:rsid w:val="00A923F9"/>
    <w:rsid w:val="00A924B6"/>
    <w:rsid w:val="00A928E1"/>
    <w:rsid w:val="00A92911"/>
    <w:rsid w:val="00A92CF8"/>
    <w:rsid w:val="00A92EA7"/>
    <w:rsid w:val="00A93406"/>
    <w:rsid w:val="00A934B8"/>
    <w:rsid w:val="00A9351A"/>
    <w:rsid w:val="00A9366C"/>
    <w:rsid w:val="00A93698"/>
    <w:rsid w:val="00A93784"/>
    <w:rsid w:val="00A938D7"/>
    <w:rsid w:val="00A93B63"/>
    <w:rsid w:val="00A93EEB"/>
    <w:rsid w:val="00A94072"/>
    <w:rsid w:val="00A94178"/>
    <w:rsid w:val="00A943AC"/>
    <w:rsid w:val="00A9453E"/>
    <w:rsid w:val="00A94656"/>
    <w:rsid w:val="00A947D5"/>
    <w:rsid w:val="00A94946"/>
    <w:rsid w:val="00A94E9D"/>
    <w:rsid w:val="00A9523E"/>
    <w:rsid w:val="00A954BA"/>
    <w:rsid w:val="00A95654"/>
    <w:rsid w:val="00A956FD"/>
    <w:rsid w:val="00A95B04"/>
    <w:rsid w:val="00A95B87"/>
    <w:rsid w:val="00A95D86"/>
    <w:rsid w:val="00A96239"/>
    <w:rsid w:val="00A9636D"/>
    <w:rsid w:val="00A9640E"/>
    <w:rsid w:val="00A96442"/>
    <w:rsid w:val="00A96609"/>
    <w:rsid w:val="00A96A14"/>
    <w:rsid w:val="00A96A52"/>
    <w:rsid w:val="00A96BBE"/>
    <w:rsid w:val="00A96CDD"/>
    <w:rsid w:val="00A96DB3"/>
    <w:rsid w:val="00A96EAE"/>
    <w:rsid w:val="00A97010"/>
    <w:rsid w:val="00A97042"/>
    <w:rsid w:val="00A979FE"/>
    <w:rsid w:val="00A97BF2"/>
    <w:rsid w:val="00A97C0E"/>
    <w:rsid w:val="00A97CAC"/>
    <w:rsid w:val="00AA0117"/>
    <w:rsid w:val="00AA0537"/>
    <w:rsid w:val="00AA0660"/>
    <w:rsid w:val="00AA0C81"/>
    <w:rsid w:val="00AA0CAD"/>
    <w:rsid w:val="00AA1332"/>
    <w:rsid w:val="00AA15B2"/>
    <w:rsid w:val="00AA188A"/>
    <w:rsid w:val="00AA18AC"/>
    <w:rsid w:val="00AA1973"/>
    <w:rsid w:val="00AA19A0"/>
    <w:rsid w:val="00AA1A60"/>
    <w:rsid w:val="00AA208F"/>
    <w:rsid w:val="00AA22BB"/>
    <w:rsid w:val="00AA2425"/>
    <w:rsid w:val="00AA2552"/>
    <w:rsid w:val="00AA255D"/>
    <w:rsid w:val="00AA2629"/>
    <w:rsid w:val="00AA2756"/>
    <w:rsid w:val="00AA2987"/>
    <w:rsid w:val="00AA2EA7"/>
    <w:rsid w:val="00AA304B"/>
    <w:rsid w:val="00AA30B2"/>
    <w:rsid w:val="00AA3933"/>
    <w:rsid w:val="00AA394C"/>
    <w:rsid w:val="00AA39DF"/>
    <w:rsid w:val="00AA3B6C"/>
    <w:rsid w:val="00AA3D0D"/>
    <w:rsid w:val="00AA3DB8"/>
    <w:rsid w:val="00AA3DC4"/>
    <w:rsid w:val="00AA425B"/>
    <w:rsid w:val="00AA456B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B2"/>
    <w:rsid w:val="00AA58EE"/>
    <w:rsid w:val="00AA5AEB"/>
    <w:rsid w:val="00AA5D2A"/>
    <w:rsid w:val="00AA5F37"/>
    <w:rsid w:val="00AA5FFE"/>
    <w:rsid w:val="00AA62DD"/>
    <w:rsid w:val="00AA632E"/>
    <w:rsid w:val="00AA63D0"/>
    <w:rsid w:val="00AA661D"/>
    <w:rsid w:val="00AA74FA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B3F"/>
    <w:rsid w:val="00AB27EF"/>
    <w:rsid w:val="00AB28FF"/>
    <w:rsid w:val="00AB2AC7"/>
    <w:rsid w:val="00AB32B7"/>
    <w:rsid w:val="00AB3450"/>
    <w:rsid w:val="00AB35B8"/>
    <w:rsid w:val="00AB39B8"/>
    <w:rsid w:val="00AB3FD8"/>
    <w:rsid w:val="00AB4279"/>
    <w:rsid w:val="00AB460C"/>
    <w:rsid w:val="00AB4704"/>
    <w:rsid w:val="00AB479E"/>
    <w:rsid w:val="00AB498A"/>
    <w:rsid w:val="00AB4998"/>
    <w:rsid w:val="00AB4A8A"/>
    <w:rsid w:val="00AB4ACF"/>
    <w:rsid w:val="00AB4C6A"/>
    <w:rsid w:val="00AB4C77"/>
    <w:rsid w:val="00AB528C"/>
    <w:rsid w:val="00AB53F7"/>
    <w:rsid w:val="00AB540C"/>
    <w:rsid w:val="00AB557A"/>
    <w:rsid w:val="00AB581C"/>
    <w:rsid w:val="00AB5B03"/>
    <w:rsid w:val="00AB5E88"/>
    <w:rsid w:val="00AB5EA2"/>
    <w:rsid w:val="00AB61C0"/>
    <w:rsid w:val="00AB6AFE"/>
    <w:rsid w:val="00AB6E92"/>
    <w:rsid w:val="00AB70A2"/>
    <w:rsid w:val="00AB712F"/>
    <w:rsid w:val="00AB73AF"/>
    <w:rsid w:val="00AB7595"/>
    <w:rsid w:val="00AB76FA"/>
    <w:rsid w:val="00AB7909"/>
    <w:rsid w:val="00AB7AC3"/>
    <w:rsid w:val="00AB7B13"/>
    <w:rsid w:val="00AB7C6A"/>
    <w:rsid w:val="00AB7D9C"/>
    <w:rsid w:val="00AB7E89"/>
    <w:rsid w:val="00AC00F5"/>
    <w:rsid w:val="00AC03E7"/>
    <w:rsid w:val="00AC0600"/>
    <w:rsid w:val="00AC06C9"/>
    <w:rsid w:val="00AC08C1"/>
    <w:rsid w:val="00AC09E6"/>
    <w:rsid w:val="00AC0AFB"/>
    <w:rsid w:val="00AC0FBE"/>
    <w:rsid w:val="00AC14F3"/>
    <w:rsid w:val="00AC15BC"/>
    <w:rsid w:val="00AC1A93"/>
    <w:rsid w:val="00AC2112"/>
    <w:rsid w:val="00AC21EF"/>
    <w:rsid w:val="00AC2252"/>
    <w:rsid w:val="00AC238E"/>
    <w:rsid w:val="00AC23EC"/>
    <w:rsid w:val="00AC2CEE"/>
    <w:rsid w:val="00AC2ED0"/>
    <w:rsid w:val="00AC318B"/>
    <w:rsid w:val="00AC3265"/>
    <w:rsid w:val="00AC3592"/>
    <w:rsid w:val="00AC3860"/>
    <w:rsid w:val="00AC3C4A"/>
    <w:rsid w:val="00AC3D06"/>
    <w:rsid w:val="00AC4309"/>
    <w:rsid w:val="00AC465A"/>
    <w:rsid w:val="00AC4686"/>
    <w:rsid w:val="00AC4997"/>
    <w:rsid w:val="00AC4B78"/>
    <w:rsid w:val="00AC4C30"/>
    <w:rsid w:val="00AC5581"/>
    <w:rsid w:val="00AC5673"/>
    <w:rsid w:val="00AC5AEE"/>
    <w:rsid w:val="00AC5CC6"/>
    <w:rsid w:val="00AC5DBF"/>
    <w:rsid w:val="00AC5EC3"/>
    <w:rsid w:val="00AC5F56"/>
    <w:rsid w:val="00AC5FAC"/>
    <w:rsid w:val="00AC62C2"/>
    <w:rsid w:val="00AC64C3"/>
    <w:rsid w:val="00AC6533"/>
    <w:rsid w:val="00AC681B"/>
    <w:rsid w:val="00AC6826"/>
    <w:rsid w:val="00AC698D"/>
    <w:rsid w:val="00AC6D94"/>
    <w:rsid w:val="00AC721A"/>
    <w:rsid w:val="00AC7417"/>
    <w:rsid w:val="00AC7503"/>
    <w:rsid w:val="00AC7721"/>
    <w:rsid w:val="00AC7E84"/>
    <w:rsid w:val="00AD0007"/>
    <w:rsid w:val="00AD0591"/>
    <w:rsid w:val="00AD076A"/>
    <w:rsid w:val="00AD0C61"/>
    <w:rsid w:val="00AD0EAE"/>
    <w:rsid w:val="00AD138A"/>
    <w:rsid w:val="00AD13D4"/>
    <w:rsid w:val="00AD149B"/>
    <w:rsid w:val="00AD1585"/>
    <w:rsid w:val="00AD1A1A"/>
    <w:rsid w:val="00AD1B19"/>
    <w:rsid w:val="00AD1C70"/>
    <w:rsid w:val="00AD1C99"/>
    <w:rsid w:val="00AD1D39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972"/>
    <w:rsid w:val="00AD3A7F"/>
    <w:rsid w:val="00AD3C6F"/>
    <w:rsid w:val="00AD3FE3"/>
    <w:rsid w:val="00AD4109"/>
    <w:rsid w:val="00AD4BDA"/>
    <w:rsid w:val="00AD4F8F"/>
    <w:rsid w:val="00AD5039"/>
    <w:rsid w:val="00AD508A"/>
    <w:rsid w:val="00AD573E"/>
    <w:rsid w:val="00AD5806"/>
    <w:rsid w:val="00AD5BFF"/>
    <w:rsid w:val="00AD5C77"/>
    <w:rsid w:val="00AD5D0F"/>
    <w:rsid w:val="00AD5DC3"/>
    <w:rsid w:val="00AD5E33"/>
    <w:rsid w:val="00AD5F5A"/>
    <w:rsid w:val="00AD5F7D"/>
    <w:rsid w:val="00AD5F99"/>
    <w:rsid w:val="00AD5FFF"/>
    <w:rsid w:val="00AD6013"/>
    <w:rsid w:val="00AD6068"/>
    <w:rsid w:val="00AD60FB"/>
    <w:rsid w:val="00AD6147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847"/>
    <w:rsid w:val="00AD78F6"/>
    <w:rsid w:val="00AD7B3C"/>
    <w:rsid w:val="00AD7D71"/>
    <w:rsid w:val="00AE018D"/>
    <w:rsid w:val="00AE02DE"/>
    <w:rsid w:val="00AE0379"/>
    <w:rsid w:val="00AE0428"/>
    <w:rsid w:val="00AE08A0"/>
    <w:rsid w:val="00AE08A4"/>
    <w:rsid w:val="00AE0E21"/>
    <w:rsid w:val="00AE0F93"/>
    <w:rsid w:val="00AE10C5"/>
    <w:rsid w:val="00AE1232"/>
    <w:rsid w:val="00AE129A"/>
    <w:rsid w:val="00AE14F9"/>
    <w:rsid w:val="00AE16CC"/>
    <w:rsid w:val="00AE1A08"/>
    <w:rsid w:val="00AE1C90"/>
    <w:rsid w:val="00AE1E8E"/>
    <w:rsid w:val="00AE231D"/>
    <w:rsid w:val="00AE25FC"/>
    <w:rsid w:val="00AE27A3"/>
    <w:rsid w:val="00AE27BB"/>
    <w:rsid w:val="00AE297C"/>
    <w:rsid w:val="00AE2AEA"/>
    <w:rsid w:val="00AE2F02"/>
    <w:rsid w:val="00AE2F5B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D2D"/>
    <w:rsid w:val="00AE4DAF"/>
    <w:rsid w:val="00AE4FFB"/>
    <w:rsid w:val="00AE5027"/>
    <w:rsid w:val="00AE5C1B"/>
    <w:rsid w:val="00AE5EEB"/>
    <w:rsid w:val="00AE62BF"/>
    <w:rsid w:val="00AE6590"/>
    <w:rsid w:val="00AE6617"/>
    <w:rsid w:val="00AE6A1B"/>
    <w:rsid w:val="00AE6DEB"/>
    <w:rsid w:val="00AE708C"/>
    <w:rsid w:val="00AE794B"/>
    <w:rsid w:val="00AE7A80"/>
    <w:rsid w:val="00AE7CA1"/>
    <w:rsid w:val="00AE7E8D"/>
    <w:rsid w:val="00AF0260"/>
    <w:rsid w:val="00AF0687"/>
    <w:rsid w:val="00AF0BE1"/>
    <w:rsid w:val="00AF0C63"/>
    <w:rsid w:val="00AF0DBE"/>
    <w:rsid w:val="00AF0DE4"/>
    <w:rsid w:val="00AF117B"/>
    <w:rsid w:val="00AF1532"/>
    <w:rsid w:val="00AF154E"/>
    <w:rsid w:val="00AF162C"/>
    <w:rsid w:val="00AF1671"/>
    <w:rsid w:val="00AF17B3"/>
    <w:rsid w:val="00AF17C8"/>
    <w:rsid w:val="00AF17F0"/>
    <w:rsid w:val="00AF1810"/>
    <w:rsid w:val="00AF1B2B"/>
    <w:rsid w:val="00AF1C49"/>
    <w:rsid w:val="00AF1FA3"/>
    <w:rsid w:val="00AF21D2"/>
    <w:rsid w:val="00AF21F7"/>
    <w:rsid w:val="00AF23AE"/>
    <w:rsid w:val="00AF2476"/>
    <w:rsid w:val="00AF256D"/>
    <w:rsid w:val="00AF2590"/>
    <w:rsid w:val="00AF25D6"/>
    <w:rsid w:val="00AF2621"/>
    <w:rsid w:val="00AF2796"/>
    <w:rsid w:val="00AF27D6"/>
    <w:rsid w:val="00AF29F2"/>
    <w:rsid w:val="00AF2A28"/>
    <w:rsid w:val="00AF3207"/>
    <w:rsid w:val="00AF367B"/>
    <w:rsid w:val="00AF4208"/>
    <w:rsid w:val="00AF446C"/>
    <w:rsid w:val="00AF491A"/>
    <w:rsid w:val="00AF4924"/>
    <w:rsid w:val="00AF53B2"/>
    <w:rsid w:val="00AF5464"/>
    <w:rsid w:val="00AF54E7"/>
    <w:rsid w:val="00AF5D29"/>
    <w:rsid w:val="00AF60C0"/>
    <w:rsid w:val="00AF619D"/>
    <w:rsid w:val="00AF6801"/>
    <w:rsid w:val="00AF682C"/>
    <w:rsid w:val="00AF6AE6"/>
    <w:rsid w:val="00AF6F87"/>
    <w:rsid w:val="00AF7735"/>
    <w:rsid w:val="00AF77EF"/>
    <w:rsid w:val="00AF7A7B"/>
    <w:rsid w:val="00AF7D14"/>
    <w:rsid w:val="00B0007A"/>
    <w:rsid w:val="00B000B7"/>
    <w:rsid w:val="00B0033B"/>
    <w:rsid w:val="00B00473"/>
    <w:rsid w:val="00B0059F"/>
    <w:rsid w:val="00B00667"/>
    <w:rsid w:val="00B008C9"/>
    <w:rsid w:val="00B0090F"/>
    <w:rsid w:val="00B00D3F"/>
    <w:rsid w:val="00B00D8F"/>
    <w:rsid w:val="00B00FC1"/>
    <w:rsid w:val="00B0101B"/>
    <w:rsid w:val="00B01023"/>
    <w:rsid w:val="00B011FE"/>
    <w:rsid w:val="00B01751"/>
    <w:rsid w:val="00B01FD4"/>
    <w:rsid w:val="00B02704"/>
    <w:rsid w:val="00B02C4D"/>
    <w:rsid w:val="00B02C6D"/>
    <w:rsid w:val="00B02F3A"/>
    <w:rsid w:val="00B033F7"/>
    <w:rsid w:val="00B03424"/>
    <w:rsid w:val="00B036C2"/>
    <w:rsid w:val="00B037B9"/>
    <w:rsid w:val="00B03883"/>
    <w:rsid w:val="00B03A08"/>
    <w:rsid w:val="00B03E60"/>
    <w:rsid w:val="00B03EF6"/>
    <w:rsid w:val="00B03FFA"/>
    <w:rsid w:val="00B04A67"/>
    <w:rsid w:val="00B04B21"/>
    <w:rsid w:val="00B050D0"/>
    <w:rsid w:val="00B0511F"/>
    <w:rsid w:val="00B052D0"/>
    <w:rsid w:val="00B053D9"/>
    <w:rsid w:val="00B05432"/>
    <w:rsid w:val="00B054BB"/>
    <w:rsid w:val="00B054FA"/>
    <w:rsid w:val="00B059C8"/>
    <w:rsid w:val="00B05AB8"/>
    <w:rsid w:val="00B05E92"/>
    <w:rsid w:val="00B05F86"/>
    <w:rsid w:val="00B060BB"/>
    <w:rsid w:val="00B06278"/>
    <w:rsid w:val="00B064B6"/>
    <w:rsid w:val="00B06506"/>
    <w:rsid w:val="00B06602"/>
    <w:rsid w:val="00B068DE"/>
    <w:rsid w:val="00B06B7A"/>
    <w:rsid w:val="00B06D1B"/>
    <w:rsid w:val="00B06DD1"/>
    <w:rsid w:val="00B072FB"/>
    <w:rsid w:val="00B0733E"/>
    <w:rsid w:val="00B0737F"/>
    <w:rsid w:val="00B073C9"/>
    <w:rsid w:val="00B07484"/>
    <w:rsid w:val="00B07522"/>
    <w:rsid w:val="00B077EF"/>
    <w:rsid w:val="00B0788D"/>
    <w:rsid w:val="00B07D20"/>
    <w:rsid w:val="00B101C3"/>
    <w:rsid w:val="00B1020A"/>
    <w:rsid w:val="00B102FA"/>
    <w:rsid w:val="00B103F6"/>
    <w:rsid w:val="00B1078B"/>
    <w:rsid w:val="00B10AAC"/>
    <w:rsid w:val="00B10F4D"/>
    <w:rsid w:val="00B1122D"/>
    <w:rsid w:val="00B11405"/>
    <w:rsid w:val="00B1199B"/>
    <w:rsid w:val="00B11AB0"/>
    <w:rsid w:val="00B11B5D"/>
    <w:rsid w:val="00B11C80"/>
    <w:rsid w:val="00B11E7E"/>
    <w:rsid w:val="00B12045"/>
    <w:rsid w:val="00B1209E"/>
    <w:rsid w:val="00B122BF"/>
    <w:rsid w:val="00B12319"/>
    <w:rsid w:val="00B12387"/>
    <w:rsid w:val="00B124A7"/>
    <w:rsid w:val="00B1296D"/>
    <w:rsid w:val="00B12F32"/>
    <w:rsid w:val="00B1312C"/>
    <w:rsid w:val="00B13381"/>
    <w:rsid w:val="00B139FB"/>
    <w:rsid w:val="00B13AF4"/>
    <w:rsid w:val="00B13D58"/>
    <w:rsid w:val="00B13EE0"/>
    <w:rsid w:val="00B14354"/>
    <w:rsid w:val="00B143AB"/>
    <w:rsid w:val="00B144F8"/>
    <w:rsid w:val="00B14674"/>
    <w:rsid w:val="00B14795"/>
    <w:rsid w:val="00B15299"/>
    <w:rsid w:val="00B15447"/>
    <w:rsid w:val="00B15593"/>
    <w:rsid w:val="00B15991"/>
    <w:rsid w:val="00B15CC3"/>
    <w:rsid w:val="00B15D16"/>
    <w:rsid w:val="00B15DD4"/>
    <w:rsid w:val="00B15DF1"/>
    <w:rsid w:val="00B15E35"/>
    <w:rsid w:val="00B1626C"/>
    <w:rsid w:val="00B1628D"/>
    <w:rsid w:val="00B1660E"/>
    <w:rsid w:val="00B1674A"/>
    <w:rsid w:val="00B167AB"/>
    <w:rsid w:val="00B167F3"/>
    <w:rsid w:val="00B16898"/>
    <w:rsid w:val="00B16C82"/>
    <w:rsid w:val="00B16EB2"/>
    <w:rsid w:val="00B172E7"/>
    <w:rsid w:val="00B17463"/>
    <w:rsid w:val="00B174FE"/>
    <w:rsid w:val="00B17594"/>
    <w:rsid w:val="00B1767A"/>
    <w:rsid w:val="00B17722"/>
    <w:rsid w:val="00B17748"/>
    <w:rsid w:val="00B17935"/>
    <w:rsid w:val="00B179F9"/>
    <w:rsid w:val="00B17B31"/>
    <w:rsid w:val="00B17D53"/>
    <w:rsid w:val="00B17D62"/>
    <w:rsid w:val="00B17E78"/>
    <w:rsid w:val="00B2021E"/>
    <w:rsid w:val="00B20268"/>
    <w:rsid w:val="00B203AD"/>
    <w:rsid w:val="00B20665"/>
    <w:rsid w:val="00B206E3"/>
    <w:rsid w:val="00B20902"/>
    <w:rsid w:val="00B20E10"/>
    <w:rsid w:val="00B21430"/>
    <w:rsid w:val="00B218B4"/>
    <w:rsid w:val="00B21C36"/>
    <w:rsid w:val="00B2237E"/>
    <w:rsid w:val="00B227AB"/>
    <w:rsid w:val="00B227F1"/>
    <w:rsid w:val="00B2282D"/>
    <w:rsid w:val="00B22C36"/>
    <w:rsid w:val="00B22ED6"/>
    <w:rsid w:val="00B22F21"/>
    <w:rsid w:val="00B23173"/>
    <w:rsid w:val="00B234ED"/>
    <w:rsid w:val="00B23A90"/>
    <w:rsid w:val="00B2403D"/>
    <w:rsid w:val="00B2437E"/>
    <w:rsid w:val="00B2444C"/>
    <w:rsid w:val="00B246C2"/>
    <w:rsid w:val="00B24A3C"/>
    <w:rsid w:val="00B24DE2"/>
    <w:rsid w:val="00B24F05"/>
    <w:rsid w:val="00B24FF4"/>
    <w:rsid w:val="00B253C6"/>
    <w:rsid w:val="00B259BF"/>
    <w:rsid w:val="00B259C2"/>
    <w:rsid w:val="00B25FDC"/>
    <w:rsid w:val="00B2629D"/>
    <w:rsid w:val="00B265A1"/>
    <w:rsid w:val="00B2696D"/>
    <w:rsid w:val="00B26A9A"/>
    <w:rsid w:val="00B26CC4"/>
    <w:rsid w:val="00B27069"/>
    <w:rsid w:val="00B274DB"/>
    <w:rsid w:val="00B27837"/>
    <w:rsid w:val="00B279B4"/>
    <w:rsid w:val="00B27BE0"/>
    <w:rsid w:val="00B27C61"/>
    <w:rsid w:val="00B27D43"/>
    <w:rsid w:val="00B27EB7"/>
    <w:rsid w:val="00B27FA1"/>
    <w:rsid w:val="00B301E2"/>
    <w:rsid w:val="00B3030C"/>
    <w:rsid w:val="00B30342"/>
    <w:rsid w:val="00B30539"/>
    <w:rsid w:val="00B30679"/>
    <w:rsid w:val="00B30957"/>
    <w:rsid w:val="00B309DF"/>
    <w:rsid w:val="00B30BC7"/>
    <w:rsid w:val="00B30DE6"/>
    <w:rsid w:val="00B3109A"/>
    <w:rsid w:val="00B3113C"/>
    <w:rsid w:val="00B31182"/>
    <w:rsid w:val="00B311AF"/>
    <w:rsid w:val="00B3128D"/>
    <w:rsid w:val="00B317D8"/>
    <w:rsid w:val="00B319EB"/>
    <w:rsid w:val="00B31A46"/>
    <w:rsid w:val="00B31ACB"/>
    <w:rsid w:val="00B3225E"/>
    <w:rsid w:val="00B323DF"/>
    <w:rsid w:val="00B32733"/>
    <w:rsid w:val="00B32D57"/>
    <w:rsid w:val="00B32DCD"/>
    <w:rsid w:val="00B32F03"/>
    <w:rsid w:val="00B32F63"/>
    <w:rsid w:val="00B335AA"/>
    <w:rsid w:val="00B33802"/>
    <w:rsid w:val="00B3380B"/>
    <w:rsid w:val="00B33936"/>
    <w:rsid w:val="00B33AFC"/>
    <w:rsid w:val="00B33DD5"/>
    <w:rsid w:val="00B34947"/>
    <w:rsid w:val="00B34E39"/>
    <w:rsid w:val="00B34EC1"/>
    <w:rsid w:val="00B3529A"/>
    <w:rsid w:val="00B352C2"/>
    <w:rsid w:val="00B35373"/>
    <w:rsid w:val="00B35389"/>
    <w:rsid w:val="00B356FB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6DF6"/>
    <w:rsid w:val="00B36F54"/>
    <w:rsid w:val="00B37197"/>
    <w:rsid w:val="00B3746C"/>
    <w:rsid w:val="00B3776C"/>
    <w:rsid w:val="00B377AF"/>
    <w:rsid w:val="00B37CC6"/>
    <w:rsid w:val="00B400E8"/>
    <w:rsid w:val="00B40348"/>
    <w:rsid w:val="00B404E7"/>
    <w:rsid w:val="00B40591"/>
    <w:rsid w:val="00B406BC"/>
    <w:rsid w:val="00B40787"/>
    <w:rsid w:val="00B40AED"/>
    <w:rsid w:val="00B40B1D"/>
    <w:rsid w:val="00B413C0"/>
    <w:rsid w:val="00B41A0F"/>
    <w:rsid w:val="00B41ADC"/>
    <w:rsid w:val="00B41CF8"/>
    <w:rsid w:val="00B4263D"/>
    <w:rsid w:val="00B426DE"/>
    <w:rsid w:val="00B428B9"/>
    <w:rsid w:val="00B42BF9"/>
    <w:rsid w:val="00B42C37"/>
    <w:rsid w:val="00B43457"/>
    <w:rsid w:val="00B434A5"/>
    <w:rsid w:val="00B436AA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03B"/>
    <w:rsid w:val="00B4611E"/>
    <w:rsid w:val="00B46457"/>
    <w:rsid w:val="00B46B00"/>
    <w:rsid w:val="00B46E94"/>
    <w:rsid w:val="00B47A3C"/>
    <w:rsid w:val="00B47D19"/>
    <w:rsid w:val="00B47E9D"/>
    <w:rsid w:val="00B500A3"/>
    <w:rsid w:val="00B50195"/>
    <w:rsid w:val="00B50225"/>
    <w:rsid w:val="00B503ED"/>
    <w:rsid w:val="00B505B9"/>
    <w:rsid w:val="00B507F6"/>
    <w:rsid w:val="00B50ABE"/>
    <w:rsid w:val="00B50D2D"/>
    <w:rsid w:val="00B51010"/>
    <w:rsid w:val="00B515C9"/>
    <w:rsid w:val="00B51C80"/>
    <w:rsid w:val="00B51D88"/>
    <w:rsid w:val="00B5274C"/>
    <w:rsid w:val="00B528FA"/>
    <w:rsid w:val="00B52D00"/>
    <w:rsid w:val="00B52D22"/>
    <w:rsid w:val="00B52F3A"/>
    <w:rsid w:val="00B5320D"/>
    <w:rsid w:val="00B53311"/>
    <w:rsid w:val="00B533A5"/>
    <w:rsid w:val="00B53479"/>
    <w:rsid w:val="00B53485"/>
    <w:rsid w:val="00B53AF4"/>
    <w:rsid w:val="00B53B12"/>
    <w:rsid w:val="00B53CFD"/>
    <w:rsid w:val="00B53CFF"/>
    <w:rsid w:val="00B53D1F"/>
    <w:rsid w:val="00B541CD"/>
    <w:rsid w:val="00B54561"/>
    <w:rsid w:val="00B54A5C"/>
    <w:rsid w:val="00B54B71"/>
    <w:rsid w:val="00B54B79"/>
    <w:rsid w:val="00B54DAD"/>
    <w:rsid w:val="00B54F04"/>
    <w:rsid w:val="00B54F59"/>
    <w:rsid w:val="00B55036"/>
    <w:rsid w:val="00B5511A"/>
    <w:rsid w:val="00B553DB"/>
    <w:rsid w:val="00B55596"/>
    <w:rsid w:val="00B55865"/>
    <w:rsid w:val="00B55A53"/>
    <w:rsid w:val="00B55DCF"/>
    <w:rsid w:val="00B55E82"/>
    <w:rsid w:val="00B560A0"/>
    <w:rsid w:val="00B564E1"/>
    <w:rsid w:val="00B565FA"/>
    <w:rsid w:val="00B56F54"/>
    <w:rsid w:val="00B57085"/>
    <w:rsid w:val="00B57360"/>
    <w:rsid w:val="00B575E4"/>
    <w:rsid w:val="00B577EA"/>
    <w:rsid w:val="00B57895"/>
    <w:rsid w:val="00B57CC1"/>
    <w:rsid w:val="00B57FC2"/>
    <w:rsid w:val="00B600E4"/>
    <w:rsid w:val="00B60380"/>
    <w:rsid w:val="00B60741"/>
    <w:rsid w:val="00B608A7"/>
    <w:rsid w:val="00B60A42"/>
    <w:rsid w:val="00B60AF1"/>
    <w:rsid w:val="00B60CD8"/>
    <w:rsid w:val="00B6127C"/>
    <w:rsid w:val="00B61375"/>
    <w:rsid w:val="00B6166D"/>
    <w:rsid w:val="00B61E85"/>
    <w:rsid w:val="00B62102"/>
    <w:rsid w:val="00B62317"/>
    <w:rsid w:val="00B625E6"/>
    <w:rsid w:val="00B62B00"/>
    <w:rsid w:val="00B62D2C"/>
    <w:rsid w:val="00B63234"/>
    <w:rsid w:val="00B63590"/>
    <w:rsid w:val="00B635DF"/>
    <w:rsid w:val="00B63A09"/>
    <w:rsid w:val="00B643E2"/>
    <w:rsid w:val="00B6489C"/>
    <w:rsid w:val="00B64918"/>
    <w:rsid w:val="00B649A2"/>
    <w:rsid w:val="00B64CAE"/>
    <w:rsid w:val="00B64CFF"/>
    <w:rsid w:val="00B64E11"/>
    <w:rsid w:val="00B6524B"/>
    <w:rsid w:val="00B6533A"/>
    <w:rsid w:val="00B6543E"/>
    <w:rsid w:val="00B65651"/>
    <w:rsid w:val="00B65E04"/>
    <w:rsid w:val="00B661E1"/>
    <w:rsid w:val="00B66302"/>
    <w:rsid w:val="00B664B2"/>
    <w:rsid w:val="00B66698"/>
    <w:rsid w:val="00B666BE"/>
    <w:rsid w:val="00B667A4"/>
    <w:rsid w:val="00B66860"/>
    <w:rsid w:val="00B67322"/>
    <w:rsid w:val="00B674EC"/>
    <w:rsid w:val="00B676B6"/>
    <w:rsid w:val="00B67710"/>
    <w:rsid w:val="00B67F3D"/>
    <w:rsid w:val="00B705CF"/>
    <w:rsid w:val="00B70BD4"/>
    <w:rsid w:val="00B70D1F"/>
    <w:rsid w:val="00B710AA"/>
    <w:rsid w:val="00B71526"/>
    <w:rsid w:val="00B71663"/>
    <w:rsid w:val="00B71949"/>
    <w:rsid w:val="00B71AAD"/>
    <w:rsid w:val="00B71C44"/>
    <w:rsid w:val="00B720F8"/>
    <w:rsid w:val="00B724E9"/>
    <w:rsid w:val="00B72781"/>
    <w:rsid w:val="00B728E4"/>
    <w:rsid w:val="00B728FA"/>
    <w:rsid w:val="00B72A49"/>
    <w:rsid w:val="00B72B7F"/>
    <w:rsid w:val="00B72D17"/>
    <w:rsid w:val="00B73051"/>
    <w:rsid w:val="00B73908"/>
    <w:rsid w:val="00B73BB4"/>
    <w:rsid w:val="00B73C34"/>
    <w:rsid w:val="00B73ECD"/>
    <w:rsid w:val="00B73FF6"/>
    <w:rsid w:val="00B74575"/>
    <w:rsid w:val="00B74766"/>
    <w:rsid w:val="00B74847"/>
    <w:rsid w:val="00B74FB7"/>
    <w:rsid w:val="00B75324"/>
    <w:rsid w:val="00B7537D"/>
    <w:rsid w:val="00B7553D"/>
    <w:rsid w:val="00B7556A"/>
    <w:rsid w:val="00B755F5"/>
    <w:rsid w:val="00B75C02"/>
    <w:rsid w:val="00B76702"/>
    <w:rsid w:val="00B767DF"/>
    <w:rsid w:val="00B76A16"/>
    <w:rsid w:val="00B7714B"/>
    <w:rsid w:val="00B7729F"/>
    <w:rsid w:val="00B772FD"/>
    <w:rsid w:val="00B774DA"/>
    <w:rsid w:val="00B77AA5"/>
    <w:rsid w:val="00B77BAD"/>
    <w:rsid w:val="00B77D49"/>
    <w:rsid w:val="00B80194"/>
    <w:rsid w:val="00B801B1"/>
    <w:rsid w:val="00B803CC"/>
    <w:rsid w:val="00B80441"/>
    <w:rsid w:val="00B80594"/>
    <w:rsid w:val="00B805EB"/>
    <w:rsid w:val="00B8082A"/>
    <w:rsid w:val="00B8085E"/>
    <w:rsid w:val="00B808B8"/>
    <w:rsid w:val="00B80BF3"/>
    <w:rsid w:val="00B80F7E"/>
    <w:rsid w:val="00B81052"/>
    <w:rsid w:val="00B8121E"/>
    <w:rsid w:val="00B81261"/>
    <w:rsid w:val="00B81756"/>
    <w:rsid w:val="00B81786"/>
    <w:rsid w:val="00B817F6"/>
    <w:rsid w:val="00B81E13"/>
    <w:rsid w:val="00B81FCA"/>
    <w:rsid w:val="00B8208D"/>
    <w:rsid w:val="00B821F4"/>
    <w:rsid w:val="00B8234D"/>
    <w:rsid w:val="00B82887"/>
    <w:rsid w:val="00B82E0D"/>
    <w:rsid w:val="00B82FEB"/>
    <w:rsid w:val="00B833B4"/>
    <w:rsid w:val="00B836AD"/>
    <w:rsid w:val="00B83915"/>
    <w:rsid w:val="00B83A7B"/>
    <w:rsid w:val="00B83D02"/>
    <w:rsid w:val="00B842E5"/>
    <w:rsid w:val="00B84952"/>
    <w:rsid w:val="00B85298"/>
    <w:rsid w:val="00B854B7"/>
    <w:rsid w:val="00B8558C"/>
    <w:rsid w:val="00B85792"/>
    <w:rsid w:val="00B85820"/>
    <w:rsid w:val="00B85C86"/>
    <w:rsid w:val="00B8604D"/>
    <w:rsid w:val="00B861A7"/>
    <w:rsid w:val="00B862C3"/>
    <w:rsid w:val="00B863C4"/>
    <w:rsid w:val="00B864FF"/>
    <w:rsid w:val="00B86567"/>
    <w:rsid w:val="00B8662B"/>
    <w:rsid w:val="00B867E6"/>
    <w:rsid w:val="00B868FB"/>
    <w:rsid w:val="00B8694F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9E8"/>
    <w:rsid w:val="00B90A63"/>
    <w:rsid w:val="00B90D00"/>
    <w:rsid w:val="00B916E8"/>
    <w:rsid w:val="00B91721"/>
    <w:rsid w:val="00B91730"/>
    <w:rsid w:val="00B91AEF"/>
    <w:rsid w:val="00B91CFF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100"/>
    <w:rsid w:val="00B9351A"/>
    <w:rsid w:val="00B9368D"/>
    <w:rsid w:val="00B9383D"/>
    <w:rsid w:val="00B93BCE"/>
    <w:rsid w:val="00B93D9A"/>
    <w:rsid w:val="00B940D7"/>
    <w:rsid w:val="00B94111"/>
    <w:rsid w:val="00B94445"/>
    <w:rsid w:val="00B945E5"/>
    <w:rsid w:val="00B94801"/>
    <w:rsid w:val="00B949C8"/>
    <w:rsid w:val="00B94ACC"/>
    <w:rsid w:val="00B94AEE"/>
    <w:rsid w:val="00B94BE5"/>
    <w:rsid w:val="00B94D32"/>
    <w:rsid w:val="00B95295"/>
    <w:rsid w:val="00B95406"/>
    <w:rsid w:val="00B9543F"/>
    <w:rsid w:val="00B95500"/>
    <w:rsid w:val="00B95517"/>
    <w:rsid w:val="00B95A15"/>
    <w:rsid w:val="00B95F69"/>
    <w:rsid w:val="00B960F3"/>
    <w:rsid w:val="00B9613D"/>
    <w:rsid w:val="00B96417"/>
    <w:rsid w:val="00B96662"/>
    <w:rsid w:val="00B96A58"/>
    <w:rsid w:val="00B970B3"/>
    <w:rsid w:val="00B971B9"/>
    <w:rsid w:val="00B97241"/>
    <w:rsid w:val="00B977E4"/>
    <w:rsid w:val="00B97811"/>
    <w:rsid w:val="00B97E61"/>
    <w:rsid w:val="00BA0130"/>
    <w:rsid w:val="00BA0146"/>
    <w:rsid w:val="00BA0223"/>
    <w:rsid w:val="00BA088C"/>
    <w:rsid w:val="00BA0920"/>
    <w:rsid w:val="00BA0A0F"/>
    <w:rsid w:val="00BA11FC"/>
    <w:rsid w:val="00BA1351"/>
    <w:rsid w:val="00BA18CF"/>
    <w:rsid w:val="00BA1910"/>
    <w:rsid w:val="00BA1BB1"/>
    <w:rsid w:val="00BA1BBF"/>
    <w:rsid w:val="00BA1BEB"/>
    <w:rsid w:val="00BA1C8D"/>
    <w:rsid w:val="00BA1FC0"/>
    <w:rsid w:val="00BA2008"/>
    <w:rsid w:val="00BA2298"/>
    <w:rsid w:val="00BA2440"/>
    <w:rsid w:val="00BA25E9"/>
    <w:rsid w:val="00BA26E6"/>
    <w:rsid w:val="00BA2A02"/>
    <w:rsid w:val="00BA2B67"/>
    <w:rsid w:val="00BA2C0B"/>
    <w:rsid w:val="00BA2D6B"/>
    <w:rsid w:val="00BA305A"/>
    <w:rsid w:val="00BA3448"/>
    <w:rsid w:val="00BA42AB"/>
    <w:rsid w:val="00BA4609"/>
    <w:rsid w:val="00BA4664"/>
    <w:rsid w:val="00BA4820"/>
    <w:rsid w:val="00BA4AD9"/>
    <w:rsid w:val="00BA4B64"/>
    <w:rsid w:val="00BA4D5F"/>
    <w:rsid w:val="00BA513D"/>
    <w:rsid w:val="00BA5252"/>
    <w:rsid w:val="00BA5285"/>
    <w:rsid w:val="00BA540D"/>
    <w:rsid w:val="00BA555C"/>
    <w:rsid w:val="00BA5570"/>
    <w:rsid w:val="00BA577A"/>
    <w:rsid w:val="00BA5791"/>
    <w:rsid w:val="00BA597F"/>
    <w:rsid w:val="00BA5A02"/>
    <w:rsid w:val="00BA5BF6"/>
    <w:rsid w:val="00BA5D55"/>
    <w:rsid w:val="00BA605D"/>
    <w:rsid w:val="00BA60CF"/>
    <w:rsid w:val="00BA62BC"/>
    <w:rsid w:val="00BA647E"/>
    <w:rsid w:val="00BA6494"/>
    <w:rsid w:val="00BA6655"/>
    <w:rsid w:val="00BA67B7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D8E"/>
    <w:rsid w:val="00BB039B"/>
    <w:rsid w:val="00BB0487"/>
    <w:rsid w:val="00BB0E0C"/>
    <w:rsid w:val="00BB15E6"/>
    <w:rsid w:val="00BB2058"/>
    <w:rsid w:val="00BB20EF"/>
    <w:rsid w:val="00BB24D9"/>
    <w:rsid w:val="00BB26C8"/>
    <w:rsid w:val="00BB2BBC"/>
    <w:rsid w:val="00BB2C3B"/>
    <w:rsid w:val="00BB32E1"/>
    <w:rsid w:val="00BB3830"/>
    <w:rsid w:val="00BB386D"/>
    <w:rsid w:val="00BB3BAF"/>
    <w:rsid w:val="00BB3CA0"/>
    <w:rsid w:val="00BB45BB"/>
    <w:rsid w:val="00BB461E"/>
    <w:rsid w:val="00BB4813"/>
    <w:rsid w:val="00BB4892"/>
    <w:rsid w:val="00BB48A4"/>
    <w:rsid w:val="00BB4D57"/>
    <w:rsid w:val="00BB4F70"/>
    <w:rsid w:val="00BB505E"/>
    <w:rsid w:val="00BB53EA"/>
    <w:rsid w:val="00BB54E9"/>
    <w:rsid w:val="00BB5895"/>
    <w:rsid w:val="00BB5A18"/>
    <w:rsid w:val="00BB5BAA"/>
    <w:rsid w:val="00BB5EC8"/>
    <w:rsid w:val="00BB6015"/>
    <w:rsid w:val="00BB61EB"/>
    <w:rsid w:val="00BB6205"/>
    <w:rsid w:val="00BB63E7"/>
    <w:rsid w:val="00BB6CAE"/>
    <w:rsid w:val="00BB6D8F"/>
    <w:rsid w:val="00BB6FC5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E4B"/>
    <w:rsid w:val="00BC0F21"/>
    <w:rsid w:val="00BC1099"/>
    <w:rsid w:val="00BC1375"/>
    <w:rsid w:val="00BC13E0"/>
    <w:rsid w:val="00BC14B3"/>
    <w:rsid w:val="00BC159A"/>
    <w:rsid w:val="00BC1A58"/>
    <w:rsid w:val="00BC1D90"/>
    <w:rsid w:val="00BC1E5E"/>
    <w:rsid w:val="00BC24B0"/>
    <w:rsid w:val="00BC24C3"/>
    <w:rsid w:val="00BC2665"/>
    <w:rsid w:val="00BC26D0"/>
    <w:rsid w:val="00BC271F"/>
    <w:rsid w:val="00BC2AF8"/>
    <w:rsid w:val="00BC2E1F"/>
    <w:rsid w:val="00BC2E7F"/>
    <w:rsid w:val="00BC2FC0"/>
    <w:rsid w:val="00BC3098"/>
    <w:rsid w:val="00BC30BF"/>
    <w:rsid w:val="00BC321B"/>
    <w:rsid w:val="00BC3226"/>
    <w:rsid w:val="00BC421E"/>
    <w:rsid w:val="00BC422F"/>
    <w:rsid w:val="00BC4487"/>
    <w:rsid w:val="00BC4590"/>
    <w:rsid w:val="00BC463D"/>
    <w:rsid w:val="00BC4714"/>
    <w:rsid w:val="00BC51BD"/>
    <w:rsid w:val="00BC53AE"/>
    <w:rsid w:val="00BC5486"/>
    <w:rsid w:val="00BC5911"/>
    <w:rsid w:val="00BC59AA"/>
    <w:rsid w:val="00BC5A27"/>
    <w:rsid w:val="00BC5CCC"/>
    <w:rsid w:val="00BC5FDB"/>
    <w:rsid w:val="00BC600F"/>
    <w:rsid w:val="00BC6180"/>
    <w:rsid w:val="00BC66CC"/>
    <w:rsid w:val="00BC68E2"/>
    <w:rsid w:val="00BC6931"/>
    <w:rsid w:val="00BC6B04"/>
    <w:rsid w:val="00BC6E05"/>
    <w:rsid w:val="00BC6EF5"/>
    <w:rsid w:val="00BC7567"/>
    <w:rsid w:val="00BC7C3D"/>
    <w:rsid w:val="00BC7DDB"/>
    <w:rsid w:val="00BD00EA"/>
    <w:rsid w:val="00BD052C"/>
    <w:rsid w:val="00BD06C6"/>
    <w:rsid w:val="00BD0B21"/>
    <w:rsid w:val="00BD0BED"/>
    <w:rsid w:val="00BD0CF7"/>
    <w:rsid w:val="00BD0DB3"/>
    <w:rsid w:val="00BD1244"/>
    <w:rsid w:val="00BD12D9"/>
    <w:rsid w:val="00BD133C"/>
    <w:rsid w:val="00BD1390"/>
    <w:rsid w:val="00BD1405"/>
    <w:rsid w:val="00BD15E9"/>
    <w:rsid w:val="00BD18D3"/>
    <w:rsid w:val="00BD196E"/>
    <w:rsid w:val="00BD1AF8"/>
    <w:rsid w:val="00BD200A"/>
    <w:rsid w:val="00BD239F"/>
    <w:rsid w:val="00BD24EC"/>
    <w:rsid w:val="00BD2772"/>
    <w:rsid w:val="00BD2801"/>
    <w:rsid w:val="00BD28F2"/>
    <w:rsid w:val="00BD2B54"/>
    <w:rsid w:val="00BD2DCD"/>
    <w:rsid w:val="00BD2EE1"/>
    <w:rsid w:val="00BD3166"/>
    <w:rsid w:val="00BD3376"/>
    <w:rsid w:val="00BD338A"/>
    <w:rsid w:val="00BD3390"/>
    <w:rsid w:val="00BD3634"/>
    <w:rsid w:val="00BD36B2"/>
    <w:rsid w:val="00BD3AAE"/>
    <w:rsid w:val="00BD3C33"/>
    <w:rsid w:val="00BD3E14"/>
    <w:rsid w:val="00BD3E1F"/>
    <w:rsid w:val="00BD4053"/>
    <w:rsid w:val="00BD417D"/>
    <w:rsid w:val="00BD448D"/>
    <w:rsid w:val="00BD4507"/>
    <w:rsid w:val="00BD460B"/>
    <w:rsid w:val="00BD4708"/>
    <w:rsid w:val="00BD4790"/>
    <w:rsid w:val="00BD496A"/>
    <w:rsid w:val="00BD4C84"/>
    <w:rsid w:val="00BD4CD9"/>
    <w:rsid w:val="00BD4D59"/>
    <w:rsid w:val="00BD4E6D"/>
    <w:rsid w:val="00BD4FA7"/>
    <w:rsid w:val="00BD5597"/>
    <w:rsid w:val="00BD5669"/>
    <w:rsid w:val="00BD5AF6"/>
    <w:rsid w:val="00BD5B4D"/>
    <w:rsid w:val="00BD5BF7"/>
    <w:rsid w:val="00BD6079"/>
    <w:rsid w:val="00BD64B0"/>
    <w:rsid w:val="00BD651F"/>
    <w:rsid w:val="00BD653E"/>
    <w:rsid w:val="00BD67FA"/>
    <w:rsid w:val="00BD6930"/>
    <w:rsid w:val="00BD6C50"/>
    <w:rsid w:val="00BD6D62"/>
    <w:rsid w:val="00BD6FE3"/>
    <w:rsid w:val="00BD717C"/>
    <w:rsid w:val="00BD71F6"/>
    <w:rsid w:val="00BD785F"/>
    <w:rsid w:val="00BD7A3B"/>
    <w:rsid w:val="00BD7B87"/>
    <w:rsid w:val="00BD7C7F"/>
    <w:rsid w:val="00BD7CB5"/>
    <w:rsid w:val="00BD7DFC"/>
    <w:rsid w:val="00BD7F86"/>
    <w:rsid w:val="00BE015C"/>
    <w:rsid w:val="00BE02C8"/>
    <w:rsid w:val="00BE04B5"/>
    <w:rsid w:val="00BE0639"/>
    <w:rsid w:val="00BE0806"/>
    <w:rsid w:val="00BE0825"/>
    <w:rsid w:val="00BE08DD"/>
    <w:rsid w:val="00BE0AED"/>
    <w:rsid w:val="00BE0BDF"/>
    <w:rsid w:val="00BE0E6B"/>
    <w:rsid w:val="00BE0ECD"/>
    <w:rsid w:val="00BE1100"/>
    <w:rsid w:val="00BE11AD"/>
    <w:rsid w:val="00BE13C8"/>
    <w:rsid w:val="00BE14F7"/>
    <w:rsid w:val="00BE177D"/>
    <w:rsid w:val="00BE1904"/>
    <w:rsid w:val="00BE1EF6"/>
    <w:rsid w:val="00BE1FBE"/>
    <w:rsid w:val="00BE1FC9"/>
    <w:rsid w:val="00BE22C5"/>
    <w:rsid w:val="00BE23EA"/>
    <w:rsid w:val="00BE25A0"/>
    <w:rsid w:val="00BE261A"/>
    <w:rsid w:val="00BE26BB"/>
    <w:rsid w:val="00BE29CF"/>
    <w:rsid w:val="00BE2A71"/>
    <w:rsid w:val="00BE2AA0"/>
    <w:rsid w:val="00BE2ABA"/>
    <w:rsid w:val="00BE2AC1"/>
    <w:rsid w:val="00BE320E"/>
    <w:rsid w:val="00BE32C3"/>
    <w:rsid w:val="00BE36DF"/>
    <w:rsid w:val="00BE3906"/>
    <w:rsid w:val="00BE3E7F"/>
    <w:rsid w:val="00BE4054"/>
    <w:rsid w:val="00BE408F"/>
    <w:rsid w:val="00BE4170"/>
    <w:rsid w:val="00BE4379"/>
    <w:rsid w:val="00BE4860"/>
    <w:rsid w:val="00BE4989"/>
    <w:rsid w:val="00BE4A20"/>
    <w:rsid w:val="00BE520B"/>
    <w:rsid w:val="00BE554B"/>
    <w:rsid w:val="00BE566B"/>
    <w:rsid w:val="00BE5C8A"/>
    <w:rsid w:val="00BE5CEC"/>
    <w:rsid w:val="00BE5ED4"/>
    <w:rsid w:val="00BE5FFA"/>
    <w:rsid w:val="00BE61AB"/>
    <w:rsid w:val="00BE61BF"/>
    <w:rsid w:val="00BE6378"/>
    <w:rsid w:val="00BE64EA"/>
    <w:rsid w:val="00BE6802"/>
    <w:rsid w:val="00BE6878"/>
    <w:rsid w:val="00BE6C47"/>
    <w:rsid w:val="00BE6E9C"/>
    <w:rsid w:val="00BE6F5E"/>
    <w:rsid w:val="00BE7213"/>
    <w:rsid w:val="00BE7422"/>
    <w:rsid w:val="00BE779C"/>
    <w:rsid w:val="00BE7B6D"/>
    <w:rsid w:val="00BE7C5A"/>
    <w:rsid w:val="00BE7D6D"/>
    <w:rsid w:val="00BF01C8"/>
    <w:rsid w:val="00BF05D3"/>
    <w:rsid w:val="00BF0871"/>
    <w:rsid w:val="00BF0C02"/>
    <w:rsid w:val="00BF0DB6"/>
    <w:rsid w:val="00BF125E"/>
    <w:rsid w:val="00BF1313"/>
    <w:rsid w:val="00BF1738"/>
    <w:rsid w:val="00BF1C7E"/>
    <w:rsid w:val="00BF1CE3"/>
    <w:rsid w:val="00BF1FCF"/>
    <w:rsid w:val="00BF23EA"/>
    <w:rsid w:val="00BF248A"/>
    <w:rsid w:val="00BF277F"/>
    <w:rsid w:val="00BF2856"/>
    <w:rsid w:val="00BF2E2C"/>
    <w:rsid w:val="00BF3545"/>
    <w:rsid w:val="00BF35E7"/>
    <w:rsid w:val="00BF3775"/>
    <w:rsid w:val="00BF37FD"/>
    <w:rsid w:val="00BF3980"/>
    <w:rsid w:val="00BF3DA0"/>
    <w:rsid w:val="00BF4267"/>
    <w:rsid w:val="00BF43B4"/>
    <w:rsid w:val="00BF44FE"/>
    <w:rsid w:val="00BF45A0"/>
    <w:rsid w:val="00BF45DE"/>
    <w:rsid w:val="00BF4845"/>
    <w:rsid w:val="00BF4B80"/>
    <w:rsid w:val="00BF4E7E"/>
    <w:rsid w:val="00BF4ECB"/>
    <w:rsid w:val="00BF5111"/>
    <w:rsid w:val="00BF51D3"/>
    <w:rsid w:val="00BF5406"/>
    <w:rsid w:val="00BF545E"/>
    <w:rsid w:val="00BF54AA"/>
    <w:rsid w:val="00BF56B5"/>
    <w:rsid w:val="00BF570F"/>
    <w:rsid w:val="00BF5BDE"/>
    <w:rsid w:val="00BF5E8B"/>
    <w:rsid w:val="00BF5F4A"/>
    <w:rsid w:val="00BF6085"/>
    <w:rsid w:val="00BF62C2"/>
    <w:rsid w:val="00BF62F9"/>
    <w:rsid w:val="00BF68CF"/>
    <w:rsid w:val="00BF6B3E"/>
    <w:rsid w:val="00BF6D56"/>
    <w:rsid w:val="00BF75B3"/>
    <w:rsid w:val="00BF7854"/>
    <w:rsid w:val="00BF7F70"/>
    <w:rsid w:val="00C000D3"/>
    <w:rsid w:val="00C00135"/>
    <w:rsid w:val="00C008B0"/>
    <w:rsid w:val="00C00A97"/>
    <w:rsid w:val="00C00AB6"/>
    <w:rsid w:val="00C00AD9"/>
    <w:rsid w:val="00C00CD2"/>
    <w:rsid w:val="00C00F49"/>
    <w:rsid w:val="00C00F67"/>
    <w:rsid w:val="00C01097"/>
    <w:rsid w:val="00C01317"/>
    <w:rsid w:val="00C01726"/>
    <w:rsid w:val="00C01C59"/>
    <w:rsid w:val="00C01C9D"/>
    <w:rsid w:val="00C024CA"/>
    <w:rsid w:val="00C024D4"/>
    <w:rsid w:val="00C02848"/>
    <w:rsid w:val="00C02881"/>
    <w:rsid w:val="00C02A9D"/>
    <w:rsid w:val="00C02AF6"/>
    <w:rsid w:val="00C02CF6"/>
    <w:rsid w:val="00C02F66"/>
    <w:rsid w:val="00C030EB"/>
    <w:rsid w:val="00C03952"/>
    <w:rsid w:val="00C03AD8"/>
    <w:rsid w:val="00C03D34"/>
    <w:rsid w:val="00C03FF8"/>
    <w:rsid w:val="00C04269"/>
    <w:rsid w:val="00C04949"/>
    <w:rsid w:val="00C04993"/>
    <w:rsid w:val="00C04B01"/>
    <w:rsid w:val="00C04DE0"/>
    <w:rsid w:val="00C04E97"/>
    <w:rsid w:val="00C05756"/>
    <w:rsid w:val="00C05861"/>
    <w:rsid w:val="00C05CA9"/>
    <w:rsid w:val="00C05F07"/>
    <w:rsid w:val="00C0603E"/>
    <w:rsid w:val="00C063AC"/>
    <w:rsid w:val="00C06501"/>
    <w:rsid w:val="00C06843"/>
    <w:rsid w:val="00C06987"/>
    <w:rsid w:val="00C06E4B"/>
    <w:rsid w:val="00C070E4"/>
    <w:rsid w:val="00C074BD"/>
    <w:rsid w:val="00C07B49"/>
    <w:rsid w:val="00C07E84"/>
    <w:rsid w:val="00C07FF8"/>
    <w:rsid w:val="00C10639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212A"/>
    <w:rsid w:val="00C1219E"/>
    <w:rsid w:val="00C1268F"/>
    <w:rsid w:val="00C12694"/>
    <w:rsid w:val="00C12720"/>
    <w:rsid w:val="00C12810"/>
    <w:rsid w:val="00C12941"/>
    <w:rsid w:val="00C12C78"/>
    <w:rsid w:val="00C12E02"/>
    <w:rsid w:val="00C12E5A"/>
    <w:rsid w:val="00C12FB6"/>
    <w:rsid w:val="00C13078"/>
    <w:rsid w:val="00C13150"/>
    <w:rsid w:val="00C1317A"/>
    <w:rsid w:val="00C131A9"/>
    <w:rsid w:val="00C13839"/>
    <w:rsid w:val="00C13BD9"/>
    <w:rsid w:val="00C13C45"/>
    <w:rsid w:val="00C13D7E"/>
    <w:rsid w:val="00C13DD7"/>
    <w:rsid w:val="00C13FFA"/>
    <w:rsid w:val="00C1453F"/>
    <w:rsid w:val="00C14572"/>
    <w:rsid w:val="00C1461C"/>
    <w:rsid w:val="00C14890"/>
    <w:rsid w:val="00C14B7A"/>
    <w:rsid w:val="00C14FCF"/>
    <w:rsid w:val="00C154FE"/>
    <w:rsid w:val="00C15752"/>
    <w:rsid w:val="00C15952"/>
    <w:rsid w:val="00C15A25"/>
    <w:rsid w:val="00C16100"/>
    <w:rsid w:val="00C161A6"/>
    <w:rsid w:val="00C161B7"/>
    <w:rsid w:val="00C166DE"/>
    <w:rsid w:val="00C16EF0"/>
    <w:rsid w:val="00C172A7"/>
    <w:rsid w:val="00C174C7"/>
    <w:rsid w:val="00C179A9"/>
    <w:rsid w:val="00C179D8"/>
    <w:rsid w:val="00C17EAA"/>
    <w:rsid w:val="00C2019E"/>
    <w:rsid w:val="00C2028D"/>
    <w:rsid w:val="00C20328"/>
    <w:rsid w:val="00C2067D"/>
    <w:rsid w:val="00C207FC"/>
    <w:rsid w:val="00C20843"/>
    <w:rsid w:val="00C20B30"/>
    <w:rsid w:val="00C20B5D"/>
    <w:rsid w:val="00C20E17"/>
    <w:rsid w:val="00C20E61"/>
    <w:rsid w:val="00C20EA4"/>
    <w:rsid w:val="00C20F8F"/>
    <w:rsid w:val="00C21314"/>
    <w:rsid w:val="00C217B6"/>
    <w:rsid w:val="00C21DEF"/>
    <w:rsid w:val="00C22256"/>
    <w:rsid w:val="00C222CA"/>
    <w:rsid w:val="00C2265C"/>
    <w:rsid w:val="00C22762"/>
    <w:rsid w:val="00C228E4"/>
    <w:rsid w:val="00C22E4B"/>
    <w:rsid w:val="00C23078"/>
    <w:rsid w:val="00C23145"/>
    <w:rsid w:val="00C2324A"/>
    <w:rsid w:val="00C233AA"/>
    <w:rsid w:val="00C237B9"/>
    <w:rsid w:val="00C23894"/>
    <w:rsid w:val="00C23C09"/>
    <w:rsid w:val="00C23E07"/>
    <w:rsid w:val="00C23F37"/>
    <w:rsid w:val="00C24349"/>
    <w:rsid w:val="00C245DD"/>
    <w:rsid w:val="00C24A9F"/>
    <w:rsid w:val="00C24B99"/>
    <w:rsid w:val="00C24ED8"/>
    <w:rsid w:val="00C25010"/>
    <w:rsid w:val="00C250CD"/>
    <w:rsid w:val="00C25200"/>
    <w:rsid w:val="00C25392"/>
    <w:rsid w:val="00C25681"/>
    <w:rsid w:val="00C258E6"/>
    <w:rsid w:val="00C25A35"/>
    <w:rsid w:val="00C25DEC"/>
    <w:rsid w:val="00C261A0"/>
    <w:rsid w:val="00C26376"/>
    <w:rsid w:val="00C2652B"/>
    <w:rsid w:val="00C26905"/>
    <w:rsid w:val="00C26A78"/>
    <w:rsid w:val="00C26DFE"/>
    <w:rsid w:val="00C26EDC"/>
    <w:rsid w:val="00C27235"/>
    <w:rsid w:val="00C27706"/>
    <w:rsid w:val="00C277E8"/>
    <w:rsid w:val="00C277F7"/>
    <w:rsid w:val="00C278AA"/>
    <w:rsid w:val="00C279BC"/>
    <w:rsid w:val="00C279E2"/>
    <w:rsid w:val="00C27CB5"/>
    <w:rsid w:val="00C27CC4"/>
    <w:rsid w:val="00C27F75"/>
    <w:rsid w:val="00C30191"/>
    <w:rsid w:val="00C304A2"/>
    <w:rsid w:val="00C30585"/>
    <w:rsid w:val="00C307B5"/>
    <w:rsid w:val="00C307C9"/>
    <w:rsid w:val="00C308A2"/>
    <w:rsid w:val="00C308E1"/>
    <w:rsid w:val="00C30A16"/>
    <w:rsid w:val="00C30F59"/>
    <w:rsid w:val="00C31326"/>
    <w:rsid w:val="00C31504"/>
    <w:rsid w:val="00C316FE"/>
    <w:rsid w:val="00C31BAD"/>
    <w:rsid w:val="00C31DD5"/>
    <w:rsid w:val="00C31F07"/>
    <w:rsid w:val="00C320C4"/>
    <w:rsid w:val="00C3217C"/>
    <w:rsid w:val="00C322E4"/>
    <w:rsid w:val="00C3248E"/>
    <w:rsid w:val="00C33074"/>
    <w:rsid w:val="00C332E6"/>
    <w:rsid w:val="00C3345C"/>
    <w:rsid w:val="00C33470"/>
    <w:rsid w:val="00C33799"/>
    <w:rsid w:val="00C33893"/>
    <w:rsid w:val="00C338D4"/>
    <w:rsid w:val="00C33993"/>
    <w:rsid w:val="00C33B42"/>
    <w:rsid w:val="00C33DB2"/>
    <w:rsid w:val="00C33F26"/>
    <w:rsid w:val="00C3402B"/>
    <w:rsid w:val="00C34266"/>
    <w:rsid w:val="00C34496"/>
    <w:rsid w:val="00C34583"/>
    <w:rsid w:val="00C345F5"/>
    <w:rsid w:val="00C34878"/>
    <w:rsid w:val="00C34DD2"/>
    <w:rsid w:val="00C34E0F"/>
    <w:rsid w:val="00C35089"/>
    <w:rsid w:val="00C35166"/>
    <w:rsid w:val="00C354C0"/>
    <w:rsid w:val="00C356E7"/>
    <w:rsid w:val="00C3573F"/>
    <w:rsid w:val="00C35BEF"/>
    <w:rsid w:val="00C361E0"/>
    <w:rsid w:val="00C363F5"/>
    <w:rsid w:val="00C36AEC"/>
    <w:rsid w:val="00C36CB1"/>
    <w:rsid w:val="00C37376"/>
    <w:rsid w:val="00C3749E"/>
    <w:rsid w:val="00C37564"/>
    <w:rsid w:val="00C3794B"/>
    <w:rsid w:val="00C37BEA"/>
    <w:rsid w:val="00C37C93"/>
    <w:rsid w:val="00C37F01"/>
    <w:rsid w:val="00C37F8D"/>
    <w:rsid w:val="00C37FD2"/>
    <w:rsid w:val="00C40016"/>
    <w:rsid w:val="00C40067"/>
    <w:rsid w:val="00C40133"/>
    <w:rsid w:val="00C40165"/>
    <w:rsid w:val="00C40191"/>
    <w:rsid w:val="00C4026B"/>
    <w:rsid w:val="00C4037F"/>
    <w:rsid w:val="00C40477"/>
    <w:rsid w:val="00C40679"/>
    <w:rsid w:val="00C408AF"/>
    <w:rsid w:val="00C409FE"/>
    <w:rsid w:val="00C40B16"/>
    <w:rsid w:val="00C40E00"/>
    <w:rsid w:val="00C41093"/>
    <w:rsid w:val="00C41397"/>
    <w:rsid w:val="00C4144D"/>
    <w:rsid w:val="00C41766"/>
    <w:rsid w:val="00C417D5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3E76"/>
    <w:rsid w:val="00C44003"/>
    <w:rsid w:val="00C444A5"/>
    <w:rsid w:val="00C44542"/>
    <w:rsid w:val="00C44622"/>
    <w:rsid w:val="00C44AB3"/>
    <w:rsid w:val="00C44D1D"/>
    <w:rsid w:val="00C44E67"/>
    <w:rsid w:val="00C44EAF"/>
    <w:rsid w:val="00C4506B"/>
    <w:rsid w:val="00C45349"/>
    <w:rsid w:val="00C45CBF"/>
    <w:rsid w:val="00C45D2C"/>
    <w:rsid w:val="00C45D3A"/>
    <w:rsid w:val="00C46194"/>
    <w:rsid w:val="00C461D9"/>
    <w:rsid w:val="00C4642A"/>
    <w:rsid w:val="00C4646B"/>
    <w:rsid w:val="00C467D4"/>
    <w:rsid w:val="00C46919"/>
    <w:rsid w:val="00C46E15"/>
    <w:rsid w:val="00C46E85"/>
    <w:rsid w:val="00C46FAC"/>
    <w:rsid w:val="00C47192"/>
    <w:rsid w:val="00C478C6"/>
    <w:rsid w:val="00C47AE6"/>
    <w:rsid w:val="00C47C3A"/>
    <w:rsid w:val="00C47CD1"/>
    <w:rsid w:val="00C5033E"/>
    <w:rsid w:val="00C50391"/>
    <w:rsid w:val="00C505CF"/>
    <w:rsid w:val="00C506A5"/>
    <w:rsid w:val="00C50828"/>
    <w:rsid w:val="00C50897"/>
    <w:rsid w:val="00C508D2"/>
    <w:rsid w:val="00C50931"/>
    <w:rsid w:val="00C50E1A"/>
    <w:rsid w:val="00C50FFB"/>
    <w:rsid w:val="00C515FD"/>
    <w:rsid w:val="00C51B91"/>
    <w:rsid w:val="00C51D1E"/>
    <w:rsid w:val="00C51F5A"/>
    <w:rsid w:val="00C52067"/>
    <w:rsid w:val="00C52683"/>
    <w:rsid w:val="00C52CCA"/>
    <w:rsid w:val="00C52FC5"/>
    <w:rsid w:val="00C5300B"/>
    <w:rsid w:val="00C530B1"/>
    <w:rsid w:val="00C5312B"/>
    <w:rsid w:val="00C53541"/>
    <w:rsid w:val="00C53EB6"/>
    <w:rsid w:val="00C53F2B"/>
    <w:rsid w:val="00C5401A"/>
    <w:rsid w:val="00C54350"/>
    <w:rsid w:val="00C547B6"/>
    <w:rsid w:val="00C54EAF"/>
    <w:rsid w:val="00C54F01"/>
    <w:rsid w:val="00C54F96"/>
    <w:rsid w:val="00C55029"/>
    <w:rsid w:val="00C552C7"/>
    <w:rsid w:val="00C55519"/>
    <w:rsid w:val="00C55682"/>
    <w:rsid w:val="00C55EAF"/>
    <w:rsid w:val="00C56012"/>
    <w:rsid w:val="00C5619B"/>
    <w:rsid w:val="00C56572"/>
    <w:rsid w:val="00C5657C"/>
    <w:rsid w:val="00C567EA"/>
    <w:rsid w:val="00C57113"/>
    <w:rsid w:val="00C57186"/>
    <w:rsid w:val="00C573AC"/>
    <w:rsid w:val="00C574A9"/>
    <w:rsid w:val="00C57574"/>
    <w:rsid w:val="00C576CF"/>
    <w:rsid w:val="00C57AD0"/>
    <w:rsid w:val="00C57B5E"/>
    <w:rsid w:val="00C603F7"/>
    <w:rsid w:val="00C60A8B"/>
    <w:rsid w:val="00C60CBC"/>
    <w:rsid w:val="00C60ECC"/>
    <w:rsid w:val="00C61975"/>
    <w:rsid w:val="00C619B7"/>
    <w:rsid w:val="00C61BCD"/>
    <w:rsid w:val="00C61D1D"/>
    <w:rsid w:val="00C625A4"/>
    <w:rsid w:val="00C62778"/>
    <w:rsid w:val="00C62875"/>
    <w:rsid w:val="00C62AF0"/>
    <w:rsid w:val="00C62B80"/>
    <w:rsid w:val="00C62D54"/>
    <w:rsid w:val="00C6321C"/>
    <w:rsid w:val="00C632B4"/>
    <w:rsid w:val="00C63344"/>
    <w:rsid w:val="00C639E0"/>
    <w:rsid w:val="00C63B5F"/>
    <w:rsid w:val="00C63DDC"/>
    <w:rsid w:val="00C63F5F"/>
    <w:rsid w:val="00C640CE"/>
    <w:rsid w:val="00C6410A"/>
    <w:rsid w:val="00C642ED"/>
    <w:rsid w:val="00C644F3"/>
    <w:rsid w:val="00C64712"/>
    <w:rsid w:val="00C64A1E"/>
    <w:rsid w:val="00C64A2A"/>
    <w:rsid w:val="00C64B45"/>
    <w:rsid w:val="00C64D92"/>
    <w:rsid w:val="00C64F45"/>
    <w:rsid w:val="00C64F4A"/>
    <w:rsid w:val="00C64FA5"/>
    <w:rsid w:val="00C654AC"/>
    <w:rsid w:val="00C65631"/>
    <w:rsid w:val="00C656D8"/>
    <w:rsid w:val="00C657EF"/>
    <w:rsid w:val="00C65A25"/>
    <w:rsid w:val="00C65A65"/>
    <w:rsid w:val="00C65CB5"/>
    <w:rsid w:val="00C65F38"/>
    <w:rsid w:val="00C6618C"/>
    <w:rsid w:val="00C669BF"/>
    <w:rsid w:val="00C66A64"/>
    <w:rsid w:val="00C66BC9"/>
    <w:rsid w:val="00C66C38"/>
    <w:rsid w:val="00C66DBD"/>
    <w:rsid w:val="00C67598"/>
    <w:rsid w:val="00C675ED"/>
    <w:rsid w:val="00C67D57"/>
    <w:rsid w:val="00C67FE9"/>
    <w:rsid w:val="00C708C8"/>
    <w:rsid w:val="00C708F5"/>
    <w:rsid w:val="00C709E6"/>
    <w:rsid w:val="00C70B53"/>
    <w:rsid w:val="00C70D33"/>
    <w:rsid w:val="00C712CE"/>
    <w:rsid w:val="00C718F0"/>
    <w:rsid w:val="00C71929"/>
    <w:rsid w:val="00C7232B"/>
    <w:rsid w:val="00C723CC"/>
    <w:rsid w:val="00C72431"/>
    <w:rsid w:val="00C724B4"/>
    <w:rsid w:val="00C7260F"/>
    <w:rsid w:val="00C727D7"/>
    <w:rsid w:val="00C7288C"/>
    <w:rsid w:val="00C72A43"/>
    <w:rsid w:val="00C72D93"/>
    <w:rsid w:val="00C72E61"/>
    <w:rsid w:val="00C73398"/>
    <w:rsid w:val="00C734BD"/>
    <w:rsid w:val="00C73744"/>
    <w:rsid w:val="00C737E8"/>
    <w:rsid w:val="00C73A4F"/>
    <w:rsid w:val="00C73D16"/>
    <w:rsid w:val="00C73D83"/>
    <w:rsid w:val="00C73DA1"/>
    <w:rsid w:val="00C73DCC"/>
    <w:rsid w:val="00C73DEC"/>
    <w:rsid w:val="00C7420C"/>
    <w:rsid w:val="00C743B6"/>
    <w:rsid w:val="00C745B6"/>
    <w:rsid w:val="00C74844"/>
    <w:rsid w:val="00C74A14"/>
    <w:rsid w:val="00C74B77"/>
    <w:rsid w:val="00C74CB5"/>
    <w:rsid w:val="00C74D41"/>
    <w:rsid w:val="00C74F40"/>
    <w:rsid w:val="00C7582E"/>
    <w:rsid w:val="00C75BCF"/>
    <w:rsid w:val="00C75BF8"/>
    <w:rsid w:val="00C760DC"/>
    <w:rsid w:val="00C76B20"/>
    <w:rsid w:val="00C76B66"/>
    <w:rsid w:val="00C76F4C"/>
    <w:rsid w:val="00C7717B"/>
    <w:rsid w:val="00C7767C"/>
    <w:rsid w:val="00C778B0"/>
    <w:rsid w:val="00C77931"/>
    <w:rsid w:val="00C77A08"/>
    <w:rsid w:val="00C77B39"/>
    <w:rsid w:val="00C77C1C"/>
    <w:rsid w:val="00C77CB3"/>
    <w:rsid w:val="00C77D6C"/>
    <w:rsid w:val="00C80256"/>
    <w:rsid w:val="00C802D6"/>
    <w:rsid w:val="00C8050B"/>
    <w:rsid w:val="00C80570"/>
    <w:rsid w:val="00C805D4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46A"/>
    <w:rsid w:val="00C817A8"/>
    <w:rsid w:val="00C819DA"/>
    <w:rsid w:val="00C81BE2"/>
    <w:rsid w:val="00C820C5"/>
    <w:rsid w:val="00C82BA4"/>
    <w:rsid w:val="00C82EF8"/>
    <w:rsid w:val="00C830E4"/>
    <w:rsid w:val="00C83689"/>
    <w:rsid w:val="00C83A77"/>
    <w:rsid w:val="00C83E05"/>
    <w:rsid w:val="00C83E76"/>
    <w:rsid w:val="00C84363"/>
    <w:rsid w:val="00C843A6"/>
    <w:rsid w:val="00C8440A"/>
    <w:rsid w:val="00C8478F"/>
    <w:rsid w:val="00C84803"/>
    <w:rsid w:val="00C84928"/>
    <w:rsid w:val="00C850A0"/>
    <w:rsid w:val="00C850F0"/>
    <w:rsid w:val="00C85742"/>
    <w:rsid w:val="00C85AB7"/>
    <w:rsid w:val="00C85AD3"/>
    <w:rsid w:val="00C85EA2"/>
    <w:rsid w:val="00C85F76"/>
    <w:rsid w:val="00C860AD"/>
    <w:rsid w:val="00C8626E"/>
    <w:rsid w:val="00C866D0"/>
    <w:rsid w:val="00C86C8F"/>
    <w:rsid w:val="00C86C9A"/>
    <w:rsid w:val="00C86CC8"/>
    <w:rsid w:val="00C87231"/>
    <w:rsid w:val="00C8723D"/>
    <w:rsid w:val="00C8724F"/>
    <w:rsid w:val="00C8770A"/>
    <w:rsid w:val="00C87B84"/>
    <w:rsid w:val="00C87B86"/>
    <w:rsid w:val="00C87DC0"/>
    <w:rsid w:val="00C87E65"/>
    <w:rsid w:val="00C87F7E"/>
    <w:rsid w:val="00C9029A"/>
    <w:rsid w:val="00C9045D"/>
    <w:rsid w:val="00C904E9"/>
    <w:rsid w:val="00C905B6"/>
    <w:rsid w:val="00C9084D"/>
    <w:rsid w:val="00C90A4C"/>
    <w:rsid w:val="00C90AAF"/>
    <w:rsid w:val="00C90C48"/>
    <w:rsid w:val="00C90C88"/>
    <w:rsid w:val="00C90C93"/>
    <w:rsid w:val="00C90CC1"/>
    <w:rsid w:val="00C90D36"/>
    <w:rsid w:val="00C90DBC"/>
    <w:rsid w:val="00C90FED"/>
    <w:rsid w:val="00C91083"/>
    <w:rsid w:val="00C9109C"/>
    <w:rsid w:val="00C913A3"/>
    <w:rsid w:val="00C91580"/>
    <w:rsid w:val="00C916E0"/>
    <w:rsid w:val="00C916E2"/>
    <w:rsid w:val="00C917C1"/>
    <w:rsid w:val="00C91996"/>
    <w:rsid w:val="00C91AA4"/>
    <w:rsid w:val="00C91AF4"/>
    <w:rsid w:val="00C91BC0"/>
    <w:rsid w:val="00C91E27"/>
    <w:rsid w:val="00C92A68"/>
    <w:rsid w:val="00C9314E"/>
    <w:rsid w:val="00C933BE"/>
    <w:rsid w:val="00C934D5"/>
    <w:rsid w:val="00C9357A"/>
    <w:rsid w:val="00C93714"/>
    <w:rsid w:val="00C93AD4"/>
    <w:rsid w:val="00C93BB1"/>
    <w:rsid w:val="00C93BC5"/>
    <w:rsid w:val="00C93CB6"/>
    <w:rsid w:val="00C93E0E"/>
    <w:rsid w:val="00C93E63"/>
    <w:rsid w:val="00C93FA7"/>
    <w:rsid w:val="00C94217"/>
    <w:rsid w:val="00C9490F"/>
    <w:rsid w:val="00C94DAD"/>
    <w:rsid w:val="00C94E68"/>
    <w:rsid w:val="00C94FEE"/>
    <w:rsid w:val="00C9516B"/>
    <w:rsid w:val="00C9516D"/>
    <w:rsid w:val="00C95469"/>
    <w:rsid w:val="00C954F3"/>
    <w:rsid w:val="00C95632"/>
    <w:rsid w:val="00C95680"/>
    <w:rsid w:val="00C95714"/>
    <w:rsid w:val="00C95B52"/>
    <w:rsid w:val="00C95D8E"/>
    <w:rsid w:val="00C95E3F"/>
    <w:rsid w:val="00C96250"/>
    <w:rsid w:val="00C962A6"/>
    <w:rsid w:val="00C963A8"/>
    <w:rsid w:val="00C9663D"/>
    <w:rsid w:val="00C96686"/>
    <w:rsid w:val="00C968CA"/>
    <w:rsid w:val="00C96ABA"/>
    <w:rsid w:val="00C96CC6"/>
    <w:rsid w:val="00C9738F"/>
    <w:rsid w:val="00C973ED"/>
    <w:rsid w:val="00C9767A"/>
    <w:rsid w:val="00C97C14"/>
    <w:rsid w:val="00C97F7E"/>
    <w:rsid w:val="00CA026E"/>
    <w:rsid w:val="00CA02AB"/>
    <w:rsid w:val="00CA035B"/>
    <w:rsid w:val="00CA069A"/>
    <w:rsid w:val="00CA06ED"/>
    <w:rsid w:val="00CA0873"/>
    <w:rsid w:val="00CA09F5"/>
    <w:rsid w:val="00CA0A08"/>
    <w:rsid w:val="00CA0DA5"/>
    <w:rsid w:val="00CA110B"/>
    <w:rsid w:val="00CA1124"/>
    <w:rsid w:val="00CA11D5"/>
    <w:rsid w:val="00CA1305"/>
    <w:rsid w:val="00CA1330"/>
    <w:rsid w:val="00CA141B"/>
    <w:rsid w:val="00CA16DA"/>
    <w:rsid w:val="00CA1807"/>
    <w:rsid w:val="00CA1D22"/>
    <w:rsid w:val="00CA1E10"/>
    <w:rsid w:val="00CA1E6E"/>
    <w:rsid w:val="00CA220B"/>
    <w:rsid w:val="00CA2299"/>
    <w:rsid w:val="00CA234B"/>
    <w:rsid w:val="00CA2469"/>
    <w:rsid w:val="00CA25C4"/>
    <w:rsid w:val="00CA2756"/>
    <w:rsid w:val="00CA2B74"/>
    <w:rsid w:val="00CA2D15"/>
    <w:rsid w:val="00CA2D93"/>
    <w:rsid w:val="00CA2F06"/>
    <w:rsid w:val="00CA3469"/>
    <w:rsid w:val="00CA3549"/>
    <w:rsid w:val="00CA361D"/>
    <w:rsid w:val="00CA384A"/>
    <w:rsid w:val="00CA3950"/>
    <w:rsid w:val="00CA3AF0"/>
    <w:rsid w:val="00CA4144"/>
    <w:rsid w:val="00CA4756"/>
    <w:rsid w:val="00CA4768"/>
    <w:rsid w:val="00CA47CB"/>
    <w:rsid w:val="00CA4974"/>
    <w:rsid w:val="00CA4E09"/>
    <w:rsid w:val="00CA54FB"/>
    <w:rsid w:val="00CA5554"/>
    <w:rsid w:val="00CA55AE"/>
    <w:rsid w:val="00CA5974"/>
    <w:rsid w:val="00CA59F3"/>
    <w:rsid w:val="00CA5A79"/>
    <w:rsid w:val="00CA5AFC"/>
    <w:rsid w:val="00CA609B"/>
    <w:rsid w:val="00CA60FF"/>
    <w:rsid w:val="00CA61BA"/>
    <w:rsid w:val="00CA6C7B"/>
    <w:rsid w:val="00CA6CA2"/>
    <w:rsid w:val="00CA6D16"/>
    <w:rsid w:val="00CA6E2D"/>
    <w:rsid w:val="00CA70A8"/>
    <w:rsid w:val="00CA71F2"/>
    <w:rsid w:val="00CA765B"/>
    <w:rsid w:val="00CA7787"/>
    <w:rsid w:val="00CA7908"/>
    <w:rsid w:val="00CA7940"/>
    <w:rsid w:val="00CA79E2"/>
    <w:rsid w:val="00CA7A18"/>
    <w:rsid w:val="00CA7CA5"/>
    <w:rsid w:val="00CA7E64"/>
    <w:rsid w:val="00CB003B"/>
    <w:rsid w:val="00CB0140"/>
    <w:rsid w:val="00CB0619"/>
    <w:rsid w:val="00CB08F1"/>
    <w:rsid w:val="00CB0B6D"/>
    <w:rsid w:val="00CB0F48"/>
    <w:rsid w:val="00CB1598"/>
    <w:rsid w:val="00CB15C7"/>
    <w:rsid w:val="00CB17C6"/>
    <w:rsid w:val="00CB1828"/>
    <w:rsid w:val="00CB1B4C"/>
    <w:rsid w:val="00CB1BF0"/>
    <w:rsid w:val="00CB2253"/>
    <w:rsid w:val="00CB2358"/>
    <w:rsid w:val="00CB24DF"/>
    <w:rsid w:val="00CB2BDE"/>
    <w:rsid w:val="00CB2EE0"/>
    <w:rsid w:val="00CB302B"/>
    <w:rsid w:val="00CB3179"/>
    <w:rsid w:val="00CB32AF"/>
    <w:rsid w:val="00CB3428"/>
    <w:rsid w:val="00CB3A34"/>
    <w:rsid w:val="00CB3A60"/>
    <w:rsid w:val="00CB3C35"/>
    <w:rsid w:val="00CB3C4D"/>
    <w:rsid w:val="00CB400A"/>
    <w:rsid w:val="00CB4150"/>
    <w:rsid w:val="00CB417D"/>
    <w:rsid w:val="00CB4309"/>
    <w:rsid w:val="00CB48B1"/>
    <w:rsid w:val="00CB48BA"/>
    <w:rsid w:val="00CB4C72"/>
    <w:rsid w:val="00CB51A7"/>
    <w:rsid w:val="00CB5314"/>
    <w:rsid w:val="00CB5AE5"/>
    <w:rsid w:val="00CB61D9"/>
    <w:rsid w:val="00CB6890"/>
    <w:rsid w:val="00CB69F6"/>
    <w:rsid w:val="00CB6D05"/>
    <w:rsid w:val="00CB6E03"/>
    <w:rsid w:val="00CB6FD1"/>
    <w:rsid w:val="00CB724F"/>
    <w:rsid w:val="00CB7256"/>
    <w:rsid w:val="00CB788A"/>
    <w:rsid w:val="00CB799E"/>
    <w:rsid w:val="00CB79B9"/>
    <w:rsid w:val="00CB7BA1"/>
    <w:rsid w:val="00CB7CA1"/>
    <w:rsid w:val="00CB7E11"/>
    <w:rsid w:val="00CC0201"/>
    <w:rsid w:val="00CC03BF"/>
    <w:rsid w:val="00CC0598"/>
    <w:rsid w:val="00CC0D46"/>
    <w:rsid w:val="00CC0FD2"/>
    <w:rsid w:val="00CC1360"/>
    <w:rsid w:val="00CC1797"/>
    <w:rsid w:val="00CC1A07"/>
    <w:rsid w:val="00CC1C71"/>
    <w:rsid w:val="00CC1E88"/>
    <w:rsid w:val="00CC1F1C"/>
    <w:rsid w:val="00CC208F"/>
    <w:rsid w:val="00CC2230"/>
    <w:rsid w:val="00CC27A1"/>
    <w:rsid w:val="00CC2851"/>
    <w:rsid w:val="00CC28E3"/>
    <w:rsid w:val="00CC2CF6"/>
    <w:rsid w:val="00CC3314"/>
    <w:rsid w:val="00CC365D"/>
    <w:rsid w:val="00CC37FC"/>
    <w:rsid w:val="00CC3815"/>
    <w:rsid w:val="00CC42CF"/>
    <w:rsid w:val="00CC44CB"/>
    <w:rsid w:val="00CC4525"/>
    <w:rsid w:val="00CC4648"/>
    <w:rsid w:val="00CC4718"/>
    <w:rsid w:val="00CC486A"/>
    <w:rsid w:val="00CC4964"/>
    <w:rsid w:val="00CC4B0E"/>
    <w:rsid w:val="00CC4B4B"/>
    <w:rsid w:val="00CC4B79"/>
    <w:rsid w:val="00CC4CF7"/>
    <w:rsid w:val="00CC4D86"/>
    <w:rsid w:val="00CC4E51"/>
    <w:rsid w:val="00CC4EAB"/>
    <w:rsid w:val="00CC4F52"/>
    <w:rsid w:val="00CC5427"/>
    <w:rsid w:val="00CC544D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162"/>
    <w:rsid w:val="00CC6203"/>
    <w:rsid w:val="00CC644D"/>
    <w:rsid w:val="00CC6599"/>
    <w:rsid w:val="00CC6965"/>
    <w:rsid w:val="00CC69FC"/>
    <w:rsid w:val="00CC6A10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135"/>
    <w:rsid w:val="00CD187C"/>
    <w:rsid w:val="00CD1886"/>
    <w:rsid w:val="00CD1CCB"/>
    <w:rsid w:val="00CD1E43"/>
    <w:rsid w:val="00CD1F6C"/>
    <w:rsid w:val="00CD2630"/>
    <w:rsid w:val="00CD2DC6"/>
    <w:rsid w:val="00CD316F"/>
    <w:rsid w:val="00CD34C1"/>
    <w:rsid w:val="00CD3559"/>
    <w:rsid w:val="00CD36F3"/>
    <w:rsid w:val="00CD37C5"/>
    <w:rsid w:val="00CD3956"/>
    <w:rsid w:val="00CD39D8"/>
    <w:rsid w:val="00CD3AFC"/>
    <w:rsid w:val="00CD3F51"/>
    <w:rsid w:val="00CD42A6"/>
    <w:rsid w:val="00CD42C9"/>
    <w:rsid w:val="00CD44DB"/>
    <w:rsid w:val="00CD44E8"/>
    <w:rsid w:val="00CD4696"/>
    <w:rsid w:val="00CD48DF"/>
    <w:rsid w:val="00CD4921"/>
    <w:rsid w:val="00CD4968"/>
    <w:rsid w:val="00CD54CA"/>
    <w:rsid w:val="00CD5520"/>
    <w:rsid w:val="00CD5710"/>
    <w:rsid w:val="00CD5F81"/>
    <w:rsid w:val="00CD5FD8"/>
    <w:rsid w:val="00CD6098"/>
    <w:rsid w:val="00CD6368"/>
    <w:rsid w:val="00CD64AC"/>
    <w:rsid w:val="00CD654D"/>
    <w:rsid w:val="00CD6662"/>
    <w:rsid w:val="00CD673C"/>
    <w:rsid w:val="00CD67BD"/>
    <w:rsid w:val="00CD7458"/>
    <w:rsid w:val="00CD7CB0"/>
    <w:rsid w:val="00CD7D6D"/>
    <w:rsid w:val="00CD7DD6"/>
    <w:rsid w:val="00CD7E70"/>
    <w:rsid w:val="00CE0210"/>
    <w:rsid w:val="00CE03F4"/>
    <w:rsid w:val="00CE0574"/>
    <w:rsid w:val="00CE0624"/>
    <w:rsid w:val="00CE0C31"/>
    <w:rsid w:val="00CE0C82"/>
    <w:rsid w:val="00CE10D3"/>
    <w:rsid w:val="00CE120F"/>
    <w:rsid w:val="00CE178B"/>
    <w:rsid w:val="00CE1943"/>
    <w:rsid w:val="00CE1B16"/>
    <w:rsid w:val="00CE1DBB"/>
    <w:rsid w:val="00CE1E22"/>
    <w:rsid w:val="00CE1F56"/>
    <w:rsid w:val="00CE2347"/>
    <w:rsid w:val="00CE26F4"/>
    <w:rsid w:val="00CE2751"/>
    <w:rsid w:val="00CE2ED2"/>
    <w:rsid w:val="00CE3003"/>
    <w:rsid w:val="00CE359F"/>
    <w:rsid w:val="00CE3B87"/>
    <w:rsid w:val="00CE3BF0"/>
    <w:rsid w:val="00CE3C65"/>
    <w:rsid w:val="00CE3DFE"/>
    <w:rsid w:val="00CE4108"/>
    <w:rsid w:val="00CE4118"/>
    <w:rsid w:val="00CE424A"/>
    <w:rsid w:val="00CE4340"/>
    <w:rsid w:val="00CE4493"/>
    <w:rsid w:val="00CE46EF"/>
    <w:rsid w:val="00CE4CAE"/>
    <w:rsid w:val="00CE4DBA"/>
    <w:rsid w:val="00CE4F01"/>
    <w:rsid w:val="00CE51BC"/>
    <w:rsid w:val="00CE5308"/>
    <w:rsid w:val="00CE5547"/>
    <w:rsid w:val="00CE5645"/>
    <w:rsid w:val="00CE57E8"/>
    <w:rsid w:val="00CE5CBE"/>
    <w:rsid w:val="00CE5CE1"/>
    <w:rsid w:val="00CE5E5C"/>
    <w:rsid w:val="00CE6103"/>
    <w:rsid w:val="00CE6586"/>
    <w:rsid w:val="00CE682B"/>
    <w:rsid w:val="00CE72F1"/>
    <w:rsid w:val="00CE7362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73"/>
    <w:rsid w:val="00CF0AE8"/>
    <w:rsid w:val="00CF0B6C"/>
    <w:rsid w:val="00CF0FBA"/>
    <w:rsid w:val="00CF1116"/>
    <w:rsid w:val="00CF1764"/>
    <w:rsid w:val="00CF1B57"/>
    <w:rsid w:val="00CF1EA1"/>
    <w:rsid w:val="00CF21A3"/>
    <w:rsid w:val="00CF223B"/>
    <w:rsid w:val="00CF232F"/>
    <w:rsid w:val="00CF23F3"/>
    <w:rsid w:val="00CF2AC0"/>
    <w:rsid w:val="00CF2CC1"/>
    <w:rsid w:val="00CF2D25"/>
    <w:rsid w:val="00CF314D"/>
    <w:rsid w:val="00CF31E1"/>
    <w:rsid w:val="00CF34C0"/>
    <w:rsid w:val="00CF382A"/>
    <w:rsid w:val="00CF3866"/>
    <w:rsid w:val="00CF3A21"/>
    <w:rsid w:val="00CF3E5E"/>
    <w:rsid w:val="00CF3F03"/>
    <w:rsid w:val="00CF4056"/>
    <w:rsid w:val="00CF4076"/>
    <w:rsid w:val="00CF410D"/>
    <w:rsid w:val="00CF41F1"/>
    <w:rsid w:val="00CF43E6"/>
    <w:rsid w:val="00CF4779"/>
    <w:rsid w:val="00CF4C0C"/>
    <w:rsid w:val="00CF4D17"/>
    <w:rsid w:val="00CF4F4C"/>
    <w:rsid w:val="00CF5062"/>
    <w:rsid w:val="00CF55A1"/>
    <w:rsid w:val="00CF55DA"/>
    <w:rsid w:val="00CF5916"/>
    <w:rsid w:val="00CF5997"/>
    <w:rsid w:val="00CF599F"/>
    <w:rsid w:val="00CF5AB7"/>
    <w:rsid w:val="00CF5CB4"/>
    <w:rsid w:val="00CF5F66"/>
    <w:rsid w:val="00CF6370"/>
    <w:rsid w:val="00CF63BC"/>
    <w:rsid w:val="00CF6948"/>
    <w:rsid w:val="00CF6B55"/>
    <w:rsid w:val="00CF6E35"/>
    <w:rsid w:val="00CF7025"/>
    <w:rsid w:val="00CF71DA"/>
    <w:rsid w:val="00CF7457"/>
    <w:rsid w:val="00CF7920"/>
    <w:rsid w:val="00CF7B2B"/>
    <w:rsid w:val="00CF7DDB"/>
    <w:rsid w:val="00D000E7"/>
    <w:rsid w:val="00D0013B"/>
    <w:rsid w:val="00D0023C"/>
    <w:rsid w:val="00D002AA"/>
    <w:rsid w:val="00D002C6"/>
    <w:rsid w:val="00D006CF"/>
    <w:rsid w:val="00D007B1"/>
    <w:rsid w:val="00D00AF6"/>
    <w:rsid w:val="00D00E9F"/>
    <w:rsid w:val="00D01312"/>
    <w:rsid w:val="00D01367"/>
    <w:rsid w:val="00D01692"/>
    <w:rsid w:val="00D01840"/>
    <w:rsid w:val="00D018DE"/>
    <w:rsid w:val="00D01B6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8B7"/>
    <w:rsid w:val="00D039C7"/>
    <w:rsid w:val="00D039E1"/>
    <w:rsid w:val="00D03B65"/>
    <w:rsid w:val="00D0403B"/>
    <w:rsid w:val="00D04403"/>
    <w:rsid w:val="00D047DB"/>
    <w:rsid w:val="00D04870"/>
    <w:rsid w:val="00D04EFD"/>
    <w:rsid w:val="00D05163"/>
    <w:rsid w:val="00D05241"/>
    <w:rsid w:val="00D0549B"/>
    <w:rsid w:val="00D058B3"/>
    <w:rsid w:val="00D05BD7"/>
    <w:rsid w:val="00D05E62"/>
    <w:rsid w:val="00D0602B"/>
    <w:rsid w:val="00D06585"/>
    <w:rsid w:val="00D0664C"/>
    <w:rsid w:val="00D06710"/>
    <w:rsid w:val="00D067A3"/>
    <w:rsid w:val="00D068A9"/>
    <w:rsid w:val="00D0693F"/>
    <w:rsid w:val="00D06B6A"/>
    <w:rsid w:val="00D06BBD"/>
    <w:rsid w:val="00D06BFF"/>
    <w:rsid w:val="00D06C15"/>
    <w:rsid w:val="00D0716C"/>
    <w:rsid w:val="00D0732A"/>
    <w:rsid w:val="00D07460"/>
    <w:rsid w:val="00D0786D"/>
    <w:rsid w:val="00D07877"/>
    <w:rsid w:val="00D07881"/>
    <w:rsid w:val="00D0798B"/>
    <w:rsid w:val="00D07D32"/>
    <w:rsid w:val="00D07D5D"/>
    <w:rsid w:val="00D10385"/>
    <w:rsid w:val="00D1045F"/>
    <w:rsid w:val="00D10489"/>
    <w:rsid w:val="00D104AA"/>
    <w:rsid w:val="00D104D0"/>
    <w:rsid w:val="00D10502"/>
    <w:rsid w:val="00D10604"/>
    <w:rsid w:val="00D10BF2"/>
    <w:rsid w:val="00D10D49"/>
    <w:rsid w:val="00D10ED9"/>
    <w:rsid w:val="00D112AC"/>
    <w:rsid w:val="00D11349"/>
    <w:rsid w:val="00D113D7"/>
    <w:rsid w:val="00D114C2"/>
    <w:rsid w:val="00D11780"/>
    <w:rsid w:val="00D11891"/>
    <w:rsid w:val="00D11DB1"/>
    <w:rsid w:val="00D11DDC"/>
    <w:rsid w:val="00D1215A"/>
    <w:rsid w:val="00D1239C"/>
    <w:rsid w:val="00D123B5"/>
    <w:rsid w:val="00D12A4A"/>
    <w:rsid w:val="00D130EC"/>
    <w:rsid w:val="00D1320A"/>
    <w:rsid w:val="00D13499"/>
    <w:rsid w:val="00D135DA"/>
    <w:rsid w:val="00D13671"/>
    <w:rsid w:val="00D138D2"/>
    <w:rsid w:val="00D13A2A"/>
    <w:rsid w:val="00D13B26"/>
    <w:rsid w:val="00D1400F"/>
    <w:rsid w:val="00D149E6"/>
    <w:rsid w:val="00D14CE4"/>
    <w:rsid w:val="00D14F11"/>
    <w:rsid w:val="00D151FD"/>
    <w:rsid w:val="00D1532A"/>
    <w:rsid w:val="00D155AF"/>
    <w:rsid w:val="00D1569E"/>
    <w:rsid w:val="00D156D4"/>
    <w:rsid w:val="00D157D5"/>
    <w:rsid w:val="00D15BA8"/>
    <w:rsid w:val="00D15ECC"/>
    <w:rsid w:val="00D16165"/>
    <w:rsid w:val="00D16534"/>
    <w:rsid w:val="00D165FE"/>
    <w:rsid w:val="00D1672F"/>
    <w:rsid w:val="00D16D7C"/>
    <w:rsid w:val="00D16DCF"/>
    <w:rsid w:val="00D17140"/>
    <w:rsid w:val="00D17292"/>
    <w:rsid w:val="00D17296"/>
    <w:rsid w:val="00D17348"/>
    <w:rsid w:val="00D173FE"/>
    <w:rsid w:val="00D1788F"/>
    <w:rsid w:val="00D178A2"/>
    <w:rsid w:val="00D17AA3"/>
    <w:rsid w:val="00D17AE3"/>
    <w:rsid w:val="00D17D27"/>
    <w:rsid w:val="00D2000B"/>
    <w:rsid w:val="00D203FB"/>
    <w:rsid w:val="00D2088C"/>
    <w:rsid w:val="00D20B68"/>
    <w:rsid w:val="00D20E04"/>
    <w:rsid w:val="00D20EB2"/>
    <w:rsid w:val="00D210F2"/>
    <w:rsid w:val="00D21200"/>
    <w:rsid w:val="00D21583"/>
    <w:rsid w:val="00D21707"/>
    <w:rsid w:val="00D22263"/>
    <w:rsid w:val="00D223DF"/>
    <w:rsid w:val="00D2240E"/>
    <w:rsid w:val="00D22423"/>
    <w:rsid w:val="00D225AD"/>
    <w:rsid w:val="00D226A5"/>
    <w:rsid w:val="00D228A4"/>
    <w:rsid w:val="00D22A1E"/>
    <w:rsid w:val="00D22B79"/>
    <w:rsid w:val="00D22C14"/>
    <w:rsid w:val="00D22E4D"/>
    <w:rsid w:val="00D22EBD"/>
    <w:rsid w:val="00D22F05"/>
    <w:rsid w:val="00D23A6C"/>
    <w:rsid w:val="00D23BE6"/>
    <w:rsid w:val="00D23E75"/>
    <w:rsid w:val="00D24494"/>
    <w:rsid w:val="00D2454A"/>
    <w:rsid w:val="00D245DA"/>
    <w:rsid w:val="00D2476B"/>
    <w:rsid w:val="00D248BD"/>
    <w:rsid w:val="00D24973"/>
    <w:rsid w:val="00D24CA7"/>
    <w:rsid w:val="00D24FA0"/>
    <w:rsid w:val="00D2504C"/>
    <w:rsid w:val="00D254E9"/>
    <w:rsid w:val="00D25572"/>
    <w:rsid w:val="00D259C5"/>
    <w:rsid w:val="00D25B72"/>
    <w:rsid w:val="00D26245"/>
    <w:rsid w:val="00D262A5"/>
    <w:rsid w:val="00D26712"/>
    <w:rsid w:val="00D26A1E"/>
    <w:rsid w:val="00D26A9A"/>
    <w:rsid w:val="00D26EDB"/>
    <w:rsid w:val="00D26F26"/>
    <w:rsid w:val="00D26FD3"/>
    <w:rsid w:val="00D27059"/>
    <w:rsid w:val="00D272AC"/>
    <w:rsid w:val="00D272E6"/>
    <w:rsid w:val="00D27799"/>
    <w:rsid w:val="00D278D1"/>
    <w:rsid w:val="00D27B91"/>
    <w:rsid w:val="00D27F12"/>
    <w:rsid w:val="00D30050"/>
    <w:rsid w:val="00D303EC"/>
    <w:rsid w:val="00D306DC"/>
    <w:rsid w:val="00D307A7"/>
    <w:rsid w:val="00D308E1"/>
    <w:rsid w:val="00D30A20"/>
    <w:rsid w:val="00D30A36"/>
    <w:rsid w:val="00D30D43"/>
    <w:rsid w:val="00D30FF7"/>
    <w:rsid w:val="00D31286"/>
    <w:rsid w:val="00D31306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35C"/>
    <w:rsid w:val="00D32402"/>
    <w:rsid w:val="00D32842"/>
    <w:rsid w:val="00D32AFD"/>
    <w:rsid w:val="00D32B94"/>
    <w:rsid w:val="00D32C0E"/>
    <w:rsid w:val="00D32CEA"/>
    <w:rsid w:val="00D331CA"/>
    <w:rsid w:val="00D334A3"/>
    <w:rsid w:val="00D33741"/>
    <w:rsid w:val="00D33761"/>
    <w:rsid w:val="00D338B5"/>
    <w:rsid w:val="00D33904"/>
    <w:rsid w:val="00D33D0A"/>
    <w:rsid w:val="00D34156"/>
    <w:rsid w:val="00D341E3"/>
    <w:rsid w:val="00D342E2"/>
    <w:rsid w:val="00D3435E"/>
    <w:rsid w:val="00D34486"/>
    <w:rsid w:val="00D3456C"/>
    <w:rsid w:val="00D3572C"/>
    <w:rsid w:val="00D35915"/>
    <w:rsid w:val="00D35A8E"/>
    <w:rsid w:val="00D35C2E"/>
    <w:rsid w:val="00D3629B"/>
    <w:rsid w:val="00D36499"/>
    <w:rsid w:val="00D36847"/>
    <w:rsid w:val="00D368B2"/>
    <w:rsid w:val="00D36FC2"/>
    <w:rsid w:val="00D372A8"/>
    <w:rsid w:val="00D37419"/>
    <w:rsid w:val="00D37647"/>
    <w:rsid w:val="00D379F7"/>
    <w:rsid w:val="00D37B5C"/>
    <w:rsid w:val="00D37B8E"/>
    <w:rsid w:val="00D40014"/>
    <w:rsid w:val="00D4009E"/>
    <w:rsid w:val="00D408A0"/>
    <w:rsid w:val="00D40E4A"/>
    <w:rsid w:val="00D40EB9"/>
    <w:rsid w:val="00D40FCB"/>
    <w:rsid w:val="00D4157E"/>
    <w:rsid w:val="00D41B23"/>
    <w:rsid w:val="00D420ED"/>
    <w:rsid w:val="00D4219A"/>
    <w:rsid w:val="00D421C4"/>
    <w:rsid w:val="00D42300"/>
    <w:rsid w:val="00D423E1"/>
    <w:rsid w:val="00D42543"/>
    <w:rsid w:val="00D42597"/>
    <w:rsid w:val="00D42750"/>
    <w:rsid w:val="00D42ADB"/>
    <w:rsid w:val="00D42AE6"/>
    <w:rsid w:val="00D42D1B"/>
    <w:rsid w:val="00D43998"/>
    <w:rsid w:val="00D43B25"/>
    <w:rsid w:val="00D43BCA"/>
    <w:rsid w:val="00D43E18"/>
    <w:rsid w:val="00D43E3D"/>
    <w:rsid w:val="00D43F6A"/>
    <w:rsid w:val="00D44238"/>
    <w:rsid w:val="00D44545"/>
    <w:rsid w:val="00D445A4"/>
    <w:rsid w:val="00D44BE1"/>
    <w:rsid w:val="00D44F61"/>
    <w:rsid w:val="00D45071"/>
    <w:rsid w:val="00D45114"/>
    <w:rsid w:val="00D45133"/>
    <w:rsid w:val="00D45212"/>
    <w:rsid w:val="00D45299"/>
    <w:rsid w:val="00D4529E"/>
    <w:rsid w:val="00D45577"/>
    <w:rsid w:val="00D4567B"/>
    <w:rsid w:val="00D457B5"/>
    <w:rsid w:val="00D458B9"/>
    <w:rsid w:val="00D45903"/>
    <w:rsid w:val="00D45B20"/>
    <w:rsid w:val="00D45BB0"/>
    <w:rsid w:val="00D45C90"/>
    <w:rsid w:val="00D45D69"/>
    <w:rsid w:val="00D45D86"/>
    <w:rsid w:val="00D45D8C"/>
    <w:rsid w:val="00D45EC9"/>
    <w:rsid w:val="00D462C2"/>
    <w:rsid w:val="00D46367"/>
    <w:rsid w:val="00D4658F"/>
    <w:rsid w:val="00D466B0"/>
    <w:rsid w:val="00D466BB"/>
    <w:rsid w:val="00D468B2"/>
    <w:rsid w:val="00D4699F"/>
    <w:rsid w:val="00D469A1"/>
    <w:rsid w:val="00D469B7"/>
    <w:rsid w:val="00D46AED"/>
    <w:rsid w:val="00D46B52"/>
    <w:rsid w:val="00D46C09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5B3"/>
    <w:rsid w:val="00D5170F"/>
    <w:rsid w:val="00D51710"/>
    <w:rsid w:val="00D51E4F"/>
    <w:rsid w:val="00D520EE"/>
    <w:rsid w:val="00D5240A"/>
    <w:rsid w:val="00D527AC"/>
    <w:rsid w:val="00D528AA"/>
    <w:rsid w:val="00D5298E"/>
    <w:rsid w:val="00D52A33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6C7"/>
    <w:rsid w:val="00D549B4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5A"/>
    <w:rsid w:val="00D55FD5"/>
    <w:rsid w:val="00D56088"/>
    <w:rsid w:val="00D564CD"/>
    <w:rsid w:val="00D564E8"/>
    <w:rsid w:val="00D56DBD"/>
    <w:rsid w:val="00D56F7B"/>
    <w:rsid w:val="00D57232"/>
    <w:rsid w:val="00D572A1"/>
    <w:rsid w:val="00D574E4"/>
    <w:rsid w:val="00D5755A"/>
    <w:rsid w:val="00D575FD"/>
    <w:rsid w:val="00D57783"/>
    <w:rsid w:val="00D578D2"/>
    <w:rsid w:val="00D57A0F"/>
    <w:rsid w:val="00D57B98"/>
    <w:rsid w:val="00D600B5"/>
    <w:rsid w:val="00D60257"/>
    <w:rsid w:val="00D6091F"/>
    <w:rsid w:val="00D60A1D"/>
    <w:rsid w:val="00D60D86"/>
    <w:rsid w:val="00D6108D"/>
    <w:rsid w:val="00D612F9"/>
    <w:rsid w:val="00D616A8"/>
    <w:rsid w:val="00D6198E"/>
    <w:rsid w:val="00D61DA5"/>
    <w:rsid w:val="00D625B5"/>
    <w:rsid w:val="00D627AE"/>
    <w:rsid w:val="00D62AEA"/>
    <w:rsid w:val="00D62DBC"/>
    <w:rsid w:val="00D630A2"/>
    <w:rsid w:val="00D63A82"/>
    <w:rsid w:val="00D63B66"/>
    <w:rsid w:val="00D63CBF"/>
    <w:rsid w:val="00D63E1A"/>
    <w:rsid w:val="00D63EEC"/>
    <w:rsid w:val="00D6409B"/>
    <w:rsid w:val="00D641A0"/>
    <w:rsid w:val="00D643E5"/>
    <w:rsid w:val="00D6449B"/>
    <w:rsid w:val="00D645A2"/>
    <w:rsid w:val="00D645C2"/>
    <w:rsid w:val="00D646D2"/>
    <w:rsid w:val="00D648B3"/>
    <w:rsid w:val="00D648F9"/>
    <w:rsid w:val="00D64C9B"/>
    <w:rsid w:val="00D64FD6"/>
    <w:rsid w:val="00D650A6"/>
    <w:rsid w:val="00D651FB"/>
    <w:rsid w:val="00D65500"/>
    <w:rsid w:val="00D65774"/>
    <w:rsid w:val="00D65A94"/>
    <w:rsid w:val="00D65BED"/>
    <w:rsid w:val="00D666BD"/>
    <w:rsid w:val="00D66875"/>
    <w:rsid w:val="00D66A8F"/>
    <w:rsid w:val="00D66AB9"/>
    <w:rsid w:val="00D66AD3"/>
    <w:rsid w:val="00D66C2C"/>
    <w:rsid w:val="00D66D6F"/>
    <w:rsid w:val="00D66F4B"/>
    <w:rsid w:val="00D672D8"/>
    <w:rsid w:val="00D67365"/>
    <w:rsid w:val="00D673F5"/>
    <w:rsid w:val="00D677E6"/>
    <w:rsid w:val="00D67CC9"/>
    <w:rsid w:val="00D701C4"/>
    <w:rsid w:val="00D70442"/>
    <w:rsid w:val="00D70494"/>
    <w:rsid w:val="00D705AF"/>
    <w:rsid w:val="00D706CA"/>
    <w:rsid w:val="00D70741"/>
    <w:rsid w:val="00D7124C"/>
    <w:rsid w:val="00D7134D"/>
    <w:rsid w:val="00D71467"/>
    <w:rsid w:val="00D7155F"/>
    <w:rsid w:val="00D71613"/>
    <w:rsid w:val="00D71ABA"/>
    <w:rsid w:val="00D71FC2"/>
    <w:rsid w:val="00D71FE0"/>
    <w:rsid w:val="00D728E6"/>
    <w:rsid w:val="00D7348A"/>
    <w:rsid w:val="00D735A6"/>
    <w:rsid w:val="00D735D4"/>
    <w:rsid w:val="00D736B1"/>
    <w:rsid w:val="00D739D8"/>
    <w:rsid w:val="00D73AD5"/>
    <w:rsid w:val="00D73C50"/>
    <w:rsid w:val="00D73C91"/>
    <w:rsid w:val="00D74020"/>
    <w:rsid w:val="00D743B6"/>
    <w:rsid w:val="00D7456B"/>
    <w:rsid w:val="00D7468C"/>
    <w:rsid w:val="00D74818"/>
    <w:rsid w:val="00D74ADE"/>
    <w:rsid w:val="00D74B4E"/>
    <w:rsid w:val="00D74F27"/>
    <w:rsid w:val="00D7509B"/>
    <w:rsid w:val="00D7514D"/>
    <w:rsid w:val="00D7533B"/>
    <w:rsid w:val="00D754F8"/>
    <w:rsid w:val="00D75505"/>
    <w:rsid w:val="00D75588"/>
    <w:rsid w:val="00D75658"/>
    <w:rsid w:val="00D75757"/>
    <w:rsid w:val="00D75DFA"/>
    <w:rsid w:val="00D75F71"/>
    <w:rsid w:val="00D761C9"/>
    <w:rsid w:val="00D7642F"/>
    <w:rsid w:val="00D7726E"/>
    <w:rsid w:val="00D772C9"/>
    <w:rsid w:val="00D774E7"/>
    <w:rsid w:val="00D7755E"/>
    <w:rsid w:val="00D77B19"/>
    <w:rsid w:val="00D77CEB"/>
    <w:rsid w:val="00D77F4A"/>
    <w:rsid w:val="00D8000D"/>
    <w:rsid w:val="00D80837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2E1"/>
    <w:rsid w:val="00D81597"/>
    <w:rsid w:val="00D8166D"/>
    <w:rsid w:val="00D81725"/>
    <w:rsid w:val="00D817C1"/>
    <w:rsid w:val="00D817DE"/>
    <w:rsid w:val="00D81AEF"/>
    <w:rsid w:val="00D820F2"/>
    <w:rsid w:val="00D82546"/>
    <w:rsid w:val="00D82FD9"/>
    <w:rsid w:val="00D82FDE"/>
    <w:rsid w:val="00D837BF"/>
    <w:rsid w:val="00D8394C"/>
    <w:rsid w:val="00D839C8"/>
    <w:rsid w:val="00D83A87"/>
    <w:rsid w:val="00D83F6D"/>
    <w:rsid w:val="00D84287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DCD"/>
    <w:rsid w:val="00D86014"/>
    <w:rsid w:val="00D86101"/>
    <w:rsid w:val="00D8617E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8D7"/>
    <w:rsid w:val="00D87A21"/>
    <w:rsid w:val="00D87E3E"/>
    <w:rsid w:val="00D87EDB"/>
    <w:rsid w:val="00D900C2"/>
    <w:rsid w:val="00D901FE"/>
    <w:rsid w:val="00D90649"/>
    <w:rsid w:val="00D906A7"/>
    <w:rsid w:val="00D90768"/>
    <w:rsid w:val="00D90D61"/>
    <w:rsid w:val="00D90E48"/>
    <w:rsid w:val="00D90FA3"/>
    <w:rsid w:val="00D91243"/>
    <w:rsid w:val="00D912A1"/>
    <w:rsid w:val="00D920DD"/>
    <w:rsid w:val="00D921AA"/>
    <w:rsid w:val="00D92277"/>
    <w:rsid w:val="00D923ED"/>
    <w:rsid w:val="00D9243D"/>
    <w:rsid w:val="00D924B6"/>
    <w:rsid w:val="00D927ED"/>
    <w:rsid w:val="00D92867"/>
    <w:rsid w:val="00D92F01"/>
    <w:rsid w:val="00D92FEB"/>
    <w:rsid w:val="00D9300C"/>
    <w:rsid w:val="00D9302B"/>
    <w:rsid w:val="00D93251"/>
    <w:rsid w:val="00D94240"/>
    <w:rsid w:val="00D9437B"/>
    <w:rsid w:val="00D9437E"/>
    <w:rsid w:val="00D945C5"/>
    <w:rsid w:val="00D94652"/>
    <w:rsid w:val="00D946AF"/>
    <w:rsid w:val="00D94B46"/>
    <w:rsid w:val="00D94D98"/>
    <w:rsid w:val="00D9503A"/>
    <w:rsid w:val="00D9515A"/>
    <w:rsid w:val="00D95261"/>
    <w:rsid w:val="00D95838"/>
    <w:rsid w:val="00D95A92"/>
    <w:rsid w:val="00D95E92"/>
    <w:rsid w:val="00D95F60"/>
    <w:rsid w:val="00D95F65"/>
    <w:rsid w:val="00D96351"/>
    <w:rsid w:val="00D96558"/>
    <w:rsid w:val="00D96713"/>
    <w:rsid w:val="00D968E8"/>
    <w:rsid w:val="00D96B07"/>
    <w:rsid w:val="00D96B2C"/>
    <w:rsid w:val="00D96E90"/>
    <w:rsid w:val="00D971B4"/>
    <w:rsid w:val="00D9763D"/>
    <w:rsid w:val="00D97B4F"/>
    <w:rsid w:val="00D97F11"/>
    <w:rsid w:val="00D97F22"/>
    <w:rsid w:val="00D97FA3"/>
    <w:rsid w:val="00D97FE1"/>
    <w:rsid w:val="00DA0923"/>
    <w:rsid w:val="00DA0AE1"/>
    <w:rsid w:val="00DA0BD9"/>
    <w:rsid w:val="00DA0C03"/>
    <w:rsid w:val="00DA0FA8"/>
    <w:rsid w:val="00DA107B"/>
    <w:rsid w:val="00DA120F"/>
    <w:rsid w:val="00DA14E5"/>
    <w:rsid w:val="00DA17B1"/>
    <w:rsid w:val="00DA1BE5"/>
    <w:rsid w:val="00DA1C96"/>
    <w:rsid w:val="00DA2005"/>
    <w:rsid w:val="00DA22B5"/>
    <w:rsid w:val="00DA24CF"/>
    <w:rsid w:val="00DA2673"/>
    <w:rsid w:val="00DA2748"/>
    <w:rsid w:val="00DA2D64"/>
    <w:rsid w:val="00DA3235"/>
    <w:rsid w:val="00DA3375"/>
    <w:rsid w:val="00DA3AE7"/>
    <w:rsid w:val="00DA3CCB"/>
    <w:rsid w:val="00DA41EC"/>
    <w:rsid w:val="00DA4430"/>
    <w:rsid w:val="00DA47A8"/>
    <w:rsid w:val="00DA497E"/>
    <w:rsid w:val="00DA4B9B"/>
    <w:rsid w:val="00DA4D30"/>
    <w:rsid w:val="00DA4D7A"/>
    <w:rsid w:val="00DA4E67"/>
    <w:rsid w:val="00DA5120"/>
    <w:rsid w:val="00DA5234"/>
    <w:rsid w:val="00DA528F"/>
    <w:rsid w:val="00DA55D2"/>
    <w:rsid w:val="00DA59E5"/>
    <w:rsid w:val="00DA5A2E"/>
    <w:rsid w:val="00DA5CBB"/>
    <w:rsid w:val="00DA5D59"/>
    <w:rsid w:val="00DA65A5"/>
    <w:rsid w:val="00DA663D"/>
    <w:rsid w:val="00DA6869"/>
    <w:rsid w:val="00DA68B5"/>
    <w:rsid w:val="00DA6A9F"/>
    <w:rsid w:val="00DA6AB1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CC8"/>
    <w:rsid w:val="00DA7EAE"/>
    <w:rsid w:val="00DB008F"/>
    <w:rsid w:val="00DB0120"/>
    <w:rsid w:val="00DB0549"/>
    <w:rsid w:val="00DB064C"/>
    <w:rsid w:val="00DB0694"/>
    <w:rsid w:val="00DB06FE"/>
    <w:rsid w:val="00DB0933"/>
    <w:rsid w:val="00DB09CB"/>
    <w:rsid w:val="00DB0A24"/>
    <w:rsid w:val="00DB0C82"/>
    <w:rsid w:val="00DB0D46"/>
    <w:rsid w:val="00DB0FE8"/>
    <w:rsid w:val="00DB1280"/>
    <w:rsid w:val="00DB15E7"/>
    <w:rsid w:val="00DB170E"/>
    <w:rsid w:val="00DB1776"/>
    <w:rsid w:val="00DB17A4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D1D"/>
    <w:rsid w:val="00DB2DDB"/>
    <w:rsid w:val="00DB302F"/>
    <w:rsid w:val="00DB34BC"/>
    <w:rsid w:val="00DB3501"/>
    <w:rsid w:val="00DB36AD"/>
    <w:rsid w:val="00DB38E8"/>
    <w:rsid w:val="00DB3A01"/>
    <w:rsid w:val="00DB3AC0"/>
    <w:rsid w:val="00DB3DBF"/>
    <w:rsid w:val="00DB3FD3"/>
    <w:rsid w:val="00DB41C5"/>
    <w:rsid w:val="00DB42AB"/>
    <w:rsid w:val="00DB465B"/>
    <w:rsid w:val="00DB482E"/>
    <w:rsid w:val="00DB4BB8"/>
    <w:rsid w:val="00DB4BF6"/>
    <w:rsid w:val="00DB4C51"/>
    <w:rsid w:val="00DB50D6"/>
    <w:rsid w:val="00DB52F5"/>
    <w:rsid w:val="00DB565E"/>
    <w:rsid w:val="00DB57B1"/>
    <w:rsid w:val="00DB591A"/>
    <w:rsid w:val="00DB5AF4"/>
    <w:rsid w:val="00DB5B3F"/>
    <w:rsid w:val="00DB616D"/>
    <w:rsid w:val="00DB6319"/>
    <w:rsid w:val="00DB64C3"/>
    <w:rsid w:val="00DB652F"/>
    <w:rsid w:val="00DB66E5"/>
    <w:rsid w:val="00DB66FB"/>
    <w:rsid w:val="00DB68C5"/>
    <w:rsid w:val="00DB6CFE"/>
    <w:rsid w:val="00DB71EB"/>
    <w:rsid w:val="00DB71FA"/>
    <w:rsid w:val="00DB72C1"/>
    <w:rsid w:val="00DB72D9"/>
    <w:rsid w:val="00DB7318"/>
    <w:rsid w:val="00DB766C"/>
    <w:rsid w:val="00DB7916"/>
    <w:rsid w:val="00DB79B2"/>
    <w:rsid w:val="00DB7B0A"/>
    <w:rsid w:val="00DB7ED0"/>
    <w:rsid w:val="00DC03DD"/>
    <w:rsid w:val="00DC05A7"/>
    <w:rsid w:val="00DC0706"/>
    <w:rsid w:val="00DC08AE"/>
    <w:rsid w:val="00DC0A65"/>
    <w:rsid w:val="00DC0DD7"/>
    <w:rsid w:val="00DC0F4C"/>
    <w:rsid w:val="00DC126D"/>
    <w:rsid w:val="00DC12D8"/>
    <w:rsid w:val="00DC1407"/>
    <w:rsid w:val="00DC1456"/>
    <w:rsid w:val="00DC163C"/>
    <w:rsid w:val="00DC17F4"/>
    <w:rsid w:val="00DC18CE"/>
    <w:rsid w:val="00DC1D48"/>
    <w:rsid w:val="00DC1DD1"/>
    <w:rsid w:val="00DC1F44"/>
    <w:rsid w:val="00DC206F"/>
    <w:rsid w:val="00DC22ED"/>
    <w:rsid w:val="00DC2664"/>
    <w:rsid w:val="00DC27B7"/>
    <w:rsid w:val="00DC2951"/>
    <w:rsid w:val="00DC29BA"/>
    <w:rsid w:val="00DC31C4"/>
    <w:rsid w:val="00DC3690"/>
    <w:rsid w:val="00DC38A0"/>
    <w:rsid w:val="00DC3972"/>
    <w:rsid w:val="00DC3999"/>
    <w:rsid w:val="00DC3A2D"/>
    <w:rsid w:val="00DC3E23"/>
    <w:rsid w:val="00DC3F11"/>
    <w:rsid w:val="00DC4077"/>
    <w:rsid w:val="00DC4089"/>
    <w:rsid w:val="00DC46A5"/>
    <w:rsid w:val="00DC47EF"/>
    <w:rsid w:val="00DC4B82"/>
    <w:rsid w:val="00DC4C68"/>
    <w:rsid w:val="00DC4C88"/>
    <w:rsid w:val="00DC4CD6"/>
    <w:rsid w:val="00DC4E81"/>
    <w:rsid w:val="00DC4F9E"/>
    <w:rsid w:val="00DC5067"/>
    <w:rsid w:val="00DC53E6"/>
    <w:rsid w:val="00DC5411"/>
    <w:rsid w:val="00DC5651"/>
    <w:rsid w:val="00DC5A18"/>
    <w:rsid w:val="00DC5BB9"/>
    <w:rsid w:val="00DC5C3F"/>
    <w:rsid w:val="00DC5E47"/>
    <w:rsid w:val="00DC625D"/>
    <w:rsid w:val="00DC6569"/>
    <w:rsid w:val="00DC65D6"/>
    <w:rsid w:val="00DC66B6"/>
    <w:rsid w:val="00DC690B"/>
    <w:rsid w:val="00DC6BFC"/>
    <w:rsid w:val="00DC6C06"/>
    <w:rsid w:val="00DC6E76"/>
    <w:rsid w:val="00DC6EC1"/>
    <w:rsid w:val="00DC701A"/>
    <w:rsid w:val="00DC74ED"/>
    <w:rsid w:val="00DC7616"/>
    <w:rsid w:val="00DC7696"/>
    <w:rsid w:val="00DC77C8"/>
    <w:rsid w:val="00DC7900"/>
    <w:rsid w:val="00DC7916"/>
    <w:rsid w:val="00DC7E7B"/>
    <w:rsid w:val="00DC7F8D"/>
    <w:rsid w:val="00DD00CF"/>
    <w:rsid w:val="00DD01DE"/>
    <w:rsid w:val="00DD023D"/>
    <w:rsid w:val="00DD023F"/>
    <w:rsid w:val="00DD02D6"/>
    <w:rsid w:val="00DD031D"/>
    <w:rsid w:val="00DD0551"/>
    <w:rsid w:val="00DD0572"/>
    <w:rsid w:val="00DD05F0"/>
    <w:rsid w:val="00DD0694"/>
    <w:rsid w:val="00DD0C86"/>
    <w:rsid w:val="00DD0D09"/>
    <w:rsid w:val="00DD0D59"/>
    <w:rsid w:val="00DD0F05"/>
    <w:rsid w:val="00DD108C"/>
    <w:rsid w:val="00DD1171"/>
    <w:rsid w:val="00DD12A3"/>
    <w:rsid w:val="00DD1602"/>
    <w:rsid w:val="00DD16B2"/>
    <w:rsid w:val="00DD1702"/>
    <w:rsid w:val="00DD188B"/>
    <w:rsid w:val="00DD1952"/>
    <w:rsid w:val="00DD1A7E"/>
    <w:rsid w:val="00DD1C1E"/>
    <w:rsid w:val="00DD1FD5"/>
    <w:rsid w:val="00DD22A1"/>
    <w:rsid w:val="00DD2581"/>
    <w:rsid w:val="00DD25A3"/>
    <w:rsid w:val="00DD25DB"/>
    <w:rsid w:val="00DD26AF"/>
    <w:rsid w:val="00DD2801"/>
    <w:rsid w:val="00DD2993"/>
    <w:rsid w:val="00DD29CE"/>
    <w:rsid w:val="00DD2A55"/>
    <w:rsid w:val="00DD2F9F"/>
    <w:rsid w:val="00DD312B"/>
    <w:rsid w:val="00DD3252"/>
    <w:rsid w:val="00DD3396"/>
    <w:rsid w:val="00DD3481"/>
    <w:rsid w:val="00DD391D"/>
    <w:rsid w:val="00DD3941"/>
    <w:rsid w:val="00DD3C3D"/>
    <w:rsid w:val="00DD3D63"/>
    <w:rsid w:val="00DD449A"/>
    <w:rsid w:val="00DD4878"/>
    <w:rsid w:val="00DD4DC2"/>
    <w:rsid w:val="00DD4EF7"/>
    <w:rsid w:val="00DD50E2"/>
    <w:rsid w:val="00DD53A4"/>
    <w:rsid w:val="00DD5426"/>
    <w:rsid w:val="00DD5F3B"/>
    <w:rsid w:val="00DD5F53"/>
    <w:rsid w:val="00DD5F84"/>
    <w:rsid w:val="00DD5FB1"/>
    <w:rsid w:val="00DD63DE"/>
    <w:rsid w:val="00DD64B6"/>
    <w:rsid w:val="00DD6867"/>
    <w:rsid w:val="00DD71CC"/>
    <w:rsid w:val="00DD7208"/>
    <w:rsid w:val="00DD73C0"/>
    <w:rsid w:val="00DD73D1"/>
    <w:rsid w:val="00DD7656"/>
    <w:rsid w:val="00DD7670"/>
    <w:rsid w:val="00DD7A77"/>
    <w:rsid w:val="00DD7AA6"/>
    <w:rsid w:val="00DE01C4"/>
    <w:rsid w:val="00DE03D8"/>
    <w:rsid w:val="00DE05B3"/>
    <w:rsid w:val="00DE0B55"/>
    <w:rsid w:val="00DE10A6"/>
    <w:rsid w:val="00DE1258"/>
    <w:rsid w:val="00DE1342"/>
    <w:rsid w:val="00DE1439"/>
    <w:rsid w:val="00DE1461"/>
    <w:rsid w:val="00DE1487"/>
    <w:rsid w:val="00DE1975"/>
    <w:rsid w:val="00DE1B8A"/>
    <w:rsid w:val="00DE1BC2"/>
    <w:rsid w:val="00DE1C73"/>
    <w:rsid w:val="00DE1CD9"/>
    <w:rsid w:val="00DE209A"/>
    <w:rsid w:val="00DE20A3"/>
    <w:rsid w:val="00DE2292"/>
    <w:rsid w:val="00DE23B5"/>
    <w:rsid w:val="00DE2B64"/>
    <w:rsid w:val="00DE2DA0"/>
    <w:rsid w:val="00DE365C"/>
    <w:rsid w:val="00DE3856"/>
    <w:rsid w:val="00DE3880"/>
    <w:rsid w:val="00DE391A"/>
    <w:rsid w:val="00DE397D"/>
    <w:rsid w:val="00DE42A7"/>
    <w:rsid w:val="00DE4961"/>
    <w:rsid w:val="00DE4B1C"/>
    <w:rsid w:val="00DE4F06"/>
    <w:rsid w:val="00DE4F4B"/>
    <w:rsid w:val="00DE4FD4"/>
    <w:rsid w:val="00DE5130"/>
    <w:rsid w:val="00DE528A"/>
    <w:rsid w:val="00DE554C"/>
    <w:rsid w:val="00DE55EB"/>
    <w:rsid w:val="00DE5A84"/>
    <w:rsid w:val="00DE5CE9"/>
    <w:rsid w:val="00DE5E28"/>
    <w:rsid w:val="00DE61EC"/>
    <w:rsid w:val="00DE6D8B"/>
    <w:rsid w:val="00DE704C"/>
    <w:rsid w:val="00DE7387"/>
    <w:rsid w:val="00DE74BA"/>
    <w:rsid w:val="00DE7BB8"/>
    <w:rsid w:val="00DE7D79"/>
    <w:rsid w:val="00DE7EFB"/>
    <w:rsid w:val="00DF0038"/>
    <w:rsid w:val="00DF01CB"/>
    <w:rsid w:val="00DF0278"/>
    <w:rsid w:val="00DF02B9"/>
    <w:rsid w:val="00DF0435"/>
    <w:rsid w:val="00DF0747"/>
    <w:rsid w:val="00DF0C4C"/>
    <w:rsid w:val="00DF0C72"/>
    <w:rsid w:val="00DF0CE7"/>
    <w:rsid w:val="00DF111D"/>
    <w:rsid w:val="00DF11D9"/>
    <w:rsid w:val="00DF1350"/>
    <w:rsid w:val="00DF13FE"/>
    <w:rsid w:val="00DF1857"/>
    <w:rsid w:val="00DF18AE"/>
    <w:rsid w:val="00DF1967"/>
    <w:rsid w:val="00DF1F19"/>
    <w:rsid w:val="00DF2130"/>
    <w:rsid w:val="00DF214E"/>
    <w:rsid w:val="00DF21EF"/>
    <w:rsid w:val="00DF2494"/>
    <w:rsid w:val="00DF266B"/>
    <w:rsid w:val="00DF26FF"/>
    <w:rsid w:val="00DF284D"/>
    <w:rsid w:val="00DF2C5C"/>
    <w:rsid w:val="00DF2F25"/>
    <w:rsid w:val="00DF2FA2"/>
    <w:rsid w:val="00DF3B0B"/>
    <w:rsid w:val="00DF3BEB"/>
    <w:rsid w:val="00DF4104"/>
    <w:rsid w:val="00DF425B"/>
    <w:rsid w:val="00DF47CE"/>
    <w:rsid w:val="00DF482F"/>
    <w:rsid w:val="00DF4905"/>
    <w:rsid w:val="00DF4FC2"/>
    <w:rsid w:val="00DF52FD"/>
    <w:rsid w:val="00DF538A"/>
    <w:rsid w:val="00DF579F"/>
    <w:rsid w:val="00DF5F20"/>
    <w:rsid w:val="00DF5F25"/>
    <w:rsid w:val="00DF5F4D"/>
    <w:rsid w:val="00DF5F7D"/>
    <w:rsid w:val="00DF5FC0"/>
    <w:rsid w:val="00DF6079"/>
    <w:rsid w:val="00DF631E"/>
    <w:rsid w:val="00DF63B5"/>
    <w:rsid w:val="00DF6672"/>
    <w:rsid w:val="00DF672B"/>
    <w:rsid w:val="00DF6AD5"/>
    <w:rsid w:val="00DF6AE9"/>
    <w:rsid w:val="00DF6D3F"/>
    <w:rsid w:val="00DF6EB7"/>
    <w:rsid w:val="00DF7071"/>
    <w:rsid w:val="00DF70E6"/>
    <w:rsid w:val="00DF7463"/>
    <w:rsid w:val="00DF79F3"/>
    <w:rsid w:val="00DF7CB1"/>
    <w:rsid w:val="00DF7D24"/>
    <w:rsid w:val="00DF7D90"/>
    <w:rsid w:val="00E00149"/>
    <w:rsid w:val="00E0040E"/>
    <w:rsid w:val="00E005EB"/>
    <w:rsid w:val="00E00BEC"/>
    <w:rsid w:val="00E00E13"/>
    <w:rsid w:val="00E00E74"/>
    <w:rsid w:val="00E01012"/>
    <w:rsid w:val="00E012B1"/>
    <w:rsid w:val="00E013D1"/>
    <w:rsid w:val="00E01438"/>
    <w:rsid w:val="00E017EB"/>
    <w:rsid w:val="00E01936"/>
    <w:rsid w:val="00E01B09"/>
    <w:rsid w:val="00E01DAE"/>
    <w:rsid w:val="00E01F46"/>
    <w:rsid w:val="00E0200D"/>
    <w:rsid w:val="00E02049"/>
    <w:rsid w:val="00E02158"/>
    <w:rsid w:val="00E02192"/>
    <w:rsid w:val="00E02218"/>
    <w:rsid w:val="00E02385"/>
    <w:rsid w:val="00E02432"/>
    <w:rsid w:val="00E0294E"/>
    <w:rsid w:val="00E02B8F"/>
    <w:rsid w:val="00E02C39"/>
    <w:rsid w:val="00E02DA6"/>
    <w:rsid w:val="00E02F46"/>
    <w:rsid w:val="00E030F1"/>
    <w:rsid w:val="00E032F2"/>
    <w:rsid w:val="00E032F7"/>
    <w:rsid w:val="00E03369"/>
    <w:rsid w:val="00E033C6"/>
    <w:rsid w:val="00E03494"/>
    <w:rsid w:val="00E036DE"/>
    <w:rsid w:val="00E03EE6"/>
    <w:rsid w:val="00E043E1"/>
    <w:rsid w:val="00E0446E"/>
    <w:rsid w:val="00E046FB"/>
    <w:rsid w:val="00E04827"/>
    <w:rsid w:val="00E04DFB"/>
    <w:rsid w:val="00E05592"/>
    <w:rsid w:val="00E056D8"/>
    <w:rsid w:val="00E057C4"/>
    <w:rsid w:val="00E05880"/>
    <w:rsid w:val="00E05D16"/>
    <w:rsid w:val="00E05DFD"/>
    <w:rsid w:val="00E05E09"/>
    <w:rsid w:val="00E063B2"/>
    <w:rsid w:val="00E06498"/>
    <w:rsid w:val="00E06508"/>
    <w:rsid w:val="00E06792"/>
    <w:rsid w:val="00E06F5C"/>
    <w:rsid w:val="00E072CA"/>
    <w:rsid w:val="00E07637"/>
    <w:rsid w:val="00E07A34"/>
    <w:rsid w:val="00E07D24"/>
    <w:rsid w:val="00E07F39"/>
    <w:rsid w:val="00E101F2"/>
    <w:rsid w:val="00E10370"/>
    <w:rsid w:val="00E1075B"/>
    <w:rsid w:val="00E1079E"/>
    <w:rsid w:val="00E1158D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661"/>
    <w:rsid w:val="00E12A51"/>
    <w:rsid w:val="00E12C54"/>
    <w:rsid w:val="00E12DED"/>
    <w:rsid w:val="00E1343A"/>
    <w:rsid w:val="00E135EC"/>
    <w:rsid w:val="00E144E9"/>
    <w:rsid w:val="00E147C5"/>
    <w:rsid w:val="00E148D4"/>
    <w:rsid w:val="00E152D1"/>
    <w:rsid w:val="00E153F0"/>
    <w:rsid w:val="00E155BF"/>
    <w:rsid w:val="00E15A1C"/>
    <w:rsid w:val="00E15D47"/>
    <w:rsid w:val="00E160F3"/>
    <w:rsid w:val="00E16966"/>
    <w:rsid w:val="00E16972"/>
    <w:rsid w:val="00E1697B"/>
    <w:rsid w:val="00E16A88"/>
    <w:rsid w:val="00E17390"/>
    <w:rsid w:val="00E17413"/>
    <w:rsid w:val="00E17449"/>
    <w:rsid w:val="00E1754B"/>
    <w:rsid w:val="00E17582"/>
    <w:rsid w:val="00E17587"/>
    <w:rsid w:val="00E1760C"/>
    <w:rsid w:val="00E17A91"/>
    <w:rsid w:val="00E17DF8"/>
    <w:rsid w:val="00E17E2E"/>
    <w:rsid w:val="00E17FBC"/>
    <w:rsid w:val="00E20066"/>
    <w:rsid w:val="00E202A4"/>
    <w:rsid w:val="00E20A74"/>
    <w:rsid w:val="00E210EB"/>
    <w:rsid w:val="00E21292"/>
    <w:rsid w:val="00E21421"/>
    <w:rsid w:val="00E2148F"/>
    <w:rsid w:val="00E2152F"/>
    <w:rsid w:val="00E217E2"/>
    <w:rsid w:val="00E21C4B"/>
    <w:rsid w:val="00E21CAB"/>
    <w:rsid w:val="00E21E6D"/>
    <w:rsid w:val="00E21FD4"/>
    <w:rsid w:val="00E221C5"/>
    <w:rsid w:val="00E22277"/>
    <w:rsid w:val="00E229C9"/>
    <w:rsid w:val="00E22BDE"/>
    <w:rsid w:val="00E22D4E"/>
    <w:rsid w:val="00E234B9"/>
    <w:rsid w:val="00E23594"/>
    <w:rsid w:val="00E23970"/>
    <w:rsid w:val="00E239E0"/>
    <w:rsid w:val="00E239F9"/>
    <w:rsid w:val="00E23A5E"/>
    <w:rsid w:val="00E23E2B"/>
    <w:rsid w:val="00E23F46"/>
    <w:rsid w:val="00E24228"/>
    <w:rsid w:val="00E242D9"/>
    <w:rsid w:val="00E245BC"/>
    <w:rsid w:val="00E24A1A"/>
    <w:rsid w:val="00E24A5D"/>
    <w:rsid w:val="00E24A86"/>
    <w:rsid w:val="00E24C99"/>
    <w:rsid w:val="00E24DA3"/>
    <w:rsid w:val="00E25034"/>
    <w:rsid w:val="00E2544F"/>
    <w:rsid w:val="00E254ED"/>
    <w:rsid w:val="00E25571"/>
    <w:rsid w:val="00E255C2"/>
    <w:rsid w:val="00E25806"/>
    <w:rsid w:val="00E25D64"/>
    <w:rsid w:val="00E25FD9"/>
    <w:rsid w:val="00E26214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02"/>
    <w:rsid w:val="00E30016"/>
    <w:rsid w:val="00E30529"/>
    <w:rsid w:val="00E3055E"/>
    <w:rsid w:val="00E306EE"/>
    <w:rsid w:val="00E30914"/>
    <w:rsid w:val="00E309A3"/>
    <w:rsid w:val="00E30C3D"/>
    <w:rsid w:val="00E30CEE"/>
    <w:rsid w:val="00E30DDF"/>
    <w:rsid w:val="00E31192"/>
    <w:rsid w:val="00E31197"/>
    <w:rsid w:val="00E3124B"/>
    <w:rsid w:val="00E3193E"/>
    <w:rsid w:val="00E31940"/>
    <w:rsid w:val="00E31FA6"/>
    <w:rsid w:val="00E3216B"/>
    <w:rsid w:val="00E32251"/>
    <w:rsid w:val="00E32461"/>
    <w:rsid w:val="00E3266F"/>
    <w:rsid w:val="00E326D3"/>
    <w:rsid w:val="00E32820"/>
    <w:rsid w:val="00E328F4"/>
    <w:rsid w:val="00E32BFD"/>
    <w:rsid w:val="00E32F17"/>
    <w:rsid w:val="00E32FD4"/>
    <w:rsid w:val="00E33460"/>
    <w:rsid w:val="00E3390C"/>
    <w:rsid w:val="00E33C5B"/>
    <w:rsid w:val="00E341B2"/>
    <w:rsid w:val="00E344C5"/>
    <w:rsid w:val="00E34726"/>
    <w:rsid w:val="00E34773"/>
    <w:rsid w:val="00E34B8C"/>
    <w:rsid w:val="00E34F29"/>
    <w:rsid w:val="00E35236"/>
    <w:rsid w:val="00E352CA"/>
    <w:rsid w:val="00E35DEE"/>
    <w:rsid w:val="00E36118"/>
    <w:rsid w:val="00E3615C"/>
    <w:rsid w:val="00E361BE"/>
    <w:rsid w:val="00E362F8"/>
    <w:rsid w:val="00E36454"/>
    <w:rsid w:val="00E36A04"/>
    <w:rsid w:val="00E36AFD"/>
    <w:rsid w:val="00E36C5B"/>
    <w:rsid w:val="00E36EF2"/>
    <w:rsid w:val="00E37156"/>
    <w:rsid w:val="00E371E2"/>
    <w:rsid w:val="00E375F1"/>
    <w:rsid w:val="00E377E6"/>
    <w:rsid w:val="00E37DD6"/>
    <w:rsid w:val="00E37E08"/>
    <w:rsid w:val="00E37EA9"/>
    <w:rsid w:val="00E37F35"/>
    <w:rsid w:val="00E40249"/>
    <w:rsid w:val="00E40391"/>
    <w:rsid w:val="00E40541"/>
    <w:rsid w:val="00E4056B"/>
    <w:rsid w:val="00E40601"/>
    <w:rsid w:val="00E40BA2"/>
    <w:rsid w:val="00E40CFC"/>
    <w:rsid w:val="00E40F71"/>
    <w:rsid w:val="00E410B7"/>
    <w:rsid w:val="00E410D4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2AA"/>
    <w:rsid w:val="00E432F2"/>
    <w:rsid w:val="00E4337A"/>
    <w:rsid w:val="00E43B9E"/>
    <w:rsid w:val="00E43F30"/>
    <w:rsid w:val="00E440BB"/>
    <w:rsid w:val="00E44139"/>
    <w:rsid w:val="00E4435C"/>
    <w:rsid w:val="00E4459C"/>
    <w:rsid w:val="00E4459F"/>
    <w:rsid w:val="00E44AF4"/>
    <w:rsid w:val="00E44D33"/>
    <w:rsid w:val="00E45016"/>
    <w:rsid w:val="00E4514F"/>
    <w:rsid w:val="00E4565E"/>
    <w:rsid w:val="00E45675"/>
    <w:rsid w:val="00E456A8"/>
    <w:rsid w:val="00E45796"/>
    <w:rsid w:val="00E46032"/>
    <w:rsid w:val="00E4615E"/>
    <w:rsid w:val="00E46A5A"/>
    <w:rsid w:val="00E472F7"/>
    <w:rsid w:val="00E4730A"/>
    <w:rsid w:val="00E4775C"/>
    <w:rsid w:val="00E4798F"/>
    <w:rsid w:val="00E47A76"/>
    <w:rsid w:val="00E47C93"/>
    <w:rsid w:val="00E47CE1"/>
    <w:rsid w:val="00E5036C"/>
    <w:rsid w:val="00E50769"/>
    <w:rsid w:val="00E50DE7"/>
    <w:rsid w:val="00E51636"/>
    <w:rsid w:val="00E5198D"/>
    <w:rsid w:val="00E51AB3"/>
    <w:rsid w:val="00E51D8E"/>
    <w:rsid w:val="00E51E2A"/>
    <w:rsid w:val="00E524CA"/>
    <w:rsid w:val="00E52D23"/>
    <w:rsid w:val="00E52EDD"/>
    <w:rsid w:val="00E53115"/>
    <w:rsid w:val="00E53139"/>
    <w:rsid w:val="00E533B4"/>
    <w:rsid w:val="00E533D4"/>
    <w:rsid w:val="00E53578"/>
    <w:rsid w:val="00E536C1"/>
    <w:rsid w:val="00E53731"/>
    <w:rsid w:val="00E538D7"/>
    <w:rsid w:val="00E53C7C"/>
    <w:rsid w:val="00E53D8C"/>
    <w:rsid w:val="00E5409F"/>
    <w:rsid w:val="00E541E7"/>
    <w:rsid w:val="00E54370"/>
    <w:rsid w:val="00E54628"/>
    <w:rsid w:val="00E546BE"/>
    <w:rsid w:val="00E547FF"/>
    <w:rsid w:val="00E54905"/>
    <w:rsid w:val="00E54CAB"/>
    <w:rsid w:val="00E55156"/>
    <w:rsid w:val="00E551B3"/>
    <w:rsid w:val="00E55847"/>
    <w:rsid w:val="00E5597B"/>
    <w:rsid w:val="00E55D20"/>
    <w:rsid w:val="00E55D22"/>
    <w:rsid w:val="00E55F5F"/>
    <w:rsid w:val="00E55F7A"/>
    <w:rsid w:val="00E564AB"/>
    <w:rsid w:val="00E5658E"/>
    <w:rsid w:val="00E566FE"/>
    <w:rsid w:val="00E56928"/>
    <w:rsid w:val="00E56ABC"/>
    <w:rsid w:val="00E56AFC"/>
    <w:rsid w:val="00E56B7B"/>
    <w:rsid w:val="00E57125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859"/>
    <w:rsid w:val="00E60966"/>
    <w:rsid w:val="00E60CCB"/>
    <w:rsid w:val="00E60D30"/>
    <w:rsid w:val="00E610A5"/>
    <w:rsid w:val="00E6117A"/>
    <w:rsid w:val="00E6119C"/>
    <w:rsid w:val="00E612CC"/>
    <w:rsid w:val="00E612D9"/>
    <w:rsid w:val="00E61DB0"/>
    <w:rsid w:val="00E61DC3"/>
    <w:rsid w:val="00E61F2C"/>
    <w:rsid w:val="00E6252C"/>
    <w:rsid w:val="00E625C1"/>
    <w:rsid w:val="00E626A1"/>
    <w:rsid w:val="00E629C4"/>
    <w:rsid w:val="00E62E65"/>
    <w:rsid w:val="00E62FD2"/>
    <w:rsid w:val="00E63400"/>
    <w:rsid w:val="00E6363F"/>
    <w:rsid w:val="00E636CB"/>
    <w:rsid w:val="00E639FA"/>
    <w:rsid w:val="00E63AC1"/>
    <w:rsid w:val="00E63DB8"/>
    <w:rsid w:val="00E63E7A"/>
    <w:rsid w:val="00E64826"/>
    <w:rsid w:val="00E64939"/>
    <w:rsid w:val="00E64C56"/>
    <w:rsid w:val="00E64E25"/>
    <w:rsid w:val="00E64EF6"/>
    <w:rsid w:val="00E64FFF"/>
    <w:rsid w:val="00E65024"/>
    <w:rsid w:val="00E6586D"/>
    <w:rsid w:val="00E659C7"/>
    <w:rsid w:val="00E65ADA"/>
    <w:rsid w:val="00E65BFC"/>
    <w:rsid w:val="00E66665"/>
    <w:rsid w:val="00E66A78"/>
    <w:rsid w:val="00E66AC2"/>
    <w:rsid w:val="00E66C6B"/>
    <w:rsid w:val="00E67212"/>
    <w:rsid w:val="00E67369"/>
    <w:rsid w:val="00E67578"/>
    <w:rsid w:val="00E678A1"/>
    <w:rsid w:val="00E678F8"/>
    <w:rsid w:val="00E67ED1"/>
    <w:rsid w:val="00E702CF"/>
    <w:rsid w:val="00E702EC"/>
    <w:rsid w:val="00E7092A"/>
    <w:rsid w:val="00E70A10"/>
    <w:rsid w:val="00E70EA4"/>
    <w:rsid w:val="00E71401"/>
    <w:rsid w:val="00E714BA"/>
    <w:rsid w:val="00E7169B"/>
    <w:rsid w:val="00E716B7"/>
    <w:rsid w:val="00E7173C"/>
    <w:rsid w:val="00E717F3"/>
    <w:rsid w:val="00E71A26"/>
    <w:rsid w:val="00E71A7A"/>
    <w:rsid w:val="00E71E6C"/>
    <w:rsid w:val="00E71F37"/>
    <w:rsid w:val="00E72145"/>
    <w:rsid w:val="00E72360"/>
    <w:rsid w:val="00E72555"/>
    <w:rsid w:val="00E72694"/>
    <w:rsid w:val="00E727F2"/>
    <w:rsid w:val="00E7281B"/>
    <w:rsid w:val="00E7287B"/>
    <w:rsid w:val="00E728B0"/>
    <w:rsid w:val="00E730FA"/>
    <w:rsid w:val="00E73380"/>
    <w:rsid w:val="00E73647"/>
    <w:rsid w:val="00E736C4"/>
    <w:rsid w:val="00E73754"/>
    <w:rsid w:val="00E737D7"/>
    <w:rsid w:val="00E739E9"/>
    <w:rsid w:val="00E73E53"/>
    <w:rsid w:val="00E7404A"/>
    <w:rsid w:val="00E74163"/>
    <w:rsid w:val="00E741B6"/>
    <w:rsid w:val="00E74234"/>
    <w:rsid w:val="00E74572"/>
    <w:rsid w:val="00E7463A"/>
    <w:rsid w:val="00E74722"/>
    <w:rsid w:val="00E74800"/>
    <w:rsid w:val="00E74875"/>
    <w:rsid w:val="00E7495E"/>
    <w:rsid w:val="00E74BCA"/>
    <w:rsid w:val="00E74BF4"/>
    <w:rsid w:val="00E7569F"/>
    <w:rsid w:val="00E7588D"/>
    <w:rsid w:val="00E75B46"/>
    <w:rsid w:val="00E75E4C"/>
    <w:rsid w:val="00E75F24"/>
    <w:rsid w:val="00E75F49"/>
    <w:rsid w:val="00E76096"/>
    <w:rsid w:val="00E760D8"/>
    <w:rsid w:val="00E76144"/>
    <w:rsid w:val="00E76B87"/>
    <w:rsid w:val="00E76D2B"/>
    <w:rsid w:val="00E77123"/>
    <w:rsid w:val="00E772D3"/>
    <w:rsid w:val="00E7746E"/>
    <w:rsid w:val="00E77676"/>
    <w:rsid w:val="00E77894"/>
    <w:rsid w:val="00E77C07"/>
    <w:rsid w:val="00E77E10"/>
    <w:rsid w:val="00E77F2E"/>
    <w:rsid w:val="00E80115"/>
    <w:rsid w:val="00E80367"/>
    <w:rsid w:val="00E80434"/>
    <w:rsid w:val="00E8099F"/>
    <w:rsid w:val="00E80C3B"/>
    <w:rsid w:val="00E80F11"/>
    <w:rsid w:val="00E80FDD"/>
    <w:rsid w:val="00E81353"/>
    <w:rsid w:val="00E8136A"/>
    <w:rsid w:val="00E8158A"/>
    <w:rsid w:val="00E8161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300C"/>
    <w:rsid w:val="00E836BB"/>
    <w:rsid w:val="00E83785"/>
    <w:rsid w:val="00E837EA"/>
    <w:rsid w:val="00E83B62"/>
    <w:rsid w:val="00E83BDC"/>
    <w:rsid w:val="00E83DF0"/>
    <w:rsid w:val="00E84131"/>
    <w:rsid w:val="00E844AD"/>
    <w:rsid w:val="00E846FC"/>
    <w:rsid w:val="00E84731"/>
    <w:rsid w:val="00E84B87"/>
    <w:rsid w:val="00E84F78"/>
    <w:rsid w:val="00E85098"/>
    <w:rsid w:val="00E85529"/>
    <w:rsid w:val="00E85640"/>
    <w:rsid w:val="00E859CD"/>
    <w:rsid w:val="00E85A18"/>
    <w:rsid w:val="00E86025"/>
    <w:rsid w:val="00E86205"/>
    <w:rsid w:val="00E86210"/>
    <w:rsid w:val="00E8677E"/>
    <w:rsid w:val="00E86D53"/>
    <w:rsid w:val="00E86FC6"/>
    <w:rsid w:val="00E87246"/>
    <w:rsid w:val="00E8759D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867"/>
    <w:rsid w:val="00E91F11"/>
    <w:rsid w:val="00E92091"/>
    <w:rsid w:val="00E92983"/>
    <w:rsid w:val="00E92A59"/>
    <w:rsid w:val="00E92C7F"/>
    <w:rsid w:val="00E934E1"/>
    <w:rsid w:val="00E93678"/>
    <w:rsid w:val="00E93721"/>
    <w:rsid w:val="00E93B7F"/>
    <w:rsid w:val="00E93D60"/>
    <w:rsid w:val="00E94015"/>
    <w:rsid w:val="00E942F2"/>
    <w:rsid w:val="00E9444B"/>
    <w:rsid w:val="00E945D0"/>
    <w:rsid w:val="00E9481B"/>
    <w:rsid w:val="00E94D42"/>
    <w:rsid w:val="00E94EC4"/>
    <w:rsid w:val="00E95424"/>
    <w:rsid w:val="00E955A5"/>
    <w:rsid w:val="00E95730"/>
    <w:rsid w:val="00E958F4"/>
    <w:rsid w:val="00E95A64"/>
    <w:rsid w:val="00E95ADC"/>
    <w:rsid w:val="00E95BE5"/>
    <w:rsid w:val="00E95C45"/>
    <w:rsid w:val="00E95CBB"/>
    <w:rsid w:val="00E95FA5"/>
    <w:rsid w:val="00E96074"/>
    <w:rsid w:val="00E964C4"/>
    <w:rsid w:val="00E966AC"/>
    <w:rsid w:val="00E966F9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46"/>
    <w:rsid w:val="00EA01B7"/>
    <w:rsid w:val="00EA0782"/>
    <w:rsid w:val="00EA0947"/>
    <w:rsid w:val="00EA0AA3"/>
    <w:rsid w:val="00EA0AED"/>
    <w:rsid w:val="00EA0C4C"/>
    <w:rsid w:val="00EA1046"/>
    <w:rsid w:val="00EA127B"/>
    <w:rsid w:val="00EA15A1"/>
    <w:rsid w:val="00EA161F"/>
    <w:rsid w:val="00EA1857"/>
    <w:rsid w:val="00EA2034"/>
    <w:rsid w:val="00EA214E"/>
    <w:rsid w:val="00EA2211"/>
    <w:rsid w:val="00EA229B"/>
    <w:rsid w:val="00EA23ED"/>
    <w:rsid w:val="00EA24B7"/>
    <w:rsid w:val="00EA258B"/>
    <w:rsid w:val="00EA2BAD"/>
    <w:rsid w:val="00EA2E36"/>
    <w:rsid w:val="00EA2F6D"/>
    <w:rsid w:val="00EA323A"/>
    <w:rsid w:val="00EA32BD"/>
    <w:rsid w:val="00EA3990"/>
    <w:rsid w:val="00EA3EE4"/>
    <w:rsid w:val="00EA40C4"/>
    <w:rsid w:val="00EA40E7"/>
    <w:rsid w:val="00EA42F2"/>
    <w:rsid w:val="00EA442F"/>
    <w:rsid w:val="00EA455A"/>
    <w:rsid w:val="00EA45AF"/>
    <w:rsid w:val="00EA4AD1"/>
    <w:rsid w:val="00EA4BB7"/>
    <w:rsid w:val="00EA4C26"/>
    <w:rsid w:val="00EA4CA2"/>
    <w:rsid w:val="00EA5029"/>
    <w:rsid w:val="00EA525A"/>
    <w:rsid w:val="00EA5728"/>
    <w:rsid w:val="00EA57F7"/>
    <w:rsid w:val="00EA586B"/>
    <w:rsid w:val="00EA5B68"/>
    <w:rsid w:val="00EA612F"/>
    <w:rsid w:val="00EA658C"/>
    <w:rsid w:val="00EA6647"/>
    <w:rsid w:val="00EA6C34"/>
    <w:rsid w:val="00EA6E4B"/>
    <w:rsid w:val="00EA736F"/>
    <w:rsid w:val="00EA7646"/>
    <w:rsid w:val="00EA7711"/>
    <w:rsid w:val="00EA77E5"/>
    <w:rsid w:val="00EA7BA3"/>
    <w:rsid w:val="00EA7D20"/>
    <w:rsid w:val="00EA7EF8"/>
    <w:rsid w:val="00EA7FAD"/>
    <w:rsid w:val="00EA7FCF"/>
    <w:rsid w:val="00EB00C9"/>
    <w:rsid w:val="00EB0305"/>
    <w:rsid w:val="00EB0472"/>
    <w:rsid w:val="00EB0707"/>
    <w:rsid w:val="00EB0860"/>
    <w:rsid w:val="00EB0FA0"/>
    <w:rsid w:val="00EB133F"/>
    <w:rsid w:val="00EB1532"/>
    <w:rsid w:val="00EB1561"/>
    <w:rsid w:val="00EB15D8"/>
    <w:rsid w:val="00EB1619"/>
    <w:rsid w:val="00EB1730"/>
    <w:rsid w:val="00EB184A"/>
    <w:rsid w:val="00EB1BEB"/>
    <w:rsid w:val="00EB1C0B"/>
    <w:rsid w:val="00EB1D95"/>
    <w:rsid w:val="00EB1ED7"/>
    <w:rsid w:val="00EB249B"/>
    <w:rsid w:val="00EB2A0F"/>
    <w:rsid w:val="00EB2AB1"/>
    <w:rsid w:val="00EB2BE5"/>
    <w:rsid w:val="00EB2D2A"/>
    <w:rsid w:val="00EB2D4F"/>
    <w:rsid w:val="00EB30F6"/>
    <w:rsid w:val="00EB343C"/>
    <w:rsid w:val="00EB3542"/>
    <w:rsid w:val="00EB35B2"/>
    <w:rsid w:val="00EB35EA"/>
    <w:rsid w:val="00EB37F6"/>
    <w:rsid w:val="00EB3D25"/>
    <w:rsid w:val="00EB3E47"/>
    <w:rsid w:val="00EB4002"/>
    <w:rsid w:val="00EB435E"/>
    <w:rsid w:val="00EB44E9"/>
    <w:rsid w:val="00EB4805"/>
    <w:rsid w:val="00EB4A43"/>
    <w:rsid w:val="00EB4AE5"/>
    <w:rsid w:val="00EB4B4F"/>
    <w:rsid w:val="00EB4C75"/>
    <w:rsid w:val="00EB50A8"/>
    <w:rsid w:val="00EB5160"/>
    <w:rsid w:val="00EB563B"/>
    <w:rsid w:val="00EB602B"/>
    <w:rsid w:val="00EB60A7"/>
    <w:rsid w:val="00EB682A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EF"/>
    <w:rsid w:val="00EC0EC1"/>
    <w:rsid w:val="00EC0F4A"/>
    <w:rsid w:val="00EC0F8E"/>
    <w:rsid w:val="00EC12FB"/>
    <w:rsid w:val="00EC13C5"/>
    <w:rsid w:val="00EC155E"/>
    <w:rsid w:val="00EC192D"/>
    <w:rsid w:val="00EC1BFC"/>
    <w:rsid w:val="00EC1E4A"/>
    <w:rsid w:val="00EC1F56"/>
    <w:rsid w:val="00EC1F62"/>
    <w:rsid w:val="00EC262D"/>
    <w:rsid w:val="00EC3151"/>
    <w:rsid w:val="00EC3235"/>
    <w:rsid w:val="00EC3604"/>
    <w:rsid w:val="00EC363E"/>
    <w:rsid w:val="00EC36C2"/>
    <w:rsid w:val="00EC3DD6"/>
    <w:rsid w:val="00EC412E"/>
    <w:rsid w:val="00EC41BB"/>
    <w:rsid w:val="00EC4D38"/>
    <w:rsid w:val="00EC4F58"/>
    <w:rsid w:val="00EC5238"/>
    <w:rsid w:val="00EC52E4"/>
    <w:rsid w:val="00EC56A9"/>
    <w:rsid w:val="00EC5878"/>
    <w:rsid w:val="00EC5929"/>
    <w:rsid w:val="00EC648D"/>
    <w:rsid w:val="00EC66CF"/>
    <w:rsid w:val="00EC6929"/>
    <w:rsid w:val="00EC6CC0"/>
    <w:rsid w:val="00EC6DA8"/>
    <w:rsid w:val="00EC6E61"/>
    <w:rsid w:val="00EC6F7F"/>
    <w:rsid w:val="00EC707D"/>
    <w:rsid w:val="00EC717D"/>
    <w:rsid w:val="00EC71F3"/>
    <w:rsid w:val="00EC756D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B00"/>
    <w:rsid w:val="00ED0BD5"/>
    <w:rsid w:val="00ED0D50"/>
    <w:rsid w:val="00ED10FB"/>
    <w:rsid w:val="00ED1BC3"/>
    <w:rsid w:val="00ED2254"/>
    <w:rsid w:val="00ED229F"/>
    <w:rsid w:val="00ED24D8"/>
    <w:rsid w:val="00ED2694"/>
    <w:rsid w:val="00ED27EF"/>
    <w:rsid w:val="00ED2E53"/>
    <w:rsid w:val="00ED2E96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CA3"/>
    <w:rsid w:val="00ED3E72"/>
    <w:rsid w:val="00ED3EC3"/>
    <w:rsid w:val="00ED41F9"/>
    <w:rsid w:val="00ED4316"/>
    <w:rsid w:val="00ED4BBC"/>
    <w:rsid w:val="00ED5008"/>
    <w:rsid w:val="00ED51E0"/>
    <w:rsid w:val="00ED52E3"/>
    <w:rsid w:val="00ED530B"/>
    <w:rsid w:val="00ED5331"/>
    <w:rsid w:val="00ED5695"/>
    <w:rsid w:val="00ED57B5"/>
    <w:rsid w:val="00ED57F3"/>
    <w:rsid w:val="00ED59A5"/>
    <w:rsid w:val="00ED5C97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AD3"/>
    <w:rsid w:val="00ED6C60"/>
    <w:rsid w:val="00ED6E9B"/>
    <w:rsid w:val="00ED6ED6"/>
    <w:rsid w:val="00ED7181"/>
    <w:rsid w:val="00ED7404"/>
    <w:rsid w:val="00ED74C7"/>
    <w:rsid w:val="00ED752B"/>
    <w:rsid w:val="00ED7567"/>
    <w:rsid w:val="00ED75D1"/>
    <w:rsid w:val="00ED7682"/>
    <w:rsid w:val="00ED780F"/>
    <w:rsid w:val="00ED79B5"/>
    <w:rsid w:val="00ED7CB6"/>
    <w:rsid w:val="00ED7E95"/>
    <w:rsid w:val="00ED7ED3"/>
    <w:rsid w:val="00ED7F5D"/>
    <w:rsid w:val="00EE0103"/>
    <w:rsid w:val="00EE023B"/>
    <w:rsid w:val="00EE05E9"/>
    <w:rsid w:val="00EE0A47"/>
    <w:rsid w:val="00EE0CD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3BB"/>
    <w:rsid w:val="00EE2438"/>
    <w:rsid w:val="00EE247D"/>
    <w:rsid w:val="00EE27DA"/>
    <w:rsid w:val="00EE29BA"/>
    <w:rsid w:val="00EE2A19"/>
    <w:rsid w:val="00EE2B72"/>
    <w:rsid w:val="00EE2FCE"/>
    <w:rsid w:val="00EE30F3"/>
    <w:rsid w:val="00EE313E"/>
    <w:rsid w:val="00EE342F"/>
    <w:rsid w:val="00EE3549"/>
    <w:rsid w:val="00EE3A16"/>
    <w:rsid w:val="00EE3BE1"/>
    <w:rsid w:val="00EE403B"/>
    <w:rsid w:val="00EE40ED"/>
    <w:rsid w:val="00EE423A"/>
    <w:rsid w:val="00EE42DD"/>
    <w:rsid w:val="00EE43D6"/>
    <w:rsid w:val="00EE44E3"/>
    <w:rsid w:val="00EE4ADD"/>
    <w:rsid w:val="00EE4B35"/>
    <w:rsid w:val="00EE4E89"/>
    <w:rsid w:val="00EE5048"/>
    <w:rsid w:val="00EE5252"/>
    <w:rsid w:val="00EE5658"/>
    <w:rsid w:val="00EE5C43"/>
    <w:rsid w:val="00EE5DB6"/>
    <w:rsid w:val="00EE606A"/>
    <w:rsid w:val="00EE66C0"/>
    <w:rsid w:val="00EE6E46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A1"/>
    <w:rsid w:val="00EF0B7F"/>
    <w:rsid w:val="00EF0F62"/>
    <w:rsid w:val="00EF114F"/>
    <w:rsid w:val="00EF1968"/>
    <w:rsid w:val="00EF1D44"/>
    <w:rsid w:val="00EF1F4E"/>
    <w:rsid w:val="00EF2F8A"/>
    <w:rsid w:val="00EF3109"/>
    <w:rsid w:val="00EF3481"/>
    <w:rsid w:val="00EF35B2"/>
    <w:rsid w:val="00EF3679"/>
    <w:rsid w:val="00EF3911"/>
    <w:rsid w:val="00EF3A46"/>
    <w:rsid w:val="00EF3B37"/>
    <w:rsid w:val="00EF3DC3"/>
    <w:rsid w:val="00EF3F76"/>
    <w:rsid w:val="00EF40CF"/>
    <w:rsid w:val="00EF416F"/>
    <w:rsid w:val="00EF4646"/>
    <w:rsid w:val="00EF4773"/>
    <w:rsid w:val="00EF4947"/>
    <w:rsid w:val="00EF4CC6"/>
    <w:rsid w:val="00EF4E61"/>
    <w:rsid w:val="00EF533B"/>
    <w:rsid w:val="00EF53B4"/>
    <w:rsid w:val="00EF56DA"/>
    <w:rsid w:val="00EF58AA"/>
    <w:rsid w:val="00EF5C88"/>
    <w:rsid w:val="00EF5D0A"/>
    <w:rsid w:val="00EF5DDF"/>
    <w:rsid w:val="00EF5E4F"/>
    <w:rsid w:val="00EF60C2"/>
    <w:rsid w:val="00EF6383"/>
    <w:rsid w:val="00EF6480"/>
    <w:rsid w:val="00EF69B5"/>
    <w:rsid w:val="00EF6A1C"/>
    <w:rsid w:val="00EF6AB6"/>
    <w:rsid w:val="00EF70FB"/>
    <w:rsid w:val="00EF735C"/>
    <w:rsid w:val="00EF797D"/>
    <w:rsid w:val="00EF79DB"/>
    <w:rsid w:val="00EF7A29"/>
    <w:rsid w:val="00EF7BA3"/>
    <w:rsid w:val="00EF7DEA"/>
    <w:rsid w:val="00EF7E34"/>
    <w:rsid w:val="00EF7E92"/>
    <w:rsid w:val="00F00111"/>
    <w:rsid w:val="00F0033C"/>
    <w:rsid w:val="00F004D8"/>
    <w:rsid w:val="00F00539"/>
    <w:rsid w:val="00F00971"/>
    <w:rsid w:val="00F00BC0"/>
    <w:rsid w:val="00F00DE1"/>
    <w:rsid w:val="00F01115"/>
    <w:rsid w:val="00F011F6"/>
    <w:rsid w:val="00F01400"/>
    <w:rsid w:val="00F01938"/>
    <w:rsid w:val="00F01DC4"/>
    <w:rsid w:val="00F02128"/>
    <w:rsid w:val="00F022DF"/>
    <w:rsid w:val="00F0233B"/>
    <w:rsid w:val="00F023A6"/>
    <w:rsid w:val="00F02725"/>
    <w:rsid w:val="00F02875"/>
    <w:rsid w:val="00F02B04"/>
    <w:rsid w:val="00F02B9B"/>
    <w:rsid w:val="00F02C29"/>
    <w:rsid w:val="00F03162"/>
    <w:rsid w:val="00F032A7"/>
    <w:rsid w:val="00F034F6"/>
    <w:rsid w:val="00F035C6"/>
    <w:rsid w:val="00F036AA"/>
    <w:rsid w:val="00F03921"/>
    <w:rsid w:val="00F039B2"/>
    <w:rsid w:val="00F039F7"/>
    <w:rsid w:val="00F03F0D"/>
    <w:rsid w:val="00F040C3"/>
    <w:rsid w:val="00F041D6"/>
    <w:rsid w:val="00F04208"/>
    <w:rsid w:val="00F0455A"/>
    <w:rsid w:val="00F046E2"/>
    <w:rsid w:val="00F047AE"/>
    <w:rsid w:val="00F047D4"/>
    <w:rsid w:val="00F04900"/>
    <w:rsid w:val="00F04A9B"/>
    <w:rsid w:val="00F04E59"/>
    <w:rsid w:val="00F05401"/>
    <w:rsid w:val="00F0542B"/>
    <w:rsid w:val="00F057FC"/>
    <w:rsid w:val="00F0598C"/>
    <w:rsid w:val="00F05A0E"/>
    <w:rsid w:val="00F05CBD"/>
    <w:rsid w:val="00F05CDD"/>
    <w:rsid w:val="00F05F3E"/>
    <w:rsid w:val="00F06112"/>
    <w:rsid w:val="00F065F9"/>
    <w:rsid w:val="00F067C7"/>
    <w:rsid w:val="00F06909"/>
    <w:rsid w:val="00F069D4"/>
    <w:rsid w:val="00F06BBA"/>
    <w:rsid w:val="00F06FC8"/>
    <w:rsid w:val="00F07191"/>
    <w:rsid w:val="00F07571"/>
    <w:rsid w:val="00F077B0"/>
    <w:rsid w:val="00F07AD4"/>
    <w:rsid w:val="00F07BD5"/>
    <w:rsid w:val="00F10D3F"/>
    <w:rsid w:val="00F10F35"/>
    <w:rsid w:val="00F10F8B"/>
    <w:rsid w:val="00F111D0"/>
    <w:rsid w:val="00F112F8"/>
    <w:rsid w:val="00F1137A"/>
    <w:rsid w:val="00F11801"/>
    <w:rsid w:val="00F119DF"/>
    <w:rsid w:val="00F11A41"/>
    <w:rsid w:val="00F11BF5"/>
    <w:rsid w:val="00F11C72"/>
    <w:rsid w:val="00F11E90"/>
    <w:rsid w:val="00F11F41"/>
    <w:rsid w:val="00F1201E"/>
    <w:rsid w:val="00F127A9"/>
    <w:rsid w:val="00F12AF6"/>
    <w:rsid w:val="00F12E1F"/>
    <w:rsid w:val="00F130C8"/>
    <w:rsid w:val="00F1347A"/>
    <w:rsid w:val="00F1363F"/>
    <w:rsid w:val="00F137F0"/>
    <w:rsid w:val="00F13A18"/>
    <w:rsid w:val="00F13A51"/>
    <w:rsid w:val="00F13BC0"/>
    <w:rsid w:val="00F13E66"/>
    <w:rsid w:val="00F1401C"/>
    <w:rsid w:val="00F14906"/>
    <w:rsid w:val="00F14999"/>
    <w:rsid w:val="00F14E75"/>
    <w:rsid w:val="00F1511C"/>
    <w:rsid w:val="00F15451"/>
    <w:rsid w:val="00F15AA1"/>
    <w:rsid w:val="00F15DCF"/>
    <w:rsid w:val="00F16395"/>
    <w:rsid w:val="00F16969"/>
    <w:rsid w:val="00F16A95"/>
    <w:rsid w:val="00F16B2B"/>
    <w:rsid w:val="00F16D12"/>
    <w:rsid w:val="00F17069"/>
    <w:rsid w:val="00F17082"/>
    <w:rsid w:val="00F17114"/>
    <w:rsid w:val="00F172CB"/>
    <w:rsid w:val="00F17873"/>
    <w:rsid w:val="00F17A53"/>
    <w:rsid w:val="00F17A5C"/>
    <w:rsid w:val="00F17CFA"/>
    <w:rsid w:val="00F17F99"/>
    <w:rsid w:val="00F2000C"/>
    <w:rsid w:val="00F20091"/>
    <w:rsid w:val="00F200E4"/>
    <w:rsid w:val="00F2029E"/>
    <w:rsid w:val="00F2044E"/>
    <w:rsid w:val="00F209F2"/>
    <w:rsid w:val="00F20AB1"/>
    <w:rsid w:val="00F20B0B"/>
    <w:rsid w:val="00F20B18"/>
    <w:rsid w:val="00F20C18"/>
    <w:rsid w:val="00F2116A"/>
    <w:rsid w:val="00F2148D"/>
    <w:rsid w:val="00F21807"/>
    <w:rsid w:val="00F21BB6"/>
    <w:rsid w:val="00F21CAF"/>
    <w:rsid w:val="00F21E44"/>
    <w:rsid w:val="00F21EA5"/>
    <w:rsid w:val="00F21F86"/>
    <w:rsid w:val="00F2208A"/>
    <w:rsid w:val="00F225BE"/>
    <w:rsid w:val="00F22932"/>
    <w:rsid w:val="00F22A16"/>
    <w:rsid w:val="00F2302A"/>
    <w:rsid w:val="00F2322C"/>
    <w:rsid w:val="00F2327A"/>
    <w:rsid w:val="00F233EA"/>
    <w:rsid w:val="00F23578"/>
    <w:rsid w:val="00F23756"/>
    <w:rsid w:val="00F239B5"/>
    <w:rsid w:val="00F239C4"/>
    <w:rsid w:val="00F239CD"/>
    <w:rsid w:val="00F23CE0"/>
    <w:rsid w:val="00F240C5"/>
    <w:rsid w:val="00F2469E"/>
    <w:rsid w:val="00F24867"/>
    <w:rsid w:val="00F24A61"/>
    <w:rsid w:val="00F24DD8"/>
    <w:rsid w:val="00F24DE4"/>
    <w:rsid w:val="00F24F47"/>
    <w:rsid w:val="00F25105"/>
    <w:rsid w:val="00F25393"/>
    <w:rsid w:val="00F25A64"/>
    <w:rsid w:val="00F25BE4"/>
    <w:rsid w:val="00F25CC6"/>
    <w:rsid w:val="00F25E08"/>
    <w:rsid w:val="00F25E70"/>
    <w:rsid w:val="00F25EAE"/>
    <w:rsid w:val="00F2640F"/>
    <w:rsid w:val="00F265BC"/>
    <w:rsid w:val="00F26693"/>
    <w:rsid w:val="00F2698D"/>
    <w:rsid w:val="00F26B3B"/>
    <w:rsid w:val="00F26D00"/>
    <w:rsid w:val="00F26D72"/>
    <w:rsid w:val="00F27130"/>
    <w:rsid w:val="00F277BD"/>
    <w:rsid w:val="00F27970"/>
    <w:rsid w:val="00F300FA"/>
    <w:rsid w:val="00F30416"/>
    <w:rsid w:val="00F305C3"/>
    <w:rsid w:val="00F30964"/>
    <w:rsid w:val="00F309AD"/>
    <w:rsid w:val="00F30D76"/>
    <w:rsid w:val="00F30E4C"/>
    <w:rsid w:val="00F30F61"/>
    <w:rsid w:val="00F31308"/>
    <w:rsid w:val="00F31342"/>
    <w:rsid w:val="00F313DD"/>
    <w:rsid w:val="00F31542"/>
    <w:rsid w:val="00F315DC"/>
    <w:rsid w:val="00F316E7"/>
    <w:rsid w:val="00F31D37"/>
    <w:rsid w:val="00F32038"/>
    <w:rsid w:val="00F32176"/>
    <w:rsid w:val="00F321BB"/>
    <w:rsid w:val="00F321FE"/>
    <w:rsid w:val="00F3243F"/>
    <w:rsid w:val="00F326D9"/>
    <w:rsid w:val="00F3289E"/>
    <w:rsid w:val="00F32D42"/>
    <w:rsid w:val="00F32EBE"/>
    <w:rsid w:val="00F32F00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22"/>
    <w:rsid w:val="00F34F89"/>
    <w:rsid w:val="00F35060"/>
    <w:rsid w:val="00F35522"/>
    <w:rsid w:val="00F35903"/>
    <w:rsid w:val="00F35B58"/>
    <w:rsid w:val="00F35F51"/>
    <w:rsid w:val="00F35FCF"/>
    <w:rsid w:val="00F36451"/>
    <w:rsid w:val="00F3645F"/>
    <w:rsid w:val="00F36632"/>
    <w:rsid w:val="00F36926"/>
    <w:rsid w:val="00F36AFF"/>
    <w:rsid w:val="00F3704D"/>
    <w:rsid w:val="00F37492"/>
    <w:rsid w:val="00F3787A"/>
    <w:rsid w:val="00F378E8"/>
    <w:rsid w:val="00F37B14"/>
    <w:rsid w:val="00F37B3E"/>
    <w:rsid w:val="00F404BF"/>
    <w:rsid w:val="00F407C4"/>
    <w:rsid w:val="00F40D78"/>
    <w:rsid w:val="00F40E63"/>
    <w:rsid w:val="00F40F16"/>
    <w:rsid w:val="00F4115F"/>
    <w:rsid w:val="00F411D1"/>
    <w:rsid w:val="00F41348"/>
    <w:rsid w:val="00F41388"/>
    <w:rsid w:val="00F4145A"/>
    <w:rsid w:val="00F414A1"/>
    <w:rsid w:val="00F41757"/>
    <w:rsid w:val="00F417D3"/>
    <w:rsid w:val="00F417FD"/>
    <w:rsid w:val="00F419C7"/>
    <w:rsid w:val="00F41B21"/>
    <w:rsid w:val="00F41D64"/>
    <w:rsid w:val="00F41DD2"/>
    <w:rsid w:val="00F42045"/>
    <w:rsid w:val="00F421FF"/>
    <w:rsid w:val="00F4236C"/>
    <w:rsid w:val="00F4250B"/>
    <w:rsid w:val="00F428C0"/>
    <w:rsid w:val="00F429C6"/>
    <w:rsid w:val="00F42CCB"/>
    <w:rsid w:val="00F42D58"/>
    <w:rsid w:val="00F42DD9"/>
    <w:rsid w:val="00F42E3E"/>
    <w:rsid w:val="00F42E88"/>
    <w:rsid w:val="00F432B4"/>
    <w:rsid w:val="00F433A8"/>
    <w:rsid w:val="00F434AB"/>
    <w:rsid w:val="00F4353C"/>
    <w:rsid w:val="00F43649"/>
    <w:rsid w:val="00F43669"/>
    <w:rsid w:val="00F43B83"/>
    <w:rsid w:val="00F43BAF"/>
    <w:rsid w:val="00F43C45"/>
    <w:rsid w:val="00F4451E"/>
    <w:rsid w:val="00F44537"/>
    <w:rsid w:val="00F4454D"/>
    <w:rsid w:val="00F44572"/>
    <w:rsid w:val="00F44ADD"/>
    <w:rsid w:val="00F45303"/>
    <w:rsid w:val="00F456BB"/>
    <w:rsid w:val="00F45AB7"/>
    <w:rsid w:val="00F46230"/>
    <w:rsid w:val="00F46271"/>
    <w:rsid w:val="00F46455"/>
    <w:rsid w:val="00F46885"/>
    <w:rsid w:val="00F46B11"/>
    <w:rsid w:val="00F46BFF"/>
    <w:rsid w:val="00F46C66"/>
    <w:rsid w:val="00F46D32"/>
    <w:rsid w:val="00F4704C"/>
    <w:rsid w:val="00F4714D"/>
    <w:rsid w:val="00F47156"/>
    <w:rsid w:val="00F47411"/>
    <w:rsid w:val="00F47480"/>
    <w:rsid w:val="00F4762D"/>
    <w:rsid w:val="00F47951"/>
    <w:rsid w:val="00F47D08"/>
    <w:rsid w:val="00F47D76"/>
    <w:rsid w:val="00F47D95"/>
    <w:rsid w:val="00F50047"/>
    <w:rsid w:val="00F500F8"/>
    <w:rsid w:val="00F502C2"/>
    <w:rsid w:val="00F506E0"/>
    <w:rsid w:val="00F506E7"/>
    <w:rsid w:val="00F507BD"/>
    <w:rsid w:val="00F508E2"/>
    <w:rsid w:val="00F5119C"/>
    <w:rsid w:val="00F512FD"/>
    <w:rsid w:val="00F51544"/>
    <w:rsid w:val="00F5177E"/>
    <w:rsid w:val="00F5178C"/>
    <w:rsid w:val="00F519E7"/>
    <w:rsid w:val="00F520CA"/>
    <w:rsid w:val="00F5234D"/>
    <w:rsid w:val="00F5237E"/>
    <w:rsid w:val="00F52495"/>
    <w:rsid w:val="00F52546"/>
    <w:rsid w:val="00F532DB"/>
    <w:rsid w:val="00F53483"/>
    <w:rsid w:val="00F53564"/>
    <w:rsid w:val="00F537EC"/>
    <w:rsid w:val="00F53931"/>
    <w:rsid w:val="00F5395F"/>
    <w:rsid w:val="00F5399F"/>
    <w:rsid w:val="00F53A2B"/>
    <w:rsid w:val="00F53D76"/>
    <w:rsid w:val="00F53EA8"/>
    <w:rsid w:val="00F54363"/>
    <w:rsid w:val="00F5458D"/>
    <w:rsid w:val="00F5479A"/>
    <w:rsid w:val="00F54887"/>
    <w:rsid w:val="00F54A37"/>
    <w:rsid w:val="00F54B98"/>
    <w:rsid w:val="00F54BAB"/>
    <w:rsid w:val="00F551C6"/>
    <w:rsid w:val="00F5591A"/>
    <w:rsid w:val="00F55A55"/>
    <w:rsid w:val="00F55B0E"/>
    <w:rsid w:val="00F560BB"/>
    <w:rsid w:val="00F561D9"/>
    <w:rsid w:val="00F56696"/>
    <w:rsid w:val="00F566C6"/>
    <w:rsid w:val="00F5678F"/>
    <w:rsid w:val="00F567F3"/>
    <w:rsid w:val="00F5692B"/>
    <w:rsid w:val="00F569DA"/>
    <w:rsid w:val="00F569DF"/>
    <w:rsid w:val="00F56FF1"/>
    <w:rsid w:val="00F57410"/>
    <w:rsid w:val="00F57529"/>
    <w:rsid w:val="00F57A42"/>
    <w:rsid w:val="00F57A4A"/>
    <w:rsid w:val="00F57D7F"/>
    <w:rsid w:val="00F57E1D"/>
    <w:rsid w:val="00F57FBB"/>
    <w:rsid w:val="00F60634"/>
    <w:rsid w:val="00F60C94"/>
    <w:rsid w:val="00F60D17"/>
    <w:rsid w:val="00F60E2A"/>
    <w:rsid w:val="00F60F9A"/>
    <w:rsid w:val="00F6117B"/>
    <w:rsid w:val="00F6124E"/>
    <w:rsid w:val="00F613A5"/>
    <w:rsid w:val="00F61426"/>
    <w:rsid w:val="00F61ACF"/>
    <w:rsid w:val="00F61CCD"/>
    <w:rsid w:val="00F61EEA"/>
    <w:rsid w:val="00F61EEE"/>
    <w:rsid w:val="00F620C9"/>
    <w:rsid w:val="00F62250"/>
    <w:rsid w:val="00F625FD"/>
    <w:rsid w:val="00F6280D"/>
    <w:rsid w:val="00F62893"/>
    <w:rsid w:val="00F62AB6"/>
    <w:rsid w:val="00F62E85"/>
    <w:rsid w:val="00F63066"/>
    <w:rsid w:val="00F63067"/>
    <w:rsid w:val="00F6308C"/>
    <w:rsid w:val="00F6339D"/>
    <w:rsid w:val="00F636CC"/>
    <w:rsid w:val="00F638DF"/>
    <w:rsid w:val="00F63B63"/>
    <w:rsid w:val="00F63EF2"/>
    <w:rsid w:val="00F63FA7"/>
    <w:rsid w:val="00F64491"/>
    <w:rsid w:val="00F64502"/>
    <w:rsid w:val="00F64C17"/>
    <w:rsid w:val="00F64CE4"/>
    <w:rsid w:val="00F65108"/>
    <w:rsid w:val="00F6525F"/>
    <w:rsid w:val="00F65637"/>
    <w:rsid w:val="00F65656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BF4"/>
    <w:rsid w:val="00F66C84"/>
    <w:rsid w:val="00F66D88"/>
    <w:rsid w:val="00F66FF6"/>
    <w:rsid w:val="00F67266"/>
    <w:rsid w:val="00F6727A"/>
    <w:rsid w:val="00F67568"/>
    <w:rsid w:val="00F675E9"/>
    <w:rsid w:val="00F67730"/>
    <w:rsid w:val="00F67945"/>
    <w:rsid w:val="00F6798A"/>
    <w:rsid w:val="00F67AE8"/>
    <w:rsid w:val="00F67BDE"/>
    <w:rsid w:val="00F67E5F"/>
    <w:rsid w:val="00F700C1"/>
    <w:rsid w:val="00F702DB"/>
    <w:rsid w:val="00F7049A"/>
    <w:rsid w:val="00F70558"/>
    <w:rsid w:val="00F706B2"/>
    <w:rsid w:val="00F7085B"/>
    <w:rsid w:val="00F70A0B"/>
    <w:rsid w:val="00F70F67"/>
    <w:rsid w:val="00F71189"/>
    <w:rsid w:val="00F71196"/>
    <w:rsid w:val="00F7140A"/>
    <w:rsid w:val="00F71508"/>
    <w:rsid w:val="00F71D48"/>
    <w:rsid w:val="00F724E6"/>
    <w:rsid w:val="00F72D38"/>
    <w:rsid w:val="00F72F8B"/>
    <w:rsid w:val="00F7300E"/>
    <w:rsid w:val="00F7326A"/>
    <w:rsid w:val="00F73761"/>
    <w:rsid w:val="00F73AA9"/>
    <w:rsid w:val="00F73AAC"/>
    <w:rsid w:val="00F73B99"/>
    <w:rsid w:val="00F73C29"/>
    <w:rsid w:val="00F73D56"/>
    <w:rsid w:val="00F7428F"/>
    <w:rsid w:val="00F744E7"/>
    <w:rsid w:val="00F745F2"/>
    <w:rsid w:val="00F74602"/>
    <w:rsid w:val="00F748BA"/>
    <w:rsid w:val="00F74DA6"/>
    <w:rsid w:val="00F74F26"/>
    <w:rsid w:val="00F7546B"/>
    <w:rsid w:val="00F7556B"/>
    <w:rsid w:val="00F7597C"/>
    <w:rsid w:val="00F759C2"/>
    <w:rsid w:val="00F75B41"/>
    <w:rsid w:val="00F75C86"/>
    <w:rsid w:val="00F75CA3"/>
    <w:rsid w:val="00F75CB9"/>
    <w:rsid w:val="00F75E0A"/>
    <w:rsid w:val="00F75EA2"/>
    <w:rsid w:val="00F763AC"/>
    <w:rsid w:val="00F76485"/>
    <w:rsid w:val="00F76543"/>
    <w:rsid w:val="00F7680B"/>
    <w:rsid w:val="00F76CC1"/>
    <w:rsid w:val="00F76FFB"/>
    <w:rsid w:val="00F77139"/>
    <w:rsid w:val="00F7719A"/>
    <w:rsid w:val="00F7741F"/>
    <w:rsid w:val="00F7753A"/>
    <w:rsid w:val="00F775CC"/>
    <w:rsid w:val="00F77664"/>
    <w:rsid w:val="00F77A54"/>
    <w:rsid w:val="00F77FA6"/>
    <w:rsid w:val="00F80000"/>
    <w:rsid w:val="00F8006C"/>
    <w:rsid w:val="00F8009B"/>
    <w:rsid w:val="00F80160"/>
    <w:rsid w:val="00F80C27"/>
    <w:rsid w:val="00F810D9"/>
    <w:rsid w:val="00F815DD"/>
    <w:rsid w:val="00F81819"/>
    <w:rsid w:val="00F8182C"/>
    <w:rsid w:val="00F81A7D"/>
    <w:rsid w:val="00F81B91"/>
    <w:rsid w:val="00F81D9E"/>
    <w:rsid w:val="00F81EA7"/>
    <w:rsid w:val="00F820C9"/>
    <w:rsid w:val="00F8212C"/>
    <w:rsid w:val="00F8282A"/>
    <w:rsid w:val="00F82969"/>
    <w:rsid w:val="00F82A65"/>
    <w:rsid w:val="00F82A91"/>
    <w:rsid w:val="00F82F19"/>
    <w:rsid w:val="00F82F89"/>
    <w:rsid w:val="00F83322"/>
    <w:rsid w:val="00F8359E"/>
    <w:rsid w:val="00F839EA"/>
    <w:rsid w:val="00F83B0A"/>
    <w:rsid w:val="00F83CD6"/>
    <w:rsid w:val="00F83DAE"/>
    <w:rsid w:val="00F840CD"/>
    <w:rsid w:val="00F84AB5"/>
    <w:rsid w:val="00F84E37"/>
    <w:rsid w:val="00F85064"/>
    <w:rsid w:val="00F8518C"/>
    <w:rsid w:val="00F8528B"/>
    <w:rsid w:val="00F852AC"/>
    <w:rsid w:val="00F8535B"/>
    <w:rsid w:val="00F8548B"/>
    <w:rsid w:val="00F854A1"/>
    <w:rsid w:val="00F85A92"/>
    <w:rsid w:val="00F85AA2"/>
    <w:rsid w:val="00F85CA6"/>
    <w:rsid w:val="00F85E16"/>
    <w:rsid w:val="00F85FD6"/>
    <w:rsid w:val="00F860E7"/>
    <w:rsid w:val="00F860F0"/>
    <w:rsid w:val="00F86316"/>
    <w:rsid w:val="00F8651C"/>
    <w:rsid w:val="00F86546"/>
    <w:rsid w:val="00F86D99"/>
    <w:rsid w:val="00F86F94"/>
    <w:rsid w:val="00F8709B"/>
    <w:rsid w:val="00F87367"/>
    <w:rsid w:val="00F874A8"/>
    <w:rsid w:val="00F877FA"/>
    <w:rsid w:val="00F87D1C"/>
    <w:rsid w:val="00F87E18"/>
    <w:rsid w:val="00F9011A"/>
    <w:rsid w:val="00F91159"/>
    <w:rsid w:val="00F912E5"/>
    <w:rsid w:val="00F91404"/>
    <w:rsid w:val="00F91623"/>
    <w:rsid w:val="00F91681"/>
    <w:rsid w:val="00F91924"/>
    <w:rsid w:val="00F91B4A"/>
    <w:rsid w:val="00F91F07"/>
    <w:rsid w:val="00F92092"/>
    <w:rsid w:val="00F920C0"/>
    <w:rsid w:val="00F922B3"/>
    <w:rsid w:val="00F922B9"/>
    <w:rsid w:val="00F922E0"/>
    <w:rsid w:val="00F923DA"/>
    <w:rsid w:val="00F9242F"/>
    <w:rsid w:val="00F92450"/>
    <w:rsid w:val="00F92695"/>
    <w:rsid w:val="00F926E0"/>
    <w:rsid w:val="00F92914"/>
    <w:rsid w:val="00F929CF"/>
    <w:rsid w:val="00F92A3A"/>
    <w:rsid w:val="00F92BC2"/>
    <w:rsid w:val="00F92ED4"/>
    <w:rsid w:val="00F92EEE"/>
    <w:rsid w:val="00F93083"/>
    <w:rsid w:val="00F934B2"/>
    <w:rsid w:val="00F93557"/>
    <w:rsid w:val="00F9399B"/>
    <w:rsid w:val="00F93A4A"/>
    <w:rsid w:val="00F93EA0"/>
    <w:rsid w:val="00F93EE4"/>
    <w:rsid w:val="00F9423F"/>
    <w:rsid w:val="00F94291"/>
    <w:rsid w:val="00F94479"/>
    <w:rsid w:val="00F945BE"/>
    <w:rsid w:val="00F9486F"/>
    <w:rsid w:val="00F948ED"/>
    <w:rsid w:val="00F949CC"/>
    <w:rsid w:val="00F9536F"/>
    <w:rsid w:val="00F954B4"/>
    <w:rsid w:val="00F956DE"/>
    <w:rsid w:val="00F95A3A"/>
    <w:rsid w:val="00F95A95"/>
    <w:rsid w:val="00F95AFA"/>
    <w:rsid w:val="00F95C05"/>
    <w:rsid w:val="00F963D2"/>
    <w:rsid w:val="00F967A6"/>
    <w:rsid w:val="00F96AB4"/>
    <w:rsid w:val="00F96D47"/>
    <w:rsid w:val="00F96DBE"/>
    <w:rsid w:val="00F96E32"/>
    <w:rsid w:val="00F970AD"/>
    <w:rsid w:val="00F970B5"/>
    <w:rsid w:val="00F973CB"/>
    <w:rsid w:val="00F97606"/>
    <w:rsid w:val="00F9775D"/>
    <w:rsid w:val="00F97A5E"/>
    <w:rsid w:val="00F97BED"/>
    <w:rsid w:val="00F97CF5"/>
    <w:rsid w:val="00F97DC2"/>
    <w:rsid w:val="00F97DD8"/>
    <w:rsid w:val="00FA0201"/>
    <w:rsid w:val="00FA031B"/>
    <w:rsid w:val="00FA0700"/>
    <w:rsid w:val="00FA0A54"/>
    <w:rsid w:val="00FA1094"/>
    <w:rsid w:val="00FA16EC"/>
    <w:rsid w:val="00FA18E1"/>
    <w:rsid w:val="00FA1AF0"/>
    <w:rsid w:val="00FA1B41"/>
    <w:rsid w:val="00FA1BDB"/>
    <w:rsid w:val="00FA1E52"/>
    <w:rsid w:val="00FA1F0F"/>
    <w:rsid w:val="00FA1F87"/>
    <w:rsid w:val="00FA1FB3"/>
    <w:rsid w:val="00FA204B"/>
    <w:rsid w:val="00FA2082"/>
    <w:rsid w:val="00FA20BB"/>
    <w:rsid w:val="00FA2274"/>
    <w:rsid w:val="00FA22AE"/>
    <w:rsid w:val="00FA2A3C"/>
    <w:rsid w:val="00FA2D68"/>
    <w:rsid w:val="00FA2DBB"/>
    <w:rsid w:val="00FA2DC9"/>
    <w:rsid w:val="00FA311C"/>
    <w:rsid w:val="00FA31F7"/>
    <w:rsid w:val="00FA32DB"/>
    <w:rsid w:val="00FA36DA"/>
    <w:rsid w:val="00FA38CA"/>
    <w:rsid w:val="00FA3ADD"/>
    <w:rsid w:val="00FA400F"/>
    <w:rsid w:val="00FA4163"/>
    <w:rsid w:val="00FA4478"/>
    <w:rsid w:val="00FA45C3"/>
    <w:rsid w:val="00FA47D8"/>
    <w:rsid w:val="00FA4902"/>
    <w:rsid w:val="00FA4B86"/>
    <w:rsid w:val="00FA4C75"/>
    <w:rsid w:val="00FA4E8B"/>
    <w:rsid w:val="00FA528F"/>
    <w:rsid w:val="00FA5423"/>
    <w:rsid w:val="00FA54C4"/>
    <w:rsid w:val="00FA5665"/>
    <w:rsid w:val="00FA56E1"/>
    <w:rsid w:val="00FA5D75"/>
    <w:rsid w:val="00FA5E35"/>
    <w:rsid w:val="00FA5E3B"/>
    <w:rsid w:val="00FA601C"/>
    <w:rsid w:val="00FA6086"/>
    <w:rsid w:val="00FA6133"/>
    <w:rsid w:val="00FA63C2"/>
    <w:rsid w:val="00FA6A26"/>
    <w:rsid w:val="00FA6CDC"/>
    <w:rsid w:val="00FA6DC8"/>
    <w:rsid w:val="00FA6EFC"/>
    <w:rsid w:val="00FA6F7F"/>
    <w:rsid w:val="00FA7070"/>
    <w:rsid w:val="00FA7274"/>
    <w:rsid w:val="00FA729A"/>
    <w:rsid w:val="00FA7504"/>
    <w:rsid w:val="00FA784F"/>
    <w:rsid w:val="00FA7854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108F"/>
    <w:rsid w:val="00FB10C1"/>
    <w:rsid w:val="00FB1136"/>
    <w:rsid w:val="00FB115C"/>
    <w:rsid w:val="00FB1B34"/>
    <w:rsid w:val="00FB1C26"/>
    <w:rsid w:val="00FB1EA2"/>
    <w:rsid w:val="00FB21B6"/>
    <w:rsid w:val="00FB2390"/>
    <w:rsid w:val="00FB23E9"/>
    <w:rsid w:val="00FB246A"/>
    <w:rsid w:val="00FB2497"/>
    <w:rsid w:val="00FB24FB"/>
    <w:rsid w:val="00FB25EE"/>
    <w:rsid w:val="00FB2684"/>
    <w:rsid w:val="00FB2929"/>
    <w:rsid w:val="00FB293B"/>
    <w:rsid w:val="00FB2E44"/>
    <w:rsid w:val="00FB2EFE"/>
    <w:rsid w:val="00FB3049"/>
    <w:rsid w:val="00FB3321"/>
    <w:rsid w:val="00FB3568"/>
    <w:rsid w:val="00FB37B9"/>
    <w:rsid w:val="00FB3B48"/>
    <w:rsid w:val="00FB416A"/>
    <w:rsid w:val="00FB4231"/>
    <w:rsid w:val="00FB4297"/>
    <w:rsid w:val="00FB4305"/>
    <w:rsid w:val="00FB4BA0"/>
    <w:rsid w:val="00FB4EB6"/>
    <w:rsid w:val="00FB51CA"/>
    <w:rsid w:val="00FB5732"/>
    <w:rsid w:val="00FB57BF"/>
    <w:rsid w:val="00FB5AFA"/>
    <w:rsid w:val="00FB5BE7"/>
    <w:rsid w:val="00FB5F5E"/>
    <w:rsid w:val="00FB6367"/>
    <w:rsid w:val="00FB656B"/>
    <w:rsid w:val="00FB6685"/>
    <w:rsid w:val="00FB6A3B"/>
    <w:rsid w:val="00FB6C81"/>
    <w:rsid w:val="00FB6F91"/>
    <w:rsid w:val="00FB7BB7"/>
    <w:rsid w:val="00FC0078"/>
    <w:rsid w:val="00FC0215"/>
    <w:rsid w:val="00FC0522"/>
    <w:rsid w:val="00FC06DB"/>
    <w:rsid w:val="00FC0A38"/>
    <w:rsid w:val="00FC0D6E"/>
    <w:rsid w:val="00FC109B"/>
    <w:rsid w:val="00FC1326"/>
    <w:rsid w:val="00FC16AE"/>
    <w:rsid w:val="00FC1935"/>
    <w:rsid w:val="00FC1E88"/>
    <w:rsid w:val="00FC21E4"/>
    <w:rsid w:val="00FC2241"/>
    <w:rsid w:val="00FC2586"/>
    <w:rsid w:val="00FC2B65"/>
    <w:rsid w:val="00FC2BB9"/>
    <w:rsid w:val="00FC2C48"/>
    <w:rsid w:val="00FC2C6A"/>
    <w:rsid w:val="00FC2C76"/>
    <w:rsid w:val="00FC3369"/>
    <w:rsid w:val="00FC339E"/>
    <w:rsid w:val="00FC3486"/>
    <w:rsid w:val="00FC3753"/>
    <w:rsid w:val="00FC391D"/>
    <w:rsid w:val="00FC39A6"/>
    <w:rsid w:val="00FC3BA4"/>
    <w:rsid w:val="00FC3BE4"/>
    <w:rsid w:val="00FC3C93"/>
    <w:rsid w:val="00FC3CA0"/>
    <w:rsid w:val="00FC4280"/>
    <w:rsid w:val="00FC4393"/>
    <w:rsid w:val="00FC4942"/>
    <w:rsid w:val="00FC4E6F"/>
    <w:rsid w:val="00FC522C"/>
    <w:rsid w:val="00FC5257"/>
    <w:rsid w:val="00FC52A3"/>
    <w:rsid w:val="00FC52D8"/>
    <w:rsid w:val="00FC5320"/>
    <w:rsid w:val="00FC564A"/>
    <w:rsid w:val="00FC581A"/>
    <w:rsid w:val="00FC598E"/>
    <w:rsid w:val="00FC59C5"/>
    <w:rsid w:val="00FC5F69"/>
    <w:rsid w:val="00FC626E"/>
    <w:rsid w:val="00FC636B"/>
    <w:rsid w:val="00FC6656"/>
    <w:rsid w:val="00FC66EE"/>
    <w:rsid w:val="00FC689E"/>
    <w:rsid w:val="00FC6B3D"/>
    <w:rsid w:val="00FC6B98"/>
    <w:rsid w:val="00FC6F06"/>
    <w:rsid w:val="00FC7029"/>
    <w:rsid w:val="00FC71A3"/>
    <w:rsid w:val="00FC72AA"/>
    <w:rsid w:val="00FC7718"/>
    <w:rsid w:val="00FC771A"/>
    <w:rsid w:val="00FC78E6"/>
    <w:rsid w:val="00FC78FA"/>
    <w:rsid w:val="00FC7960"/>
    <w:rsid w:val="00FC7A9E"/>
    <w:rsid w:val="00FC7BEC"/>
    <w:rsid w:val="00FC7CB9"/>
    <w:rsid w:val="00FC7F1E"/>
    <w:rsid w:val="00FD001A"/>
    <w:rsid w:val="00FD004D"/>
    <w:rsid w:val="00FD04C1"/>
    <w:rsid w:val="00FD05AE"/>
    <w:rsid w:val="00FD06BC"/>
    <w:rsid w:val="00FD06FA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C44"/>
    <w:rsid w:val="00FD1D50"/>
    <w:rsid w:val="00FD2282"/>
    <w:rsid w:val="00FD2344"/>
    <w:rsid w:val="00FD256D"/>
    <w:rsid w:val="00FD256F"/>
    <w:rsid w:val="00FD26C4"/>
    <w:rsid w:val="00FD2F9C"/>
    <w:rsid w:val="00FD2FB1"/>
    <w:rsid w:val="00FD30AA"/>
    <w:rsid w:val="00FD310F"/>
    <w:rsid w:val="00FD3342"/>
    <w:rsid w:val="00FD388B"/>
    <w:rsid w:val="00FD3967"/>
    <w:rsid w:val="00FD3A17"/>
    <w:rsid w:val="00FD3D7E"/>
    <w:rsid w:val="00FD3DBE"/>
    <w:rsid w:val="00FD4274"/>
    <w:rsid w:val="00FD45FA"/>
    <w:rsid w:val="00FD4983"/>
    <w:rsid w:val="00FD4A24"/>
    <w:rsid w:val="00FD4C7B"/>
    <w:rsid w:val="00FD5775"/>
    <w:rsid w:val="00FD593B"/>
    <w:rsid w:val="00FD5A38"/>
    <w:rsid w:val="00FD5DD4"/>
    <w:rsid w:val="00FD6039"/>
    <w:rsid w:val="00FD63C4"/>
    <w:rsid w:val="00FD653E"/>
    <w:rsid w:val="00FD664B"/>
    <w:rsid w:val="00FD6676"/>
    <w:rsid w:val="00FD67BD"/>
    <w:rsid w:val="00FD690A"/>
    <w:rsid w:val="00FD690F"/>
    <w:rsid w:val="00FD6919"/>
    <w:rsid w:val="00FD6964"/>
    <w:rsid w:val="00FD6A04"/>
    <w:rsid w:val="00FD6D43"/>
    <w:rsid w:val="00FD71F0"/>
    <w:rsid w:val="00FD7248"/>
    <w:rsid w:val="00FD7281"/>
    <w:rsid w:val="00FD72B9"/>
    <w:rsid w:val="00FD72CC"/>
    <w:rsid w:val="00FD760F"/>
    <w:rsid w:val="00FD7730"/>
    <w:rsid w:val="00FD78C5"/>
    <w:rsid w:val="00FD7EE3"/>
    <w:rsid w:val="00FE0094"/>
    <w:rsid w:val="00FE00C0"/>
    <w:rsid w:val="00FE01AF"/>
    <w:rsid w:val="00FE0255"/>
    <w:rsid w:val="00FE0283"/>
    <w:rsid w:val="00FE06F7"/>
    <w:rsid w:val="00FE0AE7"/>
    <w:rsid w:val="00FE0AF6"/>
    <w:rsid w:val="00FE0C98"/>
    <w:rsid w:val="00FE1013"/>
    <w:rsid w:val="00FE11D1"/>
    <w:rsid w:val="00FE1382"/>
    <w:rsid w:val="00FE13E6"/>
    <w:rsid w:val="00FE157A"/>
    <w:rsid w:val="00FE17B1"/>
    <w:rsid w:val="00FE1921"/>
    <w:rsid w:val="00FE1A4A"/>
    <w:rsid w:val="00FE1A73"/>
    <w:rsid w:val="00FE1AAB"/>
    <w:rsid w:val="00FE1E86"/>
    <w:rsid w:val="00FE2171"/>
    <w:rsid w:val="00FE219E"/>
    <w:rsid w:val="00FE2331"/>
    <w:rsid w:val="00FE2653"/>
    <w:rsid w:val="00FE2689"/>
    <w:rsid w:val="00FE283E"/>
    <w:rsid w:val="00FE286F"/>
    <w:rsid w:val="00FE2A12"/>
    <w:rsid w:val="00FE2CF2"/>
    <w:rsid w:val="00FE35CF"/>
    <w:rsid w:val="00FE393D"/>
    <w:rsid w:val="00FE3B35"/>
    <w:rsid w:val="00FE3CC9"/>
    <w:rsid w:val="00FE3E63"/>
    <w:rsid w:val="00FE3EDE"/>
    <w:rsid w:val="00FE4536"/>
    <w:rsid w:val="00FE4716"/>
    <w:rsid w:val="00FE49B9"/>
    <w:rsid w:val="00FE4A9A"/>
    <w:rsid w:val="00FE4C6C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137"/>
    <w:rsid w:val="00FE7B7F"/>
    <w:rsid w:val="00FF09AD"/>
    <w:rsid w:val="00FF09DB"/>
    <w:rsid w:val="00FF0B85"/>
    <w:rsid w:val="00FF108D"/>
    <w:rsid w:val="00FF10A2"/>
    <w:rsid w:val="00FF127E"/>
    <w:rsid w:val="00FF1328"/>
    <w:rsid w:val="00FF13BF"/>
    <w:rsid w:val="00FF143C"/>
    <w:rsid w:val="00FF14CB"/>
    <w:rsid w:val="00FF15EA"/>
    <w:rsid w:val="00FF160E"/>
    <w:rsid w:val="00FF172A"/>
    <w:rsid w:val="00FF18A1"/>
    <w:rsid w:val="00FF18BE"/>
    <w:rsid w:val="00FF1CBF"/>
    <w:rsid w:val="00FF1D2A"/>
    <w:rsid w:val="00FF1DC7"/>
    <w:rsid w:val="00FF2098"/>
    <w:rsid w:val="00FF22C2"/>
    <w:rsid w:val="00FF276C"/>
    <w:rsid w:val="00FF2850"/>
    <w:rsid w:val="00FF29E9"/>
    <w:rsid w:val="00FF2B8A"/>
    <w:rsid w:val="00FF2BAA"/>
    <w:rsid w:val="00FF2DF5"/>
    <w:rsid w:val="00FF3479"/>
    <w:rsid w:val="00FF379D"/>
    <w:rsid w:val="00FF38A0"/>
    <w:rsid w:val="00FF3AE1"/>
    <w:rsid w:val="00FF3B5E"/>
    <w:rsid w:val="00FF3D33"/>
    <w:rsid w:val="00FF3E54"/>
    <w:rsid w:val="00FF3FA7"/>
    <w:rsid w:val="00FF4048"/>
    <w:rsid w:val="00FF4310"/>
    <w:rsid w:val="00FF437B"/>
    <w:rsid w:val="00FF439E"/>
    <w:rsid w:val="00FF4499"/>
    <w:rsid w:val="00FF457D"/>
    <w:rsid w:val="00FF4814"/>
    <w:rsid w:val="00FF491A"/>
    <w:rsid w:val="00FF4C16"/>
    <w:rsid w:val="00FF4C4A"/>
    <w:rsid w:val="00FF4DED"/>
    <w:rsid w:val="00FF52E1"/>
    <w:rsid w:val="00FF5616"/>
    <w:rsid w:val="00FF579F"/>
    <w:rsid w:val="00FF5998"/>
    <w:rsid w:val="00FF59E1"/>
    <w:rsid w:val="00FF5AC5"/>
    <w:rsid w:val="00FF5C8C"/>
    <w:rsid w:val="00FF5D00"/>
    <w:rsid w:val="00FF5D56"/>
    <w:rsid w:val="00FF5EBE"/>
    <w:rsid w:val="00FF5F08"/>
    <w:rsid w:val="00FF6411"/>
    <w:rsid w:val="00FF64CF"/>
    <w:rsid w:val="00FF64DD"/>
    <w:rsid w:val="00FF6693"/>
    <w:rsid w:val="00FF679A"/>
    <w:rsid w:val="00FF684D"/>
    <w:rsid w:val="00FF6B01"/>
    <w:rsid w:val="00FF7077"/>
    <w:rsid w:val="00FF7339"/>
    <w:rsid w:val="00FF7367"/>
    <w:rsid w:val="00FF743D"/>
    <w:rsid w:val="00FF7466"/>
    <w:rsid w:val="00FF7600"/>
    <w:rsid w:val="00FF76D9"/>
    <w:rsid w:val="00FF79E7"/>
    <w:rsid w:val="00FF7B6E"/>
    <w:rsid w:val="00FF7D55"/>
    <w:rsid w:val="2E35C7CC"/>
    <w:rsid w:val="3C4C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98794C8"/>
  <w15:docId w15:val="{021AD471-467A-401B-963F-120E069D9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3A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15B10"/>
    <w:pPr>
      <w:ind w:left="284"/>
    </w:pPr>
  </w:style>
  <w:style w:type="paragraph" w:customStyle="1" w:styleId="AAFrameAddress">
    <w:name w:val="AA Frame Address"/>
    <w:basedOn w:val="Heading1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semiHidden/>
    <w:rsid w:val="00115B10"/>
    <w:pPr>
      <w:ind w:left="1134"/>
    </w:pPr>
  </w:style>
  <w:style w:type="paragraph" w:styleId="TOC6">
    <w:name w:val="toc 6"/>
    <w:basedOn w:val="Normal"/>
    <w:next w:val="Normal"/>
    <w:semiHidden/>
    <w:rsid w:val="00115B10"/>
    <w:pPr>
      <w:ind w:left="1418"/>
    </w:pPr>
  </w:style>
  <w:style w:type="paragraph" w:styleId="TOC7">
    <w:name w:val="toc 7"/>
    <w:basedOn w:val="Normal"/>
    <w:next w:val="Normal"/>
    <w:semiHidden/>
    <w:rsid w:val="00115B10"/>
    <w:pPr>
      <w:ind w:left="1701"/>
    </w:pPr>
  </w:style>
  <w:style w:type="paragraph" w:styleId="TOC8">
    <w:name w:val="toc 8"/>
    <w:basedOn w:val="Normal"/>
    <w:next w:val="Normal"/>
    <w:semiHidden/>
    <w:rsid w:val="00115B10"/>
    <w:pPr>
      <w:ind w:left="1985"/>
    </w:pPr>
  </w:style>
  <w:style w:type="paragraph" w:styleId="TOC9">
    <w:name w:val="toc 9"/>
    <w:basedOn w:val="Normal"/>
    <w:next w:val="Normal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semiHidden/>
    <w:rsid w:val="00115B10"/>
    <w:pPr>
      <w:ind w:left="567" w:hanging="567"/>
    </w:pPr>
  </w:style>
  <w:style w:type="paragraph" w:styleId="ListBullet5">
    <w:name w:val="List Bullet 5"/>
    <w:basedOn w:val="Normal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15B10"/>
    <w:pPr>
      <w:ind w:left="284" w:firstLine="284"/>
    </w:pPr>
  </w:style>
  <w:style w:type="character" w:styleId="Strong">
    <w:name w:val="Strong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uiPriority w:val="99"/>
    <w:rsid w:val="00115B10"/>
  </w:style>
  <w:style w:type="paragraph" w:customStyle="1" w:styleId="ASSETS">
    <w:name w:val="ASSET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Left:  -0.05&quot;,Right:  -0.05&quot;,Lin...,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uiPriority w:val="99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rsid w:val="002438B9"/>
    <w:rPr>
      <w:rFonts w:cs="Times New Roman"/>
      <w:sz w:val="29"/>
      <w:szCs w:val="29"/>
    </w:rPr>
  </w:style>
  <w:style w:type="character" w:customStyle="1" w:styleId="hps">
    <w:name w:val="hps"/>
    <w:rsid w:val="002438B9"/>
    <w:rPr>
      <w:rFonts w:cs="Times New Roman"/>
    </w:rPr>
  </w:style>
  <w:style w:type="character" w:customStyle="1" w:styleId="gt-icon-text1">
    <w:name w:val="gt-icon-text1"/>
    <w:rsid w:val="002438B9"/>
    <w:rPr>
      <w:rFonts w:cs="Times New Roman"/>
    </w:rPr>
  </w:style>
  <w:style w:type="character" w:customStyle="1" w:styleId="shorttext">
    <w:name w:val="short_text"/>
    <w:rsid w:val="002438B9"/>
    <w:rPr>
      <w:rFonts w:cs="Times New Roman"/>
    </w:rPr>
  </w:style>
  <w:style w:type="character" w:customStyle="1" w:styleId="longtext">
    <w:name w:val="long_text"/>
    <w:rsid w:val="002438B9"/>
    <w:rPr>
      <w:rFonts w:cs="Times New Roman"/>
    </w:rPr>
  </w:style>
  <w:style w:type="paragraph" w:styleId="PlainText">
    <w:name w:val="Plain Text"/>
    <w:basedOn w:val="Normal"/>
    <w:link w:val="PlainTextChar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table" w:styleId="Table3Deffects2">
    <w:name w:val="Table 3D effects 2"/>
    <w:basedOn w:val="TableNormal"/>
    <w:rsid w:val="00B42BF9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42BF9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42BF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A677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677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677B8"/>
    <w:rPr>
      <w:rFonts w:ascii="Times New Roman" w:hAnsi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677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customStyle="1" w:styleId="Style1">
    <w:name w:val="Style1"/>
    <w:basedOn w:val="Normal"/>
    <w:qFormat/>
    <w:rsid w:val="00E86210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jc w:val="mediumKashida"/>
      <w:outlineLvl w:val="0"/>
    </w:pPr>
    <w:rPr>
      <w:b/>
      <w:bCs/>
      <w:color w:val="000000"/>
      <w:sz w:val="32"/>
      <w:szCs w:val="32"/>
    </w:rPr>
  </w:style>
  <w:style w:type="character" w:customStyle="1" w:styleId="KGI1Char">
    <w:name w:val="KGI 1 Char"/>
    <w:link w:val="KGI1"/>
    <w:locked/>
    <w:rsid w:val="00E86210"/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KGI1">
    <w:name w:val="KGI 1"/>
    <w:basedOn w:val="Style1"/>
    <w:link w:val="KGI1Char"/>
    <w:qFormat/>
    <w:rsid w:val="00E86210"/>
    <w:rPr>
      <w:rFonts w:ascii="Times New Roman" w:hAnsi="Times New Roman" w:cs="Times New Roman"/>
    </w:rPr>
  </w:style>
  <w:style w:type="character" w:customStyle="1" w:styleId="ui-provider">
    <w:name w:val="ui-provider"/>
    <w:basedOn w:val="DefaultParagraphFont"/>
    <w:rsid w:val="004252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eader" Target="header9.xml"/><Relationship Id="rId27" Type="http://schemas.openxmlformats.org/officeDocument/2006/relationships/footer" Target="foot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2FAC9-A361-4EBE-8DFB-802BA4D12D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</TotalTime>
  <Pages>57</Pages>
  <Words>12100</Words>
  <Characters>68975</Characters>
  <Application>Microsoft Office Word</Application>
  <DocSecurity>0</DocSecurity>
  <Lines>574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80914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Nuttaphat, Uthaiphat</cp:lastModifiedBy>
  <cp:revision>2</cp:revision>
  <cp:lastPrinted>2023-02-17T01:39:00Z</cp:lastPrinted>
  <dcterms:created xsi:type="dcterms:W3CDTF">2024-02-19T10:24:00Z</dcterms:created>
  <dcterms:modified xsi:type="dcterms:W3CDTF">2024-02-19T10:24:00Z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MSIP_Label_4ed8881d-4062-46d6-b0ca-1cc939420954_Enabled">
    <vt:lpwstr>true</vt:lpwstr>
  </property>
  <property fmtid="{D5CDD505-2E9C-101B-9397-08002B2CF9AE}" pid="6" name="MSIP_Label_4ed8881d-4062-46d6-b0ca-1cc939420954_SetDate">
    <vt:lpwstr>2023-01-30T04:55:18Z</vt:lpwstr>
  </property>
  <property fmtid="{D5CDD505-2E9C-101B-9397-08002B2CF9AE}" pid="7" name="MSIP_Label_4ed8881d-4062-46d6-b0ca-1cc939420954_Method">
    <vt:lpwstr>Privileged</vt:lpwstr>
  </property>
  <property fmtid="{D5CDD505-2E9C-101B-9397-08002B2CF9AE}" pid="8" name="MSIP_Label_4ed8881d-4062-46d6-b0ca-1cc939420954_Name">
    <vt:lpwstr>Public</vt:lpwstr>
  </property>
  <property fmtid="{D5CDD505-2E9C-101B-9397-08002B2CF9AE}" pid="9" name="MSIP_Label_4ed8881d-4062-46d6-b0ca-1cc939420954_SiteId">
    <vt:lpwstr>deff24bb-2089-4400-8c8e-f71e680378b2</vt:lpwstr>
  </property>
  <property fmtid="{D5CDD505-2E9C-101B-9397-08002B2CF9AE}" pid="10" name="MSIP_Label_4ed8881d-4062-46d6-b0ca-1cc939420954_ActionId">
    <vt:lpwstr>6e9c6e05-4213-481f-bdda-f3a415956ec1</vt:lpwstr>
  </property>
  <property fmtid="{D5CDD505-2E9C-101B-9397-08002B2CF9AE}" pid="11" name="MSIP_Label_4ed8881d-4062-46d6-b0ca-1cc939420954_ContentBits">
    <vt:lpwstr>0</vt:lpwstr>
  </property>
</Properties>
</file>