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4CF1D" w14:textId="77777777" w:rsidR="009B3FCE" w:rsidRPr="00246444" w:rsidRDefault="009B3FCE" w:rsidP="00164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SubTitle"/>
    </w:p>
    <w:p w14:paraId="57DA5CD5" w14:textId="77777777" w:rsidR="009B3FCE" w:rsidRPr="00246444" w:rsidRDefault="009B3FCE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F28344A" w14:textId="77777777" w:rsidR="006C046C" w:rsidRPr="00246444" w:rsidRDefault="006C046C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B5FA31B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F01481C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F38130C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0897230" w14:textId="77777777" w:rsidR="00B93DDB" w:rsidRPr="00246444" w:rsidRDefault="00B93DDB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27130BD" w14:textId="77777777" w:rsidR="00954E31" w:rsidRPr="00246444" w:rsidRDefault="00954E31" w:rsidP="00830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CB87E87" w14:textId="35BC435E" w:rsidR="00830EBB" w:rsidRPr="00333CD4" w:rsidRDefault="00830EBB" w:rsidP="00830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845898" w:rsidRPr="00333CD4">
        <w:rPr>
          <w:rFonts w:asciiTheme="majorBidi" w:hAnsiTheme="majorBidi" w:cstheme="majorBidi"/>
          <w:b/>
          <w:bCs/>
          <w:sz w:val="52"/>
          <w:szCs w:val="52"/>
          <w:cs/>
        </w:rPr>
        <w:t>โรแยล พลัส</w:t>
      </w:r>
      <w:r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</w:t>
      </w:r>
      <w:r w:rsidR="00954E31"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954E31" w:rsidRPr="00333CD4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(มหาชน)</w:t>
      </w:r>
    </w:p>
    <w:p w14:paraId="42C87F6F" w14:textId="77777777" w:rsidR="000B7F99" w:rsidRPr="00333CD4" w:rsidRDefault="000B7F99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bookmarkEnd w:id="0"/>
    <w:p w14:paraId="20CDA9F5" w14:textId="48B96928" w:rsidR="005D5A0B" w:rsidRPr="00333CD4" w:rsidRDefault="005D5A0B" w:rsidP="005D5A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33CD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56F77" w:rsidRPr="00333CD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333CD4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33CD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F8184D" w:rsidRPr="00333CD4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C5B60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0CFDCD4F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sz w:val="32"/>
          <w:szCs w:val="32"/>
        </w:rPr>
      </w:pPr>
      <w:r w:rsidRPr="00333CD4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FBA171A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sz w:val="32"/>
          <w:szCs w:val="32"/>
        </w:rPr>
      </w:pPr>
      <w:r w:rsidRPr="00333CD4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115449F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E44C89B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FD0D301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93B9F1B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53D587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E338CA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AA8098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8293F4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B72C08C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18A95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F3E5A2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AFC31A" w14:textId="52993AA4" w:rsidR="009F3F93" w:rsidRPr="00333CD4" w:rsidRDefault="009F3F93" w:rsidP="00246029">
      <w:pPr>
        <w:pStyle w:val="BodyText"/>
        <w:spacing w:after="0" w:line="240" w:lineRule="auto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  <w:sectPr w:rsidR="009F3F93" w:rsidRPr="00333CD4" w:rsidSect="0020771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360"/>
        </w:sectPr>
      </w:pPr>
    </w:p>
    <w:p w14:paraId="089953A3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D239F68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3DE2F1B0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3E9A7F58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4644B2AF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78DBC1C2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A5F29BB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921FA31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0B22782C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0704D661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276561F5" w14:textId="5FA0FB89" w:rsidR="00207714" w:rsidRPr="00333CD4" w:rsidRDefault="00207714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14:paraId="776BA9B9" w14:textId="77777777" w:rsidR="00207714" w:rsidRPr="00333CD4" w:rsidRDefault="00207714" w:rsidP="00207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7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785B2779" w14:textId="7732FD03" w:rsidR="00207714" w:rsidRPr="00333CD4" w:rsidRDefault="00207714" w:rsidP="002077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7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เสนอ ผู้ถือหุ้น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845898" w:rsidRPr="00333CD4">
        <w:rPr>
          <w:rFonts w:asciiTheme="majorBidi" w:hAnsiTheme="majorBidi" w:cstheme="majorBidi"/>
          <w:sz w:val="30"/>
          <w:szCs w:val="30"/>
          <w:cs/>
        </w:rPr>
        <w:t>โรแยล พลัส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954E31" w:rsidRPr="00333CD4">
        <w:rPr>
          <w:rFonts w:asciiTheme="majorBidi" w:hAnsiTheme="majorBidi" w:cstheme="majorBidi"/>
          <w:sz w:val="30"/>
          <w:szCs w:val="30"/>
          <w:cs/>
          <w:lang w:val="th-TH"/>
        </w:rPr>
        <w:t>(มหาชน)</w:t>
      </w:r>
    </w:p>
    <w:p w14:paraId="5C06442B" w14:textId="77777777" w:rsidR="00207714" w:rsidRPr="00333CD4" w:rsidRDefault="00207714" w:rsidP="00207714">
      <w:pPr>
        <w:pStyle w:val="a"/>
        <w:tabs>
          <w:tab w:val="clear" w:pos="1080"/>
          <w:tab w:val="left" w:pos="540"/>
        </w:tabs>
        <w:spacing w:line="240" w:lineRule="atLeast"/>
        <w:ind w:right="2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771FF28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B56A40E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4"/>
          <w:szCs w:val="24"/>
        </w:rPr>
      </w:pPr>
    </w:p>
    <w:p w14:paraId="75E0971B" w14:textId="1163A872" w:rsidR="00207714" w:rsidRPr="00333CD4" w:rsidRDefault="00207714" w:rsidP="00207714">
      <w:pPr>
        <w:ind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ข้าพเจ้าได้ตรวจสอบงบการเงินของ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543C5" w:rsidRPr="00333CD4">
        <w:rPr>
          <w:rFonts w:asciiTheme="majorBidi" w:hAnsiTheme="majorBidi" w:cstheme="majorBidi"/>
          <w:sz w:val="30"/>
          <w:szCs w:val="30"/>
          <w:cs/>
        </w:rPr>
        <w:t xml:space="preserve">โรแยล พลัส 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>จำกัด</w:t>
      </w:r>
      <w:r w:rsidR="00954E31" w:rsidRPr="00333C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4E31" w:rsidRPr="00333CD4">
        <w:rPr>
          <w:rFonts w:asciiTheme="majorBidi" w:hAnsiTheme="majorBidi" w:cstheme="majorBidi"/>
          <w:sz w:val="30"/>
          <w:szCs w:val="30"/>
          <w:cs/>
          <w:lang w:val="th-TH"/>
        </w:rPr>
        <w:t>(มหาชน)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(“บริษัท”) ซึ่งประกอบด้วยงบแสดงฐานะการเงิน ณ วันที่ </w:t>
      </w:r>
      <w:r w:rsidRPr="00333CD4">
        <w:rPr>
          <w:rFonts w:asciiTheme="majorBidi" w:hAnsiTheme="majorBidi" w:cstheme="majorBidi"/>
          <w:sz w:val="30"/>
          <w:szCs w:val="30"/>
        </w:rPr>
        <w:t xml:space="preserve">31 </w:t>
      </w:r>
      <w:r w:rsidRPr="00333CD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A60E3B" w:rsidRPr="00333CD4">
        <w:rPr>
          <w:rFonts w:asciiTheme="majorBidi" w:hAnsiTheme="majorBidi" w:cstheme="majorBidi"/>
          <w:sz w:val="30"/>
          <w:szCs w:val="30"/>
        </w:rPr>
        <w:t xml:space="preserve"> 256</w:t>
      </w:r>
      <w:r w:rsidR="00AC5B60">
        <w:rPr>
          <w:rFonts w:asciiTheme="majorBidi" w:hAnsiTheme="majorBidi" w:cstheme="majorBidi"/>
          <w:sz w:val="30"/>
          <w:szCs w:val="30"/>
        </w:rPr>
        <w:t>6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4F34AC" w:rsidRPr="00333C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3CD4">
        <w:rPr>
          <w:rFonts w:asciiTheme="majorBidi" w:hAnsiTheme="majorBidi" w:cstheme="majorBidi"/>
          <w:sz w:val="30"/>
          <w:szCs w:val="30"/>
          <w:cs/>
        </w:rPr>
        <w:t>ๆ</w:t>
      </w:r>
    </w:p>
    <w:p w14:paraId="4411E7E9" w14:textId="77777777" w:rsidR="00207714" w:rsidRPr="00333CD4" w:rsidRDefault="00207714" w:rsidP="00FB5A44">
      <w:pPr>
        <w:ind w:right="27"/>
        <w:rPr>
          <w:rFonts w:asciiTheme="majorBidi" w:hAnsiTheme="majorBidi" w:cstheme="majorBidi"/>
          <w:sz w:val="20"/>
          <w:szCs w:val="20"/>
          <w:cs/>
        </w:rPr>
      </w:pPr>
    </w:p>
    <w:p w14:paraId="7DFAAE48" w14:textId="1CAC2B65" w:rsidR="00207714" w:rsidRPr="00333CD4" w:rsidRDefault="00207714" w:rsidP="00207714">
      <w:pPr>
        <w:ind w:right="2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 ณ วันที่</w:t>
      </w:r>
      <w:r w:rsidRPr="00333CD4">
        <w:rPr>
          <w:rFonts w:asciiTheme="majorBidi" w:hAnsiTheme="majorBidi" w:cstheme="majorBidi"/>
          <w:sz w:val="30"/>
          <w:szCs w:val="30"/>
        </w:rPr>
        <w:t xml:space="preserve"> 31 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60E3B" w:rsidRPr="00333CD4">
        <w:rPr>
          <w:rFonts w:asciiTheme="majorBidi" w:hAnsiTheme="majorBidi" w:cstheme="majorBidi"/>
          <w:sz w:val="30"/>
          <w:szCs w:val="30"/>
        </w:rPr>
        <w:t>256</w:t>
      </w:r>
      <w:r w:rsidR="00AC5B60">
        <w:rPr>
          <w:rFonts w:asciiTheme="majorBidi" w:hAnsiTheme="majorBidi" w:cstheme="majorBidi"/>
          <w:sz w:val="30"/>
          <w:szCs w:val="30"/>
        </w:rPr>
        <w:t>6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 และ</w:t>
      </w:r>
      <w:r w:rsidR="00F731CA">
        <w:rPr>
          <w:rFonts w:asciiTheme="majorBidi" w:hAnsiTheme="majorBidi" w:cstheme="majorBidi"/>
          <w:sz w:val="30"/>
          <w:szCs w:val="30"/>
        </w:rPr>
        <w:br/>
      </w:r>
      <w:r w:rsidRPr="00333CD4">
        <w:rPr>
          <w:rFonts w:asciiTheme="majorBidi" w:hAnsiTheme="majorBidi" w:cstheme="majorBidi"/>
          <w:sz w:val="30"/>
          <w:szCs w:val="30"/>
          <w:cs/>
        </w:rPr>
        <w:t>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4FCFBCA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  <w:cs/>
        </w:rPr>
      </w:pPr>
    </w:p>
    <w:p w14:paraId="48544322" w14:textId="77777777" w:rsidR="00207714" w:rsidRPr="00333CD4" w:rsidRDefault="00207714" w:rsidP="00207714">
      <w:pPr>
        <w:tabs>
          <w:tab w:val="clear" w:pos="227"/>
          <w:tab w:val="left" w:pos="180"/>
        </w:tabs>
        <w:spacing w:line="259" w:lineRule="auto"/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3A04584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</w:rPr>
      </w:pPr>
    </w:p>
    <w:p w14:paraId="1697D4D0" w14:textId="12FDC0CC" w:rsidR="00207714" w:rsidRPr="00333CD4" w:rsidRDefault="00207714" w:rsidP="00957A88">
      <w:pPr>
        <w:ind w:right="27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ได้ปฏิบัติงานตรวจสอบตามมาตรฐานการสอบบัญชี ความรับผิดชอบของข้าพเจ้าได้กล่าวไว้ในวรรค  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B1588C" w:rsidRPr="00333CD4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ข้าพเจ้ามีความเป็นอิสระจากบริษัท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ตาม</w:t>
      </w:r>
      <w:r w:rsidR="00694000" w:rsidRPr="00333CD4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="00694000" w:rsidRPr="00F200B6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รวมถึง</w:t>
      </w:r>
      <w:r w:rsidR="00694000" w:rsidRPr="00333CD4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มาตรฐานเรื่องความเป็นอิสระ </w:t>
      </w:r>
      <w:r w:rsidR="00694000" w:rsidRPr="00333CD4">
        <w:rPr>
          <w:rFonts w:ascii="Angsana New" w:eastAsia="Calibri" w:hAnsi="Angsana New"/>
          <w:spacing w:val="-2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694000" w:rsidRPr="00333CD4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</w:t>
      </w:r>
      <w:r w:rsidR="00FB5A44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มความรับผิดชอบด้านจรรยาบรรณอื่น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ๆ </w:t>
      </w:r>
      <w:r w:rsidR="00694000" w:rsidRPr="00333CD4">
        <w:rPr>
          <w:rFonts w:asciiTheme="majorBidi" w:eastAsia="Calibri" w:hAnsiTheme="majorBidi"/>
          <w:spacing w:val="-2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</w:t>
      </w:r>
      <w:r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</w:t>
      </w:r>
    </w:p>
    <w:p w14:paraId="410F6FF7" w14:textId="77777777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BA84E4" w14:textId="6F483B14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548914C4" w14:textId="77777777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E7972" w14:textId="2F25B48D" w:rsidR="005A02D5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48C5CE3" w14:textId="77777777" w:rsidR="008069A8" w:rsidRPr="00333CD4" w:rsidRDefault="008069A8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CBECB4" w14:textId="78E5FA64" w:rsidR="00207714" w:rsidRPr="00333CD4" w:rsidRDefault="00207714" w:rsidP="0020771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5A02D5" w:rsidRPr="00333CD4" w14:paraId="24F88EEE" w14:textId="77777777" w:rsidTr="00E22516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236CEE24" w14:textId="77777777" w:rsidR="005A02D5" w:rsidRPr="00333CD4" w:rsidRDefault="005A02D5" w:rsidP="00E22516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333CD4">
              <w:rPr>
                <w:rFonts w:ascii="Angsana New" w:hAnsi="Angsana New"/>
                <w:sz w:val="30"/>
                <w:szCs w:val="30"/>
                <w:cs/>
              </w:rPr>
              <w:lastRenderedPageBreak/>
              <w:t>มูลค่า</w:t>
            </w:r>
            <w:r w:rsidRPr="00333CD4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33CD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5A02D5" w:rsidRPr="00333CD4" w14:paraId="278D61D2" w14:textId="77777777" w:rsidTr="00E22516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6E900E9C" w14:textId="10127FF3" w:rsidR="005A02D5" w:rsidRPr="00333CD4" w:rsidRDefault="005A02D5" w:rsidP="00E22516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CD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78DD" w:rsidRPr="00333CD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78DD" w:rsidRPr="00333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(จ)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3CD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6F9F" w:rsidRPr="00333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2478DD" w:rsidRPr="00333CD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02D5" w:rsidRPr="00333CD4" w14:paraId="593858EE" w14:textId="77777777" w:rsidTr="00E22516">
        <w:trPr>
          <w:trHeight w:val="421"/>
        </w:trPr>
        <w:tc>
          <w:tcPr>
            <w:tcW w:w="4849" w:type="dxa"/>
            <w:shd w:val="clear" w:color="auto" w:fill="auto"/>
          </w:tcPr>
          <w:p w14:paraId="75EE8589" w14:textId="77777777" w:rsidR="005A02D5" w:rsidRPr="00333CD4" w:rsidRDefault="005A02D5" w:rsidP="005A02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5A85C736" w14:textId="77777777" w:rsidR="005A02D5" w:rsidRPr="00333CD4" w:rsidRDefault="005A02D5" w:rsidP="005A02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333C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A02D5" w:rsidRPr="00333CD4" w14:paraId="0D8EA3D4" w14:textId="77777777" w:rsidTr="00C06DC1">
        <w:trPr>
          <w:trHeight w:val="7921"/>
        </w:trPr>
        <w:tc>
          <w:tcPr>
            <w:tcW w:w="4849" w:type="dxa"/>
            <w:shd w:val="clear" w:color="auto" w:fill="auto"/>
          </w:tcPr>
          <w:p w14:paraId="7FF8CB47" w14:textId="77777777" w:rsidR="00C06DC1" w:rsidRPr="00C06DC1" w:rsidRDefault="00C06DC1" w:rsidP="00C06DC1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สินค้าคงเหลือของบริษัทวัดมูลค่าด้วยราคาทุนหรือมูลค่าสุทธิที่คาดว่าจะได้รับแล้วแต่ราคาใดจะต่ำกว่า ภาวะการแข่งขันของตลาดมีผลต่อการกำหนดราคาขายสินค้าของบริษัท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และเกิดการเคลื่อนไหวช้า</w:t>
            </w:r>
          </w:p>
          <w:p w14:paraId="069B689E" w14:textId="79F5B305" w:rsidR="00C06DC1" w:rsidRPr="00C06DC1" w:rsidRDefault="00C06DC1" w:rsidP="00C06DC1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และการประมาณมูลค่า</w:t>
            </w:r>
            <w:r w:rsidR="007807BE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สุทธิที่จะได้รับ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ของสินค้าคงเหลือมีความเกี่ยวข้องกับการใช้ดุลยพินิจของผู้บริหาร ข้าพเจ้าจึงเห็นว่าเรื่องดังกล่าว เป็นเรื่องสำคัญในการตรวจสอบ</w:t>
            </w:r>
          </w:p>
          <w:p w14:paraId="3937DEF0" w14:textId="77777777" w:rsidR="005A02D5" w:rsidRPr="00333CD4" w:rsidRDefault="005A02D5" w:rsidP="00E22516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8" w:type="dxa"/>
            <w:shd w:val="clear" w:color="auto" w:fill="auto"/>
          </w:tcPr>
          <w:p w14:paraId="2F706D70" w14:textId="114D09BB" w:rsidR="005A02D5" w:rsidRDefault="005A02D5" w:rsidP="00E22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6895A198" w14:textId="2E68F375" w:rsidR="00C06DC1" w:rsidRDefault="00C06DC1" w:rsidP="00C06DC1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การทำความเข้าใจเกี่ยวกับนโยบายและวิธีการที่ฝ่ายบริหารของบริษัทใช้ในการประมาณมูลค่า</w:t>
            </w:r>
            <w:r w:rsidR="007807BE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สุทธิที่จะได้รับ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ของสินค้าคงเหลือ และประเมินการออกแบบและการนำไปปฎิบ</w:t>
            </w:r>
            <w:r w:rsidR="00BE29A4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ั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ติของการควบคุมภายในที่เกี่ยวข้อง</w:t>
            </w:r>
          </w:p>
          <w:p w14:paraId="7B1DCC15" w14:textId="77777777" w:rsidR="00AC45E2" w:rsidRPr="00C06DC1" w:rsidRDefault="00AC45E2" w:rsidP="00975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</w:p>
          <w:p w14:paraId="6B063A5D" w14:textId="6F2961C2" w:rsidR="005A02D5" w:rsidRDefault="00C06DC1" w:rsidP="005A02D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การสุ่มทดสอบการคำนวณอายุของสินค้าคงเหลือในรายงานอายุสินค้าคงเหลือ กับเอกสารที่เกี่ยวข้องว่าสินค้าคงเหลือถูกจัดประเภทไว้ในช่วงอายุที่เหมาะสม</w:t>
            </w:r>
          </w:p>
          <w:p w14:paraId="21984258" w14:textId="77777777" w:rsidR="00AC45E2" w:rsidRPr="009751F3" w:rsidRDefault="00AC45E2" w:rsidP="0097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</w:p>
          <w:p w14:paraId="68F9ECC8" w14:textId="758D1DBA" w:rsidR="005A02D5" w:rsidRDefault="00C06DC1" w:rsidP="005A02D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การประเมินความสมเหตุสมผลของข้อสมมติที่ผู้บริหารใช้ในการประมาณมูลค่า</w:t>
            </w:r>
            <w:r w:rsidR="007807BE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สุทธิที่จะได้รับ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ของสินค้า</w:t>
            </w:r>
            <w:r w:rsidR="007807BE"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คงเหลือ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 xml:space="preserve"> โดยเปรียบเทียบกับข้อมูลในอดีต ตลอดจนสุ่มทดสอบกับเอกสารที่เกี่ยวข้อง </w:t>
            </w:r>
          </w:p>
          <w:p w14:paraId="1973340F" w14:textId="77777777" w:rsidR="00AC45E2" w:rsidRPr="009751F3" w:rsidRDefault="00AC45E2" w:rsidP="0097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</w:p>
          <w:p w14:paraId="56FD9D2E" w14:textId="4831C595" w:rsidR="005A02D5" w:rsidRDefault="00ED2E00" w:rsidP="005A02D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ED2E00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 xml:space="preserve">การสุ่มทดสอบประมาณการมูลค่าสุทธิที่จะได้รับของสินค้าคงเหลือ ตลอดจนค่าใช้จ่ายในการขายที่จำเป็นกับเอกสารที่เกี่ยวข้อง </w:t>
            </w:r>
            <w:r w:rsidR="00C06DC1"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และ</w:t>
            </w:r>
            <w:r w:rsidR="005A02D5"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3875CA5C" w14:textId="77777777" w:rsidR="00AC45E2" w:rsidRPr="009751F3" w:rsidRDefault="00AC45E2" w:rsidP="00975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</w:p>
          <w:p w14:paraId="0EC74429" w14:textId="7292B9D3" w:rsidR="005A02D5" w:rsidRPr="00333CD4" w:rsidRDefault="00ED2E00" w:rsidP="005A02D5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ED2E00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81E3265" w14:textId="298012C0" w:rsidR="005A02D5" w:rsidRPr="00333CD4" w:rsidRDefault="005A02D5" w:rsidP="00207714">
      <w:pPr>
        <w:rPr>
          <w:rFonts w:asciiTheme="majorBidi" w:hAnsiTheme="majorBidi" w:cstheme="majorBidi"/>
          <w:sz w:val="20"/>
          <w:szCs w:val="20"/>
        </w:rPr>
      </w:pPr>
    </w:p>
    <w:p w14:paraId="6DC06B6E" w14:textId="77777777" w:rsidR="007E4F71" w:rsidRPr="00333CD4" w:rsidRDefault="007E4F71" w:rsidP="007E4F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09E650E7" w14:textId="77777777" w:rsidR="007E4F71" w:rsidRPr="00333CD4" w:rsidRDefault="007E4F71" w:rsidP="00CB435D">
      <w:pPr>
        <w:rPr>
          <w:rFonts w:asciiTheme="majorBidi" w:hAnsiTheme="majorBidi" w:cstheme="majorBidi"/>
          <w:sz w:val="20"/>
          <w:szCs w:val="20"/>
        </w:rPr>
      </w:pPr>
    </w:p>
    <w:p w14:paraId="63BA5DCC" w14:textId="59049F0B" w:rsidR="007E4F71" w:rsidRPr="00333CD4" w:rsidRDefault="007E4F71" w:rsidP="00CB43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FAD3791" w14:textId="792D8714" w:rsidR="007E4F71" w:rsidRPr="00333CD4" w:rsidRDefault="007E4F71" w:rsidP="00CB435D">
      <w:pPr>
        <w:rPr>
          <w:rFonts w:asciiTheme="majorBidi" w:hAnsiTheme="majorBidi" w:cstheme="majorBidi"/>
          <w:sz w:val="20"/>
          <w:szCs w:val="20"/>
        </w:rPr>
      </w:pPr>
    </w:p>
    <w:p w14:paraId="62A3F663" w14:textId="2411E327" w:rsidR="00694000" w:rsidRDefault="00694000" w:rsidP="00CB435D">
      <w:pPr>
        <w:rPr>
          <w:rFonts w:asciiTheme="majorBidi" w:hAnsiTheme="majorBidi" w:cstheme="majorBidi"/>
          <w:sz w:val="20"/>
          <w:szCs w:val="20"/>
        </w:rPr>
      </w:pPr>
    </w:p>
    <w:p w14:paraId="5D441A05" w14:textId="18A71D44" w:rsidR="00C06DC1" w:rsidRDefault="00C06DC1" w:rsidP="00CB435D">
      <w:pPr>
        <w:rPr>
          <w:rFonts w:asciiTheme="majorBidi" w:hAnsiTheme="majorBidi" w:cstheme="majorBidi"/>
          <w:sz w:val="20"/>
          <w:szCs w:val="20"/>
        </w:rPr>
      </w:pPr>
    </w:p>
    <w:p w14:paraId="3339BB6D" w14:textId="77777777" w:rsidR="007E4F71" w:rsidRPr="00333CD4" w:rsidRDefault="007E4F71" w:rsidP="00CB435D">
      <w:pPr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DA342BB" w14:textId="3106E3F2" w:rsidR="00C32839" w:rsidRPr="00333CD4" w:rsidRDefault="00C32839" w:rsidP="00207714">
      <w:pPr>
        <w:rPr>
          <w:rFonts w:asciiTheme="majorBidi" w:hAnsiTheme="majorBidi" w:cstheme="majorBidi"/>
          <w:sz w:val="20"/>
          <w:szCs w:val="20"/>
        </w:rPr>
      </w:pPr>
    </w:p>
    <w:p w14:paraId="0547641B" w14:textId="77777777" w:rsidR="00C61386" w:rsidRDefault="00FD1252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1887347" w14:textId="77777777" w:rsidR="00C61386" w:rsidRDefault="00C61386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451DD6" w14:textId="1ED80D71" w:rsidR="00FD1252" w:rsidRPr="00333CD4" w:rsidRDefault="00FD1252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33CD4">
        <w:rPr>
          <w:rFonts w:asciiTheme="majorBidi" w:eastAsia="Calibr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1A3F929" w14:textId="77777777" w:rsidR="00FD1252" w:rsidRPr="00333CD4" w:rsidRDefault="00FD1252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053AA32" w14:textId="7849C8A9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EE4438"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และผู้มีหน้าที่ในการกำกับดูแล</w:t>
      </w: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</w:p>
    <w:p w14:paraId="04B51BA8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32F2A731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204CE41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2D696A15" w14:textId="4C17102B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2BD42248" w14:textId="0433E3C6" w:rsidR="00EE4438" w:rsidRPr="00333CD4" w:rsidRDefault="00EE4438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71D1BC" w14:textId="36B46794" w:rsidR="00EE4438" w:rsidRPr="00333CD4" w:rsidRDefault="00EE4438" w:rsidP="00EE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12"/>
          <w:sz w:val="30"/>
          <w:szCs w:val="30"/>
        </w:rPr>
      </w:pPr>
      <w:r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ผู้มีหน้าที่ในการกำกับดูแลมีหน้าที่ในการ</w:t>
      </w:r>
      <w:r w:rsidR="00683264"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กำกับ</w:t>
      </w:r>
      <w:r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401772A2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5E9583DF" w14:textId="77777777" w:rsidR="00207714" w:rsidRPr="00333CD4" w:rsidRDefault="00207714" w:rsidP="00207714">
      <w:pPr>
        <w:spacing w:line="259" w:lineRule="auto"/>
        <w:ind w:right="27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8F0E5BE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3CAA7ACC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335B69A" w14:textId="22E20E5B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554D8B67" w14:textId="77777777" w:rsidR="00694000" w:rsidRPr="00333CD4" w:rsidRDefault="00694000" w:rsidP="00207714">
      <w:pPr>
        <w:ind w:right="27"/>
        <w:rPr>
          <w:rFonts w:asciiTheme="majorBidi" w:hAnsiTheme="majorBidi" w:cstheme="majorBidi"/>
          <w:sz w:val="30"/>
          <w:szCs w:val="30"/>
          <w:cs/>
        </w:rPr>
      </w:pPr>
    </w:p>
    <w:p w14:paraId="6EAB319F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EC85F6" w14:textId="77777777" w:rsidR="00FB5A44" w:rsidRPr="00333CD4" w:rsidRDefault="00FB5A4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2B2158D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F194CB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2176440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66DA3F9" w14:textId="147CD89B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สรุป</w:t>
      </w:r>
      <w:r w:rsidR="00E800FA" w:rsidRPr="00333CD4">
        <w:rPr>
          <w:rFonts w:asciiTheme="majorBidi" w:hAnsiTheme="majorBidi" w:cstheme="majorBidi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เนื่อง </w:t>
      </w:r>
    </w:p>
    <w:p w14:paraId="57384E30" w14:textId="5C0EB741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ประเมิน</w:t>
      </w:r>
      <w:r w:rsidR="00E800FA" w:rsidRPr="00333CD4">
        <w:rPr>
          <w:rFonts w:asciiTheme="majorBidi" w:hAnsiTheme="majorBidi" w:cstheme="majorBidi"/>
          <w:sz w:val="30"/>
          <w:szCs w:val="30"/>
          <w:cs/>
        </w:rPr>
        <w:t>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61C7343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</w:rPr>
      </w:pPr>
    </w:p>
    <w:p w14:paraId="1C45A71B" w14:textId="41F66950" w:rsidR="00C70B6D" w:rsidRPr="00333CD4" w:rsidRDefault="00C70B6D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683264" w:rsidRPr="00333C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3CD4">
        <w:rPr>
          <w:rFonts w:asciiTheme="majorBidi" w:hAnsiTheme="majorBidi" w:cstheme="majorBidi"/>
          <w:sz w:val="30"/>
          <w:szCs w:val="30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9CACAA6" w14:textId="1AE9E029" w:rsidR="00207714" w:rsidRPr="00333CD4" w:rsidRDefault="00207714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9495465" w14:textId="2D3775D1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3AFA592" w14:textId="446FB94A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D243144" w14:textId="4082A7F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F72734A" w14:textId="14BDBF71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E6618B5" w14:textId="3DCEBC9C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2672E1" w14:textId="41120325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B0F8160" w14:textId="7777777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2E7993" w14:textId="53B2B71F" w:rsidR="00C70B6D" w:rsidRDefault="00C70B6D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61386" w:rsidRPr="00C61386">
        <w:rPr>
          <w:rFonts w:asciiTheme="majorBid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4106F1D" w14:textId="6583A990" w:rsidR="00C61386" w:rsidRPr="00965C16" w:rsidRDefault="00C61386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509EE71" w14:textId="5FBB4171" w:rsidR="00C61386" w:rsidRPr="00C61386" w:rsidRDefault="00C61386" w:rsidP="00C61386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61386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70CE716" w14:textId="77777777" w:rsidR="00C61386" w:rsidRPr="00333CD4" w:rsidRDefault="00C61386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D15256B" w14:textId="17459148" w:rsidR="00636ECE" w:rsidRPr="00333CD4" w:rsidRDefault="00636ECE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02A6A1F" w14:textId="7777777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43CC0A2" w14:textId="77777777" w:rsidR="00C70B6D" w:rsidRPr="00333CD4" w:rsidRDefault="00C70B6D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232E149" w14:textId="77777777" w:rsidR="00207714" w:rsidRPr="00333CD4" w:rsidRDefault="00207714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1A26868" w14:textId="77777777" w:rsidR="00EB3916" w:rsidRPr="00217D00" w:rsidRDefault="00EB3916" w:rsidP="00EB391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0E8C41AA" w14:textId="77777777" w:rsidR="00EB3916" w:rsidRPr="00174DDA" w:rsidRDefault="00EB3916" w:rsidP="00EB391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35BFCF1B" w14:textId="77777777" w:rsidR="00EB3916" w:rsidRPr="00217D00" w:rsidRDefault="00EB3916" w:rsidP="00EB391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10449</w:t>
      </w:r>
    </w:p>
    <w:p w14:paraId="378E069C" w14:textId="6F295857" w:rsidR="00207714" w:rsidRPr="00333CD4" w:rsidRDefault="00207714" w:rsidP="00207714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</w:rPr>
        <w:br/>
      </w:r>
      <w:r w:rsidRPr="00333CD4">
        <w:rPr>
          <w:rFonts w:asciiTheme="majorBidi" w:eastAsia="Calibr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="00365E6E"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EA06DC1" w14:textId="77777777" w:rsidR="00207714" w:rsidRPr="00333CD4" w:rsidRDefault="00207714" w:rsidP="00207714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กรุงเทพมหานคร</w:t>
      </w:r>
    </w:p>
    <w:p w14:paraId="1B22F278" w14:textId="0D0C2F58" w:rsidR="00402FEA" w:rsidRPr="00246444" w:rsidRDefault="00601745" w:rsidP="00957A88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>22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94000" w:rsidRPr="00333CD4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กุมภาพันธ์ 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>256</w:t>
      </w:r>
      <w:r w:rsidR="00AC5B60">
        <w:rPr>
          <w:rFonts w:asciiTheme="majorBidi" w:eastAsia="Calibri" w:hAnsiTheme="majorBidi" w:cstheme="majorBidi"/>
          <w:sz w:val="30"/>
          <w:szCs w:val="30"/>
        </w:rPr>
        <w:t>7</w:t>
      </w:r>
    </w:p>
    <w:sectPr w:rsidR="00402FEA" w:rsidRPr="00246444" w:rsidSect="00694000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12AB4" w14:textId="77777777" w:rsidR="00455714" w:rsidRDefault="00455714">
      <w:r>
        <w:separator/>
      </w:r>
    </w:p>
  </w:endnote>
  <w:endnote w:type="continuationSeparator" w:id="0">
    <w:p w14:paraId="7B875CAB" w14:textId="77777777" w:rsidR="00455714" w:rsidRDefault="00455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4F296" w14:textId="77777777" w:rsidR="007E4F71" w:rsidRPr="008B3AB0" w:rsidRDefault="007E4F71" w:rsidP="00694409">
    <w:pPr>
      <w:pStyle w:val="Footer"/>
      <w:jc w:val="center"/>
      <w:rPr>
        <w:rFonts w:ascii="Angsana New" w:hAnsi="Angsana New" w:cs="Times New Roman"/>
        <w:sz w:val="30"/>
        <w:szCs w:val="30"/>
      </w:rPr>
    </w:pPr>
    <w:r w:rsidRPr="003C572F">
      <w:rPr>
        <w:rStyle w:val="PageNumber"/>
        <w:rFonts w:ascii="Angsana New" w:hAnsi="Angsana New"/>
        <w:sz w:val="30"/>
        <w:szCs w:val="30"/>
      </w:rPr>
      <w:fldChar w:fldCharType="begin"/>
    </w:r>
    <w:r w:rsidRPr="003C57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57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3C572F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5490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F6A59A" w14:textId="0D0B2AAF" w:rsidR="007E4F71" w:rsidRPr="00207714" w:rsidRDefault="007E4F7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26A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D1785" w14:textId="77777777" w:rsidR="00455714" w:rsidRDefault="00455714">
      <w:r>
        <w:separator/>
      </w:r>
    </w:p>
  </w:footnote>
  <w:footnote w:type="continuationSeparator" w:id="0">
    <w:p w14:paraId="0977A035" w14:textId="77777777" w:rsidR="00455714" w:rsidRDefault="00455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C3908" w14:textId="77777777" w:rsidR="007E4F71" w:rsidRPr="00323B9C" w:rsidRDefault="007E4F71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7471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5C970BC2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29AB0338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20A74AD8" w14:textId="77777777" w:rsidR="00246444" w:rsidRPr="00323B9C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142"/>
        </w:tabs>
        <w:ind w:left="91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50BA3"/>
    <w:multiLevelType w:val="hybridMultilevel"/>
    <w:tmpl w:val="5E6E2766"/>
    <w:lvl w:ilvl="0" w:tplc="F0E65366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8C0548"/>
    <w:multiLevelType w:val="hybridMultilevel"/>
    <w:tmpl w:val="880E0A4A"/>
    <w:lvl w:ilvl="0" w:tplc="B4C4313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AC9615D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C8562BD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253FEE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4008A"/>
    <w:multiLevelType w:val="hybridMultilevel"/>
    <w:tmpl w:val="21842AE8"/>
    <w:lvl w:ilvl="0" w:tplc="A3C2B29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323022"/>
    <w:multiLevelType w:val="hybridMultilevel"/>
    <w:tmpl w:val="7E003CF4"/>
    <w:lvl w:ilvl="0" w:tplc="DB3AE80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271625">
    <w:abstractNumId w:val="6"/>
  </w:num>
  <w:num w:numId="2" w16cid:durableId="2029939964">
    <w:abstractNumId w:val="5"/>
  </w:num>
  <w:num w:numId="3" w16cid:durableId="1808741303">
    <w:abstractNumId w:val="9"/>
  </w:num>
  <w:num w:numId="4" w16cid:durableId="1993177401">
    <w:abstractNumId w:val="7"/>
  </w:num>
  <w:num w:numId="5" w16cid:durableId="1750544749">
    <w:abstractNumId w:val="8"/>
  </w:num>
  <w:num w:numId="6" w16cid:durableId="694843317">
    <w:abstractNumId w:val="3"/>
  </w:num>
  <w:num w:numId="7" w16cid:durableId="1329287607">
    <w:abstractNumId w:val="2"/>
  </w:num>
  <w:num w:numId="8" w16cid:durableId="1063258124">
    <w:abstractNumId w:val="0"/>
  </w:num>
  <w:num w:numId="9" w16cid:durableId="996572479">
    <w:abstractNumId w:val="1"/>
  </w:num>
  <w:num w:numId="10" w16cid:durableId="703023287">
    <w:abstractNumId w:val="4"/>
  </w:num>
  <w:num w:numId="11" w16cid:durableId="528034271">
    <w:abstractNumId w:val="19"/>
  </w:num>
  <w:num w:numId="12" w16cid:durableId="640765164">
    <w:abstractNumId w:val="13"/>
  </w:num>
  <w:num w:numId="13" w16cid:durableId="167183399">
    <w:abstractNumId w:val="27"/>
  </w:num>
  <w:num w:numId="14" w16cid:durableId="1848901735">
    <w:abstractNumId w:val="15"/>
  </w:num>
  <w:num w:numId="15" w16cid:durableId="161749050">
    <w:abstractNumId w:val="21"/>
  </w:num>
  <w:num w:numId="16" w16cid:durableId="958680117">
    <w:abstractNumId w:val="25"/>
  </w:num>
  <w:num w:numId="17" w16cid:durableId="924413423">
    <w:abstractNumId w:val="10"/>
  </w:num>
  <w:num w:numId="18" w16cid:durableId="1195772788">
    <w:abstractNumId w:val="16"/>
  </w:num>
  <w:num w:numId="19" w16cid:durableId="1412922160">
    <w:abstractNumId w:val="12"/>
  </w:num>
  <w:num w:numId="20" w16cid:durableId="1653413672">
    <w:abstractNumId w:val="23"/>
  </w:num>
  <w:num w:numId="21" w16cid:durableId="513305612">
    <w:abstractNumId w:val="14"/>
  </w:num>
  <w:num w:numId="22" w16cid:durableId="1483280302">
    <w:abstractNumId w:val="17"/>
  </w:num>
  <w:num w:numId="23" w16cid:durableId="278337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15757304">
    <w:abstractNumId w:val="18"/>
  </w:num>
  <w:num w:numId="25" w16cid:durableId="387731233">
    <w:abstractNumId w:val="11"/>
  </w:num>
  <w:num w:numId="26" w16cid:durableId="850222287">
    <w:abstractNumId w:val="24"/>
  </w:num>
  <w:num w:numId="27" w16cid:durableId="1412124342">
    <w:abstractNumId w:val="20"/>
  </w:num>
  <w:num w:numId="28" w16cid:durableId="2087532129">
    <w:abstractNumId w:val="22"/>
  </w:num>
  <w:num w:numId="29" w16cid:durableId="1422794392">
    <w:abstractNumId w:val="28"/>
  </w:num>
  <w:num w:numId="30" w16cid:durableId="1680428496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D3"/>
    <w:rsid w:val="000001DE"/>
    <w:rsid w:val="0000047D"/>
    <w:rsid w:val="00000548"/>
    <w:rsid w:val="00000568"/>
    <w:rsid w:val="00000923"/>
    <w:rsid w:val="000011EF"/>
    <w:rsid w:val="00001934"/>
    <w:rsid w:val="00001A59"/>
    <w:rsid w:val="00002342"/>
    <w:rsid w:val="00002885"/>
    <w:rsid w:val="00002AD1"/>
    <w:rsid w:val="00002C21"/>
    <w:rsid w:val="00003406"/>
    <w:rsid w:val="00004836"/>
    <w:rsid w:val="0000488E"/>
    <w:rsid w:val="00004DAD"/>
    <w:rsid w:val="00005792"/>
    <w:rsid w:val="00005940"/>
    <w:rsid w:val="000059DC"/>
    <w:rsid w:val="00006ADF"/>
    <w:rsid w:val="000076C1"/>
    <w:rsid w:val="00007C3B"/>
    <w:rsid w:val="000107B3"/>
    <w:rsid w:val="00011C27"/>
    <w:rsid w:val="00012655"/>
    <w:rsid w:val="0001323B"/>
    <w:rsid w:val="00013261"/>
    <w:rsid w:val="00013E6F"/>
    <w:rsid w:val="00013FE9"/>
    <w:rsid w:val="000141EA"/>
    <w:rsid w:val="00015051"/>
    <w:rsid w:val="0001508B"/>
    <w:rsid w:val="00015AA7"/>
    <w:rsid w:val="00015B88"/>
    <w:rsid w:val="00015C8D"/>
    <w:rsid w:val="00016030"/>
    <w:rsid w:val="00016435"/>
    <w:rsid w:val="000175AC"/>
    <w:rsid w:val="000176F5"/>
    <w:rsid w:val="000177DE"/>
    <w:rsid w:val="00017CE8"/>
    <w:rsid w:val="00017E66"/>
    <w:rsid w:val="0002041D"/>
    <w:rsid w:val="000207FD"/>
    <w:rsid w:val="00020831"/>
    <w:rsid w:val="00020C85"/>
    <w:rsid w:val="00020E40"/>
    <w:rsid w:val="000216FD"/>
    <w:rsid w:val="00021B92"/>
    <w:rsid w:val="00022A49"/>
    <w:rsid w:val="0002311F"/>
    <w:rsid w:val="000241DE"/>
    <w:rsid w:val="000245D8"/>
    <w:rsid w:val="000248CE"/>
    <w:rsid w:val="00024D90"/>
    <w:rsid w:val="00024F62"/>
    <w:rsid w:val="000275B0"/>
    <w:rsid w:val="0002772D"/>
    <w:rsid w:val="00027DAF"/>
    <w:rsid w:val="0003062D"/>
    <w:rsid w:val="00030CFB"/>
    <w:rsid w:val="00030E02"/>
    <w:rsid w:val="0003229C"/>
    <w:rsid w:val="000327D2"/>
    <w:rsid w:val="0003353B"/>
    <w:rsid w:val="00033B2B"/>
    <w:rsid w:val="00033E66"/>
    <w:rsid w:val="0003497B"/>
    <w:rsid w:val="00035396"/>
    <w:rsid w:val="00035C8B"/>
    <w:rsid w:val="00035D95"/>
    <w:rsid w:val="0003620E"/>
    <w:rsid w:val="00036A53"/>
    <w:rsid w:val="0003795B"/>
    <w:rsid w:val="00040202"/>
    <w:rsid w:val="0004080C"/>
    <w:rsid w:val="000413E4"/>
    <w:rsid w:val="00041520"/>
    <w:rsid w:val="00041686"/>
    <w:rsid w:val="00041940"/>
    <w:rsid w:val="0004243E"/>
    <w:rsid w:val="00043F74"/>
    <w:rsid w:val="00043FE1"/>
    <w:rsid w:val="00044123"/>
    <w:rsid w:val="000441BC"/>
    <w:rsid w:val="00044279"/>
    <w:rsid w:val="0004476A"/>
    <w:rsid w:val="00044C84"/>
    <w:rsid w:val="000456B2"/>
    <w:rsid w:val="0004582E"/>
    <w:rsid w:val="00045879"/>
    <w:rsid w:val="00045DB1"/>
    <w:rsid w:val="00046026"/>
    <w:rsid w:val="00047116"/>
    <w:rsid w:val="00047C1C"/>
    <w:rsid w:val="00050322"/>
    <w:rsid w:val="000503A5"/>
    <w:rsid w:val="000509CB"/>
    <w:rsid w:val="00050D0C"/>
    <w:rsid w:val="00051304"/>
    <w:rsid w:val="00051445"/>
    <w:rsid w:val="00051BAD"/>
    <w:rsid w:val="000538FB"/>
    <w:rsid w:val="00053D8A"/>
    <w:rsid w:val="00053EAC"/>
    <w:rsid w:val="00055F0C"/>
    <w:rsid w:val="000563C9"/>
    <w:rsid w:val="0005648C"/>
    <w:rsid w:val="00056A80"/>
    <w:rsid w:val="00056AA4"/>
    <w:rsid w:val="00057578"/>
    <w:rsid w:val="00057880"/>
    <w:rsid w:val="00057CED"/>
    <w:rsid w:val="00060130"/>
    <w:rsid w:val="00060A80"/>
    <w:rsid w:val="00061013"/>
    <w:rsid w:val="000612C5"/>
    <w:rsid w:val="000612F8"/>
    <w:rsid w:val="00061AA9"/>
    <w:rsid w:val="00062F15"/>
    <w:rsid w:val="0006371E"/>
    <w:rsid w:val="00063810"/>
    <w:rsid w:val="00063A16"/>
    <w:rsid w:val="00063CFE"/>
    <w:rsid w:val="00064505"/>
    <w:rsid w:val="000646EF"/>
    <w:rsid w:val="00064D83"/>
    <w:rsid w:val="00064DE3"/>
    <w:rsid w:val="00066E24"/>
    <w:rsid w:val="00067576"/>
    <w:rsid w:val="00067C3E"/>
    <w:rsid w:val="00070274"/>
    <w:rsid w:val="00070684"/>
    <w:rsid w:val="00070964"/>
    <w:rsid w:val="00070B0D"/>
    <w:rsid w:val="00070DB0"/>
    <w:rsid w:val="000710CC"/>
    <w:rsid w:val="000718F9"/>
    <w:rsid w:val="00071955"/>
    <w:rsid w:val="00071BB0"/>
    <w:rsid w:val="000725E5"/>
    <w:rsid w:val="00072B80"/>
    <w:rsid w:val="00072E4E"/>
    <w:rsid w:val="00073243"/>
    <w:rsid w:val="00073763"/>
    <w:rsid w:val="00074A44"/>
    <w:rsid w:val="00074A5E"/>
    <w:rsid w:val="00074B2F"/>
    <w:rsid w:val="0007664B"/>
    <w:rsid w:val="0007698C"/>
    <w:rsid w:val="00076F31"/>
    <w:rsid w:val="00076F9F"/>
    <w:rsid w:val="00077113"/>
    <w:rsid w:val="00077AFB"/>
    <w:rsid w:val="00077F3D"/>
    <w:rsid w:val="0008038A"/>
    <w:rsid w:val="00080574"/>
    <w:rsid w:val="00080619"/>
    <w:rsid w:val="00080CD5"/>
    <w:rsid w:val="00080D84"/>
    <w:rsid w:val="00081C6E"/>
    <w:rsid w:val="00081CCA"/>
    <w:rsid w:val="00082534"/>
    <w:rsid w:val="00082584"/>
    <w:rsid w:val="00082854"/>
    <w:rsid w:val="0008293D"/>
    <w:rsid w:val="00082B9A"/>
    <w:rsid w:val="00083286"/>
    <w:rsid w:val="00083D64"/>
    <w:rsid w:val="000843DE"/>
    <w:rsid w:val="000844DA"/>
    <w:rsid w:val="00084515"/>
    <w:rsid w:val="00084E80"/>
    <w:rsid w:val="0008523A"/>
    <w:rsid w:val="00085A4D"/>
    <w:rsid w:val="000862AF"/>
    <w:rsid w:val="00086323"/>
    <w:rsid w:val="000868E9"/>
    <w:rsid w:val="000869CB"/>
    <w:rsid w:val="000869F8"/>
    <w:rsid w:val="00086BAD"/>
    <w:rsid w:val="0008714A"/>
    <w:rsid w:val="0008756E"/>
    <w:rsid w:val="000877F7"/>
    <w:rsid w:val="00087894"/>
    <w:rsid w:val="00090AC7"/>
    <w:rsid w:val="00090AC9"/>
    <w:rsid w:val="00092238"/>
    <w:rsid w:val="00092684"/>
    <w:rsid w:val="000929C6"/>
    <w:rsid w:val="00092BB0"/>
    <w:rsid w:val="0009327F"/>
    <w:rsid w:val="00094A96"/>
    <w:rsid w:val="00094B23"/>
    <w:rsid w:val="00095789"/>
    <w:rsid w:val="00095F5A"/>
    <w:rsid w:val="00095FFD"/>
    <w:rsid w:val="000973E8"/>
    <w:rsid w:val="00097658"/>
    <w:rsid w:val="00097B3F"/>
    <w:rsid w:val="000A021A"/>
    <w:rsid w:val="000A024C"/>
    <w:rsid w:val="000A13AA"/>
    <w:rsid w:val="000A15B7"/>
    <w:rsid w:val="000A467B"/>
    <w:rsid w:val="000A4CE5"/>
    <w:rsid w:val="000A51E4"/>
    <w:rsid w:val="000A5CAD"/>
    <w:rsid w:val="000A5DC4"/>
    <w:rsid w:val="000A61B6"/>
    <w:rsid w:val="000A6377"/>
    <w:rsid w:val="000A7D06"/>
    <w:rsid w:val="000B0350"/>
    <w:rsid w:val="000B048C"/>
    <w:rsid w:val="000B0BE2"/>
    <w:rsid w:val="000B0ED8"/>
    <w:rsid w:val="000B19CD"/>
    <w:rsid w:val="000B2352"/>
    <w:rsid w:val="000B269B"/>
    <w:rsid w:val="000B3673"/>
    <w:rsid w:val="000B3F1A"/>
    <w:rsid w:val="000B3F86"/>
    <w:rsid w:val="000B4089"/>
    <w:rsid w:val="000B411F"/>
    <w:rsid w:val="000B4266"/>
    <w:rsid w:val="000B49A2"/>
    <w:rsid w:val="000B4D28"/>
    <w:rsid w:val="000B609E"/>
    <w:rsid w:val="000B623F"/>
    <w:rsid w:val="000B6269"/>
    <w:rsid w:val="000B6725"/>
    <w:rsid w:val="000B6A9B"/>
    <w:rsid w:val="000B6FBD"/>
    <w:rsid w:val="000B7F99"/>
    <w:rsid w:val="000C05E5"/>
    <w:rsid w:val="000C0FBB"/>
    <w:rsid w:val="000C1F48"/>
    <w:rsid w:val="000C21FC"/>
    <w:rsid w:val="000C2CD6"/>
    <w:rsid w:val="000C4EF6"/>
    <w:rsid w:val="000C585D"/>
    <w:rsid w:val="000C5F09"/>
    <w:rsid w:val="000C66AF"/>
    <w:rsid w:val="000C7714"/>
    <w:rsid w:val="000C7B8C"/>
    <w:rsid w:val="000C7D59"/>
    <w:rsid w:val="000D03CE"/>
    <w:rsid w:val="000D064E"/>
    <w:rsid w:val="000D1191"/>
    <w:rsid w:val="000D2591"/>
    <w:rsid w:val="000D2AE2"/>
    <w:rsid w:val="000D3585"/>
    <w:rsid w:val="000D37C2"/>
    <w:rsid w:val="000D42F0"/>
    <w:rsid w:val="000D4414"/>
    <w:rsid w:val="000D4623"/>
    <w:rsid w:val="000D4697"/>
    <w:rsid w:val="000D4A4D"/>
    <w:rsid w:val="000D4DAE"/>
    <w:rsid w:val="000D54D5"/>
    <w:rsid w:val="000D58D0"/>
    <w:rsid w:val="000D6979"/>
    <w:rsid w:val="000D6DC1"/>
    <w:rsid w:val="000D73D0"/>
    <w:rsid w:val="000D742C"/>
    <w:rsid w:val="000D7BC8"/>
    <w:rsid w:val="000E0CCB"/>
    <w:rsid w:val="000E11BD"/>
    <w:rsid w:val="000E2078"/>
    <w:rsid w:val="000E2CA7"/>
    <w:rsid w:val="000E30FC"/>
    <w:rsid w:val="000E35E2"/>
    <w:rsid w:val="000E3854"/>
    <w:rsid w:val="000E3C79"/>
    <w:rsid w:val="000E3D2D"/>
    <w:rsid w:val="000E4C4F"/>
    <w:rsid w:val="000E512B"/>
    <w:rsid w:val="000E570E"/>
    <w:rsid w:val="000E5A8B"/>
    <w:rsid w:val="000E608A"/>
    <w:rsid w:val="000E6098"/>
    <w:rsid w:val="000E660C"/>
    <w:rsid w:val="000E67B9"/>
    <w:rsid w:val="000F0524"/>
    <w:rsid w:val="000F1303"/>
    <w:rsid w:val="000F1CBB"/>
    <w:rsid w:val="000F1D98"/>
    <w:rsid w:val="000F250E"/>
    <w:rsid w:val="000F37AE"/>
    <w:rsid w:val="000F3F49"/>
    <w:rsid w:val="000F47A2"/>
    <w:rsid w:val="000F4FF2"/>
    <w:rsid w:val="000F545C"/>
    <w:rsid w:val="000F581B"/>
    <w:rsid w:val="000F6424"/>
    <w:rsid w:val="000F651D"/>
    <w:rsid w:val="000F6B38"/>
    <w:rsid w:val="000F7460"/>
    <w:rsid w:val="000F7554"/>
    <w:rsid w:val="000F7B2E"/>
    <w:rsid w:val="001003A6"/>
    <w:rsid w:val="00100BB4"/>
    <w:rsid w:val="00101660"/>
    <w:rsid w:val="0010200D"/>
    <w:rsid w:val="0010226C"/>
    <w:rsid w:val="00102782"/>
    <w:rsid w:val="0010288D"/>
    <w:rsid w:val="00102CFC"/>
    <w:rsid w:val="00103B48"/>
    <w:rsid w:val="00103D77"/>
    <w:rsid w:val="00103EC8"/>
    <w:rsid w:val="00103F83"/>
    <w:rsid w:val="00104545"/>
    <w:rsid w:val="001049D2"/>
    <w:rsid w:val="00106484"/>
    <w:rsid w:val="00106EEF"/>
    <w:rsid w:val="00106F58"/>
    <w:rsid w:val="001071A7"/>
    <w:rsid w:val="00107ACC"/>
    <w:rsid w:val="00110733"/>
    <w:rsid w:val="00110C11"/>
    <w:rsid w:val="0011169C"/>
    <w:rsid w:val="00112288"/>
    <w:rsid w:val="00113528"/>
    <w:rsid w:val="001135ED"/>
    <w:rsid w:val="00114087"/>
    <w:rsid w:val="0011437D"/>
    <w:rsid w:val="00114BE3"/>
    <w:rsid w:val="001153D8"/>
    <w:rsid w:val="001156D5"/>
    <w:rsid w:val="0011583B"/>
    <w:rsid w:val="00116319"/>
    <w:rsid w:val="0011678B"/>
    <w:rsid w:val="001170AA"/>
    <w:rsid w:val="0011723E"/>
    <w:rsid w:val="0011765F"/>
    <w:rsid w:val="00117ABA"/>
    <w:rsid w:val="00120481"/>
    <w:rsid w:val="00120927"/>
    <w:rsid w:val="001211AF"/>
    <w:rsid w:val="001214C8"/>
    <w:rsid w:val="001218DB"/>
    <w:rsid w:val="00121901"/>
    <w:rsid w:val="00121A58"/>
    <w:rsid w:val="00121DA4"/>
    <w:rsid w:val="00121ED3"/>
    <w:rsid w:val="00122820"/>
    <w:rsid w:val="001232D9"/>
    <w:rsid w:val="001233DC"/>
    <w:rsid w:val="0012364C"/>
    <w:rsid w:val="00123AF3"/>
    <w:rsid w:val="00124C5B"/>
    <w:rsid w:val="001263AF"/>
    <w:rsid w:val="00126CB7"/>
    <w:rsid w:val="00126D67"/>
    <w:rsid w:val="00126F66"/>
    <w:rsid w:val="0012774D"/>
    <w:rsid w:val="00127D07"/>
    <w:rsid w:val="00127E5C"/>
    <w:rsid w:val="00127F6C"/>
    <w:rsid w:val="00130341"/>
    <w:rsid w:val="001304CD"/>
    <w:rsid w:val="00130788"/>
    <w:rsid w:val="0013078A"/>
    <w:rsid w:val="001310A1"/>
    <w:rsid w:val="00131E2D"/>
    <w:rsid w:val="001322BD"/>
    <w:rsid w:val="0013283E"/>
    <w:rsid w:val="00132F50"/>
    <w:rsid w:val="00133541"/>
    <w:rsid w:val="00133E69"/>
    <w:rsid w:val="00133EF2"/>
    <w:rsid w:val="00134414"/>
    <w:rsid w:val="00134502"/>
    <w:rsid w:val="001348CB"/>
    <w:rsid w:val="001350DC"/>
    <w:rsid w:val="00135837"/>
    <w:rsid w:val="001365E4"/>
    <w:rsid w:val="00136601"/>
    <w:rsid w:val="00136833"/>
    <w:rsid w:val="00136B75"/>
    <w:rsid w:val="00140D2B"/>
    <w:rsid w:val="001410C5"/>
    <w:rsid w:val="001422FB"/>
    <w:rsid w:val="00142733"/>
    <w:rsid w:val="00142814"/>
    <w:rsid w:val="00142E7C"/>
    <w:rsid w:val="00142EAE"/>
    <w:rsid w:val="00142EF4"/>
    <w:rsid w:val="0014335B"/>
    <w:rsid w:val="001436A6"/>
    <w:rsid w:val="001443AB"/>
    <w:rsid w:val="0014446B"/>
    <w:rsid w:val="00144A7B"/>
    <w:rsid w:val="00144CEE"/>
    <w:rsid w:val="00144FF1"/>
    <w:rsid w:val="0014532A"/>
    <w:rsid w:val="00145773"/>
    <w:rsid w:val="00147D1A"/>
    <w:rsid w:val="00150546"/>
    <w:rsid w:val="0015158D"/>
    <w:rsid w:val="00151810"/>
    <w:rsid w:val="00151975"/>
    <w:rsid w:val="00152DC5"/>
    <w:rsid w:val="001530BA"/>
    <w:rsid w:val="00153AE2"/>
    <w:rsid w:val="00154400"/>
    <w:rsid w:val="00155399"/>
    <w:rsid w:val="00155C26"/>
    <w:rsid w:val="001565BA"/>
    <w:rsid w:val="0015673C"/>
    <w:rsid w:val="0015727D"/>
    <w:rsid w:val="00157511"/>
    <w:rsid w:val="001579EE"/>
    <w:rsid w:val="00160821"/>
    <w:rsid w:val="00163DA3"/>
    <w:rsid w:val="0016477A"/>
    <w:rsid w:val="00164BD9"/>
    <w:rsid w:val="00164EA1"/>
    <w:rsid w:val="00165FA3"/>
    <w:rsid w:val="001668BF"/>
    <w:rsid w:val="00166A0E"/>
    <w:rsid w:val="001670C0"/>
    <w:rsid w:val="00167FDD"/>
    <w:rsid w:val="00170491"/>
    <w:rsid w:val="00171B5D"/>
    <w:rsid w:val="00171C4A"/>
    <w:rsid w:val="00171C57"/>
    <w:rsid w:val="0017236A"/>
    <w:rsid w:val="001727B1"/>
    <w:rsid w:val="00172E3A"/>
    <w:rsid w:val="0017407C"/>
    <w:rsid w:val="00174FE7"/>
    <w:rsid w:val="0017525D"/>
    <w:rsid w:val="001752F5"/>
    <w:rsid w:val="00176168"/>
    <w:rsid w:val="00176191"/>
    <w:rsid w:val="00176449"/>
    <w:rsid w:val="00176E0D"/>
    <w:rsid w:val="00176FC2"/>
    <w:rsid w:val="001775CA"/>
    <w:rsid w:val="00181018"/>
    <w:rsid w:val="00181023"/>
    <w:rsid w:val="00181203"/>
    <w:rsid w:val="001812F4"/>
    <w:rsid w:val="00181A91"/>
    <w:rsid w:val="00181D54"/>
    <w:rsid w:val="00181E4B"/>
    <w:rsid w:val="00181FBD"/>
    <w:rsid w:val="00182056"/>
    <w:rsid w:val="001820A3"/>
    <w:rsid w:val="001820AB"/>
    <w:rsid w:val="00182A49"/>
    <w:rsid w:val="00182E71"/>
    <w:rsid w:val="00183037"/>
    <w:rsid w:val="001832D9"/>
    <w:rsid w:val="0018367E"/>
    <w:rsid w:val="00184A2F"/>
    <w:rsid w:val="00186655"/>
    <w:rsid w:val="00186DBE"/>
    <w:rsid w:val="00186F81"/>
    <w:rsid w:val="00187323"/>
    <w:rsid w:val="0018791D"/>
    <w:rsid w:val="00187B43"/>
    <w:rsid w:val="00187C7E"/>
    <w:rsid w:val="00187C96"/>
    <w:rsid w:val="00190D27"/>
    <w:rsid w:val="0019117B"/>
    <w:rsid w:val="00191381"/>
    <w:rsid w:val="00192570"/>
    <w:rsid w:val="0019268D"/>
    <w:rsid w:val="001927E3"/>
    <w:rsid w:val="00192A0C"/>
    <w:rsid w:val="00192BAD"/>
    <w:rsid w:val="00192BDA"/>
    <w:rsid w:val="00192EA3"/>
    <w:rsid w:val="00193188"/>
    <w:rsid w:val="00193C01"/>
    <w:rsid w:val="001946F9"/>
    <w:rsid w:val="00194872"/>
    <w:rsid w:val="00194D50"/>
    <w:rsid w:val="001953A7"/>
    <w:rsid w:val="00195451"/>
    <w:rsid w:val="00195D4E"/>
    <w:rsid w:val="00195DD7"/>
    <w:rsid w:val="001965D6"/>
    <w:rsid w:val="001966D1"/>
    <w:rsid w:val="001966E9"/>
    <w:rsid w:val="001969AA"/>
    <w:rsid w:val="001976E3"/>
    <w:rsid w:val="00197C7D"/>
    <w:rsid w:val="001A00B0"/>
    <w:rsid w:val="001A0841"/>
    <w:rsid w:val="001A093B"/>
    <w:rsid w:val="001A0ADF"/>
    <w:rsid w:val="001A0CED"/>
    <w:rsid w:val="001A2105"/>
    <w:rsid w:val="001A2D9C"/>
    <w:rsid w:val="001A32A2"/>
    <w:rsid w:val="001A49CE"/>
    <w:rsid w:val="001A5822"/>
    <w:rsid w:val="001A5D56"/>
    <w:rsid w:val="001A5E72"/>
    <w:rsid w:val="001A7AA8"/>
    <w:rsid w:val="001A7CD4"/>
    <w:rsid w:val="001A7EC5"/>
    <w:rsid w:val="001B0121"/>
    <w:rsid w:val="001B06E6"/>
    <w:rsid w:val="001B1533"/>
    <w:rsid w:val="001B1AC5"/>
    <w:rsid w:val="001B1CBD"/>
    <w:rsid w:val="001B1F3F"/>
    <w:rsid w:val="001B1FA1"/>
    <w:rsid w:val="001B25BB"/>
    <w:rsid w:val="001B27C7"/>
    <w:rsid w:val="001B297F"/>
    <w:rsid w:val="001B33A6"/>
    <w:rsid w:val="001B361C"/>
    <w:rsid w:val="001B380A"/>
    <w:rsid w:val="001B38D2"/>
    <w:rsid w:val="001B39CF"/>
    <w:rsid w:val="001B3A18"/>
    <w:rsid w:val="001B3AE9"/>
    <w:rsid w:val="001B3B67"/>
    <w:rsid w:val="001B4505"/>
    <w:rsid w:val="001B57B9"/>
    <w:rsid w:val="001B625C"/>
    <w:rsid w:val="001B6419"/>
    <w:rsid w:val="001C080A"/>
    <w:rsid w:val="001C0DA8"/>
    <w:rsid w:val="001C0EF4"/>
    <w:rsid w:val="001C13AE"/>
    <w:rsid w:val="001C15C9"/>
    <w:rsid w:val="001C169E"/>
    <w:rsid w:val="001C1AD4"/>
    <w:rsid w:val="001C20C2"/>
    <w:rsid w:val="001C2549"/>
    <w:rsid w:val="001C2A00"/>
    <w:rsid w:val="001C3188"/>
    <w:rsid w:val="001C3484"/>
    <w:rsid w:val="001C39B5"/>
    <w:rsid w:val="001C4550"/>
    <w:rsid w:val="001C4957"/>
    <w:rsid w:val="001C4D93"/>
    <w:rsid w:val="001C500B"/>
    <w:rsid w:val="001C5DF2"/>
    <w:rsid w:val="001C5E4B"/>
    <w:rsid w:val="001C6117"/>
    <w:rsid w:val="001C6AA0"/>
    <w:rsid w:val="001C7899"/>
    <w:rsid w:val="001C7CAF"/>
    <w:rsid w:val="001C7F6D"/>
    <w:rsid w:val="001D0339"/>
    <w:rsid w:val="001D0CA9"/>
    <w:rsid w:val="001D0CBB"/>
    <w:rsid w:val="001D121A"/>
    <w:rsid w:val="001D1CC4"/>
    <w:rsid w:val="001D428E"/>
    <w:rsid w:val="001D447B"/>
    <w:rsid w:val="001D45EF"/>
    <w:rsid w:val="001D4862"/>
    <w:rsid w:val="001D5AFB"/>
    <w:rsid w:val="001D6589"/>
    <w:rsid w:val="001D7F95"/>
    <w:rsid w:val="001E085D"/>
    <w:rsid w:val="001E0A1F"/>
    <w:rsid w:val="001E136D"/>
    <w:rsid w:val="001E1552"/>
    <w:rsid w:val="001E1B6A"/>
    <w:rsid w:val="001E2122"/>
    <w:rsid w:val="001E2A41"/>
    <w:rsid w:val="001E31AB"/>
    <w:rsid w:val="001E32FE"/>
    <w:rsid w:val="001E35BD"/>
    <w:rsid w:val="001E39D6"/>
    <w:rsid w:val="001E39F3"/>
    <w:rsid w:val="001E3EC2"/>
    <w:rsid w:val="001E4C1A"/>
    <w:rsid w:val="001E50F1"/>
    <w:rsid w:val="001E5F91"/>
    <w:rsid w:val="001E6075"/>
    <w:rsid w:val="001E6BDA"/>
    <w:rsid w:val="001E6FBF"/>
    <w:rsid w:val="001E7AEB"/>
    <w:rsid w:val="001E7FD3"/>
    <w:rsid w:val="001F0AEF"/>
    <w:rsid w:val="001F177D"/>
    <w:rsid w:val="001F19F2"/>
    <w:rsid w:val="001F200E"/>
    <w:rsid w:val="001F2C49"/>
    <w:rsid w:val="001F3073"/>
    <w:rsid w:val="001F366D"/>
    <w:rsid w:val="001F3F1B"/>
    <w:rsid w:val="001F549A"/>
    <w:rsid w:val="001F554E"/>
    <w:rsid w:val="001F5FBC"/>
    <w:rsid w:val="001F6086"/>
    <w:rsid w:val="001F6311"/>
    <w:rsid w:val="001F63D3"/>
    <w:rsid w:val="001F6C08"/>
    <w:rsid w:val="001F7061"/>
    <w:rsid w:val="001F723D"/>
    <w:rsid w:val="001F73EE"/>
    <w:rsid w:val="00200311"/>
    <w:rsid w:val="0020035C"/>
    <w:rsid w:val="00200679"/>
    <w:rsid w:val="0020075D"/>
    <w:rsid w:val="002011A9"/>
    <w:rsid w:val="00201A11"/>
    <w:rsid w:val="00201C00"/>
    <w:rsid w:val="00201DD5"/>
    <w:rsid w:val="00202489"/>
    <w:rsid w:val="00202AEB"/>
    <w:rsid w:val="002032AF"/>
    <w:rsid w:val="00203EE8"/>
    <w:rsid w:val="0020415C"/>
    <w:rsid w:val="00204F2D"/>
    <w:rsid w:val="00205153"/>
    <w:rsid w:val="002052EF"/>
    <w:rsid w:val="00205729"/>
    <w:rsid w:val="00205B80"/>
    <w:rsid w:val="00205CE9"/>
    <w:rsid w:val="00205DBD"/>
    <w:rsid w:val="00206A6F"/>
    <w:rsid w:val="00206D13"/>
    <w:rsid w:val="00206F78"/>
    <w:rsid w:val="00207714"/>
    <w:rsid w:val="00207E1F"/>
    <w:rsid w:val="00207E3D"/>
    <w:rsid w:val="00207F4E"/>
    <w:rsid w:val="0021008B"/>
    <w:rsid w:val="002101C3"/>
    <w:rsid w:val="0021057F"/>
    <w:rsid w:val="00210DDB"/>
    <w:rsid w:val="00210E11"/>
    <w:rsid w:val="00210EDF"/>
    <w:rsid w:val="0021119D"/>
    <w:rsid w:val="0021122A"/>
    <w:rsid w:val="00211BC8"/>
    <w:rsid w:val="002123E1"/>
    <w:rsid w:val="0021257B"/>
    <w:rsid w:val="00212F20"/>
    <w:rsid w:val="00213482"/>
    <w:rsid w:val="002136CC"/>
    <w:rsid w:val="00214C7D"/>
    <w:rsid w:val="002153FD"/>
    <w:rsid w:val="00215778"/>
    <w:rsid w:val="00215CDD"/>
    <w:rsid w:val="00215DAB"/>
    <w:rsid w:val="00216487"/>
    <w:rsid w:val="0021691A"/>
    <w:rsid w:val="002169A6"/>
    <w:rsid w:val="002169C4"/>
    <w:rsid w:val="00216B02"/>
    <w:rsid w:val="00216BCE"/>
    <w:rsid w:val="002170E3"/>
    <w:rsid w:val="0021767E"/>
    <w:rsid w:val="00217B7A"/>
    <w:rsid w:val="002200A7"/>
    <w:rsid w:val="00220FC1"/>
    <w:rsid w:val="00222350"/>
    <w:rsid w:val="00223D93"/>
    <w:rsid w:val="00223F8A"/>
    <w:rsid w:val="00224079"/>
    <w:rsid w:val="002251EB"/>
    <w:rsid w:val="00225901"/>
    <w:rsid w:val="00226499"/>
    <w:rsid w:val="00227242"/>
    <w:rsid w:val="00227B76"/>
    <w:rsid w:val="00230E5E"/>
    <w:rsid w:val="00231A37"/>
    <w:rsid w:val="00232BB2"/>
    <w:rsid w:val="00232BED"/>
    <w:rsid w:val="00233214"/>
    <w:rsid w:val="002333C3"/>
    <w:rsid w:val="00233606"/>
    <w:rsid w:val="00234CA5"/>
    <w:rsid w:val="00234D71"/>
    <w:rsid w:val="00235B17"/>
    <w:rsid w:val="00236DCC"/>
    <w:rsid w:val="002371FE"/>
    <w:rsid w:val="0024016A"/>
    <w:rsid w:val="00240DF7"/>
    <w:rsid w:val="0024128C"/>
    <w:rsid w:val="00241359"/>
    <w:rsid w:val="0024137D"/>
    <w:rsid w:val="00241CEB"/>
    <w:rsid w:val="00242D23"/>
    <w:rsid w:val="0024300A"/>
    <w:rsid w:val="00243071"/>
    <w:rsid w:val="00243418"/>
    <w:rsid w:val="00243AD1"/>
    <w:rsid w:val="00243C60"/>
    <w:rsid w:val="00244E35"/>
    <w:rsid w:val="00246029"/>
    <w:rsid w:val="00246444"/>
    <w:rsid w:val="002468C1"/>
    <w:rsid w:val="00246EDE"/>
    <w:rsid w:val="0024776F"/>
    <w:rsid w:val="002478DD"/>
    <w:rsid w:val="00247F30"/>
    <w:rsid w:val="0025065B"/>
    <w:rsid w:val="00250895"/>
    <w:rsid w:val="00252039"/>
    <w:rsid w:val="002526A7"/>
    <w:rsid w:val="00252B4B"/>
    <w:rsid w:val="0025319C"/>
    <w:rsid w:val="00253459"/>
    <w:rsid w:val="002536B0"/>
    <w:rsid w:val="00253910"/>
    <w:rsid w:val="00253955"/>
    <w:rsid w:val="00253BD0"/>
    <w:rsid w:val="00253ED6"/>
    <w:rsid w:val="002549EB"/>
    <w:rsid w:val="00254C6A"/>
    <w:rsid w:val="00255B56"/>
    <w:rsid w:val="00257345"/>
    <w:rsid w:val="002575A1"/>
    <w:rsid w:val="00257606"/>
    <w:rsid w:val="00257685"/>
    <w:rsid w:val="0025769A"/>
    <w:rsid w:val="00260A0A"/>
    <w:rsid w:val="00260C5F"/>
    <w:rsid w:val="00261A42"/>
    <w:rsid w:val="00261FB3"/>
    <w:rsid w:val="00261FD6"/>
    <w:rsid w:val="00262AC0"/>
    <w:rsid w:val="00262B16"/>
    <w:rsid w:val="00262CD2"/>
    <w:rsid w:val="00262E0A"/>
    <w:rsid w:val="00263323"/>
    <w:rsid w:val="0026379A"/>
    <w:rsid w:val="00263E4A"/>
    <w:rsid w:val="0026464C"/>
    <w:rsid w:val="00266F56"/>
    <w:rsid w:val="00267128"/>
    <w:rsid w:val="0027027E"/>
    <w:rsid w:val="00270F51"/>
    <w:rsid w:val="0027165B"/>
    <w:rsid w:val="0027263C"/>
    <w:rsid w:val="00272A66"/>
    <w:rsid w:val="002737C9"/>
    <w:rsid w:val="002738D3"/>
    <w:rsid w:val="0027401B"/>
    <w:rsid w:val="002740EC"/>
    <w:rsid w:val="002741E0"/>
    <w:rsid w:val="0027477F"/>
    <w:rsid w:val="00274AD9"/>
    <w:rsid w:val="00274C5C"/>
    <w:rsid w:val="00274FEB"/>
    <w:rsid w:val="0027524B"/>
    <w:rsid w:val="002756C8"/>
    <w:rsid w:val="00275924"/>
    <w:rsid w:val="002769D5"/>
    <w:rsid w:val="00276FEB"/>
    <w:rsid w:val="0028067C"/>
    <w:rsid w:val="002807E3"/>
    <w:rsid w:val="00280AFE"/>
    <w:rsid w:val="0028116F"/>
    <w:rsid w:val="0028188F"/>
    <w:rsid w:val="00281EAE"/>
    <w:rsid w:val="0028240F"/>
    <w:rsid w:val="00282468"/>
    <w:rsid w:val="00282656"/>
    <w:rsid w:val="00283460"/>
    <w:rsid w:val="00283F14"/>
    <w:rsid w:val="002840D2"/>
    <w:rsid w:val="00284859"/>
    <w:rsid w:val="002849F9"/>
    <w:rsid w:val="00284E34"/>
    <w:rsid w:val="00285660"/>
    <w:rsid w:val="002856EB"/>
    <w:rsid w:val="00285B11"/>
    <w:rsid w:val="00285C37"/>
    <w:rsid w:val="00285E52"/>
    <w:rsid w:val="00286669"/>
    <w:rsid w:val="00286A9F"/>
    <w:rsid w:val="00286D95"/>
    <w:rsid w:val="00287052"/>
    <w:rsid w:val="0028706A"/>
    <w:rsid w:val="0028772C"/>
    <w:rsid w:val="0028772E"/>
    <w:rsid w:val="0028787D"/>
    <w:rsid w:val="00287E4D"/>
    <w:rsid w:val="002908EB"/>
    <w:rsid w:val="00290CE0"/>
    <w:rsid w:val="0029117F"/>
    <w:rsid w:val="002912A5"/>
    <w:rsid w:val="002918CF"/>
    <w:rsid w:val="00291A0C"/>
    <w:rsid w:val="00291D04"/>
    <w:rsid w:val="00292076"/>
    <w:rsid w:val="00292228"/>
    <w:rsid w:val="00292CCB"/>
    <w:rsid w:val="002936F7"/>
    <w:rsid w:val="002937E9"/>
    <w:rsid w:val="00293D65"/>
    <w:rsid w:val="00294254"/>
    <w:rsid w:val="00294BCE"/>
    <w:rsid w:val="00294BFB"/>
    <w:rsid w:val="00295657"/>
    <w:rsid w:val="00295D5E"/>
    <w:rsid w:val="00296288"/>
    <w:rsid w:val="002964CD"/>
    <w:rsid w:val="00296AB8"/>
    <w:rsid w:val="0029747F"/>
    <w:rsid w:val="00297590"/>
    <w:rsid w:val="002A07D8"/>
    <w:rsid w:val="002A0A77"/>
    <w:rsid w:val="002A0CB7"/>
    <w:rsid w:val="002A1051"/>
    <w:rsid w:val="002A2E45"/>
    <w:rsid w:val="002A3182"/>
    <w:rsid w:val="002A364F"/>
    <w:rsid w:val="002A3C50"/>
    <w:rsid w:val="002A4AC5"/>
    <w:rsid w:val="002A4BA1"/>
    <w:rsid w:val="002A4E2E"/>
    <w:rsid w:val="002A52DF"/>
    <w:rsid w:val="002A5DCB"/>
    <w:rsid w:val="002A5EE9"/>
    <w:rsid w:val="002A62C9"/>
    <w:rsid w:val="002A6958"/>
    <w:rsid w:val="002A6E79"/>
    <w:rsid w:val="002A70A6"/>
    <w:rsid w:val="002A71A9"/>
    <w:rsid w:val="002A7274"/>
    <w:rsid w:val="002B0114"/>
    <w:rsid w:val="002B0281"/>
    <w:rsid w:val="002B0844"/>
    <w:rsid w:val="002B13B4"/>
    <w:rsid w:val="002B13EF"/>
    <w:rsid w:val="002B194F"/>
    <w:rsid w:val="002B27A5"/>
    <w:rsid w:val="002B31E6"/>
    <w:rsid w:val="002B3339"/>
    <w:rsid w:val="002B39B1"/>
    <w:rsid w:val="002B41CF"/>
    <w:rsid w:val="002B422E"/>
    <w:rsid w:val="002B4E5B"/>
    <w:rsid w:val="002B5815"/>
    <w:rsid w:val="002B597B"/>
    <w:rsid w:val="002B5A60"/>
    <w:rsid w:val="002B6ED0"/>
    <w:rsid w:val="002B75D9"/>
    <w:rsid w:val="002C14A3"/>
    <w:rsid w:val="002C1C2D"/>
    <w:rsid w:val="002C25E2"/>
    <w:rsid w:val="002C2910"/>
    <w:rsid w:val="002C2D7D"/>
    <w:rsid w:val="002C3770"/>
    <w:rsid w:val="002C37FF"/>
    <w:rsid w:val="002C3E5D"/>
    <w:rsid w:val="002C3F9F"/>
    <w:rsid w:val="002C41DA"/>
    <w:rsid w:val="002C4229"/>
    <w:rsid w:val="002C504E"/>
    <w:rsid w:val="002C6358"/>
    <w:rsid w:val="002C6B5D"/>
    <w:rsid w:val="002C6FDD"/>
    <w:rsid w:val="002C7681"/>
    <w:rsid w:val="002D095F"/>
    <w:rsid w:val="002D12D2"/>
    <w:rsid w:val="002D16E7"/>
    <w:rsid w:val="002D203E"/>
    <w:rsid w:val="002D28B3"/>
    <w:rsid w:val="002D2B55"/>
    <w:rsid w:val="002D2C7D"/>
    <w:rsid w:val="002D30BE"/>
    <w:rsid w:val="002D3A80"/>
    <w:rsid w:val="002D4DCF"/>
    <w:rsid w:val="002D4F3F"/>
    <w:rsid w:val="002D5889"/>
    <w:rsid w:val="002D7466"/>
    <w:rsid w:val="002D7535"/>
    <w:rsid w:val="002D75FA"/>
    <w:rsid w:val="002D785E"/>
    <w:rsid w:val="002D78B5"/>
    <w:rsid w:val="002D7AED"/>
    <w:rsid w:val="002E0BFC"/>
    <w:rsid w:val="002E1B76"/>
    <w:rsid w:val="002E2795"/>
    <w:rsid w:val="002E2A12"/>
    <w:rsid w:val="002E2DA4"/>
    <w:rsid w:val="002E31DD"/>
    <w:rsid w:val="002E31FF"/>
    <w:rsid w:val="002E46EE"/>
    <w:rsid w:val="002E62DE"/>
    <w:rsid w:val="002F11B5"/>
    <w:rsid w:val="002F11BC"/>
    <w:rsid w:val="002F1945"/>
    <w:rsid w:val="002F1EFD"/>
    <w:rsid w:val="002F20EE"/>
    <w:rsid w:val="002F20FD"/>
    <w:rsid w:val="002F2168"/>
    <w:rsid w:val="002F25CD"/>
    <w:rsid w:val="002F278B"/>
    <w:rsid w:val="002F2A44"/>
    <w:rsid w:val="002F2BD1"/>
    <w:rsid w:val="002F30B2"/>
    <w:rsid w:val="002F4957"/>
    <w:rsid w:val="002F5651"/>
    <w:rsid w:val="002F5FD5"/>
    <w:rsid w:val="002F66DB"/>
    <w:rsid w:val="002F69C7"/>
    <w:rsid w:val="002F7797"/>
    <w:rsid w:val="002F7CD7"/>
    <w:rsid w:val="00300455"/>
    <w:rsid w:val="003011B2"/>
    <w:rsid w:val="00301D1F"/>
    <w:rsid w:val="00301E9B"/>
    <w:rsid w:val="0030211C"/>
    <w:rsid w:val="00302A39"/>
    <w:rsid w:val="00302F3C"/>
    <w:rsid w:val="00303E58"/>
    <w:rsid w:val="00304771"/>
    <w:rsid w:val="003051B2"/>
    <w:rsid w:val="003058C6"/>
    <w:rsid w:val="003064D5"/>
    <w:rsid w:val="00310234"/>
    <w:rsid w:val="00310C1B"/>
    <w:rsid w:val="00310D51"/>
    <w:rsid w:val="00310D6A"/>
    <w:rsid w:val="0031115B"/>
    <w:rsid w:val="0031147A"/>
    <w:rsid w:val="00311ED5"/>
    <w:rsid w:val="0031213C"/>
    <w:rsid w:val="00312B00"/>
    <w:rsid w:val="003133CF"/>
    <w:rsid w:val="003137F8"/>
    <w:rsid w:val="003138A9"/>
    <w:rsid w:val="00313CB5"/>
    <w:rsid w:val="00314300"/>
    <w:rsid w:val="0031434E"/>
    <w:rsid w:val="00315100"/>
    <w:rsid w:val="003152CE"/>
    <w:rsid w:val="003155B0"/>
    <w:rsid w:val="00315B2C"/>
    <w:rsid w:val="003162DC"/>
    <w:rsid w:val="00317D72"/>
    <w:rsid w:val="00320A11"/>
    <w:rsid w:val="0032173B"/>
    <w:rsid w:val="00322946"/>
    <w:rsid w:val="00322FC0"/>
    <w:rsid w:val="00323773"/>
    <w:rsid w:val="00323B9C"/>
    <w:rsid w:val="00325245"/>
    <w:rsid w:val="0032571B"/>
    <w:rsid w:val="00325BFF"/>
    <w:rsid w:val="00325E81"/>
    <w:rsid w:val="0032794E"/>
    <w:rsid w:val="003306E2"/>
    <w:rsid w:val="003309A8"/>
    <w:rsid w:val="00330A0E"/>
    <w:rsid w:val="00330D77"/>
    <w:rsid w:val="00331FDC"/>
    <w:rsid w:val="00332773"/>
    <w:rsid w:val="00332A21"/>
    <w:rsid w:val="003331C4"/>
    <w:rsid w:val="00333559"/>
    <w:rsid w:val="00333CD4"/>
    <w:rsid w:val="00333F66"/>
    <w:rsid w:val="00334593"/>
    <w:rsid w:val="003348C1"/>
    <w:rsid w:val="00334912"/>
    <w:rsid w:val="00334E97"/>
    <w:rsid w:val="00334F96"/>
    <w:rsid w:val="003354E2"/>
    <w:rsid w:val="00335A4E"/>
    <w:rsid w:val="00335D90"/>
    <w:rsid w:val="00336203"/>
    <w:rsid w:val="003362A6"/>
    <w:rsid w:val="00336479"/>
    <w:rsid w:val="00336658"/>
    <w:rsid w:val="00337306"/>
    <w:rsid w:val="00337786"/>
    <w:rsid w:val="00337AEA"/>
    <w:rsid w:val="00337E17"/>
    <w:rsid w:val="0034016A"/>
    <w:rsid w:val="0034055D"/>
    <w:rsid w:val="003406DC"/>
    <w:rsid w:val="00340881"/>
    <w:rsid w:val="003409AE"/>
    <w:rsid w:val="003412B3"/>
    <w:rsid w:val="00341592"/>
    <w:rsid w:val="00341689"/>
    <w:rsid w:val="003417EE"/>
    <w:rsid w:val="0034193E"/>
    <w:rsid w:val="00341B69"/>
    <w:rsid w:val="00341E05"/>
    <w:rsid w:val="00343D3C"/>
    <w:rsid w:val="00343D58"/>
    <w:rsid w:val="00343D92"/>
    <w:rsid w:val="00345564"/>
    <w:rsid w:val="00345ECE"/>
    <w:rsid w:val="0034660F"/>
    <w:rsid w:val="003468EC"/>
    <w:rsid w:val="00347085"/>
    <w:rsid w:val="00347B2E"/>
    <w:rsid w:val="00350C5F"/>
    <w:rsid w:val="003511AB"/>
    <w:rsid w:val="0035172D"/>
    <w:rsid w:val="00351BC4"/>
    <w:rsid w:val="00351F0C"/>
    <w:rsid w:val="0035249E"/>
    <w:rsid w:val="00352651"/>
    <w:rsid w:val="00352CDB"/>
    <w:rsid w:val="003530F6"/>
    <w:rsid w:val="003532A2"/>
    <w:rsid w:val="0035336B"/>
    <w:rsid w:val="003541AF"/>
    <w:rsid w:val="003543C2"/>
    <w:rsid w:val="0035456C"/>
    <w:rsid w:val="00355A3C"/>
    <w:rsid w:val="00356510"/>
    <w:rsid w:val="003565C6"/>
    <w:rsid w:val="00356814"/>
    <w:rsid w:val="00357016"/>
    <w:rsid w:val="00357751"/>
    <w:rsid w:val="0035795E"/>
    <w:rsid w:val="00360452"/>
    <w:rsid w:val="003607DB"/>
    <w:rsid w:val="00360B8D"/>
    <w:rsid w:val="00360F4E"/>
    <w:rsid w:val="00361A00"/>
    <w:rsid w:val="00361FF2"/>
    <w:rsid w:val="00362CF6"/>
    <w:rsid w:val="003634FB"/>
    <w:rsid w:val="00364236"/>
    <w:rsid w:val="003644E0"/>
    <w:rsid w:val="00365142"/>
    <w:rsid w:val="0036579C"/>
    <w:rsid w:val="00365A3C"/>
    <w:rsid w:val="00365D19"/>
    <w:rsid w:val="00365E6E"/>
    <w:rsid w:val="0036687B"/>
    <w:rsid w:val="003669C4"/>
    <w:rsid w:val="00366B3E"/>
    <w:rsid w:val="00370181"/>
    <w:rsid w:val="00370F88"/>
    <w:rsid w:val="003716CA"/>
    <w:rsid w:val="00371921"/>
    <w:rsid w:val="00371EB9"/>
    <w:rsid w:val="0037220D"/>
    <w:rsid w:val="00372389"/>
    <w:rsid w:val="00372AE2"/>
    <w:rsid w:val="00372EBA"/>
    <w:rsid w:val="00373D92"/>
    <w:rsid w:val="00374327"/>
    <w:rsid w:val="00374AA3"/>
    <w:rsid w:val="003752C3"/>
    <w:rsid w:val="0037544B"/>
    <w:rsid w:val="00377F54"/>
    <w:rsid w:val="0038017F"/>
    <w:rsid w:val="0038023C"/>
    <w:rsid w:val="0038074C"/>
    <w:rsid w:val="00380858"/>
    <w:rsid w:val="00380DCC"/>
    <w:rsid w:val="00380E74"/>
    <w:rsid w:val="003815DA"/>
    <w:rsid w:val="00381638"/>
    <w:rsid w:val="00382C7E"/>
    <w:rsid w:val="00384706"/>
    <w:rsid w:val="00384C99"/>
    <w:rsid w:val="003853A5"/>
    <w:rsid w:val="00385464"/>
    <w:rsid w:val="00385FE5"/>
    <w:rsid w:val="00386484"/>
    <w:rsid w:val="00386549"/>
    <w:rsid w:val="003868F0"/>
    <w:rsid w:val="00386FC4"/>
    <w:rsid w:val="00387613"/>
    <w:rsid w:val="0038783B"/>
    <w:rsid w:val="00390860"/>
    <w:rsid w:val="00390C48"/>
    <w:rsid w:val="0039113A"/>
    <w:rsid w:val="00391417"/>
    <w:rsid w:val="00392480"/>
    <w:rsid w:val="00392750"/>
    <w:rsid w:val="003935BE"/>
    <w:rsid w:val="00393AE8"/>
    <w:rsid w:val="003949A0"/>
    <w:rsid w:val="0039532F"/>
    <w:rsid w:val="003954A1"/>
    <w:rsid w:val="00396965"/>
    <w:rsid w:val="00397EBF"/>
    <w:rsid w:val="003A01AA"/>
    <w:rsid w:val="003A1378"/>
    <w:rsid w:val="003A1A15"/>
    <w:rsid w:val="003A29AC"/>
    <w:rsid w:val="003A2A58"/>
    <w:rsid w:val="003A40BA"/>
    <w:rsid w:val="003A5EB0"/>
    <w:rsid w:val="003A6760"/>
    <w:rsid w:val="003A7111"/>
    <w:rsid w:val="003A7E37"/>
    <w:rsid w:val="003B09D2"/>
    <w:rsid w:val="003B0CD2"/>
    <w:rsid w:val="003B1145"/>
    <w:rsid w:val="003B1BFA"/>
    <w:rsid w:val="003B2C96"/>
    <w:rsid w:val="003B2EF9"/>
    <w:rsid w:val="003B3200"/>
    <w:rsid w:val="003B3347"/>
    <w:rsid w:val="003B3712"/>
    <w:rsid w:val="003B3A47"/>
    <w:rsid w:val="003B4286"/>
    <w:rsid w:val="003B42F1"/>
    <w:rsid w:val="003B42F5"/>
    <w:rsid w:val="003B4C32"/>
    <w:rsid w:val="003B510E"/>
    <w:rsid w:val="003B5838"/>
    <w:rsid w:val="003B6336"/>
    <w:rsid w:val="003B6483"/>
    <w:rsid w:val="003B64B9"/>
    <w:rsid w:val="003B67D6"/>
    <w:rsid w:val="003B75BC"/>
    <w:rsid w:val="003C0104"/>
    <w:rsid w:val="003C0A6B"/>
    <w:rsid w:val="003C0D35"/>
    <w:rsid w:val="003C0E5B"/>
    <w:rsid w:val="003C1486"/>
    <w:rsid w:val="003C180C"/>
    <w:rsid w:val="003C1841"/>
    <w:rsid w:val="003C3993"/>
    <w:rsid w:val="003C3BD5"/>
    <w:rsid w:val="003C41B0"/>
    <w:rsid w:val="003C4754"/>
    <w:rsid w:val="003C49BF"/>
    <w:rsid w:val="003C4B37"/>
    <w:rsid w:val="003C596D"/>
    <w:rsid w:val="003C619D"/>
    <w:rsid w:val="003C62A2"/>
    <w:rsid w:val="003C6548"/>
    <w:rsid w:val="003C676F"/>
    <w:rsid w:val="003C6BE6"/>
    <w:rsid w:val="003D06CB"/>
    <w:rsid w:val="003D07E2"/>
    <w:rsid w:val="003D1501"/>
    <w:rsid w:val="003D1537"/>
    <w:rsid w:val="003D16E2"/>
    <w:rsid w:val="003D1C53"/>
    <w:rsid w:val="003D1DE2"/>
    <w:rsid w:val="003D263C"/>
    <w:rsid w:val="003D29BD"/>
    <w:rsid w:val="003D3CD6"/>
    <w:rsid w:val="003D46AC"/>
    <w:rsid w:val="003D4773"/>
    <w:rsid w:val="003D4B0E"/>
    <w:rsid w:val="003D4EC9"/>
    <w:rsid w:val="003D5B92"/>
    <w:rsid w:val="003D5E2B"/>
    <w:rsid w:val="003D609B"/>
    <w:rsid w:val="003D6248"/>
    <w:rsid w:val="003D6570"/>
    <w:rsid w:val="003D65CA"/>
    <w:rsid w:val="003D691B"/>
    <w:rsid w:val="003D7D47"/>
    <w:rsid w:val="003D7EC3"/>
    <w:rsid w:val="003E0213"/>
    <w:rsid w:val="003E028C"/>
    <w:rsid w:val="003E0DAD"/>
    <w:rsid w:val="003E1424"/>
    <w:rsid w:val="003E1C61"/>
    <w:rsid w:val="003E2D3C"/>
    <w:rsid w:val="003E34AF"/>
    <w:rsid w:val="003E35FA"/>
    <w:rsid w:val="003E4019"/>
    <w:rsid w:val="003E45C6"/>
    <w:rsid w:val="003E4F12"/>
    <w:rsid w:val="003E4F76"/>
    <w:rsid w:val="003F11FA"/>
    <w:rsid w:val="003F1F8E"/>
    <w:rsid w:val="003F2155"/>
    <w:rsid w:val="003F2456"/>
    <w:rsid w:val="003F2970"/>
    <w:rsid w:val="003F30BA"/>
    <w:rsid w:val="003F3FCA"/>
    <w:rsid w:val="003F4AD3"/>
    <w:rsid w:val="003F4E33"/>
    <w:rsid w:val="003F52D9"/>
    <w:rsid w:val="003F546F"/>
    <w:rsid w:val="003F5652"/>
    <w:rsid w:val="003F5DE6"/>
    <w:rsid w:val="003F6117"/>
    <w:rsid w:val="003F61F4"/>
    <w:rsid w:val="003F68B2"/>
    <w:rsid w:val="003F7353"/>
    <w:rsid w:val="003F7603"/>
    <w:rsid w:val="003F7A43"/>
    <w:rsid w:val="00400058"/>
    <w:rsid w:val="004003E6"/>
    <w:rsid w:val="0040106B"/>
    <w:rsid w:val="0040161F"/>
    <w:rsid w:val="00401692"/>
    <w:rsid w:val="004027BE"/>
    <w:rsid w:val="00402EE8"/>
    <w:rsid w:val="00402FEA"/>
    <w:rsid w:val="004031F8"/>
    <w:rsid w:val="00404D0B"/>
    <w:rsid w:val="00405943"/>
    <w:rsid w:val="00405B64"/>
    <w:rsid w:val="00405F6F"/>
    <w:rsid w:val="00406974"/>
    <w:rsid w:val="00406CD1"/>
    <w:rsid w:val="0040710F"/>
    <w:rsid w:val="00410054"/>
    <w:rsid w:val="004110C2"/>
    <w:rsid w:val="00411BCB"/>
    <w:rsid w:val="00412C79"/>
    <w:rsid w:val="00413917"/>
    <w:rsid w:val="004139EA"/>
    <w:rsid w:val="0041423E"/>
    <w:rsid w:val="004147ED"/>
    <w:rsid w:val="004148AB"/>
    <w:rsid w:val="00414D6D"/>
    <w:rsid w:val="00414D8E"/>
    <w:rsid w:val="00415001"/>
    <w:rsid w:val="0041517E"/>
    <w:rsid w:val="004156F6"/>
    <w:rsid w:val="0041607B"/>
    <w:rsid w:val="00416848"/>
    <w:rsid w:val="00416967"/>
    <w:rsid w:val="004202FC"/>
    <w:rsid w:val="00420EC0"/>
    <w:rsid w:val="004210BF"/>
    <w:rsid w:val="004210F7"/>
    <w:rsid w:val="00421105"/>
    <w:rsid w:val="00421539"/>
    <w:rsid w:val="00421A6C"/>
    <w:rsid w:val="00421AA4"/>
    <w:rsid w:val="00421DFA"/>
    <w:rsid w:val="00421F6C"/>
    <w:rsid w:val="004223FB"/>
    <w:rsid w:val="004224D8"/>
    <w:rsid w:val="004237CD"/>
    <w:rsid w:val="00424F9F"/>
    <w:rsid w:val="00425091"/>
    <w:rsid w:val="004255FB"/>
    <w:rsid w:val="00425793"/>
    <w:rsid w:val="00425EA3"/>
    <w:rsid w:val="00426400"/>
    <w:rsid w:val="004269B1"/>
    <w:rsid w:val="00426D6A"/>
    <w:rsid w:val="004272C1"/>
    <w:rsid w:val="0042790D"/>
    <w:rsid w:val="004279E5"/>
    <w:rsid w:val="004279FE"/>
    <w:rsid w:val="00430709"/>
    <w:rsid w:val="00430CB4"/>
    <w:rsid w:val="00430FC7"/>
    <w:rsid w:val="00432215"/>
    <w:rsid w:val="0043244A"/>
    <w:rsid w:val="00432F95"/>
    <w:rsid w:val="004343B9"/>
    <w:rsid w:val="00434A0E"/>
    <w:rsid w:val="00434FE6"/>
    <w:rsid w:val="0043518A"/>
    <w:rsid w:val="00435394"/>
    <w:rsid w:val="004353F1"/>
    <w:rsid w:val="00435998"/>
    <w:rsid w:val="00436283"/>
    <w:rsid w:val="004363AA"/>
    <w:rsid w:val="00436BB9"/>
    <w:rsid w:val="00436E19"/>
    <w:rsid w:val="00436FE0"/>
    <w:rsid w:val="00437490"/>
    <w:rsid w:val="00437E67"/>
    <w:rsid w:val="00440701"/>
    <w:rsid w:val="00441546"/>
    <w:rsid w:val="00441688"/>
    <w:rsid w:val="0044183E"/>
    <w:rsid w:val="00442104"/>
    <w:rsid w:val="0044392A"/>
    <w:rsid w:val="0044395D"/>
    <w:rsid w:val="004439C3"/>
    <w:rsid w:val="004450CE"/>
    <w:rsid w:val="0044599D"/>
    <w:rsid w:val="004459F1"/>
    <w:rsid w:val="00445E8E"/>
    <w:rsid w:val="0044613B"/>
    <w:rsid w:val="004469DD"/>
    <w:rsid w:val="00446AFC"/>
    <w:rsid w:val="00450822"/>
    <w:rsid w:val="0045092C"/>
    <w:rsid w:val="00451F6E"/>
    <w:rsid w:val="00452D12"/>
    <w:rsid w:val="0045304C"/>
    <w:rsid w:val="00454670"/>
    <w:rsid w:val="00455714"/>
    <w:rsid w:val="00455867"/>
    <w:rsid w:val="00455AEA"/>
    <w:rsid w:val="00455F0D"/>
    <w:rsid w:val="00456226"/>
    <w:rsid w:val="0045666F"/>
    <w:rsid w:val="00456AC6"/>
    <w:rsid w:val="00457AD5"/>
    <w:rsid w:val="004600EF"/>
    <w:rsid w:val="00460871"/>
    <w:rsid w:val="00460C19"/>
    <w:rsid w:val="004611C8"/>
    <w:rsid w:val="00462283"/>
    <w:rsid w:val="004626C0"/>
    <w:rsid w:val="00463509"/>
    <w:rsid w:val="00463AFA"/>
    <w:rsid w:val="00463CFB"/>
    <w:rsid w:val="00463D90"/>
    <w:rsid w:val="004647CA"/>
    <w:rsid w:val="00464878"/>
    <w:rsid w:val="00464FEC"/>
    <w:rsid w:val="004661EC"/>
    <w:rsid w:val="004663F6"/>
    <w:rsid w:val="004668EC"/>
    <w:rsid w:val="00466C57"/>
    <w:rsid w:val="00466FE4"/>
    <w:rsid w:val="004670BB"/>
    <w:rsid w:val="004679D3"/>
    <w:rsid w:val="00470972"/>
    <w:rsid w:val="00470C75"/>
    <w:rsid w:val="00471166"/>
    <w:rsid w:val="00472442"/>
    <w:rsid w:val="00472774"/>
    <w:rsid w:val="00472C7F"/>
    <w:rsid w:val="00474402"/>
    <w:rsid w:val="0047475D"/>
    <w:rsid w:val="00474A0F"/>
    <w:rsid w:val="0047539D"/>
    <w:rsid w:val="004753ED"/>
    <w:rsid w:val="004755E5"/>
    <w:rsid w:val="00475703"/>
    <w:rsid w:val="00475DB8"/>
    <w:rsid w:val="00476095"/>
    <w:rsid w:val="004760A3"/>
    <w:rsid w:val="0047780B"/>
    <w:rsid w:val="00477BD7"/>
    <w:rsid w:val="00480291"/>
    <w:rsid w:val="004802D9"/>
    <w:rsid w:val="00480FBA"/>
    <w:rsid w:val="00482728"/>
    <w:rsid w:val="0048300B"/>
    <w:rsid w:val="00483386"/>
    <w:rsid w:val="00483AC1"/>
    <w:rsid w:val="00483E3E"/>
    <w:rsid w:val="00484245"/>
    <w:rsid w:val="00484796"/>
    <w:rsid w:val="004849D9"/>
    <w:rsid w:val="00484B64"/>
    <w:rsid w:val="00484BE2"/>
    <w:rsid w:val="00484C0E"/>
    <w:rsid w:val="00484FC8"/>
    <w:rsid w:val="004852B1"/>
    <w:rsid w:val="00485942"/>
    <w:rsid w:val="0048785D"/>
    <w:rsid w:val="00487C8C"/>
    <w:rsid w:val="004905C4"/>
    <w:rsid w:val="004906A0"/>
    <w:rsid w:val="00491399"/>
    <w:rsid w:val="004915EA"/>
    <w:rsid w:val="004918E8"/>
    <w:rsid w:val="00491B37"/>
    <w:rsid w:val="00491CBF"/>
    <w:rsid w:val="00492137"/>
    <w:rsid w:val="00492361"/>
    <w:rsid w:val="004927BC"/>
    <w:rsid w:val="00492DCA"/>
    <w:rsid w:val="00493ABC"/>
    <w:rsid w:val="00494D64"/>
    <w:rsid w:val="00495271"/>
    <w:rsid w:val="004953AA"/>
    <w:rsid w:val="004956DD"/>
    <w:rsid w:val="00495E54"/>
    <w:rsid w:val="00496446"/>
    <w:rsid w:val="004966BA"/>
    <w:rsid w:val="00496D85"/>
    <w:rsid w:val="00496FA7"/>
    <w:rsid w:val="004A0FCA"/>
    <w:rsid w:val="004A132A"/>
    <w:rsid w:val="004A16D2"/>
    <w:rsid w:val="004A1E36"/>
    <w:rsid w:val="004A2142"/>
    <w:rsid w:val="004A2D51"/>
    <w:rsid w:val="004A4130"/>
    <w:rsid w:val="004A4142"/>
    <w:rsid w:val="004A45B3"/>
    <w:rsid w:val="004A693C"/>
    <w:rsid w:val="004A6B08"/>
    <w:rsid w:val="004A6B9A"/>
    <w:rsid w:val="004A6BBF"/>
    <w:rsid w:val="004A6E20"/>
    <w:rsid w:val="004A7390"/>
    <w:rsid w:val="004A7689"/>
    <w:rsid w:val="004A78B8"/>
    <w:rsid w:val="004B0745"/>
    <w:rsid w:val="004B0978"/>
    <w:rsid w:val="004B1E34"/>
    <w:rsid w:val="004B2683"/>
    <w:rsid w:val="004B26D5"/>
    <w:rsid w:val="004B31D1"/>
    <w:rsid w:val="004B34E0"/>
    <w:rsid w:val="004B383D"/>
    <w:rsid w:val="004B39B5"/>
    <w:rsid w:val="004B3B29"/>
    <w:rsid w:val="004B3D12"/>
    <w:rsid w:val="004B46B5"/>
    <w:rsid w:val="004B5C0A"/>
    <w:rsid w:val="004B691B"/>
    <w:rsid w:val="004B70A1"/>
    <w:rsid w:val="004B7A0B"/>
    <w:rsid w:val="004B7D23"/>
    <w:rsid w:val="004C2EE1"/>
    <w:rsid w:val="004C311C"/>
    <w:rsid w:val="004C36D7"/>
    <w:rsid w:val="004C38C6"/>
    <w:rsid w:val="004C4035"/>
    <w:rsid w:val="004C4405"/>
    <w:rsid w:val="004C4B1F"/>
    <w:rsid w:val="004C4D72"/>
    <w:rsid w:val="004C542C"/>
    <w:rsid w:val="004C5A56"/>
    <w:rsid w:val="004C5D0E"/>
    <w:rsid w:val="004C6188"/>
    <w:rsid w:val="004C6ABC"/>
    <w:rsid w:val="004C70BF"/>
    <w:rsid w:val="004C743B"/>
    <w:rsid w:val="004C7A23"/>
    <w:rsid w:val="004D07EB"/>
    <w:rsid w:val="004D0D29"/>
    <w:rsid w:val="004D24CC"/>
    <w:rsid w:val="004D27B1"/>
    <w:rsid w:val="004D2CD5"/>
    <w:rsid w:val="004D33AB"/>
    <w:rsid w:val="004D344F"/>
    <w:rsid w:val="004D37E0"/>
    <w:rsid w:val="004D3AFA"/>
    <w:rsid w:val="004D427D"/>
    <w:rsid w:val="004D4662"/>
    <w:rsid w:val="004D4EEA"/>
    <w:rsid w:val="004D5148"/>
    <w:rsid w:val="004D5ADC"/>
    <w:rsid w:val="004D6774"/>
    <w:rsid w:val="004D72FD"/>
    <w:rsid w:val="004D77F5"/>
    <w:rsid w:val="004E1AE4"/>
    <w:rsid w:val="004E1DF9"/>
    <w:rsid w:val="004E1E75"/>
    <w:rsid w:val="004E2165"/>
    <w:rsid w:val="004E241B"/>
    <w:rsid w:val="004E2452"/>
    <w:rsid w:val="004E2C82"/>
    <w:rsid w:val="004E37E5"/>
    <w:rsid w:val="004E3977"/>
    <w:rsid w:val="004E48C5"/>
    <w:rsid w:val="004E5054"/>
    <w:rsid w:val="004E6B92"/>
    <w:rsid w:val="004F0112"/>
    <w:rsid w:val="004F07D8"/>
    <w:rsid w:val="004F0D95"/>
    <w:rsid w:val="004F0F87"/>
    <w:rsid w:val="004F13D0"/>
    <w:rsid w:val="004F1B1D"/>
    <w:rsid w:val="004F2234"/>
    <w:rsid w:val="004F2857"/>
    <w:rsid w:val="004F348A"/>
    <w:rsid w:val="004F34AC"/>
    <w:rsid w:val="004F34CB"/>
    <w:rsid w:val="004F361E"/>
    <w:rsid w:val="004F37DD"/>
    <w:rsid w:val="004F3D82"/>
    <w:rsid w:val="004F3E24"/>
    <w:rsid w:val="004F44D3"/>
    <w:rsid w:val="004F4F7F"/>
    <w:rsid w:val="004F4FB8"/>
    <w:rsid w:val="004F5B3C"/>
    <w:rsid w:val="004F637C"/>
    <w:rsid w:val="004F641C"/>
    <w:rsid w:val="004F688A"/>
    <w:rsid w:val="004F796D"/>
    <w:rsid w:val="004F7DE5"/>
    <w:rsid w:val="00500A3A"/>
    <w:rsid w:val="0050125F"/>
    <w:rsid w:val="0050154B"/>
    <w:rsid w:val="00501D66"/>
    <w:rsid w:val="00502409"/>
    <w:rsid w:val="005024D3"/>
    <w:rsid w:val="00502C20"/>
    <w:rsid w:val="005036D1"/>
    <w:rsid w:val="00503A71"/>
    <w:rsid w:val="0050402C"/>
    <w:rsid w:val="0050557D"/>
    <w:rsid w:val="00505B30"/>
    <w:rsid w:val="00505BA8"/>
    <w:rsid w:val="00506777"/>
    <w:rsid w:val="00507108"/>
    <w:rsid w:val="0051049D"/>
    <w:rsid w:val="00510B12"/>
    <w:rsid w:val="005114EF"/>
    <w:rsid w:val="005114FB"/>
    <w:rsid w:val="0051193D"/>
    <w:rsid w:val="0051205F"/>
    <w:rsid w:val="005123E5"/>
    <w:rsid w:val="0051274C"/>
    <w:rsid w:val="00513B83"/>
    <w:rsid w:val="00513C20"/>
    <w:rsid w:val="005140FC"/>
    <w:rsid w:val="00514325"/>
    <w:rsid w:val="00514A17"/>
    <w:rsid w:val="00514CE1"/>
    <w:rsid w:val="005150B7"/>
    <w:rsid w:val="005152DD"/>
    <w:rsid w:val="00515937"/>
    <w:rsid w:val="005162A8"/>
    <w:rsid w:val="005163EC"/>
    <w:rsid w:val="00516ED5"/>
    <w:rsid w:val="00517EE4"/>
    <w:rsid w:val="00520932"/>
    <w:rsid w:val="00521201"/>
    <w:rsid w:val="00521298"/>
    <w:rsid w:val="005214BA"/>
    <w:rsid w:val="005215E1"/>
    <w:rsid w:val="005217DF"/>
    <w:rsid w:val="00522468"/>
    <w:rsid w:val="00522749"/>
    <w:rsid w:val="00522A8A"/>
    <w:rsid w:val="00522F97"/>
    <w:rsid w:val="0052310C"/>
    <w:rsid w:val="00523208"/>
    <w:rsid w:val="00524153"/>
    <w:rsid w:val="00524D1B"/>
    <w:rsid w:val="0052537A"/>
    <w:rsid w:val="0052583E"/>
    <w:rsid w:val="00525CB1"/>
    <w:rsid w:val="00525F03"/>
    <w:rsid w:val="00526454"/>
    <w:rsid w:val="00527027"/>
    <w:rsid w:val="005273D1"/>
    <w:rsid w:val="00527A5D"/>
    <w:rsid w:val="005308A6"/>
    <w:rsid w:val="00530995"/>
    <w:rsid w:val="0053163A"/>
    <w:rsid w:val="00531672"/>
    <w:rsid w:val="0053187E"/>
    <w:rsid w:val="005322D7"/>
    <w:rsid w:val="0053263F"/>
    <w:rsid w:val="00532699"/>
    <w:rsid w:val="005327A7"/>
    <w:rsid w:val="00532904"/>
    <w:rsid w:val="005332BA"/>
    <w:rsid w:val="00533321"/>
    <w:rsid w:val="005340A3"/>
    <w:rsid w:val="0053475F"/>
    <w:rsid w:val="00534A7C"/>
    <w:rsid w:val="0053531F"/>
    <w:rsid w:val="00535A55"/>
    <w:rsid w:val="005360B0"/>
    <w:rsid w:val="00536814"/>
    <w:rsid w:val="005369B2"/>
    <w:rsid w:val="00536C08"/>
    <w:rsid w:val="00537C7A"/>
    <w:rsid w:val="0054063A"/>
    <w:rsid w:val="00540868"/>
    <w:rsid w:val="00540EC3"/>
    <w:rsid w:val="005419B7"/>
    <w:rsid w:val="0054207A"/>
    <w:rsid w:val="00542269"/>
    <w:rsid w:val="005426D0"/>
    <w:rsid w:val="00542971"/>
    <w:rsid w:val="00542E3A"/>
    <w:rsid w:val="00543139"/>
    <w:rsid w:val="0054319D"/>
    <w:rsid w:val="00544109"/>
    <w:rsid w:val="0054414D"/>
    <w:rsid w:val="00544A46"/>
    <w:rsid w:val="005476CD"/>
    <w:rsid w:val="005500F7"/>
    <w:rsid w:val="00550D9F"/>
    <w:rsid w:val="005519A4"/>
    <w:rsid w:val="00551E0A"/>
    <w:rsid w:val="0055383D"/>
    <w:rsid w:val="00553948"/>
    <w:rsid w:val="00553E8A"/>
    <w:rsid w:val="005542ED"/>
    <w:rsid w:val="00554396"/>
    <w:rsid w:val="0055447A"/>
    <w:rsid w:val="00554D91"/>
    <w:rsid w:val="00555459"/>
    <w:rsid w:val="00555C24"/>
    <w:rsid w:val="00555E26"/>
    <w:rsid w:val="00555E3F"/>
    <w:rsid w:val="00556027"/>
    <w:rsid w:val="005561D5"/>
    <w:rsid w:val="005568DD"/>
    <w:rsid w:val="00556D3C"/>
    <w:rsid w:val="00557268"/>
    <w:rsid w:val="005577C6"/>
    <w:rsid w:val="00557E1A"/>
    <w:rsid w:val="00560336"/>
    <w:rsid w:val="00560466"/>
    <w:rsid w:val="0056137B"/>
    <w:rsid w:val="005613C6"/>
    <w:rsid w:val="005625B5"/>
    <w:rsid w:val="00563554"/>
    <w:rsid w:val="005635C8"/>
    <w:rsid w:val="00564305"/>
    <w:rsid w:val="00565B82"/>
    <w:rsid w:val="00566D6A"/>
    <w:rsid w:val="005671AC"/>
    <w:rsid w:val="005672B2"/>
    <w:rsid w:val="005679F2"/>
    <w:rsid w:val="00567B68"/>
    <w:rsid w:val="00567EA9"/>
    <w:rsid w:val="005705EE"/>
    <w:rsid w:val="0057117F"/>
    <w:rsid w:val="005711ED"/>
    <w:rsid w:val="0057196D"/>
    <w:rsid w:val="00571C59"/>
    <w:rsid w:val="00573AF0"/>
    <w:rsid w:val="00573C5C"/>
    <w:rsid w:val="00573D21"/>
    <w:rsid w:val="00574318"/>
    <w:rsid w:val="005756DE"/>
    <w:rsid w:val="005760FC"/>
    <w:rsid w:val="005767F8"/>
    <w:rsid w:val="00576DB0"/>
    <w:rsid w:val="00577224"/>
    <w:rsid w:val="00577295"/>
    <w:rsid w:val="005808FB"/>
    <w:rsid w:val="00580B39"/>
    <w:rsid w:val="00582058"/>
    <w:rsid w:val="00582370"/>
    <w:rsid w:val="005825D8"/>
    <w:rsid w:val="00582BB4"/>
    <w:rsid w:val="00582E64"/>
    <w:rsid w:val="00583ED3"/>
    <w:rsid w:val="00583FDE"/>
    <w:rsid w:val="005840DF"/>
    <w:rsid w:val="005841BE"/>
    <w:rsid w:val="00584B98"/>
    <w:rsid w:val="0058577C"/>
    <w:rsid w:val="0058613D"/>
    <w:rsid w:val="00586159"/>
    <w:rsid w:val="005863A0"/>
    <w:rsid w:val="00586501"/>
    <w:rsid w:val="005867C9"/>
    <w:rsid w:val="00587027"/>
    <w:rsid w:val="0058784D"/>
    <w:rsid w:val="00587B38"/>
    <w:rsid w:val="00590355"/>
    <w:rsid w:val="005911FD"/>
    <w:rsid w:val="00591A01"/>
    <w:rsid w:val="00591D5B"/>
    <w:rsid w:val="005927F6"/>
    <w:rsid w:val="005929AF"/>
    <w:rsid w:val="00592C4E"/>
    <w:rsid w:val="00592F49"/>
    <w:rsid w:val="00592FD5"/>
    <w:rsid w:val="005935B6"/>
    <w:rsid w:val="00593EEF"/>
    <w:rsid w:val="00594426"/>
    <w:rsid w:val="0059442D"/>
    <w:rsid w:val="005944D2"/>
    <w:rsid w:val="00594D82"/>
    <w:rsid w:val="00594F40"/>
    <w:rsid w:val="005950A1"/>
    <w:rsid w:val="00595791"/>
    <w:rsid w:val="00595947"/>
    <w:rsid w:val="00595EBC"/>
    <w:rsid w:val="00596CEA"/>
    <w:rsid w:val="00597290"/>
    <w:rsid w:val="005976E3"/>
    <w:rsid w:val="00597CCA"/>
    <w:rsid w:val="00597F7A"/>
    <w:rsid w:val="005A018D"/>
    <w:rsid w:val="005A02D5"/>
    <w:rsid w:val="005A1422"/>
    <w:rsid w:val="005A1E4A"/>
    <w:rsid w:val="005A2190"/>
    <w:rsid w:val="005A2350"/>
    <w:rsid w:val="005A2AF1"/>
    <w:rsid w:val="005A30BF"/>
    <w:rsid w:val="005A3DA7"/>
    <w:rsid w:val="005A3E01"/>
    <w:rsid w:val="005A434D"/>
    <w:rsid w:val="005A4573"/>
    <w:rsid w:val="005A4997"/>
    <w:rsid w:val="005A61DD"/>
    <w:rsid w:val="005A62C9"/>
    <w:rsid w:val="005A7BCF"/>
    <w:rsid w:val="005B03EF"/>
    <w:rsid w:val="005B069E"/>
    <w:rsid w:val="005B0D40"/>
    <w:rsid w:val="005B12B1"/>
    <w:rsid w:val="005B1431"/>
    <w:rsid w:val="005B4311"/>
    <w:rsid w:val="005B43E0"/>
    <w:rsid w:val="005B4897"/>
    <w:rsid w:val="005B49B0"/>
    <w:rsid w:val="005B5B59"/>
    <w:rsid w:val="005B66A6"/>
    <w:rsid w:val="005B6F54"/>
    <w:rsid w:val="005C0900"/>
    <w:rsid w:val="005C0ACE"/>
    <w:rsid w:val="005C0B56"/>
    <w:rsid w:val="005C13CE"/>
    <w:rsid w:val="005C1D35"/>
    <w:rsid w:val="005C1D49"/>
    <w:rsid w:val="005C2AA6"/>
    <w:rsid w:val="005C2EAA"/>
    <w:rsid w:val="005C3217"/>
    <w:rsid w:val="005C3222"/>
    <w:rsid w:val="005C32A7"/>
    <w:rsid w:val="005C39E7"/>
    <w:rsid w:val="005C4401"/>
    <w:rsid w:val="005C4579"/>
    <w:rsid w:val="005C645F"/>
    <w:rsid w:val="005C6677"/>
    <w:rsid w:val="005C6DE9"/>
    <w:rsid w:val="005C6EA6"/>
    <w:rsid w:val="005C72DB"/>
    <w:rsid w:val="005D1235"/>
    <w:rsid w:val="005D14F3"/>
    <w:rsid w:val="005D2181"/>
    <w:rsid w:val="005D283D"/>
    <w:rsid w:val="005D2DF1"/>
    <w:rsid w:val="005D2E4C"/>
    <w:rsid w:val="005D3AB5"/>
    <w:rsid w:val="005D426B"/>
    <w:rsid w:val="005D428C"/>
    <w:rsid w:val="005D42EC"/>
    <w:rsid w:val="005D4955"/>
    <w:rsid w:val="005D4D4A"/>
    <w:rsid w:val="005D4E61"/>
    <w:rsid w:val="005D4EC8"/>
    <w:rsid w:val="005D5040"/>
    <w:rsid w:val="005D56BD"/>
    <w:rsid w:val="005D5A0B"/>
    <w:rsid w:val="005D623F"/>
    <w:rsid w:val="005D6920"/>
    <w:rsid w:val="005D69E7"/>
    <w:rsid w:val="005D6B96"/>
    <w:rsid w:val="005D6D28"/>
    <w:rsid w:val="005E0586"/>
    <w:rsid w:val="005E127E"/>
    <w:rsid w:val="005E1D9E"/>
    <w:rsid w:val="005E265B"/>
    <w:rsid w:val="005E288C"/>
    <w:rsid w:val="005E2949"/>
    <w:rsid w:val="005E2B42"/>
    <w:rsid w:val="005E2E22"/>
    <w:rsid w:val="005E31FB"/>
    <w:rsid w:val="005E35F0"/>
    <w:rsid w:val="005E3626"/>
    <w:rsid w:val="005E36FB"/>
    <w:rsid w:val="005E3CBC"/>
    <w:rsid w:val="005E4095"/>
    <w:rsid w:val="005E40A1"/>
    <w:rsid w:val="005E4899"/>
    <w:rsid w:val="005E529F"/>
    <w:rsid w:val="005E5327"/>
    <w:rsid w:val="005E65BC"/>
    <w:rsid w:val="005E6B4F"/>
    <w:rsid w:val="005E725B"/>
    <w:rsid w:val="005E75DB"/>
    <w:rsid w:val="005F0366"/>
    <w:rsid w:val="005F0601"/>
    <w:rsid w:val="005F08C5"/>
    <w:rsid w:val="005F0934"/>
    <w:rsid w:val="005F10B1"/>
    <w:rsid w:val="005F11F3"/>
    <w:rsid w:val="005F17AA"/>
    <w:rsid w:val="005F1F4D"/>
    <w:rsid w:val="005F20C7"/>
    <w:rsid w:val="005F24DD"/>
    <w:rsid w:val="005F250F"/>
    <w:rsid w:val="005F2642"/>
    <w:rsid w:val="005F3ACE"/>
    <w:rsid w:val="005F43F3"/>
    <w:rsid w:val="005F46E7"/>
    <w:rsid w:val="005F4A14"/>
    <w:rsid w:val="005F5C3D"/>
    <w:rsid w:val="005F5CED"/>
    <w:rsid w:val="005F6F75"/>
    <w:rsid w:val="005F71F7"/>
    <w:rsid w:val="00600195"/>
    <w:rsid w:val="0060108F"/>
    <w:rsid w:val="006012C0"/>
    <w:rsid w:val="00601745"/>
    <w:rsid w:val="006018D3"/>
    <w:rsid w:val="00601D4C"/>
    <w:rsid w:val="00601DE7"/>
    <w:rsid w:val="00602243"/>
    <w:rsid w:val="0060249B"/>
    <w:rsid w:val="00602F6B"/>
    <w:rsid w:val="0060328F"/>
    <w:rsid w:val="00603C61"/>
    <w:rsid w:val="00605ADC"/>
    <w:rsid w:val="006064F3"/>
    <w:rsid w:val="0060670E"/>
    <w:rsid w:val="00607275"/>
    <w:rsid w:val="00607C0E"/>
    <w:rsid w:val="0061025A"/>
    <w:rsid w:val="006106A3"/>
    <w:rsid w:val="00610C30"/>
    <w:rsid w:val="00610DFC"/>
    <w:rsid w:val="00611E78"/>
    <w:rsid w:val="00612D98"/>
    <w:rsid w:val="00613A08"/>
    <w:rsid w:val="00613DA8"/>
    <w:rsid w:val="0061465A"/>
    <w:rsid w:val="00614808"/>
    <w:rsid w:val="00614B65"/>
    <w:rsid w:val="00614C7F"/>
    <w:rsid w:val="00615395"/>
    <w:rsid w:val="00615412"/>
    <w:rsid w:val="006164BF"/>
    <w:rsid w:val="00616707"/>
    <w:rsid w:val="00616B22"/>
    <w:rsid w:val="00617A8A"/>
    <w:rsid w:val="00617E0D"/>
    <w:rsid w:val="00620EB5"/>
    <w:rsid w:val="00621230"/>
    <w:rsid w:val="006219CF"/>
    <w:rsid w:val="00621EA8"/>
    <w:rsid w:val="0062216C"/>
    <w:rsid w:val="0062277A"/>
    <w:rsid w:val="0062280F"/>
    <w:rsid w:val="0062294A"/>
    <w:rsid w:val="0062329D"/>
    <w:rsid w:val="00623755"/>
    <w:rsid w:val="00623BF0"/>
    <w:rsid w:val="00623D6C"/>
    <w:rsid w:val="006244B2"/>
    <w:rsid w:val="00624546"/>
    <w:rsid w:val="00626977"/>
    <w:rsid w:val="00626B92"/>
    <w:rsid w:val="0062719C"/>
    <w:rsid w:val="006273B3"/>
    <w:rsid w:val="006277C1"/>
    <w:rsid w:val="00630ECF"/>
    <w:rsid w:val="00630FD4"/>
    <w:rsid w:val="00631302"/>
    <w:rsid w:val="00631568"/>
    <w:rsid w:val="00631923"/>
    <w:rsid w:val="00631EE5"/>
    <w:rsid w:val="00632176"/>
    <w:rsid w:val="006324F2"/>
    <w:rsid w:val="006325C7"/>
    <w:rsid w:val="00632928"/>
    <w:rsid w:val="00632A21"/>
    <w:rsid w:val="00632D1E"/>
    <w:rsid w:val="00632F40"/>
    <w:rsid w:val="00632F85"/>
    <w:rsid w:val="006336A5"/>
    <w:rsid w:val="00633E85"/>
    <w:rsid w:val="00633F2B"/>
    <w:rsid w:val="006344B8"/>
    <w:rsid w:val="006357B4"/>
    <w:rsid w:val="00635CFD"/>
    <w:rsid w:val="00636E8F"/>
    <w:rsid w:val="00636ECE"/>
    <w:rsid w:val="00636EEA"/>
    <w:rsid w:val="00640706"/>
    <w:rsid w:val="00640AE9"/>
    <w:rsid w:val="00640B54"/>
    <w:rsid w:val="00640EED"/>
    <w:rsid w:val="006437D0"/>
    <w:rsid w:val="00643918"/>
    <w:rsid w:val="00643A0E"/>
    <w:rsid w:val="00643E58"/>
    <w:rsid w:val="00643F6B"/>
    <w:rsid w:val="00644137"/>
    <w:rsid w:val="006442D7"/>
    <w:rsid w:val="006443CE"/>
    <w:rsid w:val="00644540"/>
    <w:rsid w:val="0064560B"/>
    <w:rsid w:val="0064561C"/>
    <w:rsid w:val="00645796"/>
    <w:rsid w:val="006458C1"/>
    <w:rsid w:val="00645DDC"/>
    <w:rsid w:val="006465AC"/>
    <w:rsid w:val="006465FD"/>
    <w:rsid w:val="006473BF"/>
    <w:rsid w:val="00647EC1"/>
    <w:rsid w:val="0065059A"/>
    <w:rsid w:val="00650DDF"/>
    <w:rsid w:val="006511BA"/>
    <w:rsid w:val="00651D1C"/>
    <w:rsid w:val="006524EA"/>
    <w:rsid w:val="006526AC"/>
    <w:rsid w:val="006529A1"/>
    <w:rsid w:val="00652C71"/>
    <w:rsid w:val="006533BC"/>
    <w:rsid w:val="00653A73"/>
    <w:rsid w:val="00653BC1"/>
    <w:rsid w:val="00653C75"/>
    <w:rsid w:val="0065488F"/>
    <w:rsid w:val="00654B21"/>
    <w:rsid w:val="006552C9"/>
    <w:rsid w:val="006555AF"/>
    <w:rsid w:val="00656EAF"/>
    <w:rsid w:val="006573BA"/>
    <w:rsid w:val="006573DF"/>
    <w:rsid w:val="0065765A"/>
    <w:rsid w:val="00657A40"/>
    <w:rsid w:val="00660DE3"/>
    <w:rsid w:val="00660F31"/>
    <w:rsid w:val="00661175"/>
    <w:rsid w:val="0066118F"/>
    <w:rsid w:val="00661C88"/>
    <w:rsid w:val="00661DE9"/>
    <w:rsid w:val="00662259"/>
    <w:rsid w:val="00662FD8"/>
    <w:rsid w:val="006636BA"/>
    <w:rsid w:val="00663D40"/>
    <w:rsid w:val="006640BE"/>
    <w:rsid w:val="00665E12"/>
    <w:rsid w:val="006661E4"/>
    <w:rsid w:val="006662E5"/>
    <w:rsid w:val="00666385"/>
    <w:rsid w:val="006663B8"/>
    <w:rsid w:val="00667377"/>
    <w:rsid w:val="00667649"/>
    <w:rsid w:val="0067019E"/>
    <w:rsid w:val="006709BF"/>
    <w:rsid w:val="006711C3"/>
    <w:rsid w:val="00671610"/>
    <w:rsid w:val="00672537"/>
    <w:rsid w:val="0067342B"/>
    <w:rsid w:val="00673AF6"/>
    <w:rsid w:val="00674388"/>
    <w:rsid w:val="0067446C"/>
    <w:rsid w:val="006744B1"/>
    <w:rsid w:val="00675131"/>
    <w:rsid w:val="00675543"/>
    <w:rsid w:val="00675A4B"/>
    <w:rsid w:val="00675FB5"/>
    <w:rsid w:val="0067681D"/>
    <w:rsid w:val="00676D68"/>
    <w:rsid w:val="00676DE0"/>
    <w:rsid w:val="00676EED"/>
    <w:rsid w:val="00676FFF"/>
    <w:rsid w:val="00677147"/>
    <w:rsid w:val="00680E72"/>
    <w:rsid w:val="00681A46"/>
    <w:rsid w:val="006825D7"/>
    <w:rsid w:val="0068281B"/>
    <w:rsid w:val="00682BA7"/>
    <w:rsid w:val="00682FE0"/>
    <w:rsid w:val="00683264"/>
    <w:rsid w:val="006839C3"/>
    <w:rsid w:val="00683D9E"/>
    <w:rsid w:val="006843EE"/>
    <w:rsid w:val="00684786"/>
    <w:rsid w:val="00684CF9"/>
    <w:rsid w:val="00685789"/>
    <w:rsid w:val="006859DD"/>
    <w:rsid w:val="00685D98"/>
    <w:rsid w:val="00686AEC"/>
    <w:rsid w:val="00686AEE"/>
    <w:rsid w:val="00686C54"/>
    <w:rsid w:val="00687846"/>
    <w:rsid w:val="006900FA"/>
    <w:rsid w:val="00690A1D"/>
    <w:rsid w:val="00690A37"/>
    <w:rsid w:val="00690B7F"/>
    <w:rsid w:val="00691C17"/>
    <w:rsid w:val="006922F4"/>
    <w:rsid w:val="006923E6"/>
    <w:rsid w:val="00692AC3"/>
    <w:rsid w:val="00693EE6"/>
    <w:rsid w:val="00693FEC"/>
    <w:rsid w:val="00694000"/>
    <w:rsid w:val="00694409"/>
    <w:rsid w:val="00694921"/>
    <w:rsid w:val="00694D76"/>
    <w:rsid w:val="00695054"/>
    <w:rsid w:val="00695455"/>
    <w:rsid w:val="00695BEF"/>
    <w:rsid w:val="006962E0"/>
    <w:rsid w:val="00697572"/>
    <w:rsid w:val="00697665"/>
    <w:rsid w:val="006976C5"/>
    <w:rsid w:val="006A0DC2"/>
    <w:rsid w:val="006A183F"/>
    <w:rsid w:val="006A1FBA"/>
    <w:rsid w:val="006A2D40"/>
    <w:rsid w:val="006A3334"/>
    <w:rsid w:val="006A35D9"/>
    <w:rsid w:val="006A369B"/>
    <w:rsid w:val="006A37ED"/>
    <w:rsid w:val="006A4162"/>
    <w:rsid w:val="006A4E83"/>
    <w:rsid w:val="006A68B9"/>
    <w:rsid w:val="006A7510"/>
    <w:rsid w:val="006A751A"/>
    <w:rsid w:val="006A7D90"/>
    <w:rsid w:val="006B03A3"/>
    <w:rsid w:val="006B03C8"/>
    <w:rsid w:val="006B1745"/>
    <w:rsid w:val="006B17EB"/>
    <w:rsid w:val="006B1D1D"/>
    <w:rsid w:val="006B1D3A"/>
    <w:rsid w:val="006B21D2"/>
    <w:rsid w:val="006B2435"/>
    <w:rsid w:val="006B2E15"/>
    <w:rsid w:val="006B301F"/>
    <w:rsid w:val="006B347E"/>
    <w:rsid w:val="006B34BD"/>
    <w:rsid w:val="006B39CC"/>
    <w:rsid w:val="006B4232"/>
    <w:rsid w:val="006B573D"/>
    <w:rsid w:val="006B5E6F"/>
    <w:rsid w:val="006B606A"/>
    <w:rsid w:val="006B672C"/>
    <w:rsid w:val="006B6BD7"/>
    <w:rsid w:val="006C046C"/>
    <w:rsid w:val="006C060C"/>
    <w:rsid w:val="006C1350"/>
    <w:rsid w:val="006C1AB8"/>
    <w:rsid w:val="006C1F34"/>
    <w:rsid w:val="006C2732"/>
    <w:rsid w:val="006C2DAB"/>
    <w:rsid w:val="006C30E0"/>
    <w:rsid w:val="006C3225"/>
    <w:rsid w:val="006C3230"/>
    <w:rsid w:val="006C4962"/>
    <w:rsid w:val="006C56C3"/>
    <w:rsid w:val="006C6E6C"/>
    <w:rsid w:val="006C7CFB"/>
    <w:rsid w:val="006D2404"/>
    <w:rsid w:val="006D2CF2"/>
    <w:rsid w:val="006D46D8"/>
    <w:rsid w:val="006D4AF9"/>
    <w:rsid w:val="006D5167"/>
    <w:rsid w:val="006D52D6"/>
    <w:rsid w:val="006D603E"/>
    <w:rsid w:val="006D6390"/>
    <w:rsid w:val="006D6977"/>
    <w:rsid w:val="006D6C85"/>
    <w:rsid w:val="006D752C"/>
    <w:rsid w:val="006D7E0B"/>
    <w:rsid w:val="006D7EEE"/>
    <w:rsid w:val="006E02F3"/>
    <w:rsid w:val="006E0315"/>
    <w:rsid w:val="006E132F"/>
    <w:rsid w:val="006E358F"/>
    <w:rsid w:val="006E3CF5"/>
    <w:rsid w:val="006E43AD"/>
    <w:rsid w:val="006E43CC"/>
    <w:rsid w:val="006E447F"/>
    <w:rsid w:val="006E4951"/>
    <w:rsid w:val="006E56CA"/>
    <w:rsid w:val="006E58B1"/>
    <w:rsid w:val="006E6516"/>
    <w:rsid w:val="006E68D5"/>
    <w:rsid w:val="006E6D41"/>
    <w:rsid w:val="006E7172"/>
    <w:rsid w:val="006E7472"/>
    <w:rsid w:val="006E7697"/>
    <w:rsid w:val="006F0080"/>
    <w:rsid w:val="006F0239"/>
    <w:rsid w:val="006F0507"/>
    <w:rsid w:val="006F1398"/>
    <w:rsid w:val="006F19FC"/>
    <w:rsid w:val="006F3909"/>
    <w:rsid w:val="006F42FB"/>
    <w:rsid w:val="006F4493"/>
    <w:rsid w:val="006F45D6"/>
    <w:rsid w:val="006F4BA4"/>
    <w:rsid w:val="006F514E"/>
    <w:rsid w:val="006F5306"/>
    <w:rsid w:val="006F5D43"/>
    <w:rsid w:val="006F624A"/>
    <w:rsid w:val="006F67BD"/>
    <w:rsid w:val="006F7CFF"/>
    <w:rsid w:val="006F7D33"/>
    <w:rsid w:val="00700245"/>
    <w:rsid w:val="00702071"/>
    <w:rsid w:val="00702AE0"/>
    <w:rsid w:val="00702F93"/>
    <w:rsid w:val="00703A7E"/>
    <w:rsid w:val="0070512B"/>
    <w:rsid w:val="00705747"/>
    <w:rsid w:val="007062A6"/>
    <w:rsid w:val="007069EE"/>
    <w:rsid w:val="00706BC9"/>
    <w:rsid w:val="00706F7A"/>
    <w:rsid w:val="007078FC"/>
    <w:rsid w:val="00707ECB"/>
    <w:rsid w:val="0071062B"/>
    <w:rsid w:val="00711F02"/>
    <w:rsid w:val="00711F1B"/>
    <w:rsid w:val="00711FB9"/>
    <w:rsid w:val="007120F9"/>
    <w:rsid w:val="00712FDF"/>
    <w:rsid w:val="007139DA"/>
    <w:rsid w:val="00713DCF"/>
    <w:rsid w:val="007140DF"/>
    <w:rsid w:val="0071423E"/>
    <w:rsid w:val="00714543"/>
    <w:rsid w:val="00714F35"/>
    <w:rsid w:val="0071585A"/>
    <w:rsid w:val="00716714"/>
    <w:rsid w:val="00717496"/>
    <w:rsid w:val="0071788F"/>
    <w:rsid w:val="00717FB8"/>
    <w:rsid w:val="007206F8"/>
    <w:rsid w:val="00720FEA"/>
    <w:rsid w:val="0072108B"/>
    <w:rsid w:val="00721324"/>
    <w:rsid w:val="0072195C"/>
    <w:rsid w:val="00721ED0"/>
    <w:rsid w:val="007225E2"/>
    <w:rsid w:val="00722703"/>
    <w:rsid w:val="007227EE"/>
    <w:rsid w:val="00722DC6"/>
    <w:rsid w:val="00722F2E"/>
    <w:rsid w:val="00723036"/>
    <w:rsid w:val="00723258"/>
    <w:rsid w:val="00723346"/>
    <w:rsid w:val="007233A5"/>
    <w:rsid w:val="007236DD"/>
    <w:rsid w:val="00723AEC"/>
    <w:rsid w:val="00723CDD"/>
    <w:rsid w:val="007244D3"/>
    <w:rsid w:val="00724F23"/>
    <w:rsid w:val="00725003"/>
    <w:rsid w:val="00725347"/>
    <w:rsid w:val="00725547"/>
    <w:rsid w:val="00725CCF"/>
    <w:rsid w:val="00725F90"/>
    <w:rsid w:val="00726858"/>
    <w:rsid w:val="00726C4E"/>
    <w:rsid w:val="00730F70"/>
    <w:rsid w:val="00731515"/>
    <w:rsid w:val="007318D5"/>
    <w:rsid w:val="00731A50"/>
    <w:rsid w:val="00731D14"/>
    <w:rsid w:val="00732674"/>
    <w:rsid w:val="0073329A"/>
    <w:rsid w:val="007336E1"/>
    <w:rsid w:val="007348C3"/>
    <w:rsid w:val="00735ECB"/>
    <w:rsid w:val="00736D99"/>
    <w:rsid w:val="007371AC"/>
    <w:rsid w:val="007376C4"/>
    <w:rsid w:val="00737F1B"/>
    <w:rsid w:val="00740D82"/>
    <w:rsid w:val="00741122"/>
    <w:rsid w:val="0074128B"/>
    <w:rsid w:val="007417D4"/>
    <w:rsid w:val="00741AD7"/>
    <w:rsid w:val="0074248B"/>
    <w:rsid w:val="0074249E"/>
    <w:rsid w:val="007426F5"/>
    <w:rsid w:val="00742B0A"/>
    <w:rsid w:val="0074344F"/>
    <w:rsid w:val="00743808"/>
    <w:rsid w:val="0074508A"/>
    <w:rsid w:val="00745716"/>
    <w:rsid w:val="0074641B"/>
    <w:rsid w:val="007468A4"/>
    <w:rsid w:val="0074730B"/>
    <w:rsid w:val="00747332"/>
    <w:rsid w:val="00750405"/>
    <w:rsid w:val="007515EB"/>
    <w:rsid w:val="00751918"/>
    <w:rsid w:val="00751AF5"/>
    <w:rsid w:val="00752549"/>
    <w:rsid w:val="007525EC"/>
    <w:rsid w:val="007529DD"/>
    <w:rsid w:val="00753229"/>
    <w:rsid w:val="007536A7"/>
    <w:rsid w:val="00753BCB"/>
    <w:rsid w:val="0075507B"/>
    <w:rsid w:val="0075594B"/>
    <w:rsid w:val="00755C16"/>
    <w:rsid w:val="00755F46"/>
    <w:rsid w:val="00756AE5"/>
    <w:rsid w:val="00756C0B"/>
    <w:rsid w:val="00756F77"/>
    <w:rsid w:val="007571B5"/>
    <w:rsid w:val="007572DA"/>
    <w:rsid w:val="007573C1"/>
    <w:rsid w:val="0075744F"/>
    <w:rsid w:val="00757770"/>
    <w:rsid w:val="00757B94"/>
    <w:rsid w:val="00757DB9"/>
    <w:rsid w:val="00757F7B"/>
    <w:rsid w:val="007607BC"/>
    <w:rsid w:val="00761000"/>
    <w:rsid w:val="007613F9"/>
    <w:rsid w:val="007623A8"/>
    <w:rsid w:val="00762E78"/>
    <w:rsid w:val="0076320C"/>
    <w:rsid w:val="007639E1"/>
    <w:rsid w:val="00763B1A"/>
    <w:rsid w:val="00763F79"/>
    <w:rsid w:val="007640C3"/>
    <w:rsid w:val="007641C8"/>
    <w:rsid w:val="00764632"/>
    <w:rsid w:val="0076536E"/>
    <w:rsid w:val="0076580B"/>
    <w:rsid w:val="007658E4"/>
    <w:rsid w:val="00766462"/>
    <w:rsid w:val="00766956"/>
    <w:rsid w:val="0077101A"/>
    <w:rsid w:val="007724FB"/>
    <w:rsid w:val="00772ACC"/>
    <w:rsid w:val="007733E8"/>
    <w:rsid w:val="0077361D"/>
    <w:rsid w:val="007736C8"/>
    <w:rsid w:val="007739E1"/>
    <w:rsid w:val="00774455"/>
    <w:rsid w:val="00774928"/>
    <w:rsid w:val="00774A1A"/>
    <w:rsid w:val="00774A38"/>
    <w:rsid w:val="00774C4C"/>
    <w:rsid w:val="0077541C"/>
    <w:rsid w:val="0077550D"/>
    <w:rsid w:val="0077627C"/>
    <w:rsid w:val="00776310"/>
    <w:rsid w:val="00776CC6"/>
    <w:rsid w:val="00777104"/>
    <w:rsid w:val="007775BE"/>
    <w:rsid w:val="00777A7E"/>
    <w:rsid w:val="0078028A"/>
    <w:rsid w:val="0078063F"/>
    <w:rsid w:val="007807BE"/>
    <w:rsid w:val="00780D1A"/>
    <w:rsid w:val="00780D59"/>
    <w:rsid w:val="00781304"/>
    <w:rsid w:val="00781AD3"/>
    <w:rsid w:val="00782205"/>
    <w:rsid w:val="0078318A"/>
    <w:rsid w:val="007834E1"/>
    <w:rsid w:val="00783A88"/>
    <w:rsid w:val="0078472D"/>
    <w:rsid w:val="007847A9"/>
    <w:rsid w:val="00784960"/>
    <w:rsid w:val="007849F9"/>
    <w:rsid w:val="00784DD3"/>
    <w:rsid w:val="0078621F"/>
    <w:rsid w:val="00786793"/>
    <w:rsid w:val="00787319"/>
    <w:rsid w:val="00787EA0"/>
    <w:rsid w:val="00787F6F"/>
    <w:rsid w:val="0079028D"/>
    <w:rsid w:val="00790969"/>
    <w:rsid w:val="0079110C"/>
    <w:rsid w:val="00791D61"/>
    <w:rsid w:val="007922F5"/>
    <w:rsid w:val="00792537"/>
    <w:rsid w:val="00792BAF"/>
    <w:rsid w:val="00793627"/>
    <w:rsid w:val="00793738"/>
    <w:rsid w:val="007937EB"/>
    <w:rsid w:val="00793C33"/>
    <w:rsid w:val="00794510"/>
    <w:rsid w:val="00794F45"/>
    <w:rsid w:val="0079644F"/>
    <w:rsid w:val="00796C72"/>
    <w:rsid w:val="007A077F"/>
    <w:rsid w:val="007A0961"/>
    <w:rsid w:val="007A1127"/>
    <w:rsid w:val="007A12EE"/>
    <w:rsid w:val="007A16DD"/>
    <w:rsid w:val="007A173E"/>
    <w:rsid w:val="007A26A4"/>
    <w:rsid w:val="007A3040"/>
    <w:rsid w:val="007A345A"/>
    <w:rsid w:val="007A3605"/>
    <w:rsid w:val="007A3685"/>
    <w:rsid w:val="007A3888"/>
    <w:rsid w:val="007A3B0F"/>
    <w:rsid w:val="007A4540"/>
    <w:rsid w:val="007A552B"/>
    <w:rsid w:val="007A58B0"/>
    <w:rsid w:val="007A5997"/>
    <w:rsid w:val="007A5CBB"/>
    <w:rsid w:val="007A60C7"/>
    <w:rsid w:val="007A7642"/>
    <w:rsid w:val="007A775F"/>
    <w:rsid w:val="007A7887"/>
    <w:rsid w:val="007B0A78"/>
    <w:rsid w:val="007B0DCD"/>
    <w:rsid w:val="007B1204"/>
    <w:rsid w:val="007B120A"/>
    <w:rsid w:val="007B183E"/>
    <w:rsid w:val="007B1C66"/>
    <w:rsid w:val="007B2524"/>
    <w:rsid w:val="007B3393"/>
    <w:rsid w:val="007B368B"/>
    <w:rsid w:val="007B36E4"/>
    <w:rsid w:val="007B52FF"/>
    <w:rsid w:val="007B6E63"/>
    <w:rsid w:val="007B7474"/>
    <w:rsid w:val="007C1AA6"/>
    <w:rsid w:val="007C2369"/>
    <w:rsid w:val="007C3110"/>
    <w:rsid w:val="007C3BAB"/>
    <w:rsid w:val="007C43B1"/>
    <w:rsid w:val="007C5E38"/>
    <w:rsid w:val="007C6589"/>
    <w:rsid w:val="007C658A"/>
    <w:rsid w:val="007C65FD"/>
    <w:rsid w:val="007C78E6"/>
    <w:rsid w:val="007C7F21"/>
    <w:rsid w:val="007C7F3E"/>
    <w:rsid w:val="007C7FB2"/>
    <w:rsid w:val="007D0457"/>
    <w:rsid w:val="007D104F"/>
    <w:rsid w:val="007D3AAD"/>
    <w:rsid w:val="007D3FBC"/>
    <w:rsid w:val="007D4607"/>
    <w:rsid w:val="007D483D"/>
    <w:rsid w:val="007D4B2A"/>
    <w:rsid w:val="007D7835"/>
    <w:rsid w:val="007D7D6F"/>
    <w:rsid w:val="007E038A"/>
    <w:rsid w:val="007E080C"/>
    <w:rsid w:val="007E0863"/>
    <w:rsid w:val="007E0FB8"/>
    <w:rsid w:val="007E101C"/>
    <w:rsid w:val="007E2135"/>
    <w:rsid w:val="007E23BB"/>
    <w:rsid w:val="007E24BB"/>
    <w:rsid w:val="007E26FA"/>
    <w:rsid w:val="007E32AE"/>
    <w:rsid w:val="007E35A7"/>
    <w:rsid w:val="007E4398"/>
    <w:rsid w:val="007E445A"/>
    <w:rsid w:val="007E4A8A"/>
    <w:rsid w:val="007E4BA6"/>
    <w:rsid w:val="007E4F71"/>
    <w:rsid w:val="007E52D7"/>
    <w:rsid w:val="007E5ACF"/>
    <w:rsid w:val="007E5DB9"/>
    <w:rsid w:val="007E639A"/>
    <w:rsid w:val="007E6624"/>
    <w:rsid w:val="007E6889"/>
    <w:rsid w:val="007E6C7B"/>
    <w:rsid w:val="007E722C"/>
    <w:rsid w:val="007E73DA"/>
    <w:rsid w:val="007E7CB8"/>
    <w:rsid w:val="007E7D41"/>
    <w:rsid w:val="007E7FA3"/>
    <w:rsid w:val="007F0304"/>
    <w:rsid w:val="007F059D"/>
    <w:rsid w:val="007F0984"/>
    <w:rsid w:val="007F0E98"/>
    <w:rsid w:val="007F1396"/>
    <w:rsid w:val="007F18DC"/>
    <w:rsid w:val="007F1D31"/>
    <w:rsid w:val="007F1E31"/>
    <w:rsid w:val="007F1FFE"/>
    <w:rsid w:val="007F20AB"/>
    <w:rsid w:val="007F2C11"/>
    <w:rsid w:val="007F310B"/>
    <w:rsid w:val="007F3820"/>
    <w:rsid w:val="007F3AEA"/>
    <w:rsid w:val="007F4642"/>
    <w:rsid w:val="007F469F"/>
    <w:rsid w:val="007F47E3"/>
    <w:rsid w:val="007F4A7B"/>
    <w:rsid w:val="007F503B"/>
    <w:rsid w:val="007F59B9"/>
    <w:rsid w:val="007F645C"/>
    <w:rsid w:val="007F682D"/>
    <w:rsid w:val="007F75AF"/>
    <w:rsid w:val="007F7612"/>
    <w:rsid w:val="007F7632"/>
    <w:rsid w:val="0080073F"/>
    <w:rsid w:val="00800772"/>
    <w:rsid w:val="008007A0"/>
    <w:rsid w:val="00800FC2"/>
    <w:rsid w:val="0080196D"/>
    <w:rsid w:val="00801D48"/>
    <w:rsid w:val="008026FA"/>
    <w:rsid w:val="00802970"/>
    <w:rsid w:val="00802A1B"/>
    <w:rsid w:val="00803677"/>
    <w:rsid w:val="00803BAB"/>
    <w:rsid w:val="00804F3F"/>
    <w:rsid w:val="008054DF"/>
    <w:rsid w:val="008065E5"/>
    <w:rsid w:val="0080660C"/>
    <w:rsid w:val="008069A8"/>
    <w:rsid w:val="00806C63"/>
    <w:rsid w:val="00807D59"/>
    <w:rsid w:val="008106D1"/>
    <w:rsid w:val="00810738"/>
    <w:rsid w:val="00810E35"/>
    <w:rsid w:val="008111CF"/>
    <w:rsid w:val="00811537"/>
    <w:rsid w:val="00811799"/>
    <w:rsid w:val="00812483"/>
    <w:rsid w:val="00812C9B"/>
    <w:rsid w:val="008132C7"/>
    <w:rsid w:val="008137E9"/>
    <w:rsid w:val="0081428C"/>
    <w:rsid w:val="00814343"/>
    <w:rsid w:val="00814353"/>
    <w:rsid w:val="008145FA"/>
    <w:rsid w:val="00814A8A"/>
    <w:rsid w:val="00815037"/>
    <w:rsid w:val="008157B2"/>
    <w:rsid w:val="00815F0B"/>
    <w:rsid w:val="00816B7A"/>
    <w:rsid w:val="008173C8"/>
    <w:rsid w:val="008173E0"/>
    <w:rsid w:val="00817CFA"/>
    <w:rsid w:val="008208F4"/>
    <w:rsid w:val="00820C3E"/>
    <w:rsid w:val="00820FEF"/>
    <w:rsid w:val="008215A8"/>
    <w:rsid w:val="00822CEC"/>
    <w:rsid w:val="00822DDD"/>
    <w:rsid w:val="00824845"/>
    <w:rsid w:val="00824BA6"/>
    <w:rsid w:val="00824DE1"/>
    <w:rsid w:val="008254B4"/>
    <w:rsid w:val="008267FA"/>
    <w:rsid w:val="00826E17"/>
    <w:rsid w:val="00827613"/>
    <w:rsid w:val="00827AF9"/>
    <w:rsid w:val="0083001C"/>
    <w:rsid w:val="0083029A"/>
    <w:rsid w:val="00830521"/>
    <w:rsid w:val="008308C2"/>
    <w:rsid w:val="00830EBB"/>
    <w:rsid w:val="00831D41"/>
    <w:rsid w:val="00832092"/>
    <w:rsid w:val="008320B9"/>
    <w:rsid w:val="00832467"/>
    <w:rsid w:val="0083264B"/>
    <w:rsid w:val="00832AD8"/>
    <w:rsid w:val="00832B4D"/>
    <w:rsid w:val="00832DBF"/>
    <w:rsid w:val="00834285"/>
    <w:rsid w:val="008342B7"/>
    <w:rsid w:val="0083496C"/>
    <w:rsid w:val="00834FCE"/>
    <w:rsid w:val="00835833"/>
    <w:rsid w:val="00836399"/>
    <w:rsid w:val="00836DA3"/>
    <w:rsid w:val="0083765D"/>
    <w:rsid w:val="008378F9"/>
    <w:rsid w:val="00837B9A"/>
    <w:rsid w:val="00837F4D"/>
    <w:rsid w:val="00840BFE"/>
    <w:rsid w:val="00840EF2"/>
    <w:rsid w:val="00840F16"/>
    <w:rsid w:val="00841B7E"/>
    <w:rsid w:val="00841DE3"/>
    <w:rsid w:val="00841DE9"/>
    <w:rsid w:val="008427CD"/>
    <w:rsid w:val="00842802"/>
    <w:rsid w:val="00842C82"/>
    <w:rsid w:val="008432F7"/>
    <w:rsid w:val="00843D6A"/>
    <w:rsid w:val="00843E27"/>
    <w:rsid w:val="00843F21"/>
    <w:rsid w:val="00844E00"/>
    <w:rsid w:val="008457B9"/>
    <w:rsid w:val="00845898"/>
    <w:rsid w:val="00845CC3"/>
    <w:rsid w:val="008463D2"/>
    <w:rsid w:val="008464FA"/>
    <w:rsid w:val="008465F9"/>
    <w:rsid w:val="00846E91"/>
    <w:rsid w:val="008477D9"/>
    <w:rsid w:val="008506C4"/>
    <w:rsid w:val="008509B7"/>
    <w:rsid w:val="00850B3B"/>
    <w:rsid w:val="00850F4A"/>
    <w:rsid w:val="0085102B"/>
    <w:rsid w:val="00851351"/>
    <w:rsid w:val="00851EE8"/>
    <w:rsid w:val="0085253C"/>
    <w:rsid w:val="00852879"/>
    <w:rsid w:val="00852E85"/>
    <w:rsid w:val="008533B9"/>
    <w:rsid w:val="00854312"/>
    <w:rsid w:val="00854986"/>
    <w:rsid w:val="00855344"/>
    <w:rsid w:val="008554E1"/>
    <w:rsid w:val="00855EA0"/>
    <w:rsid w:val="008565E6"/>
    <w:rsid w:val="0085686A"/>
    <w:rsid w:val="0085699F"/>
    <w:rsid w:val="00856B41"/>
    <w:rsid w:val="0085767B"/>
    <w:rsid w:val="0085777B"/>
    <w:rsid w:val="00857D03"/>
    <w:rsid w:val="008602C3"/>
    <w:rsid w:val="008605AC"/>
    <w:rsid w:val="008609FE"/>
    <w:rsid w:val="00860CAC"/>
    <w:rsid w:val="00860D91"/>
    <w:rsid w:val="00860EED"/>
    <w:rsid w:val="00861C28"/>
    <w:rsid w:val="00861C5F"/>
    <w:rsid w:val="00861DDB"/>
    <w:rsid w:val="008621E5"/>
    <w:rsid w:val="008624C2"/>
    <w:rsid w:val="008631F6"/>
    <w:rsid w:val="00863422"/>
    <w:rsid w:val="008637D2"/>
    <w:rsid w:val="00863A05"/>
    <w:rsid w:val="008644D6"/>
    <w:rsid w:val="00864C52"/>
    <w:rsid w:val="00864C91"/>
    <w:rsid w:val="00865052"/>
    <w:rsid w:val="008656D9"/>
    <w:rsid w:val="008657EF"/>
    <w:rsid w:val="00866538"/>
    <w:rsid w:val="00866CF1"/>
    <w:rsid w:val="008705F9"/>
    <w:rsid w:val="008706D0"/>
    <w:rsid w:val="0087162B"/>
    <w:rsid w:val="008724FA"/>
    <w:rsid w:val="00872FD8"/>
    <w:rsid w:val="00873159"/>
    <w:rsid w:val="00874C5D"/>
    <w:rsid w:val="008757B7"/>
    <w:rsid w:val="00875A1D"/>
    <w:rsid w:val="00875F94"/>
    <w:rsid w:val="0087669E"/>
    <w:rsid w:val="0087751F"/>
    <w:rsid w:val="0087755A"/>
    <w:rsid w:val="0088014B"/>
    <w:rsid w:val="00881B6E"/>
    <w:rsid w:val="00881D7B"/>
    <w:rsid w:val="00881FEB"/>
    <w:rsid w:val="0088276D"/>
    <w:rsid w:val="00884009"/>
    <w:rsid w:val="00884F03"/>
    <w:rsid w:val="00885248"/>
    <w:rsid w:val="00885C65"/>
    <w:rsid w:val="008860F9"/>
    <w:rsid w:val="00886440"/>
    <w:rsid w:val="00886F35"/>
    <w:rsid w:val="0088719E"/>
    <w:rsid w:val="008871C8"/>
    <w:rsid w:val="00890419"/>
    <w:rsid w:val="008908CC"/>
    <w:rsid w:val="00890BBD"/>
    <w:rsid w:val="00890C3D"/>
    <w:rsid w:val="00891887"/>
    <w:rsid w:val="008920EB"/>
    <w:rsid w:val="008924A7"/>
    <w:rsid w:val="0089331E"/>
    <w:rsid w:val="00893A72"/>
    <w:rsid w:val="008946E9"/>
    <w:rsid w:val="00894DC2"/>
    <w:rsid w:val="00894DCD"/>
    <w:rsid w:val="00895058"/>
    <w:rsid w:val="0089527A"/>
    <w:rsid w:val="008954C2"/>
    <w:rsid w:val="0089664A"/>
    <w:rsid w:val="008967EB"/>
    <w:rsid w:val="00896AA1"/>
    <w:rsid w:val="00896B52"/>
    <w:rsid w:val="00896BE4"/>
    <w:rsid w:val="008A0475"/>
    <w:rsid w:val="008A0EA6"/>
    <w:rsid w:val="008A1791"/>
    <w:rsid w:val="008A21E8"/>
    <w:rsid w:val="008A2E15"/>
    <w:rsid w:val="008A3314"/>
    <w:rsid w:val="008A3972"/>
    <w:rsid w:val="008A3A96"/>
    <w:rsid w:val="008A4816"/>
    <w:rsid w:val="008A4F84"/>
    <w:rsid w:val="008A60BB"/>
    <w:rsid w:val="008A68AA"/>
    <w:rsid w:val="008A6BE1"/>
    <w:rsid w:val="008A79B5"/>
    <w:rsid w:val="008A7EB5"/>
    <w:rsid w:val="008B1108"/>
    <w:rsid w:val="008B1275"/>
    <w:rsid w:val="008B1804"/>
    <w:rsid w:val="008B1B73"/>
    <w:rsid w:val="008B1C59"/>
    <w:rsid w:val="008B1CDA"/>
    <w:rsid w:val="008B1D3B"/>
    <w:rsid w:val="008B2113"/>
    <w:rsid w:val="008B25B1"/>
    <w:rsid w:val="008B25C3"/>
    <w:rsid w:val="008B2F67"/>
    <w:rsid w:val="008B3321"/>
    <w:rsid w:val="008B4728"/>
    <w:rsid w:val="008B573D"/>
    <w:rsid w:val="008B5BB4"/>
    <w:rsid w:val="008B6018"/>
    <w:rsid w:val="008B62E6"/>
    <w:rsid w:val="008B75A2"/>
    <w:rsid w:val="008B7F36"/>
    <w:rsid w:val="008C0015"/>
    <w:rsid w:val="008C07C9"/>
    <w:rsid w:val="008C09F0"/>
    <w:rsid w:val="008C16E0"/>
    <w:rsid w:val="008C214A"/>
    <w:rsid w:val="008C2409"/>
    <w:rsid w:val="008C24A5"/>
    <w:rsid w:val="008C4519"/>
    <w:rsid w:val="008C48E4"/>
    <w:rsid w:val="008C4AAB"/>
    <w:rsid w:val="008C4FB8"/>
    <w:rsid w:val="008C573B"/>
    <w:rsid w:val="008C5F98"/>
    <w:rsid w:val="008C611D"/>
    <w:rsid w:val="008C62CB"/>
    <w:rsid w:val="008C693C"/>
    <w:rsid w:val="008C755F"/>
    <w:rsid w:val="008C7575"/>
    <w:rsid w:val="008C7D46"/>
    <w:rsid w:val="008C7DF7"/>
    <w:rsid w:val="008D05D7"/>
    <w:rsid w:val="008D090D"/>
    <w:rsid w:val="008D1998"/>
    <w:rsid w:val="008D20E2"/>
    <w:rsid w:val="008D215A"/>
    <w:rsid w:val="008D2763"/>
    <w:rsid w:val="008D363F"/>
    <w:rsid w:val="008D3731"/>
    <w:rsid w:val="008D3738"/>
    <w:rsid w:val="008D4D51"/>
    <w:rsid w:val="008D547B"/>
    <w:rsid w:val="008D54AD"/>
    <w:rsid w:val="008D6038"/>
    <w:rsid w:val="008D612E"/>
    <w:rsid w:val="008D67F4"/>
    <w:rsid w:val="008D6AF8"/>
    <w:rsid w:val="008D7EBB"/>
    <w:rsid w:val="008D7FEE"/>
    <w:rsid w:val="008E0154"/>
    <w:rsid w:val="008E0339"/>
    <w:rsid w:val="008E0EB7"/>
    <w:rsid w:val="008E16EF"/>
    <w:rsid w:val="008E3099"/>
    <w:rsid w:val="008E38BD"/>
    <w:rsid w:val="008E4403"/>
    <w:rsid w:val="008E4528"/>
    <w:rsid w:val="008E52C0"/>
    <w:rsid w:val="008E548C"/>
    <w:rsid w:val="008E5AC0"/>
    <w:rsid w:val="008E5F6A"/>
    <w:rsid w:val="008E699A"/>
    <w:rsid w:val="008E6A8E"/>
    <w:rsid w:val="008E6D54"/>
    <w:rsid w:val="008E7823"/>
    <w:rsid w:val="008E784C"/>
    <w:rsid w:val="008E7B30"/>
    <w:rsid w:val="008E7D60"/>
    <w:rsid w:val="008E7DC2"/>
    <w:rsid w:val="008E7FA4"/>
    <w:rsid w:val="008F01DB"/>
    <w:rsid w:val="008F049E"/>
    <w:rsid w:val="008F0A21"/>
    <w:rsid w:val="008F0E67"/>
    <w:rsid w:val="008F0E93"/>
    <w:rsid w:val="008F0EEB"/>
    <w:rsid w:val="008F1D75"/>
    <w:rsid w:val="008F25F8"/>
    <w:rsid w:val="008F29CF"/>
    <w:rsid w:val="008F2F7D"/>
    <w:rsid w:val="008F3332"/>
    <w:rsid w:val="008F3660"/>
    <w:rsid w:val="008F37CC"/>
    <w:rsid w:val="008F4150"/>
    <w:rsid w:val="008F4A4F"/>
    <w:rsid w:val="008F5372"/>
    <w:rsid w:val="008F5667"/>
    <w:rsid w:val="008F583A"/>
    <w:rsid w:val="008F5E6D"/>
    <w:rsid w:val="008F60C2"/>
    <w:rsid w:val="008F7150"/>
    <w:rsid w:val="008F7217"/>
    <w:rsid w:val="008F77C1"/>
    <w:rsid w:val="008F7B49"/>
    <w:rsid w:val="008F7D40"/>
    <w:rsid w:val="008F7D68"/>
    <w:rsid w:val="0090076A"/>
    <w:rsid w:val="009010AA"/>
    <w:rsid w:val="009010ED"/>
    <w:rsid w:val="00901900"/>
    <w:rsid w:val="00902507"/>
    <w:rsid w:val="009034CB"/>
    <w:rsid w:val="009035EE"/>
    <w:rsid w:val="009038BE"/>
    <w:rsid w:val="00904096"/>
    <w:rsid w:val="009045E0"/>
    <w:rsid w:val="009058CC"/>
    <w:rsid w:val="00905AB1"/>
    <w:rsid w:val="009061D8"/>
    <w:rsid w:val="00906497"/>
    <w:rsid w:val="009101CA"/>
    <w:rsid w:val="009109EB"/>
    <w:rsid w:val="00910A49"/>
    <w:rsid w:val="00910B46"/>
    <w:rsid w:val="009117ED"/>
    <w:rsid w:val="00911B16"/>
    <w:rsid w:val="00912F58"/>
    <w:rsid w:val="00912FFC"/>
    <w:rsid w:val="009131BA"/>
    <w:rsid w:val="009137BE"/>
    <w:rsid w:val="0091426F"/>
    <w:rsid w:val="00914D4C"/>
    <w:rsid w:val="00915796"/>
    <w:rsid w:val="009158D8"/>
    <w:rsid w:val="00915E9E"/>
    <w:rsid w:val="009162CC"/>
    <w:rsid w:val="00916CA4"/>
    <w:rsid w:val="00916F88"/>
    <w:rsid w:val="00917446"/>
    <w:rsid w:val="00917457"/>
    <w:rsid w:val="009176F1"/>
    <w:rsid w:val="0091782D"/>
    <w:rsid w:val="00921461"/>
    <w:rsid w:val="009216AE"/>
    <w:rsid w:val="009217A9"/>
    <w:rsid w:val="009228AF"/>
    <w:rsid w:val="00922B15"/>
    <w:rsid w:val="00922FFA"/>
    <w:rsid w:val="009238BA"/>
    <w:rsid w:val="00923D3E"/>
    <w:rsid w:val="00924A6D"/>
    <w:rsid w:val="00924D97"/>
    <w:rsid w:val="00924F81"/>
    <w:rsid w:val="00925DED"/>
    <w:rsid w:val="00926953"/>
    <w:rsid w:val="00926DD5"/>
    <w:rsid w:val="00926EA4"/>
    <w:rsid w:val="00927161"/>
    <w:rsid w:val="009275FC"/>
    <w:rsid w:val="0092766E"/>
    <w:rsid w:val="0092794F"/>
    <w:rsid w:val="00927DCE"/>
    <w:rsid w:val="0093067B"/>
    <w:rsid w:val="009308A4"/>
    <w:rsid w:val="0093155D"/>
    <w:rsid w:val="00931866"/>
    <w:rsid w:val="009329FC"/>
    <w:rsid w:val="00932D54"/>
    <w:rsid w:val="00932E58"/>
    <w:rsid w:val="00932F91"/>
    <w:rsid w:val="00933396"/>
    <w:rsid w:val="009335A5"/>
    <w:rsid w:val="00933AC8"/>
    <w:rsid w:val="00934869"/>
    <w:rsid w:val="0093493A"/>
    <w:rsid w:val="0093499D"/>
    <w:rsid w:val="009351E3"/>
    <w:rsid w:val="0093527C"/>
    <w:rsid w:val="009361DF"/>
    <w:rsid w:val="009362FB"/>
    <w:rsid w:val="009366C1"/>
    <w:rsid w:val="00936810"/>
    <w:rsid w:val="00936D73"/>
    <w:rsid w:val="009373F6"/>
    <w:rsid w:val="00937A2C"/>
    <w:rsid w:val="00940CFF"/>
    <w:rsid w:val="00940E4A"/>
    <w:rsid w:val="00941090"/>
    <w:rsid w:val="009410A2"/>
    <w:rsid w:val="009418A5"/>
    <w:rsid w:val="00941BBF"/>
    <w:rsid w:val="00941CDE"/>
    <w:rsid w:val="00942650"/>
    <w:rsid w:val="00943C37"/>
    <w:rsid w:val="00943C46"/>
    <w:rsid w:val="00943F15"/>
    <w:rsid w:val="00944073"/>
    <w:rsid w:val="0094497D"/>
    <w:rsid w:val="00944CFB"/>
    <w:rsid w:val="00945C99"/>
    <w:rsid w:val="00946DD1"/>
    <w:rsid w:val="009479DF"/>
    <w:rsid w:val="00947B36"/>
    <w:rsid w:val="0095028E"/>
    <w:rsid w:val="009517C2"/>
    <w:rsid w:val="0095207A"/>
    <w:rsid w:val="00952C73"/>
    <w:rsid w:val="00952F39"/>
    <w:rsid w:val="009533A6"/>
    <w:rsid w:val="0095383A"/>
    <w:rsid w:val="00953D68"/>
    <w:rsid w:val="00953E66"/>
    <w:rsid w:val="0095434B"/>
    <w:rsid w:val="00954446"/>
    <w:rsid w:val="0095471F"/>
    <w:rsid w:val="00954818"/>
    <w:rsid w:val="00954E31"/>
    <w:rsid w:val="00955E2C"/>
    <w:rsid w:val="009560B3"/>
    <w:rsid w:val="009562AC"/>
    <w:rsid w:val="0095691E"/>
    <w:rsid w:val="00957529"/>
    <w:rsid w:val="00957A88"/>
    <w:rsid w:val="00957B13"/>
    <w:rsid w:val="00957ED3"/>
    <w:rsid w:val="00960816"/>
    <w:rsid w:val="00960A3B"/>
    <w:rsid w:val="00961975"/>
    <w:rsid w:val="00961F10"/>
    <w:rsid w:val="00962178"/>
    <w:rsid w:val="00962E71"/>
    <w:rsid w:val="00963B7F"/>
    <w:rsid w:val="00963D35"/>
    <w:rsid w:val="0096512A"/>
    <w:rsid w:val="0096523B"/>
    <w:rsid w:val="00965339"/>
    <w:rsid w:val="00965600"/>
    <w:rsid w:val="00965A78"/>
    <w:rsid w:val="00965C16"/>
    <w:rsid w:val="009661D0"/>
    <w:rsid w:val="00966D1B"/>
    <w:rsid w:val="00967BE3"/>
    <w:rsid w:val="00967E32"/>
    <w:rsid w:val="00970F0B"/>
    <w:rsid w:val="00971881"/>
    <w:rsid w:val="009724F7"/>
    <w:rsid w:val="009729DF"/>
    <w:rsid w:val="00973F38"/>
    <w:rsid w:val="00973FAE"/>
    <w:rsid w:val="009744F0"/>
    <w:rsid w:val="009751F3"/>
    <w:rsid w:val="0097609F"/>
    <w:rsid w:val="0097611C"/>
    <w:rsid w:val="00976640"/>
    <w:rsid w:val="009766E7"/>
    <w:rsid w:val="009777EE"/>
    <w:rsid w:val="00977C35"/>
    <w:rsid w:val="0098204D"/>
    <w:rsid w:val="00983410"/>
    <w:rsid w:val="0098373B"/>
    <w:rsid w:val="00983D12"/>
    <w:rsid w:val="00983DA0"/>
    <w:rsid w:val="009846F7"/>
    <w:rsid w:val="009848B7"/>
    <w:rsid w:val="00984B33"/>
    <w:rsid w:val="00985B2E"/>
    <w:rsid w:val="009861FA"/>
    <w:rsid w:val="00986E3B"/>
    <w:rsid w:val="009873A9"/>
    <w:rsid w:val="00987718"/>
    <w:rsid w:val="00987D8B"/>
    <w:rsid w:val="009903C0"/>
    <w:rsid w:val="00990516"/>
    <w:rsid w:val="00991E2F"/>
    <w:rsid w:val="00992E23"/>
    <w:rsid w:val="00993308"/>
    <w:rsid w:val="00993945"/>
    <w:rsid w:val="00993D7E"/>
    <w:rsid w:val="0099478B"/>
    <w:rsid w:val="00994BA8"/>
    <w:rsid w:val="00995247"/>
    <w:rsid w:val="00995963"/>
    <w:rsid w:val="00995AEA"/>
    <w:rsid w:val="00996037"/>
    <w:rsid w:val="00996343"/>
    <w:rsid w:val="00996BD5"/>
    <w:rsid w:val="00996E64"/>
    <w:rsid w:val="0099750D"/>
    <w:rsid w:val="009975B0"/>
    <w:rsid w:val="00997FEC"/>
    <w:rsid w:val="009A00E1"/>
    <w:rsid w:val="009A1414"/>
    <w:rsid w:val="009A1494"/>
    <w:rsid w:val="009A263F"/>
    <w:rsid w:val="009A27E8"/>
    <w:rsid w:val="009A2A1D"/>
    <w:rsid w:val="009A2D34"/>
    <w:rsid w:val="009A4090"/>
    <w:rsid w:val="009A474B"/>
    <w:rsid w:val="009A4BDB"/>
    <w:rsid w:val="009A4F60"/>
    <w:rsid w:val="009A4F68"/>
    <w:rsid w:val="009A51CB"/>
    <w:rsid w:val="009A69C0"/>
    <w:rsid w:val="009A7720"/>
    <w:rsid w:val="009A7CC5"/>
    <w:rsid w:val="009A7E04"/>
    <w:rsid w:val="009B0060"/>
    <w:rsid w:val="009B0748"/>
    <w:rsid w:val="009B0B44"/>
    <w:rsid w:val="009B0E0C"/>
    <w:rsid w:val="009B1418"/>
    <w:rsid w:val="009B1F4A"/>
    <w:rsid w:val="009B2C2F"/>
    <w:rsid w:val="009B2D6A"/>
    <w:rsid w:val="009B2E0C"/>
    <w:rsid w:val="009B3144"/>
    <w:rsid w:val="009B34F4"/>
    <w:rsid w:val="009B3AB0"/>
    <w:rsid w:val="009B3F95"/>
    <w:rsid w:val="009B3FCE"/>
    <w:rsid w:val="009B404E"/>
    <w:rsid w:val="009B42CE"/>
    <w:rsid w:val="009B4E34"/>
    <w:rsid w:val="009B50C4"/>
    <w:rsid w:val="009B5698"/>
    <w:rsid w:val="009B5CF5"/>
    <w:rsid w:val="009B65B8"/>
    <w:rsid w:val="009B65ED"/>
    <w:rsid w:val="009B7656"/>
    <w:rsid w:val="009C01DE"/>
    <w:rsid w:val="009C0335"/>
    <w:rsid w:val="009C033E"/>
    <w:rsid w:val="009C049F"/>
    <w:rsid w:val="009C0CB4"/>
    <w:rsid w:val="009C1480"/>
    <w:rsid w:val="009C1889"/>
    <w:rsid w:val="009C261C"/>
    <w:rsid w:val="009C282B"/>
    <w:rsid w:val="009C2834"/>
    <w:rsid w:val="009C2907"/>
    <w:rsid w:val="009C322C"/>
    <w:rsid w:val="009C3A51"/>
    <w:rsid w:val="009C43C1"/>
    <w:rsid w:val="009C4410"/>
    <w:rsid w:val="009C48BB"/>
    <w:rsid w:val="009C48BE"/>
    <w:rsid w:val="009C4F97"/>
    <w:rsid w:val="009C5476"/>
    <w:rsid w:val="009C5579"/>
    <w:rsid w:val="009C558E"/>
    <w:rsid w:val="009C5956"/>
    <w:rsid w:val="009C5A69"/>
    <w:rsid w:val="009C5A96"/>
    <w:rsid w:val="009C6026"/>
    <w:rsid w:val="009C634B"/>
    <w:rsid w:val="009C6850"/>
    <w:rsid w:val="009C6873"/>
    <w:rsid w:val="009C75A7"/>
    <w:rsid w:val="009C7A9C"/>
    <w:rsid w:val="009D045C"/>
    <w:rsid w:val="009D117E"/>
    <w:rsid w:val="009D195D"/>
    <w:rsid w:val="009D1ECE"/>
    <w:rsid w:val="009D2DCA"/>
    <w:rsid w:val="009D312E"/>
    <w:rsid w:val="009D3313"/>
    <w:rsid w:val="009D3FA1"/>
    <w:rsid w:val="009D51A5"/>
    <w:rsid w:val="009D5243"/>
    <w:rsid w:val="009D5269"/>
    <w:rsid w:val="009D5E87"/>
    <w:rsid w:val="009D5F10"/>
    <w:rsid w:val="009D5F9B"/>
    <w:rsid w:val="009D614F"/>
    <w:rsid w:val="009D627C"/>
    <w:rsid w:val="009D72FC"/>
    <w:rsid w:val="009D77F8"/>
    <w:rsid w:val="009D7818"/>
    <w:rsid w:val="009D7CB1"/>
    <w:rsid w:val="009E0447"/>
    <w:rsid w:val="009E082F"/>
    <w:rsid w:val="009E092C"/>
    <w:rsid w:val="009E0BD4"/>
    <w:rsid w:val="009E12AC"/>
    <w:rsid w:val="009E21A4"/>
    <w:rsid w:val="009E328E"/>
    <w:rsid w:val="009E364D"/>
    <w:rsid w:val="009E3E98"/>
    <w:rsid w:val="009E40EB"/>
    <w:rsid w:val="009E489E"/>
    <w:rsid w:val="009E5205"/>
    <w:rsid w:val="009E567E"/>
    <w:rsid w:val="009E5E52"/>
    <w:rsid w:val="009E660F"/>
    <w:rsid w:val="009E68AC"/>
    <w:rsid w:val="009E6C0F"/>
    <w:rsid w:val="009E6E71"/>
    <w:rsid w:val="009E706C"/>
    <w:rsid w:val="009E7099"/>
    <w:rsid w:val="009E759D"/>
    <w:rsid w:val="009E75E1"/>
    <w:rsid w:val="009E7C7D"/>
    <w:rsid w:val="009F00CA"/>
    <w:rsid w:val="009F0BCB"/>
    <w:rsid w:val="009F0C8E"/>
    <w:rsid w:val="009F0E0E"/>
    <w:rsid w:val="009F1E03"/>
    <w:rsid w:val="009F2560"/>
    <w:rsid w:val="009F276E"/>
    <w:rsid w:val="009F2916"/>
    <w:rsid w:val="009F32B0"/>
    <w:rsid w:val="009F3F93"/>
    <w:rsid w:val="009F4F50"/>
    <w:rsid w:val="009F5403"/>
    <w:rsid w:val="009F5B07"/>
    <w:rsid w:val="009F5E14"/>
    <w:rsid w:val="009F5FC4"/>
    <w:rsid w:val="009F63F0"/>
    <w:rsid w:val="009F6F1B"/>
    <w:rsid w:val="009F6F81"/>
    <w:rsid w:val="009F7144"/>
    <w:rsid w:val="009F742A"/>
    <w:rsid w:val="009F7C9F"/>
    <w:rsid w:val="00A004B6"/>
    <w:rsid w:val="00A008B5"/>
    <w:rsid w:val="00A00AAF"/>
    <w:rsid w:val="00A00D0F"/>
    <w:rsid w:val="00A0112A"/>
    <w:rsid w:val="00A01692"/>
    <w:rsid w:val="00A01995"/>
    <w:rsid w:val="00A025B3"/>
    <w:rsid w:val="00A0295A"/>
    <w:rsid w:val="00A02A3A"/>
    <w:rsid w:val="00A02F9C"/>
    <w:rsid w:val="00A032F7"/>
    <w:rsid w:val="00A035D1"/>
    <w:rsid w:val="00A03BA2"/>
    <w:rsid w:val="00A0415A"/>
    <w:rsid w:val="00A04C39"/>
    <w:rsid w:val="00A0520C"/>
    <w:rsid w:val="00A05711"/>
    <w:rsid w:val="00A0594C"/>
    <w:rsid w:val="00A05D50"/>
    <w:rsid w:val="00A06410"/>
    <w:rsid w:val="00A073BE"/>
    <w:rsid w:val="00A07EFD"/>
    <w:rsid w:val="00A103E0"/>
    <w:rsid w:val="00A10B34"/>
    <w:rsid w:val="00A112D8"/>
    <w:rsid w:val="00A1153E"/>
    <w:rsid w:val="00A119DC"/>
    <w:rsid w:val="00A12256"/>
    <w:rsid w:val="00A12D85"/>
    <w:rsid w:val="00A12DE6"/>
    <w:rsid w:val="00A1321C"/>
    <w:rsid w:val="00A133F5"/>
    <w:rsid w:val="00A13B41"/>
    <w:rsid w:val="00A1543E"/>
    <w:rsid w:val="00A15A6E"/>
    <w:rsid w:val="00A15DDA"/>
    <w:rsid w:val="00A15E5B"/>
    <w:rsid w:val="00A16A86"/>
    <w:rsid w:val="00A17583"/>
    <w:rsid w:val="00A17FC3"/>
    <w:rsid w:val="00A17FF8"/>
    <w:rsid w:val="00A2000F"/>
    <w:rsid w:val="00A20862"/>
    <w:rsid w:val="00A2169B"/>
    <w:rsid w:val="00A21F2B"/>
    <w:rsid w:val="00A22184"/>
    <w:rsid w:val="00A2231E"/>
    <w:rsid w:val="00A22620"/>
    <w:rsid w:val="00A2285F"/>
    <w:rsid w:val="00A2295A"/>
    <w:rsid w:val="00A22B33"/>
    <w:rsid w:val="00A2376C"/>
    <w:rsid w:val="00A23E6F"/>
    <w:rsid w:val="00A23ED3"/>
    <w:rsid w:val="00A2409F"/>
    <w:rsid w:val="00A24415"/>
    <w:rsid w:val="00A2453E"/>
    <w:rsid w:val="00A24DD0"/>
    <w:rsid w:val="00A24EFB"/>
    <w:rsid w:val="00A251EE"/>
    <w:rsid w:val="00A25A04"/>
    <w:rsid w:val="00A26994"/>
    <w:rsid w:val="00A27103"/>
    <w:rsid w:val="00A27518"/>
    <w:rsid w:val="00A27876"/>
    <w:rsid w:val="00A301A9"/>
    <w:rsid w:val="00A30414"/>
    <w:rsid w:val="00A304DB"/>
    <w:rsid w:val="00A30E11"/>
    <w:rsid w:val="00A31243"/>
    <w:rsid w:val="00A317AA"/>
    <w:rsid w:val="00A31F71"/>
    <w:rsid w:val="00A32868"/>
    <w:rsid w:val="00A3371D"/>
    <w:rsid w:val="00A33A9B"/>
    <w:rsid w:val="00A3472C"/>
    <w:rsid w:val="00A348C0"/>
    <w:rsid w:val="00A35706"/>
    <w:rsid w:val="00A3597D"/>
    <w:rsid w:val="00A36D5F"/>
    <w:rsid w:val="00A377B4"/>
    <w:rsid w:val="00A3784D"/>
    <w:rsid w:val="00A3794A"/>
    <w:rsid w:val="00A402BC"/>
    <w:rsid w:val="00A40663"/>
    <w:rsid w:val="00A43A76"/>
    <w:rsid w:val="00A445F3"/>
    <w:rsid w:val="00A44785"/>
    <w:rsid w:val="00A45029"/>
    <w:rsid w:val="00A455F0"/>
    <w:rsid w:val="00A45870"/>
    <w:rsid w:val="00A458CD"/>
    <w:rsid w:val="00A45BE0"/>
    <w:rsid w:val="00A471E4"/>
    <w:rsid w:val="00A47A98"/>
    <w:rsid w:val="00A47CD0"/>
    <w:rsid w:val="00A47D0F"/>
    <w:rsid w:val="00A501D3"/>
    <w:rsid w:val="00A51FFD"/>
    <w:rsid w:val="00A52EB1"/>
    <w:rsid w:val="00A5403B"/>
    <w:rsid w:val="00A540B8"/>
    <w:rsid w:val="00A54461"/>
    <w:rsid w:val="00A54BD3"/>
    <w:rsid w:val="00A54E06"/>
    <w:rsid w:val="00A55003"/>
    <w:rsid w:val="00A55576"/>
    <w:rsid w:val="00A56089"/>
    <w:rsid w:val="00A56227"/>
    <w:rsid w:val="00A564AF"/>
    <w:rsid w:val="00A56B24"/>
    <w:rsid w:val="00A56BB3"/>
    <w:rsid w:val="00A57961"/>
    <w:rsid w:val="00A60E3B"/>
    <w:rsid w:val="00A60E9F"/>
    <w:rsid w:val="00A628BB"/>
    <w:rsid w:val="00A62DAC"/>
    <w:rsid w:val="00A631AB"/>
    <w:rsid w:val="00A638D6"/>
    <w:rsid w:val="00A63E1F"/>
    <w:rsid w:val="00A64073"/>
    <w:rsid w:val="00A64186"/>
    <w:rsid w:val="00A662E5"/>
    <w:rsid w:val="00A66AAD"/>
    <w:rsid w:val="00A675DA"/>
    <w:rsid w:val="00A67740"/>
    <w:rsid w:val="00A702C5"/>
    <w:rsid w:val="00A70855"/>
    <w:rsid w:val="00A70B90"/>
    <w:rsid w:val="00A711EA"/>
    <w:rsid w:val="00A71F69"/>
    <w:rsid w:val="00A720FA"/>
    <w:rsid w:val="00A72391"/>
    <w:rsid w:val="00A72423"/>
    <w:rsid w:val="00A726FE"/>
    <w:rsid w:val="00A72972"/>
    <w:rsid w:val="00A72DFE"/>
    <w:rsid w:val="00A731CC"/>
    <w:rsid w:val="00A7347A"/>
    <w:rsid w:val="00A73CA3"/>
    <w:rsid w:val="00A74722"/>
    <w:rsid w:val="00A74FAB"/>
    <w:rsid w:val="00A75700"/>
    <w:rsid w:val="00A7660F"/>
    <w:rsid w:val="00A768C2"/>
    <w:rsid w:val="00A76EAB"/>
    <w:rsid w:val="00A76EE4"/>
    <w:rsid w:val="00A771E1"/>
    <w:rsid w:val="00A77434"/>
    <w:rsid w:val="00A80568"/>
    <w:rsid w:val="00A808A2"/>
    <w:rsid w:val="00A812FE"/>
    <w:rsid w:val="00A8159B"/>
    <w:rsid w:val="00A81965"/>
    <w:rsid w:val="00A81C33"/>
    <w:rsid w:val="00A81E47"/>
    <w:rsid w:val="00A81F3B"/>
    <w:rsid w:val="00A82C35"/>
    <w:rsid w:val="00A83725"/>
    <w:rsid w:val="00A8431F"/>
    <w:rsid w:val="00A8488F"/>
    <w:rsid w:val="00A848E8"/>
    <w:rsid w:val="00A86483"/>
    <w:rsid w:val="00A866B5"/>
    <w:rsid w:val="00A86759"/>
    <w:rsid w:val="00A86DAA"/>
    <w:rsid w:val="00A87743"/>
    <w:rsid w:val="00A878F0"/>
    <w:rsid w:val="00A87FF1"/>
    <w:rsid w:val="00A902BB"/>
    <w:rsid w:val="00A904F4"/>
    <w:rsid w:val="00A91936"/>
    <w:rsid w:val="00A91B10"/>
    <w:rsid w:val="00A91D0F"/>
    <w:rsid w:val="00A91D61"/>
    <w:rsid w:val="00A923C8"/>
    <w:rsid w:val="00A92559"/>
    <w:rsid w:val="00A925AC"/>
    <w:rsid w:val="00A92A77"/>
    <w:rsid w:val="00A93175"/>
    <w:rsid w:val="00A935C3"/>
    <w:rsid w:val="00A937A2"/>
    <w:rsid w:val="00A94388"/>
    <w:rsid w:val="00A958FC"/>
    <w:rsid w:val="00A964FB"/>
    <w:rsid w:val="00A97219"/>
    <w:rsid w:val="00A97DEE"/>
    <w:rsid w:val="00A97E1F"/>
    <w:rsid w:val="00AA0038"/>
    <w:rsid w:val="00AA0933"/>
    <w:rsid w:val="00AA0BFA"/>
    <w:rsid w:val="00AA0CBF"/>
    <w:rsid w:val="00AA1433"/>
    <w:rsid w:val="00AA1E5D"/>
    <w:rsid w:val="00AA20DD"/>
    <w:rsid w:val="00AA2110"/>
    <w:rsid w:val="00AA25B3"/>
    <w:rsid w:val="00AA2780"/>
    <w:rsid w:val="00AA2BA1"/>
    <w:rsid w:val="00AA35B6"/>
    <w:rsid w:val="00AA3CFE"/>
    <w:rsid w:val="00AA437E"/>
    <w:rsid w:val="00AA5BAF"/>
    <w:rsid w:val="00AA653F"/>
    <w:rsid w:val="00AB0E7A"/>
    <w:rsid w:val="00AB1134"/>
    <w:rsid w:val="00AB1543"/>
    <w:rsid w:val="00AB2713"/>
    <w:rsid w:val="00AB29F9"/>
    <w:rsid w:val="00AB336A"/>
    <w:rsid w:val="00AB3688"/>
    <w:rsid w:val="00AB448E"/>
    <w:rsid w:val="00AB4514"/>
    <w:rsid w:val="00AB4576"/>
    <w:rsid w:val="00AB4879"/>
    <w:rsid w:val="00AB4B54"/>
    <w:rsid w:val="00AB577D"/>
    <w:rsid w:val="00AB57AB"/>
    <w:rsid w:val="00AB5D93"/>
    <w:rsid w:val="00AB6ABB"/>
    <w:rsid w:val="00AB6D33"/>
    <w:rsid w:val="00AB6EEE"/>
    <w:rsid w:val="00AB7180"/>
    <w:rsid w:val="00AB7407"/>
    <w:rsid w:val="00AB78A8"/>
    <w:rsid w:val="00AB79DF"/>
    <w:rsid w:val="00AB7C81"/>
    <w:rsid w:val="00AC018F"/>
    <w:rsid w:val="00AC024A"/>
    <w:rsid w:val="00AC0571"/>
    <w:rsid w:val="00AC0818"/>
    <w:rsid w:val="00AC0890"/>
    <w:rsid w:val="00AC0B2E"/>
    <w:rsid w:val="00AC1556"/>
    <w:rsid w:val="00AC2A92"/>
    <w:rsid w:val="00AC37C8"/>
    <w:rsid w:val="00AC38BC"/>
    <w:rsid w:val="00AC3E83"/>
    <w:rsid w:val="00AC45E2"/>
    <w:rsid w:val="00AC4971"/>
    <w:rsid w:val="00AC4A1D"/>
    <w:rsid w:val="00AC4A52"/>
    <w:rsid w:val="00AC51F5"/>
    <w:rsid w:val="00AC533D"/>
    <w:rsid w:val="00AC57AC"/>
    <w:rsid w:val="00AC57D5"/>
    <w:rsid w:val="00AC5B60"/>
    <w:rsid w:val="00AC5E08"/>
    <w:rsid w:val="00AC6E0A"/>
    <w:rsid w:val="00AC6EF3"/>
    <w:rsid w:val="00AC7131"/>
    <w:rsid w:val="00AC71C6"/>
    <w:rsid w:val="00AC7A5E"/>
    <w:rsid w:val="00AD01E1"/>
    <w:rsid w:val="00AD0293"/>
    <w:rsid w:val="00AD0670"/>
    <w:rsid w:val="00AD1CF7"/>
    <w:rsid w:val="00AD217D"/>
    <w:rsid w:val="00AD27D5"/>
    <w:rsid w:val="00AD358B"/>
    <w:rsid w:val="00AD39CC"/>
    <w:rsid w:val="00AD41B7"/>
    <w:rsid w:val="00AD5DE8"/>
    <w:rsid w:val="00AD6422"/>
    <w:rsid w:val="00AD68BA"/>
    <w:rsid w:val="00AD7164"/>
    <w:rsid w:val="00AD718C"/>
    <w:rsid w:val="00AD74B4"/>
    <w:rsid w:val="00AD7709"/>
    <w:rsid w:val="00AD77B4"/>
    <w:rsid w:val="00AD7D87"/>
    <w:rsid w:val="00AE016B"/>
    <w:rsid w:val="00AE02BB"/>
    <w:rsid w:val="00AE0F21"/>
    <w:rsid w:val="00AE1212"/>
    <w:rsid w:val="00AE170A"/>
    <w:rsid w:val="00AE26D5"/>
    <w:rsid w:val="00AE2AF7"/>
    <w:rsid w:val="00AE2EB9"/>
    <w:rsid w:val="00AE3226"/>
    <w:rsid w:val="00AE34AB"/>
    <w:rsid w:val="00AE3D81"/>
    <w:rsid w:val="00AE40E4"/>
    <w:rsid w:val="00AE4638"/>
    <w:rsid w:val="00AE4B7D"/>
    <w:rsid w:val="00AE5037"/>
    <w:rsid w:val="00AE51EA"/>
    <w:rsid w:val="00AE52C9"/>
    <w:rsid w:val="00AE5472"/>
    <w:rsid w:val="00AE5CED"/>
    <w:rsid w:val="00AE6089"/>
    <w:rsid w:val="00AE60AF"/>
    <w:rsid w:val="00AE64D2"/>
    <w:rsid w:val="00AE64D7"/>
    <w:rsid w:val="00AE6C66"/>
    <w:rsid w:val="00AE752E"/>
    <w:rsid w:val="00AE77C3"/>
    <w:rsid w:val="00AE780F"/>
    <w:rsid w:val="00AE7A41"/>
    <w:rsid w:val="00AE7B84"/>
    <w:rsid w:val="00AE7D93"/>
    <w:rsid w:val="00AF069A"/>
    <w:rsid w:val="00AF06DD"/>
    <w:rsid w:val="00AF0792"/>
    <w:rsid w:val="00AF0B07"/>
    <w:rsid w:val="00AF116B"/>
    <w:rsid w:val="00AF1457"/>
    <w:rsid w:val="00AF1B6A"/>
    <w:rsid w:val="00AF225C"/>
    <w:rsid w:val="00AF3239"/>
    <w:rsid w:val="00AF3437"/>
    <w:rsid w:val="00AF3B8C"/>
    <w:rsid w:val="00AF3DEC"/>
    <w:rsid w:val="00AF5C3E"/>
    <w:rsid w:val="00AF649B"/>
    <w:rsid w:val="00AF6FF2"/>
    <w:rsid w:val="00AF74E0"/>
    <w:rsid w:val="00B00903"/>
    <w:rsid w:val="00B0097D"/>
    <w:rsid w:val="00B00997"/>
    <w:rsid w:val="00B01E2B"/>
    <w:rsid w:val="00B02401"/>
    <w:rsid w:val="00B02D28"/>
    <w:rsid w:val="00B0312E"/>
    <w:rsid w:val="00B03186"/>
    <w:rsid w:val="00B04C26"/>
    <w:rsid w:val="00B04D25"/>
    <w:rsid w:val="00B05A22"/>
    <w:rsid w:val="00B05CA8"/>
    <w:rsid w:val="00B05E65"/>
    <w:rsid w:val="00B05E69"/>
    <w:rsid w:val="00B05F6F"/>
    <w:rsid w:val="00B06116"/>
    <w:rsid w:val="00B06379"/>
    <w:rsid w:val="00B063BB"/>
    <w:rsid w:val="00B07843"/>
    <w:rsid w:val="00B07D0A"/>
    <w:rsid w:val="00B103C7"/>
    <w:rsid w:val="00B10F56"/>
    <w:rsid w:val="00B11D34"/>
    <w:rsid w:val="00B11DBD"/>
    <w:rsid w:val="00B12E50"/>
    <w:rsid w:val="00B13E66"/>
    <w:rsid w:val="00B14D95"/>
    <w:rsid w:val="00B15634"/>
    <w:rsid w:val="00B1588C"/>
    <w:rsid w:val="00B15DBE"/>
    <w:rsid w:val="00B16200"/>
    <w:rsid w:val="00B176A9"/>
    <w:rsid w:val="00B2029B"/>
    <w:rsid w:val="00B21964"/>
    <w:rsid w:val="00B2305D"/>
    <w:rsid w:val="00B23849"/>
    <w:rsid w:val="00B24389"/>
    <w:rsid w:val="00B24C90"/>
    <w:rsid w:val="00B250AA"/>
    <w:rsid w:val="00B25DA1"/>
    <w:rsid w:val="00B2616D"/>
    <w:rsid w:val="00B26D7F"/>
    <w:rsid w:val="00B271D7"/>
    <w:rsid w:val="00B27674"/>
    <w:rsid w:val="00B27884"/>
    <w:rsid w:val="00B303DE"/>
    <w:rsid w:val="00B311F8"/>
    <w:rsid w:val="00B31D3B"/>
    <w:rsid w:val="00B31F86"/>
    <w:rsid w:val="00B3232B"/>
    <w:rsid w:val="00B3259E"/>
    <w:rsid w:val="00B332D1"/>
    <w:rsid w:val="00B33DBF"/>
    <w:rsid w:val="00B33E59"/>
    <w:rsid w:val="00B33F9D"/>
    <w:rsid w:val="00B3433B"/>
    <w:rsid w:val="00B34499"/>
    <w:rsid w:val="00B347DF"/>
    <w:rsid w:val="00B34B24"/>
    <w:rsid w:val="00B34F28"/>
    <w:rsid w:val="00B35553"/>
    <w:rsid w:val="00B36575"/>
    <w:rsid w:val="00B36A84"/>
    <w:rsid w:val="00B37497"/>
    <w:rsid w:val="00B375A8"/>
    <w:rsid w:val="00B375DD"/>
    <w:rsid w:val="00B401ED"/>
    <w:rsid w:val="00B404F2"/>
    <w:rsid w:val="00B41220"/>
    <w:rsid w:val="00B41772"/>
    <w:rsid w:val="00B4218C"/>
    <w:rsid w:val="00B429D7"/>
    <w:rsid w:val="00B42CB0"/>
    <w:rsid w:val="00B4388F"/>
    <w:rsid w:val="00B43B8D"/>
    <w:rsid w:val="00B43F80"/>
    <w:rsid w:val="00B44ED3"/>
    <w:rsid w:val="00B45497"/>
    <w:rsid w:val="00B4586B"/>
    <w:rsid w:val="00B45BED"/>
    <w:rsid w:val="00B4636E"/>
    <w:rsid w:val="00B4701C"/>
    <w:rsid w:val="00B471B0"/>
    <w:rsid w:val="00B47D22"/>
    <w:rsid w:val="00B50E1D"/>
    <w:rsid w:val="00B50F4B"/>
    <w:rsid w:val="00B513F5"/>
    <w:rsid w:val="00B51881"/>
    <w:rsid w:val="00B520D6"/>
    <w:rsid w:val="00B52218"/>
    <w:rsid w:val="00B525FD"/>
    <w:rsid w:val="00B531B0"/>
    <w:rsid w:val="00B53D36"/>
    <w:rsid w:val="00B53F0F"/>
    <w:rsid w:val="00B541E5"/>
    <w:rsid w:val="00B543C5"/>
    <w:rsid w:val="00B5556F"/>
    <w:rsid w:val="00B555A1"/>
    <w:rsid w:val="00B55744"/>
    <w:rsid w:val="00B5598C"/>
    <w:rsid w:val="00B55F97"/>
    <w:rsid w:val="00B5650C"/>
    <w:rsid w:val="00B568E4"/>
    <w:rsid w:val="00B570B6"/>
    <w:rsid w:val="00B573BA"/>
    <w:rsid w:val="00B579EA"/>
    <w:rsid w:val="00B57B09"/>
    <w:rsid w:val="00B57F8A"/>
    <w:rsid w:val="00B610D6"/>
    <w:rsid w:val="00B616A9"/>
    <w:rsid w:val="00B61B71"/>
    <w:rsid w:val="00B61D09"/>
    <w:rsid w:val="00B634AC"/>
    <w:rsid w:val="00B638FA"/>
    <w:rsid w:val="00B63FE7"/>
    <w:rsid w:val="00B6400E"/>
    <w:rsid w:val="00B64219"/>
    <w:rsid w:val="00B645C1"/>
    <w:rsid w:val="00B65125"/>
    <w:rsid w:val="00B66018"/>
    <w:rsid w:val="00B664EC"/>
    <w:rsid w:val="00B66529"/>
    <w:rsid w:val="00B67010"/>
    <w:rsid w:val="00B6727F"/>
    <w:rsid w:val="00B70ED0"/>
    <w:rsid w:val="00B70FEB"/>
    <w:rsid w:val="00B716AC"/>
    <w:rsid w:val="00B719FE"/>
    <w:rsid w:val="00B725F9"/>
    <w:rsid w:val="00B72D7D"/>
    <w:rsid w:val="00B73575"/>
    <w:rsid w:val="00B73A90"/>
    <w:rsid w:val="00B73EE5"/>
    <w:rsid w:val="00B740E1"/>
    <w:rsid w:val="00B74335"/>
    <w:rsid w:val="00B749B5"/>
    <w:rsid w:val="00B74EAA"/>
    <w:rsid w:val="00B750C3"/>
    <w:rsid w:val="00B75622"/>
    <w:rsid w:val="00B7598D"/>
    <w:rsid w:val="00B75D70"/>
    <w:rsid w:val="00B77612"/>
    <w:rsid w:val="00B77666"/>
    <w:rsid w:val="00B77965"/>
    <w:rsid w:val="00B80668"/>
    <w:rsid w:val="00B80811"/>
    <w:rsid w:val="00B80820"/>
    <w:rsid w:val="00B81615"/>
    <w:rsid w:val="00B816A4"/>
    <w:rsid w:val="00B827D3"/>
    <w:rsid w:val="00B82A62"/>
    <w:rsid w:val="00B84573"/>
    <w:rsid w:val="00B856D9"/>
    <w:rsid w:val="00B85CC8"/>
    <w:rsid w:val="00B85EB2"/>
    <w:rsid w:val="00B85FF2"/>
    <w:rsid w:val="00B8623A"/>
    <w:rsid w:val="00B86539"/>
    <w:rsid w:val="00B86B03"/>
    <w:rsid w:val="00B86D94"/>
    <w:rsid w:val="00B90E84"/>
    <w:rsid w:val="00B91047"/>
    <w:rsid w:val="00B9199C"/>
    <w:rsid w:val="00B92015"/>
    <w:rsid w:val="00B9222E"/>
    <w:rsid w:val="00B93189"/>
    <w:rsid w:val="00B935A9"/>
    <w:rsid w:val="00B93783"/>
    <w:rsid w:val="00B93DDB"/>
    <w:rsid w:val="00B93E36"/>
    <w:rsid w:val="00B93E68"/>
    <w:rsid w:val="00B93FDE"/>
    <w:rsid w:val="00B94105"/>
    <w:rsid w:val="00B94209"/>
    <w:rsid w:val="00B94265"/>
    <w:rsid w:val="00B94AA5"/>
    <w:rsid w:val="00B94BFB"/>
    <w:rsid w:val="00B94FD2"/>
    <w:rsid w:val="00B965FF"/>
    <w:rsid w:val="00B9701A"/>
    <w:rsid w:val="00B97F1F"/>
    <w:rsid w:val="00BA01C0"/>
    <w:rsid w:val="00BA04D5"/>
    <w:rsid w:val="00BA0616"/>
    <w:rsid w:val="00BA1263"/>
    <w:rsid w:val="00BA169E"/>
    <w:rsid w:val="00BA186F"/>
    <w:rsid w:val="00BA1E2A"/>
    <w:rsid w:val="00BA27F2"/>
    <w:rsid w:val="00BA2937"/>
    <w:rsid w:val="00BA29B2"/>
    <w:rsid w:val="00BA331D"/>
    <w:rsid w:val="00BA39C1"/>
    <w:rsid w:val="00BA4359"/>
    <w:rsid w:val="00BA58B7"/>
    <w:rsid w:val="00BA5AF0"/>
    <w:rsid w:val="00BA619C"/>
    <w:rsid w:val="00BA61BC"/>
    <w:rsid w:val="00BA6415"/>
    <w:rsid w:val="00BA68B9"/>
    <w:rsid w:val="00BA6B48"/>
    <w:rsid w:val="00BA79ED"/>
    <w:rsid w:val="00BA7CD4"/>
    <w:rsid w:val="00BB01D8"/>
    <w:rsid w:val="00BB03F3"/>
    <w:rsid w:val="00BB0B33"/>
    <w:rsid w:val="00BB0D6F"/>
    <w:rsid w:val="00BB24CC"/>
    <w:rsid w:val="00BB287B"/>
    <w:rsid w:val="00BB2940"/>
    <w:rsid w:val="00BB2DCB"/>
    <w:rsid w:val="00BB2F54"/>
    <w:rsid w:val="00BB3200"/>
    <w:rsid w:val="00BB38BC"/>
    <w:rsid w:val="00BB3EA6"/>
    <w:rsid w:val="00BB3F6E"/>
    <w:rsid w:val="00BB4039"/>
    <w:rsid w:val="00BB4BD9"/>
    <w:rsid w:val="00BB5167"/>
    <w:rsid w:val="00BB5185"/>
    <w:rsid w:val="00BB5D2E"/>
    <w:rsid w:val="00BB6616"/>
    <w:rsid w:val="00BB6BB2"/>
    <w:rsid w:val="00BB726A"/>
    <w:rsid w:val="00BC006D"/>
    <w:rsid w:val="00BC046A"/>
    <w:rsid w:val="00BC0A12"/>
    <w:rsid w:val="00BC0E86"/>
    <w:rsid w:val="00BC1681"/>
    <w:rsid w:val="00BC21BB"/>
    <w:rsid w:val="00BC222B"/>
    <w:rsid w:val="00BC28A7"/>
    <w:rsid w:val="00BC2CBD"/>
    <w:rsid w:val="00BC2E81"/>
    <w:rsid w:val="00BC2E8A"/>
    <w:rsid w:val="00BC321F"/>
    <w:rsid w:val="00BC3856"/>
    <w:rsid w:val="00BC38B2"/>
    <w:rsid w:val="00BC3D96"/>
    <w:rsid w:val="00BC51F8"/>
    <w:rsid w:val="00BC5419"/>
    <w:rsid w:val="00BC5784"/>
    <w:rsid w:val="00BC57B9"/>
    <w:rsid w:val="00BC6103"/>
    <w:rsid w:val="00BC6551"/>
    <w:rsid w:val="00BC695C"/>
    <w:rsid w:val="00BC6B71"/>
    <w:rsid w:val="00BC731E"/>
    <w:rsid w:val="00BC755D"/>
    <w:rsid w:val="00BC7833"/>
    <w:rsid w:val="00BD014F"/>
    <w:rsid w:val="00BD07D3"/>
    <w:rsid w:val="00BD08DD"/>
    <w:rsid w:val="00BD09C2"/>
    <w:rsid w:val="00BD0E00"/>
    <w:rsid w:val="00BD0F0E"/>
    <w:rsid w:val="00BD0FA0"/>
    <w:rsid w:val="00BD11C3"/>
    <w:rsid w:val="00BD19FB"/>
    <w:rsid w:val="00BD1DA5"/>
    <w:rsid w:val="00BD1F78"/>
    <w:rsid w:val="00BD2ACA"/>
    <w:rsid w:val="00BD2C4D"/>
    <w:rsid w:val="00BD3279"/>
    <w:rsid w:val="00BD34FC"/>
    <w:rsid w:val="00BD3C0B"/>
    <w:rsid w:val="00BD426A"/>
    <w:rsid w:val="00BD4B5D"/>
    <w:rsid w:val="00BD4F91"/>
    <w:rsid w:val="00BD4FB4"/>
    <w:rsid w:val="00BD4FFC"/>
    <w:rsid w:val="00BD6EEE"/>
    <w:rsid w:val="00BD7B3E"/>
    <w:rsid w:val="00BD7C3B"/>
    <w:rsid w:val="00BD7E95"/>
    <w:rsid w:val="00BE0324"/>
    <w:rsid w:val="00BE041B"/>
    <w:rsid w:val="00BE0A36"/>
    <w:rsid w:val="00BE1A0B"/>
    <w:rsid w:val="00BE22C3"/>
    <w:rsid w:val="00BE29A4"/>
    <w:rsid w:val="00BE31E0"/>
    <w:rsid w:val="00BE35AC"/>
    <w:rsid w:val="00BE3BBA"/>
    <w:rsid w:val="00BE51FC"/>
    <w:rsid w:val="00BE6895"/>
    <w:rsid w:val="00BE6BD1"/>
    <w:rsid w:val="00BE7746"/>
    <w:rsid w:val="00BE7D63"/>
    <w:rsid w:val="00BF128D"/>
    <w:rsid w:val="00BF2A1D"/>
    <w:rsid w:val="00BF3003"/>
    <w:rsid w:val="00BF3B9B"/>
    <w:rsid w:val="00BF3CAF"/>
    <w:rsid w:val="00BF3D1D"/>
    <w:rsid w:val="00BF56B6"/>
    <w:rsid w:val="00BF57CA"/>
    <w:rsid w:val="00BF5954"/>
    <w:rsid w:val="00BF5B15"/>
    <w:rsid w:val="00BF5FFD"/>
    <w:rsid w:val="00BF6D98"/>
    <w:rsid w:val="00BF6FFE"/>
    <w:rsid w:val="00BF70E4"/>
    <w:rsid w:val="00BF75B1"/>
    <w:rsid w:val="00BF7671"/>
    <w:rsid w:val="00BF799F"/>
    <w:rsid w:val="00BF7AA3"/>
    <w:rsid w:val="00C002BE"/>
    <w:rsid w:val="00C00AFC"/>
    <w:rsid w:val="00C00C51"/>
    <w:rsid w:val="00C00F40"/>
    <w:rsid w:val="00C01B2C"/>
    <w:rsid w:val="00C02282"/>
    <w:rsid w:val="00C0347B"/>
    <w:rsid w:val="00C0355C"/>
    <w:rsid w:val="00C03606"/>
    <w:rsid w:val="00C0369A"/>
    <w:rsid w:val="00C037DF"/>
    <w:rsid w:val="00C04473"/>
    <w:rsid w:val="00C04771"/>
    <w:rsid w:val="00C04E95"/>
    <w:rsid w:val="00C04EE8"/>
    <w:rsid w:val="00C055F1"/>
    <w:rsid w:val="00C05984"/>
    <w:rsid w:val="00C05ED6"/>
    <w:rsid w:val="00C06215"/>
    <w:rsid w:val="00C06A4E"/>
    <w:rsid w:val="00C06DC1"/>
    <w:rsid w:val="00C070D8"/>
    <w:rsid w:val="00C074A1"/>
    <w:rsid w:val="00C0756E"/>
    <w:rsid w:val="00C100E9"/>
    <w:rsid w:val="00C10815"/>
    <w:rsid w:val="00C11989"/>
    <w:rsid w:val="00C121DD"/>
    <w:rsid w:val="00C12E7E"/>
    <w:rsid w:val="00C135BC"/>
    <w:rsid w:val="00C14013"/>
    <w:rsid w:val="00C14CCA"/>
    <w:rsid w:val="00C151BF"/>
    <w:rsid w:val="00C15289"/>
    <w:rsid w:val="00C17413"/>
    <w:rsid w:val="00C17B2B"/>
    <w:rsid w:val="00C17E26"/>
    <w:rsid w:val="00C20C12"/>
    <w:rsid w:val="00C211EE"/>
    <w:rsid w:val="00C213B8"/>
    <w:rsid w:val="00C225BB"/>
    <w:rsid w:val="00C22858"/>
    <w:rsid w:val="00C22900"/>
    <w:rsid w:val="00C22D87"/>
    <w:rsid w:val="00C23126"/>
    <w:rsid w:val="00C23565"/>
    <w:rsid w:val="00C23B2E"/>
    <w:rsid w:val="00C243A5"/>
    <w:rsid w:val="00C24857"/>
    <w:rsid w:val="00C24E25"/>
    <w:rsid w:val="00C2509E"/>
    <w:rsid w:val="00C250E6"/>
    <w:rsid w:val="00C2523B"/>
    <w:rsid w:val="00C254DD"/>
    <w:rsid w:val="00C255AB"/>
    <w:rsid w:val="00C25E8C"/>
    <w:rsid w:val="00C267CF"/>
    <w:rsid w:val="00C26F6C"/>
    <w:rsid w:val="00C305E6"/>
    <w:rsid w:val="00C307BD"/>
    <w:rsid w:val="00C312CA"/>
    <w:rsid w:val="00C315B5"/>
    <w:rsid w:val="00C3165E"/>
    <w:rsid w:val="00C3182C"/>
    <w:rsid w:val="00C32839"/>
    <w:rsid w:val="00C32CDB"/>
    <w:rsid w:val="00C335C4"/>
    <w:rsid w:val="00C3391F"/>
    <w:rsid w:val="00C345D2"/>
    <w:rsid w:val="00C3515E"/>
    <w:rsid w:val="00C351D7"/>
    <w:rsid w:val="00C35252"/>
    <w:rsid w:val="00C353B6"/>
    <w:rsid w:val="00C35411"/>
    <w:rsid w:val="00C35629"/>
    <w:rsid w:val="00C356E6"/>
    <w:rsid w:val="00C359CA"/>
    <w:rsid w:val="00C35E78"/>
    <w:rsid w:val="00C3676C"/>
    <w:rsid w:val="00C36C28"/>
    <w:rsid w:val="00C36F3F"/>
    <w:rsid w:val="00C404C3"/>
    <w:rsid w:val="00C405F0"/>
    <w:rsid w:val="00C40B53"/>
    <w:rsid w:val="00C40BA6"/>
    <w:rsid w:val="00C40BA8"/>
    <w:rsid w:val="00C41743"/>
    <w:rsid w:val="00C418F1"/>
    <w:rsid w:val="00C41E46"/>
    <w:rsid w:val="00C42679"/>
    <w:rsid w:val="00C426BF"/>
    <w:rsid w:val="00C431AA"/>
    <w:rsid w:val="00C43312"/>
    <w:rsid w:val="00C437DD"/>
    <w:rsid w:val="00C43CA7"/>
    <w:rsid w:val="00C44924"/>
    <w:rsid w:val="00C452D3"/>
    <w:rsid w:val="00C46B46"/>
    <w:rsid w:val="00C4751C"/>
    <w:rsid w:val="00C4763F"/>
    <w:rsid w:val="00C47C9E"/>
    <w:rsid w:val="00C47DFC"/>
    <w:rsid w:val="00C50244"/>
    <w:rsid w:val="00C50AE5"/>
    <w:rsid w:val="00C5134D"/>
    <w:rsid w:val="00C518DD"/>
    <w:rsid w:val="00C51E8C"/>
    <w:rsid w:val="00C51FFE"/>
    <w:rsid w:val="00C52B0C"/>
    <w:rsid w:val="00C52D51"/>
    <w:rsid w:val="00C53407"/>
    <w:rsid w:val="00C534D2"/>
    <w:rsid w:val="00C53CEF"/>
    <w:rsid w:val="00C53F65"/>
    <w:rsid w:val="00C545F3"/>
    <w:rsid w:val="00C5582E"/>
    <w:rsid w:val="00C55AA1"/>
    <w:rsid w:val="00C55EB6"/>
    <w:rsid w:val="00C56146"/>
    <w:rsid w:val="00C5621F"/>
    <w:rsid w:val="00C563A9"/>
    <w:rsid w:val="00C56544"/>
    <w:rsid w:val="00C567DD"/>
    <w:rsid w:val="00C568B2"/>
    <w:rsid w:val="00C57A5D"/>
    <w:rsid w:val="00C57DC7"/>
    <w:rsid w:val="00C6096B"/>
    <w:rsid w:val="00C610B8"/>
    <w:rsid w:val="00C61386"/>
    <w:rsid w:val="00C616DD"/>
    <w:rsid w:val="00C623B2"/>
    <w:rsid w:val="00C62645"/>
    <w:rsid w:val="00C62D55"/>
    <w:rsid w:val="00C62E61"/>
    <w:rsid w:val="00C63281"/>
    <w:rsid w:val="00C632DA"/>
    <w:rsid w:val="00C63D16"/>
    <w:rsid w:val="00C63F58"/>
    <w:rsid w:val="00C6422D"/>
    <w:rsid w:val="00C64790"/>
    <w:rsid w:val="00C64F5F"/>
    <w:rsid w:val="00C66B75"/>
    <w:rsid w:val="00C66F8D"/>
    <w:rsid w:val="00C672CE"/>
    <w:rsid w:val="00C678BF"/>
    <w:rsid w:val="00C70B6D"/>
    <w:rsid w:val="00C70EC8"/>
    <w:rsid w:val="00C71C51"/>
    <w:rsid w:val="00C72C9E"/>
    <w:rsid w:val="00C72FA2"/>
    <w:rsid w:val="00C73A29"/>
    <w:rsid w:val="00C74A63"/>
    <w:rsid w:val="00C74B65"/>
    <w:rsid w:val="00C74BFD"/>
    <w:rsid w:val="00C76763"/>
    <w:rsid w:val="00C767BD"/>
    <w:rsid w:val="00C76968"/>
    <w:rsid w:val="00C772E1"/>
    <w:rsid w:val="00C778FC"/>
    <w:rsid w:val="00C77A23"/>
    <w:rsid w:val="00C8028E"/>
    <w:rsid w:val="00C805F2"/>
    <w:rsid w:val="00C80777"/>
    <w:rsid w:val="00C819D4"/>
    <w:rsid w:val="00C81AA6"/>
    <w:rsid w:val="00C82189"/>
    <w:rsid w:val="00C835C4"/>
    <w:rsid w:val="00C83606"/>
    <w:rsid w:val="00C83839"/>
    <w:rsid w:val="00C83A99"/>
    <w:rsid w:val="00C83FF2"/>
    <w:rsid w:val="00C845E2"/>
    <w:rsid w:val="00C846C4"/>
    <w:rsid w:val="00C846CE"/>
    <w:rsid w:val="00C8511D"/>
    <w:rsid w:val="00C858F3"/>
    <w:rsid w:val="00C8606B"/>
    <w:rsid w:val="00C86533"/>
    <w:rsid w:val="00C86792"/>
    <w:rsid w:val="00C86B36"/>
    <w:rsid w:val="00C8763E"/>
    <w:rsid w:val="00C87BBD"/>
    <w:rsid w:val="00C87BE3"/>
    <w:rsid w:val="00C87E2E"/>
    <w:rsid w:val="00C87E57"/>
    <w:rsid w:val="00C9053C"/>
    <w:rsid w:val="00C9054A"/>
    <w:rsid w:val="00C9061C"/>
    <w:rsid w:val="00C9144A"/>
    <w:rsid w:val="00C91639"/>
    <w:rsid w:val="00C91CD2"/>
    <w:rsid w:val="00C9205E"/>
    <w:rsid w:val="00C930C8"/>
    <w:rsid w:val="00C93247"/>
    <w:rsid w:val="00C93421"/>
    <w:rsid w:val="00C93AD0"/>
    <w:rsid w:val="00C94325"/>
    <w:rsid w:val="00C94599"/>
    <w:rsid w:val="00C945C4"/>
    <w:rsid w:val="00C95B66"/>
    <w:rsid w:val="00C95E44"/>
    <w:rsid w:val="00C95FC1"/>
    <w:rsid w:val="00C96434"/>
    <w:rsid w:val="00C96766"/>
    <w:rsid w:val="00C96AAA"/>
    <w:rsid w:val="00C96EB4"/>
    <w:rsid w:val="00C9732F"/>
    <w:rsid w:val="00C97B2A"/>
    <w:rsid w:val="00CA05BA"/>
    <w:rsid w:val="00CA17AF"/>
    <w:rsid w:val="00CA186A"/>
    <w:rsid w:val="00CA2285"/>
    <w:rsid w:val="00CA28F3"/>
    <w:rsid w:val="00CA292A"/>
    <w:rsid w:val="00CA3359"/>
    <w:rsid w:val="00CA374B"/>
    <w:rsid w:val="00CA3C5F"/>
    <w:rsid w:val="00CA3E7C"/>
    <w:rsid w:val="00CA4650"/>
    <w:rsid w:val="00CA4928"/>
    <w:rsid w:val="00CA5507"/>
    <w:rsid w:val="00CA57AB"/>
    <w:rsid w:val="00CA5C7A"/>
    <w:rsid w:val="00CA5D80"/>
    <w:rsid w:val="00CA6B82"/>
    <w:rsid w:val="00CA6C86"/>
    <w:rsid w:val="00CA6DE2"/>
    <w:rsid w:val="00CA7077"/>
    <w:rsid w:val="00CA72C4"/>
    <w:rsid w:val="00CB04EB"/>
    <w:rsid w:val="00CB06B7"/>
    <w:rsid w:val="00CB0B5C"/>
    <w:rsid w:val="00CB19C2"/>
    <w:rsid w:val="00CB1ABB"/>
    <w:rsid w:val="00CB217B"/>
    <w:rsid w:val="00CB22F0"/>
    <w:rsid w:val="00CB23EC"/>
    <w:rsid w:val="00CB353A"/>
    <w:rsid w:val="00CB3550"/>
    <w:rsid w:val="00CB435D"/>
    <w:rsid w:val="00CB5F83"/>
    <w:rsid w:val="00CB6981"/>
    <w:rsid w:val="00CB6D9D"/>
    <w:rsid w:val="00CB7A06"/>
    <w:rsid w:val="00CC09E3"/>
    <w:rsid w:val="00CC154E"/>
    <w:rsid w:val="00CC1712"/>
    <w:rsid w:val="00CC1782"/>
    <w:rsid w:val="00CC197C"/>
    <w:rsid w:val="00CC1CED"/>
    <w:rsid w:val="00CC1E56"/>
    <w:rsid w:val="00CC2055"/>
    <w:rsid w:val="00CC20B3"/>
    <w:rsid w:val="00CC2318"/>
    <w:rsid w:val="00CC2B18"/>
    <w:rsid w:val="00CC2D43"/>
    <w:rsid w:val="00CC354F"/>
    <w:rsid w:val="00CC39F1"/>
    <w:rsid w:val="00CC3C75"/>
    <w:rsid w:val="00CC3E9B"/>
    <w:rsid w:val="00CC401A"/>
    <w:rsid w:val="00CC4267"/>
    <w:rsid w:val="00CC4ADC"/>
    <w:rsid w:val="00CC5016"/>
    <w:rsid w:val="00CC60CF"/>
    <w:rsid w:val="00CC62D6"/>
    <w:rsid w:val="00CC67D9"/>
    <w:rsid w:val="00CC75A1"/>
    <w:rsid w:val="00CD0441"/>
    <w:rsid w:val="00CD0900"/>
    <w:rsid w:val="00CD16CD"/>
    <w:rsid w:val="00CD1806"/>
    <w:rsid w:val="00CD1905"/>
    <w:rsid w:val="00CD200C"/>
    <w:rsid w:val="00CD24BD"/>
    <w:rsid w:val="00CD2CCF"/>
    <w:rsid w:val="00CD2F85"/>
    <w:rsid w:val="00CD337B"/>
    <w:rsid w:val="00CD3CFB"/>
    <w:rsid w:val="00CD67DF"/>
    <w:rsid w:val="00CD6CF8"/>
    <w:rsid w:val="00CD74A5"/>
    <w:rsid w:val="00CD7814"/>
    <w:rsid w:val="00CD7C1E"/>
    <w:rsid w:val="00CD7DD6"/>
    <w:rsid w:val="00CE010C"/>
    <w:rsid w:val="00CE021F"/>
    <w:rsid w:val="00CE08D5"/>
    <w:rsid w:val="00CE1741"/>
    <w:rsid w:val="00CE3622"/>
    <w:rsid w:val="00CE3698"/>
    <w:rsid w:val="00CE3FE6"/>
    <w:rsid w:val="00CE47E7"/>
    <w:rsid w:val="00CE54BC"/>
    <w:rsid w:val="00CE6272"/>
    <w:rsid w:val="00CE66BF"/>
    <w:rsid w:val="00CE670C"/>
    <w:rsid w:val="00CE7A84"/>
    <w:rsid w:val="00CF0A92"/>
    <w:rsid w:val="00CF19D2"/>
    <w:rsid w:val="00CF1C08"/>
    <w:rsid w:val="00CF1D32"/>
    <w:rsid w:val="00CF1D57"/>
    <w:rsid w:val="00CF2690"/>
    <w:rsid w:val="00CF279C"/>
    <w:rsid w:val="00CF35AC"/>
    <w:rsid w:val="00CF3672"/>
    <w:rsid w:val="00CF49F8"/>
    <w:rsid w:val="00CF6F86"/>
    <w:rsid w:val="00CF72B9"/>
    <w:rsid w:val="00CF75FE"/>
    <w:rsid w:val="00CF765A"/>
    <w:rsid w:val="00CF7DED"/>
    <w:rsid w:val="00D01119"/>
    <w:rsid w:val="00D016A0"/>
    <w:rsid w:val="00D016AB"/>
    <w:rsid w:val="00D01BA4"/>
    <w:rsid w:val="00D0203D"/>
    <w:rsid w:val="00D02268"/>
    <w:rsid w:val="00D02539"/>
    <w:rsid w:val="00D02897"/>
    <w:rsid w:val="00D029B6"/>
    <w:rsid w:val="00D030F2"/>
    <w:rsid w:val="00D03915"/>
    <w:rsid w:val="00D04444"/>
    <w:rsid w:val="00D0495C"/>
    <w:rsid w:val="00D0499F"/>
    <w:rsid w:val="00D04EBF"/>
    <w:rsid w:val="00D05195"/>
    <w:rsid w:val="00D062A4"/>
    <w:rsid w:val="00D06790"/>
    <w:rsid w:val="00D06BAB"/>
    <w:rsid w:val="00D06BD5"/>
    <w:rsid w:val="00D07064"/>
    <w:rsid w:val="00D072AA"/>
    <w:rsid w:val="00D07320"/>
    <w:rsid w:val="00D07EAA"/>
    <w:rsid w:val="00D1091E"/>
    <w:rsid w:val="00D113D2"/>
    <w:rsid w:val="00D1156C"/>
    <w:rsid w:val="00D1181C"/>
    <w:rsid w:val="00D11E28"/>
    <w:rsid w:val="00D12348"/>
    <w:rsid w:val="00D12812"/>
    <w:rsid w:val="00D135DB"/>
    <w:rsid w:val="00D13B85"/>
    <w:rsid w:val="00D14447"/>
    <w:rsid w:val="00D147DB"/>
    <w:rsid w:val="00D14AD9"/>
    <w:rsid w:val="00D1552B"/>
    <w:rsid w:val="00D15579"/>
    <w:rsid w:val="00D15835"/>
    <w:rsid w:val="00D1593F"/>
    <w:rsid w:val="00D15ACA"/>
    <w:rsid w:val="00D16AF7"/>
    <w:rsid w:val="00D16DC6"/>
    <w:rsid w:val="00D17DBF"/>
    <w:rsid w:val="00D20355"/>
    <w:rsid w:val="00D20525"/>
    <w:rsid w:val="00D20C10"/>
    <w:rsid w:val="00D215CC"/>
    <w:rsid w:val="00D217C6"/>
    <w:rsid w:val="00D21B52"/>
    <w:rsid w:val="00D21F1A"/>
    <w:rsid w:val="00D2280F"/>
    <w:rsid w:val="00D228B4"/>
    <w:rsid w:val="00D22B20"/>
    <w:rsid w:val="00D2445C"/>
    <w:rsid w:val="00D248E9"/>
    <w:rsid w:val="00D254BB"/>
    <w:rsid w:val="00D25501"/>
    <w:rsid w:val="00D26DC1"/>
    <w:rsid w:val="00D2763C"/>
    <w:rsid w:val="00D2796C"/>
    <w:rsid w:val="00D27D9C"/>
    <w:rsid w:val="00D30115"/>
    <w:rsid w:val="00D3052E"/>
    <w:rsid w:val="00D30C86"/>
    <w:rsid w:val="00D31201"/>
    <w:rsid w:val="00D314EC"/>
    <w:rsid w:val="00D3258B"/>
    <w:rsid w:val="00D326A2"/>
    <w:rsid w:val="00D32BF4"/>
    <w:rsid w:val="00D32C94"/>
    <w:rsid w:val="00D335FF"/>
    <w:rsid w:val="00D36DDB"/>
    <w:rsid w:val="00D37EF0"/>
    <w:rsid w:val="00D40967"/>
    <w:rsid w:val="00D40FCD"/>
    <w:rsid w:val="00D41870"/>
    <w:rsid w:val="00D41B85"/>
    <w:rsid w:val="00D420B7"/>
    <w:rsid w:val="00D42840"/>
    <w:rsid w:val="00D42949"/>
    <w:rsid w:val="00D42B41"/>
    <w:rsid w:val="00D438B9"/>
    <w:rsid w:val="00D4408E"/>
    <w:rsid w:val="00D44187"/>
    <w:rsid w:val="00D44588"/>
    <w:rsid w:val="00D44BB6"/>
    <w:rsid w:val="00D4576F"/>
    <w:rsid w:val="00D45B96"/>
    <w:rsid w:val="00D46065"/>
    <w:rsid w:val="00D467FA"/>
    <w:rsid w:val="00D46BA4"/>
    <w:rsid w:val="00D46F1C"/>
    <w:rsid w:val="00D4789B"/>
    <w:rsid w:val="00D500D8"/>
    <w:rsid w:val="00D50497"/>
    <w:rsid w:val="00D51C54"/>
    <w:rsid w:val="00D522E4"/>
    <w:rsid w:val="00D5420A"/>
    <w:rsid w:val="00D5485E"/>
    <w:rsid w:val="00D55494"/>
    <w:rsid w:val="00D5583E"/>
    <w:rsid w:val="00D55E35"/>
    <w:rsid w:val="00D56B7B"/>
    <w:rsid w:val="00D57FE3"/>
    <w:rsid w:val="00D60224"/>
    <w:rsid w:val="00D60429"/>
    <w:rsid w:val="00D60B7D"/>
    <w:rsid w:val="00D610D1"/>
    <w:rsid w:val="00D6155E"/>
    <w:rsid w:val="00D626A5"/>
    <w:rsid w:val="00D628A2"/>
    <w:rsid w:val="00D631C1"/>
    <w:rsid w:val="00D6332C"/>
    <w:rsid w:val="00D63563"/>
    <w:rsid w:val="00D635D5"/>
    <w:rsid w:val="00D6449E"/>
    <w:rsid w:val="00D64A1D"/>
    <w:rsid w:val="00D64ADD"/>
    <w:rsid w:val="00D64C27"/>
    <w:rsid w:val="00D64FB7"/>
    <w:rsid w:val="00D65C40"/>
    <w:rsid w:val="00D661D8"/>
    <w:rsid w:val="00D66313"/>
    <w:rsid w:val="00D6636B"/>
    <w:rsid w:val="00D66435"/>
    <w:rsid w:val="00D6693F"/>
    <w:rsid w:val="00D66CBE"/>
    <w:rsid w:val="00D6724F"/>
    <w:rsid w:val="00D6781D"/>
    <w:rsid w:val="00D67D41"/>
    <w:rsid w:val="00D706AA"/>
    <w:rsid w:val="00D71351"/>
    <w:rsid w:val="00D7135A"/>
    <w:rsid w:val="00D71B48"/>
    <w:rsid w:val="00D72333"/>
    <w:rsid w:val="00D731C0"/>
    <w:rsid w:val="00D73544"/>
    <w:rsid w:val="00D73633"/>
    <w:rsid w:val="00D73B4B"/>
    <w:rsid w:val="00D73D53"/>
    <w:rsid w:val="00D7425E"/>
    <w:rsid w:val="00D74A4C"/>
    <w:rsid w:val="00D74C7F"/>
    <w:rsid w:val="00D756D6"/>
    <w:rsid w:val="00D76079"/>
    <w:rsid w:val="00D76143"/>
    <w:rsid w:val="00D76D05"/>
    <w:rsid w:val="00D76FAE"/>
    <w:rsid w:val="00D77A5A"/>
    <w:rsid w:val="00D80056"/>
    <w:rsid w:val="00D80188"/>
    <w:rsid w:val="00D80884"/>
    <w:rsid w:val="00D80A13"/>
    <w:rsid w:val="00D82094"/>
    <w:rsid w:val="00D823AD"/>
    <w:rsid w:val="00D82B0E"/>
    <w:rsid w:val="00D82EDC"/>
    <w:rsid w:val="00D831BF"/>
    <w:rsid w:val="00D83725"/>
    <w:rsid w:val="00D83BE0"/>
    <w:rsid w:val="00D83E14"/>
    <w:rsid w:val="00D84C58"/>
    <w:rsid w:val="00D852D4"/>
    <w:rsid w:val="00D8613D"/>
    <w:rsid w:val="00D86266"/>
    <w:rsid w:val="00D862B3"/>
    <w:rsid w:val="00D86AB0"/>
    <w:rsid w:val="00D87C7E"/>
    <w:rsid w:val="00D90CF7"/>
    <w:rsid w:val="00D91628"/>
    <w:rsid w:val="00D92054"/>
    <w:rsid w:val="00D9230B"/>
    <w:rsid w:val="00D929AD"/>
    <w:rsid w:val="00D92CF4"/>
    <w:rsid w:val="00D932A4"/>
    <w:rsid w:val="00D93539"/>
    <w:rsid w:val="00D935D0"/>
    <w:rsid w:val="00D93E95"/>
    <w:rsid w:val="00D9533B"/>
    <w:rsid w:val="00D95F6D"/>
    <w:rsid w:val="00D9601D"/>
    <w:rsid w:val="00D963DA"/>
    <w:rsid w:val="00D96608"/>
    <w:rsid w:val="00D97285"/>
    <w:rsid w:val="00D97904"/>
    <w:rsid w:val="00D979A5"/>
    <w:rsid w:val="00D97C86"/>
    <w:rsid w:val="00D97F0C"/>
    <w:rsid w:val="00DA11B2"/>
    <w:rsid w:val="00DA1A64"/>
    <w:rsid w:val="00DA1F3D"/>
    <w:rsid w:val="00DA2594"/>
    <w:rsid w:val="00DA26BF"/>
    <w:rsid w:val="00DA34CA"/>
    <w:rsid w:val="00DA3766"/>
    <w:rsid w:val="00DA4823"/>
    <w:rsid w:val="00DA5994"/>
    <w:rsid w:val="00DA6101"/>
    <w:rsid w:val="00DA6B97"/>
    <w:rsid w:val="00DA7450"/>
    <w:rsid w:val="00DA7867"/>
    <w:rsid w:val="00DA79AE"/>
    <w:rsid w:val="00DA7CA2"/>
    <w:rsid w:val="00DA7CD9"/>
    <w:rsid w:val="00DB0F29"/>
    <w:rsid w:val="00DB1297"/>
    <w:rsid w:val="00DB19BC"/>
    <w:rsid w:val="00DB1A81"/>
    <w:rsid w:val="00DB1F34"/>
    <w:rsid w:val="00DB2B64"/>
    <w:rsid w:val="00DB2ED5"/>
    <w:rsid w:val="00DB3C7E"/>
    <w:rsid w:val="00DB4E4E"/>
    <w:rsid w:val="00DB54DC"/>
    <w:rsid w:val="00DB592F"/>
    <w:rsid w:val="00DB6309"/>
    <w:rsid w:val="00DB65DC"/>
    <w:rsid w:val="00DB66AB"/>
    <w:rsid w:val="00DB69CA"/>
    <w:rsid w:val="00DB75AF"/>
    <w:rsid w:val="00DB7677"/>
    <w:rsid w:val="00DB76B3"/>
    <w:rsid w:val="00DC051C"/>
    <w:rsid w:val="00DC06CB"/>
    <w:rsid w:val="00DC0881"/>
    <w:rsid w:val="00DC1422"/>
    <w:rsid w:val="00DC18F8"/>
    <w:rsid w:val="00DC2D53"/>
    <w:rsid w:val="00DC37D5"/>
    <w:rsid w:val="00DC3DF1"/>
    <w:rsid w:val="00DC46F2"/>
    <w:rsid w:val="00DC5110"/>
    <w:rsid w:val="00DC51BC"/>
    <w:rsid w:val="00DC53CD"/>
    <w:rsid w:val="00DC6325"/>
    <w:rsid w:val="00DC6D88"/>
    <w:rsid w:val="00DC7433"/>
    <w:rsid w:val="00DC788E"/>
    <w:rsid w:val="00DC78FA"/>
    <w:rsid w:val="00DC7D78"/>
    <w:rsid w:val="00DD0DFC"/>
    <w:rsid w:val="00DD15DB"/>
    <w:rsid w:val="00DD168B"/>
    <w:rsid w:val="00DD2297"/>
    <w:rsid w:val="00DD26BA"/>
    <w:rsid w:val="00DD283D"/>
    <w:rsid w:val="00DD4192"/>
    <w:rsid w:val="00DD4D8B"/>
    <w:rsid w:val="00DD4F50"/>
    <w:rsid w:val="00DD5134"/>
    <w:rsid w:val="00DD605F"/>
    <w:rsid w:val="00DD61EF"/>
    <w:rsid w:val="00DD6260"/>
    <w:rsid w:val="00DD6663"/>
    <w:rsid w:val="00DD691A"/>
    <w:rsid w:val="00DD6ABB"/>
    <w:rsid w:val="00DD6AF4"/>
    <w:rsid w:val="00DD6C72"/>
    <w:rsid w:val="00DD75CB"/>
    <w:rsid w:val="00DD7912"/>
    <w:rsid w:val="00DD7CE7"/>
    <w:rsid w:val="00DD7F8A"/>
    <w:rsid w:val="00DE11D9"/>
    <w:rsid w:val="00DE1298"/>
    <w:rsid w:val="00DE18E9"/>
    <w:rsid w:val="00DE209D"/>
    <w:rsid w:val="00DE21F8"/>
    <w:rsid w:val="00DE275C"/>
    <w:rsid w:val="00DE2EB7"/>
    <w:rsid w:val="00DE3017"/>
    <w:rsid w:val="00DE32C3"/>
    <w:rsid w:val="00DE3443"/>
    <w:rsid w:val="00DE3EFB"/>
    <w:rsid w:val="00DE4234"/>
    <w:rsid w:val="00DE45F7"/>
    <w:rsid w:val="00DE49ED"/>
    <w:rsid w:val="00DE4F5B"/>
    <w:rsid w:val="00DE5E26"/>
    <w:rsid w:val="00DE6D44"/>
    <w:rsid w:val="00DE7ACF"/>
    <w:rsid w:val="00DF00EC"/>
    <w:rsid w:val="00DF086E"/>
    <w:rsid w:val="00DF1151"/>
    <w:rsid w:val="00DF2A70"/>
    <w:rsid w:val="00DF3D1D"/>
    <w:rsid w:val="00DF4554"/>
    <w:rsid w:val="00DF46AA"/>
    <w:rsid w:val="00DF4B52"/>
    <w:rsid w:val="00DF6092"/>
    <w:rsid w:val="00DF7C50"/>
    <w:rsid w:val="00DF7D0D"/>
    <w:rsid w:val="00DF7E7F"/>
    <w:rsid w:val="00E0016C"/>
    <w:rsid w:val="00E002E2"/>
    <w:rsid w:val="00E0031C"/>
    <w:rsid w:val="00E00507"/>
    <w:rsid w:val="00E006C8"/>
    <w:rsid w:val="00E00C75"/>
    <w:rsid w:val="00E00F8E"/>
    <w:rsid w:val="00E015F4"/>
    <w:rsid w:val="00E0204F"/>
    <w:rsid w:val="00E020F1"/>
    <w:rsid w:val="00E02DF4"/>
    <w:rsid w:val="00E03042"/>
    <w:rsid w:val="00E0314D"/>
    <w:rsid w:val="00E03227"/>
    <w:rsid w:val="00E049B1"/>
    <w:rsid w:val="00E049E1"/>
    <w:rsid w:val="00E05494"/>
    <w:rsid w:val="00E05B3B"/>
    <w:rsid w:val="00E05F18"/>
    <w:rsid w:val="00E0623E"/>
    <w:rsid w:val="00E06D1D"/>
    <w:rsid w:val="00E07355"/>
    <w:rsid w:val="00E106A2"/>
    <w:rsid w:val="00E112A7"/>
    <w:rsid w:val="00E11963"/>
    <w:rsid w:val="00E11EDC"/>
    <w:rsid w:val="00E1222A"/>
    <w:rsid w:val="00E12877"/>
    <w:rsid w:val="00E12997"/>
    <w:rsid w:val="00E12A1D"/>
    <w:rsid w:val="00E140F1"/>
    <w:rsid w:val="00E149C5"/>
    <w:rsid w:val="00E14AD3"/>
    <w:rsid w:val="00E14DCF"/>
    <w:rsid w:val="00E15605"/>
    <w:rsid w:val="00E1574B"/>
    <w:rsid w:val="00E16486"/>
    <w:rsid w:val="00E16762"/>
    <w:rsid w:val="00E203AB"/>
    <w:rsid w:val="00E214F1"/>
    <w:rsid w:val="00E21D72"/>
    <w:rsid w:val="00E21E1C"/>
    <w:rsid w:val="00E23379"/>
    <w:rsid w:val="00E24B4E"/>
    <w:rsid w:val="00E24C95"/>
    <w:rsid w:val="00E24EF3"/>
    <w:rsid w:val="00E27405"/>
    <w:rsid w:val="00E2759F"/>
    <w:rsid w:val="00E301AC"/>
    <w:rsid w:val="00E30AC9"/>
    <w:rsid w:val="00E30C13"/>
    <w:rsid w:val="00E30D44"/>
    <w:rsid w:val="00E30DA7"/>
    <w:rsid w:val="00E31148"/>
    <w:rsid w:val="00E31AA3"/>
    <w:rsid w:val="00E31E87"/>
    <w:rsid w:val="00E32046"/>
    <w:rsid w:val="00E322B9"/>
    <w:rsid w:val="00E326C9"/>
    <w:rsid w:val="00E32E65"/>
    <w:rsid w:val="00E32F1C"/>
    <w:rsid w:val="00E34155"/>
    <w:rsid w:val="00E35D8A"/>
    <w:rsid w:val="00E364AB"/>
    <w:rsid w:val="00E36597"/>
    <w:rsid w:val="00E36AAE"/>
    <w:rsid w:val="00E36F6D"/>
    <w:rsid w:val="00E37698"/>
    <w:rsid w:val="00E37B25"/>
    <w:rsid w:val="00E40D60"/>
    <w:rsid w:val="00E41DF0"/>
    <w:rsid w:val="00E4235F"/>
    <w:rsid w:val="00E428CE"/>
    <w:rsid w:val="00E42F24"/>
    <w:rsid w:val="00E433DF"/>
    <w:rsid w:val="00E43C7F"/>
    <w:rsid w:val="00E44278"/>
    <w:rsid w:val="00E443DA"/>
    <w:rsid w:val="00E458CC"/>
    <w:rsid w:val="00E4630E"/>
    <w:rsid w:val="00E46AEC"/>
    <w:rsid w:val="00E47131"/>
    <w:rsid w:val="00E47346"/>
    <w:rsid w:val="00E47601"/>
    <w:rsid w:val="00E478BE"/>
    <w:rsid w:val="00E479D3"/>
    <w:rsid w:val="00E5003F"/>
    <w:rsid w:val="00E50385"/>
    <w:rsid w:val="00E50832"/>
    <w:rsid w:val="00E508F4"/>
    <w:rsid w:val="00E51F80"/>
    <w:rsid w:val="00E525AE"/>
    <w:rsid w:val="00E52652"/>
    <w:rsid w:val="00E52821"/>
    <w:rsid w:val="00E531CB"/>
    <w:rsid w:val="00E53CEE"/>
    <w:rsid w:val="00E5519C"/>
    <w:rsid w:val="00E55E45"/>
    <w:rsid w:val="00E56A31"/>
    <w:rsid w:val="00E56CCD"/>
    <w:rsid w:val="00E56FF4"/>
    <w:rsid w:val="00E5714E"/>
    <w:rsid w:val="00E57342"/>
    <w:rsid w:val="00E57B57"/>
    <w:rsid w:val="00E600D3"/>
    <w:rsid w:val="00E614FF"/>
    <w:rsid w:val="00E61904"/>
    <w:rsid w:val="00E61CD0"/>
    <w:rsid w:val="00E6294B"/>
    <w:rsid w:val="00E62B23"/>
    <w:rsid w:val="00E633B4"/>
    <w:rsid w:val="00E63E38"/>
    <w:rsid w:val="00E644C7"/>
    <w:rsid w:val="00E650B2"/>
    <w:rsid w:val="00E653AC"/>
    <w:rsid w:val="00E65D57"/>
    <w:rsid w:val="00E66228"/>
    <w:rsid w:val="00E67B99"/>
    <w:rsid w:val="00E70374"/>
    <w:rsid w:val="00E710EF"/>
    <w:rsid w:val="00E719EF"/>
    <w:rsid w:val="00E71DA7"/>
    <w:rsid w:val="00E71DA9"/>
    <w:rsid w:val="00E72B3D"/>
    <w:rsid w:val="00E72C5B"/>
    <w:rsid w:val="00E73635"/>
    <w:rsid w:val="00E73887"/>
    <w:rsid w:val="00E7440D"/>
    <w:rsid w:val="00E74E72"/>
    <w:rsid w:val="00E74EDB"/>
    <w:rsid w:val="00E75206"/>
    <w:rsid w:val="00E752C4"/>
    <w:rsid w:val="00E755F1"/>
    <w:rsid w:val="00E76063"/>
    <w:rsid w:val="00E7638D"/>
    <w:rsid w:val="00E763D5"/>
    <w:rsid w:val="00E7673C"/>
    <w:rsid w:val="00E77813"/>
    <w:rsid w:val="00E778AE"/>
    <w:rsid w:val="00E800FA"/>
    <w:rsid w:val="00E8039F"/>
    <w:rsid w:val="00E80575"/>
    <w:rsid w:val="00E80892"/>
    <w:rsid w:val="00E80F2D"/>
    <w:rsid w:val="00E80FF5"/>
    <w:rsid w:val="00E8127C"/>
    <w:rsid w:val="00E81556"/>
    <w:rsid w:val="00E816DA"/>
    <w:rsid w:val="00E81831"/>
    <w:rsid w:val="00E82C97"/>
    <w:rsid w:val="00E8384C"/>
    <w:rsid w:val="00E83947"/>
    <w:rsid w:val="00E83D80"/>
    <w:rsid w:val="00E83DE8"/>
    <w:rsid w:val="00E83EDC"/>
    <w:rsid w:val="00E8503C"/>
    <w:rsid w:val="00E8586B"/>
    <w:rsid w:val="00E86A6E"/>
    <w:rsid w:val="00E87067"/>
    <w:rsid w:val="00E87AF4"/>
    <w:rsid w:val="00E87BA0"/>
    <w:rsid w:val="00E91D0D"/>
    <w:rsid w:val="00E92A8C"/>
    <w:rsid w:val="00E92C4E"/>
    <w:rsid w:val="00E92E6F"/>
    <w:rsid w:val="00E9391F"/>
    <w:rsid w:val="00E93974"/>
    <w:rsid w:val="00E949EA"/>
    <w:rsid w:val="00E95C97"/>
    <w:rsid w:val="00E95D02"/>
    <w:rsid w:val="00E96307"/>
    <w:rsid w:val="00E9643F"/>
    <w:rsid w:val="00E96751"/>
    <w:rsid w:val="00E96E5C"/>
    <w:rsid w:val="00E970EE"/>
    <w:rsid w:val="00E97753"/>
    <w:rsid w:val="00E9780E"/>
    <w:rsid w:val="00EA0706"/>
    <w:rsid w:val="00EA0772"/>
    <w:rsid w:val="00EA0A96"/>
    <w:rsid w:val="00EA0EC1"/>
    <w:rsid w:val="00EA0FA0"/>
    <w:rsid w:val="00EA15C4"/>
    <w:rsid w:val="00EA1DAB"/>
    <w:rsid w:val="00EA2BAD"/>
    <w:rsid w:val="00EA3254"/>
    <w:rsid w:val="00EA4535"/>
    <w:rsid w:val="00EA5771"/>
    <w:rsid w:val="00EA5902"/>
    <w:rsid w:val="00EA6557"/>
    <w:rsid w:val="00EA7753"/>
    <w:rsid w:val="00EA7865"/>
    <w:rsid w:val="00EA7955"/>
    <w:rsid w:val="00EB071D"/>
    <w:rsid w:val="00EB1144"/>
    <w:rsid w:val="00EB1395"/>
    <w:rsid w:val="00EB171F"/>
    <w:rsid w:val="00EB24C7"/>
    <w:rsid w:val="00EB3916"/>
    <w:rsid w:val="00EB3B50"/>
    <w:rsid w:val="00EB3D5B"/>
    <w:rsid w:val="00EB5EC5"/>
    <w:rsid w:val="00EB6841"/>
    <w:rsid w:val="00EB765B"/>
    <w:rsid w:val="00EB783F"/>
    <w:rsid w:val="00EB798C"/>
    <w:rsid w:val="00EB7E35"/>
    <w:rsid w:val="00EC018F"/>
    <w:rsid w:val="00EC12AF"/>
    <w:rsid w:val="00EC2994"/>
    <w:rsid w:val="00EC3C9C"/>
    <w:rsid w:val="00EC400B"/>
    <w:rsid w:val="00EC5B7D"/>
    <w:rsid w:val="00EC623C"/>
    <w:rsid w:val="00EC6756"/>
    <w:rsid w:val="00EC6B0D"/>
    <w:rsid w:val="00EC6BE2"/>
    <w:rsid w:val="00EC7284"/>
    <w:rsid w:val="00EC7534"/>
    <w:rsid w:val="00ED016A"/>
    <w:rsid w:val="00ED051E"/>
    <w:rsid w:val="00ED0830"/>
    <w:rsid w:val="00ED0C02"/>
    <w:rsid w:val="00ED11A5"/>
    <w:rsid w:val="00ED12B4"/>
    <w:rsid w:val="00ED12FF"/>
    <w:rsid w:val="00ED151F"/>
    <w:rsid w:val="00ED18AA"/>
    <w:rsid w:val="00ED24C6"/>
    <w:rsid w:val="00ED2AF7"/>
    <w:rsid w:val="00ED2BF1"/>
    <w:rsid w:val="00ED2E00"/>
    <w:rsid w:val="00ED2F5C"/>
    <w:rsid w:val="00ED3CC6"/>
    <w:rsid w:val="00ED4ACD"/>
    <w:rsid w:val="00ED5FD7"/>
    <w:rsid w:val="00ED667A"/>
    <w:rsid w:val="00ED6730"/>
    <w:rsid w:val="00ED7327"/>
    <w:rsid w:val="00ED771F"/>
    <w:rsid w:val="00ED7EA5"/>
    <w:rsid w:val="00EE0125"/>
    <w:rsid w:val="00EE0327"/>
    <w:rsid w:val="00EE037E"/>
    <w:rsid w:val="00EE103C"/>
    <w:rsid w:val="00EE1D3E"/>
    <w:rsid w:val="00EE2D27"/>
    <w:rsid w:val="00EE315E"/>
    <w:rsid w:val="00EE35C0"/>
    <w:rsid w:val="00EE4438"/>
    <w:rsid w:val="00EE515C"/>
    <w:rsid w:val="00EE5763"/>
    <w:rsid w:val="00EE62B1"/>
    <w:rsid w:val="00EE672C"/>
    <w:rsid w:val="00EE6E24"/>
    <w:rsid w:val="00EE6E34"/>
    <w:rsid w:val="00EE6F46"/>
    <w:rsid w:val="00EE7BD1"/>
    <w:rsid w:val="00EE7F1C"/>
    <w:rsid w:val="00EF044B"/>
    <w:rsid w:val="00EF059D"/>
    <w:rsid w:val="00EF1012"/>
    <w:rsid w:val="00EF12A9"/>
    <w:rsid w:val="00EF14BA"/>
    <w:rsid w:val="00EF14C0"/>
    <w:rsid w:val="00EF17D3"/>
    <w:rsid w:val="00EF238E"/>
    <w:rsid w:val="00EF2E5B"/>
    <w:rsid w:val="00EF3CE9"/>
    <w:rsid w:val="00EF61A6"/>
    <w:rsid w:val="00EF61CE"/>
    <w:rsid w:val="00EF6A6E"/>
    <w:rsid w:val="00EF6F85"/>
    <w:rsid w:val="00EF75A6"/>
    <w:rsid w:val="00EF7E89"/>
    <w:rsid w:val="00F0000A"/>
    <w:rsid w:val="00F00509"/>
    <w:rsid w:val="00F00B3E"/>
    <w:rsid w:val="00F00F9E"/>
    <w:rsid w:val="00F0160C"/>
    <w:rsid w:val="00F0195C"/>
    <w:rsid w:val="00F01EF8"/>
    <w:rsid w:val="00F02731"/>
    <w:rsid w:val="00F02C00"/>
    <w:rsid w:val="00F02CF4"/>
    <w:rsid w:val="00F04205"/>
    <w:rsid w:val="00F045EA"/>
    <w:rsid w:val="00F0497E"/>
    <w:rsid w:val="00F05D5C"/>
    <w:rsid w:val="00F06546"/>
    <w:rsid w:val="00F065DA"/>
    <w:rsid w:val="00F06F50"/>
    <w:rsid w:val="00F07E62"/>
    <w:rsid w:val="00F10113"/>
    <w:rsid w:val="00F105F4"/>
    <w:rsid w:val="00F10BD6"/>
    <w:rsid w:val="00F10E00"/>
    <w:rsid w:val="00F10E55"/>
    <w:rsid w:val="00F117D1"/>
    <w:rsid w:val="00F1196E"/>
    <w:rsid w:val="00F11A89"/>
    <w:rsid w:val="00F11E7F"/>
    <w:rsid w:val="00F1208C"/>
    <w:rsid w:val="00F122A2"/>
    <w:rsid w:val="00F12580"/>
    <w:rsid w:val="00F12658"/>
    <w:rsid w:val="00F12B70"/>
    <w:rsid w:val="00F1419E"/>
    <w:rsid w:val="00F144CA"/>
    <w:rsid w:val="00F145DC"/>
    <w:rsid w:val="00F14C7D"/>
    <w:rsid w:val="00F15C87"/>
    <w:rsid w:val="00F1622E"/>
    <w:rsid w:val="00F16AC7"/>
    <w:rsid w:val="00F16E58"/>
    <w:rsid w:val="00F16FF4"/>
    <w:rsid w:val="00F17DC0"/>
    <w:rsid w:val="00F2000C"/>
    <w:rsid w:val="00F200B6"/>
    <w:rsid w:val="00F208D9"/>
    <w:rsid w:val="00F2096A"/>
    <w:rsid w:val="00F21AD8"/>
    <w:rsid w:val="00F21E17"/>
    <w:rsid w:val="00F22C49"/>
    <w:rsid w:val="00F22CD7"/>
    <w:rsid w:val="00F22F10"/>
    <w:rsid w:val="00F2306F"/>
    <w:rsid w:val="00F238B4"/>
    <w:rsid w:val="00F247BD"/>
    <w:rsid w:val="00F24F2C"/>
    <w:rsid w:val="00F24F82"/>
    <w:rsid w:val="00F253BA"/>
    <w:rsid w:val="00F25495"/>
    <w:rsid w:val="00F25A27"/>
    <w:rsid w:val="00F25C6F"/>
    <w:rsid w:val="00F2601F"/>
    <w:rsid w:val="00F26581"/>
    <w:rsid w:val="00F27524"/>
    <w:rsid w:val="00F27D7D"/>
    <w:rsid w:val="00F310E1"/>
    <w:rsid w:val="00F31C44"/>
    <w:rsid w:val="00F327C5"/>
    <w:rsid w:val="00F32D90"/>
    <w:rsid w:val="00F32F0D"/>
    <w:rsid w:val="00F33964"/>
    <w:rsid w:val="00F33A90"/>
    <w:rsid w:val="00F33B81"/>
    <w:rsid w:val="00F34967"/>
    <w:rsid w:val="00F34CFD"/>
    <w:rsid w:val="00F352EF"/>
    <w:rsid w:val="00F3634D"/>
    <w:rsid w:val="00F36BA4"/>
    <w:rsid w:val="00F371AB"/>
    <w:rsid w:val="00F4008A"/>
    <w:rsid w:val="00F41A2B"/>
    <w:rsid w:val="00F41B44"/>
    <w:rsid w:val="00F41DEC"/>
    <w:rsid w:val="00F42254"/>
    <w:rsid w:val="00F428FF"/>
    <w:rsid w:val="00F42CC3"/>
    <w:rsid w:val="00F42D85"/>
    <w:rsid w:val="00F42EE9"/>
    <w:rsid w:val="00F43259"/>
    <w:rsid w:val="00F438B5"/>
    <w:rsid w:val="00F4425C"/>
    <w:rsid w:val="00F44DF2"/>
    <w:rsid w:val="00F45159"/>
    <w:rsid w:val="00F45576"/>
    <w:rsid w:val="00F45696"/>
    <w:rsid w:val="00F456F9"/>
    <w:rsid w:val="00F4594C"/>
    <w:rsid w:val="00F459B7"/>
    <w:rsid w:val="00F460BD"/>
    <w:rsid w:val="00F46357"/>
    <w:rsid w:val="00F473D6"/>
    <w:rsid w:val="00F477FA"/>
    <w:rsid w:val="00F47C64"/>
    <w:rsid w:val="00F47C8B"/>
    <w:rsid w:val="00F50CE7"/>
    <w:rsid w:val="00F51000"/>
    <w:rsid w:val="00F5119D"/>
    <w:rsid w:val="00F51282"/>
    <w:rsid w:val="00F52218"/>
    <w:rsid w:val="00F527A2"/>
    <w:rsid w:val="00F52854"/>
    <w:rsid w:val="00F52D4B"/>
    <w:rsid w:val="00F52F74"/>
    <w:rsid w:val="00F530C2"/>
    <w:rsid w:val="00F532F4"/>
    <w:rsid w:val="00F54A49"/>
    <w:rsid w:val="00F54D80"/>
    <w:rsid w:val="00F5536E"/>
    <w:rsid w:val="00F5575C"/>
    <w:rsid w:val="00F560EB"/>
    <w:rsid w:val="00F5662B"/>
    <w:rsid w:val="00F56A03"/>
    <w:rsid w:val="00F56D3C"/>
    <w:rsid w:val="00F56E81"/>
    <w:rsid w:val="00F56F13"/>
    <w:rsid w:val="00F56F85"/>
    <w:rsid w:val="00F5745C"/>
    <w:rsid w:val="00F577B9"/>
    <w:rsid w:val="00F578AC"/>
    <w:rsid w:val="00F57FB8"/>
    <w:rsid w:val="00F61C33"/>
    <w:rsid w:val="00F61ED5"/>
    <w:rsid w:val="00F62D27"/>
    <w:rsid w:val="00F62D8E"/>
    <w:rsid w:val="00F6306E"/>
    <w:rsid w:val="00F630A9"/>
    <w:rsid w:val="00F63B7E"/>
    <w:rsid w:val="00F63F1B"/>
    <w:rsid w:val="00F64577"/>
    <w:rsid w:val="00F64E5E"/>
    <w:rsid w:val="00F66CE7"/>
    <w:rsid w:val="00F66DFB"/>
    <w:rsid w:val="00F670DB"/>
    <w:rsid w:val="00F67464"/>
    <w:rsid w:val="00F67B9D"/>
    <w:rsid w:val="00F70D52"/>
    <w:rsid w:val="00F70E86"/>
    <w:rsid w:val="00F716B8"/>
    <w:rsid w:val="00F7175A"/>
    <w:rsid w:val="00F7267B"/>
    <w:rsid w:val="00F726D5"/>
    <w:rsid w:val="00F72A86"/>
    <w:rsid w:val="00F731CA"/>
    <w:rsid w:val="00F73720"/>
    <w:rsid w:val="00F73D66"/>
    <w:rsid w:val="00F74FE1"/>
    <w:rsid w:val="00F7573A"/>
    <w:rsid w:val="00F75933"/>
    <w:rsid w:val="00F76075"/>
    <w:rsid w:val="00F760D0"/>
    <w:rsid w:val="00F7687D"/>
    <w:rsid w:val="00F76E7A"/>
    <w:rsid w:val="00F77663"/>
    <w:rsid w:val="00F77D07"/>
    <w:rsid w:val="00F8094D"/>
    <w:rsid w:val="00F80E2D"/>
    <w:rsid w:val="00F8123B"/>
    <w:rsid w:val="00F8184D"/>
    <w:rsid w:val="00F819FA"/>
    <w:rsid w:val="00F81B96"/>
    <w:rsid w:val="00F8217A"/>
    <w:rsid w:val="00F82AC4"/>
    <w:rsid w:val="00F839CD"/>
    <w:rsid w:val="00F83B6C"/>
    <w:rsid w:val="00F8498C"/>
    <w:rsid w:val="00F8522B"/>
    <w:rsid w:val="00F8575A"/>
    <w:rsid w:val="00F859A2"/>
    <w:rsid w:val="00F85B8A"/>
    <w:rsid w:val="00F8656C"/>
    <w:rsid w:val="00F8727E"/>
    <w:rsid w:val="00F8737A"/>
    <w:rsid w:val="00F8742E"/>
    <w:rsid w:val="00F9076A"/>
    <w:rsid w:val="00F90F91"/>
    <w:rsid w:val="00F91604"/>
    <w:rsid w:val="00F91B4B"/>
    <w:rsid w:val="00F92837"/>
    <w:rsid w:val="00F92B05"/>
    <w:rsid w:val="00F92C41"/>
    <w:rsid w:val="00F92E1D"/>
    <w:rsid w:val="00F93256"/>
    <w:rsid w:val="00F9356E"/>
    <w:rsid w:val="00F93744"/>
    <w:rsid w:val="00F93D92"/>
    <w:rsid w:val="00F950C5"/>
    <w:rsid w:val="00F950D6"/>
    <w:rsid w:val="00F96298"/>
    <w:rsid w:val="00F963F9"/>
    <w:rsid w:val="00F9697F"/>
    <w:rsid w:val="00F969D4"/>
    <w:rsid w:val="00F9766D"/>
    <w:rsid w:val="00F976CC"/>
    <w:rsid w:val="00F97E38"/>
    <w:rsid w:val="00F97EF2"/>
    <w:rsid w:val="00FA00EB"/>
    <w:rsid w:val="00FA06CD"/>
    <w:rsid w:val="00FA1550"/>
    <w:rsid w:val="00FA25A5"/>
    <w:rsid w:val="00FA2E46"/>
    <w:rsid w:val="00FA2ECE"/>
    <w:rsid w:val="00FA428D"/>
    <w:rsid w:val="00FA42F6"/>
    <w:rsid w:val="00FA4A30"/>
    <w:rsid w:val="00FA4ACE"/>
    <w:rsid w:val="00FA4BDE"/>
    <w:rsid w:val="00FA4F99"/>
    <w:rsid w:val="00FA538F"/>
    <w:rsid w:val="00FA562A"/>
    <w:rsid w:val="00FA5E55"/>
    <w:rsid w:val="00FA623B"/>
    <w:rsid w:val="00FA64A4"/>
    <w:rsid w:val="00FA6FFE"/>
    <w:rsid w:val="00FB073F"/>
    <w:rsid w:val="00FB0D9A"/>
    <w:rsid w:val="00FB11E6"/>
    <w:rsid w:val="00FB1DFD"/>
    <w:rsid w:val="00FB29C6"/>
    <w:rsid w:val="00FB2AF1"/>
    <w:rsid w:val="00FB2C17"/>
    <w:rsid w:val="00FB33D8"/>
    <w:rsid w:val="00FB4159"/>
    <w:rsid w:val="00FB41A1"/>
    <w:rsid w:val="00FB4E95"/>
    <w:rsid w:val="00FB5A44"/>
    <w:rsid w:val="00FB5D5B"/>
    <w:rsid w:val="00FB5E0E"/>
    <w:rsid w:val="00FB6F8D"/>
    <w:rsid w:val="00FB7979"/>
    <w:rsid w:val="00FB7F5E"/>
    <w:rsid w:val="00FC0450"/>
    <w:rsid w:val="00FC0503"/>
    <w:rsid w:val="00FC0DAC"/>
    <w:rsid w:val="00FC0F78"/>
    <w:rsid w:val="00FC1C8E"/>
    <w:rsid w:val="00FC1F38"/>
    <w:rsid w:val="00FC1FD2"/>
    <w:rsid w:val="00FC2407"/>
    <w:rsid w:val="00FC2431"/>
    <w:rsid w:val="00FC2994"/>
    <w:rsid w:val="00FC320C"/>
    <w:rsid w:val="00FC33E4"/>
    <w:rsid w:val="00FC3F7F"/>
    <w:rsid w:val="00FC44B6"/>
    <w:rsid w:val="00FC620F"/>
    <w:rsid w:val="00FC6217"/>
    <w:rsid w:val="00FC65C6"/>
    <w:rsid w:val="00FC6BE1"/>
    <w:rsid w:val="00FC7037"/>
    <w:rsid w:val="00FC76DD"/>
    <w:rsid w:val="00FC7A8C"/>
    <w:rsid w:val="00FC7F6C"/>
    <w:rsid w:val="00FD0478"/>
    <w:rsid w:val="00FD1014"/>
    <w:rsid w:val="00FD1252"/>
    <w:rsid w:val="00FD1FEF"/>
    <w:rsid w:val="00FD2644"/>
    <w:rsid w:val="00FD3094"/>
    <w:rsid w:val="00FD3A7E"/>
    <w:rsid w:val="00FD3BCE"/>
    <w:rsid w:val="00FD3DC6"/>
    <w:rsid w:val="00FD5835"/>
    <w:rsid w:val="00FD6148"/>
    <w:rsid w:val="00FD657B"/>
    <w:rsid w:val="00FD6A78"/>
    <w:rsid w:val="00FD6C78"/>
    <w:rsid w:val="00FD6EB9"/>
    <w:rsid w:val="00FE04A4"/>
    <w:rsid w:val="00FE1260"/>
    <w:rsid w:val="00FE1276"/>
    <w:rsid w:val="00FE1FB5"/>
    <w:rsid w:val="00FE2074"/>
    <w:rsid w:val="00FE2E07"/>
    <w:rsid w:val="00FE3018"/>
    <w:rsid w:val="00FE3ED5"/>
    <w:rsid w:val="00FE466A"/>
    <w:rsid w:val="00FE4C29"/>
    <w:rsid w:val="00FE55E9"/>
    <w:rsid w:val="00FE782B"/>
    <w:rsid w:val="00FF0BD1"/>
    <w:rsid w:val="00FF18EE"/>
    <w:rsid w:val="00FF1CCD"/>
    <w:rsid w:val="00FF24E0"/>
    <w:rsid w:val="00FF25B1"/>
    <w:rsid w:val="00FF3143"/>
    <w:rsid w:val="00FF516F"/>
    <w:rsid w:val="00FF5334"/>
    <w:rsid w:val="00FF5B9A"/>
    <w:rsid w:val="00FF6B4C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87A72B"/>
  <w15:docId w15:val="{0BD78CDA-D0F0-463D-B389-7FCFF990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A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7A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B7A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7A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4B7A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B7A0B"/>
    <w:rPr>
      <w:rFonts w:cs="Times New Roman"/>
      <w:b/>
      <w:bCs/>
    </w:rPr>
  </w:style>
  <w:style w:type="paragraph" w:styleId="ListBullet">
    <w:name w:val="List Bullet"/>
    <w:basedOn w:val="Normal"/>
    <w:rsid w:val="004B7A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4B7A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B7A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B7A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B7A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B7A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B7A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B7A0B"/>
    <w:pPr>
      <w:ind w:left="284"/>
    </w:pPr>
  </w:style>
  <w:style w:type="paragraph" w:customStyle="1" w:styleId="AAFrameAddress">
    <w:name w:val="AA Frame Address"/>
    <w:basedOn w:val="Heading1"/>
    <w:rsid w:val="004B7A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B7A0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B7A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B7A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B7A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B7A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B7A0B"/>
    <w:pPr>
      <w:ind w:left="851" w:hanging="284"/>
    </w:pPr>
  </w:style>
  <w:style w:type="paragraph" w:styleId="Index4">
    <w:name w:val="index 4"/>
    <w:basedOn w:val="Normal"/>
    <w:next w:val="Normal"/>
    <w:semiHidden/>
    <w:rsid w:val="004B7A0B"/>
    <w:pPr>
      <w:ind w:left="1135" w:hanging="284"/>
    </w:pPr>
  </w:style>
  <w:style w:type="paragraph" w:styleId="Index6">
    <w:name w:val="index 6"/>
    <w:basedOn w:val="Normal"/>
    <w:next w:val="Normal"/>
    <w:semiHidden/>
    <w:rsid w:val="004B7A0B"/>
    <w:pPr>
      <w:ind w:left="1702" w:hanging="284"/>
    </w:pPr>
  </w:style>
  <w:style w:type="paragraph" w:styleId="Index5">
    <w:name w:val="index 5"/>
    <w:basedOn w:val="Normal"/>
    <w:next w:val="Normal"/>
    <w:semiHidden/>
    <w:rsid w:val="004B7A0B"/>
    <w:pPr>
      <w:ind w:left="1418" w:hanging="284"/>
    </w:pPr>
  </w:style>
  <w:style w:type="paragraph" w:styleId="Index7">
    <w:name w:val="index 7"/>
    <w:basedOn w:val="Normal"/>
    <w:next w:val="Normal"/>
    <w:semiHidden/>
    <w:rsid w:val="004B7A0B"/>
    <w:pPr>
      <w:ind w:left="1985" w:hanging="284"/>
    </w:pPr>
  </w:style>
  <w:style w:type="paragraph" w:styleId="Index8">
    <w:name w:val="index 8"/>
    <w:basedOn w:val="Normal"/>
    <w:next w:val="Normal"/>
    <w:semiHidden/>
    <w:rsid w:val="004B7A0B"/>
    <w:pPr>
      <w:ind w:left="2269" w:hanging="284"/>
    </w:pPr>
  </w:style>
  <w:style w:type="paragraph" w:styleId="Index9">
    <w:name w:val="index 9"/>
    <w:basedOn w:val="Normal"/>
    <w:next w:val="Normal"/>
    <w:semiHidden/>
    <w:rsid w:val="004B7A0B"/>
    <w:pPr>
      <w:ind w:left="2552" w:hanging="284"/>
    </w:pPr>
  </w:style>
  <w:style w:type="paragraph" w:styleId="TOC2">
    <w:name w:val="toc 2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B7A0B"/>
    <w:pPr>
      <w:ind w:left="851"/>
    </w:pPr>
  </w:style>
  <w:style w:type="paragraph" w:styleId="TOC5">
    <w:name w:val="toc 5"/>
    <w:basedOn w:val="Normal"/>
    <w:next w:val="Normal"/>
    <w:semiHidden/>
    <w:rsid w:val="004B7A0B"/>
    <w:pPr>
      <w:ind w:left="1134"/>
    </w:pPr>
  </w:style>
  <w:style w:type="paragraph" w:styleId="TOC6">
    <w:name w:val="toc 6"/>
    <w:basedOn w:val="Normal"/>
    <w:next w:val="Normal"/>
    <w:semiHidden/>
    <w:rsid w:val="004B7A0B"/>
    <w:pPr>
      <w:ind w:left="1418"/>
    </w:pPr>
  </w:style>
  <w:style w:type="paragraph" w:styleId="TOC7">
    <w:name w:val="toc 7"/>
    <w:basedOn w:val="Normal"/>
    <w:next w:val="Normal"/>
    <w:semiHidden/>
    <w:rsid w:val="004B7A0B"/>
    <w:pPr>
      <w:ind w:left="1701"/>
    </w:pPr>
  </w:style>
  <w:style w:type="paragraph" w:styleId="TOC8">
    <w:name w:val="toc 8"/>
    <w:basedOn w:val="Normal"/>
    <w:next w:val="Normal"/>
    <w:semiHidden/>
    <w:rsid w:val="004B7A0B"/>
    <w:pPr>
      <w:ind w:left="1985"/>
    </w:pPr>
  </w:style>
  <w:style w:type="paragraph" w:styleId="TOC9">
    <w:name w:val="toc 9"/>
    <w:basedOn w:val="Normal"/>
    <w:next w:val="Normal"/>
    <w:semiHidden/>
    <w:rsid w:val="004B7A0B"/>
    <w:pPr>
      <w:ind w:left="2268"/>
    </w:pPr>
  </w:style>
  <w:style w:type="paragraph" w:styleId="TableofFigures">
    <w:name w:val="table of figures"/>
    <w:basedOn w:val="Normal"/>
    <w:next w:val="Normal"/>
    <w:semiHidden/>
    <w:rsid w:val="004B7A0B"/>
    <w:pPr>
      <w:ind w:left="567" w:hanging="567"/>
    </w:pPr>
  </w:style>
  <w:style w:type="paragraph" w:styleId="ListBullet5">
    <w:name w:val="List Bullet 5"/>
    <w:basedOn w:val="Normal"/>
    <w:rsid w:val="004B7A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uiPriority w:val="99"/>
    <w:rsid w:val="004B7A0B"/>
    <w:pPr>
      <w:spacing w:after="120"/>
    </w:pPr>
  </w:style>
  <w:style w:type="paragraph" w:styleId="BodyTextFirstIndent">
    <w:name w:val="Body Text First Indent"/>
    <w:basedOn w:val="BodyText"/>
    <w:rsid w:val="004B7A0B"/>
    <w:pPr>
      <w:ind w:firstLine="284"/>
    </w:pPr>
  </w:style>
  <w:style w:type="paragraph" w:styleId="BodyTextIndent">
    <w:name w:val="Body Text Indent"/>
    <w:basedOn w:val="Normal"/>
    <w:rsid w:val="004B7A0B"/>
    <w:pPr>
      <w:spacing w:after="120"/>
      <w:ind w:left="283"/>
    </w:pPr>
  </w:style>
  <w:style w:type="paragraph" w:styleId="BodyTextFirstIndent2">
    <w:name w:val="Body Text First Indent 2"/>
    <w:basedOn w:val="BodyTextIndent"/>
    <w:rsid w:val="004B7A0B"/>
    <w:pPr>
      <w:ind w:left="284" w:firstLine="284"/>
    </w:pPr>
  </w:style>
  <w:style w:type="character" w:styleId="Strong">
    <w:name w:val="Strong"/>
    <w:basedOn w:val="DefaultParagraphFont"/>
    <w:qFormat/>
    <w:rsid w:val="004B7A0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B7A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B7A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B7A0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B7A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B7A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B7A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B7A0B"/>
    <w:pPr>
      <w:framePr w:h="1054" w:wrap="around" w:y="5920"/>
    </w:pPr>
  </w:style>
  <w:style w:type="paragraph" w:customStyle="1" w:styleId="ReportHeading3">
    <w:name w:val="ReportHeading3"/>
    <w:basedOn w:val="ReportHeading2"/>
    <w:rsid w:val="004B7A0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B7A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B7A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B7A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B7A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B7A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B7A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4B7A0B"/>
  </w:style>
  <w:style w:type="paragraph" w:styleId="BodyText3">
    <w:name w:val="Body Text 3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E96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E96307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6662E5"/>
    <w:pPr>
      <w:spacing w:after="120" w:line="480" w:lineRule="auto"/>
      <w:ind w:left="360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31AA3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E0">
    <w:name w:val="»¡E"/>
    <w:basedOn w:val="Normal"/>
    <w:rsid w:val="004324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070D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ody Char Char Char"/>
    <w:basedOn w:val="DefaultParagraphFont"/>
    <w:link w:val="BodyText"/>
    <w:rsid w:val="009E75E1"/>
    <w:rPr>
      <w:rFonts w:ascii="Arial" w:hAnsi="Arial" w:cs="Angsana New"/>
      <w:sz w:val="18"/>
      <w:szCs w:val="18"/>
      <w:lang w:val="en-US" w:eastAsia="en-US" w:bidi="th-TH"/>
    </w:rPr>
  </w:style>
  <w:style w:type="paragraph" w:styleId="Title">
    <w:name w:val="Title"/>
    <w:basedOn w:val="Normal"/>
    <w:qFormat/>
    <w:rsid w:val="006F62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index">
    <w:name w:val="index"/>
    <w:aliases w:val="ix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rsid w:val="00DA7CD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cctcolumnheading">
    <w:name w:val="acct column heading"/>
    <w:aliases w:val="ac"/>
    <w:basedOn w:val="Normal"/>
    <w:rsid w:val="00DA7C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28B4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1181C"/>
    <w:rPr>
      <w:rFonts w:ascii="Arial" w:hAnsi="Arial"/>
      <w:sz w:val="18"/>
      <w:szCs w:val="18"/>
    </w:rPr>
  </w:style>
  <w:style w:type="character" w:customStyle="1" w:styleId="Heading9Char">
    <w:name w:val="Heading 9 Char"/>
    <w:basedOn w:val="DefaultParagraphFont"/>
    <w:link w:val="Heading9"/>
    <w:locked/>
    <w:rsid w:val="00D1181C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uiPriority w:val="99"/>
    <w:rsid w:val="00A7660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rsid w:val="00A7660F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A7660F"/>
    <w:rPr>
      <w:rFonts w:ascii="Book Antiqua" w:hAnsi="Book Antiqua"/>
      <w:sz w:val="22"/>
      <w:szCs w:val="22"/>
    </w:rPr>
  </w:style>
  <w:style w:type="character" w:customStyle="1" w:styleId="Heading2Char1">
    <w:name w:val="Heading 2 Char1"/>
    <w:locked/>
    <w:rsid w:val="00A7660F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cent">
    <w:name w:val="&amp;cent"/>
    <w:basedOn w:val="Normal"/>
    <w:uiPriority w:val="99"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customStyle="1" w:styleId="ColorfulList-Accent11">
    <w:name w:val="Colorful List - Accent 11"/>
    <w:basedOn w:val="Normal"/>
    <w:uiPriority w:val="99"/>
    <w:qFormat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6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66DFB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4E37E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C2A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C2AA6"/>
    <w:rPr>
      <w:rFonts w:asciiTheme="majorBidi" w:eastAsia="Calibri" w:hAnsiTheme="majorBidi" w:cstheme="majorBidi"/>
      <w:i/>
      <w:iCs/>
      <w:sz w:val="30"/>
      <w:szCs w:val="30"/>
    </w:rPr>
  </w:style>
  <w:style w:type="character" w:styleId="CommentReference">
    <w:name w:val="annotation reference"/>
    <w:uiPriority w:val="99"/>
    <w:rsid w:val="00DC51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C51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11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9"/>
    <w:rsid w:val="00A119D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1Char1">
    <w:name w:val="Heading 1 Char1"/>
    <w:basedOn w:val="DefaultParagraphFont"/>
    <w:uiPriority w:val="99"/>
    <w:rsid w:val="00A119D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A119DC"/>
    <w:rPr>
      <w:rFonts w:ascii="Arial" w:hAnsi="Arial" w:cs="Times New Roman"/>
      <w:i/>
      <w:iCs/>
      <w:sz w:val="18"/>
      <w:szCs w:val="18"/>
    </w:rPr>
  </w:style>
  <w:style w:type="character" w:customStyle="1" w:styleId="Heading3Char1">
    <w:name w:val="Heading 3 Char1"/>
    <w:basedOn w:val="DefaultParagraphFont"/>
    <w:rsid w:val="00A119D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A119DC"/>
    <w:rPr>
      <w:rFonts w:ascii="Arial" w:hAnsi="Arial" w:cs="Times New Roman"/>
      <w:b/>
      <w:bCs/>
      <w:sz w:val="18"/>
      <w:szCs w:val="18"/>
    </w:rPr>
  </w:style>
  <w:style w:type="character" w:customStyle="1" w:styleId="Heading4Char1">
    <w:name w:val="Heading 4 Char1"/>
    <w:basedOn w:val="DefaultParagraphFont"/>
    <w:rsid w:val="00A119D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119DC"/>
    <w:rPr>
      <w:rFonts w:cs="EucrosiaUPC"/>
      <w:b/>
      <w:bCs/>
      <w:sz w:val="32"/>
      <w:szCs w:val="32"/>
    </w:rPr>
  </w:style>
  <w:style w:type="character" w:customStyle="1" w:styleId="Heading5Char1">
    <w:name w:val="Heading 5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A119D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A119DC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119DC"/>
    <w:rPr>
      <w:rFonts w:cs="EucrosiaUPC"/>
      <w:sz w:val="30"/>
      <w:szCs w:val="30"/>
    </w:rPr>
  </w:style>
  <w:style w:type="character" w:customStyle="1" w:styleId="Heading8Char1">
    <w:name w:val="Heading 8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basedOn w:val="DefaultParagraphFont"/>
    <w:uiPriority w:val="20"/>
    <w:qFormat/>
    <w:rsid w:val="00A119DC"/>
    <w:rPr>
      <w:b w:val="0"/>
      <w:bCs w:val="0"/>
      <w:i w:val="0"/>
      <w:iCs w:val="0"/>
      <w:color w:val="D14836"/>
    </w:rPr>
  </w:style>
  <w:style w:type="paragraph" w:styleId="DocumentMap">
    <w:name w:val="Document Map"/>
    <w:basedOn w:val="Normal"/>
    <w:link w:val="DocumentMapChar"/>
    <w:uiPriority w:val="99"/>
    <w:unhideWhenUsed/>
    <w:rsid w:val="00A119D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19DC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DC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rsid w:val="00F7573A"/>
  </w:style>
  <w:style w:type="paragraph" w:styleId="FootnoteText">
    <w:name w:val="footnote text"/>
    <w:aliases w:val="ft"/>
    <w:basedOn w:val="Normal"/>
    <w:link w:val="FootnoteTextChar"/>
    <w:semiHidden/>
    <w:rsid w:val="007E7C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E7CB8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E7CB8"/>
    <w:rPr>
      <w:vertAlign w:val="superscript"/>
    </w:rPr>
  </w:style>
  <w:style w:type="paragraph" w:customStyle="1" w:styleId="a4">
    <w:name w:val="เนื้อเรื่อง"/>
    <w:basedOn w:val="Normal"/>
    <w:rsid w:val="00C63F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</w:rPr>
  </w:style>
  <w:style w:type="paragraph" w:styleId="NoSpacing">
    <w:name w:val="No Spacing"/>
    <w:uiPriority w:val="1"/>
    <w:qFormat/>
    <w:rsid w:val="00361A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5467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54670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D97F0C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536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40BF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D1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B0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C00AFC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  <w:semiHidden/>
    <w:unhideWhenUsed/>
    <w:rsid w:val="00100BB4"/>
  </w:style>
  <w:style w:type="paragraph" w:customStyle="1" w:styleId="zKISOffAddress">
    <w:name w:val="zKISOffAddress"/>
    <w:basedOn w:val="Normal"/>
    <w:rsid w:val="007E4F7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Revision">
    <w:name w:val="Revision"/>
    <w:hidden/>
    <w:uiPriority w:val="99"/>
    <w:semiHidden/>
    <w:rsid w:val="007807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9DE193-191A-4348-AAD7-E030E44FB1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1782BB-F6E1-45E0-8978-84357A732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24C66-F12C-464D-84EB-D024E516783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D15643C5-BB4E-4976-B7AD-E7186AA52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</TotalTime>
  <Pages>6</Pages>
  <Words>1293</Words>
  <Characters>7371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นครหลวงกระเบื้องและท่อ จำกัด</vt:lpstr>
      <vt:lpstr>บริษัท นครหลวงกระเบื้องและท่อ จำกัด</vt:lpstr>
    </vt:vector>
  </TitlesOfParts>
  <Company>KPMG</Company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นครหลวงกระเบื้องและท่อ จำกัด</dc:title>
  <dc:creator>tadsong_h22</dc:creator>
  <cp:lastModifiedBy>Phudit, Moovoravich</cp:lastModifiedBy>
  <cp:revision>6</cp:revision>
  <cp:lastPrinted>2024-02-07T09:54:00Z</cp:lastPrinted>
  <dcterms:created xsi:type="dcterms:W3CDTF">2024-02-20T08:34:00Z</dcterms:created>
  <dcterms:modified xsi:type="dcterms:W3CDTF">2024-02-21T07:23:00Z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-1156433609</vt:i4>
  </property>
  <property fmtid="{D5CDD505-2E9C-101B-9397-08002B2CF9AE}" pid="3" name="ContentTypeId">
    <vt:lpwstr>0x010100FC3C573FF70E394A86433F5E112C33AA</vt:lpwstr>
  </property>
</Properties>
</file>