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233884" w:rsidRPr="00CD07A0" w14:paraId="7894CA51" w14:textId="77777777" w:rsidTr="00864A3A">
        <w:trPr>
          <w:tblHeader/>
        </w:trPr>
        <w:tc>
          <w:tcPr>
            <w:tcW w:w="1384" w:type="dxa"/>
          </w:tcPr>
          <w:p w14:paraId="124138C3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6B2B5625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33884" w:rsidRPr="00CD07A0" w14:paraId="7B4EC597" w14:textId="77777777" w:rsidTr="00864A3A">
        <w:trPr>
          <w:tblHeader/>
        </w:trPr>
        <w:tc>
          <w:tcPr>
            <w:tcW w:w="1384" w:type="dxa"/>
          </w:tcPr>
          <w:p w14:paraId="7F226F72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71A6983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884" w:rsidRPr="00CD07A0" w14:paraId="7297720F" w14:textId="77777777" w:rsidTr="00864A3A">
        <w:tc>
          <w:tcPr>
            <w:tcW w:w="1384" w:type="dxa"/>
          </w:tcPr>
          <w:p w14:paraId="17FF2D7D" w14:textId="77777777" w:rsidR="00233884" w:rsidRPr="00CD07A0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380E329" w14:textId="58EE6F9E" w:rsidR="00233884" w:rsidRPr="00CD07A0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33884" w:rsidRPr="00CD07A0" w14:paraId="1F78EE36" w14:textId="77777777" w:rsidTr="00864A3A">
        <w:tc>
          <w:tcPr>
            <w:tcW w:w="1384" w:type="dxa"/>
          </w:tcPr>
          <w:p w14:paraId="36FFA54E" w14:textId="77777777" w:rsidR="00233884" w:rsidRPr="00CD07A0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7584EB" w14:textId="0FE643D3" w:rsidR="00233884" w:rsidRPr="00CD07A0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33884" w:rsidRPr="00CD07A0" w14:paraId="5E9A578E" w14:textId="77777777" w:rsidTr="00864A3A">
        <w:tc>
          <w:tcPr>
            <w:tcW w:w="1384" w:type="dxa"/>
          </w:tcPr>
          <w:p w14:paraId="7D5741FD" w14:textId="77777777" w:rsidR="00233884" w:rsidRPr="00CD07A0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8B85D7" w14:textId="0A61DD15" w:rsidR="00233884" w:rsidRPr="00CD07A0" w:rsidRDefault="00233884" w:rsidP="00233884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233884" w:rsidRPr="00CD07A0" w14:paraId="3CA49B82" w14:textId="77777777" w:rsidTr="00864A3A">
        <w:tc>
          <w:tcPr>
            <w:tcW w:w="1384" w:type="dxa"/>
          </w:tcPr>
          <w:p w14:paraId="621DC33E" w14:textId="77777777" w:rsidR="00233884" w:rsidRPr="00CD07A0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AD80781" w14:textId="12CEE594" w:rsidR="00233884" w:rsidRPr="00CD07A0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3884" w:rsidRPr="00CD07A0" w14:paraId="04B33A68" w14:textId="77777777" w:rsidTr="00864A3A">
        <w:tc>
          <w:tcPr>
            <w:tcW w:w="1384" w:type="dxa"/>
          </w:tcPr>
          <w:p w14:paraId="11EE942F" w14:textId="77777777" w:rsidR="00233884" w:rsidRPr="00CD07A0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B78D45" w14:textId="06ACD808" w:rsidR="00233884" w:rsidRPr="00CD07A0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  </w:t>
            </w:r>
          </w:p>
        </w:tc>
      </w:tr>
      <w:tr w:rsidR="00233884" w:rsidRPr="00CD07A0" w14:paraId="17A4ECA8" w14:textId="77777777" w:rsidTr="00864A3A">
        <w:tc>
          <w:tcPr>
            <w:tcW w:w="1384" w:type="dxa"/>
          </w:tcPr>
          <w:p w14:paraId="6AD44CF2" w14:textId="77777777" w:rsidR="00233884" w:rsidRPr="00CD07A0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8BD59" w14:textId="7E65DF32" w:rsidR="00233884" w:rsidRPr="00CD07A0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C35538" w:rsidRPr="00CD07A0" w14:paraId="6D1BB811" w14:textId="77777777" w:rsidTr="00864A3A">
        <w:tc>
          <w:tcPr>
            <w:tcW w:w="1384" w:type="dxa"/>
          </w:tcPr>
          <w:p w14:paraId="2D179D1C" w14:textId="77777777" w:rsidR="00C35538" w:rsidRPr="00CD07A0" w:rsidRDefault="00C35538" w:rsidP="00C355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DF2F7DC" w14:textId="4EEC5460" w:rsidR="00C35538" w:rsidRPr="00CD07A0" w:rsidRDefault="0044203B" w:rsidP="00C35538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44203B" w:rsidRPr="00CD07A0" w14:paraId="06FEB25F" w14:textId="77777777" w:rsidTr="00864A3A">
        <w:tc>
          <w:tcPr>
            <w:tcW w:w="1384" w:type="dxa"/>
          </w:tcPr>
          <w:p w14:paraId="5B715BD6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DCFDBB" w14:textId="1D45CD3C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4203B" w:rsidRPr="00CD07A0" w14:paraId="6F122AFD" w14:textId="77777777" w:rsidTr="00864A3A">
        <w:tc>
          <w:tcPr>
            <w:tcW w:w="1384" w:type="dxa"/>
          </w:tcPr>
          <w:p w14:paraId="740DAC44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96B107" w14:textId="7F1F0A00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4203B" w:rsidRPr="00CD07A0" w14:paraId="3A15758C" w14:textId="77777777" w:rsidTr="00864A3A">
        <w:tc>
          <w:tcPr>
            <w:tcW w:w="1384" w:type="dxa"/>
          </w:tcPr>
          <w:p w14:paraId="270816C2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C5DEB36" w14:textId="0E0425D4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44203B" w:rsidRPr="00CD07A0" w14:paraId="28FE1E0A" w14:textId="77777777" w:rsidTr="00864A3A">
        <w:tc>
          <w:tcPr>
            <w:tcW w:w="1384" w:type="dxa"/>
          </w:tcPr>
          <w:p w14:paraId="644B4A4F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76E995C" w14:textId="40D72ADE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44203B" w:rsidRPr="00CD07A0" w14:paraId="3FFC05F1" w14:textId="77777777" w:rsidTr="00864A3A">
        <w:tc>
          <w:tcPr>
            <w:tcW w:w="1384" w:type="dxa"/>
          </w:tcPr>
          <w:p w14:paraId="37D32147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9B06ABF" w14:textId="6A9A2059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44203B" w:rsidRPr="00CD07A0" w14:paraId="12CD40BB" w14:textId="77777777" w:rsidTr="00864A3A">
        <w:tc>
          <w:tcPr>
            <w:tcW w:w="1384" w:type="dxa"/>
          </w:tcPr>
          <w:p w14:paraId="427CBF40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6C1C5C7" w14:textId="391117D5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4203B" w:rsidRPr="00CD07A0" w14:paraId="25470700" w14:textId="77777777" w:rsidTr="00864A3A">
        <w:tc>
          <w:tcPr>
            <w:tcW w:w="1384" w:type="dxa"/>
          </w:tcPr>
          <w:p w14:paraId="67390CD0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AD8153" w14:textId="26D8B94C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44203B" w:rsidRPr="00CD07A0" w14:paraId="3217A7FB" w14:textId="77777777" w:rsidTr="00864A3A">
        <w:tc>
          <w:tcPr>
            <w:tcW w:w="1384" w:type="dxa"/>
          </w:tcPr>
          <w:p w14:paraId="30E4472B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08B10FE" w14:textId="106B5D79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44203B" w:rsidRPr="00CD07A0" w14:paraId="7DCDB518" w14:textId="77777777" w:rsidTr="00864A3A">
        <w:tc>
          <w:tcPr>
            <w:tcW w:w="1384" w:type="dxa"/>
          </w:tcPr>
          <w:p w14:paraId="50941B81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CEFFD1A" w14:textId="799E88F8" w:rsidR="0044203B" w:rsidRPr="00CD07A0" w:rsidRDefault="004124D4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44203B" w:rsidRPr="00CD07A0" w14:paraId="4AD1FF92" w14:textId="77777777" w:rsidTr="00864A3A">
        <w:tc>
          <w:tcPr>
            <w:tcW w:w="1384" w:type="dxa"/>
          </w:tcPr>
          <w:p w14:paraId="57A95413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60B4E92" w14:textId="630D8D41" w:rsidR="0044203B" w:rsidRPr="00CD07A0" w:rsidRDefault="004124D4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44203B" w:rsidRPr="00CD07A0" w14:paraId="650DF94E" w14:textId="77777777" w:rsidTr="00864A3A">
        <w:tc>
          <w:tcPr>
            <w:tcW w:w="1384" w:type="dxa"/>
          </w:tcPr>
          <w:p w14:paraId="75465748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8F5DCB" w14:textId="583B52C0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4203B" w:rsidRPr="00CD07A0" w14:paraId="2FD1BAF2" w14:textId="77777777" w:rsidTr="00864A3A">
        <w:tc>
          <w:tcPr>
            <w:tcW w:w="1384" w:type="dxa"/>
          </w:tcPr>
          <w:p w14:paraId="642206E4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6F45B4" w14:textId="68E2418A" w:rsidR="0044203B" w:rsidRPr="00CD07A0" w:rsidRDefault="0044203B" w:rsidP="0044203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44203B" w:rsidRPr="00CD07A0" w14:paraId="06F52908" w14:textId="77777777" w:rsidTr="00864A3A">
        <w:tc>
          <w:tcPr>
            <w:tcW w:w="1384" w:type="dxa"/>
          </w:tcPr>
          <w:p w14:paraId="1BFDA45E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C976471" w14:textId="57398605" w:rsidR="0044203B" w:rsidRPr="00CD07A0" w:rsidRDefault="0044203B" w:rsidP="0044203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44203B" w:rsidRPr="00CD07A0" w14:paraId="7C0616CA" w14:textId="77777777" w:rsidTr="00864A3A">
        <w:tc>
          <w:tcPr>
            <w:tcW w:w="1384" w:type="dxa"/>
          </w:tcPr>
          <w:p w14:paraId="0633D3A1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D4A720D" w14:textId="620D07E4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4203B" w:rsidRPr="00CD07A0" w14:paraId="5F3DB62E" w14:textId="77777777" w:rsidTr="00864A3A">
        <w:tc>
          <w:tcPr>
            <w:tcW w:w="1384" w:type="dxa"/>
          </w:tcPr>
          <w:p w14:paraId="10A53AD2" w14:textId="77777777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DCE5272" w14:textId="4C0144B8" w:rsidR="0044203B" w:rsidRPr="00CD07A0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2FAB7F2C" w14:textId="1971966B" w:rsidR="004F361E" w:rsidRPr="00CD07A0" w:rsidRDefault="006922F4" w:rsidP="000167FE">
      <w:pPr>
        <w:pStyle w:val="IndexHeading1"/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0" w:name="_Hlk60849403"/>
      <w:r w:rsidRPr="00CD07A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 </w:t>
      </w:r>
      <w:bookmarkEnd w:id="0"/>
      <w:r w:rsidRPr="00CD07A0">
        <w:rPr>
          <w:rFonts w:asciiTheme="majorBidi" w:hAnsiTheme="majorBidi" w:cstheme="majorBidi"/>
          <w:sz w:val="30"/>
          <w:szCs w:val="30"/>
          <w:rtl/>
          <w:cs/>
          <w:lang w:bidi="th-TH"/>
        </w:rPr>
        <w:br w:type="page"/>
      </w:r>
      <w:r w:rsidR="004F361E" w:rsidRPr="00CD07A0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613A8E27" w14:textId="77777777" w:rsidR="004F361E" w:rsidRPr="00CD07A0" w:rsidRDefault="004F361E" w:rsidP="004F3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6C5FD6" w14:textId="60EA772B" w:rsidR="00F64577" w:rsidRPr="00CD07A0" w:rsidRDefault="004F361E" w:rsidP="00F6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17" w:firstLine="540"/>
        <w:jc w:val="both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B66A6" w:rsidRPr="00CD07A0">
        <w:rPr>
          <w:rFonts w:asciiTheme="majorBidi" w:hAnsiTheme="majorBidi" w:cstheme="majorBidi"/>
          <w:sz w:val="30"/>
          <w:szCs w:val="30"/>
          <w:cs/>
        </w:rPr>
        <w:t>คณะ</w:t>
      </w:r>
      <w:r w:rsidRPr="00CD07A0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630ECF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31D14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2424" w:rsidRPr="00CD07A0">
        <w:rPr>
          <w:rFonts w:asciiTheme="majorBidi" w:hAnsiTheme="majorBidi" w:cstheme="majorBidi"/>
          <w:sz w:val="30"/>
          <w:szCs w:val="30"/>
        </w:rPr>
        <w:t>2</w:t>
      </w:r>
      <w:r w:rsidR="009E7A02" w:rsidRPr="00CD07A0">
        <w:rPr>
          <w:rFonts w:asciiTheme="majorBidi" w:hAnsiTheme="majorBidi" w:cstheme="majorBidi"/>
          <w:sz w:val="30"/>
          <w:szCs w:val="30"/>
        </w:rPr>
        <w:t>2</w:t>
      </w:r>
      <w:r w:rsidR="00122424"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="00122424" w:rsidRPr="00CD07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8013A" w:rsidRPr="00CD07A0">
        <w:rPr>
          <w:rFonts w:asciiTheme="majorBidi" w:hAnsiTheme="majorBidi" w:cstheme="majorBidi"/>
          <w:sz w:val="30"/>
          <w:szCs w:val="30"/>
        </w:rPr>
        <w:t>2567</w:t>
      </w:r>
    </w:p>
    <w:p w14:paraId="3EA55D46" w14:textId="77777777" w:rsidR="008F7D40" w:rsidRPr="00CD07A0" w:rsidRDefault="008F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68F819AC" w14:textId="77777777" w:rsidR="0077361D" w:rsidRPr="00CD07A0" w:rsidRDefault="0057196D" w:rsidP="004F361E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CD07A0">
        <w:rPr>
          <w:rFonts w:asciiTheme="majorBidi" w:hAnsiTheme="majorBidi" w:cstheme="majorBidi"/>
          <w:cs/>
        </w:rPr>
        <w:t>ข้อมูล</w:t>
      </w:r>
      <w:r w:rsidR="0077361D" w:rsidRPr="00CD07A0">
        <w:rPr>
          <w:rFonts w:asciiTheme="majorBidi" w:hAnsiTheme="majorBidi" w:cstheme="majorBidi"/>
          <w:cs/>
        </w:rPr>
        <w:t xml:space="preserve">ทั่วไป </w:t>
      </w:r>
    </w:p>
    <w:p w14:paraId="10FDD41F" w14:textId="77777777" w:rsidR="005E0586" w:rsidRPr="00CD07A0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71AA8" w14:textId="691D1920" w:rsidR="00C945C4" w:rsidRPr="00CD07A0" w:rsidRDefault="008C2409" w:rsidP="006D24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D07A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</w:t>
      </w:r>
      <w:r w:rsidR="00C40ED4" w:rsidRPr="00CD07A0">
        <w:rPr>
          <w:rFonts w:asciiTheme="majorBidi" w:hAnsiTheme="majorBidi" w:cstheme="majorBidi" w:hint="cs"/>
          <w:spacing w:val="-2"/>
          <w:sz w:val="30"/>
          <w:szCs w:val="30"/>
          <w:cs/>
        </w:rPr>
        <w:t>โ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 xml:space="preserve">รแยล พลัส จำกัด </w:t>
      </w:r>
      <w:r w:rsidR="00C40ED4" w:rsidRPr="00CD07A0">
        <w:rPr>
          <w:rFonts w:ascii="Angsana New" w:hAnsi="Angsana New"/>
          <w:color w:val="000000"/>
          <w:sz w:val="30"/>
          <w:szCs w:val="30"/>
          <w:cs/>
        </w:rPr>
        <w:t>(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="00C40ED4" w:rsidRPr="00CD07A0">
        <w:rPr>
          <w:rFonts w:ascii="Angsana New" w:hAnsi="Angsana New"/>
          <w:color w:val="000000"/>
          <w:sz w:val="30"/>
          <w:szCs w:val="30"/>
          <w:cs/>
        </w:rPr>
        <w:t>) “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C40ED4" w:rsidRPr="00CD07A0">
        <w:rPr>
          <w:rFonts w:ascii="Angsana New" w:hAnsi="Angsana New"/>
          <w:color w:val="000000"/>
          <w:sz w:val="30"/>
          <w:szCs w:val="30"/>
          <w:cs/>
        </w:rPr>
        <w:t xml:space="preserve">” 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และจดทะเบียนกับตลาดหลักทรัพย์แห่งประเทศไทยเมื่อวันที่</w:t>
      </w:r>
      <w:r w:rsidR="00C40ED4" w:rsidRPr="00CD07A0">
        <w:rPr>
          <w:rFonts w:ascii="Angsana New" w:hAnsi="Angsana New"/>
          <w:color w:val="000000"/>
          <w:sz w:val="30"/>
          <w:szCs w:val="30"/>
        </w:rPr>
        <w:t xml:space="preserve"> 20 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C40ED4" w:rsidRPr="00CD07A0">
        <w:rPr>
          <w:rFonts w:ascii="Angsana New" w:hAnsi="Angsana New"/>
          <w:color w:val="000000"/>
          <w:sz w:val="30"/>
          <w:szCs w:val="30"/>
        </w:rPr>
        <w:t>2565</w:t>
      </w:r>
      <w:r w:rsidR="00982871" w:rsidRPr="00CD07A0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="00982871" w:rsidRPr="00CD07A0">
        <w:rPr>
          <w:rFonts w:ascii="Angsana New" w:hAnsi="Angsana New"/>
          <w:color w:val="000000"/>
          <w:sz w:val="30"/>
          <w:szCs w:val="30"/>
        </w:rPr>
        <w:t xml:space="preserve"> 84/3-7 </w:t>
      </w:r>
      <w:r w:rsidR="00982871" w:rsidRPr="00CD07A0">
        <w:rPr>
          <w:rFonts w:ascii="Angsana New" w:hAnsi="Angsana New"/>
          <w:color w:val="000000"/>
          <w:sz w:val="30"/>
          <w:szCs w:val="30"/>
          <w:cs/>
        </w:rPr>
        <w:t xml:space="preserve">ซอยพระรามที่ </w:t>
      </w:r>
      <w:r w:rsidR="00982871" w:rsidRPr="00CD07A0">
        <w:rPr>
          <w:rFonts w:ascii="Angsana New" w:hAnsi="Angsana New"/>
          <w:color w:val="000000"/>
          <w:sz w:val="30"/>
          <w:szCs w:val="30"/>
        </w:rPr>
        <w:t xml:space="preserve">2 </w:t>
      </w:r>
      <w:r w:rsidR="00982871" w:rsidRPr="00CD07A0">
        <w:rPr>
          <w:rFonts w:ascii="Angsana New" w:hAnsi="Angsana New"/>
          <w:color w:val="000000"/>
          <w:sz w:val="30"/>
          <w:szCs w:val="30"/>
          <w:cs/>
        </w:rPr>
        <w:t xml:space="preserve">ซอย </w:t>
      </w:r>
      <w:r w:rsidR="00982871" w:rsidRPr="00CD07A0">
        <w:rPr>
          <w:rFonts w:ascii="Angsana New" w:hAnsi="Angsana New"/>
          <w:color w:val="000000"/>
          <w:sz w:val="30"/>
          <w:szCs w:val="30"/>
        </w:rPr>
        <w:t xml:space="preserve">69 </w:t>
      </w:r>
      <w:r w:rsidR="00982871" w:rsidRPr="00CD07A0">
        <w:rPr>
          <w:rFonts w:ascii="Angsana New" w:hAnsi="Angsana New"/>
          <w:color w:val="000000"/>
          <w:sz w:val="30"/>
          <w:szCs w:val="30"/>
          <w:cs/>
        </w:rPr>
        <w:t xml:space="preserve">แขวงแสมดำ เขตบางขุนเทียน กรุงเทพมหานคร </w:t>
      </w:r>
      <w:r w:rsidR="00982871" w:rsidRPr="00CD07A0">
        <w:rPr>
          <w:rFonts w:ascii="Angsana New" w:hAnsi="Angsana New"/>
          <w:color w:val="000000"/>
          <w:sz w:val="30"/>
          <w:szCs w:val="30"/>
        </w:rPr>
        <w:t>10150</w:t>
      </w:r>
    </w:p>
    <w:p w14:paraId="687C0AFF" w14:textId="77777777" w:rsidR="00C945C4" w:rsidRPr="00CD07A0" w:rsidRDefault="00C945C4" w:rsidP="00C945C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39947" w14:textId="023D7071" w:rsidR="00B6783A" w:rsidRPr="00CD07A0" w:rsidRDefault="00B6783A" w:rsidP="00B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CD07A0">
        <w:rPr>
          <w:rFonts w:ascii="Angsana New" w:hAnsi="Angsana New" w:hint="cs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 ถือหุ้นของบริษัทในอัตรา</w:t>
      </w:r>
      <w:r w:rsidRPr="00CD07A0">
        <w:rPr>
          <w:rFonts w:ascii="Angsana New" w:hAnsi="Angsana New"/>
          <w:color w:val="000000"/>
          <w:sz w:val="30"/>
          <w:szCs w:val="30"/>
          <w:cs/>
        </w:rPr>
        <w:t>ร้อยละ</w:t>
      </w:r>
      <w:r w:rsidRPr="00CD07A0">
        <w:rPr>
          <w:rFonts w:ascii="Angsana New" w:hAnsi="Angsana New"/>
          <w:color w:val="000000"/>
          <w:sz w:val="30"/>
          <w:szCs w:val="30"/>
        </w:rPr>
        <w:t xml:space="preserve"> 34</w:t>
      </w:r>
      <w:r w:rsidRPr="00CD07A0">
        <w:rPr>
          <w:rFonts w:ascii="Angsana New" w:hAnsi="Angsana New"/>
          <w:color w:val="000000"/>
          <w:sz w:val="30"/>
          <w:szCs w:val="30"/>
          <w:cs/>
        </w:rPr>
        <w:t>.</w:t>
      </w:r>
      <w:r w:rsidRPr="00CD07A0">
        <w:rPr>
          <w:rFonts w:ascii="Angsana New" w:hAnsi="Angsana New"/>
          <w:color w:val="000000"/>
          <w:sz w:val="30"/>
          <w:szCs w:val="30"/>
        </w:rPr>
        <w:t>43</w:t>
      </w:r>
      <w:r w:rsidRPr="00CD07A0">
        <w:rPr>
          <w:rFonts w:ascii="Angsana New" w:hAnsi="Angsana New"/>
          <w:color w:val="000000"/>
          <w:sz w:val="30"/>
          <w:szCs w:val="30"/>
          <w:cs/>
        </w:rPr>
        <w:t xml:space="preserve"> และร้อยละ </w:t>
      </w:r>
      <w:r w:rsidRPr="00CD07A0">
        <w:rPr>
          <w:rFonts w:ascii="Angsana New" w:hAnsi="Angsana New"/>
          <w:color w:val="000000"/>
          <w:sz w:val="30"/>
          <w:szCs w:val="30"/>
        </w:rPr>
        <w:t>15</w:t>
      </w:r>
      <w:r w:rsidRPr="00CD07A0">
        <w:rPr>
          <w:rFonts w:ascii="Angsana New" w:hAnsi="Angsana New"/>
          <w:color w:val="000000"/>
          <w:sz w:val="30"/>
          <w:szCs w:val="30"/>
          <w:cs/>
        </w:rPr>
        <w:t>.</w:t>
      </w:r>
      <w:r w:rsidRPr="00CD07A0">
        <w:rPr>
          <w:rFonts w:ascii="Angsana New" w:hAnsi="Angsana New"/>
          <w:color w:val="000000"/>
          <w:sz w:val="30"/>
          <w:szCs w:val="30"/>
        </w:rPr>
        <w:t xml:space="preserve">02 </w:t>
      </w:r>
      <w:r w:rsidRPr="00CD07A0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CD07A0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CD07A0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A74381" w:rsidRPr="00CD07A0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Pr="00CD07A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: นายพลแสง แซ่เบ๊ และนางสาวอมรรัตน์ เกษวิเศษ ถือหุ้นของบริษัทในอัตราร้อยละ </w:t>
      </w:r>
      <w:r w:rsidR="00A74381" w:rsidRPr="00CD07A0">
        <w:rPr>
          <w:rFonts w:ascii="Angsana New" w:hAnsi="Angsana New"/>
          <w:i/>
          <w:iCs/>
          <w:color w:val="000000"/>
          <w:sz w:val="30"/>
          <w:szCs w:val="30"/>
        </w:rPr>
        <w:t>34.43</w:t>
      </w:r>
      <w:r w:rsidRPr="00CD07A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CD07A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และร้อยละ </w:t>
      </w:r>
      <w:r w:rsidR="00A74381" w:rsidRPr="00CD07A0">
        <w:rPr>
          <w:rFonts w:ascii="Angsana New" w:hAnsi="Angsana New"/>
          <w:i/>
          <w:iCs/>
          <w:color w:val="000000"/>
          <w:sz w:val="30"/>
          <w:szCs w:val="30"/>
        </w:rPr>
        <w:t>15.02</w:t>
      </w:r>
      <w:r w:rsidRPr="00CD07A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CD07A0">
        <w:rPr>
          <w:rFonts w:ascii="Angsana New" w:hAnsi="Angsana New"/>
          <w:i/>
          <w:iCs/>
          <w:color w:val="000000"/>
          <w:sz w:val="30"/>
          <w:szCs w:val="30"/>
          <w:cs/>
        </w:rPr>
        <w:t>ตามลำดับ)</w:t>
      </w:r>
    </w:p>
    <w:p w14:paraId="03EC04B3" w14:textId="77777777" w:rsidR="00B6783A" w:rsidRPr="00CD07A0" w:rsidRDefault="00B6783A" w:rsidP="00B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7CFA95" w14:textId="77777777" w:rsidR="00B6783A" w:rsidRPr="00CD07A0" w:rsidRDefault="00B6783A" w:rsidP="00B6783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D07A0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58A316B9" w14:textId="062812D4" w:rsidR="005E0586" w:rsidRPr="00CD07A0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B99E4" w14:textId="77777777" w:rsidR="00A7660F" w:rsidRPr="00CD07A0" w:rsidRDefault="00A7660F" w:rsidP="00A7660F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CD07A0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3E968C4" w14:textId="77777777" w:rsidR="00A7660F" w:rsidRPr="00CD07A0" w:rsidRDefault="00A7660F" w:rsidP="00A7660F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B71C39D" w14:textId="36111351" w:rsidR="001D6589" w:rsidRPr="00CD07A0" w:rsidRDefault="001D6589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CD07A0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D07A0">
        <w:rPr>
          <w:rFonts w:asciiTheme="majorBidi" w:hAnsiTheme="majorBidi" w:cstheme="majorBidi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83E3E" w:rsidRPr="00CD07A0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066A52C7" w14:textId="77777777" w:rsidR="001D6589" w:rsidRPr="00CD07A0" w:rsidRDefault="001D6589" w:rsidP="001D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AC28263" w14:textId="330F9528" w:rsidR="001D45EF" w:rsidRPr="00CD07A0" w:rsidRDefault="001D6589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D07A0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E2771C" w:rsidRPr="00CD07A0">
        <w:rPr>
          <w:rFonts w:asciiTheme="majorBidi" w:hAnsiTheme="majorBidi" w:cstheme="majorBidi" w:hint="cs"/>
          <w:spacing w:val="2"/>
          <w:sz w:val="30"/>
          <w:szCs w:val="30"/>
          <w:cs/>
        </w:rPr>
        <w:t>ซึ่งเปิดเผยในหมายเหตุแต่ละข้อ</w:t>
      </w:r>
      <w:r w:rsidRPr="00CD07A0">
        <w:rPr>
          <w:rFonts w:asciiTheme="majorBidi" w:hAnsiTheme="majorBidi" w:cstheme="majorBidi"/>
          <w:spacing w:val="2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21A237A" w14:textId="7FCFE1FF" w:rsidR="00C05787" w:rsidRPr="00CD07A0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51DFC4E" w14:textId="4A65222A" w:rsidR="00C05787" w:rsidRPr="00CD07A0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4DC7954" w14:textId="39275DB6" w:rsidR="00C05787" w:rsidRPr="00CD07A0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642F2EC" w14:textId="77777777" w:rsidR="00C05787" w:rsidRPr="00CD07A0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BDF16D3" w14:textId="13BDACD3" w:rsidR="00C06215" w:rsidRPr="00CD07A0" w:rsidRDefault="00C06215" w:rsidP="00FA562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CD07A0">
        <w:rPr>
          <w:rFonts w:asciiTheme="majorBidi" w:hAnsiTheme="majorBidi" w:cstheme="majorBidi"/>
          <w:cs/>
        </w:rPr>
        <w:lastRenderedPageBreak/>
        <w:t>นโยบายการบัญชีที่สำคัญ</w:t>
      </w:r>
    </w:p>
    <w:p w14:paraId="6E9BCF79" w14:textId="77777777" w:rsidR="008E3099" w:rsidRPr="00CD07A0" w:rsidRDefault="008E3099" w:rsidP="008E3099">
      <w:pPr>
        <w:rPr>
          <w:rFonts w:asciiTheme="majorBidi" w:hAnsiTheme="majorBidi" w:cstheme="majorBidi"/>
          <w:sz w:val="28"/>
          <w:szCs w:val="28"/>
          <w:cs/>
        </w:rPr>
      </w:pPr>
    </w:p>
    <w:p w14:paraId="0DB966A1" w14:textId="127736FF" w:rsidR="00DA6101" w:rsidRPr="00CD07A0" w:rsidRDefault="00DA6101" w:rsidP="00C3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FBF9529" w14:textId="77777777" w:rsidR="00DA6101" w:rsidRPr="00CD07A0" w:rsidRDefault="00DA6101" w:rsidP="00DA6101">
      <w:pPr>
        <w:rPr>
          <w:rFonts w:asciiTheme="majorBidi" w:hAnsiTheme="majorBidi" w:cstheme="majorBidi"/>
          <w:sz w:val="28"/>
          <w:szCs w:val="28"/>
          <w:cs/>
        </w:rPr>
      </w:pPr>
    </w:p>
    <w:p w14:paraId="6B7AB156" w14:textId="77777777" w:rsidR="00D852D4" w:rsidRPr="00CD07A0" w:rsidRDefault="00432F95" w:rsidP="00D852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CF23131" w14:textId="77777777" w:rsidR="00D852D4" w:rsidRPr="00CD07A0" w:rsidRDefault="00560466" w:rsidP="00D8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CD07A0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 xml:space="preserve"> </w:t>
      </w:r>
    </w:p>
    <w:p w14:paraId="42C16A51" w14:textId="6F00EFE3" w:rsidR="00204F2D" w:rsidRPr="00CD07A0" w:rsidRDefault="00204F2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1FFDD37" w14:textId="77777777" w:rsidR="002D2C7D" w:rsidRPr="00CD07A0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E3A95" w14:textId="6C94F82A" w:rsidR="002D2C7D" w:rsidRPr="00CD07A0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ผลต่างของอัตราแลกเปลี่ยนที่เกิดขึ้นจากการแปลงค่าให้รับรู้ในกำไรหรือขาดทุนในงวดบัญชีน</w:t>
      </w:r>
      <w:r w:rsidR="00C50AE5" w:rsidRPr="00CD07A0">
        <w:rPr>
          <w:rFonts w:asciiTheme="majorBidi" w:hAnsiTheme="majorBidi" w:cstheme="majorBidi"/>
          <w:sz w:val="30"/>
          <w:szCs w:val="30"/>
          <w:cs/>
        </w:rPr>
        <w:t>ั้น</w:t>
      </w:r>
    </w:p>
    <w:p w14:paraId="77FB23BD" w14:textId="7896F986" w:rsidR="0021119D" w:rsidRPr="00CD07A0" w:rsidRDefault="0021119D" w:rsidP="00E0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A3282D" w14:textId="303385CB" w:rsidR="0021119D" w:rsidRPr="00CD07A0" w:rsidRDefault="0021119D" w:rsidP="002111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CF275F0" w14:textId="77777777" w:rsidR="0021119D" w:rsidRPr="00CD07A0" w:rsidRDefault="0021119D" w:rsidP="00C32CDB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A337FF" w14:textId="704BE6BC" w:rsidR="0021119D" w:rsidRPr="00CD07A0" w:rsidRDefault="0021119D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C32CDB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CA7F329" w14:textId="77777777" w:rsidR="0021119D" w:rsidRPr="00CD07A0" w:rsidRDefault="0021119D" w:rsidP="0021119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AA0F66" w14:textId="376CFB91" w:rsidR="007C43B1" w:rsidRPr="00CD07A0" w:rsidRDefault="007C43B1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B85FF2" w:rsidRPr="00CD07A0">
        <w:rPr>
          <w:rFonts w:asciiTheme="majorBidi" w:hAnsiTheme="majorBidi" w:cstheme="majorBidi"/>
          <w:sz w:val="30"/>
          <w:szCs w:val="30"/>
        </w:rPr>
        <w:t>3</w:t>
      </w:r>
      <w:r w:rsidRPr="00CD07A0">
        <w:rPr>
          <w:rFonts w:asciiTheme="majorBidi" w:hAnsiTheme="majorBidi" w:cstheme="majorBidi"/>
          <w:sz w:val="30"/>
          <w:szCs w:val="30"/>
          <w:cs/>
        </w:rPr>
        <w:t>(</w:t>
      </w:r>
      <w:r w:rsidR="00B85FF2" w:rsidRPr="00CD07A0">
        <w:rPr>
          <w:rFonts w:asciiTheme="majorBidi" w:hAnsiTheme="majorBidi" w:cstheme="majorBidi"/>
          <w:sz w:val="30"/>
          <w:szCs w:val="30"/>
          <w:cs/>
        </w:rPr>
        <w:t>ง</w:t>
      </w:r>
      <w:r w:rsidRPr="00CD07A0">
        <w:rPr>
          <w:rFonts w:asciiTheme="majorBidi" w:hAnsiTheme="majorBidi" w:cstheme="majorBidi"/>
          <w:sz w:val="30"/>
          <w:szCs w:val="30"/>
          <w:cs/>
        </w:rPr>
        <w:t>)</w:t>
      </w:r>
      <w:r w:rsidR="00563554" w:rsidRPr="00CD07A0">
        <w:rPr>
          <w:rFonts w:asciiTheme="majorBidi" w:hAnsiTheme="majorBidi" w:cstheme="majorBidi"/>
          <w:sz w:val="30"/>
          <w:szCs w:val="30"/>
          <w:cs/>
        </w:rPr>
        <w:t>)</w:t>
      </w:r>
      <w:r w:rsidRPr="00CD07A0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251897" w:rsidRPr="00CD07A0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CD07A0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641D808A" w14:textId="77777777" w:rsidR="007C43B1" w:rsidRPr="00CD07A0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5AD908B8" w14:textId="48037B74" w:rsidR="007C43B1" w:rsidRPr="00CD07A0" w:rsidRDefault="007C43B1" w:rsidP="007C43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3306BD6" w14:textId="416E1F7A" w:rsidR="007C43B1" w:rsidRPr="00CD07A0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38BA59B2" w14:textId="77777777" w:rsidR="00C05787" w:rsidRPr="00CD07A0" w:rsidRDefault="00C05787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03A5C74A" w14:textId="5B5EF5CB" w:rsidR="007C43B1" w:rsidRPr="00CD07A0" w:rsidRDefault="007C43B1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5084E60" w14:textId="77777777" w:rsidR="00C05787" w:rsidRPr="00CD07A0" w:rsidRDefault="00C05787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5CB07F" w14:textId="246EB3E7" w:rsidR="00C32CDB" w:rsidRPr="00CD07A0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8A108F" w14:textId="77777777" w:rsidR="007C43B1" w:rsidRPr="00CD07A0" w:rsidRDefault="007C43B1" w:rsidP="00DE5E26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A82B2" w14:textId="5B95E9FB" w:rsidR="00840BFE" w:rsidRPr="00CD07A0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20B7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76320C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2149844" w14:textId="08F39D1A" w:rsidR="00840BFE" w:rsidRPr="00CD07A0" w:rsidRDefault="00840BFE" w:rsidP="00840BF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39078" w14:textId="29A02624" w:rsidR="007C43B1" w:rsidRPr="00CD07A0" w:rsidRDefault="007C43B1" w:rsidP="007C43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CAA438D" w14:textId="77777777" w:rsidR="007C43B1" w:rsidRPr="00CD07A0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AEE7115" w14:textId="6C083DA5" w:rsidR="007C43B1" w:rsidRPr="00CD07A0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8750C05" w14:textId="77777777" w:rsidR="007C43B1" w:rsidRPr="00CD07A0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D5AEA0A" w14:textId="75BE0BC6" w:rsidR="007C43B1" w:rsidRPr="00CD07A0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D173C1" w14:textId="77777777" w:rsidR="007C43B1" w:rsidRPr="00CD07A0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155258BB" w14:textId="4543C71A" w:rsidR="007C43B1" w:rsidRPr="00CD07A0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2D1315E" w14:textId="55CFD282" w:rsidR="00840BFE" w:rsidRPr="00CD07A0" w:rsidRDefault="00840BFE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CBB373" w14:textId="41AFFDAC" w:rsidR="00C05787" w:rsidRPr="00CD07A0" w:rsidRDefault="00C05787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3807C" w14:textId="7684D615" w:rsidR="00C05787" w:rsidRPr="00CD07A0" w:rsidRDefault="00C05787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15D6F1" w14:textId="1DE3CA5F" w:rsidR="00C05787" w:rsidRPr="00CD07A0" w:rsidRDefault="00C05787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D76ACA" w14:textId="77777777" w:rsidR="00C05787" w:rsidRPr="00CD07A0" w:rsidRDefault="00C05787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5FCEF8" w14:textId="148243B8" w:rsidR="00840BFE" w:rsidRPr="00CD07A0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D420B7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4661EC" w:rsidRPr="00CD07A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อนุพันธ์</w:t>
      </w:r>
    </w:p>
    <w:p w14:paraId="1C93E89F" w14:textId="77777777" w:rsidR="00840BFE" w:rsidRPr="00CD07A0" w:rsidRDefault="00840BFE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59763" w14:textId="04DD5011" w:rsidR="009366C1" w:rsidRPr="00CD07A0" w:rsidRDefault="009366C1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9554A08" w14:textId="77777777" w:rsidR="00806A50" w:rsidRPr="00CD07A0" w:rsidRDefault="00806A50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88C573" w14:textId="07560E5F" w:rsidR="00207E1F" w:rsidRPr="00CD07A0" w:rsidRDefault="00207E1F" w:rsidP="00207E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E198956" w14:textId="121AED42" w:rsidR="00207E1F" w:rsidRPr="00CD07A0" w:rsidRDefault="00207E1F" w:rsidP="0076580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D2955" w14:textId="43BF8FED" w:rsidR="00F74FE1" w:rsidRPr="00CD07A0" w:rsidRDefault="009366C1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7014506" w14:textId="77777777" w:rsidR="00550D9F" w:rsidRPr="00CD07A0" w:rsidRDefault="00550D9F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1EDE9E" w14:textId="428EF939" w:rsidR="009366C1" w:rsidRPr="00CD07A0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D2C7D" w:rsidRPr="00CD07A0">
        <w:rPr>
          <w:rFonts w:asciiTheme="majorBidi" w:hAnsiTheme="majorBidi" w:cstheme="majorBidi"/>
          <w:sz w:val="30"/>
          <w:szCs w:val="30"/>
        </w:rPr>
        <w:t>12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64F3A0D" w14:textId="77777777" w:rsidR="009366C1" w:rsidRPr="00CD07A0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E1C379A" w14:textId="47BADA84" w:rsidR="00550D9F" w:rsidRPr="00CD07A0" w:rsidRDefault="009366C1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65DDE21" w14:textId="77777777" w:rsidR="00483E3E" w:rsidRPr="00CD07A0" w:rsidRDefault="00483E3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A2B28D" w14:textId="492D68D9" w:rsidR="004661EC" w:rsidRPr="00CD07A0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07E1F" w:rsidRPr="00CD07A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การตัดจำหน่าย</w:t>
      </w:r>
    </w:p>
    <w:p w14:paraId="070B286E" w14:textId="32B2DB8F" w:rsidR="004661EC" w:rsidRPr="00CD07A0" w:rsidRDefault="004661EC" w:rsidP="0076580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45584" w14:textId="0C360E5D" w:rsidR="00FA428D" w:rsidRPr="00CD07A0" w:rsidRDefault="00FA428D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635CDA6" w14:textId="391F3564" w:rsidR="004661EC" w:rsidRPr="00CD07A0" w:rsidRDefault="004661EC" w:rsidP="004661E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E897C" w14:textId="2A4ACB40" w:rsidR="004661EC" w:rsidRPr="00CD07A0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07E1F" w:rsidRPr="00CD07A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ดอกเบี้ย</w:t>
      </w:r>
    </w:p>
    <w:p w14:paraId="09D4A823" w14:textId="15644622" w:rsidR="004661EC" w:rsidRPr="00CD07A0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61DDDA" w14:textId="250530A4" w:rsidR="00FA428D" w:rsidRPr="00CD07A0" w:rsidRDefault="00FA428D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327B9AD" w14:textId="51289DC6" w:rsidR="00C51E8C" w:rsidRPr="00CD07A0" w:rsidRDefault="00C51E8C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E399F55" w14:textId="77777777" w:rsidR="00C05787" w:rsidRPr="00CD07A0" w:rsidRDefault="00C05787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87C8EE5" w14:textId="77777777" w:rsidR="005340A3" w:rsidRPr="00CD07A0" w:rsidRDefault="005340A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3756145" w14:textId="5F515287" w:rsidR="0060108F" w:rsidRPr="00CD07A0" w:rsidRDefault="0060108F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D7E4E0" w14:textId="2C6D7238" w:rsidR="008137E9" w:rsidRPr="00CD07A0" w:rsidRDefault="008137E9" w:rsidP="00C0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</w:t>
      </w:r>
      <w:r w:rsidR="00495E54"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495E54"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กิจกรรมจัดหาเงิน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ในงบกระแสเงินสด</w:t>
      </w:r>
    </w:p>
    <w:p w14:paraId="7C8C7E81" w14:textId="23A230A9" w:rsidR="00806A50" w:rsidRPr="00CD07A0" w:rsidRDefault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1CC7F6" w14:textId="2361DDF3" w:rsidR="00A22B33" w:rsidRPr="00CD07A0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54CC3F6B" w14:textId="61455159" w:rsidR="0060108F" w:rsidRPr="00CD07A0" w:rsidRDefault="0060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A1A163" w14:textId="16EAB76B" w:rsidR="008137E9" w:rsidRPr="00CD07A0" w:rsidRDefault="008137E9" w:rsidP="008137E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95E54" w:rsidRPr="00CD07A0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CD07A0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</w:t>
      </w:r>
      <w:r w:rsidR="00495E54" w:rsidRPr="00CD07A0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CD07A0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4B9283C" w14:textId="77777777" w:rsidR="008137E9" w:rsidRPr="00CD07A0" w:rsidRDefault="008137E9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E495466" w14:textId="458B50BF" w:rsidR="008137E9" w:rsidRPr="00CD07A0" w:rsidRDefault="008137E9" w:rsidP="008137E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EF5D357" w14:textId="05D1D090" w:rsidR="00B85FF2" w:rsidRPr="00CD07A0" w:rsidRDefault="00B85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9AF96E9" w14:textId="5EFD1AB1" w:rsidR="00A22B33" w:rsidRPr="00CD07A0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40CE464" w14:textId="77777777" w:rsidR="00213482" w:rsidRPr="00CD07A0" w:rsidRDefault="00213482" w:rsidP="00E9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D8384" w14:textId="5442A6AD" w:rsidR="00F74FE1" w:rsidRPr="00CD07A0" w:rsidRDefault="008137E9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</w:t>
      </w:r>
      <w:r w:rsidR="00495E54" w:rsidRPr="00CD07A0">
        <w:rPr>
          <w:rFonts w:asciiTheme="majorBidi" w:hAnsiTheme="majorBidi" w:cstheme="majorBidi"/>
          <w:sz w:val="30"/>
          <w:szCs w:val="30"/>
          <w:cs/>
        </w:rPr>
        <w:t>ด้วยประมาณการต้นทุนในการผลิตสินค้าให้เสร็จและ</w:t>
      </w:r>
      <w:r w:rsidRPr="00CD07A0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1C0129BE" w14:textId="77777777" w:rsidR="00483E3E" w:rsidRPr="00CD07A0" w:rsidRDefault="00483E3E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4D7CEF" w14:textId="6188B891" w:rsidR="00A22B33" w:rsidRPr="00CD07A0" w:rsidRDefault="004C311C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DBEB145" w14:textId="37ED316B" w:rsidR="00D83BE0" w:rsidRPr="00CD07A0" w:rsidRDefault="00D83BE0" w:rsidP="00A3784D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68E1EDA" w14:textId="5A3B8387" w:rsidR="0089664A" w:rsidRPr="00CD07A0" w:rsidRDefault="0089664A" w:rsidP="0089664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E2771C" w:rsidRPr="00CD07A0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CD07A0">
        <w:rPr>
          <w:rFonts w:asciiTheme="majorBidi" w:hAnsiTheme="majorBidi" w:cstheme="majorBidi"/>
          <w:sz w:val="30"/>
          <w:szCs w:val="30"/>
          <w:cs/>
        </w:rPr>
        <w:t>การด้อยค่า</w:t>
      </w:r>
    </w:p>
    <w:p w14:paraId="1542431A" w14:textId="77777777" w:rsidR="0089664A" w:rsidRPr="00CD07A0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A14EEE0" w14:textId="715EC988" w:rsidR="0089664A" w:rsidRPr="00CD07A0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AA05EB3" w14:textId="7F32DC8F" w:rsidR="0089664A" w:rsidRPr="00CD07A0" w:rsidRDefault="0089664A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ED221FC" w14:textId="77777777" w:rsidR="0089664A" w:rsidRPr="00CD07A0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hd w:val="clear" w:color="auto" w:fill="E0E0E0"/>
        </w:rPr>
      </w:pPr>
    </w:p>
    <w:p w14:paraId="6BA5A3A8" w14:textId="1C61D4B3" w:rsidR="0089664A" w:rsidRPr="00CD07A0" w:rsidRDefault="0089664A" w:rsidP="0089664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CD07A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Pr="00CD07A0">
        <w:rPr>
          <w:rFonts w:asciiTheme="majorBidi" w:hAnsiTheme="majorBidi" w:cstheme="majorBidi"/>
          <w:color w:val="auto"/>
          <w:sz w:val="30"/>
          <w:szCs w:val="30"/>
          <w:cs/>
        </w:rPr>
        <w:t>บริษัทจะ</w:t>
      </w:r>
      <w:r w:rsidRPr="00CD07A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98B1B14" w14:textId="77777777" w:rsidR="006900FA" w:rsidRPr="00CD07A0" w:rsidRDefault="006900FA" w:rsidP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218DA66C" w14:textId="3B68BEB2" w:rsidR="0089664A" w:rsidRPr="00CD07A0" w:rsidRDefault="0089664A" w:rsidP="00806A5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CD07A0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151BEC3F" w14:textId="77777777" w:rsidR="005C1D35" w:rsidRPr="00CD07A0" w:rsidRDefault="005C1D35" w:rsidP="00806A50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3889A70" w14:textId="34DE02CA" w:rsidR="006900FA" w:rsidRPr="00CD07A0" w:rsidRDefault="006900FA" w:rsidP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41DD6D3" w14:textId="77777777" w:rsidR="00806A50" w:rsidRPr="00CD07A0" w:rsidRDefault="00806A50" w:rsidP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0"/>
        <w:gridCol w:w="1434"/>
        <w:gridCol w:w="3223"/>
      </w:tblGrid>
      <w:tr w:rsidR="00806A50" w:rsidRPr="00CD07A0" w14:paraId="741ED4F7" w14:textId="77777777" w:rsidTr="00A31F71">
        <w:tc>
          <w:tcPr>
            <w:tcW w:w="4480" w:type="dxa"/>
          </w:tcPr>
          <w:p w14:paraId="0CB99A09" w14:textId="7F775984" w:rsidR="0011723E" w:rsidRPr="00CD07A0" w:rsidRDefault="005F1F1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34" w:type="dxa"/>
          </w:tcPr>
          <w:p w14:paraId="475708EF" w14:textId="2F8F7FDA" w:rsidR="0011723E" w:rsidRPr="00CD07A0" w:rsidRDefault="00DE1270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1723E" w:rsidRPr="00CD07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23" w:type="dxa"/>
          </w:tcPr>
          <w:p w14:paraId="70FEA578" w14:textId="34DBECCF" w:rsidR="0011723E" w:rsidRPr="00CD07A0" w:rsidRDefault="0011723E" w:rsidP="0011723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CD07A0" w14:paraId="548625B7" w14:textId="77777777" w:rsidTr="00A31F71">
        <w:tc>
          <w:tcPr>
            <w:tcW w:w="4480" w:type="dxa"/>
          </w:tcPr>
          <w:p w14:paraId="634BDBC0" w14:textId="6D145A7D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34" w:type="dxa"/>
          </w:tcPr>
          <w:p w14:paraId="703A35EE" w14:textId="3643915D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3223" w:type="dxa"/>
          </w:tcPr>
          <w:p w14:paraId="0433DBDB" w14:textId="77777777" w:rsidR="0011723E" w:rsidRPr="00CD07A0" w:rsidRDefault="0011723E" w:rsidP="0011723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CD07A0" w14:paraId="0DC0D422" w14:textId="77777777" w:rsidTr="00A31F71">
        <w:tc>
          <w:tcPr>
            <w:tcW w:w="4480" w:type="dxa"/>
          </w:tcPr>
          <w:p w14:paraId="3961D06C" w14:textId="704A8948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34" w:type="dxa"/>
          </w:tcPr>
          <w:p w14:paraId="78858B22" w14:textId="1E27D65E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3223" w:type="dxa"/>
          </w:tcPr>
          <w:p w14:paraId="363797A1" w14:textId="77777777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CD07A0" w14:paraId="6738E894" w14:textId="77777777" w:rsidTr="00A31F71">
        <w:tc>
          <w:tcPr>
            <w:tcW w:w="4480" w:type="dxa"/>
          </w:tcPr>
          <w:p w14:paraId="2BD74C40" w14:textId="5C38D596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34" w:type="dxa"/>
          </w:tcPr>
          <w:p w14:paraId="7D94FE40" w14:textId="14F4C416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7EAD6A2" w14:textId="656C89A0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723E" w:rsidRPr="00CD07A0" w14:paraId="3B09CE5F" w14:textId="77777777" w:rsidTr="00A31F71">
        <w:tc>
          <w:tcPr>
            <w:tcW w:w="4480" w:type="dxa"/>
          </w:tcPr>
          <w:p w14:paraId="3996CB42" w14:textId="77777777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34" w:type="dxa"/>
          </w:tcPr>
          <w:p w14:paraId="69007193" w14:textId="77777777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11202FF" w14:textId="77777777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D9E9910" w14:textId="77777777" w:rsidR="00607C0E" w:rsidRPr="00CD07A0" w:rsidRDefault="0060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C54F2A1" w14:textId="6E9A73AF" w:rsidR="0099750D" w:rsidRPr="00CD07A0" w:rsidRDefault="0099750D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1ECBDAA" w14:textId="69A428B2" w:rsidR="008B1275" w:rsidRPr="00CD07A0" w:rsidRDefault="008B1275" w:rsidP="00A3784D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3010745" w14:textId="08A64006" w:rsidR="00DD6260" w:rsidRPr="00CD07A0" w:rsidRDefault="00D41870" w:rsidP="00DD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bookmarkStart w:id="1" w:name="_Hlk87280412"/>
      <w:r w:rsidRPr="00CD07A0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bookmarkEnd w:id="1"/>
      <w:r w:rsidRPr="00CD07A0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</w:t>
      </w:r>
      <w:r w:rsidR="00E2771C" w:rsidRPr="00CD07A0">
        <w:rPr>
          <w:rFonts w:asciiTheme="majorBidi" w:eastAsia="Calibri" w:hAnsiTheme="majorBidi" w:cstheme="majorBidi" w:hint="cs"/>
          <w:sz w:val="30"/>
          <w:szCs w:val="30"/>
          <w:cs/>
        </w:rPr>
        <w:t>ค่าเผื่อ</w:t>
      </w:r>
      <w:r w:rsidRPr="00CD07A0">
        <w:rPr>
          <w:rFonts w:asciiTheme="majorBidi" w:eastAsia="Calibri" w:hAnsiTheme="majorBidi" w:cstheme="majorBidi"/>
          <w:sz w:val="30"/>
          <w:szCs w:val="30"/>
          <w:cs/>
        </w:rPr>
        <w:t>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DD6260" w:rsidRPr="00CD07A0">
        <w:rPr>
          <w:rFonts w:asciiTheme="majorBidi" w:hAnsiTheme="majorBidi" w:cstheme="majorBidi"/>
          <w:b/>
          <w:bCs/>
          <w:i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 xml:space="preserve">และรับรู้ในกำไรหรือขาดทุน </w:t>
      </w:r>
    </w:p>
    <w:p w14:paraId="69D54F0A" w14:textId="77777777" w:rsidR="00DD6260" w:rsidRPr="00CD07A0" w:rsidRDefault="00DD626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7EF11777" w14:textId="5FA1F404" w:rsidR="00D41870" w:rsidRPr="00CD07A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31B2EE5" w14:textId="77777777" w:rsidR="0043304E" w:rsidRPr="00CD07A0" w:rsidRDefault="0043304E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68" w:type="dxa"/>
        <w:tblLook w:val="01E0" w:firstRow="1" w:lastRow="1" w:firstColumn="1" w:lastColumn="1" w:noHBand="0" w:noVBand="0"/>
      </w:tblPr>
      <w:tblGrid>
        <w:gridCol w:w="4680"/>
        <w:gridCol w:w="1260"/>
        <w:gridCol w:w="3420"/>
      </w:tblGrid>
      <w:tr w:rsidR="004E37E5" w:rsidRPr="00CD07A0" w14:paraId="079DDE15" w14:textId="77777777" w:rsidTr="004E37E5">
        <w:tc>
          <w:tcPr>
            <w:tcW w:w="4680" w:type="dxa"/>
          </w:tcPr>
          <w:p w14:paraId="227BD4CE" w14:textId="64F1D8C4" w:rsidR="004E37E5" w:rsidRPr="00CD07A0" w:rsidRDefault="004B2683" w:rsidP="00E6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</w:tcPr>
          <w:p w14:paraId="039FB9AF" w14:textId="4F81A719" w:rsidR="004E37E5" w:rsidRPr="00CD07A0" w:rsidRDefault="0078318A" w:rsidP="00A3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420" w:type="dxa"/>
          </w:tcPr>
          <w:p w14:paraId="21A30FB2" w14:textId="77777777" w:rsidR="004E37E5" w:rsidRPr="00CD07A0" w:rsidRDefault="004E37E5" w:rsidP="00A3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4845E15" w14:textId="77777777" w:rsidR="009E364D" w:rsidRPr="00CD07A0" w:rsidRDefault="009E364D" w:rsidP="00E031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3D193" w14:textId="77777777" w:rsidR="00483E3E" w:rsidRPr="00CD07A0" w:rsidRDefault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7EC788D" w14:textId="33D033E6" w:rsidR="00E0314D" w:rsidRPr="00CD07A0" w:rsidRDefault="00E0314D" w:rsidP="00E031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F9BD2A2" w14:textId="7286A085" w:rsidR="00E0314D" w:rsidRPr="00CD07A0" w:rsidRDefault="00E0314D" w:rsidP="00E031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04590" w14:textId="30FB3FD8" w:rsidR="00D41870" w:rsidRPr="00CD07A0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E0986F1" w14:textId="77777777" w:rsidR="00D41870" w:rsidRPr="00CD07A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E8ABF63" w14:textId="1D963C12" w:rsidR="00D41870" w:rsidRPr="00CD07A0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="00A15DDA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</w:t>
      </w:r>
      <w:r w:rsidR="00A15DDA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BDD3246" w14:textId="77777777" w:rsidR="00D41870" w:rsidRPr="00CD07A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FDE8444" w14:textId="41B5BB03" w:rsidR="00D41870" w:rsidRPr="00CD07A0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207E1F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850090" w14:textId="77777777" w:rsidR="00D41870" w:rsidRPr="00CD07A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77388AD" w14:textId="143B6C96" w:rsidR="00D41870" w:rsidRPr="00CD07A0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CD07A0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รวมกับต้นทุนทางตรงเริ่มแรก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564F3222" w14:textId="77777777" w:rsidR="00D41870" w:rsidRPr="00CD07A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6F2C09" w14:textId="28D0584C" w:rsidR="00D41870" w:rsidRPr="00CD07A0" w:rsidRDefault="00D41870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ทั้งนี้บริษัทใช้อัตราดอกเบี้ยเงินกู้ยืมส่วนเพิ่มของบริษัทในการคิดลดเป็นมูลค่าปัจจุบัน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5BD82350" w14:textId="77777777" w:rsidR="005322D7" w:rsidRPr="00CD07A0" w:rsidRDefault="005322D7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F90E5E" w14:textId="1AC29720" w:rsidR="00D41870" w:rsidRPr="00CD07A0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12774D" w:rsidRPr="00CD07A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689A919" w14:textId="77777777" w:rsidR="001E39F3" w:rsidRPr="00CD07A0" w:rsidRDefault="001E39F3" w:rsidP="007174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32489F" w14:textId="77777777" w:rsidR="00483E3E" w:rsidRPr="00CD07A0" w:rsidRDefault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CE31B26" w14:textId="49912481" w:rsidR="00055F0C" w:rsidRPr="00CD07A0" w:rsidRDefault="00055F0C" w:rsidP="00055F0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</w:t>
      </w:r>
      <w:r w:rsidR="001A2D9C"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ที่ไม่ใช่สินทรัพย์</w:t>
      </w: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ทางการเงิน</w:t>
      </w:r>
    </w:p>
    <w:p w14:paraId="5004A2B7" w14:textId="77777777" w:rsidR="00055F0C" w:rsidRPr="00CD07A0" w:rsidRDefault="00055F0C" w:rsidP="0067714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FB9CE" w14:textId="0BB3D283" w:rsidR="0072108B" w:rsidRPr="00CD07A0" w:rsidRDefault="00AE0F21" w:rsidP="007210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="005C72DB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</w:t>
      </w:r>
      <w:r w:rsidR="00A073BE" w:rsidRPr="00CD07A0">
        <w:rPr>
          <w:rFonts w:asciiTheme="majorBidi" w:hAnsiTheme="majorBidi" w:cstheme="majorBidi"/>
          <w:sz w:val="30"/>
          <w:szCs w:val="30"/>
          <w:cs/>
        </w:rPr>
        <w:t>่าสินทรัพย์ที่คาดว่าจะได้รับคืน</w:t>
      </w:r>
      <w:r w:rsidR="0072108B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A5F2FF2" w14:textId="77777777" w:rsidR="007922F5" w:rsidRPr="00CD07A0" w:rsidRDefault="007922F5" w:rsidP="005C72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07F10" w14:textId="5ED2D866" w:rsidR="00AE0F21" w:rsidRPr="00CD07A0" w:rsidRDefault="00AE0F21" w:rsidP="00AE0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C82189" w:rsidRPr="00CD07A0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CD07A0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72108B" w:rsidRPr="00CD07A0">
        <w:rPr>
          <w:rFonts w:asciiTheme="majorBidi" w:hAnsiTheme="majorBidi" w:cstheme="majorBidi"/>
          <w:sz w:val="30"/>
          <w:szCs w:val="30"/>
          <w:cs/>
        </w:rPr>
        <w:t>สูง</w:t>
      </w:r>
      <w:r w:rsidRPr="00CD07A0">
        <w:rPr>
          <w:rFonts w:asciiTheme="majorBidi" w:hAnsiTheme="majorBidi" w:cstheme="majorBidi"/>
          <w:sz w:val="30"/>
          <w:szCs w:val="30"/>
          <w:cs/>
        </w:rPr>
        <w:t>กว่ามูลค่าที่จะได้รับคืน</w:t>
      </w:r>
    </w:p>
    <w:p w14:paraId="37148389" w14:textId="77777777" w:rsidR="00AE0F21" w:rsidRPr="00CD07A0" w:rsidRDefault="00AE0F21" w:rsidP="005A30BF">
      <w:pPr>
        <w:rPr>
          <w:rFonts w:asciiTheme="majorBidi" w:hAnsiTheme="majorBidi" w:cstheme="majorBidi"/>
          <w:sz w:val="30"/>
          <w:szCs w:val="30"/>
        </w:rPr>
      </w:pPr>
    </w:p>
    <w:p w14:paraId="343575BE" w14:textId="7AE8E706" w:rsidR="0072108B" w:rsidRPr="00CD07A0" w:rsidRDefault="0072108B" w:rsidP="007210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9C979DA" w14:textId="77777777" w:rsidR="00AE0F21" w:rsidRPr="00CD07A0" w:rsidRDefault="00AE0F21" w:rsidP="005A30BF">
      <w:pPr>
        <w:rPr>
          <w:rFonts w:asciiTheme="majorBidi" w:hAnsiTheme="majorBidi" w:cstheme="majorBidi"/>
          <w:sz w:val="30"/>
          <w:szCs w:val="30"/>
        </w:rPr>
      </w:pPr>
    </w:p>
    <w:p w14:paraId="2D11F708" w14:textId="2829311E" w:rsidR="00717496" w:rsidRPr="00CD07A0" w:rsidRDefault="0072108B" w:rsidP="00C821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94CA66D" w14:textId="77777777" w:rsidR="001E39F3" w:rsidRPr="00CD07A0" w:rsidRDefault="001E39F3" w:rsidP="001E3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171060" w14:textId="7B94617F" w:rsidR="004E37E5" w:rsidRPr="00CD07A0" w:rsidRDefault="004E37E5" w:rsidP="00F950D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660D6CD9" w14:textId="77777777" w:rsidR="00607C0E" w:rsidRPr="00CD07A0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59A139" w14:textId="2EB9FF58" w:rsidR="007922F5" w:rsidRPr="00CD07A0" w:rsidRDefault="00607C0E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085B188" w14:textId="77777777" w:rsidR="00607C0E" w:rsidRPr="00CD07A0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B05C90" w14:textId="0B104E56" w:rsidR="009058CC" w:rsidRPr="00CD07A0" w:rsidRDefault="007233A5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กองทุนสำรองเลี้ยงชีพสำหรับพนักงานของบริษัท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C231D83" w14:textId="77777777" w:rsidR="00607C0E" w:rsidRPr="00CD07A0" w:rsidRDefault="00607C0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284DC56" w14:textId="36F03168" w:rsidR="00607C0E" w:rsidRPr="00CD07A0" w:rsidRDefault="00607C0E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A42206" w14:textId="77777777" w:rsidR="00607C0E" w:rsidRPr="00CD07A0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4542D8" w14:textId="1340827D" w:rsidR="007233A5" w:rsidRPr="00CD07A0" w:rsidRDefault="007233A5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82189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CD07A0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CD07A0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</w:t>
      </w:r>
      <w:r w:rsidR="004465AD" w:rsidRPr="00CD07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โดยวิธีคิดลดแต่ละหน่วยที่ประมาณการไว้</w:t>
      </w:r>
    </w:p>
    <w:p w14:paraId="6AEB69EC" w14:textId="71142443" w:rsidR="007233A5" w:rsidRPr="00CD07A0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F3634D" w:rsidRPr="00CD07A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F3634D" w:rsidRPr="00CD07A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</w:t>
      </w:r>
      <w:r w:rsidR="004465AD" w:rsidRPr="00CD07A0">
        <w:rPr>
          <w:rFonts w:asciiTheme="majorBidi" w:hAnsiTheme="majorBidi" w:cstheme="majorBidi" w:hint="cs"/>
          <w:i/>
          <w:sz w:val="30"/>
          <w:szCs w:val="30"/>
          <w:cs/>
        </w:rPr>
        <w:t>รายการ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644B8269" w14:textId="77777777" w:rsidR="007233A5" w:rsidRPr="00CD07A0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FD6E3C4" w14:textId="0718B738" w:rsidR="007233A5" w:rsidRPr="00CD07A0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AB4909A" w14:textId="77777777" w:rsidR="007233A5" w:rsidRPr="00CD07A0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C1C40A2" w14:textId="26DBCE2C" w:rsidR="007233A5" w:rsidRPr="00CD07A0" w:rsidRDefault="007233A5" w:rsidP="007233A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AFFCAA8" w14:textId="77777777" w:rsidR="007922F5" w:rsidRPr="00CD07A0" w:rsidRDefault="007922F5" w:rsidP="009058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7FFD5" w14:textId="77777777" w:rsidR="004E37E5" w:rsidRPr="00CD07A0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7E6033" w14:textId="77777777" w:rsidR="004E37E5" w:rsidRPr="00CD07A0" w:rsidRDefault="004E37E5" w:rsidP="006D2404">
      <w:pPr>
        <w:rPr>
          <w:rFonts w:asciiTheme="majorBidi" w:hAnsiTheme="majorBidi" w:cstheme="majorBidi"/>
          <w:sz w:val="30"/>
          <w:szCs w:val="30"/>
        </w:rPr>
      </w:pPr>
    </w:p>
    <w:p w14:paraId="6E846985" w14:textId="721CBAAF" w:rsidR="00AA0933" w:rsidRPr="00CD07A0" w:rsidRDefault="00896B52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B0281" w:rsidRPr="00CD07A0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</w:t>
      </w:r>
      <w:r w:rsidR="002B0281" w:rsidRPr="00CD07A0">
        <w:rPr>
          <w:rFonts w:asciiTheme="majorBidi" w:hAnsiTheme="majorBidi" w:cstheme="majorBidi"/>
          <w:i/>
          <w:sz w:val="30"/>
          <w:szCs w:val="30"/>
          <w:cs/>
        </w:rPr>
        <w:t>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332B2D3" w14:textId="5B032E2E" w:rsidR="008C48E4" w:rsidRPr="00CD07A0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3A6DEDA" w14:textId="60234EF2" w:rsidR="008C48E4" w:rsidRPr="00CD07A0" w:rsidRDefault="008C48E4" w:rsidP="008C48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ประมาณการค่าใช้จ่ายพิจารณาจากประวัติการจ่ายค่าประกันความเสียหาย และปัจจัยต่าง ๆ ที่อาจเกี่ยวข้องกับความน่าจะเป็นที่จะเกิดความเสียหายดังกล่าว</w:t>
      </w:r>
    </w:p>
    <w:p w14:paraId="5EAC3D39" w14:textId="77777777" w:rsidR="000F6B38" w:rsidRPr="00CD07A0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EAA853" w14:textId="17F64B1C" w:rsidR="008C48E4" w:rsidRPr="00CD07A0" w:rsidRDefault="008C48E4" w:rsidP="008C48E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27F2C49" w14:textId="77777777" w:rsidR="008C48E4" w:rsidRPr="00CD07A0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4252CDB" w14:textId="4E1DC482" w:rsidR="008C48E4" w:rsidRPr="00CD07A0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36A1A1" w14:textId="77777777" w:rsidR="008C48E4" w:rsidRPr="00CD07A0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7E36FAF" w14:textId="6422C00B" w:rsidR="008C48E4" w:rsidRPr="00CD07A0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B407062" w14:textId="77777777" w:rsidR="008C48E4" w:rsidRPr="00CD07A0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CD07A0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2410FC" w14:textId="77777777" w:rsidR="008C48E4" w:rsidRPr="00CD07A0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D07A0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D07A0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CAC3B90" w14:textId="77777777" w:rsidR="008C48E4" w:rsidRPr="00CD07A0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D07A0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65D5FB3" w14:textId="77777777" w:rsidR="008C48E4" w:rsidRPr="00CD07A0" w:rsidDel="001A6CC8" w:rsidRDefault="008C48E4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2CFD24" w14:textId="599156C6" w:rsidR="008C48E4" w:rsidRPr="00CD07A0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27E5C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3F820E0" w14:textId="77777777" w:rsidR="008C48E4" w:rsidRPr="00CD07A0" w:rsidDel="001A6CC8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A30CF0" w14:textId="3B4EFC5D" w:rsidR="00AA25B3" w:rsidRPr="00CD07A0" w:rsidRDefault="008C48E4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601C705" w14:textId="77777777" w:rsidR="008C48E4" w:rsidRPr="00CD07A0" w:rsidRDefault="008C48E4" w:rsidP="004459F1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F768B" w14:textId="5AD286FC" w:rsidR="004E37E5" w:rsidRPr="00CD07A0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27E5C"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3537F00" w14:textId="490F4DE9" w:rsidR="004E37E5" w:rsidRPr="00CD07A0" w:rsidRDefault="004E37E5" w:rsidP="00A378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5C92D" w14:textId="04CBBA24" w:rsidR="00457AD5" w:rsidRPr="00CD07A0" w:rsidRDefault="00457AD5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D637566" w14:textId="77777777" w:rsidR="00457AD5" w:rsidRPr="00CD07A0" w:rsidRDefault="00457AD5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B9BB0C7" w14:textId="5F44B9E5" w:rsidR="00457AD5" w:rsidRPr="00CD07A0" w:rsidRDefault="00457AD5" w:rsidP="006E44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66044B5E" w14:textId="7A1E97E3" w:rsidR="005C2AA6" w:rsidRPr="00CD07A0" w:rsidRDefault="005C2AA6" w:rsidP="00F1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221D8D59" w14:textId="77777777" w:rsidR="000F6B38" w:rsidRPr="00CD07A0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E032D98" w14:textId="10B59B90" w:rsidR="004E37E5" w:rsidRPr="00CD07A0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AF90D2A" w14:textId="685F5A52" w:rsidR="004E37E5" w:rsidRPr="00CD07A0" w:rsidRDefault="004E37E5" w:rsidP="006D2404">
      <w:pPr>
        <w:rPr>
          <w:rFonts w:asciiTheme="majorBidi" w:hAnsiTheme="majorBidi" w:cstheme="majorBidi"/>
          <w:sz w:val="20"/>
          <w:szCs w:val="20"/>
        </w:rPr>
      </w:pPr>
    </w:p>
    <w:p w14:paraId="30B665E6" w14:textId="3DB4E745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606FEB04" w14:textId="77777777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097D6B7" w14:textId="5DDA7618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1C14F14A" w14:textId="77777777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A79704F" w14:textId="37BAD2FB" w:rsidR="006E447F" w:rsidRPr="00CD07A0" w:rsidRDefault="006E447F" w:rsidP="006E44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4FD66B07" w14:textId="77777777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FD4CDB2" w14:textId="2B9C8BC7" w:rsidR="006E447F" w:rsidRPr="00CD07A0" w:rsidRDefault="006E447F" w:rsidP="006E44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D07A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="003D65CA" w:rsidRPr="00CD07A0">
        <w:rPr>
          <w:rFonts w:asciiTheme="majorBidi" w:hAnsiTheme="majorBidi" w:cstheme="majorBidi"/>
          <w:sz w:val="30"/>
          <w:szCs w:val="30"/>
          <w:cs/>
        </w:rPr>
        <w:t>ของ</w:t>
      </w:r>
      <w:r w:rsidRPr="00CD07A0">
        <w:rPr>
          <w:rFonts w:asciiTheme="majorBidi" w:hAnsiTheme="majorBidi" w:cstheme="majorBidi"/>
          <w:sz w:val="30"/>
          <w:szCs w:val="30"/>
          <w:cs/>
        </w:rPr>
        <w:t>กิจการ</w:t>
      </w:r>
    </w:p>
    <w:p w14:paraId="51E423EB" w14:textId="77777777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842CAC2" w14:textId="0EA6821F" w:rsidR="006E447F" w:rsidRPr="00CD07A0" w:rsidRDefault="006E447F" w:rsidP="006E447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E77E1DD" w14:textId="67FF521E" w:rsidR="00AA25B3" w:rsidRPr="00CD07A0" w:rsidRDefault="00AA2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8365C0E" w14:textId="6B89BF2C" w:rsidR="00DE3443" w:rsidRPr="00CD07A0" w:rsidRDefault="00DE3443" w:rsidP="00DE344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D281CDE" w14:textId="77777777" w:rsidR="00A12017" w:rsidRPr="00CD07A0" w:rsidRDefault="00A12017" w:rsidP="004F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5210355" w14:textId="4F77C77C" w:rsidR="003D65CA" w:rsidRPr="00CD07A0" w:rsidRDefault="004F796D" w:rsidP="0051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CD07A0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2F3722" w:rsidRPr="00CD07A0">
        <w:rPr>
          <w:rFonts w:asciiTheme="majorBidi" w:hAnsiTheme="majorBidi" w:cstheme="majorBidi"/>
          <w:b/>
          <w:sz w:val="30"/>
          <w:szCs w:val="30"/>
          <w:cs/>
        </w:rPr>
        <w:br/>
      </w:r>
      <w:r w:rsidRPr="00CD07A0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CD07A0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 </w:t>
      </w:r>
    </w:p>
    <w:p w14:paraId="016CE5D1" w14:textId="49B933EE" w:rsidR="00522E2A" w:rsidRPr="00CD07A0" w:rsidRDefault="00522E2A" w:rsidP="0051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sz w:val="20"/>
          <w:szCs w:val="20"/>
        </w:rPr>
      </w:pPr>
    </w:p>
    <w:p w14:paraId="7EB60A6D" w14:textId="618C25D2" w:rsidR="006D2404" w:rsidRPr="00CD07A0" w:rsidRDefault="006D2404" w:rsidP="002136CC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right="-18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บุคคลหรือกิจการที่เกี่ยวข้องกัน</w:t>
      </w:r>
      <w:r w:rsidR="00D1593F" w:rsidRPr="00CD07A0">
        <w:rPr>
          <w:rFonts w:asciiTheme="majorBidi" w:hAnsiTheme="majorBidi" w:cstheme="majorBidi"/>
          <w:cs/>
          <w:lang w:val="th-TH"/>
        </w:rPr>
        <w:t xml:space="preserve"> </w:t>
      </w:r>
    </w:p>
    <w:p w14:paraId="0BCB30F1" w14:textId="0A4253B8" w:rsidR="001D447B" w:rsidRPr="00CD07A0" w:rsidRDefault="001D447B" w:rsidP="005C72DB">
      <w:pPr>
        <w:tabs>
          <w:tab w:val="clear" w:pos="454"/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6B1B5D9" w14:textId="77777777" w:rsidR="00E279A0" w:rsidRPr="00CD07A0" w:rsidRDefault="00E279A0" w:rsidP="00E27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125EAE9" w14:textId="77777777" w:rsidR="00E279A0" w:rsidRPr="00CD07A0" w:rsidRDefault="00E279A0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8FFFA42" w14:textId="4B0886BD" w:rsidR="00181203" w:rsidRPr="00CD07A0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D07A0">
        <w:rPr>
          <w:rFonts w:asciiTheme="majorBidi" w:hAnsiTheme="majorBidi" w:cstheme="majorBidi"/>
          <w:b/>
          <w:sz w:val="30"/>
          <w:szCs w:val="30"/>
          <w:cs/>
        </w:rPr>
        <w:lastRenderedPageBreak/>
        <w:t>บุคคลหรือกิจการอื่นที่เกี่ยวข้องกันที่มีรายการระหว่างกันที่มีนัยสำคัญกับบริษัทในระหว่างปี มีดังต่อไปนี้</w:t>
      </w:r>
    </w:p>
    <w:p w14:paraId="7EE52B89" w14:textId="77777777" w:rsidR="00A56BB3" w:rsidRPr="00CD07A0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806A50" w:rsidRPr="00CD07A0" w14:paraId="4203BDC4" w14:textId="77777777" w:rsidTr="004B3B29">
        <w:trPr>
          <w:tblHeader/>
        </w:trPr>
        <w:tc>
          <w:tcPr>
            <w:tcW w:w="1980" w:type="dxa"/>
          </w:tcPr>
          <w:p w14:paraId="38268745" w14:textId="6DF10274" w:rsidR="00181203" w:rsidRPr="00CD07A0" w:rsidRDefault="00181203" w:rsidP="004B3B2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</w:t>
            </w:r>
            <w:r w:rsidR="00A56BB3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980" w:type="dxa"/>
          </w:tcPr>
          <w:p w14:paraId="39202C9F" w14:textId="77777777" w:rsidR="00181203" w:rsidRPr="00CD07A0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25C9F56" w14:textId="77777777" w:rsidR="00181203" w:rsidRPr="00CD07A0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56597C55" w14:textId="06E31F74" w:rsidR="00181203" w:rsidRPr="00CD07A0" w:rsidRDefault="00181203" w:rsidP="004B3B29">
            <w:pPr>
              <w:spacing w:line="240" w:lineRule="auto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611C" w:rsidRPr="00CD07A0" w14:paraId="0E4D139E" w14:textId="77777777" w:rsidTr="004B3B29">
        <w:trPr>
          <w:tblHeader/>
        </w:trPr>
        <w:tc>
          <w:tcPr>
            <w:tcW w:w="1980" w:type="dxa"/>
          </w:tcPr>
          <w:p w14:paraId="0EBA1612" w14:textId="0F864139" w:rsidR="0097611C" w:rsidRPr="00CD07A0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13ED6F42" w14:textId="2C80F40F" w:rsidR="0097611C" w:rsidRPr="00CD07A0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D1EBBB" w14:textId="7B401627" w:rsidR="0097611C" w:rsidRPr="00CD07A0" w:rsidRDefault="0097611C" w:rsidP="0097611C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</w:t>
            </w:r>
            <w:r w:rsidR="007922F5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CA4698F" w14:textId="77777777" w:rsidR="00CD7814" w:rsidRPr="00CD07A0" w:rsidRDefault="00CD7814" w:rsidP="00CD781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83"/>
        <w:gridCol w:w="1261"/>
        <w:gridCol w:w="270"/>
        <w:gridCol w:w="1173"/>
      </w:tblGrid>
      <w:tr w:rsidR="00F91830" w:rsidRPr="00CD07A0" w14:paraId="57610E88" w14:textId="77777777" w:rsidTr="00205153">
        <w:trPr>
          <w:trHeight w:val="420"/>
        </w:trPr>
        <w:tc>
          <w:tcPr>
            <w:tcW w:w="6583" w:type="dxa"/>
          </w:tcPr>
          <w:p w14:paraId="35629307" w14:textId="4D233F30" w:rsidR="00F91830" w:rsidRPr="00CD07A0" w:rsidRDefault="00F91830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1" w:type="dxa"/>
          </w:tcPr>
          <w:p w14:paraId="21AF534E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E1B900E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3" w:type="dxa"/>
          </w:tcPr>
          <w:p w14:paraId="6272562E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91830" w:rsidRPr="00CD07A0" w14:paraId="3C4C0B73" w14:textId="77777777" w:rsidTr="00205153">
        <w:trPr>
          <w:trHeight w:val="420"/>
        </w:trPr>
        <w:tc>
          <w:tcPr>
            <w:tcW w:w="6583" w:type="dxa"/>
          </w:tcPr>
          <w:p w14:paraId="618F9301" w14:textId="15EDD2C1" w:rsidR="00F91830" w:rsidRPr="00CD07A0" w:rsidRDefault="00E66D59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</w:t>
            </w:r>
            <w:r w:rsidR="00F91830" w:rsidRPr="00CD07A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043BEE" w:rsidRPr="00CD07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043BEE" w:rsidRPr="00CD07A0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="00043BEE" w:rsidRPr="00CD07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61" w:type="dxa"/>
          </w:tcPr>
          <w:p w14:paraId="5C078339" w14:textId="7D534CF9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</w:t>
            </w:r>
            <w:r w:rsidR="00FC2129" w:rsidRPr="00CD07A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27421732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3" w:type="dxa"/>
          </w:tcPr>
          <w:p w14:paraId="2D80ABD0" w14:textId="556CADC9" w:rsidR="00F91830" w:rsidRPr="00CD07A0" w:rsidRDefault="00FC2129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F91830" w:rsidRPr="00CD07A0" w14:paraId="7E45BD67" w14:textId="77777777" w:rsidTr="00205153">
        <w:trPr>
          <w:trHeight w:val="431"/>
        </w:trPr>
        <w:tc>
          <w:tcPr>
            <w:tcW w:w="6583" w:type="dxa"/>
          </w:tcPr>
          <w:p w14:paraId="46465E6B" w14:textId="04C47D17" w:rsidR="00F91830" w:rsidRPr="00CD07A0" w:rsidRDefault="00F91830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704" w:type="dxa"/>
            <w:gridSpan w:val="3"/>
          </w:tcPr>
          <w:p w14:paraId="14A0F78E" w14:textId="1B52CCFB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CD07A0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F91830" w:rsidRPr="00CD07A0" w14:paraId="0DD9E2BD" w14:textId="77777777" w:rsidTr="00205153">
        <w:trPr>
          <w:trHeight w:val="411"/>
        </w:trPr>
        <w:tc>
          <w:tcPr>
            <w:tcW w:w="6583" w:type="dxa"/>
          </w:tcPr>
          <w:p w14:paraId="0FD3DB81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07A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1261" w:type="dxa"/>
          </w:tcPr>
          <w:p w14:paraId="4D98A114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3686576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3" w:type="dxa"/>
          </w:tcPr>
          <w:p w14:paraId="070960F9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91830" w:rsidRPr="00CD07A0" w14:paraId="5197320A" w14:textId="77777777" w:rsidTr="00205153">
        <w:trPr>
          <w:trHeight w:val="411"/>
        </w:trPr>
        <w:tc>
          <w:tcPr>
            <w:tcW w:w="6583" w:type="dxa"/>
          </w:tcPr>
          <w:p w14:paraId="365ADF3D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D07A0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1261" w:type="dxa"/>
          </w:tcPr>
          <w:p w14:paraId="57330771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1638C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44E879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830" w:rsidRPr="00CD07A0" w14:paraId="562B9830" w14:textId="77777777" w:rsidTr="00205153">
        <w:trPr>
          <w:trHeight w:val="401"/>
        </w:trPr>
        <w:tc>
          <w:tcPr>
            <w:tcW w:w="6583" w:type="dxa"/>
          </w:tcPr>
          <w:p w14:paraId="3067796F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Theme="majorBidi" w:hAnsiTheme="majorBidi" w:cstheme="majorBidi"/>
                <w:cs/>
              </w:rPr>
            </w:pPr>
            <w:r w:rsidRPr="00CD07A0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61" w:type="dxa"/>
            <w:shd w:val="clear" w:color="auto" w:fill="auto"/>
          </w:tcPr>
          <w:p w14:paraId="0CAA5BF6" w14:textId="3BD368F6" w:rsidR="00F91830" w:rsidRPr="00CD07A0" w:rsidRDefault="00E21883" w:rsidP="00E2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25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,443,842</w:t>
            </w:r>
          </w:p>
        </w:tc>
        <w:tc>
          <w:tcPr>
            <w:tcW w:w="270" w:type="dxa"/>
            <w:shd w:val="clear" w:color="auto" w:fill="auto"/>
          </w:tcPr>
          <w:p w14:paraId="7E96AE86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5B259CA" w14:textId="17A731BE" w:rsidR="00F91830" w:rsidRPr="00CD07A0" w:rsidRDefault="00FC2129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15,461,771</w:t>
            </w:r>
          </w:p>
        </w:tc>
      </w:tr>
      <w:tr w:rsidR="00F91830" w:rsidRPr="00CD07A0" w14:paraId="4B0CB43C" w14:textId="77777777" w:rsidTr="000F6B38">
        <w:trPr>
          <w:trHeight w:val="411"/>
        </w:trPr>
        <w:tc>
          <w:tcPr>
            <w:tcW w:w="6583" w:type="dxa"/>
          </w:tcPr>
          <w:p w14:paraId="617A4260" w14:textId="0746EFE0" w:rsidR="00F91830" w:rsidRPr="00CD07A0" w:rsidRDefault="00F91830" w:rsidP="00F91830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Theme="majorBidi" w:hAnsiTheme="majorBidi" w:cstheme="majorBidi"/>
                <w:cs/>
              </w:rPr>
            </w:pPr>
            <w:r w:rsidRPr="00CD07A0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A514E05" w14:textId="78729A12" w:rsidR="00F91830" w:rsidRPr="00CD07A0" w:rsidRDefault="00E21883" w:rsidP="00E2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        526,070</w:t>
            </w:r>
          </w:p>
        </w:tc>
        <w:tc>
          <w:tcPr>
            <w:tcW w:w="270" w:type="dxa"/>
            <w:shd w:val="clear" w:color="auto" w:fill="auto"/>
          </w:tcPr>
          <w:p w14:paraId="0C2AD3EF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211418D" w14:textId="4FC478F7" w:rsidR="00F91830" w:rsidRPr="00CD07A0" w:rsidRDefault="00FC2129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250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296</w:t>
            </w:r>
          </w:p>
        </w:tc>
      </w:tr>
      <w:tr w:rsidR="00F91830" w:rsidRPr="00CD07A0" w14:paraId="58C2C0A3" w14:textId="77777777" w:rsidTr="000F6B38">
        <w:trPr>
          <w:trHeight w:val="420"/>
        </w:trPr>
        <w:tc>
          <w:tcPr>
            <w:tcW w:w="6583" w:type="dxa"/>
          </w:tcPr>
          <w:p w14:paraId="416B3EDC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left="15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74853" w14:textId="636FEAF7" w:rsidR="00F91830" w:rsidRPr="00CD07A0" w:rsidRDefault="00E21883" w:rsidP="00E2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25,969,912</w:t>
            </w:r>
          </w:p>
        </w:tc>
        <w:tc>
          <w:tcPr>
            <w:tcW w:w="270" w:type="dxa"/>
            <w:shd w:val="clear" w:color="auto" w:fill="auto"/>
          </w:tcPr>
          <w:p w14:paraId="117E8028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73681" w14:textId="1EAE321E" w:rsidR="00F91830" w:rsidRPr="00CD07A0" w:rsidRDefault="00FC2129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12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067</w:t>
            </w:r>
          </w:p>
        </w:tc>
      </w:tr>
      <w:tr w:rsidR="00F91830" w:rsidRPr="00CD07A0" w14:paraId="0B67EC9C" w14:textId="77777777" w:rsidTr="00BB3EA6">
        <w:trPr>
          <w:trHeight w:val="420"/>
        </w:trPr>
        <w:tc>
          <w:tcPr>
            <w:tcW w:w="6583" w:type="dxa"/>
          </w:tcPr>
          <w:p w14:paraId="31DA2154" w14:textId="23915295" w:rsidR="00F91830" w:rsidRPr="00CD07A0" w:rsidRDefault="00F91830" w:rsidP="00F91830">
            <w:pPr>
              <w:pStyle w:val="a"/>
              <w:tabs>
                <w:tab w:val="clear" w:pos="1080"/>
              </w:tabs>
              <w:ind w:left="156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auto"/>
          </w:tcPr>
          <w:p w14:paraId="183D5DEC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548E860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590762D8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3FC6676B" w14:textId="77777777" w:rsidR="00492B77" w:rsidRPr="00CD07A0" w:rsidRDefault="00492B77" w:rsidP="00A86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98F242E" w14:textId="32CB0280" w:rsidR="00D1181C" w:rsidRPr="00CD07A0" w:rsidRDefault="00D1181C" w:rsidP="00253955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เงินสดและรายการเทียบเท่าเงินสด</w:t>
      </w:r>
    </w:p>
    <w:p w14:paraId="323623BF" w14:textId="77777777" w:rsidR="00B94BFB" w:rsidRPr="00CD07A0" w:rsidRDefault="00B94BFB" w:rsidP="00114BE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7"/>
        <w:gridCol w:w="1261"/>
        <w:gridCol w:w="267"/>
        <w:gridCol w:w="1335"/>
      </w:tblGrid>
      <w:tr w:rsidR="00907C86" w:rsidRPr="00CD07A0" w14:paraId="048B4BF3" w14:textId="77777777" w:rsidTr="0076397A">
        <w:tc>
          <w:tcPr>
            <w:tcW w:w="3456" w:type="pct"/>
          </w:tcPr>
          <w:p w14:paraId="136BC969" w14:textId="77777777" w:rsidR="00907C86" w:rsidRPr="00CD07A0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14:paraId="291A8CAD" w14:textId="6C80C95C" w:rsidR="00907C86" w:rsidRPr="00CD07A0" w:rsidRDefault="00AD73C1" w:rsidP="00907C86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4" w:type="pct"/>
          </w:tcPr>
          <w:p w14:paraId="7A937FEB" w14:textId="77777777" w:rsidR="00907C86" w:rsidRPr="00CD07A0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pct"/>
          </w:tcPr>
          <w:p w14:paraId="079F479F" w14:textId="369FAD13" w:rsidR="00907C86" w:rsidRPr="00CD07A0" w:rsidRDefault="00AD73C1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907C86" w:rsidRPr="00CD07A0" w14:paraId="54622DD5" w14:textId="77777777" w:rsidTr="0076397A">
        <w:trPr>
          <w:trHeight w:val="299"/>
        </w:trPr>
        <w:tc>
          <w:tcPr>
            <w:tcW w:w="3456" w:type="pct"/>
          </w:tcPr>
          <w:p w14:paraId="6EED4AB1" w14:textId="77777777" w:rsidR="00907C86" w:rsidRPr="00CD07A0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4" w:type="pct"/>
            <w:gridSpan w:val="3"/>
          </w:tcPr>
          <w:p w14:paraId="205768F4" w14:textId="7F0AC609" w:rsidR="00907C86" w:rsidRPr="00CD07A0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07C86" w:rsidRPr="00CD07A0" w14:paraId="6730F18D" w14:textId="77777777" w:rsidTr="0076397A">
        <w:tc>
          <w:tcPr>
            <w:tcW w:w="3456" w:type="pct"/>
          </w:tcPr>
          <w:p w14:paraId="6B3541C9" w14:textId="698D1787" w:rsidR="00907C86" w:rsidRPr="00CD07A0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80" w:type="pct"/>
            <w:vAlign w:val="bottom"/>
          </w:tcPr>
          <w:p w14:paraId="7529B8EC" w14:textId="30627571" w:rsidR="00907C86" w:rsidRPr="00CD07A0" w:rsidRDefault="00AD73C1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61,828</w:t>
            </w:r>
          </w:p>
        </w:tc>
        <w:tc>
          <w:tcPr>
            <w:tcW w:w="144" w:type="pct"/>
          </w:tcPr>
          <w:p w14:paraId="5CA82E25" w14:textId="77777777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3AFF1763" w14:textId="3E76DB2A" w:rsidR="00907C86" w:rsidRPr="00CD07A0" w:rsidRDefault="00AD73C1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22,643</w:t>
            </w:r>
          </w:p>
        </w:tc>
      </w:tr>
      <w:tr w:rsidR="00907C86" w:rsidRPr="00CD07A0" w14:paraId="40767B35" w14:textId="77777777" w:rsidTr="0076397A">
        <w:tc>
          <w:tcPr>
            <w:tcW w:w="3456" w:type="pct"/>
          </w:tcPr>
          <w:p w14:paraId="54F24CA4" w14:textId="346C0807" w:rsidR="00907C86" w:rsidRPr="00CD07A0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  <w:r w:rsidR="006203DC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680" w:type="pct"/>
            <w:vAlign w:val="bottom"/>
          </w:tcPr>
          <w:p w14:paraId="6E731E65" w14:textId="30876BF2" w:rsidR="00907C86" w:rsidRPr="00CD07A0" w:rsidRDefault="00AD73C1" w:rsidP="009C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19,833,373</w:t>
            </w:r>
          </w:p>
        </w:tc>
        <w:tc>
          <w:tcPr>
            <w:tcW w:w="144" w:type="pct"/>
          </w:tcPr>
          <w:p w14:paraId="5161FB55" w14:textId="77777777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36F3C26C" w14:textId="525DCD97" w:rsidR="00907C86" w:rsidRPr="00CD07A0" w:rsidRDefault="00AD73C1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789,865</w:t>
            </w:r>
          </w:p>
        </w:tc>
      </w:tr>
      <w:tr w:rsidR="006203DC" w:rsidRPr="00CD07A0" w14:paraId="10FE75EE" w14:textId="77777777" w:rsidTr="0076397A">
        <w:tc>
          <w:tcPr>
            <w:tcW w:w="3456" w:type="pct"/>
          </w:tcPr>
          <w:p w14:paraId="2B2BABA3" w14:textId="6BAD6FF1" w:rsidR="006203DC" w:rsidRPr="00CD07A0" w:rsidRDefault="006203DC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680" w:type="pct"/>
            <w:vAlign w:val="bottom"/>
          </w:tcPr>
          <w:p w14:paraId="45644709" w14:textId="77E682D1" w:rsidR="006203DC" w:rsidRPr="00CD07A0" w:rsidRDefault="00AD73C1" w:rsidP="00A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359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385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322</w:t>
            </w:r>
          </w:p>
        </w:tc>
        <w:tc>
          <w:tcPr>
            <w:tcW w:w="144" w:type="pct"/>
          </w:tcPr>
          <w:p w14:paraId="3305EE4D" w14:textId="77777777" w:rsidR="006203DC" w:rsidRPr="00CD07A0" w:rsidRDefault="006203DC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0593C523" w14:textId="005AC910" w:rsidR="006203DC" w:rsidRPr="00CD07A0" w:rsidRDefault="00AD73C1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577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,435,076</w:t>
            </w:r>
          </w:p>
        </w:tc>
      </w:tr>
      <w:tr w:rsidR="00907C86" w:rsidRPr="00CD07A0" w14:paraId="7D3011B2" w14:textId="77777777" w:rsidTr="0076397A">
        <w:tc>
          <w:tcPr>
            <w:tcW w:w="3456" w:type="pct"/>
          </w:tcPr>
          <w:p w14:paraId="6A194956" w14:textId="36D4621E" w:rsidR="00907C86" w:rsidRPr="00CD07A0" w:rsidRDefault="00907C86" w:rsidP="00907C8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F4F44" w14:textId="4E5D1FC4" w:rsidR="00907C86" w:rsidRPr="00CD07A0" w:rsidRDefault="00AD73C1" w:rsidP="004E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379,280,523</w:t>
            </w:r>
          </w:p>
        </w:tc>
        <w:tc>
          <w:tcPr>
            <w:tcW w:w="144" w:type="pct"/>
            <w:vAlign w:val="bottom"/>
          </w:tcPr>
          <w:p w14:paraId="3730DA8A" w14:textId="77777777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CBD1E" w14:textId="06A39A5D" w:rsidR="00907C86" w:rsidRPr="00CD07A0" w:rsidRDefault="00D372B9" w:rsidP="00907C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578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,247,584</w:t>
            </w:r>
          </w:p>
        </w:tc>
      </w:tr>
    </w:tbl>
    <w:p w14:paraId="7B07BE64" w14:textId="7CE8A1D4" w:rsidR="00345564" w:rsidRPr="00CD07A0" w:rsidRDefault="0034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03954F69" w14:textId="12141955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281C8F79" w14:textId="6AB8D445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FB44790" w14:textId="522A39C0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38F65DCE" w14:textId="5E79869E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772E52FB" w14:textId="4732637D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731F996F" w14:textId="1E4E2E2A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384DB808" w14:textId="77777777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7FE4B91D" w14:textId="170D0389" w:rsidR="00850F4A" w:rsidRPr="00CD07A0" w:rsidRDefault="00850F4A" w:rsidP="00850F4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597836F9" w14:textId="77777777" w:rsidR="00850F4A" w:rsidRPr="002B4F63" w:rsidRDefault="00850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9"/>
        <w:gridCol w:w="243"/>
        <w:gridCol w:w="1287"/>
      </w:tblGrid>
      <w:tr w:rsidR="00907C86" w:rsidRPr="00CD07A0" w14:paraId="60F3490A" w14:textId="77777777" w:rsidTr="009C35B6">
        <w:tc>
          <w:tcPr>
            <w:tcW w:w="3480" w:type="pct"/>
          </w:tcPr>
          <w:p w14:paraId="112E4B24" w14:textId="717B8FAA" w:rsidR="00907C86" w:rsidRPr="00CD07A0" w:rsidRDefault="00907C86" w:rsidP="00D72302">
            <w:pPr>
              <w:tabs>
                <w:tab w:val="clear" w:pos="6322"/>
                <w:tab w:val="left" w:pos="60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8054E90" w14:textId="4553A239" w:rsidR="00907C86" w:rsidRPr="00CD07A0" w:rsidRDefault="00230C63" w:rsidP="00907C86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2" w:type="pct"/>
          </w:tcPr>
          <w:p w14:paraId="3EA3C3C7" w14:textId="77777777" w:rsidR="00907C86" w:rsidRPr="00CD07A0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9" w:type="pct"/>
          </w:tcPr>
          <w:p w14:paraId="2B9A7E7D" w14:textId="2CF4BDDC" w:rsidR="00907C86" w:rsidRPr="00CD07A0" w:rsidRDefault="00230C63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907C86" w:rsidRPr="00CD07A0" w14:paraId="6E87E2BA" w14:textId="77777777" w:rsidTr="009C35B6">
        <w:tc>
          <w:tcPr>
            <w:tcW w:w="3480" w:type="pct"/>
          </w:tcPr>
          <w:p w14:paraId="7045F758" w14:textId="77777777" w:rsidR="00907C86" w:rsidRPr="00CD07A0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14:paraId="472EEEB1" w14:textId="77777777" w:rsidR="00907C86" w:rsidRPr="00CD07A0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07C86" w:rsidRPr="00CD07A0" w14:paraId="796D2F08" w14:textId="77777777" w:rsidTr="009C35B6">
        <w:tc>
          <w:tcPr>
            <w:tcW w:w="3480" w:type="pct"/>
          </w:tcPr>
          <w:p w14:paraId="542FC818" w14:textId="26815FEB" w:rsidR="00907C86" w:rsidRPr="00CD07A0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89" w:type="pct"/>
          </w:tcPr>
          <w:p w14:paraId="081A4471" w14:textId="7559776E" w:rsidR="00907C86" w:rsidRPr="00CD07A0" w:rsidRDefault="00230C63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62,580,675</w:t>
            </w:r>
          </w:p>
        </w:tc>
        <w:tc>
          <w:tcPr>
            <w:tcW w:w="132" w:type="pct"/>
          </w:tcPr>
          <w:p w14:paraId="72C06B34" w14:textId="77777777" w:rsidR="00907C86" w:rsidRPr="00CD07A0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99" w:type="pct"/>
          </w:tcPr>
          <w:p w14:paraId="481C1C0E" w14:textId="40D86D40" w:rsidR="00907C86" w:rsidRPr="00CD07A0" w:rsidRDefault="00230C63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48,105,059</w:t>
            </w:r>
          </w:p>
        </w:tc>
      </w:tr>
      <w:tr w:rsidR="00907C86" w:rsidRPr="00CD07A0" w14:paraId="2113B0DA" w14:textId="77777777" w:rsidTr="009C35B6">
        <w:tc>
          <w:tcPr>
            <w:tcW w:w="3480" w:type="pct"/>
          </w:tcPr>
          <w:p w14:paraId="162E8A72" w14:textId="4C497EA1" w:rsidR="00907C86" w:rsidRPr="00CD07A0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89" w:type="pct"/>
          </w:tcPr>
          <w:p w14:paraId="6EAD04CB" w14:textId="77777777" w:rsidR="00907C86" w:rsidRPr="00412674" w:rsidRDefault="00907C86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E9DE411" w14:textId="77777777" w:rsidR="00907C86" w:rsidRPr="00CD07A0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99" w:type="pct"/>
          </w:tcPr>
          <w:p w14:paraId="12820558" w14:textId="0491F692" w:rsidR="00907C86" w:rsidRPr="00412674" w:rsidRDefault="00907C86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7C86" w:rsidRPr="00CD07A0" w14:paraId="1AD29710" w14:textId="77777777" w:rsidTr="009C35B6">
        <w:tc>
          <w:tcPr>
            <w:tcW w:w="3480" w:type="pct"/>
          </w:tcPr>
          <w:p w14:paraId="6E11DF05" w14:textId="2118A8C3" w:rsidR="00907C86" w:rsidRPr="00CD07A0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89" w:type="pct"/>
            <w:vAlign w:val="bottom"/>
          </w:tcPr>
          <w:p w14:paraId="3EA5C0EC" w14:textId="24E2E1B0" w:rsidR="00907C86" w:rsidRPr="00CD07A0" w:rsidRDefault="00230C63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26,897,821</w:t>
            </w:r>
          </w:p>
        </w:tc>
        <w:tc>
          <w:tcPr>
            <w:tcW w:w="132" w:type="pct"/>
          </w:tcPr>
          <w:p w14:paraId="77E6EC2E" w14:textId="77777777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70FFA7BB" w14:textId="7917E8FE" w:rsidR="00907C86" w:rsidRPr="00CD07A0" w:rsidRDefault="00230C63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15,535,335</w:t>
            </w:r>
          </w:p>
        </w:tc>
      </w:tr>
      <w:tr w:rsidR="00D72302" w:rsidRPr="00CD07A0" w14:paraId="5F7722BB" w14:textId="77777777" w:rsidTr="009C35B6">
        <w:tc>
          <w:tcPr>
            <w:tcW w:w="3480" w:type="pct"/>
          </w:tcPr>
          <w:p w14:paraId="50A79E9C" w14:textId="2B7E41B9" w:rsidR="00D72302" w:rsidRPr="00CD07A0" w:rsidRDefault="00D72302" w:rsidP="004C60C8">
            <w:pPr>
              <w:tabs>
                <w:tab w:val="clear" w:pos="227"/>
                <w:tab w:val="left" w:pos="2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="004C60C8"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B4C04"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89" w:type="pct"/>
            <w:vAlign w:val="bottom"/>
          </w:tcPr>
          <w:p w14:paraId="497CA528" w14:textId="29370215" w:rsidR="00D72302" w:rsidRPr="00CD07A0" w:rsidRDefault="00230C63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2674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4126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2674">
              <w:rPr>
                <w:rFonts w:asciiTheme="majorBidi" w:hAnsiTheme="majorBidi" w:cstheme="majorBidi"/>
                <w:sz w:val="30"/>
                <w:szCs w:val="30"/>
                <w:cs/>
              </w:rPr>
              <w:t>278</w:t>
            </w:r>
          </w:p>
        </w:tc>
        <w:tc>
          <w:tcPr>
            <w:tcW w:w="132" w:type="pct"/>
          </w:tcPr>
          <w:p w14:paraId="4DD8CB3E" w14:textId="77777777" w:rsidR="00D72302" w:rsidRPr="00CD07A0" w:rsidRDefault="00D72302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10F9EFF4" w14:textId="6A340068" w:rsidR="00D72302" w:rsidRPr="00CD07A0" w:rsidRDefault="00230C63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26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412674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2674">
              <w:rPr>
                <w:rFonts w:asciiTheme="majorBidi" w:hAnsiTheme="majorBidi" w:cstheme="majorBidi"/>
                <w:sz w:val="30"/>
                <w:szCs w:val="30"/>
                <w:cs/>
              </w:rPr>
              <w:t>550</w:t>
            </w:r>
          </w:p>
        </w:tc>
      </w:tr>
      <w:tr w:rsidR="00907C86" w:rsidRPr="00CD07A0" w14:paraId="50E78A55" w14:textId="77777777" w:rsidTr="009C35B6">
        <w:tc>
          <w:tcPr>
            <w:tcW w:w="3480" w:type="pct"/>
          </w:tcPr>
          <w:p w14:paraId="1BFA0A78" w14:textId="3FD5BE83" w:rsidR="00907C86" w:rsidRPr="00CD07A0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มากกว่า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62706646" w14:textId="625D54AD" w:rsidR="00907C86" w:rsidRPr="00CD07A0" w:rsidRDefault="004834D7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26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="00230C63" w:rsidRPr="00412674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4126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0C63" w:rsidRPr="00412674">
              <w:rPr>
                <w:rFonts w:asciiTheme="majorBidi" w:hAnsiTheme="majorBidi" w:cstheme="majorBidi"/>
                <w:sz w:val="30"/>
                <w:szCs w:val="30"/>
                <w:cs/>
              </w:rPr>
              <w:t>787</w:t>
            </w:r>
          </w:p>
        </w:tc>
        <w:tc>
          <w:tcPr>
            <w:tcW w:w="132" w:type="pct"/>
          </w:tcPr>
          <w:p w14:paraId="0D106C9D" w14:textId="77777777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4A238D10" w14:textId="7630C4B1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7C86" w:rsidRPr="00CD07A0" w14:paraId="08581A5C" w14:textId="77777777" w:rsidTr="009C35B6">
        <w:tc>
          <w:tcPr>
            <w:tcW w:w="3480" w:type="pct"/>
          </w:tcPr>
          <w:p w14:paraId="27704633" w14:textId="7C238C7A" w:rsidR="00907C86" w:rsidRPr="00CD07A0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1941CF26" w14:textId="5C825A09" w:rsidR="00907C86" w:rsidRPr="00CD07A0" w:rsidRDefault="004834D7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89,516,561</w:t>
            </w:r>
          </w:p>
        </w:tc>
        <w:tc>
          <w:tcPr>
            <w:tcW w:w="132" w:type="pct"/>
          </w:tcPr>
          <w:p w14:paraId="0CB49643" w14:textId="77777777" w:rsidR="00907C86" w:rsidRPr="00412674" w:rsidRDefault="00907C86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06F53753" w14:textId="5B53A98D" w:rsidR="00907C86" w:rsidRPr="00412674" w:rsidRDefault="00230C63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63,643,944</w:t>
            </w:r>
          </w:p>
        </w:tc>
      </w:tr>
      <w:tr w:rsidR="00907C86" w:rsidRPr="00CD07A0" w14:paraId="7A5E233E" w14:textId="77777777" w:rsidTr="009C35B6">
        <w:tc>
          <w:tcPr>
            <w:tcW w:w="3480" w:type="pct"/>
          </w:tcPr>
          <w:p w14:paraId="3BAFB1D2" w14:textId="592DF05E" w:rsidR="00907C86" w:rsidRPr="00CD07A0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89" w:type="pct"/>
            <w:vAlign w:val="bottom"/>
          </w:tcPr>
          <w:p w14:paraId="5E458EDE" w14:textId="13ED2074" w:rsidR="00907C86" w:rsidRPr="00CD07A0" w:rsidRDefault="00672B32" w:rsidP="009C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D86C2BA" w14:textId="77777777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25E91883" w14:textId="60A4AD83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7C86" w:rsidRPr="00CD07A0" w14:paraId="6708F987" w14:textId="77777777" w:rsidTr="009C35B6">
        <w:tc>
          <w:tcPr>
            <w:tcW w:w="3480" w:type="pct"/>
          </w:tcPr>
          <w:p w14:paraId="5DB2D1D1" w14:textId="67B1E7DA" w:rsidR="00907C86" w:rsidRPr="00CD07A0" w:rsidRDefault="00907C86" w:rsidP="00907C8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83131" w14:textId="144FC6F4" w:rsidR="00907C86" w:rsidRPr="00CD07A0" w:rsidRDefault="004834D7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89,516,561</w:t>
            </w:r>
          </w:p>
        </w:tc>
        <w:tc>
          <w:tcPr>
            <w:tcW w:w="132" w:type="pct"/>
            <w:vAlign w:val="bottom"/>
          </w:tcPr>
          <w:p w14:paraId="10F3FEB8" w14:textId="77777777" w:rsidR="00907C86" w:rsidRPr="00CD07A0" w:rsidRDefault="00907C86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F8B1E" w14:textId="69F06235" w:rsidR="00907C86" w:rsidRPr="00CD07A0" w:rsidRDefault="00230C63" w:rsidP="0041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63,643,944</w:t>
            </w:r>
          </w:p>
        </w:tc>
      </w:tr>
    </w:tbl>
    <w:p w14:paraId="3239FD67" w14:textId="77777777" w:rsidR="00513853" w:rsidRPr="002B4F63" w:rsidRDefault="00513853" w:rsidP="004E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B861EA9" w14:textId="4020349E" w:rsidR="00D97C86" w:rsidRPr="00CD07A0" w:rsidRDefault="004F796D" w:rsidP="004E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ข้อมูลเกี่ยวกับความเสี่ยงด้านเครดิตเปิดเผยในหมายเหตุข้อ</w:t>
      </w:r>
      <w:r w:rsidR="00EE261B" w:rsidRPr="00CD07A0">
        <w:rPr>
          <w:rFonts w:asciiTheme="majorBidi" w:hAnsiTheme="majorBidi" w:cstheme="majorBidi"/>
          <w:sz w:val="30"/>
          <w:szCs w:val="30"/>
        </w:rPr>
        <w:t xml:space="preserve"> 18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(ข</w:t>
      </w:r>
      <w:r w:rsidR="003D65CA" w:rsidRPr="00CD07A0">
        <w:rPr>
          <w:rFonts w:asciiTheme="majorBidi" w:hAnsiTheme="majorBidi" w:cstheme="majorBidi"/>
          <w:sz w:val="30"/>
          <w:szCs w:val="30"/>
          <w:cs/>
        </w:rPr>
        <w:t>.</w:t>
      </w:r>
      <w:r w:rsidR="00727031" w:rsidRPr="00CD07A0">
        <w:rPr>
          <w:rFonts w:asciiTheme="majorBidi" w:hAnsiTheme="majorBidi" w:cstheme="majorBidi"/>
          <w:sz w:val="30"/>
          <w:szCs w:val="30"/>
        </w:rPr>
        <w:t>1</w:t>
      </w:r>
      <w:r w:rsidRPr="00CD07A0">
        <w:rPr>
          <w:rFonts w:asciiTheme="majorBidi" w:hAnsiTheme="majorBidi" w:cstheme="majorBidi"/>
          <w:sz w:val="30"/>
          <w:szCs w:val="30"/>
          <w:cs/>
        </w:rPr>
        <w:t>)</w:t>
      </w:r>
    </w:p>
    <w:p w14:paraId="7AADA486" w14:textId="34325364" w:rsidR="00274D7E" w:rsidRPr="002B4F63" w:rsidRDefault="00274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</w:pPr>
    </w:p>
    <w:p w14:paraId="79D73969" w14:textId="0B5944B6" w:rsidR="00832B4D" w:rsidRPr="00CD07A0" w:rsidRDefault="00832B4D" w:rsidP="00832B4D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CD07A0">
        <w:rPr>
          <w:rFonts w:asciiTheme="majorBidi" w:hAnsiTheme="majorBidi" w:cstheme="majorBidi"/>
          <w:cs/>
          <w:lang w:val="th-TH"/>
        </w:rPr>
        <w:t>สินค้าคงเหลือ</w:t>
      </w:r>
    </w:p>
    <w:p w14:paraId="79C092D4" w14:textId="77777777" w:rsidR="009E567E" w:rsidRPr="002B4F63" w:rsidRDefault="009E567E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629"/>
        <w:gridCol w:w="1441"/>
        <w:gridCol w:w="269"/>
        <w:gridCol w:w="1485"/>
      </w:tblGrid>
      <w:tr w:rsidR="00806A50" w:rsidRPr="00CD07A0" w14:paraId="136B068B" w14:textId="77777777" w:rsidTr="00A27F35">
        <w:tc>
          <w:tcPr>
            <w:tcW w:w="2927" w:type="pct"/>
          </w:tcPr>
          <w:p w14:paraId="182F2536" w14:textId="77777777" w:rsidR="00345564" w:rsidRPr="00CD07A0" w:rsidRDefault="00345564" w:rsidP="003455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63B340D0" w14:textId="77777777" w:rsidR="00345564" w:rsidRPr="00CD07A0" w:rsidRDefault="00345564" w:rsidP="003455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1" w:type="pct"/>
          </w:tcPr>
          <w:p w14:paraId="6ECA4E3E" w14:textId="31D11FD9" w:rsidR="00345564" w:rsidRPr="00CD07A0" w:rsidRDefault="00345564" w:rsidP="00345564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</w:t>
            </w:r>
            <w:r w:rsidR="00C9537E" w:rsidRPr="00CD07A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6" w:type="pct"/>
          </w:tcPr>
          <w:p w14:paraId="622882D4" w14:textId="77777777" w:rsidR="00345564" w:rsidRPr="00CD07A0" w:rsidRDefault="00345564" w:rsidP="00345564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05" w:type="pct"/>
          </w:tcPr>
          <w:p w14:paraId="472FE4D8" w14:textId="442AA650" w:rsidR="00345564" w:rsidRPr="00CD07A0" w:rsidRDefault="00345564" w:rsidP="00345564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</w:t>
            </w:r>
            <w:r w:rsidR="00C9537E" w:rsidRPr="00CD07A0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806A50" w:rsidRPr="00CD07A0" w14:paraId="27AC5CC8" w14:textId="77777777" w:rsidTr="00A27F35">
        <w:tblPrEx>
          <w:tblBorders>
            <w:top w:val="single" w:sz="4" w:space="0" w:color="auto"/>
          </w:tblBorders>
        </w:tblPrEx>
        <w:tc>
          <w:tcPr>
            <w:tcW w:w="2927" w:type="pct"/>
          </w:tcPr>
          <w:p w14:paraId="0BE6AE55" w14:textId="77777777" w:rsidR="00832B4D" w:rsidRPr="00CD07A0" w:rsidRDefault="00832B4D" w:rsidP="00C6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41" w:type="pct"/>
            <w:shd w:val="clear" w:color="auto" w:fill="auto"/>
          </w:tcPr>
          <w:p w14:paraId="2BBAB052" w14:textId="77777777" w:rsidR="00832B4D" w:rsidRPr="00CD07A0" w:rsidRDefault="00832B4D" w:rsidP="00C63F5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2" w:type="pct"/>
            <w:gridSpan w:val="3"/>
          </w:tcPr>
          <w:p w14:paraId="340B1188" w14:textId="77777777" w:rsidR="00832B4D" w:rsidRPr="00CD07A0" w:rsidRDefault="00832B4D" w:rsidP="00C63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after="0" w:line="240" w:lineRule="auto"/>
              <w:ind w:left="-108" w:righ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07C86" w:rsidRPr="00CD07A0" w14:paraId="5E6D4EAB" w14:textId="77777777" w:rsidTr="00A27F35">
        <w:tblPrEx>
          <w:tblBorders>
            <w:top w:val="single" w:sz="4" w:space="0" w:color="auto"/>
          </w:tblBorders>
        </w:tblPrEx>
        <w:tc>
          <w:tcPr>
            <w:tcW w:w="2927" w:type="pct"/>
            <w:tcBorders>
              <w:top w:val="nil"/>
              <w:bottom w:val="nil"/>
            </w:tcBorders>
          </w:tcPr>
          <w:p w14:paraId="20927746" w14:textId="77777777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</w:tcPr>
          <w:p w14:paraId="2DF6859B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65706898" w14:textId="0AFB2CBC" w:rsidR="00907C86" w:rsidRPr="00CD07A0" w:rsidRDefault="004646EC" w:rsidP="00D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18,452,16</w:t>
            </w:r>
            <w:r w:rsidR="007C0CAD" w:rsidRPr="00CD07A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4696E88" w14:textId="77777777" w:rsidR="00907C86" w:rsidRPr="00CD07A0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nil"/>
              <w:bottom w:val="nil"/>
            </w:tcBorders>
            <w:shd w:val="clear" w:color="auto" w:fill="auto"/>
          </w:tcPr>
          <w:p w14:paraId="7BC20CAD" w14:textId="27B8EA2F" w:rsidR="00907C86" w:rsidRPr="00CD07A0" w:rsidRDefault="00C9537E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11,598,137</w:t>
            </w:r>
          </w:p>
        </w:tc>
      </w:tr>
      <w:tr w:rsidR="00907C86" w:rsidRPr="00CD07A0" w14:paraId="7216F639" w14:textId="77777777" w:rsidTr="00A27F35">
        <w:tblPrEx>
          <w:tblBorders>
            <w:top w:val="single" w:sz="4" w:space="0" w:color="auto"/>
          </w:tblBorders>
        </w:tblPrEx>
        <w:tc>
          <w:tcPr>
            <w:tcW w:w="2927" w:type="pct"/>
            <w:tcBorders>
              <w:top w:val="nil"/>
              <w:bottom w:val="nil"/>
            </w:tcBorders>
          </w:tcPr>
          <w:p w14:paraId="2964B236" w14:textId="71811568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</w:tcPr>
          <w:p w14:paraId="17158EDF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3116BEE7" w14:textId="518A2989" w:rsidR="00907C86" w:rsidRPr="00CD07A0" w:rsidRDefault="007C0CAD" w:rsidP="00D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50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295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996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0A67F1B" w14:textId="77777777" w:rsidR="00907C86" w:rsidRPr="00CD07A0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nil"/>
              <w:bottom w:val="nil"/>
            </w:tcBorders>
            <w:shd w:val="clear" w:color="auto" w:fill="auto"/>
          </w:tcPr>
          <w:p w14:paraId="1E670AD3" w14:textId="07C681FC" w:rsidR="00907C86" w:rsidRPr="00CD07A0" w:rsidRDefault="00C9537E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53,888,479</w:t>
            </w:r>
          </w:p>
        </w:tc>
      </w:tr>
      <w:tr w:rsidR="00907C86" w:rsidRPr="00CD07A0" w14:paraId="51EAA995" w14:textId="77777777" w:rsidTr="00A27F35">
        <w:tblPrEx>
          <w:tblBorders>
            <w:top w:val="single" w:sz="4" w:space="0" w:color="auto"/>
          </w:tblBorders>
        </w:tblPrEx>
        <w:tc>
          <w:tcPr>
            <w:tcW w:w="2927" w:type="pct"/>
            <w:tcBorders>
              <w:top w:val="nil"/>
            </w:tcBorders>
          </w:tcPr>
          <w:p w14:paraId="6A3C95EA" w14:textId="77777777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341" w:type="pct"/>
            <w:tcBorders>
              <w:top w:val="nil"/>
            </w:tcBorders>
            <w:shd w:val="clear" w:color="auto" w:fill="auto"/>
          </w:tcPr>
          <w:p w14:paraId="31502FF7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6C4CD72B" w14:textId="25AF7EC5" w:rsidR="00907C86" w:rsidRPr="00CD07A0" w:rsidRDefault="0020544E" w:rsidP="00D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157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628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5AE76E8D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nil"/>
            </w:tcBorders>
            <w:shd w:val="clear" w:color="auto" w:fill="auto"/>
          </w:tcPr>
          <w:p w14:paraId="7B8900A5" w14:textId="6DBBBCE1" w:rsidR="00907C86" w:rsidRPr="00CD07A0" w:rsidRDefault="00C9537E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36,948,983</w:t>
            </w:r>
          </w:p>
        </w:tc>
      </w:tr>
      <w:tr w:rsidR="00907C86" w:rsidRPr="00CD07A0" w14:paraId="0AA8310B" w14:textId="77777777" w:rsidTr="00A27F35">
        <w:tblPrEx>
          <w:tblBorders>
            <w:top w:val="single" w:sz="4" w:space="0" w:color="auto"/>
          </w:tblBorders>
        </w:tblPrEx>
        <w:tc>
          <w:tcPr>
            <w:tcW w:w="2927" w:type="pct"/>
            <w:tcBorders>
              <w:top w:val="nil"/>
              <w:bottom w:val="nil"/>
            </w:tcBorders>
          </w:tcPr>
          <w:p w14:paraId="71CCAA24" w14:textId="4D71A92A" w:rsidR="00907C86" w:rsidRPr="00CD07A0" w:rsidRDefault="00524A53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บรรจุภัณฑ์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</w:tcPr>
          <w:p w14:paraId="53A80ABB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70B09840" w14:textId="4A4C9F54" w:rsidR="00907C86" w:rsidRPr="00CD07A0" w:rsidRDefault="0020544E" w:rsidP="00D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567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1CDB3CE" w14:textId="77777777" w:rsidR="00907C86" w:rsidRPr="00CD07A0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nil"/>
              <w:bottom w:val="nil"/>
            </w:tcBorders>
            <w:shd w:val="clear" w:color="auto" w:fill="auto"/>
          </w:tcPr>
          <w:p w14:paraId="0B77B6B0" w14:textId="0AF721C0" w:rsidR="00907C86" w:rsidRPr="00CD07A0" w:rsidRDefault="00C9537E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17,367,416</w:t>
            </w:r>
          </w:p>
        </w:tc>
      </w:tr>
      <w:tr w:rsidR="00907C86" w:rsidRPr="00CD07A0" w14:paraId="1B103AD4" w14:textId="77777777" w:rsidTr="00A27F35">
        <w:tblPrEx>
          <w:tblBorders>
            <w:top w:val="single" w:sz="4" w:space="0" w:color="auto"/>
          </w:tblBorders>
        </w:tblPrEx>
        <w:tc>
          <w:tcPr>
            <w:tcW w:w="2927" w:type="pct"/>
            <w:tcBorders>
              <w:top w:val="nil"/>
              <w:bottom w:val="nil"/>
            </w:tcBorders>
          </w:tcPr>
          <w:p w14:paraId="716E21D3" w14:textId="47A441D2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วัสดุโรงงาน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</w:tcPr>
          <w:p w14:paraId="291489A6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</w:tcPr>
          <w:p w14:paraId="13F171A9" w14:textId="3B5511FB" w:rsidR="00907C86" w:rsidRPr="00CD07A0" w:rsidRDefault="0020544E" w:rsidP="00D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824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055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0A21765" w14:textId="77777777" w:rsidR="00907C86" w:rsidRPr="00CD07A0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nil"/>
              <w:bottom w:val="nil"/>
            </w:tcBorders>
            <w:shd w:val="clear" w:color="auto" w:fill="auto"/>
          </w:tcPr>
          <w:p w14:paraId="55683D9B" w14:textId="668E26D1" w:rsidR="00907C86" w:rsidRPr="00CD07A0" w:rsidRDefault="00C9537E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6,127,102</w:t>
            </w:r>
          </w:p>
        </w:tc>
      </w:tr>
      <w:tr w:rsidR="00907C86" w:rsidRPr="00CD07A0" w14:paraId="17D39114" w14:textId="77777777" w:rsidTr="00A27F35">
        <w:tblPrEx>
          <w:tblBorders>
            <w:top w:val="single" w:sz="4" w:space="0" w:color="auto"/>
          </w:tblBorders>
        </w:tblPrEx>
        <w:tc>
          <w:tcPr>
            <w:tcW w:w="2927" w:type="pct"/>
            <w:tcBorders>
              <w:top w:val="nil"/>
              <w:bottom w:val="nil"/>
            </w:tcBorders>
          </w:tcPr>
          <w:p w14:paraId="18D7CD88" w14:textId="3458B5E8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</w:tcPr>
          <w:p w14:paraId="29F49F1E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28890B08" w14:textId="774A2AC0" w:rsidR="00907C86" w:rsidRPr="00CD07A0" w:rsidRDefault="0020544E" w:rsidP="00D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334</w:t>
            </w:r>
            <w:r w:rsidR="007C0CAD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778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C78F02C" w14:textId="77777777" w:rsidR="00907C86" w:rsidRPr="00CD07A0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nil"/>
              <w:bottom w:val="nil"/>
            </w:tcBorders>
            <w:shd w:val="clear" w:color="auto" w:fill="auto"/>
          </w:tcPr>
          <w:p w14:paraId="36A29FA7" w14:textId="20E66625" w:rsidR="00907C86" w:rsidRPr="00CD07A0" w:rsidRDefault="00C9537E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8,883,281</w:t>
            </w:r>
          </w:p>
        </w:tc>
      </w:tr>
      <w:tr w:rsidR="00907C86" w:rsidRPr="00CD07A0" w14:paraId="697BCE09" w14:textId="77777777" w:rsidTr="00A27F35">
        <w:tblPrEx>
          <w:tblBorders>
            <w:top w:val="single" w:sz="4" w:space="0" w:color="auto"/>
          </w:tblBorders>
        </w:tblPrEx>
        <w:tc>
          <w:tcPr>
            <w:tcW w:w="2927" w:type="pct"/>
            <w:tcBorders>
              <w:top w:val="nil"/>
              <w:bottom w:val="nil"/>
            </w:tcBorders>
          </w:tcPr>
          <w:p w14:paraId="1F7B8BEA" w14:textId="40F4215F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</w:tcPr>
          <w:p w14:paraId="61B35803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45A49" w14:textId="41840205" w:rsidR="00907C86" w:rsidRPr="00CD07A0" w:rsidRDefault="007C0CAD" w:rsidP="00D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117,065,19</w:t>
            </w:r>
            <w:r w:rsidR="006B3514" w:rsidRPr="00CD07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1486B47" w14:textId="77777777" w:rsidR="00907C86" w:rsidRPr="00CD07A0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484495" w14:textId="01A4EF27" w:rsidR="00907C86" w:rsidRPr="00CD07A0" w:rsidRDefault="00C9537E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134,813,398</w:t>
            </w:r>
          </w:p>
        </w:tc>
      </w:tr>
      <w:tr w:rsidR="00907C86" w:rsidRPr="00CD07A0" w14:paraId="10436A61" w14:textId="77777777" w:rsidTr="00A27F35">
        <w:tblPrEx>
          <w:tblBorders>
            <w:top w:val="single" w:sz="4" w:space="0" w:color="auto"/>
          </w:tblBorders>
        </w:tblPrEx>
        <w:tc>
          <w:tcPr>
            <w:tcW w:w="2927" w:type="pct"/>
            <w:tcBorders>
              <w:top w:val="nil"/>
              <w:bottom w:val="nil"/>
            </w:tcBorders>
          </w:tcPr>
          <w:p w14:paraId="22C14DEF" w14:textId="12E5F78F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</w:tcPr>
          <w:p w14:paraId="6CD795A6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4FA9E" w14:textId="6A443076" w:rsidR="00907C86" w:rsidRPr="00CD07A0" w:rsidRDefault="007C0CAD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5,527,965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F5F35DF" w14:textId="77777777" w:rsidR="00907C86" w:rsidRPr="00CD07A0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287DF" w14:textId="54D73C45" w:rsidR="00907C86" w:rsidRPr="00CD07A0" w:rsidRDefault="00C9537E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14,393,7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07C86" w:rsidRPr="00CD07A0" w14:paraId="2D579B4B" w14:textId="77777777" w:rsidTr="00317F7F">
        <w:tblPrEx>
          <w:tblBorders>
            <w:top w:val="single" w:sz="4" w:space="0" w:color="auto"/>
          </w:tblBorders>
        </w:tblPrEx>
        <w:tc>
          <w:tcPr>
            <w:tcW w:w="2927" w:type="pct"/>
            <w:tcBorders>
              <w:top w:val="nil"/>
              <w:bottom w:val="nil"/>
            </w:tcBorders>
          </w:tcPr>
          <w:p w14:paraId="1D410329" w14:textId="3EB41A30" w:rsidR="00907C86" w:rsidRPr="00CD07A0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341" w:type="pct"/>
            <w:tcBorders>
              <w:top w:val="nil"/>
              <w:bottom w:val="nil"/>
            </w:tcBorders>
            <w:shd w:val="clear" w:color="auto" w:fill="auto"/>
          </w:tcPr>
          <w:p w14:paraId="6222F06B" w14:textId="77777777" w:rsidR="00907C86" w:rsidRPr="00CD07A0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E1F5F" w14:textId="74B8DA2E" w:rsidR="00907C86" w:rsidRPr="00CD07A0" w:rsidRDefault="004646EC" w:rsidP="00DD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111,537,228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8B66BEF" w14:textId="77777777" w:rsidR="00907C86" w:rsidRPr="00CD07A0" w:rsidRDefault="00907C86" w:rsidP="00907C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7835E" w14:textId="6E5E8246" w:rsidR="00907C86" w:rsidRPr="00A27F35" w:rsidRDefault="00C9537E" w:rsidP="00A2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F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A27F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  <w:r w:rsidRPr="00A27F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7F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419</w:t>
            </w:r>
            <w:r w:rsidRPr="00A27F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7F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671</w:t>
            </w:r>
          </w:p>
        </w:tc>
      </w:tr>
    </w:tbl>
    <w:p w14:paraId="1A0314EA" w14:textId="77777777" w:rsidR="00E56FF4" w:rsidRDefault="00E56FF4" w:rsidP="004D514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5E5AAF" w14:textId="4120F245" w:rsidR="00317F7F" w:rsidRDefault="00317F7F" w:rsidP="00317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F7F">
        <w:rPr>
          <w:rFonts w:asciiTheme="majorBidi" w:hAnsiTheme="majorBidi" w:cstheme="majorBidi"/>
          <w:sz w:val="30"/>
          <w:szCs w:val="30"/>
          <w:cs/>
        </w:rPr>
        <w:t>บริษัทรับรู้ขาดทุนจากการปรับลดมูลค่าสินค้าคงเหลือในงบกำไรขาดทุนเบ็ดเสร็จสำหรับปีสิ้นสุด</w:t>
      </w:r>
      <w:r>
        <w:rPr>
          <w:rFonts w:asciiTheme="majorBidi" w:hAnsiTheme="majorBidi" w:cstheme="majorBidi"/>
          <w:sz w:val="30"/>
          <w:szCs w:val="30"/>
        </w:rPr>
        <w:br/>
      </w:r>
      <w:r w:rsidRPr="00317F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317F7F">
        <w:rPr>
          <w:rFonts w:asciiTheme="majorBidi" w:hAnsiTheme="majorBidi" w:cstheme="majorBidi"/>
          <w:sz w:val="30"/>
          <w:szCs w:val="30"/>
        </w:rPr>
        <w:t xml:space="preserve">31 </w:t>
      </w:r>
      <w:r w:rsidRPr="00317F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17F7F">
        <w:rPr>
          <w:rFonts w:asciiTheme="majorBidi" w:hAnsiTheme="majorBidi" w:cstheme="majorBidi"/>
          <w:sz w:val="30"/>
          <w:szCs w:val="30"/>
        </w:rPr>
        <w:t xml:space="preserve">2566 </w:t>
      </w:r>
      <w:r w:rsidRPr="00317F7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317F7F">
        <w:rPr>
          <w:rFonts w:asciiTheme="majorBidi" w:hAnsiTheme="majorBidi" w:cstheme="majorBidi"/>
          <w:sz w:val="30"/>
          <w:szCs w:val="30"/>
        </w:rPr>
        <w:t>7.0</w:t>
      </w:r>
      <w:r w:rsidR="00961CD0">
        <w:rPr>
          <w:rFonts w:asciiTheme="majorBidi" w:hAnsiTheme="majorBidi" w:cstheme="majorBidi"/>
          <w:sz w:val="30"/>
          <w:szCs w:val="30"/>
        </w:rPr>
        <w:t>0</w:t>
      </w:r>
      <w:r w:rsidRPr="00317F7F">
        <w:rPr>
          <w:rFonts w:asciiTheme="majorBidi" w:hAnsiTheme="majorBidi" w:cstheme="majorBidi"/>
          <w:sz w:val="30"/>
          <w:szCs w:val="30"/>
        </w:rPr>
        <w:t xml:space="preserve"> </w:t>
      </w:r>
      <w:r w:rsidRPr="00317F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17F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17F7F">
        <w:rPr>
          <w:rFonts w:asciiTheme="majorBidi" w:hAnsiTheme="majorBidi" w:cstheme="majorBidi"/>
          <w:i/>
          <w:iCs/>
          <w:sz w:val="30"/>
          <w:szCs w:val="30"/>
        </w:rPr>
        <w:t>2565: 14.7</w:t>
      </w:r>
      <w:r w:rsidR="00961CD0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317F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17F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3CBF575" w14:textId="77777777" w:rsidR="00317F7F" w:rsidRDefault="00317F7F" w:rsidP="004D514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307E77" w14:textId="28C9E110" w:rsidR="00317F7F" w:rsidRPr="00CD07A0" w:rsidRDefault="00317F7F" w:rsidP="004D514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17F7F" w:rsidRPr="00CD07A0" w:rsidSect="00FD782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9593C7E" w14:textId="62001D85" w:rsidR="00C63F58" w:rsidRPr="00CD07A0" w:rsidRDefault="00274D7E" w:rsidP="00C63F58">
      <w:pPr>
        <w:pStyle w:val="Heading9"/>
        <w:tabs>
          <w:tab w:val="left" w:pos="630"/>
        </w:tabs>
        <w:ind w:left="720" w:hanging="720"/>
        <w:rPr>
          <w:rFonts w:asciiTheme="majorBidi" w:hAnsiTheme="majorBidi" w:cstheme="majorBidi"/>
          <w:b w:val="0"/>
          <w:bCs w:val="0"/>
          <w:cs/>
        </w:rPr>
      </w:pPr>
      <w:r w:rsidRPr="00CD07A0">
        <w:rPr>
          <w:rFonts w:asciiTheme="majorBidi" w:hAnsiTheme="majorBidi" w:cstheme="majorBidi"/>
        </w:rPr>
        <w:lastRenderedPageBreak/>
        <w:t>8</w:t>
      </w:r>
      <w:r w:rsidR="00C63F58" w:rsidRPr="00CD07A0">
        <w:rPr>
          <w:rFonts w:asciiTheme="majorBidi" w:hAnsiTheme="majorBidi" w:cstheme="majorBidi"/>
          <w:cs/>
        </w:rPr>
        <w:tab/>
      </w:r>
      <w:r w:rsidR="00A74722" w:rsidRPr="00CD07A0">
        <w:rPr>
          <w:rFonts w:asciiTheme="majorBidi" w:hAnsiTheme="majorBidi" w:cstheme="majorBidi"/>
          <w:cs/>
        </w:rPr>
        <w:t>ที่ดิน อาคาร</w:t>
      </w:r>
      <w:r w:rsidR="00C63F58" w:rsidRPr="00CD07A0">
        <w:rPr>
          <w:rFonts w:asciiTheme="majorBidi" w:hAnsiTheme="majorBidi" w:cstheme="majorBidi"/>
          <w:cs/>
        </w:rPr>
        <w:t>และอุปกรณ์</w:t>
      </w:r>
    </w:p>
    <w:p w14:paraId="0F7267B2" w14:textId="77777777" w:rsidR="00C63F58" w:rsidRPr="00CD07A0" w:rsidRDefault="00C63F58" w:rsidP="00C63F58">
      <w:pPr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2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78"/>
        <w:gridCol w:w="1262"/>
        <w:gridCol w:w="270"/>
        <w:gridCol w:w="1260"/>
        <w:gridCol w:w="270"/>
        <w:gridCol w:w="1262"/>
        <w:gridCol w:w="236"/>
        <w:gridCol w:w="18"/>
        <w:gridCol w:w="1276"/>
        <w:gridCol w:w="241"/>
        <w:gridCol w:w="1235"/>
        <w:gridCol w:w="240"/>
        <w:gridCol w:w="1342"/>
        <w:gridCol w:w="241"/>
        <w:gridCol w:w="1271"/>
      </w:tblGrid>
      <w:tr w:rsidR="00907C86" w:rsidRPr="00CD07A0" w14:paraId="5F1C721B" w14:textId="77777777" w:rsidTr="003E2530">
        <w:trPr>
          <w:tblHeader/>
        </w:trPr>
        <w:tc>
          <w:tcPr>
            <w:tcW w:w="3778" w:type="dxa"/>
            <w:vAlign w:val="bottom"/>
          </w:tcPr>
          <w:p w14:paraId="3300DACD" w14:textId="77777777" w:rsidR="00907C86" w:rsidRPr="00CD07A0" w:rsidRDefault="00907C86" w:rsidP="00286F2D">
            <w:pPr>
              <w:pStyle w:val="a4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vAlign w:val="bottom"/>
          </w:tcPr>
          <w:p w14:paraId="42D6BAB9" w14:textId="5B93EB29" w:rsidR="00907C86" w:rsidRPr="00CD07A0" w:rsidRDefault="00907C86" w:rsidP="001C0D91">
            <w:pPr>
              <w:pStyle w:val="a4"/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ที่ดิ</w:t>
            </w:r>
            <w:r w:rsidR="00A23669" w:rsidRPr="00CD07A0">
              <w:rPr>
                <w:rFonts w:asciiTheme="majorBidi" w:hAnsiTheme="majorBidi" w:cstheme="majorBidi" w:hint="cs"/>
                <w:color w:val="auto"/>
                <w:cs/>
              </w:rPr>
              <w:t xml:space="preserve">น </w:t>
            </w:r>
            <w:r w:rsidR="006F4676" w:rsidRPr="00CD07A0">
              <w:rPr>
                <w:rFonts w:asciiTheme="majorBidi" w:hAnsiTheme="majorBidi" w:cstheme="majorBidi" w:hint="cs"/>
                <w:color w:val="auto"/>
                <w:cs/>
              </w:rPr>
              <w:t>และ</w:t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>ส่วนปรับปรุงที่ดิน</w:t>
            </w:r>
            <w:r w:rsidR="00A23669" w:rsidRPr="00CD07A0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</w:p>
        </w:tc>
        <w:tc>
          <w:tcPr>
            <w:tcW w:w="270" w:type="dxa"/>
          </w:tcPr>
          <w:p w14:paraId="42C6134A" w14:textId="77777777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  <w:vAlign w:val="bottom"/>
          </w:tcPr>
          <w:p w14:paraId="43DECDAE" w14:textId="464156F4" w:rsidR="00907C86" w:rsidRPr="00CD07A0" w:rsidRDefault="00907C86" w:rsidP="001C0D91">
            <w:pPr>
              <w:pStyle w:val="a4"/>
              <w:spacing w:line="340" w:lineRule="exact"/>
              <w:ind w:left="-112"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อาคาร</w:t>
            </w:r>
            <w:r w:rsidR="00885A60" w:rsidRPr="00CD07A0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="00885A60" w:rsidRPr="00CD07A0">
              <w:rPr>
                <w:rFonts w:asciiTheme="majorBidi" w:hAnsiTheme="majorBidi" w:cstheme="majorBidi"/>
                <w:color w:val="auto"/>
                <w:cs/>
              </w:rPr>
              <w:br/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5857735" w14:textId="77777777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7C3B14C7" w14:textId="488C01E7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เครื่องจักร</w:t>
            </w:r>
            <w:r w:rsidR="001C0D91" w:rsidRPr="00CD07A0">
              <w:rPr>
                <w:rFonts w:asciiTheme="majorBidi" w:hAnsiTheme="majorBidi" w:cstheme="majorBidi"/>
                <w:color w:val="auto"/>
              </w:rPr>
              <w:br/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>และอุปกรณ์</w:t>
            </w:r>
          </w:p>
        </w:tc>
        <w:tc>
          <w:tcPr>
            <w:tcW w:w="254" w:type="dxa"/>
            <w:gridSpan w:val="2"/>
          </w:tcPr>
          <w:p w14:paraId="0198FF0C" w14:textId="77777777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7D206F" w14:textId="1A30E69F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1" w:type="dxa"/>
          </w:tcPr>
          <w:p w14:paraId="0C52418F" w14:textId="77777777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35" w:type="dxa"/>
            <w:vAlign w:val="bottom"/>
          </w:tcPr>
          <w:p w14:paraId="4AA9B3DC" w14:textId="77777777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240" w:type="dxa"/>
          </w:tcPr>
          <w:p w14:paraId="6B65DF81" w14:textId="77777777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42" w:type="dxa"/>
            <w:vAlign w:val="bottom"/>
          </w:tcPr>
          <w:p w14:paraId="3E3C36DF" w14:textId="6C4ACC75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1" w:type="dxa"/>
          </w:tcPr>
          <w:p w14:paraId="2711EF24" w14:textId="77777777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71" w:type="dxa"/>
            <w:vAlign w:val="bottom"/>
          </w:tcPr>
          <w:p w14:paraId="761001A8" w14:textId="77777777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907C86" w:rsidRPr="00CD07A0" w14:paraId="05785760" w14:textId="77777777" w:rsidTr="003E2530">
        <w:trPr>
          <w:tblHeader/>
        </w:trPr>
        <w:tc>
          <w:tcPr>
            <w:tcW w:w="3778" w:type="dxa"/>
            <w:vAlign w:val="bottom"/>
          </w:tcPr>
          <w:p w14:paraId="61525B2F" w14:textId="77777777" w:rsidR="00907C86" w:rsidRPr="00CD07A0" w:rsidRDefault="00907C86" w:rsidP="00286F2D">
            <w:pPr>
              <w:pStyle w:val="a4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0424" w:type="dxa"/>
            <w:gridSpan w:val="14"/>
            <w:vAlign w:val="bottom"/>
          </w:tcPr>
          <w:p w14:paraId="2F811110" w14:textId="26ABD9C9" w:rsidR="00907C86" w:rsidRPr="00CD07A0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(บาท)</w:t>
            </w:r>
          </w:p>
        </w:tc>
      </w:tr>
      <w:tr w:rsidR="00907C86" w:rsidRPr="00CD07A0" w14:paraId="54C53B95" w14:textId="77777777" w:rsidTr="003E2530">
        <w:tc>
          <w:tcPr>
            <w:tcW w:w="3778" w:type="dxa"/>
            <w:vAlign w:val="bottom"/>
          </w:tcPr>
          <w:p w14:paraId="74BCB911" w14:textId="77777777" w:rsidR="00907C86" w:rsidRPr="00CD07A0" w:rsidRDefault="00907C86" w:rsidP="00C63F58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ราคาทุน</w:t>
            </w:r>
          </w:p>
        </w:tc>
        <w:tc>
          <w:tcPr>
            <w:tcW w:w="1262" w:type="dxa"/>
            <w:vAlign w:val="bottom"/>
          </w:tcPr>
          <w:p w14:paraId="0714AE0D" w14:textId="7855A0CC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3F65D95A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150271D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3AF96012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0BE778E5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4A15A150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ADA55C6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6519735B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1C6B4F84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5BD62C2E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4269C783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6F17CE85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7F5AADA9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907C86" w:rsidRPr="00CD07A0" w14:paraId="3E345EDE" w14:textId="77777777" w:rsidTr="003E2530">
        <w:tc>
          <w:tcPr>
            <w:tcW w:w="3778" w:type="dxa"/>
            <w:vAlign w:val="bottom"/>
          </w:tcPr>
          <w:p w14:paraId="2D8BA177" w14:textId="39F41932" w:rsidR="00907C86" w:rsidRPr="00CD07A0" w:rsidRDefault="00907C86" w:rsidP="00907C86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color w:val="auto"/>
              </w:rPr>
              <w:t>1</w:t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CD07A0">
              <w:rPr>
                <w:rFonts w:asciiTheme="majorBidi" w:hAnsiTheme="majorBidi" w:cstheme="majorBidi"/>
                <w:color w:val="auto"/>
              </w:rPr>
              <w:t>256</w:t>
            </w:r>
            <w:r w:rsidR="00260BE0" w:rsidRPr="00CD07A0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2" w:type="dxa"/>
            <w:vAlign w:val="bottom"/>
          </w:tcPr>
          <w:p w14:paraId="60BE2001" w14:textId="567B3973" w:rsidR="00907C86" w:rsidRPr="00CD07A0" w:rsidRDefault="00260BE0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55,115,164</w:t>
            </w:r>
          </w:p>
        </w:tc>
        <w:tc>
          <w:tcPr>
            <w:tcW w:w="270" w:type="dxa"/>
          </w:tcPr>
          <w:p w14:paraId="78DEB507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12D3D89D" w14:textId="46463DEB" w:rsidR="00907C86" w:rsidRPr="00CD07A0" w:rsidRDefault="00D94FE1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321,964,891</w:t>
            </w:r>
          </w:p>
        </w:tc>
        <w:tc>
          <w:tcPr>
            <w:tcW w:w="270" w:type="dxa"/>
          </w:tcPr>
          <w:p w14:paraId="6429B74E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2" w:type="dxa"/>
            <w:vAlign w:val="bottom"/>
          </w:tcPr>
          <w:p w14:paraId="2F6A14FC" w14:textId="3B4C93CB" w:rsidR="00907C86" w:rsidRPr="00CD07A0" w:rsidRDefault="00D94FE1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238,851,214</w:t>
            </w:r>
          </w:p>
        </w:tc>
        <w:tc>
          <w:tcPr>
            <w:tcW w:w="254" w:type="dxa"/>
            <w:gridSpan w:val="2"/>
          </w:tcPr>
          <w:p w14:paraId="13B3E5BC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77811D22" w14:textId="195891A0" w:rsidR="00907C86" w:rsidRPr="00CD07A0" w:rsidRDefault="00221FA4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5,163,542</w:t>
            </w:r>
          </w:p>
        </w:tc>
        <w:tc>
          <w:tcPr>
            <w:tcW w:w="241" w:type="dxa"/>
          </w:tcPr>
          <w:p w14:paraId="2F479844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68A9265E" w14:textId="4773EACB" w:rsidR="00907C86" w:rsidRPr="00CD07A0" w:rsidRDefault="00221FA4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11,279,770</w:t>
            </w:r>
          </w:p>
        </w:tc>
        <w:tc>
          <w:tcPr>
            <w:tcW w:w="240" w:type="dxa"/>
          </w:tcPr>
          <w:p w14:paraId="3C31D0CC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42" w:type="dxa"/>
            <w:vAlign w:val="bottom"/>
          </w:tcPr>
          <w:p w14:paraId="5E23E41F" w14:textId="09783EDF" w:rsidR="00907C86" w:rsidRPr="00CD07A0" w:rsidRDefault="00221FA4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41,843,635</w:t>
            </w:r>
          </w:p>
        </w:tc>
        <w:tc>
          <w:tcPr>
            <w:tcW w:w="241" w:type="dxa"/>
          </w:tcPr>
          <w:p w14:paraId="21F35414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vAlign w:val="bottom"/>
          </w:tcPr>
          <w:p w14:paraId="0EED3C70" w14:textId="5C78A3BD" w:rsidR="00907C86" w:rsidRPr="00CD07A0" w:rsidRDefault="001A49F9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674,218,216</w:t>
            </w:r>
          </w:p>
        </w:tc>
      </w:tr>
      <w:tr w:rsidR="00907C86" w:rsidRPr="00CD07A0" w14:paraId="535BC516" w14:textId="77777777" w:rsidTr="003E2530">
        <w:tc>
          <w:tcPr>
            <w:tcW w:w="3778" w:type="dxa"/>
            <w:vAlign w:val="bottom"/>
          </w:tcPr>
          <w:p w14:paraId="7A283DBE" w14:textId="77777777" w:rsidR="00907C86" w:rsidRPr="00CD07A0" w:rsidRDefault="00907C86" w:rsidP="00907C86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1262" w:type="dxa"/>
          </w:tcPr>
          <w:p w14:paraId="74D58CB8" w14:textId="04CBD398" w:rsidR="00907C86" w:rsidRPr="00CD07A0" w:rsidRDefault="00260BE0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14,151,825</w:t>
            </w:r>
          </w:p>
        </w:tc>
        <w:tc>
          <w:tcPr>
            <w:tcW w:w="270" w:type="dxa"/>
          </w:tcPr>
          <w:p w14:paraId="3F8461DC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4AB07DE" w14:textId="6AD35DAF" w:rsidR="00907C86" w:rsidRPr="00CD07A0" w:rsidRDefault="00D94FE1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2,287,409</w:t>
            </w:r>
          </w:p>
        </w:tc>
        <w:tc>
          <w:tcPr>
            <w:tcW w:w="270" w:type="dxa"/>
          </w:tcPr>
          <w:p w14:paraId="4059AC69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4B380D0A" w14:textId="064B6ECA" w:rsidR="00907C86" w:rsidRPr="00CD07A0" w:rsidRDefault="00D94FE1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8,446,803</w:t>
            </w:r>
          </w:p>
        </w:tc>
        <w:tc>
          <w:tcPr>
            <w:tcW w:w="254" w:type="dxa"/>
            <w:gridSpan w:val="2"/>
          </w:tcPr>
          <w:p w14:paraId="40590AC1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2FE6AF3" w14:textId="7E91E5AE" w:rsidR="00907C86" w:rsidRPr="00CD07A0" w:rsidRDefault="00221FA4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548,885</w:t>
            </w:r>
          </w:p>
        </w:tc>
        <w:tc>
          <w:tcPr>
            <w:tcW w:w="241" w:type="dxa"/>
          </w:tcPr>
          <w:p w14:paraId="6559C823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405FDB14" w14:textId="43CA7CEB" w:rsidR="00907C86" w:rsidRPr="00CD07A0" w:rsidRDefault="00907C86" w:rsidP="00D61909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14:paraId="38646B7A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7F7BFFA8" w14:textId="0452F517" w:rsidR="00907C86" w:rsidRPr="00CD07A0" w:rsidRDefault="00221FA4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102,193,742</w:t>
            </w:r>
          </w:p>
        </w:tc>
        <w:tc>
          <w:tcPr>
            <w:tcW w:w="241" w:type="dxa"/>
          </w:tcPr>
          <w:p w14:paraId="530BD627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08237568" w14:textId="74F1CFF5" w:rsidR="00907C86" w:rsidRPr="00CD07A0" w:rsidRDefault="001A49F9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</w:rPr>
              <w:t>127</w:t>
            </w:r>
            <w:r w:rsidRPr="00CD07A0">
              <w:rPr>
                <w:rFonts w:asciiTheme="majorBidi" w:hAnsiTheme="majorBidi" w:cs="Angsana New"/>
                <w:color w:val="auto"/>
              </w:rPr>
              <w:t>,</w:t>
            </w:r>
            <w:r w:rsidRPr="00CD07A0">
              <w:rPr>
                <w:rFonts w:asciiTheme="majorBidi" w:hAnsiTheme="majorBidi" w:cs="Angsana New"/>
                <w:color w:val="auto"/>
                <w:cs/>
              </w:rPr>
              <w:t>628</w:t>
            </w:r>
            <w:r w:rsidRPr="00CD07A0">
              <w:rPr>
                <w:rFonts w:asciiTheme="majorBidi" w:hAnsiTheme="majorBidi" w:cs="Angsana New"/>
                <w:color w:val="auto"/>
              </w:rPr>
              <w:t>,</w:t>
            </w:r>
            <w:r w:rsidRPr="00CD07A0">
              <w:rPr>
                <w:rFonts w:asciiTheme="majorBidi" w:hAnsiTheme="majorBidi" w:cs="Angsana New"/>
                <w:color w:val="auto"/>
                <w:cs/>
              </w:rPr>
              <w:t>664</w:t>
            </w:r>
          </w:p>
        </w:tc>
      </w:tr>
      <w:tr w:rsidR="00907C86" w:rsidRPr="00CD07A0" w14:paraId="18B0EFA2" w14:textId="77777777" w:rsidTr="003E2530">
        <w:tc>
          <w:tcPr>
            <w:tcW w:w="3778" w:type="dxa"/>
            <w:vAlign w:val="bottom"/>
          </w:tcPr>
          <w:p w14:paraId="02A4C093" w14:textId="77777777" w:rsidR="00907C86" w:rsidRPr="00CD07A0" w:rsidRDefault="00907C86" w:rsidP="00907C86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1262" w:type="dxa"/>
          </w:tcPr>
          <w:p w14:paraId="057C8A3E" w14:textId="599BBCCC" w:rsidR="00907C86" w:rsidRPr="00CD07A0" w:rsidRDefault="00213E54" w:rsidP="00213E54">
            <w:pPr>
              <w:pStyle w:val="acctfourfigures"/>
              <w:tabs>
                <w:tab w:val="clear" w:pos="765"/>
                <w:tab w:val="decimal" w:pos="703"/>
              </w:tabs>
              <w:spacing w:line="120" w:lineRule="atLeast"/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D07A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5D020E7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C8B071C" w14:textId="334C31BA" w:rsidR="00907C86" w:rsidRPr="00CD07A0" w:rsidRDefault="00D94FE1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16,277,380</w:t>
            </w:r>
          </w:p>
        </w:tc>
        <w:tc>
          <w:tcPr>
            <w:tcW w:w="270" w:type="dxa"/>
          </w:tcPr>
          <w:p w14:paraId="2C9CBFE3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147A2954" w14:textId="789E4C8E" w:rsidR="00907C86" w:rsidRPr="00CD07A0" w:rsidRDefault="00D94FE1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41,739,080</w:t>
            </w:r>
          </w:p>
        </w:tc>
        <w:tc>
          <w:tcPr>
            <w:tcW w:w="254" w:type="dxa"/>
            <w:gridSpan w:val="2"/>
          </w:tcPr>
          <w:p w14:paraId="2D904865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3360C1B" w14:textId="61C757B2" w:rsidR="00907C86" w:rsidRPr="00CD07A0" w:rsidRDefault="00221FA4" w:rsidP="00221FA4">
            <w:pPr>
              <w:pStyle w:val="a4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</w:rPr>
              <w:t xml:space="preserve">          </w:t>
            </w:r>
            <w:r w:rsidRPr="00CD07A0">
              <w:rPr>
                <w:rFonts w:asciiTheme="majorBidi" w:hAnsiTheme="majorBidi" w:cstheme="majorBidi"/>
                <w:color w:val="auto"/>
              </w:rPr>
              <w:t>224,520</w:t>
            </w:r>
          </w:p>
        </w:tc>
        <w:tc>
          <w:tcPr>
            <w:tcW w:w="241" w:type="dxa"/>
          </w:tcPr>
          <w:p w14:paraId="1B7B313E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601CCB4C" w14:textId="39A795DF" w:rsidR="00907C86" w:rsidRPr="00CD07A0" w:rsidRDefault="00907C86" w:rsidP="00D61909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14:paraId="4BB01027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3C689770" w14:textId="5F38FC91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="00221FA4" w:rsidRPr="00CD07A0">
              <w:rPr>
                <w:rFonts w:asciiTheme="majorBidi" w:hAnsiTheme="majorBidi" w:cstheme="majorBidi"/>
                <w:color w:val="auto"/>
              </w:rPr>
              <w:t>58,240,980</w:t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41" w:type="dxa"/>
          </w:tcPr>
          <w:p w14:paraId="1386736A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2806672D" w14:textId="7CCFCFA3" w:rsidR="00907C86" w:rsidRPr="00CD07A0" w:rsidRDefault="00907C86" w:rsidP="00286F2D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-</w:t>
            </w:r>
          </w:p>
        </w:tc>
      </w:tr>
      <w:tr w:rsidR="00907C86" w:rsidRPr="00CD07A0" w14:paraId="456F18DC" w14:textId="77777777" w:rsidTr="003E2530">
        <w:tc>
          <w:tcPr>
            <w:tcW w:w="3778" w:type="dxa"/>
            <w:vAlign w:val="bottom"/>
          </w:tcPr>
          <w:p w14:paraId="56E5DBDD" w14:textId="77777777" w:rsidR="00907C86" w:rsidRPr="00CD07A0" w:rsidRDefault="00907C86" w:rsidP="00907C86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4B308819" w14:textId="63D7040F" w:rsidR="00907C86" w:rsidRPr="00CD07A0" w:rsidRDefault="00907C86" w:rsidP="00286F2D">
            <w:pPr>
              <w:pStyle w:val="acctfourfigures"/>
              <w:tabs>
                <w:tab w:val="clear" w:pos="765"/>
                <w:tab w:val="decimal" w:pos="703"/>
              </w:tabs>
              <w:spacing w:line="120" w:lineRule="atLeast"/>
              <w:ind w:right="-72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CD07A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E2069E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24A594" w14:textId="65226760" w:rsidR="00907C86" w:rsidRPr="00CD07A0" w:rsidRDefault="00D94FE1" w:rsidP="002E203A">
            <w:pPr>
              <w:pStyle w:val="acctfourfigures"/>
              <w:tabs>
                <w:tab w:val="clear" w:pos="765"/>
                <w:tab w:val="decimal" w:pos="696"/>
              </w:tabs>
              <w:spacing w:line="120" w:lineRule="atLeast"/>
              <w:ind w:right="-72"/>
              <w:rPr>
                <w:rFonts w:asciiTheme="majorBidi" w:hAnsiTheme="majorBidi" w:cstheme="majorBidi"/>
              </w:rPr>
            </w:pPr>
            <w:r w:rsidRPr="00CD07A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E203A" w:rsidRPr="00CD07A0"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F0F1DC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37B6F9E" w14:textId="781FE178" w:rsidR="00907C86" w:rsidRPr="00CD07A0" w:rsidRDefault="00D94FE1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(2</w:t>
            </w:r>
            <w:r w:rsidRPr="00CD07A0">
              <w:rPr>
                <w:rFonts w:asciiTheme="majorBidi" w:hAnsiTheme="majorBidi" w:cs="Angsana New"/>
                <w:color w:val="auto"/>
                <w:lang w:val="en-GB"/>
              </w:rPr>
              <w:t>,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670</w:t>
            </w:r>
            <w:r w:rsidRPr="00CD07A0">
              <w:rPr>
                <w:rFonts w:asciiTheme="majorBidi" w:hAnsiTheme="majorBidi" w:cs="Angsana New"/>
                <w:color w:val="auto"/>
                <w:lang w:val="en-GB"/>
              </w:rPr>
              <w:t>,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444</w:t>
            </w:r>
            <w:r w:rsidR="00907C86" w:rsidRPr="00CD07A0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54" w:type="dxa"/>
            <w:gridSpan w:val="2"/>
            <w:vAlign w:val="bottom"/>
          </w:tcPr>
          <w:p w14:paraId="4175F36A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07FC60" w14:textId="5CC17458" w:rsidR="00907C86" w:rsidRPr="00CD07A0" w:rsidRDefault="00907C86" w:rsidP="00221FA4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="00221FA4" w:rsidRPr="00CD07A0">
              <w:rPr>
                <w:rFonts w:asciiTheme="majorBidi" w:hAnsiTheme="majorBidi" w:cstheme="majorBidi"/>
                <w:color w:val="auto"/>
              </w:rPr>
              <w:t>37,500</w:t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7E69EB07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406A6AEC" w14:textId="007766D4" w:rsidR="00907C86" w:rsidRPr="00CD07A0" w:rsidRDefault="00907C86" w:rsidP="00221FA4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="00221FA4" w:rsidRPr="00CD07A0">
              <w:rPr>
                <w:rFonts w:asciiTheme="majorBidi" w:hAnsiTheme="majorBidi" w:cstheme="majorBidi"/>
                <w:color w:val="auto"/>
              </w:rPr>
              <w:t>1,641,514</w:t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4D94B17B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C699C0A" w14:textId="73274C59" w:rsidR="00907C86" w:rsidRPr="00CD07A0" w:rsidRDefault="00907C86" w:rsidP="005F21F1">
            <w:pPr>
              <w:pStyle w:val="a4"/>
              <w:tabs>
                <w:tab w:val="decimal" w:pos="784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5A941C19" w14:textId="77777777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F06DD92" w14:textId="3B9A92A6" w:rsidR="00907C86" w:rsidRPr="00CD07A0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="001A49F9" w:rsidRPr="00CD07A0">
              <w:rPr>
                <w:rFonts w:asciiTheme="majorBidi" w:hAnsiTheme="majorBidi" w:cs="Angsana New"/>
                <w:color w:val="auto"/>
                <w:cs/>
              </w:rPr>
              <w:t>4</w:t>
            </w:r>
            <w:r w:rsidR="001A49F9" w:rsidRPr="00CD07A0">
              <w:rPr>
                <w:rFonts w:asciiTheme="majorBidi" w:hAnsiTheme="majorBidi" w:cs="Angsana New"/>
                <w:color w:val="auto"/>
              </w:rPr>
              <w:t>,</w:t>
            </w:r>
            <w:r w:rsidR="001A49F9" w:rsidRPr="00CD07A0">
              <w:rPr>
                <w:rFonts w:asciiTheme="majorBidi" w:hAnsiTheme="majorBidi" w:cs="Angsana New"/>
                <w:color w:val="auto"/>
                <w:cs/>
              </w:rPr>
              <w:t>349</w:t>
            </w:r>
            <w:r w:rsidR="001A49F9" w:rsidRPr="00CD07A0">
              <w:rPr>
                <w:rFonts w:asciiTheme="majorBidi" w:hAnsiTheme="majorBidi" w:cs="Angsana New"/>
                <w:color w:val="auto"/>
              </w:rPr>
              <w:t>,</w:t>
            </w:r>
            <w:r w:rsidR="001A49F9" w:rsidRPr="00CD07A0">
              <w:rPr>
                <w:rFonts w:asciiTheme="majorBidi" w:hAnsiTheme="majorBidi" w:cs="Angsana New"/>
                <w:color w:val="auto"/>
                <w:cs/>
              </w:rPr>
              <w:t>458</w:t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</w:tr>
      <w:tr w:rsidR="00EB1E35" w:rsidRPr="00CD07A0" w14:paraId="34D84FED" w14:textId="77777777" w:rsidTr="003E2530">
        <w:tc>
          <w:tcPr>
            <w:tcW w:w="3778" w:type="dxa"/>
            <w:vAlign w:val="bottom"/>
          </w:tcPr>
          <w:p w14:paraId="52197C46" w14:textId="5EB613A1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260BE0" w:rsidRPr="00CD07A0">
              <w:rPr>
                <w:rFonts w:asciiTheme="majorBidi" w:hAnsiTheme="majorBidi" w:cstheme="majorBidi"/>
                <w:b/>
                <w:bCs/>
                <w:color w:val="auto"/>
              </w:rPr>
              <w:t>5</w:t>
            </w:r>
            <w:r w:rsidRPr="00CD07A0">
              <w:rPr>
                <w:rFonts w:asciiTheme="majorBidi" w:hAnsiTheme="majorBidi" w:cs="Angsana New"/>
                <w:b/>
                <w:bCs/>
                <w:color w:val="auto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260BE0" w:rsidRPr="00CD07A0">
              <w:rPr>
                <w:rFonts w:asciiTheme="majorBidi" w:hAnsiTheme="majorBidi" w:cstheme="majorBidi"/>
                <w:b/>
                <w:bCs/>
                <w:color w:val="auto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6C166CB" w14:textId="150F3187" w:rsidR="00EB1E35" w:rsidRPr="00CD07A0" w:rsidRDefault="00260BE0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69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,266,989</w:t>
            </w:r>
          </w:p>
        </w:tc>
        <w:tc>
          <w:tcPr>
            <w:tcW w:w="270" w:type="dxa"/>
          </w:tcPr>
          <w:p w14:paraId="349139A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5DDFE9" w14:textId="527DF23F" w:rsidR="00EB1E35" w:rsidRPr="00CD07A0" w:rsidRDefault="00D94FE1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340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,529,680</w:t>
            </w:r>
          </w:p>
        </w:tc>
        <w:tc>
          <w:tcPr>
            <w:tcW w:w="270" w:type="dxa"/>
          </w:tcPr>
          <w:p w14:paraId="2663CD7B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DCEA75F" w14:textId="424F73E5" w:rsidR="00EB1E35" w:rsidRPr="00CD07A0" w:rsidRDefault="00D94FE1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286,366,653</w:t>
            </w:r>
          </w:p>
        </w:tc>
        <w:tc>
          <w:tcPr>
            <w:tcW w:w="254" w:type="dxa"/>
            <w:gridSpan w:val="2"/>
          </w:tcPr>
          <w:p w14:paraId="5BF7D07C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06113E" w14:textId="6E973DA2" w:rsidR="00EB1E35" w:rsidRPr="00CD07A0" w:rsidRDefault="00221FA4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5,899,447</w:t>
            </w:r>
          </w:p>
        </w:tc>
        <w:tc>
          <w:tcPr>
            <w:tcW w:w="241" w:type="dxa"/>
          </w:tcPr>
          <w:p w14:paraId="7CD05C7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60779B51" w14:textId="4BEA709C" w:rsidR="00EB1E35" w:rsidRPr="00CD07A0" w:rsidRDefault="00221FA4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9,638,256</w:t>
            </w:r>
          </w:p>
        </w:tc>
        <w:tc>
          <w:tcPr>
            <w:tcW w:w="240" w:type="dxa"/>
          </w:tcPr>
          <w:p w14:paraId="678E4FDC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599A982B" w14:textId="2E0AB655" w:rsidR="00EB1E35" w:rsidRPr="00CD07A0" w:rsidRDefault="00221FA4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85,796,397</w:t>
            </w:r>
          </w:p>
        </w:tc>
        <w:tc>
          <w:tcPr>
            <w:tcW w:w="241" w:type="dxa"/>
          </w:tcPr>
          <w:p w14:paraId="1ACC7D0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31E4E2AA" w14:textId="0A7C1BC2" w:rsidR="00EB1E35" w:rsidRPr="00CD07A0" w:rsidRDefault="001A49F9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797,497,422</w:t>
            </w:r>
          </w:p>
        </w:tc>
      </w:tr>
      <w:tr w:rsidR="00EB1E35" w:rsidRPr="00CD07A0" w14:paraId="09137961" w14:textId="77777777" w:rsidTr="003E2530">
        <w:tc>
          <w:tcPr>
            <w:tcW w:w="3778" w:type="dxa"/>
            <w:vAlign w:val="bottom"/>
          </w:tcPr>
          <w:p w14:paraId="280F01DE" w14:textId="3EE6BC50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1262" w:type="dxa"/>
          </w:tcPr>
          <w:p w14:paraId="16F39D73" w14:textId="66682404" w:rsidR="00EB1E35" w:rsidRPr="00CD07A0" w:rsidDel="001C2549" w:rsidRDefault="00EB1E35" w:rsidP="00260BE0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 xml:space="preserve"> </w:t>
            </w:r>
            <w:r w:rsidR="00260BE0" w:rsidRPr="00CD07A0">
              <w:rPr>
                <w:rFonts w:asciiTheme="majorBidi" w:hAnsiTheme="majorBidi" w:cstheme="majorBidi"/>
                <w:color w:val="auto"/>
                <w:lang w:val="en-GB"/>
              </w:rPr>
              <w:t>796,425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1AEC133B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</w:tcPr>
          <w:p w14:paraId="6DAA78BA" w14:textId="2FBD0CF7" w:rsidR="00EB1E35" w:rsidRPr="00CD07A0" w:rsidDel="001C2549" w:rsidRDefault="00010B17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2</w:t>
            </w:r>
            <w:r w:rsidRPr="00CD07A0">
              <w:rPr>
                <w:rFonts w:asciiTheme="majorBidi" w:hAnsiTheme="majorBidi" w:cstheme="majorBidi"/>
                <w:color w:val="auto"/>
              </w:rPr>
              <w:t>,456,037</w:t>
            </w:r>
          </w:p>
        </w:tc>
        <w:tc>
          <w:tcPr>
            <w:tcW w:w="270" w:type="dxa"/>
          </w:tcPr>
          <w:p w14:paraId="3FE65D8C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</w:tcPr>
          <w:p w14:paraId="039FA5F2" w14:textId="2EF5D2E3" w:rsidR="00EB1E35" w:rsidRPr="00CD07A0" w:rsidDel="001C2549" w:rsidRDefault="00E8475D" w:rsidP="00010B17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13</w:t>
            </w:r>
            <w:r w:rsidRPr="00CD07A0">
              <w:rPr>
                <w:rFonts w:asciiTheme="majorBidi" w:hAnsiTheme="majorBidi" w:cstheme="majorBidi"/>
                <w:color w:val="auto"/>
              </w:rPr>
              <w:t>,</w:t>
            </w:r>
            <w:r w:rsidR="00010B17" w:rsidRPr="00CD07A0">
              <w:rPr>
                <w:rFonts w:asciiTheme="majorBidi" w:hAnsiTheme="majorBidi" w:cstheme="majorBidi"/>
                <w:color w:val="auto"/>
              </w:rPr>
              <w:t>519,884</w:t>
            </w:r>
            <w:r w:rsidR="00EB1E35"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54" w:type="dxa"/>
            <w:gridSpan w:val="2"/>
          </w:tcPr>
          <w:p w14:paraId="1EADDF7A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</w:tcPr>
          <w:p w14:paraId="0F630565" w14:textId="43769931" w:rsidR="00EB1E35" w:rsidRPr="00CD07A0" w:rsidDel="001C2549" w:rsidRDefault="00EB1E35" w:rsidP="00010B17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 xml:space="preserve"> </w:t>
            </w:r>
            <w:r w:rsidR="00010B17" w:rsidRPr="00CD07A0">
              <w:rPr>
                <w:rFonts w:asciiTheme="majorBidi" w:hAnsiTheme="majorBidi" w:cstheme="majorBidi"/>
                <w:color w:val="auto"/>
                <w:lang w:val="en-GB"/>
              </w:rPr>
              <w:t>1,011,162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41" w:type="dxa"/>
          </w:tcPr>
          <w:p w14:paraId="64D29E66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</w:tcPr>
          <w:p w14:paraId="7F139D6C" w14:textId="564D9575" w:rsidR="00EB1E35" w:rsidRPr="00CD07A0" w:rsidDel="001C2549" w:rsidRDefault="00EB1E35" w:rsidP="00221FA4">
            <w:pPr>
              <w:pStyle w:val="a4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 xml:space="preserve"> </w:t>
            </w:r>
            <w:r w:rsidR="00221FA4" w:rsidRPr="00CD07A0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    4</w:t>
            </w:r>
            <w:r w:rsidR="00221FA4" w:rsidRPr="00CD07A0">
              <w:rPr>
                <w:rFonts w:asciiTheme="majorBidi" w:hAnsiTheme="majorBidi" w:cstheme="majorBidi"/>
                <w:color w:val="auto"/>
              </w:rPr>
              <w:t>,602,039</w:t>
            </w:r>
          </w:p>
        </w:tc>
        <w:tc>
          <w:tcPr>
            <w:tcW w:w="240" w:type="dxa"/>
          </w:tcPr>
          <w:p w14:paraId="2E8B276E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</w:tcPr>
          <w:p w14:paraId="2B746FB8" w14:textId="2C47BC39" w:rsidR="00EB1E35" w:rsidRPr="00CD07A0" w:rsidDel="001C2549" w:rsidRDefault="00EB1E35" w:rsidP="00221FA4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 xml:space="preserve"> </w:t>
            </w:r>
            <w:r w:rsidR="00221FA4" w:rsidRPr="00CD07A0">
              <w:rPr>
                <w:rFonts w:asciiTheme="majorBidi" w:hAnsiTheme="majorBidi" w:cstheme="majorBidi"/>
                <w:color w:val="auto"/>
                <w:lang w:val="en-GB"/>
              </w:rPr>
              <w:t>442,</w:t>
            </w:r>
            <w:r w:rsidR="001A49F9" w:rsidRPr="00CD07A0">
              <w:rPr>
                <w:rFonts w:asciiTheme="majorBidi" w:hAnsiTheme="majorBidi" w:cs="Angsana New" w:hint="cs"/>
                <w:color w:val="auto"/>
                <w:cs/>
                <w:lang w:val="en-GB"/>
              </w:rPr>
              <w:t>020</w:t>
            </w:r>
            <w:r w:rsidR="001A49F9" w:rsidRPr="00CD07A0">
              <w:rPr>
                <w:rFonts w:asciiTheme="majorBidi" w:hAnsiTheme="majorBidi" w:cs="Angsana New"/>
                <w:color w:val="auto"/>
              </w:rPr>
              <w:t>,838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41" w:type="dxa"/>
          </w:tcPr>
          <w:p w14:paraId="2CEEA7A2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vAlign w:val="bottom"/>
          </w:tcPr>
          <w:p w14:paraId="5AA1B7C2" w14:textId="7140FA84" w:rsidR="00EB1E35" w:rsidRPr="00CD07A0" w:rsidDel="001C2549" w:rsidRDefault="00010B17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</w:rPr>
              <w:t>464,406,385</w:t>
            </w:r>
          </w:p>
        </w:tc>
      </w:tr>
      <w:tr w:rsidR="00EB1E35" w:rsidRPr="00CD07A0" w14:paraId="4E1959CC" w14:textId="77777777" w:rsidTr="003E2530">
        <w:tc>
          <w:tcPr>
            <w:tcW w:w="3778" w:type="dxa"/>
            <w:vAlign w:val="bottom"/>
          </w:tcPr>
          <w:p w14:paraId="4DA709EA" w14:textId="34D31B1C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1262" w:type="dxa"/>
          </w:tcPr>
          <w:p w14:paraId="194D474F" w14:textId="0233A669" w:rsidR="00EB1E35" w:rsidRPr="00CD07A0" w:rsidDel="001C2549" w:rsidRDefault="00260BE0" w:rsidP="00260BE0">
            <w:pPr>
              <w:pStyle w:val="acctfourfigures"/>
              <w:tabs>
                <w:tab w:val="clear" w:pos="765"/>
              </w:tabs>
              <w:spacing w:line="120" w:lineRule="atLeast"/>
              <w:ind w:right="-72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CD07A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          295</w:t>
            </w:r>
            <w:r w:rsidRPr="00CD07A0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,</w:t>
            </w:r>
            <w:r w:rsidRPr="00CD07A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4B55B6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0" w:type="dxa"/>
          </w:tcPr>
          <w:p w14:paraId="7C800648" w14:textId="6456C1D7" w:rsidR="00EB1E35" w:rsidRPr="00CD07A0" w:rsidDel="001C2549" w:rsidRDefault="00EB1E35" w:rsidP="00010B17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</w:rPr>
              <w:t xml:space="preserve">  </w:t>
            </w:r>
            <w:r w:rsidR="00010B17" w:rsidRPr="00CD07A0">
              <w:rPr>
                <w:rFonts w:asciiTheme="majorBidi" w:hAnsiTheme="majorBidi" w:cstheme="majorBidi"/>
                <w:color w:val="auto"/>
              </w:rPr>
              <w:t>94,171,057</w:t>
            </w:r>
          </w:p>
        </w:tc>
        <w:tc>
          <w:tcPr>
            <w:tcW w:w="270" w:type="dxa"/>
          </w:tcPr>
          <w:p w14:paraId="567DFB21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2" w:type="dxa"/>
          </w:tcPr>
          <w:p w14:paraId="3A180E4F" w14:textId="684D718A" w:rsidR="00EB1E35" w:rsidRPr="00CD07A0" w:rsidDel="001C2549" w:rsidRDefault="00010B17" w:rsidP="00E8475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47,922,263</w:t>
            </w:r>
            <w:r w:rsidR="00EB1E35" w:rsidRPr="00CD07A0">
              <w:rPr>
                <w:rFonts w:asciiTheme="majorBidi" w:hAnsiTheme="majorBidi" w:cs="Angsana New"/>
                <w:color w:val="auto"/>
                <w:cs/>
              </w:rPr>
              <w:t xml:space="preserve"> </w:t>
            </w:r>
          </w:p>
        </w:tc>
        <w:tc>
          <w:tcPr>
            <w:tcW w:w="254" w:type="dxa"/>
            <w:gridSpan w:val="2"/>
          </w:tcPr>
          <w:p w14:paraId="47E9C710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6" w:type="dxa"/>
          </w:tcPr>
          <w:p w14:paraId="6E868CE6" w14:textId="7A472F1A" w:rsidR="00EB1E35" w:rsidRPr="00CD07A0" w:rsidDel="001C2549" w:rsidRDefault="00EB1E35" w:rsidP="00010B17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</w:rPr>
              <w:t xml:space="preserve"> </w:t>
            </w:r>
            <w:r w:rsidR="00010B17" w:rsidRPr="00CD07A0">
              <w:rPr>
                <w:rFonts w:asciiTheme="majorBidi" w:hAnsiTheme="majorBidi" w:cstheme="majorBidi"/>
                <w:color w:val="auto"/>
              </w:rPr>
              <w:t>94,829</w:t>
            </w:r>
            <w:r w:rsidRPr="00CD07A0">
              <w:rPr>
                <w:rFonts w:asciiTheme="majorBidi" w:hAnsiTheme="majorBidi" w:cs="Angsana New"/>
                <w:color w:val="auto"/>
                <w:cs/>
              </w:rPr>
              <w:t xml:space="preserve"> </w:t>
            </w:r>
          </w:p>
        </w:tc>
        <w:tc>
          <w:tcPr>
            <w:tcW w:w="241" w:type="dxa"/>
          </w:tcPr>
          <w:p w14:paraId="3AD83676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35" w:type="dxa"/>
          </w:tcPr>
          <w:p w14:paraId="13AE1DB8" w14:textId="6E4A0883" w:rsidR="00EB1E35" w:rsidRPr="00CD07A0" w:rsidDel="001C2549" w:rsidRDefault="00EB1E35" w:rsidP="00D61909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 xml:space="preserve"> -</w:t>
            </w:r>
          </w:p>
        </w:tc>
        <w:tc>
          <w:tcPr>
            <w:tcW w:w="240" w:type="dxa"/>
          </w:tcPr>
          <w:p w14:paraId="19B6CEF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42" w:type="dxa"/>
          </w:tcPr>
          <w:p w14:paraId="152DEF1C" w14:textId="5EC4B720" w:rsidR="00EB1E35" w:rsidRPr="00CD07A0" w:rsidDel="001C2549" w:rsidRDefault="00EB1E35" w:rsidP="001A49F9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</w:rPr>
              <w:t>(</w:t>
            </w:r>
            <w:r w:rsidR="001A49F9" w:rsidRPr="00CD07A0">
              <w:rPr>
                <w:rFonts w:asciiTheme="majorBidi" w:hAnsiTheme="majorBidi" w:cstheme="majorBidi"/>
                <w:color w:val="auto"/>
              </w:rPr>
              <w:t>142,483,149</w:t>
            </w:r>
            <w:r w:rsidRPr="00CD07A0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41" w:type="dxa"/>
          </w:tcPr>
          <w:p w14:paraId="1E3ACCCE" w14:textId="09B601BE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</w:tcPr>
          <w:p w14:paraId="50CFC730" w14:textId="45251FBE" w:rsidR="00EB1E35" w:rsidRPr="00CD07A0" w:rsidDel="001C2549" w:rsidRDefault="00213E54" w:rsidP="00213E54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</w:tr>
      <w:tr w:rsidR="00EB1E35" w:rsidRPr="00CD07A0" w14:paraId="50437416" w14:textId="77777777" w:rsidTr="003E2530">
        <w:tc>
          <w:tcPr>
            <w:tcW w:w="3778" w:type="dxa"/>
            <w:vAlign w:val="bottom"/>
          </w:tcPr>
          <w:p w14:paraId="68F2E756" w14:textId="7513B03D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E040DE6" w14:textId="7933645B" w:rsidR="00EB1E35" w:rsidRPr="00CD07A0" w:rsidDel="001C2549" w:rsidRDefault="00EB1E35" w:rsidP="00EB1E35">
            <w:pPr>
              <w:pStyle w:val="acctfourfigures"/>
              <w:tabs>
                <w:tab w:val="clear" w:pos="765"/>
                <w:tab w:val="decimal" w:pos="703"/>
              </w:tabs>
              <w:spacing w:line="120" w:lineRule="atLeast"/>
              <w:ind w:right="-72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CD07A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96089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Cs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D49979" w14:textId="1E18179B" w:rsidR="00EB1E35" w:rsidRPr="00CD07A0" w:rsidDel="001C2549" w:rsidRDefault="00EB1E35" w:rsidP="00213E54">
            <w:pPr>
              <w:pStyle w:val="acctfourfigures"/>
              <w:tabs>
                <w:tab w:val="clear" w:pos="765"/>
                <w:tab w:val="decimal" w:pos="705"/>
              </w:tabs>
              <w:spacing w:line="120" w:lineRule="atLeast"/>
              <w:ind w:right="-7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D07A0"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1059CD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B51D2B5" w14:textId="0AC202A2" w:rsidR="00EB1E35" w:rsidRPr="00CD07A0" w:rsidDel="001C2549" w:rsidRDefault="00EB1E35" w:rsidP="00E8475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="00E8475D" w:rsidRPr="00CD07A0">
              <w:rPr>
                <w:rFonts w:asciiTheme="majorBidi" w:hAnsiTheme="majorBidi" w:cs="Angsana New"/>
                <w:color w:val="auto"/>
                <w:lang w:val="en-GB"/>
              </w:rPr>
              <w:t>1,235,206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54" w:type="dxa"/>
            <w:gridSpan w:val="2"/>
            <w:vAlign w:val="bottom"/>
          </w:tcPr>
          <w:p w14:paraId="6D0D544D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67F30D" w14:textId="39CB8A10" w:rsidR="00EB1E35" w:rsidRPr="00CD07A0" w:rsidDel="001C2549" w:rsidRDefault="00EB1E35" w:rsidP="00221FA4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</w:rPr>
              <w:t>(</w:t>
            </w:r>
            <w:r w:rsidR="00221FA4" w:rsidRPr="00CD07A0">
              <w:rPr>
                <w:rFonts w:asciiTheme="majorBidi" w:hAnsiTheme="majorBidi" w:cs="Angsana New"/>
                <w:color w:val="auto"/>
              </w:rPr>
              <w:t>174,821</w:t>
            </w:r>
            <w:r w:rsidRPr="00CD07A0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35E414E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A030AA9" w14:textId="6C0E7898" w:rsidR="00EB1E35" w:rsidRPr="00CD07A0" w:rsidDel="001C2549" w:rsidRDefault="00EB1E35" w:rsidP="00221FA4">
            <w:pPr>
              <w:pStyle w:val="a4"/>
              <w:tabs>
                <w:tab w:val="decimal" w:pos="1047"/>
              </w:tabs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</w:rPr>
              <w:t>(</w:t>
            </w:r>
            <w:r w:rsidR="00221FA4" w:rsidRPr="00CD07A0">
              <w:rPr>
                <w:rFonts w:asciiTheme="majorBidi" w:hAnsiTheme="majorBidi" w:cs="Angsana New" w:hint="cs"/>
                <w:color w:val="auto"/>
                <w:cs/>
              </w:rPr>
              <w:t>3</w:t>
            </w:r>
            <w:r w:rsidR="00221FA4" w:rsidRPr="00CD07A0">
              <w:rPr>
                <w:rFonts w:asciiTheme="majorBidi" w:hAnsiTheme="majorBidi" w:cs="Angsana New"/>
                <w:color w:val="auto"/>
              </w:rPr>
              <w:t>,240,000</w:t>
            </w:r>
            <w:r w:rsidRPr="00CD07A0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31BCAAF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2DF7C110" w14:textId="5FAB6011" w:rsidR="00EB1E35" w:rsidRPr="00CD07A0" w:rsidDel="001C2549" w:rsidRDefault="00EB1E35" w:rsidP="00EB1E35">
            <w:pPr>
              <w:pStyle w:val="a4"/>
              <w:tabs>
                <w:tab w:val="decimal" w:pos="784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14B65BE8" w14:textId="77777777" w:rsidR="00EB1E35" w:rsidRPr="00CD07A0" w:rsidRDefault="00EB1E35" w:rsidP="00EB1E35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32F085A2" w14:textId="2BFABD74" w:rsidR="00EB1E35" w:rsidRPr="00CD07A0" w:rsidDel="001C2549" w:rsidRDefault="00EB1E35" w:rsidP="001A49F9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</w:rPr>
              <w:t>(</w:t>
            </w:r>
            <w:r w:rsidR="001A49F9" w:rsidRPr="00CD07A0">
              <w:rPr>
                <w:rFonts w:asciiTheme="majorBidi" w:hAnsiTheme="majorBidi" w:cs="Angsana New"/>
                <w:color w:val="auto"/>
              </w:rPr>
              <w:t>4,650,027</w:t>
            </w:r>
            <w:r w:rsidRPr="00CD07A0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</w:tr>
      <w:tr w:rsidR="00EB1E35" w:rsidRPr="00CD07A0" w14:paraId="50264B64" w14:textId="77777777" w:rsidTr="003E2530">
        <w:tc>
          <w:tcPr>
            <w:tcW w:w="3778" w:type="dxa"/>
            <w:vAlign w:val="bottom"/>
          </w:tcPr>
          <w:p w14:paraId="51B97C1A" w14:textId="6B0100C2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260BE0" w:rsidRPr="00CD07A0">
              <w:rPr>
                <w:rFonts w:asciiTheme="majorBidi" w:hAnsiTheme="majorBidi" w:cstheme="majorBidi"/>
                <w:b/>
                <w:bCs/>
                <w:color w:val="auto"/>
              </w:rPr>
              <w:t>6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A065498" w14:textId="40896265" w:rsidR="00EB1E35" w:rsidRPr="00CD07A0" w:rsidDel="001C2549" w:rsidRDefault="00260BE0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70,358,414</w:t>
            </w:r>
          </w:p>
        </w:tc>
        <w:tc>
          <w:tcPr>
            <w:tcW w:w="270" w:type="dxa"/>
          </w:tcPr>
          <w:p w14:paraId="2FE8029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B83D9C" w14:textId="3318ED53" w:rsidR="00EB1E35" w:rsidRPr="00CD07A0" w:rsidDel="001C2549" w:rsidRDefault="00D94FE1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437,156,774</w:t>
            </w:r>
          </w:p>
        </w:tc>
        <w:tc>
          <w:tcPr>
            <w:tcW w:w="270" w:type="dxa"/>
          </w:tcPr>
          <w:p w14:paraId="212072F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4E68FB1" w14:textId="0E0B7D40" w:rsidR="00EB1E35" w:rsidRPr="00CD07A0" w:rsidDel="001C2549" w:rsidRDefault="00E8475D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346,573,594</w:t>
            </w:r>
          </w:p>
        </w:tc>
        <w:tc>
          <w:tcPr>
            <w:tcW w:w="254" w:type="dxa"/>
            <w:gridSpan w:val="2"/>
          </w:tcPr>
          <w:p w14:paraId="4C237B1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3578D3" w14:textId="24B57AE8" w:rsidR="00EB1E35" w:rsidRPr="00CD07A0" w:rsidDel="001C2549" w:rsidRDefault="00221FA4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6,830,617</w:t>
            </w:r>
          </w:p>
        </w:tc>
        <w:tc>
          <w:tcPr>
            <w:tcW w:w="241" w:type="dxa"/>
          </w:tcPr>
          <w:p w14:paraId="0668DFDE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060F762" w14:textId="166DD8FC" w:rsidR="00EB1E35" w:rsidRPr="00CD07A0" w:rsidDel="001C2549" w:rsidRDefault="00221FA4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11,000,295</w:t>
            </w:r>
          </w:p>
        </w:tc>
        <w:tc>
          <w:tcPr>
            <w:tcW w:w="240" w:type="dxa"/>
          </w:tcPr>
          <w:p w14:paraId="22FF12C4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2E7FAA78" w14:textId="2436667E" w:rsidR="00EB1E35" w:rsidRPr="00CD07A0" w:rsidDel="001C2549" w:rsidRDefault="001A49F9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385,334,086</w:t>
            </w:r>
          </w:p>
        </w:tc>
        <w:tc>
          <w:tcPr>
            <w:tcW w:w="241" w:type="dxa"/>
          </w:tcPr>
          <w:p w14:paraId="72BB877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F490A8B" w14:textId="668B4DCA" w:rsidR="00EB1E35" w:rsidRPr="00CD07A0" w:rsidDel="001C2549" w:rsidRDefault="001A49F9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1,257,253,780</w:t>
            </w:r>
          </w:p>
        </w:tc>
      </w:tr>
      <w:tr w:rsidR="00EB1E35" w:rsidRPr="00CD07A0" w14:paraId="32D3E481" w14:textId="77777777" w:rsidTr="003E2530">
        <w:tc>
          <w:tcPr>
            <w:tcW w:w="3778" w:type="dxa"/>
            <w:vAlign w:val="bottom"/>
          </w:tcPr>
          <w:p w14:paraId="71839AE1" w14:textId="77777777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60D9A1B2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181D228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C247FF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2850C8E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3E37C911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7D295CC6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6D922B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4314EFCA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153FEC2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505370DB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C1D4F7C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7B7F1E4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56B9D95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CD07A0" w14:paraId="71F9116B" w14:textId="77777777" w:rsidTr="003E2530">
        <w:tc>
          <w:tcPr>
            <w:tcW w:w="3778" w:type="dxa"/>
            <w:vAlign w:val="bottom"/>
          </w:tcPr>
          <w:p w14:paraId="3687DE32" w14:textId="77777777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1563E78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34B5E4D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118A176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68F6FCCA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664CB1D0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274E7000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72B780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29A7AD8F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20BA0FB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1CF9548B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42D1E6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71F44150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427A897B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CD07A0" w14:paraId="72ECFD02" w14:textId="77777777" w:rsidTr="003E2530">
        <w:tc>
          <w:tcPr>
            <w:tcW w:w="3778" w:type="dxa"/>
            <w:vAlign w:val="bottom"/>
          </w:tcPr>
          <w:p w14:paraId="4921683A" w14:textId="77777777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21A8503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511A0AF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23C6C0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4A8C9ADA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0F1D74A4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78106A14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8C26B71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45A0905D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3BCF101C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11A9D13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3ACC436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4941F1F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01ECC27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CD07A0" w14:paraId="499FFE07" w14:textId="77777777" w:rsidTr="003E2530">
        <w:tc>
          <w:tcPr>
            <w:tcW w:w="3778" w:type="dxa"/>
            <w:vAlign w:val="bottom"/>
          </w:tcPr>
          <w:p w14:paraId="5F75BD2F" w14:textId="77777777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42E7A01F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4AF69C41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1D53F0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1CDFF272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5664BF7A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721290C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D48D38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7DE77C31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34944CB4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384F5442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56602AA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4251888F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4CF0B6C2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CD07A0" w14:paraId="568EBD95" w14:textId="77777777" w:rsidTr="003E2530">
        <w:tc>
          <w:tcPr>
            <w:tcW w:w="3778" w:type="dxa"/>
            <w:vAlign w:val="bottom"/>
          </w:tcPr>
          <w:p w14:paraId="3C738D68" w14:textId="1C9C9594" w:rsidR="00EB1E35" w:rsidRPr="00CD07A0" w:rsidRDefault="00EB1E35" w:rsidP="00EB1E3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lastRenderedPageBreak/>
              <w:t>ค่าเสื่อมราคา</w:t>
            </w:r>
            <w:r w:rsidR="00E2771C" w:rsidRPr="00CD07A0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>สะสม</w:t>
            </w:r>
          </w:p>
        </w:tc>
        <w:tc>
          <w:tcPr>
            <w:tcW w:w="1262" w:type="dxa"/>
            <w:vAlign w:val="bottom"/>
          </w:tcPr>
          <w:p w14:paraId="3804ADB7" w14:textId="0FD1E3A2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268924A4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64F754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61530C7E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4A13269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5BBC99D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D66BA46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1905023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703302AC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6FFA62A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73A7059E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698F68B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3DB1517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2706D5" w:rsidRPr="00CD07A0" w14:paraId="5643E87F" w14:textId="77777777" w:rsidTr="003E2530">
        <w:tc>
          <w:tcPr>
            <w:tcW w:w="3778" w:type="dxa"/>
            <w:vAlign w:val="bottom"/>
          </w:tcPr>
          <w:p w14:paraId="3D0BF34B" w14:textId="18929B81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color w:val="auto"/>
              </w:rPr>
              <w:t>1</w:t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="00ED0873" w:rsidRPr="00CD07A0">
              <w:rPr>
                <w:rFonts w:asciiTheme="majorBidi" w:hAnsiTheme="majorBidi" w:cstheme="majorBidi"/>
                <w:color w:val="auto"/>
              </w:rPr>
              <w:t>2565</w:t>
            </w:r>
          </w:p>
        </w:tc>
        <w:tc>
          <w:tcPr>
            <w:tcW w:w="1262" w:type="dxa"/>
          </w:tcPr>
          <w:p w14:paraId="0E8148E2" w14:textId="66B0D47A" w:rsidR="002706D5" w:rsidRPr="00CD07A0" w:rsidRDefault="00ED0873" w:rsidP="002706D5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D07A0">
              <w:rPr>
                <w:rFonts w:asciiTheme="majorBidi" w:hAnsiTheme="majorBidi" w:cstheme="majorBidi"/>
                <w:sz w:val="28"/>
                <w:szCs w:val="28"/>
              </w:rPr>
              <w:t>671,278</w:t>
            </w:r>
          </w:p>
        </w:tc>
        <w:tc>
          <w:tcPr>
            <w:tcW w:w="270" w:type="dxa"/>
          </w:tcPr>
          <w:p w14:paraId="10D5C844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74709B16" w14:textId="51BF90CF" w:rsidR="002706D5" w:rsidRPr="00CD07A0" w:rsidRDefault="0087415E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71,053,529</w:t>
            </w:r>
          </w:p>
        </w:tc>
        <w:tc>
          <w:tcPr>
            <w:tcW w:w="270" w:type="dxa"/>
          </w:tcPr>
          <w:p w14:paraId="1EFA98A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2" w:type="dxa"/>
            <w:vAlign w:val="bottom"/>
          </w:tcPr>
          <w:p w14:paraId="0EBEE350" w14:textId="7DA2BFA0" w:rsidR="002706D5" w:rsidRPr="00CD07A0" w:rsidRDefault="0095561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123,231,087</w:t>
            </w:r>
          </w:p>
        </w:tc>
        <w:tc>
          <w:tcPr>
            <w:tcW w:w="254" w:type="dxa"/>
            <w:gridSpan w:val="2"/>
          </w:tcPr>
          <w:p w14:paraId="4C2320B8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7AAB1692" w14:textId="1C023DE8" w:rsidR="002706D5" w:rsidRPr="00CD07A0" w:rsidRDefault="00E82427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4,394,451</w:t>
            </w:r>
          </w:p>
        </w:tc>
        <w:tc>
          <w:tcPr>
            <w:tcW w:w="241" w:type="dxa"/>
          </w:tcPr>
          <w:p w14:paraId="108DD62E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2C5E4EFF" w14:textId="3CCF9F9A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10,919,372</w:t>
            </w:r>
          </w:p>
        </w:tc>
        <w:tc>
          <w:tcPr>
            <w:tcW w:w="240" w:type="dxa"/>
          </w:tcPr>
          <w:p w14:paraId="39094D8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42" w:type="dxa"/>
            <w:vAlign w:val="bottom"/>
          </w:tcPr>
          <w:p w14:paraId="34EFF30F" w14:textId="1032E81D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744C5712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vAlign w:val="bottom"/>
          </w:tcPr>
          <w:p w14:paraId="2FB53877" w14:textId="378B3714" w:rsidR="002706D5" w:rsidRPr="00CD07A0" w:rsidRDefault="005E4F38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210,269,717</w:t>
            </w:r>
          </w:p>
        </w:tc>
      </w:tr>
      <w:tr w:rsidR="002706D5" w:rsidRPr="00CD07A0" w14:paraId="34670EE7" w14:textId="77777777" w:rsidTr="003E2530">
        <w:tc>
          <w:tcPr>
            <w:tcW w:w="3778" w:type="dxa"/>
            <w:vAlign w:val="bottom"/>
          </w:tcPr>
          <w:p w14:paraId="063B43FB" w14:textId="02DB785D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262" w:type="dxa"/>
          </w:tcPr>
          <w:p w14:paraId="2AABA09E" w14:textId="2475E362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335,639</w:t>
            </w:r>
          </w:p>
        </w:tc>
        <w:tc>
          <w:tcPr>
            <w:tcW w:w="270" w:type="dxa"/>
          </w:tcPr>
          <w:p w14:paraId="153D9C3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</w:tcPr>
          <w:p w14:paraId="779F13D7" w14:textId="048AB019" w:rsidR="002706D5" w:rsidRPr="00CD07A0" w:rsidRDefault="0087415E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14,462,084</w:t>
            </w:r>
          </w:p>
        </w:tc>
        <w:tc>
          <w:tcPr>
            <w:tcW w:w="270" w:type="dxa"/>
          </w:tcPr>
          <w:p w14:paraId="2CC916D8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</w:tcPr>
          <w:p w14:paraId="397E1A23" w14:textId="2002D8C5" w:rsidR="002706D5" w:rsidRPr="00CD07A0" w:rsidRDefault="0095561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31,473,712</w:t>
            </w:r>
          </w:p>
        </w:tc>
        <w:tc>
          <w:tcPr>
            <w:tcW w:w="254" w:type="dxa"/>
            <w:gridSpan w:val="2"/>
          </w:tcPr>
          <w:p w14:paraId="35BD7700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</w:tcPr>
          <w:p w14:paraId="408AFD03" w14:textId="0C6A7B5F" w:rsidR="002706D5" w:rsidRPr="00CD07A0" w:rsidRDefault="00E82427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296,755</w:t>
            </w:r>
          </w:p>
        </w:tc>
        <w:tc>
          <w:tcPr>
            <w:tcW w:w="241" w:type="dxa"/>
          </w:tcPr>
          <w:p w14:paraId="2F1936E7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</w:tcPr>
          <w:p w14:paraId="755C1B73" w14:textId="4196085D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173,996</w:t>
            </w:r>
          </w:p>
        </w:tc>
        <w:tc>
          <w:tcPr>
            <w:tcW w:w="240" w:type="dxa"/>
          </w:tcPr>
          <w:p w14:paraId="6995FB51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39D74C09" w14:textId="0F0C0083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38CC78B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</w:tcPr>
          <w:p w14:paraId="1ACFE3E9" w14:textId="7F50EC57" w:rsidR="002706D5" w:rsidRPr="00CD07A0" w:rsidRDefault="005E4F38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46,742,186</w:t>
            </w:r>
          </w:p>
        </w:tc>
      </w:tr>
      <w:tr w:rsidR="002706D5" w:rsidRPr="00CD07A0" w14:paraId="77383BF8" w14:textId="77777777" w:rsidTr="003E2530">
        <w:tc>
          <w:tcPr>
            <w:tcW w:w="3778" w:type="dxa"/>
            <w:vAlign w:val="bottom"/>
          </w:tcPr>
          <w:p w14:paraId="27E874BF" w14:textId="77777777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BD3961B" w14:textId="16D60BE3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F324A0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4E9534" w14:textId="3E154056" w:rsidR="002706D5" w:rsidRPr="00CD07A0" w:rsidRDefault="00213E54" w:rsidP="00213E54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270" w:type="dxa"/>
          </w:tcPr>
          <w:p w14:paraId="4CBEE19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1E1B87F" w14:textId="21794124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="00955615" w:rsidRPr="00CD07A0">
              <w:rPr>
                <w:rFonts w:asciiTheme="majorBidi" w:hAnsiTheme="majorBidi" w:cstheme="majorBidi"/>
                <w:color w:val="auto"/>
                <w:lang w:val="en-GB"/>
              </w:rPr>
              <w:t>2,541,53</w:t>
            </w:r>
            <w:r w:rsidR="00955615" w:rsidRPr="00CD07A0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3</w:t>
            </w: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  <w:tc>
          <w:tcPr>
            <w:tcW w:w="254" w:type="dxa"/>
            <w:gridSpan w:val="2"/>
          </w:tcPr>
          <w:p w14:paraId="5B6FBB0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66BBAE" w14:textId="0B7E348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="00E82427" w:rsidRPr="00CD07A0">
              <w:rPr>
                <w:rFonts w:asciiTheme="majorBidi" w:hAnsiTheme="majorBidi" w:cstheme="majorBidi"/>
                <w:color w:val="auto"/>
                <w:lang w:val="en-GB"/>
              </w:rPr>
              <w:t>37,499</w:t>
            </w: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  <w:tc>
          <w:tcPr>
            <w:tcW w:w="241" w:type="dxa"/>
          </w:tcPr>
          <w:p w14:paraId="483AEEA2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E19053" w14:textId="63FC4F5C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="009B31B3" w:rsidRPr="00CD07A0">
              <w:rPr>
                <w:rFonts w:asciiTheme="majorBidi" w:hAnsiTheme="majorBidi" w:cstheme="majorBidi"/>
                <w:color w:val="auto"/>
                <w:lang w:val="en-GB"/>
              </w:rPr>
              <w:t>1,638,467</w:t>
            </w: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  <w:tc>
          <w:tcPr>
            <w:tcW w:w="240" w:type="dxa"/>
          </w:tcPr>
          <w:p w14:paraId="436A80F7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67E26223" w14:textId="12FD28B1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72DBD3D2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65A09D6" w14:textId="38E16E78" w:rsidR="002706D5" w:rsidRPr="00CD07A0" w:rsidRDefault="005E4F38" w:rsidP="005E4F38">
            <w:pPr>
              <w:pStyle w:val="a4"/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    </w:t>
            </w:r>
            <w:r w:rsidR="002706D5"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4,217,</w:t>
            </w:r>
            <w:r w:rsidRPr="00CD07A0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499</w:t>
            </w:r>
            <w:r w:rsidR="002706D5"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</w:tr>
      <w:tr w:rsidR="002706D5" w:rsidRPr="00CD07A0" w14:paraId="1E87C31B" w14:textId="77777777" w:rsidTr="003E2530">
        <w:tc>
          <w:tcPr>
            <w:tcW w:w="3778" w:type="dxa"/>
            <w:vAlign w:val="bottom"/>
          </w:tcPr>
          <w:p w14:paraId="3CE04D5E" w14:textId="24FB1B85" w:rsidR="002706D5" w:rsidRPr="00CD07A0" w:rsidRDefault="002706D5" w:rsidP="00ED0873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ED0873" w:rsidRPr="00CD07A0">
              <w:rPr>
                <w:rFonts w:asciiTheme="majorBidi" w:hAnsiTheme="majorBidi" w:cs="Angsana New"/>
                <w:b/>
                <w:bCs/>
                <w:color w:val="auto"/>
              </w:rPr>
              <w:t>5</w:t>
            </w:r>
            <w:r w:rsidRPr="00CD07A0">
              <w:rPr>
                <w:rFonts w:asciiTheme="majorBidi" w:hAnsiTheme="majorBidi" w:cs="Angsana New"/>
                <w:b/>
                <w:bCs/>
                <w:color w:val="auto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ED0873" w:rsidRPr="00CD07A0">
              <w:rPr>
                <w:rFonts w:asciiTheme="majorBidi" w:hAnsiTheme="majorBidi" w:cstheme="majorBidi"/>
                <w:b/>
                <w:bCs/>
                <w:color w:val="auto"/>
              </w:rPr>
              <w:t>6</w:t>
            </w:r>
          </w:p>
        </w:tc>
        <w:tc>
          <w:tcPr>
            <w:tcW w:w="1262" w:type="dxa"/>
          </w:tcPr>
          <w:p w14:paraId="0404EB2A" w14:textId="41FFE324" w:rsidR="002706D5" w:rsidRPr="00CD07A0" w:rsidRDefault="00ED087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1,006,917</w:t>
            </w:r>
          </w:p>
        </w:tc>
        <w:tc>
          <w:tcPr>
            <w:tcW w:w="270" w:type="dxa"/>
          </w:tcPr>
          <w:p w14:paraId="4BBE5FD5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16F4359" w14:textId="1DC337F3" w:rsidR="002706D5" w:rsidRPr="00CD07A0" w:rsidRDefault="0087415E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85,515,613</w:t>
            </w:r>
          </w:p>
        </w:tc>
        <w:tc>
          <w:tcPr>
            <w:tcW w:w="270" w:type="dxa"/>
          </w:tcPr>
          <w:p w14:paraId="0477866D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vAlign w:val="bottom"/>
          </w:tcPr>
          <w:p w14:paraId="786CB5F2" w14:textId="39DF8DD3" w:rsidR="002706D5" w:rsidRPr="00CD07A0" w:rsidRDefault="0095561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152,163,266</w:t>
            </w:r>
          </w:p>
        </w:tc>
        <w:tc>
          <w:tcPr>
            <w:tcW w:w="254" w:type="dxa"/>
            <w:gridSpan w:val="2"/>
          </w:tcPr>
          <w:p w14:paraId="7D8D0783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26661D82" w14:textId="410EB2B5" w:rsidR="002706D5" w:rsidRPr="00CD07A0" w:rsidRDefault="00E82427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4,653,707</w:t>
            </w:r>
          </w:p>
        </w:tc>
        <w:tc>
          <w:tcPr>
            <w:tcW w:w="241" w:type="dxa"/>
          </w:tcPr>
          <w:p w14:paraId="3686D3E0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6D7B156F" w14:textId="1076B019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9,454,901</w:t>
            </w:r>
          </w:p>
        </w:tc>
        <w:tc>
          <w:tcPr>
            <w:tcW w:w="240" w:type="dxa"/>
          </w:tcPr>
          <w:p w14:paraId="25F23418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vAlign w:val="bottom"/>
          </w:tcPr>
          <w:p w14:paraId="57C53E6E" w14:textId="5CEB9BEC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44F8E744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vAlign w:val="bottom"/>
          </w:tcPr>
          <w:p w14:paraId="1BCCE55C" w14:textId="1F66831E" w:rsidR="002706D5" w:rsidRPr="00CD07A0" w:rsidRDefault="005E4F38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252,794,404</w:t>
            </w:r>
          </w:p>
        </w:tc>
      </w:tr>
      <w:tr w:rsidR="002706D5" w:rsidRPr="00CD07A0" w14:paraId="41CA9F6E" w14:textId="77777777" w:rsidTr="003E2530">
        <w:tc>
          <w:tcPr>
            <w:tcW w:w="3778" w:type="dxa"/>
            <w:vAlign w:val="bottom"/>
          </w:tcPr>
          <w:p w14:paraId="59549DA0" w14:textId="40AF785E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262" w:type="dxa"/>
          </w:tcPr>
          <w:p w14:paraId="1E2FF385" w14:textId="752B9603" w:rsidR="002706D5" w:rsidRPr="00CD07A0" w:rsidRDefault="00ED087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390,713</w:t>
            </w:r>
          </w:p>
        </w:tc>
        <w:tc>
          <w:tcPr>
            <w:tcW w:w="270" w:type="dxa"/>
          </w:tcPr>
          <w:p w14:paraId="309DFA7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</w:tcPr>
          <w:p w14:paraId="379EE6E6" w14:textId="49CF3820" w:rsidR="002706D5" w:rsidRPr="00CD07A0" w:rsidRDefault="0087415E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17</w:t>
            </w:r>
            <w:r w:rsidRPr="00CD07A0">
              <w:rPr>
                <w:rFonts w:asciiTheme="majorBidi" w:hAnsiTheme="majorBidi" w:cstheme="majorBidi"/>
                <w:color w:val="auto"/>
              </w:rPr>
              <w:t>,859,218</w:t>
            </w:r>
          </w:p>
        </w:tc>
        <w:tc>
          <w:tcPr>
            <w:tcW w:w="270" w:type="dxa"/>
          </w:tcPr>
          <w:p w14:paraId="660CD174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</w:tcPr>
          <w:p w14:paraId="14CC4F6C" w14:textId="56506AFE" w:rsidR="002706D5" w:rsidRPr="00CD07A0" w:rsidRDefault="0095561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/>
                <w:color w:val="auto"/>
                <w:lang w:val="en-GB"/>
              </w:rPr>
              <w:t>41,207,098</w:t>
            </w:r>
          </w:p>
        </w:tc>
        <w:tc>
          <w:tcPr>
            <w:tcW w:w="254" w:type="dxa"/>
            <w:gridSpan w:val="2"/>
          </w:tcPr>
          <w:p w14:paraId="7D0F9482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</w:tcPr>
          <w:p w14:paraId="59C13ADB" w14:textId="11D29691" w:rsidR="002706D5" w:rsidRPr="00CD07A0" w:rsidRDefault="00E82427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421,762</w:t>
            </w:r>
          </w:p>
        </w:tc>
        <w:tc>
          <w:tcPr>
            <w:tcW w:w="241" w:type="dxa"/>
          </w:tcPr>
          <w:p w14:paraId="64FBD8AB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</w:tcPr>
          <w:p w14:paraId="2CB414A7" w14:textId="577D2EF5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</w:rPr>
              <w:t>1,074,035</w:t>
            </w:r>
          </w:p>
        </w:tc>
        <w:tc>
          <w:tcPr>
            <w:tcW w:w="240" w:type="dxa"/>
          </w:tcPr>
          <w:p w14:paraId="1389202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0EA3A867" w14:textId="280B6F7C" w:rsidR="002706D5" w:rsidRPr="00CD07A0" w:rsidRDefault="007138DC" w:rsidP="007138DC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37803349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</w:tcPr>
          <w:p w14:paraId="4C3C5661" w14:textId="3863AC78" w:rsidR="002706D5" w:rsidRPr="00CD07A0" w:rsidRDefault="005E4F38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="Angsana New" w:hint="cs"/>
                <w:color w:val="auto"/>
                <w:cs/>
                <w:lang w:val="en-GB"/>
              </w:rPr>
              <w:t>60</w:t>
            </w:r>
            <w:r w:rsidRPr="00CD07A0">
              <w:rPr>
                <w:rFonts w:asciiTheme="majorBidi" w:hAnsiTheme="majorBidi" w:cs="Angsana New"/>
                <w:color w:val="auto"/>
              </w:rPr>
              <w:t>,952,826</w:t>
            </w:r>
          </w:p>
        </w:tc>
      </w:tr>
      <w:tr w:rsidR="002706D5" w:rsidRPr="00CD07A0" w14:paraId="2A44D3B4" w14:textId="77777777" w:rsidTr="003E2530">
        <w:tc>
          <w:tcPr>
            <w:tcW w:w="3778" w:type="dxa"/>
            <w:vAlign w:val="bottom"/>
          </w:tcPr>
          <w:p w14:paraId="313C71C6" w14:textId="77777777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6E59636" w14:textId="2E6DEEA9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0C09B4A" w14:textId="77777777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124185" w14:textId="19BC9C51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F686AC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3D51780" w14:textId="14499F02" w:rsidR="002706D5" w:rsidRPr="00CD07A0" w:rsidRDefault="002706D5" w:rsidP="0095561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="00955615" w:rsidRPr="00CD07A0">
              <w:rPr>
                <w:rFonts w:asciiTheme="majorBidi" w:hAnsiTheme="majorBidi" w:cstheme="majorBidi"/>
                <w:color w:val="auto"/>
                <w:lang w:val="en-GB"/>
              </w:rPr>
              <w:t>1,144,142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54" w:type="dxa"/>
            <w:gridSpan w:val="2"/>
          </w:tcPr>
          <w:p w14:paraId="50F38714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91F497" w14:textId="330DA438" w:rsidR="002706D5" w:rsidRPr="00CD07A0" w:rsidRDefault="002706D5" w:rsidP="00E82427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="00E82427" w:rsidRPr="00CD07A0">
              <w:rPr>
                <w:rFonts w:asciiTheme="majorBidi" w:hAnsiTheme="majorBidi" w:cstheme="majorBidi"/>
                <w:color w:val="auto"/>
                <w:lang w:val="en-GB"/>
              </w:rPr>
              <w:t>174,815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41" w:type="dxa"/>
          </w:tcPr>
          <w:p w14:paraId="5F611507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A709505" w14:textId="73825771" w:rsidR="002706D5" w:rsidRPr="00CD07A0" w:rsidRDefault="002706D5" w:rsidP="009B31B3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="009B31B3" w:rsidRPr="00CD07A0">
              <w:rPr>
                <w:rFonts w:asciiTheme="majorBidi" w:hAnsiTheme="majorBidi" w:cstheme="majorBidi"/>
                <w:color w:val="auto"/>
                <w:lang w:val="en-GB"/>
              </w:rPr>
              <w:t>3,239,999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40" w:type="dxa"/>
          </w:tcPr>
          <w:p w14:paraId="3C11B4BD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E4F7AEC" w14:textId="17BBFF16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A2B756C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04460DE" w14:textId="2D8DC1F4" w:rsidR="002706D5" w:rsidRPr="00CD07A0" w:rsidRDefault="002706D5" w:rsidP="005E4F38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CD07A0">
              <w:rPr>
                <w:rFonts w:asciiTheme="majorBidi" w:hAnsiTheme="majorBidi" w:cstheme="majorBidi"/>
                <w:color w:val="auto"/>
                <w:lang w:val="en-GB"/>
              </w:rPr>
              <w:t>4,</w:t>
            </w:r>
            <w:r w:rsidR="005E4F38" w:rsidRPr="00CD07A0">
              <w:rPr>
                <w:rFonts w:asciiTheme="majorBidi" w:hAnsiTheme="majorBidi" w:cstheme="majorBidi"/>
                <w:color w:val="auto"/>
                <w:lang w:val="en-GB"/>
              </w:rPr>
              <w:t>558,956</w:t>
            </w:r>
            <w:r w:rsidRPr="00CD07A0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</w:tr>
      <w:tr w:rsidR="002706D5" w:rsidRPr="00CD07A0" w14:paraId="09B3FB15" w14:textId="77777777" w:rsidTr="003E2530">
        <w:tc>
          <w:tcPr>
            <w:tcW w:w="3778" w:type="dxa"/>
            <w:vAlign w:val="bottom"/>
          </w:tcPr>
          <w:p w14:paraId="2D7A7CEE" w14:textId="6B280291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ED0873" w:rsidRPr="00CD07A0">
              <w:rPr>
                <w:rFonts w:asciiTheme="majorBidi" w:hAnsiTheme="majorBidi" w:cstheme="majorBidi"/>
                <w:b/>
                <w:bCs/>
                <w:color w:val="auto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F177673" w14:textId="0596F00B" w:rsidR="002706D5" w:rsidRPr="00CD07A0" w:rsidRDefault="002706D5" w:rsidP="00ED0873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1,</w:t>
            </w:r>
            <w:r w:rsidR="00ED0873" w:rsidRPr="00CD07A0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397,630</w:t>
            </w:r>
          </w:p>
        </w:tc>
        <w:tc>
          <w:tcPr>
            <w:tcW w:w="270" w:type="dxa"/>
          </w:tcPr>
          <w:p w14:paraId="5227F843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BFE0D" w14:textId="49FBF8F0" w:rsidR="002706D5" w:rsidRPr="00CD07A0" w:rsidRDefault="0087415E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103,374,831</w:t>
            </w:r>
          </w:p>
        </w:tc>
        <w:tc>
          <w:tcPr>
            <w:tcW w:w="270" w:type="dxa"/>
          </w:tcPr>
          <w:p w14:paraId="63FE1F2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DDA42" w14:textId="0E149B75" w:rsidR="002706D5" w:rsidRPr="00CD07A0" w:rsidRDefault="0095561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192,226,222</w:t>
            </w:r>
          </w:p>
        </w:tc>
        <w:tc>
          <w:tcPr>
            <w:tcW w:w="254" w:type="dxa"/>
            <w:gridSpan w:val="2"/>
          </w:tcPr>
          <w:p w14:paraId="73AAED91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8BA79" w14:textId="7B466C54" w:rsidR="002706D5" w:rsidRPr="00CD07A0" w:rsidRDefault="00E82427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4,900,654</w:t>
            </w:r>
          </w:p>
        </w:tc>
        <w:tc>
          <w:tcPr>
            <w:tcW w:w="241" w:type="dxa"/>
          </w:tcPr>
          <w:p w14:paraId="6FC6BC40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CCAD" w14:textId="54CAA618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7,288,937</w:t>
            </w:r>
          </w:p>
        </w:tc>
        <w:tc>
          <w:tcPr>
            <w:tcW w:w="240" w:type="dxa"/>
          </w:tcPr>
          <w:p w14:paraId="0928D235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4E80F" w14:textId="37DD324D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0317791F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3C81" w14:textId="24019AE4" w:rsidR="002706D5" w:rsidRPr="00CD07A0" w:rsidRDefault="005E4F38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</w:rPr>
              <w:t>309,188,274</w:t>
            </w:r>
          </w:p>
        </w:tc>
      </w:tr>
      <w:tr w:rsidR="002706D5" w:rsidRPr="00CD07A0" w14:paraId="6AFB0F5F" w14:textId="77777777" w:rsidTr="003E2530">
        <w:tc>
          <w:tcPr>
            <w:tcW w:w="3778" w:type="dxa"/>
            <w:vAlign w:val="bottom"/>
          </w:tcPr>
          <w:p w14:paraId="5B9254B0" w14:textId="77777777" w:rsidR="002706D5" w:rsidRPr="00CD07A0" w:rsidRDefault="002706D5" w:rsidP="002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2" w:type="dxa"/>
            <w:vAlign w:val="bottom"/>
          </w:tcPr>
          <w:p w14:paraId="17C7C07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0" w:type="dxa"/>
          </w:tcPr>
          <w:p w14:paraId="652FC84F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5245D2E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0" w:type="dxa"/>
          </w:tcPr>
          <w:p w14:paraId="0F17AFC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1ABF9873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36" w:type="dxa"/>
          </w:tcPr>
          <w:p w14:paraId="434832DE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3D4463D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41" w:type="dxa"/>
          </w:tcPr>
          <w:p w14:paraId="419778F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6B08574C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40" w:type="dxa"/>
          </w:tcPr>
          <w:p w14:paraId="3A09E7F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9148AD5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41" w:type="dxa"/>
          </w:tcPr>
          <w:p w14:paraId="141EC547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7B82FB99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</w:tr>
      <w:tr w:rsidR="002706D5" w:rsidRPr="00CD07A0" w14:paraId="5F3FA782" w14:textId="77777777" w:rsidTr="003E2530">
        <w:tc>
          <w:tcPr>
            <w:tcW w:w="3778" w:type="dxa"/>
            <w:vAlign w:val="bottom"/>
          </w:tcPr>
          <w:p w14:paraId="10F16D4D" w14:textId="5BCC17CE" w:rsidR="002706D5" w:rsidRPr="00CD07A0" w:rsidRDefault="002706D5" w:rsidP="002706D5">
            <w:pPr>
              <w:pStyle w:val="a4"/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2" w:type="dxa"/>
            <w:vAlign w:val="bottom"/>
          </w:tcPr>
          <w:p w14:paraId="18FACAC3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15F9F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EFE4D3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5643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37426A0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A2C25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7AC3140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23EA4BB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6E67F290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D16FE8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11BED8D9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6191ADD5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2CC6BCA4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706D5" w:rsidRPr="00CD07A0" w14:paraId="13B22845" w14:textId="77777777" w:rsidTr="003E2530">
        <w:tc>
          <w:tcPr>
            <w:tcW w:w="3778" w:type="dxa"/>
            <w:vAlign w:val="bottom"/>
          </w:tcPr>
          <w:p w14:paraId="280A0E74" w14:textId="05D2C2F8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="00ED0873"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62" w:type="dxa"/>
          </w:tcPr>
          <w:p w14:paraId="24D94505" w14:textId="61A485FB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9923B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BAADD" w14:textId="1904A116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6BA6C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FEAAEC7" w14:textId="174A50A6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93FF7B7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460EDEDA" w14:textId="6C125B6D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438833F3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B3DDA8D" w14:textId="2BA4CB2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0" w:type="dxa"/>
          </w:tcPr>
          <w:p w14:paraId="6EF634ED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42" w:type="dxa"/>
          </w:tcPr>
          <w:p w14:paraId="765962E7" w14:textId="7DB88A76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5E342D08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2B06227" w14:textId="61546521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706D5" w:rsidRPr="00CD07A0" w14:paraId="22BFD140" w14:textId="77777777" w:rsidTr="003E2530">
        <w:tc>
          <w:tcPr>
            <w:tcW w:w="3778" w:type="dxa"/>
            <w:vAlign w:val="bottom"/>
          </w:tcPr>
          <w:p w14:paraId="56D1C0C8" w14:textId="4D07F821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2" w:type="dxa"/>
          </w:tcPr>
          <w:p w14:paraId="47DD96C4" w14:textId="151DB2B7" w:rsidR="002706D5" w:rsidRPr="00CD07A0" w:rsidRDefault="00ED087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68,260,072</w:t>
            </w:r>
          </w:p>
        </w:tc>
        <w:tc>
          <w:tcPr>
            <w:tcW w:w="270" w:type="dxa"/>
          </w:tcPr>
          <w:p w14:paraId="1AEDBC71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62E95C" w14:textId="0DBAEFD1" w:rsidR="002706D5" w:rsidRPr="00CD07A0" w:rsidRDefault="0087415E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255,014,067</w:t>
            </w:r>
          </w:p>
        </w:tc>
        <w:tc>
          <w:tcPr>
            <w:tcW w:w="270" w:type="dxa"/>
          </w:tcPr>
          <w:p w14:paraId="469F2BA3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359F56A" w14:textId="0B15E9B9" w:rsidR="002706D5" w:rsidRPr="00CD07A0" w:rsidRDefault="0095561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134,203,387</w:t>
            </w:r>
          </w:p>
        </w:tc>
        <w:tc>
          <w:tcPr>
            <w:tcW w:w="236" w:type="dxa"/>
          </w:tcPr>
          <w:p w14:paraId="0D28BE40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6F174F73" w14:textId="20023531" w:rsidR="002706D5" w:rsidRPr="00CD07A0" w:rsidRDefault="00E82427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1,245,740</w:t>
            </w:r>
          </w:p>
        </w:tc>
        <w:tc>
          <w:tcPr>
            <w:tcW w:w="241" w:type="dxa"/>
          </w:tcPr>
          <w:p w14:paraId="6C4FE370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FD538D9" w14:textId="4DA5E43F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183,355</w:t>
            </w:r>
          </w:p>
        </w:tc>
        <w:tc>
          <w:tcPr>
            <w:tcW w:w="240" w:type="dxa"/>
          </w:tcPr>
          <w:p w14:paraId="41F2ABBB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42" w:type="dxa"/>
            <w:vAlign w:val="bottom"/>
          </w:tcPr>
          <w:p w14:paraId="15B3090A" w14:textId="10BA8191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85,796,397</w:t>
            </w:r>
          </w:p>
        </w:tc>
        <w:tc>
          <w:tcPr>
            <w:tcW w:w="241" w:type="dxa"/>
          </w:tcPr>
          <w:p w14:paraId="106E91E3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CDF6F5A" w14:textId="5DCB7B66" w:rsidR="002706D5" w:rsidRPr="00CD07A0" w:rsidRDefault="009B31B3" w:rsidP="00B84F7C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544,703,018</w:t>
            </w:r>
          </w:p>
        </w:tc>
      </w:tr>
      <w:tr w:rsidR="002706D5" w:rsidRPr="00CD07A0" w14:paraId="041E4B11" w14:textId="77777777" w:rsidTr="003E2530">
        <w:tc>
          <w:tcPr>
            <w:tcW w:w="3778" w:type="dxa"/>
            <w:vAlign w:val="bottom"/>
          </w:tcPr>
          <w:p w14:paraId="51AD719E" w14:textId="753A4647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5EC9CA2" w14:textId="58B7A9B2" w:rsidR="002706D5" w:rsidRPr="00CD07A0" w:rsidRDefault="00ED0873" w:rsidP="00ED0873">
            <w:pPr>
              <w:pStyle w:val="a4"/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sz w:val="30"/>
                <w:szCs w:val="30"/>
                <w:cs/>
                <w:lang w:val="en-GB"/>
              </w:rPr>
              <w:t xml:space="preserve">             -</w:t>
            </w:r>
          </w:p>
        </w:tc>
        <w:tc>
          <w:tcPr>
            <w:tcW w:w="270" w:type="dxa"/>
          </w:tcPr>
          <w:p w14:paraId="6141AB59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74D86" w14:textId="19800384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345DF80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A9C18D3" w14:textId="0E74E5A9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01714301" w14:textId="77777777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71242380" w14:textId="1F0E93EF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272D0CD" w14:textId="77777777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9C10BAF" w14:textId="064DA0D7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14:paraId="5DEA0FC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76CA2B4" w14:textId="473E06BE" w:rsidR="002706D5" w:rsidRPr="00CD07A0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DAAC9EE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C1170B9" w14:textId="164C6C6F" w:rsidR="002706D5" w:rsidRPr="00CD07A0" w:rsidRDefault="009B31B3" w:rsidP="009B31B3">
            <w:pPr>
              <w:pStyle w:val="a4"/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="Angsana New"/>
                <w:color w:val="auto"/>
                <w:sz w:val="30"/>
                <w:szCs w:val="30"/>
                <w:cs/>
                <w:lang w:val="en-GB"/>
              </w:rPr>
              <w:t xml:space="preserve">            -</w:t>
            </w:r>
          </w:p>
        </w:tc>
      </w:tr>
      <w:tr w:rsidR="002706D5" w:rsidRPr="00CD07A0" w14:paraId="663DD37E" w14:textId="77777777" w:rsidTr="003E2530">
        <w:tc>
          <w:tcPr>
            <w:tcW w:w="3778" w:type="dxa"/>
            <w:vAlign w:val="bottom"/>
          </w:tcPr>
          <w:p w14:paraId="19328732" w14:textId="6042D0DC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2794F99" w14:textId="634120F6" w:rsidR="002706D5" w:rsidRPr="00CD07A0" w:rsidRDefault="00ED087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68,260,072</w:t>
            </w:r>
          </w:p>
        </w:tc>
        <w:tc>
          <w:tcPr>
            <w:tcW w:w="270" w:type="dxa"/>
          </w:tcPr>
          <w:p w14:paraId="42EF7088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BCE3F9" w14:textId="1D1AED57" w:rsidR="002706D5" w:rsidRPr="00CD07A0" w:rsidRDefault="0087415E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255,014,067</w:t>
            </w:r>
          </w:p>
        </w:tc>
        <w:tc>
          <w:tcPr>
            <w:tcW w:w="270" w:type="dxa"/>
          </w:tcPr>
          <w:p w14:paraId="4782CE1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9A506" w14:textId="0FA6D8F1" w:rsidR="002706D5" w:rsidRPr="00CD07A0" w:rsidRDefault="0095561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134,203,387</w:t>
            </w:r>
          </w:p>
        </w:tc>
        <w:tc>
          <w:tcPr>
            <w:tcW w:w="236" w:type="dxa"/>
          </w:tcPr>
          <w:p w14:paraId="58AC8808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B853A" w14:textId="5F7D0220" w:rsidR="002706D5" w:rsidRPr="00CD07A0" w:rsidRDefault="00E82427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1,245,740</w:t>
            </w:r>
          </w:p>
        </w:tc>
        <w:tc>
          <w:tcPr>
            <w:tcW w:w="241" w:type="dxa"/>
          </w:tcPr>
          <w:p w14:paraId="7F6306FD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0211B" w14:textId="5790752F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183,355</w:t>
            </w:r>
          </w:p>
        </w:tc>
        <w:tc>
          <w:tcPr>
            <w:tcW w:w="240" w:type="dxa"/>
          </w:tcPr>
          <w:p w14:paraId="26D2D2C4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C6766" w14:textId="563E1704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85,796,397</w:t>
            </w:r>
          </w:p>
        </w:tc>
        <w:tc>
          <w:tcPr>
            <w:tcW w:w="241" w:type="dxa"/>
          </w:tcPr>
          <w:p w14:paraId="08475E65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CEDDC" w14:textId="7652B59D" w:rsidR="002706D5" w:rsidRPr="00CD07A0" w:rsidRDefault="009B31B3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544,703,018</w:t>
            </w:r>
          </w:p>
        </w:tc>
      </w:tr>
      <w:tr w:rsidR="002706D5" w:rsidRPr="00CD07A0" w14:paraId="60AC41A1" w14:textId="77777777" w:rsidTr="003E2530">
        <w:tc>
          <w:tcPr>
            <w:tcW w:w="3778" w:type="dxa"/>
            <w:vAlign w:val="bottom"/>
          </w:tcPr>
          <w:p w14:paraId="444E17A2" w14:textId="4160AF3E" w:rsidR="002706D5" w:rsidRPr="00CD07A0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="00ED0873"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62" w:type="dxa"/>
          </w:tcPr>
          <w:p w14:paraId="02ED8CB4" w14:textId="1C20977A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E3B899D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D1B3D07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1232A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BAED234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30DD3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1F637EF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1DCCB553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155016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0" w:type="dxa"/>
          </w:tcPr>
          <w:p w14:paraId="45239480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42" w:type="dxa"/>
            <w:vAlign w:val="bottom"/>
          </w:tcPr>
          <w:p w14:paraId="0104C24E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2E9EC89C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C82CAD6" w14:textId="77777777" w:rsidR="002706D5" w:rsidRPr="00CD07A0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EB081F" w:rsidRPr="00CD07A0" w14:paraId="0CDF1F4C" w14:textId="77777777" w:rsidTr="003E2530">
        <w:tc>
          <w:tcPr>
            <w:tcW w:w="3778" w:type="dxa"/>
            <w:vAlign w:val="bottom"/>
          </w:tcPr>
          <w:p w14:paraId="4B5EA36E" w14:textId="1AE33BE6" w:rsidR="00EB081F" w:rsidRPr="00CD07A0" w:rsidRDefault="00EB081F" w:rsidP="00EB081F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2" w:type="dxa"/>
          </w:tcPr>
          <w:p w14:paraId="08B07E58" w14:textId="107C4BEE" w:rsidR="00EB081F" w:rsidRPr="00CD07A0" w:rsidRDefault="00EB081F" w:rsidP="00ED0873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68</w:t>
            </w: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="00ED0873" w:rsidRPr="00CD07A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570,072</w:t>
            </w:r>
          </w:p>
        </w:tc>
        <w:tc>
          <w:tcPr>
            <w:tcW w:w="270" w:type="dxa"/>
          </w:tcPr>
          <w:p w14:paraId="75EB9F1A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B439DEE" w14:textId="281A0A07" w:rsidR="00EB081F" w:rsidRPr="00CD07A0" w:rsidRDefault="0087415E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333,781,943</w:t>
            </w:r>
          </w:p>
        </w:tc>
        <w:tc>
          <w:tcPr>
            <w:tcW w:w="270" w:type="dxa"/>
          </w:tcPr>
          <w:p w14:paraId="1C0EAC79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</w:tcPr>
          <w:p w14:paraId="79FB5EEB" w14:textId="21D143BA" w:rsidR="00EB081F" w:rsidRPr="00CD07A0" w:rsidRDefault="00955615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154,347,372</w:t>
            </w:r>
          </w:p>
        </w:tc>
        <w:tc>
          <w:tcPr>
            <w:tcW w:w="236" w:type="dxa"/>
          </w:tcPr>
          <w:p w14:paraId="3B7549B8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D99E47F" w14:textId="7FD6691C" w:rsidR="00EB081F" w:rsidRPr="00CD07A0" w:rsidRDefault="00EB081F" w:rsidP="00E82427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</w:t>
            </w:r>
            <w:r w:rsidR="00E82427"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929,963</w:t>
            </w:r>
          </w:p>
        </w:tc>
        <w:tc>
          <w:tcPr>
            <w:tcW w:w="241" w:type="dxa"/>
          </w:tcPr>
          <w:p w14:paraId="33DFAF02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2749B585" w14:textId="3E06BFF3" w:rsidR="00EB081F" w:rsidRPr="00CD07A0" w:rsidRDefault="009B31B3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68,107</w:t>
            </w:r>
          </w:p>
        </w:tc>
        <w:tc>
          <w:tcPr>
            <w:tcW w:w="240" w:type="dxa"/>
          </w:tcPr>
          <w:p w14:paraId="51C58855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20BF6A1" w14:textId="1D93482F" w:rsidR="00EB081F" w:rsidRPr="00CD07A0" w:rsidRDefault="009B31B3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385,334,086</w:t>
            </w:r>
          </w:p>
        </w:tc>
        <w:tc>
          <w:tcPr>
            <w:tcW w:w="241" w:type="dxa"/>
          </w:tcPr>
          <w:p w14:paraId="4001387C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</w:tcPr>
          <w:p w14:paraId="09E0B728" w14:textId="0A2A9203" w:rsidR="00EB081F" w:rsidRPr="00CD07A0" w:rsidRDefault="009B31B3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944,031,543</w:t>
            </w:r>
          </w:p>
        </w:tc>
      </w:tr>
      <w:tr w:rsidR="00EB081F" w:rsidRPr="00CD07A0" w14:paraId="7317D3A3" w14:textId="77777777" w:rsidTr="003E2530">
        <w:tc>
          <w:tcPr>
            <w:tcW w:w="3778" w:type="dxa"/>
            <w:vAlign w:val="bottom"/>
          </w:tcPr>
          <w:p w14:paraId="66C06F10" w14:textId="35009B11" w:rsidR="00EB081F" w:rsidRPr="00CD07A0" w:rsidRDefault="00EB081F" w:rsidP="00EB081F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F71AB73" w14:textId="2F27722D" w:rsidR="00EB081F" w:rsidRPr="00700D71" w:rsidRDefault="00ED0873" w:rsidP="00700D71">
            <w:pPr>
              <w:pStyle w:val="a4"/>
              <w:tabs>
                <w:tab w:val="decimal" w:pos="991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390</w:t>
            </w:r>
            <w:r w:rsidRPr="00700D71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,71</w:t>
            </w:r>
            <w:r w:rsidR="00854200" w:rsidRPr="00700D71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46CB5788" w14:textId="77777777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E9E6E2" w14:textId="32E966E4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54B23DA" w14:textId="77777777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EAB1B12" w14:textId="5728D566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753A46D6" w14:textId="77777777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57BC715F" w14:textId="223F28CB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735621D9" w14:textId="77777777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A5D87F4" w14:textId="216A50A3" w:rsidR="00EB081F" w:rsidRPr="00700D71" w:rsidRDefault="009B31B3" w:rsidP="00700D71">
            <w:pPr>
              <w:pStyle w:val="a4"/>
              <w:tabs>
                <w:tab w:val="decimal" w:pos="102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3</w:t>
            </w:r>
            <w:r w:rsidRPr="00700D71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,643,25</w:t>
            </w:r>
            <w:r w:rsidR="00B31B4F" w:rsidRPr="00700D71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240" w:type="dxa"/>
          </w:tcPr>
          <w:p w14:paraId="01357AE1" w14:textId="77777777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BB7B80A" w14:textId="2A75BBA9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521C6194" w14:textId="77777777" w:rsidR="00EB081F" w:rsidRPr="00CD07A0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5D83938" w14:textId="78D535D3" w:rsidR="00EB081F" w:rsidRPr="00CD07A0" w:rsidRDefault="009B31B3" w:rsidP="00700D71">
            <w:pPr>
              <w:pStyle w:val="a4"/>
              <w:tabs>
                <w:tab w:val="decimal" w:pos="97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4</w:t>
            </w: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,033,963</w:t>
            </w:r>
          </w:p>
        </w:tc>
      </w:tr>
      <w:tr w:rsidR="00EB081F" w:rsidRPr="00CD07A0" w14:paraId="41128847" w14:textId="77777777" w:rsidTr="003E2530">
        <w:tc>
          <w:tcPr>
            <w:tcW w:w="3778" w:type="dxa"/>
            <w:vAlign w:val="bottom"/>
          </w:tcPr>
          <w:p w14:paraId="1F57B97A" w14:textId="3145C8F1" w:rsidR="00EB081F" w:rsidRPr="00CD07A0" w:rsidRDefault="00EB081F" w:rsidP="00EB081F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343E8" w14:textId="2CD3A408" w:rsidR="00EB081F" w:rsidRPr="00CD07A0" w:rsidRDefault="00ED0873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68,960,78</w:t>
            </w:r>
            <w:r w:rsidR="00854200"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7800D2CD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3F32A" w14:textId="38405F7A" w:rsidR="00EB081F" w:rsidRPr="00CD07A0" w:rsidRDefault="0087415E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333,781,943</w:t>
            </w:r>
          </w:p>
        </w:tc>
        <w:tc>
          <w:tcPr>
            <w:tcW w:w="270" w:type="dxa"/>
          </w:tcPr>
          <w:p w14:paraId="76B47349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B7C058" w14:textId="74CD630B" w:rsidR="00EB081F" w:rsidRPr="00CD07A0" w:rsidRDefault="00955615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154,347,372</w:t>
            </w:r>
          </w:p>
        </w:tc>
        <w:tc>
          <w:tcPr>
            <w:tcW w:w="236" w:type="dxa"/>
          </w:tcPr>
          <w:p w14:paraId="3B5A9728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5B34C" w14:textId="437D98A4" w:rsidR="00EB081F" w:rsidRPr="00CD07A0" w:rsidRDefault="00EB081F" w:rsidP="00E82427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1,</w:t>
            </w:r>
            <w:r w:rsidR="00E82427"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929,963</w:t>
            </w:r>
          </w:p>
        </w:tc>
        <w:tc>
          <w:tcPr>
            <w:tcW w:w="241" w:type="dxa"/>
          </w:tcPr>
          <w:p w14:paraId="619C3550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61B93" w14:textId="6906FEAB" w:rsidR="00EB081F" w:rsidRPr="00CD07A0" w:rsidRDefault="009B31B3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3,711,35</w:t>
            </w:r>
            <w:r w:rsidR="00B31B4F"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254CA441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620E4" w14:textId="77633044" w:rsidR="00EB081F" w:rsidRPr="00CD07A0" w:rsidRDefault="009B31B3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385,334,086</w:t>
            </w:r>
          </w:p>
        </w:tc>
        <w:tc>
          <w:tcPr>
            <w:tcW w:w="241" w:type="dxa"/>
          </w:tcPr>
          <w:p w14:paraId="0568850D" w14:textId="77777777" w:rsidR="00EB081F" w:rsidRPr="00CD07A0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4FC5F" w14:textId="48628195" w:rsidR="00EB081F" w:rsidRPr="00CD07A0" w:rsidRDefault="009B31B3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>9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48,065,506</w:t>
            </w:r>
          </w:p>
        </w:tc>
      </w:tr>
    </w:tbl>
    <w:p w14:paraId="3413802D" w14:textId="0DD59D4A" w:rsidR="004D5148" w:rsidRPr="00CD07A0" w:rsidRDefault="004D5148" w:rsidP="004D514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F4184BD" w14:textId="19DD706C" w:rsidR="00BD3C0B" w:rsidRPr="00CD07A0" w:rsidRDefault="00BD3C0B" w:rsidP="001A0CED">
      <w:pPr>
        <w:tabs>
          <w:tab w:val="clear" w:pos="227"/>
          <w:tab w:val="clear" w:pos="454"/>
        </w:tabs>
        <w:rPr>
          <w:rFonts w:asciiTheme="majorBidi" w:hAnsiTheme="majorBidi" w:cstheme="majorBidi"/>
          <w:i/>
          <w:iCs/>
          <w:sz w:val="30"/>
          <w:szCs w:val="30"/>
          <w:cs/>
        </w:rPr>
        <w:sectPr w:rsidR="00BD3C0B" w:rsidRPr="00CD07A0" w:rsidSect="001A5C19">
          <w:foot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pgNumType w:start="28"/>
          <w:cols w:space="720"/>
          <w:docGrid w:linePitch="360"/>
        </w:sectPr>
      </w:pPr>
    </w:p>
    <w:p w14:paraId="4E2F74EC" w14:textId="6EB4F6D4" w:rsidR="00C0355C" w:rsidRPr="00CD07A0" w:rsidRDefault="00C0355C" w:rsidP="00D94032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หนี้สินที่มีภาระดอกเบี้ย</w:t>
      </w:r>
    </w:p>
    <w:p w14:paraId="0DA55B21" w14:textId="77777777" w:rsidR="00C0355C" w:rsidRPr="00CD07A0" w:rsidRDefault="00C0355C" w:rsidP="00C0355C">
      <w:pPr>
        <w:widowControl w:val="0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70"/>
        <w:gridCol w:w="1530"/>
        <w:gridCol w:w="270"/>
        <w:gridCol w:w="1530"/>
      </w:tblGrid>
      <w:tr w:rsidR="00806A50" w:rsidRPr="00CD07A0" w14:paraId="35252F57" w14:textId="77777777" w:rsidTr="00AF203B">
        <w:tc>
          <w:tcPr>
            <w:tcW w:w="5850" w:type="dxa"/>
          </w:tcPr>
          <w:p w14:paraId="7D7084ED" w14:textId="77777777" w:rsidR="00341E05" w:rsidRPr="00CD07A0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510051C2" w14:textId="59B69F8F" w:rsidR="00341E05" w:rsidRPr="00CD07A0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BF9833" w14:textId="2BD56CB9" w:rsidR="00341E05" w:rsidRPr="00CD07A0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14381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3EE067" w14:textId="77777777" w:rsidR="00341E05" w:rsidRPr="00CD07A0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6339D44" w14:textId="7EE20F2E" w:rsidR="00341E05" w:rsidRPr="00CD07A0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14381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06A50" w:rsidRPr="00CD07A0" w14:paraId="4F0CAE39" w14:textId="77777777" w:rsidTr="00AF203B">
        <w:tc>
          <w:tcPr>
            <w:tcW w:w="5850" w:type="dxa"/>
          </w:tcPr>
          <w:p w14:paraId="6E95FD56" w14:textId="77777777" w:rsidR="00341E05" w:rsidRPr="00CD07A0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5F54F45" w14:textId="77777777" w:rsidR="00341E05" w:rsidRPr="00CD07A0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1AE1447A" w14:textId="144D5652" w:rsidR="00341E05" w:rsidRPr="00CD07A0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806A50" w:rsidRPr="00CD07A0" w14:paraId="323F3A73" w14:textId="77777777" w:rsidTr="00AF203B">
        <w:tc>
          <w:tcPr>
            <w:tcW w:w="5850" w:type="dxa"/>
          </w:tcPr>
          <w:p w14:paraId="34849980" w14:textId="77777777" w:rsidR="00341E05" w:rsidRPr="00CD07A0" w:rsidRDefault="00341E05" w:rsidP="00D94032">
            <w:pPr>
              <w:tabs>
                <w:tab w:val="left" w:pos="360"/>
              </w:tabs>
              <w:spacing w:line="120" w:lineRule="atLeast"/>
              <w:ind w:lef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F4DBA26" w14:textId="77777777" w:rsidR="00341E05" w:rsidRPr="00CD07A0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7907FB" w14:textId="5EEEEED8" w:rsidR="00341E05" w:rsidRPr="00CD07A0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3EFA9" w14:textId="77777777" w:rsidR="00341E05" w:rsidRPr="00CD07A0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7E318A" w14:textId="77777777" w:rsidR="00341E05" w:rsidRPr="00CD07A0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7B2C" w:rsidRPr="00CD07A0" w14:paraId="6670B486" w14:textId="77777777" w:rsidTr="00AF203B">
        <w:tc>
          <w:tcPr>
            <w:tcW w:w="5850" w:type="dxa"/>
            <w:vAlign w:val="bottom"/>
          </w:tcPr>
          <w:p w14:paraId="3ECC2096" w14:textId="4422CA0F" w:rsidR="00B37B2C" w:rsidRPr="00CD07A0" w:rsidRDefault="00B37B2C" w:rsidP="00B37B2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="007A55FB"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AE916A0" w14:textId="77777777" w:rsidR="00B37B2C" w:rsidRPr="00CD07A0" w:rsidRDefault="00B37B2C" w:rsidP="00B37B2C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2F63642" w14:textId="3B817057" w:rsidR="00B37B2C" w:rsidRPr="00CD07A0" w:rsidRDefault="00B6006F" w:rsidP="00054BBF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</w:t>
            </w:r>
            <w:r w:rsidR="00054BBF" w:rsidRPr="00CD07A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8C48EF" w14:textId="77777777" w:rsidR="00B37B2C" w:rsidRPr="00CD07A0" w:rsidRDefault="00B37B2C" w:rsidP="00B37B2C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D6D330" w14:textId="323009BE" w:rsidR="00B37B2C" w:rsidRPr="00CD07A0" w:rsidRDefault="00014381" w:rsidP="00B37B2C">
            <w:pPr>
              <w:pStyle w:val="acctfourfigures"/>
              <w:tabs>
                <w:tab w:val="clear" w:pos="765"/>
                <w:tab w:val="decimal" w:pos="1247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66,863</w:t>
            </w:r>
          </w:p>
        </w:tc>
      </w:tr>
      <w:tr w:rsidR="00286F2D" w:rsidRPr="00CD07A0" w14:paraId="2C2A5B19" w14:textId="77777777" w:rsidTr="00AF203B">
        <w:tc>
          <w:tcPr>
            <w:tcW w:w="5850" w:type="dxa"/>
            <w:shd w:val="clear" w:color="auto" w:fill="auto"/>
            <w:vAlign w:val="bottom"/>
          </w:tcPr>
          <w:p w14:paraId="45932D83" w14:textId="77777777" w:rsidR="00286F2D" w:rsidRPr="00CD07A0" w:rsidRDefault="00286F2D" w:rsidP="00286F2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718084AE" w14:textId="3C4ED912" w:rsidR="00286F2D" w:rsidRPr="00CD07A0" w:rsidRDefault="00286F2D" w:rsidP="00AF203B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  <w:r w:rsidR="007A55FB"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1E2D65D" w14:textId="77777777" w:rsidR="00286F2D" w:rsidRPr="00CD07A0" w:rsidRDefault="00286F2D" w:rsidP="00286F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1DD0CF" w14:textId="1E9806A0" w:rsidR="00286F2D" w:rsidRPr="00CD07A0" w:rsidRDefault="00B6006F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,212,000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089B6" w14:textId="77777777" w:rsidR="00286F2D" w:rsidRPr="00CD07A0" w:rsidRDefault="00286F2D" w:rsidP="00286F2D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ACBF0F" w14:textId="7995BC6B" w:rsidR="00286F2D" w:rsidRPr="00CD07A0" w:rsidRDefault="00014381" w:rsidP="00054BBF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</w:t>
            </w:r>
            <w:r w:rsidR="00054BBF" w:rsidRPr="00CD07A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86F2D" w:rsidRPr="00CD07A0" w14:paraId="598E31E2" w14:textId="77777777" w:rsidTr="00AF203B">
        <w:trPr>
          <w:trHeight w:val="434"/>
        </w:trPr>
        <w:tc>
          <w:tcPr>
            <w:tcW w:w="5850" w:type="dxa"/>
            <w:shd w:val="clear" w:color="auto" w:fill="auto"/>
            <w:vAlign w:val="bottom"/>
          </w:tcPr>
          <w:p w14:paraId="594679FF" w14:textId="2291BA27" w:rsidR="00286F2D" w:rsidRPr="00CD07A0" w:rsidRDefault="00286F2D" w:rsidP="00286F2D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</w:t>
            </w:r>
            <w:r w:rsidR="007C145E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4E8C0C2" w14:textId="77777777" w:rsidR="00286F2D" w:rsidRPr="00CD07A0" w:rsidRDefault="00286F2D" w:rsidP="00286F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9698E" w14:textId="12140ADA" w:rsidR="00286F2D" w:rsidRPr="00CD07A0" w:rsidRDefault="00B6006F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,286,835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33FD4" w14:textId="77777777" w:rsidR="00286F2D" w:rsidRPr="00CD07A0" w:rsidRDefault="00286F2D" w:rsidP="0028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3EB13" w14:textId="4D9D19D9" w:rsidR="00286F2D" w:rsidRPr="00CD07A0" w:rsidRDefault="00014381" w:rsidP="00054BBF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 xml:space="preserve"> </w:t>
            </w:r>
            <w:r w:rsidR="00054BBF" w:rsidRPr="00CD07A0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86F2D" w:rsidRPr="00CD07A0" w14:paraId="20175430" w14:textId="77777777" w:rsidTr="00AF203B">
        <w:tc>
          <w:tcPr>
            <w:tcW w:w="5850" w:type="dxa"/>
            <w:shd w:val="clear" w:color="auto" w:fill="auto"/>
            <w:vAlign w:val="bottom"/>
          </w:tcPr>
          <w:p w14:paraId="3F1CA037" w14:textId="4EC13162" w:rsidR="00286F2D" w:rsidRPr="00CD07A0" w:rsidRDefault="00286F2D" w:rsidP="00286F2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  <w:vAlign w:val="bottom"/>
          </w:tcPr>
          <w:p w14:paraId="514AE313" w14:textId="77777777" w:rsidR="00286F2D" w:rsidRPr="00CD07A0" w:rsidRDefault="00286F2D" w:rsidP="00286F2D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C08C4" w14:textId="1120DAAF" w:rsidR="00286F2D" w:rsidRPr="00CD07A0" w:rsidRDefault="00B6006F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5,498,835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92610" w14:textId="77777777" w:rsidR="00286F2D" w:rsidRPr="00CD07A0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60C01" w14:textId="58F13C7B" w:rsidR="00286F2D" w:rsidRPr="00CD07A0" w:rsidRDefault="00B6006F" w:rsidP="00286F2D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66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,863</w:t>
            </w:r>
          </w:p>
        </w:tc>
      </w:tr>
      <w:tr w:rsidR="00286F2D" w:rsidRPr="00CD07A0" w14:paraId="636C76AB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6973E74C" w14:textId="4F9F39ED" w:rsidR="00286F2D" w:rsidRPr="00CD07A0" w:rsidRDefault="00286F2D" w:rsidP="00286F2D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1E7D4825" w14:textId="77777777" w:rsidR="00286F2D" w:rsidRPr="00CD07A0" w:rsidRDefault="00286F2D" w:rsidP="00286F2D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47457EBF" w14:textId="77777777" w:rsidR="00286F2D" w:rsidRPr="00CD07A0" w:rsidRDefault="00286F2D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1C2DEB" w14:textId="77777777" w:rsidR="00286F2D" w:rsidRPr="00CD07A0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41A639D" w14:textId="77777777" w:rsidR="00286F2D" w:rsidRPr="00CD07A0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6F2D" w:rsidRPr="00CD07A0" w14:paraId="1CAFB491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3509061B" w14:textId="77777777" w:rsidR="00286F2D" w:rsidRPr="00CD07A0" w:rsidRDefault="00286F2D" w:rsidP="00286F2D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  <w:vAlign w:val="bottom"/>
          </w:tcPr>
          <w:p w14:paraId="33F9A400" w14:textId="77777777" w:rsidR="00286F2D" w:rsidRPr="00CD07A0" w:rsidRDefault="00286F2D" w:rsidP="00286F2D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E6A54A" w14:textId="4567A389" w:rsidR="00286F2D" w:rsidRPr="00CD07A0" w:rsidRDefault="00286F2D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5FE16C" w14:textId="77777777" w:rsidR="00286F2D" w:rsidRPr="00CD07A0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57C866" w14:textId="77777777" w:rsidR="00286F2D" w:rsidRPr="00CD07A0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123" w:rsidRPr="00CD07A0" w14:paraId="344416D7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1BAEEB68" w14:textId="04BBD374" w:rsidR="00357123" w:rsidRPr="00CD07A0" w:rsidRDefault="00357123" w:rsidP="00AF203B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7A55FB"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CAB6ABD" w14:textId="77777777" w:rsidR="00357123" w:rsidRPr="00CD07A0" w:rsidRDefault="00357123" w:rsidP="00357123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B714E4" w14:textId="797BB397" w:rsidR="00357123" w:rsidRPr="00CD07A0" w:rsidRDefault="00E24168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,716,060</w:t>
            </w:r>
          </w:p>
        </w:tc>
        <w:tc>
          <w:tcPr>
            <w:tcW w:w="270" w:type="dxa"/>
            <w:vAlign w:val="bottom"/>
          </w:tcPr>
          <w:p w14:paraId="6CA93A94" w14:textId="77777777" w:rsidR="00357123" w:rsidRPr="00CD07A0" w:rsidRDefault="00357123" w:rsidP="0035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339321B" w14:textId="478ED43C" w:rsidR="00357123" w:rsidRPr="00CD07A0" w:rsidRDefault="00054BBF" w:rsidP="00054BBF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24168" w:rsidRPr="00CD07A0" w14:paraId="42D32CE1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0A64965E" w14:textId="603102A6" w:rsidR="00E24168" w:rsidRPr="00CD07A0" w:rsidRDefault="00E24168" w:rsidP="00AF203B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4FE94FA4" w14:textId="77777777" w:rsidR="00E24168" w:rsidRPr="00CD07A0" w:rsidRDefault="00E24168" w:rsidP="00357123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A128F6" w14:textId="0A875846" w:rsidR="00E24168" w:rsidRPr="00CD07A0" w:rsidRDefault="00E24168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,785,386</w:t>
            </w:r>
          </w:p>
        </w:tc>
        <w:tc>
          <w:tcPr>
            <w:tcW w:w="270" w:type="dxa"/>
            <w:vAlign w:val="bottom"/>
          </w:tcPr>
          <w:p w14:paraId="75AD2BCC" w14:textId="77777777" w:rsidR="00E24168" w:rsidRPr="00CD07A0" w:rsidRDefault="00E24168" w:rsidP="0035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F76276D" w14:textId="0083CCEA" w:rsidR="00E24168" w:rsidRPr="00CD07A0" w:rsidRDefault="00054BBF" w:rsidP="00054BBF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A55FB" w:rsidRPr="00CD07A0" w14:paraId="554B1D2C" w14:textId="77777777" w:rsidTr="00AF20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0F274CA1" w14:textId="01C38F2A" w:rsidR="007A55FB" w:rsidRPr="00CD07A0" w:rsidRDefault="007A55FB" w:rsidP="007A55FB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388FC71C" w14:textId="77777777" w:rsidR="007A55FB" w:rsidRPr="00CD07A0" w:rsidRDefault="007A55FB" w:rsidP="007A55F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0FB60B" w14:textId="16CE96CD" w:rsidR="007A55FB" w:rsidRPr="00CD07A0" w:rsidRDefault="007A55FB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,501,446</w:t>
            </w:r>
          </w:p>
        </w:tc>
        <w:tc>
          <w:tcPr>
            <w:tcW w:w="270" w:type="dxa"/>
          </w:tcPr>
          <w:p w14:paraId="12C79200" w14:textId="77777777" w:rsidR="007A55FB" w:rsidRPr="00CD07A0" w:rsidRDefault="007A55FB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38C0DA" w14:textId="3758B78E" w:rsidR="007A55FB" w:rsidRPr="00CD07A0" w:rsidRDefault="007A55FB" w:rsidP="007A55FB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</w:tr>
      <w:bookmarkEnd w:id="3"/>
      <w:tr w:rsidR="007A55FB" w:rsidRPr="00CD07A0" w14:paraId="526200D2" w14:textId="77777777" w:rsidTr="007A55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31970D8D" w14:textId="77777777" w:rsidR="007A55FB" w:rsidRPr="00CD07A0" w:rsidRDefault="007A55FB" w:rsidP="00AB39AE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AEFB4E4" w14:textId="77777777" w:rsidR="007A55FB" w:rsidRPr="00CD07A0" w:rsidRDefault="007A55FB" w:rsidP="007A55F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FB3A10" w14:textId="77777777" w:rsidR="007A55FB" w:rsidRPr="00CD07A0" w:rsidRDefault="007A55FB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8EF4A3C" w14:textId="77777777" w:rsidR="007A55FB" w:rsidRPr="00CD07A0" w:rsidRDefault="007A55FB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FFB225" w14:textId="77777777" w:rsidR="007A55FB" w:rsidRPr="00CD07A0" w:rsidRDefault="007A55FB" w:rsidP="007A55FB">
            <w:pPr>
              <w:pStyle w:val="acctfourfigures"/>
              <w:tabs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16"/>
                <w:szCs w:val="16"/>
                <w:lang w:bidi="th-TH"/>
              </w:rPr>
            </w:pPr>
          </w:p>
        </w:tc>
      </w:tr>
      <w:tr w:rsidR="007A55FB" w:rsidRPr="00CD07A0" w14:paraId="007CB1A8" w14:textId="77777777" w:rsidTr="007A55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6186A3D7" w14:textId="70BAA529" w:rsidR="007A55FB" w:rsidRPr="00CD07A0" w:rsidRDefault="007A55FB" w:rsidP="00BD0B17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5486678" w14:textId="77777777" w:rsidR="007A55FB" w:rsidRPr="00CD07A0" w:rsidRDefault="007A55FB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58FCAA2" w14:textId="7AA9B42F" w:rsidR="007A55FB" w:rsidRPr="00CD07A0" w:rsidRDefault="007A55FB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31,000,281</w:t>
            </w:r>
          </w:p>
        </w:tc>
        <w:tc>
          <w:tcPr>
            <w:tcW w:w="270" w:type="dxa"/>
          </w:tcPr>
          <w:p w14:paraId="385D75CE" w14:textId="77777777" w:rsidR="007A55FB" w:rsidRPr="00CD07A0" w:rsidRDefault="007A55FB" w:rsidP="007A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47D2837" w14:textId="0153F5A2" w:rsidR="007A55FB" w:rsidRPr="00CD07A0" w:rsidRDefault="00A634F6" w:rsidP="00A634F6">
            <w:pPr>
              <w:pStyle w:val="acctfourfigures"/>
              <w:tabs>
                <w:tab w:val="clear" w:pos="765"/>
                <w:tab w:val="decimal" w:pos="1242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66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,863</w:t>
            </w:r>
          </w:p>
        </w:tc>
      </w:tr>
    </w:tbl>
    <w:p w14:paraId="608EC36E" w14:textId="1AA86C8A" w:rsidR="00943C37" w:rsidRPr="00CD07A0" w:rsidRDefault="00943C37" w:rsidP="007A5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46"/>
        </w:tabs>
        <w:spacing w:line="240" w:lineRule="auto"/>
        <w:ind w:left="-131" w:firstLine="23"/>
        <w:rPr>
          <w:rFonts w:asciiTheme="majorBidi" w:hAnsiTheme="majorBidi" w:cstheme="majorBidi"/>
          <w:b/>
          <w:bCs/>
          <w:sz w:val="28"/>
          <w:szCs w:val="28"/>
        </w:rPr>
      </w:pPr>
    </w:p>
    <w:p w14:paraId="192C3860" w14:textId="3F2C1C68" w:rsidR="00C66B75" w:rsidRPr="00CD07A0" w:rsidRDefault="00C66B75" w:rsidP="00503A71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9EB89E" w14:textId="603CA016" w:rsidR="00A902BB" w:rsidRPr="00CD07A0" w:rsidRDefault="00A902BB" w:rsidP="00393AE8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2350E06" w14:textId="367C3BD4" w:rsidR="00491CBF" w:rsidRPr="00CD07A0" w:rsidRDefault="00491CBF" w:rsidP="00D64A1D">
      <w:pPr>
        <w:ind w:left="540" w:right="-342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รายการเคลื่อนไหวของเงินกู้ยืมระยะยาวจากสถาบันการเงินสำหรับปีสิ้นสุดวันที่ </w:t>
      </w:r>
      <w:r w:rsidRPr="00CD07A0">
        <w:rPr>
          <w:rFonts w:asciiTheme="majorBidi" w:hAnsiTheme="majorBidi" w:cstheme="majorBidi"/>
          <w:sz w:val="30"/>
          <w:szCs w:val="30"/>
        </w:rPr>
        <w:t>31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626906C1" w14:textId="77777777" w:rsidR="00491CBF" w:rsidRPr="00CD07A0" w:rsidRDefault="00491CBF" w:rsidP="00A902BB">
      <w:pPr>
        <w:ind w:left="540" w:right="-43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70"/>
        <w:gridCol w:w="1530"/>
      </w:tblGrid>
      <w:tr w:rsidR="00806A50" w:rsidRPr="00CD07A0" w14:paraId="39B33CAC" w14:textId="77777777" w:rsidTr="00054BBF">
        <w:tc>
          <w:tcPr>
            <w:tcW w:w="6120" w:type="dxa"/>
          </w:tcPr>
          <w:p w14:paraId="246709A7" w14:textId="77777777" w:rsidR="00503A71" w:rsidRPr="00CD07A0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FEA219D" w14:textId="66C97E3E" w:rsidR="00503A71" w:rsidRPr="00CD07A0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55F4B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18449F" w14:textId="77777777" w:rsidR="00503A71" w:rsidRPr="00CD07A0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0D77A1" w14:textId="6C43AEDD" w:rsidR="00503A71" w:rsidRPr="00CD07A0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A6412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06A50" w:rsidRPr="00CD07A0" w14:paraId="1FC99A1D" w14:textId="77777777" w:rsidTr="00054BBF">
        <w:tc>
          <w:tcPr>
            <w:tcW w:w="6120" w:type="dxa"/>
          </w:tcPr>
          <w:p w14:paraId="2C2B5C84" w14:textId="77777777" w:rsidR="00503A71" w:rsidRPr="00CD07A0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1688F91D" w14:textId="77777777" w:rsidR="00503A71" w:rsidRPr="00CD07A0" w:rsidRDefault="00503A71" w:rsidP="00E614FF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5188C" w:rsidRPr="00CD07A0" w14:paraId="76822670" w14:textId="77777777" w:rsidTr="00054BBF">
        <w:tc>
          <w:tcPr>
            <w:tcW w:w="6120" w:type="dxa"/>
          </w:tcPr>
          <w:p w14:paraId="142A1671" w14:textId="0039C005" w:rsidR="0075188C" w:rsidRPr="00CD07A0" w:rsidRDefault="0075188C" w:rsidP="0075188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2DABA09A" w14:textId="5C65B87B" w:rsidR="0075188C" w:rsidRPr="00CD07A0" w:rsidRDefault="00054BBF" w:rsidP="00213E5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3D0C96" w14:textId="77777777" w:rsidR="0075188C" w:rsidRPr="00CD07A0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D18ABC3" w14:textId="2985C84A" w:rsidR="0075188C" w:rsidRPr="00CD07A0" w:rsidRDefault="00DA6412" w:rsidP="00054BB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85,612,963</w:t>
            </w:r>
          </w:p>
        </w:tc>
      </w:tr>
      <w:tr w:rsidR="0075188C" w:rsidRPr="00CD07A0" w14:paraId="24FEF104" w14:textId="77777777" w:rsidTr="00054BBF">
        <w:tc>
          <w:tcPr>
            <w:tcW w:w="6120" w:type="dxa"/>
            <w:shd w:val="clear" w:color="auto" w:fill="auto"/>
          </w:tcPr>
          <w:p w14:paraId="7A098547" w14:textId="51801883" w:rsidR="0075188C" w:rsidRPr="00CD07A0" w:rsidRDefault="0075188C" w:rsidP="0075188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="0069655B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บิกเงินกู้เพิ่ม</w:t>
            </w:r>
          </w:p>
        </w:tc>
        <w:tc>
          <w:tcPr>
            <w:tcW w:w="1530" w:type="dxa"/>
            <w:vAlign w:val="bottom"/>
          </w:tcPr>
          <w:p w14:paraId="5A4AF8E4" w14:textId="5ACE3BFB" w:rsidR="0075188C" w:rsidRPr="00CD07A0" w:rsidRDefault="00255F4B" w:rsidP="00213E54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Pr="00CD07A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29</w:t>
            </w:r>
            <w:r w:rsidRPr="00CD07A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,510,456</w:t>
            </w:r>
          </w:p>
        </w:tc>
        <w:tc>
          <w:tcPr>
            <w:tcW w:w="270" w:type="dxa"/>
            <w:shd w:val="clear" w:color="auto" w:fill="auto"/>
          </w:tcPr>
          <w:p w14:paraId="093B25AA" w14:textId="77777777" w:rsidR="0075188C" w:rsidRPr="00CD07A0" w:rsidRDefault="0075188C" w:rsidP="0075188C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D208E46" w14:textId="7790E96B" w:rsidR="0075188C" w:rsidRPr="00CD07A0" w:rsidRDefault="00DA6412" w:rsidP="00054BB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          -</w:t>
            </w:r>
          </w:p>
        </w:tc>
      </w:tr>
      <w:tr w:rsidR="0075188C" w:rsidRPr="00CD07A0" w14:paraId="417B6998" w14:textId="77777777" w:rsidTr="00054BBF">
        <w:tc>
          <w:tcPr>
            <w:tcW w:w="6120" w:type="dxa"/>
            <w:shd w:val="clear" w:color="auto" w:fill="auto"/>
          </w:tcPr>
          <w:p w14:paraId="6370FB45" w14:textId="1046ECF4" w:rsidR="0075188C" w:rsidRPr="00CD07A0" w:rsidRDefault="0069655B" w:rsidP="0075188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47796" w14:textId="3B693063" w:rsidR="0075188C" w:rsidRPr="00CD07A0" w:rsidRDefault="00255F4B" w:rsidP="00213E54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462E07" w:rsidRPr="00CD07A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,582,396</w:t>
            </w:r>
            <w:r w:rsidR="00462E07" w:rsidRPr="00CD07A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4C7016" w14:textId="77777777" w:rsidR="0075188C" w:rsidRPr="00CD07A0" w:rsidRDefault="0075188C" w:rsidP="0075188C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4D77A" w14:textId="40256AEC" w:rsidR="0075188C" w:rsidRPr="00CD07A0" w:rsidRDefault="0075188C" w:rsidP="00054BB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A6412" w:rsidRPr="00CD07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85,612,963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5188C" w:rsidRPr="00CD07A0" w14:paraId="2D1CAB7C" w14:textId="77777777" w:rsidTr="00054BBF">
        <w:tc>
          <w:tcPr>
            <w:tcW w:w="6120" w:type="dxa"/>
            <w:shd w:val="clear" w:color="auto" w:fill="auto"/>
          </w:tcPr>
          <w:p w14:paraId="368EB2E1" w14:textId="51ADC268" w:rsidR="0075188C" w:rsidRPr="00CD07A0" w:rsidRDefault="0075188C" w:rsidP="0075188C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203B" w14:textId="460E0412" w:rsidR="0075188C" w:rsidRPr="00CD07A0" w:rsidRDefault="00255F4B" w:rsidP="00213E54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26</w:t>
            </w:r>
            <w:r w:rsidRPr="00CD07A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,928,060</w:t>
            </w:r>
          </w:p>
        </w:tc>
        <w:tc>
          <w:tcPr>
            <w:tcW w:w="270" w:type="dxa"/>
            <w:shd w:val="clear" w:color="auto" w:fill="auto"/>
          </w:tcPr>
          <w:p w14:paraId="5DEE3DA4" w14:textId="77777777" w:rsidR="0075188C" w:rsidRPr="00CD07A0" w:rsidRDefault="0075188C" w:rsidP="0075188C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F9DFD" w14:textId="32DFEF17" w:rsidR="0075188C" w:rsidRPr="00CD07A0" w:rsidRDefault="00DA6412" w:rsidP="00054BB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CD07A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36D107E" w14:textId="4878CD3F" w:rsidR="0009489D" w:rsidRPr="00CD07A0" w:rsidRDefault="0009489D" w:rsidP="00A5374D">
      <w:pPr>
        <w:ind w:right="-115"/>
        <w:jc w:val="thaiDistribute"/>
        <w:rPr>
          <w:rFonts w:asciiTheme="majorBidi" w:hAnsiTheme="majorBidi" w:cstheme="majorBidi"/>
          <w:sz w:val="28"/>
          <w:szCs w:val="28"/>
        </w:rPr>
      </w:pPr>
    </w:p>
    <w:p w14:paraId="7A1E7CB3" w14:textId="6D3A4B4A" w:rsidR="0009489D" w:rsidRPr="00CD07A0" w:rsidRDefault="0009489D" w:rsidP="0009489D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D07A0">
        <w:rPr>
          <w:rFonts w:asciiTheme="majorBidi" w:hAnsiTheme="majorBidi" w:cstheme="majorBidi"/>
          <w:sz w:val="30"/>
          <w:szCs w:val="30"/>
        </w:rPr>
        <w:t xml:space="preserve"> 31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55F4B" w:rsidRPr="00CD07A0">
        <w:rPr>
          <w:rFonts w:asciiTheme="majorBidi" w:hAnsiTheme="majorBidi" w:cstheme="majorBidi"/>
          <w:sz w:val="30"/>
          <w:szCs w:val="30"/>
        </w:rPr>
        <w:t>2566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</w:t>
      </w:r>
      <w:r w:rsidR="008424CA" w:rsidRPr="00CD07A0">
        <w:rPr>
          <w:rFonts w:asciiTheme="majorBidi" w:hAnsiTheme="majorBidi"/>
          <w:sz w:val="30"/>
          <w:szCs w:val="30"/>
          <w:cs/>
        </w:rPr>
        <w:t xml:space="preserve"> </w:t>
      </w:r>
      <w:r w:rsidR="00255F4B" w:rsidRPr="00CD07A0">
        <w:rPr>
          <w:rFonts w:asciiTheme="majorBidi" w:hAnsiTheme="majorBidi" w:cstheme="majorBidi"/>
          <w:sz w:val="30"/>
          <w:szCs w:val="30"/>
        </w:rPr>
        <w:t>155</w:t>
      </w:r>
      <w:r w:rsidR="00255F4B" w:rsidRPr="00CD07A0">
        <w:rPr>
          <w:rFonts w:asciiTheme="majorBidi" w:hAnsiTheme="majorBidi"/>
          <w:sz w:val="30"/>
          <w:szCs w:val="30"/>
          <w:cs/>
        </w:rPr>
        <w:t>.</w:t>
      </w:r>
      <w:r w:rsidR="00255F4B" w:rsidRPr="00CD07A0">
        <w:rPr>
          <w:rFonts w:asciiTheme="majorBidi" w:hAnsiTheme="majorBidi" w:cstheme="majorBidi"/>
          <w:sz w:val="30"/>
          <w:szCs w:val="30"/>
        </w:rPr>
        <w:t>00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A225B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55F4B" w:rsidRPr="00CD07A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55F4B" w:rsidRPr="00CD07A0">
        <w:rPr>
          <w:rFonts w:asciiTheme="majorBidi" w:hAnsiTheme="majorBidi" w:cstheme="majorBidi"/>
          <w:i/>
          <w:iCs/>
          <w:sz w:val="30"/>
          <w:szCs w:val="30"/>
        </w:rPr>
        <w:t>64</w:t>
      </w:r>
      <w:r w:rsidR="00255F4B" w:rsidRPr="00CD07A0">
        <w:rPr>
          <w:rFonts w:asciiTheme="majorBidi" w:hAnsiTheme="majorBidi"/>
          <w:i/>
          <w:iCs/>
          <w:sz w:val="30"/>
          <w:szCs w:val="30"/>
          <w:cs/>
        </w:rPr>
        <w:t>.</w:t>
      </w:r>
      <w:r w:rsidR="00255F4B" w:rsidRPr="00CD07A0">
        <w:rPr>
          <w:rFonts w:asciiTheme="majorBidi" w:hAnsiTheme="majorBidi" w:cstheme="majorBidi"/>
          <w:i/>
          <w:iCs/>
          <w:sz w:val="30"/>
          <w:szCs w:val="30"/>
        </w:rPr>
        <w:t>93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3BC057AB" w14:textId="541657C5" w:rsidR="006A4E83" w:rsidRPr="00CD07A0" w:rsidRDefault="006A4E83" w:rsidP="00816B7A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D2058F" w14:textId="77777777" w:rsidR="003354E2" w:rsidRPr="00CD07A0" w:rsidRDefault="003354E2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810"/>
        <w:gridCol w:w="1530"/>
        <w:gridCol w:w="270"/>
        <w:gridCol w:w="1530"/>
      </w:tblGrid>
      <w:tr w:rsidR="00806A50" w:rsidRPr="00CD07A0" w14:paraId="4EC3E90E" w14:textId="77777777" w:rsidTr="005B3005">
        <w:trPr>
          <w:trHeight w:val="308"/>
        </w:trPr>
        <w:tc>
          <w:tcPr>
            <w:tcW w:w="5310" w:type="dxa"/>
          </w:tcPr>
          <w:p w14:paraId="4C1DAB9F" w14:textId="77777777" w:rsidR="00F530C2" w:rsidRPr="00CD07A0" w:rsidRDefault="00F530C2" w:rsidP="00F530C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052C06CF" w14:textId="0D038074" w:rsidR="00F530C2" w:rsidRPr="00CD07A0" w:rsidRDefault="00BC3EE4" w:rsidP="007417D4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F530C2"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530C2"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F530C2"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649B9E44" w14:textId="77777777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  <w:p w14:paraId="784E7C22" w14:textId="2496114A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2B0D983" w14:textId="69DA5728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50DEE19" w14:textId="6745E97D" w:rsidR="00F530C2" w:rsidRPr="00CD07A0" w:rsidRDefault="00F530C2" w:rsidP="00F530C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27565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73DFB8" w14:textId="77777777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CC47BC" w14:textId="77777777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25A56E2" w14:textId="421EEA2D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27565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06A50" w:rsidRPr="00CD07A0" w14:paraId="00F36ADE" w14:textId="77777777" w:rsidTr="005B3005">
        <w:trPr>
          <w:trHeight w:val="335"/>
        </w:trPr>
        <w:tc>
          <w:tcPr>
            <w:tcW w:w="5310" w:type="dxa"/>
          </w:tcPr>
          <w:p w14:paraId="4CD09D78" w14:textId="77777777" w:rsidR="00F530C2" w:rsidRPr="00CD07A0" w:rsidRDefault="00F530C2" w:rsidP="003354E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tcBorders>
              <w:right w:val="nil"/>
            </w:tcBorders>
          </w:tcPr>
          <w:p w14:paraId="0BA9AAC0" w14:textId="77777777" w:rsidR="00F530C2" w:rsidRPr="00CD07A0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7A35E732" w14:textId="75FD260D" w:rsidR="00F530C2" w:rsidRPr="00CD07A0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5188C" w:rsidRPr="00CD07A0" w14:paraId="69A12D39" w14:textId="77777777" w:rsidTr="005B3005">
        <w:tc>
          <w:tcPr>
            <w:tcW w:w="5310" w:type="dxa"/>
          </w:tcPr>
          <w:p w14:paraId="04FC847E" w14:textId="77777777" w:rsidR="0075188C" w:rsidRPr="00CD07A0" w:rsidRDefault="0075188C" w:rsidP="0075188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10" w:type="dxa"/>
          </w:tcPr>
          <w:p w14:paraId="61F77030" w14:textId="77777777" w:rsidR="0075188C" w:rsidRPr="00CD07A0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66738487" w14:textId="70E8E885" w:rsidR="0075188C" w:rsidRPr="00CD07A0" w:rsidRDefault="00213E54" w:rsidP="005B300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8B01611" w14:textId="77777777" w:rsidR="0075188C" w:rsidRPr="00CD07A0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164B8104" w14:textId="03C374A2" w:rsidR="0075188C" w:rsidRPr="00CD07A0" w:rsidRDefault="0075188C" w:rsidP="005B300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8,000,000</w:t>
            </w:r>
          </w:p>
        </w:tc>
      </w:tr>
      <w:tr w:rsidR="0075188C" w:rsidRPr="00CD07A0" w14:paraId="429D0CC3" w14:textId="77777777" w:rsidTr="005B3005">
        <w:tc>
          <w:tcPr>
            <w:tcW w:w="5310" w:type="dxa"/>
          </w:tcPr>
          <w:p w14:paraId="0675447F" w14:textId="79DECAC0" w:rsidR="0075188C" w:rsidRPr="00CD07A0" w:rsidRDefault="0075188C" w:rsidP="00D94032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7FD762B" w14:textId="77777777" w:rsidR="0075188C" w:rsidRPr="00CD07A0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5BD161F9" w14:textId="0D335ED1" w:rsidR="0075188C" w:rsidRPr="00CD07A0" w:rsidRDefault="00F33625" w:rsidP="005B300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 </w:t>
            </w:r>
            <w:r w:rsidR="00355448" w:rsidRPr="00CD07A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26</w:t>
            </w:r>
            <w:r w:rsidR="00355448" w:rsidRPr="00CD07A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355448" w:rsidRPr="00CD07A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902</w:t>
            </w:r>
            <w:r w:rsidR="00355448" w:rsidRPr="00CD07A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355448" w:rsidRPr="00CD07A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836</w:t>
            </w:r>
          </w:p>
        </w:tc>
        <w:tc>
          <w:tcPr>
            <w:tcW w:w="270" w:type="dxa"/>
          </w:tcPr>
          <w:p w14:paraId="0AA8833F" w14:textId="77777777" w:rsidR="0075188C" w:rsidRPr="00CD07A0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7DBFD00A" w14:textId="11320159" w:rsidR="0075188C" w:rsidRPr="00CD07A0" w:rsidRDefault="00927565" w:rsidP="005B300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19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,523,623</w:t>
            </w:r>
          </w:p>
        </w:tc>
      </w:tr>
      <w:tr w:rsidR="0075188C" w:rsidRPr="00CD07A0" w14:paraId="222B4725" w14:textId="77777777" w:rsidTr="005B3005">
        <w:tc>
          <w:tcPr>
            <w:tcW w:w="5310" w:type="dxa"/>
            <w:shd w:val="clear" w:color="auto" w:fill="auto"/>
          </w:tcPr>
          <w:p w14:paraId="5B54433A" w14:textId="43BA3E71" w:rsidR="0075188C" w:rsidRPr="00CD07A0" w:rsidRDefault="0075188C" w:rsidP="0075188C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BB08494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3F757" w14:textId="10F41834" w:rsidR="0075188C" w:rsidRPr="00CD07A0" w:rsidRDefault="00F3362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355448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26,902,836</w:t>
            </w:r>
          </w:p>
        </w:tc>
        <w:tc>
          <w:tcPr>
            <w:tcW w:w="270" w:type="dxa"/>
            <w:shd w:val="clear" w:color="auto" w:fill="auto"/>
          </w:tcPr>
          <w:p w14:paraId="0F549455" w14:textId="77777777" w:rsidR="0075188C" w:rsidRPr="00CD07A0" w:rsidRDefault="0075188C" w:rsidP="0075188C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B3E8C" w14:textId="6553F296" w:rsidR="0075188C" w:rsidRPr="00CD07A0" w:rsidRDefault="00927565" w:rsidP="005B3005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27,523,623</w:t>
            </w:r>
          </w:p>
        </w:tc>
      </w:tr>
    </w:tbl>
    <w:p w14:paraId="430333BD" w14:textId="4DDBA833" w:rsidR="00F530C2" w:rsidRPr="00CD07A0" w:rsidRDefault="00F530C2" w:rsidP="00F530C2">
      <w:pPr>
        <w:ind w:right="-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B9ECB" w14:textId="77777777" w:rsidR="0043518A" w:rsidRPr="00CD07A0" w:rsidRDefault="0043518A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เจ้าหนี้หมุนเวียนอื่น</w:t>
      </w:r>
    </w:p>
    <w:p w14:paraId="1A77B448" w14:textId="77777777" w:rsidR="0043518A" w:rsidRPr="00CD07A0" w:rsidRDefault="0043518A" w:rsidP="0043518A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8"/>
        <w:gridCol w:w="722"/>
        <w:gridCol w:w="1531"/>
        <w:gridCol w:w="268"/>
        <w:gridCol w:w="1531"/>
      </w:tblGrid>
      <w:tr w:rsidR="00806A50" w:rsidRPr="00CD07A0" w14:paraId="3E409F20" w14:textId="77777777" w:rsidTr="005B3005">
        <w:tc>
          <w:tcPr>
            <w:tcW w:w="2856" w:type="pct"/>
          </w:tcPr>
          <w:p w14:paraId="7D4BDC3C" w14:textId="77777777" w:rsidR="0043518A" w:rsidRPr="00CD07A0" w:rsidRDefault="0043518A" w:rsidP="008B1CD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2" w:type="pct"/>
          </w:tcPr>
          <w:p w14:paraId="624CDED5" w14:textId="77777777" w:rsidR="0043518A" w:rsidRPr="00CD07A0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pct"/>
          </w:tcPr>
          <w:p w14:paraId="3A0D8718" w14:textId="39F80BCE" w:rsidR="0043518A" w:rsidRPr="00CD07A0" w:rsidRDefault="0043518A" w:rsidP="008B1CDA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</w:t>
            </w:r>
            <w:r w:rsidR="0007310B" w:rsidRPr="00CD07A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2" w:type="pct"/>
          </w:tcPr>
          <w:p w14:paraId="340464E8" w14:textId="77777777" w:rsidR="0043518A" w:rsidRPr="00CD07A0" w:rsidRDefault="0043518A" w:rsidP="008B1CD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pct"/>
          </w:tcPr>
          <w:p w14:paraId="279FF32C" w14:textId="23D90BEA" w:rsidR="0043518A" w:rsidRPr="00CD07A0" w:rsidRDefault="0043518A" w:rsidP="008B1CD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CD07A0">
              <w:rPr>
                <w:rFonts w:asciiTheme="majorBidi" w:hAnsiTheme="majorBidi" w:cstheme="majorBidi"/>
                <w:lang w:val="en-US"/>
              </w:rPr>
              <w:t>256</w:t>
            </w:r>
            <w:r w:rsidR="0007310B" w:rsidRPr="00CD07A0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806A50" w:rsidRPr="00CD07A0" w14:paraId="67E78864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</w:tcPr>
          <w:p w14:paraId="502554AF" w14:textId="77777777" w:rsidR="0043518A" w:rsidRPr="00CD07A0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82" w:type="pct"/>
            <w:shd w:val="clear" w:color="auto" w:fill="auto"/>
          </w:tcPr>
          <w:p w14:paraId="432E910B" w14:textId="77777777" w:rsidR="0043518A" w:rsidRPr="00CD07A0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6C7F3A2C" w14:textId="77777777" w:rsidR="0043518A" w:rsidRPr="00CD07A0" w:rsidRDefault="0043518A" w:rsidP="008B1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after="0" w:line="240" w:lineRule="auto"/>
              <w:ind w:left="-108" w:righ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5188C" w:rsidRPr="00CD07A0" w14:paraId="441BA005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</w:tcBorders>
          </w:tcPr>
          <w:p w14:paraId="68D84F06" w14:textId="4458EE7F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2" w:type="pct"/>
            <w:tcBorders>
              <w:top w:val="nil"/>
            </w:tcBorders>
            <w:shd w:val="clear" w:color="auto" w:fill="auto"/>
          </w:tcPr>
          <w:p w14:paraId="4D5C842D" w14:textId="77777777" w:rsidR="0075188C" w:rsidRPr="00CD07A0" w:rsidRDefault="0075188C" w:rsidP="0075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</w:tcBorders>
            <w:shd w:val="clear" w:color="auto" w:fill="auto"/>
          </w:tcPr>
          <w:p w14:paraId="71479ADF" w14:textId="44989E31" w:rsidR="0075188C" w:rsidRPr="00CD07A0" w:rsidRDefault="00FB7166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hint="cs"/>
                <w:sz w:val="30"/>
                <w:szCs w:val="30"/>
                <w:cs/>
              </w:rPr>
              <w:t>32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,909,819</w:t>
            </w:r>
          </w:p>
        </w:tc>
        <w:tc>
          <w:tcPr>
            <w:tcW w:w="142" w:type="pct"/>
            <w:tcBorders>
              <w:top w:val="nil"/>
            </w:tcBorders>
            <w:shd w:val="clear" w:color="auto" w:fill="auto"/>
          </w:tcPr>
          <w:p w14:paraId="630D45C2" w14:textId="77777777" w:rsidR="0075188C" w:rsidRPr="00CD07A0" w:rsidRDefault="0075188C" w:rsidP="007518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</w:tcBorders>
            <w:shd w:val="clear" w:color="auto" w:fill="auto"/>
          </w:tcPr>
          <w:p w14:paraId="0F3A2149" w14:textId="4E17B3C3" w:rsidR="0075188C" w:rsidRPr="00CD07A0" w:rsidRDefault="0007310B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30,377,676</w:t>
            </w:r>
          </w:p>
        </w:tc>
      </w:tr>
      <w:tr w:rsidR="0075188C" w:rsidRPr="00CD07A0" w14:paraId="3ECCBFF2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  <w:bottom w:val="nil"/>
            </w:tcBorders>
          </w:tcPr>
          <w:p w14:paraId="7D974B52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ประมาณการค่าประกันความเสียหาย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3031816D" w14:textId="77777777" w:rsidR="0075188C" w:rsidRPr="00CD07A0" w:rsidRDefault="0075188C" w:rsidP="0075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14:paraId="763EF727" w14:textId="1E452D76" w:rsidR="0075188C" w:rsidRPr="00CD07A0" w:rsidRDefault="007B22C1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9,025,715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14:paraId="689C9B16" w14:textId="77777777" w:rsidR="0075188C" w:rsidRPr="00CD07A0" w:rsidRDefault="0075188C" w:rsidP="007518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14:paraId="5AF68803" w14:textId="596AE679" w:rsidR="0075188C" w:rsidRPr="00CD07A0" w:rsidRDefault="0007310B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9,678,221</w:t>
            </w:r>
          </w:p>
        </w:tc>
      </w:tr>
      <w:tr w:rsidR="005B3005" w:rsidRPr="00CD07A0" w14:paraId="216739ED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  <w:bottom w:val="nil"/>
            </w:tcBorders>
          </w:tcPr>
          <w:p w14:paraId="749280D5" w14:textId="0B6C8EF1" w:rsidR="005B3005" w:rsidRPr="00CD07A0" w:rsidRDefault="005B300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เจ้าหนี้จากการซื้ออาคารและอุปกรณ์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33656D15" w14:textId="77777777" w:rsidR="005B3005" w:rsidRPr="00CD07A0" w:rsidRDefault="005B3005" w:rsidP="005B3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14:paraId="5516824A" w14:textId="7D8BEDD6" w:rsidR="005B3005" w:rsidRPr="00CD07A0" w:rsidRDefault="005B300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/>
                <w:sz w:val="30"/>
                <w:szCs w:val="30"/>
              </w:rPr>
              <w:t>21,398,618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14:paraId="5B912B8B" w14:textId="77777777" w:rsidR="005B3005" w:rsidRPr="00CD07A0" w:rsidRDefault="005B3005" w:rsidP="005B300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14:paraId="6B406B74" w14:textId="5CAD7186" w:rsidR="005B3005" w:rsidRPr="00CD07A0" w:rsidRDefault="005B300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3005" w:rsidRPr="00CD07A0" w14:paraId="18539ED2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</w:tcBorders>
          </w:tcPr>
          <w:p w14:paraId="1970E0BE" w14:textId="0020E70D" w:rsidR="005B3005" w:rsidRPr="00CD07A0" w:rsidRDefault="005B300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เจ้าหนี้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382" w:type="pct"/>
            <w:tcBorders>
              <w:top w:val="nil"/>
            </w:tcBorders>
            <w:shd w:val="clear" w:color="auto" w:fill="auto"/>
          </w:tcPr>
          <w:p w14:paraId="1A6AA44B" w14:textId="77777777" w:rsidR="005B3005" w:rsidRPr="00CD07A0" w:rsidRDefault="005B3005" w:rsidP="005B3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2D831D" w14:textId="26E7C5B4" w:rsidR="005B3005" w:rsidRPr="00CD07A0" w:rsidRDefault="005B300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</w:rPr>
              <w:t>11,934,696</w:t>
            </w:r>
          </w:p>
        </w:tc>
        <w:tc>
          <w:tcPr>
            <w:tcW w:w="142" w:type="pct"/>
            <w:tcBorders>
              <w:top w:val="nil"/>
            </w:tcBorders>
            <w:shd w:val="clear" w:color="auto" w:fill="auto"/>
          </w:tcPr>
          <w:p w14:paraId="550BB1A9" w14:textId="77777777" w:rsidR="005B3005" w:rsidRPr="00CD07A0" w:rsidRDefault="005B3005" w:rsidP="005B300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B727B" w14:textId="2ED9B06D" w:rsidR="005B3005" w:rsidRPr="00CD07A0" w:rsidRDefault="005B300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13,872,439</w:t>
            </w:r>
          </w:p>
        </w:tc>
      </w:tr>
      <w:tr w:rsidR="005B3005" w:rsidRPr="00CD07A0" w14:paraId="2EB29926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</w:tcPr>
          <w:p w14:paraId="5B93A27F" w14:textId="77777777" w:rsidR="005B3005" w:rsidRPr="00CD07A0" w:rsidRDefault="005B300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382" w:type="pct"/>
            <w:shd w:val="clear" w:color="auto" w:fill="auto"/>
          </w:tcPr>
          <w:p w14:paraId="49CDBC46" w14:textId="77777777" w:rsidR="005B3005" w:rsidRPr="00CD07A0" w:rsidRDefault="005B3005" w:rsidP="005B3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CB6F9" w14:textId="79AA446A" w:rsidR="005B3005" w:rsidRPr="00CD07A0" w:rsidRDefault="005B300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75,268,848</w:t>
            </w:r>
          </w:p>
        </w:tc>
        <w:tc>
          <w:tcPr>
            <w:tcW w:w="142" w:type="pct"/>
            <w:shd w:val="clear" w:color="auto" w:fill="auto"/>
          </w:tcPr>
          <w:p w14:paraId="06C45DBB" w14:textId="77777777" w:rsidR="005B3005" w:rsidRPr="00CD07A0" w:rsidRDefault="005B3005" w:rsidP="005B300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C785F" w14:textId="7E6EB146" w:rsidR="005B3005" w:rsidRPr="00CD07A0" w:rsidRDefault="005B3005" w:rsidP="005B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53,928,336</w:t>
            </w:r>
          </w:p>
        </w:tc>
      </w:tr>
    </w:tbl>
    <w:p w14:paraId="1657F6D8" w14:textId="77777777" w:rsidR="00886A0B" w:rsidRPr="00CD07A0" w:rsidRDefault="00886A0B" w:rsidP="00886A0B">
      <w:pPr>
        <w:pStyle w:val="Heading9"/>
        <w:ind w:left="540"/>
        <w:rPr>
          <w:rFonts w:asciiTheme="majorBidi" w:hAnsiTheme="majorBidi" w:cs="Angsana New"/>
          <w:cs/>
          <w:lang w:val="th-TH"/>
        </w:rPr>
      </w:pPr>
    </w:p>
    <w:p w14:paraId="38713033" w14:textId="77777777" w:rsidR="00886A0B" w:rsidRPr="00CD07A0" w:rsidRDefault="00886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br w:type="page"/>
      </w:r>
    </w:p>
    <w:p w14:paraId="0B7A09C7" w14:textId="5FC58AF8" w:rsidR="00BC5784" w:rsidRPr="00CD07A0" w:rsidRDefault="00A54461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ทุนเรือนหุ้น</w:t>
      </w:r>
    </w:p>
    <w:p w14:paraId="5BDC7A4A" w14:textId="77777777" w:rsidR="00E31E87" w:rsidRPr="00CD07A0" w:rsidRDefault="00E31E87" w:rsidP="00106484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2891"/>
        <w:gridCol w:w="875"/>
        <w:gridCol w:w="270"/>
        <w:gridCol w:w="1155"/>
        <w:gridCol w:w="269"/>
        <w:gridCol w:w="1155"/>
        <w:gridCol w:w="269"/>
        <w:gridCol w:w="1166"/>
        <w:gridCol w:w="269"/>
        <w:gridCol w:w="1155"/>
      </w:tblGrid>
      <w:tr w:rsidR="00806A50" w:rsidRPr="00CD07A0" w14:paraId="45EF1263" w14:textId="77777777" w:rsidTr="0075188C">
        <w:trPr>
          <w:trHeight w:val="414"/>
          <w:tblHeader/>
        </w:trPr>
        <w:tc>
          <w:tcPr>
            <w:tcW w:w="2901" w:type="dxa"/>
          </w:tcPr>
          <w:p w14:paraId="344C505C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6" w:type="dxa"/>
          </w:tcPr>
          <w:p w14:paraId="6EB3AD57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7E0DCD3A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71630" w14:textId="601AE68F" w:rsidR="00E31E87" w:rsidRPr="00CD07A0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406D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36B33D6" w14:textId="77777777" w:rsidR="00E31E87" w:rsidRPr="00CD07A0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07116" w14:textId="18AC8CA6" w:rsidR="00E31E87" w:rsidRPr="00CD07A0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406D"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6A50" w:rsidRPr="00CD07A0" w14:paraId="24EFFC82" w14:textId="77777777" w:rsidTr="0075188C">
        <w:trPr>
          <w:trHeight w:val="384"/>
          <w:tblHeader/>
        </w:trPr>
        <w:tc>
          <w:tcPr>
            <w:tcW w:w="2901" w:type="dxa"/>
          </w:tcPr>
          <w:p w14:paraId="7FA13F0C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6" w:type="dxa"/>
          </w:tcPr>
          <w:p w14:paraId="67FCB375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47D7255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B98171F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4BBDDD9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63AA2A7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527EABD2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092783F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E1BE45F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F150866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06A50" w:rsidRPr="00CD07A0" w14:paraId="178A08FA" w14:textId="77777777" w:rsidTr="0075188C">
        <w:trPr>
          <w:trHeight w:val="404"/>
          <w:tblHeader/>
        </w:trPr>
        <w:tc>
          <w:tcPr>
            <w:tcW w:w="2901" w:type="dxa"/>
          </w:tcPr>
          <w:p w14:paraId="25B6DDB2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6" w:type="dxa"/>
          </w:tcPr>
          <w:p w14:paraId="7363C0AA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4E33324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2B2DCFCF" w14:textId="768CB26E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6A50" w:rsidRPr="00CD07A0" w14:paraId="21E460BC" w14:textId="77777777" w:rsidTr="0075188C">
        <w:trPr>
          <w:trHeight w:val="394"/>
        </w:trPr>
        <w:tc>
          <w:tcPr>
            <w:tcW w:w="2901" w:type="dxa"/>
          </w:tcPr>
          <w:p w14:paraId="25870AF4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76" w:type="dxa"/>
          </w:tcPr>
          <w:p w14:paraId="48BC0BF4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237D42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79894336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06A50" w:rsidRPr="00CD07A0" w14:paraId="7F7C7A60" w14:textId="77777777" w:rsidTr="0075188C">
        <w:trPr>
          <w:trHeight w:val="394"/>
        </w:trPr>
        <w:tc>
          <w:tcPr>
            <w:tcW w:w="2901" w:type="dxa"/>
          </w:tcPr>
          <w:p w14:paraId="515FD859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6" w:type="dxa"/>
          </w:tcPr>
          <w:p w14:paraId="64FBB62E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88F979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4CD76CF9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26C02" w:rsidRPr="00CD07A0" w14:paraId="260A591B" w14:textId="77777777" w:rsidTr="00864A3A">
        <w:trPr>
          <w:trHeight w:val="394"/>
        </w:trPr>
        <w:tc>
          <w:tcPr>
            <w:tcW w:w="2901" w:type="dxa"/>
            <w:vAlign w:val="bottom"/>
          </w:tcPr>
          <w:p w14:paraId="530DAEFE" w14:textId="3C4B2E9C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  <w:vAlign w:val="bottom"/>
          </w:tcPr>
          <w:p w14:paraId="4EFF2DC0" w14:textId="2824FF9E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2E8AF2AC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238C74BF" w14:textId="1456E36B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670,000,000</w:t>
            </w:r>
          </w:p>
        </w:tc>
        <w:tc>
          <w:tcPr>
            <w:tcW w:w="269" w:type="dxa"/>
          </w:tcPr>
          <w:p w14:paraId="5E678912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45024E88" w14:textId="645F3717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335,000,000</w:t>
            </w:r>
          </w:p>
        </w:tc>
        <w:tc>
          <w:tcPr>
            <w:tcW w:w="269" w:type="dxa"/>
            <w:vAlign w:val="bottom"/>
          </w:tcPr>
          <w:p w14:paraId="048B8CD4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8A65730" w14:textId="32C93934" w:rsidR="00026C02" w:rsidRPr="00CD07A0" w:rsidRDefault="00EA406D" w:rsidP="00D8749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670,000,000</w:t>
            </w:r>
          </w:p>
        </w:tc>
        <w:tc>
          <w:tcPr>
            <w:tcW w:w="269" w:type="dxa"/>
            <w:vAlign w:val="bottom"/>
          </w:tcPr>
          <w:p w14:paraId="206BB2CB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B6CE04" w14:textId="386939F5" w:rsidR="00026C02" w:rsidRPr="00CD07A0" w:rsidRDefault="00EA406D" w:rsidP="00D8749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335,000,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026C02" w:rsidRPr="00CD07A0" w14:paraId="588AD8CF" w14:textId="77777777" w:rsidTr="00864A3A">
        <w:trPr>
          <w:trHeight w:val="384"/>
        </w:trPr>
        <w:tc>
          <w:tcPr>
            <w:tcW w:w="2901" w:type="dxa"/>
            <w:vAlign w:val="bottom"/>
          </w:tcPr>
          <w:p w14:paraId="3CD618E3" w14:textId="7C4F687D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1F3FDB0" w14:textId="10530531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</w:tcPr>
          <w:p w14:paraId="11C3CEA8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581837" w14:textId="39E14293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56A5B033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8342571" w14:textId="77777777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D65738A" w14:textId="438D28A8" w:rsidR="00026C02" w:rsidRPr="00CD07A0" w:rsidRDefault="00026C02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670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</w:p>
        </w:tc>
        <w:tc>
          <w:tcPr>
            <w:tcW w:w="269" w:type="dxa"/>
          </w:tcPr>
          <w:p w14:paraId="280E34E6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95D8F3F" w14:textId="77777777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4102522" w14:textId="354D320A" w:rsidR="00026C02" w:rsidRPr="00CD07A0" w:rsidRDefault="00026C02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335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3A6D716D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547E7" w14:textId="48778950" w:rsidR="00026C02" w:rsidRPr="00CD07A0" w:rsidRDefault="00026C02" w:rsidP="00D8749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69" w:type="dxa"/>
            <w:vAlign w:val="bottom"/>
          </w:tcPr>
          <w:p w14:paraId="46C43293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4FA15" w14:textId="7FF01EF9" w:rsidR="00026C02" w:rsidRPr="00CD07A0" w:rsidRDefault="00026C02" w:rsidP="00D87499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  <w:tr w:rsidR="00026C02" w:rsidRPr="00CD07A0" w14:paraId="4A484AE3" w14:textId="77777777" w:rsidTr="0075188C">
        <w:trPr>
          <w:trHeight w:val="404"/>
        </w:trPr>
        <w:tc>
          <w:tcPr>
            <w:tcW w:w="2901" w:type="dxa"/>
            <w:vAlign w:val="bottom"/>
          </w:tcPr>
          <w:p w14:paraId="2ECCE74B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6" w:type="dxa"/>
            <w:vAlign w:val="bottom"/>
          </w:tcPr>
          <w:p w14:paraId="05D1E2B2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F26DDA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26D1DF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F233112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641E5D1F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BE76971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77C50590" w14:textId="77777777" w:rsidR="00026C02" w:rsidRPr="00CD07A0" w:rsidRDefault="00026C02" w:rsidP="00026C02">
            <w:pPr>
              <w:pStyle w:val="30"/>
              <w:tabs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C736CB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31E3E49" w14:textId="77777777" w:rsidR="00026C02" w:rsidRPr="00CD07A0" w:rsidRDefault="00026C02" w:rsidP="00026C02">
            <w:pPr>
              <w:pStyle w:val="30"/>
              <w:tabs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6C02" w:rsidRPr="00CD07A0" w14:paraId="13441015" w14:textId="77777777" w:rsidTr="0075188C">
        <w:trPr>
          <w:trHeight w:val="404"/>
        </w:trPr>
        <w:tc>
          <w:tcPr>
            <w:tcW w:w="2901" w:type="dxa"/>
            <w:vAlign w:val="bottom"/>
          </w:tcPr>
          <w:p w14:paraId="52800C8D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76" w:type="dxa"/>
            <w:vAlign w:val="bottom"/>
          </w:tcPr>
          <w:p w14:paraId="156E678C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873608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930B862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4D1E5B8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20A9E7F1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3133CE3C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2B7BAACA" w14:textId="77777777" w:rsidR="00026C02" w:rsidRPr="00CD07A0" w:rsidRDefault="00026C02" w:rsidP="00026C02">
            <w:pPr>
              <w:pStyle w:val="30"/>
              <w:tabs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4253DCCD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64A8103" w14:textId="77777777" w:rsidR="00026C02" w:rsidRPr="00CD07A0" w:rsidRDefault="00026C02" w:rsidP="00026C02">
            <w:pPr>
              <w:pStyle w:val="30"/>
              <w:tabs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6C02" w:rsidRPr="00CD07A0" w14:paraId="51CB1FA3" w14:textId="77777777" w:rsidTr="0075188C">
        <w:trPr>
          <w:trHeight w:val="384"/>
        </w:trPr>
        <w:tc>
          <w:tcPr>
            <w:tcW w:w="2901" w:type="dxa"/>
            <w:vAlign w:val="bottom"/>
          </w:tcPr>
          <w:p w14:paraId="3529ADC0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6" w:type="dxa"/>
            <w:vAlign w:val="bottom"/>
          </w:tcPr>
          <w:p w14:paraId="1AFB7A77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5E74B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DD70DB3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E35639F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013B8B34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6458057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1FD642DB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9CF995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C3A408D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6C02" w:rsidRPr="00CD07A0" w14:paraId="3CD6C529" w14:textId="77777777" w:rsidTr="00864A3A">
        <w:trPr>
          <w:trHeight w:val="394"/>
        </w:trPr>
        <w:tc>
          <w:tcPr>
            <w:tcW w:w="2901" w:type="dxa"/>
            <w:vAlign w:val="bottom"/>
          </w:tcPr>
          <w:p w14:paraId="5D91EF8B" w14:textId="40C9F56A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  <w:vAlign w:val="bottom"/>
          </w:tcPr>
          <w:p w14:paraId="429F85CB" w14:textId="4445223D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7CDC9A41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3616A3D4" w14:textId="455CD22C" w:rsidR="00026C02" w:rsidRPr="00CD07A0" w:rsidRDefault="002B0137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 w:rsidR="00026C02" w:rsidRPr="00CD07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,000,000</w:t>
            </w:r>
          </w:p>
        </w:tc>
        <w:tc>
          <w:tcPr>
            <w:tcW w:w="269" w:type="dxa"/>
          </w:tcPr>
          <w:p w14:paraId="1D97CB5E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63619656" w14:textId="01957E9C" w:rsidR="00026C02" w:rsidRPr="00CD07A0" w:rsidRDefault="002B0137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335</w:t>
            </w:r>
            <w:r w:rsidR="00D87499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026C02" w:rsidRPr="00CD07A0"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  <w:t>000</w:t>
            </w:r>
            <w:r w:rsidR="00D87499" w:rsidRPr="00CD07A0">
              <w:rPr>
                <w:rFonts w:asciiTheme="majorBidi" w:hAnsiTheme="majorBidi" w:cstheme="majorBidi" w:hint="cs"/>
                <w:b/>
                <w:sz w:val="30"/>
                <w:szCs w:val="30"/>
                <w:rtl/>
              </w:rPr>
              <w:t>,</w:t>
            </w:r>
            <w:r w:rsidR="00026C02" w:rsidRPr="00CD07A0"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  <w:t>000</w:t>
            </w:r>
          </w:p>
        </w:tc>
        <w:tc>
          <w:tcPr>
            <w:tcW w:w="269" w:type="dxa"/>
            <w:vAlign w:val="bottom"/>
          </w:tcPr>
          <w:p w14:paraId="31D13C22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2FCA47E" w14:textId="6AD8528A" w:rsidR="00026C02" w:rsidRPr="00CD07A0" w:rsidRDefault="002B0137" w:rsidP="00D8749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500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,000,000</w:t>
            </w:r>
          </w:p>
        </w:tc>
        <w:tc>
          <w:tcPr>
            <w:tcW w:w="269" w:type="dxa"/>
            <w:vAlign w:val="bottom"/>
          </w:tcPr>
          <w:p w14:paraId="713F3BD4" w14:textId="77777777" w:rsidR="00026C02" w:rsidRPr="00CD07A0" w:rsidRDefault="00026C02" w:rsidP="00D8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30"/>
              </w:tabs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1E72DDA" w14:textId="7AD4FA26" w:rsidR="00026C02" w:rsidRPr="00CD07A0" w:rsidRDefault="002B0137" w:rsidP="00D8749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250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,000,000</w:t>
            </w:r>
          </w:p>
        </w:tc>
      </w:tr>
      <w:tr w:rsidR="00026C02" w:rsidRPr="00CD07A0" w14:paraId="4A9D163E" w14:textId="77777777" w:rsidTr="00A25AFB">
        <w:trPr>
          <w:trHeight w:val="394"/>
        </w:trPr>
        <w:tc>
          <w:tcPr>
            <w:tcW w:w="2901" w:type="dxa"/>
            <w:vAlign w:val="bottom"/>
          </w:tcPr>
          <w:p w14:paraId="24241C6D" w14:textId="58C63C6A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6" w:type="dxa"/>
          </w:tcPr>
          <w:p w14:paraId="18633779" w14:textId="4808905D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3153E770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AE27C4A" w14:textId="30B63953" w:rsidR="00026C02" w:rsidRPr="00CD07A0" w:rsidRDefault="00213E54" w:rsidP="00D8749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DC72375" w14:textId="77777777" w:rsidR="00026C02" w:rsidRPr="00CD07A0" w:rsidRDefault="00026C02" w:rsidP="00D87499">
            <w:pPr>
              <w:pStyle w:val="30"/>
              <w:tabs>
                <w:tab w:val="clear" w:pos="360"/>
                <w:tab w:val="clear" w:pos="720"/>
                <w:tab w:val="decimal" w:pos="826"/>
                <w:tab w:val="decimal" w:pos="975"/>
              </w:tabs>
              <w:ind w:right="-14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BA83405" w14:textId="527C07E5" w:rsidR="00026C02" w:rsidRPr="00CD07A0" w:rsidRDefault="002B0137" w:rsidP="00D8749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EE0689A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219AC0B" w14:textId="753E5C0B" w:rsidR="00026C02" w:rsidRPr="00CD07A0" w:rsidRDefault="002B0137" w:rsidP="00D8749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170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,000,000</w:t>
            </w:r>
          </w:p>
        </w:tc>
        <w:tc>
          <w:tcPr>
            <w:tcW w:w="269" w:type="dxa"/>
            <w:vAlign w:val="bottom"/>
          </w:tcPr>
          <w:p w14:paraId="6DEA0280" w14:textId="77777777" w:rsidR="00026C02" w:rsidRPr="00CD07A0" w:rsidRDefault="00026C02" w:rsidP="00D8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30"/>
              </w:tabs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56EE6E7" w14:textId="6A8F7AC3" w:rsidR="00026C02" w:rsidRPr="00CD07A0" w:rsidRDefault="002B0137" w:rsidP="00D8749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85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,000,000</w:t>
            </w:r>
          </w:p>
        </w:tc>
      </w:tr>
      <w:tr w:rsidR="00026C02" w:rsidRPr="00CD07A0" w14:paraId="757A8064" w14:textId="77777777" w:rsidTr="00864A3A">
        <w:trPr>
          <w:trHeight w:val="384"/>
        </w:trPr>
        <w:tc>
          <w:tcPr>
            <w:tcW w:w="2901" w:type="dxa"/>
            <w:vAlign w:val="bottom"/>
          </w:tcPr>
          <w:p w14:paraId="171024B2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6BC13398" w14:textId="542CE05D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</w:tcPr>
          <w:p w14:paraId="1931E41A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E52C1A" w14:textId="2982C7A6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0BD9D237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7543F0C" w14:textId="77777777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E6249B1" w14:textId="7DC69BCF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670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</w:p>
        </w:tc>
        <w:tc>
          <w:tcPr>
            <w:tcW w:w="269" w:type="dxa"/>
          </w:tcPr>
          <w:p w14:paraId="5BB1F09A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0D5B9A6" w14:textId="77777777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46833F6" w14:textId="06038A1A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335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3C9E5369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2C454" w14:textId="0234EB6D" w:rsidR="00026C02" w:rsidRPr="00CD07A0" w:rsidRDefault="002B0137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</w:t>
            </w:r>
            <w:r w:rsidR="00026C0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,000,000</w:t>
            </w:r>
          </w:p>
        </w:tc>
        <w:tc>
          <w:tcPr>
            <w:tcW w:w="269" w:type="dxa"/>
            <w:vAlign w:val="bottom"/>
          </w:tcPr>
          <w:p w14:paraId="1C62948C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98406" w14:textId="0C51AB12" w:rsidR="00026C02" w:rsidRPr="00CD07A0" w:rsidRDefault="002B0137" w:rsidP="00026C0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  <w:r w:rsidR="00026C0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,000,000</w:t>
            </w:r>
          </w:p>
        </w:tc>
      </w:tr>
    </w:tbl>
    <w:p w14:paraId="4D698FA0" w14:textId="4962BD6E" w:rsidR="00ED1267" w:rsidRPr="00CD07A0" w:rsidRDefault="00ED1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91057EF" w14:textId="5A536C2B" w:rsidR="00AA0FA7" w:rsidRPr="00CD07A0" w:rsidRDefault="00AA0FA7" w:rsidP="00AA0FA7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530A2F42" w14:textId="77777777" w:rsidR="00AA0FA7" w:rsidRPr="00CD07A0" w:rsidRDefault="00AA0FA7" w:rsidP="00AA0FA7">
      <w:pPr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8C3E319" w14:textId="7FA9F02F" w:rsidR="00AA0FA7" w:rsidRPr="00CD07A0" w:rsidRDefault="00AA0FA7" w:rsidP="00AA0FA7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CD07A0">
        <w:rPr>
          <w:rFonts w:asciiTheme="majorBidi" w:hAnsiTheme="majorBidi" w:cstheme="majorBidi"/>
          <w:sz w:val="30"/>
          <w:szCs w:val="30"/>
        </w:rPr>
        <w:t xml:space="preserve">2565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="00503A85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sz w:val="30"/>
          <w:szCs w:val="30"/>
        </w:rPr>
        <w:t xml:space="preserve">170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CD07A0">
        <w:rPr>
          <w:rFonts w:asciiTheme="majorBidi" w:hAnsiTheme="majorBidi" w:cstheme="majorBidi"/>
          <w:sz w:val="30"/>
          <w:szCs w:val="30"/>
        </w:rPr>
        <w:t>4</w:t>
      </w:r>
      <w:r w:rsidRPr="00CD07A0">
        <w:rPr>
          <w:rFonts w:asciiTheme="majorBidi" w:hAnsiTheme="majorBidi"/>
          <w:sz w:val="30"/>
          <w:szCs w:val="30"/>
          <w:cs/>
        </w:rPr>
        <w:t>.</w:t>
      </w:r>
      <w:r w:rsidRPr="00CD07A0">
        <w:rPr>
          <w:rFonts w:asciiTheme="majorBidi" w:hAnsiTheme="majorBidi" w:cstheme="majorBidi"/>
          <w:sz w:val="30"/>
          <w:szCs w:val="30"/>
        </w:rPr>
        <w:t>5</w:t>
      </w:r>
      <w:r w:rsidR="003815A4" w:rsidRPr="00CD07A0">
        <w:rPr>
          <w:rFonts w:asciiTheme="majorBidi" w:hAnsiTheme="majorBidi" w:cstheme="majorBidi"/>
          <w:sz w:val="30"/>
          <w:szCs w:val="30"/>
        </w:rPr>
        <w:t>0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CD07A0">
        <w:rPr>
          <w:rFonts w:asciiTheme="majorBidi" w:hAnsiTheme="majorBidi"/>
          <w:sz w:val="30"/>
          <w:szCs w:val="30"/>
          <w:cs/>
        </w:rPr>
        <w:t>(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 </w:t>
      </w:r>
      <w:r w:rsidRPr="00CD07A0">
        <w:rPr>
          <w:rFonts w:asciiTheme="majorBidi" w:hAnsiTheme="majorBidi" w:cstheme="majorBidi"/>
          <w:sz w:val="30"/>
          <w:szCs w:val="30"/>
        </w:rPr>
        <w:t>0</w:t>
      </w:r>
      <w:r w:rsidRPr="00CD07A0">
        <w:rPr>
          <w:rFonts w:asciiTheme="majorBidi" w:hAnsiTheme="majorBidi"/>
          <w:sz w:val="30"/>
          <w:szCs w:val="30"/>
          <w:cs/>
        </w:rPr>
        <w:t>.</w:t>
      </w:r>
      <w:r w:rsidRPr="00CD07A0">
        <w:rPr>
          <w:rFonts w:asciiTheme="majorBidi" w:hAnsiTheme="majorBidi" w:cstheme="majorBidi"/>
          <w:sz w:val="30"/>
          <w:szCs w:val="30"/>
        </w:rPr>
        <w:t>5</w:t>
      </w:r>
      <w:r w:rsidR="003815A4" w:rsidRPr="00CD07A0">
        <w:rPr>
          <w:rFonts w:asciiTheme="majorBidi" w:hAnsiTheme="majorBidi" w:cstheme="majorBidi"/>
          <w:sz w:val="30"/>
          <w:szCs w:val="30"/>
        </w:rPr>
        <w:t>0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บาท และส่วนเกินมูลค่าหุ้นสามัญ </w:t>
      </w:r>
      <w:r w:rsidRPr="00CD07A0">
        <w:rPr>
          <w:rFonts w:asciiTheme="majorBidi" w:hAnsiTheme="majorBidi" w:cstheme="majorBidi"/>
          <w:sz w:val="30"/>
          <w:szCs w:val="30"/>
        </w:rPr>
        <w:t>4</w:t>
      </w:r>
      <w:r w:rsidR="0058461F" w:rsidRPr="00CD07A0">
        <w:rPr>
          <w:rFonts w:asciiTheme="majorBidi" w:hAnsiTheme="majorBidi"/>
          <w:sz w:val="30"/>
          <w:szCs w:val="30"/>
          <w:cs/>
        </w:rPr>
        <w:t>.</w:t>
      </w:r>
      <w:r w:rsidR="0058461F" w:rsidRPr="00CD07A0">
        <w:rPr>
          <w:rFonts w:asciiTheme="majorBidi" w:hAnsiTheme="majorBidi" w:cstheme="majorBidi"/>
          <w:sz w:val="30"/>
          <w:szCs w:val="30"/>
        </w:rPr>
        <w:t>00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บาท</w:t>
      </w:r>
      <w:r w:rsidRPr="00CD07A0">
        <w:rPr>
          <w:rFonts w:asciiTheme="majorBidi" w:hAnsiTheme="majorBidi"/>
          <w:sz w:val="30"/>
          <w:szCs w:val="30"/>
          <w:cs/>
        </w:rPr>
        <w:t xml:space="preserve">) </w:t>
      </w:r>
      <w:r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37CEC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ได้รับเงินจากการขายหุ้นสามัญดังกล่าวจำนวน </w:t>
      </w:r>
      <w:r w:rsidRPr="00CD07A0">
        <w:rPr>
          <w:rFonts w:asciiTheme="majorBidi" w:hAnsiTheme="majorBidi" w:cstheme="majorBidi"/>
          <w:sz w:val="30"/>
          <w:szCs w:val="30"/>
        </w:rPr>
        <w:t xml:space="preserve">765 </w:t>
      </w:r>
      <w:r w:rsidRPr="00CD07A0">
        <w:rPr>
          <w:rFonts w:asciiTheme="majorBidi" w:hAnsiTheme="majorBidi" w:cstheme="majorBidi"/>
          <w:sz w:val="30"/>
          <w:szCs w:val="30"/>
          <w:cs/>
        </w:rPr>
        <w:t>ล้านบาท โดยบริษัทดำเนินการจดทะเบียนรับชำระค่าหุ้นกับ</w:t>
      </w:r>
      <w:r w:rsidR="00F53D7A" w:rsidRPr="00CD07A0">
        <w:rPr>
          <w:rFonts w:asciiTheme="majorBidi" w:hAnsiTheme="majorBidi" w:cstheme="majorBidi"/>
          <w:sz w:val="30"/>
          <w:szCs w:val="30"/>
          <w:cs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กระทรวงพาณิชย์เมื่อวันที่ </w:t>
      </w:r>
      <w:r w:rsidRPr="00CD07A0">
        <w:rPr>
          <w:rFonts w:asciiTheme="majorBidi" w:hAnsiTheme="majorBidi" w:cstheme="majorBidi"/>
          <w:sz w:val="30"/>
          <w:szCs w:val="30"/>
        </w:rPr>
        <w:t xml:space="preserve">17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D07A0">
        <w:rPr>
          <w:rFonts w:asciiTheme="majorBidi" w:hAnsiTheme="majorBidi" w:cstheme="majorBidi"/>
          <w:sz w:val="30"/>
          <w:szCs w:val="30"/>
        </w:rPr>
        <w:t>2565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และหุ้นของบริษัทเริ่มการซื้อขายในตลาดหลักทรัพย์</w:t>
      </w:r>
      <w:r w:rsidR="00F53D7A" w:rsidRPr="00CD07A0">
        <w:rPr>
          <w:rFonts w:asciiTheme="majorBidi" w:hAnsiTheme="majorBidi" w:cstheme="majorBidi"/>
          <w:sz w:val="30"/>
          <w:szCs w:val="30"/>
          <w:cs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แห่งประเทศไทยเมื่อวันที่ </w:t>
      </w:r>
      <w:r w:rsidRPr="00CD07A0">
        <w:rPr>
          <w:rFonts w:asciiTheme="majorBidi" w:hAnsiTheme="majorBidi" w:cstheme="majorBidi"/>
          <w:sz w:val="30"/>
          <w:szCs w:val="30"/>
        </w:rPr>
        <w:t>20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CD07A0">
        <w:rPr>
          <w:rFonts w:asciiTheme="majorBidi" w:hAnsiTheme="majorBidi" w:cstheme="majorBidi"/>
          <w:sz w:val="30"/>
          <w:szCs w:val="30"/>
        </w:rPr>
        <w:t xml:space="preserve">2565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Pr="00CD07A0">
        <w:rPr>
          <w:rFonts w:asciiTheme="majorBidi" w:hAnsiTheme="majorBidi" w:cstheme="majorBidi"/>
          <w:sz w:val="30"/>
          <w:szCs w:val="30"/>
        </w:rPr>
        <w:t>18</w:t>
      </w:r>
      <w:r w:rsidRPr="00CD07A0">
        <w:rPr>
          <w:rFonts w:asciiTheme="majorBidi" w:hAnsiTheme="majorBidi"/>
          <w:sz w:val="30"/>
          <w:szCs w:val="30"/>
          <w:cs/>
        </w:rPr>
        <w:t>.</w:t>
      </w:r>
      <w:r w:rsidRPr="00CD07A0">
        <w:rPr>
          <w:rFonts w:asciiTheme="majorBidi" w:hAnsiTheme="majorBidi" w:cstheme="majorBidi"/>
          <w:sz w:val="30"/>
          <w:szCs w:val="30"/>
        </w:rPr>
        <w:t>77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Pr="00CD07A0">
        <w:rPr>
          <w:rFonts w:asciiTheme="majorBidi" w:hAnsiTheme="majorBidi" w:cstheme="majorBidi"/>
          <w:sz w:val="30"/>
          <w:szCs w:val="30"/>
        </w:rPr>
        <w:t>661</w:t>
      </w:r>
      <w:r w:rsidRPr="00CD07A0">
        <w:rPr>
          <w:rFonts w:asciiTheme="majorBidi" w:hAnsiTheme="majorBidi"/>
          <w:sz w:val="30"/>
          <w:szCs w:val="30"/>
          <w:cs/>
        </w:rPr>
        <w:t>.</w:t>
      </w:r>
      <w:r w:rsidRPr="00CD07A0">
        <w:rPr>
          <w:rFonts w:asciiTheme="majorBidi" w:hAnsiTheme="majorBidi" w:cstheme="majorBidi"/>
          <w:sz w:val="30"/>
          <w:szCs w:val="30"/>
        </w:rPr>
        <w:t>23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381B3BE" w14:textId="6C09FE6C" w:rsidR="00885C65" w:rsidRPr="00CD07A0" w:rsidRDefault="00885C65" w:rsidP="000F6B38">
      <w:pPr>
        <w:pStyle w:val="Heading9"/>
        <w:ind w:left="540"/>
        <w:rPr>
          <w:rFonts w:asciiTheme="majorBidi" w:hAnsiTheme="majorBidi" w:cs="Angsana New"/>
          <w:sz w:val="24"/>
          <w:szCs w:val="24"/>
          <w:lang w:val="th-TH"/>
        </w:rPr>
      </w:pPr>
    </w:p>
    <w:p w14:paraId="567270CA" w14:textId="7F5DE373" w:rsidR="00B8436C" w:rsidRPr="00CD07A0" w:rsidRDefault="00B8436C" w:rsidP="00B8436C">
      <w:pPr>
        <w:rPr>
          <w:lang w:val="th-TH"/>
        </w:rPr>
      </w:pPr>
    </w:p>
    <w:p w14:paraId="4FEBAC76" w14:textId="1F44041C" w:rsidR="00B8436C" w:rsidRPr="00CD07A0" w:rsidRDefault="00B8436C" w:rsidP="00B8436C">
      <w:pPr>
        <w:rPr>
          <w:lang w:val="th-TH"/>
        </w:rPr>
      </w:pPr>
    </w:p>
    <w:p w14:paraId="0F5E6677" w14:textId="338D90DD" w:rsidR="00B8436C" w:rsidRPr="00CD07A0" w:rsidRDefault="00B8436C" w:rsidP="00B8436C">
      <w:pPr>
        <w:rPr>
          <w:lang w:val="th-TH"/>
        </w:rPr>
      </w:pPr>
    </w:p>
    <w:p w14:paraId="58FB3983" w14:textId="38DA3E84" w:rsidR="00B8436C" w:rsidRPr="00CD07A0" w:rsidRDefault="00B8436C" w:rsidP="00B8436C">
      <w:pPr>
        <w:rPr>
          <w:lang w:val="th-TH"/>
        </w:rPr>
      </w:pPr>
    </w:p>
    <w:p w14:paraId="279D2552" w14:textId="52AD8CAF" w:rsidR="00B8436C" w:rsidRPr="00CD07A0" w:rsidRDefault="00B8436C" w:rsidP="00B8436C">
      <w:pPr>
        <w:rPr>
          <w:lang w:val="th-TH"/>
        </w:rPr>
      </w:pPr>
    </w:p>
    <w:p w14:paraId="66FB03DE" w14:textId="46D043E0" w:rsidR="00B8436C" w:rsidRPr="00CD07A0" w:rsidRDefault="00B8436C" w:rsidP="00B8436C">
      <w:pPr>
        <w:rPr>
          <w:lang w:val="th-TH"/>
        </w:rPr>
      </w:pPr>
    </w:p>
    <w:p w14:paraId="3EC8B540" w14:textId="77777777" w:rsidR="00B8436C" w:rsidRPr="00CD07A0" w:rsidRDefault="00B8436C" w:rsidP="00B8436C"/>
    <w:p w14:paraId="48F04978" w14:textId="5B5BDF24" w:rsidR="0091782D" w:rsidRPr="00CD07A0" w:rsidRDefault="00474402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ส่วนเกินทุนและสำรอง</w:t>
      </w:r>
      <w:r w:rsidR="002A62C9" w:rsidRPr="00CD07A0">
        <w:rPr>
          <w:rFonts w:asciiTheme="majorBidi" w:hAnsiTheme="majorBidi" w:cstheme="majorBidi"/>
          <w:cs/>
          <w:lang w:val="th-TH"/>
        </w:rPr>
        <w:t>ตามกฎหมาย</w:t>
      </w:r>
    </w:p>
    <w:p w14:paraId="453F5317" w14:textId="77777777" w:rsidR="0091782D" w:rsidRPr="00CD07A0" w:rsidRDefault="0091782D" w:rsidP="0091782D">
      <w:pPr>
        <w:rPr>
          <w:rFonts w:asciiTheme="majorBidi" w:hAnsiTheme="majorBidi" w:cstheme="majorBidi"/>
          <w:sz w:val="24"/>
          <w:szCs w:val="24"/>
        </w:rPr>
      </w:pPr>
    </w:p>
    <w:p w14:paraId="3BB36FF7" w14:textId="2D5786DF" w:rsidR="004E2452" w:rsidRPr="00CD07A0" w:rsidRDefault="004E2452" w:rsidP="00BC5784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ED9FE08" w14:textId="77777777" w:rsidR="00994BA8" w:rsidRPr="00CD07A0" w:rsidRDefault="00994BA8" w:rsidP="0057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eastAsia="Angsana New" w:hAnsiTheme="majorBidi" w:cstheme="majorBidi"/>
          <w:sz w:val="24"/>
          <w:szCs w:val="24"/>
          <w:cs/>
          <w:lang w:val="th-TH"/>
        </w:rPr>
      </w:pPr>
    </w:p>
    <w:p w14:paraId="57BEC3B7" w14:textId="35E47757" w:rsidR="001422FB" w:rsidRPr="00CD07A0" w:rsidRDefault="00571C59" w:rsidP="0040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2C7862A6" w14:textId="77777777" w:rsidR="00B5598C" w:rsidRPr="00CD07A0" w:rsidRDefault="00B5598C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E90AC0" w14:textId="399B8F42" w:rsidR="004E2452" w:rsidRPr="00CD07A0" w:rsidRDefault="004E2452" w:rsidP="004E2452">
      <w:pPr>
        <w:pStyle w:val="Heading9"/>
        <w:tabs>
          <w:tab w:val="left" w:pos="540"/>
        </w:tabs>
        <w:ind w:left="540"/>
        <w:rPr>
          <w:rFonts w:asciiTheme="majorBidi" w:eastAsia="Angsana New" w:hAnsiTheme="majorBidi" w:cstheme="majorBidi"/>
          <w:b w:val="0"/>
          <w:bCs w:val="0"/>
          <w:i/>
          <w:iCs/>
          <w:cs/>
          <w:lang w:val="th-TH"/>
        </w:rPr>
      </w:pPr>
      <w:r w:rsidRPr="00CD07A0">
        <w:rPr>
          <w:rFonts w:asciiTheme="majorBidi" w:eastAsia="Angsana New" w:hAnsiTheme="majorBidi" w:cstheme="majorBidi"/>
          <w:b w:val="0"/>
          <w:bCs w:val="0"/>
          <w:i/>
          <w:iCs/>
          <w:cs/>
          <w:lang w:val="th-TH"/>
        </w:rPr>
        <w:t>สำรองตามกฎหมาย</w:t>
      </w:r>
    </w:p>
    <w:p w14:paraId="124E232C" w14:textId="77777777" w:rsidR="004E2452" w:rsidRPr="00CD07A0" w:rsidRDefault="004E2452" w:rsidP="004E2452">
      <w:pPr>
        <w:ind w:firstLine="720"/>
        <w:rPr>
          <w:rFonts w:asciiTheme="majorBidi" w:eastAsia="Angsana New" w:hAnsiTheme="majorBidi" w:cstheme="majorBidi"/>
          <w:sz w:val="24"/>
          <w:szCs w:val="24"/>
        </w:rPr>
      </w:pPr>
    </w:p>
    <w:p w14:paraId="3BCBD6A9" w14:textId="47E09160" w:rsidR="00AE7A41" w:rsidRPr="00CD07A0" w:rsidRDefault="002A62C9" w:rsidP="002A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eastAsia="Angsana New" w:hAnsiTheme="majorBidi" w:cstheme="majorBidi"/>
          <w:cs/>
          <w:lang w:val="th-TH"/>
        </w:rPr>
      </w:pP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="00AC0571" w:rsidRPr="00CD07A0">
        <w:rPr>
          <w:rFonts w:asciiTheme="majorBidi" w:eastAsia="Angsana New" w:hAnsiTheme="majorBidi" w:cstheme="majorBidi"/>
          <w:sz w:val="30"/>
          <w:szCs w:val="30"/>
        </w:rPr>
        <w:t>2535</w:t>
      </w: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มาตรา </w:t>
      </w:r>
      <w:r w:rsidR="00AC0571" w:rsidRPr="00CD07A0">
        <w:rPr>
          <w:rFonts w:asciiTheme="majorBidi" w:eastAsia="Angsana New" w:hAnsiTheme="majorBidi" w:cstheme="majorBidi"/>
          <w:sz w:val="30"/>
          <w:szCs w:val="30"/>
        </w:rPr>
        <w:t>116</w:t>
      </w: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บริษัทจะต้องจัดสรรทุนสำรอง (“สำรองตามกฎหมาย”) อย่างน้อยร้อยละ </w:t>
      </w:r>
      <w:r w:rsidR="00AC0571" w:rsidRPr="00CD07A0">
        <w:rPr>
          <w:rFonts w:asciiTheme="majorBidi" w:eastAsia="Angsana New" w:hAnsiTheme="majorBidi" w:cstheme="majorBidi"/>
          <w:sz w:val="30"/>
          <w:szCs w:val="30"/>
        </w:rPr>
        <w:t>5</w:t>
      </w: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C0571" w:rsidRPr="00CD07A0">
        <w:rPr>
          <w:rFonts w:asciiTheme="majorBidi" w:eastAsia="Angsana New" w:hAnsiTheme="majorBidi" w:cstheme="majorBidi"/>
          <w:sz w:val="30"/>
          <w:szCs w:val="30"/>
        </w:rPr>
        <w:t>10</w:t>
      </w: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ของทุนจดทะเบียน เงินสำรองนี้จะนำไปจ่ายเป็นเงินปันผลไม่ได้</w:t>
      </w:r>
    </w:p>
    <w:p w14:paraId="4BF3B179" w14:textId="450782A2" w:rsidR="009E489E" w:rsidRPr="00CD07A0" w:rsidRDefault="009E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0037A67" w14:textId="3CA974D4" w:rsidR="000509CB" w:rsidRPr="00CD07A0" w:rsidRDefault="000509CB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ส่วนงานดำเนินงานและการจำแนกรายได้</w:t>
      </w:r>
    </w:p>
    <w:p w14:paraId="2D5A1A8D" w14:textId="2747225F" w:rsidR="000059DC" w:rsidRPr="00CD07A0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FE5094" w14:textId="1B78DD6F" w:rsidR="00CD200C" w:rsidRPr="00CD07A0" w:rsidRDefault="00CD200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E46AEC" w:rsidRPr="00CD07A0">
        <w:rPr>
          <w:rFonts w:asciiTheme="majorBidi" w:hAnsiTheme="majorBidi" w:cstheme="majorBidi"/>
          <w:sz w:val="30"/>
          <w:szCs w:val="30"/>
          <w:cs/>
        </w:rPr>
        <w:t>กรรมการผู้อำนวยการ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(ผู้มีอำนาจตัดสินใจสูงสุดด้านการดำเนินงาน)ของบริษัท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1DCD5D6" w14:textId="77777777" w:rsidR="0069655B" w:rsidRPr="00CD07A0" w:rsidRDefault="0069655B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00724" w14:textId="0476EFDE" w:rsidR="00BF6FFE" w:rsidRPr="00CD07A0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 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13CA54A8" w14:textId="3B718209" w:rsidR="00BF6FFE" w:rsidRPr="00CD07A0" w:rsidRDefault="00BF6FFE" w:rsidP="0000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819"/>
        <w:gridCol w:w="1440"/>
        <w:gridCol w:w="270"/>
        <w:gridCol w:w="1431"/>
      </w:tblGrid>
      <w:tr w:rsidR="00806A50" w:rsidRPr="00CD07A0" w14:paraId="150742F2" w14:textId="77777777" w:rsidTr="009E489E">
        <w:trPr>
          <w:trHeight w:val="70"/>
        </w:trPr>
        <w:tc>
          <w:tcPr>
            <w:tcW w:w="5222" w:type="dxa"/>
          </w:tcPr>
          <w:p w14:paraId="07989BFC" w14:textId="1129EB5D" w:rsidR="001579EE" w:rsidRPr="00CD07A0" w:rsidRDefault="009533A6" w:rsidP="009533A6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ข้อมูลเกี่ยวกับส่วนงานภูมิศาสตร์</w:t>
            </w:r>
          </w:p>
        </w:tc>
        <w:tc>
          <w:tcPr>
            <w:tcW w:w="819" w:type="dxa"/>
          </w:tcPr>
          <w:p w14:paraId="04A4C341" w14:textId="77777777" w:rsidR="001579EE" w:rsidRPr="00CD07A0" w:rsidRDefault="001579EE" w:rsidP="003541A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E34AA3" w14:textId="536035CB" w:rsidR="001579EE" w:rsidRPr="00CD07A0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DB327A2" w14:textId="77777777" w:rsidR="001579EE" w:rsidRPr="00CD07A0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2D043237" w14:textId="3390C19B" w:rsidR="001579EE" w:rsidRPr="00CD07A0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</w:tr>
      <w:tr w:rsidR="00806A50" w:rsidRPr="00CD07A0" w14:paraId="6D215910" w14:textId="77777777" w:rsidTr="009E489E">
        <w:trPr>
          <w:trHeight w:val="70"/>
        </w:trPr>
        <w:tc>
          <w:tcPr>
            <w:tcW w:w="5222" w:type="dxa"/>
          </w:tcPr>
          <w:p w14:paraId="46D68463" w14:textId="77777777" w:rsidR="009533A6" w:rsidRPr="00CD07A0" w:rsidRDefault="009533A6" w:rsidP="009533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2EA199B1" w14:textId="77777777" w:rsidR="009533A6" w:rsidRPr="00CD07A0" w:rsidRDefault="009533A6" w:rsidP="009533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91D8F8" w14:textId="0131744A" w:rsidR="009533A6" w:rsidRPr="00CD07A0" w:rsidRDefault="009533A6" w:rsidP="007B21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2195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3D6860" w14:textId="77777777" w:rsidR="009533A6" w:rsidRPr="00CD07A0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74DA133F" w14:textId="010B3480" w:rsidR="009533A6" w:rsidRPr="00CD07A0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2195"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6A50" w:rsidRPr="00CD07A0" w14:paraId="6D6927AD" w14:textId="77777777" w:rsidTr="009E489E">
        <w:tc>
          <w:tcPr>
            <w:tcW w:w="5222" w:type="dxa"/>
          </w:tcPr>
          <w:p w14:paraId="52A00505" w14:textId="77777777" w:rsidR="001579EE" w:rsidRPr="00CD07A0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5FED791D" w14:textId="77777777" w:rsidR="001579EE" w:rsidRPr="00CD07A0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vAlign w:val="bottom"/>
          </w:tcPr>
          <w:p w14:paraId="344C47BF" w14:textId="5ABC742B" w:rsidR="001579EE" w:rsidRPr="00CD07A0" w:rsidRDefault="001579EE" w:rsidP="003541AF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52C5B" w:rsidRPr="00CD07A0" w14:paraId="0AF0DFF9" w14:textId="77777777" w:rsidTr="005D0234">
        <w:tc>
          <w:tcPr>
            <w:tcW w:w="5222" w:type="dxa"/>
          </w:tcPr>
          <w:p w14:paraId="4F564A9B" w14:textId="491EA643" w:rsidR="00C52C5B" w:rsidRPr="00CD07A0" w:rsidRDefault="00C52C5B" w:rsidP="00C52C5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819" w:type="dxa"/>
          </w:tcPr>
          <w:p w14:paraId="3C7908E1" w14:textId="77777777" w:rsidR="00C52C5B" w:rsidRPr="00CD07A0" w:rsidRDefault="00C52C5B" w:rsidP="00C52C5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568126" w14:textId="64B234E4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733,454,23</w:t>
            </w:r>
            <w:r w:rsidR="004401F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6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3A54760" w14:textId="77777777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6B00D08" w14:textId="4D0A1CC4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796,142,240</w:t>
            </w:r>
          </w:p>
        </w:tc>
      </w:tr>
      <w:tr w:rsidR="00C52C5B" w:rsidRPr="00CD07A0" w14:paraId="2C7E8817" w14:textId="77777777" w:rsidTr="005D0234">
        <w:tc>
          <w:tcPr>
            <w:tcW w:w="5222" w:type="dxa"/>
          </w:tcPr>
          <w:p w14:paraId="54FC3735" w14:textId="2C7EE1A5" w:rsidR="00C52C5B" w:rsidRPr="00CD07A0" w:rsidRDefault="00C52C5B" w:rsidP="00C52C5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</w:t>
            </w:r>
          </w:p>
        </w:tc>
        <w:tc>
          <w:tcPr>
            <w:tcW w:w="819" w:type="dxa"/>
          </w:tcPr>
          <w:p w14:paraId="6ADED261" w14:textId="77777777" w:rsidR="00C52C5B" w:rsidRPr="00CD07A0" w:rsidRDefault="00C52C5B" w:rsidP="00C52C5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39C32F" w14:textId="6079B148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396,233,098 </w:t>
            </w:r>
          </w:p>
        </w:tc>
        <w:tc>
          <w:tcPr>
            <w:tcW w:w="270" w:type="dxa"/>
            <w:vAlign w:val="bottom"/>
          </w:tcPr>
          <w:p w14:paraId="2001A3F0" w14:textId="77777777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9FAFB10" w14:textId="317BB386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426,405,88</w:t>
            </w:r>
            <w:r w:rsidR="004401F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7</w:t>
            </w:r>
          </w:p>
        </w:tc>
      </w:tr>
      <w:tr w:rsidR="00C52C5B" w:rsidRPr="00CD07A0" w14:paraId="5025EFD2" w14:textId="77777777" w:rsidTr="005D0234">
        <w:tc>
          <w:tcPr>
            <w:tcW w:w="5222" w:type="dxa"/>
          </w:tcPr>
          <w:p w14:paraId="68007550" w14:textId="15F3D3D4" w:rsidR="00C52C5B" w:rsidRPr="00CD07A0" w:rsidRDefault="00C52C5B" w:rsidP="00C52C5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819" w:type="dxa"/>
          </w:tcPr>
          <w:p w14:paraId="74A15C52" w14:textId="77777777" w:rsidR="00C52C5B" w:rsidRPr="00CD07A0" w:rsidRDefault="00C52C5B" w:rsidP="00C52C5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5FA2F5" w14:textId="6E438DDC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159,953,750 </w:t>
            </w:r>
          </w:p>
        </w:tc>
        <w:tc>
          <w:tcPr>
            <w:tcW w:w="270" w:type="dxa"/>
            <w:vAlign w:val="bottom"/>
          </w:tcPr>
          <w:p w14:paraId="08FB83DF" w14:textId="77777777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3FEC706" w14:textId="5C21EDAB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123,666,943 </w:t>
            </w:r>
          </w:p>
        </w:tc>
      </w:tr>
      <w:tr w:rsidR="00C52C5B" w:rsidRPr="00CD07A0" w14:paraId="757DA4BC" w14:textId="77777777" w:rsidTr="005D0234">
        <w:tc>
          <w:tcPr>
            <w:tcW w:w="5222" w:type="dxa"/>
          </w:tcPr>
          <w:p w14:paraId="22A4C229" w14:textId="2BD20E4A" w:rsidR="00C52C5B" w:rsidRPr="00CD07A0" w:rsidRDefault="00C52C5B" w:rsidP="00C52C5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9" w:type="dxa"/>
          </w:tcPr>
          <w:p w14:paraId="25B976CA" w14:textId="77777777" w:rsidR="00C52C5B" w:rsidRPr="00CD07A0" w:rsidRDefault="00C52C5B" w:rsidP="00C52C5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ED955" w14:textId="2F8C96D7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118,217,14</w:t>
            </w:r>
            <w:r w:rsidR="004401F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FB46353" w14:textId="77777777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351FF" w14:textId="2BBB2B1B" w:rsidR="00C52C5B" w:rsidRPr="00CD07A0" w:rsidRDefault="00C52C5B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81,972,3</w:t>
            </w:r>
            <w:r w:rsidR="004401F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79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5188C" w:rsidRPr="00CD07A0" w14:paraId="327F6E56" w14:textId="77777777" w:rsidTr="009E489E">
        <w:tc>
          <w:tcPr>
            <w:tcW w:w="5222" w:type="dxa"/>
          </w:tcPr>
          <w:p w14:paraId="7025BF4C" w14:textId="77777777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7328C250" w14:textId="77777777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B37311" w14:textId="4A9FD5EE" w:rsidR="0075188C" w:rsidRPr="00CD07A0" w:rsidRDefault="007B2195" w:rsidP="00C5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ind w:right="-18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1,407,858,23</w:t>
            </w:r>
            <w:r w:rsidR="00FD091E"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85244B1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7221B55" w14:textId="53D2BE5F" w:rsidR="0075188C" w:rsidRPr="00CD07A0" w:rsidRDefault="007B2195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1,428,187,449</w:t>
            </w:r>
          </w:p>
        </w:tc>
      </w:tr>
    </w:tbl>
    <w:p w14:paraId="13B3B568" w14:textId="636A68E0" w:rsidR="00057578" w:rsidRPr="00CD07A0" w:rsidRDefault="00057578" w:rsidP="00057578">
      <w:pPr>
        <w:ind w:left="680" w:hanging="140"/>
        <w:rPr>
          <w:rFonts w:asciiTheme="majorBidi" w:hAnsiTheme="majorBidi" w:cstheme="majorBidi"/>
          <w:i/>
          <w:iCs/>
          <w:sz w:val="20"/>
          <w:szCs w:val="20"/>
        </w:rPr>
      </w:pPr>
    </w:p>
    <w:p w14:paraId="0446492C" w14:textId="2A95025F" w:rsidR="00FB33D8" w:rsidRPr="00CD07A0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สินทรัพย์ไม่หมุนเวียนของบริษัทอยู่ในประเทศไทยทั้งหมด</w:t>
      </w:r>
    </w:p>
    <w:p w14:paraId="310F8143" w14:textId="09EB71B8" w:rsidR="00FB33D8" w:rsidRPr="00CD07A0" w:rsidRDefault="00FB33D8" w:rsidP="00057578">
      <w:pPr>
        <w:ind w:left="680" w:hanging="140"/>
        <w:rPr>
          <w:rFonts w:asciiTheme="majorBidi" w:hAnsiTheme="majorBidi" w:cstheme="majorBidi"/>
          <w:sz w:val="20"/>
          <w:szCs w:val="20"/>
        </w:rPr>
      </w:pPr>
    </w:p>
    <w:p w14:paraId="287643E3" w14:textId="451B3BD1" w:rsidR="00FB33D8" w:rsidRPr="00CD07A0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690F99F8" w14:textId="7E945357" w:rsidR="00FB33D8" w:rsidRPr="00CD07A0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1B4E3981" w14:textId="77777777" w:rsidR="00FB33D8" w:rsidRPr="00CD07A0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DBCCFC1" w14:textId="2DE41A0A" w:rsidR="009E489E" w:rsidRPr="00CD07A0" w:rsidRDefault="003B510E" w:rsidP="003C5D78">
      <w:pPr>
        <w:tabs>
          <w:tab w:val="clear" w:pos="680"/>
          <w:tab w:val="left" w:pos="567"/>
        </w:tabs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รายได้จากลูกค้า</w:t>
      </w:r>
      <w:r w:rsidR="006204E8" w:rsidRPr="00CD07A0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2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ราย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 (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256</w:t>
      </w:r>
      <w:r w:rsidR="00B22426"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5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: </w:t>
      </w:r>
      <w:r w:rsidR="0075188C"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2</w:t>
      </w:r>
      <w:r w:rsidRPr="00CD07A0">
        <w:rPr>
          <w:rFonts w:asciiTheme="majorBidi" w:hAnsi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ราย) 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เป็นเงินประมาณ</w:t>
      </w:r>
      <w:r w:rsidR="006779E4" w:rsidRPr="00CD07A0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7</w:t>
      </w:r>
      <w:r w:rsidR="00B22426" w:rsidRPr="00CD07A0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45.44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ล้านบาท 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>(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256</w:t>
      </w:r>
      <w:r w:rsidR="00B22426"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5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: </w:t>
      </w:r>
      <w:r w:rsidR="00B22426"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775.16</w:t>
      </w:r>
      <w:r w:rsidRPr="00CD07A0">
        <w:rPr>
          <w:rFonts w:asciiTheme="majorBidi" w:hAnsi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>ล้านบาท)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จากรายได้รวม</w:t>
      </w:r>
      <w:r w:rsidR="003C5D78"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ขอ</w:t>
      </w:r>
      <w:r w:rsidR="003C5D78" w:rsidRPr="00CD07A0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ง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บริษัท</w:t>
      </w:r>
    </w:p>
    <w:p w14:paraId="3C835A96" w14:textId="77777777" w:rsidR="002D2B5B" w:rsidRPr="00CD07A0" w:rsidRDefault="002D2B5B" w:rsidP="00AE7B84">
      <w:pPr>
        <w:tabs>
          <w:tab w:val="clear" w:pos="454"/>
          <w:tab w:val="clear" w:pos="680"/>
          <w:tab w:val="clear" w:pos="907"/>
        </w:tabs>
        <w:ind w:left="540" w:hanging="27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44BC138A" w14:textId="5A68C3A8" w:rsidR="00EB071D" w:rsidRPr="00CD07A0" w:rsidRDefault="00EB071D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ค่าใช้จ่ายตามลักษณะ</w:t>
      </w:r>
    </w:p>
    <w:p w14:paraId="0026D748" w14:textId="6D1D9110" w:rsidR="00D500D8" w:rsidRPr="00CD07A0" w:rsidRDefault="00D500D8" w:rsidP="00D500D8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93"/>
        <w:gridCol w:w="909"/>
        <w:gridCol w:w="1440"/>
        <w:gridCol w:w="270"/>
        <w:gridCol w:w="1359"/>
      </w:tblGrid>
      <w:tr w:rsidR="00806A50" w:rsidRPr="00CD07A0" w14:paraId="2A60E868" w14:textId="77777777" w:rsidTr="009E489E">
        <w:trPr>
          <w:trHeight w:val="70"/>
        </w:trPr>
        <w:tc>
          <w:tcPr>
            <w:tcW w:w="5193" w:type="dxa"/>
          </w:tcPr>
          <w:p w14:paraId="64D74592" w14:textId="77777777" w:rsidR="00D500D8" w:rsidRPr="00CD07A0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3194E953" w14:textId="7E4C689D" w:rsidR="00D500D8" w:rsidRPr="00CD07A0" w:rsidRDefault="00D500D8" w:rsidP="009E489E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C7F596" w14:textId="4091245B" w:rsidR="00D500D8" w:rsidRPr="00CD07A0" w:rsidRDefault="00AC0571" w:rsidP="00E0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500D8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4FEE" w:rsidRPr="00CD07A0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6A254C90" w14:textId="77777777" w:rsidR="00D500D8" w:rsidRPr="00CD07A0" w:rsidRDefault="00D500D8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3F71EAF" w14:textId="4AAD3B25" w:rsidR="00D500D8" w:rsidRPr="00CD07A0" w:rsidRDefault="00AC0571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500D8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4FEE"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6A50" w:rsidRPr="00CD07A0" w14:paraId="2F7A9B7A" w14:textId="77777777" w:rsidTr="009E489E">
        <w:tc>
          <w:tcPr>
            <w:tcW w:w="5193" w:type="dxa"/>
          </w:tcPr>
          <w:p w14:paraId="62C0A689" w14:textId="77777777" w:rsidR="00D500D8" w:rsidRPr="00CD07A0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13C1BDEC" w14:textId="77777777" w:rsidR="00D500D8" w:rsidRPr="00CD07A0" w:rsidRDefault="00D500D8" w:rsidP="009E489E">
            <w:pPr>
              <w:spacing w:line="240" w:lineRule="auto"/>
              <w:ind w:left="-14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9" w:type="dxa"/>
            <w:gridSpan w:val="3"/>
            <w:vAlign w:val="bottom"/>
          </w:tcPr>
          <w:p w14:paraId="0A9FCCA5" w14:textId="77777777" w:rsidR="00D500D8" w:rsidRPr="00CD07A0" w:rsidRDefault="00D500D8" w:rsidP="00EE315E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5188C" w:rsidRPr="00CD07A0" w14:paraId="6903C137" w14:textId="77777777" w:rsidTr="009E489E">
        <w:tc>
          <w:tcPr>
            <w:tcW w:w="5193" w:type="dxa"/>
          </w:tcPr>
          <w:p w14:paraId="0DAB6061" w14:textId="2D90385D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909" w:type="dxa"/>
          </w:tcPr>
          <w:p w14:paraId="029D208A" w14:textId="545643B3" w:rsidR="0075188C" w:rsidRPr="00CD07A0" w:rsidRDefault="0075188C" w:rsidP="00DB571F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F6038E" w14:textId="37588FFE" w:rsidR="0075188C" w:rsidRPr="00CD07A0" w:rsidRDefault="00201166" w:rsidP="0020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eastAsia="Batang" w:hAnsiTheme="majorBidi"/>
                <w:sz w:val="30"/>
                <w:szCs w:val="30"/>
                <w:cs/>
              </w:rPr>
              <w:t xml:space="preserve">      (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3,261,54</w:t>
            </w:r>
            <w:r w:rsidR="00D155E9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9</w:t>
            </w:r>
            <w:r w:rsidRPr="00CD07A0">
              <w:rPr>
                <w:rFonts w:asciiTheme="majorBidi" w:eastAsia="Batang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8F34BFB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8B6D486" w14:textId="6DE65A6E" w:rsidR="0075188C" w:rsidRPr="00CD07A0" w:rsidRDefault="00E04FEE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23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,831,805</w:t>
            </w:r>
          </w:p>
        </w:tc>
      </w:tr>
      <w:tr w:rsidR="0075188C" w:rsidRPr="00CD07A0" w14:paraId="4204E19A" w14:textId="77777777" w:rsidTr="009E489E">
        <w:tc>
          <w:tcPr>
            <w:tcW w:w="5193" w:type="dxa"/>
          </w:tcPr>
          <w:p w14:paraId="50183F16" w14:textId="283F77F4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909" w:type="dxa"/>
          </w:tcPr>
          <w:p w14:paraId="4D38FC3E" w14:textId="77777777" w:rsidR="0075188C" w:rsidRPr="00CD07A0" w:rsidRDefault="0075188C" w:rsidP="0075188C">
            <w:pPr>
              <w:spacing w:line="240" w:lineRule="auto"/>
              <w:ind w:left="-148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31BAC8" w14:textId="13A11225" w:rsidR="0075188C" w:rsidRPr="00CD07A0" w:rsidRDefault="00201166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768,011,374</w:t>
            </w:r>
          </w:p>
        </w:tc>
        <w:tc>
          <w:tcPr>
            <w:tcW w:w="270" w:type="dxa"/>
            <w:vAlign w:val="bottom"/>
          </w:tcPr>
          <w:p w14:paraId="74D73F7A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00AB2DB3" w14:textId="68A1A073" w:rsidR="0075188C" w:rsidRPr="00CD07A0" w:rsidRDefault="00E04FEE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765,799,280</w:t>
            </w:r>
          </w:p>
        </w:tc>
      </w:tr>
      <w:tr w:rsidR="0075188C" w:rsidRPr="00CD07A0" w14:paraId="631F41AE" w14:textId="77777777" w:rsidTr="009E489E">
        <w:tc>
          <w:tcPr>
            <w:tcW w:w="5193" w:type="dxa"/>
          </w:tcPr>
          <w:p w14:paraId="288B4BD1" w14:textId="17CFE9AE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9" w:type="dxa"/>
          </w:tcPr>
          <w:p w14:paraId="02E8545E" w14:textId="0C6FFCD4" w:rsidR="0075188C" w:rsidRPr="00CD07A0" w:rsidRDefault="0075188C" w:rsidP="0075188C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F9398C" w14:textId="6B038FF3" w:rsidR="0075188C" w:rsidRPr="00CD07A0" w:rsidRDefault="00201166" w:rsidP="0062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192,</w:t>
            </w:r>
            <w:r w:rsidR="0062463E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825,044</w:t>
            </w:r>
          </w:p>
        </w:tc>
        <w:tc>
          <w:tcPr>
            <w:tcW w:w="270" w:type="dxa"/>
            <w:vAlign w:val="bottom"/>
          </w:tcPr>
          <w:p w14:paraId="65216775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4D8ADBCE" w14:textId="4E28195A" w:rsidR="0075188C" w:rsidRPr="00CD07A0" w:rsidRDefault="00E04FEE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183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,542,653</w:t>
            </w:r>
          </w:p>
        </w:tc>
      </w:tr>
      <w:tr w:rsidR="0075188C" w:rsidRPr="00CD07A0" w14:paraId="6A52EBEE" w14:textId="77777777" w:rsidTr="009E489E">
        <w:tc>
          <w:tcPr>
            <w:tcW w:w="5193" w:type="dxa"/>
          </w:tcPr>
          <w:p w14:paraId="3AC8B489" w14:textId="000F7FE9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9" w:type="dxa"/>
          </w:tcPr>
          <w:p w14:paraId="40C2AE3B" w14:textId="6DAACDEE" w:rsidR="0075188C" w:rsidRPr="00CD07A0" w:rsidRDefault="0075188C" w:rsidP="0075188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A2EBB2" w14:textId="222D3DFF" w:rsidR="0075188C" w:rsidRPr="00CD07A0" w:rsidRDefault="00201166" w:rsidP="0052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61,354,</w:t>
            </w:r>
            <w:r w:rsidR="001511E6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9</w:t>
            </w:r>
            <w:r w:rsidR="00D155E9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1038D279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EEF3862" w14:textId="1BABBACB" w:rsidR="0075188C" w:rsidRPr="00CD07A0" w:rsidRDefault="00E04FEE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47,394,146</w:t>
            </w:r>
          </w:p>
        </w:tc>
      </w:tr>
      <w:tr w:rsidR="0075188C" w:rsidRPr="00CD07A0" w14:paraId="1FD23BE1" w14:textId="77777777" w:rsidTr="009E489E">
        <w:tc>
          <w:tcPr>
            <w:tcW w:w="5193" w:type="dxa"/>
          </w:tcPr>
          <w:p w14:paraId="5C0A4BC0" w14:textId="77F2F816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9" w:type="dxa"/>
          </w:tcPr>
          <w:p w14:paraId="1208F419" w14:textId="77777777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891368" w14:textId="2AED61A4" w:rsidR="0075188C" w:rsidRPr="00CD07A0" w:rsidRDefault="00201166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45,748,635</w:t>
            </w:r>
          </w:p>
        </w:tc>
        <w:tc>
          <w:tcPr>
            <w:tcW w:w="270" w:type="dxa"/>
            <w:vAlign w:val="bottom"/>
          </w:tcPr>
          <w:p w14:paraId="31BA830E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5B4276BE" w14:textId="61BDF114" w:rsidR="0075188C" w:rsidRPr="00CD07A0" w:rsidRDefault="00E04FEE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61,843,317</w:t>
            </w:r>
          </w:p>
        </w:tc>
      </w:tr>
      <w:tr w:rsidR="0075188C" w:rsidRPr="00CD07A0" w14:paraId="0940DC88" w14:textId="77777777" w:rsidTr="00B85FF2">
        <w:tc>
          <w:tcPr>
            <w:tcW w:w="5193" w:type="dxa"/>
          </w:tcPr>
          <w:p w14:paraId="5A1B388D" w14:textId="7E75CA16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9" w:type="dxa"/>
          </w:tcPr>
          <w:p w14:paraId="61555DC6" w14:textId="77777777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B6BFE" w14:textId="2DF156A5" w:rsidR="0075188C" w:rsidRPr="00CD07A0" w:rsidRDefault="00201166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="00E32A7B">
              <w:rPr>
                <w:rFonts w:asciiTheme="majorBidi" w:eastAsia="Batang" w:hAnsiTheme="majorBidi" w:cstheme="majorBidi"/>
                <w:sz w:val="30"/>
                <w:szCs w:val="30"/>
              </w:rPr>
              <w:t>36,615,252</w:t>
            </w:r>
          </w:p>
        </w:tc>
        <w:tc>
          <w:tcPr>
            <w:tcW w:w="270" w:type="dxa"/>
            <w:vAlign w:val="bottom"/>
          </w:tcPr>
          <w:p w14:paraId="226ABACE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38D27E8" w14:textId="42DBBCAD" w:rsidR="0075188C" w:rsidRPr="00CD07A0" w:rsidRDefault="00E04FEE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="00E32A7B">
              <w:rPr>
                <w:rFonts w:asciiTheme="majorBidi" w:eastAsia="Batang" w:hAnsiTheme="majorBidi" w:cstheme="majorBidi"/>
                <w:sz w:val="30"/>
                <w:szCs w:val="30"/>
              </w:rPr>
              <w:t>14,857,447</w:t>
            </w:r>
          </w:p>
        </w:tc>
      </w:tr>
      <w:tr w:rsidR="0075188C" w:rsidRPr="00CD07A0" w14:paraId="1E7045D1" w14:textId="77777777" w:rsidTr="00B85FF2">
        <w:tc>
          <w:tcPr>
            <w:tcW w:w="5193" w:type="dxa"/>
          </w:tcPr>
          <w:p w14:paraId="2569C015" w14:textId="69E84518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รวมต้นทุนขาย ต้นทุนในการจัดจำหน่าย และค่าใช้จ่าย</w:t>
            </w:r>
          </w:p>
        </w:tc>
        <w:tc>
          <w:tcPr>
            <w:tcW w:w="909" w:type="dxa"/>
          </w:tcPr>
          <w:p w14:paraId="64FAA7B7" w14:textId="77777777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11043" w14:textId="342514D0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9D30C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4D82652D" w14:textId="61EE5848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5188C" w:rsidRPr="00CD07A0" w14:paraId="3E15C715" w14:textId="77777777" w:rsidTr="00B85FF2">
        <w:tc>
          <w:tcPr>
            <w:tcW w:w="5193" w:type="dxa"/>
          </w:tcPr>
          <w:p w14:paraId="4E60E0E7" w14:textId="1B49D755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909" w:type="dxa"/>
          </w:tcPr>
          <w:p w14:paraId="75A0D1AF" w14:textId="77777777" w:rsidR="0075188C" w:rsidRPr="00CD07A0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9929A0" w14:textId="208F3AE2" w:rsidR="0075188C" w:rsidRPr="00CD07A0" w:rsidRDefault="00D960BF" w:rsidP="0062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1,20</w:t>
            </w:r>
            <w:r w:rsidR="00412D29"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</w:t>
            </w:r>
            <w:r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 w:rsidR="00412D29"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29</w:t>
            </w:r>
            <w:r w:rsidR="0062463E"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3,705</w:t>
            </w:r>
          </w:p>
        </w:tc>
        <w:tc>
          <w:tcPr>
            <w:tcW w:w="270" w:type="dxa"/>
            <w:vAlign w:val="bottom"/>
          </w:tcPr>
          <w:p w14:paraId="4FDEAD20" w14:textId="77777777" w:rsidR="0075188C" w:rsidRPr="00CD07A0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14:paraId="2CA481D6" w14:textId="22009DAE" w:rsidR="0075188C" w:rsidRPr="00CD07A0" w:rsidRDefault="00E04FEE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1,197,268,648</w:t>
            </w:r>
          </w:p>
        </w:tc>
      </w:tr>
    </w:tbl>
    <w:p w14:paraId="6552CC50" w14:textId="77777777" w:rsidR="00912F3D" w:rsidRPr="00CD07A0" w:rsidRDefault="00912F3D" w:rsidP="00912F3D">
      <w:pPr>
        <w:pStyle w:val="Heading9"/>
        <w:ind w:left="540"/>
        <w:rPr>
          <w:rFonts w:asciiTheme="majorBidi" w:hAnsiTheme="majorBidi" w:cstheme="majorBidi"/>
          <w:lang w:val="th-TH"/>
        </w:rPr>
      </w:pPr>
    </w:p>
    <w:p w14:paraId="53276159" w14:textId="037CC9B5" w:rsidR="00E326C9" w:rsidRPr="00CD07A0" w:rsidRDefault="00E326C9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ภาษีเงินได้</w:t>
      </w:r>
    </w:p>
    <w:p w14:paraId="28CE715F" w14:textId="77777777" w:rsidR="00E326C9" w:rsidRPr="00CD07A0" w:rsidRDefault="00E326C9" w:rsidP="00E326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77"/>
        <w:gridCol w:w="270"/>
        <w:gridCol w:w="1413"/>
      </w:tblGrid>
      <w:tr w:rsidR="00806A50" w:rsidRPr="00CD07A0" w14:paraId="5A3376E0" w14:textId="77777777" w:rsidTr="009E489E">
        <w:tc>
          <w:tcPr>
            <w:tcW w:w="5040" w:type="dxa"/>
          </w:tcPr>
          <w:p w14:paraId="12E006E2" w14:textId="2DA3E1A2" w:rsidR="00E326C9" w:rsidRPr="00CD07A0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3774B683" w14:textId="4D270942" w:rsidR="00E326C9" w:rsidRPr="00CD07A0" w:rsidRDefault="00E326C9" w:rsidP="00EE315E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38A9217" w14:textId="47513D57" w:rsidR="00E326C9" w:rsidRPr="00CD07A0" w:rsidRDefault="00AC0571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326C9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040B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6132F4F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90AB0F4" w14:textId="66E2064D" w:rsidR="00E326C9" w:rsidRPr="00CD07A0" w:rsidRDefault="00AC0571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326C9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040B"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6A50" w:rsidRPr="00CD07A0" w14:paraId="52A782F7" w14:textId="77777777" w:rsidTr="009E489E">
        <w:tc>
          <w:tcPr>
            <w:tcW w:w="5040" w:type="dxa"/>
          </w:tcPr>
          <w:p w14:paraId="03646158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72B03" w14:textId="77777777" w:rsidR="00E326C9" w:rsidRPr="00CD07A0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139D4D9" w14:textId="46465B76" w:rsidR="00E326C9" w:rsidRPr="00CD07A0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06A50" w:rsidRPr="00CD07A0" w14:paraId="3F03473C" w14:textId="77777777" w:rsidTr="009E489E">
        <w:tc>
          <w:tcPr>
            <w:tcW w:w="5040" w:type="dxa"/>
          </w:tcPr>
          <w:p w14:paraId="684184C6" w14:textId="4E82AC60" w:rsidR="00E326C9" w:rsidRPr="00CD07A0" w:rsidRDefault="00E80575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348F80BD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4AA037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11162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034A74F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B8F" w:rsidRPr="00CD07A0" w14:paraId="29D80A21" w14:textId="77777777" w:rsidTr="009E489E">
        <w:tc>
          <w:tcPr>
            <w:tcW w:w="5040" w:type="dxa"/>
          </w:tcPr>
          <w:p w14:paraId="568EE724" w14:textId="291B9325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80" w:type="dxa"/>
          </w:tcPr>
          <w:p w14:paraId="43463D2D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8A5ACCE" w14:textId="25B2AD37" w:rsidR="00FE2B8F" w:rsidRPr="00CD07A0" w:rsidRDefault="009E072F" w:rsidP="005E1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45,</w:t>
            </w:r>
            <w:r w:rsidR="005E19D2" w:rsidRPr="00CD07A0">
              <w:rPr>
                <w:rFonts w:asciiTheme="majorBidi" w:hAnsiTheme="majorBidi" w:cstheme="majorBidi"/>
                <w:sz w:val="30"/>
                <w:szCs w:val="30"/>
              </w:rPr>
              <w:t>879,283</w:t>
            </w:r>
          </w:p>
        </w:tc>
        <w:tc>
          <w:tcPr>
            <w:tcW w:w="270" w:type="dxa"/>
          </w:tcPr>
          <w:p w14:paraId="06E3434A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7992973" w14:textId="0F551150" w:rsidR="00FE2B8F" w:rsidRPr="00CD07A0" w:rsidRDefault="000F040B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52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,875,578</w:t>
            </w:r>
          </w:p>
        </w:tc>
      </w:tr>
      <w:tr w:rsidR="00D155E9" w:rsidRPr="00CD07A0" w14:paraId="2C660F81" w14:textId="77777777" w:rsidTr="009E489E">
        <w:tc>
          <w:tcPr>
            <w:tcW w:w="5040" w:type="dxa"/>
          </w:tcPr>
          <w:p w14:paraId="634C3FE0" w14:textId="77777777" w:rsidR="00D155E9" w:rsidRPr="00CD07A0" w:rsidRDefault="00D155E9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3B71BA" w14:textId="77777777" w:rsidR="00D155E9" w:rsidRPr="00CD07A0" w:rsidRDefault="00D155E9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2686E85B" w14:textId="77777777" w:rsidR="00D155E9" w:rsidRPr="00CD07A0" w:rsidRDefault="00D155E9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CA13C" w14:textId="77777777" w:rsidR="00D155E9" w:rsidRPr="00CD07A0" w:rsidRDefault="00D155E9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E123AC9" w14:textId="77777777" w:rsidR="00D155E9" w:rsidRPr="00CD07A0" w:rsidRDefault="00D155E9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B8F" w:rsidRPr="00CD07A0" w14:paraId="30AA8068" w14:textId="77777777" w:rsidTr="009E489E">
        <w:tc>
          <w:tcPr>
            <w:tcW w:w="5040" w:type="dxa"/>
          </w:tcPr>
          <w:p w14:paraId="3F945C03" w14:textId="1A036222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99ABE66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872AB2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DA7C2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B99A70D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B8F" w:rsidRPr="00CD07A0" w14:paraId="4FDA4F45" w14:textId="77777777" w:rsidTr="009E489E">
        <w:tc>
          <w:tcPr>
            <w:tcW w:w="5040" w:type="dxa"/>
          </w:tcPr>
          <w:p w14:paraId="7BD091D9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</w:tcPr>
          <w:p w14:paraId="0B7835DC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DB6EE7F" w14:textId="501D6D3E" w:rsidR="00FE2B8F" w:rsidRPr="00CD07A0" w:rsidRDefault="009E072F" w:rsidP="00EB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602,935</w:t>
            </w:r>
          </w:p>
        </w:tc>
        <w:tc>
          <w:tcPr>
            <w:tcW w:w="270" w:type="dxa"/>
          </w:tcPr>
          <w:p w14:paraId="0DE8531C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4C90BE6" w14:textId="31AB147E" w:rsidR="00FE2B8F" w:rsidRPr="00CD07A0" w:rsidRDefault="000F040B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1,842,590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E2B8F" w:rsidRPr="00CD07A0" w14:paraId="1ADC4610" w14:textId="77777777" w:rsidTr="009E489E">
        <w:tc>
          <w:tcPr>
            <w:tcW w:w="5040" w:type="dxa"/>
          </w:tcPr>
          <w:p w14:paraId="3F3FAEB7" w14:textId="048C6EAC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76137C"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091E7EDF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E310" w14:textId="44A42F87" w:rsidR="00FE2B8F" w:rsidRPr="00CD07A0" w:rsidRDefault="005E19D2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46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,482,218</w:t>
            </w:r>
          </w:p>
        </w:tc>
        <w:tc>
          <w:tcPr>
            <w:tcW w:w="270" w:type="dxa"/>
            <w:vAlign w:val="bottom"/>
          </w:tcPr>
          <w:p w14:paraId="0114C38B" w14:textId="77777777" w:rsidR="00FE2B8F" w:rsidRPr="00CD07A0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602C" w14:textId="37628D5F" w:rsidR="00FE2B8F" w:rsidRPr="00CD07A0" w:rsidRDefault="000F040B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51,032,988</w:t>
            </w:r>
          </w:p>
        </w:tc>
      </w:tr>
    </w:tbl>
    <w:p w14:paraId="10C3FE96" w14:textId="626DA393" w:rsidR="00155399" w:rsidRPr="00CD07A0" w:rsidRDefault="00155399" w:rsidP="007F18D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2924D5" w14:textId="26BBF3E5" w:rsidR="00D155E9" w:rsidRDefault="00D155E9" w:rsidP="000B2A6F">
      <w:pPr>
        <w:spacing w:line="240" w:lineRule="auto"/>
        <w:ind w:firstLine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886AFD" w14:textId="77777777" w:rsidR="000B2A6F" w:rsidRPr="00CD07A0" w:rsidRDefault="000B2A6F" w:rsidP="000B2A6F">
      <w:pPr>
        <w:spacing w:line="240" w:lineRule="auto"/>
        <w:ind w:firstLine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1DC15B" w14:textId="77777777" w:rsidR="005F6EAB" w:rsidRPr="00CD07A0" w:rsidRDefault="005F6EAB" w:rsidP="007F18D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1080"/>
        <w:gridCol w:w="270"/>
        <w:gridCol w:w="1260"/>
        <w:gridCol w:w="270"/>
        <w:gridCol w:w="1080"/>
        <w:gridCol w:w="270"/>
        <w:gridCol w:w="1170"/>
      </w:tblGrid>
      <w:tr w:rsidR="00806A50" w:rsidRPr="00CD07A0" w14:paraId="1985CCFA" w14:textId="77777777" w:rsidTr="009E489E">
        <w:tc>
          <w:tcPr>
            <w:tcW w:w="3807" w:type="dxa"/>
            <w:shd w:val="clear" w:color="auto" w:fill="auto"/>
          </w:tcPr>
          <w:p w14:paraId="58DD56DF" w14:textId="3FBD4101" w:rsidR="00E326C9" w:rsidRPr="00CD07A0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การกระทบยอดเพื่อหาอัตราภาษีที่แท้จริง  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E5A9BA7" w14:textId="7237949A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0D0C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122C10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53125DA" w14:textId="11CF4458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0D0C"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6A50" w:rsidRPr="00CD07A0" w14:paraId="5B784E2A" w14:textId="77777777" w:rsidTr="009E489E">
        <w:tc>
          <w:tcPr>
            <w:tcW w:w="3807" w:type="dxa"/>
            <w:shd w:val="clear" w:color="auto" w:fill="auto"/>
          </w:tcPr>
          <w:p w14:paraId="3D154FD0" w14:textId="77777777" w:rsidR="00E326C9" w:rsidRPr="00CD07A0" w:rsidRDefault="00E326C9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A3B2DB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1162A9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02C4D6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7461E9B" w14:textId="77777777" w:rsidR="00E326C9" w:rsidRPr="00CD07A0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10A7C" w14:textId="370B7188" w:rsidR="00E326C9" w:rsidRPr="00CD07A0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10CBF949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272EDF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63E1A8D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78D3851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B62B88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</w:p>
          <w:p w14:paraId="2AB0CB69" w14:textId="5DF7235D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 (บาท)</w:t>
            </w:r>
          </w:p>
        </w:tc>
      </w:tr>
      <w:tr w:rsidR="00FE2B8F" w:rsidRPr="00CD07A0" w14:paraId="6794983D" w14:textId="77777777" w:rsidTr="009E489E">
        <w:tc>
          <w:tcPr>
            <w:tcW w:w="3807" w:type="dxa"/>
            <w:shd w:val="clear" w:color="auto" w:fill="auto"/>
          </w:tcPr>
          <w:p w14:paraId="315B84FD" w14:textId="77777777" w:rsidR="00FE2B8F" w:rsidRPr="00CD07A0" w:rsidRDefault="00FE2B8F" w:rsidP="00FE2B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F09AEAF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F4212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1685DB" w14:textId="0CC1FC60" w:rsidR="00FE2B8F" w:rsidRPr="00CD07A0" w:rsidRDefault="005E19D2" w:rsidP="005E1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234,</w:t>
            </w:r>
            <w:r w:rsidR="00F53A01" w:rsidRPr="00CD07A0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4,629</w:t>
            </w:r>
          </w:p>
        </w:tc>
        <w:tc>
          <w:tcPr>
            <w:tcW w:w="270" w:type="dxa"/>
            <w:shd w:val="clear" w:color="auto" w:fill="auto"/>
          </w:tcPr>
          <w:p w14:paraId="6D19E9D0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2BC6CD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6723A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08E70C" w14:textId="16A84194" w:rsidR="00FE2B8F" w:rsidRPr="00CD07A0" w:rsidRDefault="00B70D0C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258,660,593</w:t>
            </w:r>
          </w:p>
        </w:tc>
      </w:tr>
      <w:tr w:rsidR="00FE2B8F" w:rsidRPr="00CD07A0" w14:paraId="21059745" w14:textId="77777777" w:rsidTr="009E489E">
        <w:tc>
          <w:tcPr>
            <w:tcW w:w="3807" w:type="dxa"/>
            <w:shd w:val="clear" w:color="auto" w:fill="auto"/>
          </w:tcPr>
          <w:p w14:paraId="4AA1570B" w14:textId="77777777" w:rsidR="00FE2B8F" w:rsidRPr="00CD07A0" w:rsidRDefault="00FE2B8F" w:rsidP="00FE2B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A9516A4" w14:textId="4D5C94D8" w:rsidR="00FE2B8F" w:rsidRPr="00CD07A0" w:rsidRDefault="007E057B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4925CA8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F97305" w14:textId="14125B4B" w:rsidR="00FE2B8F" w:rsidRPr="00CD07A0" w:rsidRDefault="005E19D2" w:rsidP="00FC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46,9</w:t>
            </w:r>
            <w:r w:rsidR="00F53A01" w:rsidRPr="00CD07A0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,926</w:t>
            </w:r>
          </w:p>
        </w:tc>
        <w:tc>
          <w:tcPr>
            <w:tcW w:w="270" w:type="dxa"/>
            <w:shd w:val="clear" w:color="auto" w:fill="auto"/>
          </w:tcPr>
          <w:p w14:paraId="15BE666E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6C34BF" w14:textId="32406617" w:rsidR="00FE2B8F" w:rsidRPr="00CD07A0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630525D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D47E80" w14:textId="3C996AE0" w:rsidR="00FE2B8F" w:rsidRPr="00CD07A0" w:rsidRDefault="00B70D0C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51,732,119</w:t>
            </w:r>
          </w:p>
        </w:tc>
      </w:tr>
      <w:tr w:rsidR="00FE2B8F" w:rsidRPr="00CD07A0" w14:paraId="7135475B" w14:textId="77777777" w:rsidTr="009E489E">
        <w:tc>
          <w:tcPr>
            <w:tcW w:w="3807" w:type="dxa"/>
            <w:shd w:val="clear" w:color="auto" w:fill="auto"/>
          </w:tcPr>
          <w:p w14:paraId="6E88F054" w14:textId="699ADCC5" w:rsidR="00FE2B8F" w:rsidRPr="00CD07A0" w:rsidRDefault="00FE2B8F" w:rsidP="00FE2B8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1678C48C" w14:textId="77777777" w:rsidR="00FE2B8F" w:rsidRPr="00CD07A0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18F66B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B22C42" w14:textId="28FCB81D" w:rsidR="00FE2B8F" w:rsidRPr="00CD07A0" w:rsidRDefault="007E057B" w:rsidP="0023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32E45" w:rsidRPr="00CD07A0">
              <w:rPr>
                <w:rFonts w:asciiTheme="majorBidi" w:hAnsiTheme="majorBidi" w:hint="cs"/>
                <w:sz w:val="30"/>
                <w:szCs w:val="30"/>
                <w:cs/>
              </w:rPr>
              <w:t>4</w:t>
            </w:r>
            <w:r w:rsidR="00232E45" w:rsidRPr="00CD07A0">
              <w:rPr>
                <w:rFonts w:asciiTheme="majorBidi" w:hAnsiTheme="majorBidi"/>
                <w:sz w:val="30"/>
                <w:szCs w:val="30"/>
              </w:rPr>
              <w:t>,438,461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589B19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42CDA0" w14:textId="77777777" w:rsidR="00FE2B8F" w:rsidRPr="00CD07A0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73ECA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90CDD4" w14:textId="29C045C4" w:rsidR="00FE2B8F" w:rsidRPr="00CD07A0" w:rsidRDefault="00FE2B8F" w:rsidP="003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70D0C" w:rsidRPr="00CD07A0">
              <w:rPr>
                <w:rFonts w:asciiTheme="majorBidi" w:hAnsiTheme="majorBidi"/>
                <w:sz w:val="30"/>
                <w:szCs w:val="30"/>
              </w:rPr>
              <w:t>3,992,026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E2B8F" w:rsidRPr="00CD07A0" w14:paraId="5AA2FABD" w14:textId="77777777" w:rsidTr="009E489E">
        <w:tc>
          <w:tcPr>
            <w:tcW w:w="3807" w:type="dxa"/>
            <w:shd w:val="clear" w:color="auto" w:fill="auto"/>
          </w:tcPr>
          <w:p w14:paraId="23FF6C51" w14:textId="70E1D2FE" w:rsidR="00FE2B8F" w:rsidRPr="00CD07A0" w:rsidRDefault="00FE2B8F" w:rsidP="00FE2B8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8EB1574" w14:textId="77777777" w:rsidR="00FE2B8F" w:rsidRPr="00CD07A0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A2B532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0DFF87" w14:textId="69CAC403" w:rsidR="00230D8B" w:rsidRPr="00CD07A0" w:rsidRDefault="00985DFD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703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 w:rsidR="00B703A4" w:rsidRPr="00CD07A0">
              <w:rPr>
                <w:rFonts w:asciiTheme="majorBidi" w:hAnsiTheme="majorBidi" w:cstheme="majorBidi"/>
                <w:sz w:val="30"/>
                <w:szCs w:val="30"/>
              </w:rPr>
              <w:t>,753</w:t>
            </w:r>
          </w:p>
        </w:tc>
        <w:tc>
          <w:tcPr>
            <w:tcW w:w="270" w:type="dxa"/>
            <w:shd w:val="clear" w:color="auto" w:fill="auto"/>
          </w:tcPr>
          <w:p w14:paraId="5210B901" w14:textId="77777777" w:rsidR="00FE2B8F" w:rsidRPr="00CD07A0" w:rsidRDefault="00FE2B8F" w:rsidP="00FE2B8F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9648D5" w14:textId="77777777" w:rsidR="00FE2B8F" w:rsidRPr="00CD07A0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74FBAE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E8160E" w14:textId="79F77E46" w:rsidR="00FE2B8F" w:rsidRPr="00CD07A0" w:rsidRDefault="00B70D0C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3,292,895</w:t>
            </w:r>
          </w:p>
        </w:tc>
      </w:tr>
      <w:tr w:rsidR="00FE2B8F" w:rsidRPr="00CD07A0" w14:paraId="0D6086E4" w14:textId="77777777" w:rsidTr="009E489E">
        <w:tc>
          <w:tcPr>
            <w:tcW w:w="3807" w:type="dxa"/>
            <w:shd w:val="clear" w:color="auto" w:fill="auto"/>
          </w:tcPr>
          <w:p w14:paraId="296E08BE" w14:textId="1AE36D4A" w:rsidR="00FE2B8F" w:rsidRPr="00CD07A0" w:rsidRDefault="00FE2B8F" w:rsidP="00FE2B8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D155E9"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195E" w14:textId="5295B167" w:rsidR="00FE2B8F" w:rsidRPr="00CD07A0" w:rsidRDefault="00987031" w:rsidP="00FE2B8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30D8B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30D8B" w:rsidRPr="00CD07A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8B133A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1A41BC4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A0858" w14:textId="660DF8C7" w:rsidR="00FE2B8F" w:rsidRPr="00CD07A0" w:rsidRDefault="00B703A4" w:rsidP="005E1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</w:t>
            </w:r>
            <w:r w:rsidR="005E19D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482,218</w:t>
            </w:r>
          </w:p>
        </w:tc>
        <w:tc>
          <w:tcPr>
            <w:tcW w:w="270" w:type="dxa"/>
            <w:shd w:val="clear" w:color="auto" w:fill="auto"/>
          </w:tcPr>
          <w:p w14:paraId="24AEDF27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3A412" w14:textId="7BB96808" w:rsidR="00FE2B8F" w:rsidRPr="00CD07A0" w:rsidRDefault="00FE2B8F" w:rsidP="00B70D0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="00B70D0C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7DAA3C9F" w14:textId="77777777" w:rsidR="00FE2B8F" w:rsidRPr="00CD07A0" w:rsidRDefault="00FE2B8F" w:rsidP="00FE2B8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4AA28" w14:textId="63B6730E" w:rsidR="00FE2B8F" w:rsidRPr="00CD07A0" w:rsidRDefault="00B70D0C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51,032,988</w:t>
            </w:r>
          </w:p>
        </w:tc>
      </w:tr>
    </w:tbl>
    <w:p w14:paraId="677CDBB0" w14:textId="77777777" w:rsidR="00645DDC" w:rsidRPr="00CD07A0" w:rsidRDefault="00645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664F7C0" w14:textId="77777777" w:rsidR="007729D3" w:rsidRPr="00CD07A0" w:rsidRDefault="007729D3" w:rsidP="007729D3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กำไรต่อหุ้นขั้นพื้นฐาน</w:t>
      </w:r>
    </w:p>
    <w:p w14:paraId="7A81666D" w14:textId="77777777" w:rsidR="007729D3" w:rsidRPr="00CD07A0" w:rsidRDefault="007729D3" w:rsidP="007729D3">
      <w:pPr>
        <w:rPr>
          <w:sz w:val="20"/>
          <w:szCs w:val="20"/>
          <w:cs/>
          <w:lang w:val="th-TH"/>
        </w:rPr>
      </w:pP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260"/>
        <w:gridCol w:w="270"/>
        <w:gridCol w:w="1259"/>
      </w:tblGrid>
      <w:tr w:rsidR="007729D3" w:rsidRPr="00CD07A0" w14:paraId="5E630204" w14:textId="77777777" w:rsidTr="00AB39AE">
        <w:trPr>
          <w:trHeight w:val="70"/>
        </w:trPr>
        <w:tc>
          <w:tcPr>
            <w:tcW w:w="6453" w:type="dxa"/>
            <w:vAlign w:val="bottom"/>
          </w:tcPr>
          <w:p w14:paraId="51435018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648329" w14:textId="77777777" w:rsidR="007729D3" w:rsidRPr="00CD07A0" w:rsidRDefault="007729D3" w:rsidP="00AB39A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1087897" w14:textId="77777777" w:rsidR="007729D3" w:rsidRPr="00CD07A0" w:rsidRDefault="007729D3" w:rsidP="00AB39A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D06F148" w14:textId="77777777" w:rsidR="007729D3" w:rsidRPr="00CD07A0" w:rsidRDefault="007729D3" w:rsidP="00AB39A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729D3" w:rsidRPr="00CD07A0" w14:paraId="6EA8F972" w14:textId="77777777" w:rsidTr="00AB39AE">
        <w:trPr>
          <w:trHeight w:val="70"/>
        </w:trPr>
        <w:tc>
          <w:tcPr>
            <w:tcW w:w="6453" w:type="dxa"/>
            <w:vAlign w:val="bottom"/>
          </w:tcPr>
          <w:p w14:paraId="17512966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1FADEEA5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(บาท/หุ้น)</w:t>
            </w:r>
          </w:p>
        </w:tc>
      </w:tr>
      <w:tr w:rsidR="007729D3" w:rsidRPr="00CD07A0" w14:paraId="39E3E98F" w14:textId="77777777" w:rsidTr="00AB39AE">
        <w:tc>
          <w:tcPr>
            <w:tcW w:w="6453" w:type="dxa"/>
          </w:tcPr>
          <w:p w14:paraId="63766B85" w14:textId="77777777" w:rsidR="007729D3" w:rsidRPr="00CD07A0" w:rsidRDefault="007729D3" w:rsidP="00AB3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กำไรสำหรับปีที่เป็นส่วนของผู้ถือหุ้นสามัญของบริษัท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07B6BD" w14:textId="06F942F4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</w:t>
            </w:r>
            <w:r w:rsidR="00412D29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2,411</w:t>
            </w:r>
          </w:p>
        </w:tc>
        <w:tc>
          <w:tcPr>
            <w:tcW w:w="270" w:type="dxa"/>
            <w:vAlign w:val="bottom"/>
          </w:tcPr>
          <w:p w14:paraId="2FFA604E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4D5C8A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207,627,605</w:t>
            </w:r>
          </w:p>
        </w:tc>
      </w:tr>
      <w:tr w:rsidR="007729D3" w:rsidRPr="00CD07A0" w14:paraId="75D42E4F" w14:textId="77777777" w:rsidTr="00AB39AE">
        <w:tc>
          <w:tcPr>
            <w:tcW w:w="6453" w:type="dxa"/>
          </w:tcPr>
          <w:p w14:paraId="7783DB1A" w14:textId="77777777" w:rsidR="007729D3" w:rsidRPr="00CD07A0" w:rsidRDefault="007729D3" w:rsidP="00AB3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8797194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06FB6F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4E87B6F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9D3" w:rsidRPr="00CD07A0" w14:paraId="23CDBD09" w14:textId="77777777" w:rsidTr="00AB39AE">
        <w:tc>
          <w:tcPr>
            <w:tcW w:w="6453" w:type="dxa"/>
          </w:tcPr>
          <w:p w14:paraId="6801767F" w14:textId="77777777" w:rsidR="007729D3" w:rsidRPr="00CD07A0" w:rsidRDefault="007729D3" w:rsidP="00AB3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1B2BD243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2E0BEF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08CC77C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9D3" w:rsidRPr="00CD07A0" w14:paraId="7364BA3A" w14:textId="77777777" w:rsidTr="00AB39AE">
        <w:tc>
          <w:tcPr>
            <w:tcW w:w="6453" w:type="dxa"/>
          </w:tcPr>
          <w:p w14:paraId="26D9C5B5" w14:textId="77777777" w:rsidR="007729D3" w:rsidRPr="00CD07A0" w:rsidRDefault="007729D3" w:rsidP="00AB3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0B827684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670,000,000</w:t>
            </w:r>
          </w:p>
        </w:tc>
        <w:tc>
          <w:tcPr>
            <w:tcW w:w="270" w:type="dxa"/>
            <w:vAlign w:val="bottom"/>
          </w:tcPr>
          <w:p w14:paraId="27095D8D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D56BB85" w14:textId="77777777" w:rsidR="007729D3" w:rsidRPr="00CD07A0" w:rsidRDefault="007729D3" w:rsidP="0007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500,000,000</w:t>
            </w:r>
          </w:p>
        </w:tc>
      </w:tr>
      <w:tr w:rsidR="007729D3" w:rsidRPr="00CD07A0" w14:paraId="573E564B" w14:textId="77777777" w:rsidTr="00AB39AE">
        <w:tc>
          <w:tcPr>
            <w:tcW w:w="6453" w:type="dxa"/>
          </w:tcPr>
          <w:p w14:paraId="7A4925E6" w14:textId="77777777" w:rsidR="007729D3" w:rsidRPr="00CD07A0" w:rsidRDefault="007729D3" w:rsidP="00AB3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ผลกระทบจากหุ้นที่ออกจำหน่ายในระหว่างปี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3FD8DF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36FC7A4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24AB63F" w14:textId="77777777" w:rsidR="007729D3" w:rsidRPr="00CD07A0" w:rsidRDefault="007729D3" w:rsidP="0007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9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106,657,534</w:t>
            </w:r>
          </w:p>
        </w:tc>
      </w:tr>
      <w:tr w:rsidR="007729D3" w:rsidRPr="00CD07A0" w14:paraId="4D333637" w14:textId="77777777" w:rsidTr="00AB39AE">
        <w:tc>
          <w:tcPr>
            <w:tcW w:w="6453" w:type="dxa"/>
          </w:tcPr>
          <w:p w14:paraId="0D81590F" w14:textId="77777777" w:rsidR="007729D3" w:rsidRPr="00CD07A0" w:rsidRDefault="007729D3" w:rsidP="00AB3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ณ วันที่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257D0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670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,000,000</w:t>
            </w:r>
          </w:p>
        </w:tc>
        <w:tc>
          <w:tcPr>
            <w:tcW w:w="270" w:type="dxa"/>
            <w:vAlign w:val="bottom"/>
          </w:tcPr>
          <w:p w14:paraId="2A2F855B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BAFC6" w14:textId="77777777" w:rsidR="007729D3" w:rsidRPr="00CD07A0" w:rsidRDefault="007729D3" w:rsidP="0007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606,657,534</w:t>
            </w:r>
          </w:p>
        </w:tc>
      </w:tr>
      <w:tr w:rsidR="007729D3" w:rsidRPr="00CD07A0" w14:paraId="5BBD459D" w14:textId="77777777" w:rsidTr="00AB39AE">
        <w:tc>
          <w:tcPr>
            <w:tcW w:w="6453" w:type="dxa"/>
          </w:tcPr>
          <w:p w14:paraId="40B3BC6A" w14:textId="77777777" w:rsidR="007729D3" w:rsidRPr="00CD07A0" w:rsidRDefault="007729D3" w:rsidP="00AB3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4FFF94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CBF22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60D6A8B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9D3" w:rsidRPr="00CD07A0" w14:paraId="3CE71620" w14:textId="77777777" w:rsidTr="00AB39AE">
        <w:trPr>
          <w:trHeight w:val="415"/>
        </w:trPr>
        <w:tc>
          <w:tcPr>
            <w:tcW w:w="6453" w:type="dxa"/>
          </w:tcPr>
          <w:p w14:paraId="07248030" w14:textId="77777777" w:rsidR="007729D3" w:rsidRPr="00CD07A0" w:rsidRDefault="007729D3" w:rsidP="00AB3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567759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D07A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  <w:vAlign w:val="bottom"/>
          </w:tcPr>
          <w:p w14:paraId="762D56DD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6A4BB4" w14:textId="77777777" w:rsidR="007729D3" w:rsidRPr="00CD07A0" w:rsidRDefault="007729D3" w:rsidP="00AB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</w:tr>
    </w:tbl>
    <w:p w14:paraId="581B57B0" w14:textId="77777777" w:rsidR="007729D3" w:rsidRPr="00CD07A0" w:rsidRDefault="007729D3" w:rsidP="007729D3">
      <w:pPr>
        <w:pStyle w:val="Heading9"/>
        <w:ind w:left="360"/>
        <w:rPr>
          <w:rFonts w:asciiTheme="majorBidi" w:hAnsiTheme="majorBidi" w:cs="Angsana New"/>
          <w:sz w:val="20"/>
          <w:szCs w:val="20"/>
          <w:lang w:val="th-TH"/>
        </w:rPr>
      </w:pPr>
    </w:p>
    <w:p w14:paraId="6D26E43F" w14:textId="5144D139" w:rsidR="00E03D0E" w:rsidRPr="00CD07A0" w:rsidRDefault="00E03D0E" w:rsidP="007729D3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 w:hint="cs"/>
          <w:cs/>
          <w:lang w:val="th-TH"/>
        </w:rPr>
        <w:t>เงินปันผล</w:t>
      </w:r>
    </w:p>
    <w:p w14:paraId="33FC4EA0" w14:textId="1F4122B9" w:rsidR="00E03D0E" w:rsidRPr="00CD07A0" w:rsidRDefault="00E03D0E" w:rsidP="00E03D0E">
      <w:pPr>
        <w:rPr>
          <w:rFonts w:asciiTheme="majorBidi" w:hAnsiTheme="majorBidi"/>
          <w:sz w:val="20"/>
          <w:szCs w:val="20"/>
          <w:cs/>
          <w:lang w:val="th-TH"/>
        </w:rPr>
      </w:pPr>
    </w:p>
    <w:p w14:paraId="4281E6EA" w14:textId="77777777" w:rsidR="002B0360" w:rsidRPr="00CD07A0" w:rsidRDefault="002B0360" w:rsidP="00A92F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C847448" w14:textId="77777777" w:rsidR="002B0360" w:rsidRPr="00CD07A0" w:rsidRDefault="002B0360" w:rsidP="002B036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868"/>
        <w:gridCol w:w="1242"/>
        <w:gridCol w:w="288"/>
        <w:gridCol w:w="1202"/>
      </w:tblGrid>
      <w:tr w:rsidR="002B0360" w:rsidRPr="00CD07A0" w14:paraId="0CDFB9C5" w14:textId="77777777" w:rsidTr="007A4761">
        <w:trPr>
          <w:tblHeader/>
        </w:trPr>
        <w:tc>
          <w:tcPr>
            <w:tcW w:w="3060" w:type="dxa"/>
            <w:vAlign w:val="bottom"/>
          </w:tcPr>
          <w:p w14:paraId="506D9664" w14:textId="77777777" w:rsidR="002B0360" w:rsidRPr="00CD07A0" w:rsidRDefault="002B0360" w:rsidP="00864A3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2F68ED" w14:textId="77777777" w:rsidR="002B0360" w:rsidRPr="00CD07A0" w:rsidRDefault="002B0360" w:rsidP="00864A3A">
            <w:pPr>
              <w:tabs>
                <w:tab w:val="left" w:pos="540"/>
              </w:tabs>
              <w:ind w:left="384" w:right="-119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68" w:type="dxa"/>
            <w:vAlign w:val="bottom"/>
          </w:tcPr>
          <w:p w14:paraId="10D90379" w14:textId="77777777" w:rsidR="002B0360" w:rsidRPr="00CD07A0" w:rsidRDefault="002B0360" w:rsidP="00864A3A">
            <w:pPr>
              <w:tabs>
                <w:tab w:val="clear" w:pos="227"/>
                <w:tab w:val="left" w:pos="250"/>
                <w:tab w:val="left" w:pos="540"/>
              </w:tabs>
              <w:ind w:left="-112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42" w:type="dxa"/>
            <w:vAlign w:val="bottom"/>
          </w:tcPr>
          <w:p w14:paraId="7066F559" w14:textId="77777777" w:rsidR="002B0360" w:rsidRPr="00CD07A0" w:rsidRDefault="002B0360" w:rsidP="00864A3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88" w:type="dxa"/>
          </w:tcPr>
          <w:p w14:paraId="38DF409B" w14:textId="77777777" w:rsidR="002B0360" w:rsidRPr="00CD07A0" w:rsidRDefault="002B0360" w:rsidP="00864A3A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vAlign w:val="bottom"/>
          </w:tcPr>
          <w:p w14:paraId="67BE5C17" w14:textId="77777777" w:rsidR="002B0360" w:rsidRPr="00CD07A0" w:rsidDel="00D43E7A" w:rsidRDefault="002B0360" w:rsidP="00864A3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B0360" w:rsidRPr="00CD07A0" w14:paraId="42ACA118" w14:textId="77777777" w:rsidTr="007A4761">
        <w:trPr>
          <w:tblHeader/>
        </w:trPr>
        <w:tc>
          <w:tcPr>
            <w:tcW w:w="3060" w:type="dxa"/>
          </w:tcPr>
          <w:p w14:paraId="7DE6851E" w14:textId="77777777" w:rsidR="002B0360" w:rsidRPr="00CD07A0" w:rsidRDefault="002B0360" w:rsidP="00864A3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8DC5D7" w14:textId="77777777" w:rsidR="002B0360" w:rsidRPr="00CD07A0" w:rsidRDefault="002B0360" w:rsidP="00864A3A">
            <w:pPr>
              <w:tabs>
                <w:tab w:val="left" w:pos="540"/>
              </w:tabs>
              <w:ind w:left="-108" w:right="4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4CEB78FC" w14:textId="77777777" w:rsidR="002B0360" w:rsidRPr="00CD07A0" w:rsidRDefault="002B0360" w:rsidP="00864A3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08D3803" w14:textId="77777777" w:rsidR="002B0360" w:rsidRPr="00CD07A0" w:rsidRDefault="002B0360" w:rsidP="00864A3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D07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</w:tcPr>
          <w:p w14:paraId="44AA841C" w14:textId="77777777" w:rsidR="002B0360" w:rsidRPr="00CD07A0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5C9B08C7" w14:textId="6E115C08" w:rsidR="002B0360" w:rsidRPr="00CD07A0" w:rsidRDefault="00E56EB7" w:rsidP="00864A3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912FB8" w:rsidRPr="00CD07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2B0360"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2B0360" w:rsidRPr="00CD07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B0360" w:rsidRPr="00CD07A0" w14:paraId="5DA85CA1" w14:textId="77777777" w:rsidTr="007A4761">
        <w:tc>
          <w:tcPr>
            <w:tcW w:w="3060" w:type="dxa"/>
          </w:tcPr>
          <w:p w14:paraId="73ACF7A6" w14:textId="2834BFBA" w:rsidR="002B0360" w:rsidRPr="00CD07A0" w:rsidRDefault="002B0360" w:rsidP="00864A3A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A4761"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710" w:type="dxa"/>
          </w:tcPr>
          <w:p w14:paraId="4DA584A7" w14:textId="77777777" w:rsidR="002B0360" w:rsidRPr="00CD07A0" w:rsidRDefault="002B0360" w:rsidP="00864A3A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61DEE37E" w14:textId="77777777" w:rsidR="002B0360" w:rsidRPr="00CD07A0" w:rsidRDefault="002B0360" w:rsidP="00864A3A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ECA3709" w14:textId="77777777" w:rsidR="002B0360" w:rsidRPr="00CD07A0" w:rsidRDefault="002B0360" w:rsidP="00864A3A">
            <w:pPr>
              <w:tabs>
                <w:tab w:val="clear" w:pos="907"/>
                <w:tab w:val="decimal" w:pos="177"/>
                <w:tab w:val="left" w:pos="885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EAE1B13" w14:textId="77777777" w:rsidR="002B0360" w:rsidRPr="00CD07A0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28519AB2" w14:textId="77777777" w:rsidR="002B0360" w:rsidRPr="00CD07A0" w:rsidRDefault="002B0360" w:rsidP="00864A3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2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B0360" w:rsidRPr="00CD07A0" w14:paraId="5CAA9798" w14:textId="77777777" w:rsidTr="007A4761">
        <w:tc>
          <w:tcPr>
            <w:tcW w:w="3060" w:type="dxa"/>
          </w:tcPr>
          <w:p w14:paraId="1EF66EA6" w14:textId="08A1370F" w:rsidR="002B0360" w:rsidRPr="00CD07A0" w:rsidRDefault="002B0360" w:rsidP="007B5EF7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5733E"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4761"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EFF87D4" w14:textId="69503450" w:rsidR="002B0360" w:rsidRPr="00CD07A0" w:rsidRDefault="002D2B5B" w:rsidP="007A4761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4761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B0360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A4761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2B0360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0360"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4761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68" w:type="dxa"/>
          </w:tcPr>
          <w:p w14:paraId="5C0AD2B0" w14:textId="235240A3" w:rsidR="002B0360" w:rsidRPr="00CD07A0" w:rsidRDefault="007A4761" w:rsidP="007A4761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11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707372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155E9" w:rsidRPr="00CD07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2" w:type="dxa"/>
          </w:tcPr>
          <w:p w14:paraId="2641A1C0" w14:textId="7187D3FF" w:rsidR="002B0360" w:rsidRPr="00CD07A0" w:rsidRDefault="00912FB8" w:rsidP="00F1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4761" w:rsidRPr="00CD07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3EE7073C" w14:textId="77777777" w:rsidR="002B0360" w:rsidRPr="00CD07A0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00D6363" w14:textId="22441949" w:rsidR="002B0360" w:rsidRPr="00CD07A0" w:rsidRDefault="00E54F05" w:rsidP="00E54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         </w:t>
            </w:r>
            <w:r w:rsidR="007A4761" w:rsidRPr="00CD07A0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390C3D" w:rsidRPr="00CD07A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412D29" w:rsidRPr="00CD07A0">
              <w:rPr>
                <w:rFonts w:asciiTheme="majorBidi" w:hAnsiTheme="majorBidi"/>
                <w:sz w:val="30"/>
                <w:szCs w:val="30"/>
              </w:rPr>
              <w:t>02</w:t>
            </w:r>
          </w:p>
        </w:tc>
      </w:tr>
      <w:tr w:rsidR="007A4761" w:rsidRPr="00CD07A0" w14:paraId="5009C3B7" w14:textId="77777777" w:rsidTr="007A4761">
        <w:tc>
          <w:tcPr>
            <w:tcW w:w="3060" w:type="dxa"/>
          </w:tcPr>
          <w:p w14:paraId="20686654" w14:textId="77777777" w:rsidR="007A4761" w:rsidRPr="00CD07A0" w:rsidRDefault="007A4761" w:rsidP="007B5EF7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2A712A" w14:textId="77777777" w:rsidR="007A4761" w:rsidRPr="00CD07A0" w:rsidRDefault="007A4761" w:rsidP="00864A3A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5744517E" w14:textId="77777777" w:rsidR="007A4761" w:rsidRPr="00CD07A0" w:rsidRDefault="007A4761" w:rsidP="007A4761">
            <w:pPr>
              <w:tabs>
                <w:tab w:val="decimal" w:pos="177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2F72490" w14:textId="77777777" w:rsidR="007A4761" w:rsidRPr="00CD07A0" w:rsidRDefault="007A4761" w:rsidP="007A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E42A7B2" w14:textId="77777777" w:rsidR="007A4761" w:rsidRPr="00CD07A0" w:rsidRDefault="007A4761" w:rsidP="007A4761">
            <w:pPr>
              <w:tabs>
                <w:tab w:val="decimal" w:pos="177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2E28030D" w14:textId="77777777" w:rsidR="007A4761" w:rsidRPr="00CD07A0" w:rsidRDefault="007A4761" w:rsidP="007A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761" w:rsidRPr="00CD07A0" w14:paraId="7BB68538" w14:textId="77777777" w:rsidTr="007A4761">
        <w:tc>
          <w:tcPr>
            <w:tcW w:w="3060" w:type="dxa"/>
          </w:tcPr>
          <w:p w14:paraId="70E76E3D" w14:textId="04F900C3" w:rsidR="007A4761" w:rsidRPr="00CD07A0" w:rsidRDefault="007A4761" w:rsidP="00602423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2565</w:t>
            </w:r>
          </w:p>
        </w:tc>
        <w:tc>
          <w:tcPr>
            <w:tcW w:w="1710" w:type="dxa"/>
          </w:tcPr>
          <w:p w14:paraId="797D151D" w14:textId="77777777" w:rsidR="007A4761" w:rsidRPr="00CD07A0" w:rsidRDefault="007A4761" w:rsidP="00602423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4E9FFC96" w14:textId="77777777" w:rsidR="007A4761" w:rsidRPr="00CD07A0" w:rsidRDefault="007A4761" w:rsidP="00602423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A9D47E" w14:textId="77777777" w:rsidR="007A4761" w:rsidRPr="00CD07A0" w:rsidRDefault="007A4761" w:rsidP="00602423">
            <w:pPr>
              <w:tabs>
                <w:tab w:val="clear" w:pos="907"/>
                <w:tab w:val="decimal" w:pos="177"/>
                <w:tab w:val="left" w:pos="885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049C2FD" w14:textId="77777777" w:rsidR="007A4761" w:rsidRPr="00CD07A0" w:rsidRDefault="007A4761" w:rsidP="00602423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8CA15E2" w14:textId="77777777" w:rsidR="007A4761" w:rsidRPr="00CD07A0" w:rsidRDefault="007A4761" w:rsidP="0060242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2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</w:tr>
      <w:tr w:rsidR="007A4761" w:rsidRPr="00CD07A0" w14:paraId="5E97D0F1" w14:textId="77777777" w:rsidTr="007A4761">
        <w:tc>
          <w:tcPr>
            <w:tcW w:w="3060" w:type="dxa"/>
          </w:tcPr>
          <w:p w14:paraId="2421BAF1" w14:textId="77777777" w:rsidR="007A4761" w:rsidRPr="00CD07A0" w:rsidRDefault="007A4761" w:rsidP="00602423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D0D844C" w14:textId="77777777" w:rsidR="007A4761" w:rsidRPr="00CD07A0" w:rsidRDefault="007A4761" w:rsidP="00602423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68" w:type="dxa"/>
          </w:tcPr>
          <w:p w14:paraId="4A991BCB" w14:textId="77777777" w:rsidR="007A4761" w:rsidRPr="00CD07A0" w:rsidRDefault="007A4761" w:rsidP="00602423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2" w:type="dxa"/>
          </w:tcPr>
          <w:p w14:paraId="6ECC1FD2" w14:textId="77777777" w:rsidR="007A4761" w:rsidRPr="00CD07A0" w:rsidRDefault="007A4761" w:rsidP="00602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88" w:type="dxa"/>
          </w:tcPr>
          <w:p w14:paraId="27EDBCC4" w14:textId="77777777" w:rsidR="007A4761" w:rsidRPr="00CD07A0" w:rsidRDefault="007A4761" w:rsidP="0060242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66F803F" w14:textId="77777777" w:rsidR="007A4761" w:rsidRPr="00CD07A0" w:rsidRDefault="007A4761" w:rsidP="00602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44494CB6" w14:textId="3ECF289A" w:rsidR="00B05E65" w:rsidRPr="00CD07A0" w:rsidRDefault="00B05E65" w:rsidP="007729D3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เครื่องมือทางการเงิน</w:t>
      </w:r>
    </w:p>
    <w:p w14:paraId="1CFC303D" w14:textId="46D8AC5B" w:rsidR="00EE315E" w:rsidRPr="00CD07A0" w:rsidRDefault="00EE315E" w:rsidP="00EE315E">
      <w:pPr>
        <w:rPr>
          <w:rFonts w:asciiTheme="majorBidi" w:hAnsiTheme="majorBidi" w:cstheme="majorBidi"/>
          <w:sz w:val="30"/>
          <w:szCs w:val="30"/>
          <w:cs/>
        </w:rPr>
      </w:pPr>
    </w:p>
    <w:p w14:paraId="69219C5B" w14:textId="5EC71BF9" w:rsidR="005C2EAA" w:rsidRPr="00CD07A0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(ก) 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ab/>
        <w:t>มูลค่าตามบัญชีและมูลค่ายุติธรรม</w:t>
      </w:r>
    </w:p>
    <w:p w14:paraId="178919AB" w14:textId="77777777" w:rsidR="001C3484" w:rsidRPr="00CD07A0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3DACBEF" w14:textId="52DA53F2" w:rsidR="00856C6F" w:rsidRPr="00CD07A0" w:rsidRDefault="00856C6F" w:rsidP="0015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D07A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</w:t>
      </w:r>
      <w:r w:rsidR="00FA6E4D" w:rsidRPr="00CD07A0">
        <w:rPr>
          <w:rFonts w:ascii="Angsana New" w:hAnsi="Angsana New" w:hint="cs"/>
          <w:sz w:val="30"/>
          <w:szCs w:val="30"/>
          <w:cs/>
        </w:rPr>
        <w:t>ทรัพย์</w:t>
      </w:r>
      <w:r w:rsidRPr="00CD07A0">
        <w:rPr>
          <w:rFonts w:ascii="Angsana New" w:hAnsi="Angsana New"/>
          <w:sz w:val="30"/>
          <w:szCs w:val="30"/>
          <w:cs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CD33E63" w14:textId="77777777" w:rsidR="001511E6" w:rsidRPr="00CD07A0" w:rsidRDefault="001511E6" w:rsidP="0015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91"/>
        <w:gridCol w:w="885"/>
        <w:gridCol w:w="184"/>
        <w:gridCol w:w="997"/>
        <w:gridCol w:w="180"/>
        <w:gridCol w:w="767"/>
        <w:gridCol w:w="180"/>
        <w:gridCol w:w="1116"/>
      </w:tblGrid>
      <w:tr w:rsidR="00856C6F" w:rsidRPr="00CD07A0" w14:paraId="3953CEC6" w14:textId="77777777" w:rsidTr="00A8013A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1BCE5223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31D909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746023AE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5BC41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56C6F" w:rsidRPr="00CD07A0" w14:paraId="7D3605EC" w14:textId="77777777" w:rsidTr="008A2B2E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5F304E81" w14:textId="2E47DE5F" w:rsidR="00856C6F" w:rsidRPr="00CD07A0" w:rsidRDefault="00383036" w:rsidP="00A801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</w:t>
            </w:r>
            <w:r w:rsidR="00912F3D"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409D21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14:paraId="58D8D4E7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116C7A90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A69539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B753F1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521C3325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EE2F02E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24D11B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76BBB8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40C638E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14:paraId="6A5403AB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1DA318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069FBD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CD0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92B1590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4E7118D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9918B3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5579FF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56C6F" w:rsidRPr="00CD07A0" w14:paraId="4BDA8833" w14:textId="77777777" w:rsidTr="00A8013A">
        <w:tc>
          <w:tcPr>
            <w:tcW w:w="3510" w:type="dxa"/>
            <w:shd w:val="clear" w:color="auto" w:fill="auto"/>
          </w:tcPr>
          <w:p w14:paraId="1C8E2A38" w14:textId="77777777" w:rsidR="00856C6F" w:rsidRPr="00CD07A0" w:rsidRDefault="00856C6F" w:rsidP="00A8013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9"/>
          </w:tcPr>
          <w:p w14:paraId="14F66703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12F3D" w:rsidRPr="00CD07A0" w14:paraId="737DC790" w14:textId="77777777" w:rsidTr="008A2B2E">
        <w:tc>
          <w:tcPr>
            <w:tcW w:w="3510" w:type="dxa"/>
            <w:shd w:val="clear" w:color="auto" w:fill="auto"/>
          </w:tcPr>
          <w:p w14:paraId="4A983719" w14:textId="6757D0E4" w:rsidR="00912F3D" w:rsidRPr="00CD07A0" w:rsidRDefault="00912F3D" w:rsidP="00A8013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C869F59" w14:textId="77777777" w:rsidR="00912F3D" w:rsidRPr="00CD07A0" w:rsidRDefault="00912F3D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639BF2A5" w14:textId="77777777" w:rsidR="00912F3D" w:rsidRPr="00CD07A0" w:rsidRDefault="00912F3D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0B8918F" w14:textId="77777777" w:rsidR="00912F3D" w:rsidRPr="00CD07A0" w:rsidRDefault="00912F3D" w:rsidP="00A8013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73B5112F" w14:textId="77777777" w:rsidR="00912F3D" w:rsidRPr="00CD07A0" w:rsidRDefault="00912F3D" w:rsidP="00A8013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4612A32" w14:textId="77777777" w:rsidR="00912F3D" w:rsidRPr="00CD07A0" w:rsidRDefault="00912F3D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9C65DB" w14:textId="77777777" w:rsidR="00912F3D" w:rsidRPr="00CD07A0" w:rsidRDefault="00912F3D" w:rsidP="00A801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70FC440B" w14:textId="77777777" w:rsidR="00912F3D" w:rsidRPr="00CD07A0" w:rsidRDefault="00912F3D" w:rsidP="00A8013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8CB50C3" w14:textId="77777777" w:rsidR="00912F3D" w:rsidRPr="00CD07A0" w:rsidRDefault="00912F3D" w:rsidP="00A801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AE5F892" w14:textId="77777777" w:rsidR="00912F3D" w:rsidRPr="00CD07A0" w:rsidRDefault="00912F3D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6C6F" w:rsidRPr="00CD07A0" w14:paraId="11FE5478" w14:textId="77777777" w:rsidTr="008A2B2E">
        <w:tc>
          <w:tcPr>
            <w:tcW w:w="3510" w:type="dxa"/>
            <w:shd w:val="clear" w:color="auto" w:fill="auto"/>
          </w:tcPr>
          <w:p w14:paraId="0048C7B9" w14:textId="0B2B7503" w:rsidR="00856C6F" w:rsidRPr="00CD07A0" w:rsidRDefault="00856C6F" w:rsidP="00A8013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322B284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65272F2B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B497C32" w14:textId="77777777" w:rsidR="00856C6F" w:rsidRPr="00CD07A0" w:rsidRDefault="00856C6F" w:rsidP="00A8013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3D2E602F" w14:textId="77777777" w:rsidR="00856C6F" w:rsidRPr="00CD07A0" w:rsidRDefault="00856C6F" w:rsidP="00A8013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372CB2A2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CDB63C" w14:textId="77777777" w:rsidR="00856C6F" w:rsidRPr="00CD07A0" w:rsidRDefault="00856C6F" w:rsidP="00A801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16D4FD48" w14:textId="77777777" w:rsidR="00856C6F" w:rsidRPr="00CD07A0" w:rsidRDefault="00856C6F" w:rsidP="00A8013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0572B3" w14:textId="77777777" w:rsidR="00856C6F" w:rsidRPr="00CD07A0" w:rsidRDefault="00856C6F" w:rsidP="00A801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00DF1B3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6C6F" w:rsidRPr="00CD07A0" w14:paraId="01ACCE62" w14:textId="77777777" w:rsidTr="008A2B2E">
        <w:tc>
          <w:tcPr>
            <w:tcW w:w="3510" w:type="dxa"/>
            <w:shd w:val="clear" w:color="auto" w:fill="auto"/>
            <w:vAlign w:val="bottom"/>
          </w:tcPr>
          <w:p w14:paraId="64FB3D68" w14:textId="77777777" w:rsidR="00856C6F" w:rsidRPr="00CD07A0" w:rsidRDefault="00856C6F" w:rsidP="00A8013A">
            <w:pPr>
              <w:tabs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156FB95E" w14:textId="2FEC3E21" w:rsidR="00856C6F" w:rsidRPr="00CD07A0" w:rsidRDefault="001511E6" w:rsidP="00A8013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,738,567</w:t>
            </w:r>
          </w:p>
        </w:tc>
        <w:tc>
          <w:tcPr>
            <w:tcW w:w="191" w:type="dxa"/>
          </w:tcPr>
          <w:p w14:paraId="7A2704EA" w14:textId="77777777" w:rsidR="00856C6F" w:rsidRPr="00CD07A0" w:rsidRDefault="00856C6F" w:rsidP="00A8013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5F486EF" w14:textId="77777777" w:rsidR="00856C6F" w:rsidRPr="00CD07A0" w:rsidRDefault="00856C6F" w:rsidP="00856C6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0E95777" w14:textId="77777777" w:rsidR="00856C6F" w:rsidRPr="00CD07A0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22CD4580" w14:textId="4E25DD04" w:rsidR="00856C6F" w:rsidRPr="00CD07A0" w:rsidRDefault="001511E6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,738,567</w:t>
            </w:r>
          </w:p>
        </w:tc>
        <w:tc>
          <w:tcPr>
            <w:tcW w:w="180" w:type="dxa"/>
            <w:shd w:val="clear" w:color="auto" w:fill="auto"/>
          </w:tcPr>
          <w:p w14:paraId="37F00E1A" w14:textId="77777777" w:rsidR="00856C6F" w:rsidRPr="00CD07A0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0F59C3AE" w14:textId="77777777" w:rsidR="00856C6F" w:rsidRPr="00CD07A0" w:rsidRDefault="00856C6F" w:rsidP="00856C6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B4A196" w14:textId="77777777" w:rsidR="00856C6F" w:rsidRPr="00CD07A0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9A7B3E3" w14:textId="055A4572" w:rsidR="00856C6F" w:rsidRPr="00CD07A0" w:rsidRDefault="001511E6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,738,567</w:t>
            </w:r>
          </w:p>
        </w:tc>
      </w:tr>
      <w:tr w:rsidR="00383036" w:rsidRPr="00CD07A0" w14:paraId="5FB55B95" w14:textId="77777777" w:rsidTr="00602423">
        <w:tc>
          <w:tcPr>
            <w:tcW w:w="3510" w:type="dxa"/>
            <w:shd w:val="clear" w:color="auto" w:fill="auto"/>
          </w:tcPr>
          <w:p w14:paraId="663E5E3B" w14:textId="77777777" w:rsidR="00383036" w:rsidRPr="00CD07A0" w:rsidRDefault="00383036" w:rsidP="006024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B1D999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1EF58618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C261372" w14:textId="77777777" w:rsidR="00383036" w:rsidRPr="00CD07A0" w:rsidRDefault="00383036" w:rsidP="00602423">
            <w:pPr>
              <w:pStyle w:val="acctfourfigures"/>
              <w:tabs>
                <w:tab w:val="decimal" w:pos="416"/>
              </w:tabs>
              <w:ind w:left="-124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6BC4ED41" w14:textId="77777777" w:rsidR="00383036" w:rsidRPr="00CD07A0" w:rsidRDefault="0038303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7CCEC594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7EBF6B" w14:textId="77777777" w:rsidR="00383036" w:rsidRPr="00CD07A0" w:rsidRDefault="0038303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50824110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06F0CF" w14:textId="77777777" w:rsidR="00383036" w:rsidRPr="00CD07A0" w:rsidRDefault="0038303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551018E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1E6" w:rsidRPr="00CD07A0" w14:paraId="081902B9" w14:textId="77777777" w:rsidTr="00602423">
        <w:tc>
          <w:tcPr>
            <w:tcW w:w="3510" w:type="dxa"/>
            <w:shd w:val="clear" w:color="auto" w:fill="auto"/>
          </w:tcPr>
          <w:p w14:paraId="0937478D" w14:textId="10438F5C" w:rsidR="001511E6" w:rsidRPr="00CD07A0" w:rsidRDefault="001511E6" w:rsidP="006024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8C0950F" w14:textId="77777777" w:rsidR="001511E6" w:rsidRPr="00CD07A0" w:rsidRDefault="001511E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7F233A0F" w14:textId="77777777" w:rsidR="001511E6" w:rsidRPr="00CD07A0" w:rsidRDefault="001511E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05775AF2" w14:textId="77777777" w:rsidR="001511E6" w:rsidRPr="00CD07A0" w:rsidRDefault="001511E6" w:rsidP="00602423">
            <w:pPr>
              <w:pStyle w:val="acctfourfigures"/>
              <w:tabs>
                <w:tab w:val="decimal" w:pos="416"/>
              </w:tabs>
              <w:ind w:left="-124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EE8B561" w14:textId="77777777" w:rsidR="001511E6" w:rsidRPr="00CD07A0" w:rsidRDefault="001511E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0831E4F" w14:textId="77777777" w:rsidR="001511E6" w:rsidRPr="00CD07A0" w:rsidRDefault="001511E6" w:rsidP="006024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2E8EE5" w14:textId="77777777" w:rsidR="001511E6" w:rsidRPr="00CD07A0" w:rsidRDefault="001511E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022CCB00" w14:textId="77777777" w:rsidR="001511E6" w:rsidRPr="00CD07A0" w:rsidRDefault="001511E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747062" w14:textId="77777777" w:rsidR="001511E6" w:rsidRPr="00CD07A0" w:rsidRDefault="001511E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D08079E" w14:textId="77777777" w:rsidR="001511E6" w:rsidRPr="00CD07A0" w:rsidRDefault="001511E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1E6" w:rsidRPr="00CD07A0" w14:paraId="51E8E44F" w14:textId="77777777" w:rsidTr="00602423">
        <w:tc>
          <w:tcPr>
            <w:tcW w:w="3510" w:type="dxa"/>
            <w:shd w:val="clear" w:color="auto" w:fill="auto"/>
          </w:tcPr>
          <w:p w14:paraId="428A1E9E" w14:textId="77777777" w:rsidR="001511E6" w:rsidRPr="00CD07A0" w:rsidRDefault="001511E6" w:rsidP="006024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7C57B2A" w14:textId="77777777" w:rsidR="001511E6" w:rsidRPr="00CD07A0" w:rsidRDefault="001511E6" w:rsidP="00602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7E12DAC3" w14:textId="77777777" w:rsidR="001511E6" w:rsidRPr="00CD07A0" w:rsidRDefault="001511E6" w:rsidP="00602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45F693F" w14:textId="77777777" w:rsidR="001511E6" w:rsidRPr="00CD07A0" w:rsidRDefault="001511E6" w:rsidP="00602423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4B5559D9" w14:textId="77777777" w:rsidR="001511E6" w:rsidRPr="00CD07A0" w:rsidRDefault="001511E6" w:rsidP="0060242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2464AA02" w14:textId="77777777" w:rsidR="001511E6" w:rsidRPr="00CD07A0" w:rsidRDefault="001511E6" w:rsidP="00602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DACFD7" w14:textId="77777777" w:rsidR="001511E6" w:rsidRPr="00CD07A0" w:rsidRDefault="001511E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19643F07" w14:textId="77777777" w:rsidR="001511E6" w:rsidRPr="00CD07A0" w:rsidRDefault="001511E6" w:rsidP="00602423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5D2B3CE" w14:textId="77777777" w:rsidR="001511E6" w:rsidRPr="00CD07A0" w:rsidRDefault="001511E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F48AB84" w14:textId="77777777" w:rsidR="001511E6" w:rsidRPr="00CD07A0" w:rsidRDefault="001511E6" w:rsidP="006024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1E6" w:rsidRPr="00CD07A0" w14:paraId="74D5ADD1" w14:textId="77777777" w:rsidTr="00602423">
        <w:tc>
          <w:tcPr>
            <w:tcW w:w="3510" w:type="dxa"/>
            <w:shd w:val="clear" w:color="auto" w:fill="auto"/>
            <w:vAlign w:val="bottom"/>
          </w:tcPr>
          <w:p w14:paraId="6E8B8031" w14:textId="77777777" w:rsidR="001511E6" w:rsidRPr="00CD07A0" w:rsidRDefault="001511E6" w:rsidP="00602423">
            <w:pPr>
              <w:tabs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78C1BB4D" w14:textId="77777777" w:rsidR="001511E6" w:rsidRPr="00CD07A0" w:rsidRDefault="001511E6" w:rsidP="00602423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08,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751</w:t>
            </w:r>
          </w:p>
        </w:tc>
        <w:tc>
          <w:tcPr>
            <w:tcW w:w="191" w:type="dxa"/>
          </w:tcPr>
          <w:p w14:paraId="3B3B8191" w14:textId="77777777" w:rsidR="001511E6" w:rsidRPr="00CD07A0" w:rsidRDefault="001511E6" w:rsidP="00602423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4E6769B" w14:textId="77777777" w:rsidR="001511E6" w:rsidRPr="00CD07A0" w:rsidRDefault="001511E6" w:rsidP="006024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8611DD5" w14:textId="77777777" w:rsidR="001511E6" w:rsidRPr="00CD07A0" w:rsidRDefault="001511E6" w:rsidP="00602423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0C2423B" w14:textId="77777777" w:rsidR="001511E6" w:rsidRPr="00CD07A0" w:rsidRDefault="001511E6" w:rsidP="00602423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6,708,751</w:t>
            </w:r>
          </w:p>
        </w:tc>
        <w:tc>
          <w:tcPr>
            <w:tcW w:w="180" w:type="dxa"/>
            <w:shd w:val="clear" w:color="auto" w:fill="auto"/>
          </w:tcPr>
          <w:p w14:paraId="4773A0B5" w14:textId="77777777" w:rsidR="001511E6" w:rsidRPr="00CD07A0" w:rsidRDefault="001511E6" w:rsidP="00602423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39E92056" w14:textId="77777777" w:rsidR="001511E6" w:rsidRPr="00CD07A0" w:rsidRDefault="001511E6" w:rsidP="006024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8A6240" w14:textId="77777777" w:rsidR="001511E6" w:rsidRPr="00CD07A0" w:rsidRDefault="001511E6" w:rsidP="00602423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AE81761" w14:textId="77777777" w:rsidR="001511E6" w:rsidRPr="00CD07A0" w:rsidRDefault="001511E6" w:rsidP="00602423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6,708,751</w:t>
            </w:r>
          </w:p>
        </w:tc>
      </w:tr>
    </w:tbl>
    <w:p w14:paraId="2017F24D" w14:textId="77777777" w:rsidR="00383036" w:rsidRPr="00CD07A0" w:rsidRDefault="00383036" w:rsidP="004F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8B6E4" w14:textId="4B874968" w:rsidR="00856C6F" w:rsidRPr="00CD07A0" w:rsidRDefault="00944058" w:rsidP="004F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D07A0">
        <w:rPr>
          <w:rFonts w:ascii="Angsana New" w:hAnsi="Angsana New" w:hint="cs"/>
          <w:sz w:val="30"/>
          <w:szCs w:val="30"/>
          <w:cs/>
        </w:rPr>
        <w:t>ตาราง</w:t>
      </w:r>
      <w:r w:rsidR="00285A01" w:rsidRPr="00CD07A0">
        <w:rPr>
          <w:rFonts w:ascii="Angsana New" w:hAnsi="Angsana New" w:hint="cs"/>
          <w:sz w:val="30"/>
          <w:szCs w:val="30"/>
          <w:cs/>
        </w:rPr>
        <w:t>ดัง</w:t>
      </w:r>
      <w:r w:rsidRPr="00CD07A0">
        <w:rPr>
          <w:rFonts w:ascii="Angsana New" w:hAnsi="Angsana New" w:hint="cs"/>
          <w:sz w:val="30"/>
          <w:szCs w:val="30"/>
          <w:cs/>
        </w:rPr>
        <w:t>ต่อไปนี้แสดงเทคนิคการประเมินมูลค่าของ</w:t>
      </w:r>
      <w:r w:rsidR="00856C6F" w:rsidRPr="00CD07A0">
        <w:rPr>
          <w:rFonts w:ascii="Angsana New" w:hAnsi="Angsana New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CD07A0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</w:p>
    <w:p w14:paraId="586D0E49" w14:textId="77777777" w:rsidR="00856C6F" w:rsidRPr="00CD07A0" w:rsidRDefault="00856C6F" w:rsidP="0085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87" w:type="dxa"/>
        <w:tblLook w:val="04A0" w:firstRow="1" w:lastRow="0" w:firstColumn="1" w:lastColumn="0" w:noHBand="0" w:noVBand="1"/>
      </w:tblPr>
      <w:tblGrid>
        <w:gridCol w:w="2358"/>
        <w:gridCol w:w="236"/>
        <w:gridCol w:w="6829"/>
      </w:tblGrid>
      <w:tr w:rsidR="00856C6F" w:rsidRPr="00CD07A0" w14:paraId="625E74CE" w14:textId="77777777" w:rsidTr="00A8013A">
        <w:trPr>
          <w:tblHeader/>
        </w:trPr>
        <w:tc>
          <w:tcPr>
            <w:tcW w:w="2358" w:type="dxa"/>
            <w:shd w:val="clear" w:color="auto" w:fill="auto"/>
          </w:tcPr>
          <w:p w14:paraId="6AC9EEF8" w14:textId="77777777" w:rsidR="00856C6F" w:rsidRPr="00CD07A0" w:rsidRDefault="00856C6F" w:rsidP="00383036">
            <w:pPr>
              <w:pStyle w:val="block"/>
              <w:spacing w:after="0" w:line="240" w:lineRule="atLeast"/>
              <w:ind w:left="5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D07A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FE181E0" w14:textId="77777777" w:rsidR="00856C6F" w:rsidRPr="00CD07A0" w:rsidRDefault="00856C6F" w:rsidP="0038303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  <w:shd w:val="clear" w:color="auto" w:fill="auto"/>
          </w:tcPr>
          <w:p w14:paraId="694049DC" w14:textId="77777777" w:rsidR="00856C6F" w:rsidRPr="00CD07A0" w:rsidRDefault="00856C6F" w:rsidP="00383036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CD07A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56C6F" w:rsidRPr="00CD07A0" w14:paraId="4812F3F0" w14:textId="77777777" w:rsidTr="00A8013A">
        <w:tc>
          <w:tcPr>
            <w:tcW w:w="2358" w:type="dxa"/>
            <w:shd w:val="clear" w:color="auto" w:fill="auto"/>
          </w:tcPr>
          <w:p w14:paraId="5CB3F4A7" w14:textId="77777777" w:rsidR="00856C6F" w:rsidRPr="00CD07A0" w:rsidRDefault="00856C6F" w:rsidP="00A8013A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07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7EBD8122" w14:textId="77777777" w:rsidR="00856C6F" w:rsidRPr="00CD07A0" w:rsidRDefault="00856C6F" w:rsidP="00A8013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  <w:shd w:val="clear" w:color="auto" w:fill="auto"/>
          </w:tcPr>
          <w:p w14:paraId="470FE6B8" w14:textId="1F77C1DC" w:rsidR="00856C6F" w:rsidRPr="00CD07A0" w:rsidRDefault="00856C6F" w:rsidP="00ED1267">
            <w:pPr>
              <w:pStyle w:val="block"/>
              <w:spacing w:after="0" w:line="240" w:lineRule="atLeast"/>
              <w:ind w:left="264" w:right="70" w:hanging="26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7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มูลค่ายุติธรรมอ้างอิงราคาซื้อขายสัญญาซื้อขายเงินตราต่างประเทศล่วงหน้า </w:t>
            </w:r>
            <w:r w:rsidR="00944058" w:rsidRPr="00CD07A0">
              <w:rPr>
                <w:rFonts w:ascii="Angsana New" w:hAnsi="Angsana New" w:cstheme="minorBidi"/>
                <w:sz w:val="30"/>
                <w:szCs w:val="30"/>
                <w:cs/>
                <w:lang w:bidi="th-TH"/>
              </w:rPr>
              <w:br/>
            </w:r>
            <w:r w:rsidRPr="00CD07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วันที่รายงาน </w:t>
            </w:r>
          </w:p>
        </w:tc>
      </w:tr>
    </w:tbl>
    <w:p w14:paraId="5A151D9A" w14:textId="7D8C5AA1" w:rsidR="003B6483" w:rsidRPr="00CD07A0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7DD697" w14:textId="529E1B52" w:rsidR="00383036" w:rsidRPr="00CD07A0" w:rsidRDefault="00383036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8B0909" w14:textId="6EE6557D" w:rsidR="00383036" w:rsidRPr="00CD07A0" w:rsidRDefault="00383036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6A9798" w14:textId="35466D5F" w:rsidR="00383036" w:rsidRPr="00CD07A0" w:rsidRDefault="00383036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DEB677" w14:textId="200AF515" w:rsidR="00383036" w:rsidRPr="00CD07A0" w:rsidRDefault="00383036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5B5B9" w14:textId="55D9DAF6" w:rsidR="00D97C86" w:rsidRPr="00CD07A0" w:rsidRDefault="00D97C86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(ข) 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นโยบายการจัดการความเสี่ยงทางด้านการเงิน   </w:t>
      </w:r>
    </w:p>
    <w:p w14:paraId="78F7E9B5" w14:textId="0D4CB790" w:rsidR="00EE315E" w:rsidRPr="00CD07A0" w:rsidRDefault="00EE315E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8F8A2A5" w14:textId="18038D41" w:rsidR="00223D93" w:rsidRPr="00CD07A0" w:rsidRDefault="00223D93" w:rsidP="00223D9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5845E58" w14:textId="10D2B99F" w:rsidR="00223D93" w:rsidRPr="00CD07A0" w:rsidRDefault="00223D93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6A7AE" w14:textId="2329FE0F" w:rsidR="003B6483" w:rsidRPr="00CD07A0" w:rsidRDefault="003B6483" w:rsidP="00031A5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CD07A0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D04461D" w14:textId="77777777" w:rsidR="005474DA" w:rsidRPr="00CD07A0" w:rsidRDefault="005474DA" w:rsidP="00031A5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B8132" w14:textId="2BC160D5" w:rsidR="003B6483" w:rsidRPr="00CD07A0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AC8693" w14:textId="77777777" w:rsidR="001C1F65" w:rsidRPr="00CD07A0" w:rsidRDefault="001C1F65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F5F82" w14:textId="5373B61B" w:rsidR="003B6483" w:rsidRPr="00CD07A0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E52271" w14:textId="77777777" w:rsidR="005474DA" w:rsidRPr="00CD07A0" w:rsidRDefault="005474DA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F6DA7" w14:textId="5F646598" w:rsidR="00F56E81" w:rsidRPr="00CD07A0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ความเสี่ยงด้านเครดิต</w:t>
      </w:r>
    </w:p>
    <w:p w14:paraId="61BD87C5" w14:textId="77777777" w:rsidR="00F56E81" w:rsidRPr="00CD07A0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D3D52" w14:textId="1E191E2C" w:rsidR="003B6483" w:rsidRPr="00CD07A0" w:rsidRDefault="003B6483" w:rsidP="00E404DE">
      <w:pPr>
        <w:tabs>
          <w:tab w:val="clear" w:pos="454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8A5262" w:rsidRPr="00CD07A0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</w:p>
    <w:p w14:paraId="6B473E5F" w14:textId="77777777" w:rsidR="00D94C7A" w:rsidRPr="00CD07A0" w:rsidRDefault="00D94C7A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10358BA6" w14:textId="77777777" w:rsidR="00D94C7A" w:rsidRPr="00CD07A0" w:rsidRDefault="00D94C7A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02497476" w14:textId="77777777" w:rsidR="00D94C7A" w:rsidRPr="00CD07A0" w:rsidRDefault="00D94C7A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0A8F692E" w14:textId="77777777" w:rsidR="00D94C7A" w:rsidRPr="00CD07A0" w:rsidRDefault="00D94C7A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5D1FBDC1" w14:textId="77777777" w:rsidR="00D94C7A" w:rsidRPr="00CD07A0" w:rsidRDefault="00D94C7A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1CE3FB7D" w14:textId="3AC2C581" w:rsidR="00223D93" w:rsidRPr="00CD07A0" w:rsidRDefault="00223D93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576DB0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 ลูกหนี้การค้า</w:t>
      </w:r>
    </w:p>
    <w:p w14:paraId="57BC2BBA" w14:textId="77777777" w:rsidR="00D94C7A" w:rsidRPr="00CD07A0" w:rsidRDefault="00D94C7A" w:rsidP="00383036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6399CDB" w14:textId="5CD0F7B8" w:rsidR="00F56E81" w:rsidRPr="00CD07A0" w:rsidRDefault="00F56E81" w:rsidP="00383036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ความเสี่ยงด้านเครดิตของบริษัทได้รับอิทธิพลมาจากลักษณะเฉพาะตัวของลูกค้าแต่ละรายอย่าง</w:t>
      </w:r>
      <w:r w:rsidR="001E7773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ไรก็ตาม ผู้บริหารต้องพิจารณาถึงปัจจัยอื่น ๆ ซึ่งอาจส่งผลต่อความเสี่ยงด้านเครดิตของลูกค้า</w:t>
      </w:r>
      <w:r w:rsidR="001E7773"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Pr="00CD07A0">
        <w:rPr>
          <w:rFonts w:asciiTheme="majorBidi" w:hAnsiTheme="majorBidi" w:cstheme="majorBidi"/>
          <w:sz w:val="30"/>
          <w:szCs w:val="30"/>
        </w:rPr>
        <w:t>1</w:t>
      </w:r>
      <w:r w:rsidR="0065527B" w:rsidRPr="00CD07A0">
        <w:rPr>
          <w:rFonts w:asciiTheme="majorBidi" w:hAnsiTheme="majorBidi" w:cstheme="majorBidi"/>
          <w:sz w:val="30"/>
          <w:szCs w:val="30"/>
        </w:rPr>
        <w:t>3</w:t>
      </w:r>
    </w:p>
    <w:p w14:paraId="3B432D70" w14:textId="77777777" w:rsidR="00F56E81" w:rsidRPr="00CD07A0" w:rsidRDefault="00F56E81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14:paraId="1B32FE27" w14:textId="55033602" w:rsidR="00F56E81" w:rsidRPr="00CD07A0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</w:t>
      </w:r>
      <w:r w:rsidR="009A5E9B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ลูกค้ารายใหม่แต่ละรายก่อนที่บริษัทจะเสนอระยะเวลาและเงื่อนไขทางการค้า บริษัทจะทบทวน</w:t>
      </w:r>
      <w:r w:rsidR="009A5E9B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</w:t>
      </w:r>
      <w:r w:rsidR="0051193D" w:rsidRPr="00CD07A0">
        <w:rPr>
          <w:rFonts w:asciiTheme="majorBidi" w:hAnsiTheme="majorBidi" w:cstheme="majorBidi"/>
          <w:sz w:val="30"/>
          <w:szCs w:val="30"/>
          <w:cs/>
        </w:rPr>
        <w:t>กรรมการผู้อำนวยการ</w:t>
      </w:r>
    </w:p>
    <w:p w14:paraId="55A5708F" w14:textId="77777777" w:rsidR="001C1F65" w:rsidRPr="00CD07A0" w:rsidRDefault="001C1F65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14:paraId="34E82F0B" w14:textId="10323B84" w:rsidR="00F56E81" w:rsidRPr="00CD07A0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F15D4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sz w:val="30"/>
          <w:szCs w:val="30"/>
        </w:rPr>
        <w:t xml:space="preserve">30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 </w:t>
      </w:r>
    </w:p>
    <w:p w14:paraId="4A619455" w14:textId="0D2D5A23" w:rsidR="00F56E81" w:rsidRPr="00CD07A0" w:rsidRDefault="00F56E81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14:paraId="700E1157" w14:textId="715EA057" w:rsidR="009308A4" w:rsidRPr="00CD07A0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A711EA" w:rsidRPr="00CD07A0">
        <w:rPr>
          <w:rFonts w:asciiTheme="majorBidi" w:hAnsiTheme="majorBidi" w:cstheme="majorBidi"/>
          <w:sz w:val="30"/>
          <w:szCs w:val="30"/>
        </w:rPr>
        <w:t>6</w:t>
      </w:r>
    </w:p>
    <w:p w14:paraId="2C097268" w14:textId="77777777" w:rsidR="00A711EA" w:rsidRPr="00CD07A0" w:rsidRDefault="00A711EA" w:rsidP="00A711E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27691981" w14:textId="6AAEB09E" w:rsidR="008463D2" w:rsidRPr="00CD07A0" w:rsidRDefault="008463D2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C060C" w:rsidRPr="00CD07A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เงินสดและรายการเทียบเท่าเงินสด</w:t>
      </w:r>
      <w:r w:rsidR="00A72972" w:rsidRPr="00CD07A0">
        <w:rPr>
          <w:rFonts w:asciiTheme="majorBidi" w:hAnsiTheme="majorBidi" w:cstheme="majorBidi"/>
          <w:i/>
          <w:iCs/>
          <w:sz w:val="30"/>
          <w:szCs w:val="30"/>
          <w:cs/>
        </w:rPr>
        <w:t>และอนุพันธ์</w:t>
      </w:r>
    </w:p>
    <w:p w14:paraId="06042D61" w14:textId="7727BE8A" w:rsidR="008463D2" w:rsidRPr="00CD07A0" w:rsidRDefault="008463D2" w:rsidP="00E404DE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694D8899" w14:textId="74649DD6" w:rsidR="008463D2" w:rsidRPr="00CD07A0" w:rsidRDefault="008463D2" w:rsidP="00E404D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A72972" w:rsidRPr="00CD07A0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และสินทรัพย์อนุพันธ์</w:t>
      </w:r>
      <w:r w:rsidR="009D77F8" w:rsidRPr="00CD07A0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9D77F8" w:rsidRPr="00CD07A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13B1CF44" w14:textId="7D67485A" w:rsidR="008463D2" w:rsidRPr="00CD07A0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24"/>
          <w:szCs w:val="24"/>
        </w:rPr>
      </w:pPr>
    </w:p>
    <w:p w14:paraId="2FC08FD2" w14:textId="7AB3D5BA" w:rsidR="008463D2" w:rsidRPr="00CD07A0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ความเสี่ยงด้านสภาพคล่อง</w:t>
      </w:r>
    </w:p>
    <w:p w14:paraId="4B20433E" w14:textId="77777777" w:rsidR="008463D2" w:rsidRPr="00CD07A0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24"/>
          <w:szCs w:val="24"/>
          <w:lang w:bidi="ar-SA"/>
        </w:rPr>
      </w:pPr>
    </w:p>
    <w:p w14:paraId="1F17C02F" w14:textId="0C1A4727" w:rsidR="008463D2" w:rsidRPr="00CD07A0" w:rsidRDefault="008463D2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67285DFC" w14:textId="12AA7CF1" w:rsidR="003D5E2B" w:rsidRPr="00CD07A0" w:rsidRDefault="003D5E2B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CCCC0F" w14:textId="4E67994C" w:rsidR="00405F6F" w:rsidRPr="00CD07A0" w:rsidRDefault="003D5E2B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1C128C" w:rsidRPr="00CD07A0">
        <w:rPr>
          <w:rFonts w:asciiTheme="majorBidi" w:hAnsiTheme="majorBidi" w:cstheme="majorBidi"/>
          <w:sz w:val="30"/>
          <w:szCs w:val="30"/>
          <w:cs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โดย</w:t>
      </w:r>
      <w:r w:rsidR="009D77F8" w:rsidRPr="00CD07A0">
        <w:rPr>
          <w:rFonts w:asciiTheme="majorBidi" w:hAnsiTheme="majorBidi" w:cstheme="majorBidi"/>
          <w:sz w:val="30"/>
          <w:szCs w:val="30"/>
          <w:cs/>
        </w:rPr>
        <w:t>แสดง</w:t>
      </w:r>
      <w:r w:rsidRPr="00CD07A0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</w:t>
      </w:r>
      <w:r w:rsidR="00A02A72" w:rsidRPr="00CD07A0">
        <w:rPr>
          <w:rFonts w:asciiTheme="majorBidi" w:hAnsiTheme="majorBidi" w:cstheme="majorBidi"/>
          <w:sz w:val="30"/>
          <w:szCs w:val="30"/>
          <w:cs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หากหักกลบตามสัญญา</w:t>
      </w:r>
    </w:p>
    <w:p w14:paraId="2E779CAE" w14:textId="24C60DEB" w:rsidR="00BF6FFE" w:rsidRPr="00CD07A0" w:rsidRDefault="00BF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1027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4"/>
        <w:gridCol w:w="1259"/>
        <w:gridCol w:w="270"/>
        <w:gridCol w:w="1259"/>
        <w:gridCol w:w="270"/>
        <w:gridCol w:w="1169"/>
        <w:gridCol w:w="270"/>
        <w:gridCol w:w="1259"/>
        <w:gridCol w:w="236"/>
        <w:gridCol w:w="1308"/>
      </w:tblGrid>
      <w:tr w:rsidR="00BE6B03" w:rsidRPr="00CD07A0" w14:paraId="312EFC27" w14:textId="77777777" w:rsidTr="00383036">
        <w:tc>
          <w:tcPr>
            <w:tcW w:w="2974" w:type="dxa"/>
            <w:hideMark/>
          </w:tcPr>
          <w:p w14:paraId="4E002B97" w14:textId="77777777" w:rsidR="00BE6B03" w:rsidRPr="00CD07A0" w:rsidRDefault="00BE6B03" w:rsidP="00864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9519C4" w14:textId="665751B0" w:rsidR="00BE6B03" w:rsidRPr="00CD07A0" w:rsidRDefault="00BE6B03" w:rsidP="00864A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A7335" w14:textId="77777777" w:rsidR="00BE6B03" w:rsidRPr="00CD07A0" w:rsidRDefault="00BE6B03" w:rsidP="00864A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1" w:type="dxa"/>
            <w:gridSpan w:val="7"/>
            <w:tcBorders>
              <w:bottom w:val="single" w:sz="4" w:space="0" w:color="auto"/>
            </w:tcBorders>
          </w:tcPr>
          <w:p w14:paraId="61F28D98" w14:textId="528A7B24" w:rsidR="00BE6B03" w:rsidRPr="00CD07A0" w:rsidRDefault="00BE6B03" w:rsidP="00BE6B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534C4" w:rsidRPr="00CD07A0" w14:paraId="7F3AA809" w14:textId="77777777" w:rsidTr="00383036">
        <w:tc>
          <w:tcPr>
            <w:tcW w:w="2974" w:type="dxa"/>
            <w:vAlign w:val="bottom"/>
            <w:hideMark/>
          </w:tcPr>
          <w:p w14:paraId="728C2846" w14:textId="002D1846" w:rsidR="00A534C4" w:rsidRPr="00CD07A0" w:rsidRDefault="00A534C4" w:rsidP="008C74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9" w:type="dxa"/>
            <w:vAlign w:val="bottom"/>
            <w:hideMark/>
          </w:tcPr>
          <w:p w14:paraId="05F209E8" w14:textId="0DE25373" w:rsidR="00A534C4" w:rsidRPr="00CD07A0" w:rsidRDefault="00A534C4" w:rsidP="008C74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172C227" w14:textId="77777777" w:rsidR="00A534C4" w:rsidRPr="00CD07A0" w:rsidRDefault="00A534C4" w:rsidP="008C74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8F26D7" w14:textId="77777777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  <w:hideMark/>
          </w:tcPr>
          <w:p w14:paraId="00D1C353" w14:textId="77777777" w:rsidR="00A534C4" w:rsidRPr="00CD07A0" w:rsidRDefault="00A534C4" w:rsidP="008C746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3F09FE" w14:textId="77777777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hideMark/>
          </w:tcPr>
          <w:p w14:paraId="2F6F09A7" w14:textId="77777777" w:rsidR="00A534C4" w:rsidRPr="00CD07A0" w:rsidRDefault="00A534C4" w:rsidP="008C746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D2095F" w14:textId="77777777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7FAE464" w14:textId="2D23EC60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62FFA10" w14:textId="28A6BE4B" w:rsidR="00A534C4" w:rsidRPr="00CD07A0" w:rsidRDefault="00A534C4" w:rsidP="00A534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="00383036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83036"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E30EEB" w14:textId="77777777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  <w:hideMark/>
          </w:tcPr>
          <w:p w14:paraId="01BE5E77" w14:textId="7665E3DA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E6B03" w:rsidRPr="00CD07A0" w14:paraId="03E9A364" w14:textId="77777777" w:rsidTr="00383036">
        <w:tc>
          <w:tcPr>
            <w:tcW w:w="2974" w:type="dxa"/>
            <w:vAlign w:val="bottom"/>
          </w:tcPr>
          <w:p w14:paraId="084D52F1" w14:textId="77777777" w:rsidR="00BE6B03" w:rsidRPr="00CD07A0" w:rsidRDefault="00BE6B03" w:rsidP="008C74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28B95C34" w14:textId="77777777" w:rsidR="00BE6B03" w:rsidRPr="00CD07A0" w:rsidRDefault="00BE6B03" w:rsidP="008C74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1" w:type="dxa"/>
            <w:gridSpan w:val="8"/>
          </w:tcPr>
          <w:p w14:paraId="1973A0B9" w14:textId="4AC0166D" w:rsidR="00BE6B03" w:rsidRPr="00CD07A0" w:rsidRDefault="00BE6B03" w:rsidP="00BE6B03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D277A5" w:rsidRPr="00CD07A0" w14:paraId="1ED743A7" w14:textId="77777777" w:rsidTr="00383036">
        <w:tc>
          <w:tcPr>
            <w:tcW w:w="2974" w:type="dxa"/>
          </w:tcPr>
          <w:p w14:paraId="7504E609" w14:textId="617237EF" w:rsidR="00D277A5" w:rsidRPr="00CD07A0" w:rsidRDefault="00D277A5" w:rsidP="008C74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59" w:type="dxa"/>
          </w:tcPr>
          <w:p w14:paraId="57F9E7B2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A7E64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40F9D4B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20D5B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D971DFF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6937B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34B956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70869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1CCA7AD7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34C4" w:rsidRPr="00CD07A0" w14:paraId="4A29F11D" w14:textId="77777777" w:rsidTr="00383036">
        <w:tc>
          <w:tcPr>
            <w:tcW w:w="2974" w:type="dxa"/>
            <w:hideMark/>
          </w:tcPr>
          <w:p w14:paraId="352DE010" w14:textId="77777777" w:rsidR="00A534C4" w:rsidRPr="00CD07A0" w:rsidRDefault="00A534C4" w:rsidP="008C74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59" w:type="dxa"/>
          </w:tcPr>
          <w:p w14:paraId="3BF98A26" w14:textId="5EF92D2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5A074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597B5F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EE7D1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87023F5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0181D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3B89E2E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C023C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5749ED85" w14:textId="35538CC4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34C4" w:rsidRPr="00CD07A0" w14:paraId="0C922FCB" w14:textId="77777777" w:rsidTr="00383036">
        <w:tc>
          <w:tcPr>
            <w:tcW w:w="2974" w:type="dxa"/>
            <w:vAlign w:val="bottom"/>
          </w:tcPr>
          <w:p w14:paraId="0A31CED7" w14:textId="77777777" w:rsidR="00A534C4" w:rsidRPr="00CD07A0" w:rsidRDefault="00A534C4" w:rsidP="008C74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9" w:type="dxa"/>
            <w:vAlign w:val="bottom"/>
          </w:tcPr>
          <w:p w14:paraId="33D8D104" w14:textId="6A21E60C" w:rsidR="00A534C4" w:rsidRPr="00CD07A0" w:rsidRDefault="00A534C4" w:rsidP="00D9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154,515,674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FD76829" w14:textId="77777777" w:rsidR="00A534C4" w:rsidRPr="00CD07A0" w:rsidRDefault="00A534C4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5C3C157" w14:textId="1BDB1A4D" w:rsidR="00A534C4" w:rsidRPr="00CD07A0" w:rsidRDefault="00A534C4" w:rsidP="00D9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(154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,515,674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1DCF547" w14:textId="77777777" w:rsidR="00A534C4" w:rsidRPr="00CD07A0" w:rsidRDefault="00A534C4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4BA9A5A" w14:textId="77777777" w:rsidR="00A534C4" w:rsidRPr="00CD07A0" w:rsidRDefault="00A534C4" w:rsidP="0034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5C06EAC" w14:textId="77777777" w:rsidR="00A534C4" w:rsidRPr="00CD07A0" w:rsidRDefault="00A534C4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19E5A7" w14:textId="4AE6609C" w:rsidR="00A534C4" w:rsidRPr="00CD07A0" w:rsidRDefault="00A534C4" w:rsidP="00C65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13E54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B15C00F" w14:textId="77777777" w:rsidR="00A534C4" w:rsidRPr="00CD07A0" w:rsidRDefault="00A534C4" w:rsidP="00D9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32629F9E" w14:textId="4D5899EC" w:rsidR="00A534C4" w:rsidRPr="00CD07A0" w:rsidRDefault="00A534C4" w:rsidP="00D9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154,515,674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534C4" w:rsidRPr="00CD07A0" w14:paraId="2EEAD8A4" w14:textId="77777777" w:rsidTr="00383036">
        <w:tc>
          <w:tcPr>
            <w:tcW w:w="2974" w:type="dxa"/>
            <w:vAlign w:val="bottom"/>
            <w:hideMark/>
          </w:tcPr>
          <w:p w14:paraId="5F40257C" w14:textId="77777777" w:rsidR="00A534C4" w:rsidRPr="00CD07A0" w:rsidRDefault="00A534C4" w:rsidP="00A534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  <w:vAlign w:val="bottom"/>
          </w:tcPr>
          <w:p w14:paraId="3AEADC5D" w14:textId="1613675F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928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060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F14BF37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F87C3E" w14:textId="357816AE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/>
                <w:sz w:val="30"/>
                <w:szCs w:val="30"/>
              </w:rPr>
              <w:t>4,907,059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CC33982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881E1AE" w14:textId="0DFB463C" w:rsidR="00A534C4" w:rsidRPr="00CD07A0" w:rsidRDefault="00A534C4" w:rsidP="00BE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70952" w:rsidRPr="00CD07A0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 w:rsidR="00370952"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370952" w:rsidRPr="00CD07A0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  <w:r w:rsidR="00370952"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370952" w:rsidRPr="00CD07A0">
              <w:rPr>
                <w:rFonts w:asciiTheme="majorBidi" w:hAnsiTheme="majorBidi"/>
                <w:sz w:val="30"/>
                <w:szCs w:val="30"/>
                <w:cs/>
              </w:rPr>
              <w:t>823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9BBA58D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783BF37" w14:textId="52FD66E5" w:rsidR="00A534C4" w:rsidRPr="00CD07A0" w:rsidRDefault="00A534C4" w:rsidP="00BE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70952" w:rsidRPr="00CD07A0">
              <w:rPr>
                <w:rFonts w:asciiTheme="majorBidi" w:hAnsiTheme="majorBidi"/>
                <w:sz w:val="30"/>
                <w:szCs w:val="30"/>
              </w:rPr>
              <w:t>6,078,718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2B89F8E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5ECB0E27" w14:textId="76C1971E" w:rsidR="00A534C4" w:rsidRPr="00CD07A0" w:rsidRDefault="00A534C4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70952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="00370952" w:rsidRPr="00CD07A0">
              <w:rPr>
                <w:rFonts w:asciiTheme="majorBidi" w:hAnsiTheme="majorBidi" w:cstheme="majorBidi"/>
                <w:sz w:val="30"/>
                <w:szCs w:val="30"/>
              </w:rPr>
              <w:t>,390,600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534C4" w:rsidRPr="00CD07A0" w14:paraId="50E66F1F" w14:textId="77777777" w:rsidTr="00383036">
        <w:trPr>
          <w:trHeight w:val="119"/>
        </w:trPr>
        <w:tc>
          <w:tcPr>
            <w:tcW w:w="2974" w:type="dxa"/>
            <w:hideMark/>
          </w:tcPr>
          <w:p w14:paraId="0285E9B1" w14:textId="77777777" w:rsidR="00A534C4" w:rsidRPr="00CD07A0" w:rsidRDefault="00A534C4" w:rsidP="00A534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6662E42B" w14:textId="0B7DE9A5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072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221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AD840A7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5354140" w14:textId="119537C3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353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969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7151461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EBBCF29" w14:textId="0BC85ADD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 (2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869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740)</w:t>
            </w:r>
          </w:p>
        </w:tc>
        <w:tc>
          <w:tcPr>
            <w:tcW w:w="270" w:type="dxa"/>
            <w:vAlign w:val="bottom"/>
          </w:tcPr>
          <w:p w14:paraId="060756E7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3AD02AC" w14:textId="586E74AC" w:rsidR="00A534C4" w:rsidRPr="00CD07A0" w:rsidRDefault="00C70B4E" w:rsidP="00C65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   -</w:t>
            </w:r>
            <w:r w:rsidR="00A534C4"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6" w:type="dxa"/>
          </w:tcPr>
          <w:p w14:paraId="1368B8D6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629D8AE5" w14:textId="7FCDC0C1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223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709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534C4" w:rsidRPr="00CD07A0" w14:paraId="629ADC4D" w14:textId="77777777" w:rsidTr="00383036">
        <w:tc>
          <w:tcPr>
            <w:tcW w:w="2974" w:type="dxa"/>
          </w:tcPr>
          <w:p w14:paraId="3341E2BC" w14:textId="77777777" w:rsidR="00A534C4" w:rsidRPr="00CD07A0" w:rsidRDefault="00A534C4" w:rsidP="00A534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42469" w14:textId="405B4135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(185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,515,955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1158905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63321" w14:textId="4C58C34D" w:rsidR="00A534C4" w:rsidRPr="00CD07A0" w:rsidRDefault="00A534C4" w:rsidP="00C7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C70B4E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160,776,702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4541B57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9D074" w14:textId="12D940E0" w:rsidR="00A534C4" w:rsidRPr="00CD07A0" w:rsidRDefault="00A534C4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370952"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</w:t>
            </w:r>
            <w:r w:rsidR="0037095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,274,563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2AEE468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F7B86" w14:textId="39646DD3" w:rsidR="00A534C4" w:rsidRPr="00CD07A0" w:rsidRDefault="00A534C4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370952"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="0037095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,078,718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30F1161" w14:textId="77777777" w:rsidR="00A534C4" w:rsidRPr="00CD07A0" w:rsidRDefault="00A534C4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D43B1" w14:textId="63E4C135" w:rsidR="00A534C4" w:rsidRPr="00CD07A0" w:rsidRDefault="00A534C4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37095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189,129,983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383036" w:rsidRPr="00CD07A0" w14:paraId="7CBF897C" w14:textId="77777777" w:rsidTr="00383036">
        <w:tc>
          <w:tcPr>
            <w:tcW w:w="2974" w:type="dxa"/>
          </w:tcPr>
          <w:p w14:paraId="745E51E9" w14:textId="77777777" w:rsidR="00383036" w:rsidRPr="00CD07A0" w:rsidRDefault="00383036" w:rsidP="00A534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61793DFF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4C3E46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1EFDC6B8" w14:textId="77777777" w:rsidR="00383036" w:rsidRPr="00CD07A0" w:rsidRDefault="00383036" w:rsidP="00C7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BD38AC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5E33CEF6" w14:textId="77777777" w:rsidR="00383036" w:rsidRPr="00CD07A0" w:rsidRDefault="00383036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97A137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48107965" w14:textId="77777777" w:rsidR="00383036" w:rsidRPr="00CD07A0" w:rsidRDefault="00383036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0DFD4B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nil"/>
            </w:tcBorders>
          </w:tcPr>
          <w:p w14:paraId="22BB0BC7" w14:textId="77777777" w:rsidR="00383036" w:rsidRPr="00CD07A0" w:rsidRDefault="00383036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83036" w:rsidRPr="00CD07A0" w14:paraId="29821601" w14:textId="77777777" w:rsidTr="00C36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5DC0" w14:textId="5D08E190" w:rsidR="00383036" w:rsidRPr="00CD07A0" w:rsidRDefault="00383036" w:rsidP="0038303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C483E41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92398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A277235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53BFD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EEB1F7D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2402A9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986D7CD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11951D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E923181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036" w:rsidRPr="00CD07A0" w14:paraId="7F52D62E" w14:textId="77777777" w:rsidTr="003830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C3796" w14:textId="545F7167" w:rsidR="00383036" w:rsidRPr="00CD07A0" w:rsidRDefault="00383036" w:rsidP="0038303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8DD5998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30FD5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C4342A2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601C0B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12087A5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00A0E0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B28ACB4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7674D8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56D5B41" w14:textId="77777777" w:rsidR="00383036" w:rsidRPr="00CD07A0" w:rsidRDefault="00383036" w:rsidP="0038303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036" w:rsidRPr="00CD07A0" w14:paraId="10CF421A" w14:textId="77777777" w:rsidTr="00A23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8F6F" w14:textId="2F36299E" w:rsidR="00383036" w:rsidRPr="00CD07A0" w:rsidRDefault="00383036" w:rsidP="0038303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C5E5E61" w14:textId="4ED0F20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(66,863)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78CE6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8C52F58" w14:textId="30606428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(66,863)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60A01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5AA8354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D2BD9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207E0E6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4BB2D1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A17DEE8" w14:textId="1C29A169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(66,863)</w:t>
            </w:r>
          </w:p>
        </w:tc>
      </w:tr>
      <w:tr w:rsidR="00383036" w:rsidRPr="00CD07A0" w14:paraId="782580DC" w14:textId="77777777" w:rsidTr="003830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78E6C" w14:textId="08A32CAA" w:rsidR="00383036" w:rsidRPr="00CD07A0" w:rsidRDefault="00383036" w:rsidP="0038303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FC12A" w14:textId="7CA31FE8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(92,493,197)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252E1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26DCA" w14:textId="7DC16F34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(92,493,197)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1A8F04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D3B82" w14:textId="14DFE532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0C6C3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60D31" w14:textId="6C685CCB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54EF4A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C9F3C" w14:textId="0421EBBA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(92,493,197)</w:t>
            </w:r>
          </w:p>
        </w:tc>
      </w:tr>
      <w:tr w:rsidR="00383036" w:rsidRPr="00CD07A0" w14:paraId="2FB038A8" w14:textId="77777777" w:rsidTr="003830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</w:tcPr>
          <w:p w14:paraId="0B88C8CD" w14:textId="77777777" w:rsidR="00383036" w:rsidRPr="00CD07A0" w:rsidRDefault="00383036" w:rsidP="0038303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C0FE8" w14:textId="29694859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C5718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5718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C5718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060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AE9EF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D4793" w14:textId="6CFAD0B5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C5718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92,560,060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F8C65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9EF29" w14:textId="2F04849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48C405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4E2A4" w14:textId="16ADFEB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C7537E" w14:textId="77777777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ADF2A" w14:textId="24C9C859" w:rsidR="00383036" w:rsidRPr="00CD07A0" w:rsidRDefault="00383036" w:rsidP="0038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C5718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92,560,060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556D440" w14:textId="77777777" w:rsidR="00711D7A" w:rsidRPr="00CD07A0" w:rsidRDefault="00711D7A" w:rsidP="000A164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76E40F6" w14:textId="1CFEB37E" w:rsidR="00623B74" w:rsidRPr="00CD07A0" w:rsidRDefault="00623B74" w:rsidP="000A164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กระแสเงินสด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CD07A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AE2CBCE" w14:textId="77777777" w:rsidR="00ED1267" w:rsidRPr="00CD07A0" w:rsidRDefault="00ED1267" w:rsidP="000A164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036DC1F" w14:textId="6C41AE28" w:rsidR="00E30D44" w:rsidRPr="00CD07A0" w:rsidRDefault="00E30D44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ความเสี่ยงด้านตลาด</w:t>
      </w:r>
    </w:p>
    <w:p w14:paraId="23A73B4C" w14:textId="77777777" w:rsidR="00E30D44" w:rsidRPr="00CD07A0" w:rsidRDefault="00E30D44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12565" w14:textId="522143A5" w:rsidR="00A711EA" w:rsidRPr="00CD07A0" w:rsidRDefault="00A711EA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B14D03C" w14:textId="529E4A72" w:rsidR="006C060C" w:rsidRPr="00CD07A0" w:rsidRDefault="006C060C" w:rsidP="003C7391">
      <w:pPr>
        <w:pStyle w:val="block"/>
        <w:spacing w:after="0" w:line="240" w:lineRule="auto"/>
        <w:ind w:left="990"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(ข.</w:t>
      </w:r>
      <w:r w:rsidRPr="00CD07A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.</w:t>
      </w:r>
      <w:r w:rsidR="0077550D" w:rsidRPr="00CD07A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) 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</w:t>
      </w:r>
      <w:r w:rsidR="0077550D" w:rsidRPr="00CD07A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อัตราแลกเปลี่ยน</w:t>
      </w:r>
    </w:p>
    <w:p w14:paraId="76D095EE" w14:textId="4A9C0668" w:rsidR="006C060C" w:rsidRPr="00CD07A0" w:rsidRDefault="006C060C" w:rsidP="0087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11BC5D67" w14:textId="45D5B736" w:rsidR="00A711EA" w:rsidRPr="00CD07A0" w:rsidRDefault="00A711EA" w:rsidP="0087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AA13F1C" w14:textId="6FBFB840" w:rsidR="00A15E5B" w:rsidRPr="00CD07A0" w:rsidRDefault="00A15E5B" w:rsidP="002C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514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6"/>
        <w:gridCol w:w="1306"/>
        <w:gridCol w:w="238"/>
        <w:gridCol w:w="917"/>
        <w:gridCol w:w="236"/>
        <w:gridCol w:w="1306"/>
        <w:gridCol w:w="239"/>
        <w:gridCol w:w="1066"/>
      </w:tblGrid>
      <w:tr w:rsidR="00205D6E" w:rsidRPr="00CD07A0" w14:paraId="4055DA13" w14:textId="77777777" w:rsidTr="00CC7E98">
        <w:tc>
          <w:tcPr>
            <w:tcW w:w="3206" w:type="dxa"/>
          </w:tcPr>
          <w:p w14:paraId="28835AF3" w14:textId="77777777" w:rsidR="00205D6E" w:rsidRPr="00CD07A0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127213872"/>
          </w:p>
        </w:tc>
        <w:tc>
          <w:tcPr>
            <w:tcW w:w="2461" w:type="dxa"/>
            <w:gridSpan w:val="3"/>
            <w:tcBorders>
              <w:bottom w:val="single" w:sz="4" w:space="0" w:color="auto"/>
            </w:tcBorders>
          </w:tcPr>
          <w:p w14:paraId="73FE2E0A" w14:textId="3BE4A9F6" w:rsidR="00205D6E" w:rsidRPr="00CD07A0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322C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9393D06" w14:textId="77777777" w:rsidR="00205D6E" w:rsidRPr="00CD07A0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8A3D601" w14:textId="11F93FD3" w:rsidR="00205D6E" w:rsidRPr="00CD07A0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322C"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05D6E" w:rsidRPr="00CD07A0" w14:paraId="2746FB34" w14:textId="77777777" w:rsidTr="00CC7E98">
        <w:tc>
          <w:tcPr>
            <w:tcW w:w="3206" w:type="dxa"/>
          </w:tcPr>
          <w:p w14:paraId="3CA9D5F7" w14:textId="77777777" w:rsidR="00205D6E" w:rsidRPr="00CD07A0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389BF287" w14:textId="567076A2" w:rsidR="00205D6E" w:rsidRPr="00CD07A0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1B406E6" w14:textId="11673A68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27987F1" w14:textId="77777777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024E6EB0" w14:textId="1756A07E" w:rsidR="00205D6E" w:rsidRPr="00CD07A0" w:rsidRDefault="00205D6E" w:rsidP="003F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  <w:vAlign w:val="bottom"/>
          </w:tcPr>
          <w:p w14:paraId="15F8F78C" w14:textId="77777777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B3D6808" w14:textId="403852CA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DCCA32E" w14:textId="77777777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E9CFA9C" w14:textId="79492CF9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</w:tr>
      <w:tr w:rsidR="00205D6E" w:rsidRPr="00CD07A0" w14:paraId="1CC4D736" w14:textId="77777777" w:rsidTr="00CC7E98">
        <w:tc>
          <w:tcPr>
            <w:tcW w:w="3206" w:type="dxa"/>
          </w:tcPr>
          <w:p w14:paraId="691FCD22" w14:textId="77777777" w:rsidR="00205D6E" w:rsidRPr="00CD07A0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</w:tcPr>
          <w:p w14:paraId="1D1A809D" w14:textId="0E675AEB" w:rsidR="00205D6E" w:rsidRPr="00CD07A0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05D6E" w:rsidRPr="00CD07A0" w14:paraId="23388D95" w14:textId="77777777" w:rsidTr="00CC7E98">
        <w:tc>
          <w:tcPr>
            <w:tcW w:w="3206" w:type="dxa"/>
          </w:tcPr>
          <w:p w14:paraId="4680F3BB" w14:textId="69C164E1" w:rsidR="00205D6E" w:rsidRPr="00CD07A0" w:rsidRDefault="00205D6E" w:rsidP="0004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06" w:type="dxa"/>
          </w:tcPr>
          <w:p w14:paraId="5C1320DA" w14:textId="624A145B" w:rsidR="00205D6E" w:rsidRPr="00CD07A0" w:rsidRDefault="00934E2F" w:rsidP="00002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20,202,153</w:t>
            </w:r>
          </w:p>
        </w:tc>
        <w:tc>
          <w:tcPr>
            <w:tcW w:w="238" w:type="dxa"/>
          </w:tcPr>
          <w:p w14:paraId="64E035D1" w14:textId="77777777" w:rsidR="00205D6E" w:rsidRPr="00CD07A0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40AE2A32" w14:textId="01916EF4" w:rsidR="00205D6E" w:rsidRPr="00CD07A0" w:rsidRDefault="00AD322C" w:rsidP="0088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506,333</w:t>
            </w:r>
          </w:p>
        </w:tc>
        <w:tc>
          <w:tcPr>
            <w:tcW w:w="236" w:type="dxa"/>
          </w:tcPr>
          <w:p w14:paraId="74959CB3" w14:textId="77777777" w:rsidR="00205D6E" w:rsidRPr="00CD07A0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2AA96562" w14:textId="2BE7D937" w:rsidR="00205D6E" w:rsidRPr="00CD07A0" w:rsidRDefault="00AD322C" w:rsidP="0014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6,777,470</w:t>
            </w:r>
          </w:p>
        </w:tc>
        <w:tc>
          <w:tcPr>
            <w:tcW w:w="239" w:type="dxa"/>
          </w:tcPr>
          <w:p w14:paraId="3FA318E0" w14:textId="77777777" w:rsidR="00205D6E" w:rsidRPr="00CD07A0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EFE0CA8" w14:textId="38495F5F" w:rsidR="00205D6E" w:rsidRPr="00CD07A0" w:rsidRDefault="00AD322C" w:rsidP="00FA0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448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715</w:t>
            </w:r>
          </w:p>
        </w:tc>
      </w:tr>
      <w:tr w:rsidR="00205D6E" w:rsidRPr="00CD07A0" w14:paraId="4560A26E" w14:textId="77777777" w:rsidTr="00CC7E98">
        <w:tc>
          <w:tcPr>
            <w:tcW w:w="3206" w:type="dxa"/>
          </w:tcPr>
          <w:p w14:paraId="4B9C4D0B" w14:textId="3B47F71C" w:rsidR="00205D6E" w:rsidRPr="00CD07A0" w:rsidRDefault="00205D6E" w:rsidP="0004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6" w:type="dxa"/>
          </w:tcPr>
          <w:p w14:paraId="46447683" w14:textId="64CB4006" w:rsidR="00205D6E" w:rsidRPr="00CD07A0" w:rsidRDefault="00AD322C" w:rsidP="00E31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84,019,508</w:t>
            </w:r>
          </w:p>
        </w:tc>
        <w:tc>
          <w:tcPr>
            <w:tcW w:w="238" w:type="dxa"/>
          </w:tcPr>
          <w:p w14:paraId="4B835F6C" w14:textId="77777777" w:rsidR="00205D6E" w:rsidRPr="00CD07A0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531EFAF8" w14:textId="5696EE61" w:rsidR="00205D6E" w:rsidRPr="00CD07A0" w:rsidRDefault="00934E2F" w:rsidP="0088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,278</w:t>
            </w:r>
          </w:p>
        </w:tc>
        <w:tc>
          <w:tcPr>
            <w:tcW w:w="236" w:type="dxa"/>
          </w:tcPr>
          <w:p w14:paraId="668EE105" w14:textId="77777777" w:rsidR="00205D6E" w:rsidRPr="00CD07A0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125B705C" w14:textId="53589234" w:rsidR="00205D6E" w:rsidRPr="00CD07A0" w:rsidRDefault="00AD322C" w:rsidP="0014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56,595,275</w:t>
            </w:r>
          </w:p>
        </w:tc>
        <w:tc>
          <w:tcPr>
            <w:tcW w:w="239" w:type="dxa"/>
          </w:tcPr>
          <w:p w14:paraId="58F23058" w14:textId="77777777" w:rsidR="00205D6E" w:rsidRPr="00CD07A0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E357F47" w14:textId="15D0734F" w:rsidR="00205D6E" w:rsidRPr="00CD07A0" w:rsidRDefault="00205D6E" w:rsidP="009D5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05D6E" w:rsidRPr="00CD07A0" w14:paraId="14D25089" w14:textId="77777777" w:rsidTr="00CC7E98">
        <w:tc>
          <w:tcPr>
            <w:tcW w:w="3206" w:type="dxa"/>
          </w:tcPr>
          <w:p w14:paraId="2744356C" w14:textId="2690C9DA" w:rsidR="00205D6E" w:rsidRPr="00CD07A0" w:rsidRDefault="00205D6E" w:rsidP="0004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AD322C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306" w:type="dxa"/>
          </w:tcPr>
          <w:p w14:paraId="7EC23371" w14:textId="49621768" w:rsidR="00205D6E" w:rsidRPr="00CD07A0" w:rsidRDefault="00AD322C" w:rsidP="00002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hint="cs"/>
                <w:sz w:val="30"/>
                <w:szCs w:val="30"/>
                <w:cs/>
              </w:rPr>
              <w:t xml:space="preserve"> (11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,441,936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7B3C73A1" w14:textId="77777777" w:rsidR="00205D6E" w:rsidRPr="00CD07A0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0AE53BA6" w14:textId="11AAC612" w:rsidR="00205D6E" w:rsidRPr="00CD07A0" w:rsidRDefault="00205D6E" w:rsidP="00592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72DF8BE" w14:textId="77777777" w:rsidR="00205D6E" w:rsidRPr="00CD07A0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59AC55A8" w14:textId="66F4A0C3" w:rsidR="00205D6E" w:rsidRPr="00CD07A0" w:rsidRDefault="00AD322C" w:rsidP="00AD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-</w:t>
            </w:r>
          </w:p>
        </w:tc>
        <w:tc>
          <w:tcPr>
            <w:tcW w:w="239" w:type="dxa"/>
          </w:tcPr>
          <w:p w14:paraId="435EF68E" w14:textId="77777777" w:rsidR="00205D6E" w:rsidRPr="00CD07A0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D258E56" w14:textId="23711E9D" w:rsidR="00205D6E" w:rsidRPr="00CD07A0" w:rsidRDefault="00AD322C" w:rsidP="00AD3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05D6E" w:rsidRPr="00CD07A0" w14:paraId="4705A82F" w14:textId="77777777" w:rsidTr="00CC7E98">
        <w:tc>
          <w:tcPr>
            <w:tcW w:w="3206" w:type="dxa"/>
            <w:vAlign w:val="bottom"/>
          </w:tcPr>
          <w:p w14:paraId="0D241CC4" w14:textId="10572092" w:rsidR="00205D6E" w:rsidRPr="00CD07A0" w:rsidRDefault="00205D6E" w:rsidP="00D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D07A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           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F81547E" w14:textId="77777777" w:rsidR="00062784" w:rsidRPr="00CD07A0" w:rsidRDefault="00062784" w:rsidP="00002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70390F" w14:textId="31D53057" w:rsidR="00205D6E" w:rsidRPr="00CD07A0" w:rsidRDefault="00934E2F" w:rsidP="00002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92,779,725</w:t>
            </w:r>
          </w:p>
        </w:tc>
        <w:tc>
          <w:tcPr>
            <w:tcW w:w="238" w:type="dxa"/>
          </w:tcPr>
          <w:p w14:paraId="1549D496" w14:textId="77777777" w:rsidR="00205D6E" w:rsidRPr="00CD07A0" w:rsidRDefault="00205D6E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</w:tcPr>
          <w:p w14:paraId="5118A365" w14:textId="77777777" w:rsidR="00062784" w:rsidRPr="00CD07A0" w:rsidRDefault="00062784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D06413" w14:textId="275056E9" w:rsidR="00205D6E" w:rsidRPr="00CD07A0" w:rsidRDefault="00934E2F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530,611</w:t>
            </w:r>
          </w:p>
        </w:tc>
        <w:tc>
          <w:tcPr>
            <w:tcW w:w="236" w:type="dxa"/>
          </w:tcPr>
          <w:p w14:paraId="3E9C2A1C" w14:textId="77777777" w:rsidR="00205D6E" w:rsidRPr="00CD07A0" w:rsidRDefault="00205D6E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437C788" w14:textId="77777777" w:rsidR="00062784" w:rsidRPr="00CD07A0" w:rsidRDefault="00062784" w:rsidP="0014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083BBB" w14:textId="51348218" w:rsidR="00205D6E" w:rsidRPr="00CD07A0" w:rsidRDefault="00AD322C" w:rsidP="00146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63,372,745</w:t>
            </w:r>
          </w:p>
        </w:tc>
        <w:tc>
          <w:tcPr>
            <w:tcW w:w="239" w:type="dxa"/>
          </w:tcPr>
          <w:p w14:paraId="3EE83A51" w14:textId="77777777" w:rsidR="00205D6E" w:rsidRPr="00CD07A0" w:rsidRDefault="00205D6E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707BB81" w14:textId="77777777" w:rsidR="00FA0CAA" w:rsidRPr="00CD07A0" w:rsidRDefault="00FA0CAA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1216E8" w14:textId="41989E8F" w:rsidR="00205D6E" w:rsidRPr="00CD07A0" w:rsidRDefault="00AD322C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448,715</w:t>
            </w:r>
          </w:p>
        </w:tc>
      </w:tr>
      <w:tr w:rsidR="00CC7E98" w:rsidRPr="00CD07A0" w14:paraId="33A3D265" w14:textId="77777777" w:rsidTr="00CC7E98">
        <w:tc>
          <w:tcPr>
            <w:tcW w:w="3206" w:type="dxa"/>
            <w:vAlign w:val="bottom"/>
          </w:tcPr>
          <w:p w14:paraId="029BCD78" w14:textId="60933AC8" w:rsidR="00CC7E98" w:rsidRPr="00CD07A0" w:rsidRDefault="00CC7E98" w:rsidP="00CC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06" w:type="dxa"/>
          </w:tcPr>
          <w:p w14:paraId="2E263290" w14:textId="6E3D422B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6,650,156</w:t>
            </w:r>
          </w:p>
        </w:tc>
        <w:tc>
          <w:tcPr>
            <w:tcW w:w="238" w:type="dxa"/>
          </w:tcPr>
          <w:p w14:paraId="0A6E7A1C" w14:textId="77777777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</w:tcPr>
          <w:p w14:paraId="4B4F4CB4" w14:textId="099CD119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C3E68A3" w14:textId="77777777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14:paraId="4141077D" w14:textId="47E3EED1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76C90AD1" w14:textId="77777777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9B0EDE9" w14:textId="2349790E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C7E98" w:rsidRPr="00CD07A0" w14:paraId="3A16EC2D" w14:textId="77777777" w:rsidTr="00CC7E98">
        <w:tc>
          <w:tcPr>
            <w:tcW w:w="3206" w:type="dxa"/>
            <w:vAlign w:val="bottom"/>
          </w:tcPr>
          <w:p w14:paraId="3A39257A" w14:textId="0EC9E4F0" w:rsidR="00CC7E98" w:rsidRPr="00CD07A0" w:rsidRDefault="00CC7E98" w:rsidP="00CC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D5F8EBD" w14:textId="15BCF05B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84,019,508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15F3C533" w14:textId="77777777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43E0F584" w14:textId="2CCF3261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837A771" w14:textId="77777777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A1F4F66" w14:textId="77E5BA1A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56,595,275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1E35E27C" w14:textId="77777777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43E6E37" w14:textId="729C73A4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C7E98" w:rsidRPr="00CD07A0" w14:paraId="3515536D" w14:textId="77777777" w:rsidTr="00CC7E98">
        <w:tc>
          <w:tcPr>
            <w:tcW w:w="3206" w:type="dxa"/>
            <w:vAlign w:val="bottom"/>
          </w:tcPr>
          <w:p w14:paraId="5DA03D08" w14:textId="40E52057" w:rsidR="00CC7E98" w:rsidRPr="00CD07A0" w:rsidRDefault="00CC7E98" w:rsidP="00CC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67523358" w14:textId="7BA5BFF0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15,410,373</w:t>
            </w:r>
          </w:p>
        </w:tc>
        <w:tc>
          <w:tcPr>
            <w:tcW w:w="238" w:type="dxa"/>
          </w:tcPr>
          <w:p w14:paraId="5788B632" w14:textId="77777777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32C28657" w14:textId="4874568F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530,611</w:t>
            </w:r>
          </w:p>
        </w:tc>
        <w:tc>
          <w:tcPr>
            <w:tcW w:w="236" w:type="dxa"/>
          </w:tcPr>
          <w:p w14:paraId="6BA879D7" w14:textId="77777777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39571CD3" w14:textId="0A7B69CA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6,777,470</w:t>
            </w:r>
          </w:p>
        </w:tc>
        <w:tc>
          <w:tcPr>
            <w:tcW w:w="239" w:type="dxa"/>
          </w:tcPr>
          <w:p w14:paraId="5DF99DE5" w14:textId="77777777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C2B52D3" w14:textId="0635D478" w:rsidR="00CC7E98" w:rsidRPr="00CD07A0" w:rsidRDefault="00CC7E98" w:rsidP="00CC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448,715</w:t>
            </w:r>
          </w:p>
        </w:tc>
      </w:tr>
      <w:bookmarkEnd w:id="4"/>
    </w:tbl>
    <w:p w14:paraId="76D93084" w14:textId="3ADFFB08" w:rsidR="00587BA1" w:rsidRPr="00CD07A0" w:rsidRDefault="00587BA1" w:rsidP="00114BE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0"/>
          <w:lang w:bidi="th-TH"/>
        </w:rPr>
      </w:pPr>
    </w:p>
    <w:p w14:paraId="79866D8A" w14:textId="5DF39A5A" w:rsidR="005C2EAA" w:rsidRPr="00CD07A0" w:rsidRDefault="005C2EAA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การบริหารจัดการทุน</w:t>
      </w:r>
    </w:p>
    <w:p w14:paraId="5344BDB9" w14:textId="77777777" w:rsidR="005C2EAA" w:rsidRPr="00CD07A0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F3B73" w14:textId="5AFD8E92" w:rsidR="005C2EAA" w:rsidRPr="00CD07A0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D77F8" w:rsidRPr="00CD07A0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78F9" w:rsidRPr="00CD07A0">
        <w:rPr>
          <w:rFonts w:asciiTheme="majorBidi" w:hAnsiTheme="majorBidi" w:cstheme="majorBidi"/>
          <w:sz w:val="30"/>
          <w:szCs w:val="30"/>
          <w:cs/>
        </w:rPr>
        <w:t>โดย</w:t>
      </w:r>
      <w:r w:rsidRPr="00CD07A0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154DA084" w14:textId="2BCA1FEB" w:rsidR="00A12178" w:rsidRPr="00CD07A0" w:rsidRDefault="00A12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CD07A0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625D7D32" w14:textId="65B7DC8B" w:rsidR="00A2000F" w:rsidRPr="00CD07A0" w:rsidRDefault="00A2000F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0AD7101D" w14:textId="26D4D860" w:rsidR="00A2000F" w:rsidRPr="00CD07A0" w:rsidRDefault="00A2000F" w:rsidP="00A2000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06A50" w:rsidRPr="00CD07A0" w14:paraId="76A340C9" w14:textId="77777777" w:rsidTr="00C93358">
        <w:trPr>
          <w:trHeight w:val="70"/>
        </w:trPr>
        <w:tc>
          <w:tcPr>
            <w:tcW w:w="6390" w:type="dxa"/>
            <w:vAlign w:val="bottom"/>
          </w:tcPr>
          <w:p w14:paraId="476543D5" w14:textId="77777777" w:rsidR="00001934" w:rsidRPr="00CD07A0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E82AFB" w14:textId="11FBE7AC" w:rsidR="00001934" w:rsidRPr="00CD07A0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685B" w:rsidRPr="00CD07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C5A889" w14:textId="77777777" w:rsidR="00001934" w:rsidRPr="00CD07A0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DF894F" w14:textId="591FB239" w:rsidR="00001934" w:rsidRPr="00CD07A0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685B" w:rsidRPr="00CD07A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6A50" w:rsidRPr="00CD07A0" w14:paraId="2219885E" w14:textId="77777777" w:rsidTr="00C93358">
        <w:trPr>
          <w:trHeight w:val="70"/>
        </w:trPr>
        <w:tc>
          <w:tcPr>
            <w:tcW w:w="6390" w:type="dxa"/>
            <w:vAlign w:val="bottom"/>
          </w:tcPr>
          <w:p w14:paraId="6FF95BD9" w14:textId="77777777" w:rsidR="00001934" w:rsidRPr="00CD07A0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C458559" w14:textId="08B58713" w:rsidR="00001934" w:rsidRPr="00CD07A0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06A50" w:rsidRPr="00CD07A0" w14:paraId="4815F1C2" w14:textId="77777777" w:rsidTr="00C93358">
        <w:tc>
          <w:tcPr>
            <w:tcW w:w="6390" w:type="dxa"/>
          </w:tcPr>
          <w:p w14:paraId="48913A3E" w14:textId="43924A4E" w:rsidR="00001934" w:rsidRPr="00CD07A0" w:rsidRDefault="00B8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67429EE" w14:textId="77777777" w:rsidR="00001934" w:rsidRPr="00CD07A0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7934ED" w14:textId="77777777" w:rsidR="00001934" w:rsidRPr="00CD07A0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F03B0C" w14:textId="6E4D1CE1" w:rsidR="00001934" w:rsidRPr="00CD07A0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358" w:rsidRPr="00CD07A0" w14:paraId="6E34542E" w14:textId="77777777" w:rsidTr="00C93358">
        <w:tc>
          <w:tcPr>
            <w:tcW w:w="6390" w:type="dxa"/>
          </w:tcPr>
          <w:p w14:paraId="5BD3A201" w14:textId="56473922" w:rsidR="00C93358" w:rsidRPr="00CD07A0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60FAF9D2" w14:textId="5B629E28" w:rsidR="00C93358" w:rsidRPr="00CD07A0" w:rsidRDefault="0007685B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62,674,949</w:t>
            </w:r>
          </w:p>
        </w:tc>
        <w:tc>
          <w:tcPr>
            <w:tcW w:w="270" w:type="dxa"/>
            <w:vAlign w:val="bottom"/>
          </w:tcPr>
          <w:p w14:paraId="174ED7FD" w14:textId="77777777" w:rsidR="00C93358" w:rsidRPr="00CD07A0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0D190" w14:textId="4416ADC1" w:rsidR="00C93358" w:rsidRPr="00CD07A0" w:rsidRDefault="0007685B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192,347,216</w:t>
            </w:r>
          </w:p>
        </w:tc>
      </w:tr>
      <w:tr w:rsidR="00C93358" w:rsidRPr="00CD07A0" w14:paraId="5A6608F0" w14:textId="77777777" w:rsidTr="00C93358">
        <w:tc>
          <w:tcPr>
            <w:tcW w:w="6390" w:type="dxa"/>
          </w:tcPr>
          <w:p w14:paraId="56D773C1" w14:textId="50D08094" w:rsidR="00C93358" w:rsidRPr="00CD07A0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0919A" w14:textId="516698CB" w:rsidR="00C93358" w:rsidRPr="00CD07A0" w:rsidRDefault="0007685B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  <w:tc>
          <w:tcPr>
            <w:tcW w:w="270" w:type="dxa"/>
            <w:vAlign w:val="bottom"/>
          </w:tcPr>
          <w:p w14:paraId="395E764C" w14:textId="77777777" w:rsidR="00C93358" w:rsidRPr="00CD07A0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ED01AC" w14:textId="37588194" w:rsidR="00C93358" w:rsidRPr="00CD07A0" w:rsidRDefault="0007685B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C93358" w:rsidRPr="00CD07A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C93358" w:rsidRPr="00CD07A0" w14:paraId="76B36FAB" w14:textId="77777777" w:rsidTr="00C93358">
        <w:tc>
          <w:tcPr>
            <w:tcW w:w="6390" w:type="dxa"/>
          </w:tcPr>
          <w:p w14:paraId="144A5AB7" w14:textId="75644651" w:rsidR="00C93358" w:rsidRPr="00CD07A0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6E48B" w14:textId="529270FF" w:rsidR="00C93358" w:rsidRPr="00CD07A0" w:rsidRDefault="0007685B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62,899,949</w:t>
            </w:r>
          </w:p>
        </w:tc>
        <w:tc>
          <w:tcPr>
            <w:tcW w:w="270" w:type="dxa"/>
            <w:vAlign w:val="bottom"/>
          </w:tcPr>
          <w:p w14:paraId="68FA559A" w14:textId="77777777" w:rsidR="00C93358" w:rsidRPr="00CD07A0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2DC1F" w14:textId="14872258" w:rsidR="00C93358" w:rsidRPr="00CD07A0" w:rsidRDefault="0007685B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192,572,216</w:t>
            </w:r>
          </w:p>
        </w:tc>
      </w:tr>
      <w:tr w:rsidR="00C93358" w:rsidRPr="00CD07A0" w14:paraId="5EE41C43" w14:textId="77777777" w:rsidTr="00C93358">
        <w:tc>
          <w:tcPr>
            <w:tcW w:w="6390" w:type="dxa"/>
          </w:tcPr>
          <w:p w14:paraId="43FC4E3C" w14:textId="77777777" w:rsidR="00C93358" w:rsidRPr="00CD07A0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1523534" w14:textId="77777777" w:rsidR="00C93358" w:rsidRPr="00CD07A0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CFEAD4" w14:textId="77777777" w:rsidR="00C93358" w:rsidRPr="00CD07A0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707FD1" w14:textId="77777777" w:rsidR="00C93358" w:rsidRPr="00CD07A0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D9F" w:rsidRPr="00CD07A0" w14:paraId="68176A79" w14:textId="77777777" w:rsidTr="00C93358">
        <w:tc>
          <w:tcPr>
            <w:tcW w:w="6390" w:type="dxa"/>
          </w:tcPr>
          <w:p w14:paraId="0CE87460" w14:textId="346F95F2" w:rsidR="00591D9F" w:rsidRPr="00CD07A0" w:rsidRDefault="00591D9F" w:rsidP="0059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 w:rsidR="00C97532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260" w:type="dxa"/>
            <w:vAlign w:val="bottom"/>
          </w:tcPr>
          <w:p w14:paraId="4CC532A2" w14:textId="6B71812D" w:rsidR="00591D9F" w:rsidRPr="00CD07A0" w:rsidRDefault="00591D9F" w:rsidP="0059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5,705,500</w:t>
            </w:r>
          </w:p>
        </w:tc>
        <w:tc>
          <w:tcPr>
            <w:tcW w:w="270" w:type="dxa"/>
            <w:vAlign w:val="bottom"/>
          </w:tcPr>
          <w:p w14:paraId="44344DB0" w14:textId="77777777" w:rsidR="00591D9F" w:rsidRPr="00CD07A0" w:rsidRDefault="00591D9F" w:rsidP="0059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9534CD" w14:textId="30B9BF5F" w:rsidR="00591D9F" w:rsidRPr="00CD07A0" w:rsidRDefault="00591D9F" w:rsidP="0059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</w:rPr>
              <w:t>1,421,200</w:t>
            </w:r>
          </w:p>
        </w:tc>
      </w:tr>
    </w:tbl>
    <w:p w14:paraId="07F2984E" w14:textId="77777777" w:rsidR="00A12178" w:rsidRPr="00CD07A0" w:rsidRDefault="00A12178" w:rsidP="00A12178">
      <w:pPr>
        <w:pStyle w:val="Heading9"/>
        <w:ind w:left="540"/>
        <w:rPr>
          <w:rFonts w:asciiTheme="majorBidi" w:hAnsiTheme="majorBidi" w:cstheme="majorBidi"/>
          <w:lang w:val="th-TH"/>
        </w:rPr>
      </w:pPr>
    </w:p>
    <w:p w14:paraId="0023C1F3" w14:textId="079F5E55" w:rsidR="0054319D" w:rsidRPr="00CD07A0" w:rsidRDefault="00C858F3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เหตุการณ์ภายหลังรอบระยะเวลารายงาน</w:t>
      </w:r>
    </w:p>
    <w:p w14:paraId="09617EF8" w14:textId="58B45FD3" w:rsidR="00C858F3" w:rsidRPr="00CD07A0" w:rsidRDefault="00C858F3" w:rsidP="001C3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ACD0409" w14:textId="2F0085F0" w:rsidR="00FD3A7E" w:rsidRPr="00CD07A0" w:rsidRDefault="00FD3A7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="006B7975" w:rsidRPr="00CD07A0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CD07A0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ประชุมคณะกรรมการบริษัท เมื่อวันที่ </w:t>
      </w:r>
      <w:r w:rsidR="00D63C4D" w:rsidRPr="00CD07A0">
        <w:rPr>
          <w:rFonts w:asciiTheme="majorBidi" w:hAnsiTheme="majorBidi" w:cstheme="majorBidi"/>
          <w:spacing w:val="-2"/>
          <w:sz w:val="30"/>
          <w:szCs w:val="30"/>
        </w:rPr>
        <w:t>22</w:t>
      </w:r>
      <w:r w:rsidRPr="00CD07A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กุมภาพันธ์ </w:t>
      </w:r>
      <w:r w:rsidRPr="00CD07A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22F02" w:rsidRPr="00CD07A0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CD07A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7975" w:rsidRPr="00CD07A0">
        <w:rPr>
          <w:rFonts w:asciiTheme="majorBidi" w:hAnsiTheme="majorBidi" w:cstheme="majorBidi" w:hint="cs"/>
          <w:spacing w:val="-2"/>
          <w:sz w:val="30"/>
          <w:szCs w:val="30"/>
          <w:cs/>
        </w:rPr>
        <w:t>ที่ประชุม</w:t>
      </w:r>
      <w:r w:rsidRPr="00CD07A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มีมติอนุมัติจ่ายเงินปันผลในอัตราหุ้นละ </w:t>
      </w:r>
      <w:r w:rsidR="005F19A6" w:rsidRPr="00CD07A0">
        <w:rPr>
          <w:rFonts w:asciiTheme="majorBidi" w:hAnsiTheme="majorBidi" w:cstheme="majorBidi"/>
          <w:spacing w:val="-2"/>
          <w:sz w:val="30"/>
          <w:szCs w:val="30"/>
        </w:rPr>
        <w:t>0.12</w:t>
      </w:r>
      <w:r w:rsidRPr="00CD07A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รวมเป็นจำนวนเงินทั้งสิ้นไม่เกิน </w:t>
      </w:r>
      <w:r w:rsidR="005F19A6" w:rsidRPr="00CD07A0">
        <w:rPr>
          <w:rFonts w:asciiTheme="majorBidi" w:hAnsiTheme="majorBidi" w:cstheme="majorBidi"/>
          <w:sz w:val="30"/>
          <w:szCs w:val="30"/>
        </w:rPr>
        <w:t>80.40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ล้านบาท ทั้งนี้มติดังกล่าวต้องได้รับการอนุมัติจากที่ประชุมสามัญผู้ถือหุ้นในเดือน</w:t>
      </w:r>
      <w:r w:rsidR="00B20B40" w:rsidRPr="00CD07A0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CD07A0">
        <w:rPr>
          <w:rFonts w:asciiTheme="majorBidi" w:hAnsiTheme="majorBidi" w:cstheme="majorBidi"/>
          <w:sz w:val="30"/>
          <w:szCs w:val="30"/>
        </w:rPr>
        <w:t xml:space="preserve"> 256</w:t>
      </w:r>
      <w:r w:rsidR="00D63C4D" w:rsidRPr="00CD07A0">
        <w:rPr>
          <w:rFonts w:asciiTheme="majorBidi" w:hAnsiTheme="majorBidi" w:cstheme="majorBidi"/>
          <w:sz w:val="30"/>
          <w:szCs w:val="30"/>
        </w:rPr>
        <w:t>7</w:t>
      </w:r>
    </w:p>
    <w:p w14:paraId="0662D955" w14:textId="77777777" w:rsidR="008C555E" w:rsidRPr="00CD07A0" w:rsidRDefault="008C555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A8B3DC" w14:textId="25F069B2" w:rsidR="00D3262C" w:rsidRPr="00CD07A0" w:rsidRDefault="00D3262C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มาตรฐานการรายงานทางการเงินที่ยังไม่ได้ใช้</w:t>
      </w:r>
    </w:p>
    <w:p w14:paraId="4608D96F" w14:textId="77777777" w:rsidR="00D3262C" w:rsidRPr="00CD07A0" w:rsidRDefault="00D3262C" w:rsidP="00D3262C">
      <w:pPr>
        <w:spacing w:line="0" w:lineRule="atLeast"/>
        <w:ind w:left="540" w:right="8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8A6159" w14:textId="0BF318A2" w:rsidR="00D3262C" w:rsidRPr="007C1644" w:rsidRDefault="00D3262C" w:rsidP="007E6304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</w:t>
      </w:r>
      <w:r w:rsidR="007D3853" w:rsidRPr="00CD07A0">
        <w:rPr>
          <w:rFonts w:asciiTheme="majorBidi" w:hAnsiTheme="majorBidi" w:cstheme="majorBidi"/>
          <w:sz w:val="30"/>
          <w:szCs w:val="30"/>
        </w:rPr>
        <w:t xml:space="preserve"> 1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7D3853" w:rsidRPr="00CD07A0">
        <w:rPr>
          <w:rFonts w:asciiTheme="majorBidi" w:hAnsiTheme="majorBidi" w:cstheme="majorBidi"/>
          <w:sz w:val="30"/>
          <w:szCs w:val="30"/>
        </w:rPr>
        <w:t xml:space="preserve"> 256</w:t>
      </w:r>
      <w:r w:rsidR="00C97532" w:rsidRPr="00CD07A0">
        <w:rPr>
          <w:rFonts w:asciiTheme="majorBidi" w:hAnsiTheme="majorBidi" w:cstheme="majorBidi"/>
          <w:sz w:val="30"/>
          <w:szCs w:val="30"/>
        </w:rPr>
        <w:t>7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071805F1" w14:textId="77777777" w:rsidR="00D3262C" w:rsidRPr="007C1644" w:rsidRDefault="00D3262C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sectPr w:rsidR="00D3262C" w:rsidRPr="007C1644" w:rsidSect="001511E6">
      <w:footerReference w:type="default" r:id="rId14"/>
      <w:pgSz w:w="11909" w:h="16834" w:code="9"/>
      <w:pgMar w:top="691" w:right="1152" w:bottom="284" w:left="1152" w:header="720" w:footer="720" w:gutter="0"/>
      <w:paperSrc w:first="7" w:other="7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4D58" w14:textId="77777777" w:rsidR="009551F8" w:rsidRDefault="009551F8">
      <w:r>
        <w:separator/>
      </w:r>
    </w:p>
  </w:endnote>
  <w:endnote w:type="continuationSeparator" w:id="0">
    <w:p w14:paraId="288756C4" w14:textId="77777777" w:rsidR="009551F8" w:rsidRDefault="0095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02912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9F96A0" w14:textId="7A5640BC" w:rsidR="00A534C4" w:rsidRPr="00806A50" w:rsidRDefault="00A534C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06A5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06A50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06A50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806A50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06A5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07DBF">
          <w:rPr>
            <w:rFonts w:asciiTheme="majorBidi" w:hAnsiTheme="majorBidi" w:cstheme="majorBidi"/>
            <w:noProof/>
            <w:sz w:val="30"/>
            <w:szCs w:val="30"/>
          </w:rPr>
          <w:t>13</w:t>
        </w:r>
        <w:r w:rsidRPr="00806A5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19119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CE95F50" w14:textId="050CAFDD" w:rsidR="00A534C4" w:rsidRPr="00207714" w:rsidRDefault="00A534C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07DBF"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277FA5C9" w:rsidR="00A534C4" w:rsidRPr="00207714" w:rsidRDefault="00A534C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07DBF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33F74" w14:textId="77777777" w:rsidR="009551F8" w:rsidRDefault="009551F8">
      <w:r>
        <w:separator/>
      </w:r>
    </w:p>
  </w:footnote>
  <w:footnote w:type="continuationSeparator" w:id="0">
    <w:p w14:paraId="3B5756FB" w14:textId="77777777" w:rsidR="009551F8" w:rsidRDefault="00955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85F98" w14:textId="5A00CB74" w:rsidR="00A534C4" w:rsidRDefault="00A534C4" w:rsidP="00133E69">
    <w:pPr>
      <w:tabs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1"/>
      <w:rPr>
        <w:rFonts w:ascii="Angsana New" w:hAnsi="Angsana New"/>
        <w:b/>
        <w:bCs/>
        <w:sz w:val="32"/>
        <w:szCs w:val="32"/>
        <w:cs/>
        <w:lang w:val="th-TH"/>
      </w:rPr>
    </w:pPr>
    <w:r w:rsidRPr="00D45B9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โรแยล พลัส จำกัด </w:t>
    </w:r>
    <w:bookmarkStart w:id="2" w:name="_Hlk89088798"/>
    <w:r w:rsidRPr="00D45B96">
      <w:rPr>
        <w:rFonts w:ascii="Angsana New" w:hAnsi="Angsana New"/>
        <w:b/>
        <w:bCs/>
        <w:sz w:val="32"/>
        <w:szCs w:val="32"/>
        <w:cs/>
        <w:lang w:val="th-TH"/>
      </w:rPr>
      <w:t>(มหาชน)</w:t>
    </w:r>
    <w:bookmarkEnd w:id="2"/>
  </w:p>
  <w:p w14:paraId="4154FB46" w14:textId="77777777" w:rsidR="00A534C4" w:rsidRPr="00B93DDB" w:rsidRDefault="00A534C4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 w:rsidRPr="00B93DDB"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B93DD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4387961" w14:textId="1DFFC211" w:rsidR="00A534C4" w:rsidRPr="00B93DDB" w:rsidRDefault="00A534C4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/>
        <w:b/>
        <w:bCs/>
        <w:sz w:val="32"/>
        <w:szCs w:val="32"/>
        <w:cs/>
      </w:rPr>
      <w:t xml:space="preserve">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2566</w:t>
    </w:r>
  </w:p>
  <w:p w14:paraId="35956CFC" w14:textId="303AB645" w:rsidR="00A534C4" w:rsidRPr="00323B9C" w:rsidRDefault="00A534C4" w:rsidP="00E62B23">
    <w:pPr>
      <w:pStyle w:val="a"/>
      <w:tabs>
        <w:tab w:val="clear" w:pos="1080"/>
        <w:tab w:val="left" w:pos="2807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164BE3"/>
    <w:multiLevelType w:val="hybridMultilevel"/>
    <w:tmpl w:val="EBBE6D4C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4CC15906"/>
    <w:multiLevelType w:val="hybridMultilevel"/>
    <w:tmpl w:val="2846543E"/>
    <w:lvl w:ilvl="0" w:tplc="FFFFFFFF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B24A8"/>
    <w:multiLevelType w:val="hybridMultilevel"/>
    <w:tmpl w:val="F3E8A55A"/>
    <w:lvl w:ilvl="0" w:tplc="AC885F7E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953487809">
    <w:abstractNumId w:val="6"/>
  </w:num>
  <w:num w:numId="2" w16cid:durableId="1914075197">
    <w:abstractNumId w:val="5"/>
  </w:num>
  <w:num w:numId="3" w16cid:durableId="1164128776">
    <w:abstractNumId w:val="9"/>
  </w:num>
  <w:num w:numId="4" w16cid:durableId="1486898732">
    <w:abstractNumId w:val="7"/>
  </w:num>
  <w:num w:numId="5" w16cid:durableId="1475022886">
    <w:abstractNumId w:val="8"/>
  </w:num>
  <w:num w:numId="6" w16cid:durableId="892736113">
    <w:abstractNumId w:val="3"/>
  </w:num>
  <w:num w:numId="7" w16cid:durableId="1148520460">
    <w:abstractNumId w:val="2"/>
  </w:num>
  <w:num w:numId="8" w16cid:durableId="1915814650">
    <w:abstractNumId w:val="0"/>
  </w:num>
  <w:num w:numId="9" w16cid:durableId="304547630">
    <w:abstractNumId w:val="1"/>
  </w:num>
  <w:num w:numId="10" w16cid:durableId="1699818964">
    <w:abstractNumId w:val="4"/>
  </w:num>
  <w:num w:numId="11" w16cid:durableId="922034512">
    <w:abstractNumId w:val="22"/>
  </w:num>
  <w:num w:numId="12" w16cid:durableId="364839580">
    <w:abstractNumId w:val="15"/>
  </w:num>
  <w:num w:numId="13" w16cid:durableId="1152796658">
    <w:abstractNumId w:val="30"/>
  </w:num>
  <w:num w:numId="14" w16cid:durableId="686950178">
    <w:abstractNumId w:val="18"/>
  </w:num>
  <w:num w:numId="15" w16cid:durableId="1871263831">
    <w:abstractNumId w:val="24"/>
  </w:num>
  <w:num w:numId="16" w16cid:durableId="1723751017">
    <w:abstractNumId w:val="29"/>
  </w:num>
  <w:num w:numId="17" w16cid:durableId="106049507">
    <w:abstractNumId w:val="10"/>
  </w:num>
  <w:num w:numId="18" w16cid:durableId="1947274790">
    <w:abstractNumId w:val="19"/>
  </w:num>
  <w:num w:numId="19" w16cid:durableId="360403670">
    <w:abstractNumId w:val="12"/>
  </w:num>
  <w:num w:numId="20" w16cid:durableId="1930695841">
    <w:abstractNumId w:val="25"/>
  </w:num>
  <w:num w:numId="21" w16cid:durableId="929851869">
    <w:abstractNumId w:val="17"/>
  </w:num>
  <w:num w:numId="22" w16cid:durableId="1427505884">
    <w:abstractNumId w:val="20"/>
  </w:num>
  <w:num w:numId="23" w16cid:durableId="14506616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0853426">
    <w:abstractNumId w:val="21"/>
  </w:num>
  <w:num w:numId="25" w16cid:durableId="643923850">
    <w:abstractNumId w:val="11"/>
  </w:num>
  <w:num w:numId="26" w16cid:durableId="145437864">
    <w:abstractNumId w:val="27"/>
  </w:num>
  <w:num w:numId="27" w16cid:durableId="618537711">
    <w:abstractNumId w:val="23"/>
  </w:num>
  <w:num w:numId="28" w16cid:durableId="108550208">
    <w:abstractNumId w:val="14"/>
  </w:num>
  <w:num w:numId="29" w16cid:durableId="1390953946">
    <w:abstractNumId w:val="13"/>
  </w:num>
  <w:num w:numId="30" w16cid:durableId="540216572">
    <w:abstractNumId w:val="28"/>
  </w:num>
  <w:num w:numId="31" w16cid:durableId="670838698">
    <w:abstractNumId w:val="16"/>
  </w:num>
  <w:num w:numId="32" w16cid:durableId="2131589325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2C57"/>
    <w:rsid w:val="00003406"/>
    <w:rsid w:val="00004836"/>
    <w:rsid w:val="0000488E"/>
    <w:rsid w:val="00004DAD"/>
    <w:rsid w:val="00005792"/>
    <w:rsid w:val="00005940"/>
    <w:rsid w:val="000059DC"/>
    <w:rsid w:val="00006ADF"/>
    <w:rsid w:val="000076C1"/>
    <w:rsid w:val="00007C3B"/>
    <w:rsid w:val="000107B3"/>
    <w:rsid w:val="00010B17"/>
    <w:rsid w:val="00011C27"/>
    <w:rsid w:val="00012655"/>
    <w:rsid w:val="0001323B"/>
    <w:rsid w:val="00013261"/>
    <w:rsid w:val="00013E6F"/>
    <w:rsid w:val="00013FE9"/>
    <w:rsid w:val="000141EA"/>
    <w:rsid w:val="00014381"/>
    <w:rsid w:val="00014AC8"/>
    <w:rsid w:val="00015051"/>
    <w:rsid w:val="0001508B"/>
    <w:rsid w:val="00015AA7"/>
    <w:rsid w:val="00015B88"/>
    <w:rsid w:val="00015C8D"/>
    <w:rsid w:val="00016030"/>
    <w:rsid w:val="00016435"/>
    <w:rsid w:val="000167FE"/>
    <w:rsid w:val="000175AC"/>
    <w:rsid w:val="00017642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2A49"/>
    <w:rsid w:val="0002311F"/>
    <w:rsid w:val="00023982"/>
    <w:rsid w:val="000241DE"/>
    <w:rsid w:val="000245D8"/>
    <w:rsid w:val="000248CE"/>
    <w:rsid w:val="00024D90"/>
    <w:rsid w:val="00024ED5"/>
    <w:rsid w:val="00024F62"/>
    <w:rsid w:val="00026C02"/>
    <w:rsid w:val="000275B0"/>
    <w:rsid w:val="0002772D"/>
    <w:rsid w:val="00027DAF"/>
    <w:rsid w:val="0003062D"/>
    <w:rsid w:val="00030CFB"/>
    <w:rsid w:val="00030E02"/>
    <w:rsid w:val="00031A55"/>
    <w:rsid w:val="0003229C"/>
    <w:rsid w:val="000327D2"/>
    <w:rsid w:val="00032A93"/>
    <w:rsid w:val="0003353B"/>
    <w:rsid w:val="00033B2B"/>
    <w:rsid w:val="00033E66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2B9A"/>
    <w:rsid w:val="00043BE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6026"/>
    <w:rsid w:val="00047116"/>
    <w:rsid w:val="00047C1C"/>
    <w:rsid w:val="00050322"/>
    <w:rsid w:val="000503A5"/>
    <w:rsid w:val="000509CB"/>
    <w:rsid w:val="00050D0C"/>
    <w:rsid w:val="00051304"/>
    <w:rsid w:val="00051445"/>
    <w:rsid w:val="00051BAD"/>
    <w:rsid w:val="000538FB"/>
    <w:rsid w:val="00053D8A"/>
    <w:rsid w:val="00053EAC"/>
    <w:rsid w:val="00054BBF"/>
    <w:rsid w:val="00055DA6"/>
    <w:rsid w:val="00055F0C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76E"/>
    <w:rsid w:val="00061AA9"/>
    <w:rsid w:val="00062784"/>
    <w:rsid w:val="00062BD0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6E24"/>
    <w:rsid w:val="00067576"/>
    <w:rsid w:val="00067C3E"/>
    <w:rsid w:val="00070274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10B"/>
    <w:rsid w:val="00073243"/>
    <w:rsid w:val="00073763"/>
    <w:rsid w:val="00074A44"/>
    <w:rsid w:val="00074A5E"/>
    <w:rsid w:val="00074B2F"/>
    <w:rsid w:val="0007664B"/>
    <w:rsid w:val="0007685B"/>
    <w:rsid w:val="0007698C"/>
    <w:rsid w:val="00076F31"/>
    <w:rsid w:val="00077113"/>
    <w:rsid w:val="000772C6"/>
    <w:rsid w:val="00077AFB"/>
    <w:rsid w:val="00077F3D"/>
    <w:rsid w:val="0008038A"/>
    <w:rsid w:val="00080574"/>
    <w:rsid w:val="00080619"/>
    <w:rsid w:val="00080C7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D64"/>
    <w:rsid w:val="000843DE"/>
    <w:rsid w:val="0008441C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9"/>
    <w:rsid w:val="0008714A"/>
    <w:rsid w:val="0008756E"/>
    <w:rsid w:val="000877F7"/>
    <w:rsid w:val="00087894"/>
    <w:rsid w:val="00090AC7"/>
    <w:rsid w:val="00090AC9"/>
    <w:rsid w:val="000913B5"/>
    <w:rsid w:val="00092238"/>
    <w:rsid w:val="00092684"/>
    <w:rsid w:val="000929C6"/>
    <w:rsid w:val="00092BB0"/>
    <w:rsid w:val="0009327F"/>
    <w:rsid w:val="000933AF"/>
    <w:rsid w:val="0009489D"/>
    <w:rsid w:val="00094A96"/>
    <w:rsid w:val="00094B23"/>
    <w:rsid w:val="00095789"/>
    <w:rsid w:val="00095F5A"/>
    <w:rsid w:val="00095FFD"/>
    <w:rsid w:val="000973E8"/>
    <w:rsid w:val="00097658"/>
    <w:rsid w:val="00097B3F"/>
    <w:rsid w:val="000A021A"/>
    <w:rsid w:val="000A024C"/>
    <w:rsid w:val="000A13AA"/>
    <w:rsid w:val="000A15B7"/>
    <w:rsid w:val="000A1649"/>
    <w:rsid w:val="000A37E8"/>
    <w:rsid w:val="000A467B"/>
    <w:rsid w:val="000A4CE5"/>
    <w:rsid w:val="000A51E4"/>
    <w:rsid w:val="000A5CAD"/>
    <w:rsid w:val="000A5DC4"/>
    <w:rsid w:val="000A61B6"/>
    <w:rsid w:val="000A6377"/>
    <w:rsid w:val="000A7D06"/>
    <w:rsid w:val="000B0350"/>
    <w:rsid w:val="000B048C"/>
    <w:rsid w:val="000B0BE2"/>
    <w:rsid w:val="000B0ED8"/>
    <w:rsid w:val="000B19CD"/>
    <w:rsid w:val="000B2352"/>
    <w:rsid w:val="000B269B"/>
    <w:rsid w:val="000B2A6F"/>
    <w:rsid w:val="000B3673"/>
    <w:rsid w:val="000B3F1A"/>
    <w:rsid w:val="000B3F86"/>
    <w:rsid w:val="000B411F"/>
    <w:rsid w:val="000B4266"/>
    <w:rsid w:val="000B46F2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083"/>
    <w:rsid w:val="000C05E5"/>
    <w:rsid w:val="000C0FBB"/>
    <w:rsid w:val="000C1B62"/>
    <w:rsid w:val="000C1F48"/>
    <w:rsid w:val="000C21FC"/>
    <w:rsid w:val="000C2CD6"/>
    <w:rsid w:val="000C4EF6"/>
    <w:rsid w:val="000C585D"/>
    <w:rsid w:val="000C5F09"/>
    <w:rsid w:val="000C66AF"/>
    <w:rsid w:val="000C73AC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CCB"/>
    <w:rsid w:val="000E11BD"/>
    <w:rsid w:val="000E2078"/>
    <w:rsid w:val="000E2CA7"/>
    <w:rsid w:val="000E30FC"/>
    <w:rsid w:val="000E34C5"/>
    <w:rsid w:val="000E35E2"/>
    <w:rsid w:val="000E3854"/>
    <w:rsid w:val="000E3C79"/>
    <w:rsid w:val="000E3D2D"/>
    <w:rsid w:val="000E4C4F"/>
    <w:rsid w:val="000E512B"/>
    <w:rsid w:val="000E570E"/>
    <w:rsid w:val="000E5A8B"/>
    <w:rsid w:val="000E608A"/>
    <w:rsid w:val="000E6098"/>
    <w:rsid w:val="000E660C"/>
    <w:rsid w:val="000F040B"/>
    <w:rsid w:val="000F0524"/>
    <w:rsid w:val="000F1303"/>
    <w:rsid w:val="000F1CBB"/>
    <w:rsid w:val="000F1D98"/>
    <w:rsid w:val="000F250E"/>
    <w:rsid w:val="000F37AE"/>
    <w:rsid w:val="000F3F49"/>
    <w:rsid w:val="000F47A2"/>
    <w:rsid w:val="000F4D6A"/>
    <w:rsid w:val="000F4FF2"/>
    <w:rsid w:val="000F512F"/>
    <w:rsid w:val="000F545C"/>
    <w:rsid w:val="000F581B"/>
    <w:rsid w:val="000F6424"/>
    <w:rsid w:val="000F651D"/>
    <w:rsid w:val="000F6B38"/>
    <w:rsid w:val="000F7460"/>
    <w:rsid w:val="000F7554"/>
    <w:rsid w:val="000F7B2E"/>
    <w:rsid w:val="000F7BF1"/>
    <w:rsid w:val="000F7CCA"/>
    <w:rsid w:val="001003A6"/>
    <w:rsid w:val="00100BB4"/>
    <w:rsid w:val="00101660"/>
    <w:rsid w:val="0010200D"/>
    <w:rsid w:val="0010226C"/>
    <w:rsid w:val="00102782"/>
    <w:rsid w:val="0010288D"/>
    <w:rsid w:val="00102CFC"/>
    <w:rsid w:val="00103B48"/>
    <w:rsid w:val="00103D06"/>
    <w:rsid w:val="00103D77"/>
    <w:rsid w:val="00103EC8"/>
    <w:rsid w:val="00103F83"/>
    <w:rsid w:val="00104545"/>
    <w:rsid w:val="001049D2"/>
    <w:rsid w:val="00105379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2902"/>
    <w:rsid w:val="00113528"/>
    <w:rsid w:val="001135ED"/>
    <w:rsid w:val="00114087"/>
    <w:rsid w:val="0011437D"/>
    <w:rsid w:val="00114BE3"/>
    <w:rsid w:val="001153AF"/>
    <w:rsid w:val="001153D8"/>
    <w:rsid w:val="001156D5"/>
    <w:rsid w:val="0011583B"/>
    <w:rsid w:val="00115D4C"/>
    <w:rsid w:val="00116319"/>
    <w:rsid w:val="0011678B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D3"/>
    <w:rsid w:val="00122424"/>
    <w:rsid w:val="00122820"/>
    <w:rsid w:val="001232D9"/>
    <w:rsid w:val="001233DC"/>
    <w:rsid w:val="0012364C"/>
    <w:rsid w:val="00123AF3"/>
    <w:rsid w:val="00124C5B"/>
    <w:rsid w:val="001258BB"/>
    <w:rsid w:val="001263AF"/>
    <w:rsid w:val="00126CB7"/>
    <w:rsid w:val="00126D67"/>
    <w:rsid w:val="00126F66"/>
    <w:rsid w:val="0012774D"/>
    <w:rsid w:val="00127D07"/>
    <w:rsid w:val="00127E5C"/>
    <w:rsid w:val="00127F51"/>
    <w:rsid w:val="00127F6C"/>
    <w:rsid w:val="00130341"/>
    <w:rsid w:val="001304CD"/>
    <w:rsid w:val="00130788"/>
    <w:rsid w:val="0013078A"/>
    <w:rsid w:val="001310A1"/>
    <w:rsid w:val="00131E2D"/>
    <w:rsid w:val="001322BD"/>
    <w:rsid w:val="0013283E"/>
    <w:rsid w:val="00132A8E"/>
    <w:rsid w:val="00132F50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2FD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5DCE"/>
    <w:rsid w:val="001469EA"/>
    <w:rsid w:val="00147D1A"/>
    <w:rsid w:val="00150546"/>
    <w:rsid w:val="001511E6"/>
    <w:rsid w:val="0015158D"/>
    <w:rsid w:val="00151810"/>
    <w:rsid w:val="00151975"/>
    <w:rsid w:val="00152DC5"/>
    <w:rsid w:val="001530BA"/>
    <w:rsid w:val="00153AE2"/>
    <w:rsid w:val="00153CCC"/>
    <w:rsid w:val="00154400"/>
    <w:rsid w:val="00155399"/>
    <w:rsid w:val="00155C26"/>
    <w:rsid w:val="001565BA"/>
    <w:rsid w:val="0015673C"/>
    <w:rsid w:val="0015727D"/>
    <w:rsid w:val="00157511"/>
    <w:rsid w:val="001577A2"/>
    <w:rsid w:val="001579EE"/>
    <w:rsid w:val="00160821"/>
    <w:rsid w:val="00160D58"/>
    <w:rsid w:val="00163DA3"/>
    <w:rsid w:val="0016477A"/>
    <w:rsid w:val="00164BD9"/>
    <w:rsid w:val="00164EA1"/>
    <w:rsid w:val="00165FA3"/>
    <w:rsid w:val="001668BF"/>
    <w:rsid w:val="00166A0E"/>
    <w:rsid w:val="001670C0"/>
    <w:rsid w:val="001678B7"/>
    <w:rsid w:val="00167C5D"/>
    <w:rsid w:val="00167FDD"/>
    <w:rsid w:val="00170491"/>
    <w:rsid w:val="00171A47"/>
    <w:rsid w:val="00171B5D"/>
    <w:rsid w:val="00171C4A"/>
    <w:rsid w:val="00171C57"/>
    <w:rsid w:val="0017236A"/>
    <w:rsid w:val="001727B1"/>
    <w:rsid w:val="00172873"/>
    <w:rsid w:val="00172E3A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CD9"/>
    <w:rsid w:val="00190D27"/>
    <w:rsid w:val="0019117B"/>
    <w:rsid w:val="00191381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3E6E"/>
    <w:rsid w:val="001946F9"/>
    <w:rsid w:val="00194872"/>
    <w:rsid w:val="00194D50"/>
    <w:rsid w:val="001953A7"/>
    <w:rsid w:val="00195451"/>
    <w:rsid w:val="00195A0C"/>
    <w:rsid w:val="00195D4E"/>
    <w:rsid w:val="00195DD7"/>
    <w:rsid w:val="001965D6"/>
    <w:rsid w:val="001966D1"/>
    <w:rsid w:val="001966E9"/>
    <w:rsid w:val="001969AA"/>
    <w:rsid w:val="001976E3"/>
    <w:rsid w:val="00197C7D"/>
    <w:rsid w:val="001A00B0"/>
    <w:rsid w:val="001A0841"/>
    <w:rsid w:val="001A093B"/>
    <w:rsid w:val="001A0ADF"/>
    <w:rsid w:val="001A0CED"/>
    <w:rsid w:val="001A2105"/>
    <w:rsid w:val="001A2D9C"/>
    <w:rsid w:val="001A32A2"/>
    <w:rsid w:val="001A49CE"/>
    <w:rsid w:val="001A49F9"/>
    <w:rsid w:val="001A5C19"/>
    <w:rsid w:val="001A5D56"/>
    <w:rsid w:val="001A5E72"/>
    <w:rsid w:val="001A6294"/>
    <w:rsid w:val="001A65DD"/>
    <w:rsid w:val="001A7AA8"/>
    <w:rsid w:val="001A7CD4"/>
    <w:rsid w:val="001A7EC5"/>
    <w:rsid w:val="001B0121"/>
    <w:rsid w:val="001B06E6"/>
    <w:rsid w:val="001B1533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D91"/>
    <w:rsid w:val="001C0DA8"/>
    <w:rsid w:val="001C0EF4"/>
    <w:rsid w:val="001C128C"/>
    <w:rsid w:val="001C13AE"/>
    <w:rsid w:val="001C15C9"/>
    <w:rsid w:val="001C169E"/>
    <w:rsid w:val="001C1AD4"/>
    <w:rsid w:val="001C1F65"/>
    <w:rsid w:val="001C20C2"/>
    <w:rsid w:val="001C2549"/>
    <w:rsid w:val="001C2A00"/>
    <w:rsid w:val="001C3188"/>
    <w:rsid w:val="001C3484"/>
    <w:rsid w:val="001C39B5"/>
    <w:rsid w:val="001C4550"/>
    <w:rsid w:val="001C4957"/>
    <w:rsid w:val="001C4D93"/>
    <w:rsid w:val="001C500B"/>
    <w:rsid w:val="001C5DF2"/>
    <w:rsid w:val="001C5E4B"/>
    <w:rsid w:val="001C6117"/>
    <w:rsid w:val="001C6AA0"/>
    <w:rsid w:val="001C7899"/>
    <w:rsid w:val="001C7CAF"/>
    <w:rsid w:val="001C7F6D"/>
    <w:rsid w:val="001D0339"/>
    <w:rsid w:val="001D0CA9"/>
    <w:rsid w:val="001D0CBB"/>
    <w:rsid w:val="001D121A"/>
    <w:rsid w:val="001D1CC4"/>
    <w:rsid w:val="001D428E"/>
    <w:rsid w:val="001D447B"/>
    <w:rsid w:val="001D45EF"/>
    <w:rsid w:val="001D4862"/>
    <w:rsid w:val="001D5AFB"/>
    <w:rsid w:val="001D6252"/>
    <w:rsid w:val="001D6589"/>
    <w:rsid w:val="001D7CC0"/>
    <w:rsid w:val="001D7F95"/>
    <w:rsid w:val="001E05A5"/>
    <w:rsid w:val="001E085D"/>
    <w:rsid w:val="001E0A1F"/>
    <w:rsid w:val="001E136D"/>
    <w:rsid w:val="001E1552"/>
    <w:rsid w:val="001E16C2"/>
    <w:rsid w:val="001E1B6A"/>
    <w:rsid w:val="001E1FD4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BDA"/>
    <w:rsid w:val="001E6FBF"/>
    <w:rsid w:val="001E7773"/>
    <w:rsid w:val="001E7AEB"/>
    <w:rsid w:val="001E7FD3"/>
    <w:rsid w:val="001F0AEF"/>
    <w:rsid w:val="001F177D"/>
    <w:rsid w:val="001F19F2"/>
    <w:rsid w:val="001F2C49"/>
    <w:rsid w:val="001F3073"/>
    <w:rsid w:val="001F366D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0B5"/>
    <w:rsid w:val="002000FD"/>
    <w:rsid w:val="00200311"/>
    <w:rsid w:val="0020035C"/>
    <w:rsid w:val="00200679"/>
    <w:rsid w:val="0020075D"/>
    <w:rsid w:val="00201166"/>
    <w:rsid w:val="002011A9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44E"/>
    <w:rsid w:val="00205495"/>
    <w:rsid w:val="00205729"/>
    <w:rsid w:val="00205B80"/>
    <w:rsid w:val="00205CE9"/>
    <w:rsid w:val="00205D6E"/>
    <w:rsid w:val="00205DBD"/>
    <w:rsid w:val="00206789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37"/>
    <w:rsid w:val="00213482"/>
    <w:rsid w:val="002136CC"/>
    <w:rsid w:val="00213E54"/>
    <w:rsid w:val="00214C7D"/>
    <w:rsid w:val="002153FD"/>
    <w:rsid w:val="00215778"/>
    <w:rsid w:val="00215CDD"/>
    <w:rsid w:val="00215DAB"/>
    <w:rsid w:val="00215E1D"/>
    <w:rsid w:val="00216487"/>
    <w:rsid w:val="0021691A"/>
    <w:rsid w:val="002169A6"/>
    <w:rsid w:val="002169C4"/>
    <w:rsid w:val="00216B02"/>
    <w:rsid w:val="00216BCE"/>
    <w:rsid w:val="002170E3"/>
    <w:rsid w:val="00217672"/>
    <w:rsid w:val="0021767E"/>
    <w:rsid w:val="00217B7A"/>
    <w:rsid w:val="002200A7"/>
    <w:rsid w:val="0022028C"/>
    <w:rsid w:val="002208E1"/>
    <w:rsid w:val="00220FC1"/>
    <w:rsid w:val="00221CEC"/>
    <w:rsid w:val="00221FA4"/>
    <w:rsid w:val="00222350"/>
    <w:rsid w:val="002227B8"/>
    <w:rsid w:val="00223D93"/>
    <w:rsid w:val="00223F8A"/>
    <w:rsid w:val="00224079"/>
    <w:rsid w:val="002251EB"/>
    <w:rsid w:val="00225901"/>
    <w:rsid w:val="00226452"/>
    <w:rsid w:val="00226499"/>
    <w:rsid w:val="00226FCC"/>
    <w:rsid w:val="00227242"/>
    <w:rsid w:val="00227496"/>
    <w:rsid w:val="00227B76"/>
    <w:rsid w:val="002305BC"/>
    <w:rsid w:val="00230C63"/>
    <w:rsid w:val="00230D8B"/>
    <w:rsid w:val="00230E5E"/>
    <w:rsid w:val="00231A37"/>
    <w:rsid w:val="002326D4"/>
    <w:rsid w:val="0023273C"/>
    <w:rsid w:val="00232BB2"/>
    <w:rsid w:val="00232BED"/>
    <w:rsid w:val="00232E45"/>
    <w:rsid w:val="00233214"/>
    <w:rsid w:val="00233229"/>
    <w:rsid w:val="002333C3"/>
    <w:rsid w:val="00233606"/>
    <w:rsid w:val="00233884"/>
    <w:rsid w:val="00234CA5"/>
    <w:rsid w:val="00234D71"/>
    <w:rsid w:val="00235B17"/>
    <w:rsid w:val="00236DCC"/>
    <w:rsid w:val="002370B4"/>
    <w:rsid w:val="002371FE"/>
    <w:rsid w:val="002377D6"/>
    <w:rsid w:val="0024016A"/>
    <w:rsid w:val="002409F5"/>
    <w:rsid w:val="00240DF7"/>
    <w:rsid w:val="0024128C"/>
    <w:rsid w:val="00241359"/>
    <w:rsid w:val="0024137D"/>
    <w:rsid w:val="00241CEB"/>
    <w:rsid w:val="00242D23"/>
    <w:rsid w:val="0024300A"/>
    <w:rsid w:val="00243418"/>
    <w:rsid w:val="00243AD1"/>
    <w:rsid w:val="00243C60"/>
    <w:rsid w:val="00244E35"/>
    <w:rsid w:val="00246447"/>
    <w:rsid w:val="002468C1"/>
    <w:rsid w:val="00246C10"/>
    <w:rsid w:val="00246EDE"/>
    <w:rsid w:val="0024776F"/>
    <w:rsid w:val="00247F30"/>
    <w:rsid w:val="0025065B"/>
    <w:rsid w:val="00250895"/>
    <w:rsid w:val="00251897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ACB"/>
    <w:rsid w:val="00254C6A"/>
    <w:rsid w:val="00255B56"/>
    <w:rsid w:val="00255F4B"/>
    <w:rsid w:val="00257345"/>
    <w:rsid w:val="002575A1"/>
    <w:rsid w:val="00257606"/>
    <w:rsid w:val="00257685"/>
    <w:rsid w:val="0025769A"/>
    <w:rsid w:val="00260A0A"/>
    <w:rsid w:val="00260BE0"/>
    <w:rsid w:val="00260C5F"/>
    <w:rsid w:val="00261585"/>
    <w:rsid w:val="00261A42"/>
    <w:rsid w:val="00261F25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7027E"/>
    <w:rsid w:val="002706D5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D7E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DD2"/>
    <w:rsid w:val="00281EAE"/>
    <w:rsid w:val="0028240F"/>
    <w:rsid w:val="00282468"/>
    <w:rsid w:val="00282656"/>
    <w:rsid w:val="00283460"/>
    <w:rsid w:val="00283F14"/>
    <w:rsid w:val="002840D2"/>
    <w:rsid w:val="00284859"/>
    <w:rsid w:val="002849F9"/>
    <w:rsid w:val="00284E34"/>
    <w:rsid w:val="00285660"/>
    <w:rsid w:val="002856EB"/>
    <w:rsid w:val="00285A01"/>
    <w:rsid w:val="00285B11"/>
    <w:rsid w:val="00285C37"/>
    <w:rsid w:val="00285CE9"/>
    <w:rsid w:val="00285E52"/>
    <w:rsid w:val="00286669"/>
    <w:rsid w:val="00286A9F"/>
    <w:rsid w:val="00286D95"/>
    <w:rsid w:val="00286F2D"/>
    <w:rsid w:val="00287052"/>
    <w:rsid w:val="0028706A"/>
    <w:rsid w:val="0028772C"/>
    <w:rsid w:val="0028772E"/>
    <w:rsid w:val="0028787D"/>
    <w:rsid w:val="00287E4D"/>
    <w:rsid w:val="002908EB"/>
    <w:rsid w:val="00290CE0"/>
    <w:rsid w:val="0029117F"/>
    <w:rsid w:val="002912A5"/>
    <w:rsid w:val="002918CF"/>
    <w:rsid w:val="00291A0C"/>
    <w:rsid w:val="00291D04"/>
    <w:rsid w:val="00292076"/>
    <w:rsid w:val="00292228"/>
    <w:rsid w:val="00292CCB"/>
    <w:rsid w:val="002936F7"/>
    <w:rsid w:val="002937E9"/>
    <w:rsid w:val="00293D65"/>
    <w:rsid w:val="00294254"/>
    <w:rsid w:val="00294BCE"/>
    <w:rsid w:val="00294BFB"/>
    <w:rsid w:val="00295657"/>
    <w:rsid w:val="00295D5E"/>
    <w:rsid w:val="00296083"/>
    <w:rsid w:val="00296288"/>
    <w:rsid w:val="002964CD"/>
    <w:rsid w:val="00296AB8"/>
    <w:rsid w:val="0029747F"/>
    <w:rsid w:val="00297590"/>
    <w:rsid w:val="002A0359"/>
    <w:rsid w:val="002A07D8"/>
    <w:rsid w:val="002A0A77"/>
    <w:rsid w:val="002A0CB7"/>
    <w:rsid w:val="002A1051"/>
    <w:rsid w:val="002A1DB8"/>
    <w:rsid w:val="002A2E45"/>
    <w:rsid w:val="002A3182"/>
    <w:rsid w:val="002A364F"/>
    <w:rsid w:val="002A3B81"/>
    <w:rsid w:val="002A3C50"/>
    <w:rsid w:val="002A463C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A7B07"/>
    <w:rsid w:val="002B0114"/>
    <w:rsid w:val="002B0137"/>
    <w:rsid w:val="002B0281"/>
    <w:rsid w:val="002B0360"/>
    <w:rsid w:val="002B0844"/>
    <w:rsid w:val="002B0A5A"/>
    <w:rsid w:val="002B13B4"/>
    <w:rsid w:val="002B13EF"/>
    <w:rsid w:val="002B194F"/>
    <w:rsid w:val="002B26EA"/>
    <w:rsid w:val="002B27A5"/>
    <w:rsid w:val="002B31E6"/>
    <w:rsid w:val="002B3339"/>
    <w:rsid w:val="002B39B1"/>
    <w:rsid w:val="002B41CF"/>
    <w:rsid w:val="002B422E"/>
    <w:rsid w:val="002B4E5B"/>
    <w:rsid w:val="002B4F63"/>
    <w:rsid w:val="002B5815"/>
    <w:rsid w:val="002B597B"/>
    <w:rsid w:val="002B5A60"/>
    <w:rsid w:val="002B6ED0"/>
    <w:rsid w:val="002B75D9"/>
    <w:rsid w:val="002C14A3"/>
    <w:rsid w:val="002C1C2D"/>
    <w:rsid w:val="002C25E2"/>
    <w:rsid w:val="002C2910"/>
    <w:rsid w:val="002C2D7D"/>
    <w:rsid w:val="002C3770"/>
    <w:rsid w:val="002C37FF"/>
    <w:rsid w:val="002C3E5D"/>
    <w:rsid w:val="002C3F9F"/>
    <w:rsid w:val="002C41DA"/>
    <w:rsid w:val="002C4229"/>
    <w:rsid w:val="002C4D31"/>
    <w:rsid w:val="002C504E"/>
    <w:rsid w:val="002C5718"/>
    <w:rsid w:val="002C6358"/>
    <w:rsid w:val="002C6B5D"/>
    <w:rsid w:val="002C6FDD"/>
    <w:rsid w:val="002C7681"/>
    <w:rsid w:val="002D095F"/>
    <w:rsid w:val="002D12D2"/>
    <w:rsid w:val="002D16E7"/>
    <w:rsid w:val="002D203E"/>
    <w:rsid w:val="002D28B3"/>
    <w:rsid w:val="002D2B55"/>
    <w:rsid w:val="002D2B5B"/>
    <w:rsid w:val="002D2C7D"/>
    <w:rsid w:val="002D30BE"/>
    <w:rsid w:val="002D3A80"/>
    <w:rsid w:val="002D4DCF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2B0"/>
    <w:rsid w:val="002E1B76"/>
    <w:rsid w:val="002E203A"/>
    <w:rsid w:val="002E2795"/>
    <w:rsid w:val="002E2A12"/>
    <w:rsid w:val="002E2DA4"/>
    <w:rsid w:val="002E31DD"/>
    <w:rsid w:val="002E31FF"/>
    <w:rsid w:val="002E46EE"/>
    <w:rsid w:val="002E62DE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BD1"/>
    <w:rsid w:val="002F30B2"/>
    <w:rsid w:val="002F3722"/>
    <w:rsid w:val="002F4957"/>
    <w:rsid w:val="002F5651"/>
    <w:rsid w:val="002F5FD5"/>
    <w:rsid w:val="002F66DB"/>
    <w:rsid w:val="002F69C7"/>
    <w:rsid w:val="002F7797"/>
    <w:rsid w:val="002F7CD7"/>
    <w:rsid w:val="00300455"/>
    <w:rsid w:val="003011B2"/>
    <w:rsid w:val="0030176E"/>
    <w:rsid w:val="00301D1F"/>
    <w:rsid w:val="00301E9B"/>
    <w:rsid w:val="0030211C"/>
    <w:rsid w:val="00302A39"/>
    <w:rsid w:val="00302F3C"/>
    <w:rsid w:val="00303E58"/>
    <w:rsid w:val="003051B2"/>
    <w:rsid w:val="003058C6"/>
    <w:rsid w:val="003064D5"/>
    <w:rsid w:val="003101DD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D72"/>
    <w:rsid w:val="00317F7F"/>
    <w:rsid w:val="0032173B"/>
    <w:rsid w:val="00322946"/>
    <w:rsid w:val="00322F02"/>
    <w:rsid w:val="00322FC0"/>
    <w:rsid w:val="00323773"/>
    <w:rsid w:val="00323B9C"/>
    <w:rsid w:val="00325245"/>
    <w:rsid w:val="0032571B"/>
    <w:rsid w:val="00325BFF"/>
    <w:rsid w:val="00325E81"/>
    <w:rsid w:val="0032794E"/>
    <w:rsid w:val="003306E2"/>
    <w:rsid w:val="003309A8"/>
    <w:rsid w:val="00330A0E"/>
    <w:rsid w:val="00330D77"/>
    <w:rsid w:val="0033157F"/>
    <w:rsid w:val="00331FDC"/>
    <w:rsid w:val="00332773"/>
    <w:rsid w:val="00332A21"/>
    <w:rsid w:val="003331C4"/>
    <w:rsid w:val="003331C7"/>
    <w:rsid w:val="00333559"/>
    <w:rsid w:val="00333F66"/>
    <w:rsid w:val="00334593"/>
    <w:rsid w:val="003348C1"/>
    <w:rsid w:val="00334912"/>
    <w:rsid w:val="00334E97"/>
    <w:rsid w:val="00334F96"/>
    <w:rsid w:val="003354E2"/>
    <w:rsid w:val="00335A4E"/>
    <w:rsid w:val="00335D90"/>
    <w:rsid w:val="0033608D"/>
    <w:rsid w:val="00336203"/>
    <w:rsid w:val="003362A6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D3C"/>
    <w:rsid w:val="00343D58"/>
    <w:rsid w:val="00343D92"/>
    <w:rsid w:val="00344737"/>
    <w:rsid w:val="00345564"/>
    <w:rsid w:val="0034595B"/>
    <w:rsid w:val="00345ECE"/>
    <w:rsid w:val="0034660F"/>
    <w:rsid w:val="003468EC"/>
    <w:rsid w:val="00347085"/>
    <w:rsid w:val="00347B2E"/>
    <w:rsid w:val="0035065B"/>
    <w:rsid w:val="00350C5F"/>
    <w:rsid w:val="003511AB"/>
    <w:rsid w:val="0035172D"/>
    <w:rsid w:val="00351BC4"/>
    <w:rsid w:val="00351F0C"/>
    <w:rsid w:val="0035249E"/>
    <w:rsid w:val="00352651"/>
    <w:rsid w:val="00352CDB"/>
    <w:rsid w:val="003530F6"/>
    <w:rsid w:val="003532A2"/>
    <w:rsid w:val="0035336B"/>
    <w:rsid w:val="003541AF"/>
    <w:rsid w:val="003543C2"/>
    <w:rsid w:val="0035456C"/>
    <w:rsid w:val="00355448"/>
    <w:rsid w:val="00355A3C"/>
    <w:rsid w:val="00356510"/>
    <w:rsid w:val="003565C6"/>
    <w:rsid w:val="00356814"/>
    <w:rsid w:val="00357016"/>
    <w:rsid w:val="003570A8"/>
    <w:rsid w:val="00357123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3941"/>
    <w:rsid w:val="00364236"/>
    <w:rsid w:val="003644E0"/>
    <w:rsid w:val="00364DEE"/>
    <w:rsid w:val="00365142"/>
    <w:rsid w:val="0036579C"/>
    <w:rsid w:val="00365A3C"/>
    <w:rsid w:val="00365D19"/>
    <w:rsid w:val="00365E6E"/>
    <w:rsid w:val="0036687B"/>
    <w:rsid w:val="003669C4"/>
    <w:rsid w:val="00366B3E"/>
    <w:rsid w:val="00370181"/>
    <w:rsid w:val="00370952"/>
    <w:rsid w:val="00370F88"/>
    <w:rsid w:val="003716CA"/>
    <w:rsid w:val="00371921"/>
    <w:rsid w:val="00371EB9"/>
    <w:rsid w:val="0037220D"/>
    <w:rsid w:val="00372389"/>
    <w:rsid w:val="003727ED"/>
    <w:rsid w:val="00372AE2"/>
    <w:rsid w:val="00372EBA"/>
    <w:rsid w:val="00373D92"/>
    <w:rsid w:val="00374327"/>
    <w:rsid w:val="00374AA3"/>
    <w:rsid w:val="003752C3"/>
    <w:rsid w:val="0037544B"/>
    <w:rsid w:val="00377F23"/>
    <w:rsid w:val="00377F54"/>
    <w:rsid w:val="0038017F"/>
    <w:rsid w:val="0038023C"/>
    <w:rsid w:val="0038074C"/>
    <w:rsid w:val="00380858"/>
    <w:rsid w:val="00380DCC"/>
    <w:rsid w:val="00380E74"/>
    <w:rsid w:val="003815A4"/>
    <w:rsid w:val="003815DA"/>
    <w:rsid w:val="00381638"/>
    <w:rsid w:val="00381D0A"/>
    <w:rsid w:val="00382C7E"/>
    <w:rsid w:val="00383036"/>
    <w:rsid w:val="00384706"/>
    <w:rsid w:val="00384C99"/>
    <w:rsid w:val="003853A5"/>
    <w:rsid w:val="00385464"/>
    <w:rsid w:val="00385942"/>
    <w:rsid w:val="00385FE5"/>
    <w:rsid w:val="00386484"/>
    <w:rsid w:val="00386549"/>
    <w:rsid w:val="003868F0"/>
    <w:rsid w:val="00386FC4"/>
    <w:rsid w:val="00387613"/>
    <w:rsid w:val="0038783B"/>
    <w:rsid w:val="00390860"/>
    <w:rsid w:val="00390C3D"/>
    <w:rsid w:val="00390C48"/>
    <w:rsid w:val="0039113A"/>
    <w:rsid w:val="00391417"/>
    <w:rsid w:val="00392480"/>
    <w:rsid w:val="00392750"/>
    <w:rsid w:val="00392E3B"/>
    <w:rsid w:val="003935BE"/>
    <w:rsid w:val="00393AE8"/>
    <w:rsid w:val="003949A0"/>
    <w:rsid w:val="0039532F"/>
    <w:rsid w:val="003954A1"/>
    <w:rsid w:val="00396965"/>
    <w:rsid w:val="00397EBF"/>
    <w:rsid w:val="003A0118"/>
    <w:rsid w:val="003A01AA"/>
    <w:rsid w:val="003A1378"/>
    <w:rsid w:val="003A1A15"/>
    <w:rsid w:val="003A29AC"/>
    <w:rsid w:val="003A2A58"/>
    <w:rsid w:val="003A40BA"/>
    <w:rsid w:val="003A5EB0"/>
    <w:rsid w:val="003A6760"/>
    <w:rsid w:val="003A7111"/>
    <w:rsid w:val="003A7E37"/>
    <w:rsid w:val="003B09D2"/>
    <w:rsid w:val="003B0CD2"/>
    <w:rsid w:val="003B1145"/>
    <w:rsid w:val="003B1A91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BC"/>
    <w:rsid w:val="003C0104"/>
    <w:rsid w:val="003C0A6B"/>
    <w:rsid w:val="003C0D35"/>
    <w:rsid w:val="003C0E5B"/>
    <w:rsid w:val="003C1486"/>
    <w:rsid w:val="003C180C"/>
    <w:rsid w:val="003C1841"/>
    <w:rsid w:val="003C3993"/>
    <w:rsid w:val="003C3BD5"/>
    <w:rsid w:val="003C41B0"/>
    <w:rsid w:val="003C4754"/>
    <w:rsid w:val="003C49BF"/>
    <w:rsid w:val="003C4B37"/>
    <w:rsid w:val="003C4D08"/>
    <w:rsid w:val="003C596D"/>
    <w:rsid w:val="003C5D78"/>
    <w:rsid w:val="003C619D"/>
    <w:rsid w:val="003C62A2"/>
    <w:rsid w:val="003C6548"/>
    <w:rsid w:val="003C676F"/>
    <w:rsid w:val="003C6BE6"/>
    <w:rsid w:val="003C7391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2B7D"/>
    <w:rsid w:val="003D3CD6"/>
    <w:rsid w:val="003D46AC"/>
    <w:rsid w:val="003D4773"/>
    <w:rsid w:val="003D4EC9"/>
    <w:rsid w:val="003D5252"/>
    <w:rsid w:val="003D5B92"/>
    <w:rsid w:val="003D5E2B"/>
    <w:rsid w:val="003D609B"/>
    <w:rsid w:val="003D6570"/>
    <w:rsid w:val="003D65CA"/>
    <w:rsid w:val="003D691B"/>
    <w:rsid w:val="003D7D47"/>
    <w:rsid w:val="003D7EC3"/>
    <w:rsid w:val="003E0213"/>
    <w:rsid w:val="003E028C"/>
    <w:rsid w:val="003E0DAD"/>
    <w:rsid w:val="003E1424"/>
    <w:rsid w:val="003E1C61"/>
    <w:rsid w:val="003E2530"/>
    <w:rsid w:val="003E2D3C"/>
    <w:rsid w:val="003E34AF"/>
    <w:rsid w:val="003E35FA"/>
    <w:rsid w:val="003E4019"/>
    <w:rsid w:val="003E45C6"/>
    <w:rsid w:val="003E462F"/>
    <w:rsid w:val="003E4F12"/>
    <w:rsid w:val="003E4F76"/>
    <w:rsid w:val="003F11FA"/>
    <w:rsid w:val="003F1F8E"/>
    <w:rsid w:val="003F2155"/>
    <w:rsid w:val="003F2456"/>
    <w:rsid w:val="003F2970"/>
    <w:rsid w:val="003F30BA"/>
    <w:rsid w:val="003F3FCA"/>
    <w:rsid w:val="003F42C9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EE8"/>
    <w:rsid w:val="004031F8"/>
    <w:rsid w:val="00404D0B"/>
    <w:rsid w:val="00405943"/>
    <w:rsid w:val="00405B64"/>
    <w:rsid w:val="00405F6F"/>
    <w:rsid w:val="00406974"/>
    <w:rsid w:val="00406CD1"/>
    <w:rsid w:val="0040710F"/>
    <w:rsid w:val="0040742E"/>
    <w:rsid w:val="00407C0D"/>
    <w:rsid w:val="00410054"/>
    <w:rsid w:val="004110C2"/>
    <w:rsid w:val="00411BCB"/>
    <w:rsid w:val="004124D4"/>
    <w:rsid w:val="00412674"/>
    <w:rsid w:val="00412C79"/>
    <w:rsid w:val="00412D29"/>
    <w:rsid w:val="00413917"/>
    <w:rsid w:val="004139EA"/>
    <w:rsid w:val="0041423E"/>
    <w:rsid w:val="004147ED"/>
    <w:rsid w:val="004148AB"/>
    <w:rsid w:val="00414D6D"/>
    <w:rsid w:val="00414D8E"/>
    <w:rsid w:val="00415001"/>
    <w:rsid w:val="0041517E"/>
    <w:rsid w:val="004156F6"/>
    <w:rsid w:val="0041607B"/>
    <w:rsid w:val="00416848"/>
    <w:rsid w:val="00416967"/>
    <w:rsid w:val="004202FC"/>
    <w:rsid w:val="00420D86"/>
    <w:rsid w:val="00420EC0"/>
    <w:rsid w:val="004210BF"/>
    <w:rsid w:val="004210F7"/>
    <w:rsid w:val="00421105"/>
    <w:rsid w:val="00421539"/>
    <w:rsid w:val="00421A6C"/>
    <w:rsid w:val="00421AA4"/>
    <w:rsid w:val="00421F6C"/>
    <w:rsid w:val="004223FB"/>
    <w:rsid w:val="004224D8"/>
    <w:rsid w:val="004228EE"/>
    <w:rsid w:val="004237CD"/>
    <w:rsid w:val="00424F9F"/>
    <w:rsid w:val="00425091"/>
    <w:rsid w:val="004255FB"/>
    <w:rsid w:val="00425793"/>
    <w:rsid w:val="00425CD6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304E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1FC"/>
    <w:rsid w:val="00440701"/>
    <w:rsid w:val="00441546"/>
    <w:rsid w:val="00441688"/>
    <w:rsid w:val="00441A3C"/>
    <w:rsid w:val="0044203B"/>
    <w:rsid w:val="00442104"/>
    <w:rsid w:val="0044392A"/>
    <w:rsid w:val="0044395D"/>
    <w:rsid w:val="004439C3"/>
    <w:rsid w:val="004450CE"/>
    <w:rsid w:val="0044599D"/>
    <w:rsid w:val="004459F1"/>
    <w:rsid w:val="00445BCE"/>
    <w:rsid w:val="00445E8E"/>
    <w:rsid w:val="0044613B"/>
    <w:rsid w:val="004465AD"/>
    <w:rsid w:val="004469DD"/>
    <w:rsid w:val="00446AFC"/>
    <w:rsid w:val="00447A1D"/>
    <w:rsid w:val="00450822"/>
    <w:rsid w:val="0045092C"/>
    <w:rsid w:val="00451F6E"/>
    <w:rsid w:val="00452D12"/>
    <w:rsid w:val="0045304C"/>
    <w:rsid w:val="00454670"/>
    <w:rsid w:val="004553B8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983"/>
    <w:rsid w:val="00460C19"/>
    <w:rsid w:val="004611C8"/>
    <w:rsid w:val="00462283"/>
    <w:rsid w:val="004626C0"/>
    <w:rsid w:val="00462E07"/>
    <w:rsid w:val="00463509"/>
    <w:rsid w:val="00463AFA"/>
    <w:rsid w:val="00463CFB"/>
    <w:rsid w:val="00463D90"/>
    <w:rsid w:val="004644BF"/>
    <w:rsid w:val="004646EC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1408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2728"/>
    <w:rsid w:val="0048300B"/>
    <w:rsid w:val="00483386"/>
    <w:rsid w:val="004834D7"/>
    <w:rsid w:val="00483AC1"/>
    <w:rsid w:val="00483E3E"/>
    <w:rsid w:val="00484245"/>
    <w:rsid w:val="00484796"/>
    <w:rsid w:val="004849D9"/>
    <w:rsid w:val="00484B64"/>
    <w:rsid w:val="00484BE2"/>
    <w:rsid w:val="00484C0E"/>
    <w:rsid w:val="00484FC8"/>
    <w:rsid w:val="004852B1"/>
    <w:rsid w:val="00485942"/>
    <w:rsid w:val="0048785D"/>
    <w:rsid w:val="00487C8C"/>
    <w:rsid w:val="004905C4"/>
    <w:rsid w:val="004906A0"/>
    <w:rsid w:val="00491399"/>
    <w:rsid w:val="004915EA"/>
    <w:rsid w:val="004918E8"/>
    <w:rsid w:val="00491B37"/>
    <w:rsid w:val="00491CBF"/>
    <w:rsid w:val="00492137"/>
    <w:rsid w:val="00492361"/>
    <w:rsid w:val="004927BC"/>
    <w:rsid w:val="00492B77"/>
    <w:rsid w:val="00492DCA"/>
    <w:rsid w:val="004931FA"/>
    <w:rsid w:val="00493ABC"/>
    <w:rsid w:val="00494D64"/>
    <w:rsid w:val="00495271"/>
    <w:rsid w:val="004953AA"/>
    <w:rsid w:val="004956DD"/>
    <w:rsid w:val="00495943"/>
    <w:rsid w:val="00495E54"/>
    <w:rsid w:val="00496446"/>
    <w:rsid w:val="004966BA"/>
    <w:rsid w:val="00496D85"/>
    <w:rsid w:val="00496FA7"/>
    <w:rsid w:val="004A0B0D"/>
    <w:rsid w:val="004A0FCA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46B5"/>
    <w:rsid w:val="004B5C0A"/>
    <w:rsid w:val="004B630B"/>
    <w:rsid w:val="004B691B"/>
    <w:rsid w:val="004B70A1"/>
    <w:rsid w:val="004B7A0B"/>
    <w:rsid w:val="004B7D23"/>
    <w:rsid w:val="004C2CC7"/>
    <w:rsid w:val="004C2EE1"/>
    <w:rsid w:val="004C311C"/>
    <w:rsid w:val="004C31A0"/>
    <w:rsid w:val="004C36D7"/>
    <w:rsid w:val="004C38C6"/>
    <w:rsid w:val="004C3BF5"/>
    <w:rsid w:val="004C3D9D"/>
    <w:rsid w:val="004C4035"/>
    <w:rsid w:val="004C4405"/>
    <w:rsid w:val="004C49A0"/>
    <w:rsid w:val="004C4B1F"/>
    <w:rsid w:val="004C4D72"/>
    <w:rsid w:val="004C542C"/>
    <w:rsid w:val="004C591C"/>
    <w:rsid w:val="004C5A56"/>
    <w:rsid w:val="004C5D04"/>
    <w:rsid w:val="004C5D0E"/>
    <w:rsid w:val="004C60C8"/>
    <w:rsid w:val="004C6188"/>
    <w:rsid w:val="004C6ABC"/>
    <w:rsid w:val="004C70BF"/>
    <w:rsid w:val="004C743B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EEA"/>
    <w:rsid w:val="004D5148"/>
    <w:rsid w:val="004D5ADC"/>
    <w:rsid w:val="004D6774"/>
    <w:rsid w:val="004D72FD"/>
    <w:rsid w:val="004D77F5"/>
    <w:rsid w:val="004E12E0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8C5"/>
    <w:rsid w:val="004E496A"/>
    <w:rsid w:val="004E5054"/>
    <w:rsid w:val="004E6B92"/>
    <w:rsid w:val="004E7716"/>
    <w:rsid w:val="004E78BD"/>
    <w:rsid w:val="004F0112"/>
    <w:rsid w:val="004F07D8"/>
    <w:rsid w:val="004F0D95"/>
    <w:rsid w:val="004F0F87"/>
    <w:rsid w:val="004F13D0"/>
    <w:rsid w:val="004F157C"/>
    <w:rsid w:val="004F1B1D"/>
    <w:rsid w:val="004F2234"/>
    <w:rsid w:val="004F2857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22D"/>
    <w:rsid w:val="004F5B3C"/>
    <w:rsid w:val="004F637C"/>
    <w:rsid w:val="004F641C"/>
    <w:rsid w:val="004F688A"/>
    <w:rsid w:val="004F7867"/>
    <w:rsid w:val="004F796D"/>
    <w:rsid w:val="004F7DE5"/>
    <w:rsid w:val="00500A3A"/>
    <w:rsid w:val="0050125F"/>
    <w:rsid w:val="0050154B"/>
    <w:rsid w:val="00501D66"/>
    <w:rsid w:val="00501FD4"/>
    <w:rsid w:val="00502409"/>
    <w:rsid w:val="005024D3"/>
    <w:rsid w:val="00502C20"/>
    <w:rsid w:val="005036D1"/>
    <w:rsid w:val="00503A71"/>
    <w:rsid w:val="00503A85"/>
    <w:rsid w:val="0050402C"/>
    <w:rsid w:val="00504080"/>
    <w:rsid w:val="00504B71"/>
    <w:rsid w:val="0050557D"/>
    <w:rsid w:val="00505B30"/>
    <w:rsid w:val="00505BA8"/>
    <w:rsid w:val="00505F2E"/>
    <w:rsid w:val="00506777"/>
    <w:rsid w:val="00507108"/>
    <w:rsid w:val="0051049D"/>
    <w:rsid w:val="00510B12"/>
    <w:rsid w:val="0051114B"/>
    <w:rsid w:val="005114EF"/>
    <w:rsid w:val="005114FB"/>
    <w:rsid w:val="0051193D"/>
    <w:rsid w:val="0051205F"/>
    <w:rsid w:val="00512257"/>
    <w:rsid w:val="005123E5"/>
    <w:rsid w:val="0051274C"/>
    <w:rsid w:val="005128C8"/>
    <w:rsid w:val="00513853"/>
    <w:rsid w:val="00513B83"/>
    <w:rsid w:val="00513C20"/>
    <w:rsid w:val="00513FAD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ED5"/>
    <w:rsid w:val="00517EE4"/>
    <w:rsid w:val="00520932"/>
    <w:rsid w:val="00521201"/>
    <w:rsid w:val="00521298"/>
    <w:rsid w:val="005214BA"/>
    <w:rsid w:val="005215E1"/>
    <w:rsid w:val="005217DF"/>
    <w:rsid w:val="00522468"/>
    <w:rsid w:val="00522749"/>
    <w:rsid w:val="00522A8A"/>
    <w:rsid w:val="00522E2A"/>
    <w:rsid w:val="00522F97"/>
    <w:rsid w:val="0052310C"/>
    <w:rsid w:val="00523208"/>
    <w:rsid w:val="00524153"/>
    <w:rsid w:val="005249FC"/>
    <w:rsid w:val="00524A53"/>
    <w:rsid w:val="00524D1B"/>
    <w:rsid w:val="0052537A"/>
    <w:rsid w:val="0052583E"/>
    <w:rsid w:val="00525CB1"/>
    <w:rsid w:val="00525F03"/>
    <w:rsid w:val="00526454"/>
    <w:rsid w:val="00527027"/>
    <w:rsid w:val="005273D1"/>
    <w:rsid w:val="00527A5D"/>
    <w:rsid w:val="005302B3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531F"/>
    <w:rsid w:val="0053562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4109"/>
    <w:rsid w:val="0054414D"/>
    <w:rsid w:val="00544A46"/>
    <w:rsid w:val="005474DA"/>
    <w:rsid w:val="005476CD"/>
    <w:rsid w:val="005500F7"/>
    <w:rsid w:val="00550D9F"/>
    <w:rsid w:val="005519A4"/>
    <w:rsid w:val="00551E0A"/>
    <w:rsid w:val="0055383D"/>
    <w:rsid w:val="00553948"/>
    <w:rsid w:val="00553E8A"/>
    <w:rsid w:val="00553EA5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466"/>
    <w:rsid w:val="0056137B"/>
    <w:rsid w:val="005613C6"/>
    <w:rsid w:val="005625B5"/>
    <w:rsid w:val="00563554"/>
    <w:rsid w:val="005635C8"/>
    <w:rsid w:val="00564305"/>
    <w:rsid w:val="00565B82"/>
    <w:rsid w:val="00566D6A"/>
    <w:rsid w:val="005671AC"/>
    <w:rsid w:val="005672B2"/>
    <w:rsid w:val="0056797B"/>
    <w:rsid w:val="005679F2"/>
    <w:rsid w:val="00567B68"/>
    <w:rsid w:val="00567EA9"/>
    <w:rsid w:val="005704BF"/>
    <w:rsid w:val="005705EE"/>
    <w:rsid w:val="0057117F"/>
    <w:rsid w:val="005711ED"/>
    <w:rsid w:val="0057196D"/>
    <w:rsid w:val="00571C59"/>
    <w:rsid w:val="00573AF0"/>
    <w:rsid w:val="00573C5C"/>
    <w:rsid w:val="00573D21"/>
    <w:rsid w:val="00574318"/>
    <w:rsid w:val="005756DE"/>
    <w:rsid w:val="005760FC"/>
    <w:rsid w:val="005767F8"/>
    <w:rsid w:val="00576DB0"/>
    <w:rsid w:val="00577224"/>
    <w:rsid w:val="00577295"/>
    <w:rsid w:val="00577CC8"/>
    <w:rsid w:val="005808FB"/>
    <w:rsid w:val="00580B39"/>
    <w:rsid w:val="005817C3"/>
    <w:rsid w:val="00582058"/>
    <w:rsid w:val="00582370"/>
    <w:rsid w:val="005825D8"/>
    <w:rsid w:val="00582BB4"/>
    <w:rsid w:val="00582E0C"/>
    <w:rsid w:val="00582E64"/>
    <w:rsid w:val="005834B7"/>
    <w:rsid w:val="00583ED3"/>
    <w:rsid w:val="00583FDE"/>
    <w:rsid w:val="005840DF"/>
    <w:rsid w:val="005841BE"/>
    <w:rsid w:val="0058461F"/>
    <w:rsid w:val="00584B98"/>
    <w:rsid w:val="0058577C"/>
    <w:rsid w:val="0058613D"/>
    <w:rsid w:val="00586159"/>
    <w:rsid w:val="005863A0"/>
    <w:rsid w:val="00586501"/>
    <w:rsid w:val="005867C9"/>
    <w:rsid w:val="00587027"/>
    <w:rsid w:val="0058784D"/>
    <w:rsid w:val="00587B38"/>
    <w:rsid w:val="00587BA1"/>
    <w:rsid w:val="00590355"/>
    <w:rsid w:val="005911FD"/>
    <w:rsid w:val="00591A01"/>
    <w:rsid w:val="00591D5B"/>
    <w:rsid w:val="00591D9F"/>
    <w:rsid w:val="0059243F"/>
    <w:rsid w:val="005927F6"/>
    <w:rsid w:val="0059294E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89B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1422"/>
    <w:rsid w:val="005A1E4A"/>
    <w:rsid w:val="005A2190"/>
    <w:rsid w:val="005A2350"/>
    <w:rsid w:val="005A2AF1"/>
    <w:rsid w:val="005A30BF"/>
    <w:rsid w:val="005A3717"/>
    <w:rsid w:val="005A3DA7"/>
    <w:rsid w:val="005A3E01"/>
    <w:rsid w:val="005A434D"/>
    <w:rsid w:val="005A4573"/>
    <w:rsid w:val="005A4997"/>
    <w:rsid w:val="005A5836"/>
    <w:rsid w:val="005A61DD"/>
    <w:rsid w:val="005A62C9"/>
    <w:rsid w:val="005A6695"/>
    <w:rsid w:val="005A7811"/>
    <w:rsid w:val="005A7BCF"/>
    <w:rsid w:val="005B03EF"/>
    <w:rsid w:val="005B069E"/>
    <w:rsid w:val="005B0D40"/>
    <w:rsid w:val="005B12B1"/>
    <w:rsid w:val="005B1431"/>
    <w:rsid w:val="005B2583"/>
    <w:rsid w:val="005B3005"/>
    <w:rsid w:val="005B4311"/>
    <w:rsid w:val="005B43E0"/>
    <w:rsid w:val="005B4897"/>
    <w:rsid w:val="005B49B0"/>
    <w:rsid w:val="005B5B59"/>
    <w:rsid w:val="005B66A6"/>
    <w:rsid w:val="005B6F54"/>
    <w:rsid w:val="005C0735"/>
    <w:rsid w:val="005C0900"/>
    <w:rsid w:val="005C0ACE"/>
    <w:rsid w:val="005C0B56"/>
    <w:rsid w:val="005C13CE"/>
    <w:rsid w:val="005C1D35"/>
    <w:rsid w:val="005C1D49"/>
    <w:rsid w:val="005C28B1"/>
    <w:rsid w:val="005C2AA6"/>
    <w:rsid w:val="005C2EAA"/>
    <w:rsid w:val="005C3217"/>
    <w:rsid w:val="005C3222"/>
    <w:rsid w:val="005C32A7"/>
    <w:rsid w:val="005C39E7"/>
    <w:rsid w:val="005C4401"/>
    <w:rsid w:val="005C4579"/>
    <w:rsid w:val="005C645F"/>
    <w:rsid w:val="005C6677"/>
    <w:rsid w:val="005C6DE9"/>
    <w:rsid w:val="005C6EA6"/>
    <w:rsid w:val="005C70E7"/>
    <w:rsid w:val="005C72DB"/>
    <w:rsid w:val="005D1235"/>
    <w:rsid w:val="005D14F3"/>
    <w:rsid w:val="005D2181"/>
    <w:rsid w:val="005D2330"/>
    <w:rsid w:val="005D283D"/>
    <w:rsid w:val="005D2B5E"/>
    <w:rsid w:val="005D2DF1"/>
    <w:rsid w:val="005D2E4C"/>
    <w:rsid w:val="005D3AB5"/>
    <w:rsid w:val="005D405B"/>
    <w:rsid w:val="005D426B"/>
    <w:rsid w:val="005D428C"/>
    <w:rsid w:val="005D42EC"/>
    <w:rsid w:val="005D4955"/>
    <w:rsid w:val="005D4D4A"/>
    <w:rsid w:val="005D4E61"/>
    <w:rsid w:val="005D4EC8"/>
    <w:rsid w:val="005D5040"/>
    <w:rsid w:val="005D56BD"/>
    <w:rsid w:val="005D5A0B"/>
    <w:rsid w:val="005D623F"/>
    <w:rsid w:val="005D6413"/>
    <w:rsid w:val="005D6920"/>
    <w:rsid w:val="005D69E7"/>
    <w:rsid w:val="005D6B96"/>
    <w:rsid w:val="005D6D28"/>
    <w:rsid w:val="005E0586"/>
    <w:rsid w:val="005E127E"/>
    <w:rsid w:val="005E18C7"/>
    <w:rsid w:val="005E19D2"/>
    <w:rsid w:val="005E1D9E"/>
    <w:rsid w:val="005E265B"/>
    <w:rsid w:val="005E288C"/>
    <w:rsid w:val="005E2949"/>
    <w:rsid w:val="005E2B42"/>
    <w:rsid w:val="005E2E22"/>
    <w:rsid w:val="005E31FB"/>
    <w:rsid w:val="005E35F0"/>
    <w:rsid w:val="005E3626"/>
    <w:rsid w:val="005E3CBC"/>
    <w:rsid w:val="005E4095"/>
    <w:rsid w:val="005E40A1"/>
    <w:rsid w:val="005E4899"/>
    <w:rsid w:val="005E4F38"/>
    <w:rsid w:val="005E529F"/>
    <w:rsid w:val="005E5327"/>
    <w:rsid w:val="005E65BC"/>
    <w:rsid w:val="005E6B4F"/>
    <w:rsid w:val="005E6E6F"/>
    <w:rsid w:val="005E725B"/>
    <w:rsid w:val="005E75DB"/>
    <w:rsid w:val="005F0366"/>
    <w:rsid w:val="005F04E0"/>
    <w:rsid w:val="005F0601"/>
    <w:rsid w:val="005F08C5"/>
    <w:rsid w:val="005F0934"/>
    <w:rsid w:val="005F10B1"/>
    <w:rsid w:val="005F11F3"/>
    <w:rsid w:val="005F17AA"/>
    <w:rsid w:val="005F19A6"/>
    <w:rsid w:val="005F1CE8"/>
    <w:rsid w:val="005F1F1E"/>
    <w:rsid w:val="005F1F4D"/>
    <w:rsid w:val="005F20C7"/>
    <w:rsid w:val="005F21F1"/>
    <w:rsid w:val="005F24DD"/>
    <w:rsid w:val="005F250F"/>
    <w:rsid w:val="005F2642"/>
    <w:rsid w:val="005F3ACE"/>
    <w:rsid w:val="005F43F3"/>
    <w:rsid w:val="005F46E7"/>
    <w:rsid w:val="005F4A14"/>
    <w:rsid w:val="005F5C3D"/>
    <w:rsid w:val="005F5CED"/>
    <w:rsid w:val="005F6EAB"/>
    <w:rsid w:val="005F6F75"/>
    <w:rsid w:val="005F71F7"/>
    <w:rsid w:val="00600195"/>
    <w:rsid w:val="0060108F"/>
    <w:rsid w:val="006012C0"/>
    <w:rsid w:val="006018D3"/>
    <w:rsid w:val="00601D4C"/>
    <w:rsid w:val="00601DE7"/>
    <w:rsid w:val="00602243"/>
    <w:rsid w:val="00602423"/>
    <w:rsid w:val="0060249B"/>
    <w:rsid w:val="00602F6B"/>
    <w:rsid w:val="0060328F"/>
    <w:rsid w:val="006033B5"/>
    <w:rsid w:val="00603C61"/>
    <w:rsid w:val="00605ADC"/>
    <w:rsid w:val="006064F3"/>
    <w:rsid w:val="006066D0"/>
    <w:rsid w:val="0060670E"/>
    <w:rsid w:val="00607275"/>
    <w:rsid w:val="00607B1D"/>
    <w:rsid w:val="00607C0E"/>
    <w:rsid w:val="0061025A"/>
    <w:rsid w:val="006106A3"/>
    <w:rsid w:val="00610C30"/>
    <w:rsid w:val="00610DFC"/>
    <w:rsid w:val="00611E78"/>
    <w:rsid w:val="00612D98"/>
    <w:rsid w:val="00613A08"/>
    <w:rsid w:val="00613BB7"/>
    <w:rsid w:val="00613DA8"/>
    <w:rsid w:val="00614659"/>
    <w:rsid w:val="0061465A"/>
    <w:rsid w:val="00614808"/>
    <w:rsid w:val="00614B65"/>
    <w:rsid w:val="00614C7F"/>
    <w:rsid w:val="00615395"/>
    <w:rsid w:val="00615412"/>
    <w:rsid w:val="006164BF"/>
    <w:rsid w:val="00616B22"/>
    <w:rsid w:val="00616B28"/>
    <w:rsid w:val="00617A8A"/>
    <w:rsid w:val="00617E0D"/>
    <w:rsid w:val="006203DC"/>
    <w:rsid w:val="006204E8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74"/>
    <w:rsid w:val="00623BF0"/>
    <w:rsid w:val="00623D6C"/>
    <w:rsid w:val="006244B2"/>
    <w:rsid w:val="00624546"/>
    <w:rsid w:val="0062463E"/>
    <w:rsid w:val="006247F1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DF7"/>
    <w:rsid w:val="00631EE5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57B4"/>
    <w:rsid w:val="00636E8F"/>
    <w:rsid w:val="00636ECE"/>
    <w:rsid w:val="00636EEA"/>
    <w:rsid w:val="006402AF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4D77"/>
    <w:rsid w:val="0064560B"/>
    <w:rsid w:val="0064561C"/>
    <w:rsid w:val="00645796"/>
    <w:rsid w:val="006458C1"/>
    <w:rsid w:val="00645DDC"/>
    <w:rsid w:val="006465AC"/>
    <w:rsid w:val="006465FD"/>
    <w:rsid w:val="006473BF"/>
    <w:rsid w:val="00647EC1"/>
    <w:rsid w:val="0065059A"/>
    <w:rsid w:val="00650DDF"/>
    <w:rsid w:val="006511BA"/>
    <w:rsid w:val="00652104"/>
    <w:rsid w:val="006524EA"/>
    <w:rsid w:val="006526AC"/>
    <w:rsid w:val="006529A1"/>
    <w:rsid w:val="00652C71"/>
    <w:rsid w:val="006533BC"/>
    <w:rsid w:val="00653A73"/>
    <w:rsid w:val="00653BC1"/>
    <w:rsid w:val="00653C75"/>
    <w:rsid w:val="0065488F"/>
    <w:rsid w:val="00654B21"/>
    <w:rsid w:val="00654D6F"/>
    <w:rsid w:val="0065527B"/>
    <w:rsid w:val="006552C9"/>
    <w:rsid w:val="006555AF"/>
    <w:rsid w:val="00655879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D40"/>
    <w:rsid w:val="006640BE"/>
    <w:rsid w:val="00664972"/>
    <w:rsid w:val="00665E12"/>
    <w:rsid w:val="006661E4"/>
    <w:rsid w:val="006662E5"/>
    <w:rsid w:val="00666385"/>
    <w:rsid w:val="006663B8"/>
    <w:rsid w:val="00667377"/>
    <w:rsid w:val="00667496"/>
    <w:rsid w:val="00667649"/>
    <w:rsid w:val="0067019E"/>
    <w:rsid w:val="006709BF"/>
    <w:rsid w:val="006711C3"/>
    <w:rsid w:val="00671610"/>
    <w:rsid w:val="0067194D"/>
    <w:rsid w:val="00672537"/>
    <w:rsid w:val="00672B32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FF"/>
    <w:rsid w:val="00677147"/>
    <w:rsid w:val="006779E4"/>
    <w:rsid w:val="00680E72"/>
    <w:rsid w:val="00681A46"/>
    <w:rsid w:val="00681C87"/>
    <w:rsid w:val="006825D7"/>
    <w:rsid w:val="00682BA7"/>
    <w:rsid w:val="00682FE0"/>
    <w:rsid w:val="00683264"/>
    <w:rsid w:val="006839C3"/>
    <w:rsid w:val="00683D9E"/>
    <w:rsid w:val="006843EE"/>
    <w:rsid w:val="00684786"/>
    <w:rsid w:val="00684CF9"/>
    <w:rsid w:val="00685789"/>
    <w:rsid w:val="006859DD"/>
    <w:rsid w:val="00685D98"/>
    <w:rsid w:val="00686452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409"/>
    <w:rsid w:val="00694921"/>
    <w:rsid w:val="00694D76"/>
    <w:rsid w:val="00695054"/>
    <w:rsid w:val="00695233"/>
    <w:rsid w:val="00695455"/>
    <w:rsid w:val="00695BEF"/>
    <w:rsid w:val="006962E0"/>
    <w:rsid w:val="0069655B"/>
    <w:rsid w:val="00697572"/>
    <w:rsid w:val="00697665"/>
    <w:rsid w:val="006976C5"/>
    <w:rsid w:val="006A09BC"/>
    <w:rsid w:val="006A0DC2"/>
    <w:rsid w:val="006A183F"/>
    <w:rsid w:val="006A2D40"/>
    <w:rsid w:val="006A3334"/>
    <w:rsid w:val="006A35D9"/>
    <w:rsid w:val="006A369B"/>
    <w:rsid w:val="006A37ED"/>
    <w:rsid w:val="006A3F3E"/>
    <w:rsid w:val="006A4162"/>
    <w:rsid w:val="006A4E83"/>
    <w:rsid w:val="006A68B9"/>
    <w:rsid w:val="006A7167"/>
    <w:rsid w:val="006A7510"/>
    <w:rsid w:val="006A751A"/>
    <w:rsid w:val="006A7CE8"/>
    <w:rsid w:val="006A7D90"/>
    <w:rsid w:val="006B03A3"/>
    <w:rsid w:val="006B03C8"/>
    <w:rsid w:val="006B0CCC"/>
    <w:rsid w:val="006B0D40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514"/>
    <w:rsid w:val="006B39CC"/>
    <w:rsid w:val="006B4232"/>
    <w:rsid w:val="006B573D"/>
    <w:rsid w:val="006B5E6F"/>
    <w:rsid w:val="006B606A"/>
    <w:rsid w:val="006B672C"/>
    <w:rsid w:val="006B6BD7"/>
    <w:rsid w:val="006B7975"/>
    <w:rsid w:val="006B7C08"/>
    <w:rsid w:val="006C046C"/>
    <w:rsid w:val="006C060C"/>
    <w:rsid w:val="006C0888"/>
    <w:rsid w:val="006C1350"/>
    <w:rsid w:val="006C1AB8"/>
    <w:rsid w:val="006C1CED"/>
    <w:rsid w:val="006C1F34"/>
    <w:rsid w:val="006C2732"/>
    <w:rsid w:val="006C2AF0"/>
    <w:rsid w:val="006C2DAB"/>
    <w:rsid w:val="006C30E0"/>
    <w:rsid w:val="006C3225"/>
    <w:rsid w:val="006C3230"/>
    <w:rsid w:val="006C3F72"/>
    <w:rsid w:val="006C4962"/>
    <w:rsid w:val="006C56C3"/>
    <w:rsid w:val="006C6E6C"/>
    <w:rsid w:val="006C7CFB"/>
    <w:rsid w:val="006D2404"/>
    <w:rsid w:val="006D24D3"/>
    <w:rsid w:val="006D2CF2"/>
    <w:rsid w:val="006D46D8"/>
    <w:rsid w:val="006D4AF9"/>
    <w:rsid w:val="006D5167"/>
    <w:rsid w:val="006D52D6"/>
    <w:rsid w:val="006D603E"/>
    <w:rsid w:val="006D6390"/>
    <w:rsid w:val="006D66E2"/>
    <w:rsid w:val="006D6977"/>
    <w:rsid w:val="006D6C85"/>
    <w:rsid w:val="006D752C"/>
    <w:rsid w:val="006D7E0B"/>
    <w:rsid w:val="006D7EBD"/>
    <w:rsid w:val="006D7EEE"/>
    <w:rsid w:val="006E02F3"/>
    <w:rsid w:val="006E0315"/>
    <w:rsid w:val="006E132F"/>
    <w:rsid w:val="006E358F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9FC"/>
    <w:rsid w:val="006F3909"/>
    <w:rsid w:val="006F42FB"/>
    <w:rsid w:val="006F4493"/>
    <w:rsid w:val="006F4676"/>
    <w:rsid w:val="006F4BA4"/>
    <w:rsid w:val="006F514E"/>
    <w:rsid w:val="006F5306"/>
    <w:rsid w:val="006F5D43"/>
    <w:rsid w:val="006F624A"/>
    <w:rsid w:val="006F67BD"/>
    <w:rsid w:val="006F7CFF"/>
    <w:rsid w:val="006F7D33"/>
    <w:rsid w:val="00700245"/>
    <w:rsid w:val="00700D71"/>
    <w:rsid w:val="00702071"/>
    <w:rsid w:val="00702AE0"/>
    <w:rsid w:val="00702F93"/>
    <w:rsid w:val="00703256"/>
    <w:rsid w:val="00703A7E"/>
    <w:rsid w:val="0070512B"/>
    <w:rsid w:val="00705747"/>
    <w:rsid w:val="007062A6"/>
    <w:rsid w:val="007069EE"/>
    <w:rsid w:val="00706BC9"/>
    <w:rsid w:val="00706F7A"/>
    <w:rsid w:val="007070FE"/>
    <w:rsid w:val="00707372"/>
    <w:rsid w:val="007078FC"/>
    <w:rsid w:val="00707ECB"/>
    <w:rsid w:val="0071062B"/>
    <w:rsid w:val="00711D7A"/>
    <w:rsid w:val="00711F02"/>
    <w:rsid w:val="00711F1B"/>
    <w:rsid w:val="00711FB9"/>
    <w:rsid w:val="007120F9"/>
    <w:rsid w:val="00712FDF"/>
    <w:rsid w:val="007138C1"/>
    <w:rsid w:val="007138DC"/>
    <w:rsid w:val="007139DA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EB2"/>
    <w:rsid w:val="00717FB8"/>
    <w:rsid w:val="007206F8"/>
    <w:rsid w:val="0072108B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4D3"/>
    <w:rsid w:val="00724F23"/>
    <w:rsid w:val="00725003"/>
    <w:rsid w:val="00725347"/>
    <w:rsid w:val="00725547"/>
    <w:rsid w:val="0072561F"/>
    <w:rsid w:val="00725CCF"/>
    <w:rsid w:val="00725F90"/>
    <w:rsid w:val="00726858"/>
    <w:rsid w:val="00726C4E"/>
    <w:rsid w:val="00727031"/>
    <w:rsid w:val="00730F70"/>
    <w:rsid w:val="00731515"/>
    <w:rsid w:val="007318D5"/>
    <w:rsid w:val="00731A50"/>
    <w:rsid w:val="00731D14"/>
    <w:rsid w:val="007322CA"/>
    <w:rsid w:val="00732674"/>
    <w:rsid w:val="0073329A"/>
    <w:rsid w:val="007336E1"/>
    <w:rsid w:val="007348C3"/>
    <w:rsid w:val="00735ECB"/>
    <w:rsid w:val="00736D99"/>
    <w:rsid w:val="007371AC"/>
    <w:rsid w:val="007376C4"/>
    <w:rsid w:val="00737CEC"/>
    <w:rsid w:val="00737F1B"/>
    <w:rsid w:val="00740D82"/>
    <w:rsid w:val="00741122"/>
    <w:rsid w:val="0074128B"/>
    <w:rsid w:val="007416C7"/>
    <w:rsid w:val="007417D4"/>
    <w:rsid w:val="00741AD7"/>
    <w:rsid w:val="0074248B"/>
    <w:rsid w:val="0074249E"/>
    <w:rsid w:val="007426F5"/>
    <w:rsid w:val="00742B0A"/>
    <w:rsid w:val="0074344F"/>
    <w:rsid w:val="00743808"/>
    <w:rsid w:val="0074508A"/>
    <w:rsid w:val="00745716"/>
    <w:rsid w:val="0074641B"/>
    <w:rsid w:val="007468A4"/>
    <w:rsid w:val="0074730B"/>
    <w:rsid w:val="00747332"/>
    <w:rsid w:val="00750405"/>
    <w:rsid w:val="007515EB"/>
    <w:rsid w:val="00751720"/>
    <w:rsid w:val="0075188C"/>
    <w:rsid w:val="00751918"/>
    <w:rsid w:val="00751AF5"/>
    <w:rsid w:val="00752549"/>
    <w:rsid w:val="007525EC"/>
    <w:rsid w:val="007529DD"/>
    <w:rsid w:val="00753229"/>
    <w:rsid w:val="007536A7"/>
    <w:rsid w:val="00753BCB"/>
    <w:rsid w:val="0075507B"/>
    <w:rsid w:val="0075594B"/>
    <w:rsid w:val="00755C16"/>
    <w:rsid w:val="00755F46"/>
    <w:rsid w:val="00756AE5"/>
    <w:rsid w:val="00756C0B"/>
    <w:rsid w:val="00756F77"/>
    <w:rsid w:val="00757112"/>
    <w:rsid w:val="007571B5"/>
    <w:rsid w:val="007572DA"/>
    <w:rsid w:val="007573C1"/>
    <w:rsid w:val="0075744F"/>
    <w:rsid w:val="00757770"/>
    <w:rsid w:val="00757B94"/>
    <w:rsid w:val="00757DB9"/>
    <w:rsid w:val="00757F7B"/>
    <w:rsid w:val="007607BC"/>
    <w:rsid w:val="00761000"/>
    <w:rsid w:val="0076137C"/>
    <w:rsid w:val="007613F9"/>
    <w:rsid w:val="007623A8"/>
    <w:rsid w:val="00762E78"/>
    <w:rsid w:val="0076320C"/>
    <w:rsid w:val="0076397A"/>
    <w:rsid w:val="007639E1"/>
    <w:rsid w:val="00763B1A"/>
    <w:rsid w:val="00763F79"/>
    <w:rsid w:val="007640C3"/>
    <w:rsid w:val="007641C8"/>
    <w:rsid w:val="00764632"/>
    <w:rsid w:val="0076536E"/>
    <w:rsid w:val="0076580B"/>
    <w:rsid w:val="007658E4"/>
    <w:rsid w:val="00766462"/>
    <w:rsid w:val="00766956"/>
    <w:rsid w:val="0077101A"/>
    <w:rsid w:val="007724FB"/>
    <w:rsid w:val="007727F4"/>
    <w:rsid w:val="007729D3"/>
    <w:rsid w:val="00772ACC"/>
    <w:rsid w:val="007733E8"/>
    <w:rsid w:val="0077361D"/>
    <w:rsid w:val="007736C8"/>
    <w:rsid w:val="007739E1"/>
    <w:rsid w:val="00774928"/>
    <w:rsid w:val="00774A1A"/>
    <w:rsid w:val="00774A38"/>
    <w:rsid w:val="00774C4C"/>
    <w:rsid w:val="0077541C"/>
    <w:rsid w:val="0077550D"/>
    <w:rsid w:val="00776194"/>
    <w:rsid w:val="0077627C"/>
    <w:rsid w:val="00776310"/>
    <w:rsid w:val="00776CC6"/>
    <w:rsid w:val="00777104"/>
    <w:rsid w:val="007775BE"/>
    <w:rsid w:val="00777A7E"/>
    <w:rsid w:val="0078028A"/>
    <w:rsid w:val="0078063F"/>
    <w:rsid w:val="00780D1A"/>
    <w:rsid w:val="00780D59"/>
    <w:rsid w:val="00781304"/>
    <w:rsid w:val="00781AD3"/>
    <w:rsid w:val="00782205"/>
    <w:rsid w:val="00782A40"/>
    <w:rsid w:val="0078318A"/>
    <w:rsid w:val="007834E1"/>
    <w:rsid w:val="00783A88"/>
    <w:rsid w:val="00783E80"/>
    <w:rsid w:val="00784625"/>
    <w:rsid w:val="0078472D"/>
    <w:rsid w:val="007847A9"/>
    <w:rsid w:val="00784960"/>
    <w:rsid w:val="007849F9"/>
    <w:rsid w:val="00784DD3"/>
    <w:rsid w:val="00785B46"/>
    <w:rsid w:val="007861A1"/>
    <w:rsid w:val="0078621F"/>
    <w:rsid w:val="00786793"/>
    <w:rsid w:val="00787319"/>
    <w:rsid w:val="0078772D"/>
    <w:rsid w:val="00787806"/>
    <w:rsid w:val="00787EA0"/>
    <w:rsid w:val="00787F6F"/>
    <w:rsid w:val="0079028D"/>
    <w:rsid w:val="0079055C"/>
    <w:rsid w:val="00790969"/>
    <w:rsid w:val="0079110C"/>
    <w:rsid w:val="007916B9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F45"/>
    <w:rsid w:val="0079644F"/>
    <w:rsid w:val="00796C72"/>
    <w:rsid w:val="007A077F"/>
    <w:rsid w:val="007A07AE"/>
    <w:rsid w:val="007A0961"/>
    <w:rsid w:val="007A1127"/>
    <w:rsid w:val="007A12EE"/>
    <w:rsid w:val="007A16DD"/>
    <w:rsid w:val="007A173E"/>
    <w:rsid w:val="007A1E54"/>
    <w:rsid w:val="007A26A4"/>
    <w:rsid w:val="007A3040"/>
    <w:rsid w:val="007A345A"/>
    <w:rsid w:val="007A3605"/>
    <w:rsid w:val="007A3685"/>
    <w:rsid w:val="007A3888"/>
    <w:rsid w:val="007A3B0F"/>
    <w:rsid w:val="007A4540"/>
    <w:rsid w:val="007A4761"/>
    <w:rsid w:val="007A552B"/>
    <w:rsid w:val="007A55FB"/>
    <w:rsid w:val="007A58B0"/>
    <w:rsid w:val="007A5997"/>
    <w:rsid w:val="007A5CBB"/>
    <w:rsid w:val="007A60C7"/>
    <w:rsid w:val="007A73C8"/>
    <w:rsid w:val="007A7642"/>
    <w:rsid w:val="007A775F"/>
    <w:rsid w:val="007B0A78"/>
    <w:rsid w:val="007B0DCD"/>
    <w:rsid w:val="007B1204"/>
    <w:rsid w:val="007B120A"/>
    <w:rsid w:val="007B183E"/>
    <w:rsid w:val="007B1C66"/>
    <w:rsid w:val="007B2195"/>
    <w:rsid w:val="007B22C1"/>
    <w:rsid w:val="007B2524"/>
    <w:rsid w:val="007B3393"/>
    <w:rsid w:val="007B368B"/>
    <w:rsid w:val="007B36E4"/>
    <w:rsid w:val="007B52FF"/>
    <w:rsid w:val="007B5EF7"/>
    <w:rsid w:val="007B6E63"/>
    <w:rsid w:val="007B7474"/>
    <w:rsid w:val="007C0CAD"/>
    <w:rsid w:val="007C145E"/>
    <w:rsid w:val="007C1644"/>
    <w:rsid w:val="007C1AA6"/>
    <w:rsid w:val="007C2369"/>
    <w:rsid w:val="007C3110"/>
    <w:rsid w:val="007C3BAB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25D4"/>
    <w:rsid w:val="007D3853"/>
    <w:rsid w:val="007D3AAD"/>
    <w:rsid w:val="007D3FBC"/>
    <w:rsid w:val="007D4607"/>
    <w:rsid w:val="007D483D"/>
    <w:rsid w:val="007D4B2A"/>
    <w:rsid w:val="007D7835"/>
    <w:rsid w:val="007D7D6F"/>
    <w:rsid w:val="007E038A"/>
    <w:rsid w:val="007E057B"/>
    <w:rsid w:val="007E080C"/>
    <w:rsid w:val="007E0863"/>
    <w:rsid w:val="007E0FB8"/>
    <w:rsid w:val="007E101C"/>
    <w:rsid w:val="007E2135"/>
    <w:rsid w:val="007E23BB"/>
    <w:rsid w:val="007E24BB"/>
    <w:rsid w:val="007E26FA"/>
    <w:rsid w:val="007E32AE"/>
    <w:rsid w:val="007E35A7"/>
    <w:rsid w:val="007E4398"/>
    <w:rsid w:val="007E445A"/>
    <w:rsid w:val="007E4A8A"/>
    <w:rsid w:val="007E4BA6"/>
    <w:rsid w:val="007E4F71"/>
    <w:rsid w:val="007E52D7"/>
    <w:rsid w:val="007E5ACF"/>
    <w:rsid w:val="007E5DB9"/>
    <w:rsid w:val="007E5FB8"/>
    <w:rsid w:val="007E6304"/>
    <w:rsid w:val="007E639A"/>
    <w:rsid w:val="007E6624"/>
    <w:rsid w:val="007E6889"/>
    <w:rsid w:val="007E6C7B"/>
    <w:rsid w:val="007E722C"/>
    <w:rsid w:val="007E7232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444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471"/>
    <w:rsid w:val="007F59B9"/>
    <w:rsid w:val="007F645C"/>
    <w:rsid w:val="007F682D"/>
    <w:rsid w:val="007F75AF"/>
    <w:rsid w:val="007F7612"/>
    <w:rsid w:val="007F7632"/>
    <w:rsid w:val="007F7BE9"/>
    <w:rsid w:val="0080073F"/>
    <w:rsid w:val="00800772"/>
    <w:rsid w:val="008007A0"/>
    <w:rsid w:val="00800FC2"/>
    <w:rsid w:val="0080196D"/>
    <w:rsid w:val="00801D48"/>
    <w:rsid w:val="008026FA"/>
    <w:rsid w:val="00802970"/>
    <w:rsid w:val="00802A1B"/>
    <w:rsid w:val="00803677"/>
    <w:rsid w:val="00803BAB"/>
    <w:rsid w:val="00804F3F"/>
    <w:rsid w:val="008054DF"/>
    <w:rsid w:val="00805CCE"/>
    <w:rsid w:val="008065E5"/>
    <w:rsid w:val="0080660C"/>
    <w:rsid w:val="00806A50"/>
    <w:rsid w:val="00806C63"/>
    <w:rsid w:val="00807D59"/>
    <w:rsid w:val="008105B3"/>
    <w:rsid w:val="008106D1"/>
    <w:rsid w:val="00810738"/>
    <w:rsid w:val="00810E35"/>
    <w:rsid w:val="008111CF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8A9"/>
    <w:rsid w:val="00816B7A"/>
    <w:rsid w:val="008173C8"/>
    <w:rsid w:val="00817CFA"/>
    <w:rsid w:val="008208F4"/>
    <w:rsid w:val="00820C3E"/>
    <w:rsid w:val="00820FEF"/>
    <w:rsid w:val="008215A8"/>
    <w:rsid w:val="00822CEC"/>
    <w:rsid w:val="00822DDD"/>
    <w:rsid w:val="00824845"/>
    <w:rsid w:val="00824BA6"/>
    <w:rsid w:val="00824DE1"/>
    <w:rsid w:val="008254B4"/>
    <w:rsid w:val="008267FA"/>
    <w:rsid w:val="0082684B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34F5"/>
    <w:rsid w:val="00834285"/>
    <w:rsid w:val="008342B7"/>
    <w:rsid w:val="0083496C"/>
    <w:rsid w:val="00834FCE"/>
    <w:rsid w:val="00835833"/>
    <w:rsid w:val="00836399"/>
    <w:rsid w:val="00836DA3"/>
    <w:rsid w:val="008372A4"/>
    <w:rsid w:val="0083765D"/>
    <w:rsid w:val="008378F9"/>
    <w:rsid w:val="00837B9A"/>
    <w:rsid w:val="00837F4D"/>
    <w:rsid w:val="00840302"/>
    <w:rsid w:val="00840BFE"/>
    <w:rsid w:val="00840EF2"/>
    <w:rsid w:val="00840F16"/>
    <w:rsid w:val="00841B7E"/>
    <w:rsid w:val="00841DE3"/>
    <w:rsid w:val="00841DE9"/>
    <w:rsid w:val="008424CA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200"/>
    <w:rsid w:val="00854312"/>
    <w:rsid w:val="00854986"/>
    <w:rsid w:val="00855344"/>
    <w:rsid w:val="008554E1"/>
    <w:rsid w:val="00855EA0"/>
    <w:rsid w:val="00856482"/>
    <w:rsid w:val="008565E6"/>
    <w:rsid w:val="0085686A"/>
    <w:rsid w:val="0085699F"/>
    <w:rsid w:val="00856B41"/>
    <w:rsid w:val="00856C6F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765"/>
    <w:rsid w:val="00861911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A3A"/>
    <w:rsid w:val="00864C52"/>
    <w:rsid w:val="00864C91"/>
    <w:rsid w:val="00865052"/>
    <w:rsid w:val="008656D9"/>
    <w:rsid w:val="008657EF"/>
    <w:rsid w:val="00866538"/>
    <w:rsid w:val="00866CF1"/>
    <w:rsid w:val="00866E4F"/>
    <w:rsid w:val="008705F9"/>
    <w:rsid w:val="008706D0"/>
    <w:rsid w:val="0087162B"/>
    <w:rsid w:val="008724FA"/>
    <w:rsid w:val="00872FD8"/>
    <w:rsid w:val="00873159"/>
    <w:rsid w:val="00873E87"/>
    <w:rsid w:val="0087415E"/>
    <w:rsid w:val="0087497F"/>
    <w:rsid w:val="00874C5D"/>
    <w:rsid w:val="008757B7"/>
    <w:rsid w:val="00875A1D"/>
    <w:rsid w:val="00875F4F"/>
    <w:rsid w:val="00875F94"/>
    <w:rsid w:val="0087669E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1B0"/>
    <w:rsid w:val="00885248"/>
    <w:rsid w:val="00885A60"/>
    <w:rsid w:val="00885C65"/>
    <w:rsid w:val="008860F9"/>
    <w:rsid w:val="00886440"/>
    <w:rsid w:val="00886A0B"/>
    <w:rsid w:val="00886F35"/>
    <w:rsid w:val="0088719B"/>
    <w:rsid w:val="0088719E"/>
    <w:rsid w:val="008871C8"/>
    <w:rsid w:val="00890357"/>
    <w:rsid w:val="00890419"/>
    <w:rsid w:val="008908CC"/>
    <w:rsid w:val="00890BBD"/>
    <w:rsid w:val="00891887"/>
    <w:rsid w:val="008920EB"/>
    <w:rsid w:val="008924A7"/>
    <w:rsid w:val="008929F9"/>
    <w:rsid w:val="0089331E"/>
    <w:rsid w:val="0089354F"/>
    <w:rsid w:val="00893A72"/>
    <w:rsid w:val="008946E9"/>
    <w:rsid w:val="00894DC2"/>
    <w:rsid w:val="00894DCD"/>
    <w:rsid w:val="00895058"/>
    <w:rsid w:val="0089527A"/>
    <w:rsid w:val="00895483"/>
    <w:rsid w:val="008954C2"/>
    <w:rsid w:val="0089664A"/>
    <w:rsid w:val="008967EB"/>
    <w:rsid w:val="00896AA1"/>
    <w:rsid w:val="00896B52"/>
    <w:rsid w:val="00896BE4"/>
    <w:rsid w:val="008A0475"/>
    <w:rsid w:val="008A0EA6"/>
    <w:rsid w:val="008A1791"/>
    <w:rsid w:val="008A21E8"/>
    <w:rsid w:val="008A2B2E"/>
    <w:rsid w:val="008A2E15"/>
    <w:rsid w:val="008A3314"/>
    <w:rsid w:val="008A3972"/>
    <w:rsid w:val="008A3A96"/>
    <w:rsid w:val="008A4816"/>
    <w:rsid w:val="008A4F84"/>
    <w:rsid w:val="008A5262"/>
    <w:rsid w:val="008A6093"/>
    <w:rsid w:val="008A60BB"/>
    <w:rsid w:val="008A68AA"/>
    <w:rsid w:val="008A6BE1"/>
    <w:rsid w:val="008A79B5"/>
    <w:rsid w:val="008A7EB5"/>
    <w:rsid w:val="008A7EE9"/>
    <w:rsid w:val="008B1108"/>
    <w:rsid w:val="008B1275"/>
    <w:rsid w:val="008B133A"/>
    <w:rsid w:val="008B1804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73D"/>
    <w:rsid w:val="008B5BB4"/>
    <w:rsid w:val="008B6018"/>
    <w:rsid w:val="008B62E6"/>
    <w:rsid w:val="008B75A2"/>
    <w:rsid w:val="008B7F36"/>
    <w:rsid w:val="008C0015"/>
    <w:rsid w:val="008C057E"/>
    <w:rsid w:val="008C07C9"/>
    <w:rsid w:val="008C09F0"/>
    <w:rsid w:val="008C0EE6"/>
    <w:rsid w:val="008C16E0"/>
    <w:rsid w:val="008C214A"/>
    <w:rsid w:val="008C2409"/>
    <w:rsid w:val="008C24A5"/>
    <w:rsid w:val="008C337B"/>
    <w:rsid w:val="008C38C6"/>
    <w:rsid w:val="008C4519"/>
    <w:rsid w:val="008C48E4"/>
    <w:rsid w:val="008C4AAB"/>
    <w:rsid w:val="008C4FB8"/>
    <w:rsid w:val="008C555E"/>
    <w:rsid w:val="008C573B"/>
    <w:rsid w:val="008C5F98"/>
    <w:rsid w:val="008C611D"/>
    <w:rsid w:val="008C62CB"/>
    <w:rsid w:val="008C693C"/>
    <w:rsid w:val="008C746D"/>
    <w:rsid w:val="008C755F"/>
    <w:rsid w:val="008C7575"/>
    <w:rsid w:val="008C77D1"/>
    <w:rsid w:val="008C7D46"/>
    <w:rsid w:val="008C7DF7"/>
    <w:rsid w:val="008D059D"/>
    <w:rsid w:val="008D05D7"/>
    <w:rsid w:val="008D090D"/>
    <w:rsid w:val="008D1998"/>
    <w:rsid w:val="008D20E2"/>
    <w:rsid w:val="008D215A"/>
    <w:rsid w:val="008D2763"/>
    <w:rsid w:val="008D363F"/>
    <w:rsid w:val="008D3731"/>
    <w:rsid w:val="008D3738"/>
    <w:rsid w:val="008D4D51"/>
    <w:rsid w:val="008D547B"/>
    <w:rsid w:val="008D54AD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99A"/>
    <w:rsid w:val="008E6A8E"/>
    <w:rsid w:val="008E6D54"/>
    <w:rsid w:val="008E76E5"/>
    <w:rsid w:val="008E7823"/>
    <w:rsid w:val="008E784C"/>
    <w:rsid w:val="008E7B30"/>
    <w:rsid w:val="008E7D60"/>
    <w:rsid w:val="008E7DC2"/>
    <w:rsid w:val="008E7FA4"/>
    <w:rsid w:val="008F00A2"/>
    <w:rsid w:val="008F01DB"/>
    <w:rsid w:val="008F0A21"/>
    <w:rsid w:val="008F0E67"/>
    <w:rsid w:val="008F0E93"/>
    <w:rsid w:val="008F0EEB"/>
    <w:rsid w:val="008F15D4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372"/>
    <w:rsid w:val="008F5667"/>
    <w:rsid w:val="008F583A"/>
    <w:rsid w:val="008F5E6D"/>
    <w:rsid w:val="008F60C2"/>
    <w:rsid w:val="008F67F7"/>
    <w:rsid w:val="008F6845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34CB"/>
    <w:rsid w:val="009035EE"/>
    <w:rsid w:val="009035FB"/>
    <w:rsid w:val="009038BE"/>
    <w:rsid w:val="00904096"/>
    <w:rsid w:val="009042F1"/>
    <w:rsid w:val="009045E0"/>
    <w:rsid w:val="009058CC"/>
    <w:rsid w:val="00905AB1"/>
    <w:rsid w:val="009061D8"/>
    <w:rsid w:val="00906497"/>
    <w:rsid w:val="00907C86"/>
    <w:rsid w:val="00907DBF"/>
    <w:rsid w:val="009109EB"/>
    <w:rsid w:val="00910A49"/>
    <w:rsid w:val="00910B46"/>
    <w:rsid w:val="009117ED"/>
    <w:rsid w:val="00911B16"/>
    <w:rsid w:val="00912F3D"/>
    <w:rsid w:val="00912F58"/>
    <w:rsid w:val="00912FB8"/>
    <w:rsid w:val="00912FFC"/>
    <w:rsid w:val="009131BA"/>
    <w:rsid w:val="009137BE"/>
    <w:rsid w:val="0091426F"/>
    <w:rsid w:val="00914D4C"/>
    <w:rsid w:val="00915796"/>
    <w:rsid w:val="009158D8"/>
    <w:rsid w:val="00915E9E"/>
    <w:rsid w:val="009162CC"/>
    <w:rsid w:val="0091698C"/>
    <w:rsid w:val="00916CA4"/>
    <w:rsid w:val="00916F88"/>
    <w:rsid w:val="00917446"/>
    <w:rsid w:val="00917457"/>
    <w:rsid w:val="009176F1"/>
    <w:rsid w:val="0091782D"/>
    <w:rsid w:val="00921461"/>
    <w:rsid w:val="009216AE"/>
    <w:rsid w:val="009217A9"/>
    <w:rsid w:val="0092193B"/>
    <w:rsid w:val="009228AF"/>
    <w:rsid w:val="00922B15"/>
    <w:rsid w:val="00922FFA"/>
    <w:rsid w:val="009238BA"/>
    <w:rsid w:val="00923D3E"/>
    <w:rsid w:val="00924A6D"/>
    <w:rsid w:val="00924D97"/>
    <w:rsid w:val="00924F81"/>
    <w:rsid w:val="00925DED"/>
    <w:rsid w:val="009264F9"/>
    <w:rsid w:val="00926953"/>
    <w:rsid w:val="00926DD5"/>
    <w:rsid w:val="00926EA4"/>
    <w:rsid w:val="00927161"/>
    <w:rsid w:val="00927565"/>
    <w:rsid w:val="009275FC"/>
    <w:rsid w:val="0092766E"/>
    <w:rsid w:val="0092794F"/>
    <w:rsid w:val="00927CC8"/>
    <w:rsid w:val="00927DCE"/>
    <w:rsid w:val="009303B3"/>
    <w:rsid w:val="0093067B"/>
    <w:rsid w:val="009308A4"/>
    <w:rsid w:val="00930AF7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2D"/>
    <w:rsid w:val="0093493A"/>
    <w:rsid w:val="0093499D"/>
    <w:rsid w:val="00934E2F"/>
    <w:rsid w:val="009351E3"/>
    <w:rsid w:val="0093527C"/>
    <w:rsid w:val="009361DF"/>
    <w:rsid w:val="009362FB"/>
    <w:rsid w:val="009366C1"/>
    <w:rsid w:val="00936810"/>
    <w:rsid w:val="00936D73"/>
    <w:rsid w:val="00936E85"/>
    <w:rsid w:val="009373F6"/>
    <w:rsid w:val="00937A2C"/>
    <w:rsid w:val="00937E3D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58"/>
    <w:rsid w:val="00944073"/>
    <w:rsid w:val="0094497D"/>
    <w:rsid w:val="00944CFB"/>
    <w:rsid w:val="00945BD1"/>
    <w:rsid w:val="00945C99"/>
    <w:rsid w:val="00946DD1"/>
    <w:rsid w:val="009479DF"/>
    <w:rsid w:val="00947B36"/>
    <w:rsid w:val="0095028E"/>
    <w:rsid w:val="009517C2"/>
    <w:rsid w:val="0095207A"/>
    <w:rsid w:val="00952C73"/>
    <w:rsid w:val="00952F39"/>
    <w:rsid w:val="009533A6"/>
    <w:rsid w:val="0095383A"/>
    <w:rsid w:val="00953D68"/>
    <w:rsid w:val="0095434B"/>
    <w:rsid w:val="00954446"/>
    <w:rsid w:val="0095471F"/>
    <w:rsid w:val="00954818"/>
    <w:rsid w:val="00954E31"/>
    <w:rsid w:val="009551F8"/>
    <w:rsid w:val="00955615"/>
    <w:rsid w:val="00955E2C"/>
    <w:rsid w:val="009560B3"/>
    <w:rsid w:val="009562AC"/>
    <w:rsid w:val="0095670E"/>
    <w:rsid w:val="0095691E"/>
    <w:rsid w:val="00957529"/>
    <w:rsid w:val="00957A88"/>
    <w:rsid w:val="00957B13"/>
    <w:rsid w:val="00957ED3"/>
    <w:rsid w:val="00960816"/>
    <w:rsid w:val="00960A3B"/>
    <w:rsid w:val="00961975"/>
    <w:rsid w:val="00961CD0"/>
    <w:rsid w:val="00961F10"/>
    <w:rsid w:val="00962178"/>
    <w:rsid w:val="00962E71"/>
    <w:rsid w:val="00963B7F"/>
    <w:rsid w:val="00963D35"/>
    <w:rsid w:val="00964BCD"/>
    <w:rsid w:val="0096512A"/>
    <w:rsid w:val="0096523B"/>
    <w:rsid w:val="00965339"/>
    <w:rsid w:val="00965600"/>
    <w:rsid w:val="00965A78"/>
    <w:rsid w:val="009661D0"/>
    <w:rsid w:val="00966D1B"/>
    <w:rsid w:val="00967BE3"/>
    <w:rsid w:val="00967E32"/>
    <w:rsid w:val="00970F0B"/>
    <w:rsid w:val="00971881"/>
    <w:rsid w:val="00971D82"/>
    <w:rsid w:val="009724F7"/>
    <w:rsid w:val="009729DF"/>
    <w:rsid w:val="00972DA3"/>
    <w:rsid w:val="00973F38"/>
    <w:rsid w:val="00973FAE"/>
    <w:rsid w:val="009744F0"/>
    <w:rsid w:val="0097609F"/>
    <w:rsid w:val="0097611C"/>
    <w:rsid w:val="00976640"/>
    <w:rsid w:val="009766E7"/>
    <w:rsid w:val="009777EE"/>
    <w:rsid w:val="00977C35"/>
    <w:rsid w:val="00980672"/>
    <w:rsid w:val="00981E0A"/>
    <w:rsid w:val="0098204D"/>
    <w:rsid w:val="00982871"/>
    <w:rsid w:val="00983410"/>
    <w:rsid w:val="0098373B"/>
    <w:rsid w:val="00983D12"/>
    <w:rsid w:val="00983DA0"/>
    <w:rsid w:val="0098451A"/>
    <w:rsid w:val="009846F7"/>
    <w:rsid w:val="009848B7"/>
    <w:rsid w:val="009849A0"/>
    <w:rsid w:val="00984B33"/>
    <w:rsid w:val="00985B2E"/>
    <w:rsid w:val="00985DFD"/>
    <w:rsid w:val="0098609C"/>
    <w:rsid w:val="009861FA"/>
    <w:rsid w:val="00986E3B"/>
    <w:rsid w:val="00987031"/>
    <w:rsid w:val="009873A9"/>
    <w:rsid w:val="00987718"/>
    <w:rsid w:val="00987D8B"/>
    <w:rsid w:val="009903C0"/>
    <w:rsid w:val="009903FD"/>
    <w:rsid w:val="00990516"/>
    <w:rsid w:val="00991E2F"/>
    <w:rsid w:val="00992E23"/>
    <w:rsid w:val="00993308"/>
    <w:rsid w:val="00993945"/>
    <w:rsid w:val="00993D7E"/>
    <w:rsid w:val="0099478B"/>
    <w:rsid w:val="00994BA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13E"/>
    <w:rsid w:val="009A1414"/>
    <w:rsid w:val="009A1494"/>
    <w:rsid w:val="009A263F"/>
    <w:rsid w:val="009A27E8"/>
    <w:rsid w:val="009A2A1D"/>
    <w:rsid w:val="009A2D34"/>
    <w:rsid w:val="009A4090"/>
    <w:rsid w:val="009A46FA"/>
    <w:rsid w:val="009A474B"/>
    <w:rsid w:val="009A4BDB"/>
    <w:rsid w:val="009A4F60"/>
    <w:rsid w:val="009A4F68"/>
    <w:rsid w:val="009A51CB"/>
    <w:rsid w:val="009A5E9B"/>
    <w:rsid w:val="009A69C0"/>
    <w:rsid w:val="009A7720"/>
    <w:rsid w:val="009A7CC5"/>
    <w:rsid w:val="009A7E04"/>
    <w:rsid w:val="009B0060"/>
    <w:rsid w:val="009B0748"/>
    <w:rsid w:val="009B0B44"/>
    <w:rsid w:val="009B0E0C"/>
    <w:rsid w:val="009B122F"/>
    <w:rsid w:val="009B1418"/>
    <w:rsid w:val="009B1F4A"/>
    <w:rsid w:val="009B2C2F"/>
    <w:rsid w:val="009B2D6A"/>
    <w:rsid w:val="009B2E0C"/>
    <w:rsid w:val="009B3144"/>
    <w:rsid w:val="009B31B3"/>
    <w:rsid w:val="009B34F4"/>
    <w:rsid w:val="009B3AB0"/>
    <w:rsid w:val="009B3F95"/>
    <w:rsid w:val="009B3FCE"/>
    <w:rsid w:val="009B404E"/>
    <w:rsid w:val="009B42CE"/>
    <w:rsid w:val="009B46A2"/>
    <w:rsid w:val="009B4E34"/>
    <w:rsid w:val="009B50C4"/>
    <w:rsid w:val="009B5698"/>
    <w:rsid w:val="009B5CF5"/>
    <w:rsid w:val="009B65B8"/>
    <w:rsid w:val="009B65ED"/>
    <w:rsid w:val="009B7656"/>
    <w:rsid w:val="009B7A03"/>
    <w:rsid w:val="009C01DE"/>
    <w:rsid w:val="009C0335"/>
    <w:rsid w:val="009C033E"/>
    <w:rsid w:val="009C049F"/>
    <w:rsid w:val="009C0CB4"/>
    <w:rsid w:val="009C1480"/>
    <w:rsid w:val="009C15C7"/>
    <w:rsid w:val="009C1889"/>
    <w:rsid w:val="009C261C"/>
    <w:rsid w:val="009C282B"/>
    <w:rsid w:val="009C2834"/>
    <w:rsid w:val="009C2907"/>
    <w:rsid w:val="009C322C"/>
    <w:rsid w:val="009C35B6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956"/>
    <w:rsid w:val="009C5A69"/>
    <w:rsid w:val="009C5A96"/>
    <w:rsid w:val="009C6026"/>
    <w:rsid w:val="009C634B"/>
    <w:rsid w:val="009C6873"/>
    <w:rsid w:val="009C75A7"/>
    <w:rsid w:val="009C7A9C"/>
    <w:rsid w:val="009D045C"/>
    <w:rsid w:val="009D117E"/>
    <w:rsid w:val="009D195D"/>
    <w:rsid w:val="009D1ECE"/>
    <w:rsid w:val="009D2DCA"/>
    <w:rsid w:val="009D312E"/>
    <w:rsid w:val="009D3313"/>
    <w:rsid w:val="009D3FA1"/>
    <w:rsid w:val="009D47BA"/>
    <w:rsid w:val="009D51A5"/>
    <w:rsid w:val="009D5243"/>
    <w:rsid w:val="009D5269"/>
    <w:rsid w:val="009D5C97"/>
    <w:rsid w:val="009D5E87"/>
    <w:rsid w:val="009D5F10"/>
    <w:rsid w:val="009D5F9B"/>
    <w:rsid w:val="009D614F"/>
    <w:rsid w:val="009D627C"/>
    <w:rsid w:val="009D72FC"/>
    <w:rsid w:val="009D77F8"/>
    <w:rsid w:val="009D7818"/>
    <w:rsid w:val="009D7CB1"/>
    <w:rsid w:val="009E0447"/>
    <w:rsid w:val="009E072F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E71"/>
    <w:rsid w:val="009E706C"/>
    <w:rsid w:val="009E7099"/>
    <w:rsid w:val="009E759D"/>
    <w:rsid w:val="009E75E1"/>
    <w:rsid w:val="009E7A02"/>
    <w:rsid w:val="009E7C7D"/>
    <w:rsid w:val="009F00CA"/>
    <w:rsid w:val="009F0BCB"/>
    <w:rsid w:val="009F0C8E"/>
    <w:rsid w:val="009F0E0E"/>
    <w:rsid w:val="009F1E03"/>
    <w:rsid w:val="009F2560"/>
    <w:rsid w:val="009F276E"/>
    <w:rsid w:val="009F2916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58B"/>
    <w:rsid w:val="00A01692"/>
    <w:rsid w:val="00A01995"/>
    <w:rsid w:val="00A025B3"/>
    <w:rsid w:val="00A0295A"/>
    <w:rsid w:val="00A02A3A"/>
    <w:rsid w:val="00A02A72"/>
    <w:rsid w:val="00A02F9C"/>
    <w:rsid w:val="00A032F7"/>
    <w:rsid w:val="00A0345E"/>
    <w:rsid w:val="00A035D1"/>
    <w:rsid w:val="00A03BA2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017"/>
    <w:rsid w:val="00A12178"/>
    <w:rsid w:val="00A12256"/>
    <w:rsid w:val="00A12D85"/>
    <w:rsid w:val="00A12DE6"/>
    <w:rsid w:val="00A1321C"/>
    <w:rsid w:val="00A133F5"/>
    <w:rsid w:val="00A13B41"/>
    <w:rsid w:val="00A13E0F"/>
    <w:rsid w:val="00A14449"/>
    <w:rsid w:val="00A1543E"/>
    <w:rsid w:val="00A15A6E"/>
    <w:rsid w:val="00A15DDA"/>
    <w:rsid w:val="00A15E5B"/>
    <w:rsid w:val="00A16A86"/>
    <w:rsid w:val="00A1700F"/>
    <w:rsid w:val="00A17402"/>
    <w:rsid w:val="00A17583"/>
    <w:rsid w:val="00A17EE5"/>
    <w:rsid w:val="00A17FC3"/>
    <w:rsid w:val="00A17FF8"/>
    <w:rsid w:val="00A2000F"/>
    <w:rsid w:val="00A20862"/>
    <w:rsid w:val="00A20E82"/>
    <w:rsid w:val="00A2169B"/>
    <w:rsid w:val="00A21E3E"/>
    <w:rsid w:val="00A21F2B"/>
    <w:rsid w:val="00A22184"/>
    <w:rsid w:val="00A2231E"/>
    <w:rsid w:val="00A22620"/>
    <w:rsid w:val="00A2285F"/>
    <w:rsid w:val="00A2295A"/>
    <w:rsid w:val="00A22B33"/>
    <w:rsid w:val="00A23669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5AFB"/>
    <w:rsid w:val="00A26994"/>
    <w:rsid w:val="00A26D57"/>
    <w:rsid w:val="00A27103"/>
    <w:rsid w:val="00A27518"/>
    <w:rsid w:val="00A27876"/>
    <w:rsid w:val="00A27F35"/>
    <w:rsid w:val="00A301A9"/>
    <w:rsid w:val="00A30414"/>
    <w:rsid w:val="00A304DB"/>
    <w:rsid w:val="00A30E11"/>
    <w:rsid w:val="00A30F19"/>
    <w:rsid w:val="00A31243"/>
    <w:rsid w:val="00A317AA"/>
    <w:rsid w:val="00A31F71"/>
    <w:rsid w:val="00A32868"/>
    <w:rsid w:val="00A3371D"/>
    <w:rsid w:val="00A33A9B"/>
    <w:rsid w:val="00A3472C"/>
    <w:rsid w:val="00A348C0"/>
    <w:rsid w:val="00A35706"/>
    <w:rsid w:val="00A3597D"/>
    <w:rsid w:val="00A36D5F"/>
    <w:rsid w:val="00A377B4"/>
    <w:rsid w:val="00A3784D"/>
    <w:rsid w:val="00A3794A"/>
    <w:rsid w:val="00A402BC"/>
    <w:rsid w:val="00A40663"/>
    <w:rsid w:val="00A417D8"/>
    <w:rsid w:val="00A43A76"/>
    <w:rsid w:val="00A445F3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FFD"/>
    <w:rsid w:val="00A52300"/>
    <w:rsid w:val="00A52EB1"/>
    <w:rsid w:val="00A534C4"/>
    <w:rsid w:val="00A534FD"/>
    <w:rsid w:val="00A5374D"/>
    <w:rsid w:val="00A5403B"/>
    <w:rsid w:val="00A540B8"/>
    <w:rsid w:val="00A54461"/>
    <w:rsid w:val="00A54BD3"/>
    <w:rsid w:val="00A54E06"/>
    <w:rsid w:val="00A55003"/>
    <w:rsid w:val="00A55576"/>
    <w:rsid w:val="00A56089"/>
    <w:rsid w:val="00A56227"/>
    <w:rsid w:val="00A564AF"/>
    <w:rsid w:val="00A56B24"/>
    <w:rsid w:val="00A56BB3"/>
    <w:rsid w:val="00A57961"/>
    <w:rsid w:val="00A60E3B"/>
    <w:rsid w:val="00A60E9F"/>
    <w:rsid w:val="00A628BB"/>
    <w:rsid w:val="00A62DAC"/>
    <w:rsid w:val="00A631AB"/>
    <w:rsid w:val="00A634F6"/>
    <w:rsid w:val="00A638D6"/>
    <w:rsid w:val="00A63E1F"/>
    <w:rsid w:val="00A64073"/>
    <w:rsid w:val="00A64186"/>
    <w:rsid w:val="00A65046"/>
    <w:rsid w:val="00A662E5"/>
    <w:rsid w:val="00A66741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52"/>
    <w:rsid w:val="00A7347A"/>
    <w:rsid w:val="00A73CA3"/>
    <w:rsid w:val="00A74381"/>
    <w:rsid w:val="00A74722"/>
    <w:rsid w:val="00A74FAB"/>
    <w:rsid w:val="00A75700"/>
    <w:rsid w:val="00A75E74"/>
    <w:rsid w:val="00A7660F"/>
    <w:rsid w:val="00A768C2"/>
    <w:rsid w:val="00A76EAB"/>
    <w:rsid w:val="00A76EE4"/>
    <w:rsid w:val="00A771E1"/>
    <w:rsid w:val="00A77434"/>
    <w:rsid w:val="00A8013A"/>
    <w:rsid w:val="00A80568"/>
    <w:rsid w:val="00A808A2"/>
    <w:rsid w:val="00A812FE"/>
    <w:rsid w:val="00A8159B"/>
    <w:rsid w:val="00A817B8"/>
    <w:rsid w:val="00A81965"/>
    <w:rsid w:val="00A81C33"/>
    <w:rsid w:val="00A81E47"/>
    <w:rsid w:val="00A81F3B"/>
    <w:rsid w:val="00A82C35"/>
    <w:rsid w:val="00A83725"/>
    <w:rsid w:val="00A8431F"/>
    <w:rsid w:val="00A8488F"/>
    <w:rsid w:val="00A848E8"/>
    <w:rsid w:val="00A86337"/>
    <w:rsid w:val="00A8643D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07A7"/>
    <w:rsid w:val="00A91936"/>
    <w:rsid w:val="00A91B10"/>
    <w:rsid w:val="00A91D0F"/>
    <w:rsid w:val="00A91D61"/>
    <w:rsid w:val="00A923C8"/>
    <w:rsid w:val="00A92559"/>
    <w:rsid w:val="00A925AC"/>
    <w:rsid w:val="00A929F2"/>
    <w:rsid w:val="00A92A77"/>
    <w:rsid w:val="00A92F59"/>
    <w:rsid w:val="00A93175"/>
    <w:rsid w:val="00A935C3"/>
    <w:rsid w:val="00A937A2"/>
    <w:rsid w:val="00A94388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0FA7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BAF"/>
    <w:rsid w:val="00AA653F"/>
    <w:rsid w:val="00AA687C"/>
    <w:rsid w:val="00AB0E7A"/>
    <w:rsid w:val="00AB1134"/>
    <w:rsid w:val="00AB1543"/>
    <w:rsid w:val="00AB2713"/>
    <w:rsid w:val="00AB29F9"/>
    <w:rsid w:val="00AB336A"/>
    <w:rsid w:val="00AB3688"/>
    <w:rsid w:val="00AB448E"/>
    <w:rsid w:val="00AB4514"/>
    <w:rsid w:val="00AB4576"/>
    <w:rsid w:val="00AB4879"/>
    <w:rsid w:val="00AB4B54"/>
    <w:rsid w:val="00AB4C04"/>
    <w:rsid w:val="00AB577D"/>
    <w:rsid w:val="00AB57AB"/>
    <w:rsid w:val="00AB5D93"/>
    <w:rsid w:val="00AB6ABB"/>
    <w:rsid w:val="00AB6D33"/>
    <w:rsid w:val="00AB6EEE"/>
    <w:rsid w:val="00AB7180"/>
    <w:rsid w:val="00AB7407"/>
    <w:rsid w:val="00AB78A8"/>
    <w:rsid w:val="00AB79DF"/>
    <w:rsid w:val="00AB7C81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971"/>
    <w:rsid w:val="00AC4A1D"/>
    <w:rsid w:val="00AC4A52"/>
    <w:rsid w:val="00AC51F5"/>
    <w:rsid w:val="00AC533D"/>
    <w:rsid w:val="00AC57AC"/>
    <w:rsid w:val="00AC57D5"/>
    <w:rsid w:val="00AC5E08"/>
    <w:rsid w:val="00AC6E0A"/>
    <w:rsid w:val="00AC6EF3"/>
    <w:rsid w:val="00AC7131"/>
    <w:rsid w:val="00AC71C6"/>
    <w:rsid w:val="00AC7A5E"/>
    <w:rsid w:val="00AD01E1"/>
    <w:rsid w:val="00AD0293"/>
    <w:rsid w:val="00AD0670"/>
    <w:rsid w:val="00AD1CF7"/>
    <w:rsid w:val="00AD217D"/>
    <w:rsid w:val="00AD27D5"/>
    <w:rsid w:val="00AD322C"/>
    <w:rsid w:val="00AD358B"/>
    <w:rsid w:val="00AD39CC"/>
    <w:rsid w:val="00AD41B7"/>
    <w:rsid w:val="00AD5DE8"/>
    <w:rsid w:val="00AD6422"/>
    <w:rsid w:val="00AD68BA"/>
    <w:rsid w:val="00AD7164"/>
    <w:rsid w:val="00AD718C"/>
    <w:rsid w:val="00AD73C1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AF7"/>
    <w:rsid w:val="00AE2EB9"/>
    <w:rsid w:val="00AE3226"/>
    <w:rsid w:val="00AE34AB"/>
    <w:rsid w:val="00AE3D81"/>
    <w:rsid w:val="00AE40E4"/>
    <w:rsid w:val="00AE42AB"/>
    <w:rsid w:val="00AE4638"/>
    <w:rsid w:val="00AE4B7D"/>
    <w:rsid w:val="00AE5037"/>
    <w:rsid w:val="00AE51EA"/>
    <w:rsid w:val="00AE52C9"/>
    <w:rsid w:val="00AE5472"/>
    <w:rsid w:val="00AE57CB"/>
    <w:rsid w:val="00AE59D0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69A"/>
    <w:rsid w:val="00AF06DD"/>
    <w:rsid w:val="00AF0792"/>
    <w:rsid w:val="00AF0B07"/>
    <w:rsid w:val="00AF116B"/>
    <w:rsid w:val="00AF1457"/>
    <w:rsid w:val="00AF1B6A"/>
    <w:rsid w:val="00AF203B"/>
    <w:rsid w:val="00AF225C"/>
    <w:rsid w:val="00AF28C5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0C7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6BF7"/>
    <w:rsid w:val="00B07843"/>
    <w:rsid w:val="00B07D0A"/>
    <w:rsid w:val="00B103C7"/>
    <w:rsid w:val="00B10F56"/>
    <w:rsid w:val="00B11D34"/>
    <w:rsid w:val="00B11DBD"/>
    <w:rsid w:val="00B12E50"/>
    <w:rsid w:val="00B13CA3"/>
    <w:rsid w:val="00B13E66"/>
    <w:rsid w:val="00B14D95"/>
    <w:rsid w:val="00B15634"/>
    <w:rsid w:val="00B1588C"/>
    <w:rsid w:val="00B15DBE"/>
    <w:rsid w:val="00B16200"/>
    <w:rsid w:val="00B176A9"/>
    <w:rsid w:val="00B2029B"/>
    <w:rsid w:val="00B20B40"/>
    <w:rsid w:val="00B212C0"/>
    <w:rsid w:val="00B21964"/>
    <w:rsid w:val="00B22426"/>
    <w:rsid w:val="00B22A25"/>
    <w:rsid w:val="00B2305D"/>
    <w:rsid w:val="00B23849"/>
    <w:rsid w:val="00B24389"/>
    <w:rsid w:val="00B24C90"/>
    <w:rsid w:val="00B250AA"/>
    <w:rsid w:val="00B25DA1"/>
    <w:rsid w:val="00B2616D"/>
    <w:rsid w:val="00B26D7F"/>
    <w:rsid w:val="00B271D7"/>
    <w:rsid w:val="00B27674"/>
    <w:rsid w:val="00B27884"/>
    <w:rsid w:val="00B303DE"/>
    <w:rsid w:val="00B311F8"/>
    <w:rsid w:val="00B31B4F"/>
    <w:rsid w:val="00B31D3B"/>
    <w:rsid w:val="00B31DDA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8CC"/>
    <w:rsid w:val="00B34B24"/>
    <w:rsid w:val="00B34F28"/>
    <w:rsid w:val="00B35553"/>
    <w:rsid w:val="00B36575"/>
    <w:rsid w:val="00B36A84"/>
    <w:rsid w:val="00B36F13"/>
    <w:rsid w:val="00B37497"/>
    <w:rsid w:val="00B375A8"/>
    <w:rsid w:val="00B375DD"/>
    <w:rsid w:val="00B37B2C"/>
    <w:rsid w:val="00B401ED"/>
    <w:rsid w:val="00B404F2"/>
    <w:rsid w:val="00B41220"/>
    <w:rsid w:val="00B41772"/>
    <w:rsid w:val="00B41F54"/>
    <w:rsid w:val="00B4218C"/>
    <w:rsid w:val="00B429D7"/>
    <w:rsid w:val="00B42CB0"/>
    <w:rsid w:val="00B434C1"/>
    <w:rsid w:val="00B4388F"/>
    <w:rsid w:val="00B43B8D"/>
    <w:rsid w:val="00B43F80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20D6"/>
    <w:rsid w:val="00B52218"/>
    <w:rsid w:val="00B525FD"/>
    <w:rsid w:val="00B531B0"/>
    <w:rsid w:val="00B532AA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3E"/>
    <w:rsid w:val="00B573BA"/>
    <w:rsid w:val="00B579EA"/>
    <w:rsid w:val="00B57B09"/>
    <w:rsid w:val="00B57F8A"/>
    <w:rsid w:val="00B6006F"/>
    <w:rsid w:val="00B610D6"/>
    <w:rsid w:val="00B616A9"/>
    <w:rsid w:val="00B61B71"/>
    <w:rsid w:val="00B61D09"/>
    <w:rsid w:val="00B623FA"/>
    <w:rsid w:val="00B634AC"/>
    <w:rsid w:val="00B638FA"/>
    <w:rsid w:val="00B63FE7"/>
    <w:rsid w:val="00B6400E"/>
    <w:rsid w:val="00B64219"/>
    <w:rsid w:val="00B643F6"/>
    <w:rsid w:val="00B645C1"/>
    <w:rsid w:val="00B65125"/>
    <w:rsid w:val="00B66018"/>
    <w:rsid w:val="00B664EC"/>
    <w:rsid w:val="00B66529"/>
    <w:rsid w:val="00B67010"/>
    <w:rsid w:val="00B6727F"/>
    <w:rsid w:val="00B6783A"/>
    <w:rsid w:val="00B703A4"/>
    <w:rsid w:val="00B70D0C"/>
    <w:rsid w:val="00B70ED0"/>
    <w:rsid w:val="00B70FEB"/>
    <w:rsid w:val="00B716AC"/>
    <w:rsid w:val="00B719FE"/>
    <w:rsid w:val="00B725F9"/>
    <w:rsid w:val="00B72D7D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36C"/>
    <w:rsid w:val="00B84573"/>
    <w:rsid w:val="00B84F7C"/>
    <w:rsid w:val="00B85056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891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701A"/>
    <w:rsid w:val="00B97F1F"/>
    <w:rsid w:val="00BA0117"/>
    <w:rsid w:val="00BA01C0"/>
    <w:rsid w:val="00BA04D5"/>
    <w:rsid w:val="00BA0616"/>
    <w:rsid w:val="00BA1263"/>
    <w:rsid w:val="00BA169E"/>
    <w:rsid w:val="00BA186F"/>
    <w:rsid w:val="00BA1E2A"/>
    <w:rsid w:val="00BA225B"/>
    <w:rsid w:val="00BA27F2"/>
    <w:rsid w:val="00BA2937"/>
    <w:rsid w:val="00BA29B2"/>
    <w:rsid w:val="00BA331D"/>
    <w:rsid w:val="00BA39C1"/>
    <w:rsid w:val="00BA4359"/>
    <w:rsid w:val="00BA51E7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1558"/>
    <w:rsid w:val="00BB1B53"/>
    <w:rsid w:val="00BB1F07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2CB"/>
    <w:rsid w:val="00BB4BD9"/>
    <w:rsid w:val="00BB5167"/>
    <w:rsid w:val="00BB5185"/>
    <w:rsid w:val="00BB573A"/>
    <w:rsid w:val="00BB5D2E"/>
    <w:rsid w:val="00BB6141"/>
    <w:rsid w:val="00BB6616"/>
    <w:rsid w:val="00BB6BB2"/>
    <w:rsid w:val="00BC006D"/>
    <w:rsid w:val="00BC046A"/>
    <w:rsid w:val="00BC0A12"/>
    <w:rsid w:val="00BC0E86"/>
    <w:rsid w:val="00BC1681"/>
    <w:rsid w:val="00BC21BB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3EE4"/>
    <w:rsid w:val="00BC51F8"/>
    <w:rsid w:val="00BC5419"/>
    <w:rsid w:val="00BC5784"/>
    <w:rsid w:val="00BC57B9"/>
    <w:rsid w:val="00BC6103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B17"/>
    <w:rsid w:val="00BD0E00"/>
    <w:rsid w:val="00BD0F0E"/>
    <w:rsid w:val="00BD0FA0"/>
    <w:rsid w:val="00BD11C3"/>
    <w:rsid w:val="00BD17E3"/>
    <w:rsid w:val="00BD19FB"/>
    <w:rsid w:val="00BD1DA5"/>
    <w:rsid w:val="00BD1F78"/>
    <w:rsid w:val="00BD2ACA"/>
    <w:rsid w:val="00BD2C4D"/>
    <w:rsid w:val="00BD34FC"/>
    <w:rsid w:val="00BD3C0B"/>
    <w:rsid w:val="00BD426A"/>
    <w:rsid w:val="00BD4B5D"/>
    <w:rsid w:val="00BD4F91"/>
    <w:rsid w:val="00BD4FB4"/>
    <w:rsid w:val="00BD4FFC"/>
    <w:rsid w:val="00BD6EEE"/>
    <w:rsid w:val="00BD7B3E"/>
    <w:rsid w:val="00BD7C3B"/>
    <w:rsid w:val="00BD7E95"/>
    <w:rsid w:val="00BE0324"/>
    <w:rsid w:val="00BE041B"/>
    <w:rsid w:val="00BE0A36"/>
    <w:rsid w:val="00BE1A0B"/>
    <w:rsid w:val="00BE22C3"/>
    <w:rsid w:val="00BE31E0"/>
    <w:rsid w:val="00BE35AC"/>
    <w:rsid w:val="00BE3BBA"/>
    <w:rsid w:val="00BE51FC"/>
    <w:rsid w:val="00BE6895"/>
    <w:rsid w:val="00BE6B03"/>
    <w:rsid w:val="00BE6BD1"/>
    <w:rsid w:val="00BE7746"/>
    <w:rsid w:val="00BE7D63"/>
    <w:rsid w:val="00BF07C9"/>
    <w:rsid w:val="00BF128D"/>
    <w:rsid w:val="00BF1CC1"/>
    <w:rsid w:val="00BF235F"/>
    <w:rsid w:val="00BF2A1D"/>
    <w:rsid w:val="00BF2B43"/>
    <w:rsid w:val="00BF3003"/>
    <w:rsid w:val="00BF3B9B"/>
    <w:rsid w:val="00BF3CAF"/>
    <w:rsid w:val="00BF3D1D"/>
    <w:rsid w:val="00BF56A2"/>
    <w:rsid w:val="00BF56B6"/>
    <w:rsid w:val="00BF57CA"/>
    <w:rsid w:val="00BF5954"/>
    <w:rsid w:val="00BF5FFD"/>
    <w:rsid w:val="00BF6D98"/>
    <w:rsid w:val="00BF6FFE"/>
    <w:rsid w:val="00BF70E4"/>
    <w:rsid w:val="00BF75B1"/>
    <w:rsid w:val="00BF7671"/>
    <w:rsid w:val="00BF799F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55F1"/>
    <w:rsid w:val="00C05787"/>
    <w:rsid w:val="00C05984"/>
    <w:rsid w:val="00C05ED6"/>
    <w:rsid w:val="00C06215"/>
    <w:rsid w:val="00C06A4E"/>
    <w:rsid w:val="00C070D8"/>
    <w:rsid w:val="00C074A1"/>
    <w:rsid w:val="00C0756E"/>
    <w:rsid w:val="00C100E9"/>
    <w:rsid w:val="00C10815"/>
    <w:rsid w:val="00C11989"/>
    <w:rsid w:val="00C121DD"/>
    <w:rsid w:val="00C12856"/>
    <w:rsid w:val="00C12E7E"/>
    <w:rsid w:val="00C135BC"/>
    <w:rsid w:val="00C14013"/>
    <w:rsid w:val="00C14CCA"/>
    <w:rsid w:val="00C151BF"/>
    <w:rsid w:val="00C15289"/>
    <w:rsid w:val="00C173B8"/>
    <w:rsid w:val="00C17413"/>
    <w:rsid w:val="00C17B2B"/>
    <w:rsid w:val="00C17E26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43A5"/>
    <w:rsid w:val="00C24857"/>
    <w:rsid w:val="00C24E25"/>
    <w:rsid w:val="00C2509E"/>
    <w:rsid w:val="00C250E6"/>
    <w:rsid w:val="00C2523B"/>
    <w:rsid w:val="00C254DD"/>
    <w:rsid w:val="00C255AB"/>
    <w:rsid w:val="00C2592E"/>
    <w:rsid w:val="00C25E8C"/>
    <w:rsid w:val="00C267CF"/>
    <w:rsid w:val="00C26F6C"/>
    <w:rsid w:val="00C305E6"/>
    <w:rsid w:val="00C307BD"/>
    <w:rsid w:val="00C312CA"/>
    <w:rsid w:val="00C315B5"/>
    <w:rsid w:val="00C3165E"/>
    <w:rsid w:val="00C31700"/>
    <w:rsid w:val="00C3182C"/>
    <w:rsid w:val="00C32839"/>
    <w:rsid w:val="00C32CDB"/>
    <w:rsid w:val="00C335C4"/>
    <w:rsid w:val="00C3391F"/>
    <w:rsid w:val="00C345D2"/>
    <w:rsid w:val="00C34AC8"/>
    <w:rsid w:val="00C3515E"/>
    <w:rsid w:val="00C351D7"/>
    <w:rsid w:val="00C35252"/>
    <w:rsid w:val="00C353B6"/>
    <w:rsid w:val="00C35411"/>
    <w:rsid w:val="00C35538"/>
    <w:rsid w:val="00C35629"/>
    <w:rsid w:val="00C356E6"/>
    <w:rsid w:val="00C35831"/>
    <w:rsid w:val="00C359CA"/>
    <w:rsid w:val="00C35E78"/>
    <w:rsid w:val="00C3676C"/>
    <w:rsid w:val="00C36816"/>
    <w:rsid w:val="00C36C28"/>
    <w:rsid w:val="00C36F3F"/>
    <w:rsid w:val="00C404C3"/>
    <w:rsid w:val="00C405F0"/>
    <w:rsid w:val="00C40B53"/>
    <w:rsid w:val="00C40BA6"/>
    <w:rsid w:val="00C40BA8"/>
    <w:rsid w:val="00C40ED4"/>
    <w:rsid w:val="00C41743"/>
    <w:rsid w:val="00C418F1"/>
    <w:rsid w:val="00C41E46"/>
    <w:rsid w:val="00C42679"/>
    <w:rsid w:val="00C426BF"/>
    <w:rsid w:val="00C431AA"/>
    <w:rsid w:val="00C43312"/>
    <w:rsid w:val="00C437DD"/>
    <w:rsid w:val="00C43CA7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3D8"/>
    <w:rsid w:val="00C52B0C"/>
    <w:rsid w:val="00C52C5B"/>
    <w:rsid w:val="00C52D51"/>
    <w:rsid w:val="00C53407"/>
    <w:rsid w:val="00C534D2"/>
    <w:rsid w:val="00C53CEF"/>
    <w:rsid w:val="00C53F65"/>
    <w:rsid w:val="00C54169"/>
    <w:rsid w:val="00C544B0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6DD"/>
    <w:rsid w:val="00C623B2"/>
    <w:rsid w:val="00C62645"/>
    <w:rsid w:val="00C62D55"/>
    <w:rsid w:val="00C62E61"/>
    <w:rsid w:val="00C62E78"/>
    <w:rsid w:val="00C63281"/>
    <w:rsid w:val="00C632DA"/>
    <w:rsid w:val="00C63D16"/>
    <w:rsid w:val="00C63F58"/>
    <w:rsid w:val="00C6422D"/>
    <w:rsid w:val="00C64790"/>
    <w:rsid w:val="00C64F5F"/>
    <w:rsid w:val="00C652F3"/>
    <w:rsid w:val="00C66B75"/>
    <w:rsid w:val="00C66F8D"/>
    <w:rsid w:val="00C672CE"/>
    <w:rsid w:val="00C678BF"/>
    <w:rsid w:val="00C707FB"/>
    <w:rsid w:val="00C70B4E"/>
    <w:rsid w:val="00C70B6D"/>
    <w:rsid w:val="00C70EC8"/>
    <w:rsid w:val="00C71C51"/>
    <w:rsid w:val="00C72C9E"/>
    <w:rsid w:val="00C72FA2"/>
    <w:rsid w:val="00C73A29"/>
    <w:rsid w:val="00C74613"/>
    <w:rsid w:val="00C74A63"/>
    <w:rsid w:val="00C74B65"/>
    <w:rsid w:val="00C74BFD"/>
    <w:rsid w:val="00C76763"/>
    <w:rsid w:val="00C767BD"/>
    <w:rsid w:val="00C76968"/>
    <w:rsid w:val="00C772E1"/>
    <w:rsid w:val="00C778FC"/>
    <w:rsid w:val="00C77A23"/>
    <w:rsid w:val="00C8028E"/>
    <w:rsid w:val="00C805F2"/>
    <w:rsid w:val="00C80777"/>
    <w:rsid w:val="00C80A76"/>
    <w:rsid w:val="00C819D4"/>
    <w:rsid w:val="00C81AA6"/>
    <w:rsid w:val="00C82189"/>
    <w:rsid w:val="00C835C4"/>
    <w:rsid w:val="00C83606"/>
    <w:rsid w:val="00C83839"/>
    <w:rsid w:val="00C8384A"/>
    <w:rsid w:val="00C83A99"/>
    <w:rsid w:val="00C83FF2"/>
    <w:rsid w:val="00C845E2"/>
    <w:rsid w:val="00C846C4"/>
    <w:rsid w:val="00C846CE"/>
    <w:rsid w:val="00C8511D"/>
    <w:rsid w:val="00C858F3"/>
    <w:rsid w:val="00C859B2"/>
    <w:rsid w:val="00C8606B"/>
    <w:rsid w:val="00C86460"/>
    <w:rsid w:val="00C86533"/>
    <w:rsid w:val="00C86792"/>
    <w:rsid w:val="00C86B36"/>
    <w:rsid w:val="00C8763E"/>
    <w:rsid w:val="00C87BBD"/>
    <w:rsid w:val="00C87BE3"/>
    <w:rsid w:val="00C87E2E"/>
    <w:rsid w:val="00C87E57"/>
    <w:rsid w:val="00C87E6E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358"/>
    <w:rsid w:val="00C93421"/>
    <w:rsid w:val="00C93AD0"/>
    <w:rsid w:val="00C94599"/>
    <w:rsid w:val="00C945C4"/>
    <w:rsid w:val="00C9537E"/>
    <w:rsid w:val="00C95B66"/>
    <w:rsid w:val="00C95E44"/>
    <w:rsid w:val="00C95FC1"/>
    <w:rsid w:val="00C96434"/>
    <w:rsid w:val="00C96766"/>
    <w:rsid w:val="00C96AAA"/>
    <w:rsid w:val="00C96EB4"/>
    <w:rsid w:val="00C9732F"/>
    <w:rsid w:val="00C97532"/>
    <w:rsid w:val="00C97B2A"/>
    <w:rsid w:val="00CA05BA"/>
    <w:rsid w:val="00CA098C"/>
    <w:rsid w:val="00CA17AF"/>
    <w:rsid w:val="00CA186A"/>
    <w:rsid w:val="00CA2285"/>
    <w:rsid w:val="00CA28F3"/>
    <w:rsid w:val="00CA292A"/>
    <w:rsid w:val="00CA3359"/>
    <w:rsid w:val="00CA374B"/>
    <w:rsid w:val="00CA3C5F"/>
    <w:rsid w:val="00CA3E7C"/>
    <w:rsid w:val="00CA4650"/>
    <w:rsid w:val="00CA4861"/>
    <w:rsid w:val="00CA4928"/>
    <w:rsid w:val="00CA5507"/>
    <w:rsid w:val="00CA57AB"/>
    <w:rsid w:val="00CA5C7A"/>
    <w:rsid w:val="00CA5D80"/>
    <w:rsid w:val="00CA6B82"/>
    <w:rsid w:val="00CA6C86"/>
    <w:rsid w:val="00CA6DE2"/>
    <w:rsid w:val="00CA7077"/>
    <w:rsid w:val="00CA72C4"/>
    <w:rsid w:val="00CA7572"/>
    <w:rsid w:val="00CB06B7"/>
    <w:rsid w:val="00CB19C2"/>
    <w:rsid w:val="00CB1ABB"/>
    <w:rsid w:val="00CB217B"/>
    <w:rsid w:val="00CB22F0"/>
    <w:rsid w:val="00CB23EC"/>
    <w:rsid w:val="00CB353A"/>
    <w:rsid w:val="00CB3550"/>
    <w:rsid w:val="00CB368D"/>
    <w:rsid w:val="00CB435D"/>
    <w:rsid w:val="00CB5F4B"/>
    <w:rsid w:val="00CB5F83"/>
    <w:rsid w:val="00CB68F1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2DAC"/>
    <w:rsid w:val="00CC332D"/>
    <w:rsid w:val="00CC354F"/>
    <w:rsid w:val="00CC39F1"/>
    <w:rsid w:val="00CC3C75"/>
    <w:rsid w:val="00CC3E9B"/>
    <w:rsid w:val="00CC401A"/>
    <w:rsid w:val="00CC4267"/>
    <w:rsid w:val="00CC4ADC"/>
    <w:rsid w:val="00CC5016"/>
    <w:rsid w:val="00CC60CF"/>
    <w:rsid w:val="00CC62D6"/>
    <w:rsid w:val="00CC67D9"/>
    <w:rsid w:val="00CC75A1"/>
    <w:rsid w:val="00CC7E98"/>
    <w:rsid w:val="00CD0441"/>
    <w:rsid w:val="00CD07A0"/>
    <w:rsid w:val="00CD0900"/>
    <w:rsid w:val="00CD16CD"/>
    <w:rsid w:val="00CD1806"/>
    <w:rsid w:val="00CD1905"/>
    <w:rsid w:val="00CD200C"/>
    <w:rsid w:val="00CD24BD"/>
    <w:rsid w:val="00CD2CCF"/>
    <w:rsid w:val="00CD2F85"/>
    <w:rsid w:val="00CD337B"/>
    <w:rsid w:val="00CD3CFB"/>
    <w:rsid w:val="00CD67DF"/>
    <w:rsid w:val="00CD6CF8"/>
    <w:rsid w:val="00CD6DF0"/>
    <w:rsid w:val="00CD74A5"/>
    <w:rsid w:val="00CD7814"/>
    <w:rsid w:val="00CD7C1E"/>
    <w:rsid w:val="00CD7DD6"/>
    <w:rsid w:val="00CE010C"/>
    <w:rsid w:val="00CE021F"/>
    <w:rsid w:val="00CE08D5"/>
    <w:rsid w:val="00CE1741"/>
    <w:rsid w:val="00CE247F"/>
    <w:rsid w:val="00CE3622"/>
    <w:rsid w:val="00CE3698"/>
    <w:rsid w:val="00CE3FE6"/>
    <w:rsid w:val="00CE47E7"/>
    <w:rsid w:val="00CE54BC"/>
    <w:rsid w:val="00CE6272"/>
    <w:rsid w:val="00CE627D"/>
    <w:rsid w:val="00CE66BF"/>
    <w:rsid w:val="00CE670C"/>
    <w:rsid w:val="00CE7A84"/>
    <w:rsid w:val="00CE7FA7"/>
    <w:rsid w:val="00CF0A92"/>
    <w:rsid w:val="00CF19D2"/>
    <w:rsid w:val="00CF1C08"/>
    <w:rsid w:val="00CF1D32"/>
    <w:rsid w:val="00CF1D57"/>
    <w:rsid w:val="00CF2690"/>
    <w:rsid w:val="00CF279C"/>
    <w:rsid w:val="00CF333D"/>
    <w:rsid w:val="00CF35AC"/>
    <w:rsid w:val="00CF3672"/>
    <w:rsid w:val="00CF49F8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897"/>
    <w:rsid w:val="00D029B6"/>
    <w:rsid w:val="00D030F2"/>
    <w:rsid w:val="00D03915"/>
    <w:rsid w:val="00D04444"/>
    <w:rsid w:val="00D0495C"/>
    <w:rsid w:val="00D0499F"/>
    <w:rsid w:val="00D04EBF"/>
    <w:rsid w:val="00D05195"/>
    <w:rsid w:val="00D062A4"/>
    <w:rsid w:val="00D06790"/>
    <w:rsid w:val="00D06BAB"/>
    <w:rsid w:val="00D06BD5"/>
    <w:rsid w:val="00D07064"/>
    <w:rsid w:val="00D072AA"/>
    <w:rsid w:val="00D07320"/>
    <w:rsid w:val="00D07EAA"/>
    <w:rsid w:val="00D1091E"/>
    <w:rsid w:val="00D11080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5E9"/>
    <w:rsid w:val="00D15835"/>
    <w:rsid w:val="00D1593F"/>
    <w:rsid w:val="00D15ACA"/>
    <w:rsid w:val="00D16AF7"/>
    <w:rsid w:val="00D16DC6"/>
    <w:rsid w:val="00D17DBF"/>
    <w:rsid w:val="00D20355"/>
    <w:rsid w:val="00D20525"/>
    <w:rsid w:val="00D20C10"/>
    <w:rsid w:val="00D215CC"/>
    <w:rsid w:val="00D217C6"/>
    <w:rsid w:val="00D21B52"/>
    <w:rsid w:val="00D21F1A"/>
    <w:rsid w:val="00D2280F"/>
    <w:rsid w:val="00D228B4"/>
    <w:rsid w:val="00D22B20"/>
    <w:rsid w:val="00D2445C"/>
    <w:rsid w:val="00D248E9"/>
    <w:rsid w:val="00D254BB"/>
    <w:rsid w:val="00D25501"/>
    <w:rsid w:val="00D26DC1"/>
    <w:rsid w:val="00D2763C"/>
    <w:rsid w:val="00D277A5"/>
    <w:rsid w:val="00D2796C"/>
    <w:rsid w:val="00D27D9C"/>
    <w:rsid w:val="00D27ECE"/>
    <w:rsid w:val="00D30115"/>
    <w:rsid w:val="00D3052E"/>
    <w:rsid w:val="00D30C86"/>
    <w:rsid w:val="00D30D7B"/>
    <w:rsid w:val="00D31201"/>
    <w:rsid w:val="00D314EC"/>
    <w:rsid w:val="00D3258B"/>
    <w:rsid w:val="00D3262C"/>
    <w:rsid w:val="00D326A2"/>
    <w:rsid w:val="00D32BF4"/>
    <w:rsid w:val="00D32C94"/>
    <w:rsid w:val="00D335FF"/>
    <w:rsid w:val="00D36CF7"/>
    <w:rsid w:val="00D36DDB"/>
    <w:rsid w:val="00D372B9"/>
    <w:rsid w:val="00D37EB2"/>
    <w:rsid w:val="00D37EF0"/>
    <w:rsid w:val="00D40967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09D"/>
    <w:rsid w:val="00D44187"/>
    <w:rsid w:val="00D44588"/>
    <w:rsid w:val="00D44BB6"/>
    <w:rsid w:val="00D4576F"/>
    <w:rsid w:val="00D45B96"/>
    <w:rsid w:val="00D46065"/>
    <w:rsid w:val="00D467FA"/>
    <w:rsid w:val="00D46BA4"/>
    <w:rsid w:val="00D46F1C"/>
    <w:rsid w:val="00D4789B"/>
    <w:rsid w:val="00D47B03"/>
    <w:rsid w:val="00D500D8"/>
    <w:rsid w:val="00D50497"/>
    <w:rsid w:val="00D50AAA"/>
    <w:rsid w:val="00D51C54"/>
    <w:rsid w:val="00D522E4"/>
    <w:rsid w:val="00D5420A"/>
    <w:rsid w:val="00D5485E"/>
    <w:rsid w:val="00D55494"/>
    <w:rsid w:val="00D557C8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1909"/>
    <w:rsid w:val="00D626A5"/>
    <w:rsid w:val="00D628A2"/>
    <w:rsid w:val="00D631C1"/>
    <w:rsid w:val="00D6332C"/>
    <w:rsid w:val="00D63563"/>
    <w:rsid w:val="00D635D5"/>
    <w:rsid w:val="00D63C4D"/>
    <w:rsid w:val="00D6449E"/>
    <w:rsid w:val="00D64A1D"/>
    <w:rsid w:val="00D64ADD"/>
    <w:rsid w:val="00D64C27"/>
    <w:rsid w:val="00D64FB7"/>
    <w:rsid w:val="00D65C39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0F39"/>
    <w:rsid w:val="00D71351"/>
    <w:rsid w:val="00D7135A"/>
    <w:rsid w:val="00D71B48"/>
    <w:rsid w:val="00D71F5B"/>
    <w:rsid w:val="00D72302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725"/>
    <w:rsid w:val="00D83BE0"/>
    <w:rsid w:val="00D83E14"/>
    <w:rsid w:val="00D84C58"/>
    <w:rsid w:val="00D852D4"/>
    <w:rsid w:val="00D860BA"/>
    <w:rsid w:val="00D8613D"/>
    <w:rsid w:val="00D86266"/>
    <w:rsid w:val="00D862B3"/>
    <w:rsid w:val="00D86AB0"/>
    <w:rsid w:val="00D87499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4032"/>
    <w:rsid w:val="00D94AE0"/>
    <w:rsid w:val="00D94C7A"/>
    <w:rsid w:val="00D94FE1"/>
    <w:rsid w:val="00D9533B"/>
    <w:rsid w:val="00D95F6D"/>
    <w:rsid w:val="00D9601D"/>
    <w:rsid w:val="00D960BF"/>
    <w:rsid w:val="00D963DA"/>
    <w:rsid w:val="00D96608"/>
    <w:rsid w:val="00D97285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4208"/>
    <w:rsid w:val="00DA4823"/>
    <w:rsid w:val="00DA5994"/>
    <w:rsid w:val="00DA6101"/>
    <w:rsid w:val="00DA6412"/>
    <w:rsid w:val="00DA6B97"/>
    <w:rsid w:val="00DA7450"/>
    <w:rsid w:val="00DA7822"/>
    <w:rsid w:val="00DA7867"/>
    <w:rsid w:val="00DA79AE"/>
    <w:rsid w:val="00DA7CA2"/>
    <w:rsid w:val="00DA7CD9"/>
    <w:rsid w:val="00DB0F29"/>
    <w:rsid w:val="00DB1297"/>
    <w:rsid w:val="00DB19BC"/>
    <w:rsid w:val="00DB1A81"/>
    <w:rsid w:val="00DB1F34"/>
    <w:rsid w:val="00DB2B64"/>
    <w:rsid w:val="00DB2ED5"/>
    <w:rsid w:val="00DB3C7E"/>
    <w:rsid w:val="00DB4E4E"/>
    <w:rsid w:val="00DB54DC"/>
    <w:rsid w:val="00DB571F"/>
    <w:rsid w:val="00DB592F"/>
    <w:rsid w:val="00DB6309"/>
    <w:rsid w:val="00DB65DC"/>
    <w:rsid w:val="00DB66AB"/>
    <w:rsid w:val="00DB69CA"/>
    <w:rsid w:val="00DB75AF"/>
    <w:rsid w:val="00DB7677"/>
    <w:rsid w:val="00DB76B3"/>
    <w:rsid w:val="00DC051C"/>
    <w:rsid w:val="00DC06CB"/>
    <w:rsid w:val="00DC0881"/>
    <w:rsid w:val="00DC1422"/>
    <w:rsid w:val="00DC18F8"/>
    <w:rsid w:val="00DC2D53"/>
    <w:rsid w:val="00DC35D7"/>
    <w:rsid w:val="00DC37D5"/>
    <w:rsid w:val="00DC3DF1"/>
    <w:rsid w:val="00DC46F2"/>
    <w:rsid w:val="00DC5110"/>
    <w:rsid w:val="00DC51BC"/>
    <w:rsid w:val="00DC53CD"/>
    <w:rsid w:val="00DC6325"/>
    <w:rsid w:val="00DC6C83"/>
    <w:rsid w:val="00DC6D88"/>
    <w:rsid w:val="00DC7433"/>
    <w:rsid w:val="00DC788E"/>
    <w:rsid w:val="00DC78FA"/>
    <w:rsid w:val="00DC7D78"/>
    <w:rsid w:val="00DD0DFC"/>
    <w:rsid w:val="00DD15DB"/>
    <w:rsid w:val="00DD168B"/>
    <w:rsid w:val="00DD2297"/>
    <w:rsid w:val="00DD26BA"/>
    <w:rsid w:val="00DD283D"/>
    <w:rsid w:val="00DD4192"/>
    <w:rsid w:val="00DD4D8B"/>
    <w:rsid w:val="00DD4F50"/>
    <w:rsid w:val="00DD5134"/>
    <w:rsid w:val="00DD605F"/>
    <w:rsid w:val="00DD614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93D"/>
    <w:rsid w:val="00DD7CE7"/>
    <w:rsid w:val="00DD7F8A"/>
    <w:rsid w:val="00DE11D9"/>
    <w:rsid w:val="00DE1270"/>
    <w:rsid w:val="00DE1298"/>
    <w:rsid w:val="00DE18E9"/>
    <w:rsid w:val="00DE209D"/>
    <w:rsid w:val="00DE21F8"/>
    <w:rsid w:val="00DE2562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F5B"/>
    <w:rsid w:val="00DE5E26"/>
    <w:rsid w:val="00DE6D44"/>
    <w:rsid w:val="00DE74DE"/>
    <w:rsid w:val="00DE7ACF"/>
    <w:rsid w:val="00DF00EC"/>
    <w:rsid w:val="00DF086E"/>
    <w:rsid w:val="00DF0981"/>
    <w:rsid w:val="00DF1151"/>
    <w:rsid w:val="00DF2A70"/>
    <w:rsid w:val="00DF3D1D"/>
    <w:rsid w:val="00DF4554"/>
    <w:rsid w:val="00DF46AA"/>
    <w:rsid w:val="00DF4B52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2AD"/>
    <w:rsid w:val="00E015F4"/>
    <w:rsid w:val="00E01742"/>
    <w:rsid w:val="00E0204F"/>
    <w:rsid w:val="00E020F1"/>
    <w:rsid w:val="00E02DF4"/>
    <w:rsid w:val="00E03042"/>
    <w:rsid w:val="00E0314D"/>
    <w:rsid w:val="00E03227"/>
    <w:rsid w:val="00E03D0E"/>
    <w:rsid w:val="00E049B1"/>
    <w:rsid w:val="00E049E1"/>
    <w:rsid w:val="00E04FEE"/>
    <w:rsid w:val="00E05494"/>
    <w:rsid w:val="00E05B3B"/>
    <w:rsid w:val="00E05F18"/>
    <w:rsid w:val="00E0623E"/>
    <w:rsid w:val="00E06D1D"/>
    <w:rsid w:val="00E07355"/>
    <w:rsid w:val="00E07B8B"/>
    <w:rsid w:val="00E106A2"/>
    <w:rsid w:val="00E112A7"/>
    <w:rsid w:val="00E11963"/>
    <w:rsid w:val="00E11EDC"/>
    <w:rsid w:val="00E1222A"/>
    <w:rsid w:val="00E12877"/>
    <w:rsid w:val="00E12997"/>
    <w:rsid w:val="00E12A1D"/>
    <w:rsid w:val="00E135D1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883"/>
    <w:rsid w:val="00E21D72"/>
    <w:rsid w:val="00E21E1C"/>
    <w:rsid w:val="00E23379"/>
    <w:rsid w:val="00E24168"/>
    <w:rsid w:val="00E24B4E"/>
    <w:rsid w:val="00E24C95"/>
    <w:rsid w:val="00E24EF3"/>
    <w:rsid w:val="00E25A85"/>
    <w:rsid w:val="00E2759F"/>
    <w:rsid w:val="00E2771C"/>
    <w:rsid w:val="00E279A0"/>
    <w:rsid w:val="00E301AC"/>
    <w:rsid w:val="00E30AC9"/>
    <w:rsid w:val="00E30C13"/>
    <w:rsid w:val="00E30D44"/>
    <w:rsid w:val="00E30DA7"/>
    <w:rsid w:val="00E30E26"/>
    <w:rsid w:val="00E31148"/>
    <w:rsid w:val="00E31AA3"/>
    <w:rsid w:val="00E31BD0"/>
    <w:rsid w:val="00E31E87"/>
    <w:rsid w:val="00E32046"/>
    <w:rsid w:val="00E322B9"/>
    <w:rsid w:val="00E326C9"/>
    <w:rsid w:val="00E32A7B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B25"/>
    <w:rsid w:val="00E404DE"/>
    <w:rsid w:val="00E40D60"/>
    <w:rsid w:val="00E41DF0"/>
    <w:rsid w:val="00E4235F"/>
    <w:rsid w:val="00E428CE"/>
    <w:rsid w:val="00E42F24"/>
    <w:rsid w:val="00E433DF"/>
    <w:rsid w:val="00E43C7F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832"/>
    <w:rsid w:val="00E508F4"/>
    <w:rsid w:val="00E51F80"/>
    <w:rsid w:val="00E51FEF"/>
    <w:rsid w:val="00E525AE"/>
    <w:rsid w:val="00E52652"/>
    <w:rsid w:val="00E52821"/>
    <w:rsid w:val="00E531CB"/>
    <w:rsid w:val="00E53CEE"/>
    <w:rsid w:val="00E54F05"/>
    <w:rsid w:val="00E5519C"/>
    <w:rsid w:val="00E55CB8"/>
    <w:rsid w:val="00E55E45"/>
    <w:rsid w:val="00E56A31"/>
    <w:rsid w:val="00E56CCD"/>
    <w:rsid w:val="00E56EB7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6D59"/>
    <w:rsid w:val="00E67B99"/>
    <w:rsid w:val="00E70374"/>
    <w:rsid w:val="00E710EF"/>
    <w:rsid w:val="00E719EF"/>
    <w:rsid w:val="00E71C5E"/>
    <w:rsid w:val="00E71DA7"/>
    <w:rsid w:val="00E71DA9"/>
    <w:rsid w:val="00E72B3D"/>
    <w:rsid w:val="00E72C5B"/>
    <w:rsid w:val="00E73635"/>
    <w:rsid w:val="00E73887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B60"/>
    <w:rsid w:val="00E80F2D"/>
    <w:rsid w:val="00E80FF5"/>
    <w:rsid w:val="00E8127C"/>
    <w:rsid w:val="00E81556"/>
    <w:rsid w:val="00E816DA"/>
    <w:rsid w:val="00E81831"/>
    <w:rsid w:val="00E82427"/>
    <w:rsid w:val="00E82C97"/>
    <w:rsid w:val="00E8384C"/>
    <w:rsid w:val="00E83947"/>
    <w:rsid w:val="00E83D80"/>
    <w:rsid w:val="00E83DE8"/>
    <w:rsid w:val="00E83EDC"/>
    <w:rsid w:val="00E8475D"/>
    <w:rsid w:val="00E8503C"/>
    <w:rsid w:val="00E8586B"/>
    <w:rsid w:val="00E86A6E"/>
    <w:rsid w:val="00E87067"/>
    <w:rsid w:val="00E87475"/>
    <w:rsid w:val="00E87AF4"/>
    <w:rsid w:val="00E87BA0"/>
    <w:rsid w:val="00E91D0D"/>
    <w:rsid w:val="00E92A8C"/>
    <w:rsid w:val="00E92C4E"/>
    <w:rsid w:val="00E92D9C"/>
    <w:rsid w:val="00E92E6F"/>
    <w:rsid w:val="00E9391F"/>
    <w:rsid w:val="00E93974"/>
    <w:rsid w:val="00E949EA"/>
    <w:rsid w:val="00E95C97"/>
    <w:rsid w:val="00E95D02"/>
    <w:rsid w:val="00E96307"/>
    <w:rsid w:val="00E9643F"/>
    <w:rsid w:val="00E9648B"/>
    <w:rsid w:val="00E96E5C"/>
    <w:rsid w:val="00E970EE"/>
    <w:rsid w:val="00E97753"/>
    <w:rsid w:val="00E9780E"/>
    <w:rsid w:val="00EA0706"/>
    <w:rsid w:val="00EA0772"/>
    <w:rsid w:val="00EA0A96"/>
    <w:rsid w:val="00EA0AEA"/>
    <w:rsid w:val="00EA0BBD"/>
    <w:rsid w:val="00EA0EC1"/>
    <w:rsid w:val="00EA0FA0"/>
    <w:rsid w:val="00EA15C4"/>
    <w:rsid w:val="00EA1DAB"/>
    <w:rsid w:val="00EA25C6"/>
    <w:rsid w:val="00EA2BAD"/>
    <w:rsid w:val="00EA3254"/>
    <w:rsid w:val="00EA406D"/>
    <w:rsid w:val="00EA4535"/>
    <w:rsid w:val="00EA4F1E"/>
    <w:rsid w:val="00EA5771"/>
    <w:rsid w:val="00EA5902"/>
    <w:rsid w:val="00EA6557"/>
    <w:rsid w:val="00EA7753"/>
    <w:rsid w:val="00EA7865"/>
    <w:rsid w:val="00EA7955"/>
    <w:rsid w:val="00EB071D"/>
    <w:rsid w:val="00EB081F"/>
    <w:rsid w:val="00EB1144"/>
    <w:rsid w:val="00EB1395"/>
    <w:rsid w:val="00EB171F"/>
    <w:rsid w:val="00EB1D95"/>
    <w:rsid w:val="00EB1E35"/>
    <w:rsid w:val="00EB24C7"/>
    <w:rsid w:val="00EB279B"/>
    <w:rsid w:val="00EB32F9"/>
    <w:rsid w:val="00EB3B50"/>
    <w:rsid w:val="00EB3D5B"/>
    <w:rsid w:val="00EB5EC5"/>
    <w:rsid w:val="00EB6841"/>
    <w:rsid w:val="00EB693D"/>
    <w:rsid w:val="00EB765B"/>
    <w:rsid w:val="00EB783F"/>
    <w:rsid w:val="00EB798C"/>
    <w:rsid w:val="00EB7E35"/>
    <w:rsid w:val="00EC018F"/>
    <w:rsid w:val="00EC12AF"/>
    <w:rsid w:val="00EC2994"/>
    <w:rsid w:val="00EC2C11"/>
    <w:rsid w:val="00EC3C9C"/>
    <w:rsid w:val="00EC400B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873"/>
    <w:rsid w:val="00ED0C02"/>
    <w:rsid w:val="00ED11A5"/>
    <w:rsid w:val="00ED1267"/>
    <w:rsid w:val="00ED12B4"/>
    <w:rsid w:val="00ED12FF"/>
    <w:rsid w:val="00ED151F"/>
    <w:rsid w:val="00ED24C6"/>
    <w:rsid w:val="00ED2AF7"/>
    <w:rsid w:val="00ED2BF1"/>
    <w:rsid w:val="00ED2F5C"/>
    <w:rsid w:val="00ED3CC6"/>
    <w:rsid w:val="00ED4ACD"/>
    <w:rsid w:val="00ED5431"/>
    <w:rsid w:val="00ED5FD7"/>
    <w:rsid w:val="00ED667A"/>
    <w:rsid w:val="00ED6730"/>
    <w:rsid w:val="00ED7327"/>
    <w:rsid w:val="00ED771F"/>
    <w:rsid w:val="00ED7EA5"/>
    <w:rsid w:val="00ED7F59"/>
    <w:rsid w:val="00EE0125"/>
    <w:rsid w:val="00EE0327"/>
    <w:rsid w:val="00EE037E"/>
    <w:rsid w:val="00EE0D96"/>
    <w:rsid w:val="00EE103C"/>
    <w:rsid w:val="00EE1D3E"/>
    <w:rsid w:val="00EE261B"/>
    <w:rsid w:val="00EE27AF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238E"/>
    <w:rsid w:val="00EF2E5B"/>
    <w:rsid w:val="00EF3CE9"/>
    <w:rsid w:val="00EF61A6"/>
    <w:rsid w:val="00EF61CE"/>
    <w:rsid w:val="00EF6A6E"/>
    <w:rsid w:val="00EF6F85"/>
    <w:rsid w:val="00EF7162"/>
    <w:rsid w:val="00EF75A6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7E4"/>
    <w:rsid w:val="00F06F50"/>
    <w:rsid w:val="00F07E62"/>
    <w:rsid w:val="00F10113"/>
    <w:rsid w:val="00F105F4"/>
    <w:rsid w:val="00F10BD6"/>
    <w:rsid w:val="00F10E00"/>
    <w:rsid w:val="00F1172C"/>
    <w:rsid w:val="00F117D1"/>
    <w:rsid w:val="00F1196E"/>
    <w:rsid w:val="00F11A89"/>
    <w:rsid w:val="00F11E7F"/>
    <w:rsid w:val="00F1208C"/>
    <w:rsid w:val="00F122A2"/>
    <w:rsid w:val="00F12580"/>
    <w:rsid w:val="00F12658"/>
    <w:rsid w:val="00F12B70"/>
    <w:rsid w:val="00F1419E"/>
    <w:rsid w:val="00F144CA"/>
    <w:rsid w:val="00F145DC"/>
    <w:rsid w:val="00F14C7D"/>
    <w:rsid w:val="00F15C87"/>
    <w:rsid w:val="00F1622E"/>
    <w:rsid w:val="00F16AC7"/>
    <w:rsid w:val="00F16E58"/>
    <w:rsid w:val="00F16FF4"/>
    <w:rsid w:val="00F177F5"/>
    <w:rsid w:val="00F17DC0"/>
    <w:rsid w:val="00F2000C"/>
    <w:rsid w:val="00F208D9"/>
    <w:rsid w:val="00F2096A"/>
    <w:rsid w:val="00F20D1B"/>
    <w:rsid w:val="00F21AD8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10E1"/>
    <w:rsid w:val="00F31B8C"/>
    <w:rsid w:val="00F31C44"/>
    <w:rsid w:val="00F327C5"/>
    <w:rsid w:val="00F32D90"/>
    <w:rsid w:val="00F32F0D"/>
    <w:rsid w:val="00F33625"/>
    <w:rsid w:val="00F33964"/>
    <w:rsid w:val="00F33A90"/>
    <w:rsid w:val="00F33B81"/>
    <w:rsid w:val="00F34967"/>
    <w:rsid w:val="00F34CFD"/>
    <w:rsid w:val="00F352EF"/>
    <w:rsid w:val="00F360A4"/>
    <w:rsid w:val="00F3634D"/>
    <w:rsid w:val="00F36992"/>
    <w:rsid w:val="00F36BA4"/>
    <w:rsid w:val="00F371AB"/>
    <w:rsid w:val="00F4008A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DF2"/>
    <w:rsid w:val="00F45159"/>
    <w:rsid w:val="00F45576"/>
    <w:rsid w:val="00F45696"/>
    <w:rsid w:val="00F456F9"/>
    <w:rsid w:val="00F4594C"/>
    <w:rsid w:val="00F459B7"/>
    <w:rsid w:val="00F460BD"/>
    <w:rsid w:val="00F46357"/>
    <w:rsid w:val="00F473D6"/>
    <w:rsid w:val="00F477FA"/>
    <w:rsid w:val="00F47C64"/>
    <w:rsid w:val="00F47C8B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F4"/>
    <w:rsid w:val="00F53A01"/>
    <w:rsid w:val="00F53D7A"/>
    <w:rsid w:val="00F54A49"/>
    <w:rsid w:val="00F54D80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2F69"/>
    <w:rsid w:val="00F6306E"/>
    <w:rsid w:val="00F630A9"/>
    <w:rsid w:val="00F6396E"/>
    <w:rsid w:val="00F63B7E"/>
    <w:rsid w:val="00F63F1B"/>
    <w:rsid w:val="00F64577"/>
    <w:rsid w:val="00F64E5E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267B"/>
    <w:rsid w:val="00F726D5"/>
    <w:rsid w:val="00F72A86"/>
    <w:rsid w:val="00F73720"/>
    <w:rsid w:val="00F73D66"/>
    <w:rsid w:val="00F74D21"/>
    <w:rsid w:val="00F74FE1"/>
    <w:rsid w:val="00F7573A"/>
    <w:rsid w:val="00F75933"/>
    <w:rsid w:val="00F76075"/>
    <w:rsid w:val="00F760D0"/>
    <w:rsid w:val="00F7687D"/>
    <w:rsid w:val="00F76E7A"/>
    <w:rsid w:val="00F77663"/>
    <w:rsid w:val="00F77D07"/>
    <w:rsid w:val="00F8094D"/>
    <w:rsid w:val="00F80AD4"/>
    <w:rsid w:val="00F80E2D"/>
    <w:rsid w:val="00F8123B"/>
    <w:rsid w:val="00F8184D"/>
    <w:rsid w:val="00F819FA"/>
    <w:rsid w:val="00F81B96"/>
    <w:rsid w:val="00F8217A"/>
    <w:rsid w:val="00F8247E"/>
    <w:rsid w:val="00F82AC4"/>
    <w:rsid w:val="00F839CD"/>
    <w:rsid w:val="00F83B6C"/>
    <w:rsid w:val="00F8498C"/>
    <w:rsid w:val="00F8522B"/>
    <w:rsid w:val="00F8575A"/>
    <w:rsid w:val="00F857B1"/>
    <w:rsid w:val="00F859A2"/>
    <w:rsid w:val="00F85B8A"/>
    <w:rsid w:val="00F8656C"/>
    <w:rsid w:val="00F8727E"/>
    <w:rsid w:val="00F8737A"/>
    <w:rsid w:val="00F8742E"/>
    <w:rsid w:val="00F9076A"/>
    <w:rsid w:val="00F90F91"/>
    <w:rsid w:val="00F91604"/>
    <w:rsid w:val="00F91830"/>
    <w:rsid w:val="00F91B4B"/>
    <w:rsid w:val="00F9254B"/>
    <w:rsid w:val="00F92837"/>
    <w:rsid w:val="00F92B05"/>
    <w:rsid w:val="00F92C41"/>
    <w:rsid w:val="00F92E1D"/>
    <w:rsid w:val="00F92E7E"/>
    <w:rsid w:val="00F93256"/>
    <w:rsid w:val="00F9356E"/>
    <w:rsid w:val="00F93744"/>
    <w:rsid w:val="00F93D92"/>
    <w:rsid w:val="00F94C86"/>
    <w:rsid w:val="00F950C5"/>
    <w:rsid w:val="00F950D6"/>
    <w:rsid w:val="00F96298"/>
    <w:rsid w:val="00F963F9"/>
    <w:rsid w:val="00F9697F"/>
    <w:rsid w:val="00F969D4"/>
    <w:rsid w:val="00F9766D"/>
    <w:rsid w:val="00F976CC"/>
    <w:rsid w:val="00F97E38"/>
    <w:rsid w:val="00F97EF2"/>
    <w:rsid w:val="00FA00EB"/>
    <w:rsid w:val="00FA06CD"/>
    <w:rsid w:val="00FA0CAA"/>
    <w:rsid w:val="00FA1550"/>
    <w:rsid w:val="00FA25A5"/>
    <w:rsid w:val="00FA275D"/>
    <w:rsid w:val="00FA2E46"/>
    <w:rsid w:val="00FA2ECE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E4D"/>
    <w:rsid w:val="00FA6FFE"/>
    <w:rsid w:val="00FA7D8E"/>
    <w:rsid w:val="00FB073F"/>
    <w:rsid w:val="00FB0D9A"/>
    <w:rsid w:val="00FB11E6"/>
    <w:rsid w:val="00FB1DFD"/>
    <w:rsid w:val="00FB29C6"/>
    <w:rsid w:val="00FB2AF1"/>
    <w:rsid w:val="00FB2C17"/>
    <w:rsid w:val="00FB31DB"/>
    <w:rsid w:val="00FB33D8"/>
    <w:rsid w:val="00FB4159"/>
    <w:rsid w:val="00FB41A1"/>
    <w:rsid w:val="00FB4E95"/>
    <w:rsid w:val="00FB5A44"/>
    <w:rsid w:val="00FB5D5B"/>
    <w:rsid w:val="00FB5E0E"/>
    <w:rsid w:val="00FB6618"/>
    <w:rsid w:val="00FB6F8D"/>
    <w:rsid w:val="00FB7166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129"/>
    <w:rsid w:val="00FC2407"/>
    <w:rsid w:val="00FC2431"/>
    <w:rsid w:val="00FC2994"/>
    <w:rsid w:val="00FC320C"/>
    <w:rsid w:val="00FC33E4"/>
    <w:rsid w:val="00FC3F7F"/>
    <w:rsid w:val="00FC44B6"/>
    <w:rsid w:val="00FC4B22"/>
    <w:rsid w:val="00FC620F"/>
    <w:rsid w:val="00FC6217"/>
    <w:rsid w:val="00FC65C6"/>
    <w:rsid w:val="00FC6BE1"/>
    <w:rsid w:val="00FC7037"/>
    <w:rsid w:val="00FC76DD"/>
    <w:rsid w:val="00FC7A8C"/>
    <w:rsid w:val="00FC7F6C"/>
    <w:rsid w:val="00FD0478"/>
    <w:rsid w:val="00FD091E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EB9"/>
    <w:rsid w:val="00FD782D"/>
    <w:rsid w:val="00FE04A4"/>
    <w:rsid w:val="00FE1260"/>
    <w:rsid w:val="00FE1276"/>
    <w:rsid w:val="00FE1FB5"/>
    <w:rsid w:val="00FE2074"/>
    <w:rsid w:val="00FE28FC"/>
    <w:rsid w:val="00FE2B8F"/>
    <w:rsid w:val="00FE2E07"/>
    <w:rsid w:val="00FE3018"/>
    <w:rsid w:val="00FE3ED5"/>
    <w:rsid w:val="00FE466A"/>
    <w:rsid w:val="00FE4C29"/>
    <w:rsid w:val="00FE55E9"/>
    <w:rsid w:val="00FE782B"/>
    <w:rsid w:val="00FF0BD1"/>
    <w:rsid w:val="00FF18EE"/>
    <w:rsid w:val="00FF1CCD"/>
    <w:rsid w:val="00FF24E0"/>
    <w:rsid w:val="00FF25B1"/>
    <w:rsid w:val="00FF3143"/>
    <w:rsid w:val="00FF3233"/>
    <w:rsid w:val="00FF516F"/>
    <w:rsid w:val="00FF5334"/>
    <w:rsid w:val="00FF5B9A"/>
    <w:rsid w:val="00FF6B4C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uiPriority w:val="99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4761"/>
    <w:pPr>
      <w:spacing w:line="240" w:lineRule="auto"/>
    </w:pPr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A4761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17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81b773-6052-4a60-b8b0-2593bd0e7252" xsi:nil="true"/>
    <lcf76f155ced4ddcb4097134ff3c332f xmlns="25c76eff-9de3-4cd0-ace8-17d65409e2e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12" ma:contentTypeDescription="Create a new document." ma:contentTypeScope="" ma:versionID="505eccef34e045638b8ce6e2f110629e">
  <xsd:schema xmlns:xsd="http://www.w3.org/2001/XMLSchema" xmlns:xs="http://www.w3.org/2001/XMLSchema" xmlns:p="http://schemas.microsoft.com/office/2006/metadata/properties" xmlns:ns2="25c76eff-9de3-4cd0-ace8-17d65409e2ef" xmlns:ns3="c181b773-6052-4a60-b8b0-2593bd0e7252" targetNamespace="http://schemas.microsoft.com/office/2006/metadata/properties" ma:root="true" ma:fieldsID="c6aa73cc3e69fca77f83e72e5b13ee9e" ns2:_="" ns3:_="">
    <xsd:import namespace="25c76eff-9de3-4cd0-ace8-17d65409e2ef"/>
    <xsd:import namespace="c181b773-6052-4a60-b8b0-2593bd0e7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85c914f-2f57-4a33-a874-32c78647e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1b773-6052-4a60-b8b0-2593bd0e725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4a8ced-c4b3-494a-b851-a0210447fd62}" ma:internalName="TaxCatchAll" ma:showField="CatchAllData" ma:web="c181b773-6052-4a60-b8b0-2593bd0e7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DF3336-5B4B-48DE-8E13-BF8761B815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  <ds:schemaRef ds:uri="c181b773-6052-4a60-b8b0-2593bd0e7252"/>
    <ds:schemaRef ds:uri="25c76eff-9de3-4cd0-ace8-17d65409e2ef"/>
  </ds:schemaRefs>
</ds:datastoreItem>
</file>

<file path=customXml/itemProps4.xml><?xml version="1.0" encoding="utf-8"?>
<ds:datastoreItem xmlns:ds="http://schemas.openxmlformats.org/officeDocument/2006/customXml" ds:itemID="{D80D8506-9253-472C-8F83-D9A6F531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c181b773-6052-4a60-b8b0-2593bd0e7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1556</TotalTime>
  <Pages>1</Pages>
  <Words>5715</Words>
  <Characters>32578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38217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Phudit, Moovoravich</cp:lastModifiedBy>
  <cp:revision>100</cp:revision>
  <cp:lastPrinted>2024-02-14T13:30:00Z</cp:lastPrinted>
  <dcterms:created xsi:type="dcterms:W3CDTF">2024-02-06T08:17:00Z</dcterms:created>
  <dcterms:modified xsi:type="dcterms:W3CDTF">2024-02-22T11:05:00Z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-1369720082</vt:i4>
  </property>
  <property fmtid="{D5CDD505-2E9C-101B-9397-08002B2CF9AE}" pid="3" name="ContentTypeId">
    <vt:lpwstr>0x0101005DA46E773778F14B911A3107AEFF8FDC</vt:lpwstr>
  </property>
</Properties>
</file>