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95A6D" w14:textId="1CCD41EC" w:rsidR="00821066" w:rsidRDefault="009C6C61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บริษัท ฟังก์ชั่น อินเตอร์เนชั่นแนล จำกัด (มหาชน)</w:t>
      </w:r>
      <w:r w:rsidR="0048527A">
        <w:rPr>
          <w:rFonts w:ascii="Angsana New" w:hAnsi="Angsana New"/>
          <w:b/>
          <w:bCs/>
          <w:sz w:val="32"/>
          <w:szCs w:val="32"/>
        </w:rPr>
        <w:t xml:space="preserve"> </w:t>
      </w:r>
      <w:r w:rsidR="0048527A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8495A6E" w14:textId="34EB33D6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8495A6F" w14:textId="7D11DF3C" w:rsidR="00117B13" w:rsidRDefault="006A4DED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ปี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ธันวาคม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val="en-US"/>
        </w:rPr>
        <w:t>2566</w:t>
      </w:r>
    </w:p>
    <w:p w14:paraId="28495A71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28495A72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28495A74" w14:textId="283C130B" w:rsidR="007172E2" w:rsidRPr="009C6C61" w:rsidRDefault="009C6C61" w:rsidP="001B2AA1">
      <w:pPr>
        <w:tabs>
          <w:tab w:val="left" w:pos="2250"/>
        </w:tabs>
        <w:spacing w:after="240" w:line="240" w:lineRule="atLeast"/>
        <w:ind w:left="2430" w:hanging="1890"/>
        <w:jc w:val="thaiDistribute"/>
        <w:rPr>
          <w:rFonts w:ascii="Angsana New" w:hAnsi="Angsana New"/>
          <w:sz w:val="30"/>
          <w:szCs w:val="30"/>
          <w:lang w:val="en-US"/>
        </w:rPr>
      </w:pPr>
      <w:r w:rsidRPr="00C7075F">
        <w:rPr>
          <w:rFonts w:ascii="Angsana New" w:hAnsi="Angsana New" w:hint="cs"/>
          <w:sz w:val="30"/>
          <w:szCs w:val="30"/>
          <w:cs/>
          <w:lang w:val="en-US"/>
        </w:rPr>
        <w:t>การจดทะเบียน</w:t>
      </w:r>
      <w:r w:rsidR="00C7075F"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 xml:space="preserve">: </w:t>
      </w:r>
      <w:r w:rsidR="004646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52E3" w:rsidRPr="00FB52E3">
        <w:rPr>
          <w:rFonts w:ascii="Angsana New" w:hAnsi="Angsana New"/>
          <w:sz w:val="30"/>
          <w:szCs w:val="30"/>
          <w:cs/>
          <w:lang w:val="en-US"/>
        </w:rPr>
        <w:t>บริษัท  ฟังก์ชั่น อินเตอร์เนชั่นแนล  จำกัด (มหาชน) (“บริษัทฯ”) เป็นบริษัทมหาชนซึ่งจัดตั้งและมีภูมิลำเนาในประเทศไทย</w:t>
      </w:r>
    </w:p>
    <w:p w14:paraId="28495A75" w14:textId="64DC51BA" w:rsidR="007172E2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ที่ตั้งบริษัท</w:t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เลขที่ </w:t>
      </w:r>
      <w:r w:rsidR="00140DD9">
        <w:rPr>
          <w:rFonts w:ascii="Angsana New" w:hAnsi="Angsana New"/>
          <w:sz w:val="30"/>
          <w:szCs w:val="30"/>
          <w:lang w:val="en-US"/>
        </w:rPr>
        <w:t>313</w:t>
      </w:r>
      <w:r w:rsidRPr="00BC320D">
        <w:rPr>
          <w:rFonts w:ascii="Angsana New" w:hAnsi="Angsana New"/>
          <w:sz w:val="30"/>
          <w:szCs w:val="30"/>
          <w:cs/>
        </w:rPr>
        <w:t xml:space="preserve"> ถนนเจริญพัฒนา  แขวงบางชัน เขตคลองสามวา  กรุงเทพมหานคร</w:t>
      </w:r>
    </w:p>
    <w:p w14:paraId="28495A77" w14:textId="6D6C0A84" w:rsidR="0029555F" w:rsidRPr="007D7C39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ประเภทธุรกิจ</w:t>
      </w:r>
      <w:r w:rsidR="004646AC">
        <w:rPr>
          <w:rFonts w:ascii="Angsana New" w:hAnsi="Angsana New"/>
          <w:sz w:val="30"/>
          <w:szCs w:val="30"/>
          <w:cs/>
        </w:rPr>
        <w:tab/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>:  จำหน่ายเครื่องกรองน้ำ  เครื่องสูบน้ำ  เคมีภัณฑ์ อุปกรณ์สำหรับเครื่องกรองน้ำ</w:t>
      </w:r>
    </w:p>
    <w:p w14:paraId="28495A78" w14:textId="3D1EE703" w:rsidR="00117B13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บริษัท ฟังก์ชั่น กรุ๊ป จำกัด ถือหุ้นร้อยละ </w:t>
      </w:r>
      <w:r w:rsidR="00F51C1F">
        <w:rPr>
          <w:rFonts w:ascii="Angsana New" w:hAnsi="Angsana New"/>
          <w:sz w:val="30"/>
          <w:szCs w:val="30"/>
        </w:rPr>
        <w:t>61.65</w:t>
      </w:r>
      <w:r w:rsidRPr="00BC320D">
        <w:rPr>
          <w:rFonts w:ascii="Angsana New" w:hAnsi="Angsana New"/>
          <w:sz w:val="30"/>
          <w:szCs w:val="30"/>
          <w:cs/>
        </w:rPr>
        <w:t xml:space="preserve"> ของหุ้นที่ออกและชำระแล้ว</w:t>
      </w:r>
      <w:r w:rsidR="00117B13" w:rsidRPr="00C104FB">
        <w:rPr>
          <w:rFonts w:ascii="Angsana New" w:hAnsi="Angsana New"/>
          <w:sz w:val="30"/>
          <w:szCs w:val="30"/>
          <w:cs/>
        </w:rPr>
        <w:t xml:space="preserve"> </w:t>
      </w:r>
    </w:p>
    <w:p w14:paraId="126CECFC" w14:textId="77777777" w:rsidR="00AB21E9" w:rsidRDefault="00AB21E9" w:rsidP="00AB21E9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A80" w14:textId="2F8EC01D" w:rsidR="004A5132" w:rsidRPr="00317361" w:rsidRDefault="00D14172" w:rsidP="00851603">
      <w:pPr>
        <w:numPr>
          <w:ilvl w:val="0"/>
          <w:numId w:val="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14172">
        <w:rPr>
          <w:rFonts w:ascii="Angsana New" w:hAnsi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8495A81" w14:textId="292EF8BB" w:rsidR="00822A5E" w:rsidRPr="00580C04" w:rsidRDefault="00822A5E" w:rsidP="00194545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580C04">
        <w:rPr>
          <w:rFonts w:ascii="Angsana New" w:hAnsi="Angsana New"/>
          <w:sz w:val="30"/>
          <w:szCs w:val="30"/>
          <w:cs/>
        </w:rPr>
        <w:t>เกณฑ์ในการจัดทำงบการเงิน</w:t>
      </w:r>
    </w:p>
    <w:p w14:paraId="21DF6EBA" w14:textId="5AAA6653" w:rsidR="00DD14CA" w:rsidRPr="00580C04" w:rsidRDefault="00580C04" w:rsidP="00A01A8E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580C04">
        <w:rPr>
          <w:rFonts w:ascii="Angsana New" w:hAnsi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>
        <w:rPr>
          <w:rFonts w:ascii="Angsana New" w:hAnsi="Angsana New"/>
          <w:sz w:val="30"/>
          <w:szCs w:val="30"/>
        </w:rPr>
        <w:t>2</w:t>
      </w:r>
      <w:r w:rsidRPr="00580C04">
        <w:rPr>
          <w:rFonts w:ascii="Angsana New" w:hAnsi="Angsana New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>2560</w:t>
      </w:r>
      <w:r w:rsidRPr="00580C04">
        <w:rPr>
          <w:rFonts w:ascii="Angsana New" w:hAnsi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>
        <w:rPr>
          <w:rFonts w:ascii="Angsana New" w:hAnsi="Angsana New"/>
          <w:sz w:val="30"/>
          <w:szCs w:val="30"/>
        </w:rPr>
        <w:t>2560</w:t>
      </w:r>
      <w:r w:rsidRPr="00580C04">
        <w:rPr>
          <w:rFonts w:ascii="Angsana New" w:hAnsi="Angsana New"/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>
        <w:rPr>
          <w:rFonts w:ascii="Angsana New" w:hAnsi="Angsana New"/>
          <w:sz w:val="30"/>
          <w:szCs w:val="30"/>
        </w:rPr>
        <w:t>26</w:t>
      </w:r>
      <w:r w:rsidRPr="00580C04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 w:rsidRPr="00580C04">
        <w:rPr>
          <w:rFonts w:ascii="Angsana New" w:hAnsi="Angsana New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>
        <w:rPr>
          <w:rFonts w:ascii="Angsana New" w:hAnsi="Angsana New"/>
          <w:sz w:val="30"/>
          <w:szCs w:val="30"/>
        </w:rPr>
        <w:t>3</w:t>
      </w:r>
      <w:r w:rsidRPr="00580C04">
        <w:rPr>
          <w:rFonts w:ascii="Angsana New" w:hAnsi="Angsana New"/>
          <w:sz w:val="30"/>
          <w:szCs w:val="30"/>
          <w:cs/>
        </w:rPr>
        <w:t xml:space="preserve">) พ.ศ. </w:t>
      </w:r>
      <w:r>
        <w:rPr>
          <w:rFonts w:ascii="Angsana New" w:hAnsi="Angsana New"/>
          <w:sz w:val="30"/>
          <w:szCs w:val="30"/>
          <w:lang w:val="en-US"/>
        </w:rPr>
        <w:t>2562</w:t>
      </w:r>
    </w:p>
    <w:p w14:paraId="13A7AD2A" w14:textId="354E36EF" w:rsidR="00DD14CA" w:rsidRDefault="00DD14CA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D14CA">
        <w:rPr>
          <w:rFonts w:ascii="Angsana New" w:hAnsi="Angsana New"/>
          <w:sz w:val="30"/>
          <w:szCs w:val="30"/>
          <w:cs/>
        </w:rPr>
        <w:t>งบการเงินของ</w:t>
      </w:r>
      <w:r w:rsidR="00DF2285">
        <w:rPr>
          <w:rFonts w:ascii="Angsana New" w:hAnsi="Angsana New" w:hint="cs"/>
          <w:sz w:val="30"/>
          <w:szCs w:val="30"/>
          <w:cs/>
        </w:rPr>
        <w:t>ก</w:t>
      </w:r>
      <w:r w:rsidR="000F65DF">
        <w:rPr>
          <w:rFonts w:ascii="Angsana New" w:hAnsi="Angsana New" w:hint="cs"/>
          <w:sz w:val="30"/>
          <w:szCs w:val="30"/>
          <w:cs/>
        </w:rPr>
        <w:t>ลุ่มบริษัท</w:t>
      </w:r>
      <w:r w:rsidRPr="00DD14CA">
        <w:rPr>
          <w:rFonts w:ascii="Angsana New" w:hAnsi="Angsana New"/>
          <w:sz w:val="30"/>
          <w:szCs w:val="30"/>
        </w:rPr>
        <w:t xml:space="preserve"> </w:t>
      </w:r>
      <w:r w:rsidRPr="00DD14CA">
        <w:rPr>
          <w:rFonts w:ascii="Angsana New" w:hAnsi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0A0516C7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1EA75FF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800F8AB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6135B00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1ECC71A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7D03EE3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5B54F7E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71FBDCA" w14:textId="3E94351E" w:rsidR="009D395D" w:rsidRDefault="009D395D" w:rsidP="00CD7D2E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เกณ</w:t>
      </w:r>
      <w:r w:rsidR="00CD7D2E">
        <w:rPr>
          <w:rFonts w:ascii="Angsana New" w:hAnsi="Angsana New" w:hint="cs"/>
          <w:sz w:val="30"/>
          <w:szCs w:val="30"/>
          <w:cs/>
        </w:rPr>
        <w:t>ฑ์ในการจัดทำงบการเงินรวม</w:t>
      </w:r>
    </w:p>
    <w:p w14:paraId="3D806E8A" w14:textId="56C6873B" w:rsidR="003207B4" w:rsidRDefault="00B60FD8" w:rsidP="00194545">
      <w:pPr>
        <w:pStyle w:val="ListParagraph"/>
        <w:numPr>
          <w:ilvl w:val="2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D040EA">
        <w:rPr>
          <w:rFonts w:ascii="Angsana New" w:hAnsi="Angsana New"/>
          <w:sz w:val="30"/>
          <w:szCs w:val="30"/>
          <w:cs/>
        </w:rPr>
        <w:t>งบการเงินรวมได้จัดทำขึ้นโดยรวมงบการเงินของบริษัท ฟังก์ชั่น อินเตอร์เนชั่นแนล จำกัด (มหาชน)</w:t>
      </w:r>
      <w:r w:rsidR="003D2F48" w:rsidRPr="00D040EA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040EA">
        <w:rPr>
          <w:rFonts w:ascii="Angsana New" w:hAnsi="Angsana New"/>
          <w:sz w:val="30"/>
          <w:szCs w:val="30"/>
          <w:cs/>
        </w:rPr>
        <w:t>บริษัทย่อย ดังนี้</w:t>
      </w:r>
    </w:p>
    <w:tbl>
      <w:tblPr>
        <w:tblW w:w="918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150"/>
        <w:gridCol w:w="3420"/>
        <w:gridCol w:w="2610"/>
      </w:tblGrid>
      <w:tr w:rsidR="0043037D" w:rsidRPr="00AB21E9" w14:paraId="2A19F94E" w14:textId="77777777" w:rsidTr="00AB21E9">
        <w:trPr>
          <w:tblHeader/>
        </w:trPr>
        <w:tc>
          <w:tcPr>
            <w:tcW w:w="3150" w:type="dxa"/>
          </w:tcPr>
          <w:p w14:paraId="0B0F954F" w14:textId="77777777" w:rsidR="0043037D" w:rsidRPr="00AB21E9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72BF4EA1" w14:textId="77777777" w:rsidR="0043037D" w:rsidRPr="00AB21E9" w:rsidRDefault="0043037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14:paraId="7F458C08" w14:textId="4B8DFA2B" w:rsidR="0043037D" w:rsidRPr="00AB21E9" w:rsidRDefault="0043037D" w:rsidP="0082402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อัตราส่วนของการถือหุ้น</w:t>
            </w:r>
          </w:p>
        </w:tc>
      </w:tr>
      <w:tr w:rsidR="0043037D" w:rsidRPr="00AB21E9" w14:paraId="359AD509" w14:textId="77777777" w:rsidTr="00AB21E9">
        <w:trPr>
          <w:tblHeader/>
        </w:trPr>
        <w:tc>
          <w:tcPr>
            <w:tcW w:w="3150" w:type="dxa"/>
          </w:tcPr>
          <w:p w14:paraId="417DFC7A" w14:textId="77777777" w:rsidR="0043037D" w:rsidRPr="00AB21E9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08D23C25" w14:textId="5104981D" w:rsidR="0043037D" w:rsidRPr="00AB21E9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14:paraId="0F5E7428" w14:textId="36A7FC80" w:rsidR="0043037D" w:rsidRPr="00AB21E9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(ร้อยละของจำนวนหุ้นจดทะเบียน)</w:t>
            </w:r>
          </w:p>
        </w:tc>
      </w:tr>
      <w:tr w:rsidR="0043037D" w:rsidRPr="00AB21E9" w14:paraId="30F76050" w14:textId="77777777" w:rsidTr="00AB21E9">
        <w:trPr>
          <w:tblHeader/>
        </w:trPr>
        <w:tc>
          <w:tcPr>
            <w:tcW w:w="3150" w:type="dxa"/>
          </w:tcPr>
          <w:p w14:paraId="0FEB7E15" w14:textId="08B78220" w:rsidR="0043037D" w:rsidRPr="00AB21E9" w:rsidRDefault="0043037D" w:rsidP="0043037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3420" w:type="dxa"/>
          </w:tcPr>
          <w:p w14:paraId="2A2AE701" w14:textId="55437ABF" w:rsidR="0043037D" w:rsidRPr="00AB21E9" w:rsidRDefault="0043037D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4"/>
              </w:rPr>
            </w:pPr>
            <w:r w:rsidRPr="00AB21E9">
              <w:rPr>
                <w:rFonts w:hint="cs"/>
                <w:sz w:val="24"/>
                <w:cs/>
              </w:rPr>
              <w:t>ประเภทธุรกิจ</w:t>
            </w:r>
          </w:p>
        </w:tc>
        <w:tc>
          <w:tcPr>
            <w:tcW w:w="2610" w:type="dxa"/>
          </w:tcPr>
          <w:p w14:paraId="7D082712" w14:textId="3B638676" w:rsidR="0043037D" w:rsidRPr="00AB21E9" w:rsidRDefault="00B543C7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4"/>
              </w:rPr>
            </w:pPr>
            <w:r w:rsidRPr="00AB21E9">
              <w:rPr>
                <w:sz w:val="24"/>
              </w:rPr>
              <w:t>31</w:t>
            </w:r>
            <w:r w:rsidR="0043037D" w:rsidRPr="00AB21E9">
              <w:rPr>
                <w:sz w:val="24"/>
              </w:rPr>
              <w:t xml:space="preserve"> </w:t>
            </w:r>
            <w:r w:rsidRPr="00AB21E9">
              <w:rPr>
                <w:rFonts w:hint="cs"/>
                <w:sz w:val="24"/>
                <w:cs/>
              </w:rPr>
              <w:t>ธันวาคม</w:t>
            </w:r>
            <w:r w:rsidR="0043037D" w:rsidRPr="00AB21E9">
              <w:rPr>
                <w:rFonts w:hint="cs"/>
                <w:sz w:val="24"/>
                <w:cs/>
              </w:rPr>
              <w:t xml:space="preserve"> </w:t>
            </w:r>
            <w:r w:rsidR="0043037D" w:rsidRPr="00AB21E9">
              <w:rPr>
                <w:sz w:val="24"/>
              </w:rPr>
              <w:t>256</w:t>
            </w:r>
            <w:r w:rsidR="00A746F1" w:rsidRPr="00AB21E9">
              <w:rPr>
                <w:sz w:val="24"/>
              </w:rPr>
              <w:t>6</w:t>
            </w:r>
          </w:p>
        </w:tc>
      </w:tr>
      <w:tr w:rsidR="0043037D" w:rsidRPr="00AB21E9" w14:paraId="3F73E7C1" w14:textId="77777777" w:rsidTr="00AB21E9">
        <w:trPr>
          <w:trHeight w:val="203"/>
        </w:trPr>
        <w:tc>
          <w:tcPr>
            <w:tcW w:w="3150" w:type="dxa"/>
          </w:tcPr>
          <w:p w14:paraId="1D36A179" w14:textId="3EFD1466" w:rsidR="0043037D" w:rsidRPr="00AB21E9" w:rsidRDefault="0043037D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</w:t>
            </w:r>
            <w:r w:rsidRPr="00385868">
              <w:rPr>
                <w:rFonts w:ascii="Angsana New" w:hAnsi="Angsana New"/>
                <w:sz w:val="24"/>
                <w:szCs w:val="24"/>
                <w:cs/>
              </w:rPr>
              <w:t>เทคโนโลยี</w:t>
            </w: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3420" w:type="dxa"/>
            <w:shd w:val="clear" w:color="auto" w:fill="auto"/>
          </w:tcPr>
          <w:p w14:paraId="71816683" w14:textId="5A5BDA80" w:rsidR="0043037D" w:rsidRPr="00AB21E9" w:rsidRDefault="0043037D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0E45F6E8" w14:textId="7AE13EA8" w:rsidR="0043037D" w:rsidRPr="00AB21E9" w:rsidRDefault="0043037D" w:rsidP="00B35A75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51.00</w:t>
            </w:r>
          </w:p>
        </w:tc>
      </w:tr>
      <w:tr w:rsidR="0043037D" w:rsidRPr="00AB21E9" w14:paraId="2C28C690" w14:textId="77777777" w:rsidTr="00AB21E9">
        <w:trPr>
          <w:trHeight w:val="203"/>
        </w:trPr>
        <w:tc>
          <w:tcPr>
            <w:tcW w:w="3150" w:type="dxa"/>
          </w:tcPr>
          <w:p w14:paraId="5659FCC2" w14:textId="0E045DE8" w:rsidR="0043037D" w:rsidRPr="00AB21E9" w:rsidRDefault="0043037D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3420" w:type="dxa"/>
            <w:shd w:val="clear" w:color="auto" w:fill="auto"/>
          </w:tcPr>
          <w:p w14:paraId="747E5C7F" w14:textId="2B0572DC" w:rsidR="0043037D" w:rsidRPr="00AB21E9" w:rsidRDefault="0043037D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19012288" w14:textId="0F2167A8" w:rsidR="0043037D" w:rsidRPr="00AB21E9" w:rsidRDefault="0043037D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51.00</w:t>
            </w:r>
          </w:p>
        </w:tc>
      </w:tr>
      <w:tr w:rsidR="0043037D" w:rsidRPr="00AB21E9" w14:paraId="6E7E8034" w14:textId="77777777" w:rsidTr="00AB21E9">
        <w:trPr>
          <w:trHeight w:val="203"/>
        </w:trPr>
        <w:tc>
          <w:tcPr>
            <w:tcW w:w="3150" w:type="dxa"/>
          </w:tcPr>
          <w:p w14:paraId="14988D01" w14:textId="58934062" w:rsidR="0043037D" w:rsidRPr="00AB21E9" w:rsidRDefault="0043037D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3420" w:type="dxa"/>
            <w:shd w:val="clear" w:color="auto" w:fill="auto"/>
          </w:tcPr>
          <w:p w14:paraId="597CCAC8" w14:textId="71219DF7" w:rsidR="0043037D" w:rsidRPr="00AB21E9" w:rsidRDefault="0043037D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6E97E213" w14:textId="03E801DE" w:rsidR="0043037D" w:rsidRPr="00AB21E9" w:rsidRDefault="0043037D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51.00</w:t>
            </w:r>
          </w:p>
        </w:tc>
      </w:tr>
      <w:tr w:rsidR="00B543C7" w:rsidRPr="00AB21E9" w14:paraId="39E8B439" w14:textId="77777777" w:rsidTr="00AB21E9">
        <w:trPr>
          <w:trHeight w:val="203"/>
        </w:trPr>
        <w:tc>
          <w:tcPr>
            <w:tcW w:w="3150" w:type="dxa"/>
          </w:tcPr>
          <w:p w14:paraId="409CE998" w14:textId="122F7E04" w:rsidR="00B543C7" w:rsidRPr="00AB21E9" w:rsidRDefault="00B3759B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บริษัท ฟังก์ชั่น </w:t>
            </w:r>
            <w:r w:rsidRPr="00AB21E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อินดัสทรี</w:t>
            </w: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420" w:type="dxa"/>
            <w:shd w:val="clear" w:color="auto" w:fill="auto"/>
          </w:tcPr>
          <w:p w14:paraId="5EBA54BE" w14:textId="08656A7B" w:rsidR="00B543C7" w:rsidRPr="00AB21E9" w:rsidRDefault="006D4D51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</w:rPr>
              <w:t>ให้เช่าโรงงานและการจัดพื้นที่เขตปลอดอากร (</w:t>
            </w:r>
            <w:r w:rsidRPr="00AB21E9">
              <w:rPr>
                <w:rFonts w:ascii="Angsana New" w:hAnsi="Angsana New"/>
                <w:sz w:val="24"/>
                <w:szCs w:val="24"/>
              </w:rPr>
              <w:t>FREE ZONE)</w:t>
            </w:r>
          </w:p>
        </w:tc>
        <w:tc>
          <w:tcPr>
            <w:tcW w:w="2610" w:type="dxa"/>
            <w:shd w:val="clear" w:color="auto" w:fill="auto"/>
          </w:tcPr>
          <w:p w14:paraId="2D51E5C6" w14:textId="046065EE" w:rsidR="00B543C7" w:rsidRPr="00AB21E9" w:rsidRDefault="00B3759B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</w:tr>
    </w:tbl>
    <w:p w14:paraId="47EAD063" w14:textId="77777777" w:rsidR="009E19C4" w:rsidRDefault="009E19C4" w:rsidP="00245E46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7D8B37F" w14:textId="67E55CBC" w:rsidR="009E19C4" w:rsidRDefault="009E19C4" w:rsidP="00BA24F7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BA24F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A24F7">
        <w:rPr>
          <w:rFonts w:ascii="Angsana New" w:hAnsi="Angsana New"/>
          <w:sz w:val="30"/>
          <w:szCs w:val="30"/>
        </w:rPr>
        <w:t>28</w:t>
      </w:r>
      <w:r w:rsidRPr="00BA24F7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BA24F7">
        <w:rPr>
          <w:rFonts w:ascii="Angsana New" w:hAnsi="Angsana New"/>
          <w:sz w:val="30"/>
          <w:szCs w:val="30"/>
        </w:rPr>
        <w:t>2566</w:t>
      </w:r>
      <w:r w:rsidRPr="00BA24F7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Pr="00BA24F7">
        <w:rPr>
          <w:rFonts w:ascii="Angsana New" w:hAnsi="Angsana New"/>
          <w:sz w:val="30"/>
          <w:szCs w:val="30"/>
        </w:rPr>
        <w:t>3/2566</w:t>
      </w:r>
      <w:r w:rsidRPr="00BA24F7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มีมติอนุมัติให้จัดตั้งบริษัทแห่งใหม่ในประเทศไทย จำนวน </w:t>
      </w:r>
      <w:r w:rsidRPr="00BA24F7">
        <w:rPr>
          <w:rFonts w:ascii="Angsana New" w:hAnsi="Angsana New"/>
          <w:sz w:val="30"/>
          <w:szCs w:val="30"/>
        </w:rPr>
        <w:t>3</w:t>
      </w:r>
      <w:r w:rsidRPr="00BA24F7">
        <w:rPr>
          <w:rFonts w:ascii="Angsana New" w:hAnsi="Angsana New"/>
          <w:sz w:val="30"/>
          <w:szCs w:val="30"/>
          <w:cs/>
        </w:rPr>
        <w:t xml:space="preserve"> บริษัท </w:t>
      </w:r>
      <w:r w:rsidR="001325D2" w:rsidRPr="00BA24F7">
        <w:rPr>
          <w:rFonts w:ascii="Angsana New" w:hAnsi="Angsana New" w:hint="cs"/>
          <w:sz w:val="30"/>
          <w:szCs w:val="30"/>
          <w:cs/>
        </w:rPr>
        <w:t xml:space="preserve">ในสัดส่วนร้อยละ </w:t>
      </w:r>
      <w:r w:rsidR="001325D2" w:rsidRPr="00BA24F7">
        <w:rPr>
          <w:rFonts w:ascii="Angsana New" w:hAnsi="Angsana New"/>
          <w:sz w:val="30"/>
          <w:szCs w:val="30"/>
          <w:lang w:val="en-US"/>
        </w:rPr>
        <w:t xml:space="preserve">51 </w:t>
      </w:r>
      <w:r w:rsidR="00697DD6" w:rsidRPr="00BA24F7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บริษัทได้จ่ายชำระค่าหุ้นแล้ว เป็นจำนวนเงินรวม </w:t>
      </w:r>
      <w:r w:rsidR="00584976" w:rsidRPr="00BA24F7">
        <w:rPr>
          <w:rFonts w:ascii="Angsana New" w:hAnsi="Angsana New"/>
          <w:sz w:val="30"/>
          <w:szCs w:val="30"/>
          <w:lang w:val="en-US"/>
        </w:rPr>
        <w:t>1.91</w:t>
      </w:r>
      <w:r w:rsidR="00293881" w:rsidRPr="00BA24F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ตามหมายเหตุ </w:t>
      </w:r>
      <w:r w:rsidR="00BA24F7">
        <w:rPr>
          <w:rFonts w:ascii="Angsana New" w:hAnsi="Angsana New"/>
          <w:sz w:val="30"/>
          <w:szCs w:val="30"/>
          <w:lang w:val="en-US"/>
        </w:rPr>
        <w:t>9</w:t>
      </w:r>
    </w:p>
    <w:p w14:paraId="35A89B1F" w14:textId="2585FD20" w:rsidR="00BA24F7" w:rsidRDefault="009105E6" w:rsidP="00BA24F7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9105E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12</w:t>
      </w:r>
      <w:r w:rsidRPr="009105E6">
        <w:rPr>
          <w:rFonts w:ascii="Angsana New" w:hAnsi="Angsana New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  <w:lang w:val="en-US"/>
        </w:rPr>
        <w:t>2566</w:t>
      </w:r>
      <w:r w:rsidRPr="009105E6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lang w:val="en-US"/>
        </w:rPr>
        <w:t>/2566</w:t>
      </w:r>
      <w:r w:rsidRPr="009105E6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มีมติอนุมัติให้จัดตั้งบริษัทย่อยแห่งใหม่ในประเทศไทย จำนวน 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9105E6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A24F7">
        <w:rPr>
          <w:rFonts w:ascii="Angsana New" w:hAnsi="Angsana New" w:hint="cs"/>
          <w:sz w:val="30"/>
          <w:szCs w:val="30"/>
          <w:cs/>
        </w:rPr>
        <w:t xml:space="preserve">ในสัดส่วนร้อยละ </w:t>
      </w:r>
      <w:r>
        <w:rPr>
          <w:rFonts w:ascii="Angsana New" w:hAnsi="Angsana New"/>
          <w:sz w:val="30"/>
          <w:szCs w:val="30"/>
        </w:rPr>
        <w:t>99</w:t>
      </w:r>
      <w:r w:rsidRPr="00BA24F7">
        <w:rPr>
          <w:rFonts w:ascii="Angsana New" w:hAnsi="Angsana New"/>
          <w:sz w:val="30"/>
          <w:szCs w:val="30"/>
          <w:lang w:val="en-US"/>
        </w:rPr>
        <w:t xml:space="preserve"> </w:t>
      </w:r>
      <w:r w:rsidRPr="00BA24F7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บริษัทได้จ่ายชำระค่าหุ้นแล้ว เป็นจำนวนเงินรวม </w:t>
      </w:r>
      <w:r w:rsidR="00D0657F">
        <w:rPr>
          <w:rFonts w:ascii="Angsana New" w:hAnsi="Angsana New"/>
          <w:sz w:val="30"/>
          <w:szCs w:val="30"/>
          <w:lang w:val="en-US"/>
        </w:rPr>
        <w:t>158.40</w:t>
      </w:r>
      <w:r w:rsidRPr="00BA24F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ตามหมายเหตุ </w:t>
      </w:r>
      <w:r>
        <w:rPr>
          <w:rFonts w:ascii="Angsana New" w:hAnsi="Angsana New"/>
          <w:sz w:val="30"/>
          <w:szCs w:val="30"/>
          <w:lang w:val="en-US"/>
        </w:rPr>
        <w:t>9</w:t>
      </w:r>
    </w:p>
    <w:p w14:paraId="1EC9BBDF" w14:textId="1F6ABA39" w:rsidR="003207B4" w:rsidRPr="00054A11" w:rsidRDefault="008448BD" w:rsidP="0077598C">
      <w:pPr>
        <w:spacing w:before="240" w:line="240" w:lineRule="atLeast"/>
        <w:ind w:left="900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054A11">
        <w:rPr>
          <w:rFonts w:ascii="Angsana New" w:hAnsi="Angsana New"/>
          <w:sz w:val="30"/>
          <w:szCs w:val="30"/>
          <w:u w:val="single"/>
          <w:cs/>
          <w:lang w:val="en-US"/>
        </w:rPr>
        <w:t>การสูญเสียความควบคุม</w:t>
      </w:r>
    </w:p>
    <w:p w14:paraId="6F16553F" w14:textId="4086259A" w:rsidR="008448BD" w:rsidRDefault="006E0DD6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6E0DD6">
        <w:rPr>
          <w:rFonts w:ascii="Angsana New" w:hAnsi="Angsana New"/>
          <w:sz w:val="30"/>
          <w:szCs w:val="30"/>
          <w:cs/>
          <w:lang w:val="en-US"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  กำไรหรือขาดทุนที่เกิดขึ้นจากการสูญเสียการควบคุมในบริษัทย่อยรับรู้ในกำไรหรือขาดทุน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7B43198" w14:textId="793582E1" w:rsidR="006E0DD6" w:rsidRDefault="006E0DD6" w:rsidP="00194545">
      <w:pPr>
        <w:pStyle w:val="ListParagraph"/>
        <w:numPr>
          <w:ilvl w:val="2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6E0DD6">
        <w:rPr>
          <w:rFonts w:ascii="Angsana New" w:hAnsi="Angsana New"/>
          <w:sz w:val="30"/>
          <w:szCs w:val="30"/>
          <w:cs/>
        </w:rPr>
        <w:t>กลุ่มบริษัทจะถือว่ามีการควบคุมกิจการที่เข้าไปลงทุนหรือกลุ่มบริษัทย่อยได้ หากกลุ่มบริษัทมีสิทธิได้รับหรือมีส่วนได้เสียในผลตอบแทนของ</w:t>
      </w:r>
      <w:r w:rsidR="00344104" w:rsidRPr="00344104">
        <w:rPr>
          <w:rFonts w:ascii="Angsana New" w:hAnsi="Angsana New"/>
          <w:sz w:val="30"/>
          <w:szCs w:val="30"/>
          <w:cs/>
        </w:rPr>
        <w:t>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50B53D2" w14:textId="29502C42" w:rsidR="00344104" w:rsidRDefault="00344104" w:rsidP="00D040EA">
      <w:pPr>
        <w:pStyle w:val="ListParagraph"/>
        <w:numPr>
          <w:ilvl w:val="2"/>
          <w:numId w:val="21"/>
        </w:numPr>
        <w:tabs>
          <w:tab w:val="clear" w:pos="1644"/>
          <w:tab w:val="clear" w:pos="1871"/>
          <w:tab w:val="left" w:pos="1440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344104">
        <w:rPr>
          <w:rFonts w:ascii="Angsana New" w:hAnsi="Angsana New"/>
          <w:sz w:val="30"/>
          <w:szCs w:val="30"/>
          <w:cs/>
        </w:rPr>
        <w:t>บริษัทฯนำงบการเงินของบริษัทย่อยมารวมในการจัดทำงบการเงินรวมตั้งแต่วันที่กลุ่มบริษัทมีอำนาจในการควบคุมบริษัทย่อยจนถึงวันที่กลุ่มบริษัทสิ้นสุดการควบคุมบริษัทย่อยนั้น</w:t>
      </w:r>
    </w:p>
    <w:p w14:paraId="46DCF93F" w14:textId="6E3BE937" w:rsidR="00344104" w:rsidRDefault="00F94E6A" w:rsidP="00D040EA">
      <w:pPr>
        <w:pStyle w:val="ListParagraph"/>
        <w:numPr>
          <w:ilvl w:val="2"/>
          <w:numId w:val="21"/>
        </w:numPr>
        <w:tabs>
          <w:tab w:val="clear" w:pos="1644"/>
          <w:tab w:val="clear" w:pos="1871"/>
          <w:tab w:val="left" w:pos="1440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F94E6A">
        <w:rPr>
          <w:rFonts w:ascii="Angsana New" w:hAnsi="Angsana New"/>
          <w:sz w:val="30"/>
          <w:szCs w:val="3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38A44B0" w14:textId="77777777" w:rsidR="00AB21E9" w:rsidRDefault="00AB21E9" w:rsidP="00AB21E9">
      <w:pPr>
        <w:tabs>
          <w:tab w:val="left" w:pos="1440"/>
        </w:tabs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62AA4BD6" w14:textId="77777777" w:rsidR="00AB21E9" w:rsidRDefault="00AB21E9" w:rsidP="00AB21E9">
      <w:pPr>
        <w:tabs>
          <w:tab w:val="left" w:pos="1440"/>
        </w:tabs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4F1EFD1F" w14:textId="77777777" w:rsidR="00AB21E9" w:rsidRPr="00AB21E9" w:rsidRDefault="00AB21E9" w:rsidP="00AB21E9">
      <w:pPr>
        <w:tabs>
          <w:tab w:val="left" w:pos="1440"/>
        </w:tabs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357371D3" w14:textId="6FA01088" w:rsidR="00F94E6A" w:rsidRDefault="00F94E6A" w:rsidP="00D040EA">
      <w:pPr>
        <w:pStyle w:val="ListParagraph"/>
        <w:numPr>
          <w:ilvl w:val="2"/>
          <w:numId w:val="21"/>
        </w:numPr>
        <w:tabs>
          <w:tab w:val="clear" w:pos="1644"/>
          <w:tab w:val="clear" w:pos="1871"/>
          <w:tab w:val="left" w:pos="1440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F94E6A">
        <w:rPr>
          <w:rFonts w:ascii="Angsana New" w:hAnsi="Angsana New"/>
          <w:sz w:val="30"/>
          <w:szCs w:val="30"/>
          <w:cs/>
        </w:rPr>
        <w:lastRenderedPageBreak/>
        <w:t>ยอดคงค้างระหว่างบริษัทฯ และกลุ่มบริษัท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2894BD1C" w14:textId="20175018" w:rsidR="00F94E6A" w:rsidRDefault="00F94E6A" w:rsidP="00D040EA">
      <w:pPr>
        <w:pStyle w:val="ListParagraph"/>
        <w:numPr>
          <w:ilvl w:val="2"/>
          <w:numId w:val="21"/>
        </w:numPr>
        <w:tabs>
          <w:tab w:val="clear" w:pos="1644"/>
          <w:tab w:val="clear" w:pos="1871"/>
          <w:tab w:val="left" w:pos="1440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F94E6A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4D817F53" w14:textId="77777777" w:rsidR="000B38A8" w:rsidRDefault="000B38A8" w:rsidP="00AB21E9">
      <w:pPr>
        <w:pStyle w:val="ListParagraph"/>
        <w:tabs>
          <w:tab w:val="clear" w:pos="1644"/>
          <w:tab w:val="clear" w:pos="1871"/>
          <w:tab w:val="left" w:pos="1440"/>
        </w:tabs>
        <w:spacing w:after="120" w:line="180" w:lineRule="exact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28495A88" w14:textId="3DE381CC" w:rsidR="000D13CC" w:rsidRPr="003D5A10" w:rsidRDefault="000D13CC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  <w:cs/>
        </w:rPr>
      </w:pPr>
      <w:r w:rsidRPr="003D5A10">
        <w:rPr>
          <w:rFonts w:ascii="Angsana New" w:hAnsi="Angsana New"/>
          <w:sz w:val="30"/>
          <w:szCs w:val="30"/>
          <w:cs/>
        </w:rPr>
        <w:t>มาตรฐานการรายงานทาง</w:t>
      </w:r>
      <w:r w:rsidR="00C7442D" w:rsidRPr="003D5A10">
        <w:rPr>
          <w:rFonts w:ascii="Angsana New" w:hAnsi="Angsana New"/>
          <w:sz w:val="30"/>
          <w:szCs w:val="30"/>
          <w:cs/>
        </w:rPr>
        <w:t>การเงิน</w:t>
      </w:r>
      <w:r w:rsidR="001F4BCF" w:rsidRPr="003D5A10">
        <w:rPr>
          <w:rFonts w:ascii="Angsana New" w:hAnsi="Angsana New" w:hint="cs"/>
          <w:sz w:val="30"/>
          <w:szCs w:val="30"/>
          <w:cs/>
        </w:rPr>
        <w:t>ใหม่</w:t>
      </w:r>
      <w:r w:rsidR="00C7442D" w:rsidRPr="003D5A10">
        <w:rPr>
          <w:rFonts w:ascii="Angsana New" w:hAnsi="Angsana New"/>
          <w:sz w:val="30"/>
          <w:szCs w:val="30"/>
          <w:cs/>
        </w:rPr>
        <w:t>ที่เริ่มมีผลบังคับใช้ใน</w:t>
      </w:r>
      <w:r w:rsidR="003D5A10" w:rsidRPr="003D5A10">
        <w:rPr>
          <w:rFonts w:ascii="Angsana New" w:hAnsi="Angsana New" w:hint="cs"/>
          <w:sz w:val="30"/>
          <w:szCs w:val="30"/>
          <w:cs/>
        </w:rPr>
        <w:t>ปี</w:t>
      </w:r>
      <w:r w:rsidRPr="003D5A10">
        <w:rPr>
          <w:rFonts w:ascii="Angsana New" w:hAnsi="Angsana New"/>
          <w:sz w:val="30"/>
          <w:szCs w:val="30"/>
          <w:cs/>
        </w:rPr>
        <w:t>ปัจจุบัน</w:t>
      </w:r>
    </w:p>
    <w:p w14:paraId="28495A89" w14:textId="1A182E90" w:rsidR="008C7F6C" w:rsidRPr="00A2068D" w:rsidRDefault="004F2DF8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0645C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C0645C">
        <w:rPr>
          <w:rFonts w:ascii="Angsana New" w:hAnsi="Angsana New"/>
          <w:sz w:val="30"/>
          <w:szCs w:val="30"/>
        </w:rPr>
        <w:br/>
        <w:t>1</w:t>
      </w:r>
      <w:r w:rsidRPr="00C0645C">
        <w:rPr>
          <w:rFonts w:ascii="Angsana New" w:hAnsi="Angsana New"/>
          <w:sz w:val="30"/>
          <w:szCs w:val="30"/>
          <w:cs/>
        </w:rPr>
        <w:t xml:space="preserve"> มกราคม </w:t>
      </w:r>
      <w:r w:rsidRPr="00C0645C">
        <w:rPr>
          <w:rFonts w:ascii="Angsana New" w:hAnsi="Angsana New"/>
          <w:sz w:val="30"/>
          <w:szCs w:val="30"/>
        </w:rPr>
        <w:t>2566</w:t>
      </w:r>
      <w:r w:rsidRPr="00C0645C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28495A8A" w14:textId="55F7E097" w:rsidR="000D13CC" w:rsidRDefault="003207B4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A2068D">
        <w:rPr>
          <w:rFonts w:ascii="Angsana New" w:hAnsi="Angsana New"/>
          <w:sz w:val="30"/>
          <w:szCs w:val="30"/>
          <w:cs/>
        </w:rPr>
        <w:t>การ</w:t>
      </w:r>
      <w:r w:rsidR="00E16BBE" w:rsidRPr="00A2068D">
        <w:rPr>
          <w:rFonts w:ascii="Angsana New" w:hAnsi="Angsana New"/>
          <w:sz w:val="30"/>
          <w:szCs w:val="30"/>
          <w:cs/>
        </w:rPr>
        <w:t>นำมาตรฐานการรายงานทางการเงินมาถือปฏิบัติไม่มีผลกระทบอย่างเป็นสาระสำคัญต่องบการเงิน</w:t>
      </w:r>
      <w:r w:rsidR="00E16BBE" w:rsidRPr="00A2068D">
        <w:rPr>
          <w:rFonts w:ascii="Angsana New" w:hAnsi="Angsana New" w:hint="cs"/>
          <w:sz w:val="30"/>
          <w:szCs w:val="30"/>
          <w:cs/>
        </w:rPr>
        <w:t>ของ</w:t>
      </w:r>
      <w:r w:rsidR="00F429E7" w:rsidRPr="00A2068D">
        <w:rPr>
          <w:rFonts w:ascii="Angsana New" w:hAnsi="Angsana New" w:hint="cs"/>
          <w:sz w:val="30"/>
          <w:szCs w:val="30"/>
          <w:cs/>
        </w:rPr>
        <w:t>กลุ่ม</w:t>
      </w:r>
      <w:r w:rsidR="00E16BBE">
        <w:rPr>
          <w:rFonts w:ascii="Angsana New" w:hAnsi="Angsana New" w:hint="cs"/>
          <w:sz w:val="30"/>
          <w:szCs w:val="30"/>
          <w:cs/>
        </w:rPr>
        <w:t>บริษัท</w:t>
      </w:r>
    </w:p>
    <w:p w14:paraId="28495A93" w14:textId="0950F770" w:rsidR="006E17AF" w:rsidRPr="00B0205E" w:rsidRDefault="0094520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B0205E" w:rsidRPr="00B020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295A3AD0" w14:textId="77777777" w:rsidR="00BB01DD" w:rsidRDefault="00BB01DD" w:rsidP="00BB01DD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การรับรู้รายได้และค่าใช้จ่าย</w:t>
      </w:r>
    </w:p>
    <w:p w14:paraId="058EF40A" w14:textId="77777777" w:rsidR="00BB01DD" w:rsidRPr="00EF05A3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</w:t>
      </w:r>
      <w:r w:rsidRPr="00EF05A3">
        <w:rPr>
          <w:rFonts w:ascii="Angsana New" w:hAnsi="Angsana New"/>
          <w:sz w:val="30"/>
          <w:szCs w:val="30"/>
        </w:rPr>
        <w:t xml:space="preserve"> </w:t>
      </w:r>
      <w:r w:rsidRPr="00EF05A3">
        <w:rPr>
          <w:rFonts w:ascii="Angsana New" w:hAnsi="Angsana New"/>
          <w:sz w:val="30"/>
          <w:szCs w:val="30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ดังนั้นรายได้ที่รับรู้จะปรับปรุงด้วยประมาณการรับคืนสินค้า ซึ่งประมาณการจากข้อมูลในอดีต และไม่รวมจำนวนเงินที่เก็บแทนบุคคลที่สาม ภาษีมูลค่าเพิ่ม และแสดงสุทธิจากส่วนลดการค้าและส่วนลดตามปริมาณ</w:t>
      </w:r>
    </w:p>
    <w:p w14:paraId="5834D921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รายได้ค่าบริการ รับรู้รายได้เมื่อได้ให้บริการแล้วเสร็จ</w:t>
      </w:r>
    </w:p>
    <w:p w14:paraId="7E7ABB59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รายได้ค่าเช่าสำหรับสัญญาเช่าดำเนินงาน รับรู้ในกำไรหรือขาดทุนโดยวิธีเส้นตรงตลอดอายุสัญญาเช่า</w:t>
      </w:r>
    </w:p>
    <w:p w14:paraId="457248E8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ดอกเบี้ยรับ รับรู้ตามเกณฑ์คงค้างโดยคำนึงถึงอัตราดอกเบี้ยที่แท้จริง</w:t>
      </w:r>
    </w:p>
    <w:p w14:paraId="4C63C49F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รายได้อื่นและค่าใช้จ่าย รับรู้ตามเกณฑ์คงค้าง</w:t>
      </w:r>
    </w:p>
    <w:p w14:paraId="4810B866" w14:textId="77777777" w:rsidR="00BB01DD" w:rsidRPr="00EF05A3" w:rsidRDefault="00BB01DD" w:rsidP="00BB01DD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447F0E26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หมายถึง เงินสดและเงินฝากสถาบันการเงินซึ่งถึงกำหนดจ่ายคืนภายในระยะเวลาไม่เกิน 3 เดือน และไม่ติดภาระผูกพัน</w:t>
      </w:r>
    </w:p>
    <w:p w14:paraId="74D8575A" w14:textId="77777777" w:rsidR="00AB21E9" w:rsidRDefault="00AB21E9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253389C" w14:textId="77777777" w:rsidR="00AB21E9" w:rsidRDefault="00AB21E9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124B954" w14:textId="77777777" w:rsidR="00AB21E9" w:rsidRDefault="00AB21E9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F5A7428" w14:textId="77777777" w:rsidR="00AB21E9" w:rsidRDefault="00AB21E9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94EB3A0" w14:textId="77777777" w:rsidR="00BB01DD" w:rsidRDefault="00BB01DD" w:rsidP="00BB01DD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lastRenderedPageBreak/>
        <w:t>สินค้าคงเหลือ</w:t>
      </w:r>
    </w:p>
    <w:p w14:paraId="3B4DE993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t>สินค้าคงเหลือแสดงในราคาทุนหรือมูลค่าสุทธิที่จะได้รับ แล้วแต่ราคาใดจะต่ำกว่า</w:t>
      </w:r>
    </w:p>
    <w:p w14:paraId="37068E2F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     ต้นทุนสินค้าประกอบด้วยต้นทุนที่ซื้อ ต้นทุนในการดัดแปลงหรือต้นทุนอื่น เพื่อให้สินค้าอยู่ในสถานที่และสภาพปัจจุบัน ในกรณีของสินค้าสำเร็จรูป และสินค้าระหว่างผลิตที่ผลิตเองต้นทุนสินค้ารวมการปันส่วนของค่าโสหุ้ยการผลิตอย่างเหมาะสม โดยคำนึงถึงระดับกำลังการ</w:t>
      </w:r>
      <w:r>
        <w:rPr>
          <w:rFonts w:ascii="Angsana New" w:hAnsi="Angsana New" w:hint="cs"/>
          <w:sz w:val="30"/>
          <w:szCs w:val="30"/>
          <w:cs/>
        </w:rPr>
        <w:t>ผลิตตาม</w:t>
      </w:r>
      <w:r w:rsidRPr="00C22AA1">
        <w:rPr>
          <w:rFonts w:ascii="Angsana New" w:hAnsi="Angsana New"/>
          <w:sz w:val="30"/>
          <w:szCs w:val="30"/>
          <w:cs/>
        </w:rPr>
        <w:t>ปกติ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C22AA1">
        <w:rPr>
          <w:rFonts w:ascii="Angsana New" w:hAnsi="Angsana New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C22AA1">
        <w:rPr>
          <w:rFonts w:ascii="Angsana New" w:hAnsi="Angsana New"/>
          <w:sz w:val="30"/>
          <w:szCs w:val="30"/>
          <w:cs/>
        </w:rPr>
        <w:t>ถัวเฉลี่ย</w:t>
      </w:r>
    </w:p>
    <w:p w14:paraId="11897C7D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309918C2" w14:textId="77777777" w:rsidR="00436117" w:rsidRPr="00436117" w:rsidRDefault="00436117" w:rsidP="00436117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7C57A702" w14:textId="77777777" w:rsidR="00436117" w:rsidRDefault="00436117" w:rsidP="0043611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บริษัทย่อย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หมายถึง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บริษัทที่บริษัท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ฯ </w:t>
      </w:r>
      <w:r w:rsidRPr="00E50A6D">
        <w:rPr>
          <w:rFonts w:ascii="Angsana New" w:hAnsi="Angsana New"/>
          <w:sz w:val="30"/>
          <w:szCs w:val="30"/>
          <w:cs/>
        </w:rPr>
        <w:t>มีสิทธิออกเสียงทั้งทางตรง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และทางอ้อมมากกว่ากึ่งหนึ่งของสิทธิในการออกเสียงทั้งหมด หรือมีอำนาจในการควบคุมนโยบายการเงิน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และการดำเนินงานของบริษัทย่อย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บริษัทย่อยดังกล่าวได้ถูกนำมารวมในการจัดทำงบการเงิน</w:t>
      </w:r>
      <w:r w:rsidRPr="00E50A6D">
        <w:rPr>
          <w:rFonts w:ascii="Angsana New" w:hAnsi="Angsana New" w:hint="cs"/>
          <w:sz w:val="30"/>
          <w:szCs w:val="30"/>
          <w:cs/>
        </w:rPr>
        <w:t>รวม</w:t>
      </w:r>
      <w:r w:rsidRPr="00E50A6D">
        <w:rPr>
          <w:rFonts w:ascii="Angsana New" w:hAnsi="Angsana New"/>
          <w:sz w:val="30"/>
          <w:szCs w:val="30"/>
          <w:cs/>
        </w:rPr>
        <w:t xml:space="preserve"> โดยเริ่มตั้งแต่วันที่บริษัทใหญ่มีอำนาจควบคุมจนถึงวันที่บริษัทย่อยดังกล่าวได้</w:t>
      </w:r>
      <w:r w:rsidRPr="00E50A6D">
        <w:rPr>
          <w:rFonts w:ascii="Angsana New" w:hAnsi="Angsana New" w:hint="cs"/>
          <w:sz w:val="30"/>
          <w:szCs w:val="30"/>
          <w:cs/>
        </w:rPr>
        <w:t>ถูก</w:t>
      </w:r>
      <w:r w:rsidRPr="00E50A6D">
        <w:rPr>
          <w:rFonts w:ascii="Angsana New" w:hAnsi="Angsana New"/>
          <w:sz w:val="30"/>
          <w:szCs w:val="30"/>
          <w:cs/>
        </w:rPr>
        <w:t>ขายออกไป รายการและยอดคงเหลือระหว่างกลุ่มบริษัท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ตลอดจนกำไรขาดทุนที่ยังไม่เกิดขึ้น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ได้ตัดออกจากงบการเงินรวมนี้แล้ว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 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49AF0471" w14:textId="77777777" w:rsidR="00436117" w:rsidRPr="00436117" w:rsidRDefault="00436117" w:rsidP="00436117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</w:p>
    <w:p w14:paraId="5A4A41AF" w14:textId="77777777" w:rsidR="00436117" w:rsidRPr="00436117" w:rsidRDefault="00436117" w:rsidP="0043611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/>
          <w:sz w:val="30"/>
          <w:szCs w:val="30"/>
          <w:cs/>
        </w:rPr>
        <w:t>อสังหาริมทรัพย์เพื่อการลงทุนของ</w:t>
      </w:r>
      <w:r w:rsidRPr="00436117">
        <w:rPr>
          <w:rFonts w:ascii="Angsana New" w:hAnsi="Angsana New" w:hint="cs"/>
          <w:sz w:val="30"/>
          <w:szCs w:val="30"/>
          <w:cs/>
        </w:rPr>
        <w:t>กลุ่ม</w:t>
      </w:r>
      <w:r w:rsidRPr="00436117">
        <w:rPr>
          <w:rFonts w:ascii="Angsana New" w:hAnsi="Angsana New"/>
          <w:sz w:val="30"/>
          <w:szCs w:val="30"/>
          <w:cs/>
        </w:rPr>
        <w:t>บริษัทคือ</w:t>
      </w:r>
      <w:r w:rsidRPr="00436117">
        <w:rPr>
          <w:rFonts w:ascii="Angsana New" w:hAnsi="Angsana New" w:hint="cs"/>
          <w:sz w:val="30"/>
          <w:szCs w:val="30"/>
          <w:cs/>
        </w:rPr>
        <w:t xml:space="preserve"> </w:t>
      </w:r>
      <w:r w:rsidRPr="00436117">
        <w:rPr>
          <w:rFonts w:ascii="Angsana New" w:hAnsi="Angsana New"/>
          <w:sz w:val="30"/>
          <w:szCs w:val="30"/>
          <w:cs/>
        </w:rPr>
        <w:t>ที่ดิน และอาคาร ซึ่งบริษัท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</w:t>
      </w:r>
      <w:r w:rsidRPr="00436117">
        <w:rPr>
          <w:rFonts w:ascii="Angsana New" w:hAnsi="Angsana New" w:hint="cs"/>
          <w:sz w:val="30"/>
          <w:szCs w:val="30"/>
          <w:cs/>
        </w:rPr>
        <w:t>กลุ่ม</w:t>
      </w:r>
      <w:r w:rsidRPr="00436117">
        <w:rPr>
          <w:rFonts w:ascii="Angsana New" w:hAnsi="Angsana New"/>
          <w:sz w:val="30"/>
          <w:szCs w:val="30"/>
          <w:cs/>
        </w:rPr>
        <w:t>บริษัท</w:t>
      </w:r>
    </w:p>
    <w:p w14:paraId="6DC6C038" w14:textId="77777777" w:rsidR="00436117" w:rsidRPr="00436117" w:rsidRDefault="00436117" w:rsidP="0043611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/>
          <w:sz w:val="30"/>
          <w:szCs w:val="30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CC928E3" w14:textId="77777777" w:rsidR="00436117" w:rsidRPr="00436117" w:rsidRDefault="00436117" w:rsidP="0043611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 w:hint="cs"/>
          <w:sz w:val="30"/>
          <w:szCs w:val="30"/>
          <w:cs/>
        </w:rPr>
        <w:t>กลุ่ม</w:t>
      </w:r>
      <w:r w:rsidRPr="00436117">
        <w:rPr>
          <w:rFonts w:ascii="Angsana New" w:hAnsi="Angsana New"/>
          <w:sz w:val="30"/>
          <w:szCs w:val="30"/>
          <w:cs/>
        </w:rPr>
        <w:t>บริษัท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Pr="00436117">
        <w:rPr>
          <w:rFonts w:ascii="Angsana New" w:hAnsi="Angsana New" w:hint="cs"/>
          <w:sz w:val="30"/>
          <w:szCs w:val="30"/>
          <w:cs/>
        </w:rPr>
        <w:t>กลุ่ม</w:t>
      </w:r>
      <w:r w:rsidRPr="00436117">
        <w:rPr>
          <w:rFonts w:ascii="Angsana New" w:hAnsi="Angsana New"/>
          <w:sz w:val="30"/>
          <w:szCs w:val="30"/>
          <w:cs/>
        </w:rPr>
        <w:t xml:space="preserve">บริษัทจะได้รับประโยชน์เชิงเศรษฐกิจในอนาคตในรายจ่ายนั้น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Pr="00436117">
        <w:rPr>
          <w:rFonts w:ascii="Angsana New" w:hAnsi="Angsana New" w:hint="cs"/>
          <w:sz w:val="30"/>
          <w:szCs w:val="30"/>
          <w:cs/>
        </w:rPr>
        <w:t>กลุ่ม</w:t>
      </w:r>
      <w:r w:rsidRPr="00436117">
        <w:rPr>
          <w:rFonts w:ascii="Angsana New" w:hAnsi="Angsana New"/>
          <w:sz w:val="30"/>
          <w:szCs w:val="30"/>
          <w:cs/>
        </w:rPr>
        <w:t xml:space="preserve">บริษัทจะตัดมูลค่าตามบัญชีของส่วนที่ถูกเปลี่ยนแทนออก  </w:t>
      </w:r>
    </w:p>
    <w:p w14:paraId="4C32991B" w14:textId="77777777" w:rsidR="00436117" w:rsidRPr="00436117" w:rsidRDefault="00436117" w:rsidP="0043611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/>
          <w:sz w:val="30"/>
          <w:szCs w:val="30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C287866" w14:textId="77777777" w:rsidR="00436117" w:rsidRPr="00436117" w:rsidRDefault="00436117" w:rsidP="0043611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/>
          <w:sz w:val="30"/>
          <w:szCs w:val="30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479FC7DB" w14:textId="00D006A2" w:rsidR="00436117" w:rsidRDefault="00436117" w:rsidP="003D5A10">
      <w:pPr>
        <w:spacing w:line="240" w:lineRule="atLeast"/>
        <w:ind w:left="1985"/>
        <w:rPr>
          <w:rFonts w:ascii="Angsana New" w:hAnsi="Angsana New"/>
          <w:sz w:val="30"/>
          <w:szCs w:val="30"/>
          <w:lang w:val="en-US"/>
        </w:rPr>
      </w:pPr>
      <w:r w:rsidRPr="00FF3479">
        <w:rPr>
          <w:rFonts w:ascii="Angsana New" w:hAnsi="Angsana New"/>
          <w:sz w:val="30"/>
          <w:szCs w:val="30"/>
          <w:cs/>
          <w:lang w:val="en-US"/>
        </w:rPr>
        <w:t>อาคาร</w:t>
      </w:r>
      <w:r w:rsidR="003D5A10">
        <w:rPr>
          <w:rFonts w:ascii="Angsana New" w:hAnsi="Angsana New" w:hint="cs"/>
          <w:sz w:val="30"/>
          <w:szCs w:val="30"/>
          <w:cs/>
          <w:lang w:val="en-US"/>
        </w:rPr>
        <w:t>สำนักงาน</w:t>
      </w:r>
      <w:r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ab/>
      </w:r>
      <w:r w:rsidR="003D5A10">
        <w:rPr>
          <w:rFonts w:ascii="Angsana New" w:hAnsi="Angsana New"/>
          <w:sz w:val="30"/>
          <w:szCs w:val="30"/>
          <w:cs/>
          <w:lang w:val="en-US"/>
        </w:rPr>
        <w:tab/>
      </w:r>
      <w:r w:rsidR="004E61A4">
        <w:rPr>
          <w:rFonts w:ascii="Angsana New" w:hAnsi="Angsana New"/>
          <w:sz w:val="30"/>
          <w:szCs w:val="30"/>
          <w:cs/>
          <w:lang w:val="en-US"/>
        </w:rPr>
        <w:tab/>
      </w:r>
      <w:r w:rsidR="004E61A4">
        <w:rPr>
          <w:rFonts w:ascii="Angsana New" w:hAnsi="Angsana New"/>
          <w:sz w:val="30"/>
          <w:szCs w:val="30"/>
          <w:cs/>
          <w:lang w:val="en-US"/>
        </w:rPr>
        <w:tab/>
      </w:r>
      <w:r w:rsidRPr="00A85698">
        <w:rPr>
          <w:rFonts w:ascii="Angsana New" w:hAnsi="Angsana New"/>
          <w:sz w:val="30"/>
          <w:szCs w:val="30"/>
        </w:rPr>
        <w:t>20</w:t>
      </w:r>
      <w:r w:rsidRPr="00FF34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ab/>
      </w:r>
      <w:r w:rsidRPr="00FF3479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35A0CC7F" w14:textId="77777777" w:rsidR="00AB21E9" w:rsidRDefault="00AB21E9" w:rsidP="003D5A10">
      <w:pPr>
        <w:spacing w:line="240" w:lineRule="atLeast"/>
        <w:ind w:left="1985"/>
        <w:rPr>
          <w:rFonts w:ascii="Angsana New" w:hAnsi="Angsana New"/>
          <w:sz w:val="30"/>
          <w:szCs w:val="30"/>
          <w:lang w:val="en-US"/>
        </w:rPr>
      </w:pPr>
    </w:p>
    <w:p w14:paraId="27BA66B3" w14:textId="77777777" w:rsidR="00DD7770" w:rsidRDefault="00DD7770" w:rsidP="003D5A10">
      <w:pPr>
        <w:spacing w:line="240" w:lineRule="atLeast"/>
        <w:ind w:left="1985"/>
        <w:rPr>
          <w:rFonts w:ascii="Angsana New" w:hAnsi="Angsana New"/>
          <w:sz w:val="30"/>
          <w:szCs w:val="30"/>
          <w:lang w:val="en-US"/>
        </w:rPr>
      </w:pPr>
    </w:p>
    <w:p w14:paraId="627991F6" w14:textId="77777777" w:rsidR="00BB01DD" w:rsidRDefault="00BB01DD" w:rsidP="00BB01DD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lastRenderedPageBreak/>
        <w:t>ที่ดิน อาคารและอุปกรณ์</w:t>
      </w:r>
    </w:p>
    <w:p w14:paraId="6CE1804D" w14:textId="5060CA69" w:rsidR="00BB01DD" w:rsidRDefault="0014574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B01DD" w:rsidRPr="00C22AA1">
        <w:rPr>
          <w:rFonts w:ascii="Angsana New" w:hAnsi="Angsana New"/>
          <w:sz w:val="30"/>
          <w:szCs w:val="30"/>
          <w:cs/>
        </w:rPr>
        <w:t>บริษัท แสดงราคาอาคารและอุปกรณ์ในราคาทุนหักด้วยค่าเสื่อมราคาสะสม และค่าเผื่อการด้อยค่าสะสม (ถ้ามี) ยกเว้นที่ดินและสินทรัพย์ระหว่างก่อสร้างแสดงในราคาทุนหักค่าเผื่อการด้อยค่า (ถ้ามี) โดยราคาทุนรวมถึงรายจ่ายที่เกี่ยวข้องโดยตรง เพื่อให้สินทรัพย์อยู่ในสถานที่และสภาพที่พร้อมใช้งาน</w:t>
      </w:r>
      <w:r w:rsidR="00BB01D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BB01DD" w:rsidRPr="00C22AA1">
        <w:rPr>
          <w:rFonts w:ascii="Angsana New" w:hAnsi="Angsana New"/>
          <w:sz w:val="30"/>
          <w:szCs w:val="30"/>
          <w:cs/>
        </w:rPr>
        <w:t>บริษัท คำนวณค่าเสื่อมราคาสินทรัพย์โดยวิธีเส้นตรงตามอายุการใช้งานโดยประมาณของสินทรัพย์แต่ละรายการ ซึ่งพิจารณาแต่ละส่วนประกอบแยกต่างหากจากกัน เมื่อแต่ละส่วนประกอบนั้นมีสาระสำคัญ และประมาณการอายุการใช้งานของสินทรัพย์แสดงได้ดังนี้</w:t>
      </w:r>
    </w:p>
    <w:tbl>
      <w:tblPr>
        <w:tblW w:w="5760" w:type="dxa"/>
        <w:jc w:val="center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050"/>
        <w:gridCol w:w="1710"/>
      </w:tblGrid>
      <w:tr w:rsidR="00BB01DD" w:rsidRPr="00322EB3" w14:paraId="7558F48A" w14:textId="77777777" w:rsidTr="000952F6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2204066E" w14:textId="77777777" w:rsidR="00BB01DD" w:rsidRPr="00775D86" w:rsidRDefault="00BB01D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อาคารโรงงานและสำนักงาน</w:t>
            </w:r>
          </w:p>
        </w:tc>
        <w:tc>
          <w:tcPr>
            <w:tcW w:w="1710" w:type="dxa"/>
            <w:shd w:val="clear" w:color="auto" w:fill="auto"/>
          </w:tcPr>
          <w:p w14:paraId="0F777890" w14:textId="11CDB10F" w:rsidR="00BB01DD" w:rsidRPr="00322EB3" w:rsidRDefault="000952F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</w:t>
            </w:r>
            <w:r w:rsidR="00BB01DD"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</w:t>
            </w:r>
            <w:r w:rsidR="00BB01DD"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BB01DD"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BB01DD" w:rsidRPr="00775D86" w14:paraId="0CD312A9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70AA563B" w14:textId="77777777" w:rsidR="00BB01DD" w:rsidRPr="009450DF" w:rsidRDefault="00BB01D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1BAF843" w14:textId="77777777" w:rsidR="00BB01DD" w:rsidRPr="00775D86" w:rsidRDefault="00BB01DD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5-20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BB01DD" w:rsidRPr="00775D86" w14:paraId="4AA81554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187F9B96" w14:textId="77777777" w:rsidR="00BB01DD" w:rsidRPr="00775D86" w:rsidRDefault="00BB01D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809A30" w14:textId="77777777" w:rsidR="00BB01DD" w:rsidRPr="00775D86" w:rsidRDefault="00BB01D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BB01DD" w:rsidRPr="00E50A6D" w14:paraId="418A3713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2D4714F4" w14:textId="77777777" w:rsidR="00BB01DD" w:rsidRPr="00775D86" w:rsidRDefault="00BB01D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อุปกรณ์สำนักงานและคอมพิวเตอร์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FB9B86" w14:textId="1817D378" w:rsidR="00BB01DD" w:rsidRPr="00E50A6D" w:rsidRDefault="00BB01D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="000952F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-10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BB01DD" w:rsidRPr="00E50A6D" w14:paraId="72EC65D5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6E6FB41C" w14:textId="77777777" w:rsidR="00BB01DD" w:rsidRPr="00C22AA1" w:rsidRDefault="00BB01D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5D78B4" w14:textId="77777777" w:rsidR="00BB01DD" w:rsidRPr="00E50A6D" w:rsidRDefault="00BB01D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BB01DD" w:rsidRPr="00E50A6D" w14:paraId="00C19CF9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720B916A" w14:textId="77777777" w:rsidR="00BB01DD" w:rsidRPr="00C22AA1" w:rsidRDefault="00BB01D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D68538" w14:textId="77777777" w:rsidR="00BB01DD" w:rsidRPr="00E50A6D" w:rsidRDefault="00BB01D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BB01DD" w:rsidRPr="00E50A6D" w14:paraId="28687055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1EAFB7F4" w14:textId="507A38D1" w:rsidR="00BB01DD" w:rsidRPr="00C22AA1" w:rsidRDefault="004E61A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30C7A9" w14:textId="5083E402" w:rsidR="00BB01DD" w:rsidRPr="00E50A6D" w:rsidRDefault="00BB01D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="000952F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-15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49AA2513" w14:textId="6BA27617" w:rsidR="00BB01DD" w:rsidRDefault="0014574D" w:rsidP="003B1EE8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B01DD" w:rsidRPr="00B975AD">
        <w:rPr>
          <w:rFonts w:ascii="Angsana New" w:hAnsi="Angsana New"/>
          <w:sz w:val="30"/>
          <w:szCs w:val="30"/>
          <w:cs/>
        </w:rPr>
        <w:t>บริษัท ไม่คิดค่าเสื่อมราคาสำหรับที่ดินและสินทรัพย์ระหว่างก่อสร้าง</w:t>
      </w:r>
    </w:p>
    <w:p w14:paraId="1F5D2C96" w14:textId="77777777" w:rsidR="00BB01DD" w:rsidRDefault="00BB01DD" w:rsidP="003B1EE8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t>ทุกสิ้นรอบระยะเวลาของรายงานจะทบทวนและปรับปรุงมูลค่าคงเหลือและอายุการให้ประโยชน์ของสินทรัพย์ให้เหมาะสม</w:t>
      </w:r>
    </w:p>
    <w:p w14:paraId="6E8FB226" w14:textId="28EADC77" w:rsidR="00BB01DD" w:rsidRDefault="00BB01DD" w:rsidP="003B1EE8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t>ต้นทุนของการปรับปรุงสินทรัพย์ให้ดีขึ้นอย่างสำคัญ</w:t>
      </w:r>
      <w:r w:rsidR="0014574D">
        <w:rPr>
          <w:rFonts w:ascii="Angsana New" w:hAnsi="Angsana New" w:hint="cs"/>
          <w:sz w:val="30"/>
          <w:szCs w:val="30"/>
          <w:cs/>
        </w:rPr>
        <w:t xml:space="preserve"> </w:t>
      </w:r>
      <w:r w:rsidRPr="00212E64">
        <w:rPr>
          <w:rFonts w:ascii="Angsana New" w:hAnsi="Angsana New"/>
          <w:sz w:val="30"/>
          <w:szCs w:val="30"/>
          <w:cs/>
        </w:rPr>
        <w:t>ต้นทุนที่เกิดจากการเปลี่ยนแปลงแทนส่วนประกอบของรายการ ที่ดิน อาคารและอุปกรณ์ ตามระยะเวลาที่กำหนด</w:t>
      </w:r>
      <w:r w:rsidR="0014574D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14574D" w:rsidRPr="00B975AD">
        <w:rPr>
          <w:rFonts w:ascii="Angsana New" w:hAnsi="Angsana New"/>
          <w:sz w:val="30"/>
          <w:szCs w:val="30"/>
          <w:cs/>
        </w:rPr>
        <w:t>บริษัท</w:t>
      </w:r>
      <w:r w:rsidRPr="00212E64">
        <w:rPr>
          <w:rFonts w:ascii="Angsana New" w:hAnsi="Angsana New"/>
          <w:sz w:val="30"/>
          <w:szCs w:val="30"/>
          <w:cs/>
        </w:rPr>
        <w:t xml:space="preserve">จะรับรู้ต้นทุนดังกล่าวไว้เป็นส่วนหนึ่งของราคาตามบัญชีของสินทรัพย์และคิดค่าเสื่อมราคาทั้งนี้สำหรับกรณีที่มีการเปลี่ยนแทนและได้บันทึกเป็นส่วนหนึ่งของราคาตามบัญชีของสินทรัพย์ </w:t>
      </w:r>
      <w:r w:rsidR="0014574D">
        <w:rPr>
          <w:rFonts w:ascii="Angsana New" w:hAnsi="Angsana New" w:hint="cs"/>
          <w:sz w:val="30"/>
          <w:szCs w:val="30"/>
          <w:cs/>
        </w:rPr>
        <w:t>กลุ่ม</w:t>
      </w:r>
      <w:r w:rsidR="0014574D" w:rsidRPr="00B975AD">
        <w:rPr>
          <w:rFonts w:ascii="Angsana New" w:hAnsi="Angsana New"/>
          <w:sz w:val="30"/>
          <w:szCs w:val="30"/>
          <w:cs/>
        </w:rPr>
        <w:t>บริษัท</w:t>
      </w:r>
      <w:r w:rsidRPr="00212E64">
        <w:rPr>
          <w:rFonts w:ascii="Angsana New" w:hAnsi="Angsana New"/>
          <w:sz w:val="30"/>
          <w:szCs w:val="30"/>
          <w:cs/>
        </w:rPr>
        <w:t>จะตัดมูลค่าตามบัญชีของส่วนประกอบที่ถูกเปลี่ยนแทนออก</w:t>
      </w:r>
    </w:p>
    <w:p w14:paraId="19B2563D" w14:textId="77777777" w:rsidR="00BB01DD" w:rsidRDefault="00BB01DD" w:rsidP="00BB01DD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14:paraId="69A33481" w14:textId="2BC575EE" w:rsidR="00BB01DD" w:rsidRDefault="003232C7" w:rsidP="003B1EE8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212E64">
        <w:rPr>
          <w:rFonts w:ascii="Angsana New" w:hAnsi="Angsana New"/>
          <w:sz w:val="30"/>
          <w:szCs w:val="30"/>
          <w:cs/>
        </w:rPr>
        <w:t xml:space="preserve"> แสดงราคาสินทรัพย์ไม่มีตัวตน ในราคาทุนหักด้วยค่าตัดจำหน่ายสะสมและค่าเผื่อการด้อยค่าสะสม (ถ้ามี)</w:t>
      </w:r>
    </w:p>
    <w:p w14:paraId="35222A9B" w14:textId="6520010A" w:rsidR="00BB01DD" w:rsidRDefault="003232C7" w:rsidP="003B1EE8">
      <w:pPr>
        <w:spacing w:before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212E64">
        <w:rPr>
          <w:rFonts w:ascii="Angsana New" w:hAnsi="Angsana New"/>
          <w:sz w:val="30"/>
          <w:szCs w:val="30"/>
          <w:cs/>
        </w:rPr>
        <w:t xml:space="preserve"> 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 เกิดการด้อยค่า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212E64">
        <w:rPr>
          <w:rFonts w:ascii="Angsana New" w:hAnsi="Angsana New"/>
          <w:sz w:val="30"/>
          <w:szCs w:val="30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ค่าตัดจำหน่ายรับรู้เป็นค่าใช้จ่ายในงบกำไรขาดทุนเบ็ดเสร็จ</w:t>
      </w:r>
    </w:p>
    <w:p w14:paraId="7AC94BCE" w14:textId="77777777" w:rsidR="00BB01DD" w:rsidRDefault="00BB01DD" w:rsidP="00BB01DD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5760" w:type="dxa"/>
        <w:jc w:val="center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050"/>
        <w:gridCol w:w="1710"/>
      </w:tblGrid>
      <w:tr w:rsidR="00BB01DD" w:rsidRPr="00E50A6D" w14:paraId="09985E5D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176E1354" w14:textId="77777777" w:rsidR="00BB01DD" w:rsidRPr="00C22AA1" w:rsidRDefault="00BB01D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E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10" w:type="dxa"/>
            <w:shd w:val="clear" w:color="auto" w:fill="auto"/>
          </w:tcPr>
          <w:p w14:paraId="74E829CC" w14:textId="77777777" w:rsidR="00BB01DD" w:rsidRPr="00E50A6D" w:rsidRDefault="00BB01D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0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6D3C4E50" w14:textId="77777777" w:rsidR="003B1EE8" w:rsidRDefault="003B1EE8" w:rsidP="003B1EE8">
      <w:pPr>
        <w:pStyle w:val="ListParagraph"/>
        <w:spacing w:before="24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3568D4F3" w14:textId="3ED0D9B2" w:rsidR="00BB01DD" w:rsidRDefault="00BB01DD" w:rsidP="00BB01DD">
      <w:pPr>
        <w:pStyle w:val="ListParagraph"/>
        <w:numPr>
          <w:ilvl w:val="0"/>
          <w:numId w:val="26"/>
        </w:numPr>
        <w:spacing w:before="240"/>
        <w:ind w:hanging="720"/>
        <w:jc w:val="thaiDistribute"/>
        <w:rPr>
          <w:rFonts w:ascii="Angsana New" w:hAnsi="Angsana New"/>
          <w:sz w:val="30"/>
          <w:szCs w:val="30"/>
        </w:rPr>
      </w:pPr>
      <w:r w:rsidRPr="00F46B01">
        <w:rPr>
          <w:rFonts w:ascii="Angsana New" w:hAnsi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11BE4CD7" w14:textId="62F64848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46B01">
        <w:rPr>
          <w:rFonts w:ascii="Angsana New" w:hAnsi="Angsana New"/>
          <w:sz w:val="30"/>
          <w:szCs w:val="30"/>
          <w:cs/>
        </w:rPr>
        <w:t xml:space="preserve">ทุกวันสิ้นรอบระยะเวลารายงาน </w:t>
      </w:r>
      <w:r w:rsidR="008E157D">
        <w:rPr>
          <w:rFonts w:ascii="Angsana New" w:hAnsi="Angsana New" w:hint="cs"/>
          <w:sz w:val="30"/>
          <w:szCs w:val="30"/>
          <w:cs/>
        </w:rPr>
        <w:t>กลุ่ม</w:t>
      </w:r>
      <w:r w:rsidR="008E157D" w:rsidRPr="00B975AD">
        <w:rPr>
          <w:rFonts w:ascii="Angsana New" w:hAnsi="Angsana New"/>
          <w:sz w:val="30"/>
          <w:szCs w:val="30"/>
          <w:cs/>
        </w:rPr>
        <w:t>บริษัท</w:t>
      </w:r>
      <w:r w:rsidRPr="00F46B01">
        <w:rPr>
          <w:rFonts w:ascii="Angsana New" w:hAnsi="Angsana New"/>
          <w:sz w:val="30"/>
          <w:szCs w:val="30"/>
          <w:cs/>
        </w:rPr>
        <w:t>จะทำการประเมินการด้อยค่าของที่ดิน</w:t>
      </w:r>
      <w:r w:rsidR="008E157D">
        <w:rPr>
          <w:rFonts w:ascii="Angsana New" w:hAnsi="Angsana New" w:hint="cs"/>
          <w:sz w:val="30"/>
          <w:szCs w:val="30"/>
          <w:cs/>
        </w:rPr>
        <w:t xml:space="preserve"> </w:t>
      </w:r>
      <w:r w:rsidRPr="00F46B01">
        <w:rPr>
          <w:rFonts w:ascii="Angsana New" w:hAnsi="Angsana New"/>
          <w:sz w:val="30"/>
          <w:szCs w:val="30"/>
          <w:cs/>
        </w:rPr>
        <w:t>อาคารและอุปกรณ์ สินทรัพย์สิทธิการใช้ อสังหาริมทรัพย์เพื่อการลงทุน</w:t>
      </w:r>
      <w:r w:rsidR="00DB1D62">
        <w:rPr>
          <w:rFonts w:ascii="Angsana New" w:hAnsi="Angsana New" w:hint="cs"/>
          <w:sz w:val="30"/>
          <w:szCs w:val="30"/>
          <w:cs/>
        </w:rPr>
        <w:t>และ</w:t>
      </w:r>
      <w:r w:rsidRPr="00F46B01">
        <w:rPr>
          <w:rFonts w:ascii="Angsana New" w:hAnsi="Angsana New"/>
          <w:sz w:val="30"/>
          <w:szCs w:val="30"/>
          <w:cs/>
        </w:rPr>
        <w:t>สินทรัพย์ที่ไม่มีตัวตนของ</w:t>
      </w:r>
      <w:r w:rsidR="00DB1D62">
        <w:rPr>
          <w:rFonts w:ascii="Angsana New" w:hAnsi="Angsana New" w:hint="cs"/>
          <w:sz w:val="30"/>
          <w:szCs w:val="30"/>
          <w:cs/>
        </w:rPr>
        <w:t>กลุ่ม</w:t>
      </w:r>
      <w:r w:rsidR="00DB1D62" w:rsidRPr="00B975AD">
        <w:rPr>
          <w:rFonts w:ascii="Angsana New" w:hAnsi="Angsana New"/>
          <w:sz w:val="30"/>
          <w:szCs w:val="30"/>
          <w:cs/>
        </w:rPr>
        <w:t>บริษัท</w:t>
      </w:r>
      <w:r w:rsidRPr="00F46B01">
        <w:rPr>
          <w:rFonts w:ascii="Angsana New" w:hAnsi="Angsana New"/>
          <w:sz w:val="30"/>
          <w:szCs w:val="30"/>
          <w:cs/>
        </w:rPr>
        <w:t xml:space="preserve"> หากมีข้อบ่งชี้ว่าสินทรัพย์ดังกล่าวอาจด้อยค่า</w:t>
      </w:r>
      <w:r w:rsidR="008E157D">
        <w:rPr>
          <w:rFonts w:ascii="Angsana New" w:hAnsi="Angsana New" w:hint="cs"/>
          <w:sz w:val="30"/>
          <w:szCs w:val="30"/>
          <w:cs/>
        </w:rPr>
        <w:t xml:space="preserve"> </w:t>
      </w:r>
      <w:r w:rsidRPr="00F46B01">
        <w:rPr>
          <w:rFonts w:ascii="Angsana New" w:hAnsi="Angsana New"/>
          <w:sz w:val="30"/>
          <w:szCs w:val="30"/>
          <w:cs/>
        </w:rPr>
        <w:t xml:space="preserve">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 </w:t>
      </w:r>
      <w:r w:rsidR="008E157D">
        <w:rPr>
          <w:rFonts w:ascii="Angsana New" w:hAnsi="Angsana New" w:hint="cs"/>
          <w:sz w:val="30"/>
          <w:szCs w:val="30"/>
          <w:cs/>
        </w:rPr>
        <w:t>กลุ่ม</w:t>
      </w:r>
      <w:r w:rsidR="008E157D" w:rsidRPr="00B975AD">
        <w:rPr>
          <w:rFonts w:ascii="Angsana New" w:hAnsi="Angsana New"/>
          <w:sz w:val="30"/>
          <w:szCs w:val="30"/>
          <w:cs/>
        </w:rPr>
        <w:t>บริษัท</w:t>
      </w:r>
      <w:r w:rsidRPr="00F46B01">
        <w:rPr>
          <w:rFonts w:ascii="Angsana New" w:hAnsi="Angsana New"/>
          <w:sz w:val="30"/>
          <w:szCs w:val="30"/>
          <w:cs/>
        </w:rPr>
        <w:t xml:space="preserve">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C96906C" w14:textId="2C8D5C31" w:rsidR="00BB01DD" w:rsidRDefault="00DB1D62" w:rsidP="00BB01DD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B01DD" w:rsidRPr="00F46B01">
        <w:rPr>
          <w:rFonts w:ascii="Angsana New" w:hAnsi="Angsana New"/>
          <w:sz w:val="30"/>
          <w:szCs w:val="30"/>
          <w:cs/>
        </w:rPr>
        <w:t>จะรับรู้รายการขาดทุนจากการด้อยค่าในงบกำไรขาดทุน</w:t>
      </w:r>
    </w:p>
    <w:p w14:paraId="472F618A" w14:textId="77777777" w:rsidR="00BB01DD" w:rsidRDefault="00BB01DD" w:rsidP="00BB01DD">
      <w:pPr>
        <w:pStyle w:val="ListParagraph"/>
        <w:numPr>
          <w:ilvl w:val="0"/>
          <w:numId w:val="26"/>
        </w:numPr>
        <w:spacing w:before="240"/>
        <w:ind w:hanging="720"/>
        <w:jc w:val="thaiDistribute"/>
        <w:rPr>
          <w:rFonts w:ascii="Angsana New" w:hAnsi="Angsana New"/>
          <w:sz w:val="30"/>
          <w:szCs w:val="30"/>
        </w:rPr>
      </w:pPr>
      <w:r w:rsidRPr="001F4245">
        <w:rPr>
          <w:rFonts w:ascii="Angsana New" w:hAnsi="Angsana New"/>
          <w:sz w:val="30"/>
          <w:szCs w:val="30"/>
          <w:cs/>
        </w:rPr>
        <w:t>การบันทึกต้นทุนการกู้ยืมเป็นราคาทุนของสินทรัพย์</w:t>
      </w:r>
    </w:p>
    <w:p w14:paraId="7FBDD0F5" w14:textId="5C9AD757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F4245">
        <w:rPr>
          <w:rFonts w:ascii="Angsana New" w:hAnsi="Angsana New"/>
          <w:sz w:val="30"/>
          <w:szCs w:val="30"/>
          <w:cs/>
        </w:rPr>
        <w:t>ต้นทุนการกู้ยืมจะตั้งเป็นราคาทุนของสินทรัพย์เมื่อ</w:t>
      </w:r>
      <w:r w:rsidR="00345300">
        <w:rPr>
          <w:rFonts w:ascii="Angsana New" w:hAnsi="Angsana New" w:hint="cs"/>
          <w:sz w:val="30"/>
          <w:szCs w:val="30"/>
          <w:cs/>
        </w:rPr>
        <w:t>กลุ่ม</w:t>
      </w:r>
      <w:r w:rsidR="00345300" w:rsidRPr="00B975AD">
        <w:rPr>
          <w:rFonts w:ascii="Angsana New" w:hAnsi="Angsana New"/>
          <w:sz w:val="30"/>
          <w:szCs w:val="30"/>
          <w:cs/>
        </w:rPr>
        <w:t>บริษัท</w:t>
      </w:r>
      <w:r w:rsidRPr="001F4245">
        <w:rPr>
          <w:rFonts w:ascii="Angsana New" w:hAnsi="Angsana New"/>
          <w:sz w:val="30"/>
          <w:szCs w:val="30"/>
          <w:cs/>
        </w:rPr>
        <w:t xml:space="preserve"> มีต้นทุนการกู้ยืมที่เกิดขึ้นจริงเกี่ยวกับสินทรัพย์ที่จำต้องอาศัยระยะเวลาช่วงหนึ่งก่อนที่สินทรัพย์นั้นพร้อมที่จะใช้งาน  การตั้งต้นทุนการกู้ยืมเป็นราคาทุนของสินทรัพย์ จะหยุดเมื่อสินทรัพย์นั้นพร้อมที่จะใช้งาน</w:t>
      </w:r>
    </w:p>
    <w:p w14:paraId="5D785CB3" w14:textId="77777777" w:rsidR="00BB01DD" w:rsidRDefault="00BB01DD" w:rsidP="00BB01DD">
      <w:pPr>
        <w:pStyle w:val="ListParagraph"/>
        <w:numPr>
          <w:ilvl w:val="0"/>
          <w:numId w:val="26"/>
        </w:numPr>
        <w:spacing w:before="240"/>
        <w:ind w:hanging="720"/>
        <w:jc w:val="thaiDistribute"/>
        <w:rPr>
          <w:rFonts w:ascii="Angsana New" w:hAnsi="Angsana New"/>
          <w:sz w:val="30"/>
          <w:szCs w:val="30"/>
        </w:rPr>
      </w:pPr>
      <w:r w:rsidRPr="00193E79">
        <w:rPr>
          <w:rFonts w:ascii="Angsana New" w:hAnsi="Angsana New"/>
          <w:sz w:val="30"/>
          <w:szCs w:val="30"/>
          <w:cs/>
        </w:rPr>
        <w:t>สัญญาเช่า</w:t>
      </w:r>
    </w:p>
    <w:p w14:paraId="6D892FCB" w14:textId="6138B64F" w:rsidR="00BB01DD" w:rsidRDefault="006709DA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B01DD" w:rsidRPr="00193E79">
        <w:rPr>
          <w:rFonts w:ascii="Angsana New" w:hAnsi="Angsana New"/>
          <w:sz w:val="30"/>
          <w:szCs w:val="30"/>
          <w:cs/>
        </w:rPr>
        <w:t>บริษัทในฐานะผู้เช่า</w:t>
      </w:r>
    </w:p>
    <w:p w14:paraId="42FB66BF" w14:textId="77777777" w:rsidR="00BB01DD" w:rsidRPr="00193E79" w:rsidRDefault="00BB01DD" w:rsidP="00BB01DD">
      <w:pPr>
        <w:spacing w:line="240" w:lineRule="atLeast"/>
        <w:ind w:left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193E79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41A18BB9" w14:textId="60B65FFE" w:rsidR="00BB01DD" w:rsidRDefault="00345300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193E79">
        <w:rPr>
          <w:rFonts w:ascii="Angsana New" w:hAnsi="Angsana New"/>
          <w:sz w:val="30"/>
          <w:szCs w:val="30"/>
          <w:cs/>
        </w:rPr>
        <w:t xml:space="preserve"> 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 ราคาทุนของสินทรัพย์สิทธิการใช้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B01DD" w:rsidRPr="00193E79">
        <w:rPr>
          <w:rFonts w:ascii="Angsana New" w:hAnsi="Angsana New"/>
          <w:sz w:val="30"/>
          <w:szCs w:val="30"/>
          <w:cs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ต้นทุนทางตรงเริ่มแรกที่เกิดขึ้นจำนวนเงินที่จ่ายชำระตามสัญญาเช่า ณ วันที่สัญญาเช่าเริ่มมีผล หรือก่อนวันที่สัญญาเช่าเริ่มมีผล และหักด้วยสิ่งจูงใจตามสัญญาเช่าที่ได้รับ</w:t>
      </w:r>
    </w:p>
    <w:p w14:paraId="6D7A05FB" w14:textId="51654262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93E79">
        <w:rPr>
          <w:rFonts w:ascii="Angsana New" w:hAnsi="Angsana New"/>
          <w:sz w:val="30"/>
          <w:szCs w:val="30"/>
          <w:cs/>
        </w:rPr>
        <w:t>หาก</w:t>
      </w:r>
      <w:r w:rsidR="00727D8B">
        <w:rPr>
          <w:rFonts w:ascii="Angsana New" w:hAnsi="Angsana New" w:hint="cs"/>
          <w:sz w:val="30"/>
          <w:szCs w:val="30"/>
          <w:cs/>
        </w:rPr>
        <w:t>กลุ่ม</w:t>
      </w:r>
      <w:r w:rsidR="00727D8B" w:rsidRPr="00B975AD">
        <w:rPr>
          <w:rFonts w:ascii="Angsana New" w:hAnsi="Angsana New"/>
          <w:sz w:val="30"/>
          <w:szCs w:val="30"/>
          <w:cs/>
        </w:rPr>
        <w:t>บริษัท</w:t>
      </w:r>
      <w:r w:rsidRPr="00193E79">
        <w:rPr>
          <w:rFonts w:ascii="Angsana New" w:hAnsi="Angsana New"/>
          <w:sz w:val="30"/>
          <w:szCs w:val="30"/>
          <w:cs/>
        </w:rPr>
        <w:t xml:space="preserve"> 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DF60DB">
        <w:rPr>
          <w:rFonts w:ascii="Angsana New" w:hAnsi="Angsana New" w:hint="cs"/>
          <w:sz w:val="30"/>
          <w:szCs w:val="30"/>
          <w:cs/>
        </w:rPr>
        <w:t>กลุ่ม</w:t>
      </w:r>
      <w:r w:rsidR="00DF60DB" w:rsidRPr="00B975AD">
        <w:rPr>
          <w:rFonts w:ascii="Angsana New" w:hAnsi="Angsana New"/>
          <w:sz w:val="30"/>
          <w:szCs w:val="30"/>
          <w:cs/>
        </w:rPr>
        <w:t>บริษัท</w:t>
      </w:r>
      <w:r w:rsidR="00DF60DB">
        <w:rPr>
          <w:rFonts w:ascii="Angsana New" w:hAnsi="Angsana New" w:hint="cs"/>
          <w:sz w:val="30"/>
          <w:szCs w:val="30"/>
          <w:cs/>
        </w:rPr>
        <w:t xml:space="preserve"> </w:t>
      </w:r>
      <w:r w:rsidRPr="00193E79">
        <w:rPr>
          <w:rFonts w:ascii="Angsana New" w:hAnsi="Angsana New"/>
          <w:sz w:val="30"/>
          <w:szCs w:val="30"/>
          <w:cs/>
        </w:rPr>
        <w:t>เมื่อสิ้นสุดอายุสัญญาเช่า</w:t>
      </w:r>
      <w:r w:rsidR="00727D8B">
        <w:rPr>
          <w:rFonts w:ascii="Angsana New" w:hAnsi="Angsana New" w:hint="cs"/>
          <w:sz w:val="30"/>
          <w:szCs w:val="30"/>
          <w:cs/>
        </w:rPr>
        <w:t xml:space="preserve"> </w:t>
      </w:r>
      <w:r w:rsidRPr="00193E79">
        <w:rPr>
          <w:rFonts w:ascii="Angsana New" w:hAnsi="Angsana New"/>
          <w:sz w:val="30"/>
          <w:szCs w:val="30"/>
          <w:cs/>
        </w:rPr>
        <w:t>สินทรัพย์สิทธิการใช้จะถูกคิดค่าเสื่อมราคาโดยคำนวณจากราคาทุน โดยวิธีเส้นตรงตามประมาณการอายุสัญญาเช่าหรืออายุการให้ประโยชน์โดยประมาณของสินทรัพย์ แล้วแต่ระยะเวลาใดจะสั้นกว่า ดังนี้</w:t>
      </w:r>
    </w:p>
    <w:tbl>
      <w:tblPr>
        <w:tblW w:w="5760" w:type="dxa"/>
        <w:jc w:val="center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050"/>
        <w:gridCol w:w="1710"/>
      </w:tblGrid>
      <w:tr w:rsidR="00BB01DD" w:rsidRPr="00E50A6D" w14:paraId="34916523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7D445CD9" w14:textId="77777777" w:rsidR="00BB01DD" w:rsidRPr="00C22AA1" w:rsidRDefault="00BB01D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93E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สิทธิการเช่าเครื่องมือเครื่องใช้</w:t>
            </w:r>
          </w:p>
        </w:tc>
        <w:tc>
          <w:tcPr>
            <w:tcW w:w="1710" w:type="dxa"/>
            <w:shd w:val="clear" w:color="auto" w:fill="auto"/>
          </w:tcPr>
          <w:p w14:paraId="42AAFBF9" w14:textId="77777777" w:rsidR="00BB01DD" w:rsidRPr="00E50A6D" w:rsidRDefault="00BB01D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3E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 </w:t>
            </w:r>
            <w:r w:rsidRPr="00193E7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48E1B5D9" w14:textId="72EBB501" w:rsidR="00BB01DD" w:rsidRDefault="00BB01DD" w:rsidP="00990552">
      <w:pPr>
        <w:spacing w:before="12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93E79">
        <w:rPr>
          <w:rFonts w:ascii="Angsana New" w:hAnsi="Angsana New"/>
          <w:sz w:val="30"/>
          <w:szCs w:val="30"/>
          <w:cs/>
        </w:rPr>
        <w:t>หากความเป็นเจ้าของในสินทรัพย์อ้างอิงได้โอนให้กับ</w:t>
      </w:r>
      <w:r w:rsidR="00DF60DB">
        <w:rPr>
          <w:rFonts w:ascii="Angsana New" w:hAnsi="Angsana New" w:hint="cs"/>
          <w:sz w:val="30"/>
          <w:szCs w:val="30"/>
          <w:cs/>
        </w:rPr>
        <w:t>กลุ่ม</w:t>
      </w:r>
      <w:r w:rsidR="00DF60DB" w:rsidRPr="00B975AD">
        <w:rPr>
          <w:rFonts w:ascii="Angsana New" w:hAnsi="Angsana New"/>
          <w:sz w:val="30"/>
          <w:szCs w:val="30"/>
          <w:cs/>
        </w:rPr>
        <w:t>บริษัท</w:t>
      </w:r>
      <w:r w:rsidRPr="00193E79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957E215" w14:textId="77777777" w:rsidR="003B1EE8" w:rsidRDefault="003B1EE8" w:rsidP="00990552">
      <w:pPr>
        <w:spacing w:before="12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87D017F" w14:textId="77777777" w:rsidR="003B1EE8" w:rsidRDefault="003B1EE8" w:rsidP="00990552">
      <w:pPr>
        <w:spacing w:before="12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60A2046" w14:textId="77777777" w:rsidR="00BB01DD" w:rsidRPr="00422636" w:rsidRDefault="00BB01DD" w:rsidP="0077598C">
      <w:pPr>
        <w:spacing w:line="240" w:lineRule="atLeast"/>
        <w:ind w:left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263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1D84DA20" w14:textId="586836EA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ณ วันที่สัญญาเช่าเริ่มมีผล</w:t>
      </w:r>
      <w:r w:rsidR="00DF60DB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DF60DB"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</w:t>
      </w:r>
      <w:r w:rsidR="00EE2B10">
        <w:rPr>
          <w:rFonts w:ascii="Angsana New" w:hAnsi="Angsana New" w:hint="cs"/>
          <w:sz w:val="30"/>
          <w:szCs w:val="30"/>
          <w:cs/>
        </w:rPr>
        <w:t>กลุ่ม</w:t>
      </w:r>
      <w:r w:rsidR="00EE2B10"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 xml:space="preserve"> หลังจากวันที่สัญญาเช่าเริ่มมีผล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</w:t>
      </w:r>
      <w:r w:rsidR="00EE2B10">
        <w:rPr>
          <w:rFonts w:ascii="Angsana New" w:hAnsi="Angsana New" w:hint="cs"/>
          <w:sz w:val="30"/>
          <w:szCs w:val="30"/>
          <w:cs/>
        </w:rPr>
        <w:t xml:space="preserve"> </w:t>
      </w:r>
      <w:r w:rsidRPr="00422636">
        <w:rPr>
          <w:rFonts w:ascii="Angsana New" w:hAnsi="Angsana New"/>
          <w:sz w:val="30"/>
          <w:szCs w:val="30"/>
          <w:cs/>
        </w:rPr>
        <w:t>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CB0B60D" w14:textId="77777777" w:rsidR="00BB01DD" w:rsidRDefault="00BB01DD" w:rsidP="00000D9B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7244BB94" w14:textId="0AB295CC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</w:t>
      </w:r>
      <w:r w:rsidR="00EE2B10">
        <w:rPr>
          <w:rFonts w:ascii="Angsana New" w:hAnsi="Angsana New" w:hint="cs"/>
          <w:sz w:val="30"/>
          <w:szCs w:val="30"/>
          <w:cs/>
        </w:rPr>
        <w:t>กลุ่ม</w:t>
      </w:r>
      <w:r w:rsidR="00EE2B10"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 xml:space="preserve"> หมายถึง บุคคลหรือกิจการที่มีอำนาจควบคุม</w:t>
      </w:r>
      <w:r w:rsidR="00EE2B10">
        <w:rPr>
          <w:rFonts w:ascii="Angsana New" w:hAnsi="Angsana New" w:hint="cs"/>
          <w:sz w:val="30"/>
          <w:szCs w:val="30"/>
          <w:cs/>
        </w:rPr>
        <w:t>กลุ่ม</w:t>
      </w:r>
      <w:r w:rsidR="00EE2B10" w:rsidRPr="00B975AD">
        <w:rPr>
          <w:rFonts w:ascii="Angsana New" w:hAnsi="Angsana New"/>
          <w:sz w:val="30"/>
          <w:szCs w:val="30"/>
          <w:cs/>
        </w:rPr>
        <w:t>บริษัท</w:t>
      </w:r>
      <w:r w:rsidR="00EE2B10">
        <w:rPr>
          <w:rFonts w:ascii="Angsana New" w:hAnsi="Angsana New" w:hint="cs"/>
          <w:sz w:val="30"/>
          <w:szCs w:val="30"/>
          <w:cs/>
        </w:rPr>
        <w:t xml:space="preserve"> </w:t>
      </w:r>
      <w:r w:rsidRPr="00422636">
        <w:rPr>
          <w:rFonts w:ascii="Angsana New" w:hAnsi="Angsana New"/>
          <w:sz w:val="30"/>
          <w:szCs w:val="30"/>
          <w:cs/>
        </w:rPr>
        <w:t>หรือ ถูกควบคุมโดย</w:t>
      </w:r>
      <w:r w:rsidR="0037758D">
        <w:rPr>
          <w:rFonts w:ascii="Angsana New" w:hAnsi="Angsana New" w:hint="cs"/>
          <w:sz w:val="30"/>
          <w:szCs w:val="30"/>
          <w:cs/>
        </w:rPr>
        <w:t>กลุ่ม</w:t>
      </w:r>
      <w:r w:rsidR="0037758D"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 xml:space="preserve"> ไม่ว่าจะเป็นทางตรงหรือทางอ้อมหรืออยู่ภายใต้การควบคุมเดียวกันกับ</w:t>
      </w:r>
      <w:r w:rsidR="0037758D">
        <w:rPr>
          <w:rFonts w:ascii="Angsana New" w:hAnsi="Angsana New" w:hint="cs"/>
          <w:sz w:val="30"/>
          <w:szCs w:val="30"/>
          <w:cs/>
        </w:rPr>
        <w:t>กลุ่ม</w:t>
      </w:r>
      <w:r w:rsidR="0037758D"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 xml:space="preserve"> นอกจากนี้บุคคลหรือกิจการที่เกี่ยวข้องกัน ยังหมายรวมถึงบริษัทร่วมและบุคคลซึ่งมีอิทธิพลอย่างเป็นสาระสำคัญกับ</w:t>
      </w:r>
      <w:r w:rsidR="0037758D">
        <w:rPr>
          <w:rFonts w:ascii="Angsana New" w:hAnsi="Angsana New" w:hint="cs"/>
          <w:sz w:val="30"/>
          <w:szCs w:val="30"/>
          <w:cs/>
        </w:rPr>
        <w:t>กลุ่ม</w:t>
      </w:r>
      <w:r w:rsidR="0037758D" w:rsidRPr="00B975AD">
        <w:rPr>
          <w:rFonts w:ascii="Angsana New" w:hAnsi="Angsana New"/>
          <w:sz w:val="30"/>
          <w:szCs w:val="30"/>
          <w:cs/>
        </w:rPr>
        <w:t>บริษัท</w:t>
      </w:r>
      <w:r w:rsidR="0037758D">
        <w:rPr>
          <w:rFonts w:ascii="Angsana New" w:hAnsi="Angsana New" w:hint="cs"/>
          <w:sz w:val="30"/>
          <w:szCs w:val="30"/>
          <w:cs/>
        </w:rPr>
        <w:t xml:space="preserve"> </w:t>
      </w:r>
      <w:r w:rsidRPr="00422636">
        <w:rPr>
          <w:rFonts w:ascii="Angsana New" w:hAnsi="Angsana New"/>
          <w:sz w:val="30"/>
          <w:szCs w:val="30"/>
          <w:cs/>
        </w:rPr>
        <w:t>ผู้บริหารคนสำคัญ  กรรมการหรือพนักงานของ</w:t>
      </w:r>
      <w:r w:rsidR="0037758D">
        <w:rPr>
          <w:rFonts w:ascii="Angsana New" w:hAnsi="Angsana New" w:hint="cs"/>
          <w:sz w:val="30"/>
          <w:szCs w:val="30"/>
          <w:cs/>
        </w:rPr>
        <w:t>กลุ่ม</w:t>
      </w:r>
      <w:r w:rsidR="0037758D"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 xml:space="preserve"> ที่มีอำนาจในการวางแผนและควบคุมการดำเนินงานของ</w:t>
      </w:r>
      <w:r w:rsidR="0037758D">
        <w:rPr>
          <w:rFonts w:ascii="Angsana New" w:hAnsi="Angsana New" w:hint="cs"/>
          <w:sz w:val="30"/>
          <w:szCs w:val="30"/>
          <w:cs/>
        </w:rPr>
        <w:t>กลุ่ม</w:t>
      </w:r>
      <w:r w:rsidR="0037758D" w:rsidRPr="00B975AD">
        <w:rPr>
          <w:rFonts w:ascii="Angsana New" w:hAnsi="Angsana New"/>
          <w:sz w:val="30"/>
          <w:szCs w:val="30"/>
          <w:cs/>
        </w:rPr>
        <w:t>บริษัท</w:t>
      </w:r>
    </w:p>
    <w:p w14:paraId="6990C126" w14:textId="77777777" w:rsidR="00BB01DD" w:rsidRDefault="00BB01DD" w:rsidP="00BB01DD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ประมาณการหนี้สิน</w:t>
      </w:r>
    </w:p>
    <w:p w14:paraId="714EABCA" w14:textId="4B66ECBD" w:rsidR="00BB01DD" w:rsidRDefault="00796462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422636">
        <w:rPr>
          <w:rFonts w:ascii="Angsana New" w:hAnsi="Angsana New"/>
          <w:sz w:val="30"/>
          <w:szCs w:val="30"/>
          <w:cs/>
        </w:rPr>
        <w:t xml:space="preserve"> 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ภาระผูกพัน และจำนวนที่ต้องจ่ายสามารถประมาณการได้อย่างน่าเชื่อถือ หาก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422636">
        <w:rPr>
          <w:rFonts w:ascii="Angsana New" w:hAnsi="Angsana New"/>
          <w:sz w:val="30"/>
          <w:szCs w:val="30"/>
          <w:cs/>
        </w:rPr>
        <w:t>คาดว่าจะได้รับคืนรายจ่ายที่จ่ายชำระไปเพื่อประมาณการหนี้สินทั้งหมดหรือบางส่วนอย่างแน่นอน</w:t>
      </w:r>
      <w:r w:rsidR="00BB01D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422636">
        <w:rPr>
          <w:rFonts w:ascii="Angsana New" w:hAnsi="Angsana New"/>
          <w:sz w:val="30"/>
          <w:szCs w:val="30"/>
          <w:cs/>
        </w:rPr>
        <w:t>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72214E2E" w14:textId="589403A0" w:rsidR="00BB01DD" w:rsidRDefault="00BB01DD" w:rsidP="00BB01DD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ประมาณการและข้อสมมติฐานที่อาจมีความเสี่ยงต่อการปรับปรุงบัญชีในปีถัดไปต่อมูลค่าสินทรัพย์ยกไป ณ วันที่ในงบแสดงฐานะการเงิน ได้แก่</w:t>
      </w:r>
      <w:r w:rsidR="00E73E15">
        <w:rPr>
          <w:rFonts w:ascii="Angsana New" w:hAnsi="Angsana New" w:hint="cs"/>
          <w:sz w:val="30"/>
          <w:szCs w:val="30"/>
          <w:cs/>
        </w:rPr>
        <w:t xml:space="preserve"> </w:t>
      </w:r>
      <w:r w:rsidRPr="00422636">
        <w:rPr>
          <w:rFonts w:ascii="Angsana New" w:hAnsi="Angsana New"/>
          <w:sz w:val="30"/>
          <w:szCs w:val="30"/>
          <w:cs/>
        </w:rPr>
        <w:t xml:space="preserve">หนี้สินผลประโยชน์ของพนักงาน เป็นมูลค่าที่ประมาณการโดยผู้เชี่ยวชาญตามหลักคณิตศาสตร์ประกันภัย และผู้บริหารให้การรับรอง การประมาณการในเรื่องนี้ค่อนข้างมีความไม่แน่นอนอันเนื่องมาจากลักษณะของโครงการที่มีระยะเวลายาว (หมายเหตุ </w:t>
      </w:r>
      <w:r w:rsidRPr="00422636">
        <w:rPr>
          <w:rFonts w:ascii="Angsana New" w:hAnsi="Angsana New"/>
          <w:sz w:val="30"/>
          <w:szCs w:val="30"/>
        </w:rPr>
        <w:t>3.1</w:t>
      </w:r>
      <w:r w:rsidR="00E73E15">
        <w:rPr>
          <w:rFonts w:ascii="Angsana New" w:hAnsi="Angsana New" w:hint="cs"/>
          <w:sz w:val="30"/>
          <w:szCs w:val="30"/>
          <w:cs/>
        </w:rPr>
        <w:t>3</w:t>
      </w:r>
      <w:r w:rsidRPr="00422636">
        <w:rPr>
          <w:rFonts w:ascii="Angsana New" w:hAnsi="Angsana New"/>
          <w:sz w:val="30"/>
          <w:szCs w:val="30"/>
        </w:rPr>
        <w:t xml:space="preserve">.2) </w:t>
      </w:r>
      <w:r w:rsidRPr="00422636">
        <w:rPr>
          <w:rFonts w:ascii="Angsana New" w:hAnsi="Angsana New"/>
          <w:sz w:val="30"/>
          <w:szCs w:val="30"/>
          <w:cs/>
        </w:rPr>
        <w:t>การประมาณการในเรื่องอื่นๆ  ได้ถูกเปิดเผยในแต่ละส่วนที่เกี่ยวข้องของหมายเหตุประกอบงบการเงินนี้</w:t>
      </w:r>
    </w:p>
    <w:p w14:paraId="02C126D6" w14:textId="77777777" w:rsidR="00BB01DD" w:rsidRDefault="00BB01DD" w:rsidP="00BB01DD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46FB976A" w14:textId="77777777" w:rsidR="00BB01DD" w:rsidRPr="007C300F" w:rsidRDefault="00BB01DD" w:rsidP="00BB01DD">
      <w:pPr>
        <w:pStyle w:val="ListParagraph"/>
        <w:numPr>
          <w:ilvl w:val="2"/>
          <w:numId w:val="28"/>
        </w:numPr>
        <w:tabs>
          <w:tab w:val="clear" w:pos="1644"/>
          <w:tab w:val="left" w:pos="1440"/>
        </w:tabs>
        <w:ind w:hanging="324"/>
        <w:jc w:val="thaiDistribute"/>
        <w:rPr>
          <w:rFonts w:ascii="Angsana New" w:hAnsi="Angsana New"/>
          <w:i/>
          <w:iCs/>
          <w:sz w:val="30"/>
          <w:szCs w:val="30"/>
        </w:rPr>
      </w:pPr>
      <w:r w:rsidRPr="007C300F">
        <w:rPr>
          <w:rFonts w:ascii="Angsana New" w:hAnsi="Angsana New"/>
          <w:i/>
          <w:iCs/>
          <w:sz w:val="30"/>
          <w:szCs w:val="30"/>
          <w:cs/>
        </w:rPr>
        <w:t>กองทุนสำรองเลี้ยงชีพพนักงาน</w:t>
      </w:r>
    </w:p>
    <w:p w14:paraId="3CEC95C7" w14:textId="26226E25" w:rsidR="00BB01DD" w:rsidRDefault="0097180A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422636">
        <w:rPr>
          <w:rFonts w:ascii="Angsana New" w:hAnsi="Angsana New"/>
          <w:sz w:val="30"/>
          <w:szCs w:val="30"/>
          <w:cs/>
        </w:rPr>
        <w:t xml:space="preserve">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="007639E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96462">
        <w:rPr>
          <w:rFonts w:ascii="Angsana New" w:hAnsi="Angsana New" w:hint="cs"/>
          <w:sz w:val="30"/>
          <w:szCs w:val="30"/>
          <w:cs/>
        </w:rPr>
        <w:t xml:space="preserve"> </w:t>
      </w:r>
      <w:r w:rsidR="00BB01DD" w:rsidRPr="00422636">
        <w:rPr>
          <w:rFonts w:ascii="Angsana New" w:hAnsi="Angsana New"/>
          <w:sz w:val="30"/>
          <w:szCs w:val="30"/>
          <w:cs/>
        </w:rPr>
        <w:t>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7639E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B01DD" w:rsidRPr="00422636">
        <w:rPr>
          <w:rFonts w:ascii="Angsana New" w:hAnsi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784250C6" w14:textId="77777777" w:rsidR="003B1EE8" w:rsidRDefault="003B1EE8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E8369F5" w14:textId="77777777" w:rsidR="003B1EE8" w:rsidRDefault="003B1EE8" w:rsidP="00704682">
      <w:pPr>
        <w:spacing w:after="120" w:line="240" w:lineRule="exact"/>
        <w:ind w:left="907"/>
        <w:jc w:val="thaiDistribute"/>
        <w:rPr>
          <w:rFonts w:ascii="Angsana New" w:hAnsi="Angsana New"/>
          <w:sz w:val="30"/>
          <w:szCs w:val="30"/>
        </w:rPr>
      </w:pPr>
    </w:p>
    <w:p w14:paraId="5B3ABCB9" w14:textId="77777777" w:rsidR="00BB01DD" w:rsidRPr="007C300F" w:rsidRDefault="00BB01DD" w:rsidP="00BB01DD">
      <w:pPr>
        <w:pStyle w:val="ListParagraph"/>
        <w:numPr>
          <w:ilvl w:val="2"/>
          <w:numId w:val="28"/>
        </w:numPr>
        <w:tabs>
          <w:tab w:val="clear" w:pos="1644"/>
          <w:tab w:val="left" w:pos="1440"/>
        </w:tabs>
        <w:ind w:hanging="324"/>
        <w:jc w:val="thaiDistribute"/>
        <w:rPr>
          <w:rFonts w:ascii="Angsana New" w:hAnsi="Angsana New"/>
          <w:i/>
          <w:iCs/>
          <w:sz w:val="30"/>
          <w:szCs w:val="30"/>
        </w:rPr>
      </w:pPr>
      <w:r w:rsidRPr="007C300F">
        <w:rPr>
          <w:rFonts w:ascii="Angsana New" w:hAnsi="Angsana New"/>
          <w:i/>
          <w:iCs/>
          <w:sz w:val="30"/>
          <w:szCs w:val="30"/>
          <w:cs/>
        </w:rPr>
        <w:t>ผลประโยชน์พนักงาน</w:t>
      </w:r>
    </w:p>
    <w:p w14:paraId="7766DF58" w14:textId="11E839A3" w:rsidR="00BB01DD" w:rsidRDefault="0097180A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B01DD" w:rsidRPr="00477F0A">
        <w:rPr>
          <w:rFonts w:ascii="Angsana New" w:hAnsi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ของพนักงาน</w:t>
      </w:r>
      <w:r w:rsidR="00796462">
        <w:rPr>
          <w:rFonts w:ascii="Angsana New" w:hAnsi="Angsana New" w:hint="cs"/>
          <w:sz w:val="30"/>
          <w:szCs w:val="30"/>
          <w:cs/>
        </w:rPr>
        <w:t xml:space="preserve"> </w:t>
      </w:r>
      <w:r w:rsidR="00BB01DD" w:rsidRPr="00477F0A">
        <w:rPr>
          <w:rFonts w:ascii="Angsana New" w:hAnsi="Angsana New"/>
          <w:sz w:val="30"/>
          <w:szCs w:val="30"/>
          <w:cs/>
        </w:rPr>
        <w:t xml:space="preserve">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 </w:t>
      </w:r>
      <w:r w:rsidR="00BB01DD" w:rsidRPr="00477F0A">
        <w:rPr>
          <w:rFonts w:ascii="Angsana New" w:hAnsi="Angsana New"/>
          <w:sz w:val="30"/>
          <w:szCs w:val="30"/>
        </w:rPr>
        <w:t xml:space="preserve">Projected  Unit  Credit  Method ) </w:t>
      </w:r>
      <w:r w:rsidR="00BB01DD" w:rsidRPr="00477F0A">
        <w:rPr>
          <w:rFonts w:ascii="Angsana New" w:hAnsi="Angsana New"/>
          <w:sz w:val="30"/>
          <w:szCs w:val="30"/>
          <w:cs/>
        </w:rPr>
        <w:t>ซึ่งคำนวณโดยนักคณิตศาสตร์ประกันภัยที่ได้รับอนุญาตโดยใช้เทคนิคการประมาณการตามหลักคณิตศาสตร์ประกันภัย (</w:t>
      </w:r>
      <w:r w:rsidR="00BB01DD" w:rsidRPr="00477F0A">
        <w:rPr>
          <w:rFonts w:ascii="Angsana New" w:hAnsi="Angsana New"/>
          <w:sz w:val="30"/>
          <w:szCs w:val="30"/>
        </w:rPr>
        <w:t xml:space="preserve">Actuarial Technique) </w:t>
      </w:r>
      <w:r w:rsidR="00BB01DD" w:rsidRPr="00477F0A">
        <w:rPr>
          <w:rFonts w:ascii="Angsana New" w:hAnsi="Angsana New"/>
          <w:sz w:val="30"/>
          <w:szCs w:val="30"/>
          <w:cs/>
        </w:rPr>
        <w:t>อันเป็นประมาณการจากมูลค่าปัจจุบันของกระแส</w:t>
      </w:r>
      <w:r w:rsidR="007639E4">
        <w:rPr>
          <w:rFonts w:ascii="Angsana New" w:hAnsi="Angsana New"/>
          <w:sz w:val="30"/>
          <w:szCs w:val="30"/>
          <w:cs/>
        </w:rPr>
        <w:br/>
      </w:r>
      <w:r w:rsidR="00BB01DD" w:rsidRPr="00477F0A">
        <w:rPr>
          <w:rFonts w:ascii="Angsana New" w:hAnsi="Angsana New"/>
          <w:sz w:val="30"/>
          <w:szCs w:val="30"/>
          <w:cs/>
        </w:rPr>
        <w:t>เงินสดที่คาดว่าจะต้องจ่ายในอนาคต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 ที่คาดว่าจะต้องจ่ายในอนาคตนั้น  ประมาณการจากเงินเดือนพนักงาน</w:t>
      </w:r>
      <w:r w:rsidR="00CD2E40">
        <w:rPr>
          <w:rFonts w:ascii="Angsana New" w:hAnsi="Angsana New" w:hint="cs"/>
          <w:sz w:val="30"/>
          <w:szCs w:val="30"/>
          <w:cs/>
        </w:rPr>
        <w:t xml:space="preserve"> </w:t>
      </w:r>
      <w:r w:rsidR="00BB01DD" w:rsidRPr="00477F0A">
        <w:rPr>
          <w:rFonts w:ascii="Angsana New" w:hAnsi="Angsana New"/>
          <w:sz w:val="30"/>
          <w:szCs w:val="30"/>
          <w:cs/>
        </w:rPr>
        <w:t>อัตราการลาออก</w:t>
      </w:r>
      <w:r w:rsidR="00CD2E40">
        <w:rPr>
          <w:rFonts w:ascii="Angsana New" w:hAnsi="Angsana New" w:hint="cs"/>
          <w:sz w:val="30"/>
          <w:szCs w:val="30"/>
          <w:cs/>
        </w:rPr>
        <w:t xml:space="preserve"> </w:t>
      </w:r>
      <w:r w:rsidR="00BB01DD" w:rsidRPr="00477F0A">
        <w:rPr>
          <w:rFonts w:ascii="Angsana New" w:hAnsi="Angsana New"/>
          <w:sz w:val="30"/>
          <w:szCs w:val="30"/>
          <w:cs/>
        </w:rPr>
        <w:t>อายุงาน</w:t>
      </w:r>
      <w:r w:rsidR="00CD2E40">
        <w:rPr>
          <w:rFonts w:ascii="Angsana New" w:hAnsi="Angsana New" w:hint="cs"/>
          <w:sz w:val="30"/>
          <w:szCs w:val="30"/>
          <w:cs/>
        </w:rPr>
        <w:t xml:space="preserve"> </w:t>
      </w:r>
      <w:r w:rsidR="00BB01DD" w:rsidRPr="00477F0A">
        <w:rPr>
          <w:rFonts w:ascii="Angsana New" w:hAnsi="Angsana New"/>
          <w:sz w:val="30"/>
          <w:szCs w:val="30"/>
          <w:cs/>
        </w:rPr>
        <w:t>และปัจจัยอื่น กำไรหรือขาดทุนจากการเปลี่ยนแปลงประมาณการจะรับรู้รายการในกำไรขาดทุนเบ็ดเสร็จอื่น สำหรับรอบระยะเวลาบัญชีที่เกิดรายการนั้น</w:t>
      </w:r>
      <w:r w:rsidR="00CD2E40">
        <w:rPr>
          <w:rFonts w:ascii="Angsana New" w:hAnsi="Angsana New" w:hint="cs"/>
          <w:sz w:val="30"/>
          <w:szCs w:val="30"/>
          <w:cs/>
        </w:rPr>
        <w:t xml:space="preserve"> </w:t>
      </w:r>
      <w:r w:rsidR="00BB01DD" w:rsidRPr="00477F0A">
        <w:rPr>
          <w:rFonts w:ascii="Angsana New" w:hAnsi="Angsana New"/>
          <w:sz w:val="30"/>
          <w:szCs w:val="30"/>
          <w:cs/>
        </w:rPr>
        <w:t>ส่วนค่าใช้จ่ายที่เกี่ยวข้องกับผลประโยชน์พนักงานจะบันทึกในกำไรหรือขาดทุนเพื่อกระจายต้นทุนดังกล่าวตลอดระยะเวลาของการจ้างงาน</w:t>
      </w:r>
    </w:p>
    <w:p w14:paraId="67533102" w14:textId="77777777" w:rsidR="00BB01DD" w:rsidRDefault="00BB01DD" w:rsidP="00BB01DD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>รายการที่เป็นเงินตราต่างประเทศ</w:t>
      </w:r>
    </w:p>
    <w:p w14:paraId="7D8BF762" w14:textId="35143808" w:rsidR="00BB01DD" w:rsidRPr="00477F0A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>รายการสินทรัพย์และหนี้สินที่มีค่าเป็นเงินตราต่างประเทศ บันทึกเป็นเงินบาทด้วยอัตราแลกเปลี่ยน ณ วันที่เกิดรายการ</w:t>
      </w:r>
      <w:r w:rsidR="00B92C5F">
        <w:rPr>
          <w:rFonts w:ascii="Angsana New" w:hAnsi="Angsana New" w:hint="cs"/>
          <w:sz w:val="30"/>
          <w:szCs w:val="30"/>
          <w:cs/>
        </w:rPr>
        <w:t xml:space="preserve"> </w:t>
      </w:r>
      <w:r w:rsidRPr="00477F0A">
        <w:rPr>
          <w:rFonts w:ascii="Angsana New" w:hAnsi="Angsana New"/>
          <w:sz w:val="30"/>
          <w:szCs w:val="30"/>
          <w:cs/>
        </w:rPr>
        <w:t xml:space="preserve">ยอดคงเหลือของบัญชีสินทรัพย์และหนี้สินที่เป็นเงินตราต่างประเทศ ณ วันที่ในงบแสดงฐานะการเงินได้แปลงค่าเป็นเงินบาท  ด้วยอัตราแลกเปลี่ยน ณ วันนั้น </w:t>
      </w:r>
    </w:p>
    <w:p w14:paraId="7D9E6CC0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>กำไรขาดทุนจากการแลกเปลี่ยนเงินตราถือเป็นรายได้หรือค่าใช้จ่ายประจำปี</w:t>
      </w:r>
    </w:p>
    <w:p w14:paraId="41BEEF38" w14:textId="77777777" w:rsidR="00BB01DD" w:rsidRDefault="00BB01DD" w:rsidP="00BB01DD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>ภาษีเงินได้</w:t>
      </w:r>
    </w:p>
    <w:p w14:paraId="54EC1FB8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>ภาษีเงินได้ประกอบด้วยภาษีเงินได้ของงวดปัจจุบันและภาษีเงินได้รอการตัดบัญชี</w:t>
      </w:r>
    </w:p>
    <w:p w14:paraId="0189B0A9" w14:textId="77777777" w:rsidR="00BB01DD" w:rsidRPr="005C1660" w:rsidRDefault="00BB01DD" w:rsidP="00BB01DD">
      <w:pPr>
        <w:pStyle w:val="ListParagraph"/>
        <w:numPr>
          <w:ilvl w:val="2"/>
          <w:numId w:val="27"/>
        </w:numPr>
        <w:spacing w:after="120"/>
        <w:ind w:left="14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C1660">
        <w:rPr>
          <w:rFonts w:asciiTheme="majorBidi" w:hAnsiTheme="majorBidi"/>
          <w:i/>
          <w:iCs/>
          <w:sz w:val="30"/>
          <w:szCs w:val="30"/>
          <w:cs/>
        </w:rPr>
        <w:t>ภาษีเงินได้ปัจจุบัน</w:t>
      </w:r>
    </w:p>
    <w:p w14:paraId="1A4AFC91" w14:textId="3CF9BEB0" w:rsidR="00BB01DD" w:rsidRDefault="00DA0EAF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B979C9">
        <w:rPr>
          <w:rFonts w:asciiTheme="majorBidi" w:hAnsiTheme="majorBidi"/>
          <w:sz w:val="30"/>
          <w:szCs w:val="30"/>
          <w:cs/>
          <w:lang w:val="en-US"/>
        </w:rPr>
        <w:t xml:space="preserve"> 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9C810DB" w14:textId="77777777" w:rsidR="00BB01DD" w:rsidRPr="005C1660" w:rsidRDefault="00BB01DD" w:rsidP="00BB01DD">
      <w:pPr>
        <w:pStyle w:val="ListParagraph"/>
        <w:numPr>
          <w:ilvl w:val="2"/>
          <w:numId w:val="27"/>
        </w:numPr>
        <w:spacing w:after="120"/>
        <w:ind w:left="14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C1660">
        <w:rPr>
          <w:rFonts w:asciiTheme="majorBidi" w:hAnsiTheme="majorBidi"/>
          <w:i/>
          <w:iCs/>
          <w:sz w:val="30"/>
          <w:szCs w:val="30"/>
          <w:cs/>
        </w:rPr>
        <w:t>ภาษีเงินได้รอการตัดบัญชี</w:t>
      </w:r>
    </w:p>
    <w:p w14:paraId="1B3B8028" w14:textId="7B8152F9" w:rsidR="00BB01DD" w:rsidRPr="00B979C9" w:rsidRDefault="00DA0EAF" w:rsidP="00BB01DD">
      <w:pPr>
        <w:spacing w:after="12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B979C9">
        <w:rPr>
          <w:rFonts w:asciiTheme="majorBidi" w:hAnsiTheme="majorBidi"/>
          <w:sz w:val="30"/>
          <w:szCs w:val="30"/>
          <w:cs/>
          <w:lang w:val="en-US"/>
        </w:rPr>
        <w:t xml:space="preserve"> บันทึกภาษีเงินได้รอการตัดบัญชีของผลแตกต่างชั่วคราว ระหว่างราคาตามบัญชีของสินทรัพย์ และหนี้สิน</w:t>
      </w:r>
      <w:r w:rsidR="00BB01DD">
        <w:rPr>
          <w:rFonts w:asciiTheme="majorBidi" w:hAnsiTheme="majorBidi" w:hint="cs"/>
          <w:sz w:val="30"/>
          <w:szCs w:val="30"/>
          <w:cs/>
          <w:lang w:val="en-US"/>
        </w:rPr>
        <w:t xml:space="preserve">  </w:t>
      </w:r>
      <w:r w:rsidR="00BB01DD" w:rsidRPr="00B979C9">
        <w:rPr>
          <w:rFonts w:asciiTheme="majorBidi" w:hAnsiTheme="majorBidi"/>
          <w:sz w:val="30"/>
          <w:szCs w:val="30"/>
          <w:cs/>
          <w:lang w:val="en-US"/>
        </w:rPr>
        <w:t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4B0518D" w14:textId="77777777" w:rsidR="00BB01DD" w:rsidRPr="00B979C9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979C9">
        <w:rPr>
          <w:rFonts w:asciiTheme="majorBidi" w:hAnsiTheme="majorBidi" w:cstheme="majorBidi"/>
          <w:sz w:val="30"/>
          <w:szCs w:val="30"/>
          <w:lang w:val="en-US"/>
        </w:rPr>
        <w:t xml:space="preserve"> -   </w:t>
      </w:r>
      <w:r w:rsidRPr="00B979C9">
        <w:rPr>
          <w:rFonts w:asciiTheme="majorBidi" w:hAnsiTheme="majorBidi"/>
          <w:sz w:val="30"/>
          <w:szCs w:val="30"/>
          <w:cs/>
          <w:lang w:val="en-US"/>
        </w:rPr>
        <w:t>หนี้สินภาษีเงินได้รอการตัดบัญชีที่เกิดจากผลแตกต่างชั่วคราวที่ต้องเสียภาษีทุกรายการ</w:t>
      </w:r>
    </w:p>
    <w:p w14:paraId="0B3571F5" w14:textId="76316FF9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979C9">
        <w:rPr>
          <w:rFonts w:asciiTheme="majorBidi" w:hAnsiTheme="majorBidi" w:cstheme="majorBidi"/>
          <w:sz w:val="30"/>
          <w:szCs w:val="30"/>
          <w:lang w:val="en-US"/>
        </w:rPr>
        <w:t xml:space="preserve"> -   </w:t>
      </w:r>
      <w:r w:rsidRPr="00B979C9">
        <w:rPr>
          <w:rFonts w:asciiTheme="majorBidi" w:hAnsiTheme="majorBidi"/>
          <w:sz w:val="30"/>
          <w:szCs w:val="30"/>
          <w:cs/>
          <w:lang w:val="en-US"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</w:t>
      </w:r>
      <w:r w:rsidR="00245FCF"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Pr="00B979C9">
        <w:rPr>
          <w:rFonts w:asciiTheme="majorBidi" w:hAnsiTheme="majorBidi"/>
          <w:sz w:val="30"/>
          <w:szCs w:val="30"/>
          <w:cs/>
          <w:lang w:val="en-US"/>
        </w:rPr>
        <w:t xml:space="preserve">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3F59E38" w14:textId="77777777" w:rsidR="003B1EE8" w:rsidRDefault="003B1EE8" w:rsidP="00845914">
      <w:pPr>
        <w:spacing w:after="120" w:line="220" w:lineRule="exact"/>
        <w:ind w:left="90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C616E6A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C6DDE">
        <w:rPr>
          <w:rFonts w:asciiTheme="majorBidi" w:hAnsiTheme="majorBidi"/>
          <w:sz w:val="30"/>
          <w:szCs w:val="30"/>
          <w:lang w:val="en-US"/>
        </w:rPr>
        <w:t xml:space="preserve">-   </w:t>
      </w:r>
      <w:r w:rsidRPr="002C6DDE">
        <w:rPr>
          <w:rFonts w:asciiTheme="majorBidi" w:hAnsiTheme="majorBidi"/>
          <w:sz w:val="30"/>
          <w:szCs w:val="30"/>
          <w:cs/>
          <w:lang w:val="en-US"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60D5AB01" w14:textId="015C888B" w:rsidR="00BB01DD" w:rsidRDefault="00E83BF2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2C6DDE">
        <w:rPr>
          <w:rFonts w:asciiTheme="majorBidi" w:hAnsiTheme="majorBidi"/>
          <w:sz w:val="30"/>
          <w:szCs w:val="30"/>
          <w:cs/>
          <w:lang w:val="en-US"/>
        </w:rPr>
        <w:t xml:space="preserve"> 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245FCF"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="00BB01DD" w:rsidRPr="002C6DDE">
        <w:rPr>
          <w:rFonts w:asciiTheme="majorBidi" w:hAnsiTheme="majorBidi"/>
          <w:sz w:val="30"/>
          <w:szCs w:val="30"/>
          <w:cs/>
          <w:lang w:val="en-US"/>
        </w:rPr>
        <w:t xml:space="preserve">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00E1EAF" w14:textId="3320D661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C6DDE">
        <w:rPr>
          <w:rFonts w:asciiTheme="majorBidi" w:hAnsiTheme="majorBidi"/>
          <w:sz w:val="30"/>
          <w:szCs w:val="30"/>
          <w:cs/>
          <w:lang w:val="en-US"/>
        </w:rPr>
        <w:t>นอกจากนี้</w:t>
      </w:r>
      <w:r w:rsidR="00E83BF2">
        <w:rPr>
          <w:rFonts w:ascii="Angsana New" w:hAnsi="Angsana New" w:hint="cs"/>
          <w:sz w:val="30"/>
          <w:szCs w:val="30"/>
          <w:cs/>
        </w:rPr>
        <w:t>กลุ่ม</w:t>
      </w:r>
      <w:r w:rsidR="00E83BF2" w:rsidRPr="00B975AD">
        <w:rPr>
          <w:rFonts w:ascii="Angsana New" w:hAnsi="Angsana New"/>
          <w:sz w:val="30"/>
          <w:szCs w:val="30"/>
          <w:cs/>
        </w:rPr>
        <w:t>บริษัท</w:t>
      </w:r>
      <w:r w:rsidRPr="002C6DDE">
        <w:rPr>
          <w:rFonts w:asciiTheme="majorBidi" w:hAnsiTheme="majorBidi"/>
          <w:sz w:val="30"/>
          <w:szCs w:val="30"/>
          <w:cs/>
          <w:lang w:val="en-US"/>
        </w:rPr>
        <w:t xml:space="preserve"> 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</w:t>
      </w:r>
      <w:r w:rsidR="00E83BF2">
        <w:rPr>
          <w:rFonts w:ascii="Angsana New" w:hAnsi="Angsana New" w:hint="cs"/>
          <w:sz w:val="30"/>
          <w:szCs w:val="30"/>
          <w:cs/>
        </w:rPr>
        <w:t>กลุ่ม</w:t>
      </w:r>
      <w:r w:rsidR="00E83BF2" w:rsidRPr="00B975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2C6DDE">
        <w:rPr>
          <w:rFonts w:asciiTheme="majorBidi" w:hAnsiTheme="majorBidi"/>
          <w:sz w:val="30"/>
          <w:szCs w:val="30"/>
          <w:cs/>
          <w:lang w:val="en-US"/>
        </w:rPr>
        <w:t>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F9A53D5" w14:textId="77777777" w:rsidR="00BB01DD" w:rsidRPr="00075A52" w:rsidRDefault="00BB01DD" w:rsidP="00BB01DD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075A52">
        <w:rPr>
          <w:rFonts w:ascii="Angsana New" w:hAnsi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E8EF909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75A52">
        <w:rPr>
          <w:rFonts w:asciiTheme="majorBidi" w:hAnsiTheme="majorBidi"/>
          <w:sz w:val="30"/>
          <w:szCs w:val="30"/>
          <w:cs/>
          <w:lang w:val="en-US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DF47C0E" w14:textId="77777777" w:rsidR="00BB01DD" w:rsidRPr="00A80014" w:rsidRDefault="00BB01DD" w:rsidP="00BB01DD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A80014">
        <w:rPr>
          <w:rFonts w:asciiTheme="majorBidi" w:hAnsiTheme="majorBidi"/>
          <w:b/>
          <w:bCs/>
          <w:sz w:val="30"/>
          <w:szCs w:val="30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</w:p>
    <w:p w14:paraId="4747D7E3" w14:textId="25AC0691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A80014">
        <w:rPr>
          <w:rFonts w:asciiTheme="majorBidi" w:hAnsiTheme="majorBidi"/>
          <w:sz w:val="30"/>
          <w:szCs w:val="30"/>
          <w:cs/>
          <w:lang w:val="en-US"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</w:t>
      </w:r>
      <w:r w:rsidR="0021734A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A80014">
        <w:rPr>
          <w:rFonts w:asciiTheme="majorBidi" w:hAnsiTheme="majorBidi"/>
          <w:sz w:val="30"/>
          <w:szCs w:val="30"/>
          <w:cs/>
          <w:lang w:val="en-US"/>
        </w:rPr>
        <w:t>โดยคำนึงถึงประสบการณ์การเก็บเงินในอดีต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A80014">
        <w:rPr>
          <w:rFonts w:asciiTheme="majorBidi" w:hAnsiTheme="majorBidi"/>
          <w:sz w:val="30"/>
          <w:szCs w:val="30"/>
          <w:cs/>
          <w:lang w:val="en-US"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845914">
        <w:rPr>
          <w:rFonts w:asciiTheme="majorBidi" w:hAnsiTheme="majorBidi" w:hint="cs"/>
          <w:sz w:val="30"/>
          <w:szCs w:val="30"/>
          <w:cs/>
          <w:lang w:val="en-US"/>
        </w:rPr>
        <w:t>กลุ่ม</w:t>
      </w:r>
      <w:r w:rsidRPr="00A80014">
        <w:rPr>
          <w:rFonts w:asciiTheme="majorBidi" w:hAnsiTheme="majorBidi"/>
          <w:sz w:val="30"/>
          <w:szCs w:val="30"/>
          <w:cs/>
          <w:lang w:val="en-US"/>
        </w:rPr>
        <w:t>บริษัทอาจไม่ได้บ่งบอกถึงการผิดสัญญาของลูกค้าที่เกิดขึ้นจริงในอนาคต</w:t>
      </w:r>
    </w:p>
    <w:p w14:paraId="2A31FF26" w14:textId="77777777" w:rsidR="00BB01DD" w:rsidRDefault="00BB01DD" w:rsidP="00BB01DD">
      <w:pPr>
        <w:spacing w:before="24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A80014">
        <w:rPr>
          <w:rFonts w:asciiTheme="majorBidi" w:hAnsiTheme="majorBidi"/>
          <w:b/>
          <w:bCs/>
          <w:sz w:val="30"/>
          <w:szCs w:val="30"/>
          <w:cs/>
          <w:lang w:val="en-US"/>
        </w:rPr>
        <w:t>ค่าเผื่อการลดลงของมูลค่าของสินค้าคงเหลือ</w:t>
      </w:r>
    </w:p>
    <w:p w14:paraId="5B162CEB" w14:textId="05168572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A80014">
        <w:rPr>
          <w:rFonts w:asciiTheme="majorBidi" w:hAnsiTheme="majorBidi"/>
          <w:sz w:val="30"/>
          <w:szCs w:val="30"/>
          <w:cs/>
          <w:lang w:val="en-US"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7CC62496" w14:textId="77777777" w:rsidR="00BB01DD" w:rsidRPr="00F86AB9" w:rsidRDefault="00BB01DD" w:rsidP="00BB01DD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 xml:space="preserve">ที่ดิน อาคารและอุปกรณ์ และค่าเสื่อมราคา </w:t>
      </w:r>
    </w:p>
    <w:p w14:paraId="587679F0" w14:textId="06A00001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33F77">
        <w:rPr>
          <w:rFonts w:asciiTheme="majorBidi" w:hAnsiTheme="majorBidi"/>
          <w:sz w:val="30"/>
          <w:szCs w:val="30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E8C7914" w14:textId="77777777" w:rsidR="003B1EE8" w:rsidRPr="00833F77" w:rsidRDefault="003B1EE8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430D84F" w14:textId="77777777" w:rsidR="00BB01DD" w:rsidRPr="00833F77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33F77">
        <w:rPr>
          <w:rFonts w:asciiTheme="majorBidi" w:hAnsiTheme="majorBidi"/>
          <w:sz w:val="30"/>
          <w:szCs w:val="30"/>
          <w:cs/>
          <w:lang w:val="en-US"/>
        </w:rPr>
        <w:t>นอกจากนี้ ฝ่ายบริหารจะต้องพิจารณาการด้อยค่าของที่ดิน อาคารและอุปกรณ์ หากมีข้อบ่งชี้และบันทึกขาดทุนจากการด้อยค่า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</w:t>
      </w:r>
    </w:p>
    <w:p w14:paraId="70E72CA8" w14:textId="019E2385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33F77">
        <w:rPr>
          <w:rFonts w:asciiTheme="majorBidi" w:hAnsiTheme="majorBidi"/>
          <w:sz w:val="30"/>
          <w:szCs w:val="30"/>
          <w:cs/>
          <w:lang w:val="en-US"/>
        </w:rPr>
        <w:t>ข้อบ่งชี้ดังกล่าว</w:t>
      </w:r>
      <w:r w:rsidR="005F4771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รวมถึงการลดลงอย่างมีนัยสำคัญของมูลค่าตลาด 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</w:t>
      </w:r>
      <w:r w:rsidR="005F4771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การสูญเสียส่วนแบ่งตลาดที่สำคัญของกิจการรวมถึงกฎระเบียบข้อบังคับที่สำคัญหรือคำตัดสินของศาลที่มีผลกระทบในทางลบต่อธุรกิจ เป็นต้น</w:t>
      </w:r>
    </w:p>
    <w:p w14:paraId="6F737C6A" w14:textId="0F0ECDA3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33F77">
        <w:rPr>
          <w:rFonts w:asciiTheme="majorBidi" w:hAnsiTheme="majorBidi"/>
          <w:sz w:val="30"/>
          <w:szCs w:val="30"/>
          <w:cs/>
          <w:lang w:val="en-US"/>
        </w:rPr>
        <w:t>การทดสอบการด้อยค่าของที่ดิน อาคารและอุปกรณ์ ฝ่ายบริหารจำเป็นต้องใช้ดุลยพินิจในการประมาณการกระแสเงินสด</w:t>
      </w:r>
      <w:r w:rsidR="0021734A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ที่คาดว่าจะได้รับในอนาคตจากสินทรัพย์ หรือหน่วยสินทรัพย์ที่ก่อให้เกิดเงินสดรวมทั้งการเลือกอัตราคิดลดที่เหมาะสมในการคำนวณมูลค่าปัจจุบันของกระแสเงินสดนั้น</w:t>
      </w:r>
      <w:r w:rsidR="00520F45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ๆ</w:t>
      </w:r>
      <w:r w:rsidR="005F4771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ทั้งนี้กระแสเงินสดประมาณการบนพื้นฐานของข้อมูลการดำเนินงานที่มีอยู่</w:t>
      </w:r>
      <w:r w:rsidR="005F4771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 ซึ่งเกี่ยวเนื่องกับสินทรัพย์หรือหน่วยสินทรัพย์ที่ก่อให้เกิดเงินสดนั้น</w:t>
      </w:r>
      <w:r w:rsidR="005F4771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โดยประมาณการกระแสเงินสดดังกล่าวอาจเปลี่ยนแปลงได้เนื่องจาก  ภาวะการณ์แข่งขัน แนวโน้มการเปลี่ยนแปลงของรายได้</w:t>
      </w:r>
      <w:r w:rsidR="005F4771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โครงสร้างต้นทุน การเปลี่ยนแปลงของอัตราคิดลดภาวะอุตสาหกรรมและภาวะตลาดที่เกี่ยวข้อง</w:t>
      </w:r>
    </w:p>
    <w:p w14:paraId="3C78EEB6" w14:textId="77777777" w:rsidR="00BB01DD" w:rsidRPr="00F86AB9" w:rsidRDefault="00BB01DD" w:rsidP="00BB01DD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>สินทรัพย์ภาษีเงินได้รอการตัดบัญชี</w:t>
      </w:r>
    </w:p>
    <w:p w14:paraId="066A8DDE" w14:textId="6CE3EE40" w:rsidR="00BB01DD" w:rsidRDefault="00520F45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F86AB9">
        <w:rPr>
          <w:rFonts w:asciiTheme="majorBidi" w:hAnsiTheme="majorBidi"/>
          <w:sz w:val="30"/>
          <w:szCs w:val="30"/>
          <w:cs/>
          <w:lang w:val="en-US"/>
        </w:rPr>
        <w:t xml:space="preserve"> รับรู้สินทรัพย์ภาษีเงินได้รอการตัดบัญชี  ซึ่งคำนวณขึ้นจากผลแตกต่างชั่วคราว 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</w:t>
      </w:r>
      <w:r w:rsidR="00FC6063"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="00BB01DD" w:rsidRPr="00F86AB9">
        <w:rPr>
          <w:rFonts w:asciiTheme="majorBidi" w:hAnsiTheme="majorBidi"/>
          <w:sz w:val="30"/>
          <w:szCs w:val="30"/>
          <w:cs/>
          <w:lang w:val="en-US"/>
        </w:rPr>
        <w:t xml:space="preserve"> จะมีกำไรทางภาษีจากการดำเนินงานในอนาคตเพียงพอที่จะใช้ประโยชน์จากสินทรัพย์ภาษีเงินได้นั้น</w:t>
      </w:r>
      <w:r w:rsidR="005F4771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BB01DD" w:rsidRPr="00F86AB9">
        <w:rPr>
          <w:rFonts w:asciiTheme="majorBidi" w:hAnsiTheme="majorBidi"/>
          <w:sz w:val="30"/>
          <w:szCs w:val="30"/>
          <w:cs/>
          <w:lang w:val="en-US"/>
        </w:rPr>
        <w:t xml:space="preserve">ในการนี้ฝ่ายบริหารจำเป็นต้องประมาณการว่า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F86AB9">
        <w:rPr>
          <w:rFonts w:asciiTheme="majorBidi" w:hAnsiTheme="majorBidi"/>
          <w:sz w:val="30"/>
          <w:szCs w:val="30"/>
          <w:cs/>
          <w:lang w:val="en-US"/>
        </w:rPr>
        <w:t xml:space="preserve"> ควรรับรู้จำนวนสินทรัพย์ภาษีเงินได้รอการตัดบัญชีเป็นจำนวนเท่าใด โดยพิจารณาถึงกำไรทางภาษีที่คาดว่าจะเกิดในอนาคตในแต่ละช่วงเวลา</w:t>
      </w:r>
    </w:p>
    <w:p w14:paraId="40D137A5" w14:textId="77777777" w:rsidR="00BB01DD" w:rsidRPr="00F86AB9" w:rsidRDefault="00BB01DD" w:rsidP="00BB01DD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การจัดประเภทของสัญญาเช่า – ในฐานะผู้ให้เช่า</w:t>
      </w:r>
    </w:p>
    <w:p w14:paraId="35507F0C" w14:textId="62C4FC70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86AB9">
        <w:rPr>
          <w:rFonts w:asciiTheme="majorBidi" w:hAnsiTheme="majorBidi"/>
          <w:sz w:val="30"/>
          <w:szCs w:val="30"/>
          <w:cs/>
          <w:lang w:val="en-US"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216204"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>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6C26BB7C" w14:textId="77777777" w:rsidR="00BB01DD" w:rsidRPr="00F86AB9" w:rsidRDefault="00BB01DD" w:rsidP="00BB01DD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24F372DE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86AB9">
        <w:rPr>
          <w:rFonts w:asciiTheme="majorBidi" w:hAnsiTheme="majorBidi"/>
          <w:sz w:val="30"/>
          <w:szCs w:val="30"/>
          <w:cs/>
          <w:lang w:val="en-US"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 ซึ่งต้องอาศัยข้อสมมติฐานต่างๆ ในการประมาณการนั้น เช่น อัตราคิดลด 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A8A7B01" w14:textId="77777777" w:rsidR="00BB01DD" w:rsidRPr="00F86AB9" w:rsidRDefault="00BB01DD" w:rsidP="00BB01DD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lastRenderedPageBreak/>
        <w:t>การใช้ดุลยพินิจในการประมาณการหนี้สินจากคดีฟ้องร้อง</w:t>
      </w:r>
    </w:p>
    <w:p w14:paraId="1D9D8C5D" w14:textId="7A526183" w:rsidR="00BB01DD" w:rsidRDefault="00FD0C35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>
        <w:rPr>
          <w:rFonts w:asciiTheme="majorBidi" w:hAnsiTheme="majorBidi"/>
          <w:sz w:val="30"/>
          <w:szCs w:val="30"/>
          <w:lang w:val="en-US"/>
        </w:rPr>
        <w:t xml:space="preserve"> </w:t>
      </w:r>
      <w:r w:rsidR="00BB01DD" w:rsidRPr="00F86AB9">
        <w:rPr>
          <w:rFonts w:asciiTheme="majorBidi" w:hAnsiTheme="majorBidi"/>
          <w:sz w:val="30"/>
          <w:szCs w:val="30"/>
          <w:cs/>
          <w:lang w:val="en-US"/>
        </w:rPr>
        <w:t>มีหนี้สินที่อาจจะเกิดจากการถูกกรมศุลกากรประเมินภาษีอากรขาเข้า</w:t>
      </w:r>
      <w:r w:rsidR="00BB01DD">
        <w:rPr>
          <w:rFonts w:asciiTheme="majorBidi" w:hAnsiTheme="majorBidi"/>
          <w:sz w:val="30"/>
          <w:szCs w:val="30"/>
          <w:lang w:val="en-US"/>
        </w:rPr>
        <w:t xml:space="preserve"> </w:t>
      </w:r>
      <w:r w:rsidR="00BB01DD" w:rsidRPr="00F86AB9">
        <w:rPr>
          <w:rFonts w:asciiTheme="majorBidi" w:hAnsiTheme="majorBidi"/>
          <w:sz w:val="30"/>
          <w:szCs w:val="30"/>
          <w:cs/>
          <w:lang w:val="en-US"/>
        </w:rPr>
        <w:t>ซึ่งฝ่ายบริหารได้ใช้ดุลยพินิจในการประเมินผลของรายการต่างๆ ดังกล่าว</w:t>
      </w:r>
      <w:r w:rsidR="00BB01DD">
        <w:rPr>
          <w:rFonts w:asciiTheme="majorBidi" w:hAnsiTheme="majorBidi"/>
          <w:sz w:val="30"/>
          <w:szCs w:val="30"/>
          <w:lang w:val="en-US"/>
        </w:rPr>
        <w:t xml:space="preserve"> </w:t>
      </w:r>
      <w:r w:rsidR="00BB01DD" w:rsidRPr="00F86AB9">
        <w:rPr>
          <w:rFonts w:asciiTheme="majorBidi" w:hAnsiTheme="majorBidi"/>
          <w:sz w:val="30"/>
          <w:szCs w:val="30"/>
          <w:cs/>
          <w:lang w:val="en-US"/>
        </w:rPr>
        <w:t xml:space="preserve">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การเปลี่ยนแปลงในปัจจัยต่างๆที่ใช้ประกอบการประเมินของผู้บริหารและสถานการณ์ต่างๆ 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F86AB9">
        <w:rPr>
          <w:rFonts w:asciiTheme="majorBidi" w:hAnsiTheme="majorBidi"/>
          <w:sz w:val="30"/>
          <w:szCs w:val="30"/>
          <w:cs/>
          <w:lang w:val="en-US"/>
        </w:rPr>
        <w:t xml:space="preserve"> จะไม่ได้บันทึกประมาณการหนี้สิน ณ วันสิ้นรอบระยะเวลารายงาน</w:t>
      </w:r>
    </w:p>
    <w:p w14:paraId="6EE2298B" w14:textId="77777777" w:rsidR="00BB01DD" w:rsidRPr="00F86AB9" w:rsidRDefault="00BB01DD" w:rsidP="00BB01DD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F86AB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75609954" w14:textId="2DE40E32" w:rsidR="00BB01DD" w:rsidRDefault="00FD0C35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F86AB9">
        <w:rPr>
          <w:rFonts w:asciiTheme="majorBidi" w:hAnsiTheme="majorBidi"/>
          <w:sz w:val="30"/>
          <w:szCs w:val="30"/>
          <w:cs/>
          <w:lang w:val="en-US"/>
        </w:rPr>
        <w:t xml:space="preserve"> 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F86AB9">
        <w:rPr>
          <w:rFonts w:asciiTheme="majorBidi" w:hAnsiTheme="majorBidi"/>
          <w:sz w:val="30"/>
          <w:szCs w:val="30"/>
          <w:cs/>
          <w:lang w:val="en-US"/>
        </w:rPr>
        <w:t xml:space="preserve"> 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5E711A5" w14:textId="77777777" w:rsidR="00BB01DD" w:rsidRPr="0077387C" w:rsidRDefault="00BB01DD" w:rsidP="00BB01DD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77387C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การจัดประเภทรายการและการวัดมูลค่าของสินทรัพย์ทางการเงิน</w:t>
      </w:r>
    </w:p>
    <w:p w14:paraId="5C9CB098" w14:textId="4DAC9C22" w:rsidR="00BB01DD" w:rsidRDefault="00FD0C35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F86AB9">
        <w:rPr>
          <w:rFonts w:asciiTheme="majorBidi" w:hAnsiTheme="majorBidi"/>
          <w:sz w:val="30"/>
          <w:szCs w:val="30"/>
          <w:cs/>
          <w:lang w:val="en-US"/>
        </w:rPr>
        <w:t xml:space="preserve">  จัดประเภทสินทรัพย์ทางการเงิน</w:t>
      </w:r>
      <w:r w:rsidR="005F4771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BB01DD" w:rsidRPr="00F86AB9">
        <w:rPr>
          <w:rFonts w:asciiTheme="majorBidi" w:hAnsiTheme="majorBidi"/>
          <w:sz w:val="30"/>
          <w:szCs w:val="30"/>
          <w:cs/>
          <w:lang w:val="en-US"/>
        </w:rPr>
        <w:t>ณ วันที่รับรู้รายการเริ่มแรกเป็นสินทรัพย์ทางการเงินที่วัดมูลค่าในภายหลังด้วย</w:t>
      </w:r>
      <w:r w:rsidR="00BB01DD" w:rsidRPr="0077387C">
        <w:rPr>
          <w:rFonts w:asciiTheme="majorBidi" w:hAnsiTheme="majorBidi"/>
          <w:sz w:val="30"/>
          <w:szCs w:val="30"/>
          <w:cs/>
          <w:lang w:val="en-US"/>
        </w:rPr>
        <w:t>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22FA644" w14:textId="77777777" w:rsidR="00BB01DD" w:rsidRPr="0077387C" w:rsidRDefault="00BB01DD" w:rsidP="00BB01DD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77387C">
        <w:rPr>
          <w:rFonts w:asciiTheme="majorBidi" w:hAnsiTheme="majorBidi"/>
          <w:b/>
          <w:bCs/>
          <w:sz w:val="30"/>
          <w:szCs w:val="30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790A3985" w14:textId="5AAC56F2" w:rsidR="00BB01DD" w:rsidRDefault="00FD0C35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>
        <w:rPr>
          <w:rFonts w:asciiTheme="majorBidi" w:hAnsiTheme="majorBidi"/>
          <w:sz w:val="30"/>
          <w:szCs w:val="30"/>
          <w:lang w:val="en-US"/>
        </w:rPr>
        <w:t xml:space="preserve"> </w:t>
      </w:r>
      <w:r w:rsidR="00BB01DD" w:rsidRPr="0077387C">
        <w:rPr>
          <w:rFonts w:asciiTheme="majorBidi" w:hAnsiTheme="majorBidi"/>
          <w:sz w:val="30"/>
          <w:szCs w:val="30"/>
          <w:cs/>
          <w:lang w:val="en-US"/>
        </w:rPr>
        <w:t>วัดมูลค่าสินทรัพย์ทางการเงินด้วยราคาทุนตัดจำหน่าย เมื่อ</w:t>
      </w:r>
      <w:r w:rsidR="00216204"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="00BB01DD" w:rsidRPr="0077387C">
        <w:rPr>
          <w:rFonts w:asciiTheme="majorBidi" w:hAnsiTheme="majorBidi"/>
          <w:sz w:val="30"/>
          <w:szCs w:val="30"/>
          <w:cs/>
          <w:lang w:val="en-US"/>
        </w:rPr>
        <w:t xml:space="preserve"> 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84D93B7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สินทรัพย์ทางการเงินดังกล่าววัดมูลค่าในภายหลัง โดยใช้วิธีดอกเบี้ยที่แท้จริงและต้องมีการประเมินการด้อยค่า    ทั้งนี้ผลกำไรและขาดทุนที่เกิดขึ้นจากการตัดรายการ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การเปลี่ยนแปลง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หรือการด้อยค่าของสินทรัพย์ดังกล่าวจะรับรู้ในงบกำไรขาดทุน</w:t>
      </w:r>
    </w:p>
    <w:p w14:paraId="7328895A" w14:textId="77777777" w:rsidR="00BB01DD" w:rsidRPr="0077387C" w:rsidRDefault="00BB01DD" w:rsidP="00BB01DD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77387C">
        <w:rPr>
          <w:rFonts w:asciiTheme="majorBidi" w:hAnsiTheme="majorBidi"/>
          <w:b/>
          <w:bCs/>
          <w:sz w:val="30"/>
          <w:szCs w:val="30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2A3289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EE1A0E3" w14:textId="37391681" w:rsidR="00BB01DD" w:rsidRDefault="00BB01DD" w:rsidP="00FD6ED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lastRenderedPageBreak/>
        <w:t>ทั้งนี้ สินทรัพย์ทางการเงินดังกล่าว หมายรวมถึง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 xml:space="preserve">ตราสารอนุพันธ์ เงินลงทุนในหลักทรัพย์ที่ถือไว้เพื่อค้า </w:t>
      </w:r>
      <w:r>
        <w:rPr>
          <w:rFonts w:asciiTheme="majorBidi" w:hAnsiTheme="majorBidi"/>
          <w:sz w:val="30"/>
          <w:szCs w:val="30"/>
          <w:lang w:val="en-US"/>
        </w:rPr>
        <w:br/>
      </w:r>
      <w:r w:rsidRPr="0077387C">
        <w:rPr>
          <w:rFonts w:asciiTheme="majorBidi" w:hAnsiTheme="majorBidi"/>
          <w:sz w:val="30"/>
          <w:szCs w:val="30"/>
          <w:cs/>
          <w:lang w:val="en-US"/>
        </w:rPr>
        <w:t>เงินลงทุนในตราสารทุน ซึ่ง</w:t>
      </w:r>
      <w:r w:rsidR="00C30FD0">
        <w:rPr>
          <w:rFonts w:ascii="Angsana New" w:hAnsi="Angsana New" w:hint="cs"/>
          <w:sz w:val="30"/>
          <w:szCs w:val="30"/>
          <w:cs/>
        </w:rPr>
        <w:t>กลุ่ม</w:t>
      </w:r>
      <w:r w:rsidR="00C30FD0" w:rsidRPr="00B975AD">
        <w:rPr>
          <w:rFonts w:ascii="Angsana New" w:hAnsi="Angsana New"/>
          <w:sz w:val="30"/>
          <w:szCs w:val="30"/>
          <w:cs/>
        </w:rPr>
        <w:t>บริษัท</w:t>
      </w:r>
      <w:r w:rsidR="00C30FD0">
        <w:rPr>
          <w:rFonts w:ascii="Angsana New" w:hAnsi="Angsana New" w:hint="cs"/>
          <w:sz w:val="30"/>
          <w:szCs w:val="30"/>
          <w:cs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0E60CB0" w14:textId="77777777" w:rsidR="00BB01DD" w:rsidRDefault="00BB01DD" w:rsidP="00FD6EDE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3F6052F0" w14:textId="77777777" w:rsidR="00BB01DD" w:rsidRPr="0077387C" w:rsidRDefault="00BB01DD" w:rsidP="00BB01DD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77387C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6D5A87B1" w14:textId="27D3C608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ยกเว้นหนี้สินตราสารอนุพันธ์</w:t>
      </w:r>
      <w:r w:rsidR="00C30FD0">
        <w:rPr>
          <w:rFonts w:ascii="Angsana New" w:hAnsi="Angsana New" w:hint="cs"/>
          <w:sz w:val="30"/>
          <w:szCs w:val="30"/>
          <w:cs/>
        </w:rPr>
        <w:t>กลุ่ม</w:t>
      </w:r>
      <w:r w:rsidR="00C30FD0" w:rsidRPr="00B975AD">
        <w:rPr>
          <w:rFonts w:ascii="Angsana New" w:hAnsi="Angsana New"/>
          <w:sz w:val="30"/>
          <w:szCs w:val="30"/>
          <w:cs/>
        </w:rPr>
        <w:t>บริษัท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 xml:space="preserve"> รับรู้รายการเมื่อเริ่มแรกสำหรับหนี้สินทางการเงินด้วยมูลค่ายุติธรรมหักต้นทุนการทำรายการ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ทั้งนี้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</w:p>
    <w:p w14:paraId="45148E95" w14:textId="77777777" w:rsidR="00BB01DD" w:rsidRPr="00970B99" w:rsidRDefault="00BB01DD" w:rsidP="00BB01DD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970B99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การตัดรายการของเครื่องมือทางการเงิน</w:t>
      </w:r>
    </w:p>
    <w:p w14:paraId="40AEB894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70B99">
        <w:rPr>
          <w:rFonts w:asciiTheme="majorBidi" w:hAnsiTheme="majorBidi"/>
          <w:sz w:val="30"/>
          <w:szCs w:val="30"/>
          <w:cs/>
          <w:lang w:val="en-US"/>
        </w:rPr>
        <w:t xml:space="preserve"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  <w:r w:rsidRPr="00970B99">
        <w:rPr>
          <w:rFonts w:asciiTheme="majorBidi" w:hAnsiTheme="majorBidi"/>
          <w:sz w:val="30"/>
          <w:szCs w:val="30"/>
          <w:cs/>
          <w:lang w:val="en-US"/>
        </w:rPr>
        <w:tab/>
      </w:r>
    </w:p>
    <w:p w14:paraId="09EBE66D" w14:textId="587E3CBD" w:rsidR="00BB01DD" w:rsidRDefault="00C30FD0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970B99">
        <w:rPr>
          <w:rFonts w:asciiTheme="majorBidi" w:hAnsiTheme="majorBidi"/>
          <w:sz w:val="30"/>
          <w:szCs w:val="30"/>
          <w:cs/>
          <w:lang w:val="en-US"/>
        </w:rPr>
        <w:t xml:space="preserve">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โดยรับรู้ผลแตกต่างของมูลค่าตามบัญชีดังกล่าวในงบกำไรขาดทุน</w:t>
      </w:r>
    </w:p>
    <w:p w14:paraId="39F3A336" w14:textId="77777777" w:rsidR="00BB01DD" w:rsidRPr="00970B99" w:rsidRDefault="00BB01DD" w:rsidP="00BB01DD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970B99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การด้อยค่าของสินทรัพย์ทางการเงิน</w:t>
      </w:r>
    </w:p>
    <w:p w14:paraId="52C9309F" w14:textId="289D9420" w:rsidR="00BB01DD" w:rsidRDefault="00C30FD0" w:rsidP="00C30FD0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970B99">
        <w:rPr>
          <w:rFonts w:asciiTheme="majorBidi" w:hAnsiTheme="majorBidi"/>
          <w:sz w:val="30"/>
          <w:szCs w:val="30"/>
          <w:cs/>
          <w:lang w:val="en-US"/>
        </w:rPr>
        <w:t xml:space="preserve"> 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970B99">
        <w:rPr>
          <w:rFonts w:asciiTheme="majorBidi" w:hAnsiTheme="majorBidi"/>
          <w:sz w:val="30"/>
          <w:szCs w:val="30"/>
          <w:cs/>
          <w:lang w:val="en-US"/>
        </w:rPr>
        <w:t>จึงไม่มีการติดตามการเปลี่ยนแปลงของความเสี่ยงทางด้านเครดิต</w:t>
      </w:r>
      <w:r w:rsidR="00BB01DD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BB01DD" w:rsidRPr="00970B99">
        <w:rPr>
          <w:rFonts w:asciiTheme="majorBidi" w:hAnsiTheme="majorBidi"/>
          <w:sz w:val="30"/>
          <w:szCs w:val="30"/>
          <w:cs/>
          <w:lang w:val="en-US"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B5B3415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70B99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3152DD8" w14:textId="77777777" w:rsidR="00FD6EDE" w:rsidRDefault="00FD6EDE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6F1D12FC" w14:textId="77777777" w:rsidR="00FD6EDE" w:rsidRDefault="00FD6EDE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1F5669B" w14:textId="77777777" w:rsidR="008E1E90" w:rsidRDefault="008E1E90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44E9C7D2" w14:textId="77777777" w:rsidR="00BB01DD" w:rsidRPr="005D5E5E" w:rsidRDefault="00BB01DD" w:rsidP="00BB01DD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5D5E5E">
        <w:rPr>
          <w:rFonts w:asciiTheme="majorBidi" w:hAnsiTheme="majorBidi"/>
          <w:b/>
          <w:bCs/>
          <w:sz w:val="30"/>
          <w:szCs w:val="30"/>
          <w:cs/>
          <w:lang w:val="en-US"/>
        </w:rPr>
        <w:lastRenderedPageBreak/>
        <w:t>การหักกลบของเครื่องมือทางการเงิน</w:t>
      </w:r>
    </w:p>
    <w:p w14:paraId="57A393FC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D5E5E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และแสดงด้วยยอดสุทธิในงบแสดงฐานะการเงินก็ต่อเมื่อ 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5193AA0" w14:textId="77777777" w:rsidR="00BB01DD" w:rsidRPr="005D5E5E" w:rsidRDefault="00BB01DD" w:rsidP="00BB01DD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5D5E5E">
        <w:rPr>
          <w:rFonts w:ascii="Angsana New" w:hAnsi="Angsana New"/>
          <w:sz w:val="30"/>
          <w:szCs w:val="30"/>
          <w:cs/>
        </w:rPr>
        <w:t>ตราสารอนุพันธ์</w:t>
      </w:r>
    </w:p>
    <w:p w14:paraId="53EAC5F8" w14:textId="3408B728" w:rsidR="00BB01DD" w:rsidRPr="005D5E5E" w:rsidRDefault="00C30FD0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5D5E5E">
        <w:rPr>
          <w:rFonts w:asciiTheme="majorBidi" w:hAnsiTheme="majorBidi"/>
          <w:sz w:val="30"/>
          <w:szCs w:val="30"/>
          <w:cs/>
          <w:lang w:val="en-US"/>
        </w:rPr>
        <w:t xml:space="preserve"> ใช้ตราสารอนุพันธ์ คือ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  <w:r w:rsidR="00BB01DD" w:rsidRPr="005D5E5E">
        <w:rPr>
          <w:rFonts w:asciiTheme="majorBidi" w:hAnsiTheme="majorBidi"/>
          <w:sz w:val="30"/>
          <w:szCs w:val="30"/>
          <w:cs/>
          <w:lang w:val="en-US"/>
        </w:rPr>
        <w:tab/>
      </w:r>
    </w:p>
    <w:p w14:paraId="70B99D9F" w14:textId="58FA3F50" w:rsidR="00BB01DD" w:rsidRDefault="00C30FD0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="00BB01DD" w:rsidRPr="005D5E5E">
        <w:rPr>
          <w:rFonts w:asciiTheme="majorBidi" w:hAnsiTheme="majorBidi"/>
          <w:sz w:val="30"/>
          <w:szCs w:val="30"/>
          <w:cs/>
          <w:lang w:val="en-US"/>
        </w:rPr>
        <w:t xml:space="preserve"> 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โดยรับรู้การเปลี่ยนแปลงของมูลค่ายุติธรรมในภายหลังในส่วนของกำไรหรือขาดทุน ทั้งนี้  บริษัทฯ 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1BE0D77F" w14:textId="77777777" w:rsidR="00BB01DD" w:rsidRPr="005D5E5E" w:rsidRDefault="00BB01DD" w:rsidP="00BB01DD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5D5E5E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14:paraId="1BB7EAFF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D5E5E">
        <w:rPr>
          <w:rFonts w:asciiTheme="majorBidi" w:hAnsiTheme="majorBidi"/>
          <w:sz w:val="30"/>
          <w:szCs w:val="30"/>
          <w:cs/>
          <w:lang w:val="en-US"/>
        </w:rPr>
        <w:t>กำไรต่อหุ้นขั้นพื้นฐานที่แสดงไว้ในงบกำไรขาดทุนเบ็ดเสร็จ คำนวณโดยการหารกำไรหรือขาดทุนสำหรับปีด้วยจำนวนหุ้นสามัญถัวเฉลี่ยถ่วงน้ำหนักที่ถือโดยผู้ถือหุ้นในระหว่างปี</w:t>
      </w:r>
    </w:p>
    <w:p w14:paraId="79BEF387" w14:textId="77777777" w:rsidR="00BB01DD" w:rsidRPr="009C0B8A" w:rsidRDefault="00BB01DD" w:rsidP="00BB01DD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9C0B8A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2D917968" w14:textId="667D15E4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>มูลค่ายุติธรรม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D66913">
        <w:rPr>
          <w:rFonts w:ascii="Angsana New" w:hAnsi="Angsana New" w:hint="cs"/>
          <w:sz w:val="30"/>
          <w:szCs w:val="30"/>
          <w:cs/>
        </w:rPr>
        <w:t>กลุ่ม</w:t>
      </w:r>
      <w:r w:rsidR="00D66913" w:rsidRPr="00B975AD">
        <w:rPr>
          <w:rFonts w:ascii="Angsana New" w:hAnsi="Angsana New"/>
          <w:sz w:val="30"/>
          <w:szCs w:val="30"/>
          <w:cs/>
        </w:rPr>
        <w:t>บริษัท</w:t>
      </w:r>
      <w:r w:rsidR="00D66913">
        <w:rPr>
          <w:rFonts w:ascii="Angsana New" w:hAnsi="Angsana New" w:hint="cs"/>
          <w:sz w:val="30"/>
          <w:szCs w:val="30"/>
          <w:cs/>
        </w:rPr>
        <w:t xml:space="preserve"> 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615A16"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>จะประมาณมูลค่ายุติธรรม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>โดยใช้เทคนิคการประเมินมูลค่าที่เหมาะสมกับแต่ละสถานการณ์และพยายามใช้ข้อมูลที่สามารถสังเกตได้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>ที่เกี่ยวข้องกับสินทรัพย์ หรือหนี้สินที่จะวัดมูลค่ายุติธรรมนั้นให้มากที่สุด</w:t>
      </w:r>
    </w:p>
    <w:p w14:paraId="40EB4BE5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DCB641D" w14:textId="77777777" w:rsidR="00BB01DD" w:rsidRPr="009C0B8A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ระดับ </w:t>
      </w:r>
      <w:r>
        <w:rPr>
          <w:rFonts w:asciiTheme="majorBidi" w:hAnsiTheme="majorBidi"/>
          <w:sz w:val="30"/>
          <w:szCs w:val="30"/>
          <w:lang w:val="en-US"/>
        </w:rPr>
        <w:t>1</w:t>
      </w:r>
      <w:r>
        <w:rPr>
          <w:rFonts w:asciiTheme="majorBidi" w:hAnsiTheme="majorBidi"/>
          <w:sz w:val="30"/>
          <w:szCs w:val="30"/>
          <w:lang w:val="en-US"/>
        </w:rPr>
        <w:tab/>
      </w:r>
      <w:r w:rsidRPr="009C0B8A">
        <w:rPr>
          <w:rFonts w:asciiTheme="majorBidi" w:hAnsiTheme="majorBidi"/>
          <w:sz w:val="30"/>
          <w:szCs w:val="30"/>
          <w:cs/>
          <w:lang w:val="en-US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ECC70CC" w14:textId="77777777" w:rsidR="00BB01DD" w:rsidRPr="009C0B8A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ระดับ </w:t>
      </w:r>
      <w:r>
        <w:rPr>
          <w:rFonts w:asciiTheme="majorBidi" w:hAnsiTheme="majorBidi"/>
          <w:sz w:val="30"/>
          <w:szCs w:val="30"/>
          <w:lang w:val="en-US"/>
        </w:rPr>
        <w:t>2</w:t>
      </w:r>
      <w:r>
        <w:rPr>
          <w:rFonts w:asciiTheme="majorBidi" w:hAnsiTheme="majorBidi"/>
          <w:sz w:val="30"/>
          <w:szCs w:val="30"/>
          <w:lang w:val="en-US"/>
        </w:rPr>
        <w:tab/>
      </w:r>
      <w:r w:rsidRPr="009C0B8A">
        <w:rPr>
          <w:rFonts w:asciiTheme="majorBidi" w:hAnsiTheme="majorBidi"/>
          <w:sz w:val="30"/>
          <w:szCs w:val="30"/>
          <w:cs/>
          <w:lang w:val="en-US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41007CB" w14:textId="77777777" w:rsidR="00BB01DD" w:rsidRDefault="00BB01DD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ระดับ </w:t>
      </w:r>
      <w:r>
        <w:rPr>
          <w:rFonts w:asciiTheme="majorBidi" w:hAnsiTheme="majorBidi"/>
          <w:sz w:val="30"/>
          <w:szCs w:val="30"/>
          <w:lang w:val="en-US"/>
        </w:rPr>
        <w:t>3</w:t>
      </w:r>
      <w:r>
        <w:rPr>
          <w:rFonts w:asciiTheme="majorBidi" w:hAnsiTheme="majorBidi"/>
          <w:sz w:val="30"/>
          <w:szCs w:val="30"/>
          <w:lang w:val="en-US"/>
        </w:rPr>
        <w:tab/>
      </w:r>
      <w:r w:rsidRPr="009C0B8A">
        <w:rPr>
          <w:rFonts w:asciiTheme="majorBidi" w:hAnsiTheme="majorBidi"/>
          <w:sz w:val="30"/>
          <w:szCs w:val="30"/>
          <w:cs/>
          <w:lang w:val="en-US"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01387DE4" w14:textId="77777777" w:rsidR="007D1795" w:rsidRDefault="007D1795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ED8746F" w14:textId="77777777" w:rsidR="007D1795" w:rsidRDefault="007D1795" w:rsidP="00BB01DD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607CDBE" w14:textId="58FB0A2C" w:rsidR="00BB01DD" w:rsidRDefault="00BB01DD" w:rsidP="007D1795">
      <w:pPr>
        <w:spacing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ทุกวันสิ้นรอบระยะเวลารายงาน </w:t>
      </w:r>
      <w:r w:rsidR="008E1E90"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C51BA63" w14:textId="77777777" w:rsidR="007D1795" w:rsidRDefault="007D1795" w:rsidP="007D1795">
      <w:pPr>
        <w:spacing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8495A95" w14:textId="2B2E78CF" w:rsidR="00F15D2D" w:rsidRPr="006A43E1" w:rsidRDefault="006A43E1" w:rsidP="007D1795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158228052"/>
      <w:r w:rsidRPr="006A43E1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10B0A765" w14:textId="73581856" w:rsidR="00945202" w:rsidRDefault="0016005C" w:rsidP="00F15D2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 xml:space="preserve">ในระหว่างปี </w:t>
      </w:r>
      <w:r w:rsidR="00D66913">
        <w:rPr>
          <w:rFonts w:ascii="Angsana New" w:hAnsi="Angsana New" w:hint="cs"/>
          <w:sz w:val="30"/>
          <w:szCs w:val="30"/>
          <w:cs/>
        </w:rPr>
        <w:t>กลุ่ม</w:t>
      </w:r>
      <w:r w:rsidR="00D66913" w:rsidRPr="00B975AD">
        <w:rPr>
          <w:rFonts w:ascii="Angsana New" w:hAnsi="Angsana New"/>
          <w:sz w:val="30"/>
          <w:szCs w:val="30"/>
          <w:cs/>
        </w:rPr>
        <w:t>บริษัท</w:t>
      </w: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รายการธุรกิจดังกล่าวเป็นไปตามเงื่อนไขและเกณฑ์ตามที่ตกลงกันระหว่าง</w:t>
      </w:r>
      <w:r w:rsidR="00613E54">
        <w:rPr>
          <w:rFonts w:ascii="Angsana New" w:hAnsi="Angsana New" w:hint="cs"/>
          <w:sz w:val="30"/>
          <w:szCs w:val="30"/>
          <w:cs/>
        </w:rPr>
        <w:t>กลุ่ม</w:t>
      </w:r>
      <w:r w:rsidR="00613E54" w:rsidRPr="00B975AD">
        <w:rPr>
          <w:rFonts w:ascii="Angsana New" w:hAnsi="Angsana New"/>
          <w:sz w:val="30"/>
          <w:szCs w:val="30"/>
          <w:cs/>
        </w:rPr>
        <w:t>บริษัท</w:t>
      </w: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08AE1202" w14:textId="3A0423FC" w:rsidR="004B4B94" w:rsidRDefault="004B4B94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353AD">
        <w:rPr>
          <w:rFonts w:ascii="Angsana New" w:hAnsi="Angsana New"/>
          <w:sz w:val="30"/>
          <w:szCs w:val="30"/>
          <w:cs/>
        </w:rPr>
        <w:t>ลักษณะความสัมพันธ์และนโยบายในการกำหนดราคาระหว่างบุคคลและกิจการที่เกี่ยวข้องกันมีดังนี้</w:t>
      </w:r>
    </w:p>
    <w:p w14:paraId="5D0EDE68" w14:textId="77777777" w:rsidR="00557F46" w:rsidRPr="00557F46" w:rsidRDefault="00557F46" w:rsidP="00557F4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tbl>
      <w:tblPr>
        <w:tblStyle w:val="TableGrid"/>
        <w:tblW w:w="1062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250"/>
        <w:gridCol w:w="1964"/>
        <w:gridCol w:w="826"/>
        <w:gridCol w:w="1800"/>
      </w:tblGrid>
      <w:tr w:rsidR="00494376" w14:paraId="412E7976" w14:textId="77777777" w:rsidTr="00557F46">
        <w:tc>
          <w:tcPr>
            <w:tcW w:w="3780" w:type="dxa"/>
          </w:tcPr>
          <w:p w14:paraId="7DA38B8C" w14:textId="362FD88E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กิจการและบุคคลที่เกี่ยวข้องกัน</w:t>
            </w:r>
          </w:p>
        </w:tc>
        <w:tc>
          <w:tcPr>
            <w:tcW w:w="2250" w:type="dxa"/>
          </w:tcPr>
          <w:p w14:paraId="062D8142" w14:textId="283CC5BF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964" w:type="dxa"/>
          </w:tcPr>
          <w:p w14:paraId="1AC47D26" w14:textId="6202C3CC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รายการค้า</w:t>
            </w:r>
          </w:p>
        </w:tc>
        <w:tc>
          <w:tcPr>
            <w:tcW w:w="826" w:type="dxa"/>
          </w:tcPr>
          <w:p w14:paraId="7F01C8CF" w14:textId="1CFC3924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1800" w:type="dxa"/>
          </w:tcPr>
          <w:p w14:paraId="02819B46" w14:textId="49188079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นโยบาย</w:t>
            </w: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กำหนดราคา</w:t>
            </w:r>
          </w:p>
        </w:tc>
      </w:tr>
      <w:tr w:rsidR="00494376" w14:paraId="3EBBBEE7" w14:textId="77777777" w:rsidTr="00557F46">
        <w:tc>
          <w:tcPr>
            <w:tcW w:w="3780" w:type="dxa"/>
          </w:tcPr>
          <w:p w14:paraId="2EF68414" w14:textId="5A456E56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4609FB">
              <w:rPr>
                <w:rFonts w:ascii="Angsana New" w:hAnsi="Angsana New"/>
                <w:sz w:val="26"/>
                <w:szCs w:val="26"/>
              </w:rPr>
              <w:t xml:space="preserve">1  </w:t>
            </w: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</w:t>
            </w:r>
            <w:proofErr w:type="gramEnd"/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ฟังก์ชั่น มารีน จำกัด</w:t>
            </w:r>
          </w:p>
        </w:tc>
        <w:tc>
          <w:tcPr>
            <w:tcW w:w="2250" w:type="dxa"/>
          </w:tcPr>
          <w:p w14:paraId="4235C670" w14:textId="054DE12F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กรรมการและผู้ถือหุ้นร่วมกัน</w:t>
            </w:r>
          </w:p>
        </w:tc>
        <w:tc>
          <w:tcPr>
            <w:tcW w:w="1964" w:type="dxa"/>
          </w:tcPr>
          <w:p w14:paraId="240A81FE" w14:textId="76223771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4229B5CE" w14:textId="37F89FAC" w:rsidR="00494376" w:rsidRPr="004609FB" w:rsidRDefault="0049437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55307315" w14:textId="2A9B1A98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494376" w14:paraId="0A931A5E" w14:textId="77777777" w:rsidTr="00557F46">
        <w:tc>
          <w:tcPr>
            <w:tcW w:w="3780" w:type="dxa"/>
          </w:tcPr>
          <w:p w14:paraId="43976854" w14:textId="77777777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28A3223" w14:textId="77777777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2AB23777" w14:textId="1E824669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1206A667" w14:textId="77777777" w:rsidR="00494376" w:rsidRPr="004609FB" w:rsidRDefault="0049437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42A6C8D" w14:textId="57989B82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4609FB" w14:paraId="1FD46CC3" w14:textId="77777777" w:rsidTr="00557F46">
        <w:tc>
          <w:tcPr>
            <w:tcW w:w="3780" w:type="dxa"/>
          </w:tcPr>
          <w:p w14:paraId="2DF711BF" w14:textId="592E0B2D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4609FB">
              <w:rPr>
                <w:rFonts w:ascii="Angsana New" w:hAnsi="Angsana New"/>
                <w:sz w:val="26"/>
                <w:szCs w:val="26"/>
              </w:rPr>
              <w:t xml:space="preserve">2  </w:t>
            </w: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</w:t>
            </w:r>
            <w:proofErr w:type="gramEnd"/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ศรีชงโค จำกัด</w:t>
            </w:r>
          </w:p>
        </w:tc>
        <w:tc>
          <w:tcPr>
            <w:tcW w:w="2250" w:type="dxa"/>
          </w:tcPr>
          <w:p w14:paraId="7A708780" w14:textId="0046CAD3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กรรมการและผู้ถือหุ้นร่วมกัน</w:t>
            </w:r>
          </w:p>
        </w:tc>
        <w:tc>
          <w:tcPr>
            <w:tcW w:w="1964" w:type="dxa"/>
          </w:tcPr>
          <w:p w14:paraId="4A0B45C4" w14:textId="3CDAC103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2D804B3E" w14:textId="1B1AFFEB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2DD3579A" w14:textId="4B994094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4609FB" w14:paraId="62D3FA1B" w14:textId="77777777" w:rsidTr="00557F46">
        <w:tc>
          <w:tcPr>
            <w:tcW w:w="3780" w:type="dxa"/>
          </w:tcPr>
          <w:p w14:paraId="335D490F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CC8A496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585EC3B1" w14:textId="3CBA2B53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468635CB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5CA7414" w14:textId="514F4043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4609FB" w14:paraId="5B41F9E8" w14:textId="77777777" w:rsidTr="00557F46">
        <w:tc>
          <w:tcPr>
            <w:tcW w:w="3780" w:type="dxa"/>
          </w:tcPr>
          <w:p w14:paraId="792ECBA6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347AA73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3F62BD18" w14:textId="044176E9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826" w:type="dxa"/>
          </w:tcPr>
          <w:p w14:paraId="49FD07DA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B2310A3" w14:textId="364F93BD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4609FB" w14:paraId="63C0AC87" w14:textId="77777777" w:rsidTr="00557F46">
        <w:tc>
          <w:tcPr>
            <w:tcW w:w="3780" w:type="dxa"/>
          </w:tcPr>
          <w:p w14:paraId="0D1D1812" w14:textId="723DC2BD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4609FB">
              <w:rPr>
                <w:rFonts w:ascii="Angsana New" w:hAnsi="Angsana New"/>
                <w:sz w:val="26"/>
                <w:szCs w:val="26"/>
              </w:rPr>
              <w:t xml:space="preserve">3  </w:t>
            </w: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</w:t>
            </w:r>
            <w:proofErr w:type="gramEnd"/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ฟังก์ชั่น ลิวเด็น เทคโนโลยี จำกัด</w:t>
            </w:r>
          </w:p>
        </w:tc>
        <w:tc>
          <w:tcPr>
            <w:tcW w:w="2250" w:type="dxa"/>
          </w:tcPr>
          <w:p w14:paraId="30311566" w14:textId="3C6292BB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660EBFFF" w14:textId="3F192FCB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5EE88096" w14:textId="39AF1854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1899EA5D" w14:textId="2F469E3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494376" w14:paraId="23A19195" w14:textId="77777777" w:rsidTr="00557F46">
        <w:tc>
          <w:tcPr>
            <w:tcW w:w="3780" w:type="dxa"/>
          </w:tcPr>
          <w:p w14:paraId="05A3AB42" w14:textId="77777777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2EDACB5" w14:textId="0FCE74C8" w:rsidR="00494376" w:rsidRPr="004609FB" w:rsidRDefault="004609F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</w:tcPr>
          <w:p w14:paraId="2307A2A0" w14:textId="77777777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76F6AC2A" w14:textId="77777777" w:rsidR="00494376" w:rsidRPr="004609FB" w:rsidRDefault="0049437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037B181" w14:textId="77777777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9FB" w14:paraId="3BAFCCE8" w14:textId="77777777" w:rsidTr="00557F46">
        <w:tc>
          <w:tcPr>
            <w:tcW w:w="3780" w:type="dxa"/>
          </w:tcPr>
          <w:p w14:paraId="085AD461" w14:textId="22CD49A5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4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  <w:proofErr w:type="gramEnd"/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ฟังก์ชั่น รุ่นหยาง อิเล็กทรอนิกส์ จำกัด</w:t>
            </w:r>
          </w:p>
        </w:tc>
        <w:tc>
          <w:tcPr>
            <w:tcW w:w="2250" w:type="dxa"/>
          </w:tcPr>
          <w:p w14:paraId="1F923926" w14:textId="74BF1B92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47A72B37" w14:textId="6DB26CD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7331B099" w14:textId="7936096B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5450D2B2" w14:textId="29143D5E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4609FB" w14:paraId="64882D6D" w14:textId="77777777" w:rsidTr="00557F46">
        <w:tc>
          <w:tcPr>
            <w:tcW w:w="3780" w:type="dxa"/>
          </w:tcPr>
          <w:p w14:paraId="6254BCBE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7D9A468" w14:textId="6291B8EE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</w:tcPr>
          <w:p w14:paraId="23850C64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42390D4D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1C02CEC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00A3" w14:paraId="29C0F4F0" w14:textId="77777777" w:rsidTr="00557F46">
        <w:tc>
          <w:tcPr>
            <w:tcW w:w="3780" w:type="dxa"/>
          </w:tcPr>
          <w:p w14:paraId="5743AAAE" w14:textId="025CBAD5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6"/>
                <w:szCs w:val="26"/>
              </w:rPr>
              <w:t xml:space="preserve">5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  <w:proofErr w:type="gramEnd"/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ฟังก์ชั่น นิงโบ เอซบูม มอเตอร์ จำกัด</w:t>
            </w:r>
          </w:p>
        </w:tc>
        <w:tc>
          <w:tcPr>
            <w:tcW w:w="2250" w:type="dxa"/>
          </w:tcPr>
          <w:p w14:paraId="59F7A742" w14:textId="182308BC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0CD864D9" w14:textId="407CB98D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64A19273" w14:textId="3E820F1D" w:rsidR="007000A3" w:rsidRPr="004609FB" w:rsidRDefault="007000A3" w:rsidP="007000A3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257C39C5" w14:textId="49D72FF3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7000A3" w14:paraId="0834EDBB" w14:textId="77777777" w:rsidTr="00557F46">
        <w:tc>
          <w:tcPr>
            <w:tcW w:w="3780" w:type="dxa"/>
          </w:tcPr>
          <w:p w14:paraId="48674404" w14:textId="77777777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CA92C50" w14:textId="1312E081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</w:tcPr>
          <w:p w14:paraId="4115D141" w14:textId="4A69B960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575C18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826" w:type="dxa"/>
          </w:tcPr>
          <w:p w14:paraId="7D097C6E" w14:textId="0D4FAB02" w:rsidR="007000A3" w:rsidRPr="004609FB" w:rsidRDefault="007000A3" w:rsidP="007000A3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FF795A6" w14:textId="028BF423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4609FB" w14:paraId="4C5C888D" w14:textId="77777777" w:rsidTr="00557F46">
        <w:tc>
          <w:tcPr>
            <w:tcW w:w="3780" w:type="dxa"/>
          </w:tcPr>
          <w:p w14:paraId="7190CC1D" w14:textId="1E0510EE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6"/>
                <w:szCs w:val="26"/>
              </w:rPr>
              <w:t xml:space="preserve">6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  <w:proofErr w:type="gramEnd"/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ฟังก์ชั่น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อินดัสทรี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250" w:type="dxa"/>
          </w:tcPr>
          <w:p w14:paraId="5AF362AE" w14:textId="5534AC45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461D87A6" w14:textId="017A8D4D" w:rsidR="004609FB" w:rsidRPr="004609FB" w:rsidRDefault="004609FB" w:rsidP="00557F46">
            <w:pPr>
              <w:tabs>
                <w:tab w:val="left" w:pos="540"/>
              </w:tabs>
              <w:ind w:firstLine="696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26" w:type="dxa"/>
          </w:tcPr>
          <w:p w14:paraId="75E9CE5B" w14:textId="7792C9D8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259E7E35" w14:textId="555651B0" w:rsidR="004609FB" w:rsidRPr="004609FB" w:rsidRDefault="004609FB" w:rsidP="00557F46">
            <w:pPr>
              <w:tabs>
                <w:tab w:val="left" w:pos="540"/>
              </w:tabs>
              <w:ind w:firstLine="527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09FB" w14:paraId="08FB21FC" w14:textId="77777777" w:rsidTr="00557F46">
        <w:tc>
          <w:tcPr>
            <w:tcW w:w="3780" w:type="dxa"/>
          </w:tcPr>
          <w:p w14:paraId="14EF6623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F2E092F" w14:textId="60C1AF9A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</w:tcPr>
          <w:p w14:paraId="642319F4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31A7833A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2621CE5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9FB" w14:paraId="40FED497" w14:textId="77777777" w:rsidTr="00557F46">
        <w:tc>
          <w:tcPr>
            <w:tcW w:w="3780" w:type="dxa"/>
          </w:tcPr>
          <w:p w14:paraId="646BAC2C" w14:textId="236AD1D9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6"/>
                <w:szCs w:val="26"/>
              </w:rPr>
              <w:t xml:space="preserve">7 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Shanghai</w:t>
            </w:r>
            <w:proofErr w:type="gram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Lyuden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Environment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&amp;Technology </w:t>
            </w:r>
          </w:p>
        </w:tc>
        <w:tc>
          <w:tcPr>
            <w:tcW w:w="2250" w:type="dxa"/>
          </w:tcPr>
          <w:p w14:paraId="11B91012" w14:textId="4729F841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964" w:type="dxa"/>
          </w:tcPr>
          <w:p w14:paraId="03AA2E3A" w14:textId="2AE34A2B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32BC1693" w14:textId="1BCE9B7A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74BAE562" w14:textId="1AA3AE6B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4609FB" w14:paraId="302E0330" w14:textId="77777777" w:rsidTr="00557F46">
        <w:tc>
          <w:tcPr>
            <w:tcW w:w="3780" w:type="dxa"/>
          </w:tcPr>
          <w:p w14:paraId="0B2E8597" w14:textId="54012CCD" w:rsidR="004609FB" w:rsidRPr="004609FB" w:rsidRDefault="004609FB" w:rsidP="004609FB">
            <w:pPr>
              <w:ind w:firstLine="52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Co.,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2250" w:type="dxa"/>
          </w:tcPr>
          <w:p w14:paraId="12C7B871" w14:textId="77777777" w:rsidR="004609FB" w:rsidRPr="004609FB" w:rsidRDefault="004609F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12FB7E93" w14:textId="77777777" w:rsidR="004609FB" w:rsidRPr="004609FB" w:rsidRDefault="004609F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553397BB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750C1F7" w14:textId="77777777" w:rsidR="004609FB" w:rsidRPr="004609FB" w:rsidRDefault="004609F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9FB" w14:paraId="7A59DC27" w14:textId="77777777" w:rsidTr="00557F46">
        <w:tc>
          <w:tcPr>
            <w:tcW w:w="3780" w:type="dxa"/>
          </w:tcPr>
          <w:p w14:paraId="703D15D6" w14:textId="554009CC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6"/>
                <w:szCs w:val="26"/>
              </w:rPr>
              <w:t xml:space="preserve">8 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Ningbo</w:t>
            </w:r>
            <w:proofErr w:type="gram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Aceboom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Electric Motor Co., Ltd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</w:p>
        </w:tc>
        <w:tc>
          <w:tcPr>
            <w:tcW w:w="2250" w:type="dxa"/>
          </w:tcPr>
          <w:p w14:paraId="727BA4EE" w14:textId="547629E0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964" w:type="dxa"/>
          </w:tcPr>
          <w:p w14:paraId="0C7337C6" w14:textId="0218C894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63B4A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3B2F5D67" w14:textId="2A6FC658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231F1448" w14:textId="1D18F3D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4609FB" w14:paraId="6FC647BE" w14:textId="77777777" w:rsidTr="00557F46">
        <w:tc>
          <w:tcPr>
            <w:tcW w:w="3780" w:type="dxa"/>
          </w:tcPr>
          <w:p w14:paraId="645FC7BD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97E9C5D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19417B8C" w14:textId="34E2F722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D1417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26" w:type="dxa"/>
          </w:tcPr>
          <w:p w14:paraId="002D6296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82BB4DC" w14:textId="403F5171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557F46" w14:paraId="3193BA22" w14:textId="77777777" w:rsidTr="00557F46">
        <w:tc>
          <w:tcPr>
            <w:tcW w:w="3780" w:type="dxa"/>
          </w:tcPr>
          <w:p w14:paraId="24BB3ADD" w14:textId="44937FEB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6"/>
                <w:szCs w:val="26"/>
              </w:rPr>
              <w:t xml:space="preserve">9  </w:t>
            </w:r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Jiangyin</w:t>
            </w:r>
            <w:proofErr w:type="gram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Runyang</w:t>
            </w:r>
            <w:proofErr w:type="spell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Electronic Appliance</w:t>
            </w:r>
          </w:p>
        </w:tc>
        <w:tc>
          <w:tcPr>
            <w:tcW w:w="2250" w:type="dxa"/>
          </w:tcPr>
          <w:p w14:paraId="3DCDE70F" w14:textId="5F60A439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964" w:type="dxa"/>
          </w:tcPr>
          <w:p w14:paraId="1F25FBD3" w14:textId="1988FE2B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63B4A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0F3A8B2C" w14:textId="378B7AD5" w:rsidR="00557F46" w:rsidRPr="004609FB" w:rsidRDefault="00557F4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53F9CF54" w14:textId="7CF41498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557F46" w14:paraId="5752BFFE" w14:textId="77777777" w:rsidTr="00557F46">
        <w:tc>
          <w:tcPr>
            <w:tcW w:w="3780" w:type="dxa"/>
          </w:tcPr>
          <w:p w14:paraId="25537B25" w14:textId="71F63275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6"/>
                <w:szCs w:val="26"/>
              </w:rPr>
              <w:t xml:space="preserve">10  </w:t>
            </w: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  <w:proofErr w:type="gramEnd"/>
          </w:p>
        </w:tc>
        <w:tc>
          <w:tcPr>
            <w:tcW w:w="2250" w:type="dxa"/>
          </w:tcPr>
          <w:p w14:paraId="0EA80690" w14:textId="754E291D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ผู้ถือหุ้นใหญ่และกรรมการ</w:t>
            </w:r>
          </w:p>
        </w:tc>
        <w:tc>
          <w:tcPr>
            <w:tcW w:w="1964" w:type="dxa"/>
          </w:tcPr>
          <w:p w14:paraId="5F107B85" w14:textId="37B001CA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165F7E2A" w14:textId="44DD35B2" w:rsidR="00557F46" w:rsidRPr="004609FB" w:rsidRDefault="00557F4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6877CF25" w14:textId="7561C939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</w:tbl>
    <w:p w14:paraId="36593D4B" w14:textId="77777777" w:rsidR="00494376" w:rsidRDefault="00494376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52523092" w14:textId="77777777" w:rsidR="00494376" w:rsidRDefault="00494376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71A1AB49" w14:textId="77777777" w:rsidR="004609FB" w:rsidRDefault="004609FB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272AAF3B" w14:textId="77777777" w:rsidR="004609FB" w:rsidRDefault="004609FB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7CE13B06" w14:textId="77777777" w:rsidR="004609FB" w:rsidRDefault="004609FB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421E2D1D" w14:textId="63A4AC7E" w:rsidR="009450DF" w:rsidRDefault="009450DF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9450DF">
        <w:rPr>
          <w:rFonts w:ascii="Angsana New" w:hAnsi="Angsana New"/>
          <w:sz w:val="30"/>
          <w:szCs w:val="30"/>
          <w:cs/>
        </w:rPr>
        <w:lastRenderedPageBreak/>
        <w:t>รายการในงบแสดงฐานะการเงิน</w:t>
      </w:r>
    </w:p>
    <w:p w14:paraId="6729D132" w14:textId="5D52C1DA" w:rsidR="00D64CD4" w:rsidRDefault="00D64CD4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D64CD4">
        <w:rPr>
          <w:rFonts w:ascii="Angsana New" w:hAnsi="Angsana New"/>
          <w:sz w:val="30"/>
          <w:szCs w:val="30"/>
          <w:cs/>
        </w:rPr>
        <w:t xml:space="preserve">ยอดคงเหลือกับบุคคลและกิจการที่เกี่ยวข้องกัน ณ วันที่ </w:t>
      </w:r>
      <w:r w:rsidR="005923A0">
        <w:rPr>
          <w:rFonts w:ascii="Angsana New" w:hAnsi="Angsana New"/>
          <w:sz w:val="30"/>
          <w:szCs w:val="30"/>
        </w:rPr>
        <w:t>31</w:t>
      </w:r>
      <w:r w:rsidRPr="00D64CD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05F75">
        <w:rPr>
          <w:rFonts w:ascii="Angsana New" w:hAnsi="Angsana New"/>
          <w:sz w:val="30"/>
          <w:szCs w:val="30"/>
        </w:rPr>
        <w:t xml:space="preserve">2566 </w:t>
      </w:r>
      <w:r w:rsidR="00905F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5923A0">
        <w:rPr>
          <w:rFonts w:ascii="Angsana New" w:hAnsi="Angsana New"/>
          <w:sz w:val="30"/>
          <w:szCs w:val="30"/>
        </w:rPr>
        <w:t>256</w:t>
      </w:r>
      <w:r w:rsidR="008A5F0B">
        <w:rPr>
          <w:rFonts w:ascii="Angsana New" w:hAnsi="Angsana New"/>
          <w:sz w:val="30"/>
          <w:szCs w:val="30"/>
        </w:rPr>
        <w:t>5</w:t>
      </w:r>
      <w:r w:rsidRPr="00D64CD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976" w:type="dxa"/>
        <w:tblInd w:w="108" w:type="dxa"/>
        <w:shd w:val="clear" w:color="auto" w:fill="FFFF00"/>
        <w:tblLook w:val="04A0" w:firstRow="1" w:lastRow="0" w:firstColumn="1" w:lastColumn="0" w:noHBand="0" w:noVBand="1"/>
      </w:tblPr>
      <w:tblGrid>
        <w:gridCol w:w="3828"/>
        <w:gridCol w:w="277"/>
        <w:gridCol w:w="1745"/>
        <w:gridCol w:w="277"/>
        <w:gridCol w:w="1703"/>
        <w:gridCol w:w="277"/>
        <w:gridCol w:w="1869"/>
      </w:tblGrid>
      <w:tr w:rsidR="001653C7" w:rsidRPr="00775D86" w14:paraId="1B7D5697" w14:textId="77777777" w:rsidTr="007D1795">
        <w:trPr>
          <w:trHeight w:val="202"/>
          <w:tblHeader/>
        </w:trPr>
        <w:tc>
          <w:tcPr>
            <w:tcW w:w="3828" w:type="dxa"/>
            <w:shd w:val="clear" w:color="auto" w:fill="auto"/>
          </w:tcPr>
          <w:p w14:paraId="02448487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" w:name="_Hlk146534849"/>
          </w:p>
        </w:tc>
        <w:tc>
          <w:tcPr>
            <w:tcW w:w="277" w:type="dxa"/>
          </w:tcPr>
          <w:p w14:paraId="199CEECF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</w:tcPr>
          <w:p w14:paraId="348244C8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04958560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</w:tcPr>
          <w:p w14:paraId="772A69BF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3127B53B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14:paraId="5B606130" w14:textId="77777777" w:rsidR="001653C7" w:rsidRPr="00775D86" w:rsidRDefault="001653C7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53C7" w:rsidRPr="00775D86" w14:paraId="1D324D25" w14:textId="77777777" w:rsidTr="007D1795">
        <w:trPr>
          <w:trHeight w:val="202"/>
          <w:tblHeader/>
        </w:trPr>
        <w:tc>
          <w:tcPr>
            <w:tcW w:w="3828" w:type="dxa"/>
            <w:shd w:val="clear" w:color="auto" w:fill="auto"/>
          </w:tcPr>
          <w:p w14:paraId="326FA4C4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0010B8BE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</w:tcPr>
          <w:p w14:paraId="1C8BF3B8" w14:textId="77777777" w:rsidR="001653C7" w:rsidRPr="00775D86" w:rsidRDefault="001653C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40119124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49" w:type="dxa"/>
            <w:gridSpan w:val="3"/>
            <w:shd w:val="clear" w:color="auto" w:fill="auto"/>
          </w:tcPr>
          <w:p w14:paraId="7CF9FB80" w14:textId="77777777" w:rsidR="001653C7" w:rsidRPr="00775D86" w:rsidRDefault="001653C7">
            <w:pPr>
              <w:spacing w:line="400" w:lineRule="exact"/>
              <w:ind w:right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3C7" w:rsidRPr="00775D86" w14:paraId="258EF50C" w14:textId="77777777" w:rsidTr="007D1795">
        <w:trPr>
          <w:trHeight w:val="202"/>
          <w:tblHeader/>
        </w:trPr>
        <w:tc>
          <w:tcPr>
            <w:tcW w:w="3828" w:type="dxa"/>
            <w:shd w:val="clear" w:color="auto" w:fill="auto"/>
          </w:tcPr>
          <w:p w14:paraId="2DC650CB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2C16591C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4715" w14:textId="27DFE3D2" w:rsidR="001653C7" w:rsidRPr="00414342" w:rsidRDefault="00905F7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D64CD4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77" w:type="dxa"/>
          </w:tcPr>
          <w:p w14:paraId="7864EE81" w14:textId="77777777" w:rsidR="001653C7" w:rsidRPr="00414342" w:rsidRDefault="001653C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ED10F" w14:textId="510FFFB1" w:rsidR="001653C7" w:rsidRPr="00414342" w:rsidRDefault="00905F7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D64CD4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71293" w14:textId="77777777" w:rsidR="001653C7" w:rsidRPr="00414342" w:rsidRDefault="001653C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8159" w14:textId="77777777" w:rsidR="001653C7" w:rsidRPr="00414342" w:rsidRDefault="001653C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31 </w:t>
            </w:r>
            <w:r w:rsidRPr="00414342">
              <w:rPr>
                <w:rFonts w:hint="cs"/>
                <w:sz w:val="30"/>
                <w:szCs w:val="30"/>
                <w:cs/>
              </w:rPr>
              <w:t>ธันวาคม</w:t>
            </w:r>
            <w:r w:rsidRPr="00414342">
              <w:rPr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1653C7" w:rsidRPr="00775D86" w14:paraId="52993C78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785B8C4C" w14:textId="51C6F9F7" w:rsidR="001653C7" w:rsidRPr="00092D10" w:rsidRDefault="001653C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7" w:type="dxa"/>
          </w:tcPr>
          <w:p w14:paraId="6B222FA0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</w:tcPr>
          <w:p w14:paraId="1989FC3F" w14:textId="77777777" w:rsidR="001653C7" w:rsidRPr="00775D86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5D9EBEBF" w14:textId="77777777" w:rsidR="001653C7" w:rsidRPr="00775D86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2E0898A1" w14:textId="77777777" w:rsidR="001653C7" w:rsidRPr="00775D86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1AD419E7" w14:textId="77777777" w:rsidR="001653C7" w:rsidRPr="00775D86" w:rsidRDefault="001653C7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55F27C59" w14:textId="77777777" w:rsidR="001653C7" w:rsidRPr="00775D86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653C7" w:rsidRPr="00775D86" w14:paraId="4BEE5349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5BB1B523" w14:textId="77777777" w:rsidR="001653C7" w:rsidRPr="00775D86" w:rsidRDefault="001653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77" w:type="dxa"/>
          </w:tcPr>
          <w:p w14:paraId="4B7EEEFC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vAlign w:val="bottom"/>
          </w:tcPr>
          <w:p w14:paraId="5FA30945" w14:textId="5AE16DB9" w:rsidR="001653C7" w:rsidRDefault="00DA5A3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0CA78019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0EA055E" w14:textId="7DAE9EDF" w:rsidR="001653C7" w:rsidRPr="00775D86" w:rsidRDefault="00DA5A3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CDCA928" w14:textId="77777777" w:rsidR="001653C7" w:rsidRPr="00775D86" w:rsidRDefault="001653C7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385264B5" w14:textId="77777777" w:rsidR="001653C7" w:rsidRPr="00775D86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8569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,220.70</w:t>
            </w:r>
          </w:p>
        </w:tc>
      </w:tr>
      <w:tr w:rsidR="00DA5A31" w:rsidRPr="00775D86" w14:paraId="5DD0E986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10FE0811" w14:textId="77777777" w:rsidR="00DA5A31" w:rsidRPr="00775D86" w:rsidRDefault="00DA5A31" w:rsidP="00DA5A3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77" w:type="dxa"/>
          </w:tcPr>
          <w:p w14:paraId="7C8820E8" w14:textId="77777777" w:rsidR="00DA5A31" w:rsidRPr="00696465" w:rsidRDefault="00DA5A31" w:rsidP="00DA5A3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D634EFC" w14:textId="040D422B" w:rsidR="00DA5A31" w:rsidRDefault="00DA5A31" w:rsidP="00DA5A3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BF45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671.34</w:t>
            </w:r>
          </w:p>
        </w:tc>
        <w:tc>
          <w:tcPr>
            <w:tcW w:w="277" w:type="dxa"/>
            <w:shd w:val="clear" w:color="auto" w:fill="auto"/>
          </w:tcPr>
          <w:p w14:paraId="35D9BFD6" w14:textId="77777777" w:rsidR="00DA5A31" w:rsidRDefault="00DA5A31" w:rsidP="00DA5A3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DA1479C" w14:textId="0BB018A8" w:rsidR="00DA5A31" w:rsidRPr="00322EB3" w:rsidRDefault="00DA5A31" w:rsidP="00DA5A3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BF45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671.34</w:t>
            </w:r>
          </w:p>
        </w:tc>
        <w:tc>
          <w:tcPr>
            <w:tcW w:w="277" w:type="dxa"/>
            <w:shd w:val="clear" w:color="auto" w:fill="auto"/>
          </w:tcPr>
          <w:p w14:paraId="2F4527D4" w14:textId="77777777" w:rsidR="00DA5A31" w:rsidRPr="00775D86" w:rsidRDefault="00DA5A31" w:rsidP="00DA5A31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0B15C91C" w14:textId="77777777" w:rsidR="00DA5A31" w:rsidRPr="00E50A6D" w:rsidRDefault="00DA5A31" w:rsidP="00DA5A3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53,189.70</w:t>
            </w:r>
          </w:p>
        </w:tc>
      </w:tr>
      <w:tr w:rsidR="001653C7" w:rsidRPr="00775D86" w14:paraId="74AEEFDA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329B95EB" w14:textId="77777777" w:rsidR="001653C7" w:rsidRPr="00092D10" w:rsidRDefault="001653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C49C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15D322DA" w14:textId="77777777" w:rsidR="001653C7" w:rsidRPr="00BC256E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5FECCDCD" w14:textId="153B473F" w:rsidR="001653C7" w:rsidRPr="00BC256E" w:rsidRDefault="00DA5A3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1AA00BB0" w14:textId="77777777" w:rsidR="001653C7" w:rsidRPr="00BC256E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08ED2D17" w14:textId="2F11D9E8" w:rsidR="001653C7" w:rsidRPr="00BC256E" w:rsidRDefault="00DA5A3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DE79025" w14:textId="77777777" w:rsidR="001653C7" w:rsidRPr="00BC256E" w:rsidRDefault="001653C7">
            <w:pPr>
              <w:tabs>
                <w:tab w:val="decimal" w:pos="124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0791852E" w14:textId="77777777" w:rsidR="001653C7" w:rsidRPr="00BC256E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1,489.44</w:t>
            </w:r>
          </w:p>
        </w:tc>
      </w:tr>
      <w:tr w:rsidR="00CB72B4" w:rsidRPr="00775D86" w14:paraId="3E1FE36D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03B61104" w14:textId="77777777" w:rsidR="00CB72B4" w:rsidRPr="009C49C4" w:rsidRDefault="00CB72B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7" w:type="dxa"/>
          </w:tcPr>
          <w:p w14:paraId="7AB76C70" w14:textId="77777777" w:rsidR="00CB72B4" w:rsidRPr="00BC256E" w:rsidRDefault="00CB72B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69C80869" w14:textId="77777777" w:rsidR="00CB72B4" w:rsidRDefault="00CB72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7" w:type="dxa"/>
          </w:tcPr>
          <w:p w14:paraId="39F78A92" w14:textId="77777777" w:rsidR="00CB72B4" w:rsidRPr="00BC256E" w:rsidRDefault="00CB72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688BE87D" w14:textId="77777777" w:rsidR="00CB72B4" w:rsidRDefault="00CB72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5A63015D" w14:textId="77777777" w:rsidR="00CB72B4" w:rsidRPr="00BC256E" w:rsidRDefault="00CB72B4">
            <w:pPr>
              <w:tabs>
                <w:tab w:val="decimal" w:pos="124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23383397" w14:textId="77777777" w:rsidR="00CB72B4" w:rsidRPr="008E304C" w:rsidRDefault="00CB72B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53C7" w:rsidRPr="00775D86" w14:paraId="0242D2AF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76347C99" w14:textId="1EA04D2E" w:rsidR="001653C7" w:rsidRPr="00092D10" w:rsidRDefault="001653C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</w:t>
            </w:r>
            <w:r w:rsidR="00792B9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277" w:type="dxa"/>
          </w:tcPr>
          <w:p w14:paraId="569CE3E7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</w:tcPr>
          <w:p w14:paraId="5BE00B87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3D27287D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</w:tcPr>
          <w:p w14:paraId="22491336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6872C340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15B956C7" w14:textId="77777777" w:rsidR="001653C7" w:rsidRPr="00775D86" w:rsidRDefault="001653C7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1653C7" w:rsidRPr="00775D86" w14:paraId="5C8BF983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58993480" w14:textId="77777777" w:rsidR="001653C7" w:rsidRPr="00092D10" w:rsidRDefault="001653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77" w:type="dxa"/>
          </w:tcPr>
          <w:p w14:paraId="088003CC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321E65CD" w14:textId="1F167570" w:rsidR="001653C7" w:rsidRDefault="00C467C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51F5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50</w:t>
            </w:r>
            <w:r w:rsidRPr="00B51F5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51F5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614.21</w:t>
            </w:r>
          </w:p>
        </w:tc>
        <w:tc>
          <w:tcPr>
            <w:tcW w:w="277" w:type="dxa"/>
            <w:shd w:val="clear" w:color="auto" w:fill="auto"/>
          </w:tcPr>
          <w:p w14:paraId="53344842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17C4DD34" w14:textId="0960E0DF" w:rsidR="001653C7" w:rsidRPr="00775D86" w:rsidRDefault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51F5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50</w:t>
            </w:r>
            <w:r w:rsidRPr="00B51F5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51F5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614.21</w:t>
            </w:r>
          </w:p>
        </w:tc>
        <w:tc>
          <w:tcPr>
            <w:tcW w:w="277" w:type="dxa"/>
            <w:shd w:val="clear" w:color="auto" w:fill="auto"/>
          </w:tcPr>
          <w:p w14:paraId="7666C378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5F65B98B" w14:textId="77777777" w:rsidR="001653C7" w:rsidRPr="00775D86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51,954.92</w:t>
            </w:r>
          </w:p>
        </w:tc>
      </w:tr>
      <w:tr w:rsidR="001653C7" w:rsidRPr="00775D86" w14:paraId="0A72EFF1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00F005A3" w14:textId="77777777" w:rsidR="001653C7" w:rsidRPr="00775D86" w:rsidRDefault="001653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77" w:type="dxa"/>
          </w:tcPr>
          <w:p w14:paraId="1314F909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26A2984D" w14:textId="7B144F39" w:rsidR="001653C7" w:rsidRDefault="001861F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6B992A2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583B2C13" w14:textId="3BA40E9F" w:rsidR="001653C7" w:rsidRPr="00322EB3" w:rsidRDefault="00C467C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116C78A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11F1F5E4" w14:textId="77777777" w:rsidR="001653C7" w:rsidRPr="00E50A6D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58,978.40</w:t>
            </w:r>
          </w:p>
        </w:tc>
      </w:tr>
      <w:tr w:rsidR="001653C7" w:rsidRPr="00775D86" w14:paraId="6BEE75BF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766BA84B" w14:textId="77777777" w:rsidR="001653C7" w:rsidRPr="0088216A" w:rsidRDefault="001653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216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77" w:type="dxa"/>
          </w:tcPr>
          <w:p w14:paraId="1B244AD9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5A581536" w14:textId="7ECB0D07" w:rsidR="001653C7" w:rsidRDefault="00C467C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032A32B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31AA6756" w14:textId="618AEA42" w:rsidR="001653C7" w:rsidRPr="00322EB3" w:rsidRDefault="003E733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E733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3E733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E733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696</w:t>
            </w:r>
            <w:r w:rsidRPr="003E733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E733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248.23</w:t>
            </w:r>
          </w:p>
        </w:tc>
        <w:tc>
          <w:tcPr>
            <w:tcW w:w="277" w:type="dxa"/>
            <w:shd w:val="clear" w:color="auto" w:fill="auto"/>
          </w:tcPr>
          <w:p w14:paraId="714B295B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6B7E6B7C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58BE41B5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36280A69" w14:textId="77777777" w:rsidR="001653C7" w:rsidRPr="0088216A" w:rsidRDefault="001653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216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77" w:type="dxa"/>
          </w:tcPr>
          <w:p w14:paraId="392438E2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3DA70EAB" w14:textId="4EBFC0B9" w:rsidR="001653C7" w:rsidRDefault="00C467C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CEA846C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5BE6F5F4" w14:textId="0819D429" w:rsidR="001653C7" w:rsidRPr="00322EB3" w:rsidRDefault="00DA5A3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A5A3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DA5A3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A5A3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674</w:t>
            </w:r>
            <w:r w:rsidRPr="00DA5A3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A5A3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684.83</w:t>
            </w:r>
          </w:p>
        </w:tc>
        <w:tc>
          <w:tcPr>
            <w:tcW w:w="277" w:type="dxa"/>
            <w:shd w:val="clear" w:color="auto" w:fill="auto"/>
          </w:tcPr>
          <w:p w14:paraId="46767FDC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4B13FC2E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0FD1B2F6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15EBA428" w14:textId="77777777" w:rsidR="001653C7" w:rsidRPr="0088216A" w:rsidRDefault="001653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216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77" w:type="dxa"/>
          </w:tcPr>
          <w:p w14:paraId="0C055F7C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452CE06D" w14:textId="2D516ABA" w:rsidR="001653C7" w:rsidRDefault="00C467C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5AAA145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5DF9AE94" w14:textId="7AAC3E5B" w:rsidR="001653C7" w:rsidRPr="00322EB3" w:rsidRDefault="00C467C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467C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C467C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467C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023</w:t>
            </w:r>
            <w:r w:rsidRPr="00C467C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9A40D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113</w:t>
            </w:r>
            <w:r w:rsidRPr="00C467C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.0</w:t>
            </w:r>
            <w:r w:rsidR="006F0CB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7" w:type="dxa"/>
            <w:shd w:val="clear" w:color="auto" w:fill="auto"/>
          </w:tcPr>
          <w:p w14:paraId="4EAB4DCA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1CD4190C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467C3" w:rsidRPr="00775D86" w14:paraId="277D3E20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0CB3CDB9" w14:textId="309F88ED" w:rsidR="00C467C3" w:rsidRPr="0088216A" w:rsidRDefault="00C467C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8216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อินดัสทรี</w:t>
            </w:r>
            <w:r w:rsidRPr="0088216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77" w:type="dxa"/>
          </w:tcPr>
          <w:p w14:paraId="68E7F138" w14:textId="77777777" w:rsidR="00C467C3" w:rsidRPr="00696465" w:rsidRDefault="00C467C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251DE855" w14:textId="27781C2B" w:rsidR="00C467C3" w:rsidRDefault="00C467C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766C971" w14:textId="77777777" w:rsidR="00C467C3" w:rsidRDefault="00C467C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0D4AAF3F" w14:textId="1FF6539A" w:rsidR="00C467C3" w:rsidRPr="002037E0" w:rsidRDefault="00C467C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270.00</w:t>
            </w:r>
          </w:p>
        </w:tc>
        <w:tc>
          <w:tcPr>
            <w:tcW w:w="277" w:type="dxa"/>
            <w:shd w:val="clear" w:color="auto" w:fill="auto"/>
          </w:tcPr>
          <w:p w14:paraId="0531CA66" w14:textId="77777777" w:rsidR="00C467C3" w:rsidRPr="00775D86" w:rsidRDefault="00C467C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622E5B9B" w14:textId="46B81B26" w:rsidR="00C467C3" w:rsidRDefault="00C467C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47FEE" w:rsidRPr="00775D86" w14:paraId="3852A5EF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25B792B9" w14:textId="32D422A9" w:rsidR="00347FEE" w:rsidRPr="0088216A" w:rsidRDefault="00347FEE" w:rsidP="00347FEE">
            <w:pPr>
              <w:spacing w:line="400" w:lineRule="exact"/>
              <w:ind w:left="493" w:right="-45" w:hanging="29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Shanghai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Lyuden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Environment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&amp;Technology Co.,</w:t>
            </w:r>
            <w:r w:rsidR="007D179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277" w:type="dxa"/>
          </w:tcPr>
          <w:p w14:paraId="0E848210" w14:textId="77777777" w:rsidR="00347FEE" w:rsidRPr="00696465" w:rsidRDefault="00347FEE" w:rsidP="00347FE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C7E629D" w14:textId="3F50F257" w:rsidR="00347FEE" w:rsidRDefault="00892E51" w:rsidP="005A30D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92E5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211</w:t>
            </w:r>
            <w:r w:rsidRPr="00892E5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92E5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394.12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799E51B" w14:textId="77777777" w:rsidR="00347FEE" w:rsidRDefault="00347FEE" w:rsidP="005A30D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5F72A9E" w14:textId="0A0BB170" w:rsidR="00347FEE" w:rsidRDefault="00347FEE" w:rsidP="005A30D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47F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34</w:t>
            </w:r>
            <w:r w:rsidRPr="00347F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47F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457.22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62ABD79" w14:textId="77777777" w:rsidR="00347FEE" w:rsidRPr="00775D86" w:rsidRDefault="00347FEE" w:rsidP="005A30D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70B3AF22" w14:textId="1E290B17" w:rsidR="00347FEE" w:rsidRDefault="00DA5A31" w:rsidP="005A30D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C4C31" w:rsidRPr="00775D86" w14:paraId="4DE0DB72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47684233" w14:textId="55737E9C" w:rsidR="002C4C31" w:rsidRPr="004D2A23" w:rsidRDefault="002C4C31" w:rsidP="00347FEE">
            <w:pPr>
              <w:spacing w:line="400" w:lineRule="exact"/>
              <w:ind w:left="493" w:right="-45" w:hanging="29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Jiangyin </w:t>
            </w:r>
            <w:proofErr w:type="spellStart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Runyang</w:t>
            </w:r>
            <w:proofErr w:type="spell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Electronic Appliance</w:t>
            </w:r>
          </w:p>
        </w:tc>
        <w:tc>
          <w:tcPr>
            <w:tcW w:w="277" w:type="dxa"/>
          </w:tcPr>
          <w:p w14:paraId="05C0718D" w14:textId="77777777" w:rsidR="002C4C31" w:rsidRPr="00696465" w:rsidRDefault="002C4C31" w:rsidP="00347FE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42D0EB97" w14:textId="70B6E1DB" w:rsidR="002C4C31" w:rsidRPr="00892E51" w:rsidRDefault="002C4C31" w:rsidP="00347F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C4C3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926,934.77</w:t>
            </w:r>
          </w:p>
        </w:tc>
        <w:tc>
          <w:tcPr>
            <w:tcW w:w="277" w:type="dxa"/>
            <w:shd w:val="clear" w:color="auto" w:fill="auto"/>
          </w:tcPr>
          <w:p w14:paraId="63EAD0A0" w14:textId="77777777" w:rsidR="002C4C31" w:rsidRDefault="002C4C31" w:rsidP="00347F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425282FC" w14:textId="192CEBD3" w:rsidR="002C4C31" w:rsidRPr="00347FEE" w:rsidRDefault="002C4C31" w:rsidP="00347F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277D6DC" w14:textId="77777777" w:rsidR="002C4C31" w:rsidRPr="00775D86" w:rsidRDefault="002C4C31" w:rsidP="00347FE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7A7AA38A" w14:textId="3414B33D" w:rsidR="002C4C31" w:rsidRDefault="002C4C31" w:rsidP="00347F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47FEE" w:rsidRPr="00775D86" w14:paraId="428CEDE8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bottom"/>
          </w:tcPr>
          <w:p w14:paraId="4F76F7E3" w14:textId="12A4BEAA" w:rsidR="00347FEE" w:rsidRPr="0088216A" w:rsidRDefault="00347FEE" w:rsidP="00347FE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Ningbo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Aceboom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Electric Motor Co., Ltd</w:t>
            </w:r>
            <w:r w:rsidR="007D1795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</w:p>
        </w:tc>
        <w:tc>
          <w:tcPr>
            <w:tcW w:w="277" w:type="dxa"/>
          </w:tcPr>
          <w:p w14:paraId="2210AEF6" w14:textId="77777777" w:rsidR="00347FEE" w:rsidRPr="00696465" w:rsidRDefault="00347FEE" w:rsidP="00347FE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7514D1A1" w14:textId="31A578B6" w:rsidR="00347FEE" w:rsidRDefault="002C4C31" w:rsidP="00347F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C4C3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128,379.77</w:t>
            </w:r>
          </w:p>
        </w:tc>
        <w:tc>
          <w:tcPr>
            <w:tcW w:w="277" w:type="dxa"/>
            <w:shd w:val="clear" w:color="auto" w:fill="auto"/>
          </w:tcPr>
          <w:p w14:paraId="3ABB0B85" w14:textId="77777777" w:rsidR="00347FEE" w:rsidRDefault="00347FEE" w:rsidP="00347F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34B5B4E0" w14:textId="5948BF09" w:rsidR="00347FEE" w:rsidRDefault="00347FEE" w:rsidP="00347F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47F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248.62</w:t>
            </w:r>
          </w:p>
        </w:tc>
        <w:tc>
          <w:tcPr>
            <w:tcW w:w="277" w:type="dxa"/>
            <w:shd w:val="clear" w:color="auto" w:fill="auto"/>
          </w:tcPr>
          <w:p w14:paraId="39E8BAC2" w14:textId="77777777" w:rsidR="00347FEE" w:rsidRPr="00775D86" w:rsidRDefault="00347FEE" w:rsidP="00347FE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305185F6" w14:textId="279B249C" w:rsidR="00347FEE" w:rsidRDefault="00DA5A31" w:rsidP="00347F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691B0CA4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7ACB336C" w14:textId="597059E9" w:rsidR="001653C7" w:rsidRPr="0088216A" w:rsidRDefault="001653C7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เงินทดรองจ่าย </w:t>
            </w:r>
          </w:p>
        </w:tc>
        <w:tc>
          <w:tcPr>
            <w:tcW w:w="277" w:type="dxa"/>
          </w:tcPr>
          <w:p w14:paraId="6080AEF1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43C4455E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5BA5FD9D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09FF6168" w14:textId="77777777" w:rsidR="001653C7" w:rsidRPr="00072324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25487F71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14:paraId="694DCF6A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B51F53" w:rsidRPr="00775D86" w14:paraId="7B6335B7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4DC0E870" w14:textId="77777777" w:rsidR="00B51F53" w:rsidRPr="0088216A" w:rsidRDefault="00B51F53" w:rsidP="00B51F5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77" w:type="dxa"/>
          </w:tcPr>
          <w:p w14:paraId="7CA1EA00" w14:textId="77777777" w:rsidR="00B51F53" w:rsidRPr="00696465" w:rsidRDefault="00B51F53" w:rsidP="00B51F5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A9AEF9E" w14:textId="2FD70962" w:rsidR="00B51F53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13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382.29</w:t>
            </w:r>
          </w:p>
        </w:tc>
        <w:tc>
          <w:tcPr>
            <w:tcW w:w="277" w:type="dxa"/>
            <w:shd w:val="clear" w:color="auto" w:fill="auto"/>
          </w:tcPr>
          <w:p w14:paraId="54E776B6" w14:textId="77777777" w:rsidR="00B51F53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4EC1F6B0" w14:textId="0DD10A3C" w:rsidR="00B51F53" w:rsidRPr="00072324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13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382.29</w:t>
            </w:r>
          </w:p>
        </w:tc>
        <w:tc>
          <w:tcPr>
            <w:tcW w:w="277" w:type="dxa"/>
            <w:shd w:val="clear" w:color="auto" w:fill="auto"/>
          </w:tcPr>
          <w:p w14:paraId="02219E39" w14:textId="77777777" w:rsidR="00B51F53" w:rsidRPr="00775D86" w:rsidRDefault="00B51F53" w:rsidP="00B51F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5EBFB3D7" w14:textId="77777777" w:rsidR="00B51F53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11,913.33</w:t>
            </w:r>
          </w:p>
        </w:tc>
      </w:tr>
      <w:tr w:rsidR="00B51F53" w:rsidRPr="00775D86" w14:paraId="28C57689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2810B2EE" w14:textId="77777777" w:rsidR="00B51F53" w:rsidRPr="0088216A" w:rsidRDefault="00B51F53" w:rsidP="00B51F5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77" w:type="dxa"/>
          </w:tcPr>
          <w:p w14:paraId="23AD1B45" w14:textId="77777777" w:rsidR="00B51F53" w:rsidRPr="00696465" w:rsidRDefault="00B51F53" w:rsidP="00B51F5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42FBF27E" w14:textId="678FB689" w:rsidR="00B51F53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51F5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33</w:t>
            </w:r>
            <w:r w:rsidRPr="00B51F5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51F5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093.38</w:t>
            </w:r>
          </w:p>
        </w:tc>
        <w:tc>
          <w:tcPr>
            <w:tcW w:w="277" w:type="dxa"/>
            <w:shd w:val="clear" w:color="auto" w:fill="auto"/>
          </w:tcPr>
          <w:p w14:paraId="5692B01A" w14:textId="77777777" w:rsidR="00B51F53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547AB79A" w14:textId="355DAB74" w:rsidR="00B51F53" w:rsidRPr="00072324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51F5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33</w:t>
            </w:r>
            <w:r w:rsidRPr="00B51F5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51F5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093.38</w:t>
            </w:r>
          </w:p>
        </w:tc>
        <w:tc>
          <w:tcPr>
            <w:tcW w:w="277" w:type="dxa"/>
            <w:shd w:val="clear" w:color="auto" w:fill="auto"/>
          </w:tcPr>
          <w:p w14:paraId="02E266D7" w14:textId="77777777" w:rsidR="00B51F53" w:rsidRPr="00775D86" w:rsidRDefault="00B51F53" w:rsidP="00B51F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428FFC0E" w14:textId="77777777" w:rsidR="00B51F53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170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33,158.93</w:t>
            </w:r>
          </w:p>
        </w:tc>
      </w:tr>
      <w:tr w:rsidR="00B51F53" w:rsidRPr="00775D86" w14:paraId="38F96E84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6550038B" w14:textId="19539B69" w:rsidR="00B51F53" w:rsidRPr="00092D10" w:rsidRDefault="00B51F53" w:rsidP="00B51F5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216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77" w:type="dxa"/>
          </w:tcPr>
          <w:p w14:paraId="49A4E4CE" w14:textId="77777777" w:rsidR="00B51F53" w:rsidRPr="00696465" w:rsidRDefault="00B51F53" w:rsidP="00B51F5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55EA8F99" w14:textId="0F5A9FFB" w:rsidR="00B51F53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293B57A" w14:textId="77777777" w:rsidR="00B51F53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7A5DB72" w14:textId="79B1F03B" w:rsidR="00B51F53" w:rsidRPr="00B51F53" w:rsidRDefault="00AD452D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D452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638,310.02</w:t>
            </w:r>
          </w:p>
        </w:tc>
        <w:tc>
          <w:tcPr>
            <w:tcW w:w="277" w:type="dxa"/>
            <w:shd w:val="clear" w:color="auto" w:fill="auto"/>
          </w:tcPr>
          <w:p w14:paraId="50E05AE3" w14:textId="77777777" w:rsidR="00B51F53" w:rsidRPr="00775D86" w:rsidRDefault="00B51F53" w:rsidP="00B51F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4A0B9254" w14:textId="616074D5" w:rsidR="00B51F53" w:rsidRPr="00D1170A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51F53" w:rsidRPr="00775D86" w14:paraId="1B53227D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1BCF7C71" w14:textId="377DD22D" w:rsidR="00B51F53" w:rsidRPr="00092D10" w:rsidRDefault="00B51F53" w:rsidP="00B51F5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216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77" w:type="dxa"/>
          </w:tcPr>
          <w:p w14:paraId="01E5C635" w14:textId="77777777" w:rsidR="00B51F53" w:rsidRPr="00696465" w:rsidRDefault="00B51F53" w:rsidP="00B51F5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66F199D9" w14:textId="22B81D7A" w:rsidR="00B51F53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DA7F552" w14:textId="77777777" w:rsidR="00B51F53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0F7B3351" w14:textId="20EC09FF" w:rsidR="00B51F53" w:rsidRPr="00B51F53" w:rsidRDefault="00AD452D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D452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637,711.61</w:t>
            </w:r>
          </w:p>
        </w:tc>
        <w:tc>
          <w:tcPr>
            <w:tcW w:w="277" w:type="dxa"/>
            <w:shd w:val="clear" w:color="auto" w:fill="auto"/>
          </w:tcPr>
          <w:p w14:paraId="046C6CD1" w14:textId="77777777" w:rsidR="00B51F53" w:rsidRPr="00775D86" w:rsidRDefault="00B51F53" w:rsidP="00B51F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4E973EDA" w14:textId="4C6F0B9C" w:rsidR="00B51F53" w:rsidRPr="00D1170A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51F53" w:rsidRPr="00775D86" w14:paraId="06BB588A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6DE09739" w14:textId="70F4E9AD" w:rsidR="00B51F53" w:rsidRPr="00092D10" w:rsidRDefault="00B51F53" w:rsidP="00B51F5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216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77" w:type="dxa"/>
          </w:tcPr>
          <w:p w14:paraId="5C164B88" w14:textId="77777777" w:rsidR="00B51F53" w:rsidRPr="00696465" w:rsidRDefault="00B51F53" w:rsidP="00B51F5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5E5C9AEA" w14:textId="0C4F9B21" w:rsidR="00B51F53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1AFDC2D" w14:textId="77777777" w:rsidR="00B51F53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29E63AA" w14:textId="1539922B" w:rsidR="00B51F53" w:rsidRPr="00B51F53" w:rsidRDefault="00AD452D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D452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638,048.41</w:t>
            </w:r>
          </w:p>
        </w:tc>
        <w:tc>
          <w:tcPr>
            <w:tcW w:w="277" w:type="dxa"/>
            <w:shd w:val="clear" w:color="auto" w:fill="auto"/>
          </w:tcPr>
          <w:p w14:paraId="41626F3D" w14:textId="77777777" w:rsidR="00B51F53" w:rsidRPr="00775D86" w:rsidRDefault="00B51F53" w:rsidP="00B51F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78524203" w14:textId="5B1D3FA7" w:rsidR="00B51F53" w:rsidRPr="00D1170A" w:rsidRDefault="00B51F53" w:rsidP="00B51F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653C7" w:rsidRPr="006A3473" w14:paraId="58C36FCE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3A614142" w14:textId="46363009" w:rsidR="001653C7" w:rsidRPr="006A3473" w:rsidRDefault="001653C7">
            <w:pPr>
              <w:spacing w:line="400" w:lineRule="exact"/>
              <w:ind w:right="-4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277" w:type="dxa"/>
          </w:tcPr>
          <w:p w14:paraId="40115280" w14:textId="77777777" w:rsidR="001653C7" w:rsidRPr="006A3473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7396C3F3" w14:textId="77777777" w:rsidR="001653C7" w:rsidRPr="006A3473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9E83E1B" w14:textId="77777777" w:rsidR="001653C7" w:rsidRPr="006A3473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5DA38353" w14:textId="77777777" w:rsidR="001653C7" w:rsidRPr="006A3473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4F1E82F" w14:textId="77777777" w:rsidR="001653C7" w:rsidRPr="006A3473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2F653588" w14:textId="77777777" w:rsidR="001653C7" w:rsidRPr="006A3473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</w:tr>
      <w:tr w:rsidR="00BF45EA" w:rsidRPr="006A3473" w14:paraId="363E76C2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10DDB41B" w14:textId="142CBDD8" w:rsidR="00BF45EA" w:rsidRDefault="00BF45EA" w:rsidP="00BF45EA">
            <w:pPr>
              <w:spacing w:line="400" w:lineRule="exact"/>
              <w:ind w:left="493" w:right="-45" w:hanging="29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8216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77" w:type="dxa"/>
          </w:tcPr>
          <w:p w14:paraId="245319C5" w14:textId="77777777" w:rsidR="00BF45EA" w:rsidRPr="006A3473" w:rsidRDefault="00BF45E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2310699E" w14:textId="45DD52BF" w:rsidR="00BF45EA" w:rsidRPr="006A3473" w:rsidRDefault="00C467C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FF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7B09E13" w14:textId="77777777" w:rsidR="00BF45EA" w:rsidRPr="006A3473" w:rsidRDefault="00BF45E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5DAD2A46" w14:textId="44D22355" w:rsidR="00BF45EA" w:rsidRPr="00BF45EA" w:rsidRDefault="00BF45EA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45EA">
              <w:rPr>
                <w:rFonts w:ascii="Angsana New" w:hAnsi="Angsana New"/>
                <w:sz w:val="28"/>
                <w:szCs w:val="28"/>
                <w:lang w:val="en-US"/>
              </w:rPr>
              <w:t>189,754.66</w:t>
            </w:r>
          </w:p>
        </w:tc>
        <w:tc>
          <w:tcPr>
            <w:tcW w:w="277" w:type="dxa"/>
            <w:shd w:val="clear" w:color="auto" w:fill="auto"/>
          </w:tcPr>
          <w:p w14:paraId="573BA46F" w14:textId="77777777" w:rsidR="00BF45EA" w:rsidRPr="006A3473" w:rsidRDefault="00BF45E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26200A78" w14:textId="137BD39A" w:rsidR="00BF45EA" w:rsidRPr="006A3473" w:rsidRDefault="00BF45E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  <w:t>-</w:t>
            </w:r>
          </w:p>
        </w:tc>
      </w:tr>
      <w:tr w:rsidR="001653C7" w:rsidRPr="006A3473" w14:paraId="3BED85E7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5CA52406" w14:textId="4A17EB25" w:rsidR="001653C7" w:rsidRPr="006A3473" w:rsidRDefault="001653C7">
            <w:pPr>
              <w:spacing w:line="400" w:lineRule="exact"/>
              <w:ind w:left="493" w:right="-45" w:hanging="294"/>
              <w:jc w:val="thaiDistribute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Shanghai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Lyuden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Environment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&amp;Technology Co.,</w:t>
            </w:r>
            <w:r w:rsidR="007D179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277" w:type="dxa"/>
          </w:tcPr>
          <w:p w14:paraId="4663F37D" w14:textId="77777777" w:rsidR="001653C7" w:rsidRPr="006A3473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380DF2D" w14:textId="426AC321" w:rsidR="001653C7" w:rsidRPr="001C561D" w:rsidRDefault="001230D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0D8">
              <w:rPr>
                <w:rFonts w:ascii="Angsana New" w:hAnsi="Angsana New"/>
                <w:sz w:val="28"/>
                <w:szCs w:val="28"/>
                <w:lang w:val="en-US"/>
              </w:rPr>
              <w:t>1,341.80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1FE6FE2" w14:textId="77777777" w:rsidR="001653C7" w:rsidRPr="006A3473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916DCDD" w14:textId="1071688B" w:rsidR="001653C7" w:rsidRPr="006A3473" w:rsidRDefault="00BF45E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D23C0C3" w14:textId="77777777" w:rsidR="001653C7" w:rsidRPr="006A3473" w:rsidRDefault="001653C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7FA6C557" w14:textId="77777777" w:rsidR="001653C7" w:rsidRPr="006A3473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6A3473" w14:paraId="6ED05703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bottom"/>
          </w:tcPr>
          <w:p w14:paraId="2236CCF5" w14:textId="033EAC3F" w:rsidR="001653C7" w:rsidRPr="006A3473" w:rsidRDefault="001653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Ningbo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Aceboom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Electric Motor Co., Ltd</w:t>
            </w:r>
            <w:r w:rsidR="007D1795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</w:p>
        </w:tc>
        <w:tc>
          <w:tcPr>
            <w:tcW w:w="277" w:type="dxa"/>
          </w:tcPr>
          <w:p w14:paraId="2B6184E8" w14:textId="77777777" w:rsidR="001653C7" w:rsidRPr="006A3473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57349112" w14:textId="7EAFC9A3" w:rsidR="001653C7" w:rsidRPr="001C561D" w:rsidRDefault="00E01D2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01D2C">
              <w:rPr>
                <w:rFonts w:ascii="Angsana New" w:hAnsi="Angsana New"/>
                <w:sz w:val="28"/>
                <w:szCs w:val="28"/>
                <w:lang w:val="en-US"/>
              </w:rPr>
              <w:t>2,383,036.95</w:t>
            </w:r>
          </w:p>
        </w:tc>
        <w:tc>
          <w:tcPr>
            <w:tcW w:w="277" w:type="dxa"/>
            <w:shd w:val="clear" w:color="auto" w:fill="auto"/>
          </w:tcPr>
          <w:p w14:paraId="16AE42BF" w14:textId="77777777" w:rsidR="001653C7" w:rsidRPr="006A3473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36435FBF" w14:textId="69C4510E" w:rsidR="001653C7" w:rsidRPr="006A3473" w:rsidRDefault="00BF45E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1BCEB5E" w14:textId="77777777" w:rsidR="001653C7" w:rsidRPr="006A3473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579E4BD7" w14:textId="77777777" w:rsidR="001653C7" w:rsidRPr="006A3473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D1795" w:rsidRPr="00775D86" w14:paraId="3EA7E563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7F32828F" w14:textId="77777777" w:rsidR="007D1795" w:rsidRDefault="007D1795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4FC7A5FA" w14:textId="77777777" w:rsidR="007D1795" w:rsidRPr="00696465" w:rsidRDefault="007D1795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393755BE" w14:textId="77777777" w:rsidR="007D1795" w:rsidRDefault="007D179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1AE11F69" w14:textId="77777777" w:rsidR="007D1795" w:rsidRDefault="007D179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497EBA43" w14:textId="77777777" w:rsidR="007D1795" w:rsidRPr="00072324" w:rsidRDefault="007D179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1DBC823F" w14:textId="77777777" w:rsidR="007D1795" w:rsidRPr="00775D86" w:rsidRDefault="007D179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63DD5F8F" w14:textId="77777777" w:rsidR="007D1795" w:rsidRDefault="007D179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DD7770" w:rsidRPr="00775D86" w14:paraId="3FE018ED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57DAD306" w14:textId="77777777" w:rsidR="00DD7770" w:rsidRDefault="00DD7770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00DE63F3" w14:textId="77777777" w:rsidR="00DD7770" w:rsidRPr="00696465" w:rsidRDefault="00DD777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6EAD21CA" w14:textId="77777777" w:rsidR="00DD7770" w:rsidRDefault="00DD777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02F62B4A" w14:textId="77777777" w:rsidR="00DD7770" w:rsidRDefault="00DD777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38E759ED" w14:textId="77777777" w:rsidR="00DD7770" w:rsidRPr="00072324" w:rsidRDefault="00DD777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1E719ABD" w14:textId="77777777" w:rsidR="00DD7770" w:rsidRPr="00775D86" w:rsidRDefault="00DD777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074A13A3" w14:textId="77777777" w:rsidR="00DD7770" w:rsidRDefault="00DD777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7D1795" w:rsidRPr="00775D86" w14:paraId="33D4A70A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6780CCA4" w14:textId="77777777" w:rsidR="007D1795" w:rsidRDefault="007D1795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5337AA16" w14:textId="77777777" w:rsidR="007D1795" w:rsidRPr="00696465" w:rsidRDefault="007D1795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1984E729" w14:textId="77777777" w:rsidR="007D1795" w:rsidRDefault="007D179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1AA4C938" w14:textId="77777777" w:rsidR="007D1795" w:rsidRDefault="007D179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3EC81B19" w14:textId="77777777" w:rsidR="007D1795" w:rsidRPr="00072324" w:rsidRDefault="007D179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1DC458F0" w14:textId="77777777" w:rsidR="007D1795" w:rsidRPr="00775D86" w:rsidRDefault="007D179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1094B446" w14:textId="77777777" w:rsidR="007D1795" w:rsidRDefault="007D179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1653C7" w:rsidRPr="00775D86" w14:paraId="27E74FCF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2F66EA59" w14:textId="27DDB4CB" w:rsidR="001653C7" w:rsidRPr="0088216A" w:rsidRDefault="001653C7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lastRenderedPageBreak/>
              <w:t>เจ้าหนี้</w:t>
            </w:r>
            <w:r w:rsidR="00792B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277" w:type="dxa"/>
          </w:tcPr>
          <w:p w14:paraId="1A392343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1D0A8D65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8DF1D2E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626F3E1B" w14:textId="77777777" w:rsidR="001653C7" w:rsidRPr="00072324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0AE8E30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2391B55C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1653C7" w:rsidRPr="00775D86" w14:paraId="1055F9AE" w14:textId="77777777" w:rsidTr="007D1795">
        <w:trPr>
          <w:trHeight w:val="202"/>
        </w:trPr>
        <w:tc>
          <w:tcPr>
            <w:tcW w:w="3828" w:type="dxa"/>
            <w:shd w:val="clear" w:color="auto" w:fill="auto"/>
          </w:tcPr>
          <w:p w14:paraId="29275C5B" w14:textId="538B3FC6" w:rsidR="001653C7" w:rsidRPr="0088216A" w:rsidRDefault="001653C7">
            <w:pPr>
              <w:spacing w:line="400" w:lineRule="exact"/>
              <w:ind w:left="493" w:right="-45" w:hanging="29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Shanghai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Lyuden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Environment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&amp;Technology Co.,</w:t>
            </w:r>
            <w:r w:rsidR="007D179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277" w:type="dxa"/>
          </w:tcPr>
          <w:p w14:paraId="660ECD79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0ED808F" w14:textId="629C20CD" w:rsidR="001653C7" w:rsidRPr="00123A8C" w:rsidRDefault="00292FD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92F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338,360.92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269D37B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00E2CDE2" w14:textId="095B8E8C" w:rsidR="001653C7" w:rsidRPr="00072324" w:rsidRDefault="008E2B1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801136C" w14:textId="77777777" w:rsidR="001653C7" w:rsidRPr="00775D86" w:rsidRDefault="001653C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7C52D22D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23F171B1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bottom"/>
          </w:tcPr>
          <w:p w14:paraId="4D5844AD" w14:textId="38F3FD06" w:rsidR="001653C7" w:rsidRPr="0088216A" w:rsidRDefault="001653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Ningbo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Aceboom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Electric Motor Co., Ltd</w:t>
            </w:r>
            <w:r w:rsidR="007D1795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</w:p>
        </w:tc>
        <w:tc>
          <w:tcPr>
            <w:tcW w:w="277" w:type="dxa"/>
          </w:tcPr>
          <w:p w14:paraId="4E4F9117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5D7DFCF0" w14:textId="155FCE7C" w:rsidR="001653C7" w:rsidRPr="00123A8C" w:rsidRDefault="00CC034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C03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574,238.53</w:t>
            </w:r>
          </w:p>
        </w:tc>
        <w:tc>
          <w:tcPr>
            <w:tcW w:w="277" w:type="dxa"/>
            <w:shd w:val="clear" w:color="auto" w:fill="auto"/>
          </w:tcPr>
          <w:p w14:paraId="455D7E5F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2EC5CDAB" w14:textId="187838E0" w:rsidR="001653C7" w:rsidRPr="00072324" w:rsidRDefault="008E2B1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56FD3B6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5E19EEF7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6359F97D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bottom"/>
          </w:tcPr>
          <w:p w14:paraId="00A365BA" w14:textId="77777777" w:rsidR="001653C7" w:rsidRPr="0088216A" w:rsidRDefault="001653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Jiangyin </w:t>
            </w:r>
            <w:proofErr w:type="spellStart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Runyang</w:t>
            </w:r>
            <w:proofErr w:type="spell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Electronic Appliance</w:t>
            </w:r>
          </w:p>
        </w:tc>
        <w:tc>
          <w:tcPr>
            <w:tcW w:w="277" w:type="dxa"/>
          </w:tcPr>
          <w:p w14:paraId="17823C8E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7A59DEF6" w14:textId="64D894F9" w:rsidR="001653C7" w:rsidRPr="00123A8C" w:rsidRDefault="00CC034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C03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1,130,836.22</w:t>
            </w:r>
          </w:p>
        </w:tc>
        <w:tc>
          <w:tcPr>
            <w:tcW w:w="277" w:type="dxa"/>
            <w:shd w:val="clear" w:color="auto" w:fill="auto"/>
          </w:tcPr>
          <w:p w14:paraId="64CB84BB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6EAFD7D1" w14:textId="572A9CB3" w:rsidR="001653C7" w:rsidRPr="00072324" w:rsidRDefault="008E2B1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AF75D9E" w14:textId="77777777" w:rsidR="001653C7" w:rsidRPr="00775D86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2ECF576F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22B2F" w:rsidRPr="00775D86" w14:paraId="4F159220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bottom"/>
          </w:tcPr>
          <w:p w14:paraId="40A7B6D9" w14:textId="03B92325" w:rsidR="00422B2F" w:rsidRPr="006C65A0" w:rsidRDefault="00422B2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4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7D1E7F71" w14:textId="77777777" w:rsidR="00422B2F" w:rsidRPr="00696465" w:rsidRDefault="00422B2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</w:tcPr>
          <w:p w14:paraId="160BFF60" w14:textId="1B7A2DB6" w:rsidR="00422B2F" w:rsidRPr="00BF3B88" w:rsidRDefault="00422B2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150.00</w:t>
            </w:r>
          </w:p>
        </w:tc>
        <w:tc>
          <w:tcPr>
            <w:tcW w:w="277" w:type="dxa"/>
            <w:shd w:val="clear" w:color="auto" w:fill="auto"/>
          </w:tcPr>
          <w:p w14:paraId="6550B9F3" w14:textId="77777777" w:rsidR="00422B2F" w:rsidRDefault="00422B2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</w:tcPr>
          <w:p w14:paraId="64FA8255" w14:textId="72A1B3BA" w:rsidR="00422B2F" w:rsidRDefault="004D0C2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966D5A9" w14:textId="77777777" w:rsidR="00422B2F" w:rsidRPr="00775D86" w:rsidRDefault="00422B2F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791FABFA" w14:textId="4078EB0B" w:rsidR="00422B2F" w:rsidRDefault="004D0C2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61282DC4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0DC52B25" w14:textId="77777777" w:rsidR="001653C7" w:rsidRPr="00092D10" w:rsidRDefault="001653C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เงินประกัน - ให้เช่าสำนักงาน</w:t>
            </w:r>
          </w:p>
        </w:tc>
        <w:tc>
          <w:tcPr>
            <w:tcW w:w="277" w:type="dxa"/>
          </w:tcPr>
          <w:p w14:paraId="6014F225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5" w:type="dxa"/>
          </w:tcPr>
          <w:p w14:paraId="1E9A6F21" w14:textId="77777777" w:rsidR="001653C7" w:rsidRPr="00E50A6D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25A5F7DE" w14:textId="77777777" w:rsidR="001653C7" w:rsidRPr="00E50A6D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6B22BFEF" w14:textId="77777777" w:rsidR="001653C7" w:rsidRPr="00E50A6D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2F2A2E2F" w14:textId="77777777" w:rsidR="001653C7" w:rsidRPr="00775D86" w:rsidRDefault="001653C7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003A8C62" w14:textId="77777777" w:rsidR="001653C7" w:rsidRPr="009450DF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53C7" w:rsidRPr="00775D86" w14:paraId="2B49D22D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5D70B1D0" w14:textId="77777777" w:rsidR="001653C7" w:rsidRPr="00092D10" w:rsidRDefault="001653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77" w:type="dxa"/>
          </w:tcPr>
          <w:p w14:paraId="47625938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23059F53" w14:textId="0344A255" w:rsidR="001653C7" w:rsidRDefault="001861F6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77" w:type="dxa"/>
            <w:shd w:val="clear" w:color="auto" w:fill="auto"/>
          </w:tcPr>
          <w:p w14:paraId="29BDEECC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67ED210" w14:textId="5932C328" w:rsidR="001653C7" w:rsidRPr="00E50A6D" w:rsidRDefault="001861F6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77" w:type="dxa"/>
            <w:shd w:val="clear" w:color="auto" w:fill="auto"/>
          </w:tcPr>
          <w:p w14:paraId="7A4D945D" w14:textId="77777777" w:rsidR="001653C7" w:rsidRPr="00775D86" w:rsidRDefault="001653C7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0D41AB00" w14:textId="77777777" w:rsidR="001653C7" w:rsidRPr="009450DF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</w:tr>
      <w:tr w:rsidR="001653C7" w:rsidRPr="00775D86" w14:paraId="213DFA2E" w14:textId="77777777" w:rsidTr="007D1795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4A10E482" w14:textId="77777777" w:rsidR="001653C7" w:rsidRPr="00092D10" w:rsidRDefault="001653C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77" w:type="dxa"/>
          </w:tcPr>
          <w:p w14:paraId="051B391B" w14:textId="77777777" w:rsidR="001653C7" w:rsidRPr="00696465" w:rsidRDefault="001653C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06A672D" w14:textId="4F909D3B" w:rsidR="001653C7" w:rsidRDefault="001861F6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77" w:type="dxa"/>
            <w:shd w:val="clear" w:color="auto" w:fill="auto"/>
          </w:tcPr>
          <w:p w14:paraId="0D04DCD4" w14:textId="77777777" w:rsidR="001653C7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0E985C54" w14:textId="0DE97094" w:rsidR="001653C7" w:rsidRPr="00E50A6D" w:rsidRDefault="001861F6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77" w:type="dxa"/>
            <w:shd w:val="clear" w:color="auto" w:fill="auto"/>
          </w:tcPr>
          <w:p w14:paraId="061AC10C" w14:textId="77777777" w:rsidR="001653C7" w:rsidRPr="00775D86" w:rsidRDefault="001653C7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</w:tcPr>
          <w:p w14:paraId="4B6C9FDF" w14:textId="77777777" w:rsidR="001653C7" w:rsidRPr="009450DF" w:rsidRDefault="001653C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</w:tr>
    </w:tbl>
    <w:bookmarkEnd w:id="1"/>
    <w:p w14:paraId="7413B3ED" w14:textId="7C4F2AFD" w:rsidR="0047209B" w:rsidRPr="005D0741" w:rsidRDefault="0047209B" w:rsidP="00EA5253">
      <w:pPr>
        <w:pStyle w:val="ListParagraph"/>
        <w:numPr>
          <w:ilvl w:val="1"/>
          <w:numId w:val="11"/>
        </w:numPr>
        <w:tabs>
          <w:tab w:val="left" w:pos="540"/>
        </w:tabs>
        <w:spacing w:before="240"/>
        <w:ind w:hanging="180"/>
        <w:outlineLvl w:val="0"/>
        <w:rPr>
          <w:rFonts w:ascii="Angsana New" w:hAnsi="Angsana New"/>
          <w:sz w:val="30"/>
          <w:szCs w:val="30"/>
        </w:rPr>
      </w:pPr>
      <w:r w:rsidRPr="005D0741">
        <w:rPr>
          <w:rFonts w:ascii="Angsana New" w:hAnsi="Angsana New"/>
          <w:sz w:val="30"/>
          <w:szCs w:val="30"/>
          <w:cs/>
        </w:rPr>
        <w:t>รายการในงบกำไรขาดทุนเบ็ดเสร็จ</w:t>
      </w:r>
    </w:p>
    <w:p w14:paraId="0431261F" w14:textId="4EA6AD2F" w:rsidR="0047209B" w:rsidRDefault="00B41D64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B41D64">
        <w:rPr>
          <w:rFonts w:ascii="Angsana New" w:hAnsi="Angsana New"/>
          <w:sz w:val="30"/>
          <w:szCs w:val="30"/>
          <w:cs/>
        </w:rPr>
        <w:t xml:space="preserve">รายได้และค่าใช้จ่ายกับบุคคลและกิจการที่เกี่ยวข้องกันที่มีสาระสำคัญ สำหรับปี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B41D64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2566</w:t>
      </w:r>
      <w:r w:rsidRPr="00B41D64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2565</w:t>
      </w:r>
      <w:r w:rsidRPr="00B41D6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4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30"/>
        <w:gridCol w:w="288"/>
        <w:gridCol w:w="1872"/>
        <w:gridCol w:w="332"/>
        <w:gridCol w:w="1872"/>
        <w:gridCol w:w="332"/>
        <w:gridCol w:w="1879"/>
      </w:tblGrid>
      <w:tr w:rsidR="004F27D2" w:rsidRPr="00494247" w14:paraId="2F9B25D6" w14:textId="77777777" w:rsidTr="007D1795">
        <w:trPr>
          <w:tblHeader/>
        </w:trPr>
        <w:tc>
          <w:tcPr>
            <w:tcW w:w="3830" w:type="dxa"/>
            <w:shd w:val="clear" w:color="auto" w:fill="auto"/>
          </w:tcPr>
          <w:p w14:paraId="7C9235AB" w14:textId="77777777" w:rsidR="004F27D2" w:rsidRPr="00494247" w:rsidRDefault="004F27D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" w:name="_Hlk146535600"/>
          </w:p>
        </w:tc>
        <w:tc>
          <w:tcPr>
            <w:tcW w:w="288" w:type="dxa"/>
            <w:shd w:val="clear" w:color="auto" w:fill="auto"/>
          </w:tcPr>
          <w:p w14:paraId="1021DBEF" w14:textId="77777777" w:rsidR="004F27D2" w:rsidRPr="00494247" w:rsidRDefault="004F27D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DFF0835" w14:textId="77777777" w:rsidR="004F27D2" w:rsidRPr="00494247" w:rsidRDefault="004F27D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2" w:type="dxa"/>
          </w:tcPr>
          <w:p w14:paraId="72B505EB" w14:textId="77777777" w:rsidR="004F27D2" w:rsidRPr="00494247" w:rsidRDefault="004F27D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8B05397" w14:textId="77777777" w:rsidR="004F27D2" w:rsidRPr="00494247" w:rsidRDefault="004F27D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2" w:type="dxa"/>
            <w:shd w:val="clear" w:color="auto" w:fill="auto"/>
          </w:tcPr>
          <w:p w14:paraId="3BEAD5C9" w14:textId="777117F0" w:rsidR="004F27D2" w:rsidRPr="00494247" w:rsidRDefault="004F27D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3B1855AA" w14:textId="77777777" w:rsidR="004F27D2" w:rsidRPr="00494247" w:rsidRDefault="004F27D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46FE3" w:rsidRPr="00494247" w14:paraId="045918A6" w14:textId="77777777" w:rsidTr="007D1795">
        <w:trPr>
          <w:tblHeader/>
        </w:trPr>
        <w:tc>
          <w:tcPr>
            <w:tcW w:w="3830" w:type="dxa"/>
            <w:shd w:val="clear" w:color="auto" w:fill="auto"/>
          </w:tcPr>
          <w:p w14:paraId="03BFBA1E" w14:textId="77777777" w:rsidR="00846FE3" w:rsidRPr="00494247" w:rsidRDefault="00846FE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6D53C3B3" w14:textId="77777777" w:rsidR="00846FE3" w:rsidRPr="00494247" w:rsidRDefault="00846FE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18789B6" w14:textId="454CC8B5" w:rsidR="00846FE3" w:rsidRPr="00494247" w:rsidRDefault="00846FE3" w:rsidP="004F27D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2" w:type="dxa"/>
          </w:tcPr>
          <w:p w14:paraId="2FB5EC9C" w14:textId="77777777" w:rsidR="00846FE3" w:rsidRPr="00494247" w:rsidRDefault="00846FE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83" w:type="dxa"/>
            <w:gridSpan w:val="3"/>
            <w:tcBorders>
              <w:bottom w:val="single" w:sz="4" w:space="0" w:color="auto"/>
            </w:tcBorders>
          </w:tcPr>
          <w:p w14:paraId="27AF1F86" w14:textId="5471E245" w:rsidR="00846FE3" w:rsidRPr="00494247" w:rsidRDefault="00846FE3" w:rsidP="00846FE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27D2" w:rsidRPr="005923A0" w14:paraId="1424BA0E" w14:textId="77777777" w:rsidTr="007D1795">
        <w:trPr>
          <w:tblHeader/>
        </w:trPr>
        <w:tc>
          <w:tcPr>
            <w:tcW w:w="3830" w:type="dxa"/>
            <w:shd w:val="clear" w:color="auto" w:fill="auto"/>
          </w:tcPr>
          <w:p w14:paraId="74FCB471" w14:textId="77777777" w:rsidR="004F27D2" w:rsidRPr="00494247" w:rsidRDefault="004F27D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1DA341A6" w14:textId="77777777" w:rsidR="004F27D2" w:rsidRPr="005923A0" w:rsidRDefault="004F27D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A34AE" w14:textId="18E63FEC" w:rsidR="004F27D2" w:rsidRPr="005923A0" w:rsidRDefault="004F27D2" w:rsidP="004F27D2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color w:val="000000"/>
                <w:sz w:val="30"/>
                <w:szCs w:val="30"/>
              </w:rPr>
            </w:pPr>
            <w:r w:rsidRPr="004F27D2">
              <w:rPr>
                <w:sz w:val="30"/>
                <w:szCs w:val="30"/>
              </w:rPr>
              <w:t xml:space="preserve">31 </w:t>
            </w:r>
            <w:r w:rsidRPr="004F27D2">
              <w:rPr>
                <w:sz w:val="30"/>
                <w:szCs w:val="30"/>
                <w:cs/>
              </w:rPr>
              <w:t xml:space="preserve">ธันวาคม </w:t>
            </w:r>
            <w:r w:rsidRPr="004F27D2">
              <w:rPr>
                <w:sz w:val="30"/>
                <w:szCs w:val="30"/>
              </w:rPr>
              <w:t>2566</w:t>
            </w:r>
          </w:p>
        </w:tc>
        <w:tc>
          <w:tcPr>
            <w:tcW w:w="332" w:type="dxa"/>
          </w:tcPr>
          <w:p w14:paraId="73ADC082" w14:textId="77777777" w:rsidR="004F27D2" w:rsidRPr="005923A0" w:rsidRDefault="004F27D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C14FF13" w14:textId="6E066D02" w:rsidR="004F27D2" w:rsidRPr="00846FE3" w:rsidRDefault="00846FE3" w:rsidP="00846FE3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sz w:val="30"/>
                <w:szCs w:val="30"/>
              </w:rPr>
            </w:pPr>
            <w:r w:rsidRPr="00846FE3">
              <w:rPr>
                <w:sz w:val="30"/>
                <w:szCs w:val="30"/>
              </w:rPr>
              <w:t>31</w:t>
            </w:r>
            <w:r w:rsidR="004F27D2" w:rsidRPr="00846FE3">
              <w:rPr>
                <w:sz w:val="30"/>
                <w:szCs w:val="30"/>
                <w:cs/>
              </w:rPr>
              <w:t xml:space="preserve"> ธันวาคม </w:t>
            </w:r>
            <w:r w:rsidRPr="00846FE3">
              <w:rPr>
                <w:sz w:val="30"/>
                <w:szCs w:val="30"/>
              </w:rPr>
              <w:t>2566</w:t>
            </w:r>
          </w:p>
        </w:tc>
        <w:tc>
          <w:tcPr>
            <w:tcW w:w="332" w:type="dxa"/>
            <w:tcBorders>
              <w:top w:val="single" w:sz="4" w:space="0" w:color="auto"/>
            </w:tcBorders>
            <w:shd w:val="clear" w:color="auto" w:fill="auto"/>
          </w:tcPr>
          <w:p w14:paraId="5763B39A" w14:textId="1BE35A89" w:rsidR="004F27D2" w:rsidRPr="005923A0" w:rsidRDefault="004F27D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E0439" w14:textId="43B343D4" w:rsidR="004F27D2" w:rsidRPr="005923A0" w:rsidRDefault="004F27D2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color w:val="000000"/>
                <w:sz w:val="30"/>
                <w:szCs w:val="30"/>
              </w:rPr>
            </w:pPr>
            <w:r w:rsidRPr="004F27D2">
              <w:rPr>
                <w:sz w:val="30"/>
                <w:szCs w:val="30"/>
              </w:rPr>
              <w:t xml:space="preserve">31 </w:t>
            </w:r>
            <w:r w:rsidRPr="004F27D2">
              <w:rPr>
                <w:sz w:val="30"/>
                <w:szCs w:val="30"/>
                <w:cs/>
              </w:rPr>
              <w:t xml:space="preserve">ธันวาคม </w:t>
            </w:r>
            <w:r w:rsidRPr="004F27D2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5</w:t>
            </w:r>
          </w:p>
        </w:tc>
      </w:tr>
      <w:tr w:rsidR="004F27D2" w:rsidRPr="00494247" w14:paraId="761C6F0D" w14:textId="77777777" w:rsidTr="007D1795">
        <w:trPr>
          <w:trHeight w:val="203"/>
        </w:trPr>
        <w:tc>
          <w:tcPr>
            <w:tcW w:w="3830" w:type="dxa"/>
            <w:shd w:val="clear" w:color="auto" w:fill="auto"/>
            <w:vAlign w:val="center"/>
          </w:tcPr>
          <w:p w14:paraId="6002592A" w14:textId="77777777" w:rsidR="004F27D2" w:rsidRPr="00494247" w:rsidRDefault="004F27D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56F4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88" w:type="dxa"/>
            <w:shd w:val="clear" w:color="auto" w:fill="auto"/>
          </w:tcPr>
          <w:p w14:paraId="5523954B" w14:textId="77777777" w:rsidR="004F27D2" w:rsidRPr="00494247" w:rsidRDefault="004F27D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12353CF" w14:textId="77777777" w:rsidR="004F27D2" w:rsidRPr="00494247" w:rsidRDefault="004F27D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32" w:type="dxa"/>
          </w:tcPr>
          <w:p w14:paraId="38C894B4" w14:textId="77777777" w:rsidR="004F27D2" w:rsidRPr="00494247" w:rsidRDefault="004F27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1C6921A" w14:textId="77777777" w:rsidR="004F27D2" w:rsidRPr="00494247" w:rsidRDefault="004F27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" w:type="dxa"/>
            <w:shd w:val="clear" w:color="auto" w:fill="auto"/>
            <w:vAlign w:val="bottom"/>
          </w:tcPr>
          <w:p w14:paraId="535305D0" w14:textId="2BCEA617" w:rsidR="004F27D2" w:rsidRPr="00494247" w:rsidRDefault="004F27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3312DFB2" w14:textId="77777777" w:rsidR="004F27D2" w:rsidRPr="00494247" w:rsidRDefault="004F27D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B3FAA" w:rsidRPr="00173AA1" w14:paraId="6F5E26B0" w14:textId="77777777" w:rsidTr="007D1795">
        <w:trPr>
          <w:trHeight w:val="203"/>
        </w:trPr>
        <w:tc>
          <w:tcPr>
            <w:tcW w:w="3830" w:type="dxa"/>
            <w:shd w:val="clear" w:color="auto" w:fill="auto"/>
            <w:vAlign w:val="center"/>
          </w:tcPr>
          <w:p w14:paraId="3BDD3930" w14:textId="77777777" w:rsidR="00EB3FAA" w:rsidRPr="00173AA1" w:rsidRDefault="00EB3FAA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3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88" w:type="dxa"/>
            <w:shd w:val="clear" w:color="auto" w:fill="auto"/>
          </w:tcPr>
          <w:p w14:paraId="30E7BCD5" w14:textId="77777777" w:rsidR="00EB3FAA" w:rsidRPr="00173AA1" w:rsidRDefault="00EB3FAA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4543FB6A" w14:textId="22AFFB0A" w:rsidR="00EB3FAA" w:rsidRPr="00173AA1" w:rsidRDefault="00EB3FAA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570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142.00</w:t>
            </w:r>
          </w:p>
        </w:tc>
        <w:tc>
          <w:tcPr>
            <w:tcW w:w="332" w:type="dxa"/>
            <w:shd w:val="clear" w:color="auto" w:fill="auto"/>
          </w:tcPr>
          <w:p w14:paraId="1228397D" w14:textId="77777777" w:rsidR="00EB3FAA" w:rsidRPr="00173AA1" w:rsidRDefault="00EB3FAA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EE773AA" w14:textId="50B9E80D" w:rsidR="00EB3FAA" w:rsidRPr="00173AA1" w:rsidRDefault="00EB3FAA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570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142.00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5C10E8A6" w14:textId="028978AF" w:rsidR="00EB3FAA" w:rsidRPr="00173AA1" w:rsidRDefault="00EB3FAA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0FBA0BAA" w14:textId="404F1340" w:rsidR="00EB3FAA" w:rsidRPr="00173AA1" w:rsidRDefault="00EB3FAA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581,812.00</w:t>
            </w:r>
          </w:p>
        </w:tc>
      </w:tr>
      <w:tr w:rsidR="00EB3FAA" w:rsidRPr="00173AA1" w14:paraId="5BF7CDCF" w14:textId="77777777" w:rsidTr="007D1795">
        <w:trPr>
          <w:trHeight w:val="203"/>
        </w:trPr>
        <w:tc>
          <w:tcPr>
            <w:tcW w:w="3830" w:type="dxa"/>
            <w:shd w:val="clear" w:color="auto" w:fill="auto"/>
            <w:vAlign w:val="center"/>
          </w:tcPr>
          <w:p w14:paraId="6E35FC01" w14:textId="412E1F61" w:rsidR="00EB3FAA" w:rsidRPr="00173AA1" w:rsidRDefault="00EB3FAA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3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88" w:type="dxa"/>
            <w:shd w:val="clear" w:color="auto" w:fill="auto"/>
          </w:tcPr>
          <w:p w14:paraId="28119353" w14:textId="77777777" w:rsidR="00EB3FAA" w:rsidRPr="00173AA1" w:rsidRDefault="00EB3FAA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454D8C6D" w14:textId="543E7C55" w:rsidR="00EB3FAA" w:rsidRPr="00173AA1" w:rsidRDefault="00EB3FAA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672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760.00</w:t>
            </w:r>
          </w:p>
        </w:tc>
        <w:tc>
          <w:tcPr>
            <w:tcW w:w="332" w:type="dxa"/>
            <w:shd w:val="clear" w:color="auto" w:fill="auto"/>
          </w:tcPr>
          <w:p w14:paraId="4B11110E" w14:textId="77777777" w:rsidR="00EB3FAA" w:rsidRPr="00173AA1" w:rsidRDefault="00EB3FAA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8C82FA8" w14:textId="14C28E0D" w:rsidR="00EB3FAA" w:rsidRPr="00173AA1" w:rsidRDefault="00EB3FAA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672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760.00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62D93D9C" w14:textId="77777777" w:rsidR="00EB3FAA" w:rsidRPr="00173AA1" w:rsidRDefault="00EB3FAA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431D73FF" w14:textId="2176B4EA" w:rsidR="00EB3FAA" w:rsidRPr="00173AA1" w:rsidRDefault="00EB3FAA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628,292.00</w:t>
            </w:r>
          </w:p>
        </w:tc>
      </w:tr>
      <w:tr w:rsidR="00E46B02" w:rsidRPr="00173AA1" w14:paraId="354540E9" w14:textId="77777777" w:rsidTr="007D1795">
        <w:trPr>
          <w:trHeight w:val="203"/>
        </w:trPr>
        <w:tc>
          <w:tcPr>
            <w:tcW w:w="3830" w:type="dxa"/>
            <w:shd w:val="clear" w:color="auto" w:fill="auto"/>
          </w:tcPr>
          <w:p w14:paraId="638427CE" w14:textId="03120C19" w:rsidR="00E46B02" w:rsidRPr="00173AA1" w:rsidRDefault="00E46B02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3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88" w:type="dxa"/>
            <w:shd w:val="clear" w:color="auto" w:fill="auto"/>
          </w:tcPr>
          <w:p w14:paraId="5FF8041E" w14:textId="77777777" w:rsidR="00E46B02" w:rsidRPr="00173AA1" w:rsidRDefault="00E46B0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48C2DD85" w14:textId="0E32C7D9" w:rsidR="00E46B02" w:rsidRPr="00173AA1" w:rsidRDefault="00EB3FAA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332" w:type="dxa"/>
            <w:shd w:val="clear" w:color="auto" w:fill="auto"/>
          </w:tcPr>
          <w:p w14:paraId="76B9235C" w14:textId="77777777" w:rsidR="00E46B02" w:rsidRPr="00173AA1" w:rsidRDefault="00E46B0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78E7DC7" w14:textId="34E5241B" w:rsidR="00E46B02" w:rsidRPr="00173AA1" w:rsidRDefault="0027654F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94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984.62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707C10C9" w14:textId="77777777" w:rsidR="00E46B02" w:rsidRPr="00173AA1" w:rsidRDefault="00E46B0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629CD286" w14:textId="168414DC" w:rsidR="00E46B02" w:rsidRPr="00173AA1" w:rsidRDefault="00E46B0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46B02" w:rsidRPr="00173AA1" w14:paraId="0991417E" w14:textId="77777777" w:rsidTr="007D1795">
        <w:trPr>
          <w:trHeight w:val="203"/>
        </w:trPr>
        <w:tc>
          <w:tcPr>
            <w:tcW w:w="3830" w:type="dxa"/>
            <w:shd w:val="clear" w:color="auto" w:fill="auto"/>
          </w:tcPr>
          <w:p w14:paraId="72D5A375" w14:textId="6666D021" w:rsidR="00E46B02" w:rsidRPr="00173AA1" w:rsidRDefault="00E46B02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3AA1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88" w:type="dxa"/>
            <w:shd w:val="clear" w:color="auto" w:fill="auto"/>
          </w:tcPr>
          <w:p w14:paraId="08ECC4BB" w14:textId="77777777" w:rsidR="00E46B02" w:rsidRPr="00173AA1" w:rsidRDefault="00E46B0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7E43EBE8" w14:textId="4D29761F" w:rsidR="00E46B02" w:rsidRPr="00173AA1" w:rsidRDefault="00EB3FAA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332" w:type="dxa"/>
            <w:shd w:val="clear" w:color="auto" w:fill="auto"/>
          </w:tcPr>
          <w:p w14:paraId="0EBE2968" w14:textId="77777777" w:rsidR="00E46B02" w:rsidRPr="00173AA1" w:rsidRDefault="00E46B0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04733A7" w14:textId="377AE000" w:rsidR="00E46B02" w:rsidRPr="00173AA1" w:rsidRDefault="0027654F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94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984.62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36956256" w14:textId="77777777" w:rsidR="00E46B02" w:rsidRPr="00173AA1" w:rsidRDefault="00E46B0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1BEA60D3" w14:textId="642108F2" w:rsidR="00E46B02" w:rsidRPr="00173AA1" w:rsidRDefault="00E46B0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46B02" w:rsidRPr="00173AA1" w14:paraId="47228EAD" w14:textId="77777777" w:rsidTr="007D1795">
        <w:trPr>
          <w:trHeight w:val="203"/>
        </w:trPr>
        <w:tc>
          <w:tcPr>
            <w:tcW w:w="3830" w:type="dxa"/>
            <w:shd w:val="clear" w:color="auto" w:fill="auto"/>
          </w:tcPr>
          <w:p w14:paraId="09FF150B" w14:textId="114B72E9" w:rsidR="00E46B02" w:rsidRPr="00173AA1" w:rsidRDefault="00E46B02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3AA1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88" w:type="dxa"/>
            <w:shd w:val="clear" w:color="auto" w:fill="auto"/>
          </w:tcPr>
          <w:p w14:paraId="19D6F814" w14:textId="77777777" w:rsidR="00E46B02" w:rsidRPr="00173AA1" w:rsidRDefault="00E46B0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6F7C9C4" w14:textId="4AA55622" w:rsidR="00E46B02" w:rsidRPr="00173AA1" w:rsidRDefault="00EB3FAA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332" w:type="dxa"/>
            <w:shd w:val="clear" w:color="auto" w:fill="auto"/>
          </w:tcPr>
          <w:p w14:paraId="29338087" w14:textId="77777777" w:rsidR="00E46B02" w:rsidRPr="00173AA1" w:rsidRDefault="00E46B0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CF46207" w14:textId="7A0E78C0" w:rsidR="00E46B02" w:rsidRPr="00173AA1" w:rsidRDefault="0027654F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94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984.62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4B044E60" w14:textId="2CA8A5FB" w:rsidR="00E46B02" w:rsidRPr="00173AA1" w:rsidRDefault="00E46B0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</w:tcPr>
          <w:p w14:paraId="7F3FA179" w14:textId="626121A0" w:rsidR="00E46B02" w:rsidRPr="00173AA1" w:rsidRDefault="00E46B0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B3B64" w:rsidRPr="00173AA1" w14:paraId="1E64042D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13C85619" w14:textId="77777777" w:rsidR="007B3B64" w:rsidRPr="00173AA1" w:rsidRDefault="007B3B64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  <w:shd w:val="clear" w:color="auto" w:fill="auto"/>
          </w:tcPr>
          <w:p w14:paraId="079BA8FE" w14:textId="77777777" w:rsidR="007B3B64" w:rsidRPr="00173AA1" w:rsidRDefault="007B3B6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EDCAE" w14:textId="15873D77" w:rsidR="007B3B64" w:rsidRPr="00173AA1" w:rsidRDefault="00EB3FAA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1,242,902.00</w:t>
            </w:r>
          </w:p>
        </w:tc>
        <w:tc>
          <w:tcPr>
            <w:tcW w:w="332" w:type="dxa"/>
            <w:shd w:val="clear" w:color="auto" w:fill="auto"/>
          </w:tcPr>
          <w:p w14:paraId="372081C4" w14:textId="77777777" w:rsidR="007B3B64" w:rsidRPr="00173AA1" w:rsidRDefault="007B3B64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45813" w14:textId="0272D4A4" w:rsidR="007B3B64" w:rsidRPr="00173AA1" w:rsidRDefault="0027654F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527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855.86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4454F932" w14:textId="1550E380" w:rsidR="007B3B64" w:rsidRPr="00173AA1" w:rsidRDefault="007B3B64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8C1EB" w14:textId="532B7B40" w:rsidR="007B3B64" w:rsidRPr="00173AA1" w:rsidRDefault="007B3B6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1,210,104.00</w:t>
            </w:r>
          </w:p>
        </w:tc>
      </w:tr>
      <w:tr w:rsidR="004F27D2" w:rsidRPr="00173AA1" w14:paraId="5ABC54DE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7E0107D6" w14:textId="77777777" w:rsidR="004F27D2" w:rsidRPr="00173AA1" w:rsidRDefault="004F27D2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288" w:type="dxa"/>
            <w:shd w:val="clear" w:color="auto" w:fill="auto"/>
          </w:tcPr>
          <w:p w14:paraId="0896A69D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168290E8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2" w:type="dxa"/>
            <w:shd w:val="clear" w:color="auto" w:fill="auto"/>
          </w:tcPr>
          <w:p w14:paraId="65F956DD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6293875F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" w:type="dxa"/>
            <w:shd w:val="clear" w:color="auto" w:fill="auto"/>
            <w:vAlign w:val="bottom"/>
          </w:tcPr>
          <w:p w14:paraId="29FDCCC7" w14:textId="6A30860D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double" w:sz="4" w:space="0" w:color="auto"/>
            </w:tcBorders>
            <w:shd w:val="clear" w:color="auto" w:fill="auto"/>
          </w:tcPr>
          <w:p w14:paraId="08A5C67D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F27D2" w:rsidRPr="00173AA1" w14:paraId="47F339E3" w14:textId="77777777" w:rsidTr="007D1795">
        <w:trPr>
          <w:trHeight w:val="149"/>
        </w:trPr>
        <w:tc>
          <w:tcPr>
            <w:tcW w:w="3830" w:type="dxa"/>
            <w:shd w:val="clear" w:color="auto" w:fill="auto"/>
            <w:vAlign w:val="center"/>
          </w:tcPr>
          <w:p w14:paraId="0610AFFA" w14:textId="77777777" w:rsidR="004F27D2" w:rsidRPr="00173AA1" w:rsidRDefault="004F27D2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3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88" w:type="dxa"/>
            <w:shd w:val="clear" w:color="auto" w:fill="auto"/>
          </w:tcPr>
          <w:p w14:paraId="493BCFCE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69FDE57" w14:textId="0C04FF4E" w:rsidR="004F27D2" w:rsidRPr="00173AA1" w:rsidRDefault="0089724B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300.00</w:t>
            </w:r>
          </w:p>
        </w:tc>
        <w:tc>
          <w:tcPr>
            <w:tcW w:w="332" w:type="dxa"/>
            <w:shd w:val="clear" w:color="auto" w:fill="auto"/>
          </w:tcPr>
          <w:p w14:paraId="007BE777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87B2A5B" w14:textId="20C9C6EB" w:rsidR="004F27D2" w:rsidRPr="00173AA1" w:rsidRDefault="0089724B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300.00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0E21748B" w14:textId="7378B315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3480B02B" w14:textId="2F416455" w:rsidR="004F27D2" w:rsidRPr="00173AA1" w:rsidRDefault="007B3B6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8,700.00</w:t>
            </w:r>
          </w:p>
        </w:tc>
      </w:tr>
      <w:tr w:rsidR="004F27D2" w:rsidRPr="00173AA1" w14:paraId="267DF387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59009241" w14:textId="77777777" w:rsidR="004F27D2" w:rsidRPr="00173AA1" w:rsidRDefault="004F27D2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  <w:shd w:val="clear" w:color="auto" w:fill="auto"/>
          </w:tcPr>
          <w:p w14:paraId="05F7AAD2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100A6" w14:textId="7A558FC8" w:rsidR="004F27D2" w:rsidRPr="00173AA1" w:rsidRDefault="0089724B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300.00</w:t>
            </w:r>
          </w:p>
        </w:tc>
        <w:tc>
          <w:tcPr>
            <w:tcW w:w="332" w:type="dxa"/>
            <w:shd w:val="clear" w:color="auto" w:fill="auto"/>
          </w:tcPr>
          <w:p w14:paraId="6ADDB8F4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0E2B7" w14:textId="1A89069B" w:rsidR="004F27D2" w:rsidRPr="00173AA1" w:rsidRDefault="0089724B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300.00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6962A948" w14:textId="4AE3E0B8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52C37" w14:textId="484B5C4F" w:rsidR="004F27D2" w:rsidRPr="00173AA1" w:rsidRDefault="007B3B6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8,700.00</w:t>
            </w:r>
          </w:p>
        </w:tc>
      </w:tr>
      <w:tr w:rsidR="004F27D2" w:rsidRPr="00173AA1" w14:paraId="4A68152F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48F448B3" w14:textId="77777777" w:rsidR="004F27D2" w:rsidRPr="00173AA1" w:rsidRDefault="004F27D2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รายได้ขายสินค้า</w:t>
            </w:r>
          </w:p>
        </w:tc>
        <w:tc>
          <w:tcPr>
            <w:tcW w:w="288" w:type="dxa"/>
            <w:shd w:val="clear" w:color="auto" w:fill="auto"/>
          </w:tcPr>
          <w:p w14:paraId="5E95DFE1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36BAA74F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2" w:type="dxa"/>
            <w:shd w:val="clear" w:color="auto" w:fill="auto"/>
          </w:tcPr>
          <w:p w14:paraId="10DF30C5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6F9D290D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" w:type="dxa"/>
            <w:shd w:val="clear" w:color="auto" w:fill="auto"/>
            <w:vAlign w:val="bottom"/>
          </w:tcPr>
          <w:p w14:paraId="31B1631B" w14:textId="57EB0EA1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double" w:sz="4" w:space="0" w:color="auto"/>
            </w:tcBorders>
            <w:shd w:val="clear" w:color="auto" w:fill="auto"/>
          </w:tcPr>
          <w:p w14:paraId="7D33E1BD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B0984" w:rsidRPr="00173AA1" w14:paraId="0A3EF59C" w14:textId="77777777" w:rsidTr="007D1795">
        <w:trPr>
          <w:trHeight w:val="149"/>
        </w:trPr>
        <w:tc>
          <w:tcPr>
            <w:tcW w:w="3830" w:type="dxa"/>
            <w:shd w:val="clear" w:color="auto" w:fill="auto"/>
            <w:vAlign w:val="center"/>
          </w:tcPr>
          <w:p w14:paraId="160179ED" w14:textId="77777777" w:rsidR="009B0984" w:rsidRPr="00173AA1" w:rsidRDefault="009B0984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3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88" w:type="dxa"/>
            <w:shd w:val="clear" w:color="auto" w:fill="auto"/>
          </w:tcPr>
          <w:p w14:paraId="51AF485F" w14:textId="77777777" w:rsidR="009B0984" w:rsidRPr="00173AA1" w:rsidRDefault="009B098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C784518" w14:textId="377997C5" w:rsidR="009B0984" w:rsidRPr="00173AA1" w:rsidRDefault="00891239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412,630.00</w:t>
            </w:r>
          </w:p>
        </w:tc>
        <w:tc>
          <w:tcPr>
            <w:tcW w:w="332" w:type="dxa"/>
            <w:shd w:val="clear" w:color="auto" w:fill="auto"/>
          </w:tcPr>
          <w:p w14:paraId="0851CA21" w14:textId="77777777" w:rsidR="009B0984" w:rsidRPr="00173AA1" w:rsidRDefault="009B0984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0F8EEEB" w14:textId="35B3DC24" w:rsidR="009B0984" w:rsidRPr="00173AA1" w:rsidRDefault="0027654F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412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630.00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3CFF88BA" w14:textId="5E9B903A" w:rsidR="009B0984" w:rsidRPr="00173AA1" w:rsidRDefault="009B0984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322D2DB3" w14:textId="5383FC71" w:rsidR="009B0984" w:rsidRPr="00173AA1" w:rsidRDefault="009B098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392,673.00</w:t>
            </w:r>
          </w:p>
        </w:tc>
      </w:tr>
      <w:tr w:rsidR="009B0984" w:rsidRPr="00173AA1" w14:paraId="007E196A" w14:textId="77777777" w:rsidTr="007D1795">
        <w:trPr>
          <w:trHeight w:val="149"/>
        </w:trPr>
        <w:tc>
          <w:tcPr>
            <w:tcW w:w="3830" w:type="dxa"/>
            <w:shd w:val="clear" w:color="auto" w:fill="auto"/>
            <w:vAlign w:val="center"/>
          </w:tcPr>
          <w:p w14:paraId="2C612363" w14:textId="77777777" w:rsidR="009B0984" w:rsidRPr="00173AA1" w:rsidRDefault="009B0984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3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88" w:type="dxa"/>
            <w:shd w:val="clear" w:color="auto" w:fill="auto"/>
          </w:tcPr>
          <w:p w14:paraId="25974BE8" w14:textId="77777777" w:rsidR="009B0984" w:rsidRPr="00173AA1" w:rsidRDefault="009B098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847CCF0" w14:textId="50CEF005" w:rsidR="009B0984" w:rsidRPr="00173AA1" w:rsidRDefault="00891239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194,443.00</w:t>
            </w:r>
          </w:p>
        </w:tc>
        <w:tc>
          <w:tcPr>
            <w:tcW w:w="332" w:type="dxa"/>
            <w:shd w:val="clear" w:color="auto" w:fill="auto"/>
          </w:tcPr>
          <w:p w14:paraId="545925D8" w14:textId="77777777" w:rsidR="009B0984" w:rsidRPr="00173AA1" w:rsidRDefault="009B0984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EF36572" w14:textId="38EF255B" w:rsidR="009B0984" w:rsidRPr="00173AA1" w:rsidRDefault="0027654F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194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443.00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358DDBDE" w14:textId="60B2304A" w:rsidR="009B0984" w:rsidRPr="00173AA1" w:rsidRDefault="009B0984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1E38B4D5" w14:textId="0978598A" w:rsidR="009B0984" w:rsidRPr="00173AA1" w:rsidRDefault="009B098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309,630.00</w:t>
            </w:r>
          </w:p>
        </w:tc>
      </w:tr>
      <w:tr w:rsidR="009B0984" w:rsidRPr="00173AA1" w14:paraId="04947DC4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00A1964F" w14:textId="77777777" w:rsidR="009B0984" w:rsidRPr="00173AA1" w:rsidRDefault="009B0984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3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88" w:type="dxa"/>
            <w:shd w:val="clear" w:color="auto" w:fill="auto"/>
          </w:tcPr>
          <w:p w14:paraId="520FFAEA" w14:textId="77777777" w:rsidR="009B0984" w:rsidRPr="00173AA1" w:rsidRDefault="009B098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A19BA69" w14:textId="257337B0" w:rsidR="009B0984" w:rsidRPr="00173AA1" w:rsidRDefault="00891239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145,259.18</w:t>
            </w:r>
          </w:p>
        </w:tc>
        <w:tc>
          <w:tcPr>
            <w:tcW w:w="332" w:type="dxa"/>
            <w:shd w:val="clear" w:color="auto" w:fill="auto"/>
          </w:tcPr>
          <w:p w14:paraId="108CB76B" w14:textId="77777777" w:rsidR="009B0984" w:rsidRPr="00173AA1" w:rsidRDefault="009B0984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E25B4FB" w14:textId="661AAF6A" w:rsidR="009B0984" w:rsidRPr="00173AA1" w:rsidRDefault="0089724B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145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259.18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58111FBE" w14:textId="18C163FE" w:rsidR="009B0984" w:rsidRPr="00173AA1" w:rsidRDefault="009B0984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</w:tcPr>
          <w:p w14:paraId="23FB8E72" w14:textId="690FB87B" w:rsidR="009B0984" w:rsidRPr="00173AA1" w:rsidRDefault="009B098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231,612.21</w:t>
            </w:r>
          </w:p>
        </w:tc>
      </w:tr>
      <w:tr w:rsidR="009B0984" w:rsidRPr="00173AA1" w14:paraId="3D42CC26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4FA96D38" w14:textId="77777777" w:rsidR="009B0984" w:rsidRPr="00173AA1" w:rsidRDefault="009B0984" w:rsidP="00173AA1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31CFCCD8" w14:textId="77777777" w:rsidR="009B0984" w:rsidRPr="00173AA1" w:rsidRDefault="009B098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24999" w14:textId="5F8E99B3" w:rsidR="009B0984" w:rsidRPr="00173AA1" w:rsidRDefault="00891239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752,332.18</w:t>
            </w:r>
          </w:p>
        </w:tc>
        <w:tc>
          <w:tcPr>
            <w:tcW w:w="332" w:type="dxa"/>
            <w:shd w:val="clear" w:color="auto" w:fill="auto"/>
          </w:tcPr>
          <w:p w14:paraId="70C556E6" w14:textId="77777777" w:rsidR="009B0984" w:rsidRPr="00173AA1" w:rsidRDefault="009B0984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43E1C" w14:textId="2141D603" w:rsidR="009B0984" w:rsidRPr="00173AA1" w:rsidRDefault="0089724B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752</w:t>
            </w:r>
            <w:r w:rsidRPr="00173AA1">
              <w:rPr>
                <w:rFonts w:ascii="Angsana New" w:hAnsi="Angsana New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332.18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68FE1EDD" w14:textId="451BC1BD" w:rsidR="009B0984" w:rsidRPr="00173AA1" w:rsidRDefault="009B0984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2EB89" w14:textId="1B252D1D" w:rsidR="009B0984" w:rsidRPr="00173AA1" w:rsidRDefault="009B098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933,915.21</w:t>
            </w:r>
          </w:p>
        </w:tc>
      </w:tr>
      <w:tr w:rsidR="001B7F6D" w:rsidRPr="00173AA1" w14:paraId="15E265AD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684E230E" w14:textId="70573F36" w:rsidR="001B7F6D" w:rsidRPr="00173AA1" w:rsidRDefault="001B7F6D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ซื้อสินค้า</w:t>
            </w:r>
          </w:p>
        </w:tc>
        <w:tc>
          <w:tcPr>
            <w:tcW w:w="288" w:type="dxa"/>
            <w:shd w:val="clear" w:color="auto" w:fill="auto"/>
          </w:tcPr>
          <w:p w14:paraId="18A3C3B4" w14:textId="77777777" w:rsidR="001B7F6D" w:rsidRPr="00173AA1" w:rsidRDefault="001B7F6D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5D978E48" w14:textId="77777777" w:rsidR="001B7F6D" w:rsidRPr="00173AA1" w:rsidRDefault="001B7F6D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" w:type="dxa"/>
          </w:tcPr>
          <w:p w14:paraId="1A3A3B59" w14:textId="77777777" w:rsidR="001B7F6D" w:rsidRPr="00173AA1" w:rsidRDefault="001B7F6D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</w:tcPr>
          <w:p w14:paraId="47037AFB" w14:textId="77777777" w:rsidR="001B7F6D" w:rsidRPr="00173AA1" w:rsidRDefault="001B7F6D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" w:type="dxa"/>
            <w:shd w:val="clear" w:color="auto" w:fill="auto"/>
            <w:vAlign w:val="bottom"/>
          </w:tcPr>
          <w:p w14:paraId="6B91CB1E" w14:textId="77777777" w:rsidR="001B7F6D" w:rsidRPr="00173AA1" w:rsidRDefault="001B7F6D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shd w:val="clear" w:color="auto" w:fill="auto"/>
          </w:tcPr>
          <w:p w14:paraId="532A393B" w14:textId="77777777" w:rsidR="001B7F6D" w:rsidRPr="00173AA1" w:rsidRDefault="001B7F6D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770" w:rsidRPr="00173AA1" w14:paraId="099E2E96" w14:textId="77777777" w:rsidTr="007D1795">
        <w:trPr>
          <w:trHeight w:val="149"/>
        </w:trPr>
        <w:tc>
          <w:tcPr>
            <w:tcW w:w="3830" w:type="dxa"/>
            <w:shd w:val="clear" w:color="auto" w:fill="auto"/>
            <w:vAlign w:val="center"/>
          </w:tcPr>
          <w:p w14:paraId="3EC47420" w14:textId="6AFBF44F" w:rsidR="00A61770" w:rsidRPr="00173AA1" w:rsidRDefault="00A61770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3AA1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88" w:type="dxa"/>
            <w:shd w:val="clear" w:color="auto" w:fill="auto"/>
          </w:tcPr>
          <w:p w14:paraId="11A7C652" w14:textId="77777777" w:rsidR="00A61770" w:rsidRPr="00173AA1" w:rsidRDefault="00A61770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6C6FF155" w14:textId="3BD89A75" w:rsidR="00A61770" w:rsidRPr="00173AA1" w:rsidRDefault="001E64A7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2" w:type="dxa"/>
            <w:shd w:val="clear" w:color="auto" w:fill="auto"/>
          </w:tcPr>
          <w:p w14:paraId="1D8A36E7" w14:textId="77777777" w:rsidR="00A61770" w:rsidRPr="00173AA1" w:rsidRDefault="00A61770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5A68FA7B" w14:textId="47893F57" w:rsidR="00A61770" w:rsidRPr="00173AA1" w:rsidRDefault="00A61770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253</w:t>
            </w: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344.00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085E343A" w14:textId="77777777" w:rsidR="00A61770" w:rsidRPr="00173AA1" w:rsidRDefault="00A61770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shd w:val="clear" w:color="auto" w:fill="auto"/>
          </w:tcPr>
          <w:p w14:paraId="21064BFF" w14:textId="774FC3F8" w:rsidR="00A61770" w:rsidRPr="00173AA1" w:rsidRDefault="00A61770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46B02" w:rsidRPr="00173AA1" w14:paraId="7FD732A7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2696112F" w14:textId="0F42891C" w:rsidR="00E46B02" w:rsidRPr="00173AA1" w:rsidRDefault="00E46B02" w:rsidP="00173AA1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 xml:space="preserve">Shanghai </w:t>
            </w:r>
            <w:proofErr w:type="spellStart"/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>Lyuden</w:t>
            </w:r>
            <w:proofErr w:type="spellEnd"/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 xml:space="preserve"> Environment</w:t>
            </w:r>
            <w:r w:rsidRPr="00173A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>&amp;Technology Co.,</w:t>
            </w:r>
            <w:r w:rsidR="007D179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>Ltd.</w:t>
            </w:r>
          </w:p>
        </w:tc>
        <w:tc>
          <w:tcPr>
            <w:tcW w:w="288" w:type="dxa"/>
            <w:shd w:val="clear" w:color="auto" w:fill="auto"/>
          </w:tcPr>
          <w:p w14:paraId="661DF7FC" w14:textId="77777777" w:rsidR="00E46B02" w:rsidRPr="00173AA1" w:rsidRDefault="00E46B0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6BF7C6E" w14:textId="46C7EF7C" w:rsidR="00E46B02" w:rsidRPr="00173AA1" w:rsidRDefault="00814A82" w:rsidP="00FA6A9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4A82">
              <w:rPr>
                <w:rFonts w:ascii="Angsana New" w:hAnsi="Angsana New"/>
                <w:sz w:val="30"/>
                <w:szCs w:val="30"/>
                <w:lang w:val="en-US"/>
              </w:rPr>
              <w:t>25,780,361.00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1B15416F" w14:textId="77777777" w:rsidR="00E46B02" w:rsidRPr="00173AA1" w:rsidRDefault="00E46B02" w:rsidP="00FA6A9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97BFF04" w14:textId="7988E685" w:rsidR="00E46B02" w:rsidRPr="00173AA1" w:rsidRDefault="00B4070D" w:rsidP="00FA6A9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24</w:t>
            </w: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735</w:t>
            </w: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325.19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44F2FF10" w14:textId="77777777" w:rsidR="00E46B02" w:rsidRPr="00173AA1" w:rsidRDefault="00E46B02" w:rsidP="00FA6A9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392FF502" w14:textId="13DCDF96" w:rsidR="00E46B02" w:rsidRPr="00173AA1" w:rsidRDefault="00E46B02" w:rsidP="00FA6A9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F27D2" w:rsidRPr="00173AA1" w14:paraId="4F2AF404" w14:textId="77777777" w:rsidTr="007D1795">
        <w:trPr>
          <w:trHeight w:val="149"/>
        </w:trPr>
        <w:tc>
          <w:tcPr>
            <w:tcW w:w="3830" w:type="dxa"/>
            <w:shd w:val="clear" w:color="auto" w:fill="auto"/>
            <w:vAlign w:val="bottom"/>
          </w:tcPr>
          <w:p w14:paraId="736D37AE" w14:textId="5B40142B" w:rsidR="004F27D2" w:rsidRPr="00173AA1" w:rsidRDefault="004F27D2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 xml:space="preserve">Ningbo </w:t>
            </w:r>
            <w:proofErr w:type="spellStart"/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>Aceboom</w:t>
            </w:r>
            <w:proofErr w:type="spellEnd"/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 xml:space="preserve"> Electric Motor Co., Ltd</w:t>
            </w:r>
            <w:r w:rsidR="007D179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288" w:type="dxa"/>
            <w:shd w:val="clear" w:color="auto" w:fill="auto"/>
          </w:tcPr>
          <w:p w14:paraId="3FFE0C3E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10286E15" w14:textId="3D77D69F" w:rsidR="004F27D2" w:rsidRPr="00173AA1" w:rsidRDefault="005E0886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23,633,037.52</w:t>
            </w:r>
          </w:p>
        </w:tc>
        <w:tc>
          <w:tcPr>
            <w:tcW w:w="332" w:type="dxa"/>
            <w:shd w:val="clear" w:color="auto" w:fill="auto"/>
          </w:tcPr>
          <w:p w14:paraId="04C35D9F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19F94B95" w14:textId="6DE9F7A5" w:rsidR="004F27D2" w:rsidRPr="00173AA1" w:rsidRDefault="00B4070D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19,240,098.99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7A13E102" w14:textId="63DC6AC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shd w:val="clear" w:color="auto" w:fill="auto"/>
          </w:tcPr>
          <w:p w14:paraId="67AC1192" w14:textId="1B7A39F6" w:rsidR="004F27D2" w:rsidRPr="00173AA1" w:rsidRDefault="00E46B0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F27D2" w:rsidRPr="00173AA1" w14:paraId="6A71163D" w14:textId="77777777" w:rsidTr="007D1795">
        <w:trPr>
          <w:trHeight w:val="149"/>
        </w:trPr>
        <w:tc>
          <w:tcPr>
            <w:tcW w:w="3830" w:type="dxa"/>
            <w:shd w:val="clear" w:color="auto" w:fill="auto"/>
            <w:vAlign w:val="bottom"/>
          </w:tcPr>
          <w:p w14:paraId="3DE01F76" w14:textId="77777777" w:rsidR="004F27D2" w:rsidRPr="00173AA1" w:rsidRDefault="004F27D2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3AA1">
              <w:rPr>
                <w:rFonts w:ascii="Angsana New" w:hAnsi="Angsana New"/>
                <w:sz w:val="28"/>
                <w:szCs w:val="28"/>
                <w:lang w:val="en-US"/>
              </w:rPr>
              <w:t xml:space="preserve">Jiangyin </w:t>
            </w:r>
            <w:proofErr w:type="spellStart"/>
            <w:r w:rsidRPr="00173AA1">
              <w:rPr>
                <w:rFonts w:ascii="Angsana New" w:hAnsi="Angsana New"/>
                <w:sz w:val="28"/>
                <w:szCs w:val="28"/>
                <w:lang w:val="en-US"/>
              </w:rPr>
              <w:t>Runyang</w:t>
            </w:r>
            <w:proofErr w:type="spellEnd"/>
            <w:r w:rsidRPr="00173AA1">
              <w:rPr>
                <w:rFonts w:ascii="Angsana New" w:hAnsi="Angsana New"/>
                <w:sz w:val="28"/>
                <w:szCs w:val="28"/>
                <w:lang w:val="en-US"/>
              </w:rPr>
              <w:t xml:space="preserve"> Electronic Appliance</w:t>
            </w:r>
          </w:p>
        </w:tc>
        <w:tc>
          <w:tcPr>
            <w:tcW w:w="288" w:type="dxa"/>
            <w:shd w:val="clear" w:color="auto" w:fill="auto"/>
          </w:tcPr>
          <w:p w14:paraId="5A23BBD2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7E94BD8" w14:textId="1AE30F74" w:rsidR="004F27D2" w:rsidRPr="00173AA1" w:rsidRDefault="00814A8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4A82">
              <w:rPr>
                <w:rFonts w:ascii="Angsana New" w:hAnsi="Angsana New"/>
                <w:sz w:val="30"/>
                <w:szCs w:val="30"/>
                <w:lang w:val="en-US"/>
              </w:rPr>
              <w:t>870,356.28</w:t>
            </w:r>
          </w:p>
        </w:tc>
        <w:tc>
          <w:tcPr>
            <w:tcW w:w="332" w:type="dxa"/>
            <w:shd w:val="clear" w:color="auto" w:fill="auto"/>
          </w:tcPr>
          <w:p w14:paraId="4D6BDBB4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87D4679" w14:textId="5BCBF719" w:rsidR="004F27D2" w:rsidRPr="00173AA1" w:rsidRDefault="00A61770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3C0F6E2B" w14:textId="3242D1F4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</w:tcPr>
          <w:p w14:paraId="37023326" w14:textId="3B0E5C3F" w:rsidR="004F27D2" w:rsidRPr="00173AA1" w:rsidRDefault="00E46B0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F27D2" w:rsidRPr="00173AA1" w14:paraId="2FA3D1A5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0F6F0F69" w14:textId="77777777" w:rsidR="004F27D2" w:rsidRPr="00173AA1" w:rsidRDefault="004F27D2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32AEDC2D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18A8D" w14:textId="4C7F9A79" w:rsidR="004F27D2" w:rsidRPr="00173AA1" w:rsidRDefault="00A460D0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50,283,754.80</w:t>
            </w:r>
          </w:p>
        </w:tc>
        <w:tc>
          <w:tcPr>
            <w:tcW w:w="332" w:type="dxa"/>
            <w:shd w:val="clear" w:color="auto" w:fill="auto"/>
          </w:tcPr>
          <w:p w14:paraId="096BE9B9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C3E5B" w14:textId="1E097911" w:rsidR="004F27D2" w:rsidRPr="00173AA1" w:rsidRDefault="001E3F16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44</w:t>
            </w: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228</w:t>
            </w: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768.18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626D4C1D" w14:textId="1EADEAFA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DEF58" w14:textId="30F5BA79" w:rsidR="004F27D2" w:rsidRPr="00173AA1" w:rsidRDefault="00E46B0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E7644" w:rsidRPr="00173AA1" w14:paraId="26CE84DB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11A4727B" w14:textId="29DAA9D4" w:rsidR="006E7644" w:rsidRPr="00173AA1" w:rsidRDefault="006E7644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ซื้อสินทรัพย์</w:t>
            </w:r>
          </w:p>
        </w:tc>
        <w:tc>
          <w:tcPr>
            <w:tcW w:w="288" w:type="dxa"/>
            <w:shd w:val="clear" w:color="auto" w:fill="auto"/>
          </w:tcPr>
          <w:p w14:paraId="6CC88A82" w14:textId="77777777" w:rsidR="006E7644" w:rsidRPr="00173AA1" w:rsidRDefault="006E764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64769569" w14:textId="77777777" w:rsidR="006E7644" w:rsidRPr="00173AA1" w:rsidRDefault="006E764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" w:type="dxa"/>
            <w:shd w:val="clear" w:color="auto" w:fill="auto"/>
          </w:tcPr>
          <w:p w14:paraId="344EC479" w14:textId="77777777" w:rsidR="006E7644" w:rsidRPr="00173AA1" w:rsidRDefault="006E7644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4CD41BF1" w14:textId="77777777" w:rsidR="006E7644" w:rsidRPr="00173AA1" w:rsidRDefault="006E7644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" w:type="dxa"/>
            <w:shd w:val="clear" w:color="auto" w:fill="auto"/>
            <w:vAlign w:val="bottom"/>
          </w:tcPr>
          <w:p w14:paraId="0040B90F" w14:textId="77777777" w:rsidR="006E7644" w:rsidRPr="00173AA1" w:rsidRDefault="006E7644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shd w:val="clear" w:color="auto" w:fill="auto"/>
          </w:tcPr>
          <w:p w14:paraId="4E081305" w14:textId="77777777" w:rsidR="006E7644" w:rsidRPr="00173AA1" w:rsidRDefault="006E7644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27D2" w:rsidRPr="00173AA1" w14:paraId="038009C4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31E5914F" w14:textId="2542E2E9" w:rsidR="004F27D2" w:rsidRPr="00173AA1" w:rsidRDefault="004F27D2" w:rsidP="001D6A41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 xml:space="preserve">Shanghai </w:t>
            </w:r>
            <w:proofErr w:type="spellStart"/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>Lyuden</w:t>
            </w:r>
            <w:proofErr w:type="spellEnd"/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 xml:space="preserve"> Environment</w:t>
            </w:r>
            <w:r w:rsidRPr="00173A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>&amp;Technology Co.,</w:t>
            </w:r>
            <w:r w:rsidR="007D179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>Ltd.</w:t>
            </w:r>
          </w:p>
        </w:tc>
        <w:tc>
          <w:tcPr>
            <w:tcW w:w="288" w:type="dxa"/>
            <w:shd w:val="clear" w:color="auto" w:fill="auto"/>
          </w:tcPr>
          <w:p w14:paraId="4F0456F2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488542F" w14:textId="36D7CFA8" w:rsidR="004F27D2" w:rsidRPr="00173AA1" w:rsidRDefault="00674A8C" w:rsidP="00FA6A9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357,293.97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070A3614" w14:textId="77777777" w:rsidR="004F27D2" w:rsidRPr="00173AA1" w:rsidRDefault="004F27D2" w:rsidP="00FA6A9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E4C5F42" w14:textId="75BBFA4B" w:rsidR="004F27D2" w:rsidRPr="00173AA1" w:rsidRDefault="0089724B" w:rsidP="00FA6A9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2D1279D9" w14:textId="6EAFEE0D" w:rsidR="004F27D2" w:rsidRPr="00173AA1" w:rsidRDefault="004F27D2" w:rsidP="00FA6A9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38D94D87" w14:textId="4C843916" w:rsidR="004F27D2" w:rsidRPr="00173AA1" w:rsidRDefault="0089724B" w:rsidP="00FA6A9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F27D2" w:rsidRPr="00173AA1" w14:paraId="6B90BAE5" w14:textId="77777777" w:rsidTr="007D1795">
        <w:trPr>
          <w:trHeight w:val="149"/>
        </w:trPr>
        <w:tc>
          <w:tcPr>
            <w:tcW w:w="3830" w:type="dxa"/>
            <w:shd w:val="clear" w:color="auto" w:fill="auto"/>
            <w:vAlign w:val="bottom"/>
          </w:tcPr>
          <w:p w14:paraId="62034FE2" w14:textId="350894D8" w:rsidR="004F27D2" w:rsidRPr="00173AA1" w:rsidRDefault="004F27D2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 xml:space="preserve">Ningbo </w:t>
            </w:r>
            <w:proofErr w:type="spellStart"/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>Aceboom</w:t>
            </w:r>
            <w:proofErr w:type="spellEnd"/>
            <w:r w:rsidRPr="00173AA1">
              <w:rPr>
                <w:rFonts w:ascii="Angsana New" w:hAnsi="Angsana New"/>
                <w:color w:val="000000"/>
                <w:sz w:val="28"/>
                <w:szCs w:val="28"/>
              </w:rPr>
              <w:t xml:space="preserve"> Electric Motor Co., Ltd</w:t>
            </w:r>
            <w:r w:rsidR="007D179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288" w:type="dxa"/>
            <w:shd w:val="clear" w:color="auto" w:fill="auto"/>
          </w:tcPr>
          <w:p w14:paraId="341C8D55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4666D5DD" w14:textId="25704B60" w:rsidR="004F27D2" w:rsidRPr="00173AA1" w:rsidRDefault="006D7A11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607,299.21</w:t>
            </w:r>
          </w:p>
        </w:tc>
        <w:tc>
          <w:tcPr>
            <w:tcW w:w="332" w:type="dxa"/>
            <w:shd w:val="clear" w:color="auto" w:fill="auto"/>
          </w:tcPr>
          <w:p w14:paraId="5076ECB1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54DFEDE2" w14:textId="477DFAD8" w:rsidR="004F27D2" w:rsidRPr="00173AA1" w:rsidRDefault="0089724B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72274CE8" w14:textId="7A16B9B9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shd w:val="clear" w:color="auto" w:fill="auto"/>
          </w:tcPr>
          <w:p w14:paraId="68BE6760" w14:textId="078ED61D" w:rsidR="004F27D2" w:rsidRPr="00173AA1" w:rsidRDefault="0089724B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F27D2" w:rsidRPr="00173AA1" w14:paraId="4D4CEF65" w14:textId="77777777" w:rsidTr="007D1795">
        <w:trPr>
          <w:trHeight w:val="149"/>
        </w:trPr>
        <w:tc>
          <w:tcPr>
            <w:tcW w:w="3830" w:type="dxa"/>
            <w:shd w:val="clear" w:color="auto" w:fill="auto"/>
            <w:vAlign w:val="bottom"/>
          </w:tcPr>
          <w:p w14:paraId="2A5EC80C" w14:textId="77777777" w:rsidR="004F27D2" w:rsidRPr="00173AA1" w:rsidRDefault="004F27D2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3AA1">
              <w:rPr>
                <w:rFonts w:ascii="Angsana New" w:hAnsi="Angsana New"/>
                <w:sz w:val="28"/>
                <w:szCs w:val="28"/>
                <w:lang w:val="en-US"/>
              </w:rPr>
              <w:t xml:space="preserve">Jiangyin </w:t>
            </w:r>
            <w:proofErr w:type="spellStart"/>
            <w:r w:rsidRPr="00173AA1">
              <w:rPr>
                <w:rFonts w:ascii="Angsana New" w:hAnsi="Angsana New"/>
                <w:sz w:val="28"/>
                <w:szCs w:val="28"/>
                <w:lang w:val="en-US"/>
              </w:rPr>
              <w:t>Runyang</w:t>
            </w:r>
            <w:proofErr w:type="spellEnd"/>
            <w:r w:rsidRPr="00173AA1">
              <w:rPr>
                <w:rFonts w:ascii="Angsana New" w:hAnsi="Angsana New"/>
                <w:sz w:val="28"/>
                <w:szCs w:val="28"/>
                <w:lang w:val="en-US"/>
              </w:rPr>
              <w:t xml:space="preserve"> Electronic Appliance</w:t>
            </w:r>
          </w:p>
        </w:tc>
        <w:tc>
          <w:tcPr>
            <w:tcW w:w="288" w:type="dxa"/>
            <w:shd w:val="clear" w:color="auto" w:fill="auto"/>
          </w:tcPr>
          <w:p w14:paraId="112D3AB8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F326DD4" w14:textId="2AE4185A" w:rsidR="004F27D2" w:rsidRPr="00173AA1" w:rsidRDefault="00D90F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1,195,525.31</w:t>
            </w:r>
          </w:p>
        </w:tc>
        <w:tc>
          <w:tcPr>
            <w:tcW w:w="332" w:type="dxa"/>
            <w:shd w:val="clear" w:color="auto" w:fill="auto"/>
          </w:tcPr>
          <w:p w14:paraId="626903EA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F4C4DD7" w14:textId="470D0404" w:rsidR="004F27D2" w:rsidRPr="00173AA1" w:rsidRDefault="0089724B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1CAC0E59" w14:textId="4643BA3B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</w:tcPr>
          <w:p w14:paraId="0FAF25E1" w14:textId="0DB8D734" w:rsidR="004F27D2" w:rsidRPr="00173AA1" w:rsidRDefault="0089724B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F27D2" w:rsidRPr="00173AA1" w14:paraId="7C946128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1B88DA8C" w14:textId="77777777" w:rsidR="004F27D2" w:rsidRPr="00173AA1" w:rsidRDefault="004F27D2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6C34F311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DB495" w14:textId="352905A9" w:rsidR="004F27D2" w:rsidRPr="00173AA1" w:rsidRDefault="00A05620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2,160,118.49</w:t>
            </w:r>
          </w:p>
        </w:tc>
        <w:tc>
          <w:tcPr>
            <w:tcW w:w="332" w:type="dxa"/>
            <w:shd w:val="clear" w:color="auto" w:fill="auto"/>
          </w:tcPr>
          <w:p w14:paraId="42C12FC0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F03E0" w14:textId="595FD53C" w:rsidR="004F27D2" w:rsidRPr="00173AA1" w:rsidRDefault="0089724B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13E59711" w14:textId="62F3688E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11FF8" w14:textId="07249001" w:rsidR="004F27D2" w:rsidRPr="00173AA1" w:rsidRDefault="0089724B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F27D2" w:rsidRPr="00173AA1" w14:paraId="4106AF6D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6360233B" w14:textId="77777777" w:rsidR="004F27D2" w:rsidRPr="00173AA1" w:rsidRDefault="004F27D2" w:rsidP="00173AA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ต้นทุนในการจัดจำหน่าย/ค่าใช้จ่าย</w:t>
            </w:r>
            <w:r w:rsidRPr="00173A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288" w:type="dxa"/>
            <w:shd w:val="clear" w:color="auto" w:fill="auto"/>
          </w:tcPr>
          <w:p w14:paraId="7A347741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49CFFD3C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2" w:type="dxa"/>
            <w:shd w:val="clear" w:color="auto" w:fill="auto"/>
          </w:tcPr>
          <w:p w14:paraId="579F33D4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4E44B4F1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" w:type="dxa"/>
            <w:shd w:val="clear" w:color="auto" w:fill="auto"/>
            <w:vAlign w:val="bottom"/>
          </w:tcPr>
          <w:p w14:paraId="4B32D41E" w14:textId="74968A4D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double" w:sz="4" w:space="0" w:color="auto"/>
            </w:tcBorders>
            <w:shd w:val="clear" w:color="auto" w:fill="auto"/>
          </w:tcPr>
          <w:p w14:paraId="78005D42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F27D2" w:rsidRPr="00173AA1" w14:paraId="47EA1947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3884CB94" w14:textId="77777777" w:rsidR="004F27D2" w:rsidRPr="00173AA1" w:rsidRDefault="004F27D2" w:rsidP="00173A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3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88" w:type="dxa"/>
            <w:shd w:val="clear" w:color="auto" w:fill="auto"/>
          </w:tcPr>
          <w:p w14:paraId="5982C495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8BC5D7A" w14:textId="7A3F9812" w:rsidR="004F27D2" w:rsidRPr="00173AA1" w:rsidRDefault="00B6519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32,000.00</w:t>
            </w:r>
          </w:p>
        </w:tc>
        <w:tc>
          <w:tcPr>
            <w:tcW w:w="332" w:type="dxa"/>
            <w:shd w:val="clear" w:color="auto" w:fill="auto"/>
          </w:tcPr>
          <w:p w14:paraId="3DE7F57D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34D689D" w14:textId="6F443025" w:rsidR="004F27D2" w:rsidRPr="00173AA1" w:rsidRDefault="00B6519C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32,000.00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3D5AC087" w14:textId="0AFF6835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5D98BF27" w14:textId="70342C1C" w:rsidR="004F27D2" w:rsidRPr="00173AA1" w:rsidRDefault="00B007F3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240.00</w:t>
            </w:r>
          </w:p>
        </w:tc>
      </w:tr>
      <w:tr w:rsidR="004F27D2" w:rsidRPr="00173AA1" w14:paraId="53021EA6" w14:textId="77777777" w:rsidTr="007D1795">
        <w:trPr>
          <w:trHeight w:val="149"/>
        </w:trPr>
        <w:tc>
          <w:tcPr>
            <w:tcW w:w="3830" w:type="dxa"/>
            <w:shd w:val="clear" w:color="auto" w:fill="auto"/>
          </w:tcPr>
          <w:p w14:paraId="7AD89806" w14:textId="77777777" w:rsidR="004F27D2" w:rsidRPr="00173AA1" w:rsidRDefault="004F27D2" w:rsidP="00173AA1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624D1936" w14:textId="77777777" w:rsidR="004F27D2" w:rsidRPr="00173AA1" w:rsidRDefault="004F27D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D1059" w14:textId="345C176E" w:rsidR="004F27D2" w:rsidRPr="00173AA1" w:rsidRDefault="00B6519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32,000.00</w:t>
            </w:r>
          </w:p>
        </w:tc>
        <w:tc>
          <w:tcPr>
            <w:tcW w:w="332" w:type="dxa"/>
            <w:shd w:val="clear" w:color="auto" w:fill="auto"/>
          </w:tcPr>
          <w:p w14:paraId="249904C0" w14:textId="77777777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D835F" w14:textId="05910295" w:rsidR="004F27D2" w:rsidRPr="00173AA1" w:rsidRDefault="00B6519C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32,000.00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4FF8F71B" w14:textId="105E4F1B" w:rsidR="004F27D2" w:rsidRPr="00173AA1" w:rsidRDefault="004F27D2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C994F" w14:textId="515E8B56" w:rsidR="004F27D2" w:rsidRPr="00173AA1" w:rsidRDefault="00B007F3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240.00</w:t>
            </w:r>
          </w:p>
        </w:tc>
      </w:tr>
    </w:tbl>
    <w:bookmarkEnd w:id="0"/>
    <w:bookmarkEnd w:id="2"/>
    <w:p w14:paraId="28495A98" w14:textId="7EFEEB20" w:rsidR="00AA19E0" w:rsidRPr="00173AA1" w:rsidRDefault="00AA19E0" w:rsidP="00173AA1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6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236"/>
        <w:gridCol w:w="1872"/>
        <w:gridCol w:w="236"/>
        <w:gridCol w:w="1872"/>
        <w:gridCol w:w="236"/>
        <w:gridCol w:w="1872"/>
      </w:tblGrid>
      <w:tr w:rsidR="001B77A8" w:rsidRPr="00173AA1" w14:paraId="28495A9F" w14:textId="77777777" w:rsidTr="007D1795">
        <w:tc>
          <w:tcPr>
            <w:tcW w:w="3330" w:type="dxa"/>
          </w:tcPr>
          <w:p w14:paraId="28495A99" w14:textId="77777777" w:rsidR="001B77A8" w:rsidRPr="00173AA1" w:rsidRDefault="001B77A8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3" w:name="_Hlk146538841"/>
          </w:p>
        </w:tc>
        <w:tc>
          <w:tcPr>
            <w:tcW w:w="236" w:type="dxa"/>
          </w:tcPr>
          <w:p w14:paraId="6C9838CD" w14:textId="77777777" w:rsidR="001B77A8" w:rsidRPr="00173AA1" w:rsidRDefault="001B77A8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A04E8CC" w14:textId="692C8932" w:rsidR="001B77A8" w:rsidRPr="00173AA1" w:rsidRDefault="001B77A8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F4407" w14:textId="6BEB395F" w:rsidR="001B77A8" w:rsidRPr="00173AA1" w:rsidRDefault="001B77A8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28495A9E" w14:textId="04927AD7" w:rsidR="001B77A8" w:rsidRPr="00173AA1" w:rsidRDefault="001B77A8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B77A8" w:rsidRPr="00173AA1" w14:paraId="2AFF0EA8" w14:textId="77777777" w:rsidTr="007D1795">
        <w:tc>
          <w:tcPr>
            <w:tcW w:w="3330" w:type="dxa"/>
          </w:tcPr>
          <w:p w14:paraId="3B04D295" w14:textId="77777777" w:rsidR="001B77A8" w:rsidRPr="00173AA1" w:rsidRDefault="001B77A8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66432E" w14:textId="77777777" w:rsidR="001B77A8" w:rsidRPr="00173AA1" w:rsidRDefault="001B77A8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82C2116" w14:textId="6D7AE288" w:rsidR="001B77A8" w:rsidRPr="00173AA1" w:rsidRDefault="001B77A8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FE3FFA" w14:textId="77777777" w:rsidR="001B77A8" w:rsidRPr="00173AA1" w:rsidRDefault="001B77A8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57E944BE" w14:textId="5DBF772C" w:rsidR="001B77A8" w:rsidRPr="00173AA1" w:rsidRDefault="001B77A8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7A8" w:rsidRPr="00173AA1" w14:paraId="28495AAD" w14:textId="77777777" w:rsidTr="007D1795">
        <w:tc>
          <w:tcPr>
            <w:tcW w:w="3330" w:type="dxa"/>
          </w:tcPr>
          <w:p w14:paraId="28495AA5" w14:textId="77777777" w:rsidR="001B77A8" w:rsidRPr="00173AA1" w:rsidRDefault="001B77A8" w:rsidP="00173AA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E2DEB4D" w14:textId="77777777" w:rsidR="001B77A8" w:rsidRPr="00173AA1" w:rsidRDefault="001B77A8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13A2931" w14:textId="325E9E97" w:rsidR="001B77A8" w:rsidRPr="00173AA1" w:rsidRDefault="00B007F3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09DA62DA" w14:textId="1A78A40C" w:rsidR="001B77A8" w:rsidRPr="00173AA1" w:rsidRDefault="001B77A8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495AAA" w14:textId="63133CC4" w:rsidR="001B77A8" w:rsidRPr="00173AA1" w:rsidRDefault="00B007F3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AB" w14:textId="77777777" w:rsidR="001B77A8" w:rsidRPr="00173AA1" w:rsidRDefault="001B77A8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495AAC" w14:textId="303609D6" w:rsidR="001B77A8" w:rsidRPr="00173AA1" w:rsidRDefault="001B77A8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="00A51A55" w:rsidRPr="00173AA1">
              <w:rPr>
                <w:color w:val="000000"/>
                <w:sz w:val="30"/>
                <w:szCs w:val="30"/>
              </w:rPr>
              <w:t>5</w:t>
            </w:r>
          </w:p>
        </w:tc>
      </w:tr>
      <w:tr w:rsidR="00872185" w:rsidRPr="00173AA1" w14:paraId="28495AB6" w14:textId="77777777" w:rsidTr="007D1795">
        <w:trPr>
          <w:trHeight w:val="203"/>
        </w:trPr>
        <w:tc>
          <w:tcPr>
            <w:tcW w:w="3330" w:type="dxa"/>
            <w:vAlign w:val="center"/>
          </w:tcPr>
          <w:p w14:paraId="28495AAE" w14:textId="77777777" w:rsidR="00872185" w:rsidRPr="00173AA1" w:rsidRDefault="00872185" w:rsidP="00173AA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236" w:type="dxa"/>
          </w:tcPr>
          <w:p w14:paraId="103CB835" w14:textId="77777777" w:rsidR="00872185" w:rsidRPr="00173AA1" w:rsidRDefault="00872185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5895E92" w14:textId="1F6C3A3D" w:rsidR="00872185" w:rsidRPr="00173AA1" w:rsidRDefault="00C466E6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1,924,640.03</w:t>
            </w:r>
          </w:p>
        </w:tc>
        <w:tc>
          <w:tcPr>
            <w:tcW w:w="236" w:type="dxa"/>
            <w:shd w:val="clear" w:color="auto" w:fill="auto"/>
          </w:tcPr>
          <w:p w14:paraId="32BE08CE" w14:textId="69261891" w:rsidR="00872185" w:rsidRPr="00173AA1" w:rsidRDefault="00872185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8495AB3" w14:textId="2356166B" w:rsidR="00872185" w:rsidRPr="00173AA1" w:rsidRDefault="00D1417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B4" w14:textId="77777777" w:rsidR="00872185" w:rsidRPr="00173AA1" w:rsidRDefault="00872185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AB5" w14:textId="7D71ECFD" w:rsidR="00872185" w:rsidRPr="00173AA1" w:rsidRDefault="00872185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60,500.00</w:t>
            </w:r>
          </w:p>
        </w:tc>
      </w:tr>
      <w:tr w:rsidR="00DE08CC" w:rsidRPr="00173AA1" w14:paraId="28495ABF" w14:textId="77777777" w:rsidTr="007D1795">
        <w:trPr>
          <w:trHeight w:val="203"/>
        </w:trPr>
        <w:tc>
          <w:tcPr>
            <w:tcW w:w="3330" w:type="dxa"/>
          </w:tcPr>
          <w:p w14:paraId="28495AB7" w14:textId="0CAB7620" w:rsidR="00DE08CC" w:rsidRPr="00173AA1" w:rsidRDefault="00DE08CC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เช็คที่ถึงกำหนดแต่ยังไม่นำฝาก</w:t>
            </w:r>
          </w:p>
        </w:tc>
        <w:tc>
          <w:tcPr>
            <w:tcW w:w="236" w:type="dxa"/>
          </w:tcPr>
          <w:p w14:paraId="0451F72A" w14:textId="77777777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1660C6F" w14:textId="28BDD31F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1,922,327.51 </w:t>
            </w:r>
          </w:p>
        </w:tc>
        <w:tc>
          <w:tcPr>
            <w:tcW w:w="236" w:type="dxa"/>
            <w:shd w:val="clear" w:color="auto" w:fill="auto"/>
          </w:tcPr>
          <w:p w14:paraId="4B4B18BF" w14:textId="41493AEA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28495ABC" w14:textId="6536926A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327.51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BD" w14:textId="77777777" w:rsidR="00DE08CC" w:rsidRPr="00173AA1" w:rsidRDefault="00DE08CC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ABE" w14:textId="169DB39A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127,535.04</w:t>
            </w:r>
          </w:p>
        </w:tc>
      </w:tr>
      <w:tr w:rsidR="00DE08CC" w:rsidRPr="00173AA1" w14:paraId="2F1ED7BB" w14:textId="77777777" w:rsidTr="007D1795">
        <w:trPr>
          <w:trHeight w:val="203"/>
        </w:trPr>
        <w:tc>
          <w:tcPr>
            <w:tcW w:w="3330" w:type="dxa"/>
          </w:tcPr>
          <w:p w14:paraId="0FD5E235" w14:textId="3A2CDD4F" w:rsidR="00DE08CC" w:rsidRPr="00173AA1" w:rsidRDefault="00DE08CC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เงินฝากกระแสรายวัน</w:t>
            </w:r>
          </w:p>
        </w:tc>
        <w:tc>
          <w:tcPr>
            <w:tcW w:w="236" w:type="dxa"/>
          </w:tcPr>
          <w:p w14:paraId="3B140A23" w14:textId="77777777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FA2079C" w14:textId="15591159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   147,005.17 </w:t>
            </w:r>
          </w:p>
        </w:tc>
        <w:tc>
          <w:tcPr>
            <w:tcW w:w="236" w:type="dxa"/>
            <w:shd w:val="clear" w:color="auto" w:fill="auto"/>
          </w:tcPr>
          <w:p w14:paraId="4C50BC21" w14:textId="3B90DE04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50A0A819" w14:textId="1C058C8D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005.17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5D97A1" w14:textId="77777777" w:rsidR="00DE08CC" w:rsidRPr="00173AA1" w:rsidRDefault="00DE08CC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78EDF72" w14:textId="3AFFE101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8,896.14</w:t>
            </w:r>
          </w:p>
        </w:tc>
      </w:tr>
      <w:tr w:rsidR="00DE08CC" w:rsidRPr="00173AA1" w14:paraId="28495AC8" w14:textId="77777777" w:rsidTr="007D1795">
        <w:trPr>
          <w:trHeight w:val="203"/>
        </w:trPr>
        <w:tc>
          <w:tcPr>
            <w:tcW w:w="3330" w:type="dxa"/>
          </w:tcPr>
          <w:p w14:paraId="28495AC0" w14:textId="1D68AEC5" w:rsidR="00DE08CC" w:rsidRPr="00173AA1" w:rsidRDefault="00DE08CC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เงินฝากออมทรัพย์</w:t>
            </w:r>
          </w:p>
        </w:tc>
        <w:tc>
          <w:tcPr>
            <w:tcW w:w="236" w:type="dxa"/>
          </w:tcPr>
          <w:p w14:paraId="1EDA33F8" w14:textId="77777777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196D9" w14:textId="14FB48F2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74,335,306.53 </w:t>
            </w:r>
          </w:p>
        </w:tc>
        <w:tc>
          <w:tcPr>
            <w:tcW w:w="236" w:type="dxa"/>
            <w:shd w:val="clear" w:color="auto" w:fill="auto"/>
          </w:tcPr>
          <w:p w14:paraId="47DCA704" w14:textId="0A916237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28495AC5" w14:textId="346AF138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598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347.85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C6" w14:textId="77777777" w:rsidR="00DE08CC" w:rsidRPr="00173AA1" w:rsidRDefault="00DE08CC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AC7" w14:textId="0567B6D6" w:rsidR="00DE08CC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227,909,436.37</w:t>
            </w:r>
          </w:p>
        </w:tc>
      </w:tr>
      <w:tr w:rsidR="00872185" w:rsidRPr="00173AA1" w14:paraId="28495AD1" w14:textId="77777777" w:rsidTr="007D1795">
        <w:trPr>
          <w:trHeight w:val="149"/>
        </w:trPr>
        <w:tc>
          <w:tcPr>
            <w:tcW w:w="3330" w:type="dxa"/>
          </w:tcPr>
          <w:p w14:paraId="28495AC9" w14:textId="77777777" w:rsidR="00872185" w:rsidRPr="00173AA1" w:rsidRDefault="00872185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00A15EE6" w14:textId="77777777" w:rsidR="00872185" w:rsidRPr="00173AA1" w:rsidRDefault="00872185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31C4F" w14:textId="128BC583" w:rsidR="00872185" w:rsidRPr="00173AA1" w:rsidRDefault="00DE08C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78,329,279.24</w:t>
            </w:r>
          </w:p>
        </w:tc>
        <w:tc>
          <w:tcPr>
            <w:tcW w:w="236" w:type="dxa"/>
            <w:shd w:val="clear" w:color="auto" w:fill="auto"/>
          </w:tcPr>
          <w:p w14:paraId="39D7D9D9" w14:textId="0E16FBB6" w:rsidR="00872185" w:rsidRPr="00173AA1" w:rsidRDefault="00872185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ACE" w14:textId="0405EFFE" w:rsidR="00872185" w:rsidRPr="00173AA1" w:rsidRDefault="00D14172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658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180.53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CF" w14:textId="77777777" w:rsidR="00872185" w:rsidRPr="00173AA1" w:rsidRDefault="00872185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AD0" w14:textId="76DDF08D" w:rsidR="00872185" w:rsidRPr="00173AA1" w:rsidRDefault="00872185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228,106,367.55</w:t>
            </w:r>
          </w:p>
        </w:tc>
      </w:tr>
      <w:bookmarkEnd w:id="3"/>
    </w:tbl>
    <w:p w14:paraId="2D7FFE60" w14:textId="77777777" w:rsidR="007D1795" w:rsidRDefault="007D1795" w:rsidP="007D1795">
      <w:pPr>
        <w:tabs>
          <w:tab w:val="left" w:pos="513"/>
          <w:tab w:val="decimal" w:pos="7920"/>
        </w:tabs>
        <w:spacing w:before="240" w:after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1AD85C8" w14:textId="77777777" w:rsidR="007D1795" w:rsidRDefault="007D1795" w:rsidP="007D1795">
      <w:pPr>
        <w:tabs>
          <w:tab w:val="left" w:pos="513"/>
          <w:tab w:val="decimal" w:pos="7920"/>
        </w:tabs>
        <w:spacing w:before="240" w:after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01EFBCEF" w14:textId="77777777" w:rsidR="004D4C10" w:rsidRDefault="004D4C10" w:rsidP="007D1795">
      <w:pPr>
        <w:tabs>
          <w:tab w:val="left" w:pos="513"/>
          <w:tab w:val="decimal" w:pos="7920"/>
        </w:tabs>
        <w:spacing w:before="240" w:after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180441F5" w14:textId="77777777" w:rsidR="007D1795" w:rsidRDefault="007D1795" w:rsidP="007D1795">
      <w:pPr>
        <w:tabs>
          <w:tab w:val="left" w:pos="513"/>
          <w:tab w:val="decimal" w:pos="7920"/>
        </w:tabs>
        <w:spacing w:before="240" w:after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ADA" w14:textId="44B34C39" w:rsidR="003132B9" w:rsidRPr="00173AA1" w:rsidRDefault="00414342" w:rsidP="006E7644">
      <w:pPr>
        <w:numPr>
          <w:ilvl w:val="0"/>
          <w:numId w:val="8"/>
        </w:numPr>
        <w:tabs>
          <w:tab w:val="left" w:pos="513"/>
          <w:tab w:val="decimal" w:pos="7920"/>
        </w:tabs>
        <w:spacing w:before="240" w:after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872"/>
        <w:gridCol w:w="236"/>
        <w:gridCol w:w="1872"/>
      </w:tblGrid>
      <w:tr w:rsidR="000F7A4C" w:rsidRPr="00173AA1" w14:paraId="28495AE1" w14:textId="77777777" w:rsidTr="006E7644">
        <w:trPr>
          <w:tblHeader/>
        </w:trPr>
        <w:tc>
          <w:tcPr>
            <w:tcW w:w="3600" w:type="dxa"/>
          </w:tcPr>
          <w:p w14:paraId="28495ADB" w14:textId="77777777" w:rsidR="000F7A4C" w:rsidRPr="00173AA1" w:rsidRDefault="000F7A4C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4" w:name="_Hlk146539271"/>
          </w:p>
        </w:tc>
        <w:tc>
          <w:tcPr>
            <w:tcW w:w="236" w:type="dxa"/>
          </w:tcPr>
          <w:p w14:paraId="295F649E" w14:textId="77777777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318920C" w14:textId="51A10591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2EF10E" w14:textId="02C0A222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28495AE0" w14:textId="56416790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F7A4C" w:rsidRPr="00173AA1" w14:paraId="129486D6" w14:textId="77777777" w:rsidTr="006E7644">
        <w:trPr>
          <w:tblHeader/>
        </w:trPr>
        <w:tc>
          <w:tcPr>
            <w:tcW w:w="3600" w:type="dxa"/>
          </w:tcPr>
          <w:p w14:paraId="3AFD9702" w14:textId="77777777" w:rsidR="000F7A4C" w:rsidRPr="00173AA1" w:rsidRDefault="000F7A4C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043309" w14:textId="77777777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F3EDFCC" w14:textId="7BD31D01" w:rsidR="000F7A4C" w:rsidRPr="00173AA1" w:rsidRDefault="008578BC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8BEA73F" w14:textId="51B1DB82" w:rsidR="000F7A4C" w:rsidRPr="00173AA1" w:rsidRDefault="000F7A4C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2D96F07C" w14:textId="0D5419CA" w:rsidR="000F7A4C" w:rsidRPr="00173AA1" w:rsidRDefault="008578BC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A4C" w:rsidRPr="00173AA1" w14:paraId="28495AEF" w14:textId="77777777" w:rsidTr="006E7644">
        <w:trPr>
          <w:tblHeader/>
        </w:trPr>
        <w:tc>
          <w:tcPr>
            <w:tcW w:w="3600" w:type="dxa"/>
          </w:tcPr>
          <w:p w14:paraId="28495AE7" w14:textId="77777777" w:rsidR="000F7A4C" w:rsidRPr="00173AA1" w:rsidRDefault="000F7A4C" w:rsidP="00173AA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3A36DE" w14:textId="77777777" w:rsidR="000F7A4C" w:rsidRPr="00173AA1" w:rsidRDefault="000F7A4C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93F638C" w14:textId="1F03C49E" w:rsidR="000F7A4C" w:rsidRPr="00173AA1" w:rsidRDefault="00A5105F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0C0B9776" w14:textId="6E9A1C5F" w:rsidR="000F7A4C" w:rsidRPr="00173AA1" w:rsidRDefault="000F7A4C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495AEC" w14:textId="74F3249F" w:rsidR="000F7A4C" w:rsidRPr="00173AA1" w:rsidRDefault="00A5105F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ED" w14:textId="77777777" w:rsidR="000F7A4C" w:rsidRPr="00173AA1" w:rsidRDefault="000F7A4C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495AEE" w14:textId="094403F8" w:rsidR="000F7A4C" w:rsidRPr="00173AA1" w:rsidRDefault="000F7A4C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2565</w:t>
            </w:r>
          </w:p>
        </w:tc>
      </w:tr>
      <w:tr w:rsidR="000F7A4C" w:rsidRPr="00173AA1" w14:paraId="28495AF8" w14:textId="77777777" w:rsidTr="0020586A">
        <w:trPr>
          <w:trHeight w:val="203"/>
        </w:trPr>
        <w:tc>
          <w:tcPr>
            <w:tcW w:w="3600" w:type="dxa"/>
          </w:tcPr>
          <w:p w14:paraId="28495AF0" w14:textId="77777777" w:rsidR="000F7A4C" w:rsidRPr="00173AA1" w:rsidRDefault="000F7A4C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2E2E2166" w14:textId="77777777" w:rsidR="000F7A4C" w:rsidRPr="00173AA1" w:rsidRDefault="000F7A4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7DEC0CA" w14:textId="6BDA3B9F" w:rsidR="000F7A4C" w:rsidRPr="00173AA1" w:rsidRDefault="000F7A4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10C1D2" w14:textId="0A09751E" w:rsidR="000F7A4C" w:rsidRPr="00173AA1" w:rsidRDefault="000F7A4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AF5" w14:textId="5001BF32" w:rsidR="000F7A4C" w:rsidRPr="00173AA1" w:rsidRDefault="000F7A4C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28495AF6" w14:textId="77777777" w:rsidR="000F7A4C" w:rsidRPr="00173AA1" w:rsidRDefault="000F7A4C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28495AF7" w14:textId="77777777" w:rsidR="000F7A4C" w:rsidRPr="00173AA1" w:rsidRDefault="000F7A4C" w:rsidP="00173AA1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4316" w:rsidRPr="00173AA1" w14:paraId="28495B0A" w14:textId="77777777" w:rsidTr="00173AA1">
        <w:trPr>
          <w:trHeight w:val="203"/>
        </w:trPr>
        <w:tc>
          <w:tcPr>
            <w:tcW w:w="3600" w:type="dxa"/>
          </w:tcPr>
          <w:p w14:paraId="28495B02" w14:textId="38192B8E" w:rsidR="00B24316" w:rsidRPr="00173AA1" w:rsidRDefault="00B24316" w:rsidP="00173AA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เช็ครับล่วงหน้า</w:t>
            </w:r>
          </w:p>
        </w:tc>
        <w:tc>
          <w:tcPr>
            <w:tcW w:w="236" w:type="dxa"/>
          </w:tcPr>
          <w:p w14:paraId="5D3DC63E" w14:textId="77777777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5C6F720" w14:textId="70AC4845" w:rsidR="00B24316" w:rsidRPr="00173AA1" w:rsidRDefault="009A3C6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10,260,677.60</w:t>
            </w:r>
          </w:p>
        </w:tc>
        <w:tc>
          <w:tcPr>
            <w:tcW w:w="236" w:type="dxa"/>
            <w:shd w:val="clear" w:color="auto" w:fill="auto"/>
          </w:tcPr>
          <w:p w14:paraId="794D59FB" w14:textId="4025D0C5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B07" w14:textId="64EFB16A" w:rsidR="00B24316" w:rsidRPr="00173AA1" w:rsidRDefault="006D7BA4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260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677.60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08" w14:textId="77777777" w:rsidR="00B24316" w:rsidRPr="00173AA1" w:rsidRDefault="00B24316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495B09" w14:textId="0F52D129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10,203,556.01</w:t>
            </w:r>
          </w:p>
        </w:tc>
      </w:tr>
      <w:tr w:rsidR="00B24316" w:rsidRPr="00173AA1" w14:paraId="28495B13" w14:textId="77777777" w:rsidTr="00173AA1">
        <w:trPr>
          <w:trHeight w:val="203"/>
        </w:trPr>
        <w:tc>
          <w:tcPr>
            <w:tcW w:w="3600" w:type="dxa"/>
          </w:tcPr>
          <w:p w14:paraId="28495B0B" w14:textId="7B071568" w:rsidR="00B24316" w:rsidRPr="00173AA1" w:rsidRDefault="00B24316" w:rsidP="00173AA1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5AFFD142" w14:textId="77777777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419C" w14:textId="66887079" w:rsidR="00B24316" w:rsidRPr="00173AA1" w:rsidRDefault="009A3C6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36,461,273.96</w:t>
            </w:r>
          </w:p>
        </w:tc>
        <w:tc>
          <w:tcPr>
            <w:tcW w:w="236" w:type="dxa"/>
            <w:shd w:val="clear" w:color="auto" w:fill="auto"/>
          </w:tcPr>
          <w:p w14:paraId="67597B97" w14:textId="64856D84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10" w14:textId="7069373D" w:rsidR="00B24316" w:rsidRPr="00173AA1" w:rsidRDefault="006D7BA4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273.96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B11" w14:textId="77777777" w:rsidR="00B24316" w:rsidRPr="00173AA1" w:rsidRDefault="00B24316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5B12" w14:textId="772EC212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34,600,460.48</w:t>
            </w:r>
          </w:p>
        </w:tc>
      </w:tr>
      <w:tr w:rsidR="00B24316" w:rsidRPr="00173AA1" w14:paraId="36DFBF50" w14:textId="77777777" w:rsidTr="00173AA1">
        <w:trPr>
          <w:trHeight w:val="203"/>
        </w:trPr>
        <w:tc>
          <w:tcPr>
            <w:tcW w:w="3600" w:type="dxa"/>
          </w:tcPr>
          <w:p w14:paraId="0DCC0E67" w14:textId="23A3412E" w:rsidR="00B24316" w:rsidRPr="00173AA1" w:rsidRDefault="00B24316" w:rsidP="00173AA1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1C6D344" w14:textId="77777777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5F3E5" w14:textId="69B8EA7D" w:rsidR="00B24316" w:rsidRPr="00173AA1" w:rsidRDefault="009A3C6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46,721,951.56</w:t>
            </w:r>
          </w:p>
        </w:tc>
        <w:tc>
          <w:tcPr>
            <w:tcW w:w="236" w:type="dxa"/>
            <w:shd w:val="clear" w:color="auto" w:fill="auto"/>
          </w:tcPr>
          <w:p w14:paraId="65E7F4B4" w14:textId="46745BE3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150F2" w14:textId="0D02CB69" w:rsidR="00B24316" w:rsidRPr="00173AA1" w:rsidRDefault="006D7BA4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721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951.56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B3CDB" w14:textId="77777777" w:rsidR="00B24316" w:rsidRPr="00173AA1" w:rsidRDefault="00B24316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A4CC3" w14:textId="57D824DF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44,804,016.49</w:t>
            </w:r>
          </w:p>
        </w:tc>
      </w:tr>
      <w:tr w:rsidR="00B24316" w:rsidRPr="00173AA1" w14:paraId="1CD8759C" w14:textId="77777777" w:rsidTr="00173AA1">
        <w:trPr>
          <w:trHeight w:val="203"/>
        </w:trPr>
        <w:tc>
          <w:tcPr>
            <w:tcW w:w="3600" w:type="dxa"/>
          </w:tcPr>
          <w:p w14:paraId="675A38DD" w14:textId="3503A2B9" w:rsidR="00B24316" w:rsidRPr="00173AA1" w:rsidRDefault="00B24316" w:rsidP="00173AA1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</w:t>
            </w:r>
            <w:r w:rsidR="004F2DF8" w:rsidRPr="00173AA1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14:paraId="7A7F85B5" w14:textId="77777777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C49A2" w14:textId="4A4FC728" w:rsidR="00B24316" w:rsidRPr="00173AA1" w:rsidRDefault="009A3C6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481.87)</w:t>
            </w:r>
          </w:p>
        </w:tc>
        <w:tc>
          <w:tcPr>
            <w:tcW w:w="236" w:type="dxa"/>
            <w:shd w:val="clear" w:color="auto" w:fill="auto"/>
          </w:tcPr>
          <w:p w14:paraId="5B798F75" w14:textId="35EB1FB6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46555" w14:textId="13047138" w:rsidR="00B24316" w:rsidRPr="00173AA1" w:rsidRDefault="006D7BA4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028B2" w14:textId="77777777" w:rsidR="00B24316" w:rsidRPr="00173AA1" w:rsidRDefault="00B24316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6250E" w14:textId="33689628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24316" w:rsidRPr="00173AA1" w14:paraId="28495B1C" w14:textId="77777777" w:rsidTr="00173AA1">
        <w:trPr>
          <w:trHeight w:val="149"/>
        </w:trPr>
        <w:tc>
          <w:tcPr>
            <w:tcW w:w="3600" w:type="dxa"/>
            <w:shd w:val="clear" w:color="auto" w:fill="auto"/>
          </w:tcPr>
          <w:p w14:paraId="28495B14" w14:textId="77777777" w:rsidR="00B24316" w:rsidRPr="00173AA1" w:rsidRDefault="00B24316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329096B4" w14:textId="77777777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830DE" w14:textId="7FA1C1DE" w:rsidR="00B24316" w:rsidRPr="00173AA1" w:rsidRDefault="00005C7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46,710,469.69</w:t>
            </w:r>
          </w:p>
        </w:tc>
        <w:tc>
          <w:tcPr>
            <w:tcW w:w="236" w:type="dxa"/>
            <w:shd w:val="clear" w:color="auto" w:fill="auto"/>
          </w:tcPr>
          <w:p w14:paraId="3A9075BB" w14:textId="2D87ADED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19" w14:textId="05C19F68" w:rsidR="00B24316" w:rsidRPr="00173AA1" w:rsidRDefault="006D7BA4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710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469.69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1A" w14:textId="77777777" w:rsidR="00B24316" w:rsidRPr="00173AA1" w:rsidRDefault="00B24316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5B1B" w14:textId="6F2AB9A7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804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106.49</w:t>
            </w:r>
          </w:p>
        </w:tc>
      </w:tr>
      <w:tr w:rsidR="000F7A4C" w:rsidRPr="00173AA1" w14:paraId="28495B25" w14:textId="77777777" w:rsidTr="00173AA1">
        <w:trPr>
          <w:trHeight w:val="149"/>
        </w:trPr>
        <w:tc>
          <w:tcPr>
            <w:tcW w:w="3600" w:type="dxa"/>
          </w:tcPr>
          <w:p w14:paraId="28495B1D" w14:textId="77777777" w:rsidR="000F7A4C" w:rsidRPr="00173AA1" w:rsidRDefault="000F7A4C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</w:tcPr>
          <w:p w14:paraId="677AE793" w14:textId="77777777" w:rsidR="000F7A4C" w:rsidRPr="00173AA1" w:rsidRDefault="000F7A4C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55F93BF" w14:textId="0C991302" w:rsidR="000F7A4C" w:rsidRPr="00173AA1" w:rsidRDefault="000F7A4C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FAA838" w14:textId="2B8C6DDD" w:rsidR="000F7A4C" w:rsidRPr="00173AA1" w:rsidRDefault="000F7A4C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B22" w14:textId="4B1F61E0" w:rsidR="000F7A4C" w:rsidRPr="00173AA1" w:rsidRDefault="000F7A4C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495B23" w14:textId="77777777" w:rsidR="000F7A4C" w:rsidRPr="00173AA1" w:rsidRDefault="000F7A4C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B24" w14:textId="77777777" w:rsidR="000F7A4C" w:rsidRPr="00173AA1" w:rsidRDefault="000F7A4C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6C27" w:rsidRPr="00173AA1" w14:paraId="28495B2E" w14:textId="77777777" w:rsidTr="00173AA1">
        <w:trPr>
          <w:trHeight w:val="149"/>
        </w:trPr>
        <w:tc>
          <w:tcPr>
            <w:tcW w:w="3600" w:type="dxa"/>
          </w:tcPr>
          <w:p w14:paraId="28495B26" w14:textId="18BE10A5" w:rsidR="00886C27" w:rsidRPr="00173AA1" w:rsidRDefault="00886C27" w:rsidP="00173AA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เงินมัดจำ-ค่าสินค้า</w:t>
            </w:r>
          </w:p>
        </w:tc>
        <w:tc>
          <w:tcPr>
            <w:tcW w:w="236" w:type="dxa"/>
          </w:tcPr>
          <w:p w14:paraId="105AF0D1" w14:textId="77777777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52BB1BBD" w14:textId="74A2F891" w:rsidR="00886C27" w:rsidRPr="00173AA1" w:rsidRDefault="00607D2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7D22">
              <w:rPr>
                <w:rFonts w:ascii="Angsana New" w:hAnsi="Angsana New"/>
                <w:color w:val="000000"/>
                <w:sz w:val="30"/>
                <w:szCs w:val="30"/>
              </w:rPr>
              <w:t>10,095,742.71</w:t>
            </w:r>
          </w:p>
        </w:tc>
        <w:tc>
          <w:tcPr>
            <w:tcW w:w="236" w:type="dxa"/>
            <w:shd w:val="clear" w:color="auto" w:fill="auto"/>
          </w:tcPr>
          <w:p w14:paraId="2E05C49A" w14:textId="6B3B0852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495B2B" w14:textId="7199C80D" w:rsidR="00886C27" w:rsidRPr="00173AA1" w:rsidRDefault="00E014A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095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742.71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2C" w14:textId="77777777" w:rsidR="00886C27" w:rsidRPr="00173AA1" w:rsidRDefault="00886C27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8495B2D" w14:textId="288A0EFD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16,784,061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</w:tr>
      <w:tr w:rsidR="00886C27" w:rsidRPr="00173AA1" w14:paraId="28495B37" w14:textId="77777777" w:rsidTr="00173AA1">
        <w:trPr>
          <w:trHeight w:val="149"/>
        </w:trPr>
        <w:tc>
          <w:tcPr>
            <w:tcW w:w="3600" w:type="dxa"/>
          </w:tcPr>
          <w:p w14:paraId="28495B2F" w14:textId="097F1C33" w:rsidR="00886C27" w:rsidRPr="00173AA1" w:rsidRDefault="00886C27" w:rsidP="00173AA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</w:tcPr>
          <w:p w14:paraId="77083680" w14:textId="77777777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6109D49E" w14:textId="04721A01" w:rsidR="00886C27" w:rsidRPr="00173AA1" w:rsidRDefault="007B164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8,677,915.70</w:t>
            </w:r>
          </w:p>
        </w:tc>
        <w:tc>
          <w:tcPr>
            <w:tcW w:w="236" w:type="dxa"/>
            <w:shd w:val="clear" w:color="auto" w:fill="auto"/>
          </w:tcPr>
          <w:p w14:paraId="5ABBF703" w14:textId="58416D45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495B34" w14:textId="198E70FC" w:rsidR="00886C27" w:rsidRPr="00173AA1" w:rsidRDefault="003C6FF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677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915.70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35" w14:textId="77777777" w:rsidR="00886C27" w:rsidRPr="00173AA1" w:rsidRDefault="00886C27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8495B36" w14:textId="536DB5EF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5,446,032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08</w:t>
            </w:r>
          </w:p>
        </w:tc>
      </w:tr>
      <w:tr w:rsidR="00886C27" w:rsidRPr="00173AA1" w14:paraId="28495B40" w14:textId="77777777" w:rsidTr="00173AA1">
        <w:trPr>
          <w:trHeight w:val="149"/>
        </w:trPr>
        <w:tc>
          <w:tcPr>
            <w:tcW w:w="3600" w:type="dxa"/>
            <w:shd w:val="clear" w:color="auto" w:fill="auto"/>
          </w:tcPr>
          <w:p w14:paraId="28495B38" w14:textId="510C4D72" w:rsidR="00886C27" w:rsidRPr="00173AA1" w:rsidRDefault="00886C27" w:rsidP="00173AA1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36" w:type="dxa"/>
          </w:tcPr>
          <w:p w14:paraId="043BBCD3" w14:textId="77777777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6E66CADE" w14:textId="0441C530" w:rsidR="00886C27" w:rsidRPr="00173AA1" w:rsidRDefault="007B164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3,774,538.24</w:t>
            </w:r>
          </w:p>
        </w:tc>
        <w:tc>
          <w:tcPr>
            <w:tcW w:w="236" w:type="dxa"/>
            <w:shd w:val="clear" w:color="auto" w:fill="auto"/>
          </w:tcPr>
          <w:p w14:paraId="7472E2FD" w14:textId="02F43A22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495B3D" w14:textId="65FFB5E3" w:rsidR="00886C27" w:rsidRPr="00173AA1" w:rsidRDefault="003C6FF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774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538.24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3E" w14:textId="77777777" w:rsidR="00886C27" w:rsidRPr="00173AA1" w:rsidRDefault="00886C27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8495B3F" w14:textId="32E96A3E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331,547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</w:p>
        </w:tc>
      </w:tr>
      <w:tr w:rsidR="00B24316" w:rsidRPr="00173AA1" w14:paraId="6984E52F" w14:textId="77777777" w:rsidTr="00173AA1">
        <w:trPr>
          <w:trHeight w:val="149"/>
        </w:trPr>
        <w:tc>
          <w:tcPr>
            <w:tcW w:w="3600" w:type="dxa"/>
            <w:shd w:val="clear" w:color="auto" w:fill="auto"/>
          </w:tcPr>
          <w:p w14:paraId="6EA58C52" w14:textId="7F286F21" w:rsidR="00B24316" w:rsidRPr="00173AA1" w:rsidRDefault="00B24316" w:rsidP="00173AA1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ลูกหนี้-กรมสรรพากร</w:t>
            </w:r>
          </w:p>
        </w:tc>
        <w:tc>
          <w:tcPr>
            <w:tcW w:w="236" w:type="dxa"/>
            <w:shd w:val="clear" w:color="auto" w:fill="auto"/>
          </w:tcPr>
          <w:p w14:paraId="58FFE2B4" w14:textId="77777777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5B8EB8B9" w14:textId="1F7A5E3B" w:rsidR="00B24316" w:rsidRPr="00173AA1" w:rsidRDefault="007B164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1,338,560.22</w:t>
            </w:r>
          </w:p>
        </w:tc>
        <w:tc>
          <w:tcPr>
            <w:tcW w:w="236" w:type="dxa"/>
            <w:shd w:val="clear" w:color="auto" w:fill="auto"/>
          </w:tcPr>
          <w:p w14:paraId="5C5C9960" w14:textId="624065D0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60050911" w14:textId="7C96E2AB" w:rsidR="00B24316" w:rsidRPr="00173AA1" w:rsidRDefault="006D7BA4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984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332.04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39C4F1" w14:textId="77777777" w:rsidR="00B24316" w:rsidRPr="00173AA1" w:rsidRDefault="00B24316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F451D62" w14:textId="03259872" w:rsidR="00B24316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24316" w:rsidRPr="00173AA1" w14:paraId="19FEAB84" w14:textId="77777777" w:rsidTr="00173AA1">
        <w:trPr>
          <w:trHeight w:val="149"/>
        </w:trPr>
        <w:tc>
          <w:tcPr>
            <w:tcW w:w="3600" w:type="dxa"/>
            <w:shd w:val="clear" w:color="auto" w:fill="auto"/>
          </w:tcPr>
          <w:p w14:paraId="1DE11B3D" w14:textId="0C29816D" w:rsidR="00B24316" w:rsidRPr="00173AA1" w:rsidRDefault="00B24316" w:rsidP="00173AA1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ลูกหนี้รายการที่เกี่ยวโยงกัน</w:t>
            </w:r>
          </w:p>
        </w:tc>
        <w:tc>
          <w:tcPr>
            <w:tcW w:w="236" w:type="dxa"/>
          </w:tcPr>
          <w:p w14:paraId="5B9ECF72" w14:textId="77777777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4114BE3A" w14:textId="0BA26C73" w:rsidR="00B24316" w:rsidRPr="00173AA1" w:rsidRDefault="0037150B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150B">
              <w:rPr>
                <w:rFonts w:ascii="Angsana New" w:hAnsi="Angsana New"/>
                <w:color w:val="000000"/>
                <w:sz w:val="30"/>
                <w:szCs w:val="30"/>
              </w:rPr>
              <w:t>1,363,798.55</w:t>
            </w:r>
          </w:p>
        </w:tc>
        <w:tc>
          <w:tcPr>
            <w:tcW w:w="236" w:type="dxa"/>
            <w:shd w:val="clear" w:color="auto" w:fill="auto"/>
          </w:tcPr>
          <w:p w14:paraId="5B086139" w14:textId="2F99F9E6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5FDEB4F2" w14:textId="13315D4C" w:rsidR="00B24316" w:rsidRPr="00173AA1" w:rsidRDefault="003C6FF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440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181.85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D0942F" w14:textId="77777777" w:rsidR="00B24316" w:rsidRPr="00173AA1" w:rsidRDefault="00B24316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5D1BAF9" w14:textId="0B90D2DA" w:rsidR="00B24316" w:rsidRPr="00173AA1" w:rsidRDefault="00B24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110,933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</w:tr>
      <w:tr w:rsidR="00886C27" w:rsidRPr="00173AA1" w14:paraId="28495B49" w14:textId="77777777" w:rsidTr="00173AA1">
        <w:trPr>
          <w:trHeight w:val="149"/>
        </w:trPr>
        <w:tc>
          <w:tcPr>
            <w:tcW w:w="3600" w:type="dxa"/>
            <w:shd w:val="clear" w:color="auto" w:fill="auto"/>
          </w:tcPr>
          <w:p w14:paraId="28495B41" w14:textId="294FA8D4" w:rsidR="00886C27" w:rsidRPr="00173AA1" w:rsidRDefault="00886C27" w:rsidP="00173AA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236" w:type="dxa"/>
          </w:tcPr>
          <w:p w14:paraId="7923D436" w14:textId="77777777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42C136EF" w14:textId="197A9DB2" w:rsidR="00886C27" w:rsidRPr="00173AA1" w:rsidRDefault="00B24FA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4FA5">
              <w:rPr>
                <w:rFonts w:ascii="Angsana New" w:hAnsi="Angsana New"/>
                <w:color w:val="000000"/>
                <w:sz w:val="30"/>
                <w:szCs w:val="30"/>
              </w:rPr>
              <w:t>843,186.39</w:t>
            </w:r>
          </w:p>
        </w:tc>
        <w:tc>
          <w:tcPr>
            <w:tcW w:w="236" w:type="dxa"/>
            <w:shd w:val="clear" w:color="auto" w:fill="auto"/>
          </w:tcPr>
          <w:p w14:paraId="386E6092" w14:textId="3054DD79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495B46" w14:textId="05018676" w:rsidR="00886C27" w:rsidRPr="00173AA1" w:rsidRDefault="003C6FF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556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106.89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47" w14:textId="77777777" w:rsidR="00886C27" w:rsidRPr="00173AA1" w:rsidRDefault="00886C27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8495B48" w14:textId="4DF5A227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423,366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</w:tr>
      <w:tr w:rsidR="00886C27" w:rsidRPr="00173AA1" w14:paraId="28495B52" w14:textId="77777777" w:rsidTr="00173AA1">
        <w:trPr>
          <w:trHeight w:val="113"/>
        </w:trPr>
        <w:tc>
          <w:tcPr>
            <w:tcW w:w="3600" w:type="dxa"/>
          </w:tcPr>
          <w:p w14:paraId="28495B4A" w14:textId="60CC64FD" w:rsidR="00886C27" w:rsidRPr="00173AA1" w:rsidRDefault="00886C27" w:rsidP="00173AA1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</w:t>
            </w:r>
            <w:r w:rsidR="004F2DF8" w:rsidRPr="00173AA1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14:paraId="237C5934" w14:textId="77777777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FE9FB" w14:textId="019C07CE" w:rsidR="00886C27" w:rsidRPr="00173AA1" w:rsidRDefault="007B164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C77CF9" w14:textId="03B0FE14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4F" w14:textId="2B99D7DE" w:rsidR="00886C27" w:rsidRPr="00173AA1" w:rsidRDefault="006D7BA4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50" w14:textId="77777777" w:rsidR="00886C27" w:rsidRPr="00173AA1" w:rsidRDefault="00886C27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51" w14:textId="7A0D80C6" w:rsidR="00886C27" w:rsidRPr="00173AA1" w:rsidRDefault="00886C27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(323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384.67)</w:t>
            </w:r>
          </w:p>
        </w:tc>
      </w:tr>
      <w:tr w:rsidR="00F16DD0" w:rsidRPr="00173AA1" w14:paraId="28495B5B" w14:textId="77777777" w:rsidTr="00173AA1">
        <w:trPr>
          <w:trHeight w:val="149"/>
        </w:trPr>
        <w:tc>
          <w:tcPr>
            <w:tcW w:w="3600" w:type="dxa"/>
          </w:tcPr>
          <w:p w14:paraId="28495B53" w14:textId="77777777" w:rsidR="00F16DD0" w:rsidRPr="00173AA1" w:rsidRDefault="00F16DD0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36" w:type="dxa"/>
          </w:tcPr>
          <w:p w14:paraId="47666F0E" w14:textId="77777777" w:rsidR="00F16DD0" w:rsidRPr="00173AA1" w:rsidRDefault="00F16DD0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D181F" w14:textId="6EFE3839" w:rsidR="00F16DD0" w:rsidRPr="00173AA1" w:rsidRDefault="007B164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26,093,741.81</w:t>
            </w:r>
          </w:p>
        </w:tc>
        <w:tc>
          <w:tcPr>
            <w:tcW w:w="236" w:type="dxa"/>
            <w:shd w:val="clear" w:color="auto" w:fill="auto"/>
          </w:tcPr>
          <w:p w14:paraId="28D6F0BA" w14:textId="4BB1CF5E" w:rsidR="00F16DD0" w:rsidRPr="00173AA1" w:rsidRDefault="00F16DD0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8" w14:textId="07B6F377" w:rsidR="00F16DD0" w:rsidRPr="00173AA1" w:rsidRDefault="003C6FF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528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817.43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59" w14:textId="77777777" w:rsidR="00F16DD0" w:rsidRPr="00173AA1" w:rsidRDefault="00F16DD0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A" w14:textId="67795EE5" w:rsidR="00F16DD0" w:rsidRPr="00173AA1" w:rsidRDefault="00F16DD0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22,772,556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</w:p>
        </w:tc>
      </w:tr>
      <w:tr w:rsidR="00F16DD0" w:rsidRPr="00173AA1" w14:paraId="28495B64" w14:textId="77777777" w:rsidTr="00173AA1">
        <w:trPr>
          <w:trHeight w:val="149"/>
        </w:trPr>
        <w:tc>
          <w:tcPr>
            <w:tcW w:w="3600" w:type="dxa"/>
            <w:vAlign w:val="center"/>
          </w:tcPr>
          <w:p w14:paraId="28495B5C" w14:textId="77777777" w:rsidR="00F16DD0" w:rsidRPr="00173AA1" w:rsidRDefault="00F16DD0" w:rsidP="00173A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</w:tcPr>
          <w:p w14:paraId="4F3E3AB4" w14:textId="77777777" w:rsidR="00F16DD0" w:rsidRPr="00173AA1" w:rsidRDefault="00F16DD0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E17A2" w14:textId="635F5978" w:rsidR="00F16DD0" w:rsidRPr="00173AA1" w:rsidRDefault="007B164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72,804,211.50</w:t>
            </w:r>
          </w:p>
        </w:tc>
        <w:tc>
          <w:tcPr>
            <w:tcW w:w="236" w:type="dxa"/>
            <w:shd w:val="clear" w:color="auto" w:fill="auto"/>
          </w:tcPr>
          <w:p w14:paraId="623A45A3" w14:textId="6AF50502" w:rsidR="00F16DD0" w:rsidRPr="00173AA1" w:rsidRDefault="00F16DD0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61" w14:textId="45CA4514" w:rsidR="00F16DD0" w:rsidRPr="00173AA1" w:rsidRDefault="00BD13A8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239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287.12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B62" w14:textId="77777777" w:rsidR="00F16DD0" w:rsidRPr="00173AA1" w:rsidRDefault="00F16DD0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63" w14:textId="363A5561" w:rsidR="00F16DD0" w:rsidRPr="00173AA1" w:rsidRDefault="00F16DD0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67,576,572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</w:p>
        </w:tc>
      </w:tr>
      <w:bookmarkEnd w:id="4"/>
    </w:tbl>
    <w:p w14:paraId="5A49E57C" w14:textId="77777777" w:rsidR="00CD122E" w:rsidRDefault="00CD122E" w:rsidP="008849C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CA79D46" w14:textId="77777777" w:rsidR="00CD122E" w:rsidRDefault="00CD122E" w:rsidP="008849C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D71AC9F" w14:textId="77777777" w:rsidR="00CD122E" w:rsidRDefault="00CD122E" w:rsidP="008849C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5F69AEA" w14:textId="77777777" w:rsidR="00CD122E" w:rsidRDefault="00CD122E" w:rsidP="008849C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9E4E20E" w14:textId="77777777" w:rsidR="00CD122E" w:rsidRDefault="00CD122E" w:rsidP="008849C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BFEA26F" w14:textId="77777777" w:rsidR="00CD122E" w:rsidRDefault="00CD122E" w:rsidP="008849C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2B16A9F" w14:textId="77777777" w:rsidR="00CD122E" w:rsidRDefault="00CD122E" w:rsidP="008849C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3912836" w14:textId="77777777" w:rsidR="00CD122E" w:rsidRDefault="00CD122E" w:rsidP="008849C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A3D2EFD" w14:textId="77777777" w:rsidR="00CD122E" w:rsidRDefault="00CD122E" w:rsidP="008849C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EECF113" w14:textId="77777777" w:rsidR="00CD122E" w:rsidRDefault="00CD122E" w:rsidP="008849C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1467161" w14:textId="77777777" w:rsidR="00CD122E" w:rsidRDefault="00CD122E" w:rsidP="008849C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8495B66" w14:textId="62E97550" w:rsidR="00E41B43" w:rsidRPr="00173AA1" w:rsidRDefault="005832C4" w:rsidP="008849C6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73A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5105F" w:rsidRPr="00173AA1">
        <w:rPr>
          <w:rFonts w:ascii="Angsana New" w:hAnsi="Angsana New"/>
          <w:sz w:val="30"/>
          <w:szCs w:val="30"/>
        </w:rPr>
        <w:t xml:space="preserve">31 </w:t>
      </w:r>
      <w:r w:rsidR="00A5105F" w:rsidRPr="00173AA1">
        <w:rPr>
          <w:rFonts w:ascii="Angsana New" w:hAnsi="Angsana New"/>
          <w:sz w:val="30"/>
          <w:szCs w:val="30"/>
          <w:cs/>
        </w:rPr>
        <w:t xml:space="preserve">ธันวาคม </w:t>
      </w:r>
      <w:r w:rsidR="00A5105F" w:rsidRPr="00173AA1">
        <w:rPr>
          <w:rFonts w:ascii="Angsana New" w:hAnsi="Angsana New"/>
          <w:sz w:val="30"/>
          <w:szCs w:val="30"/>
        </w:rPr>
        <w:t>2566</w:t>
      </w:r>
      <w:r w:rsidRPr="00173AA1">
        <w:rPr>
          <w:rFonts w:ascii="Angsana New" w:hAnsi="Angsana New"/>
          <w:sz w:val="30"/>
          <w:szCs w:val="30"/>
          <w:cs/>
        </w:rPr>
        <w:t xml:space="preserve"> และ </w:t>
      </w:r>
      <w:r w:rsidR="00140DD9" w:rsidRPr="00173AA1">
        <w:rPr>
          <w:rFonts w:ascii="Angsana New" w:hAnsi="Angsana New"/>
          <w:sz w:val="30"/>
          <w:szCs w:val="30"/>
        </w:rPr>
        <w:t>256</w:t>
      </w:r>
      <w:r w:rsidR="005A556C" w:rsidRPr="00173AA1">
        <w:rPr>
          <w:rFonts w:ascii="Angsana New" w:hAnsi="Angsana New"/>
          <w:sz w:val="30"/>
          <w:szCs w:val="30"/>
        </w:rPr>
        <w:t>5</w:t>
      </w:r>
      <w:r w:rsidRPr="00173AA1">
        <w:rPr>
          <w:rFonts w:ascii="Angsana New" w:hAnsi="Angsana New"/>
          <w:sz w:val="30"/>
          <w:szCs w:val="30"/>
          <w:cs/>
        </w:rPr>
        <w:t xml:space="preserve"> มูลค่าของลูกหนี้การค้าและเช็ครับล่วงหน้าแยกตามอายุหนี้คงค้างนับจากวันที่ครบกำหนดชำระมีดังต่อไปนี้</w:t>
      </w:r>
    </w:p>
    <w:tbl>
      <w:tblPr>
        <w:tblW w:w="93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236"/>
        <w:gridCol w:w="1872"/>
        <w:gridCol w:w="236"/>
        <w:gridCol w:w="1870"/>
        <w:gridCol w:w="236"/>
        <w:gridCol w:w="1875"/>
      </w:tblGrid>
      <w:tr w:rsidR="00D172B4" w:rsidRPr="00173AA1" w14:paraId="1B7D58B0" w14:textId="77777777" w:rsidTr="00CD122E">
        <w:tc>
          <w:tcPr>
            <w:tcW w:w="3060" w:type="dxa"/>
          </w:tcPr>
          <w:p w14:paraId="45CC9E2D" w14:textId="77777777" w:rsidR="00D172B4" w:rsidRPr="00173AA1" w:rsidRDefault="00D172B4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5" w:name="_Hlk146539482"/>
          </w:p>
        </w:tc>
        <w:tc>
          <w:tcPr>
            <w:tcW w:w="236" w:type="dxa"/>
          </w:tcPr>
          <w:p w14:paraId="459E22F1" w14:textId="51D7B04C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0BE5B6D" w14:textId="63797584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EBA9C" w14:textId="46DA5366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1" w:type="dxa"/>
            <w:gridSpan w:val="3"/>
          </w:tcPr>
          <w:p w14:paraId="55DD07B4" w14:textId="4582590A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04480" w:rsidRPr="00173AA1" w14:paraId="7D905913" w14:textId="77777777" w:rsidTr="00CD122E">
        <w:tc>
          <w:tcPr>
            <w:tcW w:w="3060" w:type="dxa"/>
          </w:tcPr>
          <w:p w14:paraId="068376FD" w14:textId="77777777" w:rsidR="00904480" w:rsidRPr="00173AA1" w:rsidRDefault="00904480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786B7F" w14:textId="77777777" w:rsidR="00904480" w:rsidRPr="00173AA1" w:rsidRDefault="00904480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2C0F20E" w14:textId="5E1FE6CE" w:rsidR="00904480" w:rsidRPr="00173AA1" w:rsidRDefault="00DB014E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F12D3EF" w14:textId="77777777" w:rsidR="00904480" w:rsidRPr="00173AA1" w:rsidRDefault="00904480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1" w:type="dxa"/>
            <w:gridSpan w:val="3"/>
          </w:tcPr>
          <w:p w14:paraId="0059514B" w14:textId="3CC774EB" w:rsidR="00904480" w:rsidRPr="00173AA1" w:rsidRDefault="00DB014E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2B4" w:rsidRPr="00173AA1" w14:paraId="7B2A2E8C" w14:textId="77777777" w:rsidTr="00CD122E">
        <w:tc>
          <w:tcPr>
            <w:tcW w:w="3060" w:type="dxa"/>
          </w:tcPr>
          <w:p w14:paraId="32C018AD" w14:textId="77777777" w:rsidR="00D172B4" w:rsidRPr="00173AA1" w:rsidRDefault="00D172B4" w:rsidP="00173AA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90122A" w14:textId="4DC5F3AD" w:rsidR="00D172B4" w:rsidRPr="00173AA1" w:rsidRDefault="00D172B4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18EA200" w14:textId="12FFE025" w:rsidR="00D172B4" w:rsidRPr="00173AA1" w:rsidRDefault="00A5105F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73AA1">
              <w:rPr>
                <w:sz w:val="30"/>
                <w:szCs w:val="30"/>
              </w:rPr>
              <w:t xml:space="preserve">31 </w:t>
            </w:r>
            <w:r w:rsidRPr="00173AA1">
              <w:rPr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37BB844" w14:textId="6B1FE485" w:rsidR="00D172B4" w:rsidRPr="00173AA1" w:rsidRDefault="00D172B4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14:paraId="0E7F7C4B" w14:textId="5388597E" w:rsidR="00D172B4" w:rsidRPr="00173AA1" w:rsidRDefault="00A5105F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sz w:val="30"/>
                <w:szCs w:val="30"/>
              </w:rPr>
              <w:t xml:space="preserve">31 </w:t>
            </w:r>
            <w:r w:rsidRPr="00173AA1">
              <w:rPr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CFFBBF" w14:textId="77777777" w:rsidR="00D172B4" w:rsidRPr="00173AA1" w:rsidRDefault="00D172B4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14:paraId="04F9B890" w14:textId="4E7CE300" w:rsidR="00D172B4" w:rsidRPr="00173AA1" w:rsidRDefault="00D172B4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="004E347C" w:rsidRPr="00173AA1">
              <w:rPr>
                <w:rFonts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D879C5" w:rsidRPr="00173AA1" w14:paraId="71FD87C8" w14:textId="77777777" w:rsidTr="00CD122E">
        <w:trPr>
          <w:trHeight w:val="203"/>
        </w:trPr>
        <w:tc>
          <w:tcPr>
            <w:tcW w:w="3060" w:type="dxa"/>
          </w:tcPr>
          <w:p w14:paraId="1C48A094" w14:textId="5581B806" w:rsidR="00D879C5" w:rsidRPr="00173AA1" w:rsidRDefault="00D879C5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ยอดยังไม่ถึงกำหนดชำระ</w:t>
            </w:r>
          </w:p>
        </w:tc>
        <w:tc>
          <w:tcPr>
            <w:tcW w:w="236" w:type="dxa"/>
          </w:tcPr>
          <w:p w14:paraId="057309E5" w14:textId="4DE809C5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3D269" w14:textId="35539F79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572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939.50</w:t>
            </w:r>
          </w:p>
        </w:tc>
        <w:tc>
          <w:tcPr>
            <w:tcW w:w="236" w:type="dxa"/>
            <w:shd w:val="clear" w:color="auto" w:fill="auto"/>
          </w:tcPr>
          <w:p w14:paraId="22E701C6" w14:textId="0C746217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52103" w14:textId="028006B8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572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939.50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10425C" w14:textId="77777777" w:rsidR="00D879C5" w:rsidRPr="00173AA1" w:rsidRDefault="00D879C5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76CEAE31" w14:textId="76BBEB8A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</w:rPr>
              <w:t>42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,020,492.14</w:t>
            </w:r>
          </w:p>
        </w:tc>
      </w:tr>
      <w:tr w:rsidR="00D879C5" w:rsidRPr="00173AA1" w14:paraId="558B8AC1" w14:textId="77777777" w:rsidTr="00CD122E">
        <w:trPr>
          <w:trHeight w:val="203"/>
        </w:trPr>
        <w:tc>
          <w:tcPr>
            <w:tcW w:w="3060" w:type="dxa"/>
          </w:tcPr>
          <w:p w14:paraId="16A271AD" w14:textId="32A0B41F" w:rsidR="00D879C5" w:rsidRPr="00173AA1" w:rsidRDefault="00D879C5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236" w:type="dxa"/>
          </w:tcPr>
          <w:p w14:paraId="66022528" w14:textId="0FE5093B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5C63421A" w14:textId="31B41E7B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B5E121" w14:textId="15FB150D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70EFAF0B" w14:textId="7D9BCA89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1B37DA" w14:textId="77777777" w:rsidR="00D879C5" w:rsidRPr="00173AA1" w:rsidRDefault="00D879C5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4D3A6D9A" w14:textId="77777777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879C5" w:rsidRPr="00173AA1" w14:paraId="167BB1A8" w14:textId="77777777" w:rsidTr="00CD122E">
        <w:trPr>
          <w:trHeight w:val="203"/>
        </w:trPr>
        <w:tc>
          <w:tcPr>
            <w:tcW w:w="3060" w:type="dxa"/>
          </w:tcPr>
          <w:p w14:paraId="77B75CCA" w14:textId="7B8AE538" w:rsidR="00D879C5" w:rsidRPr="00173AA1" w:rsidRDefault="00D879C5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AA1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36" w:type="dxa"/>
          </w:tcPr>
          <w:p w14:paraId="300B0AF9" w14:textId="751BF488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042DBF3F" w14:textId="6419BCB2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149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012.06</w:t>
            </w:r>
          </w:p>
        </w:tc>
        <w:tc>
          <w:tcPr>
            <w:tcW w:w="236" w:type="dxa"/>
            <w:shd w:val="clear" w:color="auto" w:fill="auto"/>
          </w:tcPr>
          <w:p w14:paraId="0AC48CA6" w14:textId="668129CE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506FB568" w14:textId="4A0BC739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149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012.06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8F32B7" w14:textId="77777777" w:rsidR="00D879C5" w:rsidRPr="00173AA1" w:rsidRDefault="00D879C5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589991D0" w14:textId="2248064B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2,731,563.75</w:t>
            </w:r>
          </w:p>
        </w:tc>
      </w:tr>
      <w:tr w:rsidR="00D879C5" w:rsidRPr="00173AA1" w14:paraId="4616D57A" w14:textId="77777777" w:rsidTr="00CD122E">
        <w:trPr>
          <w:trHeight w:val="203"/>
        </w:trPr>
        <w:tc>
          <w:tcPr>
            <w:tcW w:w="3060" w:type="dxa"/>
          </w:tcPr>
          <w:p w14:paraId="236C99D6" w14:textId="0A9A04AE" w:rsidR="00D879C5" w:rsidRPr="00173AA1" w:rsidRDefault="00D879C5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36" w:type="dxa"/>
          </w:tcPr>
          <w:p w14:paraId="6DE4E1F7" w14:textId="48BDF5D0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419B893F" w14:textId="3668621C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ABC2CD" w14:textId="6563D2D1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18567A4A" w14:textId="40E6A222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9E30AA" w14:textId="77777777" w:rsidR="00D879C5" w:rsidRPr="00173AA1" w:rsidRDefault="00D879C5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77BDC40B" w14:textId="40263A25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51,960.60</w:t>
            </w:r>
          </w:p>
        </w:tc>
      </w:tr>
      <w:tr w:rsidR="00D879C5" w:rsidRPr="00173AA1" w14:paraId="44F9F8AB" w14:textId="77777777" w:rsidTr="00CD122E">
        <w:trPr>
          <w:trHeight w:val="203"/>
        </w:trPr>
        <w:tc>
          <w:tcPr>
            <w:tcW w:w="3060" w:type="dxa"/>
          </w:tcPr>
          <w:p w14:paraId="01C0CB4E" w14:textId="7DDD534C" w:rsidR="00D879C5" w:rsidRPr="00173AA1" w:rsidRDefault="00D879C5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36" w:type="dxa"/>
          </w:tcPr>
          <w:p w14:paraId="6B607834" w14:textId="0BC163E0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727C0BA6" w14:textId="5B0598E9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08741A" w14:textId="2C451D26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5C442B34" w14:textId="6AE6D6AE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3A48C1" w14:textId="77777777" w:rsidR="00D879C5" w:rsidRPr="00173AA1" w:rsidRDefault="00D879C5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5D05DCF1" w14:textId="1591818C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879C5" w:rsidRPr="00173AA1" w14:paraId="456E514D" w14:textId="77777777" w:rsidTr="00CD122E">
        <w:trPr>
          <w:trHeight w:val="203"/>
        </w:trPr>
        <w:tc>
          <w:tcPr>
            <w:tcW w:w="3060" w:type="dxa"/>
          </w:tcPr>
          <w:p w14:paraId="0331A117" w14:textId="1565CFB0" w:rsidR="00D879C5" w:rsidRPr="00173AA1" w:rsidRDefault="00D879C5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AA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236" w:type="dxa"/>
          </w:tcPr>
          <w:p w14:paraId="2165DA20" w14:textId="5F11E0F5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76BE9" w14:textId="171365D8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F72642" w14:textId="36F9B23C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D93C6" w14:textId="34C6B35E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1AD10D" w14:textId="77777777" w:rsidR="00D879C5" w:rsidRPr="00173AA1" w:rsidRDefault="00D879C5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29A17" w14:textId="0A23A51D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879C5" w:rsidRPr="00173AA1" w14:paraId="56E0A9EB" w14:textId="77777777" w:rsidTr="00CD122E">
        <w:trPr>
          <w:trHeight w:val="203"/>
        </w:trPr>
        <w:tc>
          <w:tcPr>
            <w:tcW w:w="3060" w:type="dxa"/>
          </w:tcPr>
          <w:p w14:paraId="5AF30812" w14:textId="22D3620D" w:rsidR="00D879C5" w:rsidRPr="00173AA1" w:rsidRDefault="00D879C5" w:rsidP="00173AA1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236" w:type="dxa"/>
          </w:tcPr>
          <w:p w14:paraId="5A31CD59" w14:textId="03856899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CA0A2" w14:textId="5E36DE4B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721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951.56</w:t>
            </w:r>
          </w:p>
        </w:tc>
        <w:tc>
          <w:tcPr>
            <w:tcW w:w="236" w:type="dxa"/>
            <w:shd w:val="clear" w:color="auto" w:fill="auto"/>
          </w:tcPr>
          <w:p w14:paraId="03B4C78D" w14:textId="2970410F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97A73" w14:textId="382FFAE0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721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951.56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2B5470" w14:textId="77777777" w:rsidR="00D879C5" w:rsidRPr="00173AA1" w:rsidRDefault="00D879C5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30B2D" w14:textId="1482076E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44,804,016.49</w:t>
            </w:r>
          </w:p>
        </w:tc>
      </w:tr>
      <w:bookmarkEnd w:id="5"/>
    </w:tbl>
    <w:p w14:paraId="75F3D21A" w14:textId="77777777" w:rsidR="00904480" w:rsidRPr="006E7644" w:rsidRDefault="00904480" w:rsidP="00173AA1">
      <w:pPr>
        <w:rPr>
          <w:sz w:val="4"/>
          <w:szCs w:val="4"/>
        </w:rPr>
      </w:pPr>
    </w:p>
    <w:tbl>
      <w:tblPr>
        <w:tblW w:w="96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236"/>
        <w:gridCol w:w="1864"/>
        <w:gridCol w:w="8"/>
        <w:gridCol w:w="228"/>
        <w:gridCol w:w="8"/>
        <w:gridCol w:w="1864"/>
        <w:gridCol w:w="8"/>
        <w:gridCol w:w="228"/>
        <w:gridCol w:w="8"/>
        <w:gridCol w:w="1864"/>
        <w:gridCol w:w="8"/>
      </w:tblGrid>
      <w:tr w:rsidR="00BE2EA1" w:rsidRPr="00173AA1" w14:paraId="038B97F1" w14:textId="77777777" w:rsidTr="00CD122E">
        <w:tc>
          <w:tcPr>
            <w:tcW w:w="3330" w:type="dxa"/>
          </w:tcPr>
          <w:p w14:paraId="46D6341B" w14:textId="3A6AADDC" w:rsidR="00BE2EA1" w:rsidRPr="00173AA1" w:rsidRDefault="00BE2EA1" w:rsidP="00173AA1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6" w:name="_Hlk146539641"/>
          </w:p>
        </w:tc>
        <w:tc>
          <w:tcPr>
            <w:tcW w:w="236" w:type="dxa"/>
          </w:tcPr>
          <w:p w14:paraId="2BDAD3A9" w14:textId="77777777" w:rsidR="00BE2EA1" w:rsidRPr="00173AA1" w:rsidRDefault="00BE2EA1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gridSpan w:val="2"/>
          </w:tcPr>
          <w:p w14:paraId="501565E2" w14:textId="77777777" w:rsidR="00BE2EA1" w:rsidRPr="00173AA1" w:rsidRDefault="00BE2EA1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B736F9A" w14:textId="243994FD" w:rsidR="00BE2EA1" w:rsidRPr="00173AA1" w:rsidRDefault="00BE2EA1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6"/>
          </w:tcPr>
          <w:p w14:paraId="2299DBA2" w14:textId="329F7C61" w:rsidR="00BE2EA1" w:rsidRPr="00173AA1" w:rsidRDefault="00BE2EA1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B014E" w:rsidRPr="00173AA1" w14:paraId="72BB9F0C" w14:textId="77777777" w:rsidTr="00CD122E">
        <w:tc>
          <w:tcPr>
            <w:tcW w:w="3330" w:type="dxa"/>
          </w:tcPr>
          <w:p w14:paraId="38E757EE" w14:textId="77777777" w:rsidR="00DB014E" w:rsidRPr="00173AA1" w:rsidRDefault="00DB014E" w:rsidP="00173AA1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252512" w14:textId="77777777" w:rsidR="00DB014E" w:rsidRPr="00173AA1" w:rsidRDefault="00DB014E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20BF4B1" w14:textId="53983250" w:rsidR="00DB014E" w:rsidRPr="00173AA1" w:rsidRDefault="00DB014E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6FB6D2E9" w14:textId="77777777" w:rsidR="00DB014E" w:rsidRPr="00173AA1" w:rsidRDefault="00DB014E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6"/>
          </w:tcPr>
          <w:p w14:paraId="53C61FB7" w14:textId="10CEFA76" w:rsidR="00DB014E" w:rsidRPr="00173AA1" w:rsidRDefault="00DB014E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2ECD" w:rsidRPr="00173AA1" w14:paraId="6F60BE86" w14:textId="77777777" w:rsidTr="00CD122E">
        <w:tc>
          <w:tcPr>
            <w:tcW w:w="3330" w:type="dxa"/>
          </w:tcPr>
          <w:p w14:paraId="1D50B3F9" w14:textId="4C9756F6" w:rsidR="00132ECD" w:rsidRPr="00173AA1" w:rsidRDefault="00132ECD" w:rsidP="00132EC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7622E23" w14:textId="77777777" w:rsidR="00132ECD" w:rsidRPr="00173AA1" w:rsidRDefault="00132ECD" w:rsidP="00132E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8A1FA9" w14:textId="5C933805" w:rsidR="00132ECD" w:rsidRPr="00173AA1" w:rsidRDefault="00132ECD" w:rsidP="00132E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73AA1">
              <w:rPr>
                <w:sz w:val="30"/>
                <w:szCs w:val="30"/>
              </w:rPr>
              <w:t xml:space="preserve">31 </w:t>
            </w:r>
            <w:r w:rsidRPr="00173AA1">
              <w:rPr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0628EDB0" w14:textId="492946B3" w:rsidR="00132ECD" w:rsidRPr="00173AA1" w:rsidRDefault="00132ECD" w:rsidP="00132E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150C82" w14:textId="1ECC4866" w:rsidR="00132ECD" w:rsidRPr="00173AA1" w:rsidRDefault="00132ECD" w:rsidP="00132E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sz w:val="30"/>
                <w:szCs w:val="30"/>
              </w:rPr>
              <w:t xml:space="preserve">31 </w:t>
            </w:r>
            <w:r w:rsidRPr="00173AA1">
              <w:rPr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0E8DA1C9" w14:textId="77777777" w:rsidR="00132ECD" w:rsidRPr="00173AA1" w:rsidRDefault="00132ECD" w:rsidP="00132E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4453A" w14:textId="570EBB3C" w:rsidR="00132ECD" w:rsidRPr="00173AA1" w:rsidRDefault="00132ECD" w:rsidP="00132E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CD122E" w:rsidRPr="00173AA1" w14:paraId="73CAB600" w14:textId="77777777" w:rsidTr="00CD122E">
        <w:trPr>
          <w:gridAfter w:val="1"/>
          <w:wAfter w:w="8" w:type="dxa"/>
          <w:trHeight w:val="203"/>
        </w:trPr>
        <w:tc>
          <w:tcPr>
            <w:tcW w:w="5430" w:type="dxa"/>
            <w:gridSpan w:val="3"/>
          </w:tcPr>
          <w:p w14:paraId="63D9730E" w14:textId="0BF3DE36" w:rsidR="00CD122E" w:rsidRPr="00173AA1" w:rsidRDefault="00CD122E" w:rsidP="00CD122E">
            <w:pPr>
              <w:tabs>
                <w:tab w:val="left" w:pos="8040"/>
              </w:tabs>
              <w:spacing w:line="240" w:lineRule="auto"/>
              <w:ind w:left="161" w:hanging="16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gridSpan w:val="2"/>
          </w:tcPr>
          <w:p w14:paraId="65CDAFE6" w14:textId="28EB3EEB" w:rsidR="00CD122E" w:rsidRPr="00173AA1" w:rsidRDefault="00CD122E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BD211" w14:textId="46AFEAC0" w:rsidR="00CD122E" w:rsidRPr="00173AA1" w:rsidRDefault="00CD122E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F56C884" w14:textId="77777777" w:rsidR="00CD122E" w:rsidRPr="00173AA1" w:rsidRDefault="00CD122E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14:paraId="1F5750FD" w14:textId="77777777" w:rsidR="00CD122E" w:rsidRPr="00173AA1" w:rsidRDefault="00CD122E" w:rsidP="00173AA1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A3172" w:rsidRPr="00173AA1" w14:paraId="247F7040" w14:textId="77777777" w:rsidTr="00CD122E">
        <w:trPr>
          <w:trHeight w:val="203"/>
        </w:trPr>
        <w:tc>
          <w:tcPr>
            <w:tcW w:w="3330" w:type="dxa"/>
          </w:tcPr>
          <w:p w14:paraId="6D7A0F91" w14:textId="10EEE523" w:rsidR="003A3172" w:rsidRPr="00173AA1" w:rsidRDefault="003A3172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236" w:type="dxa"/>
          </w:tcPr>
          <w:p w14:paraId="268215CF" w14:textId="77777777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0D465B4D" w14:textId="67698BD1" w:rsidR="003A3172" w:rsidRPr="00173AA1" w:rsidRDefault="002A644A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1199AB75" w14:textId="79BAC5E2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14:paraId="7EB4154C" w14:textId="7BC8E84E" w:rsidR="003A3172" w:rsidRPr="00173AA1" w:rsidRDefault="00BD13A8" w:rsidP="00173AA1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DA20CE7" w14:textId="77777777" w:rsidR="003A3172" w:rsidRPr="00173AA1" w:rsidRDefault="003A3172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14:paraId="2CD5E358" w14:textId="093825A0" w:rsidR="003A3172" w:rsidRPr="00173AA1" w:rsidRDefault="003A3172" w:rsidP="00173AA1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7,239.30</w:t>
            </w:r>
          </w:p>
        </w:tc>
      </w:tr>
      <w:tr w:rsidR="00D879C5" w:rsidRPr="00173AA1" w14:paraId="7894B050" w14:textId="77777777" w:rsidTr="00CD122E">
        <w:trPr>
          <w:trHeight w:val="203"/>
        </w:trPr>
        <w:tc>
          <w:tcPr>
            <w:tcW w:w="3330" w:type="dxa"/>
          </w:tcPr>
          <w:p w14:paraId="4A33C811" w14:textId="1B8A7EEF" w:rsidR="00D879C5" w:rsidRPr="00173AA1" w:rsidRDefault="00D879C5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เพิ่ม (ลด) ระหว่างงวด</w:t>
            </w:r>
          </w:p>
        </w:tc>
        <w:tc>
          <w:tcPr>
            <w:tcW w:w="236" w:type="dxa"/>
          </w:tcPr>
          <w:p w14:paraId="2AA5464E" w14:textId="77777777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CEFDB" w14:textId="2E2AFF09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8833FC7" w14:textId="1434B1FD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F0792" w14:textId="025BD28C" w:rsidR="00D879C5" w:rsidRPr="00173AA1" w:rsidRDefault="00D879C5" w:rsidP="00173AA1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D224C3F" w14:textId="77777777" w:rsidR="00D879C5" w:rsidRPr="00173AA1" w:rsidRDefault="00D879C5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3EF6B" w14:textId="3373F82A" w:rsidR="00D879C5" w:rsidRPr="00173AA1" w:rsidRDefault="00D879C5" w:rsidP="00173AA1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(7,239.30)</w:t>
            </w:r>
          </w:p>
        </w:tc>
      </w:tr>
      <w:tr w:rsidR="00D879C5" w:rsidRPr="00173AA1" w14:paraId="044A0F89" w14:textId="77777777" w:rsidTr="00CD122E">
        <w:trPr>
          <w:trHeight w:val="203"/>
        </w:trPr>
        <w:tc>
          <w:tcPr>
            <w:tcW w:w="3330" w:type="dxa"/>
          </w:tcPr>
          <w:p w14:paraId="7B3CE219" w14:textId="18EF732F" w:rsidR="00D879C5" w:rsidRPr="00173AA1" w:rsidRDefault="00D879C5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8C5C3AF" w14:textId="77777777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AE875" w14:textId="48BC213F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4F1A912" w14:textId="08B70657" w:rsidR="00D879C5" w:rsidRPr="00173AA1" w:rsidRDefault="00D879C5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ACECB" w14:textId="4962A05F" w:rsidR="00D879C5" w:rsidRPr="00173AA1" w:rsidRDefault="00D879C5" w:rsidP="00173AA1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9C295F" w14:textId="77777777" w:rsidR="00D879C5" w:rsidRPr="00173AA1" w:rsidRDefault="00D879C5" w:rsidP="00173AA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C035F" w14:textId="5141C0F0" w:rsidR="00D879C5" w:rsidRPr="00173AA1" w:rsidRDefault="00D879C5" w:rsidP="00173AA1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bookmarkEnd w:id="6"/>
    </w:tbl>
    <w:p w14:paraId="040EBD88" w14:textId="77777777" w:rsidR="00CD122E" w:rsidRDefault="00CD122E" w:rsidP="00CD122E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32A957C" w14:textId="303889E4" w:rsidR="00E11518" w:rsidRPr="00173AA1" w:rsidRDefault="00E11518" w:rsidP="00CD122E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</w:t>
      </w:r>
    </w:p>
    <w:p w14:paraId="0B2C3D4C" w14:textId="4EF0BE34" w:rsidR="00E11518" w:rsidRPr="00173AA1" w:rsidRDefault="00E11518" w:rsidP="00173AA1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73A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D11F9" w:rsidRPr="00173AA1">
        <w:rPr>
          <w:rFonts w:ascii="Angsana New" w:hAnsi="Angsana New"/>
          <w:sz w:val="30"/>
          <w:szCs w:val="30"/>
        </w:rPr>
        <w:t xml:space="preserve">31 </w:t>
      </w:r>
      <w:r w:rsidR="007D11F9" w:rsidRPr="00173AA1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11F9" w:rsidRPr="00173AA1">
        <w:rPr>
          <w:rFonts w:ascii="Angsana New" w:hAnsi="Angsana New"/>
          <w:sz w:val="30"/>
          <w:szCs w:val="30"/>
        </w:rPr>
        <w:t>2566</w:t>
      </w:r>
      <w:r w:rsidRPr="00173AA1">
        <w:rPr>
          <w:rFonts w:ascii="Angsana New" w:hAnsi="Angsana New"/>
          <w:sz w:val="30"/>
          <w:szCs w:val="30"/>
        </w:rPr>
        <w:t xml:space="preserve"> </w:t>
      </w:r>
      <w:r w:rsidRPr="00173AA1">
        <w:rPr>
          <w:rFonts w:ascii="Angsana New" w:hAnsi="Angsana New"/>
          <w:sz w:val="30"/>
          <w:szCs w:val="30"/>
          <w:cs/>
        </w:rPr>
        <w:t xml:space="preserve">และ </w:t>
      </w:r>
      <w:r w:rsidR="004173F9" w:rsidRPr="00173AA1">
        <w:rPr>
          <w:rFonts w:ascii="Angsana New" w:hAnsi="Angsana New"/>
          <w:sz w:val="30"/>
          <w:szCs w:val="30"/>
        </w:rPr>
        <w:t>256</w:t>
      </w:r>
      <w:r w:rsidR="005A556C" w:rsidRPr="00173AA1">
        <w:rPr>
          <w:rFonts w:ascii="Angsana New" w:hAnsi="Angsana New"/>
          <w:sz w:val="30"/>
          <w:szCs w:val="30"/>
        </w:rPr>
        <w:t>5</w:t>
      </w:r>
      <w:r w:rsidRPr="00173AA1">
        <w:rPr>
          <w:rFonts w:ascii="Angsana New" w:hAnsi="Angsana New"/>
          <w:sz w:val="30"/>
          <w:szCs w:val="30"/>
        </w:rPr>
        <w:t xml:space="preserve">  </w:t>
      </w:r>
      <w:r w:rsidR="00014E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73AA1">
        <w:rPr>
          <w:rFonts w:ascii="Angsana New" w:hAnsi="Angsana New"/>
          <w:sz w:val="30"/>
          <w:szCs w:val="30"/>
          <w:cs/>
        </w:rPr>
        <w:t xml:space="preserve"> มีเงินให้กู้ยืมแก่พนักงานโดยมีอัตราดอกเบี้ย</w:t>
      </w:r>
      <w:r w:rsidR="00D044B5" w:rsidRPr="00173AA1">
        <w:rPr>
          <w:rFonts w:ascii="Angsana New" w:hAnsi="Angsana New"/>
          <w:sz w:val="30"/>
          <w:szCs w:val="30"/>
          <w:cs/>
        </w:rPr>
        <w:t xml:space="preserve">ร้อยละ </w:t>
      </w:r>
      <w:r w:rsidR="00140DD9" w:rsidRPr="00173AA1">
        <w:rPr>
          <w:rFonts w:ascii="Angsana New" w:hAnsi="Angsana New"/>
          <w:sz w:val="30"/>
          <w:szCs w:val="30"/>
        </w:rPr>
        <w:t>1</w:t>
      </w:r>
      <w:r w:rsidR="00D044B5" w:rsidRPr="00173AA1">
        <w:rPr>
          <w:rFonts w:ascii="Angsana New" w:hAnsi="Angsana New"/>
          <w:sz w:val="30"/>
          <w:szCs w:val="30"/>
          <w:cs/>
        </w:rPr>
        <w:t xml:space="preserve"> ต่อเดือน</w:t>
      </w:r>
    </w:p>
    <w:p w14:paraId="28495BCE" w14:textId="77777777" w:rsidR="00D35F36" w:rsidRPr="00173AA1" w:rsidRDefault="00D35F36" w:rsidP="00173AA1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3A198CBA" w14:textId="77777777" w:rsidR="00CD122E" w:rsidRDefault="00CD122E" w:rsidP="00CD122E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141C067" w14:textId="77777777" w:rsidR="00CD122E" w:rsidRDefault="00CD122E" w:rsidP="00CD122E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62029EB0" w14:textId="77777777" w:rsidR="00CD122E" w:rsidRDefault="00CD122E" w:rsidP="00CD122E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11240BFF" w14:textId="77777777" w:rsidR="00CD122E" w:rsidRDefault="00CD122E" w:rsidP="00CD122E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0AF5B1B" w14:textId="77777777" w:rsidR="00CD122E" w:rsidRDefault="00CD122E" w:rsidP="00CD122E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6669E84" w14:textId="77777777" w:rsidR="00CD122E" w:rsidRDefault="00CD122E" w:rsidP="00CD122E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13D70576" w14:textId="77777777" w:rsidR="00CD122E" w:rsidRDefault="00CD122E" w:rsidP="00CD122E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BCF" w14:textId="1F5FD275" w:rsidR="004A5132" w:rsidRPr="00173AA1" w:rsidRDefault="004A5132" w:rsidP="00173AA1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872"/>
        <w:gridCol w:w="236"/>
        <w:gridCol w:w="1872"/>
      </w:tblGrid>
      <w:tr w:rsidR="0020586A" w:rsidRPr="00173AA1" w14:paraId="28495BD6" w14:textId="77777777" w:rsidTr="003A3172">
        <w:tc>
          <w:tcPr>
            <w:tcW w:w="3600" w:type="dxa"/>
          </w:tcPr>
          <w:p w14:paraId="28495BD0" w14:textId="77777777" w:rsidR="0020586A" w:rsidRPr="00173AA1" w:rsidRDefault="0020586A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7" w:name="_Hlk146539976"/>
          </w:p>
        </w:tc>
        <w:tc>
          <w:tcPr>
            <w:tcW w:w="236" w:type="dxa"/>
          </w:tcPr>
          <w:p w14:paraId="0EC7DF0D" w14:textId="77777777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D7EF6ED" w14:textId="77777777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0C20B2" w14:textId="77777777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28495BD5" w14:textId="115A80CE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0586A" w:rsidRPr="00173AA1" w14:paraId="3F8A691C" w14:textId="77777777" w:rsidTr="003A3172">
        <w:tc>
          <w:tcPr>
            <w:tcW w:w="3600" w:type="dxa"/>
          </w:tcPr>
          <w:p w14:paraId="46235BA8" w14:textId="77777777" w:rsidR="0020586A" w:rsidRPr="00173AA1" w:rsidRDefault="0020586A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801AD1" w14:textId="77777777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E919526" w14:textId="600BFBE4" w:rsidR="0020586A" w:rsidRPr="00173AA1" w:rsidRDefault="0020586A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213A8C0" w14:textId="77777777" w:rsidR="0020586A" w:rsidRPr="00173AA1" w:rsidRDefault="0020586A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673D8E56" w14:textId="46CB3145" w:rsidR="0020586A" w:rsidRPr="00173AA1" w:rsidRDefault="0020586A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86A" w:rsidRPr="00173AA1" w14:paraId="28495BE4" w14:textId="77777777" w:rsidTr="0056417D">
        <w:tc>
          <w:tcPr>
            <w:tcW w:w="3600" w:type="dxa"/>
          </w:tcPr>
          <w:p w14:paraId="28495BDC" w14:textId="77777777" w:rsidR="0020586A" w:rsidRPr="00173AA1" w:rsidRDefault="0020586A" w:rsidP="00173AA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812007" w14:textId="77777777" w:rsidR="0020586A" w:rsidRPr="00173AA1" w:rsidRDefault="0020586A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99A71B4" w14:textId="062401C7" w:rsidR="0020586A" w:rsidRPr="00173AA1" w:rsidRDefault="007D11F9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73AA1">
              <w:rPr>
                <w:sz w:val="30"/>
                <w:szCs w:val="30"/>
              </w:rPr>
              <w:t xml:space="preserve">31 </w:t>
            </w:r>
            <w:r w:rsidRPr="00173AA1">
              <w:rPr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82EF8DB" w14:textId="77777777" w:rsidR="0020586A" w:rsidRPr="00173AA1" w:rsidRDefault="0020586A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495BE1" w14:textId="1F532E3B" w:rsidR="0020586A" w:rsidRPr="00173AA1" w:rsidRDefault="007D11F9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sz w:val="30"/>
                <w:szCs w:val="30"/>
              </w:rPr>
              <w:t xml:space="preserve">31 </w:t>
            </w:r>
            <w:r w:rsidRPr="00173AA1">
              <w:rPr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BE2" w14:textId="77777777" w:rsidR="0020586A" w:rsidRPr="00173AA1" w:rsidRDefault="0020586A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495BE3" w14:textId="171D5D95" w:rsidR="0020586A" w:rsidRPr="00173AA1" w:rsidRDefault="0020586A" w:rsidP="00173A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3A3172" w:rsidRPr="00173AA1" w14:paraId="28495BFF" w14:textId="77777777" w:rsidTr="00173AA1">
        <w:trPr>
          <w:trHeight w:val="203"/>
        </w:trPr>
        <w:tc>
          <w:tcPr>
            <w:tcW w:w="3600" w:type="dxa"/>
          </w:tcPr>
          <w:p w14:paraId="28495BF7" w14:textId="77777777" w:rsidR="003A3172" w:rsidRPr="00173AA1" w:rsidRDefault="003A3172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236" w:type="dxa"/>
          </w:tcPr>
          <w:p w14:paraId="77CE7AFA" w14:textId="77777777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B246BF2" w14:textId="4332C447" w:rsidR="003A3172" w:rsidRPr="00173AA1" w:rsidRDefault="00002A98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425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201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661.22</w:t>
            </w:r>
          </w:p>
        </w:tc>
        <w:tc>
          <w:tcPr>
            <w:tcW w:w="236" w:type="dxa"/>
            <w:shd w:val="clear" w:color="auto" w:fill="auto"/>
          </w:tcPr>
          <w:p w14:paraId="509221EB" w14:textId="77777777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BFC" w14:textId="0B2385D6" w:rsidR="003A3172" w:rsidRPr="00173AA1" w:rsidRDefault="00BD13A8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418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590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081.14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FD" w14:textId="77777777" w:rsidR="003A3172" w:rsidRPr="00173AA1" w:rsidRDefault="003A3172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BFE" w14:textId="4608C34F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</w:rPr>
              <w:t>290</w:t>
            </w: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173AA1">
              <w:rPr>
                <w:rFonts w:ascii="Angsana New" w:hAnsi="Angsana New" w:hint="cs"/>
                <w:color w:val="000000"/>
                <w:sz w:val="30"/>
                <w:szCs w:val="30"/>
              </w:rPr>
              <w:t>435</w:t>
            </w: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173AA1">
              <w:rPr>
                <w:rFonts w:ascii="Angsana New" w:hAnsi="Angsana New" w:hint="cs"/>
                <w:color w:val="000000"/>
                <w:sz w:val="30"/>
                <w:szCs w:val="30"/>
              </w:rPr>
              <w:t>502</w:t>
            </w: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73AA1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3A3172" w:rsidRPr="00173AA1" w14:paraId="157FF644" w14:textId="77777777" w:rsidTr="00173AA1">
        <w:trPr>
          <w:trHeight w:val="203"/>
        </w:trPr>
        <w:tc>
          <w:tcPr>
            <w:tcW w:w="3600" w:type="dxa"/>
          </w:tcPr>
          <w:p w14:paraId="008B1C47" w14:textId="64F8903E" w:rsidR="003A3172" w:rsidRPr="00173AA1" w:rsidRDefault="003A3172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วัสดุสิ้นเปลืองและบรรจุภัณฑ์</w:t>
            </w:r>
          </w:p>
        </w:tc>
        <w:tc>
          <w:tcPr>
            <w:tcW w:w="236" w:type="dxa"/>
          </w:tcPr>
          <w:p w14:paraId="278BDE61" w14:textId="77777777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4F89FD9" w14:textId="1E0B74A6" w:rsidR="003A3172" w:rsidRPr="00173AA1" w:rsidRDefault="006508C9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580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529.33</w:t>
            </w:r>
          </w:p>
        </w:tc>
        <w:tc>
          <w:tcPr>
            <w:tcW w:w="236" w:type="dxa"/>
            <w:shd w:val="clear" w:color="auto" w:fill="auto"/>
          </w:tcPr>
          <w:p w14:paraId="1178558D" w14:textId="77777777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3C88597" w14:textId="3A353D06" w:rsidR="003A3172" w:rsidRPr="00173AA1" w:rsidRDefault="00BD13A8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365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098.65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B9DBBA" w14:textId="77777777" w:rsidR="003A3172" w:rsidRPr="00173AA1" w:rsidRDefault="003A3172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B2F6D46" w14:textId="593982E4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1,310,883.02</w:t>
            </w:r>
          </w:p>
        </w:tc>
      </w:tr>
      <w:tr w:rsidR="003A3172" w:rsidRPr="00173AA1" w14:paraId="28495C11" w14:textId="77777777" w:rsidTr="00173AA1">
        <w:trPr>
          <w:trHeight w:val="181"/>
        </w:trPr>
        <w:tc>
          <w:tcPr>
            <w:tcW w:w="3600" w:type="dxa"/>
          </w:tcPr>
          <w:p w14:paraId="28495C09" w14:textId="249F7E14" w:rsidR="003A3172" w:rsidRPr="00173AA1" w:rsidRDefault="003A3172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236" w:type="dxa"/>
          </w:tcPr>
          <w:p w14:paraId="50A45130" w14:textId="77777777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7B29799" w14:textId="62A874A0" w:rsidR="003A3172" w:rsidRPr="00173AA1" w:rsidRDefault="00CB3C4E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358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048.50</w:t>
            </w:r>
          </w:p>
        </w:tc>
        <w:tc>
          <w:tcPr>
            <w:tcW w:w="236" w:type="dxa"/>
            <w:shd w:val="clear" w:color="auto" w:fill="auto"/>
          </w:tcPr>
          <w:p w14:paraId="71CCFDC9" w14:textId="77777777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495C0E" w14:textId="23CBEE88" w:rsidR="003A3172" w:rsidRPr="00173AA1" w:rsidRDefault="00BD13A8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358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048.50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0F" w14:textId="77777777" w:rsidR="003A3172" w:rsidRPr="00173AA1" w:rsidRDefault="003A3172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495C10" w14:textId="0E5F52D4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39,272,400.67</w:t>
            </w:r>
          </w:p>
        </w:tc>
      </w:tr>
      <w:tr w:rsidR="003A3172" w:rsidRPr="00173AA1" w14:paraId="28495C1A" w14:textId="77777777" w:rsidTr="00173AA1">
        <w:trPr>
          <w:trHeight w:val="181"/>
        </w:trPr>
        <w:tc>
          <w:tcPr>
            <w:tcW w:w="3600" w:type="dxa"/>
          </w:tcPr>
          <w:p w14:paraId="28495C12" w14:textId="1F48534F" w:rsidR="003A3172" w:rsidRPr="00173AA1" w:rsidRDefault="003A3172" w:rsidP="00173AA1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7C04F998" w14:textId="77777777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23F2CE5" w14:textId="23D4EC05" w:rsidR="003A3172" w:rsidRPr="00173AA1" w:rsidRDefault="00AD048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140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239.05</w:t>
            </w:r>
          </w:p>
        </w:tc>
        <w:tc>
          <w:tcPr>
            <w:tcW w:w="236" w:type="dxa"/>
            <w:shd w:val="clear" w:color="auto" w:fill="auto"/>
          </w:tcPr>
          <w:p w14:paraId="74060222" w14:textId="77777777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8495C17" w14:textId="1FD4E5D9" w:rsidR="003A3172" w:rsidRPr="00173AA1" w:rsidRDefault="00BD13A8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228.29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18" w14:textId="77777777" w:rsidR="003A3172" w:rsidRPr="00173AA1" w:rsidRDefault="003A3172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8495C19" w14:textId="79F93500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331,</w:t>
            </w:r>
            <w:r w:rsidRPr="00173AA1">
              <w:rPr>
                <w:rFonts w:ascii="Angsana New" w:hAnsi="Angsana New" w:hint="cs"/>
                <w:color w:val="000000"/>
                <w:sz w:val="30"/>
                <w:szCs w:val="30"/>
              </w:rPr>
              <w:t>018</w:t>
            </w: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173AA1">
              <w:rPr>
                <w:rFonts w:ascii="Angsana New" w:hAnsi="Angsana New" w:hint="cs"/>
                <w:color w:val="000000"/>
                <w:sz w:val="30"/>
                <w:szCs w:val="30"/>
              </w:rPr>
              <w:t>785</w:t>
            </w: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73AA1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3A3172" w:rsidRPr="00173AA1" w14:paraId="28495C23" w14:textId="77777777" w:rsidTr="00173AA1">
        <w:trPr>
          <w:trHeight w:val="181"/>
        </w:trPr>
        <w:tc>
          <w:tcPr>
            <w:tcW w:w="3600" w:type="dxa"/>
          </w:tcPr>
          <w:p w14:paraId="28495C1B" w14:textId="77777777" w:rsidR="003A3172" w:rsidRPr="00173AA1" w:rsidRDefault="003A3172" w:rsidP="00173AA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236" w:type="dxa"/>
          </w:tcPr>
          <w:p w14:paraId="29FEF2FC" w14:textId="77777777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7FD0BEF" w14:textId="0D7FB96E" w:rsidR="003A3172" w:rsidRPr="00173AA1" w:rsidRDefault="00BD7620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923.37)</w:t>
            </w:r>
          </w:p>
        </w:tc>
        <w:tc>
          <w:tcPr>
            <w:tcW w:w="236" w:type="dxa"/>
            <w:shd w:val="clear" w:color="auto" w:fill="auto"/>
          </w:tcPr>
          <w:p w14:paraId="157CB5B4" w14:textId="77777777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495C20" w14:textId="2FE47E68" w:rsidR="003A3172" w:rsidRPr="00173AA1" w:rsidRDefault="00BD13A8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923.37)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21" w14:textId="77777777" w:rsidR="003A3172" w:rsidRPr="00173AA1" w:rsidRDefault="003A3172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495C22" w14:textId="687344B9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(5,187,117.23)</w:t>
            </w:r>
          </w:p>
        </w:tc>
      </w:tr>
      <w:tr w:rsidR="003A3172" w:rsidRPr="00494247" w14:paraId="28495C2C" w14:textId="77777777" w:rsidTr="00173AA1">
        <w:trPr>
          <w:trHeight w:val="149"/>
        </w:trPr>
        <w:tc>
          <w:tcPr>
            <w:tcW w:w="3600" w:type="dxa"/>
          </w:tcPr>
          <w:p w14:paraId="28495C24" w14:textId="77777777" w:rsidR="003A3172" w:rsidRPr="00173AA1" w:rsidRDefault="003A3172" w:rsidP="00173AA1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61F071F3" w14:textId="77777777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1C10E" w14:textId="3A2D5FCF" w:rsidR="003A3172" w:rsidRPr="00173AA1" w:rsidRDefault="00AD048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303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315.68</w:t>
            </w:r>
          </w:p>
        </w:tc>
        <w:tc>
          <w:tcPr>
            <w:tcW w:w="236" w:type="dxa"/>
            <w:shd w:val="clear" w:color="auto" w:fill="auto"/>
          </w:tcPr>
          <w:p w14:paraId="484B1368" w14:textId="77777777" w:rsidR="003A3172" w:rsidRPr="00173AA1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9" w14:textId="07596269" w:rsidR="003A3172" w:rsidRPr="00173AA1" w:rsidRDefault="00BD13A8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304.92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2A" w14:textId="77777777" w:rsidR="003A3172" w:rsidRPr="00173AA1" w:rsidRDefault="003A3172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B" w14:textId="292053A3" w:rsidR="003A3172" w:rsidRPr="00D3269C" w:rsidRDefault="003A3172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325,831,668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</w:tr>
    </w:tbl>
    <w:bookmarkEnd w:id="7"/>
    <w:p w14:paraId="4984C992" w14:textId="73B88CB5" w:rsidR="00F95B64" w:rsidRDefault="00F95B64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30E4BF58" w14:textId="38350545" w:rsidR="00586F64" w:rsidRDefault="00586F64" w:rsidP="00FA428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8" w:name="_Hlk146541021"/>
      <w:r w:rsidRPr="00202C39">
        <w:rPr>
          <w:rFonts w:ascii="Angsana New" w:hAnsi="Angsana New" w:hint="cs"/>
          <w:sz w:val="30"/>
          <w:szCs w:val="30"/>
          <w:cs/>
        </w:rPr>
        <w:t>ราย</w:t>
      </w:r>
      <w:r w:rsidR="00A33CED" w:rsidRPr="00202C39">
        <w:rPr>
          <w:rFonts w:ascii="Angsana New" w:hAnsi="Angsana New" w:hint="cs"/>
          <w:sz w:val="30"/>
          <w:szCs w:val="30"/>
          <w:cs/>
        </w:rPr>
        <w:t>ละเอียดของเงินลงทุนในบริษัทย่อย</w:t>
      </w:r>
      <w:r w:rsidR="004F2DF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4F2DF8">
        <w:rPr>
          <w:rFonts w:ascii="Angsana New" w:hAnsi="Angsana New"/>
          <w:sz w:val="30"/>
          <w:szCs w:val="30"/>
          <w:lang w:val="en-US"/>
        </w:rPr>
        <w:t>3</w:t>
      </w:r>
      <w:r w:rsidR="00A22999">
        <w:rPr>
          <w:rFonts w:ascii="Angsana New" w:hAnsi="Angsana New"/>
          <w:sz w:val="30"/>
          <w:szCs w:val="30"/>
          <w:lang w:val="en-US"/>
        </w:rPr>
        <w:t>1</w:t>
      </w:r>
      <w:r w:rsidR="004F2DF8">
        <w:rPr>
          <w:rFonts w:ascii="Angsana New" w:hAnsi="Angsana New"/>
          <w:sz w:val="30"/>
          <w:szCs w:val="30"/>
          <w:lang w:val="en-US"/>
        </w:rPr>
        <w:t xml:space="preserve"> </w:t>
      </w:r>
      <w:r w:rsidR="00D838FD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4F2DF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F2DF8">
        <w:rPr>
          <w:rFonts w:ascii="Angsana New" w:hAnsi="Angsana New"/>
          <w:sz w:val="30"/>
          <w:szCs w:val="30"/>
          <w:lang w:val="en-US"/>
        </w:rPr>
        <w:t xml:space="preserve">2566 </w:t>
      </w:r>
      <w:r w:rsidR="00A33CED" w:rsidRPr="00202C3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9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531"/>
        <w:gridCol w:w="1531"/>
        <w:gridCol w:w="1531"/>
        <w:gridCol w:w="1531"/>
      </w:tblGrid>
      <w:tr w:rsidR="00D76AD9" w:rsidRPr="00CD122E" w14:paraId="65DC956C" w14:textId="77777777" w:rsidTr="00CD122E">
        <w:tc>
          <w:tcPr>
            <w:tcW w:w="3780" w:type="dxa"/>
            <w:shd w:val="clear" w:color="auto" w:fill="auto"/>
          </w:tcPr>
          <w:p w14:paraId="16684653" w14:textId="77777777" w:rsidR="00D76AD9" w:rsidRPr="00494247" w:rsidRDefault="00D76AD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395EA256" w14:textId="77777777" w:rsidR="00D76AD9" w:rsidRPr="00494247" w:rsidRDefault="00D76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3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1531" w:type="dxa"/>
            <w:shd w:val="clear" w:color="auto" w:fill="auto"/>
          </w:tcPr>
          <w:p w14:paraId="7E86A251" w14:textId="77777777" w:rsidR="00D76AD9" w:rsidRPr="00494247" w:rsidRDefault="00D76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3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531" w:type="dxa"/>
            <w:shd w:val="clear" w:color="auto" w:fill="auto"/>
          </w:tcPr>
          <w:p w14:paraId="0E0DFEE8" w14:textId="77777777" w:rsidR="00D76AD9" w:rsidRPr="00CD122E" w:rsidRDefault="00D76AD9">
            <w:pPr>
              <w:tabs>
                <w:tab w:val="left" w:pos="1633"/>
              </w:tabs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(หน่วย: </w:t>
            </w:r>
            <w:r w:rsidRPr="00CD12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บาท</w:t>
            </w:r>
            <w:r w:rsidRPr="00CD122E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49F8B8F6" w14:textId="77777777" w:rsidR="00D76AD9" w:rsidRPr="00CD122E" w:rsidRDefault="00D76AD9">
            <w:pPr>
              <w:spacing w:line="360" w:lineRule="exact"/>
              <w:ind w:right="-2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CD12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CD122E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D12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ร้อยละ</w:t>
            </w:r>
            <w:r w:rsidRPr="00CD122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76AD9" w:rsidRPr="00CD122E" w14:paraId="39CA7077" w14:textId="77777777" w:rsidTr="00CD122E">
        <w:tc>
          <w:tcPr>
            <w:tcW w:w="3780" w:type="dxa"/>
            <w:shd w:val="clear" w:color="auto" w:fill="auto"/>
          </w:tcPr>
          <w:p w14:paraId="5A5D4B31" w14:textId="77777777" w:rsidR="00D76AD9" w:rsidRPr="00CD122E" w:rsidRDefault="00D76AD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4" w:type="dxa"/>
            <w:gridSpan w:val="4"/>
            <w:shd w:val="clear" w:color="auto" w:fill="auto"/>
          </w:tcPr>
          <w:p w14:paraId="481A7369" w14:textId="77777777" w:rsidR="00D76AD9" w:rsidRPr="00CD122E" w:rsidRDefault="00D76AD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12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AD9" w:rsidRPr="00CD122E" w14:paraId="20273216" w14:textId="77777777" w:rsidTr="00CD122E">
        <w:tc>
          <w:tcPr>
            <w:tcW w:w="3780" w:type="dxa"/>
            <w:shd w:val="clear" w:color="auto" w:fill="auto"/>
          </w:tcPr>
          <w:p w14:paraId="26495F99" w14:textId="77777777" w:rsidR="00D76AD9" w:rsidRPr="00CD122E" w:rsidRDefault="00D76AD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12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</w:tcPr>
          <w:p w14:paraId="67E5264E" w14:textId="77777777" w:rsidR="00D76AD9" w:rsidRPr="00CD122E" w:rsidRDefault="00D76AD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12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ทุนจดทะเบียน</w:t>
            </w:r>
          </w:p>
          <w:p w14:paraId="5CFB613D" w14:textId="77777777" w:rsidR="00D76AD9" w:rsidRPr="00CD122E" w:rsidRDefault="00D76AD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32CE585F" w14:textId="77777777" w:rsidR="00D76AD9" w:rsidRPr="00CD122E" w:rsidRDefault="00D76AD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12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ทุนจะทะเบียนที่ชำระแล้ว</w:t>
            </w:r>
          </w:p>
        </w:tc>
        <w:tc>
          <w:tcPr>
            <w:tcW w:w="1531" w:type="dxa"/>
            <w:shd w:val="clear" w:color="auto" w:fill="auto"/>
          </w:tcPr>
          <w:p w14:paraId="31210DFA" w14:textId="77777777" w:rsidR="00D76AD9" w:rsidRPr="00CD122E" w:rsidRDefault="00D76AD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12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เงินลงทุนตามวิธีราคาทุน</w:t>
            </w:r>
          </w:p>
        </w:tc>
        <w:tc>
          <w:tcPr>
            <w:tcW w:w="1531" w:type="dxa"/>
            <w:shd w:val="clear" w:color="auto" w:fill="auto"/>
          </w:tcPr>
          <w:p w14:paraId="5C220503" w14:textId="77777777" w:rsidR="00D76AD9" w:rsidRPr="00CD122E" w:rsidRDefault="00D76AD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12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D76AD9" w:rsidRPr="00CD122E" w14:paraId="216A3E0A" w14:textId="77777777" w:rsidTr="00CD122E">
        <w:trPr>
          <w:trHeight w:hRule="exact" w:val="144"/>
        </w:trPr>
        <w:tc>
          <w:tcPr>
            <w:tcW w:w="3780" w:type="dxa"/>
            <w:shd w:val="clear" w:color="auto" w:fill="auto"/>
          </w:tcPr>
          <w:p w14:paraId="1AB94259" w14:textId="77777777" w:rsidR="00D76AD9" w:rsidRPr="00CD122E" w:rsidRDefault="00D76AD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50330754" w14:textId="77777777" w:rsidR="00D76AD9" w:rsidRPr="00CD122E" w:rsidRDefault="00D76AD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50AD07CB" w14:textId="77777777" w:rsidR="00D76AD9" w:rsidRPr="00CD122E" w:rsidRDefault="00D76AD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1910CE44" w14:textId="77777777" w:rsidR="00D76AD9" w:rsidRPr="00CD122E" w:rsidRDefault="00D76AD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34C5C02D" w14:textId="77777777" w:rsidR="00D76AD9" w:rsidRPr="00CD122E" w:rsidRDefault="00D76AD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D76AD9" w:rsidRPr="00CD122E" w14:paraId="0AC92FED" w14:textId="77777777" w:rsidTr="00CD122E">
        <w:trPr>
          <w:trHeight w:val="203"/>
        </w:trPr>
        <w:tc>
          <w:tcPr>
            <w:tcW w:w="3780" w:type="dxa"/>
            <w:shd w:val="clear" w:color="auto" w:fill="auto"/>
          </w:tcPr>
          <w:p w14:paraId="03DAC840" w14:textId="77777777" w:rsidR="00D76AD9" w:rsidRPr="00CD122E" w:rsidRDefault="00D76AD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531" w:type="dxa"/>
            <w:shd w:val="clear" w:color="auto" w:fill="auto"/>
          </w:tcPr>
          <w:p w14:paraId="7B40DEB7" w14:textId="77777777" w:rsidR="00D76AD9" w:rsidRPr="00CD122E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1531" w:type="dxa"/>
            <w:shd w:val="clear" w:color="auto" w:fill="auto"/>
          </w:tcPr>
          <w:p w14:paraId="02AD1DC7" w14:textId="77777777" w:rsidR="00D76AD9" w:rsidRPr="00CD122E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1,250,000</w:t>
            </w:r>
          </w:p>
        </w:tc>
        <w:tc>
          <w:tcPr>
            <w:tcW w:w="1531" w:type="dxa"/>
            <w:shd w:val="clear" w:color="auto" w:fill="auto"/>
          </w:tcPr>
          <w:p w14:paraId="465C022E" w14:textId="77777777" w:rsidR="00D76AD9" w:rsidRPr="00CD122E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637,450.00</w:t>
            </w:r>
          </w:p>
        </w:tc>
        <w:tc>
          <w:tcPr>
            <w:tcW w:w="1531" w:type="dxa"/>
            <w:shd w:val="clear" w:color="auto" w:fill="auto"/>
          </w:tcPr>
          <w:p w14:paraId="52CC82F7" w14:textId="77777777" w:rsidR="00D76AD9" w:rsidRPr="00CD122E" w:rsidRDefault="00D76AD9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12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51</w:t>
            </w:r>
          </w:p>
        </w:tc>
      </w:tr>
      <w:tr w:rsidR="00D76AD9" w:rsidRPr="00CD122E" w14:paraId="74CEE7B3" w14:textId="77777777" w:rsidTr="00CD122E">
        <w:trPr>
          <w:trHeight w:val="203"/>
        </w:trPr>
        <w:tc>
          <w:tcPr>
            <w:tcW w:w="3780" w:type="dxa"/>
            <w:shd w:val="clear" w:color="auto" w:fill="auto"/>
          </w:tcPr>
          <w:p w14:paraId="634043AE" w14:textId="77777777" w:rsidR="00D76AD9" w:rsidRPr="00CD122E" w:rsidRDefault="00D76AD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122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531" w:type="dxa"/>
            <w:shd w:val="clear" w:color="auto" w:fill="auto"/>
          </w:tcPr>
          <w:p w14:paraId="337146F9" w14:textId="77777777" w:rsidR="00D76AD9" w:rsidRPr="00CD122E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1531" w:type="dxa"/>
            <w:shd w:val="clear" w:color="auto" w:fill="auto"/>
          </w:tcPr>
          <w:p w14:paraId="1BBC935A" w14:textId="77777777" w:rsidR="00D76AD9" w:rsidRPr="00CD122E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1,250,000</w:t>
            </w:r>
          </w:p>
        </w:tc>
        <w:tc>
          <w:tcPr>
            <w:tcW w:w="1531" w:type="dxa"/>
            <w:shd w:val="clear" w:color="auto" w:fill="auto"/>
          </w:tcPr>
          <w:p w14:paraId="2C6DB5D1" w14:textId="77777777" w:rsidR="00D76AD9" w:rsidRPr="00CD122E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637,450.00 </w:t>
            </w:r>
          </w:p>
        </w:tc>
        <w:tc>
          <w:tcPr>
            <w:tcW w:w="1531" w:type="dxa"/>
            <w:shd w:val="clear" w:color="auto" w:fill="auto"/>
          </w:tcPr>
          <w:p w14:paraId="07E4EFC4" w14:textId="77777777" w:rsidR="00D76AD9" w:rsidRPr="00CD122E" w:rsidRDefault="00D76AD9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12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51</w:t>
            </w:r>
          </w:p>
        </w:tc>
      </w:tr>
      <w:tr w:rsidR="00D76AD9" w:rsidRPr="00CD122E" w14:paraId="2BDBF1C7" w14:textId="77777777" w:rsidTr="00CD122E">
        <w:trPr>
          <w:trHeight w:val="181"/>
        </w:trPr>
        <w:tc>
          <w:tcPr>
            <w:tcW w:w="3780" w:type="dxa"/>
            <w:shd w:val="clear" w:color="auto" w:fill="auto"/>
          </w:tcPr>
          <w:p w14:paraId="409BB264" w14:textId="77777777" w:rsidR="00D76AD9" w:rsidRPr="00CD122E" w:rsidRDefault="00D76AD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122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531" w:type="dxa"/>
            <w:shd w:val="clear" w:color="auto" w:fill="auto"/>
          </w:tcPr>
          <w:p w14:paraId="3017839D" w14:textId="77777777" w:rsidR="00D76AD9" w:rsidRPr="00CD122E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1531" w:type="dxa"/>
            <w:shd w:val="clear" w:color="auto" w:fill="auto"/>
          </w:tcPr>
          <w:p w14:paraId="1120FD59" w14:textId="77777777" w:rsidR="00D76AD9" w:rsidRPr="00CD122E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1,250,000</w:t>
            </w:r>
          </w:p>
        </w:tc>
        <w:tc>
          <w:tcPr>
            <w:tcW w:w="1531" w:type="dxa"/>
            <w:shd w:val="clear" w:color="auto" w:fill="auto"/>
          </w:tcPr>
          <w:p w14:paraId="39A3F49B" w14:textId="77777777" w:rsidR="00D76AD9" w:rsidRPr="00CD122E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637,450.00 </w:t>
            </w:r>
          </w:p>
        </w:tc>
        <w:tc>
          <w:tcPr>
            <w:tcW w:w="1531" w:type="dxa"/>
            <w:shd w:val="clear" w:color="auto" w:fill="auto"/>
          </w:tcPr>
          <w:p w14:paraId="61EBBDC4" w14:textId="77777777" w:rsidR="00D76AD9" w:rsidRPr="00CD122E" w:rsidRDefault="00D76AD9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12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51</w:t>
            </w:r>
          </w:p>
        </w:tc>
      </w:tr>
      <w:tr w:rsidR="00D76AD9" w:rsidRPr="00CD122E" w14:paraId="233E968B" w14:textId="77777777" w:rsidTr="00CD122E">
        <w:trPr>
          <w:trHeight w:val="181"/>
        </w:trPr>
        <w:tc>
          <w:tcPr>
            <w:tcW w:w="3780" w:type="dxa"/>
            <w:shd w:val="clear" w:color="auto" w:fill="auto"/>
          </w:tcPr>
          <w:p w14:paraId="2FD73683" w14:textId="77777777" w:rsidR="00D76AD9" w:rsidRPr="00CD122E" w:rsidRDefault="00D76AD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122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ฟังก์ชั่น</w:t>
            </w:r>
            <w:r w:rsidRPr="00CD122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D122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อินดัสทรี จำกัด</w:t>
            </w:r>
          </w:p>
        </w:tc>
        <w:tc>
          <w:tcPr>
            <w:tcW w:w="1531" w:type="dxa"/>
            <w:shd w:val="clear" w:color="auto" w:fill="auto"/>
          </w:tcPr>
          <w:p w14:paraId="6E53038C" w14:textId="77777777" w:rsidR="00D76AD9" w:rsidRPr="00CD122E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160,000,000</w:t>
            </w:r>
          </w:p>
        </w:tc>
        <w:tc>
          <w:tcPr>
            <w:tcW w:w="1531" w:type="dxa"/>
            <w:shd w:val="clear" w:color="auto" w:fill="auto"/>
          </w:tcPr>
          <w:p w14:paraId="01BC0866" w14:textId="77777777" w:rsidR="00D76AD9" w:rsidRPr="00CD122E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160,000,000</w:t>
            </w:r>
          </w:p>
        </w:tc>
        <w:tc>
          <w:tcPr>
            <w:tcW w:w="1531" w:type="dxa"/>
            <w:shd w:val="clear" w:color="auto" w:fill="auto"/>
          </w:tcPr>
          <w:p w14:paraId="259AF252" w14:textId="77777777" w:rsidR="00D76AD9" w:rsidRPr="00CD122E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158,399,800.00</w:t>
            </w:r>
          </w:p>
        </w:tc>
        <w:tc>
          <w:tcPr>
            <w:tcW w:w="1531" w:type="dxa"/>
            <w:shd w:val="clear" w:color="auto" w:fill="auto"/>
          </w:tcPr>
          <w:p w14:paraId="444EEF49" w14:textId="77777777" w:rsidR="00D76AD9" w:rsidRPr="00CD122E" w:rsidRDefault="00D76AD9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</w:p>
        </w:tc>
      </w:tr>
      <w:tr w:rsidR="00D76AD9" w:rsidRPr="00816665" w14:paraId="4D36D82D" w14:textId="77777777" w:rsidTr="00CD122E">
        <w:trPr>
          <w:trHeight w:val="181"/>
        </w:trPr>
        <w:tc>
          <w:tcPr>
            <w:tcW w:w="3780" w:type="dxa"/>
            <w:shd w:val="clear" w:color="auto" w:fill="auto"/>
          </w:tcPr>
          <w:p w14:paraId="33220FDD" w14:textId="77777777" w:rsidR="00D76AD9" w:rsidRPr="00CD122E" w:rsidRDefault="00D76AD9">
            <w:pPr>
              <w:spacing w:line="240" w:lineRule="auto"/>
              <w:ind w:right="51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122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1" w:type="dxa"/>
            <w:shd w:val="clear" w:color="auto" w:fill="auto"/>
          </w:tcPr>
          <w:p w14:paraId="3CC7620F" w14:textId="77777777" w:rsidR="00D76AD9" w:rsidRPr="00CD122E" w:rsidRDefault="00D76AD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4809ABF2" w14:textId="77777777" w:rsidR="00D76AD9" w:rsidRPr="00CD122E" w:rsidRDefault="00D76AD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36163C3B" w14:textId="77777777" w:rsidR="00D76AD9" w:rsidRPr="007F326A" w:rsidRDefault="00D76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12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160,312,150.00</w:t>
            </w:r>
          </w:p>
        </w:tc>
        <w:tc>
          <w:tcPr>
            <w:tcW w:w="1531" w:type="dxa"/>
            <w:shd w:val="clear" w:color="auto" w:fill="auto"/>
          </w:tcPr>
          <w:p w14:paraId="0E116AB2" w14:textId="77777777" w:rsidR="00D76AD9" w:rsidRPr="00613804" w:rsidRDefault="00D76AD9">
            <w:pPr>
              <w:tabs>
                <w:tab w:val="decimal" w:pos="101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1B251088" w14:textId="198F049C" w:rsidR="0031682F" w:rsidRPr="00D3250E" w:rsidRDefault="0031682F" w:rsidP="00FA5D72">
      <w:pPr>
        <w:spacing w:before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6752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6752D">
        <w:rPr>
          <w:rFonts w:ascii="Angsana New" w:hAnsi="Angsana New"/>
          <w:sz w:val="30"/>
          <w:szCs w:val="30"/>
        </w:rPr>
        <w:t>28</w:t>
      </w:r>
      <w:r w:rsidRPr="0086752D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86752D">
        <w:rPr>
          <w:rFonts w:ascii="Angsana New" w:hAnsi="Angsana New"/>
          <w:sz w:val="30"/>
          <w:szCs w:val="30"/>
        </w:rPr>
        <w:t>2566</w:t>
      </w:r>
      <w:r w:rsidRPr="0086752D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Pr="00D76AD9">
        <w:rPr>
          <w:rFonts w:ascii="Angsana New" w:hAnsi="Angsana New"/>
          <w:sz w:val="30"/>
          <w:szCs w:val="30"/>
        </w:rPr>
        <w:t>3/2566</w:t>
      </w:r>
      <w:r w:rsidR="00BD13A8" w:rsidRPr="00D76AD9">
        <w:rPr>
          <w:rFonts w:ascii="Angsana New" w:hAnsi="Angsana New"/>
          <w:sz w:val="30"/>
          <w:szCs w:val="30"/>
        </w:rPr>
        <w:t xml:space="preserve"> </w:t>
      </w:r>
      <w:r w:rsidR="00BD13A8" w:rsidRPr="00D76AD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D13A8" w:rsidRPr="00D76AD9">
        <w:rPr>
          <w:rFonts w:asciiTheme="majorBidi" w:eastAsia="Arial Unicode MS" w:hAnsiTheme="majorBidi" w:cstheme="majorBidi"/>
          <w:sz w:val="30"/>
          <w:szCs w:val="30"/>
          <w:cs/>
        </w:rPr>
        <w:t xml:space="preserve">วันที่ </w:t>
      </w:r>
      <w:r w:rsidR="00BD13A8" w:rsidRPr="00D76AD9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12 </w:t>
      </w:r>
      <w:r w:rsidR="00BD13A8" w:rsidRPr="00D76AD9">
        <w:rPr>
          <w:rFonts w:asciiTheme="majorBidi" w:eastAsia="Arial Unicode MS" w:hAnsiTheme="majorBidi" w:cstheme="majorBidi" w:hint="cs"/>
          <w:sz w:val="30"/>
          <w:szCs w:val="30"/>
          <w:cs/>
          <w:lang w:val="en-US"/>
        </w:rPr>
        <w:t>ตุลาคม</w:t>
      </w:r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BD13A8" w:rsidRPr="00D76AD9">
        <w:rPr>
          <w:rFonts w:asciiTheme="majorBidi" w:eastAsia="Arial Unicode MS" w:hAnsiTheme="majorBidi" w:cstheme="majorBidi" w:hint="cs"/>
          <w:sz w:val="30"/>
          <w:szCs w:val="30"/>
        </w:rPr>
        <w:t>2566</w:t>
      </w:r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BD13A8" w:rsidRPr="00D76AD9">
        <w:rPr>
          <w:rFonts w:asciiTheme="majorBidi" w:eastAsia="Arial Unicode MS" w:hAnsiTheme="majorBidi" w:cstheme="majorBidi"/>
          <w:sz w:val="30"/>
          <w:szCs w:val="30"/>
          <w:cs/>
        </w:rPr>
        <w:t>ที่ประชุม</w:t>
      </w:r>
      <w:proofErr w:type="spellStart"/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>คณะกรรมการบริษัท</w:t>
      </w:r>
      <w:proofErr w:type="spellEnd"/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proofErr w:type="spellStart"/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>ครั้งที่</w:t>
      </w:r>
      <w:proofErr w:type="spellEnd"/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660806" w:rsidRPr="00D76AD9">
        <w:rPr>
          <w:rFonts w:asciiTheme="majorBidi" w:eastAsia="Arial Unicode MS" w:hAnsiTheme="majorBidi" w:cstheme="majorBidi"/>
          <w:sz w:val="30"/>
          <w:szCs w:val="30"/>
        </w:rPr>
        <w:t>5</w:t>
      </w:r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 xml:space="preserve">/2566 </w:t>
      </w:r>
      <w:r w:rsidRPr="00D76AD9">
        <w:rPr>
          <w:rFonts w:ascii="Angsana New" w:hAnsi="Angsana New"/>
          <w:sz w:val="30"/>
          <w:szCs w:val="30"/>
          <w:cs/>
        </w:rPr>
        <w:t xml:space="preserve"> ของบริษัทฯ</w:t>
      </w:r>
      <w:r w:rsidRPr="0086752D">
        <w:rPr>
          <w:rFonts w:ascii="Angsana New" w:hAnsi="Angsana New"/>
          <w:sz w:val="30"/>
          <w:szCs w:val="30"/>
          <w:cs/>
        </w:rPr>
        <w:t xml:space="preserve"> มีมติอนุมัติให้จัดตั้งบริษัทแห่งใหม่ในประเทศไทย จำนวน </w:t>
      </w:r>
      <w:r w:rsidR="0086752D">
        <w:rPr>
          <w:rFonts w:ascii="Angsana New" w:hAnsi="Angsana New"/>
          <w:sz w:val="30"/>
          <w:szCs w:val="30"/>
        </w:rPr>
        <w:t>4</w:t>
      </w:r>
      <w:r w:rsidRPr="0086752D">
        <w:rPr>
          <w:rFonts w:ascii="Angsana New" w:hAnsi="Angsana New"/>
          <w:sz w:val="30"/>
          <w:szCs w:val="30"/>
          <w:cs/>
        </w:rPr>
        <w:t xml:space="preserve"> บริษัท ดังนี้</w:t>
      </w:r>
    </w:p>
    <w:p w14:paraId="77F801A7" w14:textId="3E265EAE" w:rsidR="0031682F" w:rsidRDefault="0031682F" w:rsidP="00BA0133">
      <w:pPr>
        <w:pStyle w:val="ListParagraph"/>
        <w:numPr>
          <w:ilvl w:val="0"/>
          <w:numId w:val="20"/>
        </w:numPr>
        <w:spacing w:after="240"/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D3250E">
        <w:rPr>
          <w:rFonts w:ascii="Angsana New" w:hAnsi="Angsana New"/>
          <w:sz w:val="30"/>
          <w:szCs w:val="30"/>
          <w:cs/>
        </w:rPr>
        <w:t xml:space="preserve">บริษัท ฟังก์ชั่น ลิวเด็น เทคโนโลยี จำกัด เพื่อผลิต ประกอบ และจัดจำหน่ายไส้กรองระบบกรองน้ำ โดยได้จดทะเบียนจัดตั้งบริษัทกับกระทรวงพาณิชย์เมื่อวันที่ </w:t>
      </w:r>
      <w:r w:rsidRPr="00D3250E">
        <w:rPr>
          <w:rFonts w:ascii="Angsana New" w:hAnsi="Angsana New"/>
          <w:sz w:val="30"/>
          <w:szCs w:val="30"/>
        </w:rPr>
        <w:t>11</w:t>
      </w:r>
      <w:r w:rsidRPr="00D3250E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3250E">
        <w:rPr>
          <w:rFonts w:ascii="Angsana New" w:hAnsi="Angsana New"/>
          <w:sz w:val="30"/>
          <w:szCs w:val="30"/>
        </w:rPr>
        <w:t>2566</w:t>
      </w:r>
    </w:p>
    <w:p w14:paraId="0064521E" w14:textId="4604D718" w:rsidR="0031682F" w:rsidRDefault="0031682F" w:rsidP="00FA5D72">
      <w:pPr>
        <w:pStyle w:val="ListParagraph"/>
        <w:numPr>
          <w:ilvl w:val="0"/>
          <w:numId w:val="20"/>
        </w:numPr>
        <w:spacing w:before="240" w:after="240"/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D3250E">
        <w:rPr>
          <w:rFonts w:ascii="Angsana New" w:hAnsi="Angsana New"/>
          <w:sz w:val="30"/>
          <w:szCs w:val="30"/>
          <w:cs/>
        </w:rPr>
        <w:t>บริษัท ฟังก์ชั่น รุ่นหยาง อิเล็กทรอนิกส์ จำกัด เพื่อผลิตและประกอบหม้อแปลง (</w:t>
      </w:r>
      <w:r w:rsidRPr="00D3250E">
        <w:rPr>
          <w:rFonts w:ascii="Angsana New" w:hAnsi="Angsana New"/>
          <w:sz w:val="30"/>
          <w:szCs w:val="30"/>
        </w:rPr>
        <w:t xml:space="preserve">Transformer) </w:t>
      </w:r>
      <w:r w:rsidRPr="00D3250E">
        <w:rPr>
          <w:rFonts w:ascii="Angsana New" w:hAnsi="Angsana New"/>
          <w:sz w:val="30"/>
          <w:szCs w:val="30"/>
          <w:cs/>
        </w:rPr>
        <w:t xml:space="preserve">สำหรับระบบกรองน้ำและจัดจำหน่าย โดยได้จดทะเบียนจัดตั้งบริษัทกับกระทรวงพาณิชย์เมื่อวันที่ </w:t>
      </w:r>
      <w:r w:rsidRPr="00D3250E">
        <w:rPr>
          <w:rFonts w:ascii="Angsana New" w:hAnsi="Angsana New"/>
          <w:sz w:val="30"/>
          <w:szCs w:val="30"/>
        </w:rPr>
        <w:t>11</w:t>
      </w:r>
      <w:r w:rsidRPr="00D3250E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3250E">
        <w:rPr>
          <w:rFonts w:ascii="Angsana New" w:hAnsi="Angsana New"/>
          <w:sz w:val="30"/>
          <w:szCs w:val="30"/>
        </w:rPr>
        <w:t>2566</w:t>
      </w:r>
      <w:r w:rsidR="00925C48" w:rsidRPr="00D3250E">
        <w:rPr>
          <w:rFonts w:ascii="Angsana New" w:hAnsi="Angsana New"/>
          <w:sz w:val="30"/>
          <w:szCs w:val="30"/>
        </w:rPr>
        <w:t xml:space="preserve"> </w:t>
      </w:r>
    </w:p>
    <w:p w14:paraId="7D36CC05" w14:textId="77777777" w:rsidR="00CD122E" w:rsidRDefault="00CD122E" w:rsidP="00CD122E">
      <w:pPr>
        <w:spacing w:before="240" w:after="240"/>
        <w:jc w:val="thaiDistribute"/>
        <w:rPr>
          <w:rFonts w:ascii="Angsana New" w:hAnsi="Angsana New"/>
          <w:sz w:val="30"/>
          <w:szCs w:val="30"/>
        </w:rPr>
      </w:pPr>
    </w:p>
    <w:p w14:paraId="22EFD4AC" w14:textId="77777777" w:rsidR="00CD122E" w:rsidRDefault="00CD122E" w:rsidP="00CD122E">
      <w:pPr>
        <w:spacing w:before="240" w:after="240"/>
        <w:jc w:val="thaiDistribute"/>
        <w:rPr>
          <w:rFonts w:ascii="Angsana New" w:hAnsi="Angsana New"/>
          <w:sz w:val="30"/>
          <w:szCs w:val="30"/>
        </w:rPr>
      </w:pPr>
    </w:p>
    <w:p w14:paraId="5A461D44" w14:textId="77777777" w:rsidR="00CD122E" w:rsidRPr="00CD122E" w:rsidRDefault="00CD122E" w:rsidP="00494376">
      <w:pPr>
        <w:spacing w:before="240" w:after="240" w:line="240" w:lineRule="exact"/>
        <w:jc w:val="thaiDistribute"/>
        <w:rPr>
          <w:rFonts w:ascii="Angsana New" w:hAnsi="Angsana New"/>
          <w:sz w:val="30"/>
          <w:szCs w:val="30"/>
        </w:rPr>
      </w:pPr>
    </w:p>
    <w:p w14:paraId="09BE6296" w14:textId="24D39B7D" w:rsidR="00F95B64" w:rsidRDefault="0031682F" w:rsidP="00FA4287">
      <w:pPr>
        <w:pStyle w:val="ListParagraph"/>
        <w:numPr>
          <w:ilvl w:val="0"/>
          <w:numId w:val="20"/>
        </w:numPr>
        <w:spacing w:after="240"/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D3250E">
        <w:rPr>
          <w:rFonts w:ascii="Angsana New" w:hAnsi="Angsana New"/>
          <w:sz w:val="30"/>
          <w:szCs w:val="30"/>
          <w:cs/>
        </w:rPr>
        <w:t xml:space="preserve">บริษัท ฟังก์ชั่น นิงโบ เอซบูม มอเตอร์ จำกัด เพื่อผลิตและประกอบอุปกรณ์ </w:t>
      </w:r>
      <w:r w:rsidRPr="00D3250E">
        <w:rPr>
          <w:rFonts w:ascii="Angsana New" w:hAnsi="Angsana New"/>
          <w:sz w:val="30"/>
          <w:szCs w:val="30"/>
        </w:rPr>
        <w:t xml:space="preserve">Booster pump </w:t>
      </w:r>
      <w:r w:rsidRPr="00D3250E">
        <w:rPr>
          <w:rFonts w:ascii="Angsana New" w:hAnsi="Angsana New"/>
          <w:sz w:val="30"/>
          <w:szCs w:val="30"/>
          <w:cs/>
        </w:rPr>
        <w:t xml:space="preserve">สำหรับระบบกรองน้ำและจัดหน่าย โดยได้จดทะเบียนจัดตั้งบริษัทกับกระทรวงพาณิชย์เมื่อวันที่ </w:t>
      </w:r>
      <w:r w:rsidRPr="00D3250E">
        <w:rPr>
          <w:rFonts w:ascii="Angsana New" w:hAnsi="Angsana New"/>
          <w:sz w:val="30"/>
          <w:szCs w:val="30"/>
        </w:rPr>
        <w:t>18</w:t>
      </w:r>
      <w:r w:rsidRPr="00D3250E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3250E">
        <w:rPr>
          <w:rFonts w:ascii="Angsana New" w:hAnsi="Angsana New"/>
          <w:sz w:val="30"/>
          <w:szCs w:val="30"/>
        </w:rPr>
        <w:t>2566</w:t>
      </w:r>
      <w:bookmarkEnd w:id="8"/>
    </w:p>
    <w:p w14:paraId="0057D9E8" w14:textId="6500CBD2" w:rsidR="00DF5AAA" w:rsidRDefault="00BD13A8" w:rsidP="003A245A">
      <w:pPr>
        <w:pStyle w:val="ListParagraph"/>
        <w:numPr>
          <w:ilvl w:val="0"/>
          <w:numId w:val="20"/>
        </w:numPr>
        <w:spacing w:after="120"/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BD13A8">
        <w:rPr>
          <w:rFonts w:ascii="Angsana New" w:hAnsi="Angsana New"/>
          <w:sz w:val="30"/>
          <w:szCs w:val="30"/>
          <w:cs/>
        </w:rPr>
        <w:t>บริษัท ฟังก์ชั่น อินดัสทรี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13A8">
        <w:rPr>
          <w:rFonts w:ascii="Angsana New" w:hAnsi="Angsana New"/>
          <w:sz w:val="30"/>
          <w:szCs w:val="30"/>
          <w:cs/>
        </w:rPr>
        <w:t>เพื่อดำเนินการซื้อที่ดินและลงทุนก่อสร้างโรงงานผลิตสินค้าของบริษัท การนำพื้นที่เหลือใช้งานไปประกอบการธุรกิจให้เช่าโรงงานในอนาคต และการจัดพื้นที่เขตปลอดอากร (</w:t>
      </w:r>
      <w:r w:rsidRPr="00BD13A8">
        <w:rPr>
          <w:rFonts w:ascii="Angsana New" w:hAnsi="Angsana New"/>
          <w:sz w:val="30"/>
          <w:szCs w:val="30"/>
        </w:rPr>
        <w:t>FREE ZONE)</w:t>
      </w:r>
      <w:r w:rsidR="0086752D">
        <w:rPr>
          <w:rFonts w:ascii="Angsana New" w:hAnsi="Angsana New" w:hint="cs"/>
          <w:sz w:val="30"/>
          <w:szCs w:val="30"/>
          <w:cs/>
        </w:rPr>
        <w:t xml:space="preserve"> </w:t>
      </w:r>
      <w:r w:rsidR="0086752D" w:rsidRPr="0086752D">
        <w:rPr>
          <w:rFonts w:ascii="Angsana New" w:hAnsi="Angsana New"/>
          <w:sz w:val="30"/>
          <w:szCs w:val="30"/>
          <w:cs/>
        </w:rPr>
        <w:t xml:space="preserve">โดยได้จดทะเบียนจัดตั้งบริษัทกับกระทรวงพาณิชย์เมื่อวันที่ </w:t>
      </w:r>
      <w:r w:rsidR="0086752D">
        <w:rPr>
          <w:rFonts w:ascii="Angsana New" w:hAnsi="Angsana New"/>
          <w:sz w:val="30"/>
          <w:szCs w:val="30"/>
        </w:rPr>
        <w:t>30</w:t>
      </w:r>
      <w:r w:rsidR="0086752D" w:rsidRPr="0086752D">
        <w:rPr>
          <w:rFonts w:ascii="Angsana New" w:hAnsi="Angsana New"/>
          <w:sz w:val="30"/>
          <w:szCs w:val="30"/>
          <w:cs/>
        </w:rPr>
        <w:t xml:space="preserve"> ตุลาคม </w:t>
      </w:r>
      <w:r w:rsidR="0086752D">
        <w:rPr>
          <w:rFonts w:ascii="Angsana New" w:hAnsi="Angsana New"/>
          <w:sz w:val="30"/>
          <w:szCs w:val="30"/>
        </w:rPr>
        <w:t>2566</w:t>
      </w:r>
      <w:r w:rsidR="0086752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E38B355" w14:textId="77777777" w:rsidR="00CD122E" w:rsidRDefault="00CD122E" w:rsidP="00CD122E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4AC032D" w14:textId="70215347" w:rsidR="00775A9B" w:rsidRPr="00A42FE3" w:rsidRDefault="00DC0546" w:rsidP="00CD122E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42FE3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CC7DC9E" w14:textId="3114AC34" w:rsidR="00FA4287" w:rsidRPr="00FA4287" w:rsidRDefault="00FA4287" w:rsidP="003A245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4287">
        <w:rPr>
          <w:rFonts w:ascii="Angsana New" w:hAnsi="Angsana New"/>
          <w:sz w:val="30"/>
          <w:szCs w:val="30"/>
          <w:cs/>
        </w:rPr>
        <w:t>ณ วันที่</w:t>
      </w:r>
      <w:r w:rsidR="00DF5AAA">
        <w:rPr>
          <w:rFonts w:ascii="Angsana New" w:hAnsi="Angsana New" w:hint="cs"/>
          <w:sz w:val="30"/>
          <w:szCs w:val="30"/>
          <w:cs/>
        </w:rPr>
        <w:t xml:space="preserve"> </w:t>
      </w:r>
      <w:r w:rsidRPr="00FA4287">
        <w:rPr>
          <w:rFonts w:ascii="Angsana New" w:hAnsi="Angsana New"/>
          <w:sz w:val="30"/>
          <w:szCs w:val="30"/>
        </w:rPr>
        <w:t>31</w:t>
      </w:r>
      <w:r w:rsidRPr="00FA428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A4287">
        <w:rPr>
          <w:rFonts w:ascii="Angsana New" w:hAnsi="Angsana New"/>
          <w:sz w:val="30"/>
          <w:szCs w:val="30"/>
        </w:rPr>
        <w:t>256</w:t>
      </w:r>
      <w:r w:rsidR="00DF5AAA">
        <w:rPr>
          <w:rFonts w:ascii="Angsana New" w:hAnsi="Angsana New"/>
          <w:sz w:val="30"/>
          <w:szCs w:val="30"/>
        </w:rPr>
        <w:t>6</w:t>
      </w:r>
      <w:r w:rsidR="00DF5AAA">
        <w:rPr>
          <w:rFonts w:ascii="Angsana New" w:hAnsi="Angsana New" w:hint="cs"/>
          <w:sz w:val="30"/>
          <w:szCs w:val="30"/>
          <w:cs/>
        </w:rPr>
        <w:t xml:space="preserve"> </w:t>
      </w:r>
      <w:r w:rsidR="00350E4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A4287">
        <w:rPr>
          <w:rFonts w:ascii="Angsana New" w:hAnsi="Angsana New"/>
          <w:sz w:val="30"/>
          <w:szCs w:val="30"/>
          <w:cs/>
        </w:rPr>
        <w:t xml:space="preserve"> มีรายการเปลี่ยนแปลง</w:t>
      </w:r>
      <w:r w:rsidRPr="00FA428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FA4287">
        <w:rPr>
          <w:rFonts w:ascii="Angsana New" w:hAnsi="Angsana New"/>
          <w:sz w:val="30"/>
          <w:szCs w:val="30"/>
        </w:rPr>
        <w:t xml:space="preserve"> </w:t>
      </w:r>
      <w:r w:rsidRPr="00FA4287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3600"/>
        <w:gridCol w:w="1728"/>
        <w:gridCol w:w="1728"/>
        <w:gridCol w:w="1728"/>
      </w:tblGrid>
      <w:tr w:rsidR="004E50F5" w:rsidRPr="005A32AD" w14:paraId="21C5EE0A" w14:textId="77777777" w:rsidTr="00CD122E">
        <w:trPr>
          <w:trHeight w:val="288"/>
          <w:tblHeader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BC99" w14:textId="77777777" w:rsidR="004E50F5" w:rsidRPr="004E50F5" w:rsidRDefault="004E50F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9" w:name="_Hlk158885688"/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69458" w14:textId="77777777" w:rsidR="004E50F5" w:rsidRPr="004E50F5" w:rsidRDefault="004E50F5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5DF32" w14:textId="77777777" w:rsidR="004E50F5" w:rsidRPr="004E50F5" w:rsidRDefault="004E50F5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031DF" w14:textId="77777777" w:rsidR="004E50F5" w:rsidRPr="004E50F5" w:rsidRDefault="004E50F5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</w:rPr>
              <w:t>(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E5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E50F5" w:rsidRPr="005A32AD" w14:paraId="6B8AD6EF" w14:textId="77777777" w:rsidTr="00CD122E">
        <w:trPr>
          <w:trHeight w:val="288"/>
          <w:tblHeader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B00E0" w14:textId="77777777" w:rsidR="004E50F5" w:rsidRPr="004E50F5" w:rsidRDefault="004E50F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281D1" w14:textId="22B7D71B" w:rsidR="004E50F5" w:rsidRPr="004E50F5" w:rsidRDefault="004E50F5" w:rsidP="004323D6">
            <w:pPr>
              <w:spacing w:before="20" w:after="2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E50F5" w:rsidRPr="005A32AD" w14:paraId="5FE1CF8D" w14:textId="77777777" w:rsidTr="00CD122E">
        <w:trPr>
          <w:trHeight w:val="288"/>
          <w:tblHeader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5754C" w14:textId="77777777" w:rsidR="004E50F5" w:rsidRPr="004E50F5" w:rsidRDefault="004E50F5" w:rsidP="00024A70">
            <w:pPr>
              <w:spacing w:before="20" w:after="2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4A93F" w14:textId="22310B28" w:rsidR="004E50F5" w:rsidRPr="004E50F5" w:rsidRDefault="004E50F5" w:rsidP="009849BE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272F9" w14:textId="1D1B0A50" w:rsidR="004E50F5" w:rsidRPr="004E50F5" w:rsidRDefault="004E50F5" w:rsidP="009849BE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อาคารสำนักงาน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52324" w14:textId="0C93466F" w:rsidR="004E50F5" w:rsidRPr="004E50F5" w:rsidRDefault="004E50F5" w:rsidP="009849BE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4E50F5" w:rsidRPr="005A32AD" w14:paraId="43DC1135" w14:textId="77777777" w:rsidTr="00CD122E">
        <w:trPr>
          <w:trHeight w:val="288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44C42" w14:textId="77777777" w:rsidR="004E50F5" w:rsidRPr="004E50F5" w:rsidRDefault="004E50F5" w:rsidP="0070572C">
            <w:pPr>
              <w:spacing w:before="20" w:after="2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99F50" w14:textId="77777777" w:rsidR="004E50F5" w:rsidRPr="004E50F5" w:rsidRDefault="004E50F5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18A2A" w14:textId="77777777" w:rsidR="004E50F5" w:rsidRPr="004E50F5" w:rsidRDefault="004E50F5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E5FC0" w14:textId="77777777" w:rsidR="004E50F5" w:rsidRPr="004E50F5" w:rsidRDefault="004E50F5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50F5" w:rsidRPr="005A32AD" w14:paraId="7B03EAAA" w14:textId="77777777" w:rsidTr="00CD122E">
        <w:trPr>
          <w:trHeight w:val="288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CEA87" w14:textId="0C5F6C99" w:rsidR="004E50F5" w:rsidRPr="004E50F5" w:rsidRDefault="004E50F5" w:rsidP="0070572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94A3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294A3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50F5">
              <w:rPr>
                <w:rFonts w:ascii="Angsana New" w:hAnsi="Angsana New"/>
                <w:sz w:val="30"/>
                <w:szCs w:val="30"/>
              </w:rPr>
              <w:t>256</w:t>
            </w:r>
            <w:r w:rsidR="00294A3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B952C" w14:textId="1415BCA9" w:rsidR="004E50F5" w:rsidRPr="004E50F5" w:rsidRDefault="004E50F5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6936C" w14:textId="340F2C0B" w:rsidR="004E50F5" w:rsidRPr="004E50F5" w:rsidRDefault="004E50F5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2794A" w14:textId="7CE19BB9" w:rsidR="004E50F5" w:rsidRPr="004E50F5" w:rsidRDefault="004E50F5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E50F5" w:rsidRPr="005A32AD" w14:paraId="05D7BD45" w14:textId="77777777" w:rsidTr="00CD122E">
        <w:trPr>
          <w:trHeight w:val="288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55733" w14:textId="64D3A9C0" w:rsidR="004E50F5" w:rsidRPr="004E50F5" w:rsidRDefault="0016084F" w:rsidP="0070572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  <w:r w:rsidR="004E50F5" w:rsidRPr="004E50F5">
              <w:rPr>
                <w:rFonts w:ascii="Angsana New" w:hAnsi="Angsana New"/>
                <w:sz w:val="30"/>
                <w:szCs w:val="30"/>
                <w:cs/>
              </w:rPr>
              <w:t>จากที่ดิน 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430C0" w14:textId="3A8F74BB" w:rsidR="004E50F5" w:rsidRPr="006D3617" w:rsidRDefault="006D361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3,700,000.00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F168F" w14:textId="5E11BF0F" w:rsidR="004E50F5" w:rsidRPr="004E50F5" w:rsidRDefault="007460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7,178,487.62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13980" w14:textId="5287260C" w:rsidR="004E50F5" w:rsidRPr="004E50F5" w:rsidRDefault="007460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10,878,487.62</w:t>
            </w:r>
          </w:p>
        </w:tc>
      </w:tr>
      <w:tr w:rsidR="004E50F5" w:rsidRPr="005A32AD" w14:paraId="5294CB30" w14:textId="77777777" w:rsidTr="00CD122E">
        <w:trPr>
          <w:trHeight w:val="288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4A468" w14:textId="77777777" w:rsidR="004E50F5" w:rsidRPr="004E50F5" w:rsidRDefault="004E50F5" w:rsidP="0070572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50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50F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2A3AF" w14:textId="12E8E891" w:rsidR="004E50F5" w:rsidRPr="004E50F5" w:rsidRDefault="00B10E18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3,700,000.00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E2F85" w14:textId="74D483BD" w:rsidR="004E50F5" w:rsidRPr="004E50F5" w:rsidRDefault="007460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7,178,487.62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1A49C" w14:textId="6297B0CE" w:rsidR="004E50F5" w:rsidRPr="004E50F5" w:rsidRDefault="007460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10,878,487.62</w:t>
            </w:r>
          </w:p>
        </w:tc>
      </w:tr>
      <w:tr w:rsidR="006C5C4A" w:rsidRPr="005A32AD" w14:paraId="55FE6050" w14:textId="77777777" w:rsidTr="00CD122E">
        <w:trPr>
          <w:trHeight w:val="288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26FE0" w14:textId="092D0CE3" w:rsidR="006C5C4A" w:rsidRPr="004E50F5" w:rsidRDefault="006C5C4A" w:rsidP="006C5C4A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A9CDE" w14:textId="77777777" w:rsidR="006C5C4A" w:rsidRPr="004E50F5" w:rsidRDefault="006C5C4A" w:rsidP="006C5C4A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0EF34" w14:textId="77777777" w:rsidR="006C5C4A" w:rsidRPr="004E50F5" w:rsidRDefault="006C5C4A" w:rsidP="006C5C4A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56FCA" w14:textId="77777777" w:rsidR="006C5C4A" w:rsidRPr="004E50F5" w:rsidRDefault="006C5C4A" w:rsidP="006C5C4A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C4A" w:rsidRPr="005A32AD" w14:paraId="686E911F" w14:textId="77777777" w:rsidTr="00CD122E">
        <w:trPr>
          <w:trHeight w:val="288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8188D" w14:textId="22D8B4E0" w:rsidR="006C5C4A" w:rsidRPr="004E50F5" w:rsidRDefault="00400ABC" w:rsidP="006C5C4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50F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AFEAF" w14:textId="45715F89" w:rsidR="006C5C4A" w:rsidRPr="004E50F5" w:rsidRDefault="006C5C4A" w:rsidP="006C5C4A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94795" w14:textId="04CB469B" w:rsidR="006C5C4A" w:rsidRPr="004E50F5" w:rsidRDefault="006C5C4A" w:rsidP="006C5C4A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BE7F6" w14:textId="5DD8F23D" w:rsidR="006C5C4A" w:rsidRPr="004E50F5" w:rsidRDefault="006C5C4A" w:rsidP="006C5C4A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5C4A" w:rsidRPr="005A32AD" w14:paraId="7816438C" w14:textId="77777777" w:rsidTr="00CD122E">
        <w:trPr>
          <w:trHeight w:val="288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F5038" w14:textId="0E05EEA6" w:rsidR="006C5C4A" w:rsidRPr="004E50F5" w:rsidRDefault="0016084F" w:rsidP="006C5C4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  <w:r w:rsidR="006C5C4A" w:rsidRPr="004E50F5">
              <w:rPr>
                <w:rFonts w:ascii="Angsana New" w:hAnsi="Angsana New"/>
                <w:sz w:val="30"/>
                <w:szCs w:val="30"/>
                <w:cs/>
              </w:rPr>
              <w:t>จากที่ดิน 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F92BE" w14:textId="0C2ECF68" w:rsidR="006C5C4A" w:rsidRPr="004E50F5" w:rsidRDefault="006C5C4A" w:rsidP="006C5C4A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D42B7" w14:textId="2D0C81FE" w:rsidR="006C5C4A" w:rsidRPr="004E50F5" w:rsidRDefault="006C5C4A" w:rsidP="006C5C4A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5,944,703.47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2917" w14:textId="48772B13" w:rsidR="006C5C4A" w:rsidRPr="004E50F5" w:rsidRDefault="006C5C4A" w:rsidP="006C5C4A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5,944,703.47</w:t>
            </w:r>
          </w:p>
        </w:tc>
      </w:tr>
      <w:tr w:rsidR="006C5C4A" w:rsidRPr="005A32AD" w14:paraId="2A1B3EFF" w14:textId="77777777" w:rsidTr="00CD122E">
        <w:trPr>
          <w:trHeight w:val="288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23A69" w14:textId="77777777" w:rsidR="006C5C4A" w:rsidRPr="004E50F5" w:rsidRDefault="006C5C4A" w:rsidP="006C5C4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97819" w14:textId="7AD77C41" w:rsidR="006C5C4A" w:rsidRPr="004E50F5" w:rsidRDefault="006C5C4A" w:rsidP="006C5C4A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12981" w14:textId="4D894AEB" w:rsidR="006C5C4A" w:rsidRPr="004E50F5" w:rsidRDefault="006C5C4A" w:rsidP="006C5C4A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270,237.00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20C36" w14:textId="1EBC568A" w:rsidR="006C5C4A" w:rsidRPr="004E50F5" w:rsidRDefault="006C5C4A" w:rsidP="006C5C4A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270,237.00</w:t>
            </w:r>
          </w:p>
        </w:tc>
      </w:tr>
      <w:tr w:rsidR="006C5C4A" w:rsidRPr="005A32AD" w14:paraId="1E8F05EA" w14:textId="77777777" w:rsidTr="00CD122E">
        <w:trPr>
          <w:trHeight w:val="288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850C9" w14:textId="77777777" w:rsidR="006C5C4A" w:rsidRPr="004E50F5" w:rsidRDefault="006C5C4A" w:rsidP="006C5C4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50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50F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07979" w14:textId="37C6C1A6" w:rsidR="006C5C4A" w:rsidRPr="004E50F5" w:rsidRDefault="006C5C4A" w:rsidP="006C5C4A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0DD04" w14:textId="1F6F48DA" w:rsidR="006C5C4A" w:rsidRPr="004E50F5" w:rsidRDefault="006C5C4A" w:rsidP="006C5C4A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6,214,940.47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BB5ED" w14:textId="44667A0E" w:rsidR="006C5C4A" w:rsidRPr="004E50F5" w:rsidRDefault="006C5C4A" w:rsidP="006C5C4A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6,214,940.47</w:t>
            </w:r>
          </w:p>
        </w:tc>
      </w:tr>
      <w:tr w:rsidR="006C5C4A" w:rsidRPr="005A32AD" w14:paraId="6FDA4F19" w14:textId="77777777" w:rsidTr="00CD122E">
        <w:trPr>
          <w:trHeight w:val="288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29A0D" w14:textId="77777777" w:rsidR="006C5C4A" w:rsidRPr="004E50F5" w:rsidRDefault="006C5C4A" w:rsidP="006C5C4A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EE93B" w14:textId="77777777" w:rsidR="006C5C4A" w:rsidRPr="004E50F5" w:rsidRDefault="006C5C4A" w:rsidP="006C5C4A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65825" w14:textId="77777777" w:rsidR="006C5C4A" w:rsidRPr="004E50F5" w:rsidRDefault="006C5C4A" w:rsidP="006C5C4A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069DF" w14:textId="77777777" w:rsidR="006C5C4A" w:rsidRPr="004E50F5" w:rsidRDefault="006C5C4A" w:rsidP="006C5C4A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C4A" w:rsidRPr="005A32AD" w14:paraId="7A7D8463" w14:textId="77777777" w:rsidTr="00CD122E">
        <w:trPr>
          <w:trHeight w:val="288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9700A" w14:textId="77777777" w:rsidR="006C5C4A" w:rsidRPr="004E50F5" w:rsidRDefault="006C5C4A" w:rsidP="006C5C4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50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50F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6FB53" w14:textId="1B510523" w:rsidR="006C5C4A" w:rsidRPr="004E50F5" w:rsidRDefault="006C5C4A" w:rsidP="006C5C4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3,700,000.00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469DB" w14:textId="297DA9B1" w:rsidR="006C5C4A" w:rsidRPr="004E50F5" w:rsidRDefault="006C5C4A" w:rsidP="006C5C4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963,547.15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DD411" w14:textId="66199CBB" w:rsidR="006C5C4A" w:rsidRPr="004E50F5" w:rsidRDefault="006C5C4A" w:rsidP="006C5C4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4,663,547.15</w:t>
            </w:r>
          </w:p>
        </w:tc>
      </w:tr>
    </w:tbl>
    <w:bookmarkEnd w:id="9"/>
    <w:p w14:paraId="0036AEE9" w14:textId="423CC212" w:rsidR="00D03266" w:rsidRPr="004D2F6B" w:rsidRDefault="00D03266" w:rsidP="00057E3F">
      <w:pPr>
        <w:spacing w:before="240"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51FD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51FD6">
        <w:rPr>
          <w:rFonts w:ascii="Angsana New" w:hAnsi="Angsana New"/>
          <w:sz w:val="30"/>
          <w:szCs w:val="30"/>
        </w:rPr>
        <w:t>3</w:t>
      </w:r>
      <w:r w:rsidR="006D0D5B" w:rsidRPr="00351FD6">
        <w:rPr>
          <w:rFonts w:ascii="Angsana New" w:hAnsi="Angsana New"/>
          <w:sz w:val="30"/>
          <w:szCs w:val="30"/>
        </w:rPr>
        <w:t>1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="006D0D5B" w:rsidRPr="00351FD6">
        <w:rPr>
          <w:rFonts w:ascii="Angsana New" w:hAnsi="Angsana New" w:hint="cs"/>
          <w:sz w:val="30"/>
          <w:szCs w:val="30"/>
          <w:cs/>
        </w:rPr>
        <w:t>ธันวาคม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Pr="00351FD6">
        <w:rPr>
          <w:rFonts w:ascii="Angsana New" w:hAnsi="Angsana New"/>
          <w:sz w:val="30"/>
          <w:szCs w:val="30"/>
        </w:rPr>
        <w:t>2566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Pr="004D2F6B">
        <w:rPr>
          <w:rFonts w:ascii="Angsana New" w:hAnsi="Angsana New"/>
          <w:sz w:val="30"/>
          <w:szCs w:val="30"/>
          <w:cs/>
        </w:rPr>
        <w:t>ที่ดิน</w:t>
      </w:r>
      <w:r w:rsidR="00A73259" w:rsidRPr="004D2F6B">
        <w:rPr>
          <w:rFonts w:ascii="Angsana New" w:hAnsi="Angsana New" w:hint="cs"/>
          <w:sz w:val="30"/>
          <w:szCs w:val="30"/>
          <w:cs/>
        </w:rPr>
        <w:t>พร้อม</w:t>
      </w:r>
      <w:r w:rsidRPr="004D2F6B">
        <w:rPr>
          <w:rFonts w:ascii="Angsana New" w:hAnsi="Angsana New"/>
          <w:sz w:val="30"/>
          <w:szCs w:val="30"/>
          <w:cs/>
        </w:rPr>
        <w:t>อาคารและสิ่งปลูกสร้าง</w:t>
      </w:r>
      <w:r w:rsidRPr="004D2F6B">
        <w:rPr>
          <w:rFonts w:ascii="Angsana New" w:hAnsi="Angsana New"/>
          <w:sz w:val="30"/>
          <w:szCs w:val="30"/>
        </w:rPr>
        <w:t xml:space="preserve"> </w:t>
      </w:r>
      <w:r w:rsidRPr="004D2F6B">
        <w:rPr>
          <w:rFonts w:ascii="Angsana New" w:hAnsi="Angsana New"/>
          <w:sz w:val="30"/>
          <w:szCs w:val="30"/>
          <w:cs/>
        </w:rPr>
        <w:t xml:space="preserve">มูลค่าสุทธิ จำนวน </w:t>
      </w:r>
      <w:r w:rsidR="003F14D9" w:rsidRPr="004D2F6B">
        <w:rPr>
          <w:rFonts w:ascii="Angsana New" w:hAnsi="Angsana New"/>
          <w:sz w:val="30"/>
          <w:szCs w:val="30"/>
          <w:lang w:val="en-US"/>
        </w:rPr>
        <w:t>4.66</w:t>
      </w:r>
      <w:r w:rsidRPr="004D2F6B">
        <w:rPr>
          <w:rFonts w:ascii="Angsana New" w:hAnsi="Angsana New"/>
          <w:sz w:val="30"/>
          <w:szCs w:val="30"/>
          <w:cs/>
        </w:rPr>
        <w:t xml:space="preserve"> </w:t>
      </w:r>
      <w:r w:rsidR="003F14D9" w:rsidRPr="004D2F6B">
        <w:rPr>
          <w:rFonts w:ascii="Angsana New" w:hAnsi="Angsana New" w:hint="cs"/>
          <w:sz w:val="30"/>
          <w:szCs w:val="30"/>
          <w:cs/>
        </w:rPr>
        <w:t>ล้าน</w:t>
      </w:r>
      <w:r w:rsidRPr="004D2F6B">
        <w:rPr>
          <w:rFonts w:ascii="Angsana New" w:hAnsi="Angsana New"/>
          <w:sz w:val="30"/>
          <w:szCs w:val="30"/>
          <w:cs/>
        </w:rPr>
        <w:t>บาท ได้จดจำนองค้ำประกันสินเชื่อจากธนาคารแห่งหนึ่ง ตามหมายเหตุ</w:t>
      </w:r>
      <w:r w:rsidRPr="004D2F6B">
        <w:rPr>
          <w:rFonts w:ascii="Angsana New" w:hAnsi="Angsana New"/>
          <w:sz w:val="30"/>
          <w:szCs w:val="30"/>
        </w:rPr>
        <w:t xml:space="preserve"> </w:t>
      </w:r>
      <w:r w:rsidR="007C42DE" w:rsidRPr="004D2F6B">
        <w:rPr>
          <w:rFonts w:ascii="Angsana New" w:hAnsi="Angsana New"/>
          <w:sz w:val="30"/>
          <w:szCs w:val="30"/>
        </w:rPr>
        <w:t>16</w:t>
      </w:r>
    </w:p>
    <w:p w14:paraId="62AC04C7" w14:textId="31B9E63E" w:rsidR="00E65E71" w:rsidRDefault="00E65E71" w:rsidP="003141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D122E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CD122E">
        <w:rPr>
          <w:rFonts w:ascii="Angsana New" w:hAnsi="Angsana New"/>
          <w:sz w:val="30"/>
          <w:szCs w:val="30"/>
        </w:rPr>
        <w:t>2566</w:t>
      </w:r>
      <w:r w:rsidRPr="00CD122E">
        <w:rPr>
          <w:rFonts w:ascii="Angsana New" w:hAnsi="Angsana New" w:hint="cs"/>
          <w:sz w:val="30"/>
          <w:szCs w:val="30"/>
          <w:cs/>
        </w:rPr>
        <w:t xml:space="preserve"> </w:t>
      </w:r>
      <w:r w:rsidR="00F1546F" w:rsidRPr="00CD122E">
        <w:rPr>
          <w:rFonts w:ascii="Angsana New" w:hAnsi="Angsana New" w:hint="cs"/>
          <w:sz w:val="30"/>
          <w:szCs w:val="30"/>
          <w:cs/>
        </w:rPr>
        <w:t>บริษัท</w:t>
      </w:r>
      <w:r w:rsidR="00DF51B0" w:rsidRPr="00CD122E">
        <w:rPr>
          <w:rFonts w:ascii="Angsana New" w:hAnsi="Angsana New" w:hint="cs"/>
          <w:sz w:val="30"/>
          <w:szCs w:val="30"/>
          <w:cs/>
        </w:rPr>
        <w:t>ฯ</w:t>
      </w:r>
      <w:r w:rsidRPr="00CD122E">
        <w:rPr>
          <w:rFonts w:ascii="Angsana New" w:hAnsi="Angsana New" w:hint="cs"/>
          <w:sz w:val="30"/>
          <w:szCs w:val="30"/>
          <w:cs/>
        </w:rPr>
        <w:t xml:space="preserve"> มีการให้เช่า</w:t>
      </w:r>
      <w:r w:rsidR="006F55CD" w:rsidRPr="00CD122E">
        <w:rPr>
          <w:rFonts w:ascii="Angsana New" w:hAnsi="Angsana New" w:hint="cs"/>
          <w:sz w:val="30"/>
          <w:szCs w:val="30"/>
          <w:cs/>
        </w:rPr>
        <w:t>ที่ดิน พร้อม</w:t>
      </w:r>
      <w:r w:rsidRPr="00CD122E">
        <w:rPr>
          <w:rFonts w:ascii="Angsana New" w:hAnsi="Angsana New" w:hint="cs"/>
          <w:sz w:val="30"/>
          <w:szCs w:val="30"/>
          <w:cs/>
        </w:rPr>
        <w:t>อาคารแก่กิจการที่เกี่ยวข้องกัน จึง</w:t>
      </w:r>
      <w:r w:rsidR="006F55CD" w:rsidRPr="00CD122E">
        <w:rPr>
          <w:rFonts w:ascii="Angsana New" w:hAnsi="Angsana New" w:hint="cs"/>
          <w:sz w:val="30"/>
          <w:szCs w:val="30"/>
          <w:cs/>
        </w:rPr>
        <w:t>โอน</w:t>
      </w:r>
      <w:r w:rsidRPr="00CD122E">
        <w:rPr>
          <w:rFonts w:ascii="Angsana New" w:hAnsi="Angsana New" w:hint="cs"/>
          <w:sz w:val="30"/>
          <w:szCs w:val="30"/>
          <w:cs/>
        </w:rPr>
        <w:t>จากที่ดิน อาคารและอุปกรณ์ เป็นอสังหาริมทรัพย์เพื่อการลงทุน</w:t>
      </w:r>
    </w:p>
    <w:p w14:paraId="50F536F6" w14:textId="77777777" w:rsidR="00CD122E" w:rsidRDefault="00CD122E" w:rsidP="003141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F59571" w14:textId="77777777" w:rsidR="00CD122E" w:rsidRDefault="00CD122E" w:rsidP="003141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446459" w14:textId="77777777" w:rsidR="00CD122E" w:rsidRDefault="00CD122E" w:rsidP="003141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30897" w14:textId="77777777" w:rsidR="00CD122E" w:rsidRDefault="00CD122E" w:rsidP="003141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B5ECE1" w14:textId="77777777" w:rsidR="00CD122E" w:rsidRDefault="00CD122E" w:rsidP="003141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AA3309" w14:textId="77777777" w:rsidR="00CD122E" w:rsidRPr="004D2F6B" w:rsidRDefault="00CD122E" w:rsidP="00CD122E">
      <w:pPr>
        <w:spacing w:line="1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8C8F0C4" w14:textId="0ECEB733" w:rsidR="00801141" w:rsidRDefault="003731C1" w:rsidP="003141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10" w:name="_Hlk158886836"/>
      <w:r w:rsidRPr="004D2F6B">
        <w:rPr>
          <w:rFonts w:ascii="Angsana New" w:hAnsi="Angsana New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Pr="004D2F6B">
        <w:rPr>
          <w:rFonts w:ascii="Angsana New" w:hAnsi="Angsana New"/>
          <w:sz w:val="30"/>
          <w:szCs w:val="30"/>
          <w:lang w:val="en-US"/>
        </w:rPr>
        <w:t>3</w:t>
      </w:r>
      <w:r w:rsidR="00E227DC" w:rsidRPr="004D2F6B">
        <w:rPr>
          <w:rFonts w:ascii="Angsana New" w:hAnsi="Angsana New"/>
          <w:sz w:val="30"/>
          <w:szCs w:val="30"/>
          <w:lang w:val="en-US"/>
        </w:rPr>
        <w:t>1</w:t>
      </w:r>
      <w:r w:rsidRPr="004D2F6B">
        <w:rPr>
          <w:rFonts w:ascii="Angsana New" w:hAnsi="Angsana New"/>
          <w:sz w:val="30"/>
          <w:szCs w:val="30"/>
          <w:lang w:val="en-US"/>
        </w:rPr>
        <w:t xml:space="preserve"> </w:t>
      </w:r>
      <w:r w:rsidR="00E227DC" w:rsidRPr="004D2F6B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4D2F6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D2F6B">
        <w:rPr>
          <w:rFonts w:ascii="Angsana New" w:hAnsi="Angsana New"/>
          <w:sz w:val="30"/>
          <w:szCs w:val="30"/>
          <w:lang w:val="en-US"/>
        </w:rPr>
        <w:t xml:space="preserve">2566 </w:t>
      </w:r>
      <w:r w:rsidRPr="004D2F6B">
        <w:rPr>
          <w:rFonts w:ascii="Angsana New" w:hAnsi="Angsana New"/>
          <w:sz w:val="30"/>
          <w:szCs w:val="30"/>
          <w:cs/>
          <w:lang w:val="en-US"/>
        </w:rPr>
        <w:t xml:space="preserve">ประเมินได้จำนวน </w:t>
      </w:r>
      <w:r w:rsidR="00D04FA9" w:rsidRPr="004D2F6B">
        <w:rPr>
          <w:rFonts w:ascii="Angsana New" w:hAnsi="Angsana New"/>
          <w:sz w:val="30"/>
          <w:szCs w:val="30"/>
          <w:lang w:val="en-US"/>
        </w:rPr>
        <w:t>12</w:t>
      </w:r>
      <w:r w:rsidRPr="004D2F6B">
        <w:rPr>
          <w:rFonts w:ascii="Angsana New" w:hAnsi="Angsana New"/>
          <w:sz w:val="30"/>
          <w:szCs w:val="30"/>
          <w:lang w:val="en-US"/>
        </w:rPr>
        <w:t>.6</w:t>
      </w:r>
      <w:r w:rsidR="00F718BF" w:rsidRPr="004D2F6B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4D2F6B">
        <w:rPr>
          <w:rFonts w:ascii="Angsana New" w:hAnsi="Angsana New"/>
          <w:sz w:val="30"/>
          <w:szCs w:val="30"/>
          <w:lang w:val="en-US"/>
        </w:rPr>
        <w:t xml:space="preserve"> </w:t>
      </w:r>
      <w:r w:rsidRPr="004D2F6B">
        <w:rPr>
          <w:rFonts w:ascii="Angsana New" w:hAnsi="Angsana New"/>
          <w:sz w:val="30"/>
          <w:szCs w:val="30"/>
          <w:cs/>
          <w:lang w:val="en-US"/>
        </w:rPr>
        <w:t>ล้านบ</w:t>
      </w:r>
      <w:r w:rsidRPr="003731C1">
        <w:rPr>
          <w:rFonts w:ascii="Angsana New" w:hAnsi="Angsana New"/>
          <w:sz w:val="30"/>
          <w:szCs w:val="30"/>
          <w:cs/>
          <w:lang w:val="en-US"/>
        </w:rPr>
        <w:t>าท อ้างอิงจากวิธีคำนวณต้นทุน (</w:t>
      </w:r>
      <w:r w:rsidRPr="003731C1">
        <w:rPr>
          <w:rFonts w:ascii="Angsana New" w:hAnsi="Angsana New"/>
          <w:sz w:val="30"/>
          <w:szCs w:val="30"/>
          <w:lang w:val="en-US"/>
        </w:rPr>
        <w:t xml:space="preserve">Cost </w:t>
      </w:r>
      <w:r w:rsidR="001F5946" w:rsidRPr="003731C1">
        <w:rPr>
          <w:rFonts w:ascii="Angsana New" w:hAnsi="Angsana New"/>
          <w:sz w:val="30"/>
          <w:szCs w:val="30"/>
          <w:lang w:val="en-US"/>
        </w:rPr>
        <w:t>Approach</w:t>
      </w:r>
      <w:r w:rsidRPr="003731C1">
        <w:rPr>
          <w:rFonts w:ascii="Angsana New" w:hAnsi="Angsana New"/>
          <w:sz w:val="30"/>
          <w:szCs w:val="30"/>
          <w:lang w:val="en-US"/>
        </w:rPr>
        <w:t>)</w:t>
      </w:r>
      <w:r w:rsidR="00F17602">
        <w:rPr>
          <w:rFonts w:ascii="Angsana New" w:hAnsi="Angsana New"/>
          <w:sz w:val="30"/>
          <w:szCs w:val="30"/>
          <w:lang w:val="en-US"/>
        </w:rPr>
        <w:t xml:space="preserve"> </w:t>
      </w:r>
      <w:r w:rsidR="00F17602" w:rsidRPr="00F17602">
        <w:rPr>
          <w:rFonts w:ascii="Angsana New" w:hAnsi="Angsana New"/>
          <w:sz w:val="30"/>
          <w:szCs w:val="30"/>
          <w:cs/>
          <w:lang w:val="en-US"/>
        </w:rPr>
        <w:t xml:space="preserve">เป็นวิธีสรุปมูลค่าทรัพย์สิน เนื่องจาก ทรัพย์สินที่ประเมินมูลค่า </w:t>
      </w:r>
      <w:r w:rsidR="00C22A45">
        <w:rPr>
          <w:rFonts w:ascii="Angsana New" w:hAnsi="Angsana New"/>
          <w:sz w:val="30"/>
          <w:szCs w:val="30"/>
          <w:cs/>
          <w:lang w:val="en-US"/>
        </w:rPr>
        <w:br/>
      </w:r>
      <w:r w:rsidR="00F17602" w:rsidRPr="00F17602">
        <w:rPr>
          <w:rFonts w:ascii="Angsana New" w:hAnsi="Angsana New"/>
          <w:sz w:val="30"/>
          <w:szCs w:val="30"/>
          <w:cs/>
          <w:lang w:val="en-US"/>
        </w:rPr>
        <w:t>มีรูปแบบลักษณะการก่อสร้างเฉพาะเจาะจง ไม่สามารถหาข้อมูลในลักษณะเหมือนกัน</w:t>
      </w:r>
      <w:r w:rsidR="00E227DC" w:rsidRPr="00E227DC">
        <w:rPr>
          <w:rFonts w:ascii="Angsana New" w:hAnsi="Angsana New"/>
          <w:sz w:val="30"/>
          <w:szCs w:val="30"/>
          <w:cs/>
          <w:lang w:val="en-US"/>
        </w:rPr>
        <w:t>หรือคล้ายคลึง</w:t>
      </w:r>
      <w:r w:rsidR="00E227DC" w:rsidRPr="00FC18A1">
        <w:rPr>
          <w:rFonts w:ascii="Angsana New" w:hAnsi="Angsana New"/>
          <w:sz w:val="30"/>
          <w:szCs w:val="30"/>
          <w:cs/>
          <w:lang w:val="en-US"/>
        </w:rPr>
        <w:t>กันได้</w:t>
      </w:r>
      <w:r w:rsidR="00BF305B" w:rsidRPr="00FC18A1">
        <w:rPr>
          <w:rFonts w:ascii="Angsana New" w:hAnsi="Angsana New" w:hint="cs"/>
          <w:sz w:val="30"/>
          <w:szCs w:val="30"/>
          <w:cs/>
          <w:lang w:val="en-US"/>
        </w:rPr>
        <w:t xml:space="preserve"> มูลค่ายุติธรรมอยู่ในระดับ </w:t>
      </w:r>
      <w:r w:rsidR="00BF305B" w:rsidRPr="00FC18A1">
        <w:rPr>
          <w:rFonts w:ascii="Angsana New" w:hAnsi="Angsana New"/>
          <w:sz w:val="30"/>
          <w:szCs w:val="30"/>
          <w:lang w:val="en-US"/>
        </w:rPr>
        <w:t xml:space="preserve">3 </w:t>
      </w:r>
      <w:r w:rsidR="00BF305B" w:rsidRPr="00FC18A1">
        <w:rPr>
          <w:rFonts w:ascii="Angsana New" w:hAnsi="Angsana New" w:hint="cs"/>
          <w:sz w:val="30"/>
          <w:szCs w:val="30"/>
          <w:cs/>
          <w:lang w:val="en-US"/>
        </w:rPr>
        <w:t>ของลำดับชั้นมูลค่ายุติธรรม</w:t>
      </w:r>
    </w:p>
    <w:p w14:paraId="26804BAB" w14:textId="5656EA5A" w:rsidR="00546E61" w:rsidRDefault="00546E61" w:rsidP="00774581">
      <w:pPr>
        <w:spacing w:before="240" w:after="240" w:line="240" w:lineRule="atLeast"/>
        <w:ind w:left="709"/>
        <w:rPr>
          <w:rFonts w:ascii="Angsana New" w:hAnsi="Angsana New"/>
          <w:sz w:val="30"/>
          <w:szCs w:val="30"/>
          <w:lang w:val="en-US"/>
        </w:rPr>
      </w:pPr>
      <w:r w:rsidRPr="00546E61">
        <w:rPr>
          <w:rFonts w:ascii="Angsana New" w:hAnsi="Angsana New"/>
          <w:sz w:val="30"/>
          <w:szCs w:val="30"/>
          <w:cs/>
          <w:lang w:val="en-US"/>
        </w:rPr>
        <w:t>รายได้ระหว่างปีที่เกี่ยวข้องกับอสังหาริมทรัพย์เพื่อการลงทุน มีดังนี้</w:t>
      </w:r>
    </w:p>
    <w:tbl>
      <w:tblPr>
        <w:tblW w:w="6666" w:type="dxa"/>
        <w:jc w:val="center"/>
        <w:tblLayout w:type="fixed"/>
        <w:tblLook w:val="0000" w:firstRow="0" w:lastRow="0" w:firstColumn="0" w:lastColumn="0" w:noHBand="0" w:noVBand="0"/>
      </w:tblPr>
      <w:tblGrid>
        <w:gridCol w:w="4037"/>
        <w:gridCol w:w="236"/>
        <w:gridCol w:w="2393"/>
      </w:tblGrid>
      <w:tr w:rsidR="008F16F3" w:rsidRPr="00494247" w14:paraId="5604F257" w14:textId="77777777" w:rsidTr="00FA4169">
        <w:trPr>
          <w:jc w:val="center"/>
        </w:trPr>
        <w:tc>
          <w:tcPr>
            <w:tcW w:w="4037" w:type="dxa"/>
            <w:shd w:val="clear" w:color="auto" w:fill="auto"/>
          </w:tcPr>
          <w:p w14:paraId="73656D71" w14:textId="4E009C00" w:rsidR="008F16F3" w:rsidRPr="00494247" w:rsidRDefault="008F16F3" w:rsidP="008F16F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</w:t>
            </w:r>
          </w:p>
        </w:tc>
        <w:tc>
          <w:tcPr>
            <w:tcW w:w="236" w:type="dxa"/>
            <w:shd w:val="clear" w:color="auto" w:fill="auto"/>
          </w:tcPr>
          <w:p w14:paraId="15246CC2" w14:textId="77777777" w:rsidR="008F16F3" w:rsidRPr="00494247" w:rsidRDefault="008F16F3" w:rsidP="008F16F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3" w:type="dxa"/>
          </w:tcPr>
          <w:p w14:paraId="770E7A11" w14:textId="086D9A86" w:rsidR="008F16F3" w:rsidRPr="00494247" w:rsidRDefault="008F16F3" w:rsidP="008F16F3">
            <w:pPr>
              <w:spacing w:line="360" w:lineRule="exact"/>
              <w:ind w:right="203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F16F3" w:rsidRPr="00D044B5" w14:paraId="3E21B85E" w14:textId="77777777" w:rsidTr="00FA4169">
        <w:trPr>
          <w:jc w:val="center"/>
        </w:trPr>
        <w:tc>
          <w:tcPr>
            <w:tcW w:w="4037" w:type="dxa"/>
            <w:shd w:val="clear" w:color="auto" w:fill="auto"/>
          </w:tcPr>
          <w:p w14:paraId="7CE9F44E" w14:textId="77777777" w:rsidR="008F16F3" w:rsidRPr="00494247" w:rsidRDefault="008F16F3" w:rsidP="008F16F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64E4BEC" w14:textId="77777777" w:rsidR="008F16F3" w:rsidRPr="00D044B5" w:rsidRDefault="008F16F3" w:rsidP="008F16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14:paraId="1D7C3A94" w14:textId="076DEF59" w:rsidR="008F16F3" w:rsidRPr="00DF5AAA" w:rsidRDefault="002D0C7A" w:rsidP="008F16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color w:val="000000"/>
                <w:sz w:val="30"/>
                <w:szCs w:val="30"/>
                <w:cs/>
              </w:rPr>
              <w:br/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0C7A" w:rsidRPr="00D044B5" w14:paraId="47B36CE9" w14:textId="77777777" w:rsidTr="00FA4169">
        <w:trPr>
          <w:jc w:val="center"/>
        </w:trPr>
        <w:tc>
          <w:tcPr>
            <w:tcW w:w="4037" w:type="dxa"/>
            <w:shd w:val="clear" w:color="auto" w:fill="auto"/>
          </w:tcPr>
          <w:p w14:paraId="38C40EAE" w14:textId="77777777" w:rsidR="002D0C7A" w:rsidRPr="00494247" w:rsidRDefault="002D0C7A" w:rsidP="008F16F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73E920" w14:textId="77777777" w:rsidR="002D0C7A" w:rsidRPr="00D044B5" w:rsidRDefault="002D0C7A" w:rsidP="008F16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</w:tcPr>
          <w:p w14:paraId="7DC34823" w14:textId="43597051" w:rsidR="002D0C7A" w:rsidRPr="00DF5AAA" w:rsidRDefault="002D0C7A" w:rsidP="008F16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F5AAA">
              <w:rPr>
                <w:sz w:val="30"/>
                <w:szCs w:val="30"/>
              </w:rPr>
              <w:t xml:space="preserve">31 </w:t>
            </w:r>
            <w:r w:rsidRPr="00DF5AAA">
              <w:rPr>
                <w:sz w:val="30"/>
                <w:szCs w:val="30"/>
                <w:cs/>
              </w:rPr>
              <w:t xml:space="preserve">ธันวาคม </w:t>
            </w:r>
            <w:r w:rsidRPr="00DF5AAA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8F16F3" w:rsidRPr="00AC0B10" w14:paraId="47D916C8" w14:textId="77777777" w:rsidTr="00FA4169">
        <w:trPr>
          <w:trHeight w:val="203"/>
          <w:jc w:val="center"/>
        </w:trPr>
        <w:tc>
          <w:tcPr>
            <w:tcW w:w="4037" w:type="dxa"/>
            <w:shd w:val="clear" w:color="auto" w:fill="auto"/>
          </w:tcPr>
          <w:p w14:paraId="2EAAB34F" w14:textId="66EF631D" w:rsidR="008F16F3" w:rsidRPr="00494247" w:rsidRDefault="008F16F3" w:rsidP="008F16F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236" w:type="dxa"/>
            <w:shd w:val="clear" w:color="auto" w:fill="auto"/>
          </w:tcPr>
          <w:p w14:paraId="65ADB8A9" w14:textId="77777777" w:rsidR="008F16F3" w:rsidRDefault="008F16F3" w:rsidP="008F16F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14:paraId="5EF678DC" w14:textId="722AB132" w:rsidR="008F16F3" w:rsidRDefault="008F16F3" w:rsidP="000739FF">
            <w:pPr>
              <w:tabs>
                <w:tab w:val="decimal" w:pos="166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506,268.00</w:t>
            </w:r>
          </w:p>
        </w:tc>
      </w:tr>
      <w:bookmarkEnd w:id="10"/>
    </w:tbl>
    <w:p w14:paraId="32E8C689" w14:textId="233543C4" w:rsidR="00F11A97" w:rsidRPr="003731C1" w:rsidRDefault="00F11A97" w:rsidP="00546E61">
      <w:pPr>
        <w:spacing w:line="240" w:lineRule="atLeast"/>
        <w:ind w:left="540"/>
        <w:rPr>
          <w:rFonts w:ascii="Angsana New" w:hAnsi="Angsana New"/>
          <w:sz w:val="30"/>
          <w:szCs w:val="30"/>
          <w:lang w:val="en-US"/>
        </w:rPr>
        <w:sectPr w:rsidR="00F11A97" w:rsidRPr="003731C1" w:rsidSect="009D19A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28495C2E" w14:textId="2E4192DD" w:rsidR="00296CD8" w:rsidRDefault="00816665" w:rsidP="0086752D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16665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9272F89" w14:textId="57F69F1A" w:rsidR="007C3976" w:rsidRDefault="00C50367" w:rsidP="0086752D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50367">
        <w:rPr>
          <w:rFonts w:ascii="Angsana New" w:hAnsi="Angsana New"/>
          <w:sz w:val="30"/>
          <w:szCs w:val="30"/>
          <w:cs/>
        </w:rPr>
        <w:t xml:space="preserve">รายการเปลี่ยนแปลงของ ที่ดิน อาคาร และอุปกรณ์ สำหรับปีสิ้นสุดวันที่ </w:t>
      </w:r>
      <w:r w:rsidRPr="00C50367">
        <w:rPr>
          <w:rFonts w:ascii="Angsana New" w:hAnsi="Angsana New"/>
          <w:sz w:val="30"/>
          <w:szCs w:val="30"/>
        </w:rPr>
        <w:t xml:space="preserve">31 </w:t>
      </w:r>
      <w:r w:rsidRPr="00C5036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5036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>2565</w:t>
      </w:r>
      <w:r w:rsidRPr="00C50367">
        <w:rPr>
          <w:rFonts w:ascii="Angsana New" w:hAnsi="Angsana New"/>
          <w:sz w:val="30"/>
          <w:szCs w:val="30"/>
        </w:rPr>
        <w:t xml:space="preserve"> </w:t>
      </w:r>
      <w:r w:rsidRPr="00C50367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FDF479C" w14:textId="77777777" w:rsidR="0086752D" w:rsidRDefault="0086752D" w:rsidP="0086752D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15454" w:type="dxa"/>
        <w:jc w:val="center"/>
        <w:tblLook w:val="04A0" w:firstRow="1" w:lastRow="0" w:firstColumn="1" w:lastColumn="0" w:noHBand="0" w:noVBand="1"/>
      </w:tblPr>
      <w:tblGrid>
        <w:gridCol w:w="2245"/>
        <w:gridCol w:w="1277"/>
        <w:gridCol w:w="1279"/>
        <w:gridCol w:w="1258"/>
        <w:gridCol w:w="1262"/>
        <w:gridCol w:w="1258"/>
        <w:gridCol w:w="1258"/>
        <w:gridCol w:w="1258"/>
        <w:gridCol w:w="1258"/>
        <w:gridCol w:w="1312"/>
        <w:gridCol w:w="1774"/>
        <w:gridCol w:w="15"/>
      </w:tblGrid>
      <w:tr w:rsidR="0053368B" w:rsidRPr="00CD122E" w14:paraId="4D455E62" w14:textId="77777777" w:rsidTr="00400ABC">
        <w:trPr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12A60" w14:textId="77777777" w:rsidR="0053368B" w:rsidRPr="005A32AD" w:rsidRDefault="0053368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bookmarkStart w:id="11" w:name="_Hlk158887976"/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36935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80946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86EF0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4C2FB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8F034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3A647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EABCA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1457E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3B5D5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39C06" w14:textId="77777777" w:rsidR="0053368B" w:rsidRPr="00CD122E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(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>หน่วย:</w:t>
            </w:r>
            <w:r w:rsidRPr="00CD122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582378" w:rsidRPr="00CD122E" w14:paraId="1D30A548" w14:textId="77777777" w:rsidTr="00400ABC">
        <w:trPr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60C7F" w14:textId="77777777" w:rsidR="00582378" w:rsidRPr="00CD122E" w:rsidRDefault="0058237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A3283" w14:textId="189F9B11" w:rsidR="00582378" w:rsidRPr="00CD122E" w:rsidRDefault="00582378" w:rsidP="00400AB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00E89" w:rsidRPr="00CD122E" w14:paraId="1E830040" w14:textId="77777777" w:rsidTr="00400ABC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17EE4" w14:textId="77777777" w:rsidR="00582378" w:rsidRPr="00CD122E" w:rsidRDefault="00582378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DD275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  <w:p w14:paraId="646FC66B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F1BD0A3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FC7EB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อาคารโรงงานและสำนักงาน</w:t>
            </w:r>
          </w:p>
          <w:p w14:paraId="33455FE2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2EF5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  <w:p w14:paraId="422215EA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FFE26" w14:textId="77777777" w:rsidR="00333A3B" w:rsidRPr="00CD122E" w:rsidRDefault="00333A3B" w:rsidP="00333A3B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ระบบสาธารณูปโภค</w:t>
            </w:r>
          </w:p>
          <w:p w14:paraId="5A9789DD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96810" w14:textId="77777777" w:rsidR="00B64639" w:rsidRPr="00CD122E" w:rsidRDefault="00B64639" w:rsidP="00B6463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เครื่องมือเครื่องใช้</w:t>
            </w:r>
          </w:p>
          <w:p w14:paraId="0290C96B" w14:textId="3A3B1675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58113" w14:textId="3A79F452" w:rsidR="00582378" w:rsidRPr="00CD122E" w:rsidRDefault="00B6463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อุปกรณ์สำนักงานและคอมพิวเตอร์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EC4B4" w14:textId="77777777" w:rsidR="00B64639" w:rsidRPr="00CD122E" w:rsidRDefault="00B64639" w:rsidP="00B6463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เครื่องตกแต่งสำนักงาน</w:t>
            </w:r>
          </w:p>
          <w:p w14:paraId="4629F394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D2235" w14:textId="77777777" w:rsidR="00B64639" w:rsidRPr="00CD122E" w:rsidRDefault="00B64639" w:rsidP="00B6463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  <w:p w14:paraId="204605A0" w14:textId="77777777" w:rsidR="00B64639" w:rsidRPr="00CD122E" w:rsidRDefault="00B64639" w:rsidP="00B6463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81B8C84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A5D6D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สินทรัพย์ระหว่างก่อสร้าง</w:t>
            </w:r>
          </w:p>
          <w:p w14:paraId="710EDE49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27F7E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5D91F10B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2D91EE5" w14:textId="77777777" w:rsidR="00582378" w:rsidRPr="00CD122E" w:rsidRDefault="0058237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600E89" w:rsidRPr="00CD122E" w14:paraId="1F2B119F" w14:textId="77777777" w:rsidTr="00CD122E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D4E8D" w14:textId="77777777" w:rsidR="00582378" w:rsidRPr="00CD122E" w:rsidRDefault="00582378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B2CA5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CA356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2FB93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A0E5F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60F6E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ABC49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627BE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F7B2A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4DD9D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6A455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00E89" w:rsidRPr="00CD122E" w14:paraId="26124C9B" w14:textId="77777777" w:rsidTr="00CD122E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A0D01" w14:textId="5992A542" w:rsidR="00582378" w:rsidRPr="00CD122E" w:rsidRDefault="00582378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122E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3026F0" w:rsidRPr="00CD122E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D122E">
              <w:rPr>
                <w:rFonts w:ascii="Angsana New" w:hAnsi="Angsana New"/>
                <w:sz w:val="24"/>
                <w:szCs w:val="24"/>
              </w:rPr>
              <w:t>256</w:t>
            </w:r>
            <w:r w:rsidR="003026F0" w:rsidRPr="00CD122E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1BE86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48,897,187.76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6E862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106,726,742.11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DB8F0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18,611,772.91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CB803" w14:textId="6456F2EC" w:rsidR="00582378" w:rsidRPr="00CD122E" w:rsidRDefault="00333A3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7,774,200.55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C2959" w14:textId="2FACAAA4" w:rsidR="00582378" w:rsidRPr="00CD122E" w:rsidRDefault="00B6463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17,995,099.71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B2880" w14:textId="41A3E850" w:rsidR="00582378" w:rsidRPr="00CD122E" w:rsidRDefault="00B6463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22,549,953.86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DA94B" w14:textId="483CE6B8" w:rsidR="00582378" w:rsidRPr="00CD122E" w:rsidRDefault="00B6463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10,615,794.22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6037" w14:textId="3E63556E" w:rsidR="00582378" w:rsidRPr="00CD122E" w:rsidRDefault="00B6463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10,404,621.50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BD9C7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90,870,445.28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E58D1" w14:textId="77777777" w:rsidR="00582378" w:rsidRPr="00CD122E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334,445,817.90</w:t>
            </w:r>
          </w:p>
        </w:tc>
      </w:tr>
      <w:tr w:rsidR="00600E89" w:rsidRPr="00CD122E" w14:paraId="005DC71A" w14:textId="77777777" w:rsidTr="00CD122E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8CEF" w14:textId="77777777" w:rsidR="00846303" w:rsidRPr="00CD122E" w:rsidRDefault="00846303" w:rsidP="0084630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87042" w14:textId="1F1BA081" w:rsidR="00846303" w:rsidRPr="00CD122E" w:rsidRDefault="00846303" w:rsidP="0084630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156,345,000.00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78019" w14:textId="41046432" w:rsidR="00846303" w:rsidRPr="00CD122E" w:rsidRDefault="00846303" w:rsidP="0084630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A1D0B" w14:textId="6997D972" w:rsidR="00846303" w:rsidRPr="00CD122E" w:rsidRDefault="00846303" w:rsidP="0084630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127,116.00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9004C" w14:textId="2C4004BF" w:rsidR="00846303" w:rsidRPr="00CD122E" w:rsidRDefault="00333A3B" w:rsidP="0084630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433,266.90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D1A27" w14:textId="0CA0431B" w:rsidR="00846303" w:rsidRPr="00CD122E" w:rsidRDefault="00B64639" w:rsidP="0084630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3,191,418.36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1535D" w14:textId="23AAAD84" w:rsidR="00846303" w:rsidRPr="00CD122E" w:rsidRDefault="00B64639" w:rsidP="0084630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5,621,514.90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7E0BD" w14:textId="5E374E03" w:rsidR="00846303" w:rsidRPr="00CD122E" w:rsidRDefault="00B64639" w:rsidP="0084630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62</w:t>
            </w:r>
            <w:r w:rsidR="00846303" w:rsidRPr="00CD122E">
              <w:rPr>
                <w:rFonts w:ascii="Angsana New" w:hAnsi="Angsana New"/>
                <w:sz w:val="24"/>
                <w:szCs w:val="24"/>
              </w:rPr>
              <w:t>,000.00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59738" w14:textId="6832976D" w:rsidR="00846303" w:rsidRPr="00CD122E" w:rsidRDefault="00B64639" w:rsidP="0084630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2,699,000.00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6E9AD" w14:textId="33A23B41" w:rsidR="00846303" w:rsidRPr="00CD122E" w:rsidRDefault="00846303" w:rsidP="0084630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46,592,021.71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F83BC" w14:textId="71C7EF12" w:rsidR="00846303" w:rsidRPr="00CD122E" w:rsidRDefault="00846303" w:rsidP="0084630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215,071,337.87</w:t>
            </w:r>
          </w:p>
        </w:tc>
      </w:tr>
      <w:tr w:rsidR="00600E89" w:rsidRPr="00CD122E" w14:paraId="60D4D7C9" w14:textId="77777777" w:rsidTr="00CD122E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BD10A" w14:textId="77777777" w:rsidR="00431C4D" w:rsidRPr="00CD122E" w:rsidRDefault="00431C4D" w:rsidP="00431C4D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F46FF" w14:textId="40441681" w:rsidR="00431C4D" w:rsidRPr="00CD122E" w:rsidRDefault="00431C4D" w:rsidP="00431C4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38F1C" w14:textId="0E0706C0" w:rsidR="00431C4D" w:rsidRPr="00CD122E" w:rsidRDefault="00431C4D" w:rsidP="00431C4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60349" w14:textId="4C4AE20C" w:rsidR="00431C4D" w:rsidRPr="00CD122E" w:rsidRDefault="00431C4D" w:rsidP="00431C4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8C064" w14:textId="1BFDB6A5" w:rsidR="00431C4D" w:rsidRPr="00CD122E" w:rsidRDefault="00333A3B" w:rsidP="00431C4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990FF" w14:textId="59B3A210" w:rsidR="00431C4D" w:rsidRPr="00CD122E" w:rsidRDefault="00B64639" w:rsidP="00431C4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D122E">
              <w:rPr>
                <w:rFonts w:ascii="Angsana New" w:hAnsi="Angsana New"/>
                <w:sz w:val="24"/>
                <w:szCs w:val="24"/>
              </w:rPr>
              <w:t>186,208.4</w:t>
            </w:r>
            <w:r w:rsidR="003016BD" w:rsidRPr="00CD122E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C6A38" w14:textId="39BCB605" w:rsidR="00431C4D" w:rsidRPr="00CD122E" w:rsidRDefault="00B64639" w:rsidP="00431C4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D122E">
              <w:rPr>
                <w:rFonts w:ascii="Angsana New" w:hAnsi="Angsana New"/>
                <w:sz w:val="24"/>
                <w:szCs w:val="24"/>
              </w:rPr>
              <w:t>472,558.70</w:t>
            </w: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3A92E" w14:textId="6258DC1A" w:rsidR="00431C4D" w:rsidRPr="00CD122E" w:rsidRDefault="00B64639" w:rsidP="00431C4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D122E">
              <w:rPr>
                <w:rFonts w:ascii="Angsana New" w:hAnsi="Angsana New"/>
                <w:sz w:val="24"/>
                <w:szCs w:val="24"/>
              </w:rPr>
              <w:t>50,550.00</w:t>
            </w: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E2473" w14:textId="65F3BBF2" w:rsidR="00431C4D" w:rsidRPr="00CD122E" w:rsidRDefault="00431C4D" w:rsidP="00431C4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2857" w14:textId="6247AA41" w:rsidR="00431C4D" w:rsidRPr="00CD122E" w:rsidRDefault="00431C4D" w:rsidP="00431C4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D8644" w14:textId="6E17E710" w:rsidR="00431C4D" w:rsidRPr="00CD122E" w:rsidRDefault="005E34A0" w:rsidP="00431C4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(709,317.14)</w:t>
            </w:r>
          </w:p>
        </w:tc>
      </w:tr>
      <w:tr w:rsidR="0016084F" w:rsidRPr="00CD122E" w14:paraId="07CA1613" w14:textId="77777777" w:rsidTr="00CD122E">
        <w:trPr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BDE50" w14:textId="5E45522D" w:rsidR="0016084F" w:rsidRPr="00CD122E" w:rsidRDefault="0016084F" w:rsidP="00431C4D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โอน</w:t>
            </w:r>
            <w:r w:rsidR="008251DB" w:rsidRPr="00CD122E">
              <w:rPr>
                <w:rFonts w:ascii="Angsana New" w:hAnsi="Angsana New" w:hint="cs"/>
                <w:sz w:val="24"/>
                <w:szCs w:val="24"/>
                <w:cs/>
              </w:rPr>
              <w:t>ออก</w:t>
            </w: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ไป</w:t>
            </w:r>
            <w:r w:rsidR="00DF795F" w:rsidRPr="00CD122E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</w:t>
            </w:r>
            <w:r w:rsidR="00450743" w:rsidRPr="00CD122E">
              <w:rPr>
                <w:rFonts w:ascii="Angsana New" w:hAnsi="Angsana New" w:hint="cs"/>
                <w:sz w:val="24"/>
                <w:szCs w:val="24"/>
                <w:cs/>
              </w:rPr>
              <w:t>ื่อ</w:t>
            </w:r>
            <w:r w:rsidR="00DF795F" w:rsidRPr="00CD122E">
              <w:rPr>
                <w:rFonts w:ascii="Angsana New" w:hAnsi="Angsana New" w:hint="cs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BCD85" w14:textId="77777777" w:rsidR="00400ABC" w:rsidRDefault="00400ABC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EC81EC" w14:textId="6E9FC8EB" w:rsidR="0016084F" w:rsidRPr="00CD122E" w:rsidRDefault="00623BD3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(3,700,000.00)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FAE63" w14:textId="77777777" w:rsidR="00400ABC" w:rsidRDefault="00400ABC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4112ED" w14:textId="2B381B65" w:rsidR="0016084F" w:rsidRPr="00CD122E" w:rsidRDefault="00AA47D5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A2034F" w:rsidRPr="00CD122E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="00A2034F" w:rsidRPr="00CD122E">
              <w:rPr>
                <w:rFonts w:ascii="Angsana New" w:hAnsi="Angsana New"/>
                <w:sz w:val="24"/>
                <w:szCs w:val="24"/>
              </w:rPr>
              <w:t>,</w:t>
            </w:r>
            <w:r w:rsidR="00A2034F" w:rsidRPr="00CD122E">
              <w:rPr>
                <w:rFonts w:ascii="Angsana New" w:hAnsi="Angsana New"/>
                <w:sz w:val="24"/>
                <w:szCs w:val="24"/>
                <w:cs/>
              </w:rPr>
              <w:t>178</w:t>
            </w:r>
            <w:r w:rsidR="00A2034F" w:rsidRPr="00CD122E">
              <w:rPr>
                <w:rFonts w:ascii="Angsana New" w:hAnsi="Angsana New"/>
                <w:sz w:val="24"/>
                <w:szCs w:val="24"/>
              </w:rPr>
              <w:t>,</w:t>
            </w:r>
            <w:r w:rsidR="00A2034F" w:rsidRPr="00CD122E">
              <w:rPr>
                <w:rFonts w:ascii="Angsana New" w:hAnsi="Angsana New"/>
                <w:sz w:val="24"/>
                <w:szCs w:val="24"/>
                <w:cs/>
              </w:rPr>
              <w:t>487.62</w:t>
            </w: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A537C" w14:textId="77777777" w:rsidR="00400ABC" w:rsidRDefault="00400ABC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A7FDFEC" w14:textId="1751DB64" w:rsidR="0016084F" w:rsidRPr="00CD122E" w:rsidRDefault="00137BF5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A1C71" w14:textId="77777777" w:rsidR="00400ABC" w:rsidRDefault="00400ABC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6BE21B3" w14:textId="364192D1" w:rsidR="0016084F" w:rsidRPr="00CD122E" w:rsidRDefault="00137BF5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EA8B8" w14:textId="77777777" w:rsidR="00400ABC" w:rsidRDefault="00400ABC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1F9603" w14:textId="7511DD96" w:rsidR="0016084F" w:rsidRPr="00CD122E" w:rsidRDefault="00137BF5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294DD" w14:textId="77777777" w:rsidR="00400ABC" w:rsidRDefault="00400ABC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1CABD97" w14:textId="354B83F8" w:rsidR="0016084F" w:rsidRPr="00CD122E" w:rsidRDefault="00137BF5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C2462" w14:textId="77777777" w:rsidR="00400ABC" w:rsidRDefault="00400ABC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D83527" w14:textId="3CE5BEF9" w:rsidR="0016084F" w:rsidRPr="00CD122E" w:rsidRDefault="00137BF5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6CFEF" w14:textId="77777777" w:rsidR="00400ABC" w:rsidRDefault="00400ABC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67BF734" w14:textId="1C6C99D9" w:rsidR="0016084F" w:rsidRPr="00CD122E" w:rsidRDefault="00137BF5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08D13" w14:textId="77777777" w:rsidR="00400ABC" w:rsidRDefault="00400ABC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CC75E27" w14:textId="5673BCD8" w:rsidR="0016084F" w:rsidRPr="00CD122E" w:rsidRDefault="00137BF5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A271D" w14:textId="77777777" w:rsidR="00400ABC" w:rsidRDefault="00400ABC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773FD53" w14:textId="48D0ED3D" w:rsidR="0016084F" w:rsidRPr="00CD122E" w:rsidRDefault="00306399" w:rsidP="005A45A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>(10</w:t>
            </w:r>
            <w:r w:rsidRPr="00CD122E">
              <w:rPr>
                <w:rFonts w:ascii="Angsana New" w:hAnsi="Angsana New"/>
                <w:sz w:val="24"/>
                <w:szCs w:val="24"/>
              </w:rPr>
              <w:t>,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>878</w:t>
            </w:r>
            <w:r w:rsidRPr="00CD122E">
              <w:rPr>
                <w:rFonts w:ascii="Angsana New" w:hAnsi="Angsana New"/>
                <w:sz w:val="24"/>
                <w:szCs w:val="24"/>
              </w:rPr>
              <w:t>,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>487.62)</w:t>
            </w:r>
          </w:p>
        </w:tc>
      </w:tr>
      <w:tr w:rsidR="00CD338F" w:rsidRPr="00CD122E" w14:paraId="61CE0A8A" w14:textId="77777777" w:rsidTr="00CD122E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7283D" w14:textId="77777777" w:rsidR="00CD338F" w:rsidRPr="00CD122E" w:rsidRDefault="00CD338F" w:rsidP="00CD338F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F8D6A" w14:textId="3929FE76" w:rsidR="00CD338F" w:rsidRPr="00CD122E" w:rsidRDefault="00CD338F" w:rsidP="00CD338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112DE" w14:textId="17246E4D" w:rsidR="00CD338F" w:rsidRPr="00CD122E" w:rsidRDefault="00CD338F" w:rsidP="00CD338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77,654,520.56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DB61F" w14:textId="2B3ABCCC" w:rsidR="00CD338F" w:rsidRPr="00CD122E" w:rsidRDefault="00CD338F" w:rsidP="00CD338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621,860.00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0BD8B" w14:textId="1B5E038F" w:rsidR="00CD338F" w:rsidRPr="00CD122E" w:rsidRDefault="00CD338F" w:rsidP="00CD338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19,104,483.38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4681F" w14:textId="4906D66C" w:rsidR="00CD338F" w:rsidRPr="00CD122E" w:rsidRDefault="00CD338F" w:rsidP="00CD338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17,465,297.72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B32F2" w14:textId="516D68A4" w:rsidR="00CD338F" w:rsidRPr="00CD122E" w:rsidRDefault="00CD338F" w:rsidP="00CD338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5,554,242.46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E44E9" w14:textId="53FC4B3F" w:rsidR="00CD338F" w:rsidRPr="00CD122E" w:rsidRDefault="00CD338F" w:rsidP="00CD338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12,472,062.84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64DB3" w14:textId="6D4E583C" w:rsidR="00CD338F" w:rsidRPr="00CD122E" w:rsidRDefault="00CD338F" w:rsidP="00CD338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FA891" w14:textId="088141F7" w:rsidR="00CD338F" w:rsidRPr="00CD122E" w:rsidRDefault="00CD338F" w:rsidP="00CD338F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(132,872,466.96)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299AB" w14:textId="3EA93B47" w:rsidR="00CD338F" w:rsidRPr="00CD338F" w:rsidRDefault="00CD338F" w:rsidP="00A7676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00E89" w:rsidRPr="00D6243D" w14:paraId="027C3EC4" w14:textId="77777777" w:rsidTr="00CD122E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72CAC" w14:textId="77777777" w:rsidR="00431C4D" w:rsidRPr="00CD122E" w:rsidRDefault="00431C4D" w:rsidP="00431C4D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122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122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98279" w14:textId="69D66EE6" w:rsidR="00431C4D" w:rsidRPr="00CD122E" w:rsidRDefault="00431C4D" w:rsidP="00431C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201,542,187.76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F3A71" w14:textId="6269528E" w:rsidR="00431C4D" w:rsidRPr="00CD122E" w:rsidRDefault="00431C4D" w:rsidP="00431C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177,202,775.05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1DCC3" w14:textId="7D910C17" w:rsidR="00431C4D" w:rsidRPr="00CD122E" w:rsidRDefault="00431C4D" w:rsidP="00431C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19,360,748.91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F0B45" w14:textId="2D9DCF29" w:rsidR="00431C4D" w:rsidRPr="00CD122E" w:rsidRDefault="00333A3B" w:rsidP="00431C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27,311,950.83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01529" w14:textId="5893D119" w:rsidR="00431C4D" w:rsidRPr="00CD122E" w:rsidRDefault="003D1B76" w:rsidP="00A7676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38,465,607.35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87720" w14:textId="06D4FA42" w:rsidR="00431C4D" w:rsidRPr="00CD122E" w:rsidRDefault="00B64639" w:rsidP="00431C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33,253,152.52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EC711" w14:textId="6EE8BD65" w:rsidR="00431C4D" w:rsidRPr="00CD122E" w:rsidRDefault="00B64639" w:rsidP="00431C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23,099,307.06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792BF" w14:textId="083555EE" w:rsidR="00431C4D" w:rsidRPr="00CD122E" w:rsidRDefault="00B64639" w:rsidP="00431C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13,103,621.50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56C5F" w14:textId="1C69B802" w:rsidR="00431C4D" w:rsidRPr="00CD122E" w:rsidRDefault="003D1B76" w:rsidP="00431C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4,590,000.03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B6131" w14:textId="30ED04F0" w:rsidR="00431C4D" w:rsidRPr="005A32AD" w:rsidRDefault="00431C4D" w:rsidP="00431C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537,929,351.01</w:t>
            </w:r>
          </w:p>
        </w:tc>
      </w:tr>
      <w:bookmarkEnd w:id="11"/>
    </w:tbl>
    <w:p w14:paraId="546EC2FF" w14:textId="77777777" w:rsidR="0053368B" w:rsidRDefault="0053368B"/>
    <w:p w14:paraId="42536275" w14:textId="77777777" w:rsidR="0086752D" w:rsidRDefault="0086752D"/>
    <w:p w14:paraId="574D8DD2" w14:textId="77777777" w:rsidR="0053368B" w:rsidRDefault="0053368B"/>
    <w:p w14:paraId="122E364E" w14:textId="77777777" w:rsidR="0053368B" w:rsidRDefault="0053368B"/>
    <w:p w14:paraId="40B230CB" w14:textId="77777777" w:rsidR="0053368B" w:rsidRDefault="0053368B"/>
    <w:p w14:paraId="2BA4DFFA" w14:textId="77777777" w:rsidR="002A04DB" w:rsidRDefault="002A04DB"/>
    <w:p w14:paraId="1048A378" w14:textId="77777777" w:rsidR="0053368B" w:rsidRDefault="0053368B"/>
    <w:p w14:paraId="092976BE" w14:textId="77777777" w:rsidR="0053368B" w:rsidRDefault="0053368B"/>
    <w:p w14:paraId="6BD5D2DA" w14:textId="77777777" w:rsidR="0053368B" w:rsidRDefault="0053368B"/>
    <w:p w14:paraId="761E05F1" w14:textId="77777777" w:rsidR="0053368B" w:rsidRDefault="0053368B"/>
    <w:p w14:paraId="658CF6B9" w14:textId="77777777" w:rsidR="0053368B" w:rsidRDefault="0053368B"/>
    <w:p w14:paraId="57591A7A" w14:textId="77777777" w:rsidR="0053368B" w:rsidRDefault="0053368B"/>
    <w:tbl>
      <w:tblPr>
        <w:tblStyle w:val="TableGrid"/>
        <w:tblW w:w="15314" w:type="dxa"/>
        <w:jc w:val="center"/>
        <w:tblLook w:val="04A0" w:firstRow="1" w:lastRow="0" w:firstColumn="1" w:lastColumn="0" w:noHBand="0" w:noVBand="1"/>
      </w:tblPr>
      <w:tblGrid>
        <w:gridCol w:w="2333"/>
        <w:gridCol w:w="1298"/>
        <w:gridCol w:w="1300"/>
        <w:gridCol w:w="1300"/>
        <w:gridCol w:w="1297"/>
        <w:gridCol w:w="1298"/>
        <w:gridCol w:w="1294"/>
        <w:gridCol w:w="1294"/>
        <w:gridCol w:w="1294"/>
        <w:gridCol w:w="1295"/>
        <w:gridCol w:w="1296"/>
        <w:gridCol w:w="15"/>
      </w:tblGrid>
      <w:tr w:rsidR="0053368B" w:rsidRPr="005A32AD" w14:paraId="5278A091" w14:textId="77777777" w:rsidTr="002A04DB">
        <w:trPr>
          <w:gridAfter w:val="1"/>
          <w:wAfter w:w="15" w:type="dxa"/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72366E41" w14:textId="77777777" w:rsidR="0053368B" w:rsidRPr="005A32AD" w:rsidRDefault="0053368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bookmarkStart w:id="12" w:name="_Hlk158888100"/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D309C4A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3CE89348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4167072D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88B10E8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A1459A9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79C0B03C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7035FA23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61C9F2CB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B744D1C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BEEC35" w14:textId="77777777" w:rsidR="0053368B" w:rsidRPr="005A32AD" w:rsidRDefault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(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หน่วย:</w:t>
            </w:r>
            <w:r w:rsidRPr="005A3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86752D" w:rsidRPr="005A32AD" w14:paraId="31F597BF" w14:textId="77777777" w:rsidTr="002A04DB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0190CB7C" w14:textId="77777777" w:rsidR="0086752D" w:rsidRPr="005A32AD" w:rsidRDefault="0086752D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8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B165C" w14:textId="77777777" w:rsidR="0086752D" w:rsidRPr="005A32AD" w:rsidRDefault="0086752D">
            <w:pP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3368B" w:rsidRPr="005A32AD" w14:paraId="3F618B8D" w14:textId="77777777" w:rsidTr="002A04DB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B54F0" w14:textId="77777777" w:rsidR="0086752D" w:rsidRPr="005A32AD" w:rsidRDefault="0086752D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5583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  <w:p w14:paraId="408B6E56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014BAB9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311B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อาคารโรงงานและสำนักงาน</w:t>
            </w:r>
          </w:p>
          <w:p w14:paraId="6404DA35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17C5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  <w:p w14:paraId="4E80A55A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F32E" w14:textId="77777777" w:rsidR="003B0FC9" w:rsidRPr="005A32AD" w:rsidRDefault="003B0FC9" w:rsidP="003B0FC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ระบบสาธารณูปโภค</w:t>
            </w:r>
          </w:p>
          <w:p w14:paraId="12D37542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F4230" w14:textId="77777777" w:rsidR="00F6795D" w:rsidRPr="005A32AD" w:rsidRDefault="00F6795D" w:rsidP="00F6795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เครื่องมือเครื่องใช้</w:t>
            </w:r>
          </w:p>
          <w:p w14:paraId="554616A7" w14:textId="5BAF6269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D7694" w14:textId="4B7B28CB" w:rsidR="0086752D" w:rsidRPr="005A32AD" w:rsidRDefault="00F6795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อุปกรณ์สำนักงานและคอมพิวเตอร์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D8C93D" w14:textId="77777777" w:rsidR="00F6795D" w:rsidRPr="005A32AD" w:rsidRDefault="00F6795D" w:rsidP="00F6795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เครื่องตกแต่งสำนักงาน</w:t>
            </w:r>
          </w:p>
          <w:p w14:paraId="00BDEC89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D0CAA" w14:textId="77777777" w:rsidR="00F6795D" w:rsidRPr="005A32AD" w:rsidRDefault="00F6795D" w:rsidP="00F6795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  <w:p w14:paraId="22CBB7FE" w14:textId="77777777" w:rsidR="00F6795D" w:rsidRPr="005A32AD" w:rsidRDefault="00F6795D" w:rsidP="00F6795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5677C02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0D3288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สินทรัพย์ระหว่างก่อสร้าง</w:t>
            </w:r>
          </w:p>
          <w:p w14:paraId="4B584673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9388B7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7AF08D46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968AA7E" w14:textId="77777777" w:rsidR="0086752D" w:rsidRPr="005A32AD" w:rsidRDefault="008675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53368B" w:rsidRPr="00D6243D" w14:paraId="69AA12CD" w14:textId="77777777" w:rsidTr="002A04DB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3A7F0" w14:textId="6719FB71" w:rsidR="0053368B" w:rsidRPr="000B2F50" w:rsidRDefault="0053368B" w:rsidP="0053368B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E926D" w14:textId="77777777" w:rsidR="0053368B" w:rsidRPr="005A32AD" w:rsidRDefault="0053368B" w:rsidP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463B3" w14:textId="77777777" w:rsidR="0053368B" w:rsidRPr="005A32AD" w:rsidRDefault="0053368B" w:rsidP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1867E" w14:textId="77777777" w:rsidR="0053368B" w:rsidRPr="005A32AD" w:rsidRDefault="0053368B" w:rsidP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18004" w14:textId="77777777" w:rsidR="0053368B" w:rsidRPr="005A32AD" w:rsidRDefault="0053368B" w:rsidP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8F731" w14:textId="77777777" w:rsidR="0053368B" w:rsidRPr="005A32AD" w:rsidRDefault="0053368B" w:rsidP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FCF31" w14:textId="77777777" w:rsidR="0053368B" w:rsidRPr="005A32AD" w:rsidRDefault="0053368B" w:rsidP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C7413" w14:textId="77777777" w:rsidR="0053368B" w:rsidRPr="005A32AD" w:rsidRDefault="0053368B" w:rsidP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DDEAF" w14:textId="77777777" w:rsidR="0053368B" w:rsidRPr="005A32AD" w:rsidRDefault="0053368B" w:rsidP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4BAFC" w14:textId="77777777" w:rsidR="0053368B" w:rsidRPr="005A32AD" w:rsidRDefault="0053368B" w:rsidP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64677" w14:textId="77777777" w:rsidR="0053368B" w:rsidRPr="005A32AD" w:rsidRDefault="0053368B" w:rsidP="0053368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7227C" w:rsidRPr="00D6243D" w14:paraId="75F1B8C0" w14:textId="77777777" w:rsidTr="002A04DB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45615" w14:textId="4A17D412" w:rsidR="0053368B" w:rsidRPr="000B2F50" w:rsidRDefault="0053368B" w:rsidP="0053368B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E723B1" w:rsidRPr="000B2F50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E723B1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="00E723B1" w:rsidRPr="000B2F5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723B1" w:rsidRPr="000B2F50">
              <w:rPr>
                <w:rFonts w:ascii="Angsana New" w:hAnsi="Angsana New"/>
                <w:sz w:val="24"/>
                <w:szCs w:val="24"/>
              </w:rPr>
              <w:t>256</w:t>
            </w:r>
            <w:r w:rsidR="00E723B1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74602" w14:textId="47FB30C6" w:rsidR="0053368B" w:rsidRPr="005A32AD" w:rsidRDefault="0053368B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5A785" w14:textId="0A8B055B" w:rsidR="0053368B" w:rsidRPr="005A32AD" w:rsidRDefault="0053368B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48,423,829.16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88FA2" w14:textId="12593D57" w:rsidR="0053368B" w:rsidRPr="005A32AD" w:rsidRDefault="0053368B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4,919,294.36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AE623" w14:textId="68F89B60" w:rsidR="0053368B" w:rsidRPr="005A32AD" w:rsidRDefault="003B0FC9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74D3">
              <w:rPr>
                <w:rFonts w:ascii="Angsana New" w:hAnsi="Angsana New"/>
                <w:sz w:val="24"/>
                <w:szCs w:val="24"/>
              </w:rPr>
              <w:t>5,530,070.22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B8D9B" w14:textId="475D94A1" w:rsidR="0053368B" w:rsidRPr="005A32AD" w:rsidRDefault="00F6795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15,090,542.27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43252" w14:textId="7D9582E0" w:rsidR="0053368B" w:rsidRPr="005A32AD" w:rsidRDefault="00F6795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16,866,998.95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B6AC6" w14:textId="5EF9329D" w:rsidR="0053368B" w:rsidRPr="005A32AD" w:rsidRDefault="00F6795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7,612,278.55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18DB" w14:textId="38E0F1E8" w:rsidR="0053368B" w:rsidRPr="005A32AD" w:rsidRDefault="00F6795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6,834,920.37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244C0" w14:textId="056AA193" w:rsidR="0053368B" w:rsidRPr="005A32AD" w:rsidRDefault="0053368B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4669F" w14:textId="66C54344" w:rsidR="0053368B" w:rsidRPr="005A32AD" w:rsidRDefault="0053368B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74D3">
              <w:rPr>
                <w:rFonts w:ascii="Angsana New" w:hAnsi="Angsana New"/>
                <w:sz w:val="24"/>
                <w:szCs w:val="24"/>
              </w:rPr>
              <w:t>105,277,933.88</w:t>
            </w:r>
          </w:p>
        </w:tc>
      </w:tr>
      <w:tr w:rsidR="00431C4D" w:rsidRPr="00D6243D" w14:paraId="7E5D2C9C" w14:textId="77777777" w:rsidTr="002A04DB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5662A" w14:textId="38B270C1" w:rsidR="00431C4D" w:rsidRPr="000B2F50" w:rsidRDefault="00431C4D" w:rsidP="00431C4D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D1308" w14:textId="2FFD4A4A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FCF1B" w14:textId="12CE7AC0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5,445,134.95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9174E" w14:textId="37105AEE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1,180,804.58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FAC4D" w14:textId="1A00185F" w:rsidR="00431C4D" w:rsidRPr="005A32AD" w:rsidRDefault="003B0FC9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1,827,465.27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2032E" w14:textId="16E04FFD" w:rsidR="00431C4D" w:rsidRPr="005A32AD" w:rsidRDefault="00F6795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2,829,592.24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0C331" w14:textId="0182B489" w:rsidR="00431C4D" w:rsidRPr="005A32AD" w:rsidRDefault="00F6795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3,284,237.22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D1394" w14:textId="61C9AA66" w:rsidR="00431C4D" w:rsidRPr="005A32AD" w:rsidRDefault="00F6795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2,518,802.59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4FA5F" w14:textId="257D9699" w:rsidR="00431C4D" w:rsidRPr="005A32AD" w:rsidRDefault="00F6795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679,304.14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5CDAC" w14:textId="049FF2A6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04469" w14:textId="072C6D4D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17,765,340.99</w:t>
            </w:r>
          </w:p>
        </w:tc>
      </w:tr>
      <w:tr w:rsidR="00431C4D" w:rsidRPr="00D6243D" w14:paraId="5DDB7A6C" w14:textId="77777777" w:rsidTr="002A04DB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B1F00" w14:textId="309C68EB" w:rsidR="00431C4D" w:rsidRPr="000B2F50" w:rsidRDefault="00431C4D" w:rsidP="00431C4D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ค่าเสื่อมราคาสะสมส่วนที่จำหน่าย/ตัดจำหน่าย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C24D8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4B11593" w14:textId="52891BCB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D36FE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956253" w14:textId="141E541A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6701F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5E9CD4A" w14:textId="4683AE67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0A3C8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5756021" w14:textId="0BC832C7" w:rsidR="00431C4D" w:rsidRPr="005A32AD" w:rsidRDefault="003B0FC9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BD10C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F5C06E" w14:textId="22A7FEEF" w:rsidR="00431C4D" w:rsidRPr="005A32AD" w:rsidRDefault="00F6795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A2FCB">
              <w:rPr>
                <w:rFonts w:ascii="Angsana New" w:hAnsi="Angsana New"/>
                <w:sz w:val="24"/>
                <w:szCs w:val="24"/>
              </w:rPr>
              <w:t>161,022.05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5767E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8E43220" w14:textId="6EBF7201" w:rsidR="00431C4D" w:rsidRPr="005A32AD" w:rsidRDefault="00F6795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A2FCB">
              <w:rPr>
                <w:rFonts w:ascii="Angsana New" w:hAnsi="Angsana New"/>
                <w:sz w:val="24"/>
                <w:szCs w:val="24"/>
              </w:rPr>
              <w:t>419,238.15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809A5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563BA43" w14:textId="381F896E" w:rsidR="00431C4D" w:rsidRPr="005A32AD" w:rsidRDefault="00F6795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A2FCB">
              <w:rPr>
                <w:rFonts w:ascii="Angsana New" w:hAnsi="Angsana New"/>
                <w:sz w:val="24"/>
                <w:szCs w:val="24"/>
              </w:rPr>
              <w:t>50,548.00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137DE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DED5E80" w14:textId="5CC6B9C2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A0390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64F3D40" w14:textId="4B592B2C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552E5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8ED978B" w14:textId="64C77737" w:rsidR="00431C4D" w:rsidRPr="005A32AD" w:rsidRDefault="00ED0DB6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431C4D" w:rsidRPr="00CA2FCB">
              <w:rPr>
                <w:rFonts w:ascii="Angsana New" w:hAnsi="Angsana New"/>
                <w:sz w:val="24"/>
                <w:szCs w:val="24"/>
              </w:rPr>
              <w:t>630,808.20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431C4D" w:rsidRPr="00D6243D" w14:paraId="3DC90586" w14:textId="77777777" w:rsidTr="00CD122E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70120" w14:textId="2D15CABF" w:rsidR="00431C4D" w:rsidRPr="00CD122E" w:rsidRDefault="00AA47D5" w:rsidP="00431C4D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C07A5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F42E6AA" w14:textId="3FB9F3D5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04182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497F0E2" w14:textId="3D4E39E8" w:rsidR="00431C4D" w:rsidRPr="005A32AD" w:rsidRDefault="00ED0DB6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431C4D" w:rsidRPr="00CA2FCB">
              <w:rPr>
                <w:rFonts w:ascii="Angsana New" w:hAnsi="Angsana New"/>
                <w:sz w:val="24"/>
                <w:szCs w:val="24"/>
              </w:rPr>
              <w:t>5,944,703.47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17EFB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400E1DE" w14:textId="73AE1C53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D3A22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0E604B2" w14:textId="77F1537F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96350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34F1506" w14:textId="7C4BDBBA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1523B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BE68AC1" w14:textId="05A3B5C7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4D7E5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665E675" w14:textId="203C9174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F79E0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E46CFE6" w14:textId="24FB5458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3B07B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A289A3" w14:textId="10537246" w:rsidR="00431C4D" w:rsidRPr="005A32AD" w:rsidRDefault="00431C4D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595B1" w14:textId="77777777" w:rsidR="00400ABC" w:rsidRDefault="00400ABC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F871F50" w14:textId="61A662B5" w:rsidR="00431C4D" w:rsidRPr="005A32AD" w:rsidRDefault="00ED0DB6" w:rsidP="00A845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431C4D" w:rsidRPr="00CA2FCB">
              <w:rPr>
                <w:rFonts w:ascii="Angsana New" w:hAnsi="Angsana New"/>
                <w:sz w:val="24"/>
                <w:szCs w:val="24"/>
              </w:rPr>
              <w:t>5,944,703.47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431C4D" w:rsidRPr="00D6243D" w14:paraId="016F5303" w14:textId="77777777" w:rsidTr="002A04DB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89BE3" w14:textId="54F2547A" w:rsidR="00431C4D" w:rsidRPr="000B2F50" w:rsidRDefault="00431C4D" w:rsidP="00431C4D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B2F5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B2F5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12343" w14:textId="0CB0AB2C" w:rsidR="00431C4D" w:rsidRPr="005A32AD" w:rsidRDefault="00431C4D" w:rsidP="00400ABC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2AC57" w14:textId="6C2B80AA" w:rsidR="00431C4D" w:rsidRPr="005A32AD" w:rsidRDefault="00431C4D" w:rsidP="00400ABC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47,924,260.64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A47C4" w14:textId="664E833D" w:rsidR="00431C4D" w:rsidRPr="005A32AD" w:rsidRDefault="00431C4D" w:rsidP="00400ABC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6,100,098.94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012F5" w14:textId="28CE1AB9" w:rsidR="00431C4D" w:rsidRPr="005A32AD" w:rsidRDefault="003B0FC9" w:rsidP="00400ABC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7,357,535.49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3F1EF" w14:textId="3655737C" w:rsidR="00431C4D" w:rsidRPr="005A32AD" w:rsidRDefault="00F6795D" w:rsidP="00400ABC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17,759,112.46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528C0" w14:textId="27D5C637" w:rsidR="00431C4D" w:rsidRPr="005A32AD" w:rsidRDefault="00F6795D" w:rsidP="00400ABC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19,731,998.02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9402B" w14:textId="620A973A" w:rsidR="00431C4D" w:rsidRPr="005A32AD" w:rsidRDefault="00F6795D" w:rsidP="00400ABC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10,080,533.14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F731C" w14:textId="198F6A37" w:rsidR="00431C4D" w:rsidRPr="005A32AD" w:rsidRDefault="00F6795D" w:rsidP="00400ABC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7,514,224.51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FC993" w14:textId="3BD24894" w:rsidR="00431C4D" w:rsidRPr="005A32AD" w:rsidRDefault="00431C4D" w:rsidP="00400ABC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4BC0E" w14:textId="0E890B90" w:rsidR="00431C4D" w:rsidRPr="005A32AD" w:rsidRDefault="00431C4D" w:rsidP="00400ABC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116,467,763.20</w:t>
            </w:r>
          </w:p>
        </w:tc>
      </w:tr>
      <w:tr w:rsidR="00E7227C" w:rsidRPr="00D6243D" w14:paraId="5D2B5817" w14:textId="77777777" w:rsidTr="002A04DB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32794" w14:textId="77777777" w:rsidR="00582378" w:rsidRPr="00603E57" w:rsidRDefault="00582378" w:rsidP="0086752D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3E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22903" w14:textId="77777777" w:rsidR="00582378" w:rsidRPr="005A32AD" w:rsidRDefault="00582378" w:rsidP="00CA2FC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C468A" w14:textId="77777777" w:rsidR="00582378" w:rsidRPr="005A32AD" w:rsidRDefault="00582378" w:rsidP="00CA2FC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AC5B8" w14:textId="77777777" w:rsidR="00582378" w:rsidRPr="005A32AD" w:rsidRDefault="00582378" w:rsidP="00CA2FC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FF66A" w14:textId="77777777" w:rsidR="00582378" w:rsidRPr="005A32AD" w:rsidRDefault="00582378" w:rsidP="00CA2FC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D20CB" w14:textId="77777777" w:rsidR="00582378" w:rsidRPr="005A32AD" w:rsidRDefault="00582378" w:rsidP="00CA2FC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FCEE2" w14:textId="77777777" w:rsidR="00582378" w:rsidRPr="005A32AD" w:rsidRDefault="00582378" w:rsidP="00CA2FC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0845A" w14:textId="77777777" w:rsidR="00582378" w:rsidRPr="005A32AD" w:rsidRDefault="00582378" w:rsidP="00CA2FC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238C6" w14:textId="77777777" w:rsidR="00582378" w:rsidRPr="005A32AD" w:rsidRDefault="00582378" w:rsidP="00CA2FC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8FA17" w14:textId="77777777" w:rsidR="00582378" w:rsidRPr="005A32AD" w:rsidRDefault="00582378" w:rsidP="00CA2FC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F2F6E" w14:textId="77777777" w:rsidR="00582378" w:rsidRPr="005A32AD" w:rsidRDefault="00582378" w:rsidP="00CA2FC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7FBC" w:rsidRPr="00D6243D" w14:paraId="7AF7C201" w14:textId="77777777" w:rsidTr="002A04DB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F4EFB" w14:textId="77777777" w:rsidR="00CB7FBC" w:rsidRPr="00603E57" w:rsidRDefault="00CB7FBC" w:rsidP="00CB7FB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603E5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03E5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03E5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03E5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5F137" w14:textId="4C13D5FB" w:rsidR="00CB7FBC" w:rsidRPr="005A32AD" w:rsidRDefault="00630AB4" w:rsidP="00CB7FB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30AB4">
              <w:rPr>
                <w:rFonts w:ascii="Angsana New" w:hAnsi="Angsana New"/>
                <w:sz w:val="24"/>
                <w:szCs w:val="24"/>
                <w:cs/>
              </w:rPr>
              <w:t>201</w:t>
            </w:r>
            <w:r w:rsidRPr="00630AB4">
              <w:rPr>
                <w:rFonts w:ascii="Angsana New" w:hAnsi="Angsana New"/>
                <w:sz w:val="24"/>
                <w:szCs w:val="24"/>
              </w:rPr>
              <w:t>,</w:t>
            </w:r>
            <w:r w:rsidRPr="00630AB4">
              <w:rPr>
                <w:rFonts w:ascii="Angsana New" w:hAnsi="Angsana New"/>
                <w:sz w:val="24"/>
                <w:szCs w:val="24"/>
                <w:cs/>
              </w:rPr>
              <w:t>542</w:t>
            </w:r>
            <w:r w:rsidRPr="00630AB4">
              <w:rPr>
                <w:rFonts w:ascii="Angsana New" w:hAnsi="Angsana New"/>
                <w:sz w:val="24"/>
                <w:szCs w:val="24"/>
              </w:rPr>
              <w:t>,</w:t>
            </w:r>
            <w:r w:rsidRPr="00630AB4">
              <w:rPr>
                <w:rFonts w:ascii="Angsana New" w:hAnsi="Angsana New"/>
                <w:sz w:val="24"/>
                <w:szCs w:val="24"/>
                <w:cs/>
              </w:rPr>
              <w:t>187.76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9263" w14:textId="2C19E6C1" w:rsidR="00CB7FBC" w:rsidRPr="005A32AD" w:rsidRDefault="00CB7FBC" w:rsidP="00CB7FB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1E09">
              <w:rPr>
                <w:rFonts w:ascii="Angsana New" w:hAnsi="Angsana New"/>
                <w:sz w:val="24"/>
                <w:szCs w:val="24"/>
                <w:cs/>
              </w:rPr>
              <w:t>129</w:t>
            </w:r>
            <w:r w:rsidRPr="00DB1E09">
              <w:rPr>
                <w:rFonts w:ascii="Angsana New" w:hAnsi="Angsana New"/>
                <w:sz w:val="24"/>
                <w:szCs w:val="24"/>
              </w:rPr>
              <w:t>,</w:t>
            </w:r>
            <w:r w:rsidRPr="00DB1E09">
              <w:rPr>
                <w:rFonts w:ascii="Angsana New" w:hAnsi="Angsana New"/>
                <w:sz w:val="24"/>
                <w:szCs w:val="24"/>
                <w:cs/>
              </w:rPr>
              <w:t>278</w:t>
            </w:r>
            <w:r w:rsidRPr="00DB1E09">
              <w:rPr>
                <w:rFonts w:ascii="Angsana New" w:hAnsi="Angsana New"/>
                <w:sz w:val="24"/>
                <w:szCs w:val="24"/>
              </w:rPr>
              <w:t>,</w:t>
            </w:r>
            <w:r w:rsidRPr="00DB1E09">
              <w:rPr>
                <w:rFonts w:ascii="Angsana New" w:hAnsi="Angsana New"/>
                <w:sz w:val="24"/>
                <w:szCs w:val="24"/>
                <w:cs/>
              </w:rPr>
              <w:t>514.41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3BDC7" w14:textId="01C32E3B" w:rsidR="00CB7FBC" w:rsidRPr="005A32AD" w:rsidRDefault="00CB7FBC" w:rsidP="00CB7FB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C30D6B">
              <w:rPr>
                <w:rFonts w:ascii="Angsana New" w:hAnsi="Angsana New"/>
                <w:sz w:val="24"/>
                <w:szCs w:val="24"/>
              </w:rPr>
              <w:t>,</w:t>
            </w:r>
            <w:r w:rsidRPr="00C30D6B">
              <w:rPr>
                <w:rFonts w:ascii="Angsana New" w:hAnsi="Angsana New"/>
                <w:sz w:val="24"/>
                <w:szCs w:val="24"/>
                <w:cs/>
              </w:rPr>
              <w:t>260</w:t>
            </w:r>
            <w:r w:rsidRPr="00C30D6B">
              <w:rPr>
                <w:rFonts w:ascii="Angsana New" w:hAnsi="Angsana New"/>
                <w:sz w:val="24"/>
                <w:szCs w:val="24"/>
              </w:rPr>
              <w:t>,</w:t>
            </w:r>
            <w:r w:rsidRPr="00C30D6B">
              <w:rPr>
                <w:rFonts w:ascii="Angsana New" w:hAnsi="Angsana New"/>
                <w:sz w:val="24"/>
                <w:szCs w:val="24"/>
                <w:cs/>
              </w:rPr>
              <w:t>649.97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43EA8" w14:textId="17017647" w:rsidR="00CB7FBC" w:rsidRPr="005A32AD" w:rsidRDefault="003B0FC9" w:rsidP="00CB7FB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19,954,415.34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471D3" w14:textId="18B7C605" w:rsidR="00CB7FBC" w:rsidRPr="005A32AD" w:rsidRDefault="00F6795D" w:rsidP="00CB7FB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20,706,494.90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F675F" w14:textId="3FFDAF77" w:rsidR="00CB7FBC" w:rsidRPr="005A32AD" w:rsidRDefault="00F6795D" w:rsidP="00CB7FB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13,521,154.50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D7870" w14:textId="1E9BA6AD" w:rsidR="00CB7FBC" w:rsidRPr="005A32AD" w:rsidRDefault="00F6795D" w:rsidP="00CB7FB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13,018,773.92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21AC1" w14:textId="0228B1DD" w:rsidR="00CB7FBC" w:rsidRPr="005A32AD" w:rsidRDefault="00F6795D" w:rsidP="00CB7FB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5,589,396.99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9558C" w14:textId="426A5EF9" w:rsidR="00CB7FBC" w:rsidRPr="005A32AD" w:rsidRDefault="00CB7FBC" w:rsidP="00CB7FB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4,590,000.02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3CA61" w14:textId="3FD8A9DD" w:rsidR="00CB7FBC" w:rsidRPr="005A32AD" w:rsidRDefault="00CB7FBC" w:rsidP="00CB7FB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421,461,587.81</w:t>
            </w:r>
          </w:p>
        </w:tc>
      </w:tr>
      <w:tr w:rsidR="00582378" w:rsidRPr="00D6243D" w14:paraId="77956A1F" w14:textId="77777777" w:rsidTr="00E723B1">
        <w:trPr>
          <w:trHeight w:val="288"/>
          <w:jc w:val="center"/>
        </w:trPr>
        <w:tc>
          <w:tcPr>
            <w:tcW w:w="3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ACA83" w14:textId="77777777" w:rsidR="00582378" w:rsidRPr="00603E57" w:rsidRDefault="00582378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03E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ค่าเสื่อมราคาซึ่งรวมอยู่ในงบกำไรขาดทุนเบ็</w:t>
            </w:r>
            <w:r w:rsidRPr="00603E5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</w:t>
            </w:r>
            <w:r w:rsidRPr="00603E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เสร็จ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7F209" w14:textId="77777777" w:rsidR="00582378" w:rsidRPr="005A32AD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D1312" w14:textId="77777777" w:rsidR="00582378" w:rsidRPr="005A32AD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15E2D" w14:textId="77777777" w:rsidR="00582378" w:rsidRPr="005A32AD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6A683" w14:textId="77777777" w:rsidR="00582378" w:rsidRPr="005A32AD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EB1FA" w14:textId="77777777" w:rsidR="00582378" w:rsidRPr="005A32AD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E9B1C" w14:textId="77777777" w:rsidR="00582378" w:rsidRPr="005A32AD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7276" w14:textId="77777777" w:rsidR="00582378" w:rsidRPr="005A32AD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10B48" w14:textId="77777777" w:rsidR="00582378" w:rsidRPr="005A32AD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B101" w14:textId="77777777" w:rsidR="00582378" w:rsidRPr="005A32AD" w:rsidRDefault="0058237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1841" w:rsidRPr="00D6243D" w14:paraId="4BA9E293" w14:textId="77777777" w:rsidTr="002A04DB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77063" w14:textId="2E3E56F3" w:rsidR="001B1841" w:rsidRPr="0053368B" w:rsidRDefault="001B1841" w:rsidP="001B1841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3E57">
              <w:rPr>
                <w:rFonts w:ascii="Angsana New" w:hAnsi="Angsana New"/>
                <w:sz w:val="24"/>
                <w:szCs w:val="24"/>
                <w:cs/>
              </w:rPr>
              <w:t xml:space="preserve">สำหรับปี  </w:t>
            </w:r>
            <w:r w:rsidRPr="00603E5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F747C" w14:textId="77777777" w:rsidR="001B1841" w:rsidRPr="005A32AD" w:rsidRDefault="001B1841" w:rsidP="001B184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48FE4" w14:textId="77777777" w:rsidR="001B1841" w:rsidRPr="005A32AD" w:rsidRDefault="001B1841" w:rsidP="001B184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0E550" w14:textId="77777777" w:rsidR="001B1841" w:rsidRPr="005A32AD" w:rsidRDefault="001B1841" w:rsidP="001B184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9EC7A" w14:textId="77777777" w:rsidR="001B1841" w:rsidRPr="005A32AD" w:rsidRDefault="001B1841" w:rsidP="001B184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1E9EC" w14:textId="77777777" w:rsidR="001B1841" w:rsidRPr="005A32AD" w:rsidRDefault="001B1841" w:rsidP="001B184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7E844" w14:textId="77777777" w:rsidR="001B1841" w:rsidRPr="005A32AD" w:rsidRDefault="001B1841" w:rsidP="001B184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630E7" w14:textId="77777777" w:rsidR="001B1841" w:rsidRPr="005A32AD" w:rsidRDefault="001B1841" w:rsidP="001B184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ECA3C" w14:textId="77777777" w:rsidR="001B1841" w:rsidRPr="005A32AD" w:rsidRDefault="001B1841" w:rsidP="001B184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14219" w14:textId="77777777" w:rsidR="001B1841" w:rsidRPr="005A32AD" w:rsidRDefault="001B1841" w:rsidP="001B184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C545" w14:textId="3443C4C2" w:rsidR="001B1841" w:rsidRPr="005A32AD" w:rsidRDefault="00C10DED" w:rsidP="001B1841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0DED">
              <w:rPr>
                <w:rFonts w:ascii="Angsana New" w:hAnsi="Angsana New"/>
                <w:sz w:val="24"/>
                <w:szCs w:val="24"/>
              </w:rPr>
              <w:t>17,673,157.70</w:t>
            </w:r>
          </w:p>
        </w:tc>
      </w:tr>
    </w:tbl>
    <w:bookmarkEnd w:id="12"/>
    <w:p w14:paraId="550ACC0C" w14:textId="2B214FA0" w:rsidR="003B5BCA" w:rsidRPr="00917061" w:rsidRDefault="003B5BCA" w:rsidP="003B5BCA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Pr="0091706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จำนวน </w:t>
      </w:r>
      <w:r w:rsidRPr="00257337">
        <w:rPr>
          <w:rFonts w:ascii="Angsana New" w:hAnsi="Angsana New"/>
          <w:sz w:val="30"/>
          <w:szCs w:val="30"/>
        </w:rPr>
        <w:t>27,459,944.65</w:t>
      </w:r>
      <w:r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บาท </w:t>
      </w:r>
    </w:p>
    <w:p w14:paraId="1A42D994" w14:textId="061F8646" w:rsidR="003B5BCA" w:rsidRPr="00917061" w:rsidRDefault="003B5BCA" w:rsidP="003B5BCA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ที่ดินบางส่วน </w:t>
      </w:r>
      <w:r w:rsidRPr="00D03266">
        <w:rPr>
          <w:rFonts w:ascii="Angsana New" w:hAnsi="Angsana New"/>
          <w:sz w:val="30"/>
          <w:szCs w:val="30"/>
          <w:cs/>
        </w:rPr>
        <w:t>จำนวน</w:t>
      </w:r>
      <w:r w:rsidRPr="00257337">
        <w:rPr>
          <w:rFonts w:ascii="Angsana New" w:hAnsi="Angsana New"/>
          <w:sz w:val="30"/>
          <w:szCs w:val="30"/>
        </w:rPr>
        <w:t xml:space="preserve"> 40,313,515.00 </w:t>
      </w:r>
      <w:r w:rsidRPr="00D03266">
        <w:rPr>
          <w:rFonts w:ascii="Angsana New" w:hAnsi="Angsana New"/>
          <w:sz w:val="30"/>
          <w:szCs w:val="30"/>
          <w:cs/>
        </w:rPr>
        <w:t>บาท</w:t>
      </w:r>
      <w:r w:rsidRPr="00917061">
        <w:rPr>
          <w:rFonts w:ascii="Angsana New" w:hAnsi="Angsana New"/>
          <w:sz w:val="30"/>
          <w:szCs w:val="30"/>
          <w:cs/>
        </w:rPr>
        <w:t xml:space="preserve"> อาคารและสิ่งปลูกสร้างบางส่วน</w:t>
      </w:r>
      <w:r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มูลค่าสุทธิ จำนวน</w:t>
      </w:r>
      <w:r w:rsidRPr="00257337">
        <w:rPr>
          <w:rFonts w:ascii="Angsana New" w:hAnsi="Angsana New"/>
          <w:sz w:val="30"/>
          <w:szCs w:val="30"/>
          <w:lang w:val="en-US"/>
        </w:rPr>
        <w:t xml:space="preserve"> 153,032,171.04 </w:t>
      </w:r>
      <w:r w:rsidRPr="00917061">
        <w:rPr>
          <w:rFonts w:ascii="Angsana New" w:hAnsi="Angsana New"/>
          <w:sz w:val="30"/>
          <w:szCs w:val="30"/>
          <w:cs/>
        </w:rPr>
        <w:t>บาท ได้จดจำนองค้ำประกันสินเชื่อจากธนาคารแห่งหนึ่ง ตามหมายเหตุ</w:t>
      </w:r>
      <w:r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6</w:t>
      </w:r>
    </w:p>
    <w:p w14:paraId="28495C5E" w14:textId="6C246FA8" w:rsidR="001009F9" w:rsidRDefault="003B5BCA" w:rsidP="003B5BCA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706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FB63D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17061">
        <w:rPr>
          <w:rFonts w:ascii="Angsana New" w:hAnsi="Angsana New"/>
          <w:sz w:val="30"/>
          <w:szCs w:val="30"/>
          <w:cs/>
        </w:rPr>
        <w:t xml:space="preserve"> ได้บันทึกต้นทุนทางการเงิน จำนวน </w:t>
      </w:r>
      <w:r w:rsidRPr="00257337">
        <w:rPr>
          <w:rFonts w:ascii="Angsana New" w:hAnsi="Angsana New"/>
          <w:sz w:val="30"/>
          <w:szCs w:val="30"/>
        </w:rPr>
        <w:t>72,639.70</w:t>
      </w:r>
      <w:r w:rsidRPr="00917061">
        <w:rPr>
          <w:rFonts w:ascii="Angsana New" w:hAnsi="Angsana New"/>
          <w:sz w:val="30"/>
          <w:szCs w:val="30"/>
          <w:cs/>
        </w:rPr>
        <w:t xml:space="preserve"> บาท ไว้เป็นส่วนหนึ่งของ ที่ดิน อาคารและอุปกรณ์</w:t>
      </w:r>
    </w:p>
    <w:p w14:paraId="00948636" w14:textId="77777777" w:rsidR="00B26FE0" w:rsidRDefault="00B26FE0" w:rsidP="0053368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15294" w:type="dxa"/>
        <w:jc w:val="center"/>
        <w:tblLook w:val="04A0" w:firstRow="1" w:lastRow="0" w:firstColumn="1" w:lastColumn="0" w:noHBand="0" w:noVBand="1"/>
      </w:tblPr>
      <w:tblGrid>
        <w:gridCol w:w="2326"/>
        <w:gridCol w:w="1295"/>
        <w:gridCol w:w="1295"/>
        <w:gridCol w:w="1295"/>
        <w:gridCol w:w="1295"/>
        <w:gridCol w:w="1295"/>
        <w:gridCol w:w="1295"/>
        <w:gridCol w:w="1295"/>
        <w:gridCol w:w="1295"/>
        <w:gridCol w:w="1312"/>
        <w:gridCol w:w="1296"/>
      </w:tblGrid>
      <w:tr w:rsidR="00090518" w:rsidRPr="00CD338F" w14:paraId="5908AC88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22442" w14:textId="77777777" w:rsidR="00090518" w:rsidRPr="005A32AD" w:rsidRDefault="0009051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bookmarkStart w:id="13" w:name="_Hlk158888116"/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5C54E" w14:textId="77777777" w:rsidR="00090518" w:rsidRPr="005A32AD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F0632" w14:textId="77777777" w:rsidR="00090518" w:rsidRPr="005A32AD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D833B" w14:textId="77777777" w:rsidR="00090518" w:rsidRPr="005A32AD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4AD2" w14:textId="77777777" w:rsidR="00090518" w:rsidRPr="005A32AD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332B5" w14:textId="77777777" w:rsidR="00090518" w:rsidRPr="005A32AD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0A1E" w14:textId="77777777" w:rsidR="00090518" w:rsidRPr="005A32AD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FBDD" w14:textId="77777777" w:rsidR="00090518" w:rsidRPr="005A32AD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1465" w14:textId="77777777" w:rsidR="00090518" w:rsidRPr="005A32AD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B28A2" w14:textId="77777777" w:rsidR="00090518" w:rsidRPr="005A32AD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27C56" w14:textId="77777777" w:rsidR="00090518" w:rsidRPr="00CD338F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หน่วย: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C50367" w:rsidRPr="00CD338F" w14:paraId="2A823566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6EDA9" w14:textId="77777777" w:rsidR="00C50367" w:rsidRPr="00CD338F" w:rsidRDefault="00C5036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81533" w14:textId="147D5216" w:rsidR="00C50367" w:rsidRPr="00CD338F" w:rsidRDefault="00FE6974" w:rsidP="00C50367">
            <w:pP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งบการเงิน</w:t>
            </w:r>
            <w:r w:rsidR="00CD528A" w:rsidRPr="00CD338F"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090518" w:rsidRPr="00CD338F" w14:paraId="096E1A45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FCD93" w14:textId="77777777" w:rsidR="00090518" w:rsidRPr="00CD338F" w:rsidRDefault="00090518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E5706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  <w:p w14:paraId="402D33C2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1276442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DF617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อาคารโรงงานและสำนักงาน</w:t>
            </w:r>
          </w:p>
          <w:p w14:paraId="0716C074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CB6E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  <w:p w14:paraId="0745F1AA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84F20" w14:textId="77777777" w:rsidR="008478FE" w:rsidRPr="00CD338F" w:rsidRDefault="008478FE" w:rsidP="008478FE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ระบบสาธารณูปโภค</w:t>
            </w:r>
          </w:p>
          <w:p w14:paraId="48293C1C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125F8" w14:textId="77777777" w:rsidR="008A6B2D" w:rsidRPr="00CD338F" w:rsidRDefault="008A6B2D" w:rsidP="008A6B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เครื่องมือเครื่องใช้</w:t>
            </w:r>
          </w:p>
          <w:p w14:paraId="70F3DC81" w14:textId="5D4A3C88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12FD2" w14:textId="3B1A5889" w:rsidR="00090518" w:rsidRPr="00CD338F" w:rsidRDefault="008A6B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อุปกรณ์สำนักงานและคอมพิวเตอร์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35782" w14:textId="77777777" w:rsidR="008A6B2D" w:rsidRPr="00CD338F" w:rsidRDefault="008A6B2D" w:rsidP="008A6B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เครื่องตกแต่งสำนักงาน</w:t>
            </w:r>
          </w:p>
          <w:p w14:paraId="15577294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10AF6" w14:textId="77777777" w:rsidR="008A6B2D" w:rsidRPr="00CD338F" w:rsidRDefault="008A6B2D" w:rsidP="008A6B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  <w:p w14:paraId="5C0E7F91" w14:textId="77777777" w:rsidR="008A6B2D" w:rsidRPr="00CD338F" w:rsidRDefault="008A6B2D" w:rsidP="008A6B2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49E0851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1CA97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สินทรัพย์ระหว่างก่อสร้าง</w:t>
            </w:r>
          </w:p>
          <w:p w14:paraId="68B5E16A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58231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16B04DBF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4A357DB" w14:textId="77777777" w:rsidR="00090518" w:rsidRPr="00CD338F" w:rsidRDefault="000905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090518" w:rsidRPr="00CD338F" w14:paraId="74ED99B4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74E6" w14:textId="77777777" w:rsidR="00090518" w:rsidRPr="00CD338F" w:rsidRDefault="00090518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B7F5B" w14:textId="77777777" w:rsidR="00090518" w:rsidRPr="00CD338F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1C429" w14:textId="77777777" w:rsidR="00090518" w:rsidRPr="00CD338F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F4DB6" w14:textId="77777777" w:rsidR="00090518" w:rsidRPr="00CD338F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4F969" w14:textId="77777777" w:rsidR="00090518" w:rsidRPr="00CD338F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1171F" w14:textId="77777777" w:rsidR="00090518" w:rsidRPr="00CD338F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0EDBC" w14:textId="77777777" w:rsidR="00090518" w:rsidRPr="00CD338F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D073C" w14:textId="77777777" w:rsidR="00090518" w:rsidRPr="00CD338F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B5CA4" w14:textId="77777777" w:rsidR="00090518" w:rsidRPr="00CD338F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DEEB2" w14:textId="77777777" w:rsidR="00090518" w:rsidRPr="00CD338F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B0AE3" w14:textId="77777777" w:rsidR="00090518" w:rsidRPr="00CD338F" w:rsidRDefault="0009051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E6974" w:rsidRPr="00CD338F" w14:paraId="1112560A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E762A" w14:textId="1482D7F0" w:rsidR="00FE6974" w:rsidRPr="00CD338F" w:rsidRDefault="00FE6974" w:rsidP="00FE6974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81920" w14:textId="66A5F2A8" w:rsidR="00FE6974" w:rsidRPr="00CD338F" w:rsidRDefault="00FE6974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48,897,187.76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8C1BB" w14:textId="4B60B86F" w:rsidR="00FE6974" w:rsidRPr="00CD338F" w:rsidRDefault="00FE6974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106,726,742.11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D0C5B" w14:textId="375DB9E0" w:rsidR="00FE6974" w:rsidRPr="00CD338F" w:rsidRDefault="00FE6974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18,551,772.91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FEEC6" w14:textId="5B730A9D" w:rsidR="00FE6974" w:rsidRPr="00CD338F" w:rsidRDefault="008478FE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7,774,200.55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81B76" w14:textId="59566060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20,431,155.76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26FAE" w14:textId="0C0A8319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21,864,685.68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3630B" w14:textId="58246069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10,684,207.62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B6827" w14:textId="619DDC2A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10,719,121.50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75AC4" w14:textId="23646B42" w:rsidR="00FE6974" w:rsidRPr="00CD338F" w:rsidRDefault="00FE6974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35,866,914.16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1C653" w14:textId="10FB3624" w:rsidR="00FE6974" w:rsidRPr="00CD338F" w:rsidRDefault="00FE6974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281,515,988.05 </w:t>
            </w:r>
          </w:p>
        </w:tc>
      </w:tr>
      <w:tr w:rsidR="00FE6974" w:rsidRPr="00CD338F" w14:paraId="49053FC5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B8917" w14:textId="77777777" w:rsidR="00FE6974" w:rsidRPr="00CD338F" w:rsidRDefault="00FE6974" w:rsidP="00FE6974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6E776" w14:textId="315C84F0" w:rsidR="00FE6974" w:rsidRPr="00CD338F" w:rsidRDefault="00E22683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A64DF" w14:textId="32E4A35D" w:rsidR="00FE6974" w:rsidRPr="00CD338F" w:rsidRDefault="00E22683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C9209" w14:textId="6967B7FB" w:rsidR="00FE6974" w:rsidRPr="00CD338F" w:rsidRDefault="00E22683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B20A4" w14:textId="110F0964" w:rsidR="00FE6974" w:rsidRPr="00CD338F" w:rsidRDefault="008478FE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FDDFC" w14:textId="22390032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20,618.45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40569" w14:textId="696D473D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911,048.18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04BB5" w14:textId="28B59475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62,500.00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524A" w14:textId="6873906A" w:rsidR="00FE6974" w:rsidRPr="00CD338F" w:rsidRDefault="00E22683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E4AF" w14:textId="3090FAF2" w:rsidR="00FE6974" w:rsidRPr="00CD338F" w:rsidRDefault="00FE6974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55,063,531.12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BD488" w14:textId="72548338" w:rsidR="00FE6974" w:rsidRPr="00CD338F" w:rsidRDefault="00FE6974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56,057,697.75</w:t>
            </w:r>
          </w:p>
        </w:tc>
      </w:tr>
      <w:tr w:rsidR="00FE6974" w:rsidRPr="00CD338F" w14:paraId="77867465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C44A7" w14:textId="77777777" w:rsidR="00FE6974" w:rsidRPr="00CD338F" w:rsidRDefault="00FE6974" w:rsidP="00FE6974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29D92" w14:textId="4609EDAA" w:rsidR="00FE6974" w:rsidRPr="00CD338F" w:rsidRDefault="00E22683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3E141" w14:textId="4B435ACC" w:rsidR="00FE6974" w:rsidRPr="00CD338F" w:rsidRDefault="00E22683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52DC9" w14:textId="5A933F73" w:rsidR="00FE6974" w:rsidRPr="00CD338F" w:rsidRDefault="00E22683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A7A8B" w14:textId="4972E8CC" w:rsidR="00FE6974" w:rsidRPr="00CD338F" w:rsidRDefault="008478FE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C1084" w14:textId="0021DA1B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(2,771,174.50)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298FB" w14:textId="2C1B830A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(225,780.00)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3A6ED" w14:textId="3AA35442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(130,913.40)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7D8D1" w14:textId="1A2BA9BA" w:rsidR="00FE6974" w:rsidRPr="00CD338F" w:rsidRDefault="00E22683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BA8B" w14:textId="3F8F86A0" w:rsidR="00FE6974" w:rsidRPr="00CD338F" w:rsidRDefault="00E22683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240A3" w14:textId="07C1C4CF" w:rsidR="00FE6974" w:rsidRPr="00CD338F" w:rsidRDefault="00FE6974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(3,127,867.90)</w:t>
            </w:r>
          </w:p>
        </w:tc>
      </w:tr>
      <w:tr w:rsidR="00FE6974" w:rsidRPr="00CD338F" w14:paraId="4F649D3A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C35F5" w14:textId="77777777" w:rsidR="00FE6974" w:rsidRPr="00CD338F" w:rsidRDefault="00FE6974" w:rsidP="00FE6974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EE2A" w14:textId="4B6B4F2B" w:rsidR="00FE6974" w:rsidRPr="00CD338F" w:rsidRDefault="00E22683" w:rsidP="00FE697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3AC56" w14:textId="65C1E734" w:rsidR="00FE6974" w:rsidRPr="00CD338F" w:rsidRDefault="00E22683" w:rsidP="00FE697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70203" w14:textId="0FBAAB4B" w:rsidR="00FE6974" w:rsidRPr="00CD338F" w:rsidRDefault="00FE6974" w:rsidP="00FE697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60,000.00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4EB5B" w14:textId="0281D82A" w:rsidR="00FE6974" w:rsidRPr="00CD338F" w:rsidRDefault="008478FE" w:rsidP="00FE697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5D9B9" w14:textId="5E852C33" w:rsidR="00FE6974" w:rsidRPr="00CD338F" w:rsidRDefault="008A6B2D" w:rsidP="00FE697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314,500.00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E7BFA" w14:textId="5D09433E" w:rsidR="00FE6974" w:rsidRPr="00CD338F" w:rsidRDefault="00E22683" w:rsidP="00FE697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703A1" w14:textId="1F004501" w:rsidR="00FE6974" w:rsidRPr="00CD338F" w:rsidRDefault="008A6B2D" w:rsidP="00FE697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32137" w14:textId="6159908B" w:rsidR="00FE6974" w:rsidRPr="00CD338F" w:rsidRDefault="008A6B2D" w:rsidP="00FE697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(314,500.00)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DF9C6" w14:textId="0FB19D73" w:rsidR="00FE6974" w:rsidRPr="00CD338F" w:rsidRDefault="00FE6974" w:rsidP="00FE697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(60,000.00)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3DCA6" w14:textId="432FD8AF" w:rsidR="00FE6974" w:rsidRPr="00CD338F" w:rsidRDefault="00E22683" w:rsidP="00FE697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E6974" w:rsidRPr="00CD338F" w14:paraId="23F468C3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09A80" w14:textId="550993F3" w:rsidR="00FE6974" w:rsidRPr="00CD338F" w:rsidRDefault="00FE6974" w:rsidP="00FE6974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417EF" w14:textId="3F198A54" w:rsidR="00FE6974" w:rsidRPr="00CD338F" w:rsidRDefault="00FE6974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48,897,187.76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71A32" w14:textId="14802EE6" w:rsidR="00FE6974" w:rsidRPr="00CD338F" w:rsidRDefault="00FE6974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106,726,742.11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4B8FF" w14:textId="0A910609" w:rsidR="00FE6974" w:rsidRPr="00CD338F" w:rsidRDefault="00FE6974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18,611,772.91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9D764" w14:textId="3CE93618" w:rsidR="00FE6974" w:rsidRPr="00CD338F" w:rsidRDefault="008478FE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7,774,200.55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8FF7A" w14:textId="795546AA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17,995,099.71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D7BF" w14:textId="1E67F546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22,549,953.86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A677F" w14:textId="526C92B7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10,615,794.22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33F3" w14:textId="3FB150C3" w:rsidR="00FE6974" w:rsidRPr="00CD338F" w:rsidRDefault="008A6B2D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10,404,621.50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2CFAF" w14:textId="742CCFEE" w:rsidR="00FE6974" w:rsidRPr="00CD338F" w:rsidRDefault="00FE6974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90,870,445.28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667AE" w14:textId="72790FD9" w:rsidR="00FE6974" w:rsidRPr="00CD338F" w:rsidRDefault="00FE6974" w:rsidP="00FE697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334,445,817.90</w:t>
            </w:r>
          </w:p>
        </w:tc>
      </w:tr>
      <w:tr w:rsidR="00090518" w:rsidRPr="00CD338F" w14:paraId="2D3365E4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3BF8D" w14:textId="77777777" w:rsidR="00090518" w:rsidRPr="00CD338F" w:rsidRDefault="00090518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85B2" w14:textId="53134C30" w:rsidR="00090518" w:rsidRPr="00CD338F" w:rsidRDefault="002572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DF911" w14:textId="544554F2" w:rsidR="00090518" w:rsidRPr="00CD338F" w:rsidRDefault="002572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907AC" w14:textId="0F934ECD" w:rsidR="00090518" w:rsidRPr="00CD338F" w:rsidRDefault="002572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127,116.00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82D1F" w14:textId="2CA79C9D" w:rsidR="00090518" w:rsidRPr="00CD338F" w:rsidRDefault="008478F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433,266.90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7DDB8" w14:textId="54A504E3" w:rsidR="00090518" w:rsidRPr="00CD338F" w:rsidRDefault="008A6B2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860,176.90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C56B" w14:textId="37DED1C1" w:rsidR="00090518" w:rsidRPr="00CD338F" w:rsidRDefault="008A6B2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5,621,514.90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F712A" w14:textId="7AE66048" w:rsidR="00090518" w:rsidRPr="00CD338F" w:rsidRDefault="008A6B2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62</w:t>
            </w:r>
            <w:r w:rsidR="0025720E" w:rsidRPr="00CD338F">
              <w:rPr>
                <w:rFonts w:ascii="Angsana New" w:hAnsi="Angsana New"/>
                <w:sz w:val="24"/>
                <w:szCs w:val="24"/>
              </w:rPr>
              <w:t>,000.00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52330" w14:textId="2E7C5D2C" w:rsidR="00090518" w:rsidRPr="00CD338F" w:rsidRDefault="008A6B2D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2,699,000.00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3B47D" w14:textId="60ACA405" w:rsidR="00090518" w:rsidRPr="00CD338F" w:rsidRDefault="002572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46,592,021.71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00743" w14:textId="0F4DAA33" w:rsidR="00090518" w:rsidRPr="00CD338F" w:rsidRDefault="002572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56,395,096.41</w:t>
            </w:r>
          </w:p>
        </w:tc>
      </w:tr>
      <w:tr w:rsidR="0016164E" w:rsidRPr="00CD338F" w14:paraId="7C891574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8996C" w14:textId="77777777" w:rsidR="0016164E" w:rsidRPr="00CD338F" w:rsidRDefault="0016164E" w:rsidP="0016164E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2838D" w14:textId="5C9FFFF2" w:rsidR="0016164E" w:rsidRPr="00CD338F" w:rsidRDefault="0016164E" w:rsidP="0016164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D7E5C" w14:textId="2C49ED83" w:rsidR="0016164E" w:rsidRPr="00CD338F" w:rsidRDefault="0016164E" w:rsidP="0016164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5437F" w14:textId="74867943" w:rsidR="0016164E" w:rsidRPr="00CD338F" w:rsidRDefault="0016164E" w:rsidP="0016164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4232" w14:textId="660695EF" w:rsidR="0016164E" w:rsidRPr="00CD338F" w:rsidRDefault="0016164E" w:rsidP="0016164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73096" w14:textId="57B5DB99" w:rsidR="0016164E" w:rsidRPr="00CD338F" w:rsidRDefault="0016164E" w:rsidP="0016164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(186,208.4</w:t>
            </w:r>
            <w:r w:rsidR="002C0B5A" w:rsidRPr="00CD338F">
              <w:rPr>
                <w:rFonts w:ascii="Angsana New" w:hAnsi="Angsana New"/>
                <w:sz w:val="24"/>
                <w:szCs w:val="24"/>
              </w:rPr>
              <w:t>4</w:t>
            </w:r>
            <w:r w:rsidRPr="00CD33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BBB8" w14:textId="4ECC20B4" w:rsidR="0016164E" w:rsidRPr="00CD338F" w:rsidRDefault="0016164E" w:rsidP="0016164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(472,558.70)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316D" w14:textId="55487EA5" w:rsidR="0016164E" w:rsidRPr="00CD338F" w:rsidRDefault="0016164E" w:rsidP="0016164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(50,550.00)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1E32F" w14:textId="0B5FDF21" w:rsidR="0016164E" w:rsidRPr="00CD338F" w:rsidRDefault="0016164E" w:rsidP="0016164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571F2" w14:textId="27503EFF" w:rsidR="0016164E" w:rsidRPr="00CD338F" w:rsidRDefault="0016164E" w:rsidP="0016164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10BA8" w14:textId="4BB103D2" w:rsidR="0016164E" w:rsidRPr="00CD338F" w:rsidRDefault="0016164E" w:rsidP="0016164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(709,317.1</w:t>
            </w:r>
            <w:r w:rsidR="002C0B5A" w:rsidRPr="00CD338F">
              <w:rPr>
                <w:rFonts w:ascii="Angsana New" w:hAnsi="Angsana New"/>
                <w:sz w:val="24"/>
                <w:szCs w:val="24"/>
              </w:rPr>
              <w:t>4</w:t>
            </w:r>
            <w:r w:rsidRPr="00CD338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D62B7" w:rsidRPr="00CD338F" w14:paraId="090FB9C6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495CD" w14:textId="7EFAD56B" w:rsidR="004D62B7" w:rsidRPr="00CD338F" w:rsidRDefault="004D62B7" w:rsidP="004D62B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31A5B" w14:textId="77777777" w:rsidR="00A76767" w:rsidRDefault="00A76767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C03CD29" w14:textId="28A5CB40" w:rsidR="004D62B7" w:rsidRPr="00CD338F" w:rsidRDefault="004D62B7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(3,700,000.00)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B55A4" w14:textId="77777777" w:rsidR="00A76767" w:rsidRDefault="00A76767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8E2891E" w14:textId="09C71989" w:rsidR="004D62B7" w:rsidRPr="00CD338F" w:rsidRDefault="004D62B7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CD338F">
              <w:rPr>
                <w:rFonts w:ascii="Angsana New" w:hAnsi="Angsana New"/>
                <w:sz w:val="24"/>
                <w:szCs w:val="24"/>
              </w:rPr>
              <w:t>,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178</w:t>
            </w:r>
            <w:r w:rsidRPr="00CD338F">
              <w:rPr>
                <w:rFonts w:ascii="Angsana New" w:hAnsi="Angsana New"/>
                <w:sz w:val="24"/>
                <w:szCs w:val="24"/>
              </w:rPr>
              <w:t>,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487.62</w:t>
            </w: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3D977" w14:textId="77777777" w:rsidR="00A76767" w:rsidRDefault="00A76767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5B31AF7" w14:textId="3781493F" w:rsidR="004D62B7" w:rsidRPr="00CD338F" w:rsidRDefault="008F0271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6BDB3" w14:textId="77777777" w:rsidR="00A76767" w:rsidRDefault="00A76767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31E521E" w14:textId="411A936E" w:rsidR="004D62B7" w:rsidRPr="00CD338F" w:rsidRDefault="008F0271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21985" w14:textId="77777777" w:rsidR="00A76767" w:rsidRDefault="00A76767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412151" w14:textId="38F85498" w:rsidR="004D62B7" w:rsidRPr="00CD338F" w:rsidRDefault="008F0271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5057D" w14:textId="77777777" w:rsidR="00A76767" w:rsidRDefault="00A76767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6A7E0CA" w14:textId="7C29D609" w:rsidR="004D62B7" w:rsidRPr="00CD338F" w:rsidRDefault="008F0271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EEA10" w14:textId="77777777" w:rsidR="00A76767" w:rsidRDefault="00A76767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678058" w14:textId="17B06DBF" w:rsidR="004D62B7" w:rsidRPr="00CD338F" w:rsidRDefault="008F0271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6F905" w14:textId="77777777" w:rsidR="00A76767" w:rsidRDefault="00A76767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B39D70" w14:textId="48165210" w:rsidR="004D62B7" w:rsidRPr="00CD338F" w:rsidRDefault="008F0271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49844" w14:textId="77777777" w:rsidR="00A76767" w:rsidRDefault="00A76767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ABB9FD" w14:textId="729BFA0C" w:rsidR="004D62B7" w:rsidRPr="00CD338F" w:rsidRDefault="008F0271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D7CFD" w14:textId="77777777" w:rsidR="00A76767" w:rsidRDefault="00A76767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20AF2C1" w14:textId="4AE256EC" w:rsidR="004D62B7" w:rsidRPr="00CD338F" w:rsidRDefault="004D62B7" w:rsidP="004D62B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(10</w:t>
            </w:r>
            <w:r w:rsidRPr="00CD338F">
              <w:rPr>
                <w:rFonts w:ascii="Angsana New" w:hAnsi="Angsana New"/>
                <w:sz w:val="24"/>
                <w:szCs w:val="24"/>
              </w:rPr>
              <w:t>,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878</w:t>
            </w:r>
            <w:r w:rsidRPr="00CD338F">
              <w:rPr>
                <w:rFonts w:ascii="Angsana New" w:hAnsi="Angsana New"/>
                <w:sz w:val="24"/>
                <w:szCs w:val="24"/>
              </w:rPr>
              <w:t>,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487.62)</w:t>
            </w:r>
          </w:p>
        </w:tc>
      </w:tr>
      <w:tr w:rsidR="000E35A0" w:rsidRPr="00CD338F" w14:paraId="696444B4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8F2C9" w14:textId="77777777" w:rsidR="000E35A0" w:rsidRPr="00CD338F" w:rsidRDefault="000E35A0" w:rsidP="000E35A0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6D560" w14:textId="63FABD16" w:rsidR="000E35A0" w:rsidRPr="00CD338F" w:rsidRDefault="000E35A0" w:rsidP="000E35A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47ADF" w14:textId="5C039CCE" w:rsidR="000E35A0" w:rsidRPr="00CD338F" w:rsidRDefault="000E35A0" w:rsidP="000E35A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77,654,520.56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A34A" w14:textId="45D86152" w:rsidR="000E35A0" w:rsidRPr="00CD338F" w:rsidRDefault="000E35A0" w:rsidP="000E35A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621,860.00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72566" w14:textId="224205F3" w:rsidR="000E35A0" w:rsidRPr="00CD338F" w:rsidRDefault="000E35A0" w:rsidP="000E35A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19,104,483.38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299E3" w14:textId="2745F7B9" w:rsidR="000E35A0" w:rsidRPr="00CD338F" w:rsidRDefault="000E35A0" w:rsidP="000E35A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17,465,297.72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7F85" w14:textId="430DA95F" w:rsidR="000E35A0" w:rsidRPr="00CD338F" w:rsidRDefault="000E35A0" w:rsidP="000E35A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5,554,242.46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6D414" w14:textId="4A0D7061" w:rsidR="000E35A0" w:rsidRPr="00CD338F" w:rsidRDefault="000E35A0" w:rsidP="000E35A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12,472,062.84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2D709" w14:textId="23AFC66D" w:rsidR="000E35A0" w:rsidRPr="00CD338F" w:rsidRDefault="000E35A0" w:rsidP="000E35A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050F5" w14:textId="483F2FC8" w:rsidR="000E35A0" w:rsidRPr="00CD338F" w:rsidRDefault="000E35A0" w:rsidP="000E35A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(132,872,466.96)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E94EE" w14:textId="22E22288" w:rsidR="000E35A0" w:rsidRPr="00CD338F" w:rsidRDefault="002E7FD8" w:rsidP="000E35A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17AC" w:rsidRPr="00D6243D" w14:paraId="7753CDDA" w14:textId="77777777" w:rsidTr="00CD338F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C89DA" w14:textId="75504809" w:rsidR="008417AC" w:rsidRPr="00CD338F" w:rsidRDefault="008417AC" w:rsidP="008417AC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14F94" w14:textId="3922D34C" w:rsidR="008417AC" w:rsidRPr="00CD338F" w:rsidRDefault="008417AC" w:rsidP="008417A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45,197,187.76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6C35F" w14:textId="08E29AEE" w:rsidR="008417AC" w:rsidRPr="00CD338F" w:rsidRDefault="008417AC" w:rsidP="008417A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177,202,775.05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1EEDA" w14:textId="560AD1E6" w:rsidR="008417AC" w:rsidRPr="00CD338F" w:rsidRDefault="008417AC" w:rsidP="008417A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19,360,748.91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E4C8" w14:textId="7F3F4AC5" w:rsidR="008417AC" w:rsidRPr="00CD338F" w:rsidRDefault="008417AC" w:rsidP="008417A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27,311,950.83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9A05A" w14:textId="1E946602" w:rsidR="008417AC" w:rsidRPr="00A76767" w:rsidRDefault="008417AC" w:rsidP="00A7676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6767">
              <w:rPr>
                <w:rFonts w:ascii="Angsana New" w:hAnsi="Angsana New"/>
                <w:sz w:val="24"/>
                <w:szCs w:val="24"/>
              </w:rPr>
              <w:t>36,134,365.89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97269" w14:textId="0D541C61" w:rsidR="008417AC" w:rsidRPr="00CD338F" w:rsidRDefault="008417AC" w:rsidP="008417A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33,253,152.52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71E8E" w14:textId="728B6792" w:rsidR="008417AC" w:rsidRPr="00CD338F" w:rsidRDefault="008417AC" w:rsidP="008417A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23,099,307.06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0373" w14:textId="58A3ACE3" w:rsidR="008417AC" w:rsidRPr="00CD338F" w:rsidRDefault="008417AC" w:rsidP="008417A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13,103,621.50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D591F" w14:textId="36B0248C" w:rsidR="008417AC" w:rsidRPr="00CD338F" w:rsidRDefault="008417AC" w:rsidP="008417A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4,590,000.03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0EE53" w14:textId="5048E98A" w:rsidR="008417AC" w:rsidRPr="005A32AD" w:rsidRDefault="008417AC" w:rsidP="008417A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379,253,109.55</w:t>
            </w:r>
          </w:p>
        </w:tc>
      </w:tr>
      <w:bookmarkEnd w:id="13"/>
    </w:tbl>
    <w:p w14:paraId="2DC50D7D" w14:textId="77777777" w:rsidR="000002F9" w:rsidRDefault="000002F9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03197D" w14:textId="77777777" w:rsidR="00063D98" w:rsidRDefault="00063D98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84D5CB" w14:textId="77777777" w:rsidR="003B5BCA" w:rsidRDefault="003B5BCA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3B5777" w14:textId="77777777" w:rsidR="00A76767" w:rsidRDefault="00A76767" w:rsidP="00A7676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15302" w:type="dxa"/>
        <w:jc w:val="center"/>
        <w:tblLook w:val="04A0" w:firstRow="1" w:lastRow="0" w:firstColumn="1" w:lastColumn="0" w:noHBand="0" w:noVBand="1"/>
      </w:tblPr>
      <w:tblGrid>
        <w:gridCol w:w="2333"/>
        <w:gridCol w:w="1300"/>
        <w:gridCol w:w="1299"/>
        <w:gridCol w:w="1298"/>
        <w:gridCol w:w="1296"/>
        <w:gridCol w:w="1296"/>
        <w:gridCol w:w="1296"/>
        <w:gridCol w:w="1296"/>
        <w:gridCol w:w="1296"/>
        <w:gridCol w:w="1296"/>
        <w:gridCol w:w="1296"/>
      </w:tblGrid>
      <w:tr w:rsidR="00063D98" w:rsidRPr="00CD338F" w14:paraId="661CAFAB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4BBF" w14:textId="77777777" w:rsidR="00063D98" w:rsidRPr="005A32AD" w:rsidRDefault="00063D98" w:rsidP="00A7676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bookmarkStart w:id="14" w:name="_Hlk158888136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D12D" w14:textId="77777777" w:rsidR="00063D98" w:rsidRPr="005A32AD" w:rsidRDefault="00063D98" w:rsidP="00A7676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98FAE" w14:textId="77777777" w:rsidR="00063D98" w:rsidRPr="005A32AD" w:rsidRDefault="00063D98" w:rsidP="00A7676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9C201" w14:textId="77777777" w:rsidR="00063D98" w:rsidRPr="005A32AD" w:rsidRDefault="00063D98" w:rsidP="00A7676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7841" w14:textId="77777777" w:rsidR="00063D98" w:rsidRPr="005A32AD" w:rsidRDefault="00063D98" w:rsidP="00A7676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631ED" w14:textId="77777777" w:rsidR="00063D98" w:rsidRPr="005A32AD" w:rsidRDefault="00063D98" w:rsidP="00A7676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6228C" w14:textId="77777777" w:rsidR="00063D98" w:rsidRPr="005A32AD" w:rsidRDefault="00063D98" w:rsidP="00A7676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81958" w14:textId="77777777" w:rsidR="00063D98" w:rsidRPr="005A32AD" w:rsidRDefault="00063D98" w:rsidP="00A7676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11F8F" w14:textId="77777777" w:rsidR="00063D98" w:rsidRPr="005A32AD" w:rsidRDefault="00063D98" w:rsidP="00A7676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47B94" w14:textId="77777777" w:rsidR="00063D98" w:rsidRPr="005A32AD" w:rsidRDefault="00063D98" w:rsidP="00A7676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5B34E" w14:textId="77777777" w:rsidR="00063D98" w:rsidRPr="00CD338F" w:rsidRDefault="00063D98" w:rsidP="00A7676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หน่วย: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3969DF" w:rsidRPr="00CD338F" w14:paraId="7AFF6CA7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3E4AD" w14:textId="77777777" w:rsidR="003969DF" w:rsidRPr="00CD338F" w:rsidRDefault="003969D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90B33" w14:textId="4E8BEF52" w:rsidR="003969DF" w:rsidRPr="00CD338F" w:rsidRDefault="00FE6974" w:rsidP="00FE6974">
            <w:pP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3D98" w:rsidRPr="00CD338F" w14:paraId="552FA9B1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17137" w14:textId="77777777" w:rsidR="00063D98" w:rsidRPr="00CD338F" w:rsidRDefault="00063D98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D392B26" w14:textId="77777777" w:rsidR="00063D98" w:rsidRPr="00CD338F" w:rsidRDefault="00063D98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58C2888" w14:textId="77777777" w:rsidR="00063D98" w:rsidRPr="00CD338F" w:rsidRDefault="00063D98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DB73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  <w:p w14:paraId="051E8FF1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084B6C5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4491A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อาคารโรงงานและสำนักงาน</w:t>
            </w:r>
          </w:p>
          <w:p w14:paraId="68556AB9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C1F63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  <w:p w14:paraId="107CED30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8DB88" w14:textId="77777777" w:rsidR="00C77F0C" w:rsidRPr="00CD338F" w:rsidRDefault="00C77F0C" w:rsidP="00C77F0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ระบบสาธารณูปโภค</w:t>
            </w:r>
          </w:p>
          <w:p w14:paraId="664240D0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46200" w14:textId="77777777" w:rsidR="005D0AD9" w:rsidRPr="00CD338F" w:rsidRDefault="005D0AD9" w:rsidP="005D0AD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เครื่องมือเครื่องใช้</w:t>
            </w:r>
          </w:p>
          <w:p w14:paraId="16BD6A6B" w14:textId="7EA16C4A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66BBD" w14:textId="35F04B14" w:rsidR="00063D98" w:rsidRPr="00CD338F" w:rsidRDefault="005D0AD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อุปกรณ์สำนักงานและคอมพิวเตอร์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D1721" w14:textId="77777777" w:rsidR="005D0AD9" w:rsidRPr="00CD338F" w:rsidRDefault="005D0AD9" w:rsidP="005D0AD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เครื่องตกแต่งสำนักงาน</w:t>
            </w:r>
          </w:p>
          <w:p w14:paraId="602A5F08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D3728" w14:textId="77777777" w:rsidR="005D0AD9" w:rsidRPr="00CD338F" w:rsidRDefault="005D0AD9" w:rsidP="005D0AD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  <w:p w14:paraId="4A6A087E" w14:textId="77777777" w:rsidR="005D0AD9" w:rsidRPr="00CD338F" w:rsidRDefault="005D0AD9" w:rsidP="005D0AD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1422F3D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053C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สินทรัพย์ระหว่างก่อสร้าง</w:t>
            </w:r>
          </w:p>
          <w:p w14:paraId="4EA4B2FA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F50B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182F60C5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CA01AC3" w14:textId="77777777" w:rsidR="00063D98" w:rsidRPr="00CD338F" w:rsidRDefault="00063D9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063D98" w:rsidRPr="00CD338F" w14:paraId="29F54EAB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DD913" w14:textId="77777777" w:rsidR="00063D98" w:rsidRPr="00CD338F" w:rsidRDefault="00063D98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D6559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5F10E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D8B50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66530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4B635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EEBF0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E4A7A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C0091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E70C7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93B51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2683" w:rsidRPr="00CD338F" w14:paraId="26D40433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7D175" w14:textId="32CDE174" w:rsidR="00E22683" w:rsidRPr="00CD338F" w:rsidRDefault="00E22683" w:rsidP="00E2268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>1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 w:rsidR="000E11BE" w:rsidRPr="00CD338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B5F73" w14:textId="031A84CF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B8D6" w14:textId="1DACE4E6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43,091,139.01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BF88" w14:textId="08A88774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3,771,927.80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C3CA" w14:textId="4C2AD5D9" w:rsidR="00E22683" w:rsidRPr="00CD338F" w:rsidRDefault="00C77F0C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4,079,426.78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7C7C5" w14:textId="5BDCE9F1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15,635,901.18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78A90" w14:textId="539990E0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14,190,950.27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B806B" w14:textId="50B90A08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5,848,810.46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A54FF" w14:textId="65C2BFAD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5,955,290.60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BA974" w14:textId="21D191C7" w:rsidR="00E22683" w:rsidRPr="00CD338F" w:rsidRDefault="000E11BE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0B9C8" w14:textId="7B15ED73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 xml:space="preserve">92,573,446.10 </w:t>
            </w:r>
          </w:p>
        </w:tc>
      </w:tr>
      <w:tr w:rsidR="00E22683" w:rsidRPr="00CD338F" w14:paraId="7FEB9D87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A80" w14:textId="77777777" w:rsidR="00E22683" w:rsidRPr="00CD338F" w:rsidRDefault="00E22683" w:rsidP="00E2268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DFF65" w14:textId="75C0E47A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BD029" w14:textId="04C042FA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5,332,690.15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D8226" w14:textId="57EDACC6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1,147,366.56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6A9B1" w14:textId="225AD481" w:rsidR="00E22683" w:rsidRPr="00CD338F" w:rsidRDefault="00C77F0C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1,450,643.44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8ECDA" w14:textId="6C5D3F20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1,930,268.42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34349" w14:textId="01F4D2F9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2,889,795.71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90411" w14:textId="60F0A5E6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1,893,706.66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DAAAA" w14:textId="0B195B46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1,164,159.09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8EEDD" w14:textId="41E653B7" w:rsidR="00E22683" w:rsidRPr="00CD338F" w:rsidRDefault="000E11BE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0431D" w14:textId="2562676A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15,808,630.03</w:t>
            </w:r>
          </w:p>
        </w:tc>
      </w:tr>
      <w:tr w:rsidR="00E22683" w:rsidRPr="00CD338F" w14:paraId="608B995A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736C3" w14:textId="77777777" w:rsidR="00E22683" w:rsidRPr="00CD338F" w:rsidRDefault="00E22683" w:rsidP="00E2268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ค่าเสื่อมราคาสะสมส่วนที่จำหน่าย/ตัดจำหน่าย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C8DE9" w14:textId="12261BBE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D10E5" w14:textId="653DFC16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DCE3A" w14:textId="7554FEE1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D40EB" w14:textId="11971735" w:rsidR="00E22683" w:rsidRPr="00CD338F" w:rsidRDefault="00C77F0C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0338A" w14:textId="385A92E0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(2,760,156.65)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60981" w14:textId="696174A9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(213,747.03)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76193" w14:textId="609EC763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(130,238.57)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6F15C" w14:textId="46540D29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62FA9" w14:textId="2A452891" w:rsidR="00E22683" w:rsidRPr="00CD338F" w:rsidRDefault="000E11BE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F4D0C" w14:textId="03BE8A4C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(3,104,142.25)</w:t>
            </w:r>
          </w:p>
        </w:tc>
      </w:tr>
      <w:tr w:rsidR="00E22683" w:rsidRPr="00CD338F" w14:paraId="3F5C6ABA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70349" w14:textId="77777777" w:rsidR="00E22683" w:rsidRPr="00CD338F" w:rsidRDefault="00E22683" w:rsidP="00E2268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โอนเข้า/โอนออก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5EF71" w14:textId="1BEA5583" w:rsidR="00E22683" w:rsidRPr="00CD338F" w:rsidRDefault="00E22683" w:rsidP="00E2268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FBFC7" w14:textId="1ECB35AD" w:rsidR="00E22683" w:rsidRPr="00CD338F" w:rsidRDefault="00E22683" w:rsidP="00E2268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D2D8D" w14:textId="4875BC40" w:rsidR="00E22683" w:rsidRPr="00CD338F" w:rsidRDefault="00E22683" w:rsidP="00E2268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96884" w14:textId="6C620486" w:rsidR="00E22683" w:rsidRPr="00CD338F" w:rsidRDefault="00C77F0C" w:rsidP="00E2268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B782D" w14:textId="3D03E5D4" w:rsidR="00E22683" w:rsidRPr="00CD338F" w:rsidRDefault="005D0AD9" w:rsidP="00E2268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284,529.32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E4996" w14:textId="3D7B1048" w:rsidR="00E22683" w:rsidRPr="00CD338F" w:rsidRDefault="000E11BE" w:rsidP="00E2268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9E745" w14:textId="05AFCC35" w:rsidR="00E22683" w:rsidRPr="00CD338F" w:rsidRDefault="005D0AD9" w:rsidP="00E2268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A0B7F" w14:textId="4439D077" w:rsidR="00E22683" w:rsidRPr="00CD338F" w:rsidRDefault="005D0AD9" w:rsidP="00E2268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(284,529.32)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7E147" w14:textId="2A5840DC" w:rsidR="00E22683" w:rsidRPr="00CD338F" w:rsidRDefault="000E11BE" w:rsidP="00E2268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A27F9" w14:textId="6975980E" w:rsidR="00E22683" w:rsidRPr="00CD338F" w:rsidRDefault="000E11BE" w:rsidP="00E2268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22683" w:rsidRPr="00CD338F" w14:paraId="7DF94599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7314B" w14:textId="424A9134" w:rsidR="00E22683" w:rsidRPr="00CD338F" w:rsidRDefault="00E22683" w:rsidP="00E2268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 w:rsidR="00A257E5" w:rsidRPr="00CD338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AEE47" w14:textId="1A9CCB2B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3E013" w14:textId="042320CE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48,423,829.16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82147" w14:textId="0168063F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4,919,294.36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17B9A" w14:textId="07547255" w:rsidR="00E22683" w:rsidRPr="00CD338F" w:rsidRDefault="00C77F0C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5,530,070.22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FC8D8" w14:textId="72BECBBC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15,090,542.27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D0B9" w14:textId="7CD96FCC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16,866,998.95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C2345" w14:textId="4FCE2530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7,612,278.55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F4A4" w14:textId="327572E9" w:rsidR="00E22683" w:rsidRPr="00CD338F" w:rsidRDefault="005D0AD9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6,834,920.37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32AF8" w14:textId="69B36D4F" w:rsidR="00E22683" w:rsidRPr="00CD338F" w:rsidRDefault="000E11BE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43B72" w14:textId="714307B0" w:rsidR="00E22683" w:rsidRPr="00CD338F" w:rsidRDefault="00E22683" w:rsidP="00E22683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105,277,933.88</w:t>
            </w:r>
          </w:p>
        </w:tc>
      </w:tr>
      <w:tr w:rsidR="00063D98" w:rsidRPr="00CD338F" w14:paraId="04869D0E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FFFD5" w14:textId="77777777" w:rsidR="00063D98" w:rsidRPr="00CD338F" w:rsidRDefault="00063D98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674F5" w14:textId="52602753" w:rsidR="00063D98" w:rsidRPr="00CD338F" w:rsidRDefault="002572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1A808" w14:textId="594CD862" w:rsidR="00063D98" w:rsidRPr="00CD338F" w:rsidRDefault="002572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5,445,134.95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80A42" w14:textId="401CA967" w:rsidR="00063D98" w:rsidRPr="00CD338F" w:rsidRDefault="002572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1,180,804.58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E472A" w14:textId="4DB2DEDA" w:rsidR="00063D98" w:rsidRPr="00CD338F" w:rsidRDefault="00C77F0C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1,827,465.27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CF126" w14:textId="746AD749" w:rsidR="00063D98" w:rsidRPr="00CD338F" w:rsidRDefault="005D0AD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2,737,408.95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BFEF1" w14:textId="2F162C9D" w:rsidR="00063D98" w:rsidRPr="00CD338F" w:rsidRDefault="005D0AD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3,284,237.22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04FF8" w14:textId="084D71C4" w:rsidR="00063D98" w:rsidRPr="00CD338F" w:rsidRDefault="005D0AD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2,518,802.59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8D701" w14:textId="1E12290C" w:rsidR="00063D98" w:rsidRPr="00CD338F" w:rsidRDefault="005D0AD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679,304.14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D0925" w14:textId="336B6BFC" w:rsidR="00063D98" w:rsidRPr="00CD338F" w:rsidRDefault="00167BF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AABB" w14:textId="5157D7E6" w:rsidR="00063D98" w:rsidRPr="00CD338F" w:rsidRDefault="00167BF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17,673,157.70</w:t>
            </w:r>
          </w:p>
        </w:tc>
      </w:tr>
      <w:tr w:rsidR="00063D98" w:rsidRPr="00CD338F" w14:paraId="123D4915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3E2C0" w14:textId="77777777" w:rsidR="00063D98" w:rsidRPr="00CD338F" w:rsidRDefault="00063D98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ค่าเสื่อมราคาสะสมส่วนที่จำหน่าย/ตัดจำหน่าย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EB039" w14:textId="4DD18061" w:rsidR="00063D98" w:rsidRPr="00CD338F" w:rsidRDefault="002572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57B1" w14:textId="741616CB" w:rsidR="00063D98" w:rsidRPr="00CD338F" w:rsidRDefault="002572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00B1A" w14:textId="269BB3CE" w:rsidR="00063D98" w:rsidRPr="00CD338F" w:rsidRDefault="0025720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6AA34" w14:textId="621C1EF8" w:rsidR="00063D98" w:rsidRPr="00CD338F" w:rsidRDefault="00C77F0C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C6ADB" w14:textId="365FD2F9" w:rsidR="00063D98" w:rsidRPr="00CD338F" w:rsidRDefault="005D0AD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(161,022.05)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BFE7E" w14:textId="0B68FE12" w:rsidR="00063D98" w:rsidRPr="00CD338F" w:rsidRDefault="005D0AD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(419,238.15)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F04B0" w14:textId="33884995" w:rsidR="00063D98" w:rsidRPr="00CD338F" w:rsidRDefault="005D0AD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(50,548.00)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39067" w14:textId="0E7BB418" w:rsidR="00063D98" w:rsidRPr="00CD338F" w:rsidRDefault="005D0AD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7AFA8" w14:textId="3B1A6B01" w:rsidR="00063D98" w:rsidRPr="00CD338F" w:rsidRDefault="00167BF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AC3FB" w14:textId="02B45295" w:rsidR="00063D98" w:rsidRPr="00CD338F" w:rsidRDefault="00167BF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(630,808.20)</w:t>
            </w:r>
          </w:p>
        </w:tc>
      </w:tr>
      <w:tr w:rsidR="00063D98" w:rsidRPr="00CD338F" w14:paraId="79332671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95663" w14:textId="05098261" w:rsidR="00063D98" w:rsidRPr="00CD338F" w:rsidRDefault="002A04DB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F0CD" w14:textId="7936F249" w:rsidR="00063D98" w:rsidRPr="00CD338F" w:rsidRDefault="0025720E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9C455" w14:textId="040D64A5" w:rsidR="00063D98" w:rsidRPr="00CD338F" w:rsidRDefault="0025720E" w:rsidP="001204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(5,944,703.47)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DE53E" w14:textId="3E4DA214" w:rsidR="00063D98" w:rsidRPr="00CD338F" w:rsidRDefault="0025720E" w:rsidP="001204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058BC" w14:textId="6BDCFEC3" w:rsidR="00063D98" w:rsidRPr="00CD338F" w:rsidRDefault="00C77F0C" w:rsidP="001204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8FCA3" w14:textId="5D3D5DF3" w:rsidR="00063D98" w:rsidRPr="00CD338F" w:rsidRDefault="00167BF6" w:rsidP="001204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0D8F9" w14:textId="36BFD1B4" w:rsidR="00063D98" w:rsidRPr="00CD338F" w:rsidRDefault="00167BF6" w:rsidP="001204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A78B" w14:textId="686044C7" w:rsidR="00063D98" w:rsidRPr="00CD338F" w:rsidRDefault="00167BF6" w:rsidP="001204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463A" w14:textId="503B8598" w:rsidR="00063D98" w:rsidRPr="00CD338F" w:rsidRDefault="005D0AD9" w:rsidP="001204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B0AE5" w14:textId="7F87E8A4" w:rsidR="00063D98" w:rsidRPr="00CD338F" w:rsidRDefault="00167BF6" w:rsidP="001204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B55B" w14:textId="4509C838" w:rsidR="00063D98" w:rsidRPr="00CD338F" w:rsidRDefault="00167BF6" w:rsidP="001204A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(5,944,703.47)</w:t>
            </w:r>
          </w:p>
        </w:tc>
      </w:tr>
      <w:tr w:rsidR="00063D98" w:rsidRPr="00CD338F" w14:paraId="509AE2F8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6BAB5" w14:textId="4782C82B" w:rsidR="00063D98" w:rsidRPr="00CD338F" w:rsidRDefault="00063D98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 w:rsidR="00A257E5" w:rsidRPr="00CD338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57CC2" w14:textId="4BF9CDAF" w:rsidR="00063D98" w:rsidRPr="00CD338F" w:rsidRDefault="0025720E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FF180" w14:textId="7857714E" w:rsidR="00063D98" w:rsidRPr="00CD338F" w:rsidRDefault="0025720E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47,924,260.64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078DE" w14:textId="3BD218D7" w:rsidR="00063D98" w:rsidRPr="00CD338F" w:rsidRDefault="0025720E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6,100,098.94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9AD6D" w14:textId="1826638C" w:rsidR="00063D98" w:rsidRPr="00CD338F" w:rsidRDefault="00C77F0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7,357,535.49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EE632" w14:textId="6F50F2E6" w:rsidR="00063D98" w:rsidRPr="00CD338F" w:rsidRDefault="005D0AD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17,666,929.17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1DD76" w14:textId="3BE01CF4" w:rsidR="00063D98" w:rsidRPr="00CD338F" w:rsidRDefault="005D0AD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19,731,998.02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9D4C7" w14:textId="2DEC58CC" w:rsidR="00063D98" w:rsidRPr="00CD338F" w:rsidRDefault="005D0AD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10,080,533.14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B921" w14:textId="5F174BBF" w:rsidR="00063D98" w:rsidRPr="00CD338F" w:rsidRDefault="005D0AD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7,514,224.51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ECA82" w14:textId="1BF4CF45" w:rsidR="00063D98" w:rsidRPr="00CD338F" w:rsidRDefault="00167B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B9474" w14:textId="75510074" w:rsidR="00063D98" w:rsidRPr="00CD338F" w:rsidRDefault="00167BF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116,375,579.91</w:t>
            </w:r>
          </w:p>
        </w:tc>
      </w:tr>
      <w:tr w:rsidR="00063D98" w:rsidRPr="00CD338F" w14:paraId="43354926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230ED" w14:textId="77777777" w:rsidR="00063D98" w:rsidRPr="00CD338F" w:rsidRDefault="00063D98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BDAC0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3CBBF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299C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553F7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2DBCE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6D10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FE922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FB3E4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4F316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E9B36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2652" w:rsidRPr="00CD338F" w14:paraId="3A3B3ABA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40B2C" w14:textId="18870601" w:rsidR="00D82652" w:rsidRPr="00CD338F" w:rsidRDefault="00D82652" w:rsidP="00D82652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D850E" w14:textId="4825F6CC" w:rsidR="00D82652" w:rsidRPr="00CD338F" w:rsidRDefault="00D82652" w:rsidP="00D8265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48,897,187.76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63D7B" w14:textId="7379C620" w:rsidR="00D82652" w:rsidRPr="00CD338F" w:rsidRDefault="00D82652" w:rsidP="00D8265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58,302,912.95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177E5" w14:textId="21B2A78C" w:rsidR="00D82652" w:rsidRPr="00CD338F" w:rsidRDefault="00D82652" w:rsidP="00D8265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13,692,478.55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1485B" w14:textId="13C5AA22" w:rsidR="00D82652" w:rsidRPr="00CD338F" w:rsidRDefault="00C77F0C" w:rsidP="00D8265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2,244,130.33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1C5CC" w14:textId="7271D2FB" w:rsidR="00D82652" w:rsidRPr="00CD338F" w:rsidRDefault="005D0AD9" w:rsidP="00D8265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2,904,557.44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DC49A" w14:textId="0E93F0FA" w:rsidR="00D82652" w:rsidRPr="00CD338F" w:rsidRDefault="005D0AD9" w:rsidP="00D8265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5,682,954.91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C2935" w14:textId="2AA832FB" w:rsidR="00D82652" w:rsidRPr="00CD338F" w:rsidRDefault="005D0AD9" w:rsidP="00D8265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3,003,515.67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597E4" w14:textId="11B87F62" w:rsidR="00D82652" w:rsidRPr="00CD338F" w:rsidRDefault="005D0AD9" w:rsidP="00D8265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3,569,701.13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0E429" w14:textId="0F4D0C11" w:rsidR="00D82652" w:rsidRPr="00CD338F" w:rsidRDefault="00D82652" w:rsidP="00D8265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90,870,445.28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ED09" w14:textId="19D48F5E" w:rsidR="00D82652" w:rsidRPr="00CD338F" w:rsidRDefault="00D82652" w:rsidP="00D8265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229,167,884.02</w:t>
            </w:r>
          </w:p>
        </w:tc>
      </w:tr>
      <w:tr w:rsidR="00E22683" w:rsidRPr="00CD338F" w14:paraId="6509064D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8BDDA" w14:textId="422F1866" w:rsidR="00E22683" w:rsidRPr="00CD338F" w:rsidRDefault="00E22683" w:rsidP="00E2268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 w:rsidR="00D82652" w:rsidRPr="00CD338F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043A" w14:textId="4C88E91F" w:rsidR="00E22683" w:rsidRPr="00CD338F" w:rsidRDefault="0025720E" w:rsidP="00E22683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45,197,187.76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6E91B" w14:textId="76A90DC9" w:rsidR="00E22683" w:rsidRPr="00CD338F" w:rsidRDefault="0025720E" w:rsidP="00E22683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129,278,514.41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987F3" w14:textId="0DE1001D" w:rsidR="00E22683" w:rsidRPr="00CD338F" w:rsidRDefault="0025720E" w:rsidP="00E22683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13,260,649.97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158A3" w14:textId="211C9DA4" w:rsidR="00E22683" w:rsidRPr="00CD338F" w:rsidRDefault="00C77F0C" w:rsidP="00E22683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19,954,415.34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21325" w14:textId="66A6AFAD" w:rsidR="00E22683" w:rsidRPr="00CD338F" w:rsidRDefault="005D0AD9" w:rsidP="00E22683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18,467,436.73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5598A" w14:textId="747F71EA" w:rsidR="00E22683" w:rsidRPr="00CD338F" w:rsidRDefault="005D0AD9" w:rsidP="00E22683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13,521,154.50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900F0" w14:textId="7A689C8D" w:rsidR="00E22683" w:rsidRPr="00CD338F" w:rsidRDefault="005D0AD9" w:rsidP="00E22683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13,018,773.92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5D020" w14:textId="1A4AD24C" w:rsidR="00E22683" w:rsidRPr="00CD338F" w:rsidRDefault="005D0AD9" w:rsidP="00E22683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5,589,396.99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E4CC5" w14:textId="29EE2260" w:rsidR="00E22683" w:rsidRPr="00CD338F" w:rsidRDefault="0025720E" w:rsidP="00E22683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4,590,000.02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DFAE" w14:textId="24AD25B0" w:rsidR="00E22683" w:rsidRPr="00CD338F" w:rsidRDefault="0025720E" w:rsidP="00E22683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262,877,529.64</w:t>
            </w:r>
          </w:p>
        </w:tc>
      </w:tr>
      <w:tr w:rsidR="00063D98" w:rsidRPr="00CD338F" w14:paraId="15EEF233" w14:textId="77777777" w:rsidTr="00CD338F">
        <w:trPr>
          <w:trHeight w:val="288"/>
          <w:jc w:val="center"/>
        </w:trPr>
        <w:tc>
          <w:tcPr>
            <w:tcW w:w="3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3ADFD" w14:textId="77777777" w:rsidR="00063D98" w:rsidRPr="00CD338F" w:rsidRDefault="00063D98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ค่าเสื่อมราคาซึ่งรวมอยู่ในงบกำไรขาดทุนเบ็</w:t>
            </w:r>
            <w:r w:rsidRPr="00CD338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</w:t>
            </w:r>
            <w:r w:rsidRPr="00CD33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เสร็จ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6799C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42014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F60E8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55C40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0F764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F7FC9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60E4C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5001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CFA67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3D98" w:rsidRPr="00CD338F" w14:paraId="59F9C7FD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E4B86" w14:textId="451F951F" w:rsidR="00063D98" w:rsidRPr="00CD338F" w:rsidRDefault="00063D98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สำหรับปี 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 w:rsidR="00D82652" w:rsidRPr="00CD338F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4019D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EA4C7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4175F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17061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0FD0C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89DF5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AFB9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21F73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D7769" w14:textId="77777777" w:rsidR="00063D98" w:rsidRPr="00CD338F" w:rsidRDefault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AE1EA" w14:textId="04B5733E" w:rsidR="00063D98" w:rsidRPr="00CD338F" w:rsidRDefault="00D8265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CD338F">
              <w:rPr>
                <w:rFonts w:ascii="Angsana New" w:hAnsi="Angsana New"/>
                <w:sz w:val="24"/>
                <w:szCs w:val="24"/>
              </w:rPr>
              <w:t>,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808</w:t>
            </w:r>
            <w:r w:rsidRPr="00CD338F">
              <w:rPr>
                <w:rFonts w:ascii="Angsana New" w:hAnsi="Angsana New"/>
                <w:sz w:val="24"/>
                <w:szCs w:val="24"/>
              </w:rPr>
              <w:t>,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630.03</w:t>
            </w:r>
          </w:p>
        </w:tc>
      </w:tr>
      <w:tr w:rsidR="00063D98" w:rsidRPr="00D6243D" w14:paraId="54B81ADE" w14:textId="77777777" w:rsidTr="00CD338F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A2A06" w14:textId="4C3DC9AB" w:rsidR="00063D98" w:rsidRPr="00CD338F" w:rsidRDefault="00063D98" w:rsidP="00063D98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สำหรับปี 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 w:rsidR="00D82652" w:rsidRPr="00CD338F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AFE5A" w14:textId="77777777" w:rsidR="00063D98" w:rsidRPr="00CD338F" w:rsidRDefault="00063D98" w:rsidP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C71D4" w14:textId="77777777" w:rsidR="00063D98" w:rsidRPr="00CD338F" w:rsidRDefault="00063D98" w:rsidP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78F28" w14:textId="77777777" w:rsidR="00063D98" w:rsidRPr="00CD338F" w:rsidRDefault="00063D98" w:rsidP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BD3C4" w14:textId="77777777" w:rsidR="00063D98" w:rsidRPr="00CD338F" w:rsidRDefault="00063D98" w:rsidP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7BEB3" w14:textId="77777777" w:rsidR="00063D98" w:rsidRPr="00CD338F" w:rsidRDefault="00063D98" w:rsidP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B139" w14:textId="77777777" w:rsidR="00063D98" w:rsidRPr="00CD338F" w:rsidRDefault="00063D98" w:rsidP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A9A2C" w14:textId="77777777" w:rsidR="00063D98" w:rsidRPr="00CD338F" w:rsidRDefault="00063D98" w:rsidP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41E1" w14:textId="77777777" w:rsidR="00063D98" w:rsidRPr="00CD338F" w:rsidRDefault="00063D98" w:rsidP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141E8" w14:textId="77777777" w:rsidR="00063D98" w:rsidRPr="00CD338F" w:rsidRDefault="00063D98" w:rsidP="00063D98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A5413" w14:textId="439D3FD2" w:rsidR="00063D98" w:rsidRPr="005A32AD" w:rsidRDefault="00257337" w:rsidP="00063D98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17,673,157.70</w:t>
            </w:r>
          </w:p>
        </w:tc>
      </w:tr>
      <w:bookmarkEnd w:id="14"/>
    </w:tbl>
    <w:p w14:paraId="374C0D46" w14:textId="77777777" w:rsidR="00D47DF2" w:rsidRDefault="00D47DF2" w:rsidP="002A04DB">
      <w:pPr>
        <w:spacing w:after="240" w:line="240" w:lineRule="atLeast"/>
        <w:jc w:val="thaiDistribute"/>
        <w:rPr>
          <w:rFonts w:ascii="Angsana New" w:hAnsi="Angsana New"/>
          <w:sz w:val="30"/>
          <w:szCs w:val="30"/>
        </w:rPr>
        <w:sectPr w:rsidR="00D47DF2" w:rsidSect="009D19A4">
          <w:headerReference w:type="default" r:id="rId16"/>
          <w:footerReference w:type="default" r:id="rId17"/>
          <w:pgSz w:w="16840" w:h="11907" w:orient="landscape" w:code="9"/>
          <w:pgMar w:top="1152" w:right="691" w:bottom="709" w:left="576" w:header="720" w:footer="720" w:gutter="0"/>
          <w:paperSrc w:first="7" w:other="7"/>
          <w:cols w:space="737"/>
          <w:docGrid w:linePitch="299"/>
        </w:sectPr>
      </w:pPr>
    </w:p>
    <w:p w14:paraId="26058642" w14:textId="09237D66" w:rsidR="00ED7038" w:rsidRPr="00917061" w:rsidRDefault="00ED7038" w:rsidP="00ED7038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lastRenderedPageBreak/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Pr="00917061">
        <w:rPr>
          <w:rFonts w:ascii="Angsana New" w:hAnsi="Angsana New"/>
          <w:sz w:val="30"/>
          <w:szCs w:val="30"/>
        </w:rPr>
        <w:t>3</w:t>
      </w:r>
      <w:r w:rsidR="006C487A">
        <w:rPr>
          <w:rFonts w:ascii="Angsana New" w:hAnsi="Angsana New"/>
          <w:sz w:val="30"/>
          <w:szCs w:val="30"/>
          <w:lang w:val="en-US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6C487A"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และ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17061">
        <w:rPr>
          <w:rFonts w:ascii="Angsana New" w:hAnsi="Angsana New"/>
          <w:sz w:val="30"/>
          <w:szCs w:val="30"/>
          <w:cs/>
        </w:rPr>
        <w:t xml:space="preserve"> จำนวน </w:t>
      </w:r>
      <w:bookmarkStart w:id="15" w:name="_Hlk158889270"/>
      <w:r w:rsidR="00257337" w:rsidRPr="00257337">
        <w:rPr>
          <w:rFonts w:ascii="Angsana New" w:hAnsi="Angsana New"/>
          <w:sz w:val="30"/>
          <w:szCs w:val="30"/>
        </w:rPr>
        <w:t>27,459,944.65</w:t>
      </w:r>
      <w:bookmarkEnd w:id="15"/>
      <w:r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บาท และ </w:t>
      </w:r>
      <w:bookmarkStart w:id="16" w:name="_Hlk146542651"/>
      <w:r w:rsidRPr="008755DB">
        <w:rPr>
          <w:rFonts w:ascii="Angsana New" w:hAnsi="Angsana New"/>
          <w:sz w:val="30"/>
          <w:szCs w:val="30"/>
        </w:rPr>
        <w:t>22,369,929.93</w:t>
      </w:r>
      <w:bookmarkEnd w:id="16"/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</w:t>
      </w:r>
      <w:r w:rsidR="00663DD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CFC6A78" w14:textId="318E70C5" w:rsidR="00ED7038" w:rsidRPr="00917061" w:rsidRDefault="00ED7038" w:rsidP="00ED7038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84B62">
        <w:rPr>
          <w:rFonts w:ascii="Angsana New" w:hAnsi="Angsana New"/>
          <w:sz w:val="30"/>
          <w:szCs w:val="30"/>
          <w:lang w:val="en-US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384B62"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และ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17061">
        <w:rPr>
          <w:rFonts w:ascii="Angsana New" w:hAnsi="Angsana New"/>
          <w:sz w:val="30"/>
          <w:szCs w:val="30"/>
          <w:cs/>
        </w:rPr>
        <w:t xml:space="preserve"> ที่ดินบางส่วน </w:t>
      </w:r>
      <w:r w:rsidRPr="00D03266">
        <w:rPr>
          <w:rFonts w:ascii="Angsana New" w:hAnsi="Angsana New"/>
          <w:sz w:val="30"/>
          <w:szCs w:val="30"/>
          <w:cs/>
        </w:rPr>
        <w:t>จำนวน</w:t>
      </w:r>
      <w:r w:rsidR="00257337" w:rsidRPr="00257337">
        <w:rPr>
          <w:rFonts w:ascii="Angsana New" w:hAnsi="Angsana New"/>
          <w:sz w:val="30"/>
          <w:szCs w:val="30"/>
        </w:rPr>
        <w:t xml:space="preserve"> </w:t>
      </w:r>
      <w:bookmarkStart w:id="17" w:name="_Hlk158889313"/>
      <w:r w:rsidR="00257337" w:rsidRPr="00257337">
        <w:rPr>
          <w:rFonts w:ascii="Angsana New" w:hAnsi="Angsana New"/>
          <w:sz w:val="30"/>
          <w:szCs w:val="30"/>
        </w:rPr>
        <w:t>40,313,515.00</w:t>
      </w:r>
      <w:bookmarkEnd w:id="17"/>
      <w:r w:rsidR="00257337" w:rsidRPr="00257337">
        <w:rPr>
          <w:rFonts w:ascii="Angsana New" w:hAnsi="Angsana New"/>
          <w:sz w:val="30"/>
          <w:szCs w:val="30"/>
        </w:rPr>
        <w:t xml:space="preserve"> </w:t>
      </w:r>
      <w:r w:rsidRPr="00D03266">
        <w:rPr>
          <w:rFonts w:ascii="Angsana New" w:hAnsi="Angsana New"/>
          <w:sz w:val="30"/>
          <w:szCs w:val="30"/>
          <w:cs/>
        </w:rPr>
        <w:t xml:space="preserve"> บาท</w:t>
      </w:r>
      <w:r w:rsidRPr="00917061">
        <w:rPr>
          <w:rFonts w:ascii="Angsana New" w:hAnsi="Angsana New"/>
          <w:sz w:val="30"/>
          <w:szCs w:val="30"/>
          <w:cs/>
        </w:rPr>
        <w:t xml:space="preserve"> อาคารและสิ่งปลูกสร้างบางส่วน</w:t>
      </w:r>
      <w:r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มูลค่าสุทธิ จำนวน</w:t>
      </w:r>
      <w:r w:rsidR="00257337" w:rsidRPr="00257337">
        <w:rPr>
          <w:rFonts w:ascii="Angsana New" w:hAnsi="Angsana New"/>
          <w:sz w:val="30"/>
          <w:szCs w:val="30"/>
          <w:lang w:val="en-US"/>
        </w:rPr>
        <w:t xml:space="preserve"> </w:t>
      </w:r>
      <w:bookmarkStart w:id="18" w:name="_Hlk158889326"/>
      <w:r w:rsidR="00257337" w:rsidRPr="00257337">
        <w:rPr>
          <w:rFonts w:ascii="Angsana New" w:hAnsi="Angsana New"/>
          <w:sz w:val="30"/>
          <w:szCs w:val="30"/>
          <w:lang w:val="en-US"/>
        </w:rPr>
        <w:t>153,032,171.04</w:t>
      </w:r>
      <w:bookmarkEnd w:id="18"/>
      <w:r w:rsidR="00257337" w:rsidRPr="00257337">
        <w:rPr>
          <w:rFonts w:ascii="Angsana New" w:hAnsi="Angsana New"/>
          <w:sz w:val="30"/>
          <w:szCs w:val="30"/>
          <w:lang w:val="en-US"/>
        </w:rPr>
        <w:t xml:space="preserve">  </w:t>
      </w:r>
      <w:r w:rsidRPr="00917061">
        <w:rPr>
          <w:rFonts w:ascii="Angsana New" w:hAnsi="Angsana New"/>
          <w:sz w:val="30"/>
          <w:szCs w:val="30"/>
          <w:cs/>
        </w:rPr>
        <w:t xml:space="preserve"> บาท และ </w:t>
      </w:r>
      <w:bookmarkStart w:id="19" w:name="_Hlk146542707"/>
      <w:r w:rsidRPr="00BD1CAC">
        <w:rPr>
          <w:rFonts w:ascii="Angsana New" w:hAnsi="Angsana New"/>
          <w:sz w:val="30"/>
          <w:szCs w:val="30"/>
        </w:rPr>
        <w:t>148,535,285.95</w:t>
      </w:r>
      <w:bookmarkEnd w:id="19"/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 ได้จดจำนองค้ำประกันสินเชื่อจากธนาคารแห่งหนึ่ง ตามหมายเหตุ</w:t>
      </w:r>
      <w:r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1</w:t>
      </w:r>
      <w:r w:rsidR="007C42DE">
        <w:rPr>
          <w:rFonts w:ascii="Angsana New" w:hAnsi="Angsana New"/>
          <w:sz w:val="30"/>
          <w:szCs w:val="30"/>
        </w:rPr>
        <w:t>6</w:t>
      </w:r>
    </w:p>
    <w:p w14:paraId="3A8D44ED" w14:textId="408910AE" w:rsidR="00ED7038" w:rsidRDefault="00ED7038" w:rsidP="00ED7038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7061">
        <w:rPr>
          <w:rFonts w:ascii="Angsana New" w:hAnsi="Angsana New"/>
          <w:sz w:val="30"/>
          <w:szCs w:val="30"/>
        </w:rPr>
        <w:t>3</w:t>
      </w:r>
      <w:r w:rsidR="002619E4">
        <w:rPr>
          <w:rFonts w:ascii="Angsana New" w:hAnsi="Angsana New"/>
          <w:sz w:val="30"/>
          <w:szCs w:val="30"/>
          <w:lang w:val="en-US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2619E4"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2619E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17061">
        <w:rPr>
          <w:rFonts w:ascii="Angsana New" w:hAnsi="Angsana New"/>
          <w:sz w:val="30"/>
          <w:szCs w:val="30"/>
          <w:cs/>
        </w:rPr>
        <w:t xml:space="preserve"> บริษัทฯ ได้บันทึกต้นทุนทางการเงิน จำนวน </w:t>
      </w:r>
      <w:r w:rsidRPr="00257337">
        <w:rPr>
          <w:rFonts w:ascii="Angsana New" w:hAnsi="Angsana New"/>
          <w:sz w:val="30"/>
          <w:szCs w:val="30"/>
        </w:rPr>
        <w:t>72,639.70</w:t>
      </w:r>
      <w:r w:rsidRPr="00917061">
        <w:rPr>
          <w:rFonts w:ascii="Angsana New" w:hAnsi="Angsana New"/>
          <w:sz w:val="30"/>
          <w:szCs w:val="30"/>
          <w:cs/>
        </w:rPr>
        <w:t xml:space="preserve"> บาท และ </w:t>
      </w:r>
      <w:bookmarkStart w:id="20" w:name="_Hlk146542768"/>
      <w:r w:rsidRPr="004C04C8">
        <w:rPr>
          <w:rFonts w:ascii="Angsana New" w:hAnsi="Angsana New"/>
          <w:sz w:val="30"/>
          <w:szCs w:val="30"/>
        </w:rPr>
        <w:t>235,852.45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bookmarkEnd w:id="20"/>
      <w:r w:rsidRPr="00917061">
        <w:rPr>
          <w:rFonts w:ascii="Angsana New" w:hAnsi="Angsana New"/>
          <w:sz w:val="30"/>
          <w:szCs w:val="30"/>
          <w:cs/>
        </w:rPr>
        <w:t>บาท ตามลำดับ</w:t>
      </w:r>
      <w:r w:rsidR="00B27281">
        <w:rPr>
          <w:rFonts w:ascii="Angsana New" w:hAnsi="Angsana New" w:hint="cs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ไว้เป็นส่วนหนึ่งของ ที่ดิน อาคารและอุปกรณ์</w:t>
      </w:r>
    </w:p>
    <w:p w14:paraId="28495C5F" w14:textId="7343F400" w:rsidR="00B83446" w:rsidRPr="00DB1E68" w:rsidRDefault="00E6478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478B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4398CDD0" w14:textId="4595D1C7" w:rsidR="00E6478B" w:rsidRDefault="00E6478B" w:rsidP="00E6478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647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2D79">
        <w:rPr>
          <w:rFonts w:ascii="Angsana New" w:hAnsi="Angsana New"/>
          <w:sz w:val="30"/>
          <w:szCs w:val="30"/>
        </w:rPr>
        <w:t>3</w:t>
      </w:r>
      <w:r w:rsidR="006A364D">
        <w:rPr>
          <w:rFonts w:ascii="Angsana New" w:hAnsi="Angsana New"/>
          <w:sz w:val="30"/>
          <w:szCs w:val="30"/>
          <w:lang w:val="en-US"/>
        </w:rPr>
        <w:t>1</w:t>
      </w:r>
      <w:r w:rsidRPr="00E6478B">
        <w:rPr>
          <w:rFonts w:ascii="Angsana New" w:hAnsi="Angsana New"/>
          <w:sz w:val="30"/>
          <w:szCs w:val="30"/>
          <w:cs/>
        </w:rPr>
        <w:t xml:space="preserve"> ธันวาคม</w:t>
      </w:r>
      <w:r w:rsidR="006A364D">
        <w:rPr>
          <w:rFonts w:ascii="Angsana New" w:hAnsi="Angsana New"/>
          <w:sz w:val="30"/>
          <w:szCs w:val="30"/>
        </w:rPr>
        <w:t xml:space="preserve"> 2566 </w:t>
      </w:r>
      <w:r w:rsidR="006A364D">
        <w:rPr>
          <w:rFonts w:ascii="Angsana New" w:hAnsi="Angsana New" w:hint="cs"/>
          <w:sz w:val="30"/>
          <w:szCs w:val="30"/>
          <w:cs/>
        </w:rPr>
        <w:t>และ</w:t>
      </w:r>
      <w:r w:rsidRPr="00E6478B">
        <w:rPr>
          <w:rFonts w:ascii="Angsana New" w:hAnsi="Angsana New"/>
          <w:sz w:val="30"/>
          <w:szCs w:val="30"/>
          <w:cs/>
        </w:rPr>
        <w:t xml:space="preserve"> </w:t>
      </w:r>
      <w:r w:rsidR="00632D79" w:rsidRPr="00E93D3E">
        <w:rPr>
          <w:rFonts w:ascii="Angsana New" w:hAnsi="Angsana New"/>
          <w:sz w:val="30"/>
          <w:szCs w:val="30"/>
        </w:rPr>
        <w:t>256</w:t>
      </w:r>
      <w:r w:rsidR="00ED24B4" w:rsidRPr="00E93D3E">
        <w:rPr>
          <w:rFonts w:ascii="Angsana New" w:hAnsi="Angsana New"/>
          <w:sz w:val="30"/>
          <w:szCs w:val="30"/>
          <w:lang w:val="en-US"/>
        </w:rPr>
        <w:t>5</w:t>
      </w:r>
      <w:r w:rsidRPr="00E93D3E">
        <w:rPr>
          <w:rFonts w:ascii="Angsana New" w:hAnsi="Angsana New"/>
          <w:sz w:val="30"/>
          <w:szCs w:val="30"/>
          <w:cs/>
        </w:rPr>
        <w:t xml:space="preserve"> </w:t>
      </w:r>
      <w:r w:rsidR="00B2728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93D3E">
        <w:rPr>
          <w:rFonts w:ascii="Angsana New" w:hAnsi="Angsana New"/>
          <w:sz w:val="30"/>
          <w:szCs w:val="30"/>
          <w:cs/>
        </w:rPr>
        <w:t xml:space="preserve"> มีรายการ</w:t>
      </w:r>
      <w:r w:rsidRPr="00E6478B">
        <w:rPr>
          <w:rFonts w:ascii="Angsana New" w:hAnsi="Angsana New"/>
          <w:sz w:val="30"/>
          <w:szCs w:val="30"/>
          <w:cs/>
        </w:rPr>
        <w:t>เปลี่ยนแปลงสินทรัพย์สิทธิการใช้ สรุปได้ดังนี้</w:t>
      </w:r>
    </w:p>
    <w:tbl>
      <w:tblPr>
        <w:tblW w:w="943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790"/>
        <w:gridCol w:w="236"/>
        <w:gridCol w:w="1296"/>
        <w:gridCol w:w="236"/>
        <w:gridCol w:w="2324"/>
        <w:gridCol w:w="236"/>
        <w:gridCol w:w="2316"/>
      </w:tblGrid>
      <w:tr w:rsidR="00D00FE3" w:rsidRPr="00494247" w14:paraId="42DECF64" w14:textId="77777777" w:rsidTr="00494376">
        <w:tc>
          <w:tcPr>
            <w:tcW w:w="2790" w:type="dxa"/>
          </w:tcPr>
          <w:p w14:paraId="1CA9D232" w14:textId="77777777" w:rsidR="00D00FE3" w:rsidRPr="00494247" w:rsidRDefault="00D00FE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1" w:name="_Hlk158889420"/>
          </w:p>
        </w:tc>
        <w:tc>
          <w:tcPr>
            <w:tcW w:w="236" w:type="dxa"/>
          </w:tcPr>
          <w:p w14:paraId="39F198A3" w14:textId="77777777" w:rsidR="00D00FE3" w:rsidRPr="00494247" w:rsidRDefault="00D00FE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4798234" w14:textId="77777777" w:rsidR="00D00FE3" w:rsidRPr="00494247" w:rsidRDefault="00D00FE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84C853" w14:textId="77777777" w:rsidR="00D00FE3" w:rsidRPr="00494247" w:rsidRDefault="00D00FE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76" w:type="dxa"/>
            <w:gridSpan w:val="3"/>
          </w:tcPr>
          <w:p w14:paraId="35060446" w14:textId="77777777" w:rsidR="00D00FE3" w:rsidRPr="00494247" w:rsidRDefault="00D00FE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00FE3" w:rsidRPr="00494247" w14:paraId="399D31B3" w14:textId="77777777" w:rsidTr="00494376">
        <w:tc>
          <w:tcPr>
            <w:tcW w:w="2790" w:type="dxa"/>
          </w:tcPr>
          <w:p w14:paraId="78C7009F" w14:textId="77777777" w:rsidR="00D00FE3" w:rsidRPr="00494247" w:rsidRDefault="00D00FE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6FD70A" w14:textId="77777777" w:rsidR="00D00FE3" w:rsidRPr="00494247" w:rsidRDefault="00D00FE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E99571A" w14:textId="77777777" w:rsidR="00D00FE3" w:rsidRPr="00494247" w:rsidRDefault="00D00FE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AF4A53" w14:textId="77777777" w:rsidR="00D00FE3" w:rsidRPr="00494247" w:rsidRDefault="00D00FE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1EC32FBD" w14:textId="77777777" w:rsidR="00D00FE3" w:rsidRPr="00494247" w:rsidRDefault="00D00FE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0B3A7B" w14:textId="77777777" w:rsidR="00D00FE3" w:rsidRPr="00494247" w:rsidRDefault="00D00FE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6" w:type="dxa"/>
            <w:tcBorders>
              <w:bottom w:val="single" w:sz="4" w:space="0" w:color="auto"/>
            </w:tcBorders>
          </w:tcPr>
          <w:p w14:paraId="66CF4BD6" w14:textId="77777777" w:rsidR="00D00FE3" w:rsidRPr="00494247" w:rsidRDefault="00D00FE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3122" w:rsidRPr="00494247" w14:paraId="5294A656" w14:textId="77777777" w:rsidTr="00494376">
        <w:tc>
          <w:tcPr>
            <w:tcW w:w="2790" w:type="dxa"/>
          </w:tcPr>
          <w:p w14:paraId="0F0D3A0B" w14:textId="77777777" w:rsidR="00893122" w:rsidRPr="00494247" w:rsidRDefault="0089312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786B07" w14:textId="77777777" w:rsidR="00893122" w:rsidRPr="00494247" w:rsidRDefault="0089312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BAE9367" w14:textId="77777777" w:rsidR="00893122" w:rsidRPr="00494247" w:rsidRDefault="0089312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9C889" w14:textId="77777777" w:rsidR="00893122" w:rsidRPr="00494247" w:rsidRDefault="0089312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66EFBD2" w14:textId="1BA01283" w:rsidR="00893122" w:rsidRPr="00D32788" w:rsidRDefault="006D43D6" w:rsidP="008B3128">
            <w:pPr>
              <w:spacing w:line="360" w:lineRule="exact"/>
              <w:ind w:left="-85" w:right="-7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43D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สิทธิการเช่าเครื่องมือเครื่องใช้</w:t>
            </w:r>
          </w:p>
        </w:tc>
        <w:tc>
          <w:tcPr>
            <w:tcW w:w="236" w:type="dxa"/>
          </w:tcPr>
          <w:p w14:paraId="2ABF8F24" w14:textId="77777777" w:rsidR="00893122" w:rsidRPr="00494247" w:rsidRDefault="0089312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sz="4" w:space="0" w:color="auto"/>
              <w:bottom w:val="single" w:sz="4" w:space="0" w:color="auto"/>
            </w:tcBorders>
          </w:tcPr>
          <w:p w14:paraId="11E3287B" w14:textId="50C93D08" w:rsidR="00893122" w:rsidRPr="00D32788" w:rsidRDefault="008B3128" w:rsidP="008B3128">
            <w:pPr>
              <w:spacing w:line="360" w:lineRule="exact"/>
              <w:ind w:left="-85" w:right="-7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43D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สิทธิการเช่าเครื่องมือเครื่องใช้</w:t>
            </w:r>
          </w:p>
        </w:tc>
      </w:tr>
      <w:tr w:rsidR="00D00FE3" w:rsidRPr="00494247" w14:paraId="3DC9EF29" w14:textId="77777777" w:rsidTr="00494376">
        <w:trPr>
          <w:trHeight w:val="203"/>
        </w:trPr>
        <w:tc>
          <w:tcPr>
            <w:tcW w:w="2790" w:type="dxa"/>
          </w:tcPr>
          <w:p w14:paraId="164CB232" w14:textId="77777777" w:rsidR="00D00FE3" w:rsidRPr="00494247" w:rsidRDefault="00D00FE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A088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175CF4D2" w14:textId="77777777" w:rsidR="00D00FE3" w:rsidRPr="008F2559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428C8CB" w14:textId="77777777" w:rsidR="00D00FE3" w:rsidRPr="008F2559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BAC0FE8" w14:textId="77777777" w:rsidR="00D00FE3" w:rsidRPr="008F2559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  <w:shd w:val="clear" w:color="auto" w:fill="auto"/>
          </w:tcPr>
          <w:p w14:paraId="62EAE9EE" w14:textId="77777777" w:rsidR="00D00FE3" w:rsidRPr="00F4526A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91D4792" w14:textId="77777777" w:rsidR="00D00FE3" w:rsidRPr="00494247" w:rsidRDefault="00D00FE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sz="4" w:space="0" w:color="auto"/>
            </w:tcBorders>
          </w:tcPr>
          <w:p w14:paraId="234F8C66" w14:textId="77777777" w:rsidR="00D00FE3" w:rsidRPr="00494247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03ECE" w:rsidRPr="00494247" w14:paraId="18DA191B" w14:textId="77777777" w:rsidTr="00494376">
        <w:trPr>
          <w:trHeight w:val="203"/>
        </w:trPr>
        <w:tc>
          <w:tcPr>
            <w:tcW w:w="2790" w:type="dxa"/>
            <w:vAlign w:val="bottom"/>
          </w:tcPr>
          <w:p w14:paraId="06E8C407" w14:textId="77777777" w:rsidR="00C03ECE" w:rsidRPr="009D7464" w:rsidRDefault="00C03ECE" w:rsidP="00C03ECE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14:paraId="2AB4E2A3" w14:textId="77777777" w:rsidR="00C03ECE" w:rsidRPr="00A74F80" w:rsidRDefault="00C03ECE" w:rsidP="00C03EC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867537D" w14:textId="77777777" w:rsidR="00C03ECE" w:rsidRPr="00A74F80" w:rsidRDefault="00C03ECE" w:rsidP="00C03EC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EFADF2B" w14:textId="77777777" w:rsidR="00C03ECE" w:rsidRPr="00A74F80" w:rsidRDefault="00C03ECE" w:rsidP="00C03EC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shd w:val="clear" w:color="auto" w:fill="auto"/>
          </w:tcPr>
          <w:p w14:paraId="695038BB" w14:textId="235A83DA" w:rsidR="00C03ECE" w:rsidRPr="00F4526A" w:rsidRDefault="00C03ECE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59D3C0B" w14:textId="77777777" w:rsidR="00C03ECE" w:rsidRPr="00494247" w:rsidRDefault="00C03ECE" w:rsidP="00C03EC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vAlign w:val="bottom"/>
          </w:tcPr>
          <w:p w14:paraId="3C15513B" w14:textId="2876C362" w:rsidR="00C03ECE" w:rsidRPr="00E50A6D" w:rsidRDefault="00C03ECE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2,424,650.93</w:t>
            </w:r>
          </w:p>
        </w:tc>
      </w:tr>
      <w:tr w:rsidR="00C03ECE" w:rsidRPr="00494247" w14:paraId="7AF134AD" w14:textId="77777777" w:rsidTr="00494376">
        <w:trPr>
          <w:trHeight w:val="203"/>
        </w:trPr>
        <w:tc>
          <w:tcPr>
            <w:tcW w:w="2790" w:type="dxa"/>
            <w:vAlign w:val="bottom"/>
          </w:tcPr>
          <w:p w14:paraId="0201DE07" w14:textId="77777777" w:rsidR="00C03ECE" w:rsidRPr="009D7464" w:rsidRDefault="00C03ECE" w:rsidP="00C03ECE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1CAF7562" w14:textId="77777777" w:rsidR="00C03ECE" w:rsidRPr="00A74F80" w:rsidRDefault="00C03ECE" w:rsidP="00C03EC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236E4FB" w14:textId="77777777" w:rsidR="00C03ECE" w:rsidRPr="003651F4" w:rsidRDefault="00C03ECE" w:rsidP="00C03EC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FB3A63" w14:textId="77777777" w:rsidR="00C03ECE" w:rsidRPr="00A74F80" w:rsidRDefault="00C03ECE" w:rsidP="00C03EC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shd w:val="clear" w:color="auto" w:fill="auto"/>
          </w:tcPr>
          <w:p w14:paraId="66FBD38F" w14:textId="62810FBF" w:rsidR="00C03ECE" w:rsidRPr="003651F4" w:rsidRDefault="00C03ECE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5F00EDB" w14:textId="77777777" w:rsidR="00C03ECE" w:rsidRPr="00494247" w:rsidRDefault="00C03ECE" w:rsidP="00C03EC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vAlign w:val="bottom"/>
          </w:tcPr>
          <w:p w14:paraId="4576D5B4" w14:textId="6F324FE1" w:rsidR="00C03ECE" w:rsidRPr="00FD28FC" w:rsidRDefault="00C03ECE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405,626.73</w:t>
            </w:r>
          </w:p>
        </w:tc>
      </w:tr>
      <w:tr w:rsidR="00C03ECE" w:rsidRPr="00494247" w14:paraId="4BFF3662" w14:textId="77777777" w:rsidTr="00494376">
        <w:trPr>
          <w:trHeight w:val="203"/>
        </w:trPr>
        <w:tc>
          <w:tcPr>
            <w:tcW w:w="2790" w:type="dxa"/>
            <w:vAlign w:val="bottom"/>
          </w:tcPr>
          <w:p w14:paraId="401E123A" w14:textId="77777777" w:rsidR="00C03ECE" w:rsidRPr="009D7464" w:rsidRDefault="00C03ECE" w:rsidP="00C03ECE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14:paraId="5CAE1E46" w14:textId="77777777" w:rsidR="00C03ECE" w:rsidRPr="00A74F80" w:rsidRDefault="00C03ECE" w:rsidP="00C03EC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ECC5027" w14:textId="77777777" w:rsidR="00C03ECE" w:rsidRPr="003651F4" w:rsidRDefault="00C03ECE" w:rsidP="00C03EC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2BB127" w14:textId="77777777" w:rsidR="00C03ECE" w:rsidRPr="00A74F80" w:rsidRDefault="00C03ECE" w:rsidP="00C03EC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shd w:val="clear" w:color="auto" w:fill="auto"/>
          </w:tcPr>
          <w:p w14:paraId="6A37D57F" w14:textId="364B76E8" w:rsidR="00C03ECE" w:rsidRPr="003651F4" w:rsidRDefault="00E873FE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73FE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873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873FE">
              <w:rPr>
                <w:rFonts w:ascii="Angsana New" w:hAnsi="Angsana New"/>
                <w:color w:val="000000"/>
                <w:sz w:val="30"/>
                <w:szCs w:val="30"/>
                <w:cs/>
              </w:rPr>
              <w:t>830</w:t>
            </w:r>
            <w:r w:rsidRPr="00E873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873FE">
              <w:rPr>
                <w:rFonts w:ascii="Angsana New" w:hAnsi="Angsana New"/>
                <w:color w:val="000000"/>
                <w:sz w:val="30"/>
                <w:szCs w:val="30"/>
                <w:cs/>
              </w:rPr>
              <w:t>277.66</w:t>
            </w:r>
          </w:p>
        </w:tc>
        <w:tc>
          <w:tcPr>
            <w:tcW w:w="236" w:type="dxa"/>
            <w:vAlign w:val="center"/>
          </w:tcPr>
          <w:p w14:paraId="7B06490B" w14:textId="77777777" w:rsidR="00C03ECE" w:rsidRPr="00494247" w:rsidRDefault="00C03ECE" w:rsidP="00C03EC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sz="4" w:space="0" w:color="auto"/>
            </w:tcBorders>
            <w:vAlign w:val="bottom"/>
          </w:tcPr>
          <w:p w14:paraId="3B2D1804" w14:textId="4C1B48D6" w:rsidR="00C03ECE" w:rsidRPr="00FD28FC" w:rsidRDefault="00C03ECE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2,830,277.66</w:t>
            </w:r>
          </w:p>
        </w:tc>
      </w:tr>
      <w:tr w:rsidR="00D00FE3" w:rsidRPr="00494247" w14:paraId="3DD7008B" w14:textId="77777777" w:rsidTr="00494376">
        <w:trPr>
          <w:trHeight w:val="203"/>
        </w:trPr>
        <w:tc>
          <w:tcPr>
            <w:tcW w:w="2790" w:type="dxa"/>
            <w:vAlign w:val="bottom"/>
          </w:tcPr>
          <w:p w14:paraId="18D61AC8" w14:textId="77777777" w:rsidR="00D00FE3" w:rsidRPr="009D7464" w:rsidRDefault="00D00FE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68CE2194" w14:textId="77777777" w:rsidR="00D00FE3" w:rsidRPr="00A74F80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6EB0A13" w14:textId="77777777" w:rsidR="00D00FE3" w:rsidRPr="003651F4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EE568A" w14:textId="77777777" w:rsidR="00D00FE3" w:rsidRPr="00A74F80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shd w:val="clear" w:color="auto" w:fill="auto"/>
          </w:tcPr>
          <w:p w14:paraId="6F7ACB97" w14:textId="3F349EA9" w:rsidR="00D00FE3" w:rsidRPr="003651F4" w:rsidRDefault="007460C0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4E1496E" w14:textId="77777777" w:rsidR="00D00FE3" w:rsidRPr="00494247" w:rsidRDefault="00D00FE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</w:tcPr>
          <w:p w14:paraId="61CAD840" w14:textId="6B1FD4D3" w:rsidR="00D00FE3" w:rsidRPr="00FD28FC" w:rsidRDefault="007460C0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0FE3" w:rsidRPr="00494247" w14:paraId="77093E4B" w14:textId="77777777" w:rsidTr="00494376">
        <w:trPr>
          <w:trHeight w:val="203"/>
        </w:trPr>
        <w:tc>
          <w:tcPr>
            <w:tcW w:w="2790" w:type="dxa"/>
            <w:vAlign w:val="bottom"/>
          </w:tcPr>
          <w:p w14:paraId="3C974E05" w14:textId="77777777" w:rsidR="00D00FE3" w:rsidRPr="009D7464" w:rsidRDefault="00D00FE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1398E70B" w14:textId="77777777" w:rsidR="00D00FE3" w:rsidRPr="00A74F80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BE44093" w14:textId="77777777" w:rsidR="00D00FE3" w:rsidRPr="003651F4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8E2E5B" w14:textId="77777777" w:rsidR="00D00FE3" w:rsidRPr="00A74F80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522B7" w14:textId="027808F0" w:rsidR="00D00FE3" w:rsidRPr="003651F4" w:rsidRDefault="00EE3A85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73FE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873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873FE">
              <w:rPr>
                <w:rFonts w:ascii="Angsana New" w:hAnsi="Angsana New"/>
                <w:color w:val="000000"/>
                <w:sz w:val="30"/>
                <w:szCs w:val="30"/>
                <w:cs/>
              </w:rPr>
              <w:t>830</w:t>
            </w:r>
            <w:r w:rsidRPr="00E873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873FE">
              <w:rPr>
                <w:rFonts w:ascii="Angsana New" w:hAnsi="Angsana New"/>
                <w:color w:val="000000"/>
                <w:sz w:val="30"/>
                <w:szCs w:val="30"/>
                <w:cs/>
              </w:rPr>
              <w:t>277.66</w:t>
            </w:r>
          </w:p>
        </w:tc>
        <w:tc>
          <w:tcPr>
            <w:tcW w:w="236" w:type="dxa"/>
            <w:vAlign w:val="center"/>
          </w:tcPr>
          <w:p w14:paraId="37618F29" w14:textId="77777777" w:rsidR="00D00FE3" w:rsidRPr="00494247" w:rsidRDefault="00D00FE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sz="4" w:space="0" w:color="auto"/>
              <w:bottom w:val="single" w:sz="4" w:space="0" w:color="auto"/>
            </w:tcBorders>
          </w:tcPr>
          <w:p w14:paraId="34BDF914" w14:textId="3C240664" w:rsidR="00D00FE3" w:rsidRPr="00FD28FC" w:rsidRDefault="007460C0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60C0">
              <w:rPr>
                <w:rFonts w:ascii="Angsana New" w:hAnsi="Angsana New"/>
                <w:color w:val="000000"/>
                <w:sz w:val="30"/>
                <w:szCs w:val="30"/>
              </w:rPr>
              <w:t>2,830,277.66</w:t>
            </w:r>
          </w:p>
        </w:tc>
      </w:tr>
      <w:tr w:rsidR="00D00FE3" w:rsidRPr="00494247" w14:paraId="77B20437" w14:textId="77777777" w:rsidTr="00494376">
        <w:trPr>
          <w:trHeight w:val="203"/>
        </w:trPr>
        <w:tc>
          <w:tcPr>
            <w:tcW w:w="2790" w:type="dxa"/>
          </w:tcPr>
          <w:p w14:paraId="38A7AEC5" w14:textId="4A8CAC4F" w:rsidR="00D00FE3" w:rsidRPr="00816665" w:rsidRDefault="00D00FE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A088C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</w:t>
            </w:r>
            <w:r w:rsidR="00F063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เสื่อมราคา</w:t>
            </w:r>
            <w:r w:rsidRPr="008A088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สะสม</w:t>
            </w:r>
          </w:p>
        </w:tc>
        <w:tc>
          <w:tcPr>
            <w:tcW w:w="236" w:type="dxa"/>
          </w:tcPr>
          <w:p w14:paraId="13E88839" w14:textId="77777777" w:rsidR="00D00FE3" w:rsidRPr="00A74F80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ABE9F37" w14:textId="77777777" w:rsidR="00D00FE3" w:rsidRPr="003651F4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EED6C6" w14:textId="77777777" w:rsidR="00D00FE3" w:rsidRPr="00A74F80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  <w:shd w:val="clear" w:color="auto" w:fill="auto"/>
          </w:tcPr>
          <w:p w14:paraId="2EB242F2" w14:textId="77777777" w:rsidR="00D00FE3" w:rsidRPr="003651F4" w:rsidRDefault="00D00FE3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BF0FAA" w14:textId="77777777" w:rsidR="00D00FE3" w:rsidRPr="00494247" w:rsidRDefault="00D00FE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sz="4" w:space="0" w:color="auto"/>
            </w:tcBorders>
          </w:tcPr>
          <w:p w14:paraId="47C8A6C1" w14:textId="77777777" w:rsidR="00D00FE3" w:rsidRPr="00FD28FC" w:rsidRDefault="00D00FE3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5373" w:rsidRPr="00494247" w14:paraId="060CAE47" w14:textId="77777777" w:rsidTr="00494376">
        <w:trPr>
          <w:trHeight w:val="203"/>
        </w:trPr>
        <w:tc>
          <w:tcPr>
            <w:tcW w:w="2790" w:type="dxa"/>
            <w:vAlign w:val="bottom"/>
          </w:tcPr>
          <w:p w14:paraId="0358A47A" w14:textId="77777777" w:rsidR="00645373" w:rsidRPr="009D7464" w:rsidRDefault="00645373" w:rsidP="0064537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14:paraId="7AAA7E69" w14:textId="77777777" w:rsidR="00645373" w:rsidRPr="00A74F80" w:rsidRDefault="00645373" w:rsidP="0064537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9C074C8" w14:textId="77777777" w:rsidR="00645373" w:rsidRPr="003651F4" w:rsidRDefault="00645373" w:rsidP="0064537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4D198F" w14:textId="77777777" w:rsidR="00645373" w:rsidRPr="00A74F80" w:rsidRDefault="00645373" w:rsidP="0064537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shd w:val="clear" w:color="auto" w:fill="auto"/>
          </w:tcPr>
          <w:p w14:paraId="13DA7B5D" w14:textId="3C68D3C8" w:rsidR="00645373" w:rsidRPr="003651F4" w:rsidRDefault="00645373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FBB4E4A" w14:textId="77777777" w:rsidR="00645373" w:rsidRPr="00494247" w:rsidRDefault="00645373" w:rsidP="0064537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vAlign w:val="bottom"/>
          </w:tcPr>
          <w:p w14:paraId="0FB74CDF" w14:textId="0213C274" w:rsidR="00645373" w:rsidRPr="00FD28FC" w:rsidRDefault="00645373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537,331.07</w:t>
            </w:r>
          </w:p>
        </w:tc>
      </w:tr>
      <w:tr w:rsidR="00645373" w:rsidRPr="00494247" w14:paraId="6EB433FD" w14:textId="77777777" w:rsidTr="00494376">
        <w:trPr>
          <w:trHeight w:val="203"/>
        </w:trPr>
        <w:tc>
          <w:tcPr>
            <w:tcW w:w="2790" w:type="dxa"/>
            <w:vAlign w:val="bottom"/>
          </w:tcPr>
          <w:p w14:paraId="2F86942A" w14:textId="398D96EC" w:rsidR="00645373" w:rsidRPr="009D7464" w:rsidRDefault="00F063C1" w:rsidP="0064537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="00645373" w:rsidRPr="00A835D3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6" w:type="dxa"/>
          </w:tcPr>
          <w:p w14:paraId="58EED5D7" w14:textId="77777777" w:rsidR="00645373" w:rsidRPr="00A74F80" w:rsidRDefault="00645373" w:rsidP="0064537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D8E76FD" w14:textId="77777777" w:rsidR="00645373" w:rsidRPr="003651F4" w:rsidRDefault="00645373" w:rsidP="0064537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77B89A" w14:textId="77777777" w:rsidR="00645373" w:rsidRPr="00A74F80" w:rsidRDefault="00645373" w:rsidP="0064537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shd w:val="clear" w:color="auto" w:fill="auto"/>
          </w:tcPr>
          <w:p w14:paraId="34F1CCFA" w14:textId="1C916EEF" w:rsidR="00645373" w:rsidRPr="003651F4" w:rsidRDefault="00645373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B517547" w14:textId="77777777" w:rsidR="00645373" w:rsidRPr="00494247" w:rsidRDefault="00645373" w:rsidP="0064537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vAlign w:val="bottom"/>
          </w:tcPr>
          <w:p w14:paraId="3F0CF232" w14:textId="4B179469" w:rsidR="00645373" w:rsidRPr="00FD28FC" w:rsidRDefault="00645373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875,487.18</w:t>
            </w:r>
          </w:p>
        </w:tc>
      </w:tr>
      <w:tr w:rsidR="00645373" w:rsidRPr="00494247" w14:paraId="067237A5" w14:textId="77777777" w:rsidTr="00494376">
        <w:trPr>
          <w:trHeight w:val="203"/>
        </w:trPr>
        <w:tc>
          <w:tcPr>
            <w:tcW w:w="2790" w:type="dxa"/>
            <w:vAlign w:val="bottom"/>
          </w:tcPr>
          <w:p w14:paraId="5AE5E113" w14:textId="77777777" w:rsidR="00645373" w:rsidRPr="009D7464" w:rsidRDefault="00645373" w:rsidP="0064537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14:paraId="3FF88219" w14:textId="77777777" w:rsidR="00645373" w:rsidRPr="00A74F80" w:rsidRDefault="00645373" w:rsidP="0064537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BA3DE03" w14:textId="77777777" w:rsidR="00645373" w:rsidRPr="003651F4" w:rsidRDefault="00645373" w:rsidP="0064537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88E645" w14:textId="77777777" w:rsidR="00645373" w:rsidRPr="00A74F80" w:rsidRDefault="00645373" w:rsidP="0064537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shd w:val="clear" w:color="auto" w:fill="auto"/>
          </w:tcPr>
          <w:p w14:paraId="56F69BFD" w14:textId="60263284" w:rsidR="00645373" w:rsidRPr="003651F4" w:rsidRDefault="00E873FE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73FE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873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873FE">
              <w:rPr>
                <w:rFonts w:ascii="Angsana New" w:hAnsi="Angsana New"/>
                <w:color w:val="000000"/>
                <w:sz w:val="30"/>
                <w:szCs w:val="30"/>
                <w:cs/>
              </w:rPr>
              <w:t>412</w:t>
            </w:r>
            <w:r w:rsidRPr="00E873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873FE">
              <w:rPr>
                <w:rFonts w:ascii="Angsana New" w:hAnsi="Angsana New"/>
                <w:color w:val="000000"/>
                <w:sz w:val="30"/>
                <w:szCs w:val="30"/>
                <w:cs/>
              </w:rPr>
              <w:t>818.25</w:t>
            </w:r>
          </w:p>
        </w:tc>
        <w:tc>
          <w:tcPr>
            <w:tcW w:w="236" w:type="dxa"/>
            <w:vAlign w:val="center"/>
          </w:tcPr>
          <w:p w14:paraId="4DCB1838" w14:textId="77777777" w:rsidR="00645373" w:rsidRPr="00494247" w:rsidRDefault="00645373" w:rsidP="0064537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sz="4" w:space="0" w:color="auto"/>
            </w:tcBorders>
            <w:vAlign w:val="bottom"/>
          </w:tcPr>
          <w:p w14:paraId="036CF7FC" w14:textId="7ED885EE" w:rsidR="00645373" w:rsidRPr="00FD28FC" w:rsidRDefault="00645373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1,412,818.25</w:t>
            </w:r>
          </w:p>
        </w:tc>
      </w:tr>
      <w:tr w:rsidR="00EE3A85" w:rsidRPr="00494247" w14:paraId="1E025447" w14:textId="77777777" w:rsidTr="00494376">
        <w:trPr>
          <w:trHeight w:val="203"/>
        </w:trPr>
        <w:tc>
          <w:tcPr>
            <w:tcW w:w="2790" w:type="dxa"/>
            <w:vAlign w:val="bottom"/>
          </w:tcPr>
          <w:p w14:paraId="66CD7826" w14:textId="11CE8F24" w:rsidR="00EE3A85" w:rsidRPr="009D7464" w:rsidRDefault="00F063C1" w:rsidP="00EE3A85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="00EE3A85" w:rsidRPr="00A835D3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6" w:type="dxa"/>
          </w:tcPr>
          <w:p w14:paraId="73874762" w14:textId="77777777" w:rsidR="00EE3A85" w:rsidRPr="00A74F80" w:rsidRDefault="00EE3A85" w:rsidP="00EE3A8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7CA64ED" w14:textId="77777777" w:rsidR="00EE3A85" w:rsidRPr="003651F4" w:rsidRDefault="00EE3A85" w:rsidP="00EE3A8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8EA859" w14:textId="77777777" w:rsidR="00EE3A85" w:rsidRPr="00A74F80" w:rsidRDefault="00EE3A85" w:rsidP="00EE3A8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shd w:val="clear" w:color="auto" w:fill="auto"/>
          </w:tcPr>
          <w:p w14:paraId="6DDD2669" w14:textId="1CA8C6DA" w:rsidR="00EE3A85" w:rsidRPr="003651F4" w:rsidRDefault="00EE3A85" w:rsidP="00EE3A85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946,892.45</w:t>
            </w:r>
          </w:p>
        </w:tc>
        <w:tc>
          <w:tcPr>
            <w:tcW w:w="236" w:type="dxa"/>
            <w:vAlign w:val="center"/>
          </w:tcPr>
          <w:p w14:paraId="5817804E" w14:textId="77777777" w:rsidR="00EE3A85" w:rsidRPr="00494247" w:rsidRDefault="00EE3A85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</w:tcPr>
          <w:p w14:paraId="18A21B69" w14:textId="1CEF023A" w:rsidR="00EE3A85" w:rsidRPr="00FD28FC" w:rsidRDefault="00EE3A85" w:rsidP="00EE3A85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946,892.45</w:t>
            </w:r>
          </w:p>
        </w:tc>
      </w:tr>
      <w:tr w:rsidR="00EE3A85" w:rsidRPr="00494247" w14:paraId="27948F57" w14:textId="77777777" w:rsidTr="00494376">
        <w:trPr>
          <w:trHeight w:val="203"/>
        </w:trPr>
        <w:tc>
          <w:tcPr>
            <w:tcW w:w="2790" w:type="dxa"/>
            <w:vAlign w:val="bottom"/>
          </w:tcPr>
          <w:p w14:paraId="1128F97E" w14:textId="77777777" w:rsidR="00EE3A85" w:rsidRPr="009D7464" w:rsidRDefault="00EE3A85" w:rsidP="00EE3A85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6BF8023B" w14:textId="77777777" w:rsidR="00EE3A85" w:rsidRPr="00A74F80" w:rsidRDefault="00EE3A85" w:rsidP="00EE3A8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47A78C3" w14:textId="77777777" w:rsidR="00EE3A85" w:rsidRPr="003651F4" w:rsidRDefault="00EE3A85" w:rsidP="00EE3A8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7796E7" w14:textId="77777777" w:rsidR="00EE3A85" w:rsidRPr="00A74F80" w:rsidRDefault="00EE3A85" w:rsidP="00EE3A8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4C906" w14:textId="11E15D4F" w:rsidR="00EE3A85" w:rsidRPr="003651F4" w:rsidRDefault="00EE3A85" w:rsidP="00EE3A85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2,359,710.70</w:t>
            </w:r>
          </w:p>
        </w:tc>
        <w:tc>
          <w:tcPr>
            <w:tcW w:w="236" w:type="dxa"/>
            <w:vAlign w:val="center"/>
          </w:tcPr>
          <w:p w14:paraId="2300D25C" w14:textId="77777777" w:rsidR="00EE3A85" w:rsidRPr="00494247" w:rsidRDefault="00EE3A85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sz="4" w:space="0" w:color="auto"/>
              <w:bottom w:val="single" w:sz="4" w:space="0" w:color="auto"/>
            </w:tcBorders>
          </w:tcPr>
          <w:p w14:paraId="7192CB77" w14:textId="290BB57E" w:rsidR="00EE3A85" w:rsidRPr="00FD28FC" w:rsidRDefault="00EE3A85" w:rsidP="00EE3A85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2,359,710.70</w:t>
            </w:r>
          </w:p>
        </w:tc>
      </w:tr>
      <w:tr w:rsidR="00D00FE3" w:rsidRPr="00494247" w14:paraId="0DB928A6" w14:textId="77777777" w:rsidTr="00494376">
        <w:trPr>
          <w:trHeight w:val="203"/>
        </w:trPr>
        <w:tc>
          <w:tcPr>
            <w:tcW w:w="2790" w:type="dxa"/>
            <w:vAlign w:val="bottom"/>
          </w:tcPr>
          <w:p w14:paraId="094BC0DE" w14:textId="77777777" w:rsidR="00D00FE3" w:rsidRPr="00816665" w:rsidRDefault="00D00FE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36" w:type="dxa"/>
          </w:tcPr>
          <w:p w14:paraId="3A32CA55" w14:textId="77777777" w:rsidR="00D00FE3" w:rsidRPr="00A74F80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988F5DF" w14:textId="77777777" w:rsidR="00D00FE3" w:rsidRPr="003651F4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4D416F" w14:textId="77777777" w:rsidR="00D00FE3" w:rsidRPr="00A74F80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  <w:shd w:val="clear" w:color="auto" w:fill="auto"/>
          </w:tcPr>
          <w:p w14:paraId="7CD3F57E" w14:textId="77777777" w:rsidR="00D00FE3" w:rsidRPr="003651F4" w:rsidRDefault="00D00FE3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A7DEF7D" w14:textId="77777777" w:rsidR="00D00FE3" w:rsidRPr="00494247" w:rsidRDefault="00D00FE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sz="4" w:space="0" w:color="auto"/>
            </w:tcBorders>
          </w:tcPr>
          <w:p w14:paraId="7C596D0B" w14:textId="77777777" w:rsidR="00D00FE3" w:rsidRPr="00FD28FC" w:rsidRDefault="00D00FE3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00FE3" w:rsidRPr="00494247" w14:paraId="738473F0" w14:textId="77777777" w:rsidTr="00CF70DE">
        <w:trPr>
          <w:trHeight w:val="203"/>
        </w:trPr>
        <w:tc>
          <w:tcPr>
            <w:tcW w:w="2790" w:type="dxa"/>
            <w:vAlign w:val="bottom"/>
          </w:tcPr>
          <w:p w14:paraId="13592047" w14:textId="77777777" w:rsidR="00D00FE3" w:rsidRPr="00D00FE3" w:rsidRDefault="00D00FE3" w:rsidP="00D00FE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D381191" w14:textId="77777777" w:rsidR="00D00FE3" w:rsidRPr="00A74F80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B06D658" w14:textId="77777777" w:rsidR="00D00FE3" w:rsidRPr="003651F4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59D2AC" w14:textId="77777777" w:rsidR="00D00FE3" w:rsidRPr="00A74F80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shd w:val="clear" w:color="auto" w:fill="auto"/>
          </w:tcPr>
          <w:p w14:paraId="70F3EF1E" w14:textId="19CD68E0" w:rsidR="00D00FE3" w:rsidRPr="003651F4" w:rsidRDefault="00D00FE3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9293B8C" w14:textId="77777777" w:rsidR="00D00FE3" w:rsidRPr="00494247" w:rsidRDefault="00D00FE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bottom w:val="double" w:sz="4" w:space="0" w:color="auto"/>
            </w:tcBorders>
          </w:tcPr>
          <w:p w14:paraId="1DDE4832" w14:textId="164AFBDA" w:rsidR="00D00FE3" w:rsidRPr="00FD28FC" w:rsidRDefault="00E35D33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1,417,459.41</w:t>
            </w:r>
          </w:p>
        </w:tc>
      </w:tr>
      <w:tr w:rsidR="00D00FE3" w:rsidRPr="00494247" w14:paraId="286157C2" w14:textId="77777777" w:rsidTr="00CF70DE">
        <w:trPr>
          <w:trHeight w:val="203"/>
        </w:trPr>
        <w:tc>
          <w:tcPr>
            <w:tcW w:w="2790" w:type="dxa"/>
            <w:vAlign w:val="bottom"/>
          </w:tcPr>
          <w:p w14:paraId="3B60ACDB" w14:textId="77777777" w:rsidR="00D00FE3" w:rsidRPr="00D00FE3" w:rsidRDefault="00D00FE3" w:rsidP="00D00FE3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06D43257" w14:textId="77777777" w:rsidR="00D00FE3" w:rsidRPr="00A74F80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59BF2D9" w14:textId="77777777" w:rsidR="00D00FE3" w:rsidRPr="003651F4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C02E00" w14:textId="77777777" w:rsidR="00D00FE3" w:rsidRPr="00A74F80" w:rsidRDefault="00D00FE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tcBorders>
              <w:bottom w:val="double" w:sz="4" w:space="0" w:color="auto"/>
            </w:tcBorders>
            <w:shd w:val="clear" w:color="auto" w:fill="auto"/>
          </w:tcPr>
          <w:p w14:paraId="59B16E32" w14:textId="5F239A01" w:rsidR="00D00FE3" w:rsidRPr="003651F4" w:rsidRDefault="00863C2F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3C2F">
              <w:rPr>
                <w:rFonts w:ascii="Angsana New" w:hAnsi="Angsana New"/>
                <w:color w:val="000000"/>
                <w:sz w:val="30"/>
                <w:szCs w:val="30"/>
                <w:cs/>
              </w:rPr>
              <w:t>470</w:t>
            </w:r>
            <w:r w:rsidRPr="00863C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63C2F">
              <w:rPr>
                <w:rFonts w:ascii="Angsana New" w:hAnsi="Angsana New"/>
                <w:color w:val="000000"/>
                <w:sz w:val="30"/>
                <w:szCs w:val="30"/>
                <w:cs/>
              </w:rPr>
              <w:t>566.96</w:t>
            </w:r>
          </w:p>
        </w:tc>
        <w:tc>
          <w:tcPr>
            <w:tcW w:w="236" w:type="dxa"/>
            <w:vAlign w:val="center"/>
          </w:tcPr>
          <w:p w14:paraId="06DD56D9" w14:textId="77777777" w:rsidR="00D00FE3" w:rsidRPr="00494247" w:rsidRDefault="00D00FE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double" w:sz="4" w:space="0" w:color="auto"/>
              <w:bottom w:val="double" w:sz="4" w:space="0" w:color="auto"/>
            </w:tcBorders>
          </w:tcPr>
          <w:p w14:paraId="74597EC6" w14:textId="30E5659C" w:rsidR="00D00FE3" w:rsidRPr="00FD28FC" w:rsidRDefault="00863C2F" w:rsidP="00EC1ACC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3C2F">
              <w:rPr>
                <w:rFonts w:ascii="Angsana New" w:hAnsi="Angsana New"/>
                <w:color w:val="000000"/>
                <w:sz w:val="30"/>
                <w:szCs w:val="30"/>
                <w:cs/>
              </w:rPr>
              <w:t>470</w:t>
            </w:r>
            <w:r w:rsidRPr="00863C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63C2F">
              <w:rPr>
                <w:rFonts w:ascii="Angsana New" w:hAnsi="Angsana New"/>
                <w:color w:val="000000"/>
                <w:sz w:val="30"/>
                <w:szCs w:val="30"/>
                <w:cs/>
              </w:rPr>
              <w:t>566.96</w:t>
            </w:r>
          </w:p>
        </w:tc>
      </w:tr>
      <w:bookmarkEnd w:id="21"/>
    </w:tbl>
    <w:p w14:paraId="5EE1A98F" w14:textId="77777777" w:rsidR="00E10539" w:rsidRDefault="00E10539" w:rsidP="007460C0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0DBA7DC" w14:textId="77777777" w:rsidR="00E10539" w:rsidRDefault="00E10539" w:rsidP="007460C0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43B92C8" w14:textId="6031A70D" w:rsidR="00A40680" w:rsidRPr="00DB1E68" w:rsidRDefault="008F255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F2559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3C7ADD19" w14:textId="150503AB" w:rsidR="00A40680" w:rsidRPr="00816665" w:rsidRDefault="008F2559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F255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8F255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D2CA1">
        <w:rPr>
          <w:rFonts w:ascii="Angsana New" w:hAnsi="Angsana New"/>
          <w:sz w:val="30"/>
          <w:szCs w:val="30"/>
          <w:lang w:val="en-US"/>
        </w:rPr>
        <w:t xml:space="preserve">2566 </w:t>
      </w:r>
      <w:r w:rsidR="00BD2CA1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632D79">
        <w:rPr>
          <w:rFonts w:ascii="Angsana New" w:hAnsi="Angsana New"/>
          <w:sz w:val="30"/>
          <w:szCs w:val="30"/>
        </w:rPr>
        <w:t>256</w:t>
      </w:r>
      <w:r w:rsidR="00E7409F">
        <w:rPr>
          <w:rFonts w:ascii="Angsana New" w:hAnsi="Angsana New"/>
          <w:sz w:val="30"/>
          <w:szCs w:val="30"/>
        </w:rPr>
        <w:t>5</w:t>
      </w:r>
      <w:r w:rsidRPr="008F2559">
        <w:rPr>
          <w:rFonts w:ascii="Angsana New" w:hAnsi="Angsana New"/>
          <w:sz w:val="30"/>
          <w:szCs w:val="30"/>
          <w:cs/>
        </w:rPr>
        <w:t xml:space="preserve"> </w:t>
      </w:r>
      <w:r w:rsidR="009B02A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F2559">
        <w:rPr>
          <w:rFonts w:ascii="Angsana New" w:hAnsi="Angsana New"/>
          <w:sz w:val="30"/>
          <w:szCs w:val="30"/>
          <w:cs/>
        </w:rPr>
        <w:t xml:space="preserve"> มีรายการเปลี่ยนแปลงสินทรัพย์ไม่มีตัวตน สรุปได้ดังนี้</w:t>
      </w:r>
    </w:p>
    <w:tbl>
      <w:tblPr>
        <w:tblW w:w="92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236"/>
        <w:gridCol w:w="1296"/>
        <w:gridCol w:w="236"/>
        <w:gridCol w:w="2160"/>
        <w:gridCol w:w="236"/>
        <w:gridCol w:w="2154"/>
        <w:gridCol w:w="6"/>
      </w:tblGrid>
      <w:tr w:rsidR="00CD338F" w:rsidRPr="00494247" w14:paraId="0B7CACAD" w14:textId="77777777" w:rsidTr="00494376">
        <w:trPr>
          <w:gridAfter w:val="1"/>
          <w:wAfter w:w="6" w:type="dxa"/>
        </w:trPr>
        <w:tc>
          <w:tcPr>
            <w:tcW w:w="2970" w:type="dxa"/>
          </w:tcPr>
          <w:p w14:paraId="637608B9" w14:textId="77777777" w:rsidR="00CD338F" w:rsidRPr="00494247" w:rsidRDefault="00CD338F" w:rsidP="008E269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2" w:name="_Hlk146542966"/>
          </w:p>
        </w:tc>
        <w:tc>
          <w:tcPr>
            <w:tcW w:w="236" w:type="dxa"/>
          </w:tcPr>
          <w:p w14:paraId="42398B88" w14:textId="77777777" w:rsidR="00CD338F" w:rsidRPr="00494247" w:rsidRDefault="00CD338F" w:rsidP="008E26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4AAB095" w14:textId="77777777" w:rsidR="00CD338F" w:rsidRPr="00494247" w:rsidRDefault="00CD338F" w:rsidP="008E26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45053F" w14:textId="77777777" w:rsidR="00CD338F" w:rsidRPr="00494247" w:rsidRDefault="00CD338F" w:rsidP="008E26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550" w:type="dxa"/>
            <w:gridSpan w:val="3"/>
          </w:tcPr>
          <w:p w14:paraId="59E6EF71" w14:textId="77777777" w:rsidR="00CD338F" w:rsidRPr="00494247" w:rsidRDefault="00CD338F" w:rsidP="008E26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D338F" w:rsidRPr="00494247" w14:paraId="6DCA91BB" w14:textId="77777777" w:rsidTr="00494376">
        <w:tc>
          <w:tcPr>
            <w:tcW w:w="2970" w:type="dxa"/>
          </w:tcPr>
          <w:p w14:paraId="48F92E88" w14:textId="77777777" w:rsidR="00CD338F" w:rsidRPr="00494247" w:rsidRDefault="00CD338F" w:rsidP="008E269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7AEE67" w14:textId="77777777" w:rsidR="00CD338F" w:rsidRPr="00494247" w:rsidRDefault="00CD338F" w:rsidP="008E26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9189478" w14:textId="77777777" w:rsidR="00CD338F" w:rsidRPr="00494247" w:rsidRDefault="00CD338F" w:rsidP="008E26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04C27E" w14:textId="77777777" w:rsidR="00CD338F" w:rsidRPr="00494247" w:rsidRDefault="00CD338F" w:rsidP="008E26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4A64234" w14:textId="77777777" w:rsidR="00CD338F" w:rsidRPr="00494247" w:rsidRDefault="00CD338F" w:rsidP="008E26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4683FA" w14:textId="77777777" w:rsidR="00CD338F" w:rsidRPr="00494247" w:rsidRDefault="00CD338F" w:rsidP="008E26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51420BC6" w14:textId="77777777" w:rsidR="00CD338F" w:rsidRPr="00494247" w:rsidRDefault="00CD338F" w:rsidP="008E26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38F" w:rsidRPr="00494247" w14:paraId="5D0C162E" w14:textId="77777777" w:rsidTr="00494376">
        <w:tc>
          <w:tcPr>
            <w:tcW w:w="2970" w:type="dxa"/>
          </w:tcPr>
          <w:p w14:paraId="0F4594DE" w14:textId="77777777" w:rsidR="00CD338F" w:rsidRPr="00494247" w:rsidRDefault="00CD338F" w:rsidP="008E269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6CCBB5" w14:textId="77777777" w:rsidR="00CD338F" w:rsidRPr="00D044B5" w:rsidRDefault="00CD338F" w:rsidP="008E26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7CFCE66" w14:textId="77777777" w:rsidR="00CD338F" w:rsidRPr="00D044B5" w:rsidRDefault="00CD338F" w:rsidP="008E26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1A2DEB69" w14:textId="77777777" w:rsidR="00CD338F" w:rsidRPr="00D044B5" w:rsidRDefault="00CD338F" w:rsidP="008E26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EACD224" w14:textId="77777777" w:rsidR="00CD338F" w:rsidRPr="00D044B5" w:rsidRDefault="00CD338F" w:rsidP="008E26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32788">
              <w:rPr>
                <w:color w:val="000000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36" w:type="dxa"/>
          </w:tcPr>
          <w:p w14:paraId="7706955A" w14:textId="77777777" w:rsidR="00CD338F" w:rsidRPr="00D044B5" w:rsidRDefault="00CD338F" w:rsidP="008E26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C9BA6" w14:textId="77777777" w:rsidR="00CD338F" w:rsidRPr="00D044B5" w:rsidRDefault="00CD338F" w:rsidP="008E26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2486C">
              <w:rPr>
                <w:color w:val="000000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CD338F" w:rsidRPr="00494247" w14:paraId="5254EDAA" w14:textId="77777777" w:rsidTr="00494376">
        <w:trPr>
          <w:trHeight w:val="203"/>
        </w:trPr>
        <w:tc>
          <w:tcPr>
            <w:tcW w:w="2970" w:type="dxa"/>
          </w:tcPr>
          <w:p w14:paraId="33BBCB9D" w14:textId="77777777" w:rsidR="00CD338F" w:rsidRPr="00494247" w:rsidRDefault="00CD338F" w:rsidP="008E269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A088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467F04E6" w14:textId="77777777" w:rsidR="00CD338F" w:rsidRPr="008F2559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1EBD49B" w14:textId="77777777" w:rsidR="00CD338F" w:rsidRPr="008F2559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F480B1D" w14:textId="77777777" w:rsidR="00CD338F" w:rsidRPr="008F2559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9DF11FB" w14:textId="77777777" w:rsidR="00CD338F" w:rsidRPr="00F4526A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DC197BB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36E6E110" w14:textId="77777777" w:rsidR="00CD338F" w:rsidRPr="00494247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D338F" w:rsidRPr="00494247" w14:paraId="4DB2DDD1" w14:textId="77777777" w:rsidTr="00CF70DE">
        <w:trPr>
          <w:trHeight w:val="203"/>
        </w:trPr>
        <w:tc>
          <w:tcPr>
            <w:tcW w:w="2970" w:type="dxa"/>
            <w:vAlign w:val="bottom"/>
          </w:tcPr>
          <w:p w14:paraId="1F2E7E35" w14:textId="77777777" w:rsidR="00CD338F" w:rsidRPr="009D7464" w:rsidRDefault="00CD338F" w:rsidP="008E269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14:paraId="55AC7CDC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53EFA4F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15823C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10323A53" w14:textId="13B746D4" w:rsidR="00CD338F" w:rsidRPr="00F4526A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1F445CF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327173A" w14:textId="77777777" w:rsidR="00CD338F" w:rsidRPr="00E50A6D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4A97">
              <w:rPr>
                <w:rFonts w:ascii="Angsana New" w:hAnsi="Angsana New"/>
                <w:color w:val="000000"/>
                <w:sz w:val="30"/>
                <w:szCs w:val="30"/>
              </w:rPr>
              <w:t>12,000,323.29</w:t>
            </w:r>
          </w:p>
        </w:tc>
      </w:tr>
      <w:tr w:rsidR="00CD338F" w:rsidRPr="00494247" w14:paraId="1B5A01CC" w14:textId="77777777" w:rsidTr="00CF70DE">
        <w:trPr>
          <w:trHeight w:val="203"/>
        </w:trPr>
        <w:tc>
          <w:tcPr>
            <w:tcW w:w="2970" w:type="dxa"/>
            <w:vAlign w:val="bottom"/>
          </w:tcPr>
          <w:p w14:paraId="61F47B48" w14:textId="77777777" w:rsidR="00CD338F" w:rsidRPr="009D7464" w:rsidRDefault="00CD338F" w:rsidP="008E269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7B2A699F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522EB41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A7E512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0F0BAFD2" w14:textId="7924F4B9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E64BB51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972FCD4" w14:textId="77777777" w:rsidR="00CD338F" w:rsidRPr="00FD28FC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306,270.00</w:t>
            </w:r>
          </w:p>
        </w:tc>
      </w:tr>
      <w:tr w:rsidR="00CD338F" w:rsidRPr="00494247" w14:paraId="7A2F96F1" w14:textId="77777777" w:rsidTr="00CF70DE">
        <w:trPr>
          <w:trHeight w:val="203"/>
        </w:trPr>
        <w:tc>
          <w:tcPr>
            <w:tcW w:w="2970" w:type="dxa"/>
            <w:vAlign w:val="bottom"/>
          </w:tcPr>
          <w:p w14:paraId="6703AC19" w14:textId="77777777" w:rsidR="00CD338F" w:rsidRPr="009D7464" w:rsidRDefault="00CD338F" w:rsidP="008E269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14:paraId="12EE35BE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7907AC3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C26248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28413D06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A97">
              <w:rPr>
                <w:rFonts w:ascii="Angsana New" w:hAnsi="Angsana New"/>
                <w:color w:val="000000"/>
                <w:sz w:val="30"/>
                <w:szCs w:val="30"/>
              </w:rPr>
              <w:t>12,306,593.29</w:t>
            </w:r>
          </w:p>
        </w:tc>
        <w:tc>
          <w:tcPr>
            <w:tcW w:w="236" w:type="dxa"/>
            <w:vAlign w:val="center"/>
          </w:tcPr>
          <w:p w14:paraId="69CED2FD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3E811C83" w14:textId="77777777" w:rsidR="00CD338F" w:rsidRPr="00FD28FC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A97">
              <w:rPr>
                <w:rFonts w:ascii="Angsana New" w:hAnsi="Angsana New"/>
                <w:color w:val="000000"/>
                <w:sz w:val="30"/>
                <w:szCs w:val="30"/>
              </w:rPr>
              <w:t>12,306,593.29</w:t>
            </w:r>
          </w:p>
        </w:tc>
      </w:tr>
      <w:tr w:rsidR="00CD338F" w:rsidRPr="00494247" w14:paraId="08D9E565" w14:textId="77777777" w:rsidTr="00494376">
        <w:trPr>
          <w:trHeight w:val="203"/>
        </w:trPr>
        <w:tc>
          <w:tcPr>
            <w:tcW w:w="2970" w:type="dxa"/>
            <w:vAlign w:val="bottom"/>
          </w:tcPr>
          <w:p w14:paraId="0EBE9516" w14:textId="77777777" w:rsidR="00CD338F" w:rsidRPr="009D7464" w:rsidRDefault="00CD338F" w:rsidP="008E269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406A3872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60443E2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AD001B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03E9DED5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51F4">
              <w:rPr>
                <w:rFonts w:ascii="Angsana New" w:hAnsi="Angsana New"/>
                <w:color w:val="000000"/>
                <w:sz w:val="30"/>
                <w:szCs w:val="30"/>
              </w:rPr>
              <w:t>131,600.00</w:t>
            </w:r>
          </w:p>
        </w:tc>
        <w:tc>
          <w:tcPr>
            <w:tcW w:w="236" w:type="dxa"/>
            <w:vAlign w:val="center"/>
          </w:tcPr>
          <w:p w14:paraId="3E164EBF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78D7C628" w14:textId="77777777" w:rsidR="00CD338F" w:rsidRPr="00FD28FC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51F4">
              <w:rPr>
                <w:rFonts w:ascii="Angsana New" w:hAnsi="Angsana New"/>
                <w:color w:val="000000"/>
                <w:sz w:val="30"/>
                <w:szCs w:val="30"/>
              </w:rPr>
              <w:t>131,600.00</w:t>
            </w:r>
          </w:p>
        </w:tc>
      </w:tr>
      <w:tr w:rsidR="00CD338F" w:rsidRPr="00494247" w14:paraId="608E38FA" w14:textId="77777777" w:rsidTr="00494376">
        <w:trPr>
          <w:trHeight w:val="203"/>
        </w:trPr>
        <w:tc>
          <w:tcPr>
            <w:tcW w:w="2970" w:type="dxa"/>
            <w:vAlign w:val="bottom"/>
          </w:tcPr>
          <w:p w14:paraId="58632BAE" w14:textId="77777777" w:rsidR="00CD338F" w:rsidRPr="009D7464" w:rsidRDefault="00CD338F" w:rsidP="008E269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6F8F91D1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1D9F66F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CFF5BC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31F6A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12,438,193.29</w:t>
            </w:r>
          </w:p>
        </w:tc>
        <w:tc>
          <w:tcPr>
            <w:tcW w:w="236" w:type="dxa"/>
            <w:vAlign w:val="center"/>
          </w:tcPr>
          <w:p w14:paraId="22A8F17D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502EE" w14:textId="77777777" w:rsidR="00CD338F" w:rsidRPr="00FD28FC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12,438,193.29</w:t>
            </w:r>
          </w:p>
        </w:tc>
      </w:tr>
      <w:tr w:rsidR="00CD338F" w:rsidRPr="00494247" w14:paraId="67CB6B63" w14:textId="77777777" w:rsidTr="00494376">
        <w:trPr>
          <w:trHeight w:val="203"/>
        </w:trPr>
        <w:tc>
          <w:tcPr>
            <w:tcW w:w="2970" w:type="dxa"/>
          </w:tcPr>
          <w:p w14:paraId="4B2CCAD4" w14:textId="77777777" w:rsidR="00CD338F" w:rsidRPr="00816665" w:rsidRDefault="00CD338F" w:rsidP="008E269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A088C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106DF219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4ED5CB5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0A6B5E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7C59FF0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39562CD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54FC22AF" w14:textId="77777777" w:rsidR="00CD338F" w:rsidRPr="00FD28FC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D338F" w:rsidRPr="00494247" w14:paraId="1A3C24D6" w14:textId="77777777" w:rsidTr="00494376">
        <w:trPr>
          <w:trHeight w:val="203"/>
        </w:trPr>
        <w:tc>
          <w:tcPr>
            <w:tcW w:w="2970" w:type="dxa"/>
            <w:vAlign w:val="bottom"/>
          </w:tcPr>
          <w:p w14:paraId="01E3B0AD" w14:textId="77777777" w:rsidR="00CD338F" w:rsidRPr="009D7464" w:rsidRDefault="00CD338F" w:rsidP="008E269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14:paraId="16FD8C0E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7F2B933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B7A847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01BF81F7" w14:textId="5C75B296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AE98FDD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D40CE6D" w14:textId="77777777" w:rsidR="00CD338F" w:rsidRPr="00FD28FC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5,281,815.17</w:t>
            </w:r>
          </w:p>
        </w:tc>
      </w:tr>
      <w:tr w:rsidR="00CD338F" w:rsidRPr="00494247" w14:paraId="498A7874" w14:textId="77777777" w:rsidTr="00CF70DE">
        <w:trPr>
          <w:trHeight w:val="203"/>
        </w:trPr>
        <w:tc>
          <w:tcPr>
            <w:tcW w:w="2970" w:type="dxa"/>
            <w:vAlign w:val="bottom"/>
          </w:tcPr>
          <w:p w14:paraId="105DD52D" w14:textId="77777777" w:rsidR="00CD338F" w:rsidRPr="009D7464" w:rsidRDefault="00CD338F" w:rsidP="008E269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7AC7D1FF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ED01BBF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C54ED1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5C6D9F5C" w14:textId="2A5105D3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4877AF0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C844652" w14:textId="77777777" w:rsidR="00CD338F" w:rsidRPr="00FD28FC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1,211,034.22</w:t>
            </w:r>
          </w:p>
        </w:tc>
      </w:tr>
      <w:tr w:rsidR="00CD338F" w:rsidRPr="00494247" w14:paraId="3F1B969C" w14:textId="77777777" w:rsidTr="00CF70DE">
        <w:trPr>
          <w:trHeight w:val="203"/>
        </w:trPr>
        <w:tc>
          <w:tcPr>
            <w:tcW w:w="2970" w:type="dxa"/>
            <w:vAlign w:val="bottom"/>
          </w:tcPr>
          <w:p w14:paraId="603BCA9D" w14:textId="77777777" w:rsidR="00CD338F" w:rsidRPr="009D7464" w:rsidRDefault="00CD338F" w:rsidP="008E269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14:paraId="70D8C605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731979D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924E28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0BCD327F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6,492,849.39</w:t>
            </w:r>
          </w:p>
        </w:tc>
        <w:tc>
          <w:tcPr>
            <w:tcW w:w="236" w:type="dxa"/>
            <w:vAlign w:val="center"/>
          </w:tcPr>
          <w:p w14:paraId="5A16DD12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3A2BD873" w14:textId="77777777" w:rsidR="00CD338F" w:rsidRPr="00FD28FC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6,492,849.39</w:t>
            </w:r>
          </w:p>
        </w:tc>
      </w:tr>
      <w:tr w:rsidR="00CD338F" w:rsidRPr="00494247" w14:paraId="2755DC88" w14:textId="77777777" w:rsidTr="00494376">
        <w:trPr>
          <w:trHeight w:val="203"/>
        </w:trPr>
        <w:tc>
          <w:tcPr>
            <w:tcW w:w="2970" w:type="dxa"/>
            <w:vAlign w:val="bottom"/>
          </w:tcPr>
          <w:p w14:paraId="206DA88E" w14:textId="77777777" w:rsidR="00CD338F" w:rsidRPr="009D7464" w:rsidRDefault="00CD338F" w:rsidP="008E269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29E806CF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55A0805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F272F9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5531750D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219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896.17</w:t>
            </w:r>
          </w:p>
        </w:tc>
        <w:tc>
          <w:tcPr>
            <w:tcW w:w="236" w:type="dxa"/>
            <w:vAlign w:val="center"/>
          </w:tcPr>
          <w:p w14:paraId="65644F35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543F9C23" w14:textId="77777777" w:rsidR="00CD338F" w:rsidRPr="00FD28FC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219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896.17</w:t>
            </w:r>
          </w:p>
        </w:tc>
      </w:tr>
      <w:tr w:rsidR="00CD338F" w:rsidRPr="00494247" w14:paraId="5DAD1CCD" w14:textId="77777777" w:rsidTr="00494376">
        <w:trPr>
          <w:trHeight w:val="203"/>
        </w:trPr>
        <w:tc>
          <w:tcPr>
            <w:tcW w:w="2970" w:type="dxa"/>
            <w:vAlign w:val="bottom"/>
          </w:tcPr>
          <w:p w14:paraId="1D0D3625" w14:textId="77777777" w:rsidR="00CD338F" w:rsidRPr="009D7464" w:rsidRDefault="00CD338F" w:rsidP="008E269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1EE2F50C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3DF8B67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F3B12E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1057A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7,712,745.56</w:t>
            </w:r>
          </w:p>
        </w:tc>
        <w:tc>
          <w:tcPr>
            <w:tcW w:w="236" w:type="dxa"/>
            <w:vAlign w:val="center"/>
          </w:tcPr>
          <w:p w14:paraId="0F9C1C60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93682" w14:textId="77777777" w:rsidR="00CD338F" w:rsidRPr="00FD28FC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7,712,745.56</w:t>
            </w:r>
          </w:p>
        </w:tc>
      </w:tr>
      <w:tr w:rsidR="00CD338F" w:rsidRPr="00494247" w14:paraId="56EEF795" w14:textId="77777777" w:rsidTr="00494376">
        <w:trPr>
          <w:trHeight w:val="203"/>
        </w:trPr>
        <w:tc>
          <w:tcPr>
            <w:tcW w:w="2970" w:type="dxa"/>
            <w:vAlign w:val="bottom"/>
          </w:tcPr>
          <w:p w14:paraId="5536BCD0" w14:textId="77777777" w:rsidR="00CD338F" w:rsidRPr="00816665" w:rsidRDefault="00CD338F" w:rsidP="008E269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36" w:type="dxa"/>
          </w:tcPr>
          <w:p w14:paraId="2FF65752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880C3E0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E72F1C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26070AA2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72FAAEF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7ABD9AF7" w14:textId="77777777" w:rsidR="00CD338F" w:rsidRPr="00FD28FC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D338F" w:rsidRPr="00494247" w14:paraId="7C40CDF7" w14:textId="77777777" w:rsidTr="00CF70DE">
        <w:trPr>
          <w:trHeight w:val="203"/>
        </w:trPr>
        <w:tc>
          <w:tcPr>
            <w:tcW w:w="2970" w:type="dxa"/>
            <w:vAlign w:val="bottom"/>
          </w:tcPr>
          <w:p w14:paraId="289CE0BA" w14:textId="77777777" w:rsidR="00CD338F" w:rsidRPr="00D00FE3" w:rsidRDefault="00CD338F" w:rsidP="008E269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56611FE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7CD0F9E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DD1223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6C0DBE93" w14:textId="783D230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65502F6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bottom w:val="double" w:sz="4" w:space="0" w:color="auto"/>
            </w:tcBorders>
          </w:tcPr>
          <w:p w14:paraId="665F976B" w14:textId="77777777" w:rsidR="00CD338F" w:rsidRPr="00FD28FC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5,813,743.90</w:t>
            </w:r>
          </w:p>
        </w:tc>
      </w:tr>
      <w:tr w:rsidR="00CD338F" w:rsidRPr="00494247" w14:paraId="52F00E0A" w14:textId="77777777" w:rsidTr="00CF70DE">
        <w:trPr>
          <w:trHeight w:val="203"/>
        </w:trPr>
        <w:tc>
          <w:tcPr>
            <w:tcW w:w="2970" w:type="dxa"/>
            <w:vAlign w:val="bottom"/>
          </w:tcPr>
          <w:p w14:paraId="5D2A84B9" w14:textId="77777777" w:rsidR="00CD338F" w:rsidRPr="00D00FE3" w:rsidRDefault="00CD338F" w:rsidP="008E269A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4332A11F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85BFC08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E0633F" w14:textId="77777777" w:rsidR="00CD338F" w:rsidRPr="00A74F80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7A4C4565" w14:textId="77777777" w:rsidR="00CD338F" w:rsidRPr="003651F4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4,725,447.73</w:t>
            </w:r>
          </w:p>
        </w:tc>
        <w:tc>
          <w:tcPr>
            <w:tcW w:w="236" w:type="dxa"/>
            <w:vAlign w:val="center"/>
          </w:tcPr>
          <w:p w14:paraId="5B0F27E7" w14:textId="77777777" w:rsidR="00CD338F" w:rsidRPr="00494247" w:rsidRDefault="00CD338F" w:rsidP="008E269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F7ABEA1" w14:textId="77777777" w:rsidR="00CD338F" w:rsidRPr="00FD28FC" w:rsidRDefault="00CD338F" w:rsidP="008E269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4,725,447.73</w:t>
            </w:r>
          </w:p>
        </w:tc>
      </w:tr>
      <w:bookmarkEnd w:id="22"/>
    </w:tbl>
    <w:p w14:paraId="3502F828" w14:textId="77777777" w:rsidR="00E6478B" w:rsidRPr="00C21A06" w:rsidRDefault="00E6478B" w:rsidP="008914C5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sz w:val="20"/>
          <w:szCs w:val="20"/>
          <w:lang w:val="en-US"/>
        </w:rPr>
      </w:pPr>
    </w:p>
    <w:p w14:paraId="28495E71" w14:textId="09C09F54" w:rsidR="00B03B3F" w:rsidRDefault="00B03B3F" w:rsidP="006025A6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 w:rsidR="00BE6074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ภาษีเงินได้รอการตัดบัญชี</w:t>
      </w:r>
    </w:p>
    <w:p w14:paraId="28495E72" w14:textId="21D6E7FA" w:rsidR="001220AA" w:rsidRPr="001079F3" w:rsidRDefault="001079F3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/>
          <w:sz w:val="30"/>
          <w:szCs w:val="30"/>
        </w:rPr>
      </w:pPr>
      <w:r w:rsidRPr="001079F3">
        <w:rPr>
          <w:rFonts w:ascii="Angsana New" w:hAnsi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 ณ 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1079F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2D79">
        <w:rPr>
          <w:rFonts w:ascii="Angsana New" w:hAnsi="Angsana New"/>
          <w:sz w:val="30"/>
          <w:szCs w:val="30"/>
        </w:rPr>
        <w:t>256</w:t>
      </w:r>
      <w:r w:rsidR="00CC0D74">
        <w:rPr>
          <w:rFonts w:ascii="Angsana New" w:hAnsi="Angsana New"/>
          <w:sz w:val="30"/>
          <w:szCs w:val="30"/>
        </w:rPr>
        <w:t xml:space="preserve">6 </w:t>
      </w:r>
      <w:r w:rsidR="00CC0D74">
        <w:rPr>
          <w:rFonts w:ascii="Angsana New" w:hAnsi="Angsana New" w:hint="cs"/>
          <w:sz w:val="30"/>
          <w:szCs w:val="30"/>
          <w:cs/>
        </w:rPr>
        <w:t xml:space="preserve">และ </w:t>
      </w:r>
      <w:r w:rsidR="00CC0D74">
        <w:rPr>
          <w:rFonts w:ascii="Angsana New" w:hAnsi="Angsana New"/>
          <w:sz w:val="30"/>
          <w:szCs w:val="30"/>
        </w:rPr>
        <w:t>2565</w:t>
      </w:r>
      <w:r w:rsidRPr="001079F3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tbl>
      <w:tblPr>
        <w:tblW w:w="939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236"/>
        <w:gridCol w:w="1872"/>
        <w:gridCol w:w="236"/>
        <w:gridCol w:w="1872"/>
        <w:gridCol w:w="245"/>
        <w:gridCol w:w="1872"/>
      </w:tblGrid>
      <w:tr w:rsidR="004B0EA1" w:rsidRPr="005F6C33" w14:paraId="28495E77" w14:textId="77777777" w:rsidTr="00494376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73" w14:textId="77777777" w:rsidR="004B0EA1" w:rsidRPr="005F6C33" w:rsidRDefault="004B0EA1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bookmarkStart w:id="23" w:name="_Hlk146543332"/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750BD18" w14:textId="77777777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1A0DC514" w14:textId="1FB1E952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AE2D48A" w14:textId="1FBFBEF7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28495E74" w14:textId="22F9F96F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28495E75" w14:textId="77777777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28495E76" w14:textId="77777777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4B0EA1" w:rsidRPr="005F6C33" w14:paraId="4F78B552" w14:textId="77777777" w:rsidTr="00494376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21478" w14:textId="77777777" w:rsidR="004B0EA1" w:rsidRPr="005F6C33" w:rsidRDefault="004B0EA1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E81A08" w14:textId="77777777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0C3B87F7" w14:textId="17B6671B" w:rsidR="004B0EA1" w:rsidRPr="005F6C33" w:rsidRDefault="00861201" w:rsidP="004B0EA1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2DBC726" w14:textId="77777777" w:rsidR="004B0EA1" w:rsidRPr="005F6C33" w:rsidRDefault="004B0EA1" w:rsidP="004B0EA1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8D1C04" w14:textId="45C0D693" w:rsidR="004B0EA1" w:rsidRPr="005F6C33" w:rsidRDefault="00861201" w:rsidP="004B0EA1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1201" w:rsidRPr="005F6C33" w14:paraId="28495E7C" w14:textId="77777777" w:rsidTr="00494376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495E78" w14:textId="77777777" w:rsidR="00861201" w:rsidRPr="005F6C33" w:rsidRDefault="00861201" w:rsidP="00861201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DF5251" w14:textId="77777777" w:rsidR="00861201" w:rsidRDefault="00861201" w:rsidP="00861201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46FB6" w14:textId="3A223158" w:rsidR="00861201" w:rsidRDefault="00CC0D74" w:rsidP="00861201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1079F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E1B907" w14:textId="5D3F3AED" w:rsidR="00861201" w:rsidRDefault="00861201" w:rsidP="00861201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95E79" w14:textId="64E195FF" w:rsidR="00861201" w:rsidRPr="001079F3" w:rsidRDefault="00CC0D74" w:rsidP="00861201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1079F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right w:val="nil"/>
            </w:tcBorders>
          </w:tcPr>
          <w:p w14:paraId="28495E7A" w14:textId="77777777" w:rsidR="00861201" w:rsidRPr="001079F3" w:rsidRDefault="00861201" w:rsidP="00861201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95E7B" w14:textId="47AC92A1" w:rsidR="00861201" w:rsidRPr="001079F3" w:rsidRDefault="00861201" w:rsidP="00861201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1079F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DD36DE" w:rsidRPr="005F6C33" w14:paraId="28495E86" w14:textId="77777777" w:rsidTr="00494376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2" w14:textId="449A3D2C" w:rsidR="00DD36DE" w:rsidRPr="002A5498" w:rsidRDefault="00DD36DE" w:rsidP="00DD36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79F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48378CD1" w14:textId="77777777" w:rsidR="00DD36DE" w:rsidRPr="00313999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8DABB88" w14:textId="70F4B0E2" w:rsidR="00DD36DE" w:rsidRPr="00313999" w:rsidRDefault="00E60319" w:rsidP="00DD36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0319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E60319">
              <w:rPr>
                <w:rFonts w:ascii="Angsana New" w:hAnsi="Angsana New"/>
                <w:sz w:val="30"/>
                <w:szCs w:val="30"/>
              </w:rPr>
              <w:t>,</w:t>
            </w:r>
            <w:r w:rsidRPr="00E60319">
              <w:rPr>
                <w:rFonts w:ascii="Angsana New" w:hAnsi="Angsana New"/>
                <w:sz w:val="30"/>
                <w:szCs w:val="30"/>
                <w:cs/>
              </w:rPr>
              <w:t>633</w:t>
            </w:r>
            <w:r w:rsidRPr="00E60319">
              <w:rPr>
                <w:rFonts w:ascii="Angsana New" w:hAnsi="Angsana New"/>
                <w:sz w:val="30"/>
                <w:szCs w:val="30"/>
              </w:rPr>
              <w:t>,</w:t>
            </w:r>
            <w:r w:rsidRPr="00E60319">
              <w:rPr>
                <w:rFonts w:ascii="Angsana New" w:hAnsi="Angsana New"/>
                <w:sz w:val="30"/>
                <w:szCs w:val="30"/>
                <w:cs/>
              </w:rPr>
              <w:t>809.41</w:t>
            </w:r>
          </w:p>
        </w:tc>
        <w:tc>
          <w:tcPr>
            <w:tcW w:w="236" w:type="dxa"/>
            <w:shd w:val="clear" w:color="auto" w:fill="auto"/>
          </w:tcPr>
          <w:p w14:paraId="26A04524" w14:textId="1B61FAAF" w:rsidR="00DD36DE" w:rsidRPr="00313999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E83" w14:textId="009039A0" w:rsidR="00DD36DE" w:rsidRPr="00313999" w:rsidRDefault="00D92148" w:rsidP="00DD36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2148">
              <w:rPr>
                <w:rFonts w:ascii="Angsana New" w:hAnsi="Angsana New"/>
                <w:sz w:val="30"/>
                <w:szCs w:val="30"/>
              </w:rPr>
              <w:t>8,431,721.48</w:t>
            </w:r>
          </w:p>
        </w:tc>
        <w:tc>
          <w:tcPr>
            <w:tcW w:w="245" w:type="dxa"/>
          </w:tcPr>
          <w:p w14:paraId="28495E84" w14:textId="77777777" w:rsidR="00DD36DE" w:rsidRPr="00D73E71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28495E85" w14:textId="7C26DD2D" w:rsidR="00DD36DE" w:rsidRPr="00313999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698">
              <w:rPr>
                <w:rFonts w:ascii="Angsana New" w:hAnsi="Angsana New"/>
                <w:sz w:val="30"/>
                <w:szCs w:val="30"/>
              </w:rPr>
              <w:t>7</w:t>
            </w:r>
            <w:r w:rsidRPr="005134DF">
              <w:rPr>
                <w:rFonts w:ascii="Angsana New" w:hAnsi="Angsana New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sz w:val="30"/>
                <w:szCs w:val="30"/>
              </w:rPr>
              <w:t>692</w:t>
            </w:r>
            <w:r w:rsidRPr="005134DF">
              <w:rPr>
                <w:rFonts w:ascii="Angsana New" w:hAnsi="Angsana New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sz w:val="30"/>
                <w:szCs w:val="30"/>
              </w:rPr>
              <w:t>196</w:t>
            </w:r>
            <w:r w:rsidRPr="005134D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DD36DE" w:rsidRPr="005F6C33" w14:paraId="28495E90" w14:textId="77777777" w:rsidTr="0049437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06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8C" w14:textId="7703BDA9" w:rsidR="00DD36DE" w:rsidRPr="001079F3" w:rsidRDefault="00DD36DE" w:rsidP="00DD36DE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6B071AAF" w14:textId="77777777" w:rsidR="00DD36DE" w:rsidRPr="001079F3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0F8F8" w14:textId="7F87D09C" w:rsidR="00DD36DE" w:rsidRPr="00117785" w:rsidRDefault="00E60319" w:rsidP="00DD36DE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0319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E6031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60319">
              <w:rPr>
                <w:rFonts w:ascii="Angsana New" w:hAnsi="Angsana New"/>
                <w:sz w:val="30"/>
                <w:szCs w:val="30"/>
                <w:cs/>
                <w:lang w:val="en-US"/>
              </w:rPr>
              <w:t>633</w:t>
            </w:r>
            <w:r w:rsidRPr="00E6031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60319">
              <w:rPr>
                <w:rFonts w:ascii="Angsana New" w:hAnsi="Angsana New"/>
                <w:sz w:val="30"/>
                <w:szCs w:val="30"/>
                <w:cs/>
                <w:lang w:val="en-US"/>
              </w:rPr>
              <w:t>809.41</w:t>
            </w:r>
          </w:p>
        </w:tc>
        <w:tc>
          <w:tcPr>
            <w:tcW w:w="236" w:type="dxa"/>
            <w:shd w:val="clear" w:color="auto" w:fill="auto"/>
          </w:tcPr>
          <w:p w14:paraId="4E35C706" w14:textId="30696553" w:rsidR="00DD36DE" w:rsidRPr="001079F3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E8D" w14:textId="3334A149" w:rsidR="00DD36DE" w:rsidRPr="001079F3" w:rsidRDefault="00D92148" w:rsidP="00DD36D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2148">
              <w:rPr>
                <w:rFonts w:ascii="Angsana New" w:hAnsi="Angsana New"/>
                <w:sz w:val="30"/>
                <w:szCs w:val="30"/>
              </w:rPr>
              <w:t>8,431,721.48</w:t>
            </w:r>
          </w:p>
        </w:tc>
        <w:tc>
          <w:tcPr>
            <w:tcW w:w="245" w:type="dxa"/>
          </w:tcPr>
          <w:p w14:paraId="28495E8E" w14:textId="77777777" w:rsidR="00DD36DE" w:rsidRPr="001079F3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E8F" w14:textId="79FFF929" w:rsidR="00DD36DE" w:rsidRPr="001079F3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5698">
              <w:rPr>
                <w:rFonts w:ascii="Angsana New" w:hAnsi="Angsana New"/>
                <w:sz w:val="30"/>
                <w:szCs w:val="30"/>
              </w:rPr>
              <w:t>7</w:t>
            </w:r>
            <w:r w:rsidRPr="005134DF">
              <w:rPr>
                <w:rFonts w:ascii="Angsana New" w:hAnsi="Angsana New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sz w:val="30"/>
                <w:szCs w:val="30"/>
              </w:rPr>
              <w:t>692</w:t>
            </w:r>
            <w:r w:rsidRPr="005134DF">
              <w:rPr>
                <w:rFonts w:ascii="Angsana New" w:hAnsi="Angsana New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sz w:val="30"/>
                <w:szCs w:val="30"/>
              </w:rPr>
              <w:t>196</w:t>
            </w:r>
            <w:r w:rsidRPr="005134D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</w:tbl>
    <w:p w14:paraId="5B8A448F" w14:textId="77777777" w:rsidR="00CD338F" w:rsidRDefault="00CD338F" w:rsidP="00C552B3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  <w:bookmarkStart w:id="24" w:name="_Hlk158891072"/>
      <w:bookmarkEnd w:id="23"/>
    </w:p>
    <w:p w14:paraId="3E78F435" w14:textId="77777777" w:rsidR="00CD338F" w:rsidRDefault="00CD338F" w:rsidP="00C552B3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</w:p>
    <w:p w14:paraId="0F668960" w14:textId="77777777" w:rsidR="00F848B0" w:rsidRDefault="00F848B0" w:rsidP="00C552B3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</w:p>
    <w:p w14:paraId="18B4F86E" w14:textId="62750620" w:rsidR="00C552B3" w:rsidRDefault="00771A51" w:rsidP="00C552B3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  <w:r w:rsidRPr="00771A5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06"/>
        <w:gridCol w:w="1600"/>
        <w:gridCol w:w="1656"/>
        <w:gridCol w:w="1609"/>
        <w:gridCol w:w="1656"/>
      </w:tblGrid>
      <w:tr w:rsidR="002D7AD0" w:rsidRPr="00187E6C" w14:paraId="429F8BFA" w14:textId="77777777" w:rsidTr="002F0635">
        <w:tc>
          <w:tcPr>
            <w:tcW w:w="3506" w:type="dxa"/>
          </w:tcPr>
          <w:p w14:paraId="1AED6A6C" w14:textId="77777777" w:rsidR="002D7AD0" w:rsidRPr="00187E6C" w:rsidRDefault="002D7AD0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21187725" w14:textId="77777777" w:rsidR="002D7AD0" w:rsidRPr="00187E6C" w:rsidRDefault="002D7AD0">
            <w:pPr>
              <w:pStyle w:val="1"/>
              <w:pBdr>
                <w:bottom w:val="none" w:sz="0" w:space="0" w:color="auto"/>
              </w:pBdr>
              <w:rPr>
                <w:color w:val="000000"/>
                <w:szCs w:val="26"/>
              </w:rPr>
            </w:pPr>
            <w:r w:rsidRPr="00187E6C">
              <w:rPr>
                <w:sz w:val="28"/>
                <w:szCs w:val="28"/>
              </w:rPr>
              <w:t>(</w:t>
            </w:r>
            <w:r w:rsidRPr="00187E6C">
              <w:rPr>
                <w:sz w:val="28"/>
                <w:szCs w:val="28"/>
                <w:cs/>
              </w:rPr>
              <w:t>หน่วย: บาท)</w:t>
            </w:r>
          </w:p>
        </w:tc>
      </w:tr>
      <w:tr w:rsidR="002D7AD0" w:rsidRPr="00187E6C" w14:paraId="5612B635" w14:textId="77777777" w:rsidTr="002F0635">
        <w:tc>
          <w:tcPr>
            <w:tcW w:w="3506" w:type="dxa"/>
          </w:tcPr>
          <w:p w14:paraId="7DC9BEDF" w14:textId="77777777" w:rsidR="002D7AD0" w:rsidRPr="00187E6C" w:rsidRDefault="002D7AD0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3FAC7509" w14:textId="2445C3A3" w:rsidR="002D7AD0" w:rsidRPr="002D7AD0" w:rsidRDefault="002D7AD0">
            <w:pPr>
              <w:pStyle w:val="1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highlight w:val="yellow"/>
              </w:rPr>
            </w:pPr>
            <w:r w:rsidRPr="002F063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D7AD0" w:rsidRPr="00187E6C" w14:paraId="3B28944F" w14:textId="77777777" w:rsidTr="002F0635">
        <w:tc>
          <w:tcPr>
            <w:tcW w:w="3506" w:type="dxa"/>
          </w:tcPr>
          <w:p w14:paraId="26E4E439" w14:textId="77777777" w:rsidR="002D7AD0" w:rsidRPr="00187E6C" w:rsidRDefault="002D7AD0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361437CC" w14:textId="77777777" w:rsidR="002D7AD0" w:rsidRPr="00187E6C" w:rsidRDefault="002D7AD0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40AD65D3" w14:textId="77777777" w:rsidR="002D7AD0" w:rsidRPr="00187E6C" w:rsidRDefault="002D7AD0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  <w:cs/>
              </w:rPr>
            </w:pPr>
            <w:r w:rsidRPr="00187E6C">
              <w:rPr>
                <w:szCs w:val="26"/>
                <w:cs/>
              </w:rPr>
              <w:t>บันทึกเป็น</w:t>
            </w:r>
            <w:r>
              <w:rPr>
                <w:rFonts w:hint="cs"/>
                <w:szCs w:val="26"/>
                <w:cs/>
              </w:rPr>
              <w:t>(</w:t>
            </w:r>
            <w:r w:rsidRPr="00187E6C">
              <w:rPr>
                <w:szCs w:val="26"/>
                <w:cs/>
              </w:rPr>
              <w:t>รายจ่าย</w:t>
            </w:r>
            <w:r>
              <w:rPr>
                <w:rFonts w:hint="cs"/>
                <w:szCs w:val="26"/>
                <w:cs/>
              </w:rPr>
              <w:t>)</w:t>
            </w:r>
            <w:r w:rsidRPr="00187E6C">
              <w:rPr>
                <w:szCs w:val="26"/>
                <w:cs/>
              </w:rPr>
              <w:t xml:space="preserve"> / รายได้</w:t>
            </w:r>
            <w:r>
              <w:rPr>
                <w:rFonts w:hint="cs"/>
                <w:szCs w:val="26"/>
                <w:cs/>
              </w:rPr>
              <w:t xml:space="preserve"> </w:t>
            </w:r>
            <w:r w:rsidRPr="00187E6C">
              <w:rPr>
                <w:szCs w:val="26"/>
                <w:cs/>
              </w:rPr>
              <w:t>ใน</w:t>
            </w:r>
          </w:p>
        </w:tc>
        <w:tc>
          <w:tcPr>
            <w:tcW w:w="1656" w:type="dxa"/>
          </w:tcPr>
          <w:p w14:paraId="57282BE3" w14:textId="77777777" w:rsidR="002D7AD0" w:rsidRPr="00187E6C" w:rsidRDefault="002D7AD0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2D7AD0" w:rsidRPr="00187E6C" w14:paraId="352836DF" w14:textId="77777777" w:rsidTr="002F0635">
        <w:tc>
          <w:tcPr>
            <w:tcW w:w="3506" w:type="dxa"/>
          </w:tcPr>
          <w:p w14:paraId="1ECE634F" w14:textId="77777777" w:rsidR="002D7AD0" w:rsidRPr="00187E6C" w:rsidRDefault="002D7AD0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6EC4818C" w14:textId="659E6471" w:rsidR="002D7AD0" w:rsidRPr="00187E6C" w:rsidRDefault="002D7AD0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</w:rPr>
              <w:t xml:space="preserve">1 </w:t>
            </w:r>
            <w:r w:rsidRPr="00187E6C">
              <w:rPr>
                <w:szCs w:val="26"/>
                <w:cs/>
              </w:rPr>
              <w:t xml:space="preserve">มกราคม </w:t>
            </w:r>
            <w:r w:rsidRPr="00187E6C">
              <w:rPr>
                <w:szCs w:val="26"/>
              </w:rPr>
              <w:t>256</w:t>
            </w:r>
            <w:r w:rsidR="00005BA4">
              <w:rPr>
                <w:rFonts w:hint="cs"/>
                <w:szCs w:val="26"/>
                <w:cs/>
              </w:rPr>
              <w:t>6</w:t>
            </w:r>
          </w:p>
          <w:p w14:paraId="03AACC60" w14:textId="77777777" w:rsidR="002D7AD0" w:rsidRPr="00187E6C" w:rsidRDefault="002D7AD0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56" w:type="dxa"/>
          </w:tcPr>
          <w:p w14:paraId="4A6F43BC" w14:textId="77777777" w:rsidR="002D7AD0" w:rsidRPr="00187E6C" w:rsidRDefault="002D7AD0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  <w:cs/>
              </w:rPr>
              <w:t>กำไรหรือขาดทุน</w:t>
            </w:r>
          </w:p>
          <w:p w14:paraId="29865A5E" w14:textId="77777777" w:rsidR="002D7AD0" w:rsidRPr="00187E6C" w:rsidRDefault="002D7AD0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09" w:type="dxa"/>
          </w:tcPr>
          <w:p w14:paraId="22457E2D" w14:textId="77777777" w:rsidR="002D7AD0" w:rsidRPr="00187E6C" w:rsidRDefault="002D7AD0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  <w:cs/>
              </w:rPr>
              <w:t>กำไรขาดทุน</w:t>
            </w:r>
          </w:p>
          <w:p w14:paraId="5F063666" w14:textId="77777777" w:rsidR="002D7AD0" w:rsidRPr="00187E6C" w:rsidRDefault="002D7AD0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szCs w:val="26"/>
                <w:cs/>
              </w:rPr>
              <w:t>เบ็ดเสร็จอื่น</w:t>
            </w:r>
          </w:p>
        </w:tc>
        <w:tc>
          <w:tcPr>
            <w:tcW w:w="1656" w:type="dxa"/>
          </w:tcPr>
          <w:p w14:paraId="0C61CDC9" w14:textId="3B6D289D" w:rsidR="002D7AD0" w:rsidRPr="00187E6C" w:rsidRDefault="002D7AD0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</w:rPr>
              <w:t xml:space="preserve">31 </w:t>
            </w:r>
            <w:r w:rsidRPr="00187E6C">
              <w:rPr>
                <w:color w:val="000000"/>
                <w:szCs w:val="26"/>
                <w:cs/>
              </w:rPr>
              <w:t xml:space="preserve">ธันวาคม </w:t>
            </w:r>
            <w:r w:rsidRPr="00187E6C">
              <w:rPr>
                <w:color w:val="000000"/>
                <w:szCs w:val="26"/>
              </w:rPr>
              <w:t>256</w:t>
            </w:r>
            <w:r w:rsidR="00005BA4">
              <w:rPr>
                <w:rFonts w:hint="cs"/>
                <w:color w:val="000000"/>
                <w:szCs w:val="26"/>
                <w:cs/>
              </w:rPr>
              <w:t>6</w:t>
            </w:r>
          </w:p>
          <w:p w14:paraId="1F204C9F" w14:textId="77777777" w:rsidR="002D7AD0" w:rsidRPr="00187E6C" w:rsidRDefault="002D7AD0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2D7AD0" w:rsidRPr="00187E6C" w14:paraId="1683D9F8" w14:textId="77777777" w:rsidTr="002F0635">
        <w:tc>
          <w:tcPr>
            <w:tcW w:w="3506" w:type="dxa"/>
          </w:tcPr>
          <w:p w14:paraId="62CDCAF2" w14:textId="77777777" w:rsidR="002D7AD0" w:rsidRPr="00187E6C" w:rsidRDefault="002D7AD0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0BEFA020" w14:textId="77777777" w:rsidR="002D7AD0" w:rsidRPr="00187E6C" w:rsidRDefault="002D7AD0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02DEA8EC" w14:textId="01DC3EF5" w:rsidR="002D7AD0" w:rsidRPr="00187E6C" w:rsidRDefault="002D7AD0" w:rsidP="003254AF">
            <w:pPr>
              <w:pStyle w:val="1"/>
              <w:pBdr>
                <w:bottom w:val="none" w:sz="0" w:space="0" w:color="auto"/>
              </w:pBdr>
              <w:ind w:left="25"/>
              <w:jc w:val="left"/>
              <w:rPr>
                <w:i/>
                <w:iCs/>
                <w:szCs w:val="26"/>
                <w:cs/>
              </w:rPr>
            </w:pPr>
            <w:r w:rsidRPr="006723FB">
              <w:rPr>
                <w:i/>
                <w:iCs/>
                <w:szCs w:val="26"/>
                <w:cs/>
              </w:rPr>
              <w:t xml:space="preserve">( หมายเหตุ  </w:t>
            </w:r>
            <w:r w:rsidRPr="006723FB">
              <w:rPr>
                <w:i/>
                <w:iCs/>
                <w:szCs w:val="26"/>
              </w:rPr>
              <w:t>1</w:t>
            </w:r>
            <w:r w:rsidR="006723FB" w:rsidRPr="006723FB">
              <w:rPr>
                <w:rFonts w:hint="cs"/>
                <w:i/>
                <w:iCs/>
                <w:szCs w:val="26"/>
                <w:cs/>
              </w:rPr>
              <w:t>4</w:t>
            </w:r>
            <w:r w:rsidRPr="006723FB">
              <w:rPr>
                <w:i/>
                <w:iCs/>
                <w:szCs w:val="26"/>
              </w:rPr>
              <w:t>.2</w:t>
            </w:r>
            <w:r w:rsidRPr="006723FB">
              <w:rPr>
                <w:i/>
                <w:iCs/>
                <w:szCs w:val="26"/>
                <w:cs/>
              </w:rPr>
              <w:t xml:space="preserve"> )</w:t>
            </w:r>
          </w:p>
        </w:tc>
        <w:tc>
          <w:tcPr>
            <w:tcW w:w="1656" w:type="dxa"/>
          </w:tcPr>
          <w:p w14:paraId="3303092D" w14:textId="77777777" w:rsidR="002D7AD0" w:rsidRPr="00187E6C" w:rsidRDefault="002D7AD0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2D7AD0" w:rsidRPr="00187E6C" w14:paraId="52809791" w14:textId="77777777" w:rsidTr="002F0635">
        <w:trPr>
          <w:trHeight w:val="203"/>
        </w:trPr>
        <w:tc>
          <w:tcPr>
            <w:tcW w:w="3506" w:type="dxa"/>
            <w:vAlign w:val="center"/>
          </w:tcPr>
          <w:p w14:paraId="5B4DC8AC" w14:textId="77777777" w:rsidR="002D7AD0" w:rsidRPr="00187E6C" w:rsidRDefault="002D7AD0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5218568F" w14:textId="77777777" w:rsidR="002D7AD0" w:rsidRPr="00187E6C" w:rsidRDefault="002D7AD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0ABD9141" w14:textId="77777777" w:rsidR="002D7AD0" w:rsidRPr="00187E6C" w:rsidRDefault="002D7AD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257A3445" w14:textId="77777777" w:rsidR="002D7AD0" w:rsidRPr="00187E6C" w:rsidRDefault="002D7AD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14:paraId="5C3403BF" w14:textId="77777777" w:rsidR="002D7AD0" w:rsidRPr="00187E6C" w:rsidRDefault="002D7AD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125FF" w:rsidRPr="00187E6C" w14:paraId="5030A0D4" w14:textId="77777777" w:rsidTr="002F0635">
        <w:trPr>
          <w:trHeight w:val="203"/>
        </w:trPr>
        <w:tc>
          <w:tcPr>
            <w:tcW w:w="3506" w:type="dxa"/>
            <w:vAlign w:val="center"/>
          </w:tcPr>
          <w:p w14:paraId="2A438612" w14:textId="77777777" w:rsidR="008125FF" w:rsidRPr="00187E6C" w:rsidRDefault="008125FF" w:rsidP="00A7676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7B7B25B2" w14:textId="5D9F94CC" w:rsidR="008125FF" w:rsidRPr="00187E6C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E62109B" w14:textId="6F139152" w:rsidR="008125FF" w:rsidRPr="00187E6C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296.37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5323D65C" w14:textId="0048B0F9" w:rsidR="008125FF" w:rsidRPr="005B6127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0E36F46" w14:textId="7A9DEAB7" w:rsidR="008125FF" w:rsidRPr="00187E6C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296.37</w:t>
            </w:r>
          </w:p>
        </w:tc>
      </w:tr>
      <w:tr w:rsidR="008125FF" w:rsidRPr="00187E6C" w14:paraId="6BDA75B9" w14:textId="77777777" w:rsidTr="002F0635">
        <w:trPr>
          <w:trHeight w:val="203"/>
        </w:trPr>
        <w:tc>
          <w:tcPr>
            <w:tcW w:w="3506" w:type="dxa"/>
            <w:vAlign w:val="bottom"/>
          </w:tcPr>
          <w:p w14:paraId="7496BB08" w14:textId="77777777" w:rsidR="008125FF" w:rsidRPr="00187E6C" w:rsidRDefault="008125FF" w:rsidP="00A7676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600" w:type="dxa"/>
            <w:shd w:val="clear" w:color="auto" w:fill="auto"/>
          </w:tcPr>
          <w:p w14:paraId="55920FD3" w14:textId="32907B34" w:rsidR="008125FF" w:rsidRPr="00187E6C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037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423.45</w:t>
            </w:r>
          </w:p>
        </w:tc>
        <w:tc>
          <w:tcPr>
            <w:tcW w:w="1656" w:type="dxa"/>
            <w:shd w:val="clear" w:color="auto" w:fill="auto"/>
          </w:tcPr>
          <w:p w14:paraId="5F75FD79" w14:textId="5CBAE468" w:rsidR="008125FF" w:rsidRPr="00187E6C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129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961.23</w:t>
            </w:r>
          </w:p>
        </w:tc>
        <w:tc>
          <w:tcPr>
            <w:tcW w:w="1609" w:type="dxa"/>
            <w:shd w:val="clear" w:color="auto" w:fill="auto"/>
          </w:tcPr>
          <w:p w14:paraId="4C89F368" w14:textId="7FB9EADD" w:rsidR="008125FF" w:rsidRPr="00187E6C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634BBE90" w14:textId="1742749B" w:rsidR="008125FF" w:rsidRPr="00187E6C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167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384.68</w:t>
            </w:r>
          </w:p>
        </w:tc>
      </w:tr>
      <w:tr w:rsidR="008A57F8" w:rsidRPr="00187E6C" w14:paraId="3E228A8A" w14:textId="77777777" w:rsidTr="00ED28A0">
        <w:trPr>
          <w:trHeight w:val="203"/>
        </w:trPr>
        <w:tc>
          <w:tcPr>
            <w:tcW w:w="3506" w:type="dxa"/>
            <w:vAlign w:val="bottom"/>
          </w:tcPr>
          <w:p w14:paraId="36E32B20" w14:textId="77777777" w:rsidR="008A57F8" w:rsidRPr="00187E6C" w:rsidRDefault="008A57F8" w:rsidP="00A76767">
            <w:pPr>
              <w:spacing w:line="240" w:lineRule="auto"/>
              <w:ind w:left="157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ประมาณการหนี้สินจากการรับคืน</w:t>
            </w:r>
          </w:p>
        </w:tc>
        <w:tc>
          <w:tcPr>
            <w:tcW w:w="1600" w:type="dxa"/>
            <w:shd w:val="clear" w:color="auto" w:fill="auto"/>
          </w:tcPr>
          <w:p w14:paraId="43FA3A46" w14:textId="7DEF8678" w:rsidR="008A57F8" w:rsidRPr="00187E6C" w:rsidRDefault="008A57F8" w:rsidP="008A57F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20,508.67</w:t>
            </w:r>
          </w:p>
        </w:tc>
        <w:tc>
          <w:tcPr>
            <w:tcW w:w="1656" w:type="dxa"/>
            <w:shd w:val="clear" w:color="auto" w:fill="auto"/>
          </w:tcPr>
          <w:p w14:paraId="719A6C7D" w14:textId="3F9E6994" w:rsidR="008A57F8" w:rsidRPr="00187E6C" w:rsidRDefault="008A57F8" w:rsidP="008A57F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35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728.9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609" w:type="dxa"/>
            <w:shd w:val="clear" w:color="auto" w:fill="auto"/>
          </w:tcPr>
          <w:p w14:paraId="4C40E82D" w14:textId="67292F5A" w:rsidR="008A57F8" w:rsidRPr="00187E6C" w:rsidRDefault="008A57F8" w:rsidP="008A57F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7117EE6C" w14:textId="55235712" w:rsidR="008A57F8" w:rsidRPr="00187E6C" w:rsidRDefault="008A57F8" w:rsidP="008A57F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56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237.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59</w:t>
            </w:r>
          </w:p>
        </w:tc>
      </w:tr>
      <w:tr w:rsidR="008125FF" w:rsidRPr="00187E6C" w14:paraId="7CB6B8BB" w14:textId="77777777" w:rsidTr="000F1E74">
        <w:trPr>
          <w:trHeight w:val="203"/>
        </w:trPr>
        <w:tc>
          <w:tcPr>
            <w:tcW w:w="3506" w:type="dxa"/>
            <w:shd w:val="clear" w:color="auto" w:fill="auto"/>
            <w:vAlign w:val="bottom"/>
          </w:tcPr>
          <w:p w14:paraId="4E2999C9" w14:textId="7AAB1B4F" w:rsidR="008125FF" w:rsidRPr="00187E6C" w:rsidRDefault="008125FF" w:rsidP="00A7676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208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00" w:type="dxa"/>
            <w:shd w:val="clear" w:color="auto" w:fill="auto"/>
          </w:tcPr>
          <w:p w14:paraId="2CFDA311" w14:textId="67D770CD" w:rsidR="008125FF" w:rsidRPr="00187E6C" w:rsidRDefault="005A33D0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33D0">
              <w:rPr>
                <w:rFonts w:ascii="Angsana New" w:hAnsi="Angsana New"/>
                <w:color w:val="000000"/>
                <w:sz w:val="26"/>
                <w:szCs w:val="26"/>
              </w:rPr>
              <w:t>309,320.09</w:t>
            </w:r>
          </w:p>
        </w:tc>
        <w:tc>
          <w:tcPr>
            <w:tcW w:w="1656" w:type="dxa"/>
            <w:shd w:val="clear" w:color="auto" w:fill="auto"/>
          </w:tcPr>
          <w:p w14:paraId="19657DFF" w14:textId="16484B4B" w:rsidR="008125FF" w:rsidRPr="00187E6C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(192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959.42)</w:t>
            </w:r>
          </w:p>
        </w:tc>
        <w:tc>
          <w:tcPr>
            <w:tcW w:w="1609" w:type="dxa"/>
            <w:shd w:val="clear" w:color="auto" w:fill="auto"/>
          </w:tcPr>
          <w:p w14:paraId="659F69AA" w14:textId="72F58837" w:rsidR="008125FF" w:rsidRPr="00187E6C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2FA58A48" w14:textId="2C061462" w:rsidR="008125FF" w:rsidRPr="00187E6C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116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360.67</w:t>
            </w:r>
          </w:p>
        </w:tc>
      </w:tr>
      <w:tr w:rsidR="008125FF" w:rsidRPr="00187E6C" w14:paraId="26D7036A" w14:textId="77777777" w:rsidTr="00287149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08D9D034" w14:textId="77777777" w:rsidR="008125FF" w:rsidRPr="00187E6C" w:rsidRDefault="008125FF" w:rsidP="00A76767">
            <w:pPr>
              <w:spacing w:line="240" w:lineRule="auto"/>
              <w:ind w:left="337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00" w:type="dxa"/>
            <w:shd w:val="clear" w:color="auto" w:fill="auto"/>
          </w:tcPr>
          <w:p w14:paraId="04B420EA" w14:textId="77777777" w:rsidR="008125FF" w:rsidRPr="00187E6C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DDABD8F" w14:textId="0D5F5A72" w:rsidR="008125FF" w:rsidRPr="00187E6C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6,608,436.50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2E293EA" w14:textId="24F6554C" w:rsidR="008125FF" w:rsidRPr="00187E6C" w:rsidRDefault="00287149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538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752.12</w:t>
            </w:r>
          </w:p>
        </w:tc>
        <w:tc>
          <w:tcPr>
            <w:tcW w:w="1609" w:type="dxa"/>
            <w:shd w:val="clear" w:color="auto" w:fill="auto"/>
          </w:tcPr>
          <w:p w14:paraId="5C5ACBF9" w14:textId="77777777" w:rsidR="008125FF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361199B" w14:textId="61329CE9" w:rsidR="008125FF" w:rsidRPr="00187E6C" w:rsidRDefault="00287149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366.94</w:t>
            </w:r>
          </w:p>
        </w:tc>
        <w:tc>
          <w:tcPr>
            <w:tcW w:w="1656" w:type="dxa"/>
            <w:shd w:val="clear" w:color="auto" w:fill="auto"/>
          </w:tcPr>
          <w:p w14:paraId="709304CF" w14:textId="77777777" w:rsidR="008125FF" w:rsidRDefault="008125FF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B25DE88" w14:textId="64AD0FBF" w:rsidR="008125FF" w:rsidRPr="00187E6C" w:rsidRDefault="00287149" w:rsidP="008125FF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7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183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555.56</w:t>
            </w:r>
          </w:p>
        </w:tc>
      </w:tr>
      <w:tr w:rsidR="00371746" w:rsidRPr="00187E6C" w14:paraId="5CFD8A0C" w14:textId="77777777" w:rsidTr="00ED28A0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16F64B18" w14:textId="56138D0B" w:rsidR="00371746" w:rsidRPr="00187E6C" w:rsidRDefault="00371746" w:rsidP="00A7676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600" w:type="dxa"/>
            <w:shd w:val="clear" w:color="auto" w:fill="auto"/>
          </w:tcPr>
          <w:p w14:paraId="01ABA2CD" w14:textId="4925DB3E" w:rsidR="00371746" w:rsidRPr="00187E6C" w:rsidRDefault="00117785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30914619" w14:textId="5131E96A" w:rsidR="00371746" w:rsidRDefault="00BF0345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F0345">
              <w:rPr>
                <w:rFonts w:ascii="Angsana New" w:hAnsi="Angsana New"/>
                <w:color w:val="000000"/>
                <w:sz w:val="26"/>
                <w:szCs w:val="26"/>
              </w:rPr>
              <w:t>202,087.93</w:t>
            </w:r>
          </w:p>
        </w:tc>
        <w:tc>
          <w:tcPr>
            <w:tcW w:w="1609" w:type="dxa"/>
            <w:shd w:val="clear" w:color="auto" w:fill="auto"/>
          </w:tcPr>
          <w:p w14:paraId="503B0CB1" w14:textId="507795C6" w:rsidR="00371746" w:rsidRDefault="008125FF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0462CA74" w14:textId="4D7F5582" w:rsidR="00371746" w:rsidRDefault="00BF0345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F0345">
              <w:rPr>
                <w:rFonts w:ascii="Angsana New" w:hAnsi="Angsana New"/>
                <w:color w:val="000000"/>
                <w:sz w:val="26"/>
                <w:szCs w:val="26"/>
              </w:rPr>
              <w:t>202,087.93</w:t>
            </w:r>
          </w:p>
        </w:tc>
      </w:tr>
      <w:tr w:rsidR="00636C2B" w:rsidRPr="00187E6C" w14:paraId="3CD7EBF7" w14:textId="77777777" w:rsidTr="002F0635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3EBF8400" w14:textId="7B128522" w:rsidR="00636C2B" w:rsidRPr="00187E6C" w:rsidRDefault="00636C2B" w:rsidP="002D7AD0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</w:t>
            </w: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5437BCC1" w14:textId="77777777" w:rsidR="00636C2B" w:rsidRPr="00187E6C" w:rsidRDefault="00636C2B" w:rsidP="006D2A15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9512043" w14:textId="77777777" w:rsidR="00636C2B" w:rsidRPr="00187E6C" w:rsidRDefault="00636C2B" w:rsidP="006D2A15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384F969D" w14:textId="77777777" w:rsidR="00636C2B" w:rsidRPr="00187E6C" w:rsidRDefault="00636C2B" w:rsidP="006D2A15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6051CAA4" w14:textId="77777777" w:rsidR="00636C2B" w:rsidRPr="00187E6C" w:rsidRDefault="00636C2B" w:rsidP="006D2A15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36C2B" w:rsidRPr="00187E6C" w14:paraId="65708745" w14:textId="77777777" w:rsidTr="000F1E74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52D45510" w14:textId="62F79CBE" w:rsidR="00636C2B" w:rsidRPr="008243AF" w:rsidRDefault="008243AF" w:rsidP="00A7676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00" w:type="dxa"/>
            <w:shd w:val="clear" w:color="auto" w:fill="auto"/>
          </w:tcPr>
          <w:p w14:paraId="36D03B54" w14:textId="4B31D1F5" w:rsidR="00636C2B" w:rsidRPr="00187E6C" w:rsidRDefault="00296312" w:rsidP="006D2A15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296312">
              <w:rPr>
                <w:rFonts w:ascii="Angsana New" w:hAnsi="Angsana New"/>
                <w:color w:val="000000"/>
                <w:sz w:val="26"/>
                <w:szCs w:val="26"/>
              </w:rPr>
              <w:t>283,491.88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6D80CA4C" w14:textId="46092CBA" w:rsidR="00636C2B" w:rsidRPr="00187E6C" w:rsidRDefault="008125FF" w:rsidP="006D2A15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189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378.49</w:t>
            </w:r>
          </w:p>
        </w:tc>
        <w:tc>
          <w:tcPr>
            <w:tcW w:w="1609" w:type="dxa"/>
            <w:shd w:val="clear" w:color="auto" w:fill="auto"/>
          </w:tcPr>
          <w:p w14:paraId="00DDBC13" w14:textId="16B9A712" w:rsidR="00636C2B" w:rsidRPr="00187E6C" w:rsidRDefault="008125FF" w:rsidP="006D2A15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5584DF1F" w14:textId="3CCC961D" w:rsidR="00636C2B" w:rsidRPr="00187E6C" w:rsidRDefault="008125FF" w:rsidP="006D2A15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(94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113.39)</w:t>
            </w:r>
          </w:p>
        </w:tc>
      </w:tr>
      <w:tr w:rsidR="002D7AD0" w:rsidRPr="00187E6C" w14:paraId="4CE9C0BC" w14:textId="77777777" w:rsidTr="00ED28A0">
        <w:trPr>
          <w:trHeight w:val="203"/>
        </w:trPr>
        <w:tc>
          <w:tcPr>
            <w:tcW w:w="3506" w:type="dxa"/>
            <w:vAlign w:val="center"/>
          </w:tcPr>
          <w:p w14:paraId="21AAC4AA" w14:textId="77777777" w:rsidR="002D7AD0" w:rsidRPr="00187E6C" w:rsidRDefault="002D7AD0" w:rsidP="002D7AD0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00" w:type="dxa"/>
            <w:shd w:val="clear" w:color="auto" w:fill="auto"/>
          </w:tcPr>
          <w:p w14:paraId="2F47685A" w14:textId="6E9290E2" w:rsidR="002D7AD0" w:rsidRPr="00187E6C" w:rsidRDefault="002D7AD0" w:rsidP="000F1E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0C7E">
              <w:rPr>
                <w:rFonts w:ascii="Angsana New" w:hAnsi="Angsana New"/>
                <w:color w:val="000000"/>
                <w:sz w:val="26"/>
                <w:szCs w:val="26"/>
              </w:rPr>
              <w:t>7,692,196.83</w:t>
            </w:r>
          </w:p>
        </w:tc>
        <w:tc>
          <w:tcPr>
            <w:tcW w:w="1656" w:type="dxa"/>
            <w:shd w:val="clear" w:color="auto" w:fill="auto"/>
          </w:tcPr>
          <w:p w14:paraId="617B202E" w14:textId="67FA9A08" w:rsidR="002D7AD0" w:rsidRPr="00187E6C" w:rsidRDefault="00C82DEA" w:rsidP="00ED28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2DEA">
              <w:rPr>
                <w:rFonts w:ascii="Angsana New" w:hAnsi="Angsana New"/>
                <w:color w:val="000000"/>
                <w:sz w:val="26"/>
                <w:szCs w:val="26"/>
              </w:rPr>
              <w:t>905,245.64</w:t>
            </w:r>
          </w:p>
        </w:tc>
        <w:tc>
          <w:tcPr>
            <w:tcW w:w="1609" w:type="dxa"/>
            <w:shd w:val="clear" w:color="auto" w:fill="auto"/>
          </w:tcPr>
          <w:p w14:paraId="4B8E7C99" w14:textId="260CB0D5" w:rsidR="002D7AD0" w:rsidRPr="00187E6C" w:rsidRDefault="00287149" w:rsidP="000F1E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366.94</w:t>
            </w:r>
          </w:p>
        </w:tc>
        <w:tc>
          <w:tcPr>
            <w:tcW w:w="1656" w:type="dxa"/>
            <w:shd w:val="clear" w:color="auto" w:fill="auto"/>
          </w:tcPr>
          <w:p w14:paraId="344EC509" w14:textId="7B9AEC2D" w:rsidR="002D7AD0" w:rsidRPr="00187E6C" w:rsidRDefault="00C82DEA" w:rsidP="00ED28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2DEA">
              <w:rPr>
                <w:rFonts w:ascii="Angsana New" w:hAnsi="Angsana New"/>
                <w:color w:val="000000"/>
                <w:sz w:val="26"/>
                <w:szCs w:val="26"/>
              </w:rPr>
              <w:t>8,633,809.41</w:t>
            </w:r>
          </w:p>
        </w:tc>
      </w:tr>
    </w:tbl>
    <w:p w14:paraId="0431EDF5" w14:textId="77777777" w:rsidR="004A60C1" w:rsidRDefault="004A60C1" w:rsidP="00C552B3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06"/>
        <w:gridCol w:w="1600"/>
        <w:gridCol w:w="1656"/>
        <w:gridCol w:w="1609"/>
        <w:gridCol w:w="1656"/>
      </w:tblGrid>
      <w:tr w:rsidR="002F0635" w:rsidRPr="00187E6C" w14:paraId="7234E46D" w14:textId="77777777">
        <w:tc>
          <w:tcPr>
            <w:tcW w:w="3506" w:type="dxa"/>
          </w:tcPr>
          <w:p w14:paraId="11025A80" w14:textId="77777777" w:rsidR="002F0635" w:rsidRPr="00187E6C" w:rsidRDefault="002F0635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2256ACEE" w14:textId="77777777" w:rsidR="002F0635" w:rsidRPr="00187E6C" w:rsidRDefault="002F0635">
            <w:pPr>
              <w:pStyle w:val="1"/>
              <w:pBdr>
                <w:bottom w:val="none" w:sz="0" w:space="0" w:color="auto"/>
              </w:pBdr>
              <w:rPr>
                <w:color w:val="000000"/>
                <w:szCs w:val="26"/>
              </w:rPr>
            </w:pPr>
            <w:r w:rsidRPr="00187E6C">
              <w:rPr>
                <w:sz w:val="28"/>
                <w:szCs w:val="28"/>
              </w:rPr>
              <w:t>(</w:t>
            </w:r>
            <w:r w:rsidRPr="00187E6C">
              <w:rPr>
                <w:sz w:val="28"/>
                <w:szCs w:val="28"/>
                <w:cs/>
              </w:rPr>
              <w:t>หน่วย: บาท)</w:t>
            </w:r>
          </w:p>
        </w:tc>
      </w:tr>
      <w:tr w:rsidR="002F0635" w:rsidRPr="00187E6C" w14:paraId="0A0A997F" w14:textId="77777777">
        <w:tc>
          <w:tcPr>
            <w:tcW w:w="3506" w:type="dxa"/>
          </w:tcPr>
          <w:p w14:paraId="722C0BC0" w14:textId="77777777" w:rsidR="002F0635" w:rsidRPr="00187E6C" w:rsidRDefault="002F0635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1ECBC328" w14:textId="0623BE3C" w:rsidR="002F0635" w:rsidRPr="002D7AD0" w:rsidRDefault="002F0635">
            <w:pPr>
              <w:pStyle w:val="1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highlight w:val="yellow"/>
              </w:rPr>
            </w:pPr>
            <w:r w:rsidRPr="002F063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0635" w:rsidRPr="00187E6C" w14:paraId="3EF7C346" w14:textId="77777777">
        <w:tc>
          <w:tcPr>
            <w:tcW w:w="3506" w:type="dxa"/>
          </w:tcPr>
          <w:p w14:paraId="53AF46F2" w14:textId="77777777" w:rsidR="002F0635" w:rsidRPr="00187E6C" w:rsidRDefault="002F0635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06419965" w14:textId="77777777" w:rsidR="002F0635" w:rsidRPr="00187E6C" w:rsidRDefault="002F0635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1DA66540" w14:textId="77777777" w:rsidR="002F0635" w:rsidRPr="00187E6C" w:rsidRDefault="002F0635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  <w:cs/>
              </w:rPr>
            </w:pPr>
            <w:r w:rsidRPr="00187E6C">
              <w:rPr>
                <w:szCs w:val="26"/>
                <w:cs/>
              </w:rPr>
              <w:t>บันทึกเป็น</w:t>
            </w:r>
            <w:r>
              <w:rPr>
                <w:rFonts w:hint="cs"/>
                <w:szCs w:val="26"/>
                <w:cs/>
              </w:rPr>
              <w:t>(</w:t>
            </w:r>
            <w:r w:rsidRPr="00187E6C">
              <w:rPr>
                <w:szCs w:val="26"/>
                <w:cs/>
              </w:rPr>
              <w:t>รายจ่าย</w:t>
            </w:r>
            <w:r>
              <w:rPr>
                <w:rFonts w:hint="cs"/>
                <w:szCs w:val="26"/>
                <w:cs/>
              </w:rPr>
              <w:t>)</w:t>
            </w:r>
            <w:r w:rsidRPr="00187E6C">
              <w:rPr>
                <w:szCs w:val="26"/>
                <w:cs/>
              </w:rPr>
              <w:t xml:space="preserve"> / รายได้</w:t>
            </w:r>
            <w:r>
              <w:rPr>
                <w:rFonts w:hint="cs"/>
                <w:szCs w:val="26"/>
                <w:cs/>
              </w:rPr>
              <w:t xml:space="preserve"> </w:t>
            </w:r>
            <w:r w:rsidRPr="00187E6C">
              <w:rPr>
                <w:szCs w:val="26"/>
                <w:cs/>
              </w:rPr>
              <w:t>ใน</w:t>
            </w:r>
          </w:p>
        </w:tc>
        <w:tc>
          <w:tcPr>
            <w:tcW w:w="1656" w:type="dxa"/>
          </w:tcPr>
          <w:p w14:paraId="13870C83" w14:textId="77777777" w:rsidR="002F0635" w:rsidRPr="00187E6C" w:rsidRDefault="002F063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2F0635" w:rsidRPr="00187E6C" w14:paraId="51CF1A69" w14:textId="77777777">
        <w:tc>
          <w:tcPr>
            <w:tcW w:w="3506" w:type="dxa"/>
          </w:tcPr>
          <w:p w14:paraId="420B2B6C" w14:textId="77777777" w:rsidR="002F0635" w:rsidRPr="00187E6C" w:rsidRDefault="002F0635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418DA3A7" w14:textId="77777777" w:rsidR="002F0635" w:rsidRPr="00187E6C" w:rsidRDefault="002F0635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</w:rPr>
              <w:t xml:space="preserve">1 </w:t>
            </w:r>
            <w:r w:rsidRPr="00187E6C">
              <w:rPr>
                <w:szCs w:val="26"/>
                <w:cs/>
              </w:rPr>
              <w:t xml:space="preserve">มกราคม </w:t>
            </w:r>
            <w:r w:rsidRPr="00187E6C"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6</w:t>
            </w:r>
          </w:p>
          <w:p w14:paraId="71CC1A34" w14:textId="77777777" w:rsidR="002F0635" w:rsidRPr="00187E6C" w:rsidRDefault="002F0635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56" w:type="dxa"/>
          </w:tcPr>
          <w:p w14:paraId="3E16233E" w14:textId="77777777" w:rsidR="002F0635" w:rsidRPr="00187E6C" w:rsidRDefault="002F0635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  <w:cs/>
              </w:rPr>
              <w:t>กำไรหรือขาดทุน</w:t>
            </w:r>
          </w:p>
          <w:p w14:paraId="7252E028" w14:textId="77777777" w:rsidR="002F0635" w:rsidRPr="00187E6C" w:rsidRDefault="002F0635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09" w:type="dxa"/>
          </w:tcPr>
          <w:p w14:paraId="706E482D" w14:textId="77777777" w:rsidR="002F0635" w:rsidRPr="00187E6C" w:rsidRDefault="002F0635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  <w:cs/>
              </w:rPr>
              <w:t>กำไรขาดทุน</w:t>
            </w:r>
          </w:p>
          <w:p w14:paraId="51D3EB0B" w14:textId="77777777" w:rsidR="002F0635" w:rsidRPr="00187E6C" w:rsidRDefault="002F0635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szCs w:val="26"/>
                <w:cs/>
              </w:rPr>
              <w:t>เบ็ดเสร็จอื่น</w:t>
            </w:r>
          </w:p>
        </w:tc>
        <w:tc>
          <w:tcPr>
            <w:tcW w:w="1656" w:type="dxa"/>
          </w:tcPr>
          <w:p w14:paraId="49ECF936" w14:textId="77777777" w:rsidR="002F0635" w:rsidRPr="00187E6C" w:rsidRDefault="002F0635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</w:rPr>
              <w:t xml:space="preserve">31 </w:t>
            </w:r>
            <w:r w:rsidRPr="00187E6C">
              <w:rPr>
                <w:color w:val="000000"/>
                <w:szCs w:val="26"/>
                <w:cs/>
              </w:rPr>
              <w:t xml:space="preserve">ธันวาคม </w:t>
            </w:r>
            <w:r w:rsidRPr="00187E6C"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6</w:t>
            </w:r>
          </w:p>
          <w:p w14:paraId="23215BE5" w14:textId="77777777" w:rsidR="002F0635" w:rsidRPr="00187E6C" w:rsidRDefault="002F0635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2F0635" w:rsidRPr="00187E6C" w14:paraId="69B043E4" w14:textId="77777777">
        <w:tc>
          <w:tcPr>
            <w:tcW w:w="3506" w:type="dxa"/>
          </w:tcPr>
          <w:p w14:paraId="11350D28" w14:textId="77777777" w:rsidR="002F0635" w:rsidRPr="00187E6C" w:rsidRDefault="002F0635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3B46774C" w14:textId="77777777" w:rsidR="002F0635" w:rsidRPr="00187E6C" w:rsidRDefault="002F0635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195B6831" w14:textId="4F1BE23C" w:rsidR="002F0635" w:rsidRPr="00187E6C" w:rsidRDefault="002F0635" w:rsidP="002E4972">
            <w:pPr>
              <w:pStyle w:val="1"/>
              <w:pBdr>
                <w:bottom w:val="none" w:sz="0" w:space="0" w:color="auto"/>
              </w:pBdr>
              <w:ind w:left="25"/>
              <w:jc w:val="left"/>
              <w:rPr>
                <w:i/>
                <w:iCs/>
                <w:szCs w:val="26"/>
                <w:cs/>
              </w:rPr>
            </w:pPr>
            <w:r w:rsidRPr="006723FB">
              <w:rPr>
                <w:i/>
                <w:iCs/>
                <w:szCs w:val="26"/>
                <w:cs/>
              </w:rPr>
              <w:t xml:space="preserve">( หมายเหตุ  </w:t>
            </w:r>
            <w:r w:rsidRPr="006723FB">
              <w:rPr>
                <w:i/>
                <w:iCs/>
                <w:szCs w:val="26"/>
              </w:rPr>
              <w:t>1</w:t>
            </w:r>
            <w:r w:rsidR="006723FB" w:rsidRPr="006723FB">
              <w:rPr>
                <w:rFonts w:hint="cs"/>
                <w:i/>
                <w:iCs/>
                <w:szCs w:val="26"/>
                <w:cs/>
              </w:rPr>
              <w:t>4</w:t>
            </w:r>
            <w:r w:rsidRPr="006723FB">
              <w:rPr>
                <w:i/>
                <w:iCs/>
                <w:szCs w:val="26"/>
              </w:rPr>
              <w:t>.2</w:t>
            </w:r>
            <w:r w:rsidRPr="006723FB">
              <w:rPr>
                <w:i/>
                <w:iCs/>
                <w:szCs w:val="26"/>
                <w:cs/>
              </w:rPr>
              <w:t xml:space="preserve"> )</w:t>
            </w:r>
          </w:p>
        </w:tc>
        <w:tc>
          <w:tcPr>
            <w:tcW w:w="1656" w:type="dxa"/>
          </w:tcPr>
          <w:p w14:paraId="62B8E183" w14:textId="77777777" w:rsidR="002F0635" w:rsidRPr="00187E6C" w:rsidRDefault="002F063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2F0635" w:rsidRPr="00187E6C" w14:paraId="346EC29F" w14:textId="77777777">
        <w:trPr>
          <w:trHeight w:val="203"/>
        </w:trPr>
        <w:tc>
          <w:tcPr>
            <w:tcW w:w="3506" w:type="dxa"/>
            <w:vAlign w:val="center"/>
          </w:tcPr>
          <w:p w14:paraId="2A2971D9" w14:textId="77777777" w:rsidR="002F0635" w:rsidRPr="00187E6C" w:rsidRDefault="002F0635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13015A84" w14:textId="77777777" w:rsidR="002F0635" w:rsidRPr="00187E6C" w:rsidRDefault="002F063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5FA34C6" w14:textId="77777777" w:rsidR="002F0635" w:rsidRPr="00187E6C" w:rsidRDefault="002F063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5AC759F5" w14:textId="77777777" w:rsidR="002F0635" w:rsidRPr="00187E6C" w:rsidRDefault="002F063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CD2F787" w14:textId="77777777" w:rsidR="002F0635" w:rsidRPr="00187E6C" w:rsidRDefault="002F063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71746" w:rsidRPr="00187E6C" w14:paraId="529E19FA" w14:textId="77777777">
        <w:trPr>
          <w:trHeight w:val="203"/>
        </w:trPr>
        <w:tc>
          <w:tcPr>
            <w:tcW w:w="3506" w:type="dxa"/>
            <w:vAlign w:val="center"/>
          </w:tcPr>
          <w:p w14:paraId="182D19AB" w14:textId="77777777" w:rsidR="00371746" w:rsidRPr="00187E6C" w:rsidRDefault="00371746" w:rsidP="00371746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53E68AD" w14:textId="473DA8E9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6426721" w14:textId="3A983897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296.37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0C7B0BE6" w14:textId="7CBFD397" w:rsidR="00371746" w:rsidRPr="005B6127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7841ECA" w14:textId="6D1580FB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296.37</w:t>
            </w:r>
          </w:p>
        </w:tc>
      </w:tr>
      <w:tr w:rsidR="00371746" w:rsidRPr="00187E6C" w14:paraId="7190C5AB" w14:textId="77777777">
        <w:trPr>
          <w:trHeight w:val="203"/>
        </w:trPr>
        <w:tc>
          <w:tcPr>
            <w:tcW w:w="3506" w:type="dxa"/>
            <w:vAlign w:val="bottom"/>
          </w:tcPr>
          <w:p w14:paraId="1657698F" w14:textId="77777777" w:rsidR="00371746" w:rsidRPr="00187E6C" w:rsidRDefault="00371746" w:rsidP="00371746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600" w:type="dxa"/>
            <w:shd w:val="clear" w:color="auto" w:fill="auto"/>
          </w:tcPr>
          <w:p w14:paraId="32794F58" w14:textId="5CC0BCB6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037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423.45</w:t>
            </w:r>
          </w:p>
        </w:tc>
        <w:tc>
          <w:tcPr>
            <w:tcW w:w="1656" w:type="dxa"/>
            <w:shd w:val="clear" w:color="auto" w:fill="auto"/>
          </w:tcPr>
          <w:p w14:paraId="72E5A5E0" w14:textId="1C998BAB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129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961.23</w:t>
            </w:r>
          </w:p>
        </w:tc>
        <w:tc>
          <w:tcPr>
            <w:tcW w:w="1609" w:type="dxa"/>
            <w:shd w:val="clear" w:color="auto" w:fill="auto"/>
          </w:tcPr>
          <w:p w14:paraId="6F198A71" w14:textId="662546C8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41E10BDC" w14:textId="75531DB3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167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384.68</w:t>
            </w:r>
          </w:p>
        </w:tc>
      </w:tr>
      <w:tr w:rsidR="00371746" w:rsidRPr="00187E6C" w14:paraId="2B2A530A" w14:textId="77777777" w:rsidTr="00ED28A0">
        <w:trPr>
          <w:trHeight w:val="203"/>
        </w:trPr>
        <w:tc>
          <w:tcPr>
            <w:tcW w:w="3506" w:type="dxa"/>
            <w:vAlign w:val="bottom"/>
          </w:tcPr>
          <w:p w14:paraId="59FC2DA7" w14:textId="77777777" w:rsidR="00371746" w:rsidRPr="00187E6C" w:rsidRDefault="00371746" w:rsidP="00371746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ประมาณการหนี้สินจากการรับคืน</w:t>
            </w:r>
          </w:p>
        </w:tc>
        <w:tc>
          <w:tcPr>
            <w:tcW w:w="1600" w:type="dxa"/>
            <w:shd w:val="clear" w:color="auto" w:fill="auto"/>
          </w:tcPr>
          <w:p w14:paraId="3A703550" w14:textId="52D42144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20,508.67</w:t>
            </w:r>
          </w:p>
        </w:tc>
        <w:tc>
          <w:tcPr>
            <w:tcW w:w="1656" w:type="dxa"/>
            <w:shd w:val="clear" w:color="auto" w:fill="auto"/>
          </w:tcPr>
          <w:p w14:paraId="7DBA0923" w14:textId="59221803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35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728.9</w:t>
            </w:r>
            <w:r w:rsidR="00961EE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609" w:type="dxa"/>
            <w:shd w:val="clear" w:color="auto" w:fill="auto"/>
          </w:tcPr>
          <w:p w14:paraId="64FD8411" w14:textId="3F195B78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6CC05FDB" w14:textId="0EB1E1AD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56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237.</w:t>
            </w:r>
            <w:r w:rsidR="00961EE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59</w:t>
            </w:r>
          </w:p>
        </w:tc>
      </w:tr>
      <w:tr w:rsidR="00371746" w:rsidRPr="00187E6C" w14:paraId="26457BBD" w14:textId="77777777" w:rsidTr="000F1E74">
        <w:trPr>
          <w:trHeight w:val="203"/>
        </w:trPr>
        <w:tc>
          <w:tcPr>
            <w:tcW w:w="3506" w:type="dxa"/>
            <w:shd w:val="clear" w:color="auto" w:fill="auto"/>
            <w:vAlign w:val="bottom"/>
          </w:tcPr>
          <w:p w14:paraId="11C0717D" w14:textId="77777777" w:rsidR="00371746" w:rsidRPr="00187E6C" w:rsidRDefault="00371746" w:rsidP="00371746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208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00" w:type="dxa"/>
            <w:shd w:val="clear" w:color="auto" w:fill="auto"/>
          </w:tcPr>
          <w:p w14:paraId="1ECE8D7F" w14:textId="2262CB9C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309,320.09</w:t>
            </w:r>
          </w:p>
        </w:tc>
        <w:tc>
          <w:tcPr>
            <w:tcW w:w="1656" w:type="dxa"/>
            <w:shd w:val="clear" w:color="auto" w:fill="auto"/>
          </w:tcPr>
          <w:p w14:paraId="751706BE" w14:textId="0E5914B7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(192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959.42)</w:t>
            </w:r>
          </w:p>
        </w:tc>
        <w:tc>
          <w:tcPr>
            <w:tcW w:w="1609" w:type="dxa"/>
            <w:shd w:val="clear" w:color="auto" w:fill="auto"/>
          </w:tcPr>
          <w:p w14:paraId="0F6A9D6A" w14:textId="4AD6EB40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08259EB0" w14:textId="3653AC6D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116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360.67</w:t>
            </w:r>
          </w:p>
        </w:tc>
      </w:tr>
      <w:tr w:rsidR="00287149" w:rsidRPr="00187E6C" w14:paraId="242A53E0" w14:textId="77777777" w:rsidTr="00CD34A3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52A8C52B" w14:textId="77777777" w:rsidR="00287149" w:rsidRPr="00187E6C" w:rsidRDefault="00287149" w:rsidP="00A76767">
            <w:pPr>
              <w:spacing w:line="240" w:lineRule="auto"/>
              <w:ind w:left="337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00" w:type="dxa"/>
            <w:shd w:val="clear" w:color="auto" w:fill="auto"/>
          </w:tcPr>
          <w:p w14:paraId="3EEF98F5" w14:textId="77777777" w:rsidR="00287149" w:rsidRPr="00187E6C" w:rsidRDefault="00287149" w:rsidP="00287149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CFF20F5" w14:textId="08CBCF71" w:rsidR="00287149" w:rsidRPr="00187E6C" w:rsidRDefault="00287149" w:rsidP="00287149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6,608,436.50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5454E3E" w14:textId="59B0A424" w:rsidR="00287149" w:rsidRPr="00187E6C" w:rsidRDefault="00287149" w:rsidP="00287149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538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752.1</w:t>
            </w:r>
            <w:r w:rsidR="00961EE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609" w:type="dxa"/>
            <w:shd w:val="clear" w:color="auto" w:fill="auto"/>
          </w:tcPr>
          <w:p w14:paraId="035479AB" w14:textId="77777777" w:rsidR="00287149" w:rsidRDefault="00287149" w:rsidP="00287149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403A997" w14:textId="5ACC3783" w:rsidR="00287149" w:rsidRPr="00187E6C" w:rsidRDefault="00287149" w:rsidP="00287149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366.94</w:t>
            </w:r>
          </w:p>
        </w:tc>
        <w:tc>
          <w:tcPr>
            <w:tcW w:w="1656" w:type="dxa"/>
            <w:shd w:val="clear" w:color="auto" w:fill="auto"/>
          </w:tcPr>
          <w:p w14:paraId="624349EF" w14:textId="77777777" w:rsidR="00287149" w:rsidRDefault="00287149" w:rsidP="00287149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A19A05F" w14:textId="4A7838A8" w:rsidR="00287149" w:rsidRPr="00187E6C" w:rsidRDefault="00287149" w:rsidP="00287149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7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183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555.56</w:t>
            </w:r>
          </w:p>
        </w:tc>
      </w:tr>
      <w:tr w:rsidR="00371746" w:rsidRPr="00187E6C" w14:paraId="3F5A07AC" w14:textId="77777777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06E0796B" w14:textId="77777777" w:rsidR="00371746" w:rsidRPr="00187E6C" w:rsidRDefault="00371746" w:rsidP="00371746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</w:t>
            </w: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6C9EA475" w14:textId="77777777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1D180B40" w14:textId="77777777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3E745BB5" w14:textId="0C0C7F14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10EF1735" w14:textId="77777777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71746" w:rsidRPr="00187E6C" w14:paraId="556FD215" w14:textId="77777777" w:rsidTr="000F1E74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7BE52CE5" w14:textId="77777777" w:rsidR="00371746" w:rsidRPr="008243AF" w:rsidRDefault="00371746" w:rsidP="00371746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00" w:type="dxa"/>
            <w:shd w:val="clear" w:color="auto" w:fill="auto"/>
          </w:tcPr>
          <w:p w14:paraId="21F83E1C" w14:textId="35ECFB76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491.88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4B7387D2" w14:textId="788FA534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189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378.49</w:t>
            </w:r>
          </w:p>
        </w:tc>
        <w:tc>
          <w:tcPr>
            <w:tcW w:w="1609" w:type="dxa"/>
            <w:shd w:val="clear" w:color="auto" w:fill="auto"/>
          </w:tcPr>
          <w:p w14:paraId="2A2E605A" w14:textId="5673EC38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50332719" w14:textId="3D6B9456" w:rsidR="00371746" w:rsidRPr="00187E6C" w:rsidRDefault="00371746" w:rsidP="0037174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(94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113.39)</w:t>
            </w:r>
          </w:p>
        </w:tc>
      </w:tr>
      <w:tr w:rsidR="00371746" w:rsidRPr="00187E6C" w14:paraId="0ADAC77D" w14:textId="77777777" w:rsidTr="00ED28A0">
        <w:trPr>
          <w:trHeight w:val="203"/>
        </w:trPr>
        <w:tc>
          <w:tcPr>
            <w:tcW w:w="3506" w:type="dxa"/>
            <w:vAlign w:val="center"/>
          </w:tcPr>
          <w:p w14:paraId="3DDB4DF7" w14:textId="77777777" w:rsidR="00371746" w:rsidRPr="00187E6C" w:rsidRDefault="00371746" w:rsidP="00371746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00" w:type="dxa"/>
            <w:shd w:val="clear" w:color="auto" w:fill="auto"/>
          </w:tcPr>
          <w:p w14:paraId="214ACA82" w14:textId="0F876427" w:rsidR="00371746" w:rsidRPr="00187E6C" w:rsidRDefault="00371746" w:rsidP="003717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0C7E">
              <w:rPr>
                <w:rFonts w:ascii="Angsana New" w:hAnsi="Angsana New"/>
                <w:color w:val="000000"/>
                <w:sz w:val="26"/>
                <w:szCs w:val="26"/>
              </w:rPr>
              <w:t>7,692,196.83</w:t>
            </w:r>
          </w:p>
        </w:tc>
        <w:tc>
          <w:tcPr>
            <w:tcW w:w="1656" w:type="dxa"/>
            <w:shd w:val="clear" w:color="auto" w:fill="auto"/>
          </w:tcPr>
          <w:p w14:paraId="4D47A588" w14:textId="0DAE07D7" w:rsidR="00371746" w:rsidRPr="00187E6C" w:rsidRDefault="00FD71C0" w:rsidP="003717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71C0">
              <w:rPr>
                <w:rFonts w:ascii="Angsana New" w:hAnsi="Angsana New"/>
                <w:color w:val="000000"/>
                <w:sz w:val="26"/>
                <w:szCs w:val="26"/>
                <w:cs/>
              </w:rPr>
              <w:t>703</w:t>
            </w:r>
            <w:r w:rsidRPr="00FD71C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D71C0">
              <w:rPr>
                <w:rFonts w:ascii="Angsana New" w:hAnsi="Angsana New"/>
                <w:color w:val="000000"/>
                <w:sz w:val="26"/>
                <w:szCs w:val="26"/>
                <w:cs/>
              </w:rPr>
              <w:t>157.7</w:t>
            </w:r>
            <w:r w:rsidR="006A74F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609" w:type="dxa"/>
            <w:shd w:val="clear" w:color="auto" w:fill="auto"/>
          </w:tcPr>
          <w:p w14:paraId="50A6371C" w14:textId="45B831A9" w:rsidR="00371746" w:rsidRPr="00187E6C" w:rsidRDefault="00287149" w:rsidP="003717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366.94</w:t>
            </w:r>
          </w:p>
        </w:tc>
        <w:tc>
          <w:tcPr>
            <w:tcW w:w="1656" w:type="dxa"/>
            <w:shd w:val="clear" w:color="auto" w:fill="auto"/>
          </w:tcPr>
          <w:p w14:paraId="139D0BCF" w14:textId="6BD486AE" w:rsidR="00371746" w:rsidRPr="00187E6C" w:rsidRDefault="00D7430F" w:rsidP="003717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30F">
              <w:rPr>
                <w:rFonts w:ascii="Angsana New" w:hAnsi="Angsana New"/>
                <w:color w:val="000000"/>
                <w:sz w:val="26"/>
                <w:szCs w:val="26"/>
                <w:cs/>
              </w:rPr>
              <w:t>8</w:t>
            </w:r>
            <w:r w:rsidRPr="00D7430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7430F">
              <w:rPr>
                <w:rFonts w:ascii="Angsana New" w:hAnsi="Angsana New"/>
                <w:color w:val="000000"/>
                <w:sz w:val="26"/>
                <w:szCs w:val="26"/>
                <w:cs/>
              </w:rPr>
              <w:t>431</w:t>
            </w:r>
            <w:r w:rsidRPr="00D7430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7430F">
              <w:rPr>
                <w:rFonts w:ascii="Angsana New" w:hAnsi="Angsana New"/>
                <w:color w:val="000000"/>
                <w:sz w:val="26"/>
                <w:szCs w:val="26"/>
                <w:cs/>
              </w:rPr>
              <w:t>721.4</w:t>
            </w:r>
            <w:r w:rsidR="006A74F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</w:p>
        </w:tc>
      </w:tr>
    </w:tbl>
    <w:p w14:paraId="0FABBD85" w14:textId="77777777" w:rsidR="00005BA4" w:rsidRDefault="00005BA4" w:rsidP="002F0635">
      <w:pPr>
        <w:pStyle w:val="ListParagraph"/>
        <w:tabs>
          <w:tab w:val="clear" w:pos="907"/>
          <w:tab w:val="left" w:pos="990"/>
        </w:tabs>
        <w:spacing w:line="240" w:lineRule="auto"/>
        <w:ind w:left="990"/>
        <w:rPr>
          <w:rFonts w:ascii="Angsana New" w:hAnsi="Angsana New"/>
          <w:sz w:val="30"/>
          <w:szCs w:val="30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600"/>
        <w:gridCol w:w="1656"/>
        <w:gridCol w:w="1609"/>
        <w:gridCol w:w="1656"/>
      </w:tblGrid>
      <w:tr w:rsidR="00BD0B36" w:rsidRPr="00187E6C" w14:paraId="093C782F" w14:textId="77777777" w:rsidTr="002F0635">
        <w:tc>
          <w:tcPr>
            <w:tcW w:w="3544" w:type="dxa"/>
          </w:tcPr>
          <w:p w14:paraId="33760B56" w14:textId="77777777" w:rsidR="00BD0B36" w:rsidRPr="00187E6C" w:rsidRDefault="00BD0B36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529DC286" w14:textId="77777777" w:rsidR="00BD0B36" w:rsidRPr="00187E6C" w:rsidRDefault="00BD0B36" w:rsidP="004A60C1">
            <w:pPr>
              <w:pStyle w:val="1"/>
              <w:pBdr>
                <w:bottom w:val="none" w:sz="0" w:space="0" w:color="auto"/>
              </w:pBdr>
              <w:rPr>
                <w:sz w:val="28"/>
                <w:szCs w:val="28"/>
              </w:rPr>
            </w:pPr>
          </w:p>
        </w:tc>
      </w:tr>
      <w:tr w:rsidR="004A60C1" w:rsidRPr="00187E6C" w14:paraId="4274CAA2" w14:textId="77777777" w:rsidTr="002F0635">
        <w:tc>
          <w:tcPr>
            <w:tcW w:w="3544" w:type="dxa"/>
          </w:tcPr>
          <w:p w14:paraId="457B7E08" w14:textId="77777777" w:rsidR="004A60C1" w:rsidRPr="00187E6C" w:rsidRDefault="004A60C1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2D9EDC43" w14:textId="77777777" w:rsidR="004A60C1" w:rsidRPr="00187E6C" w:rsidRDefault="004A60C1" w:rsidP="004A60C1">
            <w:pPr>
              <w:pStyle w:val="1"/>
              <w:pBdr>
                <w:bottom w:val="none" w:sz="0" w:space="0" w:color="auto"/>
              </w:pBdr>
              <w:rPr>
                <w:color w:val="000000"/>
                <w:szCs w:val="26"/>
              </w:rPr>
            </w:pPr>
            <w:r w:rsidRPr="00187E6C">
              <w:rPr>
                <w:sz w:val="28"/>
                <w:szCs w:val="28"/>
              </w:rPr>
              <w:t>(</w:t>
            </w:r>
            <w:r w:rsidRPr="00187E6C">
              <w:rPr>
                <w:sz w:val="28"/>
                <w:szCs w:val="28"/>
                <w:cs/>
              </w:rPr>
              <w:t>หน่วย: บาท)</w:t>
            </w:r>
          </w:p>
        </w:tc>
      </w:tr>
      <w:tr w:rsidR="004A60C1" w:rsidRPr="00187E6C" w14:paraId="1D1E0AB1" w14:textId="77777777" w:rsidTr="002F0635">
        <w:tc>
          <w:tcPr>
            <w:tcW w:w="3544" w:type="dxa"/>
          </w:tcPr>
          <w:p w14:paraId="45D7A0C3" w14:textId="77777777" w:rsidR="004A60C1" w:rsidRPr="00187E6C" w:rsidRDefault="004A60C1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7C3F2291" w14:textId="12A324ED" w:rsidR="004A60C1" w:rsidRPr="00187E6C" w:rsidRDefault="002D7AD0" w:rsidP="004A60C1">
            <w:pPr>
              <w:pStyle w:val="1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60C1" w:rsidRPr="00187E6C" w14:paraId="6C172083" w14:textId="77777777" w:rsidTr="002F0635">
        <w:tc>
          <w:tcPr>
            <w:tcW w:w="3544" w:type="dxa"/>
          </w:tcPr>
          <w:p w14:paraId="158E8FF5" w14:textId="77777777" w:rsidR="004A60C1" w:rsidRPr="00187E6C" w:rsidRDefault="004A60C1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19355B16" w14:textId="77777777" w:rsidR="004A60C1" w:rsidRPr="00187E6C" w:rsidRDefault="004A60C1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2EF40D7F" w14:textId="77777777" w:rsidR="004A60C1" w:rsidRPr="00187E6C" w:rsidRDefault="004A60C1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  <w:cs/>
              </w:rPr>
            </w:pPr>
            <w:r w:rsidRPr="00187E6C">
              <w:rPr>
                <w:szCs w:val="26"/>
                <w:cs/>
              </w:rPr>
              <w:t>บันทึกเป็น</w:t>
            </w:r>
            <w:r>
              <w:rPr>
                <w:rFonts w:hint="cs"/>
                <w:szCs w:val="26"/>
                <w:cs/>
              </w:rPr>
              <w:t>(</w:t>
            </w:r>
            <w:r w:rsidRPr="00187E6C">
              <w:rPr>
                <w:szCs w:val="26"/>
                <w:cs/>
              </w:rPr>
              <w:t>รายจ่าย</w:t>
            </w:r>
            <w:r>
              <w:rPr>
                <w:rFonts w:hint="cs"/>
                <w:szCs w:val="26"/>
                <w:cs/>
              </w:rPr>
              <w:t>)</w:t>
            </w:r>
            <w:r w:rsidRPr="00187E6C">
              <w:rPr>
                <w:szCs w:val="26"/>
                <w:cs/>
              </w:rPr>
              <w:t xml:space="preserve"> / รายได้</w:t>
            </w:r>
            <w:r>
              <w:rPr>
                <w:rFonts w:hint="cs"/>
                <w:szCs w:val="26"/>
                <w:cs/>
              </w:rPr>
              <w:t xml:space="preserve"> </w:t>
            </w:r>
            <w:r w:rsidRPr="00187E6C">
              <w:rPr>
                <w:szCs w:val="26"/>
                <w:cs/>
              </w:rPr>
              <w:t>ใน</w:t>
            </w:r>
          </w:p>
        </w:tc>
        <w:tc>
          <w:tcPr>
            <w:tcW w:w="1656" w:type="dxa"/>
          </w:tcPr>
          <w:p w14:paraId="63B684F2" w14:textId="77777777" w:rsidR="004A60C1" w:rsidRPr="00187E6C" w:rsidRDefault="004A60C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4A60C1" w:rsidRPr="00187E6C" w14:paraId="5C6C2A01" w14:textId="77777777" w:rsidTr="002F0635">
        <w:tc>
          <w:tcPr>
            <w:tcW w:w="3544" w:type="dxa"/>
          </w:tcPr>
          <w:p w14:paraId="4E47314F" w14:textId="77777777" w:rsidR="004A60C1" w:rsidRPr="00187E6C" w:rsidRDefault="004A60C1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1C3B76F2" w14:textId="77777777" w:rsidR="004A60C1" w:rsidRPr="00187E6C" w:rsidRDefault="004A60C1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</w:rPr>
              <w:t xml:space="preserve">1 </w:t>
            </w:r>
            <w:r w:rsidRPr="00187E6C">
              <w:rPr>
                <w:szCs w:val="26"/>
                <w:cs/>
              </w:rPr>
              <w:t xml:space="preserve">มกราคม </w:t>
            </w:r>
            <w:r w:rsidRPr="00187E6C">
              <w:rPr>
                <w:szCs w:val="26"/>
              </w:rPr>
              <w:t>256</w:t>
            </w:r>
            <w:r>
              <w:rPr>
                <w:szCs w:val="26"/>
              </w:rPr>
              <w:t>5</w:t>
            </w:r>
          </w:p>
          <w:p w14:paraId="304EF430" w14:textId="77777777" w:rsidR="004A60C1" w:rsidRPr="00187E6C" w:rsidRDefault="004A60C1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56" w:type="dxa"/>
          </w:tcPr>
          <w:p w14:paraId="5FFA99D8" w14:textId="77777777" w:rsidR="004A60C1" w:rsidRPr="00187E6C" w:rsidRDefault="004A60C1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  <w:cs/>
              </w:rPr>
              <w:t>กำไรหรือขาดทุน</w:t>
            </w:r>
          </w:p>
          <w:p w14:paraId="2BECED74" w14:textId="77777777" w:rsidR="004A60C1" w:rsidRPr="00187E6C" w:rsidRDefault="004A60C1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09" w:type="dxa"/>
          </w:tcPr>
          <w:p w14:paraId="3B5E49E4" w14:textId="77777777" w:rsidR="004A60C1" w:rsidRPr="00187E6C" w:rsidRDefault="004A60C1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  <w:cs/>
              </w:rPr>
              <w:t>กำไรขาดทุน</w:t>
            </w:r>
          </w:p>
          <w:p w14:paraId="2B4585FF" w14:textId="77777777" w:rsidR="004A60C1" w:rsidRPr="00187E6C" w:rsidRDefault="004A60C1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szCs w:val="26"/>
                <w:cs/>
              </w:rPr>
              <w:t>เบ็ดเสร็จอื่น</w:t>
            </w:r>
          </w:p>
        </w:tc>
        <w:tc>
          <w:tcPr>
            <w:tcW w:w="1656" w:type="dxa"/>
          </w:tcPr>
          <w:p w14:paraId="25325D22" w14:textId="77777777" w:rsidR="004A60C1" w:rsidRPr="00187E6C" w:rsidRDefault="004A60C1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</w:rPr>
              <w:t xml:space="preserve">31 </w:t>
            </w:r>
            <w:r w:rsidRPr="00187E6C">
              <w:rPr>
                <w:color w:val="000000"/>
                <w:szCs w:val="26"/>
                <w:cs/>
              </w:rPr>
              <w:t xml:space="preserve">ธันวาคม </w:t>
            </w:r>
            <w:r w:rsidRPr="00187E6C">
              <w:rPr>
                <w:color w:val="000000"/>
                <w:szCs w:val="26"/>
              </w:rPr>
              <w:t>256</w:t>
            </w:r>
            <w:r w:rsidRPr="00187E6C">
              <w:rPr>
                <w:color w:val="000000"/>
                <w:szCs w:val="26"/>
                <w:cs/>
              </w:rPr>
              <w:t>5</w:t>
            </w:r>
          </w:p>
          <w:p w14:paraId="182B9E7F" w14:textId="77777777" w:rsidR="004A60C1" w:rsidRPr="00187E6C" w:rsidRDefault="004A60C1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4A60C1" w:rsidRPr="00187E6C" w14:paraId="3899A4E0" w14:textId="77777777" w:rsidTr="002F0635">
        <w:tc>
          <w:tcPr>
            <w:tcW w:w="3544" w:type="dxa"/>
          </w:tcPr>
          <w:p w14:paraId="3C944739" w14:textId="77777777" w:rsidR="004A60C1" w:rsidRPr="00187E6C" w:rsidRDefault="004A60C1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1F7D2DE6" w14:textId="77777777" w:rsidR="004A60C1" w:rsidRPr="00187E6C" w:rsidRDefault="004A60C1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2056A261" w14:textId="649E22AB" w:rsidR="004A60C1" w:rsidRPr="00187E6C" w:rsidRDefault="004A60C1" w:rsidP="002E4972">
            <w:pPr>
              <w:pStyle w:val="1"/>
              <w:pBdr>
                <w:bottom w:val="none" w:sz="0" w:space="0" w:color="auto"/>
              </w:pBdr>
              <w:ind w:left="25"/>
              <w:jc w:val="left"/>
              <w:rPr>
                <w:i/>
                <w:iCs/>
                <w:szCs w:val="26"/>
                <w:cs/>
              </w:rPr>
            </w:pPr>
            <w:r w:rsidRPr="006723FB">
              <w:rPr>
                <w:i/>
                <w:iCs/>
                <w:szCs w:val="26"/>
                <w:cs/>
              </w:rPr>
              <w:t xml:space="preserve">( หมายเหตุ  </w:t>
            </w:r>
            <w:r w:rsidRPr="006723FB">
              <w:rPr>
                <w:i/>
                <w:iCs/>
                <w:szCs w:val="26"/>
              </w:rPr>
              <w:t>1</w:t>
            </w:r>
            <w:r w:rsidR="006723FB" w:rsidRPr="006723FB">
              <w:rPr>
                <w:rFonts w:hint="cs"/>
                <w:i/>
                <w:iCs/>
                <w:szCs w:val="26"/>
                <w:cs/>
              </w:rPr>
              <w:t>4</w:t>
            </w:r>
            <w:r w:rsidRPr="006723FB">
              <w:rPr>
                <w:i/>
                <w:iCs/>
                <w:szCs w:val="26"/>
              </w:rPr>
              <w:t>.2</w:t>
            </w:r>
            <w:r w:rsidRPr="006723FB">
              <w:rPr>
                <w:i/>
                <w:iCs/>
                <w:szCs w:val="26"/>
                <w:cs/>
              </w:rPr>
              <w:t xml:space="preserve"> )</w:t>
            </w:r>
          </w:p>
        </w:tc>
        <w:tc>
          <w:tcPr>
            <w:tcW w:w="1656" w:type="dxa"/>
          </w:tcPr>
          <w:p w14:paraId="36A02434" w14:textId="77777777" w:rsidR="004A60C1" w:rsidRPr="00187E6C" w:rsidRDefault="004A60C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0F1E74" w:rsidRPr="00187E6C" w14:paraId="2D9A1994" w14:textId="77777777" w:rsidTr="002F0635">
        <w:trPr>
          <w:trHeight w:val="203"/>
        </w:trPr>
        <w:tc>
          <w:tcPr>
            <w:tcW w:w="3544" w:type="dxa"/>
            <w:vAlign w:val="center"/>
          </w:tcPr>
          <w:p w14:paraId="7956F1E0" w14:textId="5F5EAD07" w:rsidR="000F1E74" w:rsidRPr="00187E6C" w:rsidRDefault="000F1E74" w:rsidP="000F1E74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178A09AD" w14:textId="77777777" w:rsidR="000F1E74" w:rsidRPr="00187E6C" w:rsidRDefault="000F1E74" w:rsidP="000F1E7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25A1E985" w14:textId="77777777" w:rsidR="000F1E74" w:rsidRPr="00187E6C" w:rsidRDefault="000F1E74" w:rsidP="000F1E7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4F886B95" w14:textId="77777777" w:rsidR="000F1E74" w:rsidRPr="00187E6C" w:rsidRDefault="000F1E74" w:rsidP="000F1E7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F940BEB" w14:textId="77777777" w:rsidR="000F1E74" w:rsidRPr="00187E6C" w:rsidRDefault="000F1E74" w:rsidP="000F1E7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F1E74" w:rsidRPr="00187E6C" w14:paraId="5A3A50D3" w14:textId="77777777" w:rsidTr="002F0635">
        <w:trPr>
          <w:trHeight w:val="203"/>
        </w:trPr>
        <w:tc>
          <w:tcPr>
            <w:tcW w:w="3544" w:type="dxa"/>
            <w:vAlign w:val="center"/>
          </w:tcPr>
          <w:p w14:paraId="0BD40920" w14:textId="5C6E80D6" w:rsidR="000F1E74" w:rsidRPr="00187E6C" w:rsidRDefault="000F1E74" w:rsidP="000F1E74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06ED99A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1,447.86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79EE601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5287">
              <w:rPr>
                <w:rFonts w:ascii="Angsana New" w:hAnsi="Angsana New"/>
                <w:color w:val="000000"/>
                <w:sz w:val="26"/>
                <w:szCs w:val="26"/>
                <w:cs/>
              </w:rPr>
              <w:t>(1</w:t>
            </w:r>
            <w:r w:rsidRPr="00CC528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C5287">
              <w:rPr>
                <w:rFonts w:ascii="Angsana New" w:hAnsi="Angsana New"/>
                <w:color w:val="000000"/>
                <w:sz w:val="26"/>
                <w:szCs w:val="26"/>
                <w:cs/>
              </w:rPr>
              <w:t>447.86)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5EA6DE8" w14:textId="2E5661B0" w:rsidR="000F1E74" w:rsidRPr="005B6127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874A4D" w14:textId="78FA846C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F1E74" w:rsidRPr="00187E6C" w14:paraId="06373044" w14:textId="77777777" w:rsidTr="002F0635">
        <w:trPr>
          <w:trHeight w:val="203"/>
        </w:trPr>
        <w:tc>
          <w:tcPr>
            <w:tcW w:w="3544" w:type="dxa"/>
            <w:vAlign w:val="bottom"/>
          </w:tcPr>
          <w:p w14:paraId="0A3B9B3A" w14:textId="4FC96012" w:rsidR="000F1E74" w:rsidRPr="00187E6C" w:rsidRDefault="000F1E74" w:rsidP="000F1E74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BBEBB1E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1,419,438.52 </w:t>
            </w:r>
          </w:p>
        </w:tc>
        <w:tc>
          <w:tcPr>
            <w:tcW w:w="1656" w:type="dxa"/>
            <w:shd w:val="clear" w:color="auto" w:fill="auto"/>
          </w:tcPr>
          <w:p w14:paraId="4F1D2678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7785">
              <w:rPr>
                <w:rFonts w:ascii="Angsana New" w:hAnsi="Angsana New"/>
                <w:color w:val="000000"/>
                <w:sz w:val="26"/>
                <w:szCs w:val="26"/>
                <w:cs/>
              </w:rPr>
              <w:t>(382</w:t>
            </w:r>
            <w:r w:rsidRPr="00A7778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77785">
              <w:rPr>
                <w:rFonts w:ascii="Angsana New" w:hAnsi="Angsana New"/>
                <w:color w:val="000000"/>
                <w:sz w:val="26"/>
                <w:szCs w:val="26"/>
                <w:cs/>
              </w:rPr>
              <w:t>015.07)</w:t>
            </w:r>
          </w:p>
        </w:tc>
        <w:tc>
          <w:tcPr>
            <w:tcW w:w="1609" w:type="dxa"/>
            <w:shd w:val="clear" w:color="auto" w:fill="auto"/>
          </w:tcPr>
          <w:p w14:paraId="2C59A8C1" w14:textId="4DCEAA50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06ABC1D1" w14:textId="3306F124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037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423.45</w:t>
            </w:r>
          </w:p>
        </w:tc>
      </w:tr>
      <w:tr w:rsidR="000F1E74" w:rsidRPr="00187E6C" w14:paraId="78AAF0E0" w14:textId="77777777" w:rsidTr="002F0635">
        <w:trPr>
          <w:trHeight w:val="203"/>
        </w:trPr>
        <w:tc>
          <w:tcPr>
            <w:tcW w:w="3544" w:type="dxa"/>
            <w:vAlign w:val="bottom"/>
          </w:tcPr>
          <w:p w14:paraId="0E43632B" w14:textId="3248B719" w:rsidR="000F1E74" w:rsidRPr="00187E6C" w:rsidRDefault="000F1E74" w:rsidP="000F1E74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ประมาณการหนี้สินจากการรับคืน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4A402084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 xml:space="preserve">44,273.97 </w:t>
            </w:r>
          </w:p>
        </w:tc>
        <w:tc>
          <w:tcPr>
            <w:tcW w:w="1656" w:type="dxa"/>
            <w:shd w:val="clear" w:color="auto" w:fill="auto"/>
          </w:tcPr>
          <w:p w14:paraId="192C5520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(23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765.30)</w:t>
            </w:r>
          </w:p>
        </w:tc>
        <w:tc>
          <w:tcPr>
            <w:tcW w:w="1609" w:type="dxa"/>
            <w:shd w:val="clear" w:color="auto" w:fill="auto"/>
          </w:tcPr>
          <w:p w14:paraId="54CA790D" w14:textId="26A4463A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7692CC0C" w14:textId="236ADECE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20,508.67</w:t>
            </w:r>
          </w:p>
        </w:tc>
      </w:tr>
      <w:tr w:rsidR="000F1E74" w:rsidRPr="00187E6C" w14:paraId="59B84C81" w14:textId="77777777" w:rsidTr="00371746">
        <w:trPr>
          <w:trHeight w:val="203"/>
        </w:trPr>
        <w:tc>
          <w:tcPr>
            <w:tcW w:w="3544" w:type="dxa"/>
            <w:shd w:val="clear" w:color="auto" w:fill="auto"/>
            <w:vAlign w:val="bottom"/>
          </w:tcPr>
          <w:p w14:paraId="50E7BFC7" w14:textId="17763361" w:rsidR="000F1E74" w:rsidRPr="00187E6C" w:rsidRDefault="000F1E74" w:rsidP="000F1E74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208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5B51F9D" w14:textId="696E1882" w:rsidR="000F1E74" w:rsidRPr="00187E6C" w:rsidRDefault="00D02A16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02A16">
              <w:rPr>
                <w:rFonts w:ascii="Angsana New" w:hAnsi="Angsana New"/>
                <w:color w:val="000000"/>
                <w:sz w:val="26"/>
                <w:szCs w:val="26"/>
              </w:rPr>
              <w:t>383,343.91</w:t>
            </w:r>
          </w:p>
        </w:tc>
        <w:tc>
          <w:tcPr>
            <w:tcW w:w="1656" w:type="dxa"/>
            <w:shd w:val="clear" w:color="auto" w:fill="auto"/>
          </w:tcPr>
          <w:p w14:paraId="708AC092" w14:textId="67A3B1DA" w:rsidR="000F1E74" w:rsidRPr="00187E6C" w:rsidRDefault="00371746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74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023.82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09" w:type="dxa"/>
            <w:shd w:val="clear" w:color="auto" w:fill="auto"/>
          </w:tcPr>
          <w:p w14:paraId="160A8885" w14:textId="358C94CC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2D2403F3" w14:textId="36292622" w:rsidR="000F1E74" w:rsidRPr="00187E6C" w:rsidRDefault="00371746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309,320.09</w:t>
            </w:r>
          </w:p>
        </w:tc>
      </w:tr>
      <w:tr w:rsidR="000F1E74" w:rsidRPr="00187E6C" w14:paraId="52861819" w14:textId="77777777" w:rsidTr="002F0635">
        <w:trPr>
          <w:trHeight w:val="203"/>
        </w:trPr>
        <w:tc>
          <w:tcPr>
            <w:tcW w:w="3544" w:type="dxa"/>
            <w:vAlign w:val="center"/>
          </w:tcPr>
          <w:p w14:paraId="0E5BD8CB" w14:textId="3BB4D1CA" w:rsidR="000F1E74" w:rsidRPr="00187E6C" w:rsidRDefault="000F1E74" w:rsidP="00A76767">
            <w:pPr>
              <w:spacing w:line="240" w:lineRule="auto"/>
              <w:ind w:left="337" w:right="-45" w:hanging="1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00" w:type="dxa"/>
            <w:shd w:val="clear" w:color="auto" w:fill="auto"/>
          </w:tcPr>
          <w:p w14:paraId="749894BF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C8F5BA6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>7,003,072.33</w:t>
            </w:r>
          </w:p>
        </w:tc>
        <w:tc>
          <w:tcPr>
            <w:tcW w:w="1656" w:type="dxa"/>
            <w:shd w:val="clear" w:color="auto" w:fill="auto"/>
          </w:tcPr>
          <w:p w14:paraId="42BBB750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67440E5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931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154.76</w:t>
            </w:r>
          </w:p>
        </w:tc>
        <w:tc>
          <w:tcPr>
            <w:tcW w:w="1609" w:type="dxa"/>
            <w:shd w:val="clear" w:color="auto" w:fill="auto"/>
          </w:tcPr>
          <w:p w14:paraId="24EA59F3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D898110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(1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325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39BE">
              <w:rPr>
                <w:rFonts w:ascii="Angsana New" w:hAnsi="Angsana New"/>
                <w:color w:val="000000"/>
                <w:sz w:val="26"/>
                <w:szCs w:val="26"/>
                <w:cs/>
              </w:rPr>
              <w:t>790.59)</w:t>
            </w:r>
          </w:p>
        </w:tc>
        <w:tc>
          <w:tcPr>
            <w:tcW w:w="1656" w:type="dxa"/>
            <w:shd w:val="clear" w:color="auto" w:fill="auto"/>
          </w:tcPr>
          <w:p w14:paraId="505E5207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A002486" w14:textId="4D7DC703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6,608,436.50</w:t>
            </w:r>
          </w:p>
        </w:tc>
      </w:tr>
      <w:tr w:rsidR="000F1E74" w:rsidRPr="00187E6C" w14:paraId="3C3291D1" w14:textId="77777777" w:rsidTr="002F0635">
        <w:trPr>
          <w:trHeight w:val="203"/>
        </w:trPr>
        <w:tc>
          <w:tcPr>
            <w:tcW w:w="3544" w:type="dxa"/>
            <w:vAlign w:val="center"/>
          </w:tcPr>
          <w:p w14:paraId="7E8FBBD6" w14:textId="22E113B7" w:rsidR="000F1E74" w:rsidRPr="00187E6C" w:rsidRDefault="000F1E74" w:rsidP="000F1E74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</w:t>
            </w: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6B25FE65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B9D5A0F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4E94C48B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3C44F332" w14:textId="77777777" w:rsidR="000F1E74" w:rsidRPr="00187E6C" w:rsidRDefault="000F1E74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F1E74" w:rsidRPr="00187E6C" w14:paraId="7B592A49" w14:textId="77777777" w:rsidTr="002F0635">
        <w:trPr>
          <w:trHeight w:val="203"/>
        </w:trPr>
        <w:tc>
          <w:tcPr>
            <w:tcW w:w="3544" w:type="dxa"/>
            <w:vAlign w:val="center"/>
          </w:tcPr>
          <w:p w14:paraId="5C27F77B" w14:textId="2FBE2B73" w:rsidR="000F1E74" w:rsidRPr="00187E6C" w:rsidRDefault="000F1E74" w:rsidP="000F1E74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00" w:type="dxa"/>
            <w:shd w:val="clear" w:color="auto" w:fill="auto"/>
          </w:tcPr>
          <w:p w14:paraId="044E156F" w14:textId="18557FF5" w:rsidR="000F1E74" w:rsidRPr="00187E6C" w:rsidRDefault="00D02A16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D02A16">
              <w:rPr>
                <w:rFonts w:ascii="Angsana New" w:hAnsi="Angsana New"/>
                <w:color w:val="000000"/>
                <w:sz w:val="26"/>
                <w:szCs w:val="26"/>
              </w:rPr>
              <w:t>377,463.97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4298FE71" w14:textId="6FA64E6E" w:rsidR="000F1E74" w:rsidRPr="00187E6C" w:rsidRDefault="00371746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93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972.09</w:t>
            </w:r>
          </w:p>
        </w:tc>
        <w:tc>
          <w:tcPr>
            <w:tcW w:w="1609" w:type="dxa"/>
            <w:shd w:val="clear" w:color="auto" w:fill="auto"/>
          </w:tcPr>
          <w:p w14:paraId="02661AF5" w14:textId="56CF9431" w:rsidR="000F1E74" w:rsidRPr="00187E6C" w:rsidRDefault="00D02A16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2224DDAE" w14:textId="5AFC84D2" w:rsidR="000F1E74" w:rsidRPr="00187E6C" w:rsidRDefault="00371746" w:rsidP="000F1E7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491.88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A60C1" w:rsidRPr="00187E6C" w14:paraId="62B2D3FE" w14:textId="77777777" w:rsidTr="002F0635">
        <w:trPr>
          <w:trHeight w:val="203"/>
        </w:trPr>
        <w:tc>
          <w:tcPr>
            <w:tcW w:w="3544" w:type="dxa"/>
            <w:vAlign w:val="center"/>
          </w:tcPr>
          <w:p w14:paraId="7D5754BD" w14:textId="77777777" w:rsidR="004A60C1" w:rsidRPr="00187E6C" w:rsidRDefault="004A60C1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00" w:type="dxa"/>
            <w:shd w:val="clear" w:color="auto" w:fill="auto"/>
          </w:tcPr>
          <w:p w14:paraId="1A5AD8D0" w14:textId="77777777" w:rsidR="004A60C1" w:rsidRPr="00187E6C" w:rsidRDefault="004A60C1" w:rsidP="000F1E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034DF">
              <w:rPr>
                <w:rFonts w:ascii="Angsana New" w:hAnsi="Angsana New"/>
                <w:color w:val="000000"/>
                <w:sz w:val="26"/>
                <w:szCs w:val="26"/>
              </w:rPr>
              <w:t>8,474,112.62</w:t>
            </w:r>
          </w:p>
        </w:tc>
        <w:tc>
          <w:tcPr>
            <w:tcW w:w="1656" w:type="dxa"/>
            <w:shd w:val="clear" w:color="auto" w:fill="auto"/>
          </w:tcPr>
          <w:p w14:paraId="2A3C6AAC" w14:textId="77777777" w:rsidR="004A60C1" w:rsidRPr="00187E6C" w:rsidRDefault="004A60C1" w:rsidP="000F1E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0C7E">
              <w:rPr>
                <w:rFonts w:ascii="Angsana New" w:hAnsi="Angsana New"/>
                <w:color w:val="000000"/>
                <w:sz w:val="26"/>
                <w:szCs w:val="26"/>
              </w:rPr>
              <w:t>543,874.80</w:t>
            </w:r>
          </w:p>
        </w:tc>
        <w:tc>
          <w:tcPr>
            <w:tcW w:w="1609" w:type="dxa"/>
            <w:shd w:val="clear" w:color="auto" w:fill="auto"/>
          </w:tcPr>
          <w:p w14:paraId="6AD50A6B" w14:textId="77777777" w:rsidR="004A60C1" w:rsidRPr="00187E6C" w:rsidRDefault="004A60C1" w:rsidP="000F1E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1,325,790.59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09FDA515" w14:textId="77777777" w:rsidR="004A60C1" w:rsidRPr="00187E6C" w:rsidRDefault="004A60C1" w:rsidP="000F1E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0C7E">
              <w:rPr>
                <w:rFonts w:ascii="Angsana New" w:hAnsi="Angsana New"/>
                <w:color w:val="000000"/>
                <w:sz w:val="26"/>
                <w:szCs w:val="26"/>
              </w:rPr>
              <w:t>7,692,196.83</w:t>
            </w:r>
          </w:p>
        </w:tc>
      </w:tr>
      <w:bookmarkEnd w:id="24"/>
    </w:tbl>
    <w:p w14:paraId="1C8F0F62" w14:textId="77777777" w:rsidR="002F0635" w:rsidRDefault="002F0635" w:rsidP="00C552B3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</w:p>
    <w:p w14:paraId="28495EC7" w14:textId="4DE94351" w:rsidR="00313999" w:rsidRDefault="00D5168C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D5168C">
        <w:rPr>
          <w:rFonts w:ascii="Angsana New" w:hAnsi="Angsana New"/>
          <w:sz w:val="30"/>
          <w:szCs w:val="30"/>
          <w:cs/>
        </w:rPr>
        <w:t>ค่าใช้จ่าย(รายได้)ภาษีเงินได้ สำหรับ</w:t>
      </w:r>
      <w:r w:rsidR="002B73B1">
        <w:rPr>
          <w:rFonts w:ascii="Angsana New" w:hAnsi="Angsana New" w:hint="cs"/>
          <w:sz w:val="30"/>
          <w:szCs w:val="30"/>
          <w:cs/>
        </w:rPr>
        <w:t>ปี</w:t>
      </w:r>
      <w:r w:rsidRPr="00D5168C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Pr="00D5168C">
        <w:rPr>
          <w:rFonts w:ascii="Angsana New" w:hAnsi="Angsana New"/>
          <w:sz w:val="30"/>
          <w:szCs w:val="30"/>
        </w:rPr>
        <w:t>3</w:t>
      </w:r>
      <w:r w:rsidR="002B73B1">
        <w:rPr>
          <w:rFonts w:ascii="Angsana New" w:hAnsi="Angsana New"/>
          <w:sz w:val="30"/>
          <w:szCs w:val="30"/>
        </w:rPr>
        <w:t>1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="002B73B1">
        <w:rPr>
          <w:rFonts w:ascii="Angsana New" w:hAnsi="Angsana New" w:hint="cs"/>
          <w:sz w:val="30"/>
          <w:szCs w:val="30"/>
          <w:cs/>
        </w:rPr>
        <w:t>ธันวาคม</w:t>
      </w:r>
      <w:r w:rsidRPr="00D5168C">
        <w:rPr>
          <w:rFonts w:ascii="Angsana New" w:hAnsi="Angsana New"/>
          <w:sz w:val="30"/>
          <w:szCs w:val="30"/>
          <w:cs/>
        </w:rPr>
        <w:t xml:space="preserve"> </w:t>
      </w:r>
      <w:r w:rsidRPr="00D5168C">
        <w:rPr>
          <w:rFonts w:ascii="Angsana New" w:hAnsi="Angsana New"/>
          <w:sz w:val="30"/>
          <w:szCs w:val="30"/>
        </w:rPr>
        <w:t>256</w:t>
      </w:r>
      <w:r w:rsidR="006D0098">
        <w:rPr>
          <w:rFonts w:ascii="Angsana New" w:hAnsi="Angsana New"/>
          <w:sz w:val="30"/>
          <w:szCs w:val="30"/>
        </w:rPr>
        <w:t>6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 xml:space="preserve">และ </w:t>
      </w:r>
      <w:r w:rsidRPr="00D5168C">
        <w:rPr>
          <w:rFonts w:ascii="Angsana New" w:hAnsi="Angsana New"/>
          <w:sz w:val="30"/>
          <w:szCs w:val="30"/>
        </w:rPr>
        <w:t>256</w:t>
      </w:r>
      <w:r w:rsidR="006D0098">
        <w:rPr>
          <w:rFonts w:ascii="Angsana New" w:hAnsi="Angsana New"/>
          <w:sz w:val="30"/>
          <w:szCs w:val="30"/>
        </w:rPr>
        <w:t>5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D3F12CA" w14:textId="77777777" w:rsidR="003820F7" w:rsidRDefault="003820F7" w:rsidP="00E2748A">
      <w:pPr>
        <w:pStyle w:val="ListParagraph"/>
        <w:tabs>
          <w:tab w:val="clear" w:pos="907"/>
          <w:tab w:val="left" w:pos="990"/>
        </w:tabs>
        <w:spacing w:line="160" w:lineRule="exact"/>
        <w:ind w:left="994"/>
        <w:rPr>
          <w:rFonts w:ascii="Angsana New" w:hAnsi="Angsana New"/>
          <w:sz w:val="30"/>
          <w:szCs w:val="30"/>
        </w:rPr>
      </w:pPr>
    </w:p>
    <w:tbl>
      <w:tblPr>
        <w:tblW w:w="99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720"/>
        <w:gridCol w:w="1657"/>
        <w:gridCol w:w="1607"/>
        <w:gridCol w:w="1654"/>
      </w:tblGrid>
      <w:tr w:rsidR="00F62F94" w:rsidRPr="00494247" w14:paraId="028ADD0D" w14:textId="77777777" w:rsidTr="00F62F94">
        <w:tc>
          <w:tcPr>
            <w:tcW w:w="4320" w:type="dxa"/>
          </w:tcPr>
          <w:p w14:paraId="455E05AD" w14:textId="77777777" w:rsidR="00F62F94" w:rsidRPr="00494247" w:rsidRDefault="00F62F9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25" w:name="_Hlk158892001"/>
          </w:p>
        </w:tc>
        <w:tc>
          <w:tcPr>
            <w:tcW w:w="720" w:type="dxa"/>
          </w:tcPr>
          <w:p w14:paraId="2147B3D5" w14:textId="77777777" w:rsidR="00F62F94" w:rsidRPr="00C8007D" w:rsidRDefault="00F62F94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657" w:type="dxa"/>
          </w:tcPr>
          <w:p w14:paraId="430C9703" w14:textId="777A136A" w:rsidR="00F62F94" w:rsidRPr="00C8007D" w:rsidRDefault="00F62F94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2"/>
          </w:tcPr>
          <w:p w14:paraId="550A2DC6" w14:textId="735E1D6A" w:rsidR="00F62F94" w:rsidRPr="00C8007D" w:rsidRDefault="00F62F94" w:rsidP="005D610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  <w:cs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C74206" w:rsidRPr="00494247" w14:paraId="02FAC74D" w14:textId="77777777" w:rsidTr="00F62F94">
        <w:tc>
          <w:tcPr>
            <w:tcW w:w="4320" w:type="dxa"/>
          </w:tcPr>
          <w:p w14:paraId="4683BBCF" w14:textId="77777777" w:rsidR="00C74206" w:rsidRPr="00494247" w:rsidRDefault="00C7420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2FDEF3C" w14:textId="4F462222" w:rsidR="00C74206" w:rsidRPr="00C8007D" w:rsidRDefault="00C74206" w:rsidP="004579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657" w:type="dxa"/>
          </w:tcPr>
          <w:p w14:paraId="741954C0" w14:textId="09F10669" w:rsidR="00C74206" w:rsidRPr="00C8007D" w:rsidRDefault="00C74206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C74206">
              <w:rPr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14:paraId="22C88DF5" w14:textId="282B5BCD" w:rsidR="00C74206" w:rsidRPr="00C8007D" w:rsidRDefault="00C74206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D12351">
              <w:rPr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6AC" w:rsidRPr="00494247" w14:paraId="06DFC645" w14:textId="77777777" w:rsidTr="00F62F94">
        <w:tc>
          <w:tcPr>
            <w:tcW w:w="4320" w:type="dxa"/>
          </w:tcPr>
          <w:p w14:paraId="161B26C3" w14:textId="77777777" w:rsidR="004646AC" w:rsidRPr="00494247" w:rsidRDefault="004646A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AAABE5D" w14:textId="20269920" w:rsidR="004646AC" w:rsidRPr="005352F0" w:rsidRDefault="004646AC" w:rsidP="004579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</w:tcPr>
          <w:p w14:paraId="3BB7F991" w14:textId="7C889E1C" w:rsidR="004646AC" w:rsidRPr="005352F0" w:rsidRDefault="00C74206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74206">
              <w:rPr>
                <w:color w:val="000000"/>
                <w:sz w:val="30"/>
                <w:szCs w:val="30"/>
              </w:rPr>
              <w:t xml:space="preserve">31 </w:t>
            </w:r>
            <w:r w:rsidRPr="00C74206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74206">
              <w:rPr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607" w:type="dxa"/>
          </w:tcPr>
          <w:p w14:paraId="173D4FA0" w14:textId="2B2F2A16" w:rsidR="004646AC" w:rsidRPr="005352F0" w:rsidRDefault="00C74206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74206">
              <w:rPr>
                <w:sz w:val="30"/>
                <w:szCs w:val="30"/>
              </w:rPr>
              <w:t xml:space="preserve">31 </w:t>
            </w:r>
            <w:r w:rsidRPr="00C74206">
              <w:rPr>
                <w:sz w:val="30"/>
                <w:szCs w:val="30"/>
                <w:cs/>
              </w:rPr>
              <w:t xml:space="preserve">ธันวาคม </w:t>
            </w:r>
            <w:r w:rsidRPr="00C74206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654" w:type="dxa"/>
          </w:tcPr>
          <w:p w14:paraId="5FA2E2B3" w14:textId="28BD15FF" w:rsidR="004646AC" w:rsidRPr="005352F0" w:rsidRDefault="00C74206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74206">
              <w:rPr>
                <w:color w:val="000000"/>
                <w:sz w:val="30"/>
                <w:szCs w:val="30"/>
              </w:rPr>
              <w:t xml:space="preserve">31 </w:t>
            </w:r>
            <w:r w:rsidRPr="00C74206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74206">
              <w:rPr>
                <w:color w:val="000000"/>
                <w:sz w:val="30"/>
                <w:szCs w:val="30"/>
              </w:rPr>
              <w:t>2565</w:t>
            </w:r>
          </w:p>
        </w:tc>
      </w:tr>
      <w:tr w:rsidR="004646AC" w:rsidRPr="00494247" w14:paraId="5D260985" w14:textId="77777777" w:rsidTr="00F62F94">
        <w:trPr>
          <w:trHeight w:val="203"/>
        </w:trPr>
        <w:tc>
          <w:tcPr>
            <w:tcW w:w="4320" w:type="dxa"/>
            <w:vAlign w:val="center"/>
          </w:tcPr>
          <w:p w14:paraId="51C6055B" w14:textId="6DEA6575" w:rsidR="004646AC" w:rsidRPr="00494247" w:rsidRDefault="004646AC" w:rsidP="005D610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720" w:type="dxa"/>
          </w:tcPr>
          <w:p w14:paraId="34C8480E" w14:textId="77777777" w:rsidR="004646AC" w:rsidRPr="00FA709A" w:rsidRDefault="004646AC" w:rsidP="0045798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57" w:type="dxa"/>
          </w:tcPr>
          <w:p w14:paraId="2BC240FD" w14:textId="77777777" w:rsidR="004646AC" w:rsidRPr="00494247" w:rsidRDefault="004646A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  <w:shd w:val="clear" w:color="auto" w:fill="auto"/>
          </w:tcPr>
          <w:p w14:paraId="09F1E9B2" w14:textId="77777777" w:rsidR="004646AC" w:rsidRPr="00494247" w:rsidRDefault="004646A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1149F418" w14:textId="77777777" w:rsidR="004646AC" w:rsidRPr="00494247" w:rsidRDefault="004646A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D0098" w:rsidRPr="00494247" w14:paraId="2DC13991" w14:textId="77777777" w:rsidTr="00FF25AA">
        <w:trPr>
          <w:trHeight w:val="203"/>
        </w:trPr>
        <w:tc>
          <w:tcPr>
            <w:tcW w:w="4320" w:type="dxa"/>
            <w:vAlign w:val="center"/>
          </w:tcPr>
          <w:p w14:paraId="17481420" w14:textId="63276258" w:rsidR="006D0098" w:rsidRPr="00333045" w:rsidRDefault="006D0098" w:rsidP="006D0098">
            <w:pPr>
              <w:spacing w:line="400" w:lineRule="exact"/>
              <w:ind w:left="199"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304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ภาษีเงินได้สำหรับ</w:t>
            </w:r>
            <w:r w:rsidR="002D2FBD" w:rsidRPr="0033304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720" w:type="dxa"/>
            <w:shd w:val="clear" w:color="auto" w:fill="auto"/>
          </w:tcPr>
          <w:p w14:paraId="4338DD2D" w14:textId="4EDC3F79" w:rsidR="006D0098" w:rsidRPr="00FA709A" w:rsidRDefault="006D0098" w:rsidP="0045798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7F8DE03C" w14:textId="0D6F7E21" w:rsidR="006D0098" w:rsidRPr="00494247" w:rsidRDefault="00A64893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810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838.71</w:t>
            </w:r>
          </w:p>
        </w:tc>
        <w:tc>
          <w:tcPr>
            <w:tcW w:w="1607" w:type="dxa"/>
            <w:shd w:val="clear" w:color="auto" w:fill="auto"/>
          </w:tcPr>
          <w:p w14:paraId="3B12B148" w14:textId="0F0FC8EA" w:rsidR="006D0098" w:rsidRPr="008F126F" w:rsidRDefault="00FF50E3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810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838.71</w:t>
            </w:r>
          </w:p>
        </w:tc>
        <w:tc>
          <w:tcPr>
            <w:tcW w:w="1654" w:type="dxa"/>
          </w:tcPr>
          <w:p w14:paraId="312D3118" w14:textId="5E161DB5" w:rsidR="006D0098" w:rsidRPr="008F126F" w:rsidRDefault="00EB7A37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A3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EB7A3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7A37">
              <w:rPr>
                <w:rFonts w:ascii="Angsana New" w:hAnsi="Angsana New"/>
                <w:color w:val="000000"/>
                <w:sz w:val="30"/>
                <w:szCs w:val="30"/>
                <w:cs/>
              </w:rPr>
              <w:t>423</w:t>
            </w:r>
            <w:r w:rsidRPr="00EB7A3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7A37">
              <w:rPr>
                <w:rFonts w:ascii="Angsana New" w:hAnsi="Angsana New"/>
                <w:color w:val="000000"/>
                <w:sz w:val="30"/>
                <w:szCs w:val="30"/>
                <w:cs/>
              </w:rPr>
              <w:t>585.22</w:t>
            </w:r>
          </w:p>
        </w:tc>
      </w:tr>
      <w:tr w:rsidR="006D0098" w:rsidRPr="00494247" w14:paraId="028D0032" w14:textId="77777777" w:rsidTr="00223B8E">
        <w:trPr>
          <w:trHeight w:val="203"/>
        </w:trPr>
        <w:tc>
          <w:tcPr>
            <w:tcW w:w="4320" w:type="dxa"/>
            <w:vAlign w:val="center"/>
          </w:tcPr>
          <w:p w14:paraId="17F7B339" w14:textId="6B5AAD08" w:rsidR="006D0098" w:rsidRPr="00D5168C" w:rsidRDefault="006D0098" w:rsidP="006D009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720" w:type="dxa"/>
            <w:shd w:val="clear" w:color="auto" w:fill="auto"/>
          </w:tcPr>
          <w:p w14:paraId="14A35BAA" w14:textId="77777777" w:rsidR="006D0098" w:rsidRPr="00FA709A" w:rsidRDefault="006D0098" w:rsidP="0045798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57AEA8F9" w14:textId="77777777" w:rsidR="006D0098" w:rsidRPr="00556F4A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</w:tcPr>
          <w:p w14:paraId="145215C5" w14:textId="77777777" w:rsidR="006D0098" w:rsidRPr="008F126F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9B7282B" w14:textId="77777777" w:rsidR="006D0098" w:rsidRPr="008F126F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0098" w:rsidRPr="00494247" w14:paraId="0C185394" w14:textId="77777777" w:rsidTr="003C25C4">
        <w:trPr>
          <w:trHeight w:val="203"/>
        </w:trPr>
        <w:tc>
          <w:tcPr>
            <w:tcW w:w="4320" w:type="dxa"/>
            <w:vAlign w:val="center"/>
          </w:tcPr>
          <w:p w14:paraId="17018767" w14:textId="4FFFA566" w:rsidR="006D0098" w:rsidRPr="00746AF3" w:rsidRDefault="006D0098" w:rsidP="00C42A94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720" w:type="dxa"/>
            <w:shd w:val="clear" w:color="auto" w:fill="auto"/>
          </w:tcPr>
          <w:p w14:paraId="30B428A6" w14:textId="452C6BC4" w:rsidR="006D0098" w:rsidRPr="00FA709A" w:rsidRDefault="006D0098" w:rsidP="0045798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119FF0B8" w14:textId="77777777" w:rsidR="006D0098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8C8B254" w14:textId="6B540846" w:rsidR="00A64893" w:rsidRPr="00556F4A" w:rsidRDefault="007D0B4E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E27BC4" w:rsidRPr="00E27BC4">
              <w:rPr>
                <w:rFonts w:ascii="Angsana New" w:hAnsi="Angsana New"/>
                <w:color w:val="000000"/>
                <w:sz w:val="30"/>
                <w:szCs w:val="30"/>
                <w:cs/>
              </w:rPr>
              <w:t>905</w:t>
            </w:r>
            <w:r w:rsidR="00E27BC4" w:rsidRPr="00E27BC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E27BC4" w:rsidRPr="00E27BC4">
              <w:rPr>
                <w:rFonts w:ascii="Angsana New" w:hAnsi="Angsana New"/>
                <w:color w:val="000000"/>
                <w:sz w:val="30"/>
                <w:szCs w:val="30"/>
                <w:cs/>
              </w:rPr>
              <w:t>245.64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156CBD60" w14:textId="77777777" w:rsidR="0071482F" w:rsidRDefault="0071482F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90A05D3" w14:textId="32FAE8BF" w:rsidR="006D0098" w:rsidRPr="008F126F" w:rsidRDefault="00FF50E3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(703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157.7</w:t>
            </w:r>
            <w:r w:rsidR="00475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54" w:type="dxa"/>
          </w:tcPr>
          <w:p w14:paraId="19F00566" w14:textId="77777777" w:rsidR="0071482F" w:rsidRDefault="0071482F" w:rsidP="007D5030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F0208CB" w14:textId="07A9D8D5" w:rsidR="007D5030" w:rsidRPr="008F126F" w:rsidRDefault="007D5030" w:rsidP="007D5030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5030">
              <w:rPr>
                <w:rFonts w:ascii="Angsana New" w:hAnsi="Angsana New"/>
                <w:color w:val="000000"/>
                <w:sz w:val="30"/>
                <w:szCs w:val="30"/>
                <w:cs/>
              </w:rPr>
              <w:t>(543</w:t>
            </w:r>
            <w:r w:rsidRPr="007D503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D5030">
              <w:rPr>
                <w:rFonts w:ascii="Angsana New" w:hAnsi="Angsana New"/>
                <w:color w:val="000000"/>
                <w:sz w:val="30"/>
                <w:szCs w:val="30"/>
                <w:cs/>
              </w:rPr>
              <w:t>874.80)</w:t>
            </w:r>
          </w:p>
        </w:tc>
      </w:tr>
      <w:tr w:rsidR="006D0098" w:rsidRPr="00494247" w14:paraId="6CCC43A0" w14:textId="77777777" w:rsidTr="003C25C4">
        <w:trPr>
          <w:trHeight w:val="203"/>
        </w:trPr>
        <w:tc>
          <w:tcPr>
            <w:tcW w:w="4320" w:type="dxa"/>
            <w:vAlign w:val="center"/>
          </w:tcPr>
          <w:p w14:paraId="46C6E7A7" w14:textId="05CB4577" w:rsidR="006D0098" w:rsidRPr="00092D10" w:rsidRDefault="006D0098" w:rsidP="00C42A94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</w:t>
            </w:r>
            <w:r w:rsidRPr="007813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720" w:type="dxa"/>
            <w:shd w:val="clear" w:color="auto" w:fill="auto"/>
          </w:tcPr>
          <w:p w14:paraId="57B1CB5B" w14:textId="4129516D" w:rsidR="006D0098" w:rsidRPr="00FA709A" w:rsidRDefault="006D0098" w:rsidP="0045798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7" w:type="dxa"/>
            <w:shd w:val="clear" w:color="auto" w:fill="auto"/>
          </w:tcPr>
          <w:p w14:paraId="43AEDEBD" w14:textId="77777777" w:rsidR="006D0098" w:rsidRDefault="006D0098" w:rsidP="006D009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71D7C29" w14:textId="53561A1D" w:rsidR="00F62F94" w:rsidRPr="00494247" w:rsidRDefault="004D0EC3" w:rsidP="006D009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0EC3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4D0EC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0EC3">
              <w:rPr>
                <w:rFonts w:ascii="Angsana New" w:hAnsi="Angsana New"/>
                <w:color w:val="000000"/>
                <w:sz w:val="30"/>
                <w:szCs w:val="30"/>
                <w:cs/>
              </w:rPr>
              <w:t>905</w:t>
            </w:r>
            <w:r w:rsidRPr="004D0EC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0EC3">
              <w:rPr>
                <w:rFonts w:ascii="Angsana New" w:hAnsi="Angsana New"/>
                <w:color w:val="000000"/>
                <w:sz w:val="30"/>
                <w:szCs w:val="30"/>
                <w:cs/>
              </w:rPr>
              <w:t>593.07</w:t>
            </w:r>
          </w:p>
        </w:tc>
        <w:tc>
          <w:tcPr>
            <w:tcW w:w="1607" w:type="dxa"/>
            <w:shd w:val="clear" w:color="auto" w:fill="auto"/>
          </w:tcPr>
          <w:p w14:paraId="1AFE1384" w14:textId="77777777" w:rsidR="0071482F" w:rsidRDefault="0071482F" w:rsidP="00BA1F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55B133F" w14:textId="2F15C50F" w:rsidR="00F62F94" w:rsidRPr="008F126F" w:rsidRDefault="00FF50E3" w:rsidP="0071482F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482F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7148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1482F">
              <w:rPr>
                <w:rFonts w:ascii="Angsana New" w:hAnsi="Angsana New"/>
                <w:color w:val="000000"/>
                <w:sz w:val="30"/>
                <w:szCs w:val="30"/>
                <w:cs/>
              </w:rPr>
              <w:t>107</w:t>
            </w:r>
            <w:r w:rsidRPr="007148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1482F">
              <w:rPr>
                <w:rFonts w:ascii="Angsana New" w:hAnsi="Angsana New"/>
                <w:color w:val="000000"/>
                <w:sz w:val="30"/>
                <w:szCs w:val="30"/>
                <w:cs/>
              </w:rPr>
              <w:t>68</w:t>
            </w:r>
            <w:r w:rsidR="00475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71482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475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00</w:t>
            </w:r>
          </w:p>
        </w:tc>
        <w:tc>
          <w:tcPr>
            <w:tcW w:w="1654" w:type="dxa"/>
          </w:tcPr>
          <w:p w14:paraId="7D8C165D" w14:textId="77777777" w:rsidR="002D2FBD" w:rsidRDefault="002D2FBD" w:rsidP="002D2FB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A76DB69" w14:textId="140777D0" w:rsidR="00F62F94" w:rsidRPr="008F126F" w:rsidRDefault="002D2FBD" w:rsidP="002D2FB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2FB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2D2FB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D2FBD">
              <w:rPr>
                <w:rFonts w:ascii="Angsana New" w:hAnsi="Angsana New"/>
                <w:color w:val="000000"/>
                <w:sz w:val="30"/>
                <w:szCs w:val="30"/>
                <w:cs/>
              </w:rPr>
              <w:t>879</w:t>
            </w:r>
            <w:r w:rsidRPr="002D2FB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D2FBD">
              <w:rPr>
                <w:rFonts w:ascii="Angsana New" w:hAnsi="Angsana New"/>
                <w:color w:val="000000"/>
                <w:sz w:val="30"/>
                <w:szCs w:val="30"/>
                <w:cs/>
              </w:rPr>
              <w:t>710.42</w:t>
            </w:r>
          </w:p>
        </w:tc>
      </w:tr>
      <w:bookmarkEnd w:id="25"/>
    </w:tbl>
    <w:p w14:paraId="6DCD3286" w14:textId="77777777" w:rsidR="00CD338F" w:rsidRDefault="00CD338F" w:rsidP="00CD338F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</w:p>
    <w:p w14:paraId="60FD782D" w14:textId="77777777" w:rsidR="00CD338F" w:rsidRDefault="00CD338F" w:rsidP="00CD338F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</w:p>
    <w:p w14:paraId="2AF8AC21" w14:textId="77777777" w:rsidR="00CD338F" w:rsidRDefault="00CD338F" w:rsidP="00CD338F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</w:p>
    <w:p w14:paraId="3854977D" w14:textId="77777777" w:rsidR="00CD338F" w:rsidRDefault="00CD338F" w:rsidP="00CD338F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</w:p>
    <w:p w14:paraId="7AB5EE63" w14:textId="77777777" w:rsidR="00CD338F" w:rsidRDefault="00CD338F" w:rsidP="00CD338F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</w:p>
    <w:p w14:paraId="50796B44" w14:textId="77777777" w:rsidR="00CD338F" w:rsidRDefault="00CD338F" w:rsidP="00CD338F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</w:p>
    <w:p w14:paraId="069DE7AE" w14:textId="77777777" w:rsidR="00CD338F" w:rsidRDefault="00CD338F" w:rsidP="00CD338F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</w:p>
    <w:p w14:paraId="2E04F518" w14:textId="413D7563" w:rsidR="0052736D" w:rsidRDefault="0052736D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52736D">
        <w:rPr>
          <w:rFonts w:ascii="Angsana New" w:hAnsi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</w:t>
      </w:r>
      <w:r w:rsidR="00005BA4">
        <w:rPr>
          <w:rFonts w:ascii="Angsana New" w:hAnsi="Angsana New" w:hint="cs"/>
          <w:sz w:val="30"/>
          <w:szCs w:val="30"/>
          <w:cs/>
        </w:rPr>
        <w:t>ปี</w:t>
      </w:r>
      <w:r w:rsidRPr="0052736D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8A1034">
        <w:rPr>
          <w:rFonts w:ascii="Angsana New" w:hAnsi="Angsana New"/>
          <w:sz w:val="30"/>
          <w:szCs w:val="30"/>
        </w:rPr>
        <w:t>3</w:t>
      </w:r>
      <w:r w:rsidR="00005BA4">
        <w:rPr>
          <w:rFonts w:ascii="Angsana New" w:hAnsi="Angsana New"/>
          <w:sz w:val="30"/>
          <w:szCs w:val="30"/>
        </w:rPr>
        <w:t>1</w:t>
      </w:r>
      <w:r w:rsidRPr="0052736D">
        <w:rPr>
          <w:rFonts w:ascii="Angsana New" w:hAnsi="Angsana New"/>
          <w:sz w:val="30"/>
          <w:szCs w:val="30"/>
          <w:cs/>
        </w:rPr>
        <w:t xml:space="preserve"> </w:t>
      </w:r>
      <w:r w:rsidR="00005BA4">
        <w:rPr>
          <w:rFonts w:ascii="Angsana New" w:hAnsi="Angsana New" w:hint="cs"/>
          <w:sz w:val="30"/>
          <w:szCs w:val="30"/>
          <w:cs/>
        </w:rPr>
        <w:t>ธันวาคม</w:t>
      </w:r>
      <w:r w:rsidRPr="0052736D">
        <w:rPr>
          <w:rFonts w:ascii="Angsana New" w:hAnsi="Angsana New"/>
          <w:sz w:val="30"/>
          <w:szCs w:val="30"/>
          <w:cs/>
        </w:rPr>
        <w:t xml:space="preserve"> </w:t>
      </w:r>
      <w:r w:rsidR="00FF7369">
        <w:rPr>
          <w:rFonts w:ascii="Angsana New" w:hAnsi="Angsana New"/>
          <w:sz w:val="30"/>
          <w:szCs w:val="30"/>
        </w:rPr>
        <w:t>256</w:t>
      </w:r>
      <w:r w:rsidR="00266A26">
        <w:rPr>
          <w:rFonts w:ascii="Angsana New" w:hAnsi="Angsana New"/>
          <w:sz w:val="30"/>
          <w:szCs w:val="30"/>
        </w:rPr>
        <w:t>6</w:t>
      </w:r>
      <w:r w:rsidRPr="0052736D">
        <w:rPr>
          <w:rFonts w:ascii="Angsana New" w:hAnsi="Angsana New"/>
          <w:sz w:val="30"/>
          <w:szCs w:val="30"/>
          <w:cs/>
        </w:rPr>
        <w:t xml:space="preserve"> และ </w:t>
      </w:r>
      <w:r w:rsidR="008A1034">
        <w:rPr>
          <w:rFonts w:ascii="Angsana New" w:hAnsi="Angsana New"/>
          <w:sz w:val="30"/>
          <w:szCs w:val="30"/>
        </w:rPr>
        <w:t>256</w:t>
      </w:r>
      <w:r w:rsidR="00266A26">
        <w:rPr>
          <w:rFonts w:ascii="Angsana New" w:hAnsi="Angsana New"/>
          <w:sz w:val="30"/>
          <w:szCs w:val="30"/>
        </w:rPr>
        <w:t>5</w:t>
      </w:r>
      <w:r w:rsidRPr="0052736D">
        <w:rPr>
          <w:rFonts w:ascii="Angsana New" w:hAnsi="Angsana New"/>
          <w:sz w:val="30"/>
          <w:szCs w:val="30"/>
          <w:cs/>
        </w:rPr>
        <w:t xml:space="preserve"> สามารถแสดงได้ดังนี้</w:t>
      </w:r>
    </w:p>
    <w:p w14:paraId="6C48B841" w14:textId="77777777" w:rsidR="007079F6" w:rsidRPr="0072314B" w:rsidRDefault="007079F6" w:rsidP="007079F6">
      <w:pPr>
        <w:pStyle w:val="ListParagraph"/>
        <w:tabs>
          <w:tab w:val="clear" w:pos="907"/>
          <w:tab w:val="left" w:pos="990"/>
        </w:tabs>
        <w:spacing w:line="240" w:lineRule="auto"/>
        <w:ind w:left="990"/>
        <w:rPr>
          <w:rFonts w:ascii="Angsana New" w:hAnsi="Angsana New"/>
          <w:sz w:val="12"/>
          <w:szCs w:val="12"/>
        </w:rPr>
      </w:pPr>
    </w:p>
    <w:tbl>
      <w:tblPr>
        <w:tblW w:w="100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720"/>
        <w:gridCol w:w="1656"/>
        <w:gridCol w:w="1656"/>
        <w:gridCol w:w="1656"/>
      </w:tblGrid>
      <w:tr w:rsidR="005D6107" w:rsidRPr="00494247" w14:paraId="2ED0FDFA" w14:textId="77777777" w:rsidTr="00005BA4">
        <w:tc>
          <w:tcPr>
            <w:tcW w:w="4320" w:type="dxa"/>
          </w:tcPr>
          <w:p w14:paraId="41266096" w14:textId="77777777" w:rsidR="005D6107" w:rsidRPr="00494247" w:rsidRDefault="005D610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26" w:name="_Hlk158893558"/>
          </w:p>
        </w:tc>
        <w:tc>
          <w:tcPr>
            <w:tcW w:w="720" w:type="dxa"/>
          </w:tcPr>
          <w:p w14:paraId="78542C9C" w14:textId="77777777" w:rsidR="005D6107" w:rsidRPr="00FF7369" w:rsidRDefault="005D6107" w:rsidP="00005BA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6" w:type="dxa"/>
          </w:tcPr>
          <w:p w14:paraId="50405FDF" w14:textId="77777777" w:rsidR="005D6107" w:rsidRPr="00FF7369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50AAC9F3" w14:textId="77777777" w:rsidR="005D6107" w:rsidRPr="00FF7369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6" w:type="dxa"/>
          </w:tcPr>
          <w:p w14:paraId="4312443F" w14:textId="369DBCC4" w:rsidR="005D6107" w:rsidRPr="00FF7369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005BA4" w:rsidRPr="00494247" w14:paraId="09590A48" w14:textId="77777777">
        <w:tc>
          <w:tcPr>
            <w:tcW w:w="4320" w:type="dxa"/>
          </w:tcPr>
          <w:p w14:paraId="3DF4902F" w14:textId="77777777" w:rsidR="00005BA4" w:rsidRPr="00494247" w:rsidRDefault="00005BA4" w:rsidP="00005BA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C357B17" w14:textId="51D6FCA9" w:rsidR="00005BA4" w:rsidRPr="00C8007D" w:rsidRDefault="00005BA4" w:rsidP="00005BA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0AC00FA7" w14:textId="3FDE7132" w:rsidR="00005BA4" w:rsidRPr="00C8007D" w:rsidRDefault="00005BA4" w:rsidP="00005BA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C74206">
              <w:rPr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12" w:type="dxa"/>
            <w:gridSpan w:val="2"/>
          </w:tcPr>
          <w:p w14:paraId="0A0F55BE" w14:textId="53A9696C" w:rsidR="00005BA4" w:rsidRPr="00C8007D" w:rsidRDefault="00005BA4" w:rsidP="00005BA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D12351">
              <w:rPr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BA4" w:rsidRPr="00494247" w14:paraId="23E69564" w14:textId="77777777" w:rsidTr="00005BA4">
        <w:tc>
          <w:tcPr>
            <w:tcW w:w="4320" w:type="dxa"/>
          </w:tcPr>
          <w:p w14:paraId="319FE514" w14:textId="77777777" w:rsidR="00005BA4" w:rsidRPr="00494247" w:rsidRDefault="00005BA4" w:rsidP="00005BA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E24095B" w14:textId="3FA7D110" w:rsidR="00005BA4" w:rsidRPr="00FF7369" w:rsidRDefault="00005BA4" w:rsidP="00005BA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1DFB482B" w14:textId="01D3619E" w:rsidR="00005BA4" w:rsidRPr="00FF7369" w:rsidRDefault="00005BA4" w:rsidP="00005BA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74206">
              <w:rPr>
                <w:color w:val="000000"/>
                <w:sz w:val="30"/>
                <w:szCs w:val="30"/>
              </w:rPr>
              <w:t xml:space="preserve">31 </w:t>
            </w:r>
            <w:r w:rsidRPr="00C74206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74206">
              <w:rPr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656" w:type="dxa"/>
          </w:tcPr>
          <w:p w14:paraId="1269020E" w14:textId="3917191D" w:rsidR="00005BA4" w:rsidRPr="00FF7369" w:rsidRDefault="00005BA4" w:rsidP="00005BA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74206">
              <w:rPr>
                <w:sz w:val="30"/>
                <w:szCs w:val="30"/>
              </w:rPr>
              <w:t xml:space="preserve">31 </w:t>
            </w:r>
            <w:r w:rsidRPr="00C74206">
              <w:rPr>
                <w:sz w:val="30"/>
                <w:szCs w:val="30"/>
                <w:cs/>
              </w:rPr>
              <w:t xml:space="preserve">ธันวาคม </w:t>
            </w:r>
            <w:r w:rsidRPr="00C74206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656" w:type="dxa"/>
          </w:tcPr>
          <w:p w14:paraId="1AC57357" w14:textId="022224CC" w:rsidR="00005BA4" w:rsidRPr="00FF7369" w:rsidRDefault="00005BA4" w:rsidP="00005BA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74206">
              <w:rPr>
                <w:color w:val="000000"/>
                <w:sz w:val="30"/>
                <w:szCs w:val="30"/>
              </w:rPr>
              <w:t xml:space="preserve">31 </w:t>
            </w:r>
            <w:r w:rsidRPr="00C74206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74206">
              <w:rPr>
                <w:color w:val="000000"/>
                <w:sz w:val="30"/>
                <w:szCs w:val="30"/>
              </w:rPr>
              <w:t>2565</w:t>
            </w:r>
          </w:p>
        </w:tc>
      </w:tr>
      <w:tr w:rsidR="00645B43" w:rsidRPr="00494247" w14:paraId="66577B7C" w14:textId="77777777" w:rsidTr="003C25C4">
        <w:trPr>
          <w:trHeight w:val="203"/>
        </w:trPr>
        <w:tc>
          <w:tcPr>
            <w:tcW w:w="4320" w:type="dxa"/>
            <w:vAlign w:val="center"/>
          </w:tcPr>
          <w:p w14:paraId="5FFDED6D" w14:textId="4A9BA688" w:rsidR="00645B43" w:rsidRPr="00494247" w:rsidRDefault="00645B43" w:rsidP="00645B4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กำไรทางบัญชีก่อนภาษีเงินได้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2B8A4F1B" w14:textId="240C1B58" w:rsidR="00645B43" w:rsidRPr="00494247" w:rsidRDefault="00645B43" w:rsidP="00005B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2EECED15" w14:textId="7316E31D" w:rsidR="00645B43" w:rsidRPr="00494247" w:rsidRDefault="006916A8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916A8">
              <w:rPr>
                <w:rFonts w:ascii="Angsana New" w:hAnsi="Angsana New"/>
                <w:color w:val="000000"/>
                <w:sz w:val="30"/>
                <w:szCs w:val="30"/>
                <w:cs/>
              </w:rPr>
              <w:t>54</w:t>
            </w:r>
            <w:r w:rsidRPr="006916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916A8">
              <w:rPr>
                <w:rFonts w:ascii="Angsana New" w:hAnsi="Angsana New"/>
                <w:color w:val="000000"/>
                <w:sz w:val="30"/>
                <w:szCs w:val="30"/>
                <w:cs/>
              </w:rPr>
              <w:t>616</w:t>
            </w:r>
            <w:r w:rsidRPr="006916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916A8">
              <w:rPr>
                <w:rFonts w:ascii="Angsana New" w:hAnsi="Angsana New"/>
                <w:color w:val="000000"/>
                <w:sz w:val="30"/>
                <w:szCs w:val="30"/>
                <w:cs/>
              </w:rPr>
              <w:t>803.19</w:t>
            </w:r>
          </w:p>
        </w:tc>
        <w:tc>
          <w:tcPr>
            <w:tcW w:w="1656" w:type="dxa"/>
            <w:shd w:val="clear" w:color="auto" w:fill="auto"/>
          </w:tcPr>
          <w:p w14:paraId="634F21B7" w14:textId="7452771F" w:rsidR="00645B43" w:rsidRPr="007B08B9" w:rsidRDefault="00AE2417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417">
              <w:rPr>
                <w:rFonts w:ascii="Angsana New" w:hAnsi="Angsana New"/>
                <w:color w:val="000000"/>
                <w:sz w:val="30"/>
                <w:szCs w:val="30"/>
                <w:cs/>
              </w:rPr>
              <w:t>55</w:t>
            </w:r>
            <w:r w:rsidRPr="00AE241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417">
              <w:rPr>
                <w:rFonts w:ascii="Angsana New" w:hAnsi="Angsana New"/>
                <w:color w:val="000000"/>
                <w:sz w:val="30"/>
                <w:szCs w:val="30"/>
                <w:cs/>
              </w:rPr>
              <w:t>750</w:t>
            </w:r>
            <w:r w:rsidRPr="00AE241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417">
              <w:rPr>
                <w:rFonts w:ascii="Angsana New" w:hAnsi="Angsana New"/>
                <w:color w:val="000000"/>
                <w:sz w:val="30"/>
                <w:szCs w:val="30"/>
                <w:cs/>
              </w:rPr>
              <w:t>330.71</w:t>
            </w:r>
          </w:p>
        </w:tc>
        <w:tc>
          <w:tcPr>
            <w:tcW w:w="1656" w:type="dxa"/>
          </w:tcPr>
          <w:p w14:paraId="7A2E8955" w14:textId="2597F5C2" w:rsidR="00645B43" w:rsidRPr="008A1034" w:rsidRDefault="0094491D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491D">
              <w:rPr>
                <w:rFonts w:ascii="Angsana New" w:hAnsi="Angsana New"/>
                <w:color w:val="000000"/>
                <w:sz w:val="30"/>
                <w:szCs w:val="30"/>
              </w:rPr>
              <w:t>41,905,675.52</w:t>
            </w:r>
          </w:p>
        </w:tc>
      </w:tr>
      <w:tr w:rsidR="00BA1F22" w:rsidRPr="00494247" w14:paraId="348AECE4" w14:textId="77777777" w:rsidTr="00005BA4">
        <w:trPr>
          <w:trHeight w:val="203"/>
        </w:trPr>
        <w:tc>
          <w:tcPr>
            <w:tcW w:w="4320" w:type="dxa"/>
            <w:vAlign w:val="center"/>
          </w:tcPr>
          <w:p w14:paraId="45293CC2" w14:textId="395C0B15" w:rsidR="00BA1F22" w:rsidRPr="00556F4A" w:rsidRDefault="00BA1F22" w:rsidP="00BA1F2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5A0CA9DA" w14:textId="7F81D236" w:rsidR="00BA1F22" w:rsidRPr="00B46094" w:rsidRDefault="00BA1F22" w:rsidP="00005B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643E3C92" w14:textId="49037CC9" w:rsidR="00BA1F22" w:rsidRPr="008A1034" w:rsidRDefault="00A94F71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656" w:type="dxa"/>
            <w:shd w:val="clear" w:color="auto" w:fill="auto"/>
          </w:tcPr>
          <w:p w14:paraId="0E3D019D" w14:textId="3D6F2E97" w:rsidR="00BA1F22" w:rsidRPr="00B46094" w:rsidRDefault="008125FF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656" w:type="dxa"/>
          </w:tcPr>
          <w:p w14:paraId="5042FA58" w14:textId="20D821CE" w:rsidR="00BA1F22" w:rsidRPr="008A1034" w:rsidRDefault="00C62447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</w:tr>
      <w:tr w:rsidR="00645B43" w:rsidRPr="00494247" w14:paraId="0A9C170A" w14:textId="77777777" w:rsidTr="003C25C4">
        <w:trPr>
          <w:trHeight w:val="203"/>
        </w:trPr>
        <w:tc>
          <w:tcPr>
            <w:tcW w:w="4320" w:type="dxa"/>
            <w:vAlign w:val="center"/>
          </w:tcPr>
          <w:p w14:paraId="50AEC862" w14:textId="2B403C82" w:rsidR="00645B43" w:rsidRPr="00D5168C" w:rsidRDefault="00645B43" w:rsidP="00645B4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5C4A4479" w14:textId="326A5A41" w:rsidR="00645B43" w:rsidRPr="0024362F" w:rsidRDefault="00645B43" w:rsidP="00005B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4C1DBD4" w14:textId="48EEB1F3" w:rsidR="00645B43" w:rsidRPr="00556F4A" w:rsidRDefault="00D06C0D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D06C0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6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923</w:t>
            </w:r>
            <w:r w:rsidRPr="00D06C0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6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360.64</w:t>
            </w:r>
          </w:p>
        </w:tc>
        <w:tc>
          <w:tcPr>
            <w:tcW w:w="1656" w:type="dxa"/>
            <w:shd w:val="clear" w:color="auto" w:fill="auto"/>
          </w:tcPr>
          <w:p w14:paraId="6500D2AD" w14:textId="0152AEA8" w:rsidR="00645B43" w:rsidRPr="008F126F" w:rsidRDefault="00F072BB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72BB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F072B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72BB">
              <w:rPr>
                <w:rFonts w:ascii="Angsana New" w:hAnsi="Angsana New"/>
                <w:color w:val="000000"/>
                <w:sz w:val="30"/>
                <w:szCs w:val="30"/>
                <w:cs/>
              </w:rPr>
              <w:t>150</w:t>
            </w:r>
            <w:r w:rsidRPr="00F072B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72BB">
              <w:rPr>
                <w:rFonts w:ascii="Angsana New" w:hAnsi="Angsana New"/>
                <w:color w:val="000000"/>
                <w:sz w:val="30"/>
                <w:szCs w:val="30"/>
                <w:cs/>
              </w:rPr>
              <w:t>066.14</w:t>
            </w:r>
          </w:p>
        </w:tc>
        <w:tc>
          <w:tcPr>
            <w:tcW w:w="1656" w:type="dxa"/>
          </w:tcPr>
          <w:p w14:paraId="518C3362" w14:textId="4F839B73" w:rsidR="00645B43" w:rsidRPr="008F126F" w:rsidRDefault="00FC0536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0536">
              <w:rPr>
                <w:rFonts w:ascii="Angsana New" w:hAnsi="Angsana New"/>
                <w:color w:val="000000"/>
                <w:sz w:val="30"/>
                <w:szCs w:val="30"/>
              </w:rPr>
              <w:t>8,381,135.10</w:t>
            </w:r>
          </w:p>
        </w:tc>
      </w:tr>
      <w:tr w:rsidR="00645B43" w:rsidRPr="00494247" w14:paraId="771F4144" w14:textId="77777777" w:rsidTr="00005BA4">
        <w:trPr>
          <w:trHeight w:val="203"/>
        </w:trPr>
        <w:tc>
          <w:tcPr>
            <w:tcW w:w="4320" w:type="dxa"/>
            <w:vAlign w:val="center"/>
          </w:tcPr>
          <w:p w14:paraId="32F4C792" w14:textId="0F222B6B" w:rsidR="00645B43" w:rsidRPr="00D55E94" w:rsidRDefault="00645B43" w:rsidP="00645B4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ผลกระทบทางภาษี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:</w:t>
            </w:r>
          </w:p>
        </w:tc>
        <w:tc>
          <w:tcPr>
            <w:tcW w:w="720" w:type="dxa"/>
            <w:shd w:val="clear" w:color="auto" w:fill="auto"/>
          </w:tcPr>
          <w:p w14:paraId="7398EAD3" w14:textId="77777777" w:rsidR="00645B43" w:rsidRPr="0024362F" w:rsidRDefault="00645B43" w:rsidP="00005B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58E4F514" w14:textId="77777777" w:rsidR="00645B43" w:rsidRPr="00556F4A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6BB65812" w14:textId="77777777" w:rsidR="00645B43" w:rsidRPr="008F126F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1ACE4AFB" w14:textId="77777777" w:rsidR="00645B43" w:rsidRPr="008F126F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5B43" w:rsidRPr="00494247" w14:paraId="21C53F2C" w14:textId="77777777" w:rsidTr="003C25C4">
        <w:trPr>
          <w:trHeight w:val="203"/>
        </w:trPr>
        <w:tc>
          <w:tcPr>
            <w:tcW w:w="4320" w:type="dxa"/>
            <w:vAlign w:val="center"/>
          </w:tcPr>
          <w:p w14:paraId="0CCB99C7" w14:textId="553FFDD3" w:rsidR="00645B43" w:rsidRDefault="00645B43" w:rsidP="00645B4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720" w:type="dxa"/>
            <w:shd w:val="clear" w:color="auto" w:fill="auto"/>
          </w:tcPr>
          <w:p w14:paraId="79D7149F" w14:textId="3515342C" w:rsidR="00645B43" w:rsidRPr="0024362F" w:rsidRDefault="00645B43" w:rsidP="00005B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4DE91784" w14:textId="7A40B3F7" w:rsidR="00645B43" w:rsidRPr="00556F4A" w:rsidRDefault="008E368E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1528DB" w:rsidRPr="001528DB">
              <w:rPr>
                <w:rFonts w:ascii="Angsana New" w:hAnsi="Angsana New"/>
                <w:color w:val="000000"/>
                <w:sz w:val="30"/>
                <w:szCs w:val="30"/>
              </w:rPr>
              <w:t>17,767.57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38517046" w14:textId="2C71E096" w:rsidR="00645B43" w:rsidRPr="00BA1F22" w:rsidRDefault="008125FF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="00F757B1" w:rsidRPr="00F757B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42</w:t>
            </w:r>
            <w:r w:rsidR="00F757B1" w:rsidRPr="00F757B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F757B1" w:rsidRPr="00F757B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385.1</w:t>
            </w:r>
            <w:r w:rsidR="0026744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656" w:type="dxa"/>
          </w:tcPr>
          <w:p w14:paraId="4F483FD2" w14:textId="7F63B1A1" w:rsidR="00645B43" w:rsidRPr="008F126F" w:rsidRDefault="009C3357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3357">
              <w:rPr>
                <w:rFonts w:ascii="Angsana New" w:hAnsi="Angsana New"/>
                <w:color w:val="000000"/>
                <w:sz w:val="30"/>
                <w:szCs w:val="30"/>
              </w:rPr>
              <w:t>(2,501,424.68)</w:t>
            </w:r>
          </w:p>
        </w:tc>
      </w:tr>
      <w:tr w:rsidR="00645B43" w:rsidRPr="00494247" w14:paraId="417A2C8F" w14:textId="77777777" w:rsidTr="003C25C4">
        <w:trPr>
          <w:trHeight w:val="650"/>
        </w:trPr>
        <w:tc>
          <w:tcPr>
            <w:tcW w:w="4320" w:type="dxa"/>
            <w:vAlign w:val="center"/>
          </w:tcPr>
          <w:p w14:paraId="212C8558" w14:textId="0870D3CB" w:rsidR="00645B43" w:rsidRPr="00746AF3" w:rsidRDefault="00645B43" w:rsidP="00645B43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720" w:type="dxa"/>
            <w:shd w:val="clear" w:color="auto" w:fill="auto"/>
          </w:tcPr>
          <w:p w14:paraId="440448FA" w14:textId="52ED5147" w:rsidR="00BA1F22" w:rsidRPr="0024362F" w:rsidRDefault="00BA1F22" w:rsidP="00005B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DD2DEB1" w14:textId="77777777" w:rsidR="00645B43" w:rsidRDefault="00645B43" w:rsidP="00645B43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84660BE" w14:textId="27CA5FF4" w:rsidR="00E27AEA" w:rsidRPr="00556F4A" w:rsidRDefault="00230DDF" w:rsidP="00645B43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0DDF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230DD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0DDF">
              <w:rPr>
                <w:rFonts w:ascii="Angsana New" w:hAnsi="Angsana New"/>
                <w:color w:val="000000"/>
                <w:sz w:val="30"/>
                <w:szCs w:val="30"/>
                <w:cs/>
              </w:rPr>
              <w:t>905</w:t>
            </w:r>
            <w:r w:rsidRPr="00230DD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0DDF">
              <w:rPr>
                <w:rFonts w:ascii="Angsana New" w:hAnsi="Angsana New"/>
                <w:color w:val="000000"/>
                <w:sz w:val="30"/>
                <w:szCs w:val="30"/>
                <w:cs/>
              </w:rPr>
              <w:t>593.07</w:t>
            </w:r>
          </w:p>
        </w:tc>
        <w:tc>
          <w:tcPr>
            <w:tcW w:w="1656" w:type="dxa"/>
            <w:shd w:val="clear" w:color="auto" w:fill="auto"/>
          </w:tcPr>
          <w:p w14:paraId="4BF830F9" w14:textId="77777777" w:rsidR="00645B43" w:rsidRDefault="00645B43" w:rsidP="00BA1F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194C1E8" w14:textId="4ACAF75C" w:rsidR="00E27AEA" w:rsidRPr="008F126F" w:rsidRDefault="001258D0" w:rsidP="00BA1F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8D0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258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258D0">
              <w:rPr>
                <w:rFonts w:ascii="Angsana New" w:hAnsi="Angsana New"/>
                <w:color w:val="000000"/>
                <w:sz w:val="30"/>
                <w:szCs w:val="30"/>
                <w:cs/>
              </w:rPr>
              <w:t>107</w:t>
            </w:r>
            <w:r w:rsidRPr="001258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258D0">
              <w:rPr>
                <w:rFonts w:ascii="Angsana New" w:hAnsi="Angsana New"/>
                <w:color w:val="000000"/>
                <w:sz w:val="30"/>
                <w:szCs w:val="30"/>
                <w:cs/>
              </w:rPr>
              <w:t>68</w:t>
            </w:r>
            <w:r w:rsidR="00E10CB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1258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D5721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00</w:t>
            </w:r>
          </w:p>
        </w:tc>
        <w:tc>
          <w:tcPr>
            <w:tcW w:w="1656" w:type="dxa"/>
          </w:tcPr>
          <w:p w14:paraId="518D3DCE" w14:textId="77777777" w:rsidR="00E27AEA" w:rsidRDefault="00E27AEA" w:rsidP="00645B43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1D9F434" w14:textId="1A051F44" w:rsidR="00645B43" w:rsidRPr="008F126F" w:rsidRDefault="00E27AEA" w:rsidP="00645B43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7AEA">
              <w:rPr>
                <w:rFonts w:ascii="Angsana New" w:hAnsi="Angsana New"/>
                <w:color w:val="000000"/>
                <w:sz w:val="30"/>
                <w:szCs w:val="30"/>
              </w:rPr>
              <w:t>5,879,710.42</w:t>
            </w:r>
          </w:p>
        </w:tc>
      </w:tr>
      <w:tr w:rsidR="00645B43" w:rsidRPr="00494247" w14:paraId="12D23196" w14:textId="77777777" w:rsidTr="007933A6">
        <w:trPr>
          <w:trHeight w:val="203"/>
        </w:trPr>
        <w:tc>
          <w:tcPr>
            <w:tcW w:w="4320" w:type="dxa"/>
            <w:vAlign w:val="center"/>
          </w:tcPr>
          <w:p w14:paraId="66006539" w14:textId="3CBE4BCE" w:rsidR="00645B43" w:rsidRDefault="00645B43" w:rsidP="00645B4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720" w:type="dxa"/>
            <w:shd w:val="clear" w:color="auto" w:fill="auto"/>
          </w:tcPr>
          <w:p w14:paraId="383818C5" w14:textId="7554059A" w:rsidR="00645B43" w:rsidRPr="00F97169" w:rsidRDefault="00645B43" w:rsidP="00005B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370D9D18" w14:textId="79B0E7E0" w:rsidR="00645B43" w:rsidRPr="008A1034" w:rsidRDefault="00B274DF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19.9</w:t>
            </w:r>
            <w:r w:rsidR="0098350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4B4D66DC" w14:textId="4BBA431D" w:rsidR="00645B43" w:rsidRPr="00F97169" w:rsidRDefault="007933A6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933A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19.92%</w:t>
            </w:r>
          </w:p>
        </w:tc>
        <w:tc>
          <w:tcPr>
            <w:tcW w:w="1656" w:type="dxa"/>
          </w:tcPr>
          <w:p w14:paraId="29072990" w14:textId="21866A6C" w:rsidR="00645B43" w:rsidRPr="008A1034" w:rsidRDefault="00610D4C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0D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14.03%</w:t>
            </w:r>
          </w:p>
        </w:tc>
      </w:tr>
    </w:tbl>
    <w:bookmarkEnd w:id="26"/>
    <w:p w14:paraId="79F7FA8B" w14:textId="5F42D5C7" w:rsidR="007A44B1" w:rsidRPr="00DB1E68" w:rsidRDefault="007A44B1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A44B1">
        <w:rPr>
          <w:rFonts w:ascii="Angsana New" w:hAnsi="Angsana New"/>
          <w:b/>
          <w:bCs/>
          <w:sz w:val="30"/>
          <w:szCs w:val="30"/>
          <w:cs/>
        </w:rPr>
        <w:t xml:space="preserve">สินทรัพย์ไม่หมุนเวียนอื่น </w:t>
      </w:r>
    </w:p>
    <w:tbl>
      <w:tblPr>
        <w:tblW w:w="94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36"/>
        <w:gridCol w:w="1872"/>
        <w:gridCol w:w="236"/>
        <w:gridCol w:w="1872"/>
        <w:gridCol w:w="236"/>
        <w:gridCol w:w="1872"/>
      </w:tblGrid>
      <w:tr w:rsidR="004A027F" w:rsidRPr="00494247" w14:paraId="632F19F1" w14:textId="77777777" w:rsidTr="00CD338F">
        <w:tc>
          <w:tcPr>
            <w:tcW w:w="3150" w:type="dxa"/>
          </w:tcPr>
          <w:p w14:paraId="5890D9D0" w14:textId="77777777" w:rsidR="004A027F" w:rsidRPr="00494247" w:rsidRDefault="004A027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7522B2" w14:textId="77777777" w:rsidR="004A027F" w:rsidRPr="00494247" w:rsidRDefault="004A02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D6FDE72" w14:textId="29418AC3" w:rsidR="004A027F" w:rsidRPr="00494247" w:rsidRDefault="004A02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4B09E9" w14:textId="4F9CCCF6" w:rsidR="004A027F" w:rsidRPr="00494247" w:rsidRDefault="004A02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4800D66E" w14:textId="61D19B98" w:rsidR="004A027F" w:rsidRPr="00494247" w:rsidRDefault="004A02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F599A" w:rsidRPr="00494247" w14:paraId="4350AFFE" w14:textId="77777777" w:rsidTr="00CD338F">
        <w:tc>
          <w:tcPr>
            <w:tcW w:w="3150" w:type="dxa"/>
          </w:tcPr>
          <w:p w14:paraId="33784B4A" w14:textId="77777777" w:rsidR="001F599A" w:rsidRPr="00494247" w:rsidRDefault="001F599A" w:rsidP="001F599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ED35DE" w14:textId="77777777" w:rsidR="001F599A" w:rsidRPr="00494247" w:rsidRDefault="001F599A" w:rsidP="001F59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F385347" w14:textId="6EC2664A" w:rsidR="001F599A" w:rsidRPr="00494247" w:rsidRDefault="004C147E" w:rsidP="001F59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EDF852A" w14:textId="77777777" w:rsidR="001F599A" w:rsidRPr="00494247" w:rsidRDefault="001F599A" w:rsidP="001F59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000462D8" w14:textId="32DB0564" w:rsidR="001F599A" w:rsidRPr="00494247" w:rsidRDefault="00362C12" w:rsidP="001F59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47E" w:rsidRPr="00494247" w14:paraId="7593441D" w14:textId="77777777" w:rsidTr="00CD338F">
        <w:tc>
          <w:tcPr>
            <w:tcW w:w="3150" w:type="dxa"/>
          </w:tcPr>
          <w:p w14:paraId="2103268B" w14:textId="77777777" w:rsidR="004C147E" w:rsidRPr="00494247" w:rsidRDefault="004C147E" w:rsidP="004C147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2F4A24" w14:textId="77777777" w:rsidR="004C147E" w:rsidRPr="00D044B5" w:rsidRDefault="004C147E" w:rsidP="004C14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1F84178" w14:textId="1F349334" w:rsidR="004C147E" w:rsidRPr="00D044B5" w:rsidRDefault="00664F91" w:rsidP="004C14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5405210" w14:textId="35C3C20D" w:rsidR="004C147E" w:rsidRPr="00D044B5" w:rsidRDefault="004C147E" w:rsidP="004C14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0EA5CDE" w14:textId="49389162" w:rsidR="004C147E" w:rsidRPr="00D044B5" w:rsidRDefault="00664F91" w:rsidP="004C14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F9773C" w14:textId="77777777" w:rsidR="004C147E" w:rsidRPr="00D044B5" w:rsidRDefault="004C147E" w:rsidP="004C14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25FF052" w14:textId="66C9175E" w:rsidR="004C147E" w:rsidRPr="00D044B5" w:rsidRDefault="004C147E" w:rsidP="004C14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8C127F" w:rsidRPr="00494247" w14:paraId="1934D3A1" w14:textId="77777777" w:rsidTr="00CD338F">
        <w:trPr>
          <w:trHeight w:val="203"/>
        </w:trPr>
        <w:tc>
          <w:tcPr>
            <w:tcW w:w="3150" w:type="dxa"/>
          </w:tcPr>
          <w:p w14:paraId="2DA913EF" w14:textId="6EBE27A6" w:rsidR="008C127F" w:rsidRPr="00494247" w:rsidRDefault="008C127F" w:rsidP="008C127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เงินประกันอื่นๆ</w:t>
            </w:r>
          </w:p>
        </w:tc>
        <w:tc>
          <w:tcPr>
            <w:tcW w:w="236" w:type="dxa"/>
          </w:tcPr>
          <w:p w14:paraId="0BEDB0DB" w14:textId="77777777" w:rsidR="008C127F" w:rsidRPr="00F4526A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7B0A52C" w14:textId="71A9C59F" w:rsidR="008C127F" w:rsidRPr="00F4526A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9,000.00</w:t>
            </w:r>
          </w:p>
        </w:tc>
        <w:tc>
          <w:tcPr>
            <w:tcW w:w="236" w:type="dxa"/>
            <w:shd w:val="clear" w:color="auto" w:fill="auto"/>
          </w:tcPr>
          <w:p w14:paraId="481B4739" w14:textId="4F91CEA0" w:rsidR="008C127F" w:rsidRPr="00F4526A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A6E73FE" w14:textId="11A4F997" w:rsidR="008C127F" w:rsidRPr="00F4526A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9,000.00</w:t>
            </w:r>
          </w:p>
        </w:tc>
        <w:tc>
          <w:tcPr>
            <w:tcW w:w="236" w:type="dxa"/>
            <w:vAlign w:val="center"/>
          </w:tcPr>
          <w:p w14:paraId="0A64ABA5" w14:textId="77777777" w:rsidR="008C127F" w:rsidRPr="00494247" w:rsidRDefault="008C127F" w:rsidP="008C127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319A0A6" w14:textId="637AFCF1" w:rsidR="008C127F" w:rsidRPr="00494247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7,000.00</w:t>
            </w:r>
          </w:p>
        </w:tc>
      </w:tr>
      <w:tr w:rsidR="008C127F" w:rsidRPr="00494247" w14:paraId="045A4461" w14:textId="77777777" w:rsidTr="00CD338F">
        <w:trPr>
          <w:trHeight w:val="181"/>
        </w:trPr>
        <w:tc>
          <w:tcPr>
            <w:tcW w:w="3150" w:type="dxa"/>
          </w:tcPr>
          <w:p w14:paraId="1F653890" w14:textId="2CB68F2E" w:rsidR="008C127F" w:rsidRPr="00494247" w:rsidRDefault="008C127F" w:rsidP="008C127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เงินจ่ายล่วงหน้าค่าก่อสร้าง</w:t>
            </w:r>
          </w:p>
        </w:tc>
        <w:tc>
          <w:tcPr>
            <w:tcW w:w="236" w:type="dxa"/>
          </w:tcPr>
          <w:p w14:paraId="48A65A9A" w14:textId="77777777" w:rsidR="008C127F" w:rsidRPr="00D3269C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61B9ABC" w14:textId="7DCF52FD" w:rsidR="008C127F" w:rsidRPr="00D3269C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2DB36F" w14:textId="78EA7872" w:rsidR="008C127F" w:rsidRPr="00D3269C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937A9FC" w14:textId="0107E3C9" w:rsidR="008C127F" w:rsidRPr="00D3269C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3780D3F8" w14:textId="77777777" w:rsidR="008C127F" w:rsidRPr="00494247" w:rsidRDefault="008C127F" w:rsidP="008C127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450A1C1" w14:textId="0046A87C" w:rsidR="008C127F" w:rsidRPr="00494247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4,360,302.49</w:t>
            </w:r>
          </w:p>
        </w:tc>
      </w:tr>
      <w:tr w:rsidR="008C127F" w:rsidRPr="00494247" w14:paraId="0386181F" w14:textId="77777777" w:rsidTr="00CD338F">
        <w:trPr>
          <w:trHeight w:val="149"/>
        </w:trPr>
        <w:tc>
          <w:tcPr>
            <w:tcW w:w="3150" w:type="dxa"/>
          </w:tcPr>
          <w:p w14:paraId="15FDF9DC" w14:textId="155222B9" w:rsidR="008C127F" w:rsidRPr="00D3269C" w:rsidRDefault="008C127F" w:rsidP="008C127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170C36C5" w14:textId="77777777" w:rsidR="008C127F" w:rsidRPr="00D3269C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5ADB8" w14:textId="15AFBB89" w:rsidR="008C127F" w:rsidRPr="00D3269C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9,000.00</w:t>
            </w:r>
          </w:p>
        </w:tc>
        <w:tc>
          <w:tcPr>
            <w:tcW w:w="236" w:type="dxa"/>
            <w:shd w:val="clear" w:color="auto" w:fill="auto"/>
          </w:tcPr>
          <w:p w14:paraId="402B5432" w14:textId="54BC86A1" w:rsidR="008C127F" w:rsidRPr="00D3269C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71E60" w14:textId="5C5CBB64" w:rsidR="008C127F" w:rsidRPr="00D3269C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9,000.00</w:t>
            </w:r>
          </w:p>
        </w:tc>
        <w:tc>
          <w:tcPr>
            <w:tcW w:w="236" w:type="dxa"/>
            <w:vAlign w:val="center"/>
          </w:tcPr>
          <w:p w14:paraId="4E051E38" w14:textId="77777777" w:rsidR="008C127F" w:rsidRPr="00D3269C" w:rsidRDefault="008C127F" w:rsidP="008C127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35651FEA" w14:textId="31BA44FC" w:rsidR="008C127F" w:rsidRPr="00D3269C" w:rsidRDefault="008C127F" w:rsidP="008C127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4,367,302.49</w:t>
            </w:r>
          </w:p>
        </w:tc>
      </w:tr>
    </w:tbl>
    <w:p w14:paraId="06873B8A" w14:textId="1EE3BDE6" w:rsidR="007A44B1" w:rsidRPr="00756BFE" w:rsidRDefault="001720B6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56BFE" w:rsidRPr="00756BFE">
        <w:rPr>
          <w:rFonts w:ascii="Angsana New" w:hAnsi="Angsana New"/>
          <w:sz w:val="30"/>
          <w:szCs w:val="30"/>
          <w:cs/>
        </w:rPr>
        <w:t xml:space="preserve"> จ่ายเงินค่าจ้างเหมาก่อสร้างล่วงหน้าจำนวนร้อยละ </w:t>
      </w:r>
      <w:r w:rsidR="008A1034">
        <w:rPr>
          <w:rFonts w:ascii="Angsana New" w:hAnsi="Angsana New"/>
          <w:sz w:val="30"/>
          <w:szCs w:val="30"/>
        </w:rPr>
        <w:t>10</w:t>
      </w:r>
      <w:r w:rsidR="00756BFE" w:rsidRPr="00756BFE">
        <w:rPr>
          <w:rFonts w:ascii="Angsana New" w:hAnsi="Angsana New"/>
          <w:sz w:val="30"/>
          <w:szCs w:val="30"/>
          <w:cs/>
        </w:rPr>
        <w:t xml:space="preserve"> ของมูลค่างานก่อสร้าง โดยในการจ่ายเงินค่าจ้างเหมาก่อสร้างแต่ละงวด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56BFE" w:rsidRPr="00756BFE">
        <w:rPr>
          <w:rFonts w:ascii="Angsana New" w:hAnsi="Angsana New"/>
          <w:sz w:val="30"/>
          <w:szCs w:val="30"/>
          <w:cs/>
        </w:rPr>
        <w:t xml:space="preserve"> จะตัดจ่ายเงินจ่ายล่วงหน้าค่าก่อสร้างในอัตราร้อยละ</w:t>
      </w:r>
      <w:r w:rsidR="00E15804">
        <w:rPr>
          <w:rFonts w:ascii="Angsana New" w:hAnsi="Angsana New"/>
          <w:sz w:val="30"/>
          <w:szCs w:val="30"/>
        </w:rPr>
        <w:t xml:space="preserve"> </w:t>
      </w:r>
      <w:r w:rsidR="008A1034">
        <w:rPr>
          <w:rFonts w:ascii="Angsana New" w:hAnsi="Angsana New"/>
          <w:sz w:val="30"/>
          <w:szCs w:val="30"/>
        </w:rPr>
        <w:t>10</w:t>
      </w:r>
      <w:r w:rsidR="00756BFE" w:rsidRPr="00756BFE">
        <w:rPr>
          <w:rFonts w:ascii="Angsana New" w:hAnsi="Angsana New"/>
          <w:sz w:val="30"/>
          <w:szCs w:val="30"/>
          <w:cs/>
        </w:rPr>
        <w:t xml:space="preserve"> ของมูลค่างานก่อสร้างที่ผู้รับเหมาเรียกเก็บ</w:t>
      </w:r>
    </w:p>
    <w:p w14:paraId="287B7A54" w14:textId="12F95FDC" w:rsidR="00756BFE" w:rsidRPr="00DB1E68" w:rsidRDefault="00756BFE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56BFE">
        <w:rPr>
          <w:rFonts w:ascii="Angsana New" w:hAnsi="Angsana New"/>
          <w:b/>
          <w:bCs/>
          <w:sz w:val="30"/>
          <w:szCs w:val="30"/>
          <w:cs/>
        </w:rPr>
        <w:t xml:space="preserve">เงินกู้ยืมระยะสั้นจากสถาบันการเงิน </w:t>
      </w:r>
    </w:p>
    <w:tbl>
      <w:tblPr>
        <w:tblW w:w="94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236"/>
        <w:gridCol w:w="1872"/>
        <w:gridCol w:w="240"/>
        <w:gridCol w:w="1868"/>
        <w:gridCol w:w="236"/>
        <w:gridCol w:w="1872"/>
      </w:tblGrid>
      <w:tr w:rsidR="00973D2F" w:rsidRPr="00494247" w14:paraId="20A63433" w14:textId="77777777" w:rsidTr="00CD338F">
        <w:tc>
          <w:tcPr>
            <w:tcW w:w="3150" w:type="dxa"/>
          </w:tcPr>
          <w:p w14:paraId="684F672A" w14:textId="77777777" w:rsidR="00973D2F" w:rsidRPr="00494247" w:rsidRDefault="00973D2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35A97F" w14:textId="77777777" w:rsidR="00973D2F" w:rsidRPr="00494247" w:rsidRDefault="00973D2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2AB454EA" w14:textId="77777777" w:rsidR="00973D2F" w:rsidRPr="00494247" w:rsidRDefault="00973D2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2A5E70" w14:textId="77777777" w:rsidR="00973D2F" w:rsidRPr="00494247" w:rsidRDefault="00973D2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76" w:type="dxa"/>
            <w:gridSpan w:val="3"/>
          </w:tcPr>
          <w:p w14:paraId="6B75C8D3" w14:textId="77777777" w:rsidR="00973D2F" w:rsidRPr="00494247" w:rsidRDefault="00973D2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73D2F" w:rsidRPr="00494247" w14:paraId="230682FD" w14:textId="77777777" w:rsidTr="00CD338F">
        <w:tc>
          <w:tcPr>
            <w:tcW w:w="3150" w:type="dxa"/>
          </w:tcPr>
          <w:p w14:paraId="232D5196" w14:textId="77777777" w:rsidR="00973D2F" w:rsidRPr="00494247" w:rsidRDefault="00973D2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9F9ECB" w14:textId="77777777" w:rsidR="00973D2F" w:rsidRPr="00494247" w:rsidRDefault="00973D2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29B872C" w14:textId="77777777" w:rsidR="00973D2F" w:rsidRPr="00494247" w:rsidRDefault="00973D2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139D6A05" w14:textId="77777777" w:rsidR="00973D2F" w:rsidRPr="00494247" w:rsidRDefault="00973D2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76" w:type="dxa"/>
            <w:gridSpan w:val="3"/>
          </w:tcPr>
          <w:p w14:paraId="18F8FCCA" w14:textId="77777777" w:rsidR="00973D2F" w:rsidRPr="00494247" w:rsidRDefault="00973D2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D2F" w:rsidRPr="00494247" w14:paraId="68A781D6" w14:textId="77777777" w:rsidTr="00CD338F">
        <w:tc>
          <w:tcPr>
            <w:tcW w:w="3150" w:type="dxa"/>
          </w:tcPr>
          <w:p w14:paraId="4BDBE0D4" w14:textId="77777777" w:rsidR="00973D2F" w:rsidRPr="00494247" w:rsidRDefault="00973D2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4CF257" w14:textId="77777777" w:rsidR="00973D2F" w:rsidRPr="00D044B5" w:rsidRDefault="00973D2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BF9DED5" w14:textId="45405CC9" w:rsidR="00973D2F" w:rsidRPr="00D044B5" w:rsidRDefault="00664F9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BE64215" w14:textId="77777777" w:rsidR="00973D2F" w:rsidRPr="00D044B5" w:rsidRDefault="00973D2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14:paraId="2B81FC04" w14:textId="50D81DEA" w:rsidR="00973D2F" w:rsidRPr="00D044B5" w:rsidRDefault="00664F9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ADFDDF" w14:textId="77777777" w:rsidR="00973D2F" w:rsidRPr="00D044B5" w:rsidRDefault="00973D2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1F11461" w14:textId="77777777" w:rsidR="00973D2F" w:rsidRPr="00D044B5" w:rsidRDefault="00973D2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973D2F" w:rsidRPr="00494247" w14:paraId="30BEE0F6" w14:textId="77777777" w:rsidTr="00CD338F">
        <w:trPr>
          <w:trHeight w:val="181"/>
        </w:trPr>
        <w:tc>
          <w:tcPr>
            <w:tcW w:w="3150" w:type="dxa"/>
          </w:tcPr>
          <w:p w14:paraId="17E58B42" w14:textId="50FF4B6B" w:rsidR="00973D2F" w:rsidRPr="00494247" w:rsidRDefault="00973D2F" w:rsidP="00973D2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6BF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เจ้าหนี้ทรัสต์รีซีท</w:t>
            </w:r>
          </w:p>
        </w:tc>
        <w:tc>
          <w:tcPr>
            <w:tcW w:w="236" w:type="dxa"/>
          </w:tcPr>
          <w:p w14:paraId="5C1C298F" w14:textId="77777777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F7330D6" w14:textId="0B64E13A" w:rsidR="00973D2F" w:rsidRPr="00D3269C" w:rsidRDefault="002F0635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247,540,065.76</w:t>
            </w:r>
          </w:p>
        </w:tc>
        <w:tc>
          <w:tcPr>
            <w:tcW w:w="240" w:type="dxa"/>
          </w:tcPr>
          <w:p w14:paraId="41254C12" w14:textId="77777777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4EE42F92" w14:textId="43666BC2" w:rsidR="00973D2F" w:rsidRPr="00D3269C" w:rsidRDefault="002F0635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247,540,065.76</w:t>
            </w:r>
          </w:p>
        </w:tc>
        <w:tc>
          <w:tcPr>
            <w:tcW w:w="236" w:type="dxa"/>
            <w:vAlign w:val="center"/>
          </w:tcPr>
          <w:p w14:paraId="2301D67F" w14:textId="77777777" w:rsidR="00973D2F" w:rsidRPr="00494247" w:rsidRDefault="00973D2F" w:rsidP="00973D2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88E938A" w14:textId="211AD67C" w:rsidR="00973D2F" w:rsidRPr="00494247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042">
              <w:rPr>
                <w:rFonts w:ascii="Angsana New" w:hAnsi="Angsana New"/>
                <w:color w:val="000000"/>
                <w:sz w:val="30"/>
                <w:szCs w:val="30"/>
              </w:rPr>
              <w:t>81,870,016.39</w:t>
            </w:r>
          </w:p>
        </w:tc>
      </w:tr>
      <w:tr w:rsidR="00973D2F" w:rsidRPr="00494247" w14:paraId="1F7C0A92" w14:textId="77777777" w:rsidTr="00CD338F">
        <w:trPr>
          <w:trHeight w:val="149"/>
        </w:trPr>
        <w:tc>
          <w:tcPr>
            <w:tcW w:w="3150" w:type="dxa"/>
          </w:tcPr>
          <w:p w14:paraId="25C91051" w14:textId="77777777" w:rsidR="00973D2F" w:rsidRPr="00D3269C" w:rsidRDefault="00973D2F" w:rsidP="00973D2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2D83A9D3" w14:textId="77777777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2F16D88C" w14:textId="4780D6F4" w:rsidR="00973D2F" w:rsidRPr="00D3269C" w:rsidRDefault="002F0635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247,540,065.76</w:t>
            </w:r>
          </w:p>
        </w:tc>
        <w:tc>
          <w:tcPr>
            <w:tcW w:w="240" w:type="dxa"/>
          </w:tcPr>
          <w:p w14:paraId="1A7E44FC" w14:textId="77777777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2E04" w14:textId="52E0BFCD" w:rsidR="00973D2F" w:rsidRPr="00D3269C" w:rsidRDefault="002F0635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247,540,065.76</w:t>
            </w:r>
          </w:p>
        </w:tc>
        <w:tc>
          <w:tcPr>
            <w:tcW w:w="236" w:type="dxa"/>
            <w:vAlign w:val="center"/>
          </w:tcPr>
          <w:p w14:paraId="3BD751AE" w14:textId="77777777" w:rsidR="00973D2F" w:rsidRPr="00D3269C" w:rsidRDefault="00973D2F" w:rsidP="00973D2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4E654E5C" w14:textId="135D876C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042">
              <w:rPr>
                <w:rFonts w:ascii="Angsana New" w:hAnsi="Angsana New"/>
                <w:color w:val="000000"/>
                <w:sz w:val="30"/>
                <w:szCs w:val="30"/>
              </w:rPr>
              <w:t>81,870,016.39</w:t>
            </w:r>
          </w:p>
        </w:tc>
      </w:tr>
    </w:tbl>
    <w:p w14:paraId="658C3E0A" w14:textId="77777777" w:rsidR="00CD338F" w:rsidRDefault="00CD338F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475578" w14:textId="5034E949" w:rsidR="00756BFE" w:rsidRPr="00756BFE" w:rsidRDefault="00756BFE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56BFE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E15804">
        <w:rPr>
          <w:rFonts w:ascii="Angsana New" w:hAnsi="Angsana New"/>
          <w:sz w:val="30"/>
          <w:szCs w:val="30"/>
        </w:rPr>
        <w:t>3</w:t>
      </w:r>
      <w:r w:rsidR="00664F91">
        <w:rPr>
          <w:rFonts w:ascii="Angsana New" w:hAnsi="Angsana New"/>
          <w:sz w:val="30"/>
          <w:szCs w:val="30"/>
        </w:rPr>
        <w:t>1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664F91">
        <w:rPr>
          <w:rFonts w:ascii="Angsana New" w:hAnsi="Angsana New" w:hint="cs"/>
          <w:sz w:val="30"/>
          <w:szCs w:val="30"/>
          <w:cs/>
        </w:rPr>
        <w:t>ธันวาคม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8A1034">
        <w:rPr>
          <w:rFonts w:ascii="Angsana New" w:hAnsi="Angsana New"/>
          <w:sz w:val="30"/>
          <w:szCs w:val="30"/>
        </w:rPr>
        <w:t>256</w:t>
      </w:r>
      <w:r w:rsidR="002F7E2B">
        <w:rPr>
          <w:rFonts w:ascii="Angsana New" w:hAnsi="Angsana New"/>
          <w:sz w:val="30"/>
          <w:szCs w:val="30"/>
          <w:lang w:val="en-US"/>
        </w:rPr>
        <w:t>6</w:t>
      </w:r>
      <w:r w:rsidRPr="00756BFE">
        <w:rPr>
          <w:rFonts w:ascii="Angsana New" w:hAnsi="Angsana New"/>
          <w:sz w:val="30"/>
          <w:szCs w:val="30"/>
          <w:cs/>
        </w:rPr>
        <w:t xml:space="preserve"> และ </w:t>
      </w:r>
      <w:r w:rsidR="008A1034">
        <w:rPr>
          <w:rFonts w:ascii="Angsana New" w:hAnsi="Angsana New"/>
          <w:sz w:val="30"/>
          <w:szCs w:val="30"/>
        </w:rPr>
        <w:t>256</w:t>
      </w:r>
      <w:r w:rsidR="007E228F">
        <w:rPr>
          <w:rFonts w:ascii="Angsana New" w:hAnsi="Angsana New"/>
          <w:sz w:val="30"/>
          <w:szCs w:val="30"/>
          <w:lang w:val="en-US"/>
        </w:rPr>
        <w:t>5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E0248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56BFE">
        <w:rPr>
          <w:rFonts w:ascii="Angsana New" w:hAnsi="Angsana New"/>
          <w:sz w:val="30"/>
          <w:szCs w:val="30"/>
          <w:cs/>
        </w:rPr>
        <w:t xml:space="preserve"> มีเงินเบิกเกินบัญชีธนาคารและเงินกู้ยืมระยะสั้นกับธนาคาร </w:t>
      </w:r>
      <w:r w:rsidR="008A1034">
        <w:rPr>
          <w:rFonts w:ascii="Angsana New" w:hAnsi="Angsana New"/>
          <w:sz w:val="30"/>
          <w:szCs w:val="30"/>
        </w:rPr>
        <w:t>2</w:t>
      </w:r>
      <w:r w:rsidRPr="00756BFE">
        <w:rPr>
          <w:rFonts w:ascii="Angsana New" w:hAnsi="Angsana New"/>
          <w:sz w:val="30"/>
          <w:szCs w:val="30"/>
          <w:cs/>
        </w:rPr>
        <w:t xml:space="preserve"> แห่ง วงเงินรวม </w:t>
      </w:r>
      <w:r w:rsidR="008A1034">
        <w:rPr>
          <w:rFonts w:ascii="Angsana New" w:hAnsi="Angsana New"/>
          <w:sz w:val="30"/>
          <w:szCs w:val="30"/>
        </w:rPr>
        <w:t>570.54</w:t>
      </w:r>
      <w:r w:rsidRPr="00756BFE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Pr="00756BFE">
        <w:rPr>
          <w:rFonts w:ascii="Angsana New" w:hAnsi="Angsana New"/>
          <w:sz w:val="30"/>
          <w:szCs w:val="30"/>
        </w:rPr>
        <w:t xml:space="preserve">MLR </w:t>
      </w:r>
      <w:r w:rsidRPr="00756BFE">
        <w:rPr>
          <w:rFonts w:ascii="Angsana New" w:hAnsi="Angsana New"/>
          <w:sz w:val="30"/>
          <w:szCs w:val="30"/>
          <w:cs/>
        </w:rPr>
        <w:t xml:space="preserve">ถึง </w:t>
      </w:r>
      <w:r w:rsidRPr="00756BFE">
        <w:rPr>
          <w:rFonts w:ascii="Angsana New" w:hAnsi="Angsana New"/>
          <w:sz w:val="30"/>
          <w:szCs w:val="30"/>
        </w:rPr>
        <w:t xml:space="preserve">MOR </w:t>
      </w:r>
      <w:r w:rsidRPr="00756BFE">
        <w:rPr>
          <w:rFonts w:ascii="Angsana New" w:hAnsi="Angsana New"/>
          <w:sz w:val="30"/>
          <w:szCs w:val="30"/>
          <w:cs/>
        </w:rPr>
        <w:t>ต่อปี ค้ำประกันโดยการจดจำนองที่ดินบางส่วน อาคารและสิ่งปลูกสร้าง บางส่</w:t>
      </w:r>
      <w:r w:rsidRPr="0089089E">
        <w:rPr>
          <w:rFonts w:ascii="Angsana New" w:hAnsi="Angsana New"/>
          <w:sz w:val="30"/>
          <w:szCs w:val="30"/>
          <w:cs/>
        </w:rPr>
        <w:t xml:space="preserve">วน  ตามหมายเหตุ </w:t>
      </w:r>
      <w:r w:rsidR="00BD32FA" w:rsidRPr="0089089E">
        <w:rPr>
          <w:rFonts w:ascii="Angsana New" w:hAnsi="Angsana New"/>
          <w:sz w:val="30"/>
          <w:szCs w:val="30"/>
        </w:rPr>
        <w:t>1</w:t>
      </w:r>
      <w:r w:rsidR="0089089E" w:rsidRPr="0089089E">
        <w:rPr>
          <w:rFonts w:ascii="Angsana New" w:hAnsi="Angsana New" w:hint="cs"/>
          <w:sz w:val="30"/>
          <w:szCs w:val="30"/>
          <w:cs/>
        </w:rPr>
        <w:t>0</w:t>
      </w:r>
      <w:r w:rsidR="004C147E" w:rsidRPr="0089089E">
        <w:rPr>
          <w:rFonts w:ascii="Angsana New" w:hAnsi="Angsana New"/>
          <w:sz w:val="30"/>
          <w:szCs w:val="30"/>
        </w:rPr>
        <w:t xml:space="preserve"> </w:t>
      </w:r>
      <w:r w:rsidR="004C147E" w:rsidRPr="0089089E">
        <w:rPr>
          <w:rFonts w:ascii="Angsana New" w:hAnsi="Angsana New" w:hint="cs"/>
          <w:sz w:val="30"/>
          <w:szCs w:val="30"/>
          <w:cs/>
        </w:rPr>
        <w:t xml:space="preserve">ถึง </w:t>
      </w:r>
      <w:r w:rsidR="0089089E" w:rsidRPr="0089089E">
        <w:rPr>
          <w:rFonts w:ascii="Angsana New" w:hAnsi="Angsana New"/>
          <w:sz w:val="30"/>
          <w:szCs w:val="30"/>
          <w:lang w:val="en-US"/>
        </w:rPr>
        <w:t>11</w:t>
      </w:r>
    </w:p>
    <w:p w14:paraId="15EEF2C1" w14:textId="03DF4089" w:rsidR="00B3585A" w:rsidRPr="009D3A59" w:rsidRDefault="00B3585A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D3A59">
        <w:rPr>
          <w:rFonts w:ascii="Angsana New" w:hAnsi="Angsana New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 </w:t>
      </w:r>
    </w:p>
    <w:tbl>
      <w:tblPr>
        <w:tblW w:w="101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944"/>
        <w:gridCol w:w="236"/>
        <w:gridCol w:w="1944"/>
        <w:gridCol w:w="236"/>
        <w:gridCol w:w="1938"/>
        <w:gridCol w:w="6"/>
      </w:tblGrid>
      <w:tr w:rsidR="002922F0" w:rsidRPr="00494247" w14:paraId="5E009093" w14:textId="77777777" w:rsidTr="008F790E">
        <w:trPr>
          <w:gridAfter w:val="1"/>
          <w:wAfter w:w="6" w:type="dxa"/>
        </w:trPr>
        <w:tc>
          <w:tcPr>
            <w:tcW w:w="3600" w:type="dxa"/>
          </w:tcPr>
          <w:p w14:paraId="0AE38FA9" w14:textId="77777777" w:rsidR="002922F0" w:rsidRPr="00494247" w:rsidRDefault="002922F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7" w:name="_Hlk146544449"/>
          </w:p>
        </w:tc>
        <w:tc>
          <w:tcPr>
            <w:tcW w:w="236" w:type="dxa"/>
          </w:tcPr>
          <w:p w14:paraId="11E31312" w14:textId="77777777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</w:tcPr>
          <w:p w14:paraId="4CD02DEE" w14:textId="0AA25D54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D8DF4" w14:textId="1F459E21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18" w:type="dxa"/>
            <w:gridSpan w:val="3"/>
          </w:tcPr>
          <w:p w14:paraId="570B0D0D" w14:textId="2F2397A6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22F0" w:rsidRPr="00494247" w14:paraId="0F24ED21" w14:textId="77777777" w:rsidTr="008F790E">
        <w:trPr>
          <w:gridAfter w:val="1"/>
          <w:wAfter w:w="6" w:type="dxa"/>
        </w:trPr>
        <w:tc>
          <w:tcPr>
            <w:tcW w:w="3600" w:type="dxa"/>
          </w:tcPr>
          <w:p w14:paraId="1EE1CF1F" w14:textId="77777777" w:rsidR="002922F0" w:rsidRPr="00494247" w:rsidRDefault="002922F0" w:rsidP="002922F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D38ECF" w14:textId="77777777" w:rsidR="002922F0" w:rsidRPr="00494247" w:rsidRDefault="002922F0" w:rsidP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6A1A7E07" w14:textId="4A3FC767" w:rsidR="002922F0" w:rsidRPr="00494247" w:rsidRDefault="002922F0" w:rsidP="002922F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61C2CA" w14:textId="77777777" w:rsidR="002922F0" w:rsidRPr="00494247" w:rsidRDefault="002922F0" w:rsidP="002922F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18" w:type="dxa"/>
            <w:gridSpan w:val="3"/>
          </w:tcPr>
          <w:p w14:paraId="627A769A" w14:textId="0BD187AC" w:rsidR="002922F0" w:rsidRPr="00494247" w:rsidRDefault="002922F0" w:rsidP="002922F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22F0" w:rsidRPr="00494247" w14:paraId="3085C691" w14:textId="77777777" w:rsidTr="008F790E">
        <w:tc>
          <w:tcPr>
            <w:tcW w:w="3600" w:type="dxa"/>
          </w:tcPr>
          <w:p w14:paraId="56B743F9" w14:textId="77777777" w:rsidR="002922F0" w:rsidRPr="00494247" w:rsidRDefault="002922F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BBD96F" w14:textId="77777777" w:rsidR="002922F0" w:rsidRPr="00D044B5" w:rsidRDefault="002922F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462D8997" w14:textId="27499F99" w:rsidR="002922F0" w:rsidRPr="00D044B5" w:rsidRDefault="00927B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3AC488F" w14:textId="53678A32" w:rsidR="002922F0" w:rsidRPr="00D044B5" w:rsidRDefault="002922F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4FB788DD" w14:textId="271C2C59" w:rsidR="002922F0" w:rsidRPr="00D044B5" w:rsidRDefault="00927B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0A6538" w14:textId="77777777" w:rsidR="002922F0" w:rsidRPr="00D044B5" w:rsidRDefault="002922F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D9F480" w14:textId="2F74143B" w:rsidR="002922F0" w:rsidRPr="00D044B5" w:rsidRDefault="002922F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2922F0" w:rsidRPr="00494247" w14:paraId="299DDECE" w14:textId="77777777" w:rsidTr="008F790E">
        <w:trPr>
          <w:trHeight w:val="203"/>
        </w:trPr>
        <w:tc>
          <w:tcPr>
            <w:tcW w:w="3600" w:type="dxa"/>
          </w:tcPr>
          <w:p w14:paraId="171F6A04" w14:textId="3BA95E5D" w:rsidR="002922F0" w:rsidRPr="00494247" w:rsidRDefault="002922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236" w:type="dxa"/>
          </w:tcPr>
          <w:p w14:paraId="3A8AEBF7" w14:textId="77777777" w:rsidR="002922F0" w:rsidRPr="00F4526A" w:rsidRDefault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72DA4D43" w14:textId="5C7CCB2A" w:rsidR="002922F0" w:rsidRPr="00F4526A" w:rsidRDefault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B8C9B2" w14:textId="05358FCD" w:rsidR="002922F0" w:rsidRPr="00F4526A" w:rsidRDefault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2B32DDEB" w14:textId="23F9E451" w:rsidR="002922F0" w:rsidRPr="00F4526A" w:rsidRDefault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9783844" w14:textId="77777777" w:rsidR="002922F0" w:rsidRPr="00494247" w:rsidRDefault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vAlign w:val="bottom"/>
          </w:tcPr>
          <w:p w14:paraId="741375DF" w14:textId="09230F0F" w:rsidR="002922F0" w:rsidRPr="00494247" w:rsidRDefault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22F0" w:rsidRPr="00494247" w14:paraId="26F2C42E" w14:textId="77777777" w:rsidTr="003C25C4">
        <w:trPr>
          <w:trHeight w:val="203"/>
        </w:trPr>
        <w:tc>
          <w:tcPr>
            <w:tcW w:w="3600" w:type="dxa"/>
          </w:tcPr>
          <w:p w14:paraId="07BDBE5F" w14:textId="038FA7AB" w:rsidR="002922F0" w:rsidRPr="007A44B1" w:rsidRDefault="002922F0" w:rsidP="002922F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236" w:type="dxa"/>
          </w:tcPr>
          <w:p w14:paraId="6D1CAB97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20F5E0C9" w14:textId="64E445A3" w:rsidR="002922F0" w:rsidRPr="00F4526A" w:rsidRDefault="009F65A3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5A3">
              <w:rPr>
                <w:rFonts w:ascii="Angsana New" w:hAnsi="Angsana New"/>
                <w:color w:val="000000"/>
                <w:sz w:val="30"/>
                <w:szCs w:val="30"/>
                <w:cs/>
              </w:rPr>
              <w:t>24</w:t>
            </w:r>
            <w:r w:rsidRPr="009F65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5A3">
              <w:rPr>
                <w:rFonts w:ascii="Angsana New" w:hAnsi="Angsana New"/>
                <w:color w:val="000000"/>
                <w:sz w:val="30"/>
                <w:szCs w:val="30"/>
                <w:cs/>
              </w:rPr>
              <w:t>949</w:t>
            </w:r>
            <w:r w:rsidRPr="009F65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5A3">
              <w:rPr>
                <w:rFonts w:ascii="Angsana New" w:hAnsi="Angsana New"/>
                <w:color w:val="000000"/>
                <w:sz w:val="30"/>
                <w:szCs w:val="30"/>
                <w:cs/>
              </w:rPr>
              <w:t>210.58</w:t>
            </w:r>
          </w:p>
        </w:tc>
        <w:tc>
          <w:tcPr>
            <w:tcW w:w="236" w:type="dxa"/>
            <w:shd w:val="clear" w:color="auto" w:fill="auto"/>
          </w:tcPr>
          <w:p w14:paraId="24749955" w14:textId="4A93BE3C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153CF6F7" w14:textId="1A2266F6" w:rsidR="002922F0" w:rsidRPr="00F4526A" w:rsidRDefault="00C23C64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3C64">
              <w:rPr>
                <w:rFonts w:ascii="Angsana New" w:hAnsi="Angsana New"/>
                <w:color w:val="000000"/>
                <w:sz w:val="30"/>
                <w:szCs w:val="30"/>
                <w:cs/>
              </w:rPr>
              <w:t>24</w:t>
            </w:r>
            <w:r w:rsidRPr="00C23C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23C64">
              <w:rPr>
                <w:rFonts w:ascii="Angsana New" w:hAnsi="Angsana New"/>
                <w:color w:val="000000"/>
                <w:sz w:val="30"/>
                <w:szCs w:val="30"/>
                <w:cs/>
              </w:rPr>
              <w:t>949</w:t>
            </w:r>
            <w:r w:rsidRPr="00C23C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23C64">
              <w:rPr>
                <w:rFonts w:ascii="Angsana New" w:hAnsi="Angsana New"/>
                <w:color w:val="000000"/>
                <w:sz w:val="30"/>
                <w:szCs w:val="30"/>
                <w:cs/>
              </w:rPr>
              <w:t>210.58</w:t>
            </w:r>
          </w:p>
        </w:tc>
        <w:tc>
          <w:tcPr>
            <w:tcW w:w="236" w:type="dxa"/>
            <w:vAlign w:val="center"/>
          </w:tcPr>
          <w:p w14:paraId="5EDB1AE6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 w14:paraId="16A3DA1A" w14:textId="7A0F67C6" w:rsidR="002922F0" w:rsidRPr="007A44B1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640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775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</w:p>
        </w:tc>
      </w:tr>
      <w:tr w:rsidR="00895E7E" w:rsidRPr="00494247" w14:paraId="474CDEAF" w14:textId="77777777" w:rsidTr="003C25C4">
        <w:trPr>
          <w:trHeight w:val="203"/>
        </w:trPr>
        <w:tc>
          <w:tcPr>
            <w:tcW w:w="3600" w:type="dxa"/>
          </w:tcPr>
          <w:p w14:paraId="238D63C9" w14:textId="2250865A" w:rsidR="00895E7E" w:rsidRPr="00B3585A" w:rsidRDefault="00D16390" w:rsidP="002922F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-ที่เกี่ยวข้องกัน</w:t>
            </w:r>
          </w:p>
        </w:tc>
        <w:tc>
          <w:tcPr>
            <w:tcW w:w="236" w:type="dxa"/>
          </w:tcPr>
          <w:p w14:paraId="0239EA51" w14:textId="77777777" w:rsidR="00895E7E" w:rsidRPr="00F4526A" w:rsidRDefault="00895E7E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02DEE62B" w14:textId="64E2D190" w:rsidR="00895E7E" w:rsidRPr="000F14F6" w:rsidRDefault="00B6132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132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B6132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1320">
              <w:rPr>
                <w:rFonts w:ascii="Angsana New" w:hAnsi="Angsana New"/>
                <w:color w:val="000000"/>
                <w:sz w:val="30"/>
                <w:szCs w:val="30"/>
                <w:cs/>
              </w:rPr>
              <w:t>384</w:t>
            </w:r>
            <w:r w:rsidRPr="00B6132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1320">
              <w:rPr>
                <w:rFonts w:ascii="Angsana New" w:hAnsi="Angsana New"/>
                <w:color w:val="000000"/>
                <w:sz w:val="30"/>
                <w:szCs w:val="30"/>
                <w:cs/>
              </w:rPr>
              <w:t>378.75</w:t>
            </w:r>
          </w:p>
        </w:tc>
        <w:tc>
          <w:tcPr>
            <w:tcW w:w="236" w:type="dxa"/>
            <w:shd w:val="clear" w:color="auto" w:fill="auto"/>
          </w:tcPr>
          <w:p w14:paraId="3C30B0B4" w14:textId="77777777" w:rsidR="00895E7E" w:rsidRPr="00F4526A" w:rsidRDefault="00895E7E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32F7B2E4" w14:textId="125C1A2C" w:rsidR="00895E7E" w:rsidRPr="008125FF" w:rsidRDefault="000218A2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218A2">
              <w:rPr>
                <w:rFonts w:ascii="Angsana New" w:hAnsi="Angsana New"/>
                <w:color w:val="000000"/>
                <w:sz w:val="30"/>
                <w:szCs w:val="30"/>
                <w:cs/>
              </w:rPr>
              <w:t>189</w:t>
            </w:r>
            <w:r w:rsidRPr="000218A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218A2">
              <w:rPr>
                <w:rFonts w:ascii="Angsana New" w:hAnsi="Angsana New"/>
                <w:color w:val="000000"/>
                <w:sz w:val="30"/>
                <w:szCs w:val="30"/>
                <w:cs/>
              </w:rPr>
              <w:t>754.66</w:t>
            </w:r>
          </w:p>
        </w:tc>
        <w:tc>
          <w:tcPr>
            <w:tcW w:w="236" w:type="dxa"/>
            <w:vAlign w:val="center"/>
          </w:tcPr>
          <w:p w14:paraId="6396AE4A" w14:textId="77777777" w:rsidR="00895E7E" w:rsidRPr="00494247" w:rsidRDefault="00895E7E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 w14:paraId="26A94871" w14:textId="7CBF8681" w:rsidR="00895E7E" w:rsidRPr="00A85698" w:rsidRDefault="009111AA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2922F0" w:rsidRPr="00494247" w14:paraId="79226EEC" w14:textId="77777777" w:rsidTr="003C25C4">
        <w:trPr>
          <w:trHeight w:val="203"/>
        </w:trPr>
        <w:tc>
          <w:tcPr>
            <w:tcW w:w="3600" w:type="dxa"/>
          </w:tcPr>
          <w:p w14:paraId="49CDA728" w14:textId="62DFFAA6" w:rsidR="002922F0" w:rsidRPr="007A44B1" w:rsidRDefault="002922F0" w:rsidP="002922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เจ้าหนี้หมุนเวียนอื่น  </w:t>
            </w:r>
          </w:p>
        </w:tc>
        <w:tc>
          <w:tcPr>
            <w:tcW w:w="236" w:type="dxa"/>
          </w:tcPr>
          <w:p w14:paraId="40BA607E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597E2B45" w14:textId="67EB1610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0F3DDC" w14:textId="6C00104C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71929906" w14:textId="444715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0055FD0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 w14:paraId="09395FF2" w14:textId="77777777" w:rsidR="002922F0" w:rsidRPr="007A44B1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22F0" w:rsidRPr="00494247" w14:paraId="45A2AD8D" w14:textId="77777777" w:rsidTr="003C25C4">
        <w:trPr>
          <w:trHeight w:val="203"/>
        </w:trPr>
        <w:tc>
          <w:tcPr>
            <w:tcW w:w="3600" w:type="dxa"/>
          </w:tcPr>
          <w:p w14:paraId="197BDC11" w14:textId="146D6D9A" w:rsidR="002922F0" w:rsidRPr="007A44B1" w:rsidRDefault="002922F0" w:rsidP="002922F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236" w:type="dxa"/>
          </w:tcPr>
          <w:p w14:paraId="21B6079F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68E1B3A5" w14:textId="611AB335" w:rsidR="002922F0" w:rsidRPr="00F4526A" w:rsidRDefault="000F14F6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504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464.00</w:t>
            </w:r>
          </w:p>
        </w:tc>
        <w:tc>
          <w:tcPr>
            <w:tcW w:w="236" w:type="dxa"/>
            <w:shd w:val="clear" w:color="auto" w:fill="auto"/>
          </w:tcPr>
          <w:p w14:paraId="0AE5E69F" w14:textId="18D97171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3FB64919" w14:textId="68062B34" w:rsidR="002922F0" w:rsidRPr="00F4526A" w:rsidRDefault="008125FF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504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464.00</w:t>
            </w:r>
          </w:p>
        </w:tc>
        <w:tc>
          <w:tcPr>
            <w:tcW w:w="236" w:type="dxa"/>
            <w:vAlign w:val="center"/>
          </w:tcPr>
          <w:p w14:paraId="4F1F2484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 w14:paraId="78C8AD06" w14:textId="5D8DC17A" w:rsidR="002922F0" w:rsidRPr="007A44B1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881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757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</w:tr>
      <w:tr w:rsidR="002922F0" w:rsidRPr="00494247" w14:paraId="55E45470" w14:textId="77777777" w:rsidTr="003C25C4">
        <w:trPr>
          <w:trHeight w:val="203"/>
        </w:trPr>
        <w:tc>
          <w:tcPr>
            <w:tcW w:w="3600" w:type="dxa"/>
          </w:tcPr>
          <w:p w14:paraId="46FD5231" w14:textId="0E375972" w:rsidR="002922F0" w:rsidRPr="007A44B1" w:rsidRDefault="002922F0" w:rsidP="002922F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236" w:type="dxa"/>
          </w:tcPr>
          <w:p w14:paraId="2FFCDA85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57223235" w14:textId="063C9D34" w:rsidR="002922F0" w:rsidRPr="00F4526A" w:rsidRDefault="000F14F6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120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729.71</w:t>
            </w:r>
          </w:p>
        </w:tc>
        <w:tc>
          <w:tcPr>
            <w:tcW w:w="236" w:type="dxa"/>
            <w:shd w:val="clear" w:color="auto" w:fill="auto"/>
          </w:tcPr>
          <w:p w14:paraId="7863EF06" w14:textId="69615C63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7F470CDF" w14:textId="3F276EBA" w:rsidR="002922F0" w:rsidRPr="00F4526A" w:rsidRDefault="008125FF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120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729.71</w:t>
            </w:r>
          </w:p>
        </w:tc>
        <w:tc>
          <w:tcPr>
            <w:tcW w:w="236" w:type="dxa"/>
            <w:vAlign w:val="center"/>
          </w:tcPr>
          <w:p w14:paraId="63C5B681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 w14:paraId="32F7577E" w14:textId="30266ED5" w:rsidR="002922F0" w:rsidRPr="007A44B1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192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258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</w:tr>
      <w:tr w:rsidR="000F14F6" w:rsidRPr="00494247" w14:paraId="49FDF823" w14:textId="77777777" w:rsidTr="003C25C4">
        <w:trPr>
          <w:trHeight w:val="203"/>
        </w:trPr>
        <w:tc>
          <w:tcPr>
            <w:tcW w:w="3600" w:type="dxa"/>
          </w:tcPr>
          <w:p w14:paraId="1B929404" w14:textId="5EE3E7CF" w:rsidR="000F14F6" w:rsidRPr="007A44B1" w:rsidRDefault="000F14F6" w:rsidP="000F14F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เงินประกัน-พื้นที่ให้เช่า</w:t>
            </w:r>
            <w:r w:rsidR="00486C1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36" w:type="dxa"/>
          </w:tcPr>
          <w:p w14:paraId="03DBA807" w14:textId="77777777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6AF86F48" w14:textId="3047ED1A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94,000.00</w:t>
            </w:r>
          </w:p>
        </w:tc>
        <w:tc>
          <w:tcPr>
            <w:tcW w:w="236" w:type="dxa"/>
            <w:shd w:val="clear" w:color="auto" w:fill="auto"/>
          </w:tcPr>
          <w:p w14:paraId="740528DF" w14:textId="1C7C6341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61450DEE" w14:textId="20D6438A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94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36" w:type="dxa"/>
            <w:vAlign w:val="center"/>
          </w:tcPr>
          <w:p w14:paraId="3134514F" w14:textId="77777777" w:rsidR="000F14F6" w:rsidRPr="00494247" w:rsidRDefault="000F14F6" w:rsidP="000F14F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 w14:paraId="3F20021D" w14:textId="5F63803B" w:rsidR="000F14F6" w:rsidRPr="007A44B1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0F14F6" w:rsidRPr="00494247" w14:paraId="02D158C4" w14:textId="77777777" w:rsidTr="003C25C4">
        <w:trPr>
          <w:trHeight w:val="203"/>
        </w:trPr>
        <w:tc>
          <w:tcPr>
            <w:tcW w:w="3600" w:type="dxa"/>
          </w:tcPr>
          <w:p w14:paraId="4679AF52" w14:textId="73017223" w:rsidR="000F14F6" w:rsidRPr="007A44B1" w:rsidRDefault="000F14F6" w:rsidP="000F14F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236" w:type="dxa"/>
          </w:tcPr>
          <w:p w14:paraId="3F1AA65F" w14:textId="77777777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764021AD" w14:textId="525FD3CA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1,252,229.25</w:t>
            </w:r>
          </w:p>
        </w:tc>
        <w:tc>
          <w:tcPr>
            <w:tcW w:w="236" w:type="dxa"/>
            <w:shd w:val="clear" w:color="auto" w:fill="auto"/>
          </w:tcPr>
          <w:p w14:paraId="5C59DC22" w14:textId="19F20F42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4547AC4A" w14:textId="1871AB4F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252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229.25</w:t>
            </w:r>
          </w:p>
        </w:tc>
        <w:tc>
          <w:tcPr>
            <w:tcW w:w="236" w:type="dxa"/>
            <w:vAlign w:val="center"/>
          </w:tcPr>
          <w:p w14:paraId="69A96201" w14:textId="77777777" w:rsidR="000F14F6" w:rsidRPr="00494247" w:rsidRDefault="000F14F6" w:rsidP="000F14F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 w14:paraId="2221B960" w14:textId="04F23B33" w:rsidR="000F14F6" w:rsidRPr="007A44B1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244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811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0F14F6" w:rsidRPr="00494247" w14:paraId="7282152D" w14:textId="77777777" w:rsidTr="003C25C4">
        <w:trPr>
          <w:trHeight w:val="203"/>
        </w:trPr>
        <w:tc>
          <w:tcPr>
            <w:tcW w:w="3600" w:type="dxa"/>
          </w:tcPr>
          <w:p w14:paraId="75BC386E" w14:textId="20B9F5DE" w:rsidR="000F14F6" w:rsidRPr="006A79F4" w:rsidRDefault="000F14F6" w:rsidP="000F14F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236" w:type="dxa"/>
          </w:tcPr>
          <w:p w14:paraId="2CD6C936" w14:textId="77777777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5E164FCA" w14:textId="414CC1F3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9,094,898.67</w:t>
            </w:r>
          </w:p>
        </w:tc>
        <w:tc>
          <w:tcPr>
            <w:tcW w:w="236" w:type="dxa"/>
            <w:shd w:val="clear" w:color="auto" w:fill="auto"/>
          </w:tcPr>
          <w:p w14:paraId="5E6541C8" w14:textId="399D2EB9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50CDC8B3" w14:textId="070F5C88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933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144.80</w:t>
            </w:r>
          </w:p>
        </w:tc>
        <w:tc>
          <w:tcPr>
            <w:tcW w:w="236" w:type="dxa"/>
            <w:vAlign w:val="center"/>
          </w:tcPr>
          <w:p w14:paraId="019954DF" w14:textId="77777777" w:rsidR="000F14F6" w:rsidRPr="00494247" w:rsidRDefault="000F14F6" w:rsidP="000F14F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 w14:paraId="72599A51" w14:textId="349C1363" w:rsidR="000F14F6" w:rsidRPr="007A44B1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681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464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</w:p>
        </w:tc>
      </w:tr>
      <w:tr w:rsidR="000F14F6" w:rsidRPr="00494247" w14:paraId="1C534F78" w14:textId="77777777" w:rsidTr="003C25C4">
        <w:trPr>
          <w:trHeight w:val="203"/>
        </w:trPr>
        <w:tc>
          <w:tcPr>
            <w:tcW w:w="3600" w:type="dxa"/>
          </w:tcPr>
          <w:p w14:paraId="1186E269" w14:textId="452730F6" w:rsidR="000F14F6" w:rsidRPr="006A79F4" w:rsidRDefault="000F14F6" w:rsidP="000F14F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236" w:type="dxa"/>
          </w:tcPr>
          <w:p w14:paraId="3320B987" w14:textId="77777777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03F57CB5" w14:textId="308ED2F0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710.31</w:t>
            </w:r>
          </w:p>
        </w:tc>
        <w:tc>
          <w:tcPr>
            <w:tcW w:w="236" w:type="dxa"/>
            <w:shd w:val="clear" w:color="auto" w:fill="auto"/>
          </w:tcPr>
          <w:p w14:paraId="4A85917C" w14:textId="03663B16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7EA88DF6" w14:textId="658ADD29" w:rsidR="000F14F6" w:rsidRPr="00F4526A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570.52</w:t>
            </w:r>
          </w:p>
        </w:tc>
        <w:tc>
          <w:tcPr>
            <w:tcW w:w="236" w:type="dxa"/>
            <w:vAlign w:val="center"/>
          </w:tcPr>
          <w:p w14:paraId="235B22EF" w14:textId="77777777" w:rsidR="000F14F6" w:rsidRPr="00494247" w:rsidRDefault="000F14F6" w:rsidP="000F14F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 w14:paraId="7A57FB5E" w14:textId="45B7CF28" w:rsidR="000F14F6" w:rsidRPr="007A44B1" w:rsidRDefault="000F14F6" w:rsidP="000F14F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637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187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</w:tr>
      <w:tr w:rsidR="00BB50FE" w:rsidRPr="00494247" w14:paraId="46B1C9FB" w14:textId="77777777" w:rsidTr="003C25C4">
        <w:trPr>
          <w:trHeight w:val="203"/>
        </w:trPr>
        <w:tc>
          <w:tcPr>
            <w:tcW w:w="3600" w:type="dxa"/>
          </w:tcPr>
          <w:p w14:paraId="00F90A94" w14:textId="3A819EE9" w:rsidR="00BB50FE" w:rsidRPr="006A79F4" w:rsidRDefault="00BB50FE" w:rsidP="00BB50F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เจ้าหนี้อื่นๆ</w:t>
            </w:r>
          </w:p>
        </w:tc>
        <w:tc>
          <w:tcPr>
            <w:tcW w:w="236" w:type="dxa"/>
          </w:tcPr>
          <w:p w14:paraId="6D178423" w14:textId="77777777" w:rsidR="00BB50FE" w:rsidRPr="00F4526A" w:rsidRDefault="00BB50FE" w:rsidP="00BB50F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3A3531A5" w14:textId="48EB93BE" w:rsidR="00BB50FE" w:rsidRPr="000F14F6" w:rsidRDefault="00485455" w:rsidP="00BB50F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85455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  <w:cs/>
              </w:rPr>
              <w:t>291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  <w:cs/>
              </w:rPr>
              <w:t>315.99</w:t>
            </w:r>
          </w:p>
        </w:tc>
        <w:tc>
          <w:tcPr>
            <w:tcW w:w="236" w:type="dxa"/>
            <w:shd w:val="clear" w:color="auto" w:fill="auto"/>
          </w:tcPr>
          <w:p w14:paraId="25BE60C8" w14:textId="77777777" w:rsidR="00BB50FE" w:rsidRPr="00F4526A" w:rsidRDefault="00BB50FE" w:rsidP="00BB50F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</w:tcPr>
          <w:p w14:paraId="1393AA55" w14:textId="1472DA70" w:rsidR="00BB50FE" w:rsidRPr="008125FF" w:rsidRDefault="00BB50FE" w:rsidP="00BB50F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120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548.34</w:t>
            </w:r>
          </w:p>
        </w:tc>
        <w:tc>
          <w:tcPr>
            <w:tcW w:w="236" w:type="dxa"/>
            <w:vAlign w:val="center"/>
          </w:tcPr>
          <w:p w14:paraId="22FA31E8" w14:textId="77777777" w:rsidR="00BB50FE" w:rsidRPr="00494247" w:rsidRDefault="00BB50FE" w:rsidP="00BB50F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 w14:paraId="73595F81" w14:textId="1532C937" w:rsidR="00BB50FE" w:rsidRPr="00A85698" w:rsidRDefault="00BB50FE" w:rsidP="00BB50F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354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128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</w:tr>
      <w:tr w:rsidR="002922F0" w:rsidRPr="00494247" w14:paraId="64F6B448" w14:textId="77777777" w:rsidTr="003C25C4">
        <w:trPr>
          <w:trHeight w:val="203"/>
        </w:trPr>
        <w:tc>
          <w:tcPr>
            <w:tcW w:w="3600" w:type="dxa"/>
          </w:tcPr>
          <w:p w14:paraId="5E5E739A" w14:textId="2CF91E7B" w:rsidR="002922F0" w:rsidRPr="006A79F4" w:rsidRDefault="002922F0" w:rsidP="002922F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="00BB50FE" w:rsidRPr="00AA0CBC">
              <w:rPr>
                <w:rFonts w:ascii="Angsana New" w:hAnsi="Angsana New"/>
                <w:sz w:val="30"/>
                <w:szCs w:val="30"/>
                <w:cs/>
              </w:rPr>
              <w:t>รายการที่เกี่ยว</w:t>
            </w:r>
            <w:r w:rsidR="00486C15">
              <w:rPr>
                <w:rFonts w:ascii="Angsana New" w:hAnsi="Angsana New" w:hint="cs"/>
                <w:sz w:val="30"/>
                <w:szCs w:val="30"/>
                <w:cs/>
              </w:rPr>
              <w:t>ข้อง</w:t>
            </w:r>
            <w:r w:rsidR="00BB50FE" w:rsidRPr="00AA0CBC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236" w:type="dxa"/>
          </w:tcPr>
          <w:p w14:paraId="3061B000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51887EA5" w14:textId="235BCA37" w:rsidR="002922F0" w:rsidRPr="00F4526A" w:rsidRDefault="00275F18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5F18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  <w:cs/>
              </w:rPr>
              <w:t>043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  <w:cs/>
              </w:rPr>
              <w:t>585.68</w:t>
            </w:r>
          </w:p>
        </w:tc>
        <w:tc>
          <w:tcPr>
            <w:tcW w:w="236" w:type="dxa"/>
            <w:shd w:val="clear" w:color="auto" w:fill="auto"/>
          </w:tcPr>
          <w:p w14:paraId="36ED32CC" w14:textId="47D1AA8B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6885D587" w14:textId="7A3FC25E" w:rsidR="002922F0" w:rsidRPr="00F4526A" w:rsidRDefault="009C039A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15D7C2C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tcBorders>
              <w:bottom w:val="single" w:sz="4" w:space="0" w:color="auto"/>
            </w:tcBorders>
          </w:tcPr>
          <w:p w14:paraId="2A71A5E9" w14:textId="2CB09E3D" w:rsidR="002922F0" w:rsidRPr="007A44B1" w:rsidRDefault="00DB5FC1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2922F0" w:rsidRPr="00494247" w14:paraId="42E93FAB" w14:textId="77777777" w:rsidTr="003C25C4">
        <w:trPr>
          <w:trHeight w:val="181"/>
        </w:trPr>
        <w:tc>
          <w:tcPr>
            <w:tcW w:w="3600" w:type="dxa"/>
          </w:tcPr>
          <w:p w14:paraId="287942CE" w14:textId="28DBEA13" w:rsidR="002922F0" w:rsidRPr="00494247" w:rsidRDefault="002922F0" w:rsidP="002922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รวมเจ้าหนี้การค้าและเจ้าหนี้หมุนเวียนอื่น  </w:t>
            </w:r>
          </w:p>
        </w:tc>
        <w:tc>
          <w:tcPr>
            <w:tcW w:w="236" w:type="dxa"/>
          </w:tcPr>
          <w:p w14:paraId="6FC5A66B" w14:textId="77777777" w:rsidR="002922F0" w:rsidRPr="00D3269C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B4E63" w14:textId="7DA536B8" w:rsidR="002922F0" w:rsidRPr="00D3269C" w:rsidRDefault="00634892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892">
              <w:rPr>
                <w:rFonts w:ascii="Angsana New" w:hAnsi="Angsana New"/>
                <w:color w:val="000000"/>
                <w:sz w:val="30"/>
                <w:szCs w:val="30"/>
                <w:cs/>
              </w:rPr>
              <w:t>57</w:t>
            </w:r>
            <w:r w:rsidRPr="0063489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892">
              <w:rPr>
                <w:rFonts w:ascii="Angsana New" w:hAnsi="Angsana New"/>
                <w:color w:val="000000"/>
                <w:sz w:val="30"/>
                <w:szCs w:val="30"/>
                <w:cs/>
              </w:rPr>
              <w:t>625</w:t>
            </w:r>
            <w:r w:rsidRPr="0063489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892">
              <w:rPr>
                <w:rFonts w:ascii="Angsana New" w:hAnsi="Angsana New"/>
                <w:color w:val="000000"/>
                <w:sz w:val="30"/>
                <w:szCs w:val="30"/>
                <w:cs/>
              </w:rPr>
              <w:t>522.94</w:t>
            </w:r>
          </w:p>
        </w:tc>
        <w:tc>
          <w:tcPr>
            <w:tcW w:w="236" w:type="dxa"/>
            <w:shd w:val="clear" w:color="auto" w:fill="auto"/>
          </w:tcPr>
          <w:p w14:paraId="1E16A926" w14:textId="1A6C7403" w:rsidR="002922F0" w:rsidRPr="00D3269C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494A1" w14:textId="00E11D3B" w:rsidR="002922F0" w:rsidRPr="00D3269C" w:rsidRDefault="008125FF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53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054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651.86</w:t>
            </w:r>
          </w:p>
        </w:tc>
        <w:tc>
          <w:tcPr>
            <w:tcW w:w="236" w:type="dxa"/>
            <w:vAlign w:val="center"/>
          </w:tcPr>
          <w:p w14:paraId="7DC6BC60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35B18D" w14:textId="7ECB8B2E" w:rsidR="002922F0" w:rsidRPr="00494247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726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383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</w:p>
        </w:tc>
      </w:tr>
      <w:bookmarkEnd w:id="27"/>
    </w:tbl>
    <w:p w14:paraId="7075A3AE" w14:textId="6C154DB5" w:rsidR="00B3585A" w:rsidRDefault="00B3585A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BD" w14:textId="77777777" w:rsidR="00B03B3F" w:rsidRPr="00574462" w:rsidRDefault="00B03B3F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28" w:name="_Hlk39869493"/>
      <w:r w:rsidRPr="00574462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101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944"/>
        <w:gridCol w:w="236"/>
        <w:gridCol w:w="1944"/>
        <w:gridCol w:w="236"/>
        <w:gridCol w:w="1938"/>
        <w:gridCol w:w="6"/>
      </w:tblGrid>
      <w:tr w:rsidR="0035046E" w:rsidRPr="00574462" w14:paraId="284960C0" w14:textId="77777777" w:rsidTr="008F790E">
        <w:trPr>
          <w:gridAfter w:val="1"/>
          <w:wAfter w:w="6" w:type="dxa"/>
        </w:trPr>
        <w:tc>
          <w:tcPr>
            <w:tcW w:w="3600" w:type="dxa"/>
          </w:tcPr>
          <w:p w14:paraId="284960BE" w14:textId="77777777" w:rsidR="0035046E" w:rsidRPr="00574462" w:rsidRDefault="0035046E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EA1C13" w14:textId="77777777" w:rsidR="0035046E" w:rsidRPr="00574462" w:rsidRDefault="0035046E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</w:tcPr>
          <w:p w14:paraId="278E97CE" w14:textId="77777777" w:rsidR="0035046E" w:rsidRPr="00574462" w:rsidRDefault="0035046E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AAB4F" w14:textId="40D0DBD7" w:rsidR="0035046E" w:rsidRPr="00574462" w:rsidRDefault="0035046E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18" w:type="dxa"/>
            <w:gridSpan w:val="3"/>
          </w:tcPr>
          <w:p w14:paraId="284960BF" w14:textId="547EA707" w:rsidR="0035046E" w:rsidRPr="00574462" w:rsidRDefault="0035046E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5046E" w:rsidRPr="00574462" w14:paraId="41EDEB71" w14:textId="77777777" w:rsidTr="008F790E">
        <w:trPr>
          <w:gridAfter w:val="1"/>
          <w:wAfter w:w="6" w:type="dxa"/>
        </w:trPr>
        <w:tc>
          <w:tcPr>
            <w:tcW w:w="3600" w:type="dxa"/>
          </w:tcPr>
          <w:p w14:paraId="2F9DCF47" w14:textId="77777777" w:rsidR="0035046E" w:rsidRPr="00574462" w:rsidRDefault="0035046E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2A0EB3" w14:textId="77777777" w:rsidR="0035046E" w:rsidRPr="00D024DC" w:rsidRDefault="0035046E" w:rsidP="00D024D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72A31E38" w14:textId="1550057D" w:rsidR="0035046E" w:rsidRPr="00D024DC" w:rsidRDefault="0035046E" w:rsidP="00D024D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0F2AFC" w14:textId="2462855E" w:rsidR="0035046E" w:rsidRPr="00D024DC" w:rsidRDefault="0035046E" w:rsidP="00D024D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18" w:type="dxa"/>
            <w:gridSpan w:val="3"/>
            <w:tcBorders>
              <w:bottom w:val="single" w:sz="4" w:space="0" w:color="auto"/>
            </w:tcBorders>
          </w:tcPr>
          <w:p w14:paraId="54259C67" w14:textId="6A85425E" w:rsidR="0035046E" w:rsidRPr="00574462" w:rsidRDefault="0035046E" w:rsidP="00D024D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046E" w:rsidRPr="00574462" w14:paraId="284960C5" w14:textId="77777777" w:rsidTr="008F790E">
        <w:tc>
          <w:tcPr>
            <w:tcW w:w="3600" w:type="dxa"/>
          </w:tcPr>
          <w:p w14:paraId="284960C1" w14:textId="77777777" w:rsidR="0035046E" w:rsidRPr="00574462" w:rsidRDefault="0035046E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5F65645" w14:textId="77777777" w:rsidR="0035046E" w:rsidRDefault="0035046E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6D206F66" w14:textId="738F94D7" w:rsidR="0035046E" w:rsidRDefault="00B55906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 w:rsidRPr="00B55906">
              <w:rPr>
                <w:sz w:val="30"/>
                <w:szCs w:val="30"/>
                <w:cs/>
              </w:rPr>
              <w:t xml:space="preserve">ธันวาคม </w:t>
            </w:r>
            <w:r w:rsidRPr="00B55906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EE96353" w14:textId="76CB3796" w:rsidR="0035046E" w:rsidRDefault="0035046E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284960C2" w14:textId="0001D1E7" w:rsidR="0035046E" w:rsidRPr="00574462" w:rsidRDefault="00B55906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 w:rsidRPr="00B55906">
              <w:rPr>
                <w:sz w:val="30"/>
                <w:szCs w:val="30"/>
                <w:cs/>
              </w:rPr>
              <w:t xml:space="preserve">ธันวาคม </w:t>
            </w:r>
            <w:r w:rsidRPr="00B559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0C3" w14:textId="77777777" w:rsidR="0035046E" w:rsidRPr="00574462" w:rsidRDefault="0035046E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60C4" w14:textId="4AE71050" w:rsidR="0035046E" w:rsidRPr="00574462" w:rsidRDefault="0035046E" w:rsidP="00897AC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EE3A85" w:rsidRPr="00917061" w14:paraId="284960CA" w14:textId="77777777" w:rsidTr="008F790E">
        <w:trPr>
          <w:trHeight w:val="203"/>
        </w:trPr>
        <w:tc>
          <w:tcPr>
            <w:tcW w:w="3600" w:type="dxa"/>
          </w:tcPr>
          <w:p w14:paraId="284960C6" w14:textId="7089C5D9" w:rsidR="00EE3A85" w:rsidRPr="00917061" w:rsidRDefault="00EE3A85" w:rsidP="00EE3A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393C109C" w14:textId="77777777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B80C4" w14:textId="707EBFFE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591,600.00</w:t>
            </w:r>
          </w:p>
        </w:tc>
        <w:tc>
          <w:tcPr>
            <w:tcW w:w="236" w:type="dxa"/>
            <w:shd w:val="clear" w:color="auto" w:fill="auto"/>
          </w:tcPr>
          <w:p w14:paraId="33D62A39" w14:textId="105E8A47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C7" w14:textId="7CDF131B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591,600.00</w:t>
            </w:r>
          </w:p>
        </w:tc>
        <w:tc>
          <w:tcPr>
            <w:tcW w:w="236" w:type="dxa"/>
            <w:vAlign w:val="center"/>
          </w:tcPr>
          <w:p w14:paraId="284960C8" w14:textId="77777777" w:rsidR="00EE3A85" w:rsidRPr="00917061" w:rsidRDefault="00EE3A85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vAlign w:val="bottom"/>
          </w:tcPr>
          <w:p w14:paraId="284960C9" w14:textId="1B90A622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1,599,600.00</w:t>
            </w:r>
          </w:p>
        </w:tc>
      </w:tr>
      <w:tr w:rsidR="00EE3A85" w:rsidRPr="00917061" w14:paraId="284960CF" w14:textId="77777777" w:rsidTr="008F790E">
        <w:trPr>
          <w:trHeight w:val="203"/>
        </w:trPr>
        <w:tc>
          <w:tcPr>
            <w:tcW w:w="3600" w:type="dxa"/>
            <w:vAlign w:val="center"/>
          </w:tcPr>
          <w:p w14:paraId="284960CB" w14:textId="63734456" w:rsidR="00EE3A85" w:rsidRPr="00917061" w:rsidRDefault="00EE3A85" w:rsidP="00EE3A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236" w:type="dxa"/>
          </w:tcPr>
          <w:p w14:paraId="0F0F1E94" w14:textId="77777777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B121E" w14:textId="49985594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  <w:lang w:val="en-US"/>
              </w:rPr>
              <w:t>(9,796.67)</w:t>
            </w:r>
          </w:p>
        </w:tc>
        <w:tc>
          <w:tcPr>
            <w:tcW w:w="236" w:type="dxa"/>
            <w:shd w:val="clear" w:color="auto" w:fill="auto"/>
          </w:tcPr>
          <w:p w14:paraId="441EE396" w14:textId="06B790CF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CC" w14:textId="24E94F9D" w:rsidR="00EE3A85" w:rsidRPr="001B6D4D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3A85">
              <w:rPr>
                <w:rFonts w:ascii="Angsana New" w:hAnsi="Angsana New"/>
                <w:sz w:val="30"/>
                <w:szCs w:val="30"/>
                <w:lang w:val="en-US"/>
              </w:rPr>
              <w:t>(9,796.67)</w:t>
            </w:r>
          </w:p>
        </w:tc>
        <w:tc>
          <w:tcPr>
            <w:tcW w:w="236" w:type="dxa"/>
            <w:vAlign w:val="center"/>
          </w:tcPr>
          <w:p w14:paraId="284960CD" w14:textId="77777777" w:rsidR="00EE3A85" w:rsidRPr="00917061" w:rsidRDefault="00EE3A85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tcBorders>
              <w:bottom w:val="single" w:sz="4" w:space="0" w:color="auto"/>
            </w:tcBorders>
            <w:vAlign w:val="bottom"/>
          </w:tcPr>
          <w:p w14:paraId="284960CE" w14:textId="17422871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(52,999.56)</w:t>
            </w:r>
          </w:p>
        </w:tc>
      </w:tr>
      <w:tr w:rsidR="00EE3A85" w:rsidRPr="00917061" w14:paraId="284960D4" w14:textId="77777777" w:rsidTr="008F790E">
        <w:trPr>
          <w:trHeight w:val="149"/>
        </w:trPr>
        <w:tc>
          <w:tcPr>
            <w:tcW w:w="3600" w:type="dxa"/>
            <w:vAlign w:val="center"/>
          </w:tcPr>
          <w:p w14:paraId="284960D0" w14:textId="142D3418" w:rsidR="00EE3A85" w:rsidRPr="00917061" w:rsidRDefault="00EE3A85" w:rsidP="00EE3A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0943990" w14:textId="77777777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133EF" w14:textId="7417F497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581,803.33</w:t>
            </w:r>
          </w:p>
        </w:tc>
        <w:tc>
          <w:tcPr>
            <w:tcW w:w="236" w:type="dxa"/>
            <w:shd w:val="clear" w:color="auto" w:fill="auto"/>
          </w:tcPr>
          <w:p w14:paraId="5969EE24" w14:textId="3432D63A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D1" w14:textId="26EE9240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581,803.33</w:t>
            </w:r>
          </w:p>
        </w:tc>
        <w:tc>
          <w:tcPr>
            <w:tcW w:w="236" w:type="dxa"/>
            <w:vAlign w:val="center"/>
          </w:tcPr>
          <w:p w14:paraId="284960D2" w14:textId="77777777" w:rsidR="00EE3A85" w:rsidRPr="00917061" w:rsidRDefault="00EE3A85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</w:tcBorders>
            <w:vAlign w:val="bottom"/>
          </w:tcPr>
          <w:p w14:paraId="284960D3" w14:textId="60163278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1,546,600.44</w:t>
            </w:r>
          </w:p>
        </w:tc>
      </w:tr>
      <w:tr w:rsidR="00EE3A85" w:rsidRPr="00917061" w14:paraId="284960D9" w14:textId="77777777" w:rsidTr="008F790E">
        <w:trPr>
          <w:trHeight w:val="149"/>
        </w:trPr>
        <w:tc>
          <w:tcPr>
            <w:tcW w:w="3600" w:type="dxa"/>
          </w:tcPr>
          <w:p w14:paraId="284960D5" w14:textId="07F19F57" w:rsidR="00EE3A85" w:rsidRPr="00917061" w:rsidRDefault="00EE3A85" w:rsidP="00EE3A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หัก ส่วนที่ถึงกำหนดชำระภายใน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78031304" w14:textId="77777777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DFF6E" w14:textId="560F3F4A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E3A85">
              <w:rPr>
                <w:rFonts w:ascii="Angsana New" w:hAnsi="Angsana New"/>
                <w:sz w:val="30"/>
                <w:szCs w:val="30"/>
              </w:rPr>
              <w:t>507,168.66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4268E8" w14:textId="4F420887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D6" w14:textId="342E6A96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E3A85">
              <w:rPr>
                <w:rFonts w:ascii="Angsana New" w:hAnsi="Angsana New"/>
                <w:sz w:val="30"/>
                <w:szCs w:val="30"/>
              </w:rPr>
              <w:t>507,168.66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284960D7" w14:textId="77777777" w:rsidR="00EE3A85" w:rsidRPr="00917061" w:rsidRDefault="00EE3A85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tcBorders>
              <w:bottom w:val="single" w:sz="4" w:space="0" w:color="auto"/>
            </w:tcBorders>
            <w:vAlign w:val="bottom"/>
          </w:tcPr>
          <w:p w14:paraId="284960D8" w14:textId="4E9B0101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(1,048,797.11)</w:t>
            </w:r>
          </w:p>
        </w:tc>
      </w:tr>
      <w:tr w:rsidR="00EE3A85" w:rsidRPr="00917061" w14:paraId="284960DE" w14:textId="77777777" w:rsidTr="008F790E">
        <w:trPr>
          <w:trHeight w:val="149"/>
        </w:trPr>
        <w:tc>
          <w:tcPr>
            <w:tcW w:w="3600" w:type="dxa"/>
            <w:shd w:val="clear" w:color="auto" w:fill="auto"/>
          </w:tcPr>
          <w:p w14:paraId="284960DA" w14:textId="453DF33C" w:rsidR="00EE3A85" w:rsidRPr="00917061" w:rsidRDefault="00EE3A85" w:rsidP="00EE3A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236" w:type="dxa"/>
          </w:tcPr>
          <w:p w14:paraId="200CA10E" w14:textId="77777777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B0499" w14:textId="21FBCC3B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74,634.67</w:t>
            </w:r>
          </w:p>
        </w:tc>
        <w:tc>
          <w:tcPr>
            <w:tcW w:w="236" w:type="dxa"/>
            <w:shd w:val="clear" w:color="auto" w:fill="auto"/>
          </w:tcPr>
          <w:p w14:paraId="462862AE" w14:textId="524CF760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0DB" w14:textId="46D645EB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74,634.67</w:t>
            </w:r>
          </w:p>
        </w:tc>
        <w:tc>
          <w:tcPr>
            <w:tcW w:w="236" w:type="dxa"/>
          </w:tcPr>
          <w:p w14:paraId="284960DC" w14:textId="77777777" w:rsidR="00EE3A85" w:rsidRPr="00917061" w:rsidRDefault="00EE3A85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DD" w14:textId="2B827448" w:rsidR="00EE3A85" w:rsidRPr="00917061" w:rsidRDefault="00EE3A85" w:rsidP="00EE3A8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497,803.33</w:t>
            </w:r>
          </w:p>
        </w:tc>
      </w:tr>
    </w:tbl>
    <w:p w14:paraId="19EF71D3" w14:textId="77777777" w:rsidR="00CD338F" w:rsidRDefault="00CD338F" w:rsidP="00CD338F">
      <w:pPr>
        <w:spacing w:line="240" w:lineRule="exac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E235391" w14:textId="15452D81" w:rsidR="008026C3" w:rsidRDefault="008026C3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45E1F"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45E1F" w:rsidRPr="00917061">
        <w:rPr>
          <w:rFonts w:ascii="Angsana New" w:hAnsi="Angsana New"/>
          <w:sz w:val="30"/>
          <w:szCs w:val="30"/>
        </w:rPr>
        <w:t>256</w:t>
      </w:r>
      <w:r w:rsidR="008F790E">
        <w:rPr>
          <w:rFonts w:ascii="Angsana New" w:hAnsi="Angsana New"/>
          <w:sz w:val="30"/>
          <w:szCs w:val="30"/>
        </w:rPr>
        <w:t>6</w:t>
      </w:r>
      <w:r w:rsidR="008F790E">
        <w:rPr>
          <w:rFonts w:ascii="Angsana New" w:hAnsi="Angsana New" w:hint="cs"/>
          <w:sz w:val="30"/>
          <w:szCs w:val="30"/>
          <w:cs/>
        </w:rPr>
        <w:t xml:space="preserve"> </w:t>
      </w:r>
      <w:r w:rsidR="008F790E" w:rsidRPr="00EE3A85">
        <w:rPr>
          <w:rFonts w:ascii="Angsana New" w:hAnsi="Angsana New"/>
          <w:sz w:val="30"/>
          <w:szCs w:val="30"/>
          <w:cs/>
        </w:rPr>
        <w:t>และ</w:t>
      </w:r>
      <w:r w:rsidR="008F790E" w:rsidRPr="00EE3A85">
        <w:rPr>
          <w:rFonts w:ascii="Angsana New" w:hAnsi="Angsana New" w:hint="cs"/>
          <w:sz w:val="30"/>
          <w:szCs w:val="30"/>
          <w:cs/>
        </w:rPr>
        <w:t xml:space="preserve"> </w:t>
      </w:r>
      <w:r w:rsidR="008F790E" w:rsidRPr="00EE3A85">
        <w:rPr>
          <w:rFonts w:ascii="Angsana New" w:hAnsi="Angsana New"/>
          <w:sz w:val="30"/>
          <w:szCs w:val="30"/>
          <w:lang w:val="en-US"/>
        </w:rPr>
        <w:t>2565</w:t>
      </w:r>
      <w:r w:rsidRPr="00EE3A85">
        <w:rPr>
          <w:rFonts w:ascii="Angsana New" w:hAnsi="Angsana New"/>
          <w:sz w:val="30"/>
          <w:szCs w:val="30"/>
          <w:cs/>
        </w:rPr>
        <w:t xml:space="preserve"> </w:t>
      </w:r>
      <w:r w:rsidR="003D62B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434BA" w:rsidRPr="00EE3A85">
        <w:rPr>
          <w:rFonts w:ascii="Angsana New" w:hAnsi="Angsana New"/>
          <w:sz w:val="30"/>
          <w:szCs w:val="30"/>
          <w:cs/>
        </w:rPr>
        <w:t xml:space="preserve"> มีสัญญาเช่าจำนวน </w:t>
      </w:r>
      <w:r w:rsidR="00F434BA" w:rsidRPr="00EE3A85">
        <w:rPr>
          <w:rFonts w:ascii="Angsana New" w:hAnsi="Angsana New"/>
          <w:sz w:val="30"/>
          <w:szCs w:val="30"/>
        </w:rPr>
        <w:t>3</w:t>
      </w:r>
      <w:r w:rsidR="00F434BA" w:rsidRPr="00EE3A85">
        <w:rPr>
          <w:rFonts w:ascii="Angsana New" w:hAnsi="Angsana New"/>
          <w:sz w:val="30"/>
          <w:szCs w:val="30"/>
          <w:cs/>
        </w:rPr>
        <w:t xml:space="preserve"> สัญญา โดยสัญญาดังกล่าว สิ้นสุดเดือนเมษายน </w:t>
      </w:r>
      <w:r w:rsidR="00F434BA" w:rsidRPr="00EE3A85">
        <w:rPr>
          <w:rFonts w:ascii="Angsana New" w:hAnsi="Angsana New"/>
          <w:sz w:val="30"/>
          <w:szCs w:val="30"/>
        </w:rPr>
        <w:t>2567</w:t>
      </w:r>
      <w:r w:rsidR="00F434BA" w:rsidRPr="00EE3A85">
        <w:rPr>
          <w:rFonts w:ascii="Angsana New" w:hAnsi="Angsana New"/>
          <w:sz w:val="30"/>
          <w:szCs w:val="30"/>
          <w:cs/>
        </w:rPr>
        <w:t xml:space="preserve"> - กรกฎาคม </w:t>
      </w:r>
      <w:r w:rsidR="00F434BA" w:rsidRPr="00EE3A85">
        <w:rPr>
          <w:rFonts w:ascii="Angsana New" w:hAnsi="Angsana New"/>
          <w:sz w:val="30"/>
          <w:szCs w:val="30"/>
        </w:rPr>
        <w:t>2568</w:t>
      </w:r>
    </w:p>
    <w:p w14:paraId="284960DF" w14:textId="4F48DAE3" w:rsidR="000C30D0" w:rsidRPr="00574462" w:rsidRDefault="003D62B9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8026C3">
        <w:rPr>
          <w:rFonts w:ascii="Angsana New" w:hAnsi="Angsana New" w:hint="cs"/>
          <w:sz w:val="30"/>
          <w:szCs w:val="30"/>
          <w:cs/>
        </w:rPr>
        <w:t xml:space="preserve"> </w:t>
      </w:r>
      <w:r w:rsidR="000C30D0" w:rsidRPr="00574462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8"/>
        <w:gridCol w:w="236"/>
        <w:gridCol w:w="1760"/>
        <w:gridCol w:w="236"/>
        <w:gridCol w:w="1748"/>
        <w:gridCol w:w="236"/>
        <w:gridCol w:w="1750"/>
      </w:tblGrid>
      <w:tr w:rsidR="003C4FC4" w:rsidRPr="00574462" w14:paraId="7862CAA1" w14:textId="77777777" w:rsidTr="0032084E">
        <w:tc>
          <w:tcPr>
            <w:tcW w:w="3958" w:type="dxa"/>
          </w:tcPr>
          <w:p w14:paraId="0ABBB448" w14:textId="77777777" w:rsidR="003C4FC4" w:rsidRPr="00574462" w:rsidRDefault="003C4FC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FE740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0" w:type="dxa"/>
          </w:tcPr>
          <w:p w14:paraId="3D576BD3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D054DE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4" w:type="dxa"/>
            <w:gridSpan w:val="3"/>
          </w:tcPr>
          <w:p w14:paraId="1C54B2F9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63F5A" w:rsidRPr="00574462" w14:paraId="751D24C6" w14:textId="77777777" w:rsidTr="0032084E">
        <w:tc>
          <w:tcPr>
            <w:tcW w:w="3958" w:type="dxa"/>
          </w:tcPr>
          <w:p w14:paraId="4C1324AE" w14:textId="77777777" w:rsidR="00963F5A" w:rsidRPr="00574462" w:rsidRDefault="00963F5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730300" w14:textId="77777777" w:rsidR="00963F5A" w:rsidRPr="00574462" w:rsidRDefault="00963F5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0" w:type="dxa"/>
            <w:gridSpan w:val="5"/>
            <w:tcBorders>
              <w:bottom w:val="single" w:sz="4" w:space="0" w:color="auto"/>
            </w:tcBorders>
          </w:tcPr>
          <w:p w14:paraId="69B58E33" w14:textId="40E6417D" w:rsidR="00963F5A" w:rsidRPr="00574462" w:rsidRDefault="00963F5A" w:rsidP="00963F5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C4FC4" w:rsidRPr="00574462" w14:paraId="1328238A" w14:textId="77777777" w:rsidTr="0032084E">
        <w:tc>
          <w:tcPr>
            <w:tcW w:w="3958" w:type="dxa"/>
          </w:tcPr>
          <w:p w14:paraId="010469F8" w14:textId="77777777" w:rsidR="003C4FC4" w:rsidRPr="00574462" w:rsidRDefault="003C4FC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1FCBA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2936CD" w14:textId="753AB601" w:rsidR="003C4FC4" w:rsidRPr="00574462" w:rsidRDefault="003C4FC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9306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A930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A2F2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3C4FC4" w:rsidRPr="005D0B27" w14:paraId="7C202AC2" w14:textId="77777777" w:rsidTr="0032084E">
        <w:tc>
          <w:tcPr>
            <w:tcW w:w="3958" w:type="dxa"/>
          </w:tcPr>
          <w:p w14:paraId="05E824D3" w14:textId="77777777" w:rsidR="003C4FC4" w:rsidRPr="00574462" w:rsidRDefault="003C4FC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D97544" w14:textId="77777777" w:rsidR="003C4FC4" w:rsidRPr="00574462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14:paraId="72747789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AA7B2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</w:tcPr>
          <w:p w14:paraId="0EA04B48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74C71F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3907D26B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EE3A85" w:rsidRPr="00574462" w14:paraId="0B390F84" w14:textId="77777777" w:rsidTr="0032084E">
        <w:trPr>
          <w:trHeight w:val="203"/>
        </w:trPr>
        <w:tc>
          <w:tcPr>
            <w:tcW w:w="3958" w:type="dxa"/>
          </w:tcPr>
          <w:p w14:paraId="79155726" w14:textId="77777777" w:rsidR="00EE3A85" w:rsidRPr="00574462" w:rsidRDefault="00EE3A85" w:rsidP="00EE3A85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42BD449D" w14:textId="77777777" w:rsidR="00EE3A85" w:rsidRPr="00574462" w:rsidRDefault="00EE3A85" w:rsidP="00EE3A85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0990" w14:textId="4C018A96" w:rsidR="00EE3A85" w:rsidRPr="00574462" w:rsidRDefault="0064394A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4394A">
              <w:rPr>
                <w:rFonts w:ascii="Angsana New" w:hAnsi="Angsana New"/>
                <w:sz w:val="30"/>
                <w:szCs w:val="30"/>
              </w:rPr>
              <w:t>516,000.00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29FF9" w14:textId="77777777" w:rsidR="00EE3A85" w:rsidRPr="00574462" w:rsidRDefault="00EE3A85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3AF61D7C" w14:textId="370B6C5B" w:rsidR="00EE3A85" w:rsidRPr="00574462" w:rsidRDefault="0064394A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4394A">
              <w:rPr>
                <w:rFonts w:ascii="Angsana New" w:hAnsi="Angsana New"/>
                <w:sz w:val="30"/>
                <w:szCs w:val="30"/>
              </w:rPr>
              <w:t>75,600.00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5FF75" w14:textId="77777777" w:rsidR="00EE3A85" w:rsidRPr="00574462" w:rsidRDefault="00EE3A85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6FB8C0F" w14:textId="18F25039" w:rsidR="00EE3A85" w:rsidRPr="0032084E" w:rsidRDefault="00EE3A85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591,600.00</w:t>
            </w:r>
          </w:p>
        </w:tc>
      </w:tr>
      <w:tr w:rsidR="00EE3A85" w:rsidRPr="00574462" w14:paraId="2843CC3D" w14:textId="77777777" w:rsidTr="0032084E">
        <w:trPr>
          <w:trHeight w:val="203"/>
        </w:trPr>
        <w:tc>
          <w:tcPr>
            <w:tcW w:w="3958" w:type="dxa"/>
            <w:vAlign w:val="center"/>
          </w:tcPr>
          <w:p w14:paraId="2714FC4B" w14:textId="77777777" w:rsidR="00EE3A85" w:rsidRPr="00574462" w:rsidRDefault="00EE3A85" w:rsidP="00EE3A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6B1F8BB5" w14:textId="77777777" w:rsidR="00EE3A85" w:rsidRPr="00513A27" w:rsidRDefault="00EE3A85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7D04" w14:textId="6136FE20" w:rsidR="00EE3A85" w:rsidRPr="00513A27" w:rsidRDefault="00C52F4B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52F4B">
              <w:rPr>
                <w:rFonts w:ascii="Angsana New" w:hAnsi="Angsana New"/>
                <w:sz w:val="30"/>
                <w:szCs w:val="30"/>
              </w:rPr>
              <w:t>8,831.33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BC96A" w14:textId="77777777" w:rsidR="00EE3A85" w:rsidRPr="00513A27" w:rsidRDefault="00EE3A85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A9B83" w14:textId="479FC52D" w:rsidR="00EE3A85" w:rsidRPr="00574462" w:rsidRDefault="00C52F4B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52F4B">
              <w:rPr>
                <w:rFonts w:ascii="Angsana New" w:hAnsi="Angsana New"/>
                <w:sz w:val="30"/>
                <w:szCs w:val="30"/>
                <w:cs/>
              </w:rPr>
              <w:t>965.34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CA652" w14:textId="77777777" w:rsidR="00EE3A85" w:rsidRPr="00574462" w:rsidRDefault="00EE3A85" w:rsidP="00EE3A8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44F8" w14:textId="22FC5501" w:rsidR="00EE3A85" w:rsidRPr="00574462" w:rsidRDefault="00EE3A85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2084E">
              <w:rPr>
                <w:rFonts w:ascii="Angsana New" w:hAnsi="Angsana New"/>
                <w:sz w:val="30"/>
                <w:szCs w:val="30"/>
              </w:rPr>
              <w:t>(9,796.67)</w:t>
            </w:r>
          </w:p>
        </w:tc>
      </w:tr>
      <w:tr w:rsidR="003C4FC4" w:rsidRPr="00574462" w14:paraId="44542CAD" w14:textId="77777777" w:rsidTr="0032084E">
        <w:trPr>
          <w:trHeight w:val="203"/>
        </w:trPr>
        <w:tc>
          <w:tcPr>
            <w:tcW w:w="3958" w:type="dxa"/>
            <w:vAlign w:val="center"/>
          </w:tcPr>
          <w:p w14:paraId="4BFF1A99" w14:textId="77777777" w:rsidR="003C4FC4" w:rsidRPr="00574462" w:rsidRDefault="003C4FC4" w:rsidP="00B12B6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14AC42A4" w14:textId="77777777" w:rsidR="003C4FC4" w:rsidRPr="00513A27" w:rsidRDefault="003C4FC4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B3F39" w14:textId="4583C61D" w:rsidR="00CF7250" w:rsidRPr="00513A27" w:rsidRDefault="00C52F4B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52F4B">
              <w:rPr>
                <w:rFonts w:ascii="Angsana New" w:hAnsi="Angsana New"/>
                <w:sz w:val="30"/>
                <w:szCs w:val="30"/>
                <w:cs/>
              </w:rPr>
              <w:t>507</w:t>
            </w:r>
            <w:r w:rsidRPr="00C52F4B">
              <w:rPr>
                <w:rFonts w:ascii="Angsana New" w:hAnsi="Angsana New"/>
                <w:sz w:val="30"/>
                <w:szCs w:val="30"/>
              </w:rPr>
              <w:t>,</w:t>
            </w:r>
            <w:r w:rsidRPr="00C52F4B">
              <w:rPr>
                <w:rFonts w:ascii="Angsana New" w:hAnsi="Angsana New"/>
                <w:sz w:val="30"/>
                <w:szCs w:val="30"/>
                <w:cs/>
              </w:rPr>
              <w:t>168.67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1543A6" w14:textId="77777777" w:rsidR="003C4FC4" w:rsidRPr="00513A27" w:rsidRDefault="003C4FC4" w:rsidP="008126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1E41" w14:textId="563E3500" w:rsidR="003C4FC4" w:rsidRPr="0032084E" w:rsidRDefault="00C52F4B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2084E">
              <w:rPr>
                <w:rFonts w:ascii="Angsana New" w:hAnsi="Angsana New"/>
                <w:sz w:val="30"/>
                <w:szCs w:val="30"/>
                <w:cs/>
              </w:rPr>
              <w:t>74</w:t>
            </w:r>
            <w:r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Pr="0032084E">
              <w:rPr>
                <w:rFonts w:ascii="Angsana New" w:hAnsi="Angsana New"/>
                <w:sz w:val="30"/>
                <w:szCs w:val="30"/>
                <w:cs/>
              </w:rPr>
              <w:t>634.66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2937B" w14:textId="77777777" w:rsidR="003C4FC4" w:rsidRPr="00574462" w:rsidRDefault="003C4FC4" w:rsidP="0081262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0B6DE" w14:textId="06BF46D5" w:rsidR="003C4FC4" w:rsidRPr="00574462" w:rsidRDefault="00EE3A85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581,803.33</w:t>
            </w:r>
          </w:p>
        </w:tc>
      </w:tr>
    </w:tbl>
    <w:p w14:paraId="2849610E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bookmarkEnd w:id="28"/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7"/>
        <w:gridCol w:w="236"/>
        <w:gridCol w:w="1741"/>
        <w:gridCol w:w="236"/>
        <w:gridCol w:w="1743"/>
        <w:gridCol w:w="236"/>
        <w:gridCol w:w="1751"/>
      </w:tblGrid>
      <w:tr w:rsidR="005D0B27" w:rsidRPr="00574462" w14:paraId="134DE5E5" w14:textId="77777777" w:rsidTr="00790F97">
        <w:tc>
          <w:tcPr>
            <w:tcW w:w="3957" w:type="dxa"/>
          </w:tcPr>
          <w:p w14:paraId="1A4587AB" w14:textId="77777777" w:rsidR="005D0B27" w:rsidRPr="00574462" w:rsidRDefault="005D0B2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27DC4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1" w:type="dxa"/>
          </w:tcPr>
          <w:p w14:paraId="5B4FAF74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ADAAC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0" w:type="dxa"/>
            <w:gridSpan w:val="3"/>
          </w:tcPr>
          <w:p w14:paraId="0A73B0AF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63F5A" w:rsidRPr="00574462" w14:paraId="0F0BE1B2" w14:textId="77777777" w:rsidTr="00790F97">
        <w:tc>
          <w:tcPr>
            <w:tcW w:w="3957" w:type="dxa"/>
          </w:tcPr>
          <w:p w14:paraId="0DB9EED4" w14:textId="77777777" w:rsidR="00963F5A" w:rsidRPr="00574462" w:rsidRDefault="00963F5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BE38E" w14:textId="77777777" w:rsidR="00963F5A" w:rsidRPr="00574462" w:rsidRDefault="00963F5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7" w:type="dxa"/>
            <w:gridSpan w:val="5"/>
            <w:tcBorders>
              <w:bottom w:val="single" w:sz="4" w:space="0" w:color="auto"/>
            </w:tcBorders>
          </w:tcPr>
          <w:p w14:paraId="360F9675" w14:textId="077DCA76" w:rsidR="00963F5A" w:rsidRPr="00574462" w:rsidRDefault="00963F5A" w:rsidP="00963F5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B27" w:rsidRPr="00574462" w14:paraId="25194701" w14:textId="77777777" w:rsidTr="00790F97">
        <w:tc>
          <w:tcPr>
            <w:tcW w:w="3957" w:type="dxa"/>
          </w:tcPr>
          <w:p w14:paraId="2E793E23" w14:textId="77777777" w:rsidR="005D0B27" w:rsidRPr="00574462" w:rsidRDefault="005D0B2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1842D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48ACC7" w14:textId="28F41EE4" w:rsidR="005D0B27" w:rsidRPr="00574462" w:rsidRDefault="005D0B2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A2F2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5D0B27" w:rsidRPr="005D0B27" w14:paraId="209A5A4C" w14:textId="77777777" w:rsidTr="00790F97">
        <w:tc>
          <w:tcPr>
            <w:tcW w:w="3957" w:type="dxa"/>
          </w:tcPr>
          <w:p w14:paraId="55C5BCBD" w14:textId="77777777" w:rsidR="005D0B27" w:rsidRPr="00574462" w:rsidRDefault="005D0B2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E69486" w14:textId="77777777" w:rsidR="005D0B27" w:rsidRPr="00574462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31DCA7CE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E5C7B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1CCEC1F0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F2D35A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8A30240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9A2F27" w:rsidRPr="00574462" w14:paraId="07077773" w14:textId="77777777" w:rsidTr="00790F97">
        <w:trPr>
          <w:trHeight w:val="203"/>
        </w:trPr>
        <w:tc>
          <w:tcPr>
            <w:tcW w:w="3957" w:type="dxa"/>
          </w:tcPr>
          <w:p w14:paraId="5C86D1A0" w14:textId="77777777" w:rsidR="009A2F27" w:rsidRPr="00574462" w:rsidRDefault="009A2F27" w:rsidP="009A2F2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3B24D3EC" w14:textId="77777777" w:rsidR="009A2F27" w:rsidRPr="00574462" w:rsidRDefault="009A2F27" w:rsidP="009A2F2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0EE2D4B0" w14:textId="3EACA5AB" w:rsidR="009A2F27" w:rsidRPr="00574462" w:rsidRDefault="009A2F27" w:rsidP="001D60A1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1,092,000.00</w:t>
            </w:r>
          </w:p>
        </w:tc>
        <w:tc>
          <w:tcPr>
            <w:tcW w:w="236" w:type="dxa"/>
          </w:tcPr>
          <w:p w14:paraId="2F061026" w14:textId="77777777" w:rsidR="009A2F27" w:rsidRPr="00574462" w:rsidRDefault="009A2F27" w:rsidP="009A2F2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shd w:val="clear" w:color="auto" w:fill="auto"/>
            <w:vAlign w:val="bottom"/>
          </w:tcPr>
          <w:p w14:paraId="16A63BBA" w14:textId="7571A62C" w:rsidR="009A2F27" w:rsidRPr="00574462" w:rsidRDefault="009A2F27" w:rsidP="001D60A1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507,600.00</w:t>
            </w:r>
          </w:p>
        </w:tc>
        <w:tc>
          <w:tcPr>
            <w:tcW w:w="236" w:type="dxa"/>
            <w:vAlign w:val="center"/>
          </w:tcPr>
          <w:p w14:paraId="024E11B6" w14:textId="77777777" w:rsidR="009A2F27" w:rsidRPr="00574462" w:rsidRDefault="009A2F27" w:rsidP="009A2F2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vAlign w:val="bottom"/>
          </w:tcPr>
          <w:p w14:paraId="080A1D01" w14:textId="74EB83DB" w:rsidR="009A2F27" w:rsidRPr="00574462" w:rsidRDefault="009A2F27" w:rsidP="001D60A1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208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599,600.00</w:t>
            </w:r>
          </w:p>
        </w:tc>
      </w:tr>
      <w:tr w:rsidR="009A2F27" w:rsidRPr="00574462" w14:paraId="5A1C21EC" w14:textId="77777777" w:rsidTr="00790F97">
        <w:trPr>
          <w:trHeight w:val="203"/>
        </w:trPr>
        <w:tc>
          <w:tcPr>
            <w:tcW w:w="3957" w:type="dxa"/>
            <w:vAlign w:val="center"/>
          </w:tcPr>
          <w:p w14:paraId="447E3735" w14:textId="77777777" w:rsidR="009A2F27" w:rsidRPr="00574462" w:rsidRDefault="009A2F27" w:rsidP="009A2F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3918BEEE" w14:textId="77777777" w:rsidR="009A2F27" w:rsidRPr="00513A27" w:rsidRDefault="009A2F27" w:rsidP="009A2F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056178C5" w14:textId="1F4F6BCA" w:rsidR="009A2F27" w:rsidRPr="00513A27" w:rsidRDefault="009A2F27" w:rsidP="001D60A1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(43,202.89)</w:t>
            </w:r>
          </w:p>
        </w:tc>
        <w:tc>
          <w:tcPr>
            <w:tcW w:w="236" w:type="dxa"/>
          </w:tcPr>
          <w:p w14:paraId="0762DBE9" w14:textId="77777777" w:rsidR="009A2F27" w:rsidRPr="00513A27" w:rsidRDefault="009A2F27" w:rsidP="009A2F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31EA" w14:textId="67EDF957" w:rsidR="009A2F27" w:rsidRPr="00574462" w:rsidRDefault="009A2F27" w:rsidP="001D60A1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(9,796.67)</w:t>
            </w:r>
          </w:p>
        </w:tc>
        <w:tc>
          <w:tcPr>
            <w:tcW w:w="236" w:type="dxa"/>
            <w:vAlign w:val="center"/>
          </w:tcPr>
          <w:p w14:paraId="3AD6C7A8" w14:textId="77777777" w:rsidR="009A2F27" w:rsidRPr="00574462" w:rsidRDefault="009A2F27" w:rsidP="009A2F2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vAlign w:val="bottom"/>
          </w:tcPr>
          <w:p w14:paraId="5CB6565D" w14:textId="60969489" w:rsidR="009A2F27" w:rsidRPr="00574462" w:rsidRDefault="009A2F27" w:rsidP="001D60A1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(52,999.56)</w:t>
            </w:r>
          </w:p>
        </w:tc>
      </w:tr>
      <w:tr w:rsidR="009A2F27" w:rsidRPr="00574462" w14:paraId="2E19A32A" w14:textId="77777777" w:rsidTr="00790F97">
        <w:trPr>
          <w:trHeight w:val="203"/>
        </w:trPr>
        <w:tc>
          <w:tcPr>
            <w:tcW w:w="3957" w:type="dxa"/>
            <w:vAlign w:val="center"/>
          </w:tcPr>
          <w:p w14:paraId="044E4968" w14:textId="77777777" w:rsidR="009A2F27" w:rsidRPr="00574462" w:rsidRDefault="009A2F27" w:rsidP="009A2F2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4A62D91F" w14:textId="77777777" w:rsidR="009A2F27" w:rsidRPr="00513A27" w:rsidRDefault="009A2F27" w:rsidP="009A2F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058E5" w14:textId="5BE01889" w:rsidR="009A2F27" w:rsidRPr="00513A27" w:rsidRDefault="009A2F27" w:rsidP="001D60A1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1,048,797.11</w:t>
            </w:r>
          </w:p>
        </w:tc>
        <w:tc>
          <w:tcPr>
            <w:tcW w:w="236" w:type="dxa"/>
          </w:tcPr>
          <w:p w14:paraId="52CF32D7" w14:textId="77777777" w:rsidR="009A2F27" w:rsidRPr="00513A27" w:rsidRDefault="009A2F27" w:rsidP="009A2F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E404A" w14:textId="69D08AC3" w:rsidR="009A2F27" w:rsidRPr="00574462" w:rsidRDefault="009A2F27" w:rsidP="001D60A1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497,803.33</w:t>
            </w:r>
          </w:p>
        </w:tc>
        <w:tc>
          <w:tcPr>
            <w:tcW w:w="236" w:type="dxa"/>
            <w:vAlign w:val="center"/>
          </w:tcPr>
          <w:p w14:paraId="76553D15" w14:textId="77777777" w:rsidR="009A2F27" w:rsidRPr="00574462" w:rsidRDefault="009A2F27" w:rsidP="009A2F2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458A" w14:textId="3A26D876" w:rsidR="009A2F27" w:rsidRPr="00574462" w:rsidRDefault="009A2F27" w:rsidP="001D60A1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1,546,600.44</w:t>
            </w:r>
          </w:p>
        </w:tc>
      </w:tr>
    </w:tbl>
    <w:p w14:paraId="7DE29E93" w14:textId="3B6A460A" w:rsidR="008026C3" w:rsidRDefault="0029316D" w:rsidP="000B0B1C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9316D">
        <w:rPr>
          <w:rFonts w:ascii="Angsana New" w:hAnsi="Angsana New"/>
          <w:sz w:val="30"/>
          <w:szCs w:val="30"/>
          <w:cs/>
        </w:rPr>
        <w:t xml:space="preserve">ค่าใช้จ่ายสำหรับปี สิ้นสุดวันที่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29316D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2566</w:t>
      </w:r>
      <w:r w:rsidRPr="0029316D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2565</w:t>
      </w:r>
      <w:r w:rsidRPr="0029316D">
        <w:rPr>
          <w:rFonts w:ascii="Angsana New" w:hAnsi="Angsana New"/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101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944"/>
        <w:gridCol w:w="236"/>
        <w:gridCol w:w="1944"/>
        <w:gridCol w:w="236"/>
        <w:gridCol w:w="1938"/>
        <w:gridCol w:w="6"/>
      </w:tblGrid>
      <w:tr w:rsidR="002115F7" w:rsidRPr="00494247" w14:paraId="09CAB82A" w14:textId="77777777" w:rsidTr="000B0B1C">
        <w:trPr>
          <w:gridAfter w:val="1"/>
          <w:wAfter w:w="6" w:type="dxa"/>
        </w:trPr>
        <w:tc>
          <w:tcPr>
            <w:tcW w:w="3600" w:type="dxa"/>
          </w:tcPr>
          <w:p w14:paraId="397CE946" w14:textId="77777777" w:rsidR="002115F7" w:rsidRPr="00494247" w:rsidRDefault="002115F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9" w:name="_Hlk158894476"/>
          </w:p>
        </w:tc>
        <w:tc>
          <w:tcPr>
            <w:tcW w:w="236" w:type="dxa"/>
          </w:tcPr>
          <w:p w14:paraId="1D1AA327" w14:textId="77777777" w:rsidR="002115F7" w:rsidRPr="00494247" w:rsidRDefault="002115F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</w:tcPr>
          <w:p w14:paraId="21F1D12F" w14:textId="77777777" w:rsidR="002115F7" w:rsidRPr="00494247" w:rsidRDefault="002115F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2AC86" w14:textId="77777777" w:rsidR="002115F7" w:rsidRPr="00494247" w:rsidRDefault="002115F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18" w:type="dxa"/>
            <w:gridSpan w:val="3"/>
          </w:tcPr>
          <w:p w14:paraId="7CD17036" w14:textId="77777777" w:rsidR="002115F7" w:rsidRPr="00494247" w:rsidRDefault="002115F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115F7" w:rsidRPr="00494247" w14:paraId="6D5639B5" w14:textId="77777777" w:rsidTr="000B0B1C">
        <w:trPr>
          <w:gridAfter w:val="1"/>
          <w:wAfter w:w="6" w:type="dxa"/>
        </w:trPr>
        <w:tc>
          <w:tcPr>
            <w:tcW w:w="3600" w:type="dxa"/>
          </w:tcPr>
          <w:p w14:paraId="4107D024" w14:textId="77777777" w:rsidR="002115F7" w:rsidRPr="00494247" w:rsidRDefault="002115F7" w:rsidP="00560DB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38C95" w14:textId="77777777" w:rsidR="002115F7" w:rsidRPr="00494247" w:rsidRDefault="002115F7" w:rsidP="00560DB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4" w:type="dxa"/>
          </w:tcPr>
          <w:p w14:paraId="63C8C759" w14:textId="11C9E31A" w:rsidR="002115F7" w:rsidRPr="00494247" w:rsidRDefault="002115F7" w:rsidP="00560DB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948C1B" w14:textId="77777777" w:rsidR="002115F7" w:rsidRPr="00494247" w:rsidRDefault="002115F7" w:rsidP="00560DB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18" w:type="dxa"/>
            <w:gridSpan w:val="3"/>
          </w:tcPr>
          <w:p w14:paraId="65CFBB6D" w14:textId="04FF91E4" w:rsidR="002115F7" w:rsidRPr="00494247" w:rsidRDefault="002115F7" w:rsidP="00560DB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31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5F7" w:rsidRPr="00494247" w14:paraId="57C6B7F6" w14:textId="77777777" w:rsidTr="000B0B1C">
        <w:tc>
          <w:tcPr>
            <w:tcW w:w="3600" w:type="dxa"/>
          </w:tcPr>
          <w:p w14:paraId="1FF0D149" w14:textId="77777777" w:rsidR="002115F7" w:rsidRPr="00494247" w:rsidRDefault="002115F7" w:rsidP="00560DB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7B1D56" w14:textId="77777777" w:rsidR="002115F7" w:rsidRPr="004F4B94" w:rsidRDefault="002115F7" w:rsidP="00560DB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9214661" w14:textId="615D926A" w:rsidR="002115F7" w:rsidRPr="004F4B94" w:rsidRDefault="002115F7" w:rsidP="00560DB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D0788">
              <w:rPr>
                <w:sz w:val="30"/>
                <w:szCs w:val="30"/>
              </w:rPr>
              <w:t xml:space="preserve">31 </w:t>
            </w:r>
            <w:r w:rsidRPr="005D0788">
              <w:rPr>
                <w:sz w:val="30"/>
                <w:szCs w:val="30"/>
                <w:cs/>
              </w:rPr>
              <w:t xml:space="preserve">ธันวาคม </w:t>
            </w:r>
            <w:r w:rsidRPr="005D0788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C95E4C8" w14:textId="77777777" w:rsidR="002115F7" w:rsidRPr="004F4B94" w:rsidRDefault="002115F7" w:rsidP="00560DB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4D76BBED" w14:textId="3D682EA0" w:rsidR="002115F7" w:rsidRPr="004F4B94" w:rsidRDefault="002115F7" w:rsidP="00560DB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B479EB">
              <w:rPr>
                <w:sz w:val="30"/>
                <w:szCs w:val="30"/>
              </w:rPr>
              <w:t xml:space="preserve">31 </w:t>
            </w:r>
            <w:r w:rsidRPr="00B479EB">
              <w:rPr>
                <w:sz w:val="30"/>
                <w:szCs w:val="30"/>
                <w:cs/>
              </w:rPr>
              <w:t xml:space="preserve">ธันวาคม </w:t>
            </w:r>
            <w:r w:rsidRPr="00B479EB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1442E5" w14:textId="77777777" w:rsidR="002115F7" w:rsidRPr="004F4B94" w:rsidRDefault="002115F7" w:rsidP="00560DB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73631" w14:textId="33C985CA" w:rsidR="002115F7" w:rsidRPr="004F4B94" w:rsidRDefault="002115F7" w:rsidP="00560DB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B479EB">
              <w:rPr>
                <w:sz w:val="30"/>
                <w:szCs w:val="30"/>
              </w:rPr>
              <w:t xml:space="preserve">31 </w:t>
            </w:r>
            <w:r w:rsidRPr="00B479EB">
              <w:rPr>
                <w:sz w:val="30"/>
                <w:szCs w:val="30"/>
                <w:cs/>
              </w:rPr>
              <w:t xml:space="preserve">ธันวาคม </w:t>
            </w:r>
            <w:r w:rsidRPr="00B479EB">
              <w:rPr>
                <w:sz w:val="30"/>
                <w:szCs w:val="30"/>
              </w:rPr>
              <w:t>2565</w:t>
            </w:r>
          </w:p>
        </w:tc>
      </w:tr>
      <w:tr w:rsidR="00D46C7E" w:rsidRPr="00494247" w14:paraId="54DB2554" w14:textId="77777777" w:rsidTr="003C25C4">
        <w:trPr>
          <w:trHeight w:val="203"/>
        </w:trPr>
        <w:tc>
          <w:tcPr>
            <w:tcW w:w="3600" w:type="dxa"/>
            <w:vAlign w:val="center"/>
          </w:tcPr>
          <w:p w14:paraId="7D8C411D" w14:textId="2D59CC8B" w:rsidR="00D46C7E" w:rsidRPr="00494247" w:rsidRDefault="00D46C7E" w:rsidP="00D46C7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4069CE" w14:textId="77777777" w:rsidR="00D46C7E" w:rsidRPr="00494247" w:rsidRDefault="00D46C7E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3F27D6DB" w14:textId="1506786A" w:rsidR="00D46C7E" w:rsidRPr="003C4FC4" w:rsidRDefault="00C52F4B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946,892.45</w:t>
            </w:r>
          </w:p>
        </w:tc>
        <w:tc>
          <w:tcPr>
            <w:tcW w:w="236" w:type="dxa"/>
            <w:shd w:val="clear" w:color="auto" w:fill="auto"/>
          </w:tcPr>
          <w:p w14:paraId="766A7349" w14:textId="77777777" w:rsidR="00D46C7E" w:rsidRPr="00494247" w:rsidRDefault="00D46C7E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6CD5AEA7" w14:textId="436F0458" w:rsidR="00D46C7E" w:rsidRPr="00494247" w:rsidRDefault="00C52F4B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946,892.45</w:t>
            </w:r>
          </w:p>
        </w:tc>
        <w:tc>
          <w:tcPr>
            <w:tcW w:w="236" w:type="dxa"/>
            <w:vAlign w:val="bottom"/>
          </w:tcPr>
          <w:p w14:paraId="5C9A35AD" w14:textId="77777777" w:rsidR="00D46C7E" w:rsidRPr="00494247" w:rsidRDefault="00D46C7E" w:rsidP="00D46C7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 w14:paraId="230A152D" w14:textId="6DF3E4A2" w:rsidR="00D46C7E" w:rsidRPr="00494247" w:rsidRDefault="00D46C7E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875,487.18</w:t>
            </w:r>
          </w:p>
        </w:tc>
      </w:tr>
      <w:tr w:rsidR="00D46C7E" w:rsidRPr="00494247" w14:paraId="34F36755" w14:textId="77777777" w:rsidTr="003C25C4">
        <w:trPr>
          <w:trHeight w:val="203"/>
        </w:trPr>
        <w:tc>
          <w:tcPr>
            <w:tcW w:w="3600" w:type="dxa"/>
            <w:vAlign w:val="center"/>
          </w:tcPr>
          <w:p w14:paraId="7633FA61" w14:textId="22C5C861" w:rsidR="00D46C7E" w:rsidRPr="00556F4A" w:rsidRDefault="00D46C7E" w:rsidP="00D46C7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B3D3CE" w14:textId="77777777" w:rsidR="00D46C7E" w:rsidRPr="00494247" w:rsidRDefault="00D46C7E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44" w:type="dxa"/>
            <w:shd w:val="clear" w:color="auto" w:fill="auto"/>
          </w:tcPr>
          <w:p w14:paraId="7CD15E19" w14:textId="3C15B48F" w:rsidR="00D46C7E" w:rsidRPr="003C4FC4" w:rsidRDefault="00C52F4B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2F4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43</w:t>
            </w:r>
            <w:r w:rsidRPr="00C52F4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52F4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202.89</w:t>
            </w:r>
          </w:p>
        </w:tc>
        <w:tc>
          <w:tcPr>
            <w:tcW w:w="236" w:type="dxa"/>
            <w:shd w:val="clear" w:color="auto" w:fill="auto"/>
          </w:tcPr>
          <w:p w14:paraId="0713E43D" w14:textId="77777777" w:rsidR="00D46C7E" w:rsidRPr="00494247" w:rsidRDefault="00D46C7E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44" w:type="dxa"/>
            <w:shd w:val="clear" w:color="auto" w:fill="auto"/>
          </w:tcPr>
          <w:p w14:paraId="2127B514" w14:textId="7281906C" w:rsidR="00D46C7E" w:rsidRPr="00047BB0" w:rsidRDefault="00C52F4B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2F4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43</w:t>
            </w:r>
            <w:r w:rsidRPr="00C52F4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52F4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202.89</w:t>
            </w:r>
          </w:p>
        </w:tc>
        <w:tc>
          <w:tcPr>
            <w:tcW w:w="236" w:type="dxa"/>
            <w:vAlign w:val="bottom"/>
          </w:tcPr>
          <w:p w14:paraId="0B5A8D98" w14:textId="77777777" w:rsidR="00D46C7E" w:rsidRPr="00494247" w:rsidRDefault="00D46C7E" w:rsidP="00D46C7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 w14:paraId="2BF6C514" w14:textId="40970793" w:rsidR="00D46C7E" w:rsidRPr="00047BB0" w:rsidRDefault="00D46C7E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72,654.14</w:t>
            </w:r>
          </w:p>
        </w:tc>
      </w:tr>
      <w:tr w:rsidR="005302C4" w:rsidRPr="00494247" w14:paraId="07A07E25" w14:textId="77777777" w:rsidTr="00776D12">
        <w:trPr>
          <w:trHeight w:val="203"/>
        </w:trPr>
        <w:tc>
          <w:tcPr>
            <w:tcW w:w="3600" w:type="dxa"/>
            <w:shd w:val="clear" w:color="auto" w:fill="auto"/>
            <w:vAlign w:val="center"/>
          </w:tcPr>
          <w:p w14:paraId="78D00443" w14:textId="0BE1A99C" w:rsidR="005302C4" w:rsidRPr="00D5168C" w:rsidRDefault="005302C4" w:rsidP="005302C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0CCEA0" w14:textId="77777777" w:rsidR="005302C4" w:rsidRPr="00494247" w:rsidRDefault="005302C4" w:rsidP="005302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44" w:type="dxa"/>
            <w:shd w:val="clear" w:color="auto" w:fill="auto"/>
          </w:tcPr>
          <w:p w14:paraId="2E5FAB17" w14:textId="52AF4CEC" w:rsidR="005302C4" w:rsidRPr="003C4FC4" w:rsidRDefault="009820FB" w:rsidP="0032084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144</w:t>
            </w:r>
            <w:r w:rsidR="005302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,000.00</w:t>
            </w:r>
          </w:p>
        </w:tc>
        <w:tc>
          <w:tcPr>
            <w:tcW w:w="236" w:type="dxa"/>
            <w:shd w:val="clear" w:color="auto" w:fill="auto"/>
          </w:tcPr>
          <w:p w14:paraId="27335877" w14:textId="77777777" w:rsidR="005302C4" w:rsidRPr="00494247" w:rsidRDefault="005302C4" w:rsidP="005302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44" w:type="dxa"/>
            <w:shd w:val="clear" w:color="auto" w:fill="auto"/>
          </w:tcPr>
          <w:p w14:paraId="77D58F2A" w14:textId="30C4073F" w:rsidR="005302C4" w:rsidRPr="00047BB0" w:rsidRDefault="009820FB" w:rsidP="005302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144</w:t>
            </w:r>
            <w:r w:rsidR="005302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23877" w14:textId="77777777" w:rsidR="005302C4" w:rsidRPr="00494247" w:rsidRDefault="005302C4" w:rsidP="005302C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shd w:val="clear" w:color="auto" w:fill="auto"/>
          </w:tcPr>
          <w:p w14:paraId="3F9D10F6" w14:textId="7D0A5B74" w:rsidR="005302C4" w:rsidRPr="00047BB0" w:rsidRDefault="005302C4" w:rsidP="005302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229,500.00</w:t>
            </w:r>
          </w:p>
        </w:tc>
      </w:tr>
      <w:tr w:rsidR="005302C4" w:rsidRPr="00494247" w14:paraId="1F2CC4DC" w14:textId="77777777" w:rsidTr="000B0B1C">
        <w:trPr>
          <w:trHeight w:val="203"/>
        </w:trPr>
        <w:tc>
          <w:tcPr>
            <w:tcW w:w="3600" w:type="dxa"/>
            <w:shd w:val="clear" w:color="auto" w:fill="auto"/>
            <w:vAlign w:val="center"/>
          </w:tcPr>
          <w:p w14:paraId="46094B73" w14:textId="764429C5" w:rsidR="005302C4" w:rsidRPr="003C4FC4" w:rsidRDefault="005302C4" w:rsidP="005302C4">
            <w:pPr>
              <w:spacing w:line="360" w:lineRule="exact"/>
              <w:ind w:left="78" w:right="-36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DB2E95" w14:textId="77777777" w:rsidR="005302C4" w:rsidRPr="00494247" w:rsidRDefault="005302C4" w:rsidP="005302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6D2BC" w14:textId="3B7F44BA" w:rsidR="005302C4" w:rsidRPr="005302C4" w:rsidRDefault="00FB7B89" w:rsidP="005302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7B89">
              <w:rPr>
                <w:rFonts w:ascii="Angsana New" w:hAnsi="Angsana New"/>
                <w:color w:val="000000"/>
                <w:sz w:val="30"/>
                <w:szCs w:val="30"/>
              </w:rPr>
              <w:t>315</w:t>
            </w:r>
            <w:r w:rsidR="005302C4">
              <w:rPr>
                <w:rFonts w:ascii="Angsana New" w:hAnsi="Angsana New"/>
                <w:color w:val="000000"/>
                <w:sz w:val="30"/>
                <w:szCs w:val="30"/>
              </w:rPr>
              <w:t>,000.00</w:t>
            </w:r>
          </w:p>
        </w:tc>
        <w:tc>
          <w:tcPr>
            <w:tcW w:w="236" w:type="dxa"/>
            <w:shd w:val="clear" w:color="auto" w:fill="auto"/>
          </w:tcPr>
          <w:p w14:paraId="3D1F5083" w14:textId="77777777" w:rsidR="005302C4" w:rsidRPr="005302C4" w:rsidRDefault="005302C4" w:rsidP="005302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07FBD" w14:textId="7332CB87" w:rsidR="005302C4" w:rsidRPr="005302C4" w:rsidRDefault="00FB7B89" w:rsidP="005302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7B89">
              <w:rPr>
                <w:rFonts w:ascii="Angsana New" w:hAnsi="Angsana New"/>
                <w:color w:val="000000"/>
                <w:sz w:val="30"/>
                <w:szCs w:val="30"/>
              </w:rPr>
              <w:t>315</w:t>
            </w:r>
            <w:r w:rsidR="005302C4">
              <w:rPr>
                <w:rFonts w:ascii="Angsana New" w:hAnsi="Angsana New"/>
                <w:color w:val="000000"/>
                <w:sz w:val="30"/>
                <w:szCs w:val="30"/>
              </w:rPr>
              <w:t>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1160D0" w14:textId="77777777" w:rsidR="005302C4" w:rsidRPr="00494247" w:rsidRDefault="005302C4" w:rsidP="005302C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0853D" w14:textId="77777777" w:rsidR="005302C4" w:rsidRDefault="005302C4" w:rsidP="005302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BBB573" w14:textId="336B8EC2" w:rsidR="005302C4" w:rsidRPr="00047BB0" w:rsidRDefault="005302C4" w:rsidP="005302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429,000.00</w:t>
            </w:r>
          </w:p>
        </w:tc>
      </w:tr>
      <w:tr w:rsidR="00D46C7E" w:rsidRPr="00494247" w14:paraId="48EB2C08" w14:textId="77777777" w:rsidTr="000B0B1C">
        <w:trPr>
          <w:trHeight w:val="203"/>
        </w:trPr>
        <w:tc>
          <w:tcPr>
            <w:tcW w:w="3600" w:type="dxa"/>
            <w:shd w:val="clear" w:color="auto" w:fill="auto"/>
            <w:vAlign w:val="center"/>
          </w:tcPr>
          <w:p w14:paraId="3313FD93" w14:textId="3C5AEC24" w:rsidR="00D46C7E" w:rsidRPr="00D55E94" w:rsidRDefault="00D46C7E" w:rsidP="00D46C7E">
            <w:pPr>
              <w:spacing w:line="400" w:lineRule="exact"/>
              <w:ind w:left="166" w:right="-45" w:firstLine="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8E5F1A" w14:textId="77777777" w:rsidR="00D46C7E" w:rsidRPr="00494247" w:rsidRDefault="00D46C7E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33852" w14:textId="4677F9BC" w:rsidR="00D46C7E" w:rsidRPr="003C4FC4" w:rsidRDefault="005302C4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02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1,449,095.34</w:t>
            </w:r>
          </w:p>
        </w:tc>
        <w:tc>
          <w:tcPr>
            <w:tcW w:w="236" w:type="dxa"/>
            <w:shd w:val="clear" w:color="auto" w:fill="auto"/>
          </w:tcPr>
          <w:p w14:paraId="72F46D64" w14:textId="77777777" w:rsidR="00D46C7E" w:rsidRPr="00494247" w:rsidRDefault="00D46C7E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579BC" w14:textId="175E1059" w:rsidR="00D46C7E" w:rsidRPr="00047BB0" w:rsidRDefault="005302C4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02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1,449,095.34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BE40F" w14:textId="77777777" w:rsidR="00D46C7E" w:rsidRPr="00494247" w:rsidRDefault="00D46C7E" w:rsidP="00D46C7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8E739" w14:textId="2F92A832" w:rsidR="00D46C7E" w:rsidRPr="00047BB0" w:rsidRDefault="00D46C7E" w:rsidP="00D46C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1,606,641.32</w:t>
            </w:r>
          </w:p>
        </w:tc>
      </w:tr>
      <w:bookmarkEnd w:id="29"/>
    </w:tbl>
    <w:p w14:paraId="690C7858" w14:textId="77777777" w:rsidR="0029316D" w:rsidRDefault="0029316D" w:rsidP="00FE58DE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2"/>
          <w:szCs w:val="12"/>
        </w:rPr>
      </w:pPr>
    </w:p>
    <w:p w14:paraId="275A359B" w14:textId="77777777" w:rsidR="00784B53" w:rsidRDefault="00784B53" w:rsidP="00FE58DE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2"/>
          <w:szCs w:val="12"/>
        </w:rPr>
      </w:pPr>
    </w:p>
    <w:p w14:paraId="40D34C97" w14:textId="77777777" w:rsidR="00784B53" w:rsidRDefault="00784B53" w:rsidP="00FE58DE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2"/>
          <w:szCs w:val="12"/>
        </w:rPr>
      </w:pPr>
    </w:p>
    <w:p w14:paraId="54BC15BD" w14:textId="77777777" w:rsidR="00784B53" w:rsidRDefault="00784B53" w:rsidP="00FE58DE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2"/>
          <w:szCs w:val="12"/>
        </w:rPr>
      </w:pPr>
    </w:p>
    <w:p w14:paraId="26B8B76B" w14:textId="77777777" w:rsidR="00784B53" w:rsidRDefault="00784B53" w:rsidP="00FE58DE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2"/>
          <w:szCs w:val="12"/>
        </w:rPr>
      </w:pPr>
    </w:p>
    <w:p w14:paraId="28496141" w14:textId="3012951A" w:rsidR="00E454E7" w:rsidRPr="00574462" w:rsidRDefault="004D4E63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="00E454E7" w:rsidRPr="00574462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28496142" w14:textId="62491A14" w:rsidR="00E45619" w:rsidRDefault="0034014E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47BB0" w:rsidRPr="00047BB0">
        <w:rPr>
          <w:rFonts w:ascii="Angsana New" w:hAnsi="Angsana New"/>
          <w:sz w:val="30"/>
          <w:szCs w:val="30"/>
          <w:cs/>
        </w:rPr>
        <w:t xml:space="preserve"> มีภาระผูกพันเกี่ยวกับผลประโยชน์พนักงาน ตามข้อกำหนดของพระราชบัญญัติคุ้มครองแรงงาน พ.ศ. </w:t>
      </w:r>
      <w:r w:rsidR="00A76767">
        <w:rPr>
          <w:rFonts w:ascii="Angsana New" w:hAnsi="Angsana New"/>
          <w:sz w:val="30"/>
          <w:szCs w:val="30"/>
        </w:rPr>
        <w:t>2541</w:t>
      </w:r>
      <w:r w:rsidR="00047BB0">
        <w:rPr>
          <w:rFonts w:ascii="Angsana New" w:hAnsi="Angsana New" w:hint="cs"/>
          <w:sz w:val="30"/>
          <w:szCs w:val="30"/>
          <w:cs/>
        </w:rPr>
        <w:t xml:space="preserve"> </w:t>
      </w:r>
      <w:r w:rsidR="00047BB0" w:rsidRPr="00047BB0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ในการให้ผลประโยชน์เมื่อเกษียณอายุแก่พนักงานตามสิทธิและอายุงานและผลประโยชน์จากการให้บริการ</w:t>
      </w:r>
      <w:r w:rsidR="00047BB0">
        <w:rPr>
          <w:rFonts w:ascii="Angsana New" w:hAnsi="Angsana New"/>
          <w:sz w:val="30"/>
          <w:szCs w:val="30"/>
          <w:cs/>
        </w:rPr>
        <w:br/>
      </w:r>
      <w:r w:rsidR="00047BB0" w:rsidRPr="00047BB0">
        <w:rPr>
          <w:rFonts w:ascii="Angsana New" w:hAnsi="Angsana New"/>
          <w:sz w:val="30"/>
          <w:szCs w:val="30"/>
          <w:cs/>
        </w:rPr>
        <w:t>ระยะยาว</w:t>
      </w:r>
    </w:p>
    <w:p w14:paraId="6D6277E2" w14:textId="5B34CA52" w:rsidR="00047BB0" w:rsidRDefault="00047BB0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ความเสี่ยงจากอัตราแลกเปลี่ยนและความเสี่ยงจากอัตราตลาด </w:t>
      </w:r>
      <w:r w:rsidR="00B406F7"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(เงินลงทุน)</w:t>
      </w:r>
    </w:p>
    <w:tbl>
      <w:tblPr>
        <w:tblW w:w="992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28"/>
        <w:gridCol w:w="238"/>
        <w:gridCol w:w="1746"/>
        <w:gridCol w:w="238"/>
        <w:gridCol w:w="1747"/>
        <w:gridCol w:w="236"/>
        <w:gridCol w:w="1890"/>
      </w:tblGrid>
      <w:tr w:rsidR="006E6BDA" w:rsidRPr="00574462" w14:paraId="073D5721" w14:textId="77777777" w:rsidTr="00B02199">
        <w:tc>
          <w:tcPr>
            <w:tcW w:w="3828" w:type="dxa"/>
          </w:tcPr>
          <w:p w14:paraId="1187C336" w14:textId="77777777" w:rsidR="006E6BDA" w:rsidRPr="00574462" w:rsidRDefault="006E6BD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FC351F" w14:textId="77777777" w:rsidR="006E6BDA" w:rsidRPr="00574462" w:rsidRDefault="006E6BD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6" w:type="dxa"/>
          </w:tcPr>
          <w:p w14:paraId="5D34F51C" w14:textId="77777777" w:rsidR="006E6BDA" w:rsidRPr="00574462" w:rsidRDefault="006E6BD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5D50548E" w14:textId="77777777" w:rsidR="006E6BDA" w:rsidRPr="00574462" w:rsidRDefault="006E6BD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73" w:type="dxa"/>
            <w:gridSpan w:val="3"/>
          </w:tcPr>
          <w:p w14:paraId="2058BC52" w14:textId="1A8AE3C2" w:rsidR="006E6BDA" w:rsidRPr="00574462" w:rsidRDefault="006E6BD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E6BDA" w:rsidRPr="00574462" w14:paraId="367FFE25" w14:textId="77777777" w:rsidTr="00B02199">
        <w:tc>
          <w:tcPr>
            <w:tcW w:w="3828" w:type="dxa"/>
          </w:tcPr>
          <w:p w14:paraId="01F7ABAF" w14:textId="77777777" w:rsidR="006E6BDA" w:rsidRPr="00574462" w:rsidRDefault="006E6BD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3D7434" w14:textId="77777777" w:rsidR="006E6BDA" w:rsidRDefault="006E6BDA" w:rsidP="00090AE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0D7E5B1B" w14:textId="00A5693D" w:rsidR="006E6BDA" w:rsidRDefault="006E6BDA" w:rsidP="00090AE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584D803" w14:textId="77777777" w:rsidR="006E6BDA" w:rsidRDefault="006E6BDA" w:rsidP="00090AE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</w:tcPr>
          <w:p w14:paraId="1581FAD2" w14:textId="14821258" w:rsidR="006E6BDA" w:rsidRPr="00574462" w:rsidRDefault="006E6BDA" w:rsidP="00090AE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งบกาเงินเฉพาะกิจการ</w:t>
            </w:r>
          </w:p>
        </w:tc>
      </w:tr>
      <w:tr w:rsidR="006E6BDA" w:rsidRPr="00574462" w14:paraId="7507F284" w14:textId="77777777" w:rsidTr="00B02199">
        <w:tc>
          <w:tcPr>
            <w:tcW w:w="3828" w:type="dxa"/>
          </w:tcPr>
          <w:p w14:paraId="57444F73" w14:textId="77777777" w:rsidR="006E6BDA" w:rsidRPr="00574462" w:rsidRDefault="006E6BDA" w:rsidP="006E6BD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029FF07" w14:textId="77777777" w:rsidR="006E6BDA" w:rsidRDefault="006E6BDA" w:rsidP="006E6B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3410CB00" w14:textId="41F4591F" w:rsidR="006E6BDA" w:rsidRDefault="00D46C7E" w:rsidP="006E6B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46C7E">
              <w:rPr>
                <w:sz w:val="30"/>
                <w:szCs w:val="30"/>
              </w:rPr>
              <w:t xml:space="preserve">31 </w:t>
            </w:r>
            <w:r w:rsidRPr="00D46C7E">
              <w:rPr>
                <w:sz w:val="30"/>
                <w:szCs w:val="30"/>
                <w:cs/>
              </w:rPr>
              <w:t xml:space="preserve">ธันวาคม </w:t>
            </w:r>
            <w:r w:rsidRPr="00D46C7E">
              <w:rPr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37C53F23" w14:textId="77777777" w:rsidR="006E6BDA" w:rsidRDefault="006E6BDA" w:rsidP="006E6B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2A8CD09" w14:textId="26AE489E" w:rsidR="006E6BDA" w:rsidRPr="00574462" w:rsidRDefault="00D46C7E" w:rsidP="006E6B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D46C7E">
              <w:rPr>
                <w:sz w:val="30"/>
                <w:szCs w:val="30"/>
              </w:rPr>
              <w:t xml:space="preserve">31 </w:t>
            </w:r>
            <w:r w:rsidRPr="00D46C7E">
              <w:rPr>
                <w:sz w:val="30"/>
                <w:szCs w:val="30"/>
                <w:cs/>
              </w:rPr>
              <w:t xml:space="preserve">ธันวาคม </w:t>
            </w:r>
            <w:r w:rsidRPr="00D46C7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CEBF70" w14:textId="77777777" w:rsidR="006E6BDA" w:rsidRPr="00574462" w:rsidRDefault="006E6BDA" w:rsidP="006E6B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6931E8E" w14:textId="52032027" w:rsidR="006E6BDA" w:rsidRPr="00574462" w:rsidRDefault="006E6BDA" w:rsidP="006E6B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6E6BDA" w:rsidRPr="00574462" w14:paraId="702E4638" w14:textId="77777777" w:rsidTr="00B02199">
        <w:trPr>
          <w:trHeight w:val="203"/>
        </w:trPr>
        <w:tc>
          <w:tcPr>
            <w:tcW w:w="3828" w:type="dxa"/>
          </w:tcPr>
          <w:p w14:paraId="4CEFB65A" w14:textId="1E3F5A28" w:rsidR="006E6BDA" w:rsidRPr="005B4595" w:rsidRDefault="006E6BDA" w:rsidP="006E6B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ภาระผูกพันตามงบแสดงฐานะการเงิน มีดังนี้</w:t>
            </w:r>
          </w:p>
        </w:tc>
        <w:tc>
          <w:tcPr>
            <w:tcW w:w="238" w:type="dxa"/>
          </w:tcPr>
          <w:p w14:paraId="58CF1E21" w14:textId="77777777" w:rsidR="006E6BDA" w:rsidRPr="00574462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134A3FB6" w14:textId="77777777" w:rsidR="006E6BDA" w:rsidRPr="00574462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77BACBB" w14:textId="77777777" w:rsidR="006E6BDA" w:rsidRPr="00574462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3730A" w14:textId="2513E66D" w:rsidR="006E6BDA" w:rsidRPr="00574462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D10008" w14:textId="77777777" w:rsidR="006E6BDA" w:rsidRPr="00574462" w:rsidRDefault="006E6BDA" w:rsidP="006E6BD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7FAEBA0" w14:textId="5D7FCC71" w:rsidR="006E6BDA" w:rsidRPr="00574462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6BDA" w:rsidRPr="00574462" w14:paraId="6E748FDC" w14:textId="77777777" w:rsidTr="003C25C4">
        <w:trPr>
          <w:trHeight w:val="149"/>
        </w:trPr>
        <w:tc>
          <w:tcPr>
            <w:tcW w:w="3828" w:type="dxa"/>
            <w:shd w:val="clear" w:color="auto" w:fill="auto"/>
          </w:tcPr>
          <w:p w14:paraId="74892E67" w14:textId="1D8BFCAA" w:rsidR="006E6BDA" w:rsidRPr="005B4595" w:rsidRDefault="006E6BDA" w:rsidP="006E6BD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</w:t>
            </w: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238" w:type="dxa"/>
          </w:tcPr>
          <w:p w14:paraId="1C476FA5" w14:textId="77777777" w:rsidR="006E6BDA" w:rsidRPr="006E6BDA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FA4A0C" w14:textId="02CF3CCF" w:rsidR="006E6BDA" w:rsidRPr="006E6BDA" w:rsidRDefault="006763F2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63F2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6763F2">
              <w:rPr>
                <w:rFonts w:ascii="Angsana New" w:hAnsi="Angsana New"/>
                <w:sz w:val="30"/>
                <w:szCs w:val="30"/>
              </w:rPr>
              <w:t>,</w:t>
            </w:r>
            <w:r w:rsidRPr="006763F2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6763F2">
              <w:rPr>
                <w:rFonts w:ascii="Angsana New" w:hAnsi="Angsana New"/>
                <w:sz w:val="30"/>
                <w:szCs w:val="30"/>
              </w:rPr>
              <w:t>,</w:t>
            </w:r>
            <w:r w:rsidRPr="006763F2">
              <w:rPr>
                <w:rFonts w:ascii="Angsana New" w:hAnsi="Angsana New"/>
                <w:sz w:val="30"/>
                <w:szCs w:val="30"/>
                <w:cs/>
              </w:rPr>
              <w:t>777.80</w:t>
            </w:r>
          </w:p>
        </w:tc>
        <w:tc>
          <w:tcPr>
            <w:tcW w:w="238" w:type="dxa"/>
            <w:shd w:val="clear" w:color="auto" w:fill="auto"/>
          </w:tcPr>
          <w:p w14:paraId="0811BC32" w14:textId="77777777" w:rsidR="006E6BDA" w:rsidRPr="006E6BDA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62206" w14:textId="00D8E89C" w:rsidR="006E6BDA" w:rsidRPr="00D373FF" w:rsidRDefault="006763F2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63F2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6763F2">
              <w:rPr>
                <w:rFonts w:ascii="Angsana New" w:hAnsi="Angsana New"/>
                <w:sz w:val="30"/>
                <w:szCs w:val="30"/>
              </w:rPr>
              <w:t>,</w:t>
            </w:r>
            <w:r w:rsidRPr="006763F2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6763F2">
              <w:rPr>
                <w:rFonts w:ascii="Angsana New" w:hAnsi="Angsana New"/>
                <w:sz w:val="30"/>
                <w:szCs w:val="30"/>
              </w:rPr>
              <w:t>,</w:t>
            </w:r>
            <w:r w:rsidRPr="006763F2">
              <w:rPr>
                <w:rFonts w:ascii="Angsana New" w:hAnsi="Angsana New"/>
                <w:sz w:val="30"/>
                <w:szCs w:val="30"/>
                <w:cs/>
              </w:rPr>
              <w:t>777.80</w:t>
            </w:r>
          </w:p>
        </w:tc>
        <w:tc>
          <w:tcPr>
            <w:tcW w:w="236" w:type="dxa"/>
            <w:vAlign w:val="center"/>
          </w:tcPr>
          <w:p w14:paraId="45141CB7" w14:textId="77777777" w:rsidR="006E6BDA" w:rsidRPr="00574462" w:rsidRDefault="006E6BDA" w:rsidP="006E6BD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9E7ED5" w14:textId="42EBADDB" w:rsidR="006E6BDA" w:rsidRPr="008026C3" w:rsidRDefault="001B5B70" w:rsidP="006E6B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B5B70"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</w:tr>
    </w:tbl>
    <w:p w14:paraId="284961A8" w14:textId="7B30259D" w:rsidR="00A23836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7C38">
        <w:rPr>
          <w:rFonts w:ascii="Angsana New" w:hAnsi="Angsana New"/>
          <w:sz w:val="30"/>
          <w:szCs w:val="30"/>
          <w:cs/>
        </w:rPr>
        <w:t>การเปลี่ยนแปลงของภาระผูกพันผลประโยชน์พนักงาน มีดังนี้</w:t>
      </w:r>
    </w:p>
    <w:tbl>
      <w:tblPr>
        <w:tblW w:w="101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864"/>
        <w:gridCol w:w="1117"/>
        <w:gridCol w:w="1134"/>
        <w:gridCol w:w="1985"/>
      </w:tblGrid>
      <w:tr w:rsidR="002F2DB1" w:rsidRPr="00574462" w14:paraId="56AE0DBE" w14:textId="3CACEE4C" w:rsidTr="00041655">
        <w:trPr>
          <w:tblHeader/>
        </w:trPr>
        <w:tc>
          <w:tcPr>
            <w:tcW w:w="5864" w:type="dxa"/>
          </w:tcPr>
          <w:p w14:paraId="4D250405" w14:textId="77777777" w:rsidR="002F2DB1" w:rsidRPr="00574462" w:rsidRDefault="002F2DB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18136D" w14:textId="4A67443A" w:rsidR="002F2DB1" w:rsidRPr="00574462" w:rsidRDefault="002F2DB1" w:rsidP="002F2DB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34" w:type="dxa"/>
          </w:tcPr>
          <w:p w14:paraId="004D761C" w14:textId="6AAB54A6" w:rsidR="002F2DB1" w:rsidRPr="00574462" w:rsidRDefault="002F2DB1" w:rsidP="002F2DB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85" w:type="dxa"/>
          </w:tcPr>
          <w:p w14:paraId="513EA0CA" w14:textId="77777777" w:rsidR="002F2DB1" w:rsidRPr="00574462" w:rsidRDefault="002F2DB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F2DB1" w:rsidRPr="00574462" w14:paraId="48D6D457" w14:textId="5C4304C4" w:rsidTr="00041655">
        <w:trPr>
          <w:tblHeader/>
        </w:trPr>
        <w:tc>
          <w:tcPr>
            <w:tcW w:w="5864" w:type="dxa"/>
          </w:tcPr>
          <w:p w14:paraId="6E52275C" w14:textId="77777777" w:rsidR="002F2DB1" w:rsidRPr="00574462" w:rsidRDefault="002F2DB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0BCDF7E" w14:textId="3AAD894C" w:rsidR="002F2DB1" w:rsidRPr="00574462" w:rsidRDefault="002F2DB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370DFE" w14:textId="77777777" w:rsidR="002F2DB1" w:rsidRPr="00574462" w:rsidRDefault="002F2DB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21AC47F" w14:textId="2E79023A" w:rsidR="002F2DB1" w:rsidRPr="00574462" w:rsidRDefault="002F2DB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F2DB1" w:rsidRPr="00574462" w14:paraId="5DF9ED1C" w14:textId="77777777" w:rsidTr="00041655">
        <w:trPr>
          <w:tblHeader/>
        </w:trPr>
        <w:tc>
          <w:tcPr>
            <w:tcW w:w="5864" w:type="dxa"/>
          </w:tcPr>
          <w:p w14:paraId="749CF933" w14:textId="77777777" w:rsidR="002F2DB1" w:rsidRPr="00574462" w:rsidRDefault="002F2DB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45111370" w14:textId="18E62BE6" w:rsidR="002F2DB1" w:rsidRPr="00574462" w:rsidRDefault="002F2DB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B23778B" w14:textId="77777777" w:rsidR="002F2DB1" w:rsidRPr="00574462" w:rsidRDefault="002F2DB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AADF0C0" w14:textId="6B7C01CC" w:rsidR="002F2DB1" w:rsidRPr="00574462" w:rsidRDefault="00CF70D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="002F2DB1">
              <w:rPr>
                <w:sz w:val="30"/>
                <w:szCs w:val="30"/>
              </w:rPr>
              <w:t>2566</w:t>
            </w:r>
          </w:p>
        </w:tc>
      </w:tr>
      <w:tr w:rsidR="00160E8A" w:rsidRPr="00574462" w14:paraId="2F1900F0" w14:textId="77777777" w:rsidTr="005670A9">
        <w:trPr>
          <w:trHeight w:val="203"/>
        </w:trPr>
        <w:tc>
          <w:tcPr>
            <w:tcW w:w="6980" w:type="dxa"/>
            <w:gridSpan w:val="2"/>
          </w:tcPr>
          <w:p w14:paraId="1A42FE5B" w14:textId="72779330" w:rsidR="00160E8A" w:rsidRPr="00574462" w:rsidRDefault="00160E8A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มูลค่าปัจจุบันของภาระผูกพันผลประโยชน์พนักงาน</w:t>
            </w:r>
            <w:r w:rsidRPr="00D37C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  <w:vAlign w:val="center"/>
          </w:tcPr>
          <w:p w14:paraId="1724B171" w14:textId="77777777" w:rsidR="00160E8A" w:rsidRPr="00574462" w:rsidRDefault="00160E8A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75B8015B" w14:textId="28226CE9" w:rsidR="00160E8A" w:rsidRPr="00574462" w:rsidRDefault="00160E8A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</w:tr>
      <w:tr w:rsidR="00EF6E3B" w:rsidRPr="00574462" w14:paraId="6C6194F8" w14:textId="77777777" w:rsidTr="005670A9">
        <w:trPr>
          <w:trHeight w:val="203"/>
        </w:trPr>
        <w:tc>
          <w:tcPr>
            <w:tcW w:w="5864" w:type="dxa"/>
          </w:tcPr>
          <w:p w14:paraId="6D45BAD8" w14:textId="644CA317" w:rsidR="00EF6E3B" w:rsidRPr="00047BB0" w:rsidRDefault="00EF6E3B" w:rsidP="00EF6E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ผลประโยชน์พนักงานที่จ่ายระหว่าง</w:t>
            </w:r>
            <w:r w:rsidR="00F032E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71DF17F" w14:textId="77777777" w:rsidR="00EF6E3B" w:rsidRPr="00574462" w:rsidRDefault="00EF6E3B" w:rsidP="00EF6E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2C666E2" w14:textId="77777777" w:rsidR="00EF6E3B" w:rsidRPr="00574462" w:rsidRDefault="00EF6E3B" w:rsidP="00EF6E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5065CC75" w14:textId="7117B6D1" w:rsidR="00EF6E3B" w:rsidRPr="00574462" w:rsidRDefault="00EF6E3B" w:rsidP="00EF6E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F22F1">
              <w:rPr>
                <w:rFonts w:ascii="Angsana New" w:hAnsi="Angsana New"/>
                <w:sz w:val="30"/>
                <w:szCs w:val="30"/>
              </w:rPr>
              <w:t>(1,391,735.00)</w:t>
            </w:r>
          </w:p>
        </w:tc>
      </w:tr>
      <w:tr w:rsidR="00EF6E3B" w:rsidRPr="00574462" w14:paraId="5B22C3FA" w14:textId="77777777" w:rsidTr="005670A9">
        <w:trPr>
          <w:trHeight w:val="203"/>
        </w:trPr>
        <w:tc>
          <w:tcPr>
            <w:tcW w:w="5864" w:type="dxa"/>
          </w:tcPr>
          <w:p w14:paraId="769CE095" w14:textId="77777777" w:rsidR="00EF6E3B" w:rsidRPr="00D37C38" w:rsidRDefault="00EF6E3B" w:rsidP="00EF6E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7B60A2F2" w14:textId="77777777" w:rsidR="00EF6E3B" w:rsidRPr="00574462" w:rsidRDefault="00EF6E3B" w:rsidP="00EF6E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55810A1" w14:textId="77777777" w:rsidR="00EF6E3B" w:rsidRPr="00574462" w:rsidRDefault="00EF6E3B" w:rsidP="00EF6E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5E82CDEC" w14:textId="77777777" w:rsidR="00EF6E3B" w:rsidRPr="00574462" w:rsidRDefault="00EF6E3B" w:rsidP="00EF6E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B" w:rsidRPr="00574462" w14:paraId="4C851203" w14:textId="77777777" w:rsidTr="005670A9">
        <w:trPr>
          <w:trHeight w:val="203"/>
        </w:trPr>
        <w:tc>
          <w:tcPr>
            <w:tcW w:w="5864" w:type="dxa"/>
          </w:tcPr>
          <w:p w14:paraId="5FC54794" w14:textId="77777777" w:rsidR="00EF6E3B" w:rsidRPr="00D37C38" w:rsidRDefault="00EF6E3B" w:rsidP="00EF6E3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ต้นทุนบริการงวดปัจจุบัน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E57D8FA" w14:textId="77777777" w:rsidR="00EF6E3B" w:rsidRPr="00574462" w:rsidRDefault="00EF6E3B" w:rsidP="00EF6E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B2BAAFC" w14:textId="77777777" w:rsidR="00EF6E3B" w:rsidRPr="00574462" w:rsidRDefault="00EF6E3B" w:rsidP="00EF6E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554B8047" w14:textId="35CD718D" w:rsidR="00EF6E3B" w:rsidRPr="00574462" w:rsidRDefault="00EF6E3B" w:rsidP="00EF6E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E58DE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E58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58DE">
              <w:rPr>
                <w:rFonts w:ascii="Angsana New" w:hAnsi="Angsana New"/>
                <w:sz w:val="30"/>
                <w:szCs w:val="30"/>
                <w:cs/>
                <w:lang w:val="en-US"/>
              </w:rPr>
              <w:t>166</w:t>
            </w:r>
            <w:r w:rsidRPr="00FE58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58DE">
              <w:rPr>
                <w:rFonts w:ascii="Angsana New" w:hAnsi="Angsana New"/>
                <w:sz w:val="30"/>
                <w:szCs w:val="30"/>
                <w:cs/>
                <w:lang w:val="en-US"/>
              </w:rPr>
              <w:t>107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.00</w:t>
            </w:r>
          </w:p>
        </w:tc>
      </w:tr>
      <w:tr w:rsidR="00EF6E3B" w:rsidRPr="00574462" w14:paraId="5180D288" w14:textId="77777777" w:rsidTr="005670A9">
        <w:trPr>
          <w:trHeight w:val="203"/>
        </w:trPr>
        <w:tc>
          <w:tcPr>
            <w:tcW w:w="5864" w:type="dxa"/>
          </w:tcPr>
          <w:p w14:paraId="2810DE59" w14:textId="77777777" w:rsidR="00EF6E3B" w:rsidRPr="00D37C38" w:rsidRDefault="00EF6E3B" w:rsidP="00EF6E3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A2ECD55" w14:textId="77777777" w:rsidR="00EF6E3B" w:rsidRPr="00574462" w:rsidRDefault="00EF6E3B" w:rsidP="00EF6E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087F6EA" w14:textId="77777777" w:rsidR="00EF6E3B" w:rsidRPr="00574462" w:rsidRDefault="00EF6E3B" w:rsidP="00EF6E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5B186252" w14:textId="258A115B" w:rsidR="00EF6E3B" w:rsidRPr="00574462" w:rsidRDefault="00EF6E3B" w:rsidP="00EF6E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E58DE">
              <w:rPr>
                <w:rFonts w:ascii="Angsana New" w:hAnsi="Angsana New"/>
                <w:sz w:val="30"/>
                <w:szCs w:val="30"/>
                <w:cs/>
              </w:rPr>
              <w:t>934</w:t>
            </w:r>
            <w:r w:rsidRPr="00FE58DE">
              <w:rPr>
                <w:rFonts w:ascii="Angsana New" w:hAnsi="Angsana New"/>
                <w:sz w:val="30"/>
                <w:szCs w:val="30"/>
              </w:rPr>
              <w:t>,</w:t>
            </w:r>
            <w:r w:rsidRPr="00FE58DE">
              <w:rPr>
                <w:rFonts w:ascii="Angsana New" w:hAnsi="Angsana New"/>
                <w:sz w:val="30"/>
                <w:szCs w:val="30"/>
                <w:cs/>
              </w:rPr>
              <w:t>108.8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EF6E3B" w:rsidRPr="00574462" w14:paraId="152BA051" w14:textId="77777777" w:rsidTr="005670A9">
        <w:trPr>
          <w:trHeight w:val="203"/>
        </w:trPr>
        <w:tc>
          <w:tcPr>
            <w:tcW w:w="5864" w:type="dxa"/>
          </w:tcPr>
          <w:p w14:paraId="783B0DA9" w14:textId="583723A1" w:rsidR="00EF6E3B" w:rsidRPr="00D37C38" w:rsidRDefault="00EF6E3B" w:rsidP="00EF6E3B">
            <w:pPr>
              <w:tabs>
                <w:tab w:val="left" w:pos="8040"/>
              </w:tabs>
              <w:spacing w:line="240" w:lineRule="auto"/>
              <w:ind w:left="647" w:hanging="30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(กำไร)ขาดทุนจากการประมาณการตามหลักคณิตศาสตร์ประกันภัย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จากโครงการผลประโยชน์กรณีทำงานนาน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0C88081B" w14:textId="77777777" w:rsidR="00EF6E3B" w:rsidRPr="00574462" w:rsidRDefault="00EF6E3B" w:rsidP="00EF6E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9ABA316" w14:textId="77777777" w:rsidR="00EF6E3B" w:rsidRPr="00574462" w:rsidRDefault="00EF6E3B" w:rsidP="00EF6E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289C746F" w14:textId="3CC88F73" w:rsidR="00EF6E3B" w:rsidRPr="00574462" w:rsidRDefault="00EF6E3B" w:rsidP="00EF6E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A6C13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AA6C13">
              <w:rPr>
                <w:rFonts w:ascii="Angsana New" w:hAnsi="Angsana New"/>
                <w:sz w:val="30"/>
                <w:szCs w:val="30"/>
              </w:rPr>
              <w:t>,</w:t>
            </w:r>
            <w:r w:rsidRPr="00AA6C13">
              <w:rPr>
                <w:rFonts w:ascii="Angsana New" w:hAnsi="Angsana New"/>
                <w:sz w:val="30"/>
                <w:szCs w:val="30"/>
                <w:cs/>
              </w:rPr>
              <w:t>720.26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F2DB1" w:rsidRPr="00574462" w14:paraId="08AEAA1B" w14:textId="77777777" w:rsidTr="005670A9">
        <w:trPr>
          <w:trHeight w:val="203"/>
        </w:trPr>
        <w:tc>
          <w:tcPr>
            <w:tcW w:w="5864" w:type="dxa"/>
          </w:tcPr>
          <w:p w14:paraId="56199714" w14:textId="77777777" w:rsidR="002F2DB1" w:rsidRPr="00D37C38" w:rsidRDefault="002F2D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EC5B4C8" w14:textId="77777777" w:rsidR="002F2DB1" w:rsidRPr="00574462" w:rsidRDefault="002F2DB1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1B52050" w14:textId="77777777" w:rsidR="002F2DB1" w:rsidRPr="00574462" w:rsidRDefault="002F2DB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4CA59E17" w14:textId="77777777" w:rsidR="002F2DB1" w:rsidRPr="00574462" w:rsidRDefault="002F2DB1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0E8A" w:rsidRPr="008026C3" w14:paraId="76CB6B65" w14:textId="77777777" w:rsidTr="005670A9">
        <w:trPr>
          <w:trHeight w:val="149"/>
        </w:trPr>
        <w:tc>
          <w:tcPr>
            <w:tcW w:w="6980" w:type="dxa"/>
            <w:gridSpan w:val="2"/>
            <w:shd w:val="clear" w:color="auto" w:fill="auto"/>
          </w:tcPr>
          <w:p w14:paraId="0826B3F2" w14:textId="5BBA5F83" w:rsidR="00160E8A" w:rsidRPr="00EB7F37" w:rsidRDefault="00160E8A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vAlign w:val="center"/>
          </w:tcPr>
          <w:p w14:paraId="4FD1F0AD" w14:textId="77777777" w:rsidR="00160E8A" w:rsidRPr="00574462" w:rsidRDefault="00160E8A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40B0BAB" w14:textId="38B4CCDE" w:rsidR="00160E8A" w:rsidRPr="009A3397" w:rsidRDefault="00EF6E3B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30FCF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F30FCF">
              <w:rPr>
                <w:rFonts w:ascii="Angsana New" w:hAnsi="Angsana New"/>
                <w:sz w:val="30"/>
                <w:szCs w:val="30"/>
              </w:rPr>
              <w:t>,</w:t>
            </w:r>
            <w:r w:rsidRPr="00F30FCF">
              <w:rPr>
                <w:rFonts w:ascii="Angsana New" w:hAnsi="Angsana New"/>
                <w:sz w:val="30"/>
                <w:szCs w:val="30"/>
                <w:cs/>
              </w:rPr>
              <w:t>834.72</w:t>
            </w:r>
          </w:p>
        </w:tc>
      </w:tr>
      <w:tr w:rsidR="007B109C" w:rsidRPr="008026C3" w14:paraId="330904C7" w14:textId="77777777" w:rsidTr="005670A9">
        <w:trPr>
          <w:trHeight w:val="149"/>
        </w:trPr>
        <w:tc>
          <w:tcPr>
            <w:tcW w:w="5864" w:type="dxa"/>
            <w:shd w:val="clear" w:color="auto" w:fill="auto"/>
          </w:tcPr>
          <w:p w14:paraId="74E3FE72" w14:textId="77777777" w:rsidR="007B109C" w:rsidRPr="00D37C38" w:rsidRDefault="007B109C" w:rsidP="007B109C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9A545E3" w14:textId="77777777" w:rsidR="007B109C" w:rsidRPr="00EB7F37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476F3A7" w14:textId="77777777" w:rsidR="007B109C" w:rsidRPr="00574462" w:rsidRDefault="007B109C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26E0D81" w14:textId="2D4D64B8" w:rsidR="007B109C" w:rsidRPr="009A3397" w:rsidRDefault="00E845C0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6B68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406B68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406B68">
              <w:rPr>
                <w:rFonts w:ascii="Angsana New" w:hAnsi="Angsana New"/>
                <w:sz w:val="30"/>
                <w:szCs w:val="30"/>
                <w:cs/>
              </w:rPr>
              <w:t>777.80</w:t>
            </w:r>
          </w:p>
        </w:tc>
      </w:tr>
      <w:tr w:rsidR="00160E8A" w:rsidRPr="008026C3" w14:paraId="005E83BE" w14:textId="77777777" w:rsidTr="005670A9">
        <w:trPr>
          <w:trHeight w:val="149"/>
        </w:trPr>
        <w:tc>
          <w:tcPr>
            <w:tcW w:w="6980" w:type="dxa"/>
            <w:gridSpan w:val="2"/>
            <w:shd w:val="clear" w:color="auto" w:fill="auto"/>
          </w:tcPr>
          <w:p w14:paraId="00E6DAC9" w14:textId="202EF9C9" w:rsidR="00160E8A" w:rsidRPr="00EB7F37" w:rsidRDefault="00160E8A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 ประมาณการหนี้สินสำหรับผลประโยชน์พนักงานที่ครบกำหนดภายใน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vAlign w:val="center"/>
          </w:tcPr>
          <w:p w14:paraId="3363F0DD" w14:textId="77777777" w:rsidR="00160E8A" w:rsidRPr="00574462" w:rsidRDefault="00160E8A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C1C2FB2" w14:textId="2C437347" w:rsidR="00160E8A" w:rsidRPr="009A3397" w:rsidRDefault="00E845C0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F6E3B">
              <w:rPr>
                <w:rFonts w:ascii="Angsana New" w:hAnsi="Angsana New"/>
                <w:sz w:val="30"/>
                <w:szCs w:val="30"/>
                <w:cs/>
              </w:rPr>
              <w:t>(529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325.00)</w:t>
            </w:r>
          </w:p>
        </w:tc>
      </w:tr>
      <w:tr w:rsidR="007B109C" w:rsidRPr="008026C3" w14:paraId="19FA172D" w14:textId="77777777" w:rsidTr="005670A9">
        <w:trPr>
          <w:trHeight w:val="149"/>
        </w:trPr>
        <w:tc>
          <w:tcPr>
            <w:tcW w:w="5864" w:type="dxa"/>
            <w:shd w:val="clear" w:color="auto" w:fill="auto"/>
          </w:tcPr>
          <w:p w14:paraId="44F0B11B" w14:textId="10E0FFF3" w:rsidR="007B109C" w:rsidRPr="00D37C38" w:rsidRDefault="007B109C" w:rsidP="007B109C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16BDF">
              <w:rPr>
                <w:rFonts w:ascii="Angsana New" w:hAnsi="Angsana New"/>
                <w:sz w:val="30"/>
                <w:szCs w:val="30"/>
              </w:rPr>
              <w:t>1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6BD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60C726EC" w14:textId="77777777" w:rsidR="007B109C" w:rsidRPr="00EB7F37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32D0E90" w14:textId="77777777" w:rsidR="007B109C" w:rsidRPr="00574462" w:rsidRDefault="007B109C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49A8F" w14:textId="19FD1F17" w:rsidR="007B109C" w:rsidRPr="009A3397" w:rsidRDefault="00E845C0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F6E3B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388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452.80</w:t>
            </w:r>
          </w:p>
        </w:tc>
      </w:tr>
    </w:tbl>
    <w:p w14:paraId="432CF707" w14:textId="77777777" w:rsidR="00A16BDF" w:rsidRDefault="00A16BDF" w:rsidP="002F2DB1">
      <w:pPr>
        <w:spacing w:after="120" w:line="240" w:lineRule="atLeast"/>
        <w:jc w:val="thaiDistribute"/>
        <w:rPr>
          <w:rFonts w:ascii="Angsana New" w:hAnsi="Angsana New"/>
          <w:sz w:val="6"/>
          <w:szCs w:val="6"/>
        </w:rPr>
      </w:pPr>
    </w:p>
    <w:p w14:paraId="2FE2CE13" w14:textId="77777777" w:rsidR="00CD338F" w:rsidRDefault="00CD338F" w:rsidP="002F2DB1">
      <w:pPr>
        <w:spacing w:after="120" w:line="240" w:lineRule="atLeast"/>
        <w:jc w:val="thaiDistribute"/>
        <w:rPr>
          <w:rFonts w:ascii="Angsana New" w:hAnsi="Angsana New"/>
          <w:sz w:val="6"/>
          <w:szCs w:val="6"/>
        </w:rPr>
      </w:pPr>
    </w:p>
    <w:p w14:paraId="7D39E352" w14:textId="77777777" w:rsidR="00CD338F" w:rsidRDefault="00CD338F" w:rsidP="002F2DB1">
      <w:pPr>
        <w:spacing w:after="120" w:line="240" w:lineRule="atLeast"/>
        <w:jc w:val="thaiDistribute"/>
        <w:rPr>
          <w:rFonts w:ascii="Angsana New" w:hAnsi="Angsana New"/>
          <w:sz w:val="6"/>
          <w:szCs w:val="6"/>
        </w:rPr>
      </w:pPr>
    </w:p>
    <w:p w14:paraId="1CB08B26" w14:textId="77777777" w:rsidR="00CD338F" w:rsidRDefault="00CD338F" w:rsidP="002F2DB1">
      <w:pPr>
        <w:spacing w:after="120" w:line="240" w:lineRule="atLeast"/>
        <w:jc w:val="thaiDistribute"/>
        <w:rPr>
          <w:rFonts w:ascii="Angsana New" w:hAnsi="Angsana New"/>
          <w:sz w:val="6"/>
          <w:szCs w:val="6"/>
        </w:rPr>
      </w:pPr>
    </w:p>
    <w:p w14:paraId="3FE639F9" w14:textId="77777777" w:rsidR="00CD338F" w:rsidRDefault="00CD338F" w:rsidP="002F2DB1">
      <w:pPr>
        <w:spacing w:after="120" w:line="240" w:lineRule="atLeast"/>
        <w:jc w:val="thaiDistribute"/>
        <w:rPr>
          <w:rFonts w:ascii="Angsana New" w:hAnsi="Angsana New"/>
          <w:sz w:val="6"/>
          <w:szCs w:val="6"/>
        </w:rPr>
      </w:pPr>
    </w:p>
    <w:p w14:paraId="1870E347" w14:textId="77777777" w:rsidR="00CD338F" w:rsidRPr="00D80E5B" w:rsidRDefault="00CD338F" w:rsidP="002F2DB1">
      <w:pPr>
        <w:spacing w:after="120" w:line="240" w:lineRule="atLeast"/>
        <w:jc w:val="thaiDistribute"/>
        <w:rPr>
          <w:rFonts w:ascii="Angsana New" w:hAnsi="Angsana New"/>
          <w:sz w:val="6"/>
          <w:szCs w:val="6"/>
        </w:rPr>
      </w:pPr>
    </w:p>
    <w:tbl>
      <w:tblPr>
        <w:tblW w:w="1025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6431"/>
        <w:gridCol w:w="1843"/>
        <w:gridCol w:w="236"/>
        <w:gridCol w:w="1749"/>
      </w:tblGrid>
      <w:tr w:rsidR="00D37C38" w:rsidRPr="00574462" w14:paraId="65E22A95" w14:textId="77777777" w:rsidTr="005670A9">
        <w:trPr>
          <w:tblHeader/>
        </w:trPr>
        <w:tc>
          <w:tcPr>
            <w:tcW w:w="6431" w:type="dxa"/>
          </w:tcPr>
          <w:p w14:paraId="3A0875B0" w14:textId="77777777" w:rsidR="00D37C38" w:rsidRPr="00574462" w:rsidRDefault="00D37C3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28" w:type="dxa"/>
            <w:gridSpan w:val="3"/>
          </w:tcPr>
          <w:p w14:paraId="7197C15E" w14:textId="77777777" w:rsidR="00D37C38" w:rsidRPr="00574462" w:rsidRDefault="00D37C3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90AED" w:rsidRPr="00574462" w14:paraId="603CCCAB" w14:textId="77777777" w:rsidTr="005670A9">
        <w:trPr>
          <w:tblHeader/>
        </w:trPr>
        <w:tc>
          <w:tcPr>
            <w:tcW w:w="6431" w:type="dxa"/>
          </w:tcPr>
          <w:p w14:paraId="144E6754" w14:textId="77777777" w:rsidR="00090AED" w:rsidRPr="00574462" w:rsidRDefault="00090AE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1EDEB119" w14:textId="6183AEFD" w:rsidR="00090AED" w:rsidRPr="00574462" w:rsidRDefault="00090AED" w:rsidP="00C1221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C122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</w:p>
        </w:tc>
      </w:tr>
      <w:tr w:rsidR="00B825EA" w:rsidRPr="00574462" w14:paraId="052CC066" w14:textId="77777777" w:rsidTr="005670A9">
        <w:trPr>
          <w:tblHeader/>
        </w:trPr>
        <w:tc>
          <w:tcPr>
            <w:tcW w:w="6431" w:type="dxa"/>
          </w:tcPr>
          <w:p w14:paraId="308884A6" w14:textId="77777777" w:rsidR="00B825EA" w:rsidRPr="00574462" w:rsidRDefault="00B825EA" w:rsidP="00B825E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055AB13" w14:textId="22E43515" w:rsidR="00B825EA" w:rsidRPr="00574462" w:rsidRDefault="00B825EA" w:rsidP="00B825E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297D87">
              <w:rPr>
                <w:color w:val="000000"/>
                <w:sz w:val="30"/>
                <w:szCs w:val="30"/>
                <w:cs/>
              </w:rPr>
              <w:t>31 ธันวาคม 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90B86A" w14:textId="77777777" w:rsidR="00B825EA" w:rsidRPr="00574462" w:rsidRDefault="00B825EA" w:rsidP="00B825E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57FFA368" w14:textId="3A0319AE" w:rsidR="00B825EA" w:rsidRPr="00574462" w:rsidRDefault="00B825EA" w:rsidP="00B825E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97D87">
              <w:rPr>
                <w:color w:val="000000"/>
                <w:sz w:val="30"/>
                <w:szCs w:val="30"/>
                <w:cs/>
              </w:rPr>
              <w:t>31 ธันวาคม 2565</w:t>
            </w:r>
          </w:p>
        </w:tc>
      </w:tr>
      <w:tr w:rsidR="0078767D" w:rsidRPr="00574462" w14:paraId="5A8AE205" w14:textId="77777777" w:rsidTr="005670A9">
        <w:trPr>
          <w:trHeight w:val="203"/>
        </w:trPr>
        <w:tc>
          <w:tcPr>
            <w:tcW w:w="6431" w:type="dxa"/>
          </w:tcPr>
          <w:p w14:paraId="20DDC6F3" w14:textId="11C10015" w:rsidR="0078767D" w:rsidRPr="005B4595" w:rsidRDefault="0078767D" w:rsidP="0078767D">
            <w:pPr>
              <w:spacing w:line="400" w:lineRule="exact"/>
              <w:ind w:left="166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30" w:name="_Hlk146545471"/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มูลค่าปัจจุบันของภาระผูกพันผลประโยชน์พนักงาน</w:t>
            </w:r>
            <w:r w:rsidRPr="00D37C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 w:rsidR="00160E8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0D19" w14:textId="4BEE1C6A" w:rsidR="0078767D" w:rsidRPr="00574462" w:rsidRDefault="002F2DB1" w:rsidP="0032084E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  <w:tc>
          <w:tcPr>
            <w:tcW w:w="236" w:type="dxa"/>
            <w:vAlign w:val="center"/>
          </w:tcPr>
          <w:p w14:paraId="09D17A76" w14:textId="77777777" w:rsidR="0078767D" w:rsidRPr="00574462" w:rsidRDefault="0078767D" w:rsidP="0078767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  <w:vAlign w:val="bottom"/>
          </w:tcPr>
          <w:p w14:paraId="4453B671" w14:textId="6A2E75C8" w:rsidR="0078767D" w:rsidRPr="00574462" w:rsidRDefault="0078767D" w:rsidP="0032084E">
            <w:pPr>
              <w:tabs>
                <w:tab w:val="decimal" w:pos="12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35,015,361.66</w:t>
            </w:r>
          </w:p>
        </w:tc>
      </w:tr>
      <w:tr w:rsidR="0078767D" w:rsidRPr="00574462" w14:paraId="7B9CDC51" w14:textId="77777777" w:rsidTr="005670A9">
        <w:trPr>
          <w:trHeight w:val="203"/>
        </w:trPr>
        <w:tc>
          <w:tcPr>
            <w:tcW w:w="6431" w:type="dxa"/>
          </w:tcPr>
          <w:p w14:paraId="7A8DFE2F" w14:textId="6773EED6" w:rsidR="0078767D" w:rsidRPr="00047BB0" w:rsidRDefault="0078767D" w:rsidP="007876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ผลประโยชน์พนักงานที่จ่ายระหว่าง</w:t>
            </w:r>
            <w:r w:rsidR="00D7517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5D3CBF" w14:textId="442BB6B8" w:rsidR="0078767D" w:rsidRPr="00574462" w:rsidRDefault="001F22F1" w:rsidP="0032084E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F22F1">
              <w:rPr>
                <w:rFonts w:ascii="Angsana New" w:hAnsi="Angsana New"/>
                <w:sz w:val="30"/>
                <w:szCs w:val="30"/>
              </w:rPr>
              <w:t>(1,391,</w:t>
            </w:r>
            <w:r w:rsidRPr="003562A3">
              <w:rPr>
                <w:rFonts w:ascii="Angsana New" w:hAnsi="Angsana New"/>
                <w:color w:val="000000"/>
                <w:sz w:val="30"/>
                <w:szCs w:val="30"/>
              </w:rPr>
              <w:t>735</w:t>
            </w:r>
            <w:r w:rsidRPr="001F22F1">
              <w:rPr>
                <w:rFonts w:ascii="Angsana New" w:hAnsi="Angsana New"/>
                <w:sz w:val="30"/>
                <w:szCs w:val="30"/>
              </w:rPr>
              <w:t>.00)</w:t>
            </w:r>
          </w:p>
        </w:tc>
        <w:tc>
          <w:tcPr>
            <w:tcW w:w="236" w:type="dxa"/>
            <w:vAlign w:val="center"/>
          </w:tcPr>
          <w:p w14:paraId="77F045F9" w14:textId="77777777" w:rsidR="0078767D" w:rsidRPr="00574462" w:rsidRDefault="0078767D" w:rsidP="0078767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  <w:vAlign w:val="bottom"/>
          </w:tcPr>
          <w:p w14:paraId="57B95273" w14:textId="13695C91" w:rsidR="0078767D" w:rsidRPr="00574462" w:rsidRDefault="0078767D" w:rsidP="0032084E">
            <w:pPr>
              <w:tabs>
                <w:tab w:val="decimal" w:pos="12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Pr="0032084E">
              <w:rPr>
                <w:rFonts w:ascii="Angsana New" w:hAnsi="Angsana New"/>
                <w:sz w:val="30"/>
                <w:szCs w:val="30"/>
              </w:rPr>
              <w:t>1</w:t>
            </w:r>
            <w:r w:rsidRPr="0032084E">
              <w:rPr>
                <w:rFonts w:ascii="Angsana New" w:hAnsi="Angsana New" w:hint="cs"/>
                <w:sz w:val="30"/>
                <w:szCs w:val="30"/>
              </w:rPr>
              <w:t>68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529</w:t>
            </w:r>
            <w:r>
              <w:rPr>
                <w:rFonts w:ascii="Angsana New" w:hAnsi="Angsana New"/>
                <w:sz w:val="30"/>
                <w:szCs w:val="30"/>
              </w:rPr>
              <w:t>.00)</w:t>
            </w:r>
          </w:p>
        </w:tc>
      </w:tr>
      <w:tr w:rsidR="00EB7F37" w:rsidRPr="00574462" w14:paraId="6C962D77" w14:textId="77777777" w:rsidTr="005670A9">
        <w:trPr>
          <w:trHeight w:val="203"/>
        </w:trPr>
        <w:tc>
          <w:tcPr>
            <w:tcW w:w="6431" w:type="dxa"/>
          </w:tcPr>
          <w:p w14:paraId="27B1F5E0" w14:textId="600A108E" w:rsidR="00EB7F37" w:rsidRPr="00D37C38" w:rsidRDefault="00EB7F37" w:rsidP="00EB7F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3247A5" w14:textId="77777777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F38AC4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  <w:vAlign w:val="bottom"/>
          </w:tcPr>
          <w:p w14:paraId="0A1F4491" w14:textId="77777777" w:rsidR="00EB7F37" w:rsidRPr="00574462" w:rsidRDefault="00EB7F37" w:rsidP="0032084E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285C" w:rsidRPr="00574462" w14:paraId="016C15E7" w14:textId="77777777" w:rsidTr="005670A9">
        <w:trPr>
          <w:trHeight w:val="203"/>
        </w:trPr>
        <w:tc>
          <w:tcPr>
            <w:tcW w:w="6431" w:type="dxa"/>
          </w:tcPr>
          <w:p w14:paraId="0C894E01" w14:textId="31514B25" w:rsidR="00BE285C" w:rsidRPr="00D37C38" w:rsidRDefault="00BE285C" w:rsidP="00BE285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ต้นทุนบริการงวดปัจจุบัน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8242B9" w14:textId="3D8D5FDA" w:rsidR="00BE285C" w:rsidRPr="003562A3" w:rsidRDefault="00FE58DE" w:rsidP="0032084E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562A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3562A3">
              <w:rPr>
                <w:rFonts w:ascii="Angsana New" w:hAnsi="Angsana New"/>
                <w:sz w:val="30"/>
                <w:szCs w:val="30"/>
                <w:cs/>
              </w:rPr>
              <w:t>166</w:t>
            </w:r>
            <w:r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3562A3">
              <w:rPr>
                <w:rFonts w:ascii="Angsana New" w:hAnsi="Angsana New"/>
                <w:sz w:val="30"/>
                <w:szCs w:val="30"/>
                <w:cs/>
              </w:rPr>
              <w:t>107</w:t>
            </w:r>
            <w:r w:rsidRPr="003562A3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vAlign w:val="center"/>
          </w:tcPr>
          <w:p w14:paraId="42467C30" w14:textId="77777777" w:rsidR="00BE285C" w:rsidRPr="00574462" w:rsidRDefault="00BE285C" w:rsidP="00BE285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  <w:vAlign w:val="bottom"/>
          </w:tcPr>
          <w:p w14:paraId="25171422" w14:textId="7E074825" w:rsidR="00BE285C" w:rsidRPr="00574462" w:rsidRDefault="00BE285C" w:rsidP="0032084E">
            <w:pPr>
              <w:tabs>
                <w:tab w:val="decimal" w:pos="12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84FD0">
              <w:rPr>
                <w:rFonts w:ascii="Angsana New" w:hAnsi="Angsana New"/>
                <w:sz w:val="30"/>
                <w:szCs w:val="30"/>
              </w:rPr>
              <w:t>5,0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58</w:t>
            </w:r>
            <w:r w:rsidRPr="00884FD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84FD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  <w:tr w:rsidR="00BE285C" w:rsidRPr="00574462" w14:paraId="11B66C70" w14:textId="77777777" w:rsidTr="005670A9">
        <w:trPr>
          <w:trHeight w:val="203"/>
        </w:trPr>
        <w:tc>
          <w:tcPr>
            <w:tcW w:w="6431" w:type="dxa"/>
          </w:tcPr>
          <w:p w14:paraId="01D02CE5" w14:textId="697F3B69" w:rsidR="00BE285C" w:rsidRPr="00D37C38" w:rsidRDefault="00BE285C" w:rsidP="00BE285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570B75" w14:textId="2422598B" w:rsidR="00BE285C" w:rsidRPr="003562A3" w:rsidRDefault="00FE58DE" w:rsidP="0032084E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562A3">
              <w:rPr>
                <w:rFonts w:ascii="Angsana New" w:hAnsi="Angsana New"/>
                <w:sz w:val="30"/>
                <w:szCs w:val="30"/>
                <w:cs/>
              </w:rPr>
              <w:t>934</w:t>
            </w:r>
            <w:r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3562A3">
              <w:rPr>
                <w:rFonts w:ascii="Angsana New" w:hAnsi="Angsana New"/>
                <w:sz w:val="30"/>
                <w:szCs w:val="30"/>
                <w:cs/>
              </w:rPr>
              <w:t>108.8</w:t>
            </w:r>
            <w:r w:rsidR="006F2FBE" w:rsidRPr="003562A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vAlign w:val="center"/>
          </w:tcPr>
          <w:p w14:paraId="685F5F2C" w14:textId="77777777" w:rsidR="00BE285C" w:rsidRPr="00574462" w:rsidRDefault="00BE285C" w:rsidP="00BE285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  <w:vAlign w:val="bottom"/>
          </w:tcPr>
          <w:p w14:paraId="2DD2F965" w14:textId="7867BD88" w:rsidR="00BE285C" w:rsidRPr="00574462" w:rsidRDefault="00BE285C" w:rsidP="0032084E">
            <w:pPr>
              <w:tabs>
                <w:tab w:val="decimal" w:pos="12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84FD0">
              <w:rPr>
                <w:rFonts w:ascii="Angsana New" w:hAnsi="Angsana New"/>
                <w:sz w:val="30"/>
                <w:szCs w:val="30"/>
              </w:rPr>
              <w:t>766,037.8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E32311" w:rsidRPr="00574462" w14:paraId="7FDDCD0B" w14:textId="77777777" w:rsidTr="005670A9">
        <w:trPr>
          <w:trHeight w:val="203"/>
        </w:trPr>
        <w:tc>
          <w:tcPr>
            <w:tcW w:w="6431" w:type="dxa"/>
          </w:tcPr>
          <w:p w14:paraId="440595E7" w14:textId="39202A12" w:rsidR="00E32311" w:rsidRPr="00D37C38" w:rsidRDefault="00E32311" w:rsidP="00B61611">
            <w:pPr>
              <w:tabs>
                <w:tab w:val="left" w:pos="8040"/>
              </w:tabs>
              <w:spacing w:line="240" w:lineRule="auto"/>
              <w:ind w:left="647" w:hanging="30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(กำไร)ขาดทุนจากการประมาณการตามหลักคณิตศาสตร์ประกันภัย</w:t>
            </w:r>
            <w:r w:rsidR="008973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จากโครงการผลประโยชน์</w:t>
            </w:r>
            <w:r w:rsidR="00B616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กรณีทำงานนาน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5494F0" w14:textId="5DE40EAC" w:rsidR="00E32311" w:rsidRPr="0032084E" w:rsidRDefault="0035114F" w:rsidP="0032084E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2084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A6C13" w:rsidRPr="0032084E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="00AA6C13"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="00AA6C13" w:rsidRPr="0032084E">
              <w:rPr>
                <w:rFonts w:ascii="Angsana New" w:hAnsi="Angsana New"/>
                <w:sz w:val="30"/>
                <w:szCs w:val="30"/>
                <w:cs/>
              </w:rPr>
              <w:t>720.26</w:t>
            </w:r>
            <w:r w:rsidRPr="003208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38E282BF" w14:textId="77777777" w:rsidR="00E32311" w:rsidRPr="00574462" w:rsidRDefault="00E32311" w:rsidP="00E323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  <w:vAlign w:val="bottom"/>
          </w:tcPr>
          <w:p w14:paraId="64BE9EC5" w14:textId="1948CDFA" w:rsidR="00E32311" w:rsidRPr="00884FD0" w:rsidRDefault="00AA6C13" w:rsidP="0032084E">
            <w:pPr>
              <w:tabs>
                <w:tab w:val="decimal" w:pos="12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32311" w:rsidRPr="00574462" w14:paraId="05D98804" w14:textId="77777777" w:rsidTr="005670A9">
        <w:trPr>
          <w:trHeight w:val="203"/>
        </w:trPr>
        <w:tc>
          <w:tcPr>
            <w:tcW w:w="6431" w:type="dxa"/>
          </w:tcPr>
          <w:p w14:paraId="17882725" w14:textId="0352D17A" w:rsidR="00E32311" w:rsidRPr="00D37C38" w:rsidRDefault="00E32311" w:rsidP="00E323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52650C" w14:textId="77777777" w:rsidR="00E32311" w:rsidRPr="0032084E" w:rsidRDefault="00E32311" w:rsidP="0032084E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CFB5673" w14:textId="77777777" w:rsidR="00E32311" w:rsidRPr="00574462" w:rsidRDefault="00E32311" w:rsidP="00E323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  <w:vAlign w:val="bottom"/>
          </w:tcPr>
          <w:p w14:paraId="1130527F" w14:textId="77777777" w:rsidR="00E32311" w:rsidRPr="00574462" w:rsidRDefault="00E32311" w:rsidP="0032084E">
            <w:pPr>
              <w:tabs>
                <w:tab w:val="decimal" w:pos="12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2311" w:rsidRPr="008026C3" w14:paraId="2284292B" w14:textId="77777777" w:rsidTr="005670A9">
        <w:trPr>
          <w:trHeight w:val="149"/>
        </w:trPr>
        <w:tc>
          <w:tcPr>
            <w:tcW w:w="6431" w:type="dxa"/>
            <w:shd w:val="clear" w:color="auto" w:fill="auto"/>
          </w:tcPr>
          <w:p w14:paraId="1D0DB2E9" w14:textId="67930ECE" w:rsidR="00E32311" w:rsidRPr="005B4595" w:rsidRDefault="00E32311" w:rsidP="00E32311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546FF" w14:textId="368AD2B0" w:rsidR="00E32311" w:rsidRPr="0032084E" w:rsidRDefault="00F30FCF" w:rsidP="0032084E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562A3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Pr="0032084E">
              <w:rPr>
                <w:rFonts w:ascii="Angsana New" w:hAnsi="Angsana New"/>
                <w:sz w:val="30"/>
                <w:szCs w:val="30"/>
                <w:cs/>
              </w:rPr>
              <w:t>834.72</w:t>
            </w:r>
          </w:p>
        </w:tc>
        <w:tc>
          <w:tcPr>
            <w:tcW w:w="236" w:type="dxa"/>
            <w:vAlign w:val="center"/>
          </w:tcPr>
          <w:p w14:paraId="46D180E0" w14:textId="77777777" w:rsidR="00E32311" w:rsidRPr="00574462" w:rsidRDefault="00E32311" w:rsidP="00E323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14:paraId="6E49DBDA" w14:textId="2FF4C721" w:rsidR="00E32311" w:rsidRPr="009A3397" w:rsidRDefault="00E32311" w:rsidP="0032084E">
            <w:pPr>
              <w:tabs>
                <w:tab w:val="decimal" w:pos="12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562A3">
              <w:rPr>
                <w:rFonts w:ascii="Angsana New" w:hAnsi="Angsana New"/>
                <w:sz w:val="30"/>
                <w:szCs w:val="30"/>
              </w:rPr>
              <w:t>(6,628,953.00)</w:t>
            </w:r>
          </w:p>
        </w:tc>
      </w:tr>
      <w:tr w:rsidR="00E32311" w:rsidRPr="008026C3" w14:paraId="3BEAA60B" w14:textId="77777777" w:rsidTr="005670A9">
        <w:trPr>
          <w:trHeight w:val="149"/>
        </w:trPr>
        <w:tc>
          <w:tcPr>
            <w:tcW w:w="6431" w:type="dxa"/>
            <w:shd w:val="clear" w:color="auto" w:fill="auto"/>
          </w:tcPr>
          <w:p w14:paraId="6C5FEE85" w14:textId="77777777" w:rsidR="00E32311" w:rsidRPr="00D37C38" w:rsidRDefault="00E32311" w:rsidP="00E32311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4D97" w14:textId="7FADB599" w:rsidR="00E32311" w:rsidRPr="00EB7F37" w:rsidRDefault="00406B68" w:rsidP="0032084E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06B68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406B68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406B68">
              <w:rPr>
                <w:rFonts w:ascii="Angsana New" w:hAnsi="Angsana New"/>
                <w:sz w:val="30"/>
                <w:szCs w:val="30"/>
                <w:cs/>
              </w:rPr>
              <w:t>777.80</w:t>
            </w:r>
          </w:p>
        </w:tc>
        <w:tc>
          <w:tcPr>
            <w:tcW w:w="236" w:type="dxa"/>
            <w:vAlign w:val="center"/>
          </w:tcPr>
          <w:p w14:paraId="52037BA3" w14:textId="77777777" w:rsidR="00E32311" w:rsidRPr="00574462" w:rsidRDefault="00E32311" w:rsidP="00E323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14:paraId="6AAAF7A0" w14:textId="5C880871" w:rsidR="00E32311" w:rsidRPr="009A3397" w:rsidRDefault="00E32311" w:rsidP="0032084E">
            <w:pPr>
              <w:tabs>
                <w:tab w:val="decimal" w:pos="12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1F4E"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</w:tr>
      <w:tr w:rsidR="00E32311" w:rsidRPr="008026C3" w14:paraId="5E9C4442" w14:textId="77777777" w:rsidTr="005670A9">
        <w:trPr>
          <w:trHeight w:val="149"/>
        </w:trPr>
        <w:tc>
          <w:tcPr>
            <w:tcW w:w="6431" w:type="dxa"/>
            <w:shd w:val="clear" w:color="auto" w:fill="auto"/>
          </w:tcPr>
          <w:p w14:paraId="53DFC558" w14:textId="00DBB0DD" w:rsidR="00E32311" w:rsidRPr="00D37C38" w:rsidRDefault="00E32311" w:rsidP="00E32311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 ประมาณการหนี้สินสำหรับผลประโยชน์พนักงานที่ครบกำหนดภายใน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2B662" w14:textId="3170AAD0" w:rsidR="00E32311" w:rsidRPr="00EB7F37" w:rsidRDefault="00EF6E3B" w:rsidP="0032084E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F6E3B">
              <w:rPr>
                <w:rFonts w:ascii="Angsana New" w:hAnsi="Angsana New"/>
                <w:sz w:val="30"/>
                <w:szCs w:val="30"/>
                <w:cs/>
              </w:rPr>
              <w:t>(529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325.00)</w:t>
            </w:r>
          </w:p>
        </w:tc>
        <w:tc>
          <w:tcPr>
            <w:tcW w:w="236" w:type="dxa"/>
            <w:vAlign w:val="center"/>
          </w:tcPr>
          <w:p w14:paraId="5F3B9947" w14:textId="77777777" w:rsidR="00E32311" w:rsidRPr="00574462" w:rsidRDefault="00E32311" w:rsidP="00E323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14:paraId="0C74242B" w14:textId="69B8AD84" w:rsidR="00E32311" w:rsidRPr="009A3397" w:rsidRDefault="00E32311" w:rsidP="0032084E">
            <w:pPr>
              <w:tabs>
                <w:tab w:val="decimal" w:pos="12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751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735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32311" w:rsidRPr="008026C3" w14:paraId="359AE480" w14:textId="77777777" w:rsidTr="005670A9">
        <w:trPr>
          <w:trHeight w:val="149"/>
        </w:trPr>
        <w:tc>
          <w:tcPr>
            <w:tcW w:w="6431" w:type="dxa"/>
            <w:shd w:val="clear" w:color="auto" w:fill="auto"/>
          </w:tcPr>
          <w:p w14:paraId="796E1E35" w14:textId="2F0DB158" w:rsidR="00E32311" w:rsidRPr="00D37C38" w:rsidRDefault="00E32311" w:rsidP="00E32311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9C2B4" w14:textId="442CFAA3" w:rsidR="00E32311" w:rsidRPr="00EB7F37" w:rsidRDefault="00EF6E3B" w:rsidP="0032084E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F6E3B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388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452.80</w:t>
            </w:r>
          </w:p>
        </w:tc>
        <w:tc>
          <w:tcPr>
            <w:tcW w:w="236" w:type="dxa"/>
            <w:vAlign w:val="center"/>
          </w:tcPr>
          <w:p w14:paraId="0FFF3927" w14:textId="77777777" w:rsidR="00E32311" w:rsidRPr="00574462" w:rsidRDefault="00E32311" w:rsidP="00E323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044C4" w14:textId="6CE59251" w:rsidR="00E32311" w:rsidRPr="009A3397" w:rsidRDefault="00E32311" w:rsidP="0032084E">
            <w:pPr>
              <w:tabs>
                <w:tab w:val="decimal" w:pos="12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290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447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</w:tr>
      <w:bookmarkEnd w:id="30"/>
    </w:tbl>
    <w:p w14:paraId="5D69ACDF" w14:textId="77777777" w:rsidR="00EE2680" w:rsidRDefault="00EE2680" w:rsidP="00D80E5B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C8" w14:textId="653C8290" w:rsidR="00FD22DD" w:rsidRDefault="007C141B" w:rsidP="00D80E5B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141B">
        <w:rPr>
          <w:rFonts w:ascii="Angsana New" w:hAnsi="Angsana New"/>
          <w:sz w:val="30"/>
          <w:szCs w:val="30"/>
          <w:cs/>
        </w:rPr>
        <w:t xml:space="preserve">ค่าใช้จ่ายที่รับรู้ที่แสดงรายการในงบกำไรขาดทุนเบ็ดเสร็จ  สำหรับปี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7C141B">
        <w:rPr>
          <w:rFonts w:ascii="Angsana New" w:hAnsi="Angsana New"/>
          <w:sz w:val="30"/>
          <w:szCs w:val="30"/>
          <w:cs/>
        </w:rPr>
        <w:t xml:space="preserve"> ธันวาม </w:t>
      </w:r>
      <w:r>
        <w:rPr>
          <w:rFonts w:ascii="Angsana New" w:hAnsi="Angsana New"/>
          <w:sz w:val="30"/>
          <w:szCs w:val="30"/>
        </w:rPr>
        <w:t>2566</w:t>
      </w:r>
      <w:r w:rsidRPr="007C141B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2565</w:t>
      </w:r>
      <w:r w:rsidRPr="007C141B">
        <w:rPr>
          <w:rFonts w:ascii="Angsana New" w:hAnsi="Angsana New"/>
          <w:sz w:val="30"/>
          <w:szCs w:val="30"/>
          <w:cs/>
        </w:rPr>
        <w:t xml:space="preserve">  มีดังนี้</w:t>
      </w:r>
    </w:p>
    <w:tbl>
      <w:tblPr>
        <w:tblW w:w="999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720"/>
        <w:gridCol w:w="236"/>
        <w:gridCol w:w="1656"/>
        <w:gridCol w:w="236"/>
        <w:gridCol w:w="1654"/>
        <w:gridCol w:w="236"/>
        <w:gridCol w:w="1652"/>
        <w:gridCol w:w="7"/>
      </w:tblGrid>
      <w:tr w:rsidR="00D93ED0" w:rsidRPr="00494247" w14:paraId="12E70AB3" w14:textId="77777777" w:rsidTr="00297D87">
        <w:trPr>
          <w:gridAfter w:val="1"/>
          <w:wAfter w:w="7" w:type="dxa"/>
        </w:trPr>
        <w:tc>
          <w:tcPr>
            <w:tcW w:w="3600" w:type="dxa"/>
          </w:tcPr>
          <w:p w14:paraId="27795807" w14:textId="77777777" w:rsidR="00D93ED0" w:rsidRPr="00494247" w:rsidRDefault="00D93ED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31" w:name="_Hlk158895204"/>
          </w:p>
        </w:tc>
        <w:tc>
          <w:tcPr>
            <w:tcW w:w="720" w:type="dxa"/>
          </w:tcPr>
          <w:p w14:paraId="7532BE89" w14:textId="77777777" w:rsidR="00D93ED0" w:rsidRPr="00494247" w:rsidRDefault="00D93ED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C47E3D" w14:textId="77777777" w:rsidR="00D93ED0" w:rsidRPr="00494247" w:rsidRDefault="00D93ED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2B2BB65D" w14:textId="77777777" w:rsidR="00D93ED0" w:rsidRPr="00494247" w:rsidRDefault="00D93ED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FFDD36" w14:textId="77777777" w:rsidR="00D93ED0" w:rsidRPr="00494247" w:rsidRDefault="00D93ED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</w:tcPr>
          <w:p w14:paraId="60D628C5" w14:textId="77777777" w:rsidR="00D93ED0" w:rsidRPr="00494247" w:rsidRDefault="00D93ED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8373B" w:rsidRPr="00494247" w14:paraId="7BA980E1" w14:textId="77777777" w:rsidTr="00297D87">
        <w:trPr>
          <w:gridAfter w:val="1"/>
          <w:wAfter w:w="7" w:type="dxa"/>
        </w:trPr>
        <w:tc>
          <w:tcPr>
            <w:tcW w:w="3600" w:type="dxa"/>
          </w:tcPr>
          <w:p w14:paraId="1C6D7570" w14:textId="77777777" w:rsidR="00E8373B" w:rsidRPr="00494247" w:rsidRDefault="00E8373B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</w:tcPr>
          <w:p w14:paraId="3002175F" w14:textId="06513FBC" w:rsidR="00E8373B" w:rsidRPr="00494247" w:rsidRDefault="00E8373B" w:rsidP="000F20C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75627" w14:textId="77777777" w:rsidR="00E8373B" w:rsidRPr="00494247" w:rsidRDefault="00E8373B" w:rsidP="000F20C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AC0EA50" w14:textId="7E5F2A21" w:rsidR="00E8373B" w:rsidRPr="00494247" w:rsidRDefault="00E8373B" w:rsidP="000F20C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37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5E9D83A" w14:textId="77777777" w:rsidR="00E8373B" w:rsidRPr="00494247" w:rsidRDefault="00E8373B" w:rsidP="000F20C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  <w:tcBorders>
              <w:bottom w:val="single" w:sz="4" w:space="0" w:color="auto"/>
            </w:tcBorders>
          </w:tcPr>
          <w:p w14:paraId="7D31D446" w14:textId="5F21C193" w:rsidR="00E8373B" w:rsidRPr="00494247" w:rsidRDefault="00E8373B" w:rsidP="000F20C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7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634" w:rsidRPr="00494247" w14:paraId="56F4B66E" w14:textId="77777777" w:rsidTr="00297D87">
        <w:tc>
          <w:tcPr>
            <w:tcW w:w="3600" w:type="dxa"/>
          </w:tcPr>
          <w:p w14:paraId="2C99AA27" w14:textId="77777777" w:rsidR="00EF4634" w:rsidRPr="00494247" w:rsidRDefault="00EF4634" w:rsidP="00EF463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E2167B9" w14:textId="7606BC8D" w:rsidR="00EF4634" w:rsidRPr="00405BF4" w:rsidRDefault="00EF4634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4D79D" w14:textId="77777777" w:rsidR="00EF4634" w:rsidRPr="00405BF4" w:rsidRDefault="00EF4634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3204661" w14:textId="1B5354C0" w:rsidR="00EF4634" w:rsidRPr="00405BF4" w:rsidRDefault="00297D87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97D87">
              <w:rPr>
                <w:color w:val="000000"/>
                <w:sz w:val="30"/>
                <w:szCs w:val="30"/>
                <w:cs/>
              </w:rPr>
              <w:t>31 ธันวาคม 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2838AE64" w14:textId="77777777" w:rsidR="00EF4634" w:rsidRPr="00405BF4" w:rsidRDefault="00EF4634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2186F0D2" w14:textId="74FA46E1" w:rsidR="00EF4634" w:rsidRPr="00405BF4" w:rsidRDefault="00297D87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97D87">
              <w:rPr>
                <w:color w:val="000000"/>
                <w:sz w:val="30"/>
                <w:szCs w:val="30"/>
                <w:cs/>
              </w:rPr>
              <w:t>31 ธันวาคม 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D16E7F" w14:textId="77777777" w:rsidR="00EF4634" w:rsidRPr="00405BF4" w:rsidRDefault="00EF4634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8DF8C" w14:textId="450D2CEB" w:rsidR="00EF4634" w:rsidRPr="00405BF4" w:rsidRDefault="00297D87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97D87">
              <w:rPr>
                <w:color w:val="000000"/>
                <w:sz w:val="30"/>
                <w:szCs w:val="30"/>
                <w:cs/>
              </w:rPr>
              <w:t>31 ธันวาคม 2565</w:t>
            </w:r>
          </w:p>
        </w:tc>
      </w:tr>
      <w:tr w:rsidR="00D06B1A" w:rsidRPr="00494247" w14:paraId="38784BFF" w14:textId="77777777" w:rsidTr="003C25C4">
        <w:trPr>
          <w:trHeight w:val="203"/>
        </w:trPr>
        <w:tc>
          <w:tcPr>
            <w:tcW w:w="3600" w:type="dxa"/>
            <w:vAlign w:val="center"/>
          </w:tcPr>
          <w:p w14:paraId="05077920" w14:textId="2A1EDC53" w:rsidR="00D06B1A" w:rsidRPr="00494247" w:rsidRDefault="00D06B1A" w:rsidP="00D06B1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720" w:type="dxa"/>
            <w:shd w:val="clear" w:color="auto" w:fill="auto"/>
          </w:tcPr>
          <w:p w14:paraId="0ABE67F7" w14:textId="7B7C6255" w:rsidR="00D06B1A" w:rsidRPr="00366D60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A73011" w14:textId="77777777" w:rsidR="00D06B1A" w:rsidRPr="00494247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9EBE500" w14:textId="23345FE9" w:rsidR="00D06B1A" w:rsidRPr="003C4FC4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07C4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348</w:t>
            </w:r>
            <w:r w:rsidRPr="00E07C4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07C4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467.24</w:t>
            </w:r>
          </w:p>
        </w:tc>
        <w:tc>
          <w:tcPr>
            <w:tcW w:w="236" w:type="dxa"/>
            <w:shd w:val="clear" w:color="auto" w:fill="auto"/>
          </w:tcPr>
          <w:p w14:paraId="29BD0F43" w14:textId="77777777" w:rsidR="00D06B1A" w:rsidRPr="00494247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</w:tcPr>
          <w:p w14:paraId="54FF4425" w14:textId="16FD3B48" w:rsidR="00D06B1A" w:rsidRPr="00494247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07C4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348</w:t>
            </w:r>
            <w:r w:rsidRPr="00E07C4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07C4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467.24</w:t>
            </w:r>
          </w:p>
        </w:tc>
        <w:tc>
          <w:tcPr>
            <w:tcW w:w="236" w:type="dxa"/>
            <w:vAlign w:val="bottom"/>
          </w:tcPr>
          <w:p w14:paraId="5FE6323B" w14:textId="77777777" w:rsidR="00D06B1A" w:rsidRPr="00494247" w:rsidRDefault="00D06B1A" w:rsidP="00D06B1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</w:tcPr>
          <w:p w14:paraId="1D21E5C4" w14:textId="20339185" w:rsidR="00D06B1A" w:rsidRPr="00494247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F42A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514</w:t>
            </w:r>
            <w:r w:rsidRPr="008F42A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F42A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532.06</w:t>
            </w:r>
          </w:p>
        </w:tc>
      </w:tr>
      <w:tr w:rsidR="00D06B1A" w:rsidRPr="00494247" w14:paraId="1E4E5969" w14:textId="77777777" w:rsidTr="003C25C4">
        <w:trPr>
          <w:trHeight w:val="203"/>
        </w:trPr>
        <w:tc>
          <w:tcPr>
            <w:tcW w:w="3600" w:type="dxa"/>
            <w:vAlign w:val="center"/>
          </w:tcPr>
          <w:p w14:paraId="7A084D86" w14:textId="77A9D0A6" w:rsidR="00D06B1A" w:rsidRPr="00556F4A" w:rsidRDefault="00D06B1A" w:rsidP="00D06B1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shd w:val="clear" w:color="auto" w:fill="auto"/>
          </w:tcPr>
          <w:p w14:paraId="2B93105B" w14:textId="6DD5537B" w:rsidR="00D06B1A" w:rsidRPr="0052736D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E74481" w14:textId="77777777" w:rsidR="00D06B1A" w:rsidRPr="00494247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1A3BF3B7" w14:textId="2B50447D" w:rsidR="00D06B1A" w:rsidRPr="003C4FC4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07C4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E07C4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07C4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548</w:t>
            </w:r>
            <w:r w:rsidRPr="00E07C4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07C4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557.72</w:t>
            </w:r>
          </w:p>
        </w:tc>
        <w:tc>
          <w:tcPr>
            <w:tcW w:w="236" w:type="dxa"/>
            <w:shd w:val="clear" w:color="auto" w:fill="auto"/>
          </w:tcPr>
          <w:p w14:paraId="090167B6" w14:textId="77777777" w:rsidR="00D06B1A" w:rsidRPr="00494247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15F45563" w14:textId="7724C2EF" w:rsidR="00D06B1A" w:rsidRPr="00047BB0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07C4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E07C4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07C4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548</w:t>
            </w:r>
            <w:r w:rsidRPr="00E07C4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07C4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557.72</w:t>
            </w:r>
          </w:p>
        </w:tc>
        <w:tc>
          <w:tcPr>
            <w:tcW w:w="236" w:type="dxa"/>
            <w:vAlign w:val="bottom"/>
          </w:tcPr>
          <w:p w14:paraId="597C6724" w14:textId="77777777" w:rsidR="00D06B1A" w:rsidRPr="00494247" w:rsidRDefault="00D06B1A" w:rsidP="00D06B1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</w:tcPr>
          <w:p w14:paraId="148DC86A" w14:textId="7562699D" w:rsidR="00D06B1A" w:rsidRPr="00047BB0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4F8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D94F8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94F8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138</w:t>
            </w:r>
            <w:r w:rsidRPr="00D94F8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94F8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149.39</w:t>
            </w:r>
          </w:p>
        </w:tc>
      </w:tr>
      <w:tr w:rsidR="00D06B1A" w:rsidRPr="00494247" w14:paraId="77EBCADE" w14:textId="77777777" w:rsidTr="003C25C4">
        <w:trPr>
          <w:trHeight w:val="203"/>
        </w:trPr>
        <w:tc>
          <w:tcPr>
            <w:tcW w:w="3600" w:type="dxa"/>
            <w:vAlign w:val="center"/>
          </w:tcPr>
          <w:p w14:paraId="3EC8CEE3" w14:textId="4DCE36F5" w:rsidR="00D06B1A" w:rsidRPr="00D5168C" w:rsidRDefault="00D06B1A" w:rsidP="00D06B1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shd w:val="clear" w:color="auto" w:fill="auto"/>
          </w:tcPr>
          <w:p w14:paraId="38B5A7B7" w14:textId="2BF09896" w:rsidR="00D06B1A" w:rsidRPr="00366D60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EFFBBC" w14:textId="77777777" w:rsidR="00D06B1A" w:rsidRPr="00494247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3099367C" w14:textId="2C8090A8" w:rsidR="00D06B1A" w:rsidRPr="003C4FC4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06B1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D06B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06B1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188</w:t>
            </w:r>
            <w:r w:rsidRPr="00D06B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06B1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470.6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0CC0F10" w14:textId="77777777" w:rsidR="00D06B1A" w:rsidRPr="00494247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2F6A8E63" w14:textId="2454066B" w:rsidR="00D06B1A" w:rsidRPr="00047BB0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06B1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D06B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06B1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188</w:t>
            </w:r>
            <w:r w:rsidRPr="00D06B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06B1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470.6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25E540F0" w14:textId="77777777" w:rsidR="00D06B1A" w:rsidRPr="00494247" w:rsidRDefault="00D06B1A" w:rsidP="00D06B1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</w:tcPr>
          <w:p w14:paraId="66F8F56A" w14:textId="5B7AA51E" w:rsidR="00D06B1A" w:rsidRPr="00047BB0" w:rsidRDefault="00D06B1A" w:rsidP="00D06B1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4F8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3,171,621.41</w:t>
            </w:r>
          </w:p>
        </w:tc>
      </w:tr>
      <w:tr w:rsidR="00E07C49" w:rsidRPr="00494247" w14:paraId="47B448EB" w14:textId="77777777" w:rsidTr="003C25C4">
        <w:trPr>
          <w:trHeight w:val="203"/>
        </w:trPr>
        <w:tc>
          <w:tcPr>
            <w:tcW w:w="3600" w:type="dxa"/>
            <w:vAlign w:val="center"/>
          </w:tcPr>
          <w:p w14:paraId="5E9FECAC" w14:textId="75C2D2FE" w:rsidR="00E07C49" w:rsidRDefault="00E07C49" w:rsidP="00E07C4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720" w:type="dxa"/>
            <w:shd w:val="clear" w:color="auto" w:fill="auto"/>
          </w:tcPr>
          <w:p w14:paraId="38477AD2" w14:textId="481A728E" w:rsidR="00E07C49" w:rsidRPr="00366D60" w:rsidRDefault="00E07C49" w:rsidP="00E07C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3F9931" w14:textId="77777777" w:rsidR="00E07C49" w:rsidRPr="00494247" w:rsidRDefault="00E07C49" w:rsidP="00E07C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4AA8C" w14:textId="22224689" w:rsidR="00E07C49" w:rsidRPr="003C4FC4" w:rsidRDefault="00B922AD" w:rsidP="00E07C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92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B922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92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085</w:t>
            </w:r>
            <w:r w:rsidRPr="00B922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92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495.56</w:t>
            </w:r>
          </w:p>
        </w:tc>
        <w:tc>
          <w:tcPr>
            <w:tcW w:w="236" w:type="dxa"/>
            <w:shd w:val="clear" w:color="auto" w:fill="auto"/>
          </w:tcPr>
          <w:p w14:paraId="6A6F63BF" w14:textId="77777777" w:rsidR="00E07C49" w:rsidRPr="00494247" w:rsidRDefault="00E07C49" w:rsidP="00E07C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27AA4" w14:textId="0D85B7EB" w:rsidR="00E07C49" w:rsidRPr="00047BB0" w:rsidRDefault="00B922AD" w:rsidP="00E07C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92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B922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92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085</w:t>
            </w:r>
            <w:r w:rsidRPr="00B922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92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495.56</w:t>
            </w:r>
          </w:p>
        </w:tc>
        <w:tc>
          <w:tcPr>
            <w:tcW w:w="236" w:type="dxa"/>
            <w:vAlign w:val="bottom"/>
          </w:tcPr>
          <w:p w14:paraId="4D37C0C4" w14:textId="77777777" w:rsidR="00E07C49" w:rsidRPr="00494247" w:rsidRDefault="00E07C49" w:rsidP="00E07C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EAFB36" w14:textId="0B1D5E1F" w:rsidR="00E07C49" w:rsidRPr="00047BB0" w:rsidRDefault="00E07C49" w:rsidP="00E07C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67DD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5,824,302.8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bookmarkEnd w:id="31"/>
    </w:tbl>
    <w:p w14:paraId="1B8E2DC4" w14:textId="77777777" w:rsidR="00026828" w:rsidRDefault="00026828" w:rsidP="007D029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C477B4B" w14:textId="77777777" w:rsidR="00EE2680" w:rsidRDefault="00EE2680" w:rsidP="007D029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5EF62BD" w14:textId="77777777" w:rsidR="00EE2680" w:rsidRDefault="00EE2680" w:rsidP="007D029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B3AE804" w14:textId="77777777" w:rsidR="00EE2680" w:rsidRDefault="00EE2680" w:rsidP="007D029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C0C87EA" w14:textId="77777777" w:rsidR="00EE2680" w:rsidRDefault="00EE2680" w:rsidP="007D029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9FFD2E8" w14:textId="77777777" w:rsidR="00EE2680" w:rsidRDefault="00EE2680" w:rsidP="007D029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64AE131" w14:textId="17C70B0E" w:rsidR="007D0297" w:rsidRDefault="007D0297" w:rsidP="007D029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13DF">
        <w:rPr>
          <w:rFonts w:ascii="Angsana New" w:hAnsi="Angsana New"/>
          <w:sz w:val="30"/>
          <w:szCs w:val="30"/>
          <w:cs/>
        </w:rPr>
        <w:lastRenderedPageBreak/>
        <w:t>ผลขาดทุนจากการประมาณการตามหลักคณิตศาสตร์ประกันภัยที่รับรู้ในกำไรขาดทุนเบ็ดเสร็จอื่น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999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720"/>
        <w:gridCol w:w="236"/>
        <w:gridCol w:w="1656"/>
        <w:gridCol w:w="236"/>
        <w:gridCol w:w="1654"/>
        <w:gridCol w:w="236"/>
        <w:gridCol w:w="1652"/>
        <w:gridCol w:w="7"/>
      </w:tblGrid>
      <w:tr w:rsidR="00F2568F" w:rsidRPr="00494247" w14:paraId="082E1D77" w14:textId="77777777" w:rsidTr="00A76767">
        <w:trPr>
          <w:gridAfter w:val="1"/>
          <w:wAfter w:w="7" w:type="dxa"/>
        </w:trPr>
        <w:tc>
          <w:tcPr>
            <w:tcW w:w="3600" w:type="dxa"/>
          </w:tcPr>
          <w:p w14:paraId="298CB99A" w14:textId="77777777" w:rsidR="00F2568F" w:rsidRPr="00494247" w:rsidRDefault="00F2568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</w:tcPr>
          <w:p w14:paraId="16B8FFF2" w14:textId="77777777" w:rsidR="00F2568F" w:rsidRPr="00494247" w:rsidRDefault="00F2568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3FA6D4" w14:textId="77777777" w:rsidR="00F2568F" w:rsidRPr="00494247" w:rsidRDefault="00F2568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6EEFEA88" w14:textId="77777777" w:rsidR="00F2568F" w:rsidRPr="00494247" w:rsidRDefault="00F2568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05433E" w14:textId="77777777" w:rsidR="00F2568F" w:rsidRPr="00494247" w:rsidRDefault="00F2568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</w:tcPr>
          <w:p w14:paraId="35F1614A" w14:textId="77777777" w:rsidR="00F2568F" w:rsidRPr="00494247" w:rsidRDefault="00F2568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2568F" w:rsidRPr="00494247" w14:paraId="230C7045" w14:textId="77777777" w:rsidTr="00A76767">
        <w:trPr>
          <w:gridAfter w:val="1"/>
          <w:wAfter w:w="7" w:type="dxa"/>
        </w:trPr>
        <w:tc>
          <w:tcPr>
            <w:tcW w:w="3600" w:type="dxa"/>
          </w:tcPr>
          <w:p w14:paraId="6C2D1FF1" w14:textId="77777777" w:rsidR="00F2568F" w:rsidRPr="00494247" w:rsidRDefault="00F2568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</w:tcPr>
          <w:p w14:paraId="1A2F45DB" w14:textId="77777777" w:rsidR="00F2568F" w:rsidRPr="00494247" w:rsidRDefault="00F2568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97AC37" w14:textId="77777777" w:rsidR="00F2568F" w:rsidRPr="00494247" w:rsidRDefault="00F2568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FB682AA" w14:textId="77777777" w:rsidR="00F2568F" w:rsidRPr="00494247" w:rsidRDefault="00F2568F" w:rsidP="00A76767">
            <w:pPr>
              <w:tabs>
                <w:tab w:val="left" w:pos="1280"/>
              </w:tabs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37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07BF6E95" w14:textId="77777777" w:rsidR="00F2568F" w:rsidRPr="00494247" w:rsidRDefault="00F2568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  <w:tcBorders>
              <w:bottom w:val="single" w:sz="4" w:space="0" w:color="auto"/>
            </w:tcBorders>
          </w:tcPr>
          <w:p w14:paraId="5601EDCB" w14:textId="77777777" w:rsidR="00F2568F" w:rsidRPr="00494247" w:rsidRDefault="00F2568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7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68F" w:rsidRPr="00494247" w14:paraId="313911AD" w14:textId="77777777" w:rsidTr="00A76767">
        <w:tc>
          <w:tcPr>
            <w:tcW w:w="3600" w:type="dxa"/>
          </w:tcPr>
          <w:p w14:paraId="2F3BD3A5" w14:textId="77777777" w:rsidR="00F2568F" w:rsidRPr="00494247" w:rsidRDefault="00F2568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5332CD9" w14:textId="77777777" w:rsidR="00F2568F" w:rsidRPr="00405BF4" w:rsidRDefault="00F2568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C3462" w14:textId="77777777" w:rsidR="00F2568F" w:rsidRPr="00405BF4" w:rsidRDefault="00F2568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1826C3F" w14:textId="1E67B473" w:rsidR="00F2568F" w:rsidRPr="00405BF4" w:rsidRDefault="0018358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="00F2568F" w:rsidRPr="00297D87">
              <w:rPr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37F5BCC" w14:textId="77777777" w:rsidR="00F2568F" w:rsidRPr="00405BF4" w:rsidRDefault="00F2568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47F14959" w14:textId="1C836BFE" w:rsidR="00F2568F" w:rsidRPr="00405BF4" w:rsidRDefault="0018358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="00F2568F" w:rsidRPr="00297D87">
              <w:rPr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97AF10" w14:textId="77777777" w:rsidR="00F2568F" w:rsidRPr="00405BF4" w:rsidRDefault="00F2568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3B73A" w14:textId="0C3B854C" w:rsidR="00F2568F" w:rsidRPr="00405BF4" w:rsidRDefault="0018358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="00F2568F" w:rsidRPr="00297D87">
              <w:rPr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color w:val="000000"/>
                <w:sz w:val="30"/>
                <w:szCs w:val="30"/>
              </w:rPr>
              <w:t>2565</w:t>
            </w:r>
          </w:p>
        </w:tc>
      </w:tr>
      <w:tr w:rsidR="0018358F" w:rsidRPr="00494247" w14:paraId="17317666" w14:textId="77777777">
        <w:trPr>
          <w:trHeight w:val="203"/>
        </w:trPr>
        <w:tc>
          <w:tcPr>
            <w:tcW w:w="3600" w:type="dxa"/>
            <w:vAlign w:val="center"/>
          </w:tcPr>
          <w:p w14:paraId="7567D902" w14:textId="5B416CB3" w:rsidR="0018358F" w:rsidRPr="00494247" w:rsidRDefault="0018358F" w:rsidP="0018358F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60E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การเปลี่ยนแปลงสมมติฐาน</w:t>
            </w:r>
          </w:p>
        </w:tc>
        <w:tc>
          <w:tcPr>
            <w:tcW w:w="720" w:type="dxa"/>
            <w:shd w:val="clear" w:color="auto" w:fill="auto"/>
          </w:tcPr>
          <w:p w14:paraId="2BFD26A7" w14:textId="77777777" w:rsidR="0018358F" w:rsidRPr="00366D60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C09123" w14:textId="77777777" w:rsidR="0018358F" w:rsidRPr="00494247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5B8CB598" w14:textId="1A313D0C" w:rsidR="0018358F" w:rsidRPr="003C4FC4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01F65CE" w14:textId="77777777" w:rsidR="0018358F" w:rsidRPr="00494247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</w:tcPr>
          <w:p w14:paraId="0F9164A8" w14:textId="68AEEFC5" w:rsidR="0018358F" w:rsidRPr="00494247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CF4C2F" w14:textId="77777777" w:rsidR="0018358F" w:rsidRPr="00494247" w:rsidRDefault="0018358F" w:rsidP="0018358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</w:tcPr>
          <w:p w14:paraId="46AA8808" w14:textId="235AAD16" w:rsidR="0018358F" w:rsidRPr="00494247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8358F" w:rsidRPr="00494247" w14:paraId="0DEE507A" w14:textId="77777777">
        <w:trPr>
          <w:trHeight w:val="203"/>
        </w:trPr>
        <w:tc>
          <w:tcPr>
            <w:tcW w:w="3600" w:type="dxa"/>
            <w:vAlign w:val="bottom"/>
          </w:tcPr>
          <w:p w14:paraId="5F97D236" w14:textId="6580E411" w:rsidR="0018358F" w:rsidRPr="00556F4A" w:rsidRDefault="0018358F" w:rsidP="0018358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60E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720" w:type="dxa"/>
            <w:shd w:val="clear" w:color="auto" w:fill="auto"/>
          </w:tcPr>
          <w:p w14:paraId="5E68536F" w14:textId="77777777" w:rsidR="0018358F" w:rsidRPr="0052736D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559FCA" w14:textId="77777777" w:rsidR="0018358F" w:rsidRPr="00494247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66DFF9BF" w14:textId="7E0F378F" w:rsidR="0018358F" w:rsidRPr="003C4FC4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C2489">
              <w:rPr>
                <w:rFonts w:ascii="Angsana New" w:hAnsi="Angsana New"/>
                <w:sz w:val="30"/>
                <w:szCs w:val="30"/>
                <w:cs/>
              </w:rPr>
              <w:t>(385</w:t>
            </w:r>
            <w:r w:rsidRPr="006C2489">
              <w:rPr>
                <w:rFonts w:ascii="Angsana New" w:hAnsi="Angsana New"/>
                <w:sz w:val="30"/>
                <w:szCs w:val="30"/>
              </w:rPr>
              <w:t>,</w:t>
            </w:r>
            <w:r w:rsidRPr="006C2489">
              <w:rPr>
                <w:rFonts w:ascii="Angsana New" w:hAnsi="Angsana New"/>
                <w:sz w:val="30"/>
                <w:szCs w:val="30"/>
                <w:cs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.28</w:t>
            </w:r>
            <w:r w:rsidRPr="006C248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7D0DC5" w14:textId="77777777" w:rsidR="0018358F" w:rsidRPr="00494247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0D86224D" w14:textId="33DA2A63" w:rsidR="0018358F" w:rsidRPr="00047BB0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C2489">
              <w:rPr>
                <w:rFonts w:ascii="Angsana New" w:hAnsi="Angsana New"/>
                <w:sz w:val="30"/>
                <w:szCs w:val="30"/>
                <w:cs/>
              </w:rPr>
              <w:t>(385</w:t>
            </w:r>
            <w:r w:rsidRPr="006C2489">
              <w:rPr>
                <w:rFonts w:ascii="Angsana New" w:hAnsi="Angsana New"/>
                <w:sz w:val="30"/>
                <w:szCs w:val="30"/>
              </w:rPr>
              <w:t>,</w:t>
            </w:r>
            <w:r w:rsidRPr="006C2489">
              <w:rPr>
                <w:rFonts w:ascii="Angsana New" w:hAnsi="Angsana New"/>
                <w:sz w:val="30"/>
                <w:szCs w:val="30"/>
                <w:cs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.28</w:t>
            </w:r>
            <w:r w:rsidRPr="006C248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DDE8E61" w14:textId="77777777" w:rsidR="0018358F" w:rsidRPr="00494247" w:rsidRDefault="0018358F" w:rsidP="0018358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</w:tcPr>
          <w:p w14:paraId="0E09181A" w14:textId="307BB144" w:rsidR="0018358F" w:rsidRPr="00047BB0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B24A3">
              <w:rPr>
                <w:rFonts w:ascii="Angsana New" w:hAnsi="Angsana New"/>
                <w:sz w:val="30"/>
                <w:szCs w:val="30"/>
              </w:rPr>
              <w:t>(</w:t>
            </w:r>
            <w:r w:rsidRPr="00CB24A3">
              <w:rPr>
                <w:rFonts w:ascii="Angsana New" w:hAnsi="Angsana New" w:hint="cs"/>
                <w:sz w:val="30"/>
                <w:szCs w:val="30"/>
                <w:cs/>
              </w:rPr>
              <w:t>3,421,370</w:t>
            </w:r>
            <w:r w:rsidRPr="00CB24A3">
              <w:rPr>
                <w:rFonts w:ascii="Angsana New" w:hAnsi="Angsana New"/>
                <w:sz w:val="30"/>
                <w:szCs w:val="30"/>
              </w:rPr>
              <w:t>.00)</w:t>
            </w:r>
          </w:p>
        </w:tc>
      </w:tr>
      <w:tr w:rsidR="0018358F" w:rsidRPr="00494247" w14:paraId="1E24641C" w14:textId="77777777">
        <w:trPr>
          <w:trHeight w:val="203"/>
        </w:trPr>
        <w:tc>
          <w:tcPr>
            <w:tcW w:w="3600" w:type="dxa"/>
            <w:vAlign w:val="bottom"/>
          </w:tcPr>
          <w:p w14:paraId="6C13F3AF" w14:textId="1CBA410F" w:rsidR="0018358F" w:rsidRPr="00D93ED0" w:rsidRDefault="0018358F" w:rsidP="0018358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60E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การเปลี่ยนแปลงสมมติฐานทางประชากร</w:t>
            </w:r>
          </w:p>
        </w:tc>
        <w:tc>
          <w:tcPr>
            <w:tcW w:w="720" w:type="dxa"/>
            <w:shd w:val="clear" w:color="auto" w:fill="auto"/>
          </w:tcPr>
          <w:p w14:paraId="54787337" w14:textId="77777777" w:rsidR="0018358F" w:rsidRPr="0052736D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E8DB86" w14:textId="77777777" w:rsidR="0018358F" w:rsidRPr="00494247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1F3A75A7" w14:textId="28D3737E" w:rsidR="0018358F" w:rsidRPr="00E07C49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C05692" w14:textId="77777777" w:rsidR="0018358F" w:rsidRPr="00494247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0DC5DCC9" w14:textId="5398F207" w:rsidR="0018358F" w:rsidRPr="00E07C49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AB3B1E7" w14:textId="77777777" w:rsidR="0018358F" w:rsidRPr="00494247" w:rsidRDefault="0018358F" w:rsidP="0018358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</w:tcPr>
          <w:p w14:paraId="5ABCF589" w14:textId="144C3993" w:rsidR="0018358F" w:rsidRPr="00D94F81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(318,441.00)</w:t>
            </w:r>
          </w:p>
        </w:tc>
      </w:tr>
      <w:tr w:rsidR="0018358F" w:rsidRPr="00494247" w14:paraId="672A20D7" w14:textId="77777777">
        <w:trPr>
          <w:trHeight w:val="203"/>
        </w:trPr>
        <w:tc>
          <w:tcPr>
            <w:tcW w:w="3600" w:type="dxa"/>
            <w:vAlign w:val="bottom"/>
          </w:tcPr>
          <w:p w14:paraId="0A920030" w14:textId="3BB7EFBD" w:rsidR="0018358F" w:rsidRPr="00D5168C" w:rsidRDefault="0018358F" w:rsidP="0018358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60E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1E1DD6D4" w14:textId="77777777" w:rsidR="0018358F" w:rsidRPr="00366D60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C74EFD" w14:textId="77777777" w:rsidR="0018358F" w:rsidRPr="00494247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6E2E4727" w14:textId="2184DC47" w:rsidR="0018358F" w:rsidRPr="003C4FC4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052E3">
              <w:rPr>
                <w:rFonts w:ascii="Angsana New" w:hAnsi="Angsana New"/>
                <w:sz w:val="30"/>
                <w:szCs w:val="30"/>
                <w:cs/>
              </w:rPr>
              <w:t>566</w:t>
            </w:r>
            <w:r w:rsidRPr="00A052E3">
              <w:rPr>
                <w:rFonts w:ascii="Angsana New" w:hAnsi="Angsana New"/>
                <w:sz w:val="30"/>
                <w:szCs w:val="30"/>
              </w:rPr>
              <w:t>,</w:t>
            </w:r>
            <w:r w:rsidRPr="00A052E3">
              <w:rPr>
                <w:rFonts w:ascii="Angsana New" w:hAnsi="Angsana New"/>
                <w:sz w:val="30"/>
                <w:szCs w:val="30"/>
                <w:cs/>
              </w:rPr>
              <w:t>953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006C9E21" w14:textId="77777777" w:rsidR="0018358F" w:rsidRPr="00494247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61FB0E4F" w14:textId="1CF4BB4A" w:rsidR="0018358F" w:rsidRPr="00047BB0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052E3">
              <w:rPr>
                <w:rFonts w:ascii="Angsana New" w:hAnsi="Angsana New"/>
                <w:sz w:val="30"/>
                <w:szCs w:val="30"/>
                <w:cs/>
              </w:rPr>
              <w:t>566</w:t>
            </w:r>
            <w:r w:rsidRPr="00A052E3">
              <w:rPr>
                <w:rFonts w:ascii="Angsana New" w:hAnsi="Angsana New"/>
                <w:sz w:val="30"/>
                <w:szCs w:val="30"/>
              </w:rPr>
              <w:t>,</w:t>
            </w:r>
            <w:r w:rsidRPr="00A052E3">
              <w:rPr>
                <w:rFonts w:ascii="Angsana New" w:hAnsi="Angsana New"/>
                <w:sz w:val="30"/>
                <w:szCs w:val="30"/>
                <w:cs/>
              </w:rPr>
              <w:t>953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36" w:type="dxa"/>
            <w:vAlign w:val="bottom"/>
          </w:tcPr>
          <w:p w14:paraId="7760E0FC" w14:textId="77777777" w:rsidR="0018358F" w:rsidRPr="00494247" w:rsidRDefault="0018358F" w:rsidP="0018358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</w:tcPr>
          <w:p w14:paraId="5AA42B9E" w14:textId="5C1673BE" w:rsidR="0018358F" w:rsidRPr="00047BB0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(2,889,14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.00)</w:t>
            </w:r>
          </w:p>
        </w:tc>
      </w:tr>
      <w:tr w:rsidR="0018358F" w:rsidRPr="00494247" w14:paraId="543B201F" w14:textId="77777777">
        <w:trPr>
          <w:trHeight w:val="203"/>
        </w:trPr>
        <w:tc>
          <w:tcPr>
            <w:tcW w:w="3600" w:type="dxa"/>
            <w:vAlign w:val="center"/>
          </w:tcPr>
          <w:p w14:paraId="563ACD24" w14:textId="13445CA7" w:rsidR="0018358F" w:rsidRDefault="0018358F" w:rsidP="0018358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28DCD3A4" w14:textId="77777777" w:rsidR="0018358F" w:rsidRPr="00366D60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B01431" w14:textId="77777777" w:rsidR="0018358F" w:rsidRPr="00494247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37EEF" w14:textId="7A9C41A9" w:rsidR="0018358F" w:rsidRPr="003C4FC4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562A3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3562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2A3">
              <w:rPr>
                <w:rFonts w:ascii="Angsana New" w:hAnsi="Angsana New"/>
                <w:color w:val="000000"/>
                <w:sz w:val="30"/>
                <w:szCs w:val="30"/>
                <w:cs/>
              </w:rPr>
              <w:t>834.72</w:t>
            </w:r>
          </w:p>
        </w:tc>
        <w:tc>
          <w:tcPr>
            <w:tcW w:w="236" w:type="dxa"/>
            <w:shd w:val="clear" w:color="auto" w:fill="auto"/>
          </w:tcPr>
          <w:p w14:paraId="71295636" w14:textId="77777777" w:rsidR="0018358F" w:rsidRPr="00494247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D4915" w14:textId="6E1E1FFB" w:rsidR="0018358F" w:rsidRPr="00047BB0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562A3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3562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2A3">
              <w:rPr>
                <w:rFonts w:ascii="Angsana New" w:hAnsi="Angsana New"/>
                <w:color w:val="000000"/>
                <w:sz w:val="30"/>
                <w:szCs w:val="30"/>
                <w:cs/>
              </w:rPr>
              <w:t>834.72</w:t>
            </w:r>
          </w:p>
        </w:tc>
        <w:tc>
          <w:tcPr>
            <w:tcW w:w="236" w:type="dxa"/>
            <w:vAlign w:val="bottom"/>
          </w:tcPr>
          <w:p w14:paraId="19498106" w14:textId="77777777" w:rsidR="0018358F" w:rsidRPr="00494247" w:rsidRDefault="0018358F" w:rsidP="0018358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E78737" w14:textId="4D703094" w:rsidR="0018358F" w:rsidRPr="00047BB0" w:rsidRDefault="0018358F" w:rsidP="0018358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3798D">
              <w:rPr>
                <w:rFonts w:ascii="Angsana New" w:hAnsi="Angsana New"/>
                <w:sz w:val="30"/>
                <w:szCs w:val="30"/>
              </w:rPr>
              <w:t>(6,628,953.00)</w:t>
            </w:r>
          </w:p>
        </w:tc>
      </w:tr>
    </w:tbl>
    <w:p w14:paraId="0101DA0A" w14:textId="0559C79F" w:rsidR="007D0297" w:rsidRDefault="007D0297" w:rsidP="007D0297">
      <w:pPr>
        <w:spacing w:before="240" w:after="120" w:line="240" w:lineRule="atLeast"/>
        <w:ind w:left="518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D860EA">
        <w:rPr>
          <w:rFonts w:ascii="Angsana New" w:hAnsi="Angsana New"/>
          <w:sz w:val="30"/>
          <w:szCs w:val="30"/>
          <w:cs/>
        </w:rPr>
        <w:t xml:space="preserve">ข้อสมมติฐานจากการประมาณการตามหลักคณิตศาสตร์ประกันภัย ( </w:t>
      </w:r>
      <w:r w:rsidRPr="00D860EA">
        <w:rPr>
          <w:rFonts w:ascii="Angsana New" w:hAnsi="Angsana New"/>
          <w:sz w:val="30"/>
          <w:szCs w:val="30"/>
        </w:rPr>
        <w:t xml:space="preserve">Actuarial Technique) </w:t>
      </w:r>
      <w:r w:rsidRPr="00D860E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51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790"/>
        <w:gridCol w:w="3744"/>
        <w:gridCol w:w="236"/>
        <w:gridCol w:w="3745"/>
      </w:tblGrid>
      <w:tr w:rsidR="00D46910" w:rsidRPr="00494247" w14:paraId="407AD7C0" w14:textId="77777777">
        <w:tc>
          <w:tcPr>
            <w:tcW w:w="2790" w:type="dxa"/>
          </w:tcPr>
          <w:p w14:paraId="56D2B418" w14:textId="77777777" w:rsidR="002C0E67" w:rsidRPr="00494247" w:rsidRDefault="002C0E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32" w:name="_Hlk158895487"/>
          </w:p>
        </w:tc>
        <w:tc>
          <w:tcPr>
            <w:tcW w:w="7725" w:type="dxa"/>
            <w:gridSpan w:val="3"/>
            <w:tcBorders>
              <w:bottom w:val="single" w:sz="4" w:space="0" w:color="auto"/>
            </w:tcBorders>
          </w:tcPr>
          <w:p w14:paraId="0AE2F919" w14:textId="76AD1FA5" w:rsidR="002C0E67" w:rsidRDefault="002C0E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0E6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7227C" w:rsidRPr="00494247" w14:paraId="6D7EF103" w14:textId="77777777">
        <w:tc>
          <w:tcPr>
            <w:tcW w:w="2790" w:type="dxa"/>
          </w:tcPr>
          <w:p w14:paraId="3F165107" w14:textId="77777777" w:rsidR="007D0297" w:rsidRPr="00494247" w:rsidRDefault="007D029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14:paraId="562F5781" w14:textId="66345E62" w:rsidR="007D0297" w:rsidRPr="00494247" w:rsidRDefault="007D029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713CCC9F" w14:textId="77777777" w:rsidR="007D0297" w:rsidRDefault="007D029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</w:tcPr>
          <w:p w14:paraId="4482EB05" w14:textId="50932693" w:rsidR="007D0297" w:rsidRPr="00494247" w:rsidRDefault="007D029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D46910" w:rsidRPr="00494247" w14:paraId="4BF4E014" w14:textId="77777777" w:rsidTr="0059313C">
        <w:trPr>
          <w:trHeight w:val="203"/>
        </w:trPr>
        <w:tc>
          <w:tcPr>
            <w:tcW w:w="2790" w:type="dxa"/>
            <w:vAlign w:val="bottom"/>
          </w:tcPr>
          <w:p w14:paraId="39F0E3E5" w14:textId="77777777" w:rsidR="007D0297" w:rsidRPr="00085CFB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อัตราการคิดลด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69639FEE" w14:textId="683EAAC1" w:rsidR="007D0297" w:rsidRPr="00380E26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2.</w:t>
            </w:r>
            <w:r w:rsidR="003D20B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DFB6233" w14:textId="77777777" w:rsidR="007D0297" w:rsidRPr="00BB515C" w:rsidRDefault="007D0297" w:rsidP="007D029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1FF31838" w14:textId="41AE203C" w:rsidR="007D0297" w:rsidRPr="00B13CA8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2.96</w:t>
            </w:r>
          </w:p>
        </w:tc>
      </w:tr>
      <w:tr w:rsidR="00D46910" w:rsidRPr="00494247" w14:paraId="6909491E" w14:textId="77777777" w:rsidTr="0059313C">
        <w:trPr>
          <w:trHeight w:val="203"/>
        </w:trPr>
        <w:tc>
          <w:tcPr>
            <w:tcW w:w="2790" w:type="dxa"/>
            <w:vAlign w:val="bottom"/>
          </w:tcPr>
          <w:p w14:paraId="0C4540E7" w14:textId="77777777" w:rsidR="007D0297" w:rsidRPr="00CE351E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57D78508" w14:textId="77777777" w:rsidR="007D0297" w:rsidRPr="00380E26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4.70</w:t>
            </w:r>
          </w:p>
        </w:tc>
        <w:tc>
          <w:tcPr>
            <w:tcW w:w="236" w:type="dxa"/>
          </w:tcPr>
          <w:p w14:paraId="021756B5" w14:textId="77777777" w:rsidR="007D0297" w:rsidRPr="00BB515C" w:rsidRDefault="007D0297" w:rsidP="007D029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54660637" w14:textId="2D9DADAD" w:rsidR="007D0297" w:rsidRPr="00B13CA8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4.70</w:t>
            </w:r>
          </w:p>
        </w:tc>
      </w:tr>
      <w:tr w:rsidR="00D46910" w:rsidRPr="00494247" w14:paraId="15699696" w14:textId="77777777" w:rsidTr="0059313C">
        <w:trPr>
          <w:trHeight w:val="203"/>
        </w:trPr>
        <w:tc>
          <w:tcPr>
            <w:tcW w:w="2790" w:type="dxa"/>
            <w:vAlign w:val="bottom"/>
          </w:tcPr>
          <w:p w14:paraId="2446EC47" w14:textId="77777777" w:rsidR="007D0297" w:rsidRPr="00CE351E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4FE3143E" w14:textId="77777777" w:rsidR="007D0297" w:rsidRPr="00380E26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-21.00</w:t>
            </w:r>
          </w:p>
        </w:tc>
        <w:tc>
          <w:tcPr>
            <w:tcW w:w="236" w:type="dxa"/>
          </w:tcPr>
          <w:p w14:paraId="558C6E0E" w14:textId="77777777" w:rsidR="007D0297" w:rsidRPr="00BB515C" w:rsidRDefault="007D0297" w:rsidP="007D029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0766FFA2" w14:textId="02D6FAC4" w:rsidR="007D0297" w:rsidRPr="00B13CA8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-21.00</w:t>
            </w:r>
          </w:p>
        </w:tc>
      </w:tr>
      <w:tr w:rsidR="009B5310" w:rsidRPr="00494247" w14:paraId="0ED0C632" w14:textId="77777777">
        <w:trPr>
          <w:trHeight w:val="203"/>
        </w:trPr>
        <w:tc>
          <w:tcPr>
            <w:tcW w:w="2790" w:type="dxa"/>
            <w:vAlign w:val="center"/>
          </w:tcPr>
          <w:p w14:paraId="0EC2BCD5" w14:textId="77777777" w:rsidR="007D0297" w:rsidRPr="00CE351E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44" w:type="dxa"/>
            <w:shd w:val="clear" w:color="auto" w:fill="auto"/>
            <w:vAlign w:val="bottom"/>
          </w:tcPr>
          <w:p w14:paraId="5FD2DDAA" w14:textId="77777777" w:rsidR="007D0297" w:rsidRPr="00380E26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(ขึ้นอยู่กับระยะเวลาการทำงานของพนักงาน)</w:t>
            </w:r>
          </w:p>
        </w:tc>
        <w:tc>
          <w:tcPr>
            <w:tcW w:w="236" w:type="dxa"/>
          </w:tcPr>
          <w:p w14:paraId="378EBBFE" w14:textId="77777777" w:rsidR="007D0297" w:rsidRPr="00BB515C" w:rsidRDefault="007D0297" w:rsidP="007D029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79CED510" w14:textId="2D9D6E3A" w:rsidR="007D0297" w:rsidRPr="00B13CA8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(ขึ้นอยู่กับระยะเวลาการทำงานของพนักงาน)</w:t>
            </w:r>
          </w:p>
        </w:tc>
      </w:tr>
      <w:tr w:rsidR="009B5310" w:rsidRPr="00494247" w14:paraId="6FADF763" w14:textId="77777777">
        <w:trPr>
          <w:trHeight w:val="203"/>
        </w:trPr>
        <w:tc>
          <w:tcPr>
            <w:tcW w:w="2790" w:type="dxa"/>
            <w:vAlign w:val="center"/>
          </w:tcPr>
          <w:p w14:paraId="7A50178B" w14:textId="77777777" w:rsidR="007D0297" w:rsidRPr="00CE351E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6DA43637" w14:textId="77777777" w:rsidR="007D0297" w:rsidRPr="00380E26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ของตารางมรณะไทยปี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4FC0CC99" w14:textId="77777777" w:rsidR="007D0297" w:rsidRPr="00BB515C" w:rsidRDefault="007D0297" w:rsidP="007D029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3275E3B9" w14:textId="3D5C0DDD" w:rsidR="007D0297" w:rsidRPr="00B13CA8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ของตารางมรณะไทยปี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9B5310" w:rsidRPr="00494247" w14:paraId="7722985F" w14:textId="77777777">
        <w:trPr>
          <w:trHeight w:val="203"/>
        </w:trPr>
        <w:tc>
          <w:tcPr>
            <w:tcW w:w="2790" w:type="dxa"/>
            <w:vAlign w:val="center"/>
          </w:tcPr>
          <w:p w14:paraId="7FF8803B" w14:textId="77777777" w:rsidR="007D0297" w:rsidRPr="00CE351E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7B5C4D98" w14:textId="77777777" w:rsidR="007D0297" w:rsidRPr="00380E26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ของตารางมรณะไทยปี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236" w:type="dxa"/>
          </w:tcPr>
          <w:p w14:paraId="1F19AB4B" w14:textId="77777777" w:rsidR="007D0297" w:rsidRPr="00B13CA8" w:rsidRDefault="007D0297" w:rsidP="007D029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36CD2574" w14:textId="2563C3F4" w:rsidR="007D0297" w:rsidRPr="00B13CA8" w:rsidRDefault="007D0297" w:rsidP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ของตารางมรณะไทยปี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2560</w:t>
            </w:r>
          </w:p>
        </w:tc>
      </w:tr>
      <w:tr w:rsidR="009B5310" w:rsidRPr="00494247" w14:paraId="2A909E0D" w14:textId="77777777">
        <w:trPr>
          <w:trHeight w:val="203"/>
        </w:trPr>
        <w:tc>
          <w:tcPr>
            <w:tcW w:w="2790" w:type="dxa"/>
            <w:vAlign w:val="center"/>
          </w:tcPr>
          <w:p w14:paraId="053C6E6D" w14:textId="77777777" w:rsidR="007D0297" w:rsidRPr="00CE351E" w:rsidRDefault="007D029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44" w:type="dxa"/>
            <w:shd w:val="clear" w:color="auto" w:fill="auto"/>
            <w:vAlign w:val="bottom"/>
          </w:tcPr>
          <w:p w14:paraId="7A64ED16" w14:textId="77777777" w:rsidR="007D0297" w:rsidRPr="00380E26" w:rsidRDefault="007D029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E86C9E" w14:textId="77777777" w:rsidR="007D0297" w:rsidRPr="00BB515C" w:rsidRDefault="007D029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4B9B942F" w14:textId="77777777" w:rsidR="007D0297" w:rsidRPr="00BB515C" w:rsidRDefault="007D029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bookmarkEnd w:id="32"/>
    </w:tbl>
    <w:p w14:paraId="090C1D70" w14:textId="77777777" w:rsidR="007D0297" w:rsidRPr="004C5DC3" w:rsidRDefault="007D0297" w:rsidP="007D029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6"/>
          <w:szCs w:val="6"/>
          <w:lang w:eastAsia="ko-KR"/>
        </w:rPr>
      </w:pPr>
    </w:p>
    <w:p w14:paraId="30D1F475" w14:textId="139152C8" w:rsidR="007D0297" w:rsidRPr="00B13CA8" w:rsidRDefault="007D0297" w:rsidP="007D029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13CA8">
        <w:rPr>
          <w:rFonts w:ascii="Angsana New" w:hAnsi="Angsana New"/>
          <w:sz w:val="30"/>
          <w:szCs w:val="30"/>
          <w:cs/>
        </w:rPr>
        <w:t>การวิเคราะห์ความอ่อนไหว</w:t>
      </w:r>
    </w:p>
    <w:p w14:paraId="019BEAC6" w14:textId="77777777" w:rsidR="007D0297" w:rsidRDefault="007D0297" w:rsidP="007D029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13CA8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 ดังต่อไปนี้</w:t>
      </w:r>
    </w:p>
    <w:p w14:paraId="30593A39" w14:textId="77777777" w:rsidR="00EE2680" w:rsidRDefault="00EE2680" w:rsidP="007D029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8A5C14B" w14:textId="77777777" w:rsidR="00EE2680" w:rsidRDefault="00EE2680" w:rsidP="007D029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E40C8A5" w14:textId="77777777" w:rsidR="00EE2680" w:rsidRDefault="00EE2680" w:rsidP="007D029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CB18515" w14:textId="77777777" w:rsidR="00EE2680" w:rsidRDefault="00EE2680" w:rsidP="007D029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9527AFF" w14:textId="77777777" w:rsidR="00C21A06" w:rsidRDefault="00C21A06" w:rsidP="007D029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A3392C5" w14:textId="77777777" w:rsidR="00C21A06" w:rsidRDefault="00C21A06" w:rsidP="007D029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F04F82B" w14:textId="77777777" w:rsidR="00EE2680" w:rsidRDefault="00EE2680" w:rsidP="007D029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86A63C4" w14:textId="77777777" w:rsidR="00EE2680" w:rsidRDefault="00EE2680" w:rsidP="007D029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18"/>
        <w:gridCol w:w="567"/>
        <w:gridCol w:w="236"/>
        <w:gridCol w:w="1656"/>
        <w:gridCol w:w="236"/>
        <w:gridCol w:w="1654"/>
        <w:gridCol w:w="236"/>
        <w:gridCol w:w="1652"/>
        <w:gridCol w:w="7"/>
      </w:tblGrid>
      <w:tr w:rsidR="009453F2" w:rsidRPr="00494247" w14:paraId="6780EC2B" w14:textId="77777777" w:rsidTr="00494376">
        <w:trPr>
          <w:gridAfter w:val="1"/>
          <w:wAfter w:w="7" w:type="dxa"/>
        </w:trPr>
        <w:tc>
          <w:tcPr>
            <w:tcW w:w="3918" w:type="dxa"/>
          </w:tcPr>
          <w:p w14:paraId="72DD64EF" w14:textId="77777777" w:rsidR="009453F2" w:rsidRPr="00494247" w:rsidRDefault="009453F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14:paraId="32762660" w14:textId="77777777" w:rsidR="009453F2" w:rsidRPr="00494247" w:rsidRDefault="009453F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B0CF5" w14:textId="77777777" w:rsidR="009453F2" w:rsidRPr="00494247" w:rsidRDefault="009453F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321D1C46" w14:textId="77777777" w:rsidR="009453F2" w:rsidRPr="00494247" w:rsidRDefault="009453F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27A48" w14:textId="77777777" w:rsidR="009453F2" w:rsidRPr="00494247" w:rsidRDefault="009453F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</w:tcPr>
          <w:p w14:paraId="22A9CF42" w14:textId="77777777" w:rsidR="009453F2" w:rsidRPr="00494247" w:rsidRDefault="009453F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453F2" w:rsidRPr="00494247" w14:paraId="558897D2" w14:textId="77777777" w:rsidTr="00494376">
        <w:trPr>
          <w:gridAfter w:val="1"/>
          <w:wAfter w:w="7" w:type="dxa"/>
        </w:trPr>
        <w:tc>
          <w:tcPr>
            <w:tcW w:w="3918" w:type="dxa"/>
          </w:tcPr>
          <w:p w14:paraId="57F11B9D" w14:textId="77777777" w:rsidR="009453F2" w:rsidRPr="00494247" w:rsidRDefault="009453F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14:paraId="57BD48C0" w14:textId="77777777" w:rsidR="009453F2" w:rsidRPr="00494247" w:rsidRDefault="009453F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9CCB1D" w14:textId="77777777" w:rsidR="009453F2" w:rsidRPr="00494247" w:rsidRDefault="009453F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128D774" w14:textId="77777777" w:rsidR="009453F2" w:rsidRPr="00494247" w:rsidRDefault="009453F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37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16DE2E4C" w14:textId="77777777" w:rsidR="009453F2" w:rsidRPr="00494247" w:rsidRDefault="009453F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  <w:tcBorders>
              <w:bottom w:val="single" w:sz="4" w:space="0" w:color="auto"/>
            </w:tcBorders>
          </w:tcPr>
          <w:p w14:paraId="64A2D314" w14:textId="77777777" w:rsidR="009453F2" w:rsidRPr="00494247" w:rsidRDefault="009453F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7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3F2" w:rsidRPr="00494247" w14:paraId="1A628396" w14:textId="77777777" w:rsidTr="00494376">
        <w:tc>
          <w:tcPr>
            <w:tcW w:w="3918" w:type="dxa"/>
          </w:tcPr>
          <w:p w14:paraId="74352482" w14:textId="77777777" w:rsidR="009453F2" w:rsidRPr="00494247" w:rsidRDefault="009453F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35C68B89" w14:textId="77777777" w:rsidR="009453F2" w:rsidRPr="00405BF4" w:rsidRDefault="009453F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E3C76F" w14:textId="77777777" w:rsidR="009453F2" w:rsidRPr="00405BF4" w:rsidRDefault="009453F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966BDCC" w14:textId="77777777" w:rsidR="009453F2" w:rsidRPr="00405BF4" w:rsidRDefault="009453F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Pr="00297D87">
              <w:rPr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58C1819" w14:textId="77777777" w:rsidR="009453F2" w:rsidRPr="00405BF4" w:rsidRDefault="009453F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A853A85" w14:textId="77777777" w:rsidR="009453F2" w:rsidRPr="00405BF4" w:rsidRDefault="009453F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Pr="00297D87">
              <w:rPr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22C613" w14:textId="77777777" w:rsidR="009453F2" w:rsidRPr="00405BF4" w:rsidRDefault="009453F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15A4DD" w14:textId="77777777" w:rsidR="009453F2" w:rsidRPr="00405BF4" w:rsidRDefault="009453F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Pr="00297D87">
              <w:rPr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color w:val="000000"/>
                <w:sz w:val="30"/>
                <w:szCs w:val="30"/>
              </w:rPr>
              <w:t>2565</w:t>
            </w:r>
          </w:p>
        </w:tc>
      </w:tr>
      <w:tr w:rsidR="003471AF" w:rsidRPr="00494247" w14:paraId="58EEB21A" w14:textId="77777777">
        <w:trPr>
          <w:trHeight w:val="203"/>
        </w:trPr>
        <w:tc>
          <w:tcPr>
            <w:tcW w:w="3918" w:type="dxa"/>
            <w:vAlign w:val="bottom"/>
          </w:tcPr>
          <w:p w14:paraId="505EC80A" w14:textId="37C40FC1" w:rsidR="003471AF" w:rsidRPr="00494247" w:rsidRDefault="003471AF" w:rsidP="003471AF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567" w:type="dxa"/>
            <w:shd w:val="clear" w:color="auto" w:fill="auto"/>
          </w:tcPr>
          <w:p w14:paraId="5F2D0A76" w14:textId="77777777" w:rsidR="003471AF" w:rsidRPr="00366D60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F7411C" w14:textId="77777777" w:rsidR="003471AF" w:rsidRPr="00494247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189ACC1" w14:textId="3E808398" w:rsidR="003471AF" w:rsidRPr="003471AF" w:rsidRDefault="003471AF" w:rsidP="003471AF">
            <w:pPr>
              <w:tabs>
                <w:tab w:val="decimal" w:pos="1072"/>
              </w:tabs>
              <w:spacing w:line="420" w:lineRule="exact"/>
              <w:ind w:left="-3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sz w:val="30"/>
                <w:szCs w:val="30"/>
                <w:cs/>
              </w:rPr>
              <w:t>เพิ่มขึ้น(ลดลง)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B5634C" w14:textId="77777777" w:rsidR="003471AF" w:rsidRPr="00494247" w:rsidRDefault="003471AF" w:rsidP="003471AF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F25C3" w14:textId="1C07217A" w:rsidR="003471AF" w:rsidRPr="003471AF" w:rsidRDefault="003471AF" w:rsidP="003471AF">
            <w:pPr>
              <w:tabs>
                <w:tab w:val="decimal" w:pos="1072"/>
              </w:tabs>
              <w:spacing w:line="420" w:lineRule="exact"/>
              <w:ind w:left="-3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sz w:val="30"/>
                <w:szCs w:val="30"/>
                <w:cs/>
              </w:rPr>
              <w:t>เพิ่มขึ้น(ลดลง)</w:t>
            </w:r>
          </w:p>
        </w:tc>
        <w:tc>
          <w:tcPr>
            <w:tcW w:w="236" w:type="dxa"/>
            <w:vAlign w:val="bottom"/>
          </w:tcPr>
          <w:p w14:paraId="30488ACC" w14:textId="77777777" w:rsidR="003471AF" w:rsidRPr="00494247" w:rsidRDefault="003471AF" w:rsidP="003471AF">
            <w:pPr>
              <w:tabs>
                <w:tab w:val="decimal" w:pos="1451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  <w:vAlign w:val="bottom"/>
          </w:tcPr>
          <w:p w14:paraId="6A018F98" w14:textId="1716737E" w:rsidR="003471AF" w:rsidRPr="00494247" w:rsidRDefault="003471AF" w:rsidP="003471AF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13CA8">
              <w:rPr>
                <w:rFonts w:ascii="Angsana New" w:hAnsi="Angsana New"/>
                <w:sz w:val="30"/>
                <w:szCs w:val="30"/>
                <w:cs/>
              </w:rPr>
              <w:t>เพิ่มขึ้น(ลดลง)</w:t>
            </w:r>
          </w:p>
        </w:tc>
      </w:tr>
      <w:tr w:rsidR="003471AF" w:rsidRPr="00494247" w14:paraId="2CB5D2A4" w14:textId="77777777">
        <w:trPr>
          <w:trHeight w:val="203"/>
        </w:trPr>
        <w:tc>
          <w:tcPr>
            <w:tcW w:w="3918" w:type="dxa"/>
            <w:vAlign w:val="bottom"/>
          </w:tcPr>
          <w:p w14:paraId="58338143" w14:textId="629C5CF8" w:rsidR="003471AF" w:rsidRPr="00556F4A" w:rsidRDefault="003471AF" w:rsidP="003471A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อัตราการคิดลดเพิ่มขึ้นร้อยละ 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1                                      </w:t>
            </w:r>
          </w:p>
        </w:tc>
        <w:tc>
          <w:tcPr>
            <w:tcW w:w="567" w:type="dxa"/>
            <w:shd w:val="clear" w:color="auto" w:fill="auto"/>
          </w:tcPr>
          <w:p w14:paraId="4AF2BDCF" w14:textId="77777777" w:rsidR="003471AF" w:rsidRPr="0052736D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687933" w14:textId="77777777" w:rsidR="003471AF" w:rsidRPr="00494247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0BFE92EA" w14:textId="259A9BAB" w:rsidR="003471AF" w:rsidRPr="003471AF" w:rsidRDefault="003471AF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4496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44496">
              <w:rPr>
                <w:rFonts w:ascii="Angsana New" w:hAnsi="Angsana New"/>
                <w:sz w:val="30"/>
                <w:szCs w:val="30"/>
              </w:rPr>
              <w:t>,</w:t>
            </w:r>
            <w:r w:rsidRPr="00D44496">
              <w:rPr>
                <w:rFonts w:ascii="Angsana New" w:hAnsi="Angsana New"/>
                <w:sz w:val="30"/>
                <w:szCs w:val="30"/>
                <w:cs/>
              </w:rPr>
              <w:t>741</w:t>
            </w:r>
            <w:r w:rsidRPr="00D44496">
              <w:rPr>
                <w:rFonts w:ascii="Angsana New" w:hAnsi="Angsana New"/>
                <w:sz w:val="30"/>
                <w:szCs w:val="30"/>
              </w:rPr>
              <w:t>,</w:t>
            </w:r>
            <w:r w:rsidRPr="00D44496">
              <w:rPr>
                <w:rFonts w:ascii="Angsana New" w:hAnsi="Angsana New"/>
                <w:sz w:val="30"/>
                <w:szCs w:val="30"/>
                <w:cs/>
              </w:rPr>
              <w:t>109.00)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56D860" w14:textId="77777777" w:rsidR="003471AF" w:rsidRPr="00494247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5EB7ABA5" w14:textId="785157F5" w:rsidR="003471AF" w:rsidRPr="003471AF" w:rsidRDefault="003471AF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4496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44496">
              <w:rPr>
                <w:rFonts w:ascii="Angsana New" w:hAnsi="Angsana New"/>
                <w:sz w:val="30"/>
                <w:szCs w:val="30"/>
              </w:rPr>
              <w:t>,</w:t>
            </w:r>
            <w:r w:rsidRPr="00D44496">
              <w:rPr>
                <w:rFonts w:ascii="Angsana New" w:hAnsi="Angsana New"/>
                <w:sz w:val="30"/>
                <w:szCs w:val="30"/>
                <w:cs/>
              </w:rPr>
              <w:t>741</w:t>
            </w:r>
            <w:r w:rsidRPr="00D44496">
              <w:rPr>
                <w:rFonts w:ascii="Angsana New" w:hAnsi="Angsana New"/>
                <w:sz w:val="30"/>
                <w:szCs w:val="30"/>
              </w:rPr>
              <w:t>,</w:t>
            </w:r>
            <w:r w:rsidRPr="00D44496">
              <w:rPr>
                <w:rFonts w:ascii="Angsana New" w:hAnsi="Angsana New"/>
                <w:sz w:val="30"/>
                <w:szCs w:val="30"/>
                <w:cs/>
              </w:rPr>
              <w:t>109.00)</w:t>
            </w:r>
          </w:p>
        </w:tc>
        <w:tc>
          <w:tcPr>
            <w:tcW w:w="236" w:type="dxa"/>
            <w:vAlign w:val="bottom"/>
          </w:tcPr>
          <w:p w14:paraId="4740D1CD" w14:textId="77777777" w:rsidR="003471AF" w:rsidRPr="00494247" w:rsidRDefault="003471AF" w:rsidP="003471A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</w:tcPr>
          <w:p w14:paraId="1CBD7ECA" w14:textId="53EAAEE5" w:rsidR="003471AF" w:rsidRPr="003471AF" w:rsidRDefault="00494376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4496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44496">
              <w:rPr>
                <w:rFonts w:ascii="Angsana New" w:hAnsi="Angsana New"/>
                <w:sz w:val="30"/>
                <w:szCs w:val="30"/>
              </w:rPr>
              <w:t>,</w:t>
            </w:r>
            <w:r w:rsidRPr="00D44496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="00052AD0">
              <w:rPr>
                <w:rFonts w:ascii="Angsana New" w:hAnsi="Angsana New"/>
                <w:sz w:val="30"/>
                <w:szCs w:val="30"/>
              </w:rPr>
              <w:t>29</w:t>
            </w:r>
            <w:r w:rsidRPr="00D44496">
              <w:rPr>
                <w:rFonts w:ascii="Angsana New" w:hAnsi="Angsana New"/>
                <w:sz w:val="30"/>
                <w:szCs w:val="30"/>
              </w:rPr>
              <w:t>,</w:t>
            </w:r>
            <w:r w:rsidR="00052AD0">
              <w:rPr>
                <w:rFonts w:ascii="Angsana New" w:hAnsi="Angsana New"/>
                <w:sz w:val="30"/>
                <w:szCs w:val="30"/>
              </w:rPr>
              <w:t>307.00</w:t>
            </w:r>
            <w:r w:rsidRPr="00D4449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471AF" w:rsidRPr="00494247" w14:paraId="302D0DE7" w14:textId="77777777" w:rsidTr="003471AF">
        <w:trPr>
          <w:trHeight w:val="203"/>
        </w:trPr>
        <w:tc>
          <w:tcPr>
            <w:tcW w:w="3918" w:type="dxa"/>
            <w:vAlign w:val="bottom"/>
          </w:tcPr>
          <w:p w14:paraId="565EAD73" w14:textId="6DFBC1C3" w:rsidR="003471AF" w:rsidRPr="00D93ED0" w:rsidRDefault="003471AF" w:rsidP="003471A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อัตราการคิดลดลดลงร้อยละ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 1</w:t>
            </w:r>
          </w:p>
        </w:tc>
        <w:tc>
          <w:tcPr>
            <w:tcW w:w="567" w:type="dxa"/>
            <w:shd w:val="clear" w:color="auto" w:fill="auto"/>
          </w:tcPr>
          <w:p w14:paraId="093106BF" w14:textId="77777777" w:rsidR="003471AF" w:rsidRPr="0052736D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DC8B6E" w14:textId="77777777" w:rsidR="003471AF" w:rsidRPr="00494247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7FDDBDB8" w14:textId="4AE812B1" w:rsidR="003471AF" w:rsidRPr="003471AF" w:rsidRDefault="003471AF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14A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214AA">
              <w:rPr>
                <w:rFonts w:ascii="Angsana New" w:hAnsi="Angsana New"/>
                <w:sz w:val="30"/>
                <w:szCs w:val="30"/>
              </w:rPr>
              <w:t>,</w:t>
            </w:r>
            <w:r w:rsidRPr="005214AA">
              <w:rPr>
                <w:rFonts w:ascii="Angsana New" w:hAnsi="Angsana New"/>
                <w:sz w:val="30"/>
                <w:szCs w:val="30"/>
                <w:cs/>
              </w:rPr>
              <w:t>098</w:t>
            </w:r>
            <w:r w:rsidRPr="005214AA">
              <w:rPr>
                <w:rFonts w:ascii="Angsana New" w:hAnsi="Angsana New"/>
                <w:sz w:val="30"/>
                <w:szCs w:val="30"/>
              </w:rPr>
              <w:t>,</w:t>
            </w:r>
            <w:r w:rsidRPr="005214AA">
              <w:rPr>
                <w:rFonts w:ascii="Angsana New" w:hAnsi="Angsana New"/>
                <w:sz w:val="30"/>
                <w:szCs w:val="30"/>
                <w:cs/>
              </w:rPr>
              <w:t>128.00</w:t>
            </w:r>
          </w:p>
        </w:tc>
        <w:tc>
          <w:tcPr>
            <w:tcW w:w="236" w:type="dxa"/>
            <w:shd w:val="clear" w:color="auto" w:fill="auto"/>
          </w:tcPr>
          <w:p w14:paraId="78C435F9" w14:textId="77777777" w:rsidR="003471AF" w:rsidRPr="00494247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1A5794A9" w14:textId="6387DF9A" w:rsidR="003471AF" w:rsidRPr="003471AF" w:rsidRDefault="003471AF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14A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214AA">
              <w:rPr>
                <w:rFonts w:ascii="Angsana New" w:hAnsi="Angsana New"/>
                <w:sz w:val="30"/>
                <w:szCs w:val="30"/>
              </w:rPr>
              <w:t>,</w:t>
            </w:r>
            <w:r w:rsidRPr="005214AA">
              <w:rPr>
                <w:rFonts w:ascii="Angsana New" w:hAnsi="Angsana New"/>
                <w:sz w:val="30"/>
                <w:szCs w:val="30"/>
                <w:cs/>
              </w:rPr>
              <w:t>098</w:t>
            </w:r>
            <w:r w:rsidRPr="005214AA">
              <w:rPr>
                <w:rFonts w:ascii="Angsana New" w:hAnsi="Angsana New"/>
                <w:sz w:val="30"/>
                <w:szCs w:val="30"/>
              </w:rPr>
              <w:t>,</w:t>
            </w:r>
            <w:r w:rsidRPr="005214AA">
              <w:rPr>
                <w:rFonts w:ascii="Angsana New" w:hAnsi="Angsana New"/>
                <w:sz w:val="30"/>
                <w:szCs w:val="30"/>
                <w:cs/>
              </w:rPr>
              <w:t>128.00</w:t>
            </w:r>
          </w:p>
        </w:tc>
        <w:tc>
          <w:tcPr>
            <w:tcW w:w="236" w:type="dxa"/>
            <w:vAlign w:val="bottom"/>
          </w:tcPr>
          <w:p w14:paraId="2CEECCF8" w14:textId="77777777" w:rsidR="003471AF" w:rsidRPr="00494247" w:rsidRDefault="003471AF" w:rsidP="003471A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</w:tcPr>
          <w:p w14:paraId="603A1B10" w14:textId="2C1782FE" w:rsidR="003471AF" w:rsidRPr="003471AF" w:rsidRDefault="00494376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14A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214AA">
              <w:rPr>
                <w:rFonts w:ascii="Angsana New" w:hAnsi="Angsana New"/>
                <w:sz w:val="30"/>
                <w:szCs w:val="30"/>
              </w:rPr>
              <w:t>,</w:t>
            </w:r>
            <w:r w:rsidRPr="005214AA">
              <w:rPr>
                <w:rFonts w:ascii="Angsana New" w:hAnsi="Angsana New"/>
                <w:sz w:val="30"/>
                <w:szCs w:val="30"/>
                <w:cs/>
              </w:rPr>
              <w:t>09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5214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546.00</w:t>
            </w:r>
          </w:p>
        </w:tc>
      </w:tr>
      <w:tr w:rsidR="003471AF" w:rsidRPr="00494247" w14:paraId="76F968E4" w14:textId="77777777" w:rsidTr="003471AF">
        <w:trPr>
          <w:trHeight w:val="203"/>
        </w:trPr>
        <w:tc>
          <w:tcPr>
            <w:tcW w:w="3918" w:type="dxa"/>
            <w:vAlign w:val="bottom"/>
          </w:tcPr>
          <w:p w14:paraId="1B955724" w14:textId="3B1A8D53" w:rsidR="003471AF" w:rsidRPr="00B13CA8" w:rsidRDefault="003471AF" w:rsidP="003471A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อัตราการเพิ่มขึ้นของเงินเดือนเพิ่มขึ้นร้อยละ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</w:p>
        </w:tc>
        <w:tc>
          <w:tcPr>
            <w:tcW w:w="567" w:type="dxa"/>
            <w:shd w:val="clear" w:color="auto" w:fill="auto"/>
          </w:tcPr>
          <w:p w14:paraId="4B3CAE02" w14:textId="77777777" w:rsidR="003471AF" w:rsidRPr="0052736D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EC69D3" w14:textId="77777777" w:rsidR="003471AF" w:rsidRPr="00494247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15A4C176" w14:textId="26A2538F" w:rsidR="003471AF" w:rsidRDefault="003471AF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E9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231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381.00</w:t>
            </w:r>
          </w:p>
        </w:tc>
        <w:tc>
          <w:tcPr>
            <w:tcW w:w="236" w:type="dxa"/>
            <w:shd w:val="clear" w:color="auto" w:fill="auto"/>
          </w:tcPr>
          <w:p w14:paraId="6C9E7E71" w14:textId="77777777" w:rsidR="003471AF" w:rsidRPr="00494247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1765A632" w14:textId="24032E2A" w:rsidR="003471AF" w:rsidRDefault="003471AF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E9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231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381.00</w:t>
            </w:r>
          </w:p>
        </w:tc>
        <w:tc>
          <w:tcPr>
            <w:tcW w:w="236" w:type="dxa"/>
            <w:vAlign w:val="bottom"/>
          </w:tcPr>
          <w:p w14:paraId="31A58A6E" w14:textId="77777777" w:rsidR="003471AF" w:rsidRPr="00494247" w:rsidRDefault="003471AF" w:rsidP="003471A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</w:tcPr>
          <w:p w14:paraId="36BC75A1" w14:textId="52C2A7AB" w:rsidR="003471AF" w:rsidRDefault="00494376" w:rsidP="00494376">
            <w:pPr>
              <w:tabs>
                <w:tab w:val="center" w:pos="1205"/>
              </w:tabs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E9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940.00</w:t>
            </w:r>
          </w:p>
        </w:tc>
      </w:tr>
      <w:tr w:rsidR="003471AF" w:rsidRPr="00494247" w14:paraId="64E7CC4E" w14:textId="77777777" w:rsidTr="003471AF">
        <w:trPr>
          <w:trHeight w:val="203"/>
        </w:trPr>
        <w:tc>
          <w:tcPr>
            <w:tcW w:w="3918" w:type="dxa"/>
            <w:vAlign w:val="bottom"/>
          </w:tcPr>
          <w:p w14:paraId="68184190" w14:textId="04AC761C" w:rsidR="003471AF" w:rsidRPr="00B13CA8" w:rsidRDefault="003471AF" w:rsidP="003471A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อัตราการเพิ่มขึ้นของเงินเดือนลดลงร้อยละ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</w:p>
        </w:tc>
        <w:tc>
          <w:tcPr>
            <w:tcW w:w="567" w:type="dxa"/>
            <w:shd w:val="clear" w:color="auto" w:fill="auto"/>
          </w:tcPr>
          <w:p w14:paraId="059821DC" w14:textId="77777777" w:rsidR="003471AF" w:rsidRPr="0052736D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57A1A8" w14:textId="77777777" w:rsidR="003471AF" w:rsidRPr="00494247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14E16E5E" w14:textId="370701A3" w:rsidR="003471AF" w:rsidRDefault="003471AF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E9A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883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090.00)</w:t>
            </w:r>
          </w:p>
        </w:tc>
        <w:tc>
          <w:tcPr>
            <w:tcW w:w="236" w:type="dxa"/>
            <w:shd w:val="clear" w:color="auto" w:fill="auto"/>
          </w:tcPr>
          <w:p w14:paraId="2753D8CD" w14:textId="77777777" w:rsidR="003471AF" w:rsidRPr="00494247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56B10358" w14:textId="2023F5F7" w:rsidR="003471AF" w:rsidRDefault="003471AF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E9A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883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090.00)</w:t>
            </w:r>
          </w:p>
        </w:tc>
        <w:tc>
          <w:tcPr>
            <w:tcW w:w="236" w:type="dxa"/>
            <w:vAlign w:val="bottom"/>
          </w:tcPr>
          <w:p w14:paraId="5FDA1CC3" w14:textId="77777777" w:rsidR="003471AF" w:rsidRPr="00494247" w:rsidRDefault="003471AF" w:rsidP="003471A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</w:tcPr>
          <w:p w14:paraId="4D8E3DDB" w14:textId="6771B00A" w:rsidR="003471AF" w:rsidRDefault="00494376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E9A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997.00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471AF" w:rsidRPr="00494247" w14:paraId="5BA8A777" w14:textId="77777777" w:rsidTr="003471AF">
        <w:trPr>
          <w:trHeight w:val="203"/>
        </w:trPr>
        <w:tc>
          <w:tcPr>
            <w:tcW w:w="3918" w:type="dxa"/>
            <w:vAlign w:val="bottom"/>
          </w:tcPr>
          <w:p w14:paraId="4B7B2FA2" w14:textId="782FC71B" w:rsidR="003471AF" w:rsidRPr="00D5168C" w:rsidRDefault="003471AF" w:rsidP="003471A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อัตราการหมุนเวียนเพิ่มขึ้นร้อยละ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10</w:t>
            </w:r>
          </w:p>
        </w:tc>
        <w:tc>
          <w:tcPr>
            <w:tcW w:w="567" w:type="dxa"/>
            <w:shd w:val="clear" w:color="auto" w:fill="auto"/>
          </w:tcPr>
          <w:p w14:paraId="4FDF3616" w14:textId="77777777" w:rsidR="003471AF" w:rsidRPr="00366D60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2ADAD6" w14:textId="77777777" w:rsidR="003471AF" w:rsidRPr="00494247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241A0C5A" w14:textId="7458ADA9" w:rsidR="003471AF" w:rsidRPr="003471AF" w:rsidRDefault="003471AF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11B0">
              <w:rPr>
                <w:rFonts w:ascii="Angsana New" w:hAnsi="Angsana New"/>
                <w:sz w:val="30"/>
                <w:szCs w:val="30"/>
                <w:cs/>
              </w:rPr>
              <w:t>(843</w:t>
            </w:r>
            <w:r w:rsidRPr="00B111B0">
              <w:rPr>
                <w:rFonts w:ascii="Angsana New" w:hAnsi="Angsana New"/>
                <w:sz w:val="30"/>
                <w:szCs w:val="30"/>
              </w:rPr>
              <w:t>,</w:t>
            </w:r>
            <w:r w:rsidRPr="00B111B0">
              <w:rPr>
                <w:rFonts w:ascii="Angsana New" w:hAnsi="Angsana New"/>
                <w:sz w:val="30"/>
                <w:szCs w:val="30"/>
                <w:cs/>
              </w:rPr>
              <w:t>737.00)</w:t>
            </w:r>
          </w:p>
        </w:tc>
        <w:tc>
          <w:tcPr>
            <w:tcW w:w="236" w:type="dxa"/>
            <w:shd w:val="clear" w:color="auto" w:fill="auto"/>
          </w:tcPr>
          <w:p w14:paraId="16588C8C" w14:textId="77777777" w:rsidR="003471AF" w:rsidRPr="00494247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5E14A502" w14:textId="0939E3AF" w:rsidR="003471AF" w:rsidRPr="003471AF" w:rsidRDefault="003471AF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11B0">
              <w:rPr>
                <w:rFonts w:ascii="Angsana New" w:hAnsi="Angsana New"/>
                <w:sz w:val="30"/>
                <w:szCs w:val="30"/>
                <w:cs/>
              </w:rPr>
              <w:t>(843</w:t>
            </w:r>
            <w:r w:rsidRPr="00B111B0">
              <w:rPr>
                <w:rFonts w:ascii="Angsana New" w:hAnsi="Angsana New"/>
                <w:sz w:val="30"/>
                <w:szCs w:val="30"/>
              </w:rPr>
              <w:t>,</w:t>
            </w:r>
            <w:r w:rsidRPr="00B111B0">
              <w:rPr>
                <w:rFonts w:ascii="Angsana New" w:hAnsi="Angsana New"/>
                <w:sz w:val="30"/>
                <w:szCs w:val="30"/>
                <w:cs/>
              </w:rPr>
              <w:t>737.00)</w:t>
            </w:r>
          </w:p>
        </w:tc>
        <w:tc>
          <w:tcPr>
            <w:tcW w:w="236" w:type="dxa"/>
            <w:vAlign w:val="bottom"/>
          </w:tcPr>
          <w:p w14:paraId="590B28DF" w14:textId="77777777" w:rsidR="003471AF" w:rsidRPr="00494247" w:rsidRDefault="003471AF" w:rsidP="003471A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</w:tcPr>
          <w:p w14:paraId="1C2BE97A" w14:textId="5C112B69" w:rsidR="003471AF" w:rsidRPr="003471AF" w:rsidRDefault="003471AF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4376">
              <w:rPr>
                <w:rFonts w:ascii="Angsana New" w:hAnsi="Angsana New"/>
                <w:sz w:val="30"/>
                <w:szCs w:val="30"/>
              </w:rPr>
              <w:t>869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4376">
              <w:rPr>
                <w:rFonts w:ascii="Angsana New" w:hAnsi="Angsana New"/>
                <w:sz w:val="30"/>
                <w:szCs w:val="30"/>
              </w:rPr>
              <w:t>661.00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71AF" w:rsidRPr="00494247" w14:paraId="6A458EE7" w14:textId="77777777" w:rsidTr="003471AF">
        <w:trPr>
          <w:trHeight w:val="203"/>
        </w:trPr>
        <w:tc>
          <w:tcPr>
            <w:tcW w:w="3918" w:type="dxa"/>
            <w:vAlign w:val="bottom"/>
          </w:tcPr>
          <w:p w14:paraId="702D5845" w14:textId="148EBE9A" w:rsidR="003471AF" w:rsidRDefault="003471AF" w:rsidP="003471A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อัตราการหมุนเวียนลดลงร้อยละ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10</w:t>
            </w:r>
          </w:p>
        </w:tc>
        <w:tc>
          <w:tcPr>
            <w:tcW w:w="567" w:type="dxa"/>
            <w:shd w:val="clear" w:color="auto" w:fill="auto"/>
          </w:tcPr>
          <w:p w14:paraId="16A03951" w14:textId="77777777" w:rsidR="003471AF" w:rsidRPr="00366D60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C3A1C8" w14:textId="77777777" w:rsidR="003471AF" w:rsidRPr="00494247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3B2248D4" w14:textId="159C4D38" w:rsidR="003471AF" w:rsidRPr="003471AF" w:rsidRDefault="003471AF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11B0">
              <w:rPr>
                <w:rFonts w:ascii="Angsana New" w:hAnsi="Angsana New"/>
                <w:sz w:val="30"/>
                <w:szCs w:val="30"/>
                <w:cs/>
              </w:rPr>
              <w:t>913</w:t>
            </w:r>
            <w:r w:rsidRPr="00B111B0">
              <w:rPr>
                <w:rFonts w:ascii="Angsana New" w:hAnsi="Angsana New"/>
                <w:sz w:val="30"/>
                <w:szCs w:val="30"/>
              </w:rPr>
              <w:t>,</w:t>
            </w:r>
            <w:r w:rsidRPr="00B111B0">
              <w:rPr>
                <w:rFonts w:ascii="Angsana New" w:hAnsi="Angsana New"/>
                <w:sz w:val="30"/>
                <w:szCs w:val="30"/>
                <w:cs/>
              </w:rPr>
              <w:t>281.00</w:t>
            </w:r>
          </w:p>
        </w:tc>
        <w:tc>
          <w:tcPr>
            <w:tcW w:w="236" w:type="dxa"/>
            <w:shd w:val="clear" w:color="auto" w:fill="auto"/>
          </w:tcPr>
          <w:p w14:paraId="2D50B852" w14:textId="77777777" w:rsidR="003471AF" w:rsidRPr="00494247" w:rsidRDefault="003471AF" w:rsidP="003471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0CBBEA53" w14:textId="6471E735" w:rsidR="003471AF" w:rsidRPr="003471AF" w:rsidRDefault="003471AF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11B0">
              <w:rPr>
                <w:rFonts w:ascii="Angsana New" w:hAnsi="Angsana New"/>
                <w:sz w:val="30"/>
                <w:szCs w:val="30"/>
                <w:cs/>
              </w:rPr>
              <w:t>913</w:t>
            </w:r>
            <w:r w:rsidRPr="00B111B0">
              <w:rPr>
                <w:rFonts w:ascii="Angsana New" w:hAnsi="Angsana New"/>
                <w:sz w:val="30"/>
                <w:szCs w:val="30"/>
              </w:rPr>
              <w:t>,</w:t>
            </w:r>
            <w:r w:rsidRPr="00B111B0">
              <w:rPr>
                <w:rFonts w:ascii="Angsana New" w:hAnsi="Angsana New"/>
                <w:sz w:val="30"/>
                <w:szCs w:val="30"/>
                <w:cs/>
              </w:rPr>
              <w:t>281.00</w:t>
            </w:r>
          </w:p>
        </w:tc>
        <w:tc>
          <w:tcPr>
            <w:tcW w:w="236" w:type="dxa"/>
            <w:vAlign w:val="bottom"/>
          </w:tcPr>
          <w:p w14:paraId="20191F09" w14:textId="77777777" w:rsidR="003471AF" w:rsidRPr="00494247" w:rsidRDefault="003471AF" w:rsidP="003471A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gridSpan w:val="2"/>
          </w:tcPr>
          <w:p w14:paraId="7EC86E8A" w14:textId="66C47230" w:rsidR="003471AF" w:rsidRPr="003471AF" w:rsidRDefault="00494376" w:rsidP="00494376">
            <w:pPr>
              <w:spacing w:line="420" w:lineRule="exact"/>
              <w:ind w:left="-3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940</w:t>
            </w:r>
            <w:r w:rsidR="003471AF" w:rsidRPr="00F379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835.00</w:t>
            </w:r>
          </w:p>
        </w:tc>
      </w:tr>
    </w:tbl>
    <w:p w14:paraId="29A4D0A5" w14:textId="77777777" w:rsidR="0065474F" w:rsidRDefault="0065474F" w:rsidP="0065474F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884FB1">
        <w:rPr>
          <w:rFonts w:ascii="Angsana New" w:hAnsi="Angsana New"/>
          <w:b/>
          <w:bCs/>
          <w:sz w:val="30"/>
          <w:szCs w:val="30"/>
          <w:cs/>
        </w:rPr>
        <w:t>ทางการเงินหมุนเวียนอื่น</w:t>
      </w:r>
    </w:p>
    <w:tbl>
      <w:tblPr>
        <w:tblW w:w="963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0"/>
        <w:gridCol w:w="236"/>
        <w:gridCol w:w="1744"/>
        <w:gridCol w:w="236"/>
        <w:gridCol w:w="1654"/>
        <w:gridCol w:w="241"/>
        <w:gridCol w:w="1739"/>
      </w:tblGrid>
      <w:tr w:rsidR="0065474F" w:rsidRPr="00494247" w14:paraId="06B2CA32" w14:textId="77777777" w:rsidTr="00EE2680">
        <w:tc>
          <w:tcPr>
            <w:tcW w:w="3780" w:type="dxa"/>
          </w:tcPr>
          <w:p w14:paraId="32E50955" w14:textId="77777777" w:rsidR="0065474F" w:rsidRPr="00494247" w:rsidRDefault="0065474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33" w:name="_Hlk146540134"/>
          </w:p>
        </w:tc>
        <w:tc>
          <w:tcPr>
            <w:tcW w:w="236" w:type="dxa"/>
          </w:tcPr>
          <w:p w14:paraId="17A3CEFC" w14:textId="77777777" w:rsidR="0065474F" w:rsidRPr="00494247" w:rsidRDefault="0065474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2484981" w14:textId="77777777" w:rsidR="0065474F" w:rsidRPr="00494247" w:rsidRDefault="0065474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896EE" w14:textId="77777777" w:rsidR="0065474F" w:rsidRPr="00494247" w:rsidRDefault="0065474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34" w:type="dxa"/>
            <w:gridSpan w:val="3"/>
          </w:tcPr>
          <w:p w14:paraId="580303BA" w14:textId="77777777" w:rsidR="0065474F" w:rsidRPr="00494247" w:rsidRDefault="0065474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5474F" w:rsidRPr="00494247" w14:paraId="277165C2" w14:textId="77777777" w:rsidTr="00EE2680">
        <w:tc>
          <w:tcPr>
            <w:tcW w:w="3780" w:type="dxa"/>
          </w:tcPr>
          <w:p w14:paraId="1403888E" w14:textId="77777777" w:rsidR="0065474F" w:rsidRPr="00494247" w:rsidRDefault="0065474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A5F63" w14:textId="77777777" w:rsidR="0065474F" w:rsidRPr="00494247" w:rsidRDefault="0065474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4B4A54D2" w14:textId="77777777" w:rsidR="0065474F" w:rsidRPr="00494247" w:rsidRDefault="0065474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DA4DFCA" w14:textId="77777777" w:rsidR="0065474F" w:rsidRPr="00494247" w:rsidRDefault="0065474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34" w:type="dxa"/>
            <w:gridSpan w:val="3"/>
            <w:shd w:val="clear" w:color="auto" w:fill="auto"/>
          </w:tcPr>
          <w:p w14:paraId="392A50FA" w14:textId="77777777" w:rsidR="0065474F" w:rsidRPr="00494247" w:rsidRDefault="0065474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474F" w:rsidRPr="00D044B5" w14:paraId="4CE4E49D" w14:textId="77777777" w:rsidTr="00EE2680">
        <w:tc>
          <w:tcPr>
            <w:tcW w:w="3780" w:type="dxa"/>
          </w:tcPr>
          <w:p w14:paraId="44597C46" w14:textId="77777777" w:rsidR="0065474F" w:rsidRPr="00494247" w:rsidRDefault="0065474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015722" w14:textId="77777777" w:rsidR="0065474F" w:rsidRPr="00D044B5" w:rsidRDefault="0065474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874B1" w14:textId="77777777" w:rsidR="0065474F" w:rsidRPr="00D044B5" w:rsidRDefault="0065474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6216CC2" w14:textId="77777777" w:rsidR="0065474F" w:rsidRPr="00D044B5" w:rsidRDefault="0065474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65319" w14:textId="77777777" w:rsidR="0065474F" w:rsidRPr="00D044B5" w:rsidRDefault="0065474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2566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39BED367" w14:textId="77777777" w:rsidR="0065474F" w:rsidRPr="00D044B5" w:rsidRDefault="0065474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0F0DB" w14:textId="77777777" w:rsidR="0065474F" w:rsidRPr="00D044B5" w:rsidRDefault="0065474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65474F" w:rsidRPr="00494247" w14:paraId="382F38B5" w14:textId="77777777" w:rsidTr="00EE2680">
        <w:trPr>
          <w:trHeight w:val="203"/>
        </w:trPr>
        <w:tc>
          <w:tcPr>
            <w:tcW w:w="3780" w:type="dxa"/>
          </w:tcPr>
          <w:p w14:paraId="042339D3" w14:textId="77777777" w:rsidR="0065474F" w:rsidRPr="009B04F8" w:rsidRDefault="0065474F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หนี้สิน</w:t>
            </w:r>
            <w:r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ทางการเงินที่วัดมูลค่าผ่านด้วยมูลค่ายุติธรรมผ่านกำไรหรือขาดทุน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66DFE83" w14:textId="77777777" w:rsidR="0065474F" w:rsidRPr="00F4526A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54C9BD88" w14:textId="77777777" w:rsidR="0065474F" w:rsidRPr="00F4526A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78F15B" w14:textId="77777777" w:rsidR="0065474F" w:rsidRPr="00F4526A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6CD01FED" w14:textId="77777777" w:rsidR="0065474F" w:rsidRPr="00F4526A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0765A835" w14:textId="77777777" w:rsidR="0065474F" w:rsidRPr="00494247" w:rsidRDefault="0065474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  <w:shd w:val="clear" w:color="auto" w:fill="auto"/>
          </w:tcPr>
          <w:p w14:paraId="61F2BC50" w14:textId="77777777" w:rsidR="0065474F" w:rsidRPr="00494247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5474F" w:rsidRPr="00494247" w14:paraId="445140C3" w14:textId="77777777" w:rsidTr="00EE2680">
        <w:trPr>
          <w:trHeight w:val="181"/>
        </w:trPr>
        <w:tc>
          <w:tcPr>
            <w:tcW w:w="3780" w:type="dxa"/>
          </w:tcPr>
          <w:p w14:paraId="069F43F6" w14:textId="77777777" w:rsidR="0065474F" w:rsidRPr="009B04F8" w:rsidRDefault="0065474F">
            <w:pPr>
              <w:spacing w:line="240" w:lineRule="auto"/>
              <w:ind w:left="504" w:hanging="3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236" w:type="dxa"/>
          </w:tcPr>
          <w:p w14:paraId="26FEDD6E" w14:textId="77777777" w:rsidR="0065474F" w:rsidRPr="00A85698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1A818D1F" w14:textId="77777777" w:rsidR="0065474F" w:rsidRPr="00A85698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628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911.33</w:t>
            </w:r>
          </w:p>
        </w:tc>
        <w:tc>
          <w:tcPr>
            <w:tcW w:w="236" w:type="dxa"/>
          </w:tcPr>
          <w:p w14:paraId="770F8EAA" w14:textId="77777777" w:rsidR="0065474F" w:rsidRPr="00A85698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0F6A3" w14:textId="77777777" w:rsidR="0065474F" w:rsidRPr="00D3269C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628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911.33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3628DD4" w14:textId="77777777" w:rsidR="0065474F" w:rsidRPr="00494247" w:rsidRDefault="0065474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7C3D9" w14:textId="77777777" w:rsidR="0065474F" w:rsidRPr="00494247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5474F" w:rsidRPr="00D3269C" w14:paraId="454DC2A8" w14:textId="77777777" w:rsidTr="00EE2680">
        <w:trPr>
          <w:trHeight w:val="149"/>
        </w:trPr>
        <w:tc>
          <w:tcPr>
            <w:tcW w:w="3780" w:type="dxa"/>
          </w:tcPr>
          <w:p w14:paraId="7C2E4603" w14:textId="77777777" w:rsidR="0065474F" w:rsidRPr="00D3269C" w:rsidRDefault="0065474F">
            <w:pPr>
              <w:tabs>
                <w:tab w:val="left" w:pos="8040"/>
              </w:tabs>
              <w:spacing w:line="240" w:lineRule="auto"/>
              <w:ind w:left="54" w:hanging="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รวมหนี้สินทางการเงินหมุนเวียนอื่น</w:t>
            </w:r>
          </w:p>
        </w:tc>
        <w:tc>
          <w:tcPr>
            <w:tcW w:w="236" w:type="dxa"/>
          </w:tcPr>
          <w:p w14:paraId="1640E4BE" w14:textId="77777777" w:rsidR="0065474F" w:rsidRPr="00A85698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294060B" w14:textId="77777777" w:rsidR="0065474F" w:rsidRPr="00A85698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628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911.33</w:t>
            </w:r>
          </w:p>
        </w:tc>
        <w:tc>
          <w:tcPr>
            <w:tcW w:w="236" w:type="dxa"/>
          </w:tcPr>
          <w:p w14:paraId="13B8B69B" w14:textId="77777777" w:rsidR="0065474F" w:rsidRPr="00A85698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20D49" w14:textId="77777777" w:rsidR="0065474F" w:rsidRPr="00D3269C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628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911.33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71046D1A" w14:textId="77777777" w:rsidR="0065474F" w:rsidRPr="00D3269C" w:rsidRDefault="0065474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A7881" w14:textId="77777777" w:rsidR="0065474F" w:rsidRPr="00D3269C" w:rsidRDefault="0065474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bookmarkEnd w:id="33"/>
    <w:p w14:paraId="284961EF" w14:textId="4D2AD95F" w:rsidR="00A8454F" w:rsidRPr="0063553E" w:rsidRDefault="00D93ED0" w:rsidP="00D0015C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93ED0">
        <w:rPr>
          <w:rFonts w:ascii="Angsana New" w:hAnsi="Angsana New"/>
          <w:b/>
          <w:bCs/>
          <w:sz w:val="30"/>
          <w:szCs w:val="30"/>
          <w:cs/>
        </w:rPr>
        <w:t>ทุนจดทะเบียน</w:t>
      </w:r>
    </w:p>
    <w:p w14:paraId="55822050" w14:textId="77777777" w:rsidR="001B01C0" w:rsidRDefault="001B01C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ได้เสนอขายหุ้นสามัญเพิ่มทุน จำนวน </w:t>
      </w:r>
      <w:r w:rsidRPr="008A0688">
        <w:rPr>
          <w:rFonts w:ascii="Angsana New" w:hAnsi="Angsana New"/>
          <w:sz w:val="30"/>
          <w:szCs w:val="30"/>
        </w:rPr>
        <w:t xml:space="preserve">130 </w:t>
      </w:r>
      <w:r w:rsidRPr="008A0688">
        <w:rPr>
          <w:rFonts w:ascii="Angsana New" w:hAnsi="Angsana New"/>
          <w:sz w:val="30"/>
          <w:szCs w:val="30"/>
          <w:cs/>
        </w:rPr>
        <w:t>ล้านหุ้น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>
        <w:rPr>
          <w:rFonts w:ascii="Angsana New" w:hAnsi="Angsana New"/>
          <w:sz w:val="30"/>
          <w:szCs w:val="30"/>
        </w:rPr>
        <w:t>1.00</w:t>
      </w:r>
      <w:r w:rsidRPr="008A0688">
        <w:rPr>
          <w:rFonts w:ascii="Angsana New" w:hAnsi="Angsana New"/>
          <w:sz w:val="30"/>
          <w:szCs w:val="30"/>
          <w:cs/>
        </w:rPr>
        <w:t xml:space="preserve"> บาท ในราคาหุ้นละ </w:t>
      </w:r>
      <w:r>
        <w:rPr>
          <w:rFonts w:ascii="Angsana New" w:hAnsi="Angsana New"/>
          <w:sz w:val="30"/>
          <w:szCs w:val="30"/>
        </w:rPr>
        <w:t>2.50</w:t>
      </w:r>
      <w:r w:rsidRPr="008A0688">
        <w:rPr>
          <w:rFonts w:ascii="Angsana New" w:hAnsi="Angsana New"/>
          <w:sz w:val="30"/>
          <w:szCs w:val="30"/>
          <w:cs/>
        </w:rPr>
        <w:t xml:space="preserve"> บาท แก่ประชาชนทั่วไป กรรมการ ผู้บริหารและพนักงานของบริษัทฯ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 xml:space="preserve">คิดเป็นจำนวนเงินรวม </w:t>
      </w:r>
      <w:r w:rsidRPr="008A0688">
        <w:rPr>
          <w:rFonts w:ascii="Angsana New" w:hAnsi="Angsana New"/>
          <w:sz w:val="30"/>
          <w:szCs w:val="30"/>
        </w:rPr>
        <w:t xml:space="preserve">325 </w:t>
      </w:r>
      <w:r w:rsidRPr="008A0688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8A0688">
        <w:rPr>
          <w:rFonts w:ascii="Angsana New" w:hAnsi="Angsana New"/>
          <w:sz w:val="30"/>
          <w:szCs w:val="30"/>
          <w:cs/>
        </w:rPr>
        <w:t xml:space="preserve">ได้รับเงินชำระค่าหุ้นเพิ่มทุนดังกล่าวแล้วในวันที่ </w:t>
      </w:r>
      <w:r w:rsidRPr="008A0688">
        <w:rPr>
          <w:rFonts w:ascii="Angsana New" w:hAnsi="Angsana New"/>
          <w:sz w:val="30"/>
          <w:szCs w:val="30"/>
        </w:rPr>
        <w:t xml:space="preserve">17 </w:t>
      </w:r>
      <w:r w:rsidRPr="008A0688">
        <w:rPr>
          <w:rFonts w:ascii="Angsana New" w:hAnsi="Angsana New"/>
          <w:sz w:val="30"/>
          <w:szCs w:val="30"/>
          <w:cs/>
        </w:rPr>
        <w:t>พฤษภาคม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</w:rPr>
        <w:t xml:space="preserve">2565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ได้จดทะเบียนเพิ่มทุนดังกล่าวกับกระทรวงพาณิชย์ เมื่อวันที่ </w:t>
      </w:r>
      <w:r w:rsidRPr="008A0688">
        <w:rPr>
          <w:rFonts w:ascii="Angsana New" w:hAnsi="Angsana New"/>
          <w:sz w:val="30"/>
          <w:szCs w:val="30"/>
        </w:rPr>
        <w:t xml:space="preserve">17 </w:t>
      </w:r>
      <w:r w:rsidRPr="008A0688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8A0688">
        <w:rPr>
          <w:rFonts w:ascii="Angsana New" w:hAnsi="Angsana New"/>
          <w:sz w:val="30"/>
          <w:szCs w:val="30"/>
        </w:rPr>
        <w:t xml:space="preserve">2565 </w:t>
      </w:r>
      <w:r w:rsidRPr="008A0688">
        <w:rPr>
          <w:rFonts w:ascii="Angsana New" w:hAnsi="Angsana New"/>
          <w:sz w:val="30"/>
          <w:szCs w:val="30"/>
          <w:cs/>
        </w:rPr>
        <w:t xml:space="preserve">ในการออกจำหน่ายหุ้นสามัญเพิ่มทุนดังกล่าว มีค่าใช้จ่ายทางตรงที่เกี่ยวข้องกับการเสนอขายหุ้นดังกล่าวเป็นจำนวนเงิน </w:t>
      </w:r>
      <w:r w:rsidRPr="008A0688">
        <w:rPr>
          <w:rFonts w:ascii="Angsana New" w:hAnsi="Angsana New"/>
          <w:sz w:val="30"/>
          <w:szCs w:val="30"/>
        </w:rPr>
        <w:t>12.63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>ล้านบาท ซึ่งแสดงเป็นรายการหักจากส่วนเกินมูลค่าหุ้นสามัญ</w:t>
      </w:r>
    </w:p>
    <w:p w14:paraId="2F9F14DA" w14:textId="7C1E8E93" w:rsidR="001B01C0" w:rsidRDefault="001B01C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ตลาดหลักทรัพย์แห่งประเทศไทยได้รับหุ้นสามัญของบริษัทฯ เป็นหลักทรัพย์จดทะเบียนในตลาดหลักทรัพย์แห่งประเทศไทย และให้เริ่มซื้อขายในวันที่ </w:t>
      </w:r>
      <w:r>
        <w:rPr>
          <w:rFonts w:ascii="Angsana New" w:hAnsi="Angsana New"/>
          <w:sz w:val="30"/>
          <w:szCs w:val="30"/>
        </w:rPr>
        <w:t>19</w:t>
      </w:r>
      <w:r w:rsidRPr="008A0688">
        <w:rPr>
          <w:rFonts w:ascii="Angsana New" w:hAnsi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2565</w:t>
      </w:r>
    </w:p>
    <w:p w14:paraId="7876499A" w14:textId="77777777" w:rsidR="00EE2680" w:rsidRDefault="00EE268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08A7242" w14:textId="77777777" w:rsidR="00EE2680" w:rsidRDefault="00EE268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043D22A" w14:textId="77777777" w:rsidR="00EE2680" w:rsidRDefault="00EE268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B1822EB" w14:textId="77777777" w:rsidR="00EE2680" w:rsidRDefault="00EE268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8286E38" w14:textId="77777777" w:rsidR="00EE2680" w:rsidRDefault="00EE268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7E6514D" w14:textId="22D94E9C" w:rsidR="008A0688" w:rsidRPr="008A0688" w:rsidRDefault="008A0688" w:rsidP="00D0015C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A0688">
        <w:rPr>
          <w:rFonts w:ascii="Angsana New" w:hAnsi="Angsana New"/>
          <w:b/>
          <w:bCs/>
          <w:sz w:val="30"/>
          <w:szCs w:val="30"/>
          <w:cs/>
        </w:rPr>
        <w:lastRenderedPageBreak/>
        <w:t>ทุนสำรองตามกฎหมาย</w:t>
      </w:r>
    </w:p>
    <w:p w14:paraId="05A96CA0" w14:textId="19AD93FF" w:rsidR="008A0688" w:rsidRDefault="008A0688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เพื่อให้เป็นไปตามมาตรา </w:t>
      </w:r>
      <w:r w:rsidRPr="008A0688">
        <w:rPr>
          <w:rFonts w:ascii="Angsana New" w:hAnsi="Angsana New"/>
          <w:sz w:val="30"/>
          <w:szCs w:val="30"/>
        </w:rPr>
        <w:t xml:space="preserve">116 </w:t>
      </w:r>
      <w:r w:rsidRPr="008A0688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8A0688">
        <w:rPr>
          <w:rFonts w:ascii="Angsana New" w:hAnsi="Angsana New"/>
          <w:sz w:val="30"/>
          <w:szCs w:val="30"/>
        </w:rPr>
        <w:t xml:space="preserve">2535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626EEE">
        <w:rPr>
          <w:rFonts w:ascii="Angsana New" w:hAnsi="Angsana New"/>
          <w:sz w:val="30"/>
          <w:szCs w:val="30"/>
          <w:lang w:val="en-US"/>
        </w:rPr>
        <w:t>5</w:t>
      </w:r>
      <w:r w:rsidRPr="008A0688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26EEE">
        <w:rPr>
          <w:rFonts w:ascii="Angsana New" w:hAnsi="Angsana New"/>
          <w:sz w:val="30"/>
          <w:szCs w:val="30"/>
        </w:rPr>
        <w:t>10</w:t>
      </w:r>
      <w:r w:rsidRPr="008A0688">
        <w:rPr>
          <w:rFonts w:ascii="Angsana New" w:hAnsi="Angsana New"/>
          <w:sz w:val="30"/>
          <w:szCs w:val="30"/>
          <w:cs/>
        </w:rPr>
        <w:t xml:space="preserve"> ของทุนจดทะเบียน ทุนสำรองตามกฎหมายดังกล่าวไม่สามารถนำไปจ่ายเงินปันผลได้</w:t>
      </w:r>
    </w:p>
    <w:p w14:paraId="3465B3F8" w14:textId="463D3968" w:rsidR="008A0688" w:rsidRPr="00085CFB" w:rsidRDefault="008A0688" w:rsidP="00EE268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เงินปันผลจ่าย</w:t>
      </w:r>
    </w:p>
    <w:p w14:paraId="35D0157C" w14:textId="4E3DBFBD" w:rsidR="008A0688" w:rsidRDefault="003E53D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E53D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54F79">
        <w:rPr>
          <w:rFonts w:ascii="Angsana New" w:hAnsi="Angsana New"/>
          <w:sz w:val="30"/>
          <w:szCs w:val="30"/>
        </w:rPr>
        <w:t>11</w:t>
      </w:r>
      <w:r w:rsidRPr="003E53D9">
        <w:rPr>
          <w:rFonts w:ascii="Angsana New" w:hAnsi="Angsana New"/>
          <w:sz w:val="30"/>
          <w:szCs w:val="30"/>
          <w:cs/>
        </w:rPr>
        <w:t xml:space="preserve"> เมษายน </w:t>
      </w:r>
      <w:r w:rsidR="00E54F79">
        <w:rPr>
          <w:rFonts w:ascii="Angsana New" w:hAnsi="Angsana New"/>
          <w:sz w:val="30"/>
          <w:szCs w:val="30"/>
          <w:lang w:val="en-US"/>
        </w:rPr>
        <w:t>2566</w:t>
      </w:r>
      <w:r w:rsidRPr="003E53D9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E54F79">
        <w:rPr>
          <w:rFonts w:ascii="Angsana New" w:hAnsi="Angsana New"/>
          <w:sz w:val="30"/>
          <w:szCs w:val="30"/>
        </w:rPr>
        <w:t>2566</w:t>
      </w:r>
      <w:r w:rsidRPr="003E53D9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="00E54F79">
        <w:rPr>
          <w:rFonts w:ascii="Angsana New" w:hAnsi="Angsana New"/>
          <w:sz w:val="30"/>
          <w:szCs w:val="30"/>
        </w:rPr>
        <w:t>2565</w:t>
      </w:r>
      <w:r w:rsidRPr="003E53D9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54F79">
        <w:rPr>
          <w:rFonts w:ascii="Angsana New" w:hAnsi="Angsana New"/>
          <w:sz w:val="30"/>
          <w:szCs w:val="30"/>
        </w:rPr>
        <w:t>0.06</w:t>
      </w:r>
      <w:r w:rsidRPr="003E53D9">
        <w:rPr>
          <w:rFonts w:ascii="Angsana New" w:hAnsi="Angsana New"/>
          <w:sz w:val="30"/>
          <w:szCs w:val="30"/>
          <w:cs/>
        </w:rPr>
        <w:t xml:space="preserve"> บาท จำนวน </w:t>
      </w:r>
      <w:r w:rsidR="00E54F79">
        <w:rPr>
          <w:rFonts w:ascii="Angsana New" w:hAnsi="Angsana New"/>
          <w:sz w:val="30"/>
          <w:szCs w:val="30"/>
        </w:rPr>
        <w:t>450</w:t>
      </w:r>
      <w:r w:rsidRPr="003E53D9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="00E54F79">
        <w:rPr>
          <w:rFonts w:ascii="Angsana New" w:hAnsi="Angsana New"/>
          <w:sz w:val="30"/>
          <w:szCs w:val="30"/>
        </w:rPr>
        <w:t>27</w:t>
      </w:r>
      <w:r w:rsidRPr="003E53D9">
        <w:rPr>
          <w:rFonts w:ascii="Angsana New" w:hAnsi="Angsana New"/>
          <w:sz w:val="30"/>
          <w:szCs w:val="30"/>
          <w:cs/>
        </w:rPr>
        <w:t xml:space="preserve"> ล้านบาท โดยเงินปันผลดังกล่าวได้จ่ายในวันที่ </w:t>
      </w:r>
      <w:r w:rsidR="00E54F79">
        <w:rPr>
          <w:rFonts w:ascii="Angsana New" w:hAnsi="Angsana New"/>
          <w:sz w:val="30"/>
          <w:szCs w:val="30"/>
        </w:rPr>
        <w:t>28</w:t>
      </w:r>
      <w:r w:rsidRPr="003E53D9">
        <w:rPr>
          <w:rFonts w:ascii="Angsana New" w:hAnsi="Angsana New"/>
          <w:sz w:val="30"/>
          <w:szCs w:val="30"/>
          <w:cs/>
        </w:rPr>
        <w:t xml:space="preserve"> เมษายน </w:t>
      </w:r>
      <w:r w:rsidR="00E54F79">
        <w:rPr>
          <w:rFonts w:ascii="Angsana New" w:hAnsi="Angsana New"/>
          <w:sz w:val="30"/>
          <w:szCs w:val="30"/>
        </w:rPr>
        <w:t>2566</w:t>
      </w:r>
    </w:p>
    <w:p w14:paraId="3B621B90" w14:textId="47035816" w:rsidR="00826FFE" w:rsidRDefault="00AA50EE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AA50E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54F79">
        <w:rPr>
          <w:rFonts w:ascii="Angsana New" w:hAnsi="Angsana New"/>
          <w:sz w:val="30"/>
          <w:szCs w:val="30"/>
        </w:rPr>
        <w:t>15</w:t>
      </w:r>
      <w:r w:rsidRPr="00AA50EE">
        <w:rPr>
          <w:rFonts w:ascii="Angsana New" w:hAnsi="Angsana New"/>
          <w:sz w:val="30"/>
          <w:szCs w:val="30"/>
          <w:cs/>
        </w:rPr>
        <w:t xml:space="preserve"> สิงหาคม </w:t>
      </w:r>
      <w:r w:rsidR="00E54F79"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E54F79">
        <w:rPr>
          <w:rFonts w:ascii="Angsana New" w:hAnsi="Angsana New"/>
          <w:sz w:val="30"/>
          <w:szCs w:val="30"/>
        </w:rPr>
        <w:t>4</w:t>
      </w:r>
      <w:r w:rsidRPr="00AA50EE">
        <w:rPr>
          <w:rFonts w:ascii="Angsana New" w:hAnsi="Angsana New"/>
          <w:sz w:val="30"/>
          <w:szCs w:val="30"/>
          <w:cs/>
        </w:rPr>
        <w:t>/</w:t>
      </w:r>
      <w:r w:rsidR="00E54F79"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ได้มีมติอนุมัติให้จ่ายเงินปันผลระหว่างกาลให้แก่ผู้ถือหุ้นจากผลการดำเนินงาน สิ้นสุดวันที่ </w:t>
      </w:r>
      <w:r w:rsidR="00E54F79">
        <w:rPr>
          <w:rFonts w:ascii="Angsana New" w:hAnsi="Angsana New"/>
          <w:sz w:val="30"/>
          <w:szCs w:val="30"/>
        </w:rPr>
        <w:t>30</w:t>
      </w:r>
      <w:r w:rsidRPr="00AA50EE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E54F79"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54F79">
        <w:rPr>
          <w:rFonts w:ascii="Angsana New" w:hAnsi="Angsana New"/>
          <w:sz w:val="30"/>
          <w:szCs w:val="30"/>
        </w:rPr>
        <w:t>0.03</w:t>
      </w:r>
      <w:r w:rsidRPr="00AA50EE">
        <w:rPr>
          <w:rFonts w:ascii="Angsana New" w:hAnsi="Angsana New"/>
          <w:sz w:val="30"/>
          <w:szCs w:val="30"/>
          <w:cs/>
        </w:rPr>
        <w:t xml:space="preserve"> บาทจำนวน </w:t>
      </w:r>
      <w:r w:rsidR="00E54F79">
        <w:rPr>
          <w:rFonts w:ascii="Angsana New" w:hAnsi="Angsana New"/>
          <w:sz w:val="30"/>
          <w:szCs w:val="30"/>
        </w:rPr>
        <w:t>450</w:t>
      </w:r>
      <w:r w:rsidRPr="00AA50EE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="00E54F79">
        <w:rPr>
          <w:rFonts w:ascii="Angsana New" w:hAnsi="Angsana New"/>
          <w:sz w:val="30"/>
          <w:szCs w:val="30"/>
        </w:rPr>
        <w:t>13.50</w:t>
      </w:r>
      <w:r w:rsidRPr="00AA50EE">
        <w:rPr>
          <w:rFonts w:ascii="Angsana New" w:hAnsi="Angsana New"/>
          <w:sz w:val="30"/>
          <w:szCs w:val="30"/>
          <w:cs/>
        </w:rPr>
        <w:t xml:space="preserve"> ล้านบา</w:t>
      </w:r>
      <w:r w:rsidRPr="007B109C">
        <w:rPr>
          <w:rFonts w:ascii="Angsana New" w:hAnsi="Angsana New"/>
          <w:sz w:val="30"/>
          <w:szCs w:val="30"/>
          <w:cs/>
        </w:rPr>
        <w:t xml:space="preserve">ท </w:t>
      </w:r>
      <w:r w:rsidR="000138D1" w:rsidRPr="003E53D9">
        <w:rPr>
          <w:rFonts w:ascii="Angsana New" w:hAnsi="Angsana New"/>
          <w:sz w:val="30"/>
          <w:szCs w:val="30"/>
          <w:cs/>
        </w:rPr>
        <w:t>โดยเงินปันผล</w:t>
      </w:r>
      <w:r w:rsidR="000138D1" w:rsidRPr="000138D1">
        <w:rPr>
          <w:rFonts w:ascii="Angsana New" w:hAnsi="Angsana New"/>
          <w:sz w:val="30"/>
          <w:szCs w:val="30"/>
          <w:cs/>
        </w:rPr>
        <w:t>ดังกล่าวได้จ่ายในวันที่</w:t>
      </w:r>
      <w:r w:rsidRPr="000138D1">
        <w:rPr>
          <w:rFonts w:ascii="Angsana New" w:hAnsi="Angsana New"/>
          <w:sz w:val="30"/>
          <w:szCs w:val="30"/>
          <w:cs/>
        </w:rPr>
        <w:t xml:space="preserve"> </w:t>
      </w:r>
      <w:r w:rsidR="00E54F79" w:rsidRPr="000138D1">
        <w:rPr>
          <w:rFonts w:ascii="Angsana New" w:hAnsi="Angsana New"/>
          <w:sz w:val="30"/>
          <w:szCs w:val="30"/>
        </w:rPr>
        <w:t>12</w:t>
      </w:r>
      <w:r w:rsidRPr="000138D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54F79" w:rsidRPr="000138D1">
        <w:rPr>
          <w:rFonts w:ascii="Angsana New" w:hAnsi="Angsana New"/>
          <w:sz w:val="30"/>
          <w:szCs w:val="30"/>
        </w:rPr>
        <w:t>2566</w:t>
      </w:r>
    </w:p>
    <w:p w14:paraId="4AA313C5" w14:textId="1FE8E016" w:rsidR="00085CFB" w:rsidRPr="00085CFB" w:rsidRDefault="00085CFB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43E97546" w14:textId="5DA1FF42" w:rsidR="00085CFB" w:rsidRDefault="00085CFB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85CFB">
        <w:rPr>
          <w:rFonts w:ascii="Angsana New" w:hAnsi="Angsana New"/>
          <w:sz w:val="30"/>
          <w:szCs w:val="30"/>
          <w:cs/>
        </w:rPr>
        <w:t>กำไรต่อหุ้นขั้นพื้นฐาน คำนวณโดยการหารยอดกำไรสำหรับ</w:t>
      </w:r>
      <w:r w:rsidR="001D1B79">
        <w:rPr>
          <w:rFonts w:ascii="Angsana New" w:hAnsi="Angsana New" w:hint="cs"/>
          <w:sz w:val="30"/>
          <w:szCs w:val="30"/>
          <w:cs/>
        </w:rPr>
        <w:t>ปี</w:t>
      </w:r>
      <w:r w:rsidRPr="00085CFB">
        <w:rPr>
          <w:rFonts w:ascii="Angsana New" w:hAnsi="Angsana New"/>
          <w:sz w:val="30"/>
          <w:szCs w:val="30"/>
          <w:cs/>
        </w:rPr>
        <w:t xml:space="preserve">  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p w14:paraId="43D121D3" w14:textId="57DD7DD0" w:rsidR="00085CFB" w:rsidRDefault="00A748E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A748E9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 สำหรับปี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A748E9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2566</w:t>
      </w:r>
      <w:r w:rsidRPr="00A748E9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2565</w:t>
      </w:r>
    </w:p>
    <w:tbl>
      <w:tblPr>
        <w:tblW w:w="1028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88"/>
        <w:gridCol w:w="720"/>
        <w:gridCol w:w="236"/>
        <w:gridCol w:w="1656"/>
        <w:gridCol w:w="236"/>
        <w:gridCol w:w="1656"/>
        <w:gridCol w:w="236"/>
        <w:gridCol w:w="1650"/>
        <w:gridCol w:w="6"/>
      </w:tblGrid>
      <w:tr w:rsidR="00085CFB" w:rsidRPr="00494247" w14:paraId="58BEC664" w14:textId="77777777" w:rsidTr="00565F64">
        <w:trPr>
          <w:gridAfter w:val="1"/>
          <w:wAfter w:w="6" w:type="dxa"/>
        </w:trPr>
        <w:tc>
          <w:tcPr>
            <w:tcW w:w="3888" w:type="dxa"/>
          </w:tcPr>
          <w:p w14:paraId="4583348E" w14:textId="77777777" w:rsidR="00085CFB" w:rsidRPr="00494247" w:rsidRDefault="00085CFB" w:rsidP="002C0E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34" w:name="_Hlk146546324"/>
          </w:p>
        </w:tc>
        <w:tc>
          <w:tcPr>
            <w:tcW w:w="720" w:type="dxa"/>
          </w:tcPr>
          <w:p w14:paraId="55841443" w14:textId="77777777" w:rsidR="00085CFB" w:rsidRPr="00494247" w:rsidRDefault="00085CFB" w:rsidP="002C0E67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0A1EAA" w14:textId="77777777" w:rsidR="00085CFB" w:rsidRPr="00494247" w:rsidRDefault="00085CFB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6A472ECE" w14:textId="77777777" w:rsidR="00085CFB" w:rsidRPr="00494247" w:rsidRDefault="00085CFB" w:rsidP="002C0E67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B86E0" w14:textId="77777777" w:rsidR="00085CFB" w:rsidRPr="00494247" w:rsidRDefault="00085CFB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</w:tcPr>
          <w:p w14:paraId="4BD22ABF" w14:textId="2DDCE027" w:rsidR="00085CFB" w:rsidRPr="00494247" w:rsidRDefault="00085CFB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C0E67" w:rsidRPr="00494247" w14:paraId="08609E50" w14:textId="77777777" w:rsidTr="00565F64">
        <w:trPr>
          <w:gridAfter w:val="1"/>
          <w:wAfter w:w="6" w:type="dxa"/>
        </w:trPr>
        <w:tc>
          <w:tcPr>
            <w:tcW w:w="3888" w:type="dxa"/>
          </w:tcPr>
          <w:p w14:paraId="39CB797F" w14:textId="77777777" w:rsidR="002C0E67" w:rsidRPr="00494247" w:rsidRDefault="002C0E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</w:tcPr>
          <w:p w14:paraId="1098A8C4" w14:textId="6489991E" w:rsidR="002C0E67" w:rsidRPr="00494247" w:rsidRDefault="002C0E67" w:rsidP="0011647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8F0F4A" w14:textId="77777777" w:rsidR="002C0E67" w:rsidRPr="00494247" w:rsidRDefault="002C0E67" w:rsidP="0011647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A4A6A8A" w14:textId="71E48F9C" w:rsidR="002C0E67" w:rsidRPr="00494247" w:rsidRDefault="00B2176F" w:rsidP="0011647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3E6161D" w14:textId="77777777" w:rsidR="002C0E67" w:rsidRPr="00494247" w:rsidRDefault="002C0E67" w:rsidP="0011647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  <w:tcBorders>
              <w:bottom w:val="single" w:sz="4" w:space="0" w:color="auto"/>
            </w:tcBorders>
          </w:tcPr>
          <w:p w14:paraId="44FBBBCE" w14:textId="1CBBC117" w:rsidR="002C0E67" w:rsidRPr="00494247" w:rsidRDefault="00565F64" w:rsidP="0011647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5F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474A" w:rsidRPr="00494247" w14:paraId="4FBEF485" w14:textId="77777777" w:rsidTr="00565F64">
        <w:tc>
          <w:tcPr>
            <w:tcW w:w="3888" w:type="dxa"/>
          </w:tcPr>
          <w:p w14:paraId="6EC847EC" w14:textId="77777777" w:rsidR="0042474A" w:rsidRPr="00494247" w:rsidRDefault="0042474A" w:rsidP="0042474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47C14B6" w14:textId="69EB4274" w:rsidR="0042474A" w:rsidRPr="00940637" w:rsidRDefault="0042474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236" w:type="dxa"/>
          </w:tcPr>
          <w:p w14:paraId="773333D9" w14:textId="77777777" w:rsidR="0042474A" w:rsidRPr="00940637" w:rsidRDefault="0042474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25912B5" w14:textId="10536698" w:rsidR="0042474A" w:rsidRPr="00940637" w:rsidRDefault="00BD755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BD755A">
              <w:rPr>
                <w:sz w:val="29"/>
                <w:szCs w:val="29"/>
              </w:rPr>
              <w:t xml:space="preserve">31 </w:t>
            </w:r>
            <w:r w:rsidRPr="00BD755A">
              <w:rPr>
                <w:sz w:val="29"/>
                <w:szCs w:val="29"/>
                <w:cs/>
              </w:rPr>
              <w:t xml:space="preserve">ธันวาคม </w:t>
            </w:r>
            <w:r w:rsidRPr="00BD755A">
              <w:rPr>
                <w:sz w:val="29"/>
                <w:szCs w:val="29"/>
              </w:rPr>
              <w:t>2566</w:t>
            </w:r>
          </w:p>
        </w:tc>
        <w:tc>
          <w:tcPr>
            <w:tcW w:w="236" w:type="dxa"/>
          </w:tcPr>
          <w:p w14:paraId="2E2F5B6F" w14:textId="77777777" w:rsidR="0042474A" w:rsidRPr="00940637" w:rsidRDefault="0042474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9D37536" w14:textId="6BCFE7A9" w:rsidR="0042474A" w:rsidRPr="00940637" w:rsidRDefault="008D0F8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8D0F8A">
              <w:rPr>
                <w:sz w:val="29"/>
                <w:szCs w:val="29"/>
              </w:rPr>
              <w:t xml:space="preserve">31 </w:t>
            </w:r>
            <w:r w:rsidRPr="008D0F8A">
              <w:rPr>
                <w:sz w:val="29"/>
                <w:szCs w:val="29"/>
                <w:cs/>
              </w:rPr>
              <w:t xml:space="preserve">ธันวาคม </w:t>
            </w:r>
            <w:r w:rsidRPr="008D0F8A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4478D3" w14:textId="77777777" w:rsidR="0042474A" w:rsidRPr="00940637" w:rsidRDefault="0042474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C1930" w14:textId="76F95591" w:rsidR="0042474A" w:rsidRPr="00940637" w:rsidRDefault="008D0F8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8D0F8A">
              <w:rPr>
                <w:sz w:val="29"/>
                <w:szCs w:val="29"/>
              </w:rPr>
              <w:t xml:space="preserve">31 </w:t>
            </w:r>
            <w:r w:rsidRPr="008D0F8A">
              <w:rPr>
                <w:sz w:val="29"/>
                <w:szCs w:val="29"/>
                <w:cs/>
              </w:rPr>
              <w:t xml:space="preserve">ธันวาคม </w:t>
            </w:r>
            <w:r w:rsidRPr="008D0F8A">
              <w:rPr>
                <w:sz w:val="29"/>
                <w:szCs w:val="29"/>
              </w:rPr>
              <w:t>2565</w:t>
            </w:r>
          </w:p>
        </w:tc>
      </w:tr>
      <w:tr w:rsidR="00BD755A" w:rsidRPr="00494247" w14:paraId="76F8CCC3" w14:textId="77777777" w:rsidTr="003C25C4">
        <w:trPr>
          <w:trHeight w:val="203"/>
        </w:trPr>
        <w:tc>
          <w:tcPr>
            <w:tcW w:w="3888" w:type="dxa"/>
            <w:vAlign w:val="center"/>
          </w:tcPr>
          <w:p w14:paraId="6BB760FD" w14:textId="1045D460" w:rsidR="00BD755A" w:rsidRPr="00494247" w:rsidRDefault="00BD755A" w:rsidP="00BD755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</w:t>
            </w:r>
            <w:r w:rsidR="00B222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ส่วนที่เป็นของบริษัท</w:t>
            </w:r>
            <w:r w:rsidR="00A8048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ใหญ่</w:t>
            </w:r>
          </w:p>
        </w:tc>
        <w:tc>
          <w:tcPr>
            <w:tcW w:w="720" w:type="dxa"/>
            <w:shd w:val="clear" w:color="auto" w:fill="auto"/>
          </w:tcPr>
          <w:p w14:paraId="7510BF78" w14:textId="016157B4" w:rsidR="00BD755A" w:rsidRPr="00494247" w:rsidRDefault="00BD755A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8E5EA6" w14:textId="77777777" w:rsidR="00BD755A" w:rsidRPr="00494247" w:rsidRDefault="00BD755A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56D1CA1D" w14:textId="77593ABA" w:rsidR="00BD755A" w:rsidRPr="003C4FC4" w:rsidRDefault="002A0BFB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A0BF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44</w:t>
            </w:r>
            <w:r w:rsidRPr="002A0BF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A0BF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107</w:t>
            </w:r>
            <w:r w:rsidRPr="002A0BF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A0BF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550.65</w:t>
            </w:r>
          </w:p>
        </w:tc>
        <w:tc>
          <w:tcPr>
            <w:tcW w:w="236" w:type="dxa"/>
            <w:shd w:val="clear" w:color="auto" w:fill="auto"/>
          </w:tcPr>
          <w:p w14:paraId="4943A323" w14:textId="77777777" w:rsidR="00BD755A" w:rsidRPr="00494247" w:rsidRDefault="00BD755A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42D63F12" w14:textId="3819C16E" w:rsidR="00BD755A" w:rsidRPr="00494247" w:rsidRDefault="00961D79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61D7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44</w:t>
            </w:r>
            <w:r w:rsidRPr="00961D7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61D7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642</w:t>
            </w:r>
            <w:r w:rsidRPr="00961D7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61D7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649.72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E68B6" w14:textId="77777777" w:rsidR="00BD755A" w:rsidRPr="00494247" w:rsidRDefault="00BD755A" w:rsidP="00BD755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shd w:val="clear" w:color="auto" w:fill="auto"/>
          </w:tcPr>
          <w:p w14:paraId="6543D96B" w14:textId="4D16E491" w:rsidR="00BD755A" w:rsidRPr="00494247" w:rsidRDefault="00BD755A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F1FD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36</w:t>
            </w:r>
            <w:r w:rsidRPr="00EF1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F1FD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025</w:t>
            </w:r>
            <w:r w:rsidRPr="00EF1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F1FD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965.10</w:t>
            </w:r>
          </w:p>
        </w:tc>
      </w:tr>
      <w:tr w:rsidR="00BD755A" w:rsidRPr="00494247" w14:paraId="52BFFD4C" w14:textId="77777777" w:rsidTr="003C25C4">
        <w:trPr>
          <w:trHeight w:val="203"/>
        </w:trPr>
        <w:tc>
          <w:tcPr>
            <w:tcW w:w="3888" w:type="dxa"/>
            <w:vAlign w:val="center"/>
          </w:tcPr>
          <w:p w14:paraId="695ED2CA" w14:textId="29CD9B6C" w:rsidR="00BD755A" w:rsidRPr="00D5168C" w:rsidRDefault="00BD755A" w:rsidP="00BD755A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720" w:type="dxa"/>
            <w:shd w:val="clear" w:color="auto" w:fill="auto"/>
          </w:tcPr>
          <w:p w14:paraId="75C971B0" w14:textId="5D45683F" w:rsidR="00BD755A" w:rsidRPr="0024362F" w:rsidRDefault="00BD755A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1B52C4" w14:textId="77777777" w:rsidR="00BD755A" w:rsidRPr="00494247" w:rsidRDefault="00BD755A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4F42FD59" w14:textId="15134812" w:rsidR="00BD755A" w:rsidRPr="003C4FC4" w:rsidRDefault="006F2FBE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450,000,000.00</w:t>
            </w:r>
          </w:p>
        </w:tc>
        <w:tc>
          <w:tcPr>
            <w:tcW w:w="236" w:type="dxa"/>
            <w:shd w:val="clear" w:color="auto" w:fill="auto"/>
          </w:tcPr>
          <w:p w14:paraId="57FE187F" w14:textId="77777777" w:rsidR="00BD755A" w:rsidRPr="00494247" w:rsidRDefault="00BD755A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49FE9FD2" w14:textId="770A5964" w:rsidR="00BD755A" w:rsidRPr="00047BB0" w:rsidRDefault="006F2FBE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461368" w14:textId="77777777" w:rsidR="00BD755A" w:rsidRPr="00494247" w:rsidRDefault="00BD755A" w:rsidP="00BD755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shd w:val="clear" w:color="auto" w:fill="auto"/>
          </w:tcPr>
          <w:p w14:paraId="436347A2" w14:textId="24510678" w:rsidR="00BD755A" w:rsidRPr="00047BB0" w:rsidRDefault="00BD755A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401,561,463.84</w:t>
            </w:r>
          </w:p>
        </w:tc>
      </w:tr>
      <w:tr w:rsidR="00BD755A" w:rsidRPr="00494247" w14:paraId="53995CDB" w14:textId="77777777" w:rsidTr="003C25C4">
        <w:trPr>
          <w:trHeight w:val="203"/>
        </w:trPr>
        <w:tc>
          <w:tcPr>
            <w:tcW w:w="3888" w:type="dxa"/>
            <w:vAlign w:val="center"/>
          </w:tcPr>
          <w:p w14:paraId="2A653895" w14:textId="06824559" w:rsidR="00BD755A" w:rsidRDefault="00BD755A" w:rsidP="00BD755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720" w:type="dxa"/>
            <w:shd w:val="clear" w:color="auto" w:fill="auto"/>
          </w:tcPr>
          <w:p w14:paraId="08387C28" w14:textId="4ABD2DD0" w:rsidR="00BD755A" w:rsidRPr="0024362F" w:rsidRDefault="00BD755A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FFBDB4" w14:textId="77777777" w:rsidR="00BD755A" w:rsidRPr="00494247" w:rsidRDefault="00BD755A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DA4EA" w14:textId="7A2376F7" w:rsidR="00BD755A" w:rsidRPr="003C4FC4" w:rsidRDefault="00AA16C3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A16C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0.10</w:t>
            </w:r>
          </w:p>
        </w:tc>
        <w:tc>
          <w:tcPr>
            <w:tcW w:w="236" w:type="dxa"/>
            <w:shd w:val="clear" w:color="auto" w:fill="auto"/>
          </w:tcPr>
          <w:p w14:paraId="034C8F09" w14:textId="77777777" w:rsidR="00BD755A" w:rsidRPr="00494247" w:rsidRDefault="00BD755A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0092" w14:textId="7144E95D" w:rsidR="00BD755A" w:rsidRPr="00047BB0" w:rsidRDefault="006F2FBE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0.10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AB2A3" w14:textId="77777777" w:rsidR="00BD755A" w:rsidRPr="00494247" w:rsidRDefault="00BD755A" w:rsidP="00BD755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400A4" w14:textId="54B347C3" w:rsidR="00BD755A" w:rsidRPr="00047BB0" w:rsidRDefault="00BD755A" w:rsidP="00BD755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0.09</w:t>
            </w:r>
          </w:p>
        </w:tc>
      </w:tr>
    </w:tbl>
    <w:bookmarkEnd w:id="34"/>
    <w:p w14:paraId="4C757EDF" w14:textId="49271ED8" w:rsidR="00085CFB" w:rsidRPr="00D62918" w:rsidRDefault="00781B31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62918">
        <w:rPr>
          <w:rFonts w:ascii="Angsana New" w:hAnsi="Angsana New"/>
          <w:b/>
          <w:bCs/>
          <w:sz w:val="30"/>
          <w:szCs w:val="30"/>
          <w:cs/>
        </w:rPr>
        <w:t>ค่าตอบแทนผู้บริหาร</w:t>
      </w:r>
    </w:p>
    <w:p w14:paraId="2453DC99" w14:textId="5FF6AA16" w:rsidR="00085CFB" w:rsidRDefault="00781B3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>ค่าตอบแทนผู้บริหารเป็นค่าใช้จ่ายเกี่ยวกับเงินเดือน 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  อันได้แก่ 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และผู้ซึ่งดำรงตำแหน่งเทียบเท่าผู้ดำรงตำแหน่งระดับผู้บริหารรายที่สี่ทุกราย</w:t>
      </w:r>
    </w:p>
    <w:p w14:paraId="64B3773C" w14:textId="77777777" w:rsidR="00EE2680" w:rsidRDefault="00EE2680" w:rsidP="002E2F4A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906C5C9" w14:textId="77777777" w:rsidR="00EE2680" w:rsidRDefault="00EE2680" w:rsidP="002E2F4A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7F775A6" w14:textId="77777777" w:rsidR="00EE2680" w:rsidRDefault="00EE2680" w:rsidP="002E2F4A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1872FAA" w14:textId="77777777" w:rsidR="00EE2680" w:rsidRDefault="00EE2680" w:rsidP="002E2F4A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4E80907" w14:textId="1B694BA1" w:rsidR="00781B31" w:rsidRDefault="00781B31" w:rsidP="002E2F4A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lastRenderedPageBreak/>
        <w:t>ค่าตอบแทนที่จ่ายให้แก่ผู้บริหารสำคัญ สำหรับ</w:t>
      </w:r>
      <w:r w:rsidR="00F91100">
        <w:rPr>
          <w:rFonts w:ascii="Angsana New" w:hAnsi="Angsana New" w:hint="cs"/>
          <w:sz w:val="30"/>
          <w:szCs w:val="30"/>
          <w:cs/>
        </w:rPr>
        <w:t>ปี</w:t>
      </w:r>
      <w:r w:rsidRPr="00781B31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F91100">
        <w:rPr>
          <w:rFonts w:ascii="Angsana New" w:hAnsi="Angsana New"/>
          <w:sz w:val="30"/>
          <w:szCs w:val="30"/>
          <w:lang w:val="en-US"/>
        </w:rPr>
        <w:t xml:space="preserve">31 </w:t>
      </w:r>
      <w:r w:rsidR="00F91100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781B31">
        <w:rPr>
          <w:rFonts w:ascii="Angsana New" w:hAnsi="Angsana New"/>
          <w:sz w:val="30"/>
          <w:szCs w:val="30"/>
        </w:rPr>
        <w:t>256</w:t>
      </w:r>
      <w:r w:rsidR="003D7A89">
        <w:rPr>
          <w:rFonts w:ascii="Angsana New" w:hAnsi="Angsana New"/>
          <w:sz w:val="30"/>
          <w:szCs w:val="30"/>
        </w:rPr>
        <w:t>6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 xml:space="preserve">และ </w:t>
      </w:r>
      <w:r w:rsidRPr="00781B31">
        <w:rPr>
          <w:rFonts w:ascii="Angsana New" w:hAnsi="Angsana New"/>
          <w:sz w:val="30"/>
          <w:szCs w:val="30"/>
        </w:rPr>
        <w:t>256</w:t>
      </w:r>
      <w:r w:rsidR="00BB72A5">
        <w:rPr>
          <w:rFonts w:ascii="Angsana New" w:hAnsi="Angsana New"/>
          <w:sz w:val="30"/>
          <w:szCs w:val="30"/>
        </w:rPr>
        <w:t>5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48"/>
        <w:gridCol w:w="1008"/>
        <w:gridCol w:w="236"/>
        <w:gridCol w:w="1656"/>
        <w:gridCol w:w="236"/>
        <w:gridCol w:w="1656"/>
        <w:gridCol w:w="236"/>
        <w:gridCol w:w="1650"/>
        <w:gridCol w:w="6"/>
      </w:tblGrid>
      <w:tr w:rsidR="00781B31" w:rsidRPr="00494247" w14:paraId="2127CB33" w14:textId="77777777" w:rsidTr="00F91100">
        <w:trPr>
          <w:gridAfter w:val="1"/>
          <w:wAfter w:w="6" w:type="dxa"/>
        </w:trPr>
        <w:tc>
          <w:tcPr>
            <w:tcW w:w="3148" w:type="dxa"/>
          </w:tcPr>
          <w:p w14:paraId="130A81B8" w14:textId="77777777" w:rsidR="00781B31" w:rsidRPr="00494247" w:rsidRDefault="00781B3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35" w:name="_Hlk158896103"/>
          </w:p>
        </w:tc>
        <w:tc>
          <w:tcPr>
            <w:tcW w:w="1008" w:type="dxa"/>
          </w:tcPr>
          <w:p w14:paraId="151F31A2" w14:textId="77777777" w:rsidR="00781B31" w:rsidRPr="00494247" w:rsidRDefault="00781B3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BFD9C2" w14:textId="77777777" w:rsidR="00781B31" w:rsidRPr="00494247" w:rsidRDefault="00781B3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2311D360" w14:textId="77777777" w:rsidR="00781B31" w:rsidRPr="00494247" w:rsidRDefault="00781B3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6D2ED" w14:textId="77777777" w:rsidR="00781B31" w:rsidRPr="00494247" w:rsidRDefault="00781B3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</w:tcPr>
          <w:p w14:paraId="1B36D220" w14:textId="77777777" w:rsidR="00781B31" w:rsidRPr="00494247" w:rsidRDefault="00781B3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91100" w:rsidRPr="00494247" w14:paraId="728BFFFD" w14:textId="77777777" w:rsidTr="00F91100">
        <w:trPr>
          <w:gridAfter w:val="1"/>
          <w:wAfter w:w="6" w:type="dxa"/>
        </w:trPr>
        <w:tc>
          <w:tcPr>
            <w:tcW w:w="3148" w:type="dxa"/>
          </w:tcPr>
          <w:p w14:paraId="3B2D626D" w14:textId="77777777" w:rsidR="00F91100" w:rsidRPr="00494247" w:rsidRDefault="00F9110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725D067" w14:textId="77777777" w:rsidR="00F91100" w:rsidRPr="00494247" w:rsidRDefault="00F9110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B8F355" w14:textId="77777777" w:rsidR="00F91100" w:rsidRPr="00494247" w:rsidRDefault="00F9110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325BDDA5" w14:textId="0B52B191" w:rsidR="00F91100" w:rsidRPr="00494247" w:rsidRDefault="00F91100" w:rsidP="00F9110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952CDA6" w14:textId="77777777" w:rsidR="00F91100" w:rsidRPr="00494247" w:rsidRDefault="00F9110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</w:tcPr>
          <w:p w14:paraId="48A81074" w14:textId="2B5F6058" w:rsidR="00F91100" w:rsidRPr="00494247" w:rsidRDefault="00F91100" w:rsidP="00F9110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2A5" w:rsidRPr="00494247" w14:paraId="5D6CF444" w14:textId="77777777" w:rsidTr="00F91100">
        <w:tc>
          <w:tcPr>
            <w:tcW w:w="3148" w:type="dxa"/>
          </w:tcPr>
          <w:p w14:paraId="64E1D01C" w14:textId="77777777" w:rsidR="00BB72A5" w:rsidRPr="00494247" w:rsidRDefault="00BB72A5" w:rsidP="00BB72A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45F99C76" w14:textId="04FFCC71" w:rsidR="00BB72A5" w:rsidRPr="00D833F3" w:rsidRDefault="00BB72A5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236" w:type="dxa"/>
          </w:tcPr>
          <w:p w14:paraId="13F42FFD" w14:textId="77777777" w:rsidR="00BB72A5" w:rsidRPr="00D833F3" w:rsidRDefault="00BB72A5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9E1BD93" w14:textId="3BFD6AFE" w:rsidR="00BB72A5" w:rsidRPr="00D833F3" w:rsidRDefault="00F91100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F91100">
              <w:rPr>
                <w:sz w:val="29"/>
                <w:szCs w:val="29"/>
              </w:rPr>
              <w:t xml:space="preserve">31 </w:t>
            </w:r>
            <w:r w:rsidRPr="00F91100">
              <w:rPr>
                <w:sz w:val="29"/>
                <w:szCs w:val="29"/>
                <w:cs/>
              </w:rPr>
              <w:t xml:space="preserve">ธันวาคม </w:t>
            </w:r>
            <w:r w:rsidRPr="00F91100">
              <w:rPr>
                <w:sz w:val="29"/>
                <w:szCs w:val="29"/>
              </w:rPr>
              <w:t>2566</w:t>
            </w:r>
          </w:p>
        </w:tc>
        <w:tc>
          <w:tcPr>
            <w:tcW w:w="236" w:type="dxa"/>
          </w:tcPr>
          <w:p w14:paraId="043280E1" w14:textId="77777777" w:rsidR="00BB72A5" w:rsidRPr="00D833F3" w:rsidRDefault="00BB72A5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086EE5D" w14:textId="052CB279" w:rsidR="00BB72A5" w:rsidRPr="00D833F3" w:rsidRDefault="00F91100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F91100">
              <w:rPr>
                <w:sz w:val="29"/>
                <w:szCs w:val="29"/>
              </w:rPr>
              <w:t xml:space="preserve">31 </w:t>
            </w:r>
            <w:r w:rsidRPr="00F91100">
              <w:rPr>
                <w:sz w:val="29"/>
                <w:szCs w:val="29"/>
                <w:cs/>
              </w:rPr>
              <w:t xml:space="preserve">ธันวาคม </w:t>
            </w:r>
            <w:r w:rsidRPr="00F91100">
              <w:rPr>
                <w:sz w:val="29"/>
                <w:szCs w:val="29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732938" w14:textId="77777777" w:rsidR="00BB72A5" w:rsidRPr="00D833F3" w:rsidRDefault="00BB72A5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13578" w14:textId="241075EA" w:rsidR="00BB72A5" w:rsidRPr="00D833F3" w:rsidRDefault="00F91100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F91100">
              <w:rPr>
                <w:sz w:val="29"/>
                <w:szCs w:val="29"/>
              </w:rPr>
              <w:t xml:space="preserve">31 </w:t>
            </w:r>
            <w:r w:rsidRPr="00F91100">
              <w:rPr>
                <w:sz w:val="29"/>
                <w:szCs w:val="29"/>
                <w:cs/>
              </w:rPr>
              <w:t xml:space="preserve">ธันวาคม </w:t>
            </w:r>
            <w:r w:rsidRPr="00F91100">
              <w:rPr>
                <w:sz w:val="29"/>
                <w:szCs w:val="29"/>
              </w:rPr>
              <w:t>256</w:t>
            </w:r>
            <w:r>
              <w:rPr>
                <w:rFonts w:hint="cs"/>
                <w:sz w:val="29"/>
                <w:szCs w:val="29"/>
                <w:cs/>
              </w:rPr>
              <w:t>5</w:t>
            </w:r>
          </w:p>
        </w:tc>
      </w:tr>
      <w:tr w:rsidR="00D85FE6" w:rsidRPr="00494247" w14:paraId="217B61FB" w14:textId="77777777" w:rsidTr="00F91100">
        <w:trPr>
          <w:trHeight w:val="203"/>
        </w:trPr>
        <w:tc>
          <w:tcPr>
            <w:tcW w:w="3148" w:type="dxa"/>
            <w:vAlign w:val="center"/>
          </w:tcPr>
          <w:p w14:paraId="37E3ACF8" w14:textId="47E28B17" w:rsidR="00D85FE6" w:rsidRPr="00494247" w:rsidRDefault="00D85FE6" w:rsidP="00D85FE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008" w:type="dxa"/>
            <w:shd w:val="clear" w:color="auto" w:fill="auto"/>
          </w:tcPr>
          <w:p w14:paraId="346F7EE3" w14:textId="6452AE91" w:rsidR="00D85FE6" w:rsidRPr="006A6DBA" w:rsidRDefault="00D85FE6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63874F" w14:textId="77777777" w:rsidR="00D85FE6" w:rsidRPr="00494247" w:rsidRDefault="00D85FE6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694AA80E" w14:textId="54658E9F" w:rsidR="00D85FE6" w:rsidRPr="003C4FC4" w:rsidRDefault="00276775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7677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27677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7677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582</w:t>
            </w:r>
            <w:r w:rsidRPr="0027677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7677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008.00</w:t>
            </w:r>
          </w:p>
        </w:tc>
        <w:tc>
          <w:tcPr>
            <w:tcW w:w="236" w:type="dxa"/>
          </w:tcPr>
          <w:p w14:paraId="701E106D" w14:textId="77777777" w:rsidR="00D85FE6" w:rsidRPr="00494247" w:rsidRDefault="00D85FE6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4C6922A7" w14:textId="3426E8F5" w:rsidR="00D85FE6" w:rsidRPr="00494247" w:rsidRDefault="00276775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7677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27677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7677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582</w:t>
            </w:r>
            <w:r w:rsidRPr="0027677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7677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008.00</w:t>
            </w:r>
          </w:p>
        </w:tc>
        <w:tc>
          <w:tcPr>
            <w:tcW w:w="236" w:type="dxa"/>
            <w:vAlign w:val="bottom"/>
          </w:tcPr>
          <w:p w14:paraId="786340A6" w14:textId="77777777" w:rsidR="00D85FE6" w:rsidRPr="00494247" w:rsidRDefault="00D85FE6" w:rsidP="00D85FE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</w:tcPr>
          <w:p w14:paraId="12B4144C" w14:textId="4975938C" w:rsidR="00D85FE6" w:rsidRPr="00494247" w:rsidRDefault="00D85FE6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5,473,873.00</w:t>
            </w:r>
          </w:p>
        </w:tc>
      </w:tr>
      <w:tr w:rsidR="00D85FE6" w:rsidRPr="00494247" w14:paraId="58B9D5E6" w14:textId="77777777" w:rsidTr="003C25C4">
        <w:trPr>
          <w:trHeight w:val="203"/>
        </w:trPr>
        <w:tc>
          <w:tcPr>
            <w:tcW w:w="3148" w:type="dxa"/>
            <w:shd w:val="clear" w:color="auto" w:fill="auto"/>
            <w:vAlign w:val="center"/>
          </w:tcPr>
          <w:p w14:paraId="156AA0C5" w14:textId="62FA1A02" w:rsidR="00D85FE6" w:rsidRPr="00781B31" w:rsidRDefault="00D85FE6" w:rsidP="00D85FE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08" w:type="dxa"/>
            <w:shd w:val="clear" w:color="auto" w:fill="auto"/>
          </w:tcPr>
          <w:p w14:paraId="274E05B0" w14:textId="52FFCE43" w:rsidR="00D85FE6" w:rsidRPr="006A6DBA" w:rsidRDefault="00D85FE6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3CEB9A" w14:textId="77777777" w:rsidR="00D85FE6" w:rsidRPr="00494247" w:rsidRDefault="00D85FE6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77277BC3" w14:textId="6FEEC01A" w:rsidR="00D85FE6" w:rsidRPr="003C4FC4" w:rsidRDefault="00A84D19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4D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A84D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84D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396</w:t>
            </w:r>
            <w:r w:rsidRPr="00A84D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84D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912.29</w:t>
            </w:r>
          </w:p>
        </w:tc>
        <w:tc>
          <w:tcPr>
            <w:tcW w:w="236" w:type="dxa"/>
            <w:shd w:val="clear" w:color="auto" w:fill="auto"/>
          </w:tcPr>
          <w:p w14:paraId="40C3DBC1" w14:textId="77777777" w:rsidR="00D85FE6" w:rsidRPr="00494247" w:rsidRDefault="00D85FE6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0411E651" w14:textId="4C6A0434" w:rsidR="00D85FE6" w:rsidRPr="00047BB0" w:rsidRDefault="00A84D19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4D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A84D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84D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396</w:t>
            </w:r>
            <w:r w:rsidRPr="00A84D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84D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912.29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BD6474" w14:textId="77777777" w:rsidR="00D85FE6" w:rsidRPr="00494247" w:rsidRDefault="00D85FE6" w:rsidP="00D85FE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shd w:val="clear" w:color="auto" w:fill="auto"/>
          </w:tcPr>
          <w:p w14:paraId="25C3845E" w14:textId="24B288D6" w:rsidR="00D85FE6" w:rsidRPr="00047BB0" w:rsidRDefault="00D85FE6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004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1,881,168.88</w:t>
            </w:r>
          </w:p>
        </w:tc>
      </w:tr>
      <w:tr w:rsidR="00D85FE6" w:rsidRPr="00494247" w14:paraId="011749C6" w14:textId="77777777" w:rsidTr="00F91100">
        <w:trPr>
          <w:trHeight w:val="203"/>
        </w:trPr>
        <w:tc>
          <w:tcPr>
            <w:tcW w:w="3148" w:type="dxa"/>
            <w:vAlign w:val="center"/>
          </w:tcPr>
          <w:p w14:paraId="6C4FCAE5" w14:textId="4B110BE5" w:rsidR="00D85FE6" w:rsidRDefault="00D85FE6" w:rsidP="00D85FE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4C279413" w14:textId="3A98B529" w:rsidR="00D85FE6" w:rsidRPr="006A6DBA" w:rsidRDefault="00D85FE6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5687180" w14:textId="77777777" w:rsidR="00D85FE6" w:rsidRPr="00494247" w:rsidRDefault="00D85FE6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6F1C0" w14:textId="7DF34F01" w:rsidR="00D85FE6" w:rsidRPr="003C4FC4" w:rsidRDefault="005D0C19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978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920.29</w:t>
            </w:r>
          </w:p>
        </w:tc>
        <w:tc>
          <w:tcPr>
            <w:tcW w:w="236" w:type="dxa"/>
          </w:tcPr>
          <w:p w14:paraId="7B0519B4" w14:textId="77777777" w:rsidR="00D85FE6" w:rsidRPr="00494247" w:rsidRDefault="00D85FE6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80F1F" w14:textId="3CA845AF" w:rsidR="00D85FE6" w:rsidRPr="00047BB0" w:rsidRDefault="005D0C19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978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920.29</w:t>
            </w:r>
          </w:p>
        </w:tc>
        <w:tc>
          <w:tcPr>
            <w:tcW w:w="236" w:type="dxa"/>
            <w:vAlign w:val="bottom"/>
          </w:tcPr>
          <w:p w14:paraId="6928CE22" w14:textId="77777777" w:rsidR="00D85FE6" w:rsidRPr="00494247" w:rsidRDefault="00D85FE6" w:rsidP="00D85FE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78DF31" w14:textId="3BB78F21" w:rsidR="00D85FE6" w:rsidRPr="00047BB0" w:rsidRDefault="00D85FE6" w:rsidP="00D85FE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37FF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27,355,041.88</w:t>
            </w:r>
          </w:p>
        </w:tc>
      </w:tr>
    </w:tbl>
    <w:bookmarkEnd w:id="35"/>
    <w:p w14:paraId="1CF746A6" w14:textId="5A7FCD84" w:rsidR="00B850BA" w:rsidRPr="00B850BA" w:rsidRDefault="00B850BA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ค่าตอบแทนกรรมการ</w:t>
      </w:r>
    </w:p>
    <w:p w14:paraId="130690BF" w14:textId="583D2A15" w:rsidR="00B850BA" w:rsidRDefault="00B850BA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>ค่าตอบแทนกรรมการนี้เป็นผลประโยชน์ที่จ่ายให้แก่กรรมการของ</w:t>
      </w:r>
      <w:r w:rsidR="00F843F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850BA">
        <w:rPr>
          <w:rFonts w:ascii="Angsana New" w:hAnsi="Angsana New"/>
          <w:sz w:val="30"/>
          <w:szCs w:val="30"/>
          <w:cs/>
        </w:rPr>
        <w:t xml:space="preserve"> ตามมติของที่ประชุมผู้ถือหุ้น ประกอบด้วยเบี้ยประชุมในฐานะกรรมการ</w:t>
      </w:r>
    </w:p>
    <w:p w14:paraId="0618812F" w14:textId="732D73B6" w:rsidR="00B850BA" w:rsidRDefault="00893E85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93E85">
        <w:rPr>
          <w:rFonts w:ascii="Angsana New" w:hAnsi="Angsana New"/>
          <w:sz w:val="30"/>
          <w:szCs w:val="30"/>
          <w:cs/>
        </w:rPr>
        <w:t>ค่าตอบแทนกรรมการ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สำหรับปี สิ้นสุดวันที่ </w:t>
      </w:r>
      <w:r w:rsidR="003B7B78">
        <w:rPr>
          <w:rFonts w:ascii="Angsana New" w:hAnsi="Angsana New"/>
          <w:sz w:val="30"/>
          <w:szCs w:val="30"/>
        </w:rPr>
        <w:t>31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B78">
        <w:rPr>
          <w:rFonts w:ascii="Angsana New" w:hAnsi="Angsana New"/>
          <w:sz w:val="30"/>
          <w:szCs w:val="30"/>
        </w:rPr>
        <w:t>2566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และ </w:t>
      </w:r>
      <w:r w:rsidR="003B7B78">
        <w:rPr>
          <w:rFonts w:ascii="Angsana New" w:hAnsi="Angsana New"/>
          <w:sz w:val="30"/>
          <w:szCs w:val="30"/>
        </w:rPr>
        <w:t>2565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</w:t>
      </w:r>
      <w:r w:rsidR="00CA491E">
        <w:rPr>
          <w:rFonts w:ascii="Angsana New" w:hAnsi="Angsana New" w:hint="cs"/>
          <w:sz w:val="30"/>
          <w:szCs w:val="30"/>
          <w:cs/>
        </w:rPr>
        <w:t xml:space="preserve"> ดังนี้ </w:t>
      </w:r>
    </w:p>
    <w:tbl>
      <w:tblPr>
        <w:tblW w:w="92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008"/>
        <w:gridCol w:w="236"/>
        <w:gridCol w:w="1656"/>
        <w:gridCol w:w="236"/>
        <w:gridCol w:w="1656"/>
        <w:gridCol w:w="236"/>
        <w:gridCol w:w="1650"/>
        <w:gridCol w:w="6"/>
      </w:tblGrid>
      <w:tr w:rsidR="00CA491E" w:rsidRPr="00494247" w14:paraId="2015D2AD" w14:textId="77777777" w:rsidTr="00EE2680">
        <w:trPr>
          <w:gridAfter w:val="1"/>
          <w:wAfter w:w="6" w:type="dxa"/>
        </w:trPr>
        <w:tc>
          <w:tcPr>
            <w:tcW w:w="2610" w:type="dxa"/>
          </w:tcPr>
          <w:p w14:paraId="0177B005" w14:textId="77777777" w:rsidR="00CA491E" w:rsidRPr="00494247" w:rsidRDefault="00CA491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7A86CBB" w14:textId="77777777" w:rsidR="00CA491E" w:rsidRPr="00494247" w:rsidRDefault="00CA491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6035A0" w14:textId="77777777" w:rsidR="00CA491E" w:rsidRPr="00494247" w:rsidRDefault="00CA491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5CF60B72" w14:textId="77777777" w:rsidR="00CA491E" w:rsidRPr="00494247" w:rsidRDefault="00CA491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2209D3" w14:textId="77777777" w:rsidR="00CA491E" w:rsidRPr="00494247" w:rsidRDefault="00CA491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</w:tcPr>
          <w:p w14:paraId="42DFD5B1" w14:textId="77777777" w:rsidR="00CA491E" w:rsidRPr="00494247" w:rsidRDefault="00CA491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A491E" w:rsidRPr="00494247" w14:paraId="1DE3584C" w14:textId="77777777" w:rsidTr="00EE2680">
        <w:trPr>
          <w:gridAfter w:val="1"/>
          <w:wAfter w:w="6" w:type="dxa"/>
        </w:trPr>
        <w:tc>
          <w:tcPr>
            <w:tcW w:w="2610" w:type="dxa"/>
          </w:tcPr>
          <w:p w14:paraId="003FF57E" w14:textId="77777777" w:rsidR="00CA491E" w:rsidRPr="00494247" w:rsidRDefault="00CA491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0B9908E" w14:textId="77777777" w:rsidR="00CA491E" w:rsidRPr="00494247" w:rsidRDefault="00CA491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EB70C0" w14:textId="77777777" w:rsidR="00CA491E" w:rsidRPr="00494247" w:rsidRDefault="00CA491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385163D2" w14:textId="77777777" w:rsidR="00CA491E" w:rsidRPr="00494247" w:rsidRDefault="00CA491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56F429C" w14:textId="77777777" w:rsidR="00CA491E" w:rsidRPr="00494247" w:rsidRDefault="00CA491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</w:tcPr>
          <w:p w14:paraId="385B33EA" w14:textId="77777777" w:rsidR="00CA491E" w:rsidRPr="00494247" w:rsidRDefault="00CA491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491E" w:rsidRPr="00494247" w14:paraId="18F3ABE1" w14:textId="77777777" w:rsidTr="00EE2680">
        <w:tc>
          <w:tcPr>
            <w:tcW w:w="2610" w:type="dxa"/>
          </w:tcPr>
          <w:p w14:paraId="35BF2F9B" w14:textId="77777777" w:rsidR="00CA491E" w:rsidRPr="00494247" w:rsidRDefault="00CA491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292188A" w14:textId="77777777" w:rsidR="00CA491E" w:rsidRPr="00D833F3" w:rsidRDefault="00CA491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236" w:type="dxa"/>
          </w:tcPr>
          <w:p w14:paraId="39C427B2" w14:textId="77777777" w:rsidR="00CA491E" w:rsidRPr="00D833F3" w:rsidRDefault="00CA491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533AF09" w14:textId="77777777" w:rsidR="00CA491E" w:rsidRPr="00D833F3" w:rsidRDefault="00CA491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F91100">
              <w:rPr>
                <w:sz w:val="29"/>
                <w:szCs w:val="29"/>
              </w:rPr>
              <w:t xml:space="preserve">31 </w:t>
            </w:r>
            <w:r w:rsidRPr="00F91100">
              <w:rPr>
                <w:sz w:val="29"/>
                <w:szCs w:val="29"/>
                <w:cs/>
              </w:rPr>
              <w:t xml:space="preserve">ธันวาคม </w:t>
            </w:r>
            <w:r w:rsidRPr="00F91100">
              <w:rPr>
                <w:sz w:val="29"/>
                <w:szCs w:val="29"/>
              </w:rPr>
              <w:t>2566</w:t>
            </w:r>
          </w:p>
        </w:tc>
        <w:tc>
          <w:tcPr>
            <w:tcW w:w="236" w:type="dxa"/>
          </w:tcPr>
          <w:p w14:paraId="1ACEAECF" w14:textId="77777777" w:rsidR="00CA491E" w:rsidRPr="00D833F3" w:rsidRDefault="00CA491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614FA11" w14:textId="77777777" w:rsidR="00CA491E" w:rsidRPr="00D833F3" w:rsidRDefault="00CA491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F91100">
              <w:rPr>
                <w:sz w:val="29"/>
                <w:szCs w:val="29"/>
              </w:rPr>
              <w:t xml:space="preserve">31 </w:t>
            </w:r>
            <w:r w:rsidRPr="00F91100">
              <w:rPr>
                <w:sz w:val="29"/>
                <w:szCs w:val="29"/>
                <w:cs/>
              </w:rPr>
              <w:t xml:space="preserve">ธันวาคม </w:t>
            </w:r>
            <w:r w:rsidRPr="00F91100">
              <w:rPr>
                <w:sz w:val="29"/>
                <w:szCs w:val="29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CA20DC" w14:textId="77777777" w:rsidR="00CA491E" w:rsidRPr="00D833F3" w:rsidRDefault="00CA491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5B8B15" w14:textId="77777777" w:rsidR="00CA491E" w:rsidRPr="00D833F3" w:rsidRDefault="00CA491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F91100">
              <w:rPr>
                <w:sz w:val="29"/>
                <w:szCs w:val="29"/>
              </w:rPr>
              <w:t xml:space="preserve">31 </w:t>
            </w:r>
            <w:r w:rsidRPr="00F91100">
              <w:rPr>
                <w:sz w:val="29"/>
                <w:szCs w:val="29"/>
                <w:cs/>
              </w:rPr>
              <w:t xml:space="preserve">ธันวาคม </w:t>
            </w:r>
            <w:r w:rsidRPr="00F91100">
              <w:rPr>
                <w:sz w:val="29"/>
                <w:szCs w:val="29"/>
              </w:rPr>
              <w:t>256</w:t>
            </w:r>
            <w:r>
              <w:rPr>
                <w:rFonts w:hint="cs"/>
                <w:sz w:val="29"/>
                <w:szCs w:val="29"/>
                <w:cs/>
              </w:rPr>
              <w:t>5</w:t>
            </w:r>
          </w:p>
        </w:tc>
      </w:tr>
      <w:tr w:rsidR="00CA491E" w:rsidRPr="00494247" w14:paraId="1BB1C18F" w14:textId="77777777" w:rsidTr="00EE2680">
        <w:trPr>
          <w:trHeight w:val="203"/>
        </w:trPr>
        <w:tc>
          <w:tcPr>
            <w:tcW w:w="2610" w:type="dxa"/>
            <w:shd w:val="clear" w:color="auto" w:fill="auto"/>
            <w:vAlign w:val="center"/>
          </w:tcPr>
          <w:p w14:paraId="108CFF26" w14:textId="0CBC2D33" w:rsidR="00CA491E" w:rsidRPr="00781B31" w:rsidRDefault="00CA491E" w:rsidP="00CA491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7B78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008" w:type="dxa"/>
            <w:shd w:val="clear" w:color="auto" w:fill="auto"/>
          </w:tcPr>
          <w:p w14:paraId="0C250CB4" w14:textId="77777777" w:rsidR="00CA491E" w:rsidRPr="006A6DBA" w:rsidRDefault="00CA491E" w:rsidP="00CA49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651C34" w14:textId="77777777" w:rsidR="00CA491E" w:rsidRPr="00494247" w:rsidRDefault="00CA491E" w:rsidP="00CA49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35F79CF5" w14:textId="0AB2F726" w:rsidR="00CA491E" w:rsidRPr="003C4FC4" w:rsidRDefault="00CA491E" w:rsidP="00CA49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76775">
              <w:rPr>
                <w:rFonts w:ascii="Angsana New" w:hAnsi="Angsana New"/>
                <w:sz w:val="30"/>
                <w:szCs w:val="30"/>
              </w:rPr>
              <w:t>647,500.00</w:t>
            </w:r>
          </w:p>
        </w:tc>
        <w:tc>
          <w:tcPr>
            <w:tcW w:w="236" w:type="dxa"/>
            <w:shd w:val="clear" w:color="auto" w:fill="auto"/>
          </w:tcPr>
          <w:p w14:paraId="774D20F7" w14:textId="77777777" w:rsidR="00CA491E" w:rsidRPr="00494247" w:rsidRDefault="00CA491E" w:rsidP="00CA49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64F6AC3F" w14:textId="7487801C" w:rsidR="00CA491E" w:rsidRPr="00047BB0" w:rsidRDefault="00CA491E" w:rsidP="00CA49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1045">
              <w:rPr>
                <w:rFonts w:ascii="Angsana New" w:hAnsi="Angsana New"/>
                <w:sz w:val="30"/>
                <w:szCs w:val="30"/>
              </w:rPr>
              <w:t>647,500.00</w:t>
            </w:r>
            <w:r w:rsidRPr="001110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AEB4A" w14:textId="77777777" w:rsidR="00CA491E" w:rsidRPr="00494247" w:rsidRDefault="00CA491E" w:rsidP="00CA491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shd w:val="clear" w:color="auto" w:fill="auto"/>
          </w:tcPr>
          <w:p w14:paraId="7D616021" w14:textId="3D758236" w:rsidR="00CA491E" w:rsidRPr="00047BB0" w:rsidRDefault="00CA491E" w:rsidP="00CA49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61DB9">
              <w:rPr>
                <w:rFonts w:ascii="Angsana New" w:hAnsi="Angsana New"/>
                <w:sz w:val="30"/>
                <w:szCs w:val="30"/>
              </w:rPr>
              <w:t>590,000.00</w:t>
            </w:r>
          </w:p>
        </w:tc>
      </w:tr>
    </w:tbl>
    <w:p w14:paraId="5B30FD71" w14:textId="77777777" w:rsidR="00CA491E" w:rsidRDefault="00CA491E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CC1DEEB" w14:textId="0466E971" w:rsidR="00B850BA" w:rsidRPr="00B850BA" w:rsidRDefault="00B850BA" w:rsidP="002E2F4A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</w:t>
      </w:r>
    </w:p>
    <w:p w14:paraId="7B163E88" w14:textId="0588AFA2" w:rsidR="00B850BA" w:rsidRDefault="009D7FE4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071B7">
        <w:rPr>
          <w:rFonts w:ascii="Angsana New" w:hAnsi="Angsana New" w:hint="cs"/>
          <w:sz w:val="30"/>
          <w:szCs w:val="30"/>
          <w:cs/>
        </w:rPr>
        <w:t>กลุ่ม</w:t>
      </w:r>
      <w:r w:rsidR="00B850BA" w:rsidRPr="008071B7">
        <w:rPr>
          <w:rFonts w:ascii="Angsana New" w:hAnsi="Angsana New"/>
          <w:sz w:val="30"/>
          <w:szCs w:val="30"/>
          <w:cs/>
        </w:rPr>
        <w:t>บริษัท</w:t>
      </w:r>
      <w:r w:rsidRPr="008071B7">
        <w:rPr>
          <w:rFonts w:ascii="Angsana New" w:hAnsi="Angsana New" w:hint="cs"/>
          <w:sz w:val="30"/>
          <w:szCs w:val="30"/>
          <w:cs/>
        </w:rPr>
        <w:t xml:space="preserve"> </w:t>
      </w:r>
      <w:r w:rsidR="00B850BA" w:rsidRPr="008071B7">
        <w:rPr>
          <w:rFonts w:ascii="Angsana New" w:hAnsi="Angsana New"/>
          <w:sz w:val="30"/>
          <w:szCs w:val="30"/>
          <w:cs/>
        </w:rPr>
        <w:t>และพนักงาน</w:t>
      </w:r>
      <w:r w:rsidR="00182237">
        <w:rPr>
          <w:rFonts w:ascii="Angsana New" w:hAnsi="Angsana New" w:hint="cs"/>
          <w:sz w:val="30"/>
          <w:szCs w:val="30"/>
          <w:cs/>
        </w:rPr>
        <w:t>กลุ่ม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="00B850BA" w:rsidRPr="008071B7">
        <w:rPr>
          <w:rFonts w:ascii="Angsana New" w:hAnsi="Angsana New"/>
          <w:sz w:val="30"/>
          <w:szCs w:val="30"/>
        </w:rPr>
        <w:t xml:space="preserve">2530 </w:t>
      </w:r>
      <w:r w:rsidR="00B850BA" w:rsidRPr="008071B7">
        <w:rPr>
          <w:rFonts w:ascii="Angsana New" w:hAnsi="Angsana New"/>
          <w:sz w:val="30"/>
          <w:szCs w:val="30"/>
          <w:cs/>
        </w:rPr>
        <w:t>โดย</w:t>
      </w:r>
      <w:r w:rsidRPr="008071B7">
        <w:rPr>
          <w:rFonts w:ascii="Angsana New" w:hAnsi="Angsana New" w:hint="cs"/>
          <w:sz w:val="30"/>
          <w:szCs w:val="30"/>
          <w:cs/>
        </w:rPr>
        <w:t>กลุ่ม</w:t>
      </w:r>
      <w:r w:rsidRPr="008071B7">
        <w:rPr>
          <w:rFonts w:ascii="Angsana New" w:hAnsi="Angsana New"/>
          <w:sz w:val="30"/>
          <w:szCs w:val="30"/>
          <w:cs/>
        </w:rPr>
        <w:t>บริษัท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 และพนักงานจะจ่ายเงินสมทบและเงินสะสมเข้ากองทุนเป็นรายเดือน </w:t>
      </w:r>
      <w:r w:rsidR="00E7458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จ่ายสมทบในอัตราร้อยละ </w:t>
      </w:r>
      <w:r w:rsidR="00B850BA" w:rsidRPr="008071B7">
        <w:rPr>
          <w:rFonts w:ascii="Angsana New" w:hAnsi="Angsana New"/>
          <w:sz w:val="30"/>
          <w:szCs w:val="30"/>
        </w:rPr>
        <w:t xml:space="preserve">3 </w:t>
      </w:r>
      <w:r w:rsidR="00B850BA" w:rsidRPr="008071B7">
        <w:rPr>
          <w:rFonts w:ascii="Angsana New" w:hAnsi="Angsana New"/>
          <w:sz w:val="30"/>
          <w:szCs w:val="30"/>
          <w:cs/>
        </w:rPr>
        <w:t>ของเงินเดือน และจะจ่ายให้แก่พนักงานเมื่อพนักงานนั้นออกจากงาน ตามระเบียบว่าด้วยกองทุนของ</w:t>
      </w:r>
      <w:r w:rsidR="00E32A5C" w:rsidRPr="008071B7">
        <w:rPr>
          <w:rFonts w:ascii="Angsana New" w:hAnsi="Angsana New" w:hint="cs"/>
          <w:sz w:val="30"/>
          <w:szCs w:val="30"/>
          <w:cs/>
        </w:rPr>
        <w:t>กลุ่ม</w:t>
      </w:r>
      <w:r w:rsidR="00E32A5C" w:rsidRPr="008071B7">
        <w:rPr>
          <w:rFonts w:ascii="Angsana New" w:hAnsi="Angsana New"/>
          <w:sz w:val="30"/>
          <w:szCs w:val="30"/>
          <w:cs/>
        </w:rPr>
        <w:t>บริษัท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 กองทุนสำรอง</w:t>
      </w:r>
      <w:r w:rsidR="00B850BA" w:rsidRPr="00B850BA">
        <w:rPr>
          <w:rFonts w:ascii="Angsana New" w:hAnsi="Angsana New"/>
          <w:sz w:val="30"/>
          <w:szCs w:val="30"/>
          <w:cs/>
        </w:rPr>
        <w:t>เลี้ยงชีพนี้บริหารโดยบริษัทหลักทรัพย์จัดการกองทุน เอ็มเอฟซี จำกัด</w:t>
      </w:r>
      <w:r w:rsidR="00F32B51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B850BA" w:rsidRPr="00B850BA">
        <w:rPr>
          <w:rFonts w:ascii="Angsana New" w:hAnsi="Angsana New"/>
          <w:sz w:val="30"/>
          <w:szCs w:val="30"/>
          <w:cs/>
        </w:rPr>
        <w:t xml:space="preserve"> เงินสมทบที่จ่ายเข้ากองทุนสำรองเลี้ยงชีพสำหรับ</w:t>
      </w:r>
      <w:r w:rsidR="001F0D42">
        <w:rPr>
          <w:rFonts w:ascii="Angsana New" w:hAnsi="Angsana New" w:hint="cs"/>
          <w:sz w:val="30"/>
          <w:szCs w:val="30"/>
          <w:cs/>
        </w:rPr>
        <w:t>ปี</w:t>
      </w:r>
      <w:r w:rsidR="00B850BA" w:rsidRPr="00B850BA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B850BA" w:rsidRPr="00B850BA">
        <w:rPr>
          <w:rFonts w:ascii="Angsana New" w:hAnsi="Angsana New"/>
          <w:sz w:val="30"/>
          <w:szCs w:val="30"/>
        </w:rPr>
        <w:t>3</w:t>
      </w:r>
      <w:r w:rsidR="001F0D42">
        <w:rPr>
          <w:rFonts w:ascii="Angsana New" w:hAnsi="Angsana New"/>
          <w:sz w:val="30"/>
          <w:szCs w:val="30"/>
          <w:lang w:val="en-US"/>
        </w:rPr>
        <w:t>1</w:t>
      </w:r>
      <w:r w:rsidR="00B850BA" w:rsidRPr="00B850BA">
        <w:rPr>
          <w:rFonts w:ascii="Angsana New" w:hAnsi="Angsana New"/>
          <w:sz w:val="30"/>
          <w:szCs w:val="30"/>
        </w:rPr>
        <w:t xml:space="preserve"> </w:t>
      </w:r>
      <w:r w:rsidR="001F0D42">
        <w:rPr>
          <w:rFonts w:ascii="Angsana New" w:hAnsi="Angsana New" w:hint="cs"/>
          <w:sz w:val="30"/>
          <w:szCs w:val="30"/>
          <w:cs/>
        </w:rPr>
        <w:t>ธันวาคม</w:t>
      </w:r>
      <w:r w:rsidR="00B850BA" w:rsidRPr="00B850BA">
        <w:rPr>
          <w:rFonts w:ascii="Angsana New" w:hAnsi="Angsana New"/>
          <w:sz w:val="30"/>
          <w:szCs w:val="30"/>
          <w:cs/>
        </w:rPr>
        <w:t xml:space="preserve"> </w:t>
      </w:r>
      <w:r w:rsidR="00B850BA" w:rsidRPr="00B850BA">
        <w:rPr>
          <w:rFonts w:ascii="Angsana New" w:hAnsi="Angsana New"/>
          <w:sz w:val="30"/>
          <w:szCs w:val="30"/>
        </w:rPr>
        <w:t>256</w:t>
      </w:r>
      <w:r w:rsidR="00054DE6">
        <w:rPr>
          <w:rFonts w:ascii="Angsana New" w:hAnsi="Angsana New"/>
          <w:sz w:val="30"/>
          <w:szCs w:val="30"/>
        </w:rPr>
        <w:t>6</w:t>
      </w:r>
      <w:r w:rsidR="001012CE">
        <w:rPr>
          <w:rFonts w:ascii="Angsana New" w:hAnsi="Angsana New" w:hint="cs"/>
          <w:sz w:val="30"/>
          <w:szCs w:val="30"/>
          <w:cs/>
        </w:rPr>
        <w:t xml:space="preserve"> ในงบการเงินรวมมี จำนวน</w:t>
      </w:r>
      <w:r w:rsidR="008B1C9B">
        <w:rPr>
          <w:rFonts w:ascii="Angsana New" w:hAnsi="Angsana New" w:hint="cs"/>
          <w:sz w:val="30"/>
          <w:szCs w:val="30"/>
          <w:cs/>
        </w:rPr>
        <w:t xml:space="preserve"> </w:t>
      </w:r>
      <w:bookmarkStart w:id="36" w:name="_Hlk158896439"/>
      <w:r w:rsidR="000D71C9">
        <w:rPr>
          <w:rFonts w:ascii="Angsana New" w:hAnsi="Angsana New"/>
          <w:sz w:val="30"/>
          <w:szCs w:val="30"/>
          <w:lang w:val="en-US"/>
        </w:rPr>
        <w:t>738</w:t>
      </w:r>
      <w:r w:rsidR="008B1C9B" w:rsidRPr="008B1C9B">
        <w:rPr>
          <w:rFonts w:ascii="Angsana New" w:hAnsi="Angsana New"/>
          <w:sz w:val="30"/>
          <w:szCs w:val="30"/>
        </w:rPr>
        <w:t>,</w:t>
      </w:r>
      <w:r w:rsidR="008B1C9B">
        <w:rPr>
          <w:rFonts w:ascii="Angsana New" w:hAnsi="Angsana New"/>
          <w:sz w:val="30"/>
          <w:szCs w:val="30"/>
          <w:lang w:val="en-US"/>
        </w:rPr>
        <w:t>831.41</w:t>
      </w:r>
      <w:bookmarkEnd w:id="36"/>
      <w:r w:rsidR="0063455E">
        <w:rPr>
          <w:rFonts w:ascii="Angsana New" w:hAnsi="Angsana New"/>
          <w:sz w:val="30"/>
          <w:szCs w:val="30"/>
          <w:lang w:val="en-US"/>
        </w:rPr>
        <w:t xml:space="preserve"> </w:t>
      </w:r>
      <w:r w:rsidR="0063455E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8B1C9B">
        <w:rPr>
          <w:rFonts w:ascii="Angsana New" w:hAnsi="Angsana New" w:hint="cs"/>
          <w:sz w:val="30"/>
          <w:szCs w:val="30"/>
          <w:cs/>
        </w:rPr>
        <w:t xml:space="preserve"> </w:t>
      </w:r>
      <w:r w:rsidR="00B043A6">
        <w:rPr>
          <w:rFonts w:ascii="Angsana New" w:hAnsi="Angsana New" w:hint="cs"/>
          <w:sz w:val="30"/>
          <w:szCs w:val="30"/>
          <w:cs/>
        </w:rPr>
        <w:t>และ</w:t>
      </w:r>
      <w:r w:rsidR="008B1C9B">
        <w:rPr>
          <w:rFonts w:ascii="Angsana New" w:hAnsi="Angsana New" w:hint="cs"/>
          <w:sz w:val="30"/>
          <w:szCs w:val="30"/>
          <w:cs/>
        </w:rPr>
        <w:t>ในงบการเงินเฉพาะ</w:t>
      </w:r>
      <w:r w:rsidR="00FA5005">
        <w:rPr>
          <w:rFonts w:ascii="Angsana New" w:hAnsi="Angsana New" w:hint="cs"/>
          <w:sz w:val="30"/>
          <w:szCs w:val="30"/>
          <w:cs/>
        </w:rPr>
        <w:t>กิจการ</w:t>
      </w:r>
      <w:r w:rsidR="00B043A6">
        <w:rPr>
          <w:rFonts w:ascii="Angsana New" w:hAnsi="Angsana New" w:hint="cs"/>
          <w:sz w:val="30"/>
          <w:szCs w:val="30"/>
          <w:cs/>
        </w:rPr>
        <w:t xml:space="preserve"> </w:t>
      </w:r>
      <w:r w:rsidR="00B850BA" w:rsidRPr="00B850BA">
        <w:rPr>
          <w:rFonts w:ascii="Angsana New" w:hAnsi="Angsana New"/>
          <w:sz w:val="30"/>
          <w:szCs w:val="30"/>
          <w:cs/>
        </w:rPr>
        <w:t>มี</w:t>
      </w:r>
      <w:r w:rsidR="00B850BA" w:rsidRPr="00917061">
        <w:rPr>
          <w:rFonts w:ascii="Angsana New" w:hAnsi="Angsana New"/>
          <w:sz w:val="30"/>
          <w:szCs w:val="30"/>
          <w:cs/>
        </w:rPr>
        <w:t>จำนวน</w:t>
      </w:r>
      <w:r w:rsidR="00276775" w:rsidRPr="00276775">
        <w:rPr>
          <w:rFonts w:ascii="Angsana New" w:hAnsi="Angsana New"/>
          <w:sz w:val="30"/>
          <w:szCs w:val="30"/>
        </w:rPr>
        <w:t xml:space="preserve"> </w:t>
      </w:r>
      <w:bookmarkStart w:id="37" w:name="_Hlk158896475"/>
      <w:r w:rsidR="00276775" w:rsidRPr="00276775">
        <w:rPr>
          <w:rFonts w:ascii="Angsana New" w:hAnsi="Angsana New"/>
          <w:sz w:val="30"/>
          <w:szCs w:val="30"/>
        </w:rPr>
        <w:t>735,699.41</w:t>
      </w:r>
      <w:bookmarkEnd w:id="37"/>
      <w:r w:rsidR="00276775">
        <w:rPr>
          <w:rFonts w:ascii="Angsana New" w:hAnsi="Angsana New" w:hint="cs"/>
          <w:sz w:val="30"/>
          <w:szCs w:val="30"/>
          <w:cs/>
        </w:rPr>
        <w:t xml:space="preserve"> </w:t>
      </w:r>
      <w:r w:rsidR="00FA5005" w:rsidRPr="00FA5005">
        <w:rPr>
          <w:rFonts w:ascii="Angsana New" w:hAnsi="Angsana New"/>
          <w:sz w:val="30"/>
          <w:szCs w:val="30"/>
          <w:cs/>
        </w:rPr>
        <w:t xml:space="preserve">( </w:t>
      </w:r>
      <w:r w:rsidR="00FA5005">
        <w:rPr>
          <w:rFonts w:ascii="Angsana New" w:hAnsi="Angsana New"/>
          <w:sz w:val="30"/>
          <w:szCs w:val="30"/>
          <w:lang w:val="en-US"/>
        </w:rPr>
        <w:t>31</w:t>
      </w:r>
      <w:r w:rsidR="00FA5005" w:rsidRPr="00FA500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A5005">
        <w:rPr>
          <w:rFonts w:ascii="Angsana New" w:hAnsi="Angsana New"/>
          <w:sz w:val="30"/>
          <w:szCs w:val="30"/>
        </w:rPr>
        <w:t>2565</w:t>
      </w:r>
      <w:r w:rsidR="00FA5005" w:rsidRPr="00FA5005">
        <w:rPr>
          <w:rFonts w:ascii="Angsana New" w:hAnsi="Angsana New"/>
          <w:sz w:val="30"/>
          <w:szCs w:val="30"/>
          <w:cs/>
        </w:rPr>
        <w:t xml:space="preserve"> : ในงบการเงินเฉพาะกิจการ</w:t>
      </w:r>
      <w:r w:rsidR="00FA5005">
        <w:rPr>
          <w:rFonts w:ascii="Angsana New" w:hAnsi="Angsana New" w:hint="cs"/>
          <w:sz w:val="30"/>
          <w:szCs w:val="30"/>
          <w:cs/>
        </w:rPr>
        <w:t>มีจำนวน</w:t>
      </w:r>
      <w:r w:rsidR="002E2F4A" w:rsidRPr="002E2F4A">
        <w:rPr>
          <w:rFonts w:ascii="Angsana New" w:hAnsi="Angsana New"/>
          <w:sz w:val="30"/>
          <w:szCs w:val="30"/>
        </w:rPr>
        <w:t xml:space="preserve"> </w:t>
      </w:r>
      <w:bookmarkStart w:id="38" w:name="_Hlk158896567"/>
      <w:r w:rsidR="00276775" w:rsidRPr="00B043A6">
        <w:rPr>
          <w:rFonts w:ascii="Angsana New" w:hAnsi="Angsana New"/>
          <w:sz w:val="30"/>
          <w:szCs w:val="30"/>
        </w:rPr>
        <w:t>1,176,188.47</w:t>
      </w:r>
      <w:bookmarkEnd w:id="38"/>
      <w:r w:rsidR="00276775" w:rsidRPr="00917061">
        <w:rPr>
          <w:rFonts w:ascii="Angsana New" w:hAnsi="Angsana New"/>
          <w:sz w:val="30"/>
          <w:szCs w:val="30"/>
          <w:cs/>
        </w:rPr>
        <w:t xml:space="preserve"> </w:t>
      </w:r>
      <w:r w:rsidR="00B850BA" w:rsidRPr="00917061">
        <w:rPr>
          <w:rFonts w:ascii="Angsana New" w:hAnsi="Angsana New"/>
          <w:sz w:val="30"/>
          <w:szCs w:val="30"/>
          <w:cs/>
        </w:rPr>
        <w:t xml:space="preserve">บาท </w:t>
      </w:r>
      <w:r w:rsidR="00FA5005">
        <w:rPr>
          <w:rFonts w:ascii="Angsana New" w:hAnsi="Angsana New" w:hint="cs"/>
          <w:sz w:val="30"/>
          <w:szCs w:val="30"/>
          <w:cs/>
        </w:rPr>
        <w:t>)</w:t>
      </w:r>
    </w:p>
    <w:p w14:paraId="3CF1235B" w14:textId="77777777" w:rsidR="00EE2680" w:rsidRDefault="00EE2680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0C304B8" w14:textId="77777777" w:rsidR="00EE2680" w:rsidRDefault="00EE2680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1089AC9" w14:textId="77777777" w:rsidR="00EE2680" w:rsidRDefault="00EE2680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6527687" w14:textId="77777777" w:rsidR="00EE2680" w:rsidRDefault="00EE2680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67F7ACB" w14:textId="77777777" w:rsidR="00EE2680" w:rsidRDefault="00EE2680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1621CC3" w14:textId="77777777" w:rsidR="00EE2680" w:rsidRDefault="00EE2680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0650FAB" w14:textId="77777777" w:rsidR="00EE2680" w:rsidRDefault="00EE2680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A59AD5E" w14:textId="77777777" w:rsidR="00EE2680" w:rsidRDefault="00EE2680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B2468C0" w14:textId="77777777" w:rsidR="00EE2680" w:rsidRDefault="00EE2680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6FA5F83" w14:textId="5DCAA291" w:rsidR="004944E2" w:rsidRPr="00DA240C" w:rsidRDefault="004944E2" w:rsidP="00EE2680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A240C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0B978102" w14:textId="70A7F948" w:rsidR="00DA240C" w:rsidRDefault="00DA240C" w:rsidP="00DA240C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502D3">
        <w:rPr>
          <w:rFonts w:ascii="Angsana New" w:hAnsi="Angsana New"/>
          <w:sz w:val="30"/>
          <w:szCs w:val="30"/>
          <w:cs/>
        </w:rPr>
        <w:t xml:space="preserve">ค่าใช้จ่ายตามลักษณะที่สำคัญ สำหรับปี สิ้นสุดวันที่ </w:t>
      </w:r>
      <w:r w:rsidRPr="004502D3">
        <w:rPr>
          <w:rFonts w:ascii="Angsana New" w:hAnsi="Angsana New"/>
          <w:sz w:val="30"/>
          <w:szCs w:val="30"/>
        </w:rPr>
        <w:t xml:space="preserve">31 </w:t>
      </w:r>
      <w:r w:rsidRPr="004502D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02D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  <w:r w:rsidRPr="004502D3">
        <w:rPr>
          <w:rFonts w:ascii="Angsana New" w:hAnsi="Angsana New"/>
          <w:sz w:val="30"/>
          <w:szCs w:val="30"/>
        </w:rPr>
        <w:t xml:space="preserve"> </w:t>
      </w:r>
      <w:r w:rsidRPr="004502D3">
        <w:rPr>
          <w:rFonts w:ascii="Angsana New" w:hAnsi="Angsana New"/>
          <w:sz w:val="30"/>
          <w:szCs w:val="30"/>
          <w:cs/>
        </w:rPr>
        <w:t xml:space="preserve">และ </w:t>
      </w:r>
      <w:r w:rsidRPr="004502D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5</w:t>
      </w:r>
      <w:r w:rsidRPr="004502D3">
        <w:rPr>
          <w:rFonts w:ascii="Angsana New" w:hAnsi="Angsana New"/>
          <w:sz w:val="30"/>
          <w:szCs w:val="30"/>
        </w:rPr>
        <w:t xml:space="preserve">  </w:t>
      </w:r>
      <w:r w:rsidRPr="004502D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720"/>
        <w:gridCol w:w="1656"/>
        <w:gridCol w:w="236"/>
        <w:gridCol w:w="1656"/>
        <w:gridCol w:w="236"/>
        <w:gridCol w:w="1650"/>
        <w:gridCol w:w="6"/>
      </w:tblGrid>
      <w:tr w:rsidR="00C32F23" w:rsidRPr="00494247" w14:paraId="01A70032" w14:textId="77777777" w:rsidTr="008E5B05">
        <w:trPr>
          <w:gridAfter w:val="1"/>
          <w:wAfter w:w="6" w:type="dxa"/>
        </w:trPr>
        <w:tc>
          <w:tcPr>
            <w:tcW w:w="3600" w:type="dxa"/>
          </w:tcPr>
          <w:p w14:paraId="609D5B63" w14:textId="77777777" w:rsidR="00C32F23" w:rsidRPr="00494247" w:rsidRDefault="00C32F2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39" w:name="_Hlk158896679"/>
          </w:p>
        </w:tc>
        <w:tc>
          <w:tcPr>
            <w:tcW w:w="720" w:type="dxa"/>
          </w:tcPr>
          <w:p w14:paraId="43E930BC" w14:textId="77777777" w:rsidR="00C32F23" w:rsidRPr="00494247" w:rsidRDefault="00C32F2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5AB68D8" w14:textId="77777777" w:rsidR="00C32F23" w:rsidRPr="00494247" w:rsidRDefault="00C32F2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7C4245" w14:textId="77777777" w:rsidR="00C32F23" w:rsidRPr="00494247" w:rsidRDefault="00C32F2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</w:tcPr>
          <w:p w14:paraId="0FC7DE47" w14:textId="4E27E4AB" w:rsidR="00C32F23" w:rsidRPr="00494247" w:rsidRDefault="00C32F2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32F23" w:rsidRPr="00494247" w14:paraId="0D714380" w14:textId="77777777" w:rsidTr="008E5B05">
        <w:trPr>
          <w:gridAfter w:val="1"/>
          <w:wAfter w:w="6" w:type="dxa"/>
        </w:trPr>
        <w:tc>
          <w:tcPr>
            <w:tcW w:w="3600" w:type="dxa"/>
          </w:tcPr>
          <w:p w14:paraId="5D754C5A" w14:textId="77777777" w:rsidR="00C32F23" w:rsidRPr="00494247" w:rsidRDefault="00C32F2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</w:tcPr>
          <w:p w14:paraId="562981DC" w14:textId="77777777" w:rsidR="00C32F23" w:rsidRPr="00494247" w:rsidRDefault="00C32F2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F0BDA5B" w14:textId="5217FDAA" w:rsidR="00C32F23" w:rsidRPr="00494247" w:rsidRDefault="008E5B05" w:rsidP="008E5B05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7784C2" w14:textId="77777777" w:rsidR="00C32F23" w:rsidRPr="00494247" w:rsidRDefault="00C32F2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2" w:type="dxa"/>
            <w:gridSpan w:val="3"/>
          </w:tcPr>
          <w:p w14:paraId="77FF050A" w14:textId="02797562" w:rsidR="00C32F23" w:rsidRPr="00494247" w:rsidRDefault="008E5B05" w:rsidP="008E5B05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B05" w:rsidRPr="00D833F3" w14:paraId="0EC8FE66" w14:textId="77777777" w:rsidTr="008E5B05">
        <w:tc>
          <w:tcPr>
            <w:tcW w:w="3600" w:type="dxa"/>
          </w:tcPr>
          <w:p w14:paraId="7EBF2CB1" w14:textId="77777777" w:rsidR="008E5B05" w:rsidRPr="00494247" w:rsidRDefault="008E5B05" w:rsidP="008E5B0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FE3F481" w14:textId="77777777" w:rsidR="008E5B05" w:rsidRDefault="008E5B05" w:rsidP="008E5B0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2270E44" w14:textId="328FCDBD" w:rsidR="008E5B05" w:rsidRDefault="008E5B05" w:rsidP="008E5B0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color w:val="000000"/>
                <w:sz w:val="29"/>
                <w:szCs w:val="29"/>
              </w:rPr>
              <w:t>31</w:t>
            </w:r>
            <w:r w:rsidRPr="000A5F69">
              <w:rPr>
                <w:color w:val="000000"/>
                <w:sz w:val="29"/>
                <w:szCs w:val="29"/>
              </w:rPr>
              <w:t xml:space="preserve"> </w:t>
            </w:r>
            <w:r w:rsidRPr="000A5F69">
              <w:rPr>
                <w:color w:val="000000"/>
                <w:sz w:val="29"/>
                <w:szCs w:val="29"/>
                <w:cs/>
              </w:rPr>
              <w:t xml:space="preserve">ธันวาคม </w:t>
            </w:r>
            <w:r>
              <w:rPr>
                <w:color w:val="000000"/>
                <w:sz w:val="29"/>
                <w:szCs w:val="29"/>
              </w:rPr>
              <w:t>256</w:t>
            </w:r>
            <w:r>
              <w:rPr>
                <w:rFonts w:hint="cs"/>
                <w:color w:val="000000"/>
                <w:sz w:val="29"/>
                <w:szCs w:val="29"/>
                <w:cs/>
              </w:rPr>
              <w:t>6</w:t>
            </w:r>
          </w:p>
        </w:tc>
        <w:tc>
          <w:tcPr>
            <w:tcW w:w="236" w:type="dxa"/>
          </w:tcPr>
          <w:p w14:paraId="6CCBE229" w14:textId="77777777" w:rsidR="008E5B05" w:rsidRDefault="008E5B05" w:rsidP="008E5B0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7227ACA" w14:textId="6A1F9FB5" w:rsidR="008E5B05" w:rsidRPr="00D833F3" w:rsidRDefault="008E5B05" w:rsidP="008E5B0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color w:val="000000"/>
                <w:sz w:val="29"/>
                <w:szCs w:val="29"/>
              </w:rPr>
              <w:t>31</w:t>
            </w:r>
            <w:r w:rsidRPr="000A5F69">
              <w:rPr>
                <w:color w:val="000000"/>
                <w:sz w:val="29"/>
                <w:szCs w:val="29"/>
              </w:rPr>
              <w:t xml:space="preserve"> </w:t>
            </w:r>
            <w:r w:rsidRPr="000A5F69">
              <w:rPr>
                <w:color w:val="000000"/>
                <w:sz w:val="29"/>
                <w:szCs w:val="29"/>
                <w:cs/>
              </w:rPr>
              <w:t xml:space="preserve">ธันวาคม </w:t>
            </w:r>
            <w:r>
              <w:rPr>
                <w:color w:val="000000"/>
                <w:sz w:val="29"/>
                <w:szCs w:val="29"/>
              </w:rPr>
              <w:t>256</w:t>
            </w:r>
            <w:r>
              <w:rPr>
                <w:rFonts w:hint="cs"/>
                <w:color w:val="000000"/>
                <w:sz w:val="29"/>
                <w:szCs w:val="29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CD5965" w14:textId="77777777" w:rsidR="008E5B05" w:rsidRPr="00D833F3" w:rsidRDefault="008E5B05" w:rsidP="008E5B0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EB5280" w14:textId="432E8A4A" w:rsidR="008E5B05" w:rsidRPr="00D833F3" w:rsidRDefault="008E5B05" w:rsidP="008E5B0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color w:val="000000"/>
                <w:sz w:val="29"/>
                <w:szCs w:val="29"/>
              </w:rPr>
              <w:t>31</w:t>
            </w:r>
            <w:r w:rsidRPr="000A5F69">
              <w:rPr>
                <w:color w:val="000000"/>
                <w:sz w:val="29"/>
                <w:szCs w:val="29"/>
              </w:rPr>
              <w:t xml:space="preserve"> </w:t>
            </w:r>
            <w:r w:rsidRPr="000A5F69">
              <w:rPr>
                <w:color w:val="000000"/>
                <w:sz w:val="29"/>
                <w:szCs w:val="29"/>
                <w:cs/>
              </w:rPr>
              <w:t xml:space="preserve">ธันวาคม </w:t>
            </w:r>
            <w:r>
              <w:rPr>
                <w:color w:val="000000"/>
                <w:sz w:val="29"/>
                <w:szCs w:val="29"/>
              </w:rPr>
              <w:t>2565</w:t>
            </w:r>
          </w:p>
        </w:tc>
      </w:tr>
      <w:tr w:rsidR="008E5B05" w:rsidRPr="00376DAC" w14:paraId="676317E7" w14:textId="77777777" w:rsidTr="008E5B05">
        <w:trPr>
          <w:trHeight w:val="203"/>
        </w:trPr>
        <w:tc>
          <w:tcPr>
            <w:tcW w:w="3600" w:type="dxa"/>
            <w:vAlign w:val="bottom"/>
          </w:tcPr>
          <w:p w14:paraId="4FD4594F" w14:textId="77777777" w:rsidR="008E5B05" w:rsidRPr="00781B31" w:rsidRDefault="008E5B05" w:rsidP="008E5B0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720" w:type="dxa"/>
          </w:tcPr>
          <w:p w14:paraId="26073495" w14:textId="77777777" w:rsidR="008E5B05" w:rsidRPr="00376DAC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408C482" w14:textId="44F4264D" w:rsidR="008E5B05" w:rsidRPr="003D1A4B" w:rsidRDefault="00087E73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87E73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Pr="00087E73">
              <w:rPr>
                <w:rFonts w:ascii="Angsana New" w:hAnsi="Angsana New"/>
                <w:sz w:val="30"/>
                <w:szCs w:val="30"/>
              </w:rPr>
              <w:t>,</w:t>
            </w:r>
            <w:r w:rsidRPr="00087E73">
              <w:rPr>
                <w:rFonts w:ascii="Angsana New" w:hAnsi="Angsana New"/>
                <w:sz w:val="30"/>
                <w:szCs w:val="30"/>
                <w:cs/>
              </w:rPr>
              <w:t>134</w:t>
            </w:r>
            <w:r w:rsidRPr="00087E73">
              <w:rPr>
                <w:rFonts w:ascii="Angsana New" w:hAnsi="Angsana New"/>
                <w:sz w:val="30"/>
                <w:szCs w:val="30"/>
              </w:rPr>
              <w:t>,</w:t>
            </w:r>
            <w:r w:rsidRPr="00087E73">
              <w:rPr>
                <w:rFonts w:ascii="Angsana New" w:hAnsi="Angsana New"/>
                <w:sz w:val="30"/>
                <w:szCs w:val="30"/>
                <w:cs/>
              </w:rPr>
              <w:t>073.28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6136239" w14:textId="77777777" w:rsidR="008E5B05" w:rsidRPr="00376DAC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07305C4" w14:textId="04AAD52B" w:rsidR="008E5B05" w:rsidRPr="00376DAC" w:rsidRDefault="00A02E57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02E57">
              <w:rPr>
                <w:rFonts w:ascii="Angsana New" w:hAnsi="Angsana New"/>
                <w:sz w:val="30"/>
                <w:szCs w:val="30"/>
              </w:rPr>
              <w:t>128,208,794.62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7B0F06A" w14:textId="77777777" w:rsidR="008E5B05" w:rsidRPr="00494247" w:rsidRDefault="008E5B05" w:rsidP="008E5B0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5A0405E5" w14:textId="13DB3E61" w:rsidR="008E5B05" w:rsidRPr="00376DAC" w:rsidRDefault="008E5B05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>(49,836,190.42)</w:t>
            </w:r>
          </w:p>
        </w:tc>
      </w:tr>
      <w:tr w:rsidR="008E5B05" w:rsidRPr="00376DAC" w14:paraId="4F1E619B" w14:textId="77777777" w:rsidTr="008803A6">
        <w:trPr>
          <w:trHeight w:val="203"/>
        </w:trPr>
        <w:tc>
          <w:tcPr>
            <w:tcW w:w="3600" w:type="dxa"/>
            <w:vAlign w:val="bottom"/>
          </w:tcPr>
          <w:p w14:paraId="5F98E078" w14:textId="77777777" w:rsidR="008E5B05" w:rsidRPr="00781B31" w:rsidRDefault="008E5B05" w:rsidP="008E5B0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720" w:type="dxa"/>
          </w:tcPr>
          <w:p w14:paraId="6AD03F49" w14:textId="77777777" w:rsidR="008E5B05" w:rsidRPr="00376DAC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276FEAF" w14:textId="148BAAB3" w:rsidR="008E5B05" w:rsidRPr="00DA32D8" w:rsidRDefault="00C64F09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64F09">
              <w:rPr>
                <w:rFonts w:ascii="Angsana New" w:hAnsi="Angsana New"/>
                <w:sz w:val="30"/>
                <w:szCs w:val="30"/>
              </w:rPr>
              <w:t>683,710,612.16</w:t>
            </w:r>
          </w:p>
        </w:tc>
        <w:tc>
          <w:tcPr>
            <w:tcW w:w="236" w:type="dxa"/>
          </w:tcPr>
          <w:p w14:paraId="4EABD125" w14:textId="77777777" w:rsidR="008E5B05" w:rsidRPr="00376DAC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6E8367C" w14:textId="1968C64D" w:rsidR="008E5B05" w:rsidRPr="00376DAC" w:rsidRDefault="007A303C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A303C">
              <w:rPr>
                <w:rFonts w:ascii="Angsana New" w:hAnsi="Angsana New"/>
                <w:sz w:val="30"/>
                <w:szCs w:val="30"/>
                <w:cs/>
              </w:rPr>
              <w:t>677</w:t>
            </w:r>
            <w:r w:rsidRPr="007A303C">
              <w:rPr>
                <w:rFonts w:ascii="Angsana New" w:hAnsi="Angsana New"/>
                <w:sz w:val="30"/>
                <w:szCs w:val="30"/>
              </w:rPr>
              <w:t>,</w:t>
            </w:r>
            <w:r w:rsidRPr="007A303C">
              <w:rPr>
                <w:rFonts w:ascii="Angsana New" w:hAnsi="Angsana New"/>
                <w:sz w:val="30"/>
                <w:szCs w:val="30"/>
                <w:cs/>
              </w:rPr>
              <w:t>178</w:t>
            </w:r>
            <w:r w:rsidRPr="007A303C">
              <w:rPr>
                <w:rFonts w:ascii="Angsana New" w:hAnsi="Angsana New"/>
                <w:sz w:val="30"/>
                <w:szCs w:val="30"/>
              </w:rPr>
              <w:t>,</w:t>
            </w:r>
            <w:r w:rsidRPr="007A303C">
              <w:rPr>
                <w:rFonts w:ascii="Angsana New" w:hAnsi="Angsana New"/>
                <w:sz w:val="30"/>
                <w:szCs w:val="30"/>
                <w:cs/>
              </w:rPr>
              <w:t>070.75</w:t>
            </w:r>
          </w:p>
        </w:tc>
        <w:tc>
          <w:tcPr>
            <w:tcW w:w="236" w:type="dxa"/>
            <w:vAlign w:val="bottom"/>
          </w:tcPr>
          <w:p w14:paraId="157EF330" w14:textId="77777777" w:rsidR="008E5B05" w:rsidRPr="00494247" w:rsidRDefault="008E5B05" w:rsidP="008E5B0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42443E7F" w14:textId="3693A47F" w:rsidR="008E5B05" w:rsidRPr="00376DAC" w:rsidRDefault="008E5B05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  <w:cs/>
              </w:rPr>
              <w:t>539</w:t>
            </w:r>
            <w:r w:rsidRPr="00376DAC">
              <w:rPr>
                <w:rFonts w:ascii="Angsana New" w:hAnsi="Angsana New"/>
                <w:sz w:val="30"/>
                <w:szCs w:val="30"/>
              </w:rPr>
              <w:t>,</w:t>
            </w:r>
            <w:r w:rsidRPr="00376DAC">
              <w:rPr>
                <w:rFonts w:ascii="Angsana New" w:hAnsi="Angsana New"/>
                <w:sz w:val="30"/>
                <w:szCs w:val="30"/>
                <w:cs/>
              </w:rPr>
              <w:t>905</w:t>
            </w:r>
            <w:r w:rsidRPr="00376DAC">
              <w:rPr>
                <w:rFonts w:ascii="Angsana New" w:hAnsi="Angsana New"/>
                <w:sz w:val="30"/>
                <w:szCs w:val="30"/>
              </w:rPr>
              <w:t>,</w:t>
            </w:r>
            <w:r w:rsidRPr="00376DAC">
              <w:rPr>
                <w:rFonts w:ascii="Angsana New" w:hAnsi="Angsana New"/>
                <w:sz w:val="30"/>
                <w:szCs w:val="30"/>
                <w:cs/>
              </w:rPr>
              <w:t>149.18</w:t>
            </w:r>
          </w:p>
        </w:tc>
      </w:tr>
      <w:tr w:rsidR="008E5B05" w:rsidRPr="00376DAC" w14:paraId="0CD5988E" w14:textId="77777777" w:rsidTr="00E849FD">
        <w:trPr>
          <w:trHeight w:val="203"/>
        </w:trPr>
        <w:tc>
          <w:tcPr>
            <w:tcW w:w="3600" w:type="dxa"/>
            <w:vAlign w:val="bottom"/>
          </w:tcPr>
          <w:p w14:paraId="5B935E7C" w14:textId="77777777" w:rsidR="008E5B05" w:rsidRPr="00781B31" w:rsidRDefault="008E5B05" w:rsidP="008E5B0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720" w:type="dxa"/>
          </w:tcPr>
          <w:p w14:paraId="1078CB2B" w14:textId="77777777" w:rsidR="008E5B05" w:rsidRPr="00EA6D25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1EB7DFB9" w14:textId="6C28564B" w:rsidR="008E5B05" w:rsidRPr="00EA6D25" w:rsidRDefault="004F69AD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F69AD">
              <w:rPr>
                <w:rFonts w:ascii="Angsana New" w:hAnsi="Angsana New"/>
                <w:sz w:val="30"/>
                <w:szCs w:val="30"/>
              </w:rPr>
              <w:t>76,852,550.36</w:t>
            </w:r>
          </w:p>
        </w:tc>
        <w:tc>
          <w:tcPr>
            <w:tcW w:w="236" w:type="dxa"/>
          </w:tcPr>
          <w:p w14:paraId="5A218AE5" w14:textId="77777777" w:rsidR="008E5B05" w:rsidRPr="00EA6D25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F9C9975" w14:textId="1179852D" w:rsidR="008E5B05" w:rsidRPr="00376DAC" w:rsidRDefault="00E849FD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849FD">
              <w:rPr>
                <w:rFonts w:ascii="Angsana New" w:hAnsi="Angsana New"/>
                <w:sz w:val="30"/>
                <w:szCs w:val="30"/>
                <w:cs/>
              </w:rPr>
              <w:t>75</w:t>
            </w:r>
            <w:r w:rsidRPr="00E849FD">
              <w:rPr>
                <w:rFonts w:ascii="Angsana New" w:hAnsi="Angsana New"/>
                <w:sz w:val="30"/>
                <w:szCs w:val="30"/>
              </w:rPr>
              <w:t>,</w:t>
            </w:r>
            <w:r w:rsidRPr="00E849FD">
              <w:rPr>
                <w:rFonts w:ascii="Angsana New" w:hAnsi="Angsana New"/>
                <w:sz w:val="30"/>
                <w:szCs w:val="30"/>
                <w:cs/>
              </w:rPr>
              <w:t>653</w:t>
            </w:r>
            <w:r w:rsidRPr="00E849FD">
              <w:rPr>
                <w:rFonts w:ascii="Angsana New" w:hAnsi="Angsana New"/>
                <w:sz w:val="30"/>
                <w:szCs w:val="30"/>
              </w:rPr>
              <w:t>,</w:t>
            </w:r>
            <w:r w:rsidRPr="00E849FD">
              <w:rPr>
                <w:rFonts w:ascii="Angsana New" w:hAnsi="Angsana New"/>
                <w:sz w:val="30"/>
                <w:szCs w:val="30"/>
                <w:cs/>
              </w:rPr>
              <w:t>238.76</w:t>
            </w:r>
          </w:p>
        </w:tc>
        <w:tc>
          <w:tcPr>
            <w:tcW w:w="236" w:type="dxa"/>
            <w:vAlign w:val="bottom"/>
          </w:tcPr>
          <w:p w14:paraId="75B7F23F" w14:textId="77777777" w:rsidR="008E5B05" w:rsidRPr="00494247" w:rsidRDefault="008E5B05" w:rsidP="008E5B0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2CD54570" w14:textId="65389FFE" w:rsidR="008E5B05" w:rsidRPr="00376DAC" w:rsidRDefault="008E5B05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A6D25">
              <w:rPr>
                <w:rFonts w:ascii="Angsana New" w:hAnsi="Angsana New"/>
                <w:sz w:val="30"/>
                <w:szCs w:val="30"/>
              </w:rPr>
              <w:t>75,896,565.57</w:t>
            </w:r>
          </w:p>
        </w:tc>
      </w:tr>
      <w:tr w:rsidR="008E5B05" w:rsidRPr="00376DAC" w14:paraId="1A44A08F" w14:textId="77777777">
        <w:trPr>
          <w:trHeight w:val="203"/>
        </w:trPr>
        <w:tc>
          <w:tcPr>
            <w:tcW w:w="3600" w:type="dxa"/>
            <w:vAlign w:val="bottom"/>
          </w:tcPr>
          <w:p w14:paraId="794A4245" w14:textId="77777777" w:rsidR="008E5B05" w:rsidRPr="00781B31" w:rsidRDefault="008E5B05" w:rsidP="008E5B0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720" w:type="dxa"/>
          </w:tcPr>
          <w:p w14:paraId="0712B8E2" w14:textId="77777777" w:rsidR="008E5B05" w:rsidRPr="00376DAC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0DF9BF42" w14:textId="56B4988B" w:rsidR="008E5B05" w:rsidRPr="00376DAC" w:rsidRDefault="004F69AD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F69AD">
              <w:rPr>
                <w:rFonts w:ascii="Angsana New" w:hAnsi="Angsana New"/>
                <w:sz w:val="30"/>
                <w:szCs w:val="30"/>
              </w:rPr>
              <w:t>17,120,039.60</w:t>
            </w:r>
          </w:p>
        </w:tc>
        <w:tc>
          <w:tcPr>
            <w:tcW w:w="236" w:type="dxa"/>
          </w:tcPr>
          <w:p w14:paraId="703D04FA" w14:textId="77777777" w:rsidR="008E5B05" w:rsidRPr="00376DAC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0DD443C" w14:textId="741E877C" w:rsidR="008E5B05" w:rsidRPr="003D1A4B" w:rsidRDefault="00EF1FF2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D1A4B">
              <w:rPr>
                <w:rFonts w:ascii="Angsana New" w:hAnsi="Angsana New"/>
                <w:sz w:val="30"/>
                <w:szCs w:val="30"/>
              </w:rPr>
              <w:t>17,120,039.60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8F6C51" w14:textId="77777777" w:rsidR="008E5B05" w:rsidRPr="00494247" w:rsidRDefault="008E5B05" w:rsidP="008E5B0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203B33F2" w14:textId="770C5633" w:rsidR="008E5B05" w:rsidRPr="00376DAC" w:rsidRDefault="008E5B05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>15,890,344.53</w:t>
            </w:r>
          </w:p>
        </w:tc>
      </w:tr>
      <w:tr w:rsidR="008E5B05" w:rsidRPr="00376DAC" w14:paraId="3DB594EC" w14:textId="77777777">
        <w:trPr>
          <w:trHeight w:val="203"/>
        </w:trPr>
        <w:tc>
          <w:tcPr>
            <w:tcW w:w="3600" w:type="dxa"/>
            <w:vAlign w:val="bottom"/>
          </w:tcPr>
          <w:p w14:paraId="55D05907" w14:textId="77777777" w:rsidR="008E5B05" w:rsidRPr="00781B31" w:rsidRDefault="008E5B05" w:rsidP="008E5B0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720" w:type="dxa"/>
          </w:tcPr>
          <w:p w14:paraId="651FD118" w14:textId="77777777" w:rsidR="008E5B05" w:rsidRPr="00E1463E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  <w:vAlign w:val="bottom"/>
          </w:tcPr>
          <w:p w14:paraId="75945689" w14:textId="51629B8B" w:rsidR="008E5B05" w:rsidRPr="00E1463E" w:rsidRDefault="00C00995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978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920.29</w:t>
            </w:r>
          </w:p>
        </w:tc>
        <w:tc>
          <w:tcPr>
            <w:tcW w:w="236" w:type="dxa"/>
          </w:tcPr>
          <w:p w14:paraId="55EE40DB" w14:textId="77777777" w:rsidR="008E5B05" w:rsidRPr="00E1463E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4F43B88" w14:textId="355D4D0B" w:rsidR="008E5B05" w:rsidRPr="00376DAC" w:rsidRDefault="00C00995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978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920.29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9CB004" w14:textId="77777777" w:rsidR="008E5B05" w:rsidRPr="00494247" w:rsidRDefault="008E5B05" w:rsidP="008E5B0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4E195A9A" w14:textId="3DE94BCE" w:rsidR="008E5B05" w:rsidRPr="00376DAC" w:rsidRDefault="008E5B05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1463E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E1463E">
              <w:rPr>
                <w:rFonts w:ascii="Angsana New" w:hAnsi="Angsana New"/>
                <w:sz w:val="30"/>
                <w:szCs w:val="30"/>
              </w:rPr>
              <w:t>,</w:t>
            </w:r>
            <w:r w:rsidRPr="00E1463E">
              <w:rPr>
                <w:rFonts w:ascii="Angsana New" w:hAnsi="Angsana New"/>
                <w:sz w:val="30"/>
                <w:szCs w:val="30"/>
                <w:cs/>
              </w:rPr>
              <w:t>355</w:t>
            </w:r>
            <w:r w:rsidRPr="00E1463E">
              <w:rPr>
                <w:rFonts w:ascii="Angsana New" w:hAnsi="Angsana New"/>
                <w:sz w:val="30"/>
                <w:szCs w:val="30"/>
              </w:rPr>
              <w:t>,</w:t>
            </w:r>
            <w:r w:rsidRPr="00E1463E">
              <w:rPr>
                <w:rFonts w:ascii="Angsana New" w:hAnsi="Angsana New"/>
                <w:sz w:val="30"/>
                <w:szCs w:val="30"/>
                <w:cs/>
              </w:rPr>
              <w:t>041.88</w:t>
            </w:r>
          </w:p>
        </w:tc>
      </w:tr>
      <w:tr w:rsidR="008E5B05" w:rsidRPr="00376DAC" w14:paraId="018A98A8" w14:textId="77777777" w:rsidTr="003C25C4">
        <w:trPr>
          <w:trHeight w:val="203"/>
        </w:trPr>
        <w:tc>
          <w:tcPr>
            <w:tcW w:w="3600" w:type="dxa"/>
            <w:vAlign w:val="bottom"/>
          </w:tcPr>
          <w:p w14:paraId="7A1EE671" w14:textId="77777777" w:rsidR="008E5B05" w:rsidRPr="00781B31" w:rsidRDefault="008E5B05" w:rsidP="008E5B0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</w:tcPr>
          <w:p w14:paraId="2354C614" w14:textId="77777777" w:rsidR="008E5B05" w:rsidRPr="00376DAC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535DC5A" w14:textId="660D3683" w:rsidR="008E5B05" w:rsidRPr="00376DAC" w:rsidRDefault="004F69AD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F69AD">
              <w:rPr>
                <w:rFonts w:ascii="Angsana New" w:hAnsi="Angsana New"/>
                <w:sz w:val="30"/>
                <w:szCs w:val="30"/>
              </w:rPr>
              <w:t>20,202,366.61</w:t>
            </w:r>
          </w:p>
        </w:tc>
        <w:tc>
          <w:tcPr>
            <w:tcW w:w="236" w:type="dxa"/>
            <w:shd w:val="clear" w:color="auto" w:fill="auto"/>
          </w:tcPr>
          <w:p w14:paraId="16CA1B58" w14:textId="77777777" w:rsidR="008E5B05" w:rsidRPr="00376DAC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E7B6C8C" w14:textId="51EDE794" w:rsidR="008E5B05" w:rsidRPr="00376DAC" w:rsidRDefault="00F10546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10546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F10546">
              <w:rPr>
                <w:rFonts w:ascii="Angsana New" w:hAnsi="Angsana New"/>
                <w:sz w:val="30"/>
                <w:szCs w:val="30"/>
              </w:rPr>
              <w:t>,</w:t>
            </w:r>
            <w:r w:rsidRPr="00F10546">
              <w:rPr>
                <w:rFonts w:ascii="Angsana New" w:hAnsi="Angsana New"/>
                <w:sz w:val="30"/>
                <w:szCs w:val="30"/>
                <w:cs/>
              </w:rPr>
              <w:t>110</w:t>
            </w:r>
            <w:r w:rsidRPr="00F10546">
              <w:rPr>
                <w:rFonts w:ascii="Angsana New" w:hAnsi="Angsana New"/>
                <w:sz w:val="30"/>
                <w:szCs w:val="30"/>
              </w:rPr>
              <w:t>,</w:t>
            </w:r>
            <w:r w:rsidRPr="00F10546">
              <w:rPr>
                <w:rFonts w:ascii="Angsana New" w:hAnsi="Angsana New"/>
                <w:sz w:val="30"/>
                <w:szCs w:val="30"/>
                <w:cs/>
              </w:rPr>
              <w:t>183.32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FF520" w14:textId="77777777" w:rsidR="008E5B05" w:rsidRPr="00494247" w:rsidRDefault="008E5B05" w:rsidP="008E5B0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096BA44B" w14:textId="4422E22F" w:rsidR="008E5B05" w:rsidRPr="00376DAC" w:rsidRDefault="008E5B05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>17,895,151.43</w:t>
            </w:r>
          </w:p>
        </w:tc>
      </w:tr>
      <w:tr w:rsidR="008E5B05" w:rsidRPr="00376DAC" w14:paraId="55257EA8" w14:textId="77777777" w:rsidTr="003C25C4">
        <w:trPr>
          <w:trHeight w:val="203"/>
        </w:trPr>
        <w:tc>
          <w:tcPr>
            <w:tcW w:w="3600" w:type="dxa"/>
            <w:vAlign w:val="bottom"/>
          </w:tcPr>
          <w:p w14:paraId="3D0F1C7B" w14:textId="77777777" w:rsidR="008E5B05" w:rsidRPr="00781B31" w:rsidRDefault="008E5B05" w:rsidP="008E5B0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ค่าขนส่งสินค้า</w:t>
            </w:r>
          </w:p>
        </w:tc>
        <w:tc>
          <w:tcPr>
            <w:tcW w:w="720" w:type="dxa"/>
          </w:tcPr>
          <w:p w14:paraId="56BD0B4B" w14:textId="77777777" w:rsidR="008E5B05" w:rsidRPr="00376DAC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38FE58D" w14:textId="4FAF0EFA" w:rsidR="008E5B05" w:rsidRPr="00376DAC" w:rsidRDefault="004F69AD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F69AD">
              <w:rPr>
                <w:rFonts w:ascii="Angsana New" w:hAnsi="Angsana New"/>
                <w:sz w:val="30"/>
                <w:szCs w:val="30"/>
              </w:rPr>
              <w:t>4,654,780.80</w:t>
            </w:r>
          </w:p>
        </w:tc>
        <w:tc>
          <w:tcPr>
            <w:tcW w:w="236" w:type="dxa"/>
            <w:shd w:val="clear" w:color="auto" w:fill="auto"/>
          </w:tcPr>
          <w:p w14:paraId="30F25803" w14:textId="77777777" w:rsidR="008E5B05" w:rsidRPr="00376DAC" w:rsidRDefault="008E5B05" w:rsidP="008E5B05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7C45E0D" w14:textId="6E9F3198" w:rsidR="008E5B05" w:rsidRPr="00376DAC" w:rsidRDefault="00CB58B6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B58B6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B58B6">
              <w:rPr>
                <w:rFonts w:ascii="Angsana New" w:hAnsi="Angsana New"/>
                <w:sz w:val="30"/>
                <w:szCs w:val="30"/>
              </w:rPr>
              <w:t>,</w:t>
            </w:r>
            <w:r w:rsidRPr="00CB58B6">
              <w:rPr>
                <w:rFonts w:ascii="Angsana New" w:hAnsi="Angsana New"/>
                <w:sz w:val="30"/>
                <w:szCs w:val="30"/>
                <w:cs/>
              </w:rPr>
              <w:t>654</w:t>
            </w:r>
            <w:r w:rsidRPr="00CB58B6">
              <w:rPr>
                <w:rFonts w:ascii="Angsana New" w:hAnsi="Angsana New"/>
                <w:sz w:val="30"/>
                <w:szCs w:val="30"/>
              </w:rPr>
              <w:t>,</w:t>
            </w:r>
            <w:r w:rsidRPr="00CB58B6">
              <w:rPr>
                <w:rFonts w:ascii="Angsana New" w:hAnsi="Angsana New"/>
                <w:sz w:val="30"/>
                <w:szCs w:val="30"/>
                <w:cs/>
              </w:rPr>
              <w:t>780.80</w:t>
            </w:r>
          </w:p>
        </w:tc>
        <w:tc>
          <w:tcPr>
            <w:tcW w:w="236" w:type="dxa"/>
            <w:vAlign w:val="bottom"/>
          </w:tcPr>
          <w:p w14:paraId="1358BC9E" w14:textId="77777777" w:rsidR="008E5B05" w:rsidRPr="00494247" w:rsidRDefault="008E5B05" w:rsidP="008E5B0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4E48AD19" w14:textId="44903C65" w:rsidR="008E5B05" w:rsidRPr="00376DAC" w:rsidRDefault="008E5B05" w:rsidP="003D1A4B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76DAC">
              <w:rPr>
                <w:rFonts w:ascii="Angsana New" w:hAnsi="Angsana New"/>
                <w:sz w:val="30"/>
                <w:szCs w:val="30"/>
              </w:rPr>
              <w:t>4,247,580.00</w:t>
            </w:r>
          </w:p>
        </w:tc>
      </w:tr>
      <w:bookmarkEnd w:id="39"/>
    </w:tbl>
    <w:p w14:paraId="73299635" w14:textId="77777777" w:rsidR="00BF436E" w:rsidRDefault="00BF436E" w:rsidP="00BF436E">
      <w:pPr>
        <w:spacing w:line="180" w:lineRule="exac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F1" w14:textId="431AC690" w:rsidR="00A8454F" w:rsidRPr="00F41204" w:rsidRDefault="00B850BA" w:rsidP="00276775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41204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284961F4" w14:textId="3DA5380A" w:rsidR="00E11652" w:rsidRPr="00F41204" w:rsidRDefault="00CB2B23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8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F41204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</w:t>
      </w:r>
      <w:r w:rsidRPr="00305551">
        <w:rPr>
          <w:rFonts w:ascii="Angsana New" w:hAnsi="Angsana New"/>
          <w:sz w:val="30"/>
          <w:szCs w:val="30"/>
          <w:cs/>
        </w:rPr>
        <w:t>ของ</w:t>
      </w:r>
      <w:r w:rsidR="00FF5F23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คือ กรรมการผู้จัดการของ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โดยพิจารณาจากผลประกอบการของ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</w:t>
      </w:r>
      <w:r w:rsidRPr="00F41204">
        <w:rPr>
          <w:rFonts w:ascii="Angsana New" w:hAnsi="Angsana New"/>
          <w:sz w:val="30"/>
          <w:szCs w:val="30"/>
          <w:cs/>
        </w:rPr>
        <w:t xml:space="preserve"> ตามกลุ่มของผลิตภัณฑ์</w:t>
      </w:r>
    </w:p>
    <w:p w14:paraId="284961F5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9D19A4">
          <w:footerReference w:type="default" r:id="rId18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84961F6" w14:textId="7E2ECB14" w:rsidR="00FF73FE" w:rsidRPr="006F332D" w:rsidRDefault="006F332D" w:rsidP="009B529A">
      <w:pPr>
        <w:pStyle w:val="ListParagraph"/>
        <w:numPr>
          <w:ilvl w:val="1"/>
          <w:numId w:val="14"/>
        </w:numPr>
        <w:tabs>
          <w:tab w:val="clear" w:pos="680"/>
          <w:tab w:val="left" w:pos="540"/>
        </w:tabs>
        <w:ind w:left="1418" w:hanging="518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6F332D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ข้อมูลทางการเงินจำแนกตามกลุ่มผลิตภัณฑ์ของ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6F332D">
        <w:rPr>
          <w:rFonts w:ascii="Angsana New" w:hAnsi="Angsana New"/>
          <w:sz w:val="30"/>
          <w:szCs w:val="30"/>
          <w:cs/>
        </w:rPr>
        <w:t xml:space="preserve">บริษัทฯ 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สำหรับปี สิ้นสุดวันที่ </w:t>
      </w:r>
      <w:r w:rsidR="00892A89">
        <w:rPr>
          <w:rFonts w:ascii="Angsana New" w:hAnsi="Angsana New"/>
          <w:sz w:val="30"/>
          <w:szCs w:val="30"/>
        </w:rPr>
        <w:t>31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2A89">
        <w:rPr>
          <w:rFonts w:ascii="Angsana New" w:hAnsi="Angsana New"/>
          <w:sz w:val="30"/>
          <w:szCs w:val="30"/>
        </w:rPr>
        <w:t>2566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และ </w:t>
      </w:r>
      <w:r w:rsidR="00892A89">
        <w:rPr>
          <w:rFonts w:ascii="Angsana New" w:hAnsi="Angsana New"/>
          <w:sz w:val="30"/>
          <w:szCs w:val="30"/>
        </w:rPr>
        <w:t>2565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9439E8E" w14:textId="39E102E1" w:rsidR="004720F8" w:rsidRDefault="004720F8" w:rsidP="0054636C"/>
    <w:tbl>
      <w:tblPr>
        <w:tblStyle w:val="TableGrid"/>
        <w:tblW w:w="1457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779"/>
        <w:gridCol w:w="7"/>
        <w:gridCol w:w="1586"/>
        <w:gridCol w:w="12"/>
        <w:gridCol w:w="1581"/>
        <w:gridCol w:w="17"/>
        <w:gridCol w:w="1576"/>
        <w:gridCol w:w="22"/>
        <w:gridCol w:w="1571"/>
        <w:gridCol w:w="27"/>
        <w:gridCol w:w="1566"/>
        <w:gridCol w:w="32"/>
        <w:gridCol w:w="1566"/>
        <w:gridCol w:w="32"/>
        <w:gridCol w:w="1566"/>
        <w:gridCol w:w="31"/>
        <w:gridCol w:w="1567"/>
        <w:gridCol w:w="32"/>
      </w:tblGrid>
      <w:tr w:rsidR="001A765C" w:rsidRPr="00D24E40" w14:paraId="7B1EA1ED" w14:textId="77777777" w:rsidTr="00DF29B0">
        <w:trPr>
          <w:gridAfter w:val="1"/>
          <w:wAfter w:w="32" w:type="dxa"/>
          <w:trHeight w:val="360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FEBB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bookmarkStart w:id="40" w:name="_Hlk146547172"/>
          </w:p>
        </w:tc>
        <w:tc>
          <w:tcPr>
            <w:tcW w:w="127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2D1E" w14:textId="77777777" w:rsidR="0025029A" w:rsidRPr="00D24E40" w:rsidRDefault="0025029A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1A765C" w:rsidRPr="00D24E40" w14:paraId="5B862161" w14:textId="77777777" w:rsidTr="00DF29B0">
        <w:trPr>
          <w:gridAfter w:val="1"/>
          <w:wAfter w:w="32" w:type="dxa"/>
          <w:trHeight w:val="360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6EC9E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05C6B" w14:textId="6BBB4F02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</w:t>
            </w:r>
          </w:p>
        </w:tc>
      </w:tr>
      <w:tr w:rsidR="001A765C" w:rsidRPr="00D24E40" w14:paraId="29F36A7C" w14:textId="77777777" w:rsidTr="00DF29B0">
        <w:trPr>
          <w:gridAfter w:val="1"/>
          <w:wAfter w:w="32" w:type="dxa"/>
          <w:trHeight w:val="360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5C08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77ED" w14:textId="2FD52478" w:rsidR="0025029A" w:rsidRPr="00D24E40" w:rsidRDefault="009E1AB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9E1AB8">
              <w:rPr>
                <w:sz w:val="24"/>
                <w:cs/>
              </w:rPr>
              <w:t xml:space="preserve">สำหรับปี สิ้นสุดวันที่ </w:t>
            </w:r>
            <w:r>
              <w:rPr>
                <w:sz w:val="24"/>
              </w:rPr>
              <w:t>31</w:t>
            </w:r>
            <w:r w:rsidRPr="009E1AB8">
              <w:rPr>
                <w:sz w:val="24"/>
                <w:cs/>
              </w:rPr>
              <w:t xml:space="preserve"> ธันวาคม </w:t>
            </w:r>
            <w:r>
              <w:rPr>
                <w:sz w:val="24"/>
              </w:rPr>
              <w:t>2566</w:t>
            </w:r>
          </w:p>
        </w:tc>
      </w:tr>
      <w:tr w:rsidR="00A35D08" w:rsidRPr="00D24E40" w14:paraId="07B6E914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D10A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85D19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87AA6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601BA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11ED2B18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AE83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AB403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A689581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5B78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B8DC9C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F609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69C899F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6E195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1BC8F6F6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35D08" w:rsidRPr="00D24E40" w14:paraId="19308409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8501A" w14:textId="77777777" w:rsidR="00703727" w:rsidRPr="00024677" w:rsidRDefault="00703727" w:rsidP="0070372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5B2E3" w14:textId="4BB1C366" w:rsidR="00703727" w:rsidRPr="005440B9" w:rsidRDefault="00703727" w:rsidP="00EB5DBE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175,172,466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45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C8634" w14:textId="7DA207D4" w:rsidR="00703727" w:rsidRPr="00024677" w:rsidRDefault="00703727" w:rsidP="00EB5DBE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 233,987,786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08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56DA2" w14:textId="4C133FCF" w:rsidR="00703727" w:rsidRPr="00024677" w:rsidRDefault="00703727" w:rsidP="00EB5DBE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197,326,486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94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B932D" w14:textId="1983C257" w:rsidR="00703727" w:rsidRPr="00024677" w:rsidRDefault="00703727" w:rsidP="00EB5DBE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 97,972,568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90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A0F72" w14:textId="6EC34AC9" w:rsidR="00703727" w:rsidRPr="00024677" w:rsidRDefault="00703727" w:rsidP="00EB5DBE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20,740,962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09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F6A0B" w14:textId="5518F049" w:rsidR="00703727" w:rsidRPr="00024677" w:rsidRDefault="00703727" w:rsidP="00EB5DBE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 53,261,496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79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41BD5" w14:textId="38C716AF" w:rsidR="00703727" w:rsidRPr="00024677" w:rsidRDefault="00703727" w:rsidP="00EB5DBE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219,394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33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CB38A" w14:textId="48BDFC35" w:rsidR="00703727" w:rsidRPr="00024677" w:rsidRDefault="00703727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778,681,161.58</w:t>
            </w:r>
          </w:p>
        </w:tc>
      </w:tr>
      <w:tr w:rsidR="00A35D08" w:rsidRPr="00D24E40" w14:paraId="1BE8F3D0" w14:textId="77777777" w:rsidTr="00D359AD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0B02" w14:textId="77777777" w:rsidR="00BE59E9" w:rsidRPr="00D24E40" w:rsidRDefault="00BE59E9" w:rsidP="00BE59E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13F58" w14:textId="41FE7F0C" w:rsidR="00BE59E9" w:rsidRPr="00D24E40" w:rsidRDefault="002D6863" w:rsidP="00EB5DBE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D6863">
              <w:rPr>
                <w:rFonts w:ascii="Angsana New" w:hAnsi="Angsana New"/>
                <w:sz w:val="24"/>
                <w:szCs w:val="24"/>
                <w:cs/>
              </w:rPr>
              <w:t>(133</w:t>
            </w:r>
            <w:r w:rsidRPr="002D6863">
              <w:rPr>
                <w:rFonts w:ascii="Angsana New" w:hAnsi="Angsana New"/>
                <w:sz w:val="24"/>
                <w:szCs w:val="24"/>
              </w:rPr>
              <w:t>,</w:t>
            </w:r>
            <w:r w:rsidRPr="002D6863">
              <w:rPr>
                <w:rFonts w:ascii="Angsana New" w:hAnsi="Angsana New"/>
                <w:sz w:val="24"/>
                <w:szCs w:val="24"/>
                <w:cs/>
              </w:rPr>
              <w:t>358</w:t>
            </w:r>
            <w:r w:rsidRPr="002D6863">
              <w:rPr>
                <w:rFonts w:ascii="Angsana New" w:hAnsi="Angsana New"/>
                <w:sz w:val="24"/>
                <w:szCs w:val="24"/>
              </w:rPr>
              <w:t>,</w:t>
            </w:r>
            <w:r w:rsidRPr="002D6863">
              <w:rPr>
                <w:rFonts w:ascii="Angsana New" w:hAnsi="Angsana New"/>
                <w:sz w:val="24"/>
                <w:szCs w:val="24"/>
                <w:cs/>
              </w:rPr>
              <w:t>762.4</w:t>
            </w:r>
            <w:r w:rsidR="00753A4F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2D686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7D0EF" w14:textId="2D219504" w:rsidR="00BE59E9" w:rsidRPr="00D24E40" w:rsidRDefault="002D6863" w:rsidP="00EB5DBE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D6863">
              <w:rPr>
                <w:rFonts w:ascii="Angsana New" w:hAnsi="Angsana New"/>
                <w:sz w:val="24"/>
                <w:szCs w:val="24"/>
                <w:cs/>
              </w:rPr>
              <w:t>(163</w:t>
            </w:r>
            <w:r w:rsidRPr="002D6863">
              <w:rPr>
                <w:rFonts w:ascii="Angsana New" w:hAnsi="Angsana New"/>
                <w:sz w:val="24"/>
                <w:szCs w:val="24"/>
              </w:rPr>
              <w:t>,</w:t>
            </w:r>
            <w:r w:rsidRPr="002D6863">
              <w:rPr>
                <w:rFonts w:ascii="Angsana New" w:hAnsi="Angsana New"/>
                <w:sz w:val="24"/>
                <w:szCs w:val="24"/>
                <w:cs/>
              </w:rPr>
              <w:t>811</w:t>
            </w:r>
            <w:r w:rsidRPr="002D6863">
              <w:rPr>
                <w:rFonts w:ascii="Angsana New" w:hAnsi="Angsana New"/>
                <w:sz w:val="24"/>
                <w:szCs w:val="24"/>
              </w:rPr>
              <w:t>,</w:t>
            </w:r>
            <w:r w:rsidRPr="002D6863">
              <w:rPr>
                <w:rFonts w:ascii="Angsana New" w:hAnsi="Angsana New"/>
                <w:sz w:val="24"/>
                <w:szCs w:val="24"/>
                <w:cs/>
              </w:rPr>
              <w:t>894.58)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742FB" w14:textId="406BFB12" w:rsidR="00BE59E9" w:rsidRPr="00D24E40" w:rsidRDefault="00A62823" w:rsidP="00EB5DBE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62823">
              <w:rPr>
                <w:rFonts w:ascii="Angsana New" w:hAnsi="Angsana New"/>
                <w:sz w:val="24"/>
                <w:szCs w:val="24"/>
                <w:cs/>
              </w:rPr>
              <w:t>(144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668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287.10)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16F13" w14:textId="61ED57F7" w:rsidR="00BE59E9" w:rsidRPr="00D24E40" w:rsidRDefault="00A62823" w:rsidP="00EB5DBE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62823">
              <w:rPr>
                <w:rFonts w:ascii="Angsana New" w:hAnsi="Angsana New"/>
                <w:sz w:val="24"/>
                <w:szCs w:val="24"/>
                <w:cs/>
              </w:rPr>
              <w:t>(75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446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278.70)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F0837" w14:textId="1A851D77" w:rsidR="00BE59E9" w:rsidRPr="00D24E40" w:rsidRDefault="00A62823" w:rsidP="00EB5DBE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62823">
              <w:rPr>
                <w:rFonts w:ascii="Angsana New" w:hAnsi="Angsana New"/>
                <w:sz w:val="24"/>
                <w:szCs w:val="24"/>
                <w:cs/>
              </w:rPr>
              <w:t>(13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717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857.47)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AF76D" w14:textId="7B8A13CB" w:rsidR="00BE59E9" w:rsidRPr="00D24E40" w:rsidRDefault="00A62823" w:rsidP="00EB5DBE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62823">
              <w:rPr>
                <w:rFonts w:ascii="Angsana New" w:hAnsi="Angsana New"/>
                <w:sz w:val="24"/>
                <w:szCs w:val="24"/>
                <w:cs/>
              </w:rPr>
              <w:t>(33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067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884.04)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2FB71" w14:textId="0995E750" w:rsidR="00BE59E9" w:rsidRPr="00D24E40" w:rsidRDefault="00316331" w:rsidP="00EB5DBE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51F27" w14:textId="7AA3C71F" w:rsidR="00BE59E9" w:rsidRPr="00D24E40" w:rsidRDefault="00DA3919" w:rsidP="0043734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A3919">
              <w:rPr>
                <w:rFonts w:ascii="Angsana New" w:hAnsi="Angsana New"/>
                <w:sz w:val="24"/>
                <w:szCs w:val="24"/>
              </w:rPr>
              <w:t>(564,070,964.34)</w:t>
            </w:r>
          </w:p>
        </w:tc>
      </w:tr>
      <w:tr w:rsidR="00B669AB" w:rsidRPr="00D24E40" w14:paraId="63BB1EB5" w14:textId="77777777" w:rsidTr="00D359AD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E2177" w14:textId="77777777" w:rsidR="00AE0D18" w:rsidRPr="00D24E40" w:rsidRDefault="00AE0D18" w:rsidP="00AE0D1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6C732" w14:textId="32778E40" w:rsidR="00AE0D18" w:rsidRPr="00D24E40" w:rsidRDefault="00432FC1" w:rsidP="00EB5DBE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2FC1">
              <w:rPr>
                <w:rFonts w:ascii="Angsana New" w:hAnsi="Angsana New"/>
                <w:sz w:val="24"/>
                <w:szCs w:val="24"/>
              </w:rPr>
              <w:t>41,813,704.00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49165" w14:textId="6AB84F88" w:rsidR="00AE0D18" w:rsidRPr="00D24E40" w:rsidRDefault="00432FC1" w:rsidP="00EB5DBE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2FC1">
              <w:rPr>
                <w:rFonts w:ascii="Angsana New" w:hAnsi="Angsana New"/>
                <w:sz w:val="24"/>
                <w:szCs w:val="24"/>
              </w:rPr>
              <w:t>70,175,891.50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AAD6E" w14:textId="469DFE2E" w:rsidR="00AE0D18" w:rsidRPr="00D24E40" w:rsidRDefault="00432FC1" w:rsidP="00EB5DBE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432FC1">
              <w:rPr>
                <w:rFonts w:ascii="Angsana New" w:hAnsi="Angsana New"/>
                <w:sz w:val="24"/>
                <w:szCs w:val="24"/>
              </w:rPr>
              <w:t>52,658,199.84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C115A" w14:textId="78BAB373" w:rsidR="00AE0D18" w:rsidRPr="00D24E40" w:rsidRDefault="00432FC1" w:rsidP="00EB5DBE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2FC1">
              <w:rPr>
                <w:rFonts w:ascii="Angsana New" w:hAnsi="Angsana New"/>
                <w:sz w:val="24"/>
                <w:szCs w:val="24"/>
              </w:rPr>
              <w:t>22,526,290.20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292F8" w14:textId="1A916D62" w:rsidR="00AE0D18" w:rsidRPr="00D24E40" w:rsidRDefault="00432FC1" w:rsidP="00EB5DBE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2FC1">
              <w:rPr>
                <w:rFonts w:ascii="Angsana New" w:hAnsi="Angsana New"/>
                <w:sz w:val="24"/>
                <w:szCs w:val="24"/>
              </w:rPr>
              <w:t>7,023,104.62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D15CD" w14:textId="1F51A93F" w:rsidR="00AE0D18" w:rsidRPr="00D24E40" w:rsidRDefault="00432FC1" w:rsidP="00EB5DBE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2FC1">
              <w:rPr>
                <w:rFonts w:ascii="Angsana New" w:hAnsi="Angsana New"/>
                <w:sz w:val="24"/>
                <w:szCs w:val="24"/>
              </w:rPr>
              <w:t>20,193,612.75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A2DEA" w14:textId="2ACCB3E8" w:rsidR="00AE0D18" w:rsidRPr="00D24E40" w:rsidRDefault="00AE0D18" w:rsidP="00EB5DBE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219,394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05F0C" w14:textId="04095DA8" w:rsidR="00AE0D18" w:rsidRPr="00D24E40" w:rsidRDefault="0096243E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6243E">
              <w:rPr>
                <w:rFonts w:ascii="Angsana New" w:hAnsi="Angsana New"/>
                <w:sz w:val="24"/>
                <w:szCs w:val="24"/>
              </w:rPr>
              <w:t>214,610,197.24</w:t>
            </w:r>
          </w:p>
        </w:tc>
      </w:tr>
      <w:tr w:rsidR="00A35D08" w:rsidRPr="00D24E40" w14:paraId="6B025419" w14:textId="77777777" w:rsidTr="003C25C4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5ED4F" w14:textId="77777777" w:rsidR="00BE59E9" w:rsidRPr="00D24E40" w:rsidRDefault="00BE59E9" w:rsidP="00BE59E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DA43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2053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EAEA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FF65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9689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EBA6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2E9A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B51EA" w14:textId="0E5ADA38" w:rsidR="00BE59E9" w:rsidRPr="00D24E40" w:rsidRDefault="00BD28B4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B4">
              <w:rPr>
                <w:rFonts w:ascii="Angsana New" w:hAnsi="Angsana New"/>
                <w:sz w:val="24"/>
                <w:szCs w:val="24"/>
              </w:rPr>
              <w:t>6,171,573.43</w:t>
            </w:r>
          </w:p>
        </w:tc>
      </w:tr>
      <w:tr w:rsidR="00471655" w:rsidRPr="00A76AAC" w14:paraId="19CCEB89" w14:textId="77777777" w:rsidTr="00DF29B0">
        <w:trPr>
          <w:gridAfter w:val="1"/>
          <w:wAfter w:w="32" w:type="dxa"/>
          <w:trHeight w:val="288"/>
        </w:trPr>
        <w:tc>
          <w:tcPr>
            <w:tcW w:w="3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D0CB8" w14:textId="0C64BBF0" w:rsidR="00E2748A" w:rsidRPr="00D24E40" w:rsidRDefault="00A211FF" w:rsidP="00E2748A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proofErr w:type="spellStart"/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DD0B4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C4568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F9394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D64B8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D930D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F3A01" w14:textId="77777777" w:rsidR="00E2748A" w:rsidRPr="005440B9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121DD" w14:textId="4F434A8F" w:rsidR="00E2748A" w:rsidRPr="00A76AAC" w:rsidRDefault="00B72644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72644">
              <w:rPr>
                <w:rFonts w:ascii="Angsana New" w:hAnsi="Angsana New"/>
                <w:sz w:val="24"/>
                <w:szCs w:val="24"/>
              </w:rPr>
              <w:t>(142,818.17)</w:t>
            </w:r>
          </w:p>
        </w:tc>
      </w:tr>
      <w:tr w:rsidR="00A35D08" w:rsidRPr="00D24E40" w14:paraId="4FB4B42D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4AED9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4B0F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6EB4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C9E9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CEF9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0E49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EB2D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1076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6C874" w14:textId="13415666" w:rsidR="00BE59E9" w:rsidRPr="00D24E40" w:rsidRDefault="00B72644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72644">
              <w:rPr>
                <w:rFonts w:ascii="Angsana New" w:hAnsi="Angsana New"/>
                <w:sz w:val="24"/>
                <w:szCs w:val="24"/>
              </w:rPr>
              <w:t>(76,434,894.55)</w:t>
            </w:r>
          </w:p>
        </w:tc>
      </w:tr>
      <w:tr w:rsidR="00A35D08" w:rsidRPr="00D24E40" w14:paraId="185BCB43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03DD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E31D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9F46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2905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9951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A0BB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1574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D53A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EC4AB" w14:textId="3B615271" w:rsidR="00BE59E9" w:rsidRPr="00D24E40" w:rsidRDefault="00970202" w:rsidP="0043734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70202">
              <w:rPr>
                <w:rFonts w:ascii="Angsana New" w:hAnsi="Angsana New"/>
                <w:sz w:val="24"/>
                <w:szCs w:val="24"/>
              </w:rPr>
              <w:t>(86,170,467.44)</w:t>
            </w:r>
          </w:p>
        </w:tc>
      </w:tr>
      <w:tr w:rsidR="002D6540" w:rsidRPr="00D24E40" w14:paraId="2D4BED3D" w14:textId="77777777" w:rsidTr="00DF29B0">
        <w:trPr>
          <w:gridAfter w:val="1"/>
          <w:wAfter w:w="32" w:type="dxa"/>
          <w:trHeight w:val="288"/>
        </w:trPr>
        <w:tc>
          <w:tcPr>
            <w:tcW w:w="3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3C04" w14:textId="60D116AE" w:rsidR="002D6540" w:rsidRPr="002D6540" w:rsidRDefault="002D6540" w:rsidP="002D654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D2478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CE037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288E8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AE77B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EF9D5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310EF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D7AC7" w14:textId="5E901869" w:rsidR="002D6540" w:rsidRPr="00D24E40" w:rsidRDefault="00970202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70202">
              <w:rPr>
                <w:rFonts w:ascii="Angsana New" w:hAnsi="Angsana New"/>
                <w:sz w:val="24"/>
                <w:szCs w:val="24"/>
              </w:rPr>
              <w:t>58,033,590.51</w:t>
            </w:r>
          </w:p>
        </w:tc>
      </w:tr>
      <w:tr w:rsidR="00A35D08" w:rsidRPr="00D24E40" w14:paraId="26F4F2C0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8FD2F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5E93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11C8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F50C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C0E3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9EE8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FB06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ECAE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A4925" w14:textId="013A6A9E" w:rsidR="00BE59E9" w:rsidRPr="00D24E40" w:rsidRDefault="00B72644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72644">
              <w:rPr>
                <w:rFonts w:ascii="Angsana New" w:hAnsi="Angsana New"/>
                <w:sz w:val="24"/>
                <w:szCs w:val="24"/>
              </w:rPr>
              <w:t>956,</w:t>
            </w:r>
            <w:r w:rsidR="00B402FA" w:rsidRPr="00B402FA">
              <w:rPr>
                <w:rFonts w:ascii="Angsana New" w:hAnsi="Angsana New"/>
                <w:sz w:val="24"/>
                <w:szCs w:val="24"/>
              </w:rPr>
              <w:t>869.74</w:t>
            </w:r>
          </w:p>
        </w:tc>
      </w:tr>
      <w:tr w:rsidR="00A35D08" w:rsidRPr="00D24E40" w14:paraId="31E40423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16F37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4650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575E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99C2E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9421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93AB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F19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84AD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CBB8E" w14:textId="154C4446" w:rsidR="00BE59E9" w:rsidRPr="00D24E40" w:rsidRDefault="00B72644" w:rsidP="0043734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72644">
              <w:rPr>
                <w:rFonts w:ascii="Angsana New" w:hAnsi="Angsana New"/>
                <w:sz w:val="24"/>
                <w:szCs w:val="24"/>
              </w:rPr>
              <w:t>(4,373,657.06)</w:t>
            </w:r>
          </w:p>
        </w:tc>
      </w:tr>
      <w:tr w:rsidR="00A35D08" w:rsidRPr="00D24E40" w14:paraId="60E4C9BD" w14:textId="77777777" w:rsidTr="003C25C4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F8C7B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D1564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A547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79A2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2594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7198F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C620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9BA01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17DD3" w14:textId="3FB2518A" w:rsidR="00BE59E9" w:rsidRPr="00D24E40" w:rsidRDefault="003B0E28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B0E28">
              <w:rPr>
                <w:rFonts w:ascii="Angsana New" w:hAnsi="Angsana New"/>
                <w:sz w:val="24"/>
                <w:szCs w:val="24"/>
              </w:rPr>
              <w:t>54,616,803.19</w:t>
            </w:r>
          </w:p>
        </w:tc>
      </w:tr>
      <w:tr w:rsidR="002D6540" w:rsidRPr="00D24E40" w14:paraId="46C92AA5" w14:textId="77777777" w:rsidTr="003C25C4">
        <w:trPr>
          <w:gridAfter w:val="1"/>
          <w:wAfter w:w="32" w:type="dxa"/>
          <w:trHeight w:val="288"/>
        </w:trPr>
        <w:tc>
          <w:tcPr>
            <w:tcW w:w="3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7F78" w14:textId="41CA2205" w:rsidR="002D6540" w:rsidRPr="00D24E40" w:rsidRDefault="002D6540" w:rsidP="002D654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AC2C9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F6898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C6550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77C96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36E1E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456C0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10C7E" w14:textId="68523CDF" w:rsidR="002D6540" w:rsidRPr="00D24E40" w:rsidRDefault="003B0E28" w:rsidP="0043734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B0E28">
              <w:rPr>
                <w:rFonts w:ascii="Angsana New" w:hAnsi="Angsana New"/>
                <w:sz w:val="24"/>
                <w:szCs w:val="24"/>
              </w:rPr>
              <w:t>(10,905,593.07)</w:t>
            </w:r>
          </w:p>
        </w:tc>
      </w:tr>
      <w:tr w:rsidR="00A35D08" w:rsidRPr="00D24E40" w14:paraId="61DBD119" w14:textId="77777777" w:rsidTr="003C25C4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D2DC" w14:textId="015204BF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 w:rsidR="0081478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7105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BED2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670B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03F54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A619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EC32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1C58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47AE6" w14:textId="46FFF6D7" w:rsidR="00BE59E9" w:rsidRPr="00014966" w:rsidRDefault="00F04C98" w:rsidP="0043734E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04C98">
              <w:rPr>
                <w:rFonts w:ascii="Angsana New" w:hAnsi="Angsana New"/>
                <w:sz w:val="24"/>
                <w:szCs w:val="24"/>
              </w:rPr>
              <w:t>43,711,210.12</w:t>
            </w:r>
          </w:p>
        </w:tc>
      </w:tr>
      <w:tr w:rsidR="00A35D08" w:rsidRPr="00D24E40" w14:paraId="3D6120D8" w14:textId="77777777" w:rsidTr="00DF29B0">
        <w:trPr>
          <w:gridAfter w:val="1"/>
          <w:wAfter w:w="32" w:type="dxa"/>
          <w:trHeight w:val="117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9C8D" w14:textId="77777777" w:rsidR="00BE59E9" w:rsidRPr="00D24E40" w:rsidRDefault="00BE59E9" w:rsidP="00BE59E9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F995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ADA2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FD68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589A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F9821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BDB37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5B3C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EE197" w14:textId="77777777" w:rsidR="00BE59E9" w:rsidRPr="00D24E40" w:rsidRDefault="00BE59E9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69AB" w:rsidRPr="00D24E40" w14:paraId="753A7CDC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5C0C8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188F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0D43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CD8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C663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938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EB767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EDE2E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E7CE7" w14:textId="27A2E013" w:rsidR="00BE59E9" w:rsidRPr="00BA2540" w:rsidRDefault="003B5EDE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B5EDE">
              <w:rPr>
                <w:rFonts w:ascii="Angsana New" w:hAnsi="Angsana New"/>
                <w:sz w:val="24"/>
                <w:szCs w:val="24"/>
              </w:rPr>
              <w:t>421,461,587.81</w:t>
            </w:r>
          </w:p>
        </w:tc>
      </w:tr>
      <w:tr w:rsidR="005440B9" w:rsidRPr="00D24E40" w14:paraId="002A4A71" w14:textId="77777777" w:rsidTr="003C25C4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5070B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C2C6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4B7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C5BE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EFC9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26B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3B36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3C5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3B884" w14:textId="4C594086" w:rsidR="00BE59E9" w:rsidRPr="00BA2540" w:rsidRDefault="00965264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65264">
              <w:rPr>
                <w:rFonts w:ascii="Angsana New" w:hAnsi="Angsana New"/>
                <w:sz w:val="24"/>
                <w:szCs w:val="24"/>
              </w:rPr>
              <w:t>644,059,030.16</w:t>
            </w:r>
          </w:p>
        </w:tc>
      </w:tr>
      <w:tr w:rsidR="005440B9" w:rsidRPr="00A321E4" w14:paraId="03D932C9" w14:textId="77777777" w:rsidTr="003C25C4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68426" w14:textId="77777777" w:rsidR="00BE59E9" w:rsidRPr="00D24E40" w:rsidRDefault="00BE59E9" w:rsidP="00BE59E9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8A15C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342E1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98044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A71F7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2F296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14707" w14:textId="77777777" w:rsidR="00BE59E9" w:rsidRPr="006C3EF4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E858D" w14:textId="77777777" w:rsidR="00BE59E9" w:rsidRPr="006C3EF4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639ED" w14:textId="2D0D74E2" w:rsidR="00BE59E9" w:rsidRPr="00A321E4" w:rsidRDefault="00FA01C7" w:rsidP="004373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A01C7">
              <w:rPr>
                <w:rFonts w:ascii="Angsana New" w:hAnsi="Angsana New"/>
                <w:sz w:val="24"/>
                <w:szCs w:val="24"/>
              </w:rPr>
              <w:t>1,065,520,617.97</w:t>
            </w:r>
          </w:p>
        </w:tc>
      </w:tr>
      <w:tr w:rsidR="0025029A" w:rsidRPr="00D24E40" w14:paraId="03DAEE45" w14:textId="77777777" w:rsidTr="00DF29B0">
        <w:trPr>
          <w:trHeight w:val="360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87E26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379C57A4" w14:textId="77777777" w:rsidR="0025029A" w:rsidRPr="00D24E40" w:rsidRDefault="0025029A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25029A" w:rsidRPr="00D24E40" w14:paraId="7D2FA6EC" w14:textId="77777777" w:rsidTr="00DF29B0">
        <w:trPr>
          <w:trHeight w:val="360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8FAF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ADBCC0C" w14:textId="77777777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25029A" w:rsidRPr="00D24E40" w14:paraId="7A94C2F0" w14:textId="77777777" w:rsidTr="00DF29B0">
        <w:trPr>
          <w:trHeight w:val="360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AAC7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7B5B59E6" w14:textId="75F3802D" w:rsidR="0025029A" w:rsidRPr="00D24E40" w:rsidRDefault="009E1AB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9E1AB8">
              <w:rPr>
                <w:sz w:val="24"/>
                <w:cs/>
              </w:rPr>
              <w:t xml:space="preserve">สำหรับปี สิ้นสุดวันที่ </w:t>
            </w:r>
            <w:r>
              <w:rPr>
                <w:sz w:val="24"/>
              </w:rPr>
              <w:t>31</w:t>
            </w:r>
            <w:r w:rsidRPr="009E1AB8">
              <w:rPr>
                <w:sz w:val="24"/>
                <w:cs/>
              </w:rPr>
              <w:t xml:space="preserve"> ธันวาคม </w:t>
            </w:r>
            <w:r>
              <w:rPr>
                <w:sz w:val="24"/>
              </w:rPr>
              <w:t>2566</w:t>
            </w:r>
          </w:p>
        </w:tc>
      </w:tr>
      <w:tr w:rsidR="0025029A" w:rsidRPr="00D24E40" w14:paraId="3C777A77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7117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5B98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8A0B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9BBA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450101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2A54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9D4D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360631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58A0B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C4DC667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1214E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1227768B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B77BC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602D147A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55D31" w:rsidRPr="00024677" w14:paraId="76485564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0185" w14:textId="77777777" w:rsidR="00155D31" w:rsidRPr="00024677" w:rsidRDefault="00155D31" w:rsidP="00155D3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2070" w14:textId="44AA252C" w:rsidR="00155D31" w:rsidRPr="00155D31" w:rsidRDefault="00155D31" w:rsidP="00AD644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175,172,466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45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62959" w14:textId="4E60D15D" w:rsidR="00155D31" w:rsidRPr="00024677" w:rsidRDefault="00155D31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 233,987,786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08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D322B" w14:textId="734CC874" w:rsidR="00155D31" w:rsidRPr="00024677" w:rsidRDefault="00155D31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197,326,486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94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A789C" w14:textId="63B30B04" w:rsidR="00155D31" w:rsidRPr="00024677" w:rsidRDefault="00155D31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 97,972,568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90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1BC1C" w14:textId="66BA827A" w:rsidR="00155D31" w:rsidRPr="00024677" w:rsidRDefault="00155D31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20,740,962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09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A43EE" w14:textId="1C2C5CFC" w:rsidR="00155D31" w:rsidRPr="00024677" w:rsidRDefault="00155D31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 53,261,496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79 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DF6B" w14:textId="6CF80124" w:rsidR="00155D31" w:rsidRPr="00024677" w:rsidRDefault="00155D31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219,394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33 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40388" w14:textId="49184248" w:rsidR="00155D31" w:rsidRPr="00024677" w:rsidRDefault="00155D31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778,681,161.58</w:t>
            </w:r>
          </w:p>
        </w:tc>
      </w:tr>
      <w:tr w:rsidR="00155D31" w:rsidRPr="00D24E40" w14:paraId="1B99B0D8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0C720" w14:textId="77777777" w:rsidR="00155D31" w:rsidRPr="00D24E40" w:rsidRDefault="00155D31" w:rsidP="00155D3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402BF" w14:textId="40F078CA" w:rsidR="00155D31" w:rsidRPr="00D24E40" w:rsidRDefault="00155D31" w:rsidP="00AD644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133,284,806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65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A3758" w14:textId="6456B439" w:rsidR="00155D31" w:rsidRPr="00D24E40" w:rsidRDefault="00155D31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163,721,050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62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22A1" w14:textId="6D4CDC8D" w:rsidR="00155D31" w:rsidRPr="00D24E40" w:rsidRDefault="00155D31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144,588,059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47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F5779" w14:textId="1E729C76" w:rsidR="00155D31" w:rsidRPr="00D24E40" w:rsidRDefault="00155D31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75,404,439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557F46">
              <w:rPr>
                <w:rFonts w:ascii="Angsana New" w:hAnsi="Angsana New"/>
                <w:sz w:val="24"/>
                <w:szCs w:val="24"/>
              </w:rPr>
              <w:t>02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BA6C2" w14:textId="3711CFAE" w:rsidR="00155D31" w:rsidRPr="00D24E40" w:rsidRDefault="00155D31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13,710,250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06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9263C" w14:textId="41590C58" w:rsidR="00155D31" w:rsidRPr="00D24E40" w:rsidRDefault="00155D31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33,049,545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83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CA9C3" w14:textId="67CB9D3F" w:rsidR="00155D31" w:rsidRPr="00D24E40" w:rsidRDefault="00155D31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948C7" w14:textId="093AB736" w:rsidR="00155D31" w:rsidRPr="00D24E40" w:rsidRDefault="00155D31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563,758,151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6</w:t>
            </w:r>
            <w:r w:rsidR="00557F46">
              <w:rPr>
                <w:rFonts w:ascii="Angsana New" w:hAnsi="Angsana New"/>
                <w:sz w:val="24"/>
                <w:szCs w:val="24"/>
              </w:rPr>
              <w:t>5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55D31" w:rsidRPr="00D24E40" w14:paraId="7CBAB08B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20AEF" w14:textId="77777777" w:rsidR="00155D31" w:rsidRPr="00D24E40" w:rsidRDefault="00155D31" w:rsidP="00155D3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A6312" w14:textId="5CE70323" w:rsidR="00155D31" w:rsidRPr="00D24E40" w:rsidRDefault="00155D31" w:rsidP="00AD644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41,887,659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80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60E9" w14:textId="25703EFE" w:rsidR="00155D31" w:rsidRPr="00D24E40" w:rsidRDefault="00155D31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70,266,735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46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DAD67" w14:textId="5E2D519D" w:rsidR="00155D31" w:rsidRPr="00D24E40" w:rsidRDefault="00155D31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52,738,427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47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20B7A" w14:textId="62D4E0C0" w:rsidR="00155D31" w:rsidRPr="00D24E40" w:rsidRDefault="00155D31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22,568,129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8</w:t>
            </w:r>
            <w:r w:rsidR="00557F46">
              <w:rPr>
                <w:rFonts w:ascii="Angsana New" w:hAnsi="Angsana New"/>
                <w:sz w:val="24"/>
                <w:szCs w:val="24"/>
              </w:rPr>
              <w:t>8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F36F7" w14:textId="37F7A325" w:rsidR="00155D31" w:rsidRPr="00D24E40" w:rsidRDefault="00155D31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7,030,712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03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C6DEE" w14:textId="323A91A4" w:rsidR="00155D31" w:rsidRPr="00D24E40" w:rsidRDefault="00155D31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20,211,950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96 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23940" w14:textId="0BF21A32" w:rsidR="00155D31" w:rsidRPr="00D24E40" w:rsidRDefault="00155D31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219,394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33 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B1468" w14:textId="61E3ACEE" w:rsidR="00155D31" w:rsidRPr="00D24E40" w:rsidRDefault="00155D31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214,923,009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93 </w:t>
            </w:r>
          </w:p>
        </w:tc>
      </w:tr>
      <w:tr w:rsidR="0025029A" w:rsidRPr="00D24E40" w14:paraId="5E428899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D1BD" w14:textId="77777777" w:rsidR="0025029A" w:rsidRPr="00D24E40" w:rsidRDefault="0025029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20246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DFD44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9D845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A9C3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8D3C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28B82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ED5D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F5EBE" w14:textId="5301A293" w:rsidR="0025029A" w:rsidRPr="00D24E40" w:rsidRDefault="001713BD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157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228.46</w:t>
            </w:r>
          </w:p>
        </w:tc>
      </w:tr>
      <w:tr w:rsidR="005877AD" w:rsidRPr="00A76AAC" w14:paraId="04FA87A5" w14:textId="77777777" w:rsidTr="00DF29B0">
        <w:trPr>
          <w:trHeight w:val="288"/>
        </w:trPr>
        <w:tc>
          <w:tcPr>
            <w:tcW w:w="3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6786E" w14:textId="461A74BA" w:rsidR="005877AD" w:rsidRPr="00D24E40" w:rsidRDefault="002E5803" w:rsidP="005877A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proofErr w:type="spellStart"/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70A7F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A919E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107F5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B0644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C2462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CC0F6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34C80" w14:textId="6F1EA1DF" w:rsidR="005877AD" w:rsidRPr="00A76AAC" w:rsidRDefault="001713BD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142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818.17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25029A" w:rsidRPr="00D24E40" w14:paraId="3556F1F9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280D0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46410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F6BA4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14465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9E463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B49A8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5ABDD" w14:textId="77777777" w:rsidR="0025029A" w:rsidRPr="00427F5F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F3B7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91992" w14:textId="7BB93546" w:rsidR="0025029A" w:rsidRPr="00D24E40" w:rsidRDefault="001713BD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(76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434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894.55)</w:t>
            </w:r>
          </w:p>
        </w:tc>
      </w:tr>
      <w:tr w:rsidR="0025029A" w:rsidRPr="00D24E40" w14:paraId="63C4C33C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DA1B7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1D58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97309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EF5A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43D7A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73163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E620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48AA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8F5A7" w14:textId="146EDA09" w:rsidR="0025029A" w:rsidRPr="00D24E40" w:rsidRDefault="00513E87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13E87">
              <w:rPr>
                <w:rFonts w:ascii="Angsana New" w:hAnsi="Angsana New"/>
                <w:sz w:val="24"/>
                <w:szCs w:val="24"/>
                <w:cs/>
              </w:rPr>
              <w:t>(85</w:t>
            </w:r>
            <w:r w:rsidRPr="00513E87">
              <w:rPr>
                <w:rFonts w:ascii="Angsana New" w:hAnsi="Angsana New"/>
                <w:sz w:val="24"/>
                <w:szCs w:val="24"/>
              </w:rPr>
              <w:t>,</w:t>
            </w:r>
            <w:r w:rsidRPr="00513E87">
              <w:rPr>
                <w:rFonts w:ascii="Angsana New" w:hAnsi="Angsana New"/>
                <w:sz w:val="24"/>
                <w:szCs w:val="24"/>
                <w:cs/>
              </w:rPr>
              <w:t>332</w:t>
            </w:r>
            <w:r w:rsidRPr="00513E87">
              <w:rPr>
                <w:rFonts w:ascii="Angsana New" w:hAnsi="Angsana New"/>
                <w:sz w:val="24"/>
                <w:szCs w:val="24"/>
              </w:rPr>
              <w:t>,</w:t>
            </w:r>
            <w:r w:rsidRPr="00513E87">
              <w:rPr>
                <w:rFonts w:ascii="Angsana New" w:hAnsi="Angsana New"/>
                <w:sz w:val="24"/>
                <w:szCs w:val="24"/>
                <w:cs/>
              </w:rPr>
              <w:t>653.74)</w:t>
            </w:r>
          </w:p>
        </w:tc>
      </w:tr>
      <w:tr w:rsidR="008E30A1" w:rsidRPr="00D24E40" w14:paraId="2DDB676A" w14:textId="77777777" w:rsidTr="00DF29B0">
        <w:trPr>
          <w:trHeight w:val="288"/>
        </w:trPr>
        <w:tc>
          <w:tcPr>
            <w:tcW w:w="3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57A1E" w14:textId="2FBF72F3" w:rsidR="008E30A1" w:rsidRPr="00D24E40" w:rsidRDefault="008E30A1" w:rsidP="008E30A1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AA138" w14:textId="77777777" w:rsidR="008E30A1" w:rsidRPr="00D24E40" w:rsidRDefault="008E30A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7D6C1" w14:textId="77777777" w:rsidR="008E30A1" w:rsidRPr="00D24E40" w:rsidRDefault="008E30A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69C27" w14:textId="77777777" w:rsidR="008E30A1" w:rsidRPr="00D24E40" w:rsidRDefault="008E30A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16FB0" w14:textId="77777777" w:rsidR="008E30A1" w:rsidRPr="00D24E40" w:rsidRDefault="008E30A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6A5E0" w14:textId="77777777" w:rsidR="008E30A1" w:rsidRPr="00D24E40" w:rsidRDefault="008E30A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674A4" w14:textId="77777777" w:rsidR="008E30A1" w:rsidRPr="00D24E40" w:rsidRDefault="008E30A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5917D" w14:textId="52023365" w:rsidR="008E30A1" w:rsidRPr="00D24E40" w:rsidRDefault="008E30A1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A6DA6">
              <w:rPr>
                <w:rFonts w:ascii="Angsana New" w:hAnsi="Angsana New"/>
                <w:sz w:val="24"/>
                <w:szCs w:val="24"/>
                <w:cs/>
              </w:rPr>
              <w:t>59</w:t>
            </w:r>
            <w:r w:rsidRPr="001A6DA6">
              <w:rPr>
                <w:rFonts w:ascii="Angsana New" w:hAnsi="Angsana New"/>
                <w:sz w:val="24"/>
                <w:szCs w:val="24"/>
              </w:rPr>
              <w:t>,</w:t>
            </w:r>
            <w:r w:rsidRPr="001A6DA6">
              <w:rPr>
                <w:rFonts w:ascii="Angsana New" w:hAnsi="Angsana New"/>
                <w:sz w:val="24"/>
                <w:szCs w:val="24"/>
                <w:cs/>
              </w:rPr>
              <w:t>169</w:t>
            </w:r>
            <w:r w:rsidRPr="001A6DA6">
              <w:rPr>
                <w:rFonts w:ascii="Angsana New" w:hAnsi="Angsana New"/>
                <w:sz w:val="24"/>
                <w:szCs w:val="24"/>
              </w:rPr>
              <w:t>,</w:t>
            </w:r>
            <w:r w:rsidRPr="001A6DA6">
              <w:rPr>
                <w:rFonts w:ascii="Angsana New" w:hAnsi="Angsana New"/>
                <w:sz w:val="24"/>
                <w:szCs w:val="24"/>
                <w:cs/>
              </w:rPr>
              <w:t>871.93</w:t>
            </w:r>
          </w:p>
        </w:tc>
      </w:tr>
      <w:tr w:rsidR="0025029A" w:rsidRPr="00D24E40" w14:paraId="6712E07F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B22DA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4DAC4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9554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ABC2D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1C33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B1002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226AC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25766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F9F67" w14:textId="1F331C99" w:rsidR="0025029A" w:rsidRPr="00D24E40" w:rsidRDefault="001713BD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954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115.84</w:t>
            </w:r>
          </w:p>
        </w:tc>
      </w:tr>
      <w:tr w:rsidR="0025029A" w:rsidRPr="00D24E40" w14:paraId="4022EC52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B5D2C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2568C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F1279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48F17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224B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8807C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611BB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2F001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E0B43" w14:textId="6007065A" w:rsidR="0025029A" w:rsidRPr="00D24E40" w:rsidRDefault="001713BD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373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657.06)</w:t>
            </w:r>
          </w:p>
        </w:tc>
      </w:tr>
      <w:tr w:rsidR="0025029A" w:rsidRPr="00D24E40" w14:paraId="5FCE6297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0EC12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D1FB1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5A922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6636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04F8A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85B58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4FC56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14003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1ABF4" w14:textId="2AB1D86F" w:rsidR="0025029A" w:rsidRPr="00D24E40" w:rsidRDefault="00513E87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13E87">
              <w:rPr>
                <w:rFonts w:ascii="Angsana New" w:hAnsi="Angsana New"/>
                <w:sz w:val="24"/>
                <w:szCs w:val="24"/>
                <w:cs/>
              </w:rPr>
              <w:t>55</w:t>
            </w:r>
            <w:r w:rsidRPr="00513E87">
              <w:rPr>
                <w:rFonts w:ascii="Angsana New" w:hAnsi="Angsana New"/>
                <w:sz w:val="24"/>
                <w:szCs w:val="24"/>
              </w:rPr>
              <w:t>,</w:t>
            </w:r>
            <w:r w:rsidRPr="00513E87">
              <w:rPr>
                <w:rFonts w:ascii="Angsana New" w:hAnsi="Angsana New"/>
                <w:sz w:val="24"/>
                <w:szCs w:val="24"/>
                <w:cs/>
              </w:rPr>
              <w:t>750</w:t>
            </w:r>
            <w:r w:rsidRPr="00513E87">
              <w:rPr>
                <w:rFonts w:ascii="Angsana New" w:hAnsi="Angsana New"/>
                <w:sz w:val="24"/>
                <w:szCs w:val="24"/>
              </w:rPr>
              <w:t>,</w:t>
            </w:r>
            <w:r w:rsidRPr="00513E87">
              <w:rPr>
                <w:rFonts w:ascii="Angsana New" w:hAnsi="Angsana New"/>
                <w:sz w:val="24"/>
                <w:szCs w:val="24"/>
                <w:cs/>
              </w:rPr>
              <w:t>330.71</w:t>
            </w:r>
          </w:p>
        </w:tc>
      </w:tr>
      <w:tr w:rsidR="00DF632B" w:rsidRPr="00D24E40" w14:paraId="13E3D788" w14:textId="77777777" w:rsidTr="00DF29B0">
        <w:trPr>
          <w:trHeight w:val="288"/>
        </w:trPr>
        <w:tc>
          <w:tcPr>
            <w:tcW w:w="3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2A031" w14:textId="4BCC2CE1" w:rsidR="00DF632B" w:rsidRPr="00D24E40" w:rsidRDefault="00DF632B" w:rsidP="00DF632B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869C4" w14:textId="77777777" w:rsidR="00DF632B" w:rsidRPr="00D24E40" w:rsidRDefault="00DF632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E68AE" w14:textId="77777777" w:rsidR="00DF632B" w:rsidRPr="00D24E40" w:rsidRDefault="00DF632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2CB61" w14:textId="77777777" w:rsidR="00DF632B" w:rsidRPr="00D24E40" w:rsidRDefault="00DF632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11EEF" w14:textId="77777777" w:rsidR="00DF632B" w:rsidRPr="00D24E40" w:rsidRDefault="00DF632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C705F" w14:textId="77777777" w:rsidR="00DF632B" w:rsidRPr="00D24E40" w:rsidRDefault="00DF632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FB32C" w14:textId="77777777" w:rsidR="00DF632B" w:rsidRPr="00D24E40" w:rsidRDefault="00DF632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95D7A" w14:textId="6D9BE2B6" w:rsidR="00DF632B" w:rsidRPr="00D24E40" w:rsidRDefault="00DF632B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13E87">
              <w:rPr>
                <w:rFonts w:ascii="Angsana New" w:hAnsi="Angsana New"/>
                <w:sz w:val="24"/>
                <w:szCs w:val="24"/>
                <w:cs/>
              </w:rPr>
              <w:t>(11</w:t>
            </w:r>
            <w:r w:rsidRPr="00513E87">
              <w:rPr>
                <w:rFonts w:ascii="Angsana New" w:hAnsi="Angsana New"/>
                <w:sz w:val="24"/>
                <w:szCs w:val="24"/>
              </w:rPr>
              <w:t>,</w:t>
            </w:r>
            <w:r w:rsidRPr="00513E87">
              <w:rPr>
                <w:rFonts w:ascii="Angsana New" w:hAnsi="Angsana New"/>
                <w:sz w:val="24"/>
                <w:szCs w:val="24"/>
                <w:cs/>
              </w:rPr>
              <w:t>107</w:t>
            </w:r>
            <w:r w:rsidRPr="00513E87">
              <w:rPr>
                <w:rFonts w:ascii="Angsana New" w:hAnsi="Angsana New"/>
                <w:sz w:val="24"/>
                <w:szCs w:val="24"/>
              </w:rPr>
              <w:t>,</w:t>
            </w:r>
            <w:r w:rsidRPr="002603A0">
              <w:rPr>
                <w:rFonts w:ascii="Angsana New" w:hAnsi="Angsana New"/>
                <w:sz w:val="24"/>
                <w:szCs w:val="24"/>
                <w:cs/>
              </w:rPr>
              <w:t>681.00</w:t>
            </w:r>
            <w:r w:rsidRPr="00513E8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25029A" w:rsidRPr="00014966" w14:paraId="2E21920C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03774" w14:textId="3171AA2A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 w:rsidR="00C22F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C15B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9C64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85F7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44C79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6A6C8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924EB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A122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83B24" w14:textId="08D58B4A" w:rsidR="0025029A" w:rsidRPr="00014966" w:rsidRDefault="005179A7" w:rsidP="001A765C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179A7">
              <w:rPr>
                <w:rFonts w:ascii="Angsana New" w:hAnsi="Angsana New"/>
                <w:sz w:val="24"/>
                <w:szCs w:val="24"/>
                <w:cs/>
              </w:rPr>
              <w:t>44</w:t>
            </w:r>
            <w:r w:rsidRPr="005179A7">
              <w:rPr>
                <w:rFonts w:ascii="Angsana New" w:hAnsi="Angsana New"/>
                <w:sz w:val="24"/>
                <w:szCs w:val="24"/>
              </w:rPr>
              <w:t>,</w:t>
            </w:r>
            <w:r w:rsidRPr="005179A7">
              <w:rPr>
                <w:rFonts w:ascii="Angsana New" w:hAnsi="Angsana New"/>
                <w:sz w:val="24"/>
                <w:szCs w:val="24"/>
                <w:cs/>
              </w:rPr>
              <w:t>642</w:t>
            </w:r>
            <w:r w:rsidRPr="005179A7">
              <w:rPr>
                <w:rFonts w:ascii="Angsana New" w:hAnsi="Angsana New"/>
                <w:sz w:val="24"/>
                <w:szCs w:val="24"/>
              </w:rPr>
              <w:t>,</w:t>
            </w:r>
            <w:r w:rsidRPr="005179A7">
              <w:rPr>
                <w:rFonts w:ascii="Angsana New" w:hAnsi="Angsana New"/>
                <w:sz w:val="24"/>
                <w:szCs w:val="24"/>
                <w:cs/>
              </w:rPr>
              <w:t>649.</w:t>
            </w:r>
            <w:r w:rsidR="002603A0" w:rsidRPr="002603A0">
              <w:rPr>
                <w:rFonts w:ascii="Angsana New" w:hAnsi="Angsana New"/>
                <w:sz w:val="24"/>
                <w:szCs w:val="24"/>
                <w:cs/>
              </w:rPr>
              <w:t>71</w:t>
            </w:r>
          </w:p>
        </w:tc>
      </w:tr>
      <w:tr w:rsidR="0025029A" w:rsidRPr="00D24E40" w14:paraId="1B0259E2" w14:textId="77777777" w:rsidTr="00DF29B0">
        <w:trPr>
          <w:trHeight w:val="117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C9227" w14:textId="77777777" w:rsidR="0025029A" w:rsidRPr="00675360" w:rsidRDefault="0025029A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FBA10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1ADC3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3E349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3525D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BBAE3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D6F1C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C3414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6B1DD" w14:textId="77777777" w:rsidR="0025029A" w:rsidRPr="001A765C" w:rsidRDefault="0025029A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59E9" w:rsidRPr="00BA2540" w14:paraId="77AB7B3B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EEA79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06B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C5D6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7A70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FD8B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9B33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DB4AD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2D50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C0F15" w14:textId="3A76D2CD" w:rsidR="00BE59E9" w:rsidRPr="00BA2540" w:rsidRDefault="001713BD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262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877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529.64</w:t>
            </w:r>
          </w:p>
        </w:tc>
      </w:tr>
      <w:tr w:rsidR="00BE59E9" w:rsidRPr="00BA2540" w14:paraId="74FE09C6" w14:textId="77777777" w:rsidTr="003C25C4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38823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A6A6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BF8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3E2B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DF25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5F6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3E43D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A844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F03B6" w14:textId="38D127AB" w:rsidR="00BE59E9" w:rsidRPr="00BA2540" w:rsidRDefault="00CC6DBF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C6DBF">
              <w:rPr>
                <w:rFonts w:ascii="Angsana New" w:hAnsi="Angsana New"/>
                <w:sz w:val="24"/>
                <w:szCs w:val="24"/>
                <w:cs/>
              </w:rPr>
              <w:t>795</w:t>
            </w:r>
            <w:r w:rsidRPr="00CC6DBF">
              <w:rPr>
                <w:rFonts w:ascii="Angsana New" w:hAnsi="Angsana New"/>
                <w:sz w:val="24"/>
                <w:szCs w:val="24"/>
              </w:rPr>
              <w:t>,</w:t>
            </w:r>
            <w:r w:rsidRPr="00CC6DBF">
              <w:rPr>
                <w:rFonts w:ascii="Angsana New" w:hAnsi="Angsana New"/>
                <w:sz w:val="24"/>
                <w:szCs w:val="24"/>
                <w:cs/>
              </w:rPr>
              <w:t>565</w:t>
            </w:r>
            <w:r w:rsidRPr="00CC6DBF">
              <w:rPr>
                <w:rFonts w:ascii="Angsana New" w:hAnsi="Angsana New"/>
                <w:sz w:val="24"/>
                <w:szCs w:val="24"/>
              </w:rPr>
              <w:t>,</w:t>
            </w:r>
            <w:r w:rsidRPr="00CC6DBF">
              <w:rPr>
                <w:rFonts w:ascii="Angsana New" w:hAnsi="Angsana New"/>
                <w:sz w:val="24"/>
                <w:szCs w:val="24"/>
                <w:cs/>
              </w:rPr>
              <w:t>806.84</w:t>
            </w:r>
          </w:p>
        </w:tc>
      </w:tr>
      <w:tr w:rsidR="00BE59E9" w:rsidRPr="00BA2540" w14:paraId="07521068" w14:textId="77777777" w:rsidTr="003C25C4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01B95" w14:textId="77777777" w:rsidR="00BE59E9" w:rsidRPr="00C91746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F0954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5D26E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6838D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19DE6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36D20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E4608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17FD7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23A43" w14:textId="4CFDD738" w:rsidR="00BE59E9" w:rsidRPr="00C91746" w:rsidRDefault="006E2F98" w:rsidP="001A765C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E2F98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6E2F98">
              <w:rPr>
                <w:rFonts w:ascii="Angsana New" w:hAnsi="Angsana New"/>
                <w:sz w:val="24"/>
                <w:szCs w:val="24"/>
              </w:rPr>
              <w:t>,</w:t>
            </w:r>
            <w:r w:rsidRPr="006E2F98">
              <w:rPr>
                <w:rFonts w:ascii="Angsana New" w:hAnsi="Angsana New"/>
                <w:sz w:val="24"/>
                <w:szCs w:val="24"/>
                <w:cs/>
              </w:rPr>
              <w:t>058</w:t>
            </w:r>
            <w:r w:rsidRPr="006E2F98">
              <w:rPr>
                <w:rFonts w:ascii="Angsana New" w:hAnsi="Angsana New"/>
                <w:sz w:val="24"/>
                <w:szCs w:val="24"/>
              </w:rPr>
              <w:t>,</w:t>
            </w:r>
            <w:r w:rsidRPr="006E2F98">
              <w:rPr>
                <w:rFonts w:ascii="Angsana New" w:hAnsi="Angsana New"/>
                <w:sz w:val="24"/>
                <w:szCs w:val="24"/>
                <w:cs/>
              </w:rPr>
              <w:t>443</w:t>
            </w:r>
            <w:r w:rsidRPr="006E2F98">
              <w:rPr>
                <w:rFonts w:ascii="Angsana New" w:hAnsi="Angsana New"/>
                <w:sz w:val="24"/>
                <w:szCs w:val="24"/>
              </w:rPr>
              <w:t>,</w:t>
            </w:r>
            <w:r w:rsidRPr="006E2F98">
              <w:rPr>
                <w:rFonts w:ascii="Angsana New" w:hAnsi="Angsana New"/>
                <w:sz w:val="24"/>
                <w:szCs w:val="24"/>
                <w:cs/>
              </w:rPr>
              <w:t>336.48</w:t>
            </w:r>
          </w:p>
        </w:tc>
      </w:tr>
    </w:tbl>
    <w:p w14:paraId="40704D79" w14:textId="77777777" w:rsidR="00DF632B" w:rsidRDefault="00DF632B"/>
    <w:p w14:paraId="2419A589" w14:textId="77777777" w:rsidR="00DF29B0" w:rsidRDefault="00DF29B0"/>
    <w:tbl>
      <w:tblPr>
        <w:tblStyle w:val="TableGrid"/>
        <w:tblW w:w="14875" w:type="dxa"/>
        <w:tblInd w:w="828" w:type="dxa"/>
        <w:tblLook w:val="04A0" w:firstRow="1" w:lastRow="0" w:firstColumn="1" w:lastColumn="0" w:noHBand="0" w:noVBand="1"/>
      </w:tblPr>
      <w:tblGrid>
        <w:gridCol w:w="2088"/>
        <w:gridCol w:w="1598"/>
        <w:gridCol w:w="1598"/>
        <w:gridCol w:w="1598"/>
        <w:gridCol w:w="1598"/>
        <w:gridCol w:w="1598"/>
        <w:gridCol w:w="1598"/>
        <w:gridCol w:w="1598"/>
        <w:gridCol w:w="1601"/>
      </w:tblGrid>
      <w:tr w:rsidR="0025029A" w:rsidRPr="00D24E40" w14:paraId="2E18BCD5" w14:textId="77777777" w:rsidTr="00DF29B0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CEAC1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46BEF6" w14:textId="77777777" w:rsidR="0025029A" w:rsidRPr="00D24E40" w:rsidRDefault="0025029A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25029A" w:rsidRPr="00D24E40" w14:paraId="6EABC49E" w14:textId="77777777" w:rsidTr="00DF29B0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10C94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1C2B08" w14:textId="77777777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25029A" w:rsidRPr="00D24E40" w14:paraId="671F9163" w14:textId="77777777" w:rsidTr="00DF29B0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E51F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A3CBCB0" w14:textId="71A8A822" w:rsidR="0025029A" w:rsidRPr="00D24E40" w:rsidRDefault="009E1AB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9E1AB8">
              <w:rPr>
                <w:sz w:val="24"/>
                <w:cs/>
              </w:rPr>
              <w:t xml:space="preserve">สำหรับปี สิ้นสุดวันที่ </w:t>
            </w:r>
            <w:r>
              <w:rPr>
                <w:sz w:val="24"/>
              </w:rPr>
              <w:t>31</w:t>
            </w:r>
            <w:r w:rsidRPr="009E1AB8">
              <w:rPr>
                <w:sz w:val="24"/>
                <w:cs/>
              </w:rPr>
              <w:t xml:space="preserve"> ธันวาคม </w:t>
            </w:r>
            <w:r>
              <w:rPr>
                <w:sz w:val="24"/>
              </w:rPr>
              <w:t>2565</w:t>
            </w:r>
          </w:p>
        </w:tc>
      </w:tr>
      <w:tr w:rsidR="0025029A" w:rsidRPr="00D24E40" w14:paraId="0559EC51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80EB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39E2D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7DFEB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FD5B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5F574BC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C209E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42D0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3D2BF151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7C67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E125C4C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BCA7E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2F44196B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E8F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45E88C44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E5803" w:rsidRPr="00024677" w14:paraId="6E529065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B8A35" w14:textId="77777777" w:rsidR="002E5803" w:rsidRPr="00024677" w:rsidRDefault="002E5803" w:rsidP="002E580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20897" w14:textId="726D10FC" w:rsidR="002E5803" w:rsidRPr="00024677" w:rsidRDefault="002E5803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    173,236,614.20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073EE" w14:textId="5D317673" w:rsidR="002E5803" w:rsidRPr="00024677" w:rsidRDefault="002E5803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    212,916,826.21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C3A97" w14:textId="4D9A10FD" w:rsidR="002E5803" w:rsidRPr="00024677" w:rsidRDefault="002E5803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    181,709,895.58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0977D" w14:textId="2A8A9360" w:rsidR="002E5803" w:rsidRPr="00024677" w:rsidRDefault="002E5803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      69,909,378.02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47B6" w14:textId="21449F12" w:rsidR="002E5803" w:rsidRPr="00024677" w:rsidRDefault="002E5803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    12,629,899.77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BFEE4" w14:textId="60973D2B" w:rsidR="002E5803" w:rsidRPr="00024677" w:rsidRDefault="002E5803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      46,188,527.40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E2846" w14:textId="25128D57" w:rsidR="002E5803" w:rsidRPr="00024677" w:rsidRDefault="002E5803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165,270.04 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BEF28" w14:textId="53C4F99A" w:rsidR="002E5803" w:rsidRPr="00024677" w:rsidRDefault="002E5803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696,756,411.22 </w:t>
            </w:r>
          </w:p>
        </w:tc>
      </w:tr>
      <w:tr w:rsidR="002E5803" w:rsidRPr="00D24E40" w14:paraId="12038E90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A5BBD" w14:textId="77777777" w:rsidR="002E5803" w:rsidRPr="00D24E40" w:rsidRDefault="002E5803" w:rsidP="002E580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E54FA" w14:textId="7B933A15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>(130,750,312.19)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EC347" w14:textId="5A28367B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>(145,756,380.78)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64713" w14:textId="53BEFA74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>(133,220,041.84)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153EE" w14:textId="609B11F3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>(55,820,722.60)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BBDC" w14:textId="380C8101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>(7,959,257.56)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CD524" w14:textId="52BDC227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>(27,704,103.74)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9A756" w14:textId="00534294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2E580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55F3C" w14:textId="05B74C2D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>(501,210,818.71)</w:t>
            </w:r>
          </w:p>
        </w:tc>
      </w:tr>
      <w:tr w:rsidR="002E5803" w:rsidRPr="00D24E40" w14:paraId="69728218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0F744" w14:textId="77777777" w:rsidR="002E5803" w:rsidRPr="00D24E40" w:rsidRDefault="002E5803" w:rsidP="002E580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AB415" w14:textId="781787B3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42,486,302.01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B754E" w14:textId="39BDC38E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67,160,445.43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FE57D" w14:textId="4003FD38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48,489,853.74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3B011" w14:textId="741636FD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14,088,655.42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67D34" w14:textId="13488C76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4,670,642.21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05A2" w14:textId="61414AC8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18,484,423.66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1E93" w14:textId="20DEB22D" w:rsidR="002E5803" w:rsidRPr="00D24E40" w:rsidRDefault="002E5803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165,270.04 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0B7A9" w14:textId="1A6621D2" w:rsidR="002E5803" w:rsidRPr="00D24E40" w:rsidRDefault="002E5803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 xml:space="preserve">195,545,592.51 </w:t>
            </w:r>
          </w:p>
        </w:tc>
      </w:tr>
      <w:tr w:rsidR="001E32C2" w:rsidRPr="00D24E40" w14:paraId="4F841EB0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5B94B" w14:textId="77777777" w:rsidR="001E32C2" w:rsidRPr="00D24E40" w:rsidRDefault="001E32C2" w:rsidP="001E32C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265A3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1ED9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394DC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2BD2C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0279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A8C5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6B4F5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8DC31" w14:textId="6FAA03DC" w:rsidR="001E32C2" w:rsidRPr="00D24E40" w:rsidRDefault="002E5803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>3,047,182.80</w:t>
            </w:r>
          </w:p>
        </w:tc>
      </w:tr>
      <w:tr w:rsidR="001E32C2" w:rsidRPr="00D24E40" w14:paraId="77F9B2A5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1FA93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68E9A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9827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DCA04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BF8A9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F32F4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2800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647A9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8044B" w14:textId="521CE0B1" w:rsidR="001E32C2" w:rsidRPr="00D24E40" w:rsidRDefault="001713BD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(67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209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162.61)</w:t>
            </w:r>
          </w:p>
        </w:tc>
      </w:tr>
      <w:tr w:rsidR="001E32C2" w:rsidRPr="00D24E40" w14:paraId="56337E60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75875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9455C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6D7DB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3A29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1068C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4E93A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40AAB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A2F97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09C27" w14:textId="6E6C7DBA" w:rsidR="001E32C2" w:rsidRPr="00D24E40" w:rsidRDefault="001713BD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(87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377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570.99)</w:t>
            </w:r>
          </w:p>
        </w:tc>
      </w:tr>
      <w:tr w:rsidR="001E32C2" w:rsidRPr="00D24E40" w14:paraId="0A3B5F32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40C9C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46715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3632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E9BF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133CE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D5C13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210A8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5C902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D329C" w14:textId="1AB4EE8A" w:rsidR="001E32C2" w:rsidRPr="00D24E40" w:rsidRDefault="001713BD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44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006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041.71</w:t>
            </w:r>
          </w:p>
        </w:tc>
      </w:tr>
      <w:tr w:rsidR="001E32C2" w:rsidRPr="00D24E40" w14:paraId="5920C49D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FB072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0D07E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B4BC4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65773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5A7ED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81513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D5BFB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EA378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21307" w14:textId="3619D3F6" w:rsidR="001E32C2" w:rsidRPr="00D24E40" w:rsidRDefault="002E5803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E5803">
              <w:rPr>
                <w:rFonts w:ascii="Angsana New" w:hAnsi="Angsana New"/>
                <w:sz w:val="24"/>
                <w:szCs w:val="24"/>
              </w:rPr>
              <w:t>263,145.48</w:t>
            </w:r>
          </w:p>
        </w:tc>
      </w:tr>
      <w:tr w:rsidR="001E32C2" w:rsidRPr="00D24E40" w14:paraId="23C3E051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A967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6C39D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B26CB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BFB89" w14:textId="77777777" w:rsidR="001E32C2" w:rsidRPr="006C3EF4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D7CAD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4E4BF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83C71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398B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659E7" w14:textId="0E6C2B66" w:rsidR="001E32C2" w:rsidRPr="00D24E40" w:rsidRDefault="001713BD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363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511.67)</w:t>
            </w:r>
          </w:p>
        </w:tc>
      </w:tr>
      <w:tr w:rsidR="001E32C2" w:rsidRPr="00D24E40" w14:paraId="555DE799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13E65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380A7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B905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C1A78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0131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7F966" w14:textId="77777777" w:rsidR="001E32C2" w:rsidRPr="006C3EF4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77475" w14:textId="77777777" w:rsidR="001E32C2" w:rsidRPr="006C3EF4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B720A" w14:textId="77777777" w:rsidR="001E32C2" w:rsidRPr="006C3EF4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2B2B0" w14:textId="12EC3A5E" w:rsidR="001E32C2" w:rsidRPr="00D24E40" w:rsidRDefault="001713BD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41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905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675.52</w:t>
            </w:r>
          </w:p>
        </w:tc>
      </w:tr>
      <w:tr w:rsidR="001E32C2" w:rsidRPr="00D24E40" w14:paraId="5614C6AA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AB45F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6678A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F20D5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B3D0E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22C5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BA899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FC8C1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5F6A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A5466" w14:textId="57345393" w:rsidR="001E32C2" w:rsidRPr="00D24E40" w:rsidRDefault="001713BD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(5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879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710.42)</w:t>
            </w:r>
          </w:p>
        </w:tc>
      </w:tr>
      <w:tr w:rsidR="001E32C2" w:rsidRPr="00014966" w14:paraId="3E26860F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63A1A" w14:textId="261A058D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 w:rsidR="005A636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FE93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1A61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D770D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D1E7E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7897D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23F5A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52959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02A60" w14:textId="4F74519C" w:rsidR="001E32C2" w:rsidRPr="00014966" w:rsidRDefault="001713BD" w:rsidP="003654B6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36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025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965.10</w:t>
            </w:r>
          </w:p>
        </w:tc>
      </w:tr>
      <w:tr w:rsidR="0025029A" w:rsidRPr="00D24E40" w14:paraId="77515BB2" w14:textId="77777777" w:rsidTr="00DF29B0">
        <w:trPr>
          <w:trHeight w:val="81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1B77A" w14:textId="77777777" w:rsidR="0025029A" w:rsidRPr="00675360" w:rsidRDefault="0025029A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8AED7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8610B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FD543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54540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EA741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33DF5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CB593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E8C83" w14:textId="77777777" w:rsidR="0025029A" w:rsidRPr="003654B6" w:rsidRDefault="0025029A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713BD" w:rsidRPr="00BA2540" w14:paraId="018D9B31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7C144" w14:textId="77777777" w:rsidR="001713BD" w:rsidRPr="00D24E40" w:rsidRDefault="001713BD" w:rsidP="001713BD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DFC17" w14:textId="77777777" w:rsidR="001713BD" w:rsidRPr="00D24E40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9C2E" w14:textId="77777777" w:rsidR="001713BD" w:rsidRPr="00D24E40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04F6E" w14:textId="77777777" w:rsidR="001713BD" w:rsidRPr="00D24E40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3EF37" w14:textId="77777777" w:rsidR="001713BD" w:rsidRPr="00D24E40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CCE4F" w14:textId="77777777" w:rsidR="001713BD" w:rsidRPr="00D24E40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38D2C" w14:textId="77777777" w:rsidR="001713BD" w:rsidRPr="006C3EF4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B9265" w14:textId="77777777" w:rsidR="001713BD" w:rsidRPr="006C3EF4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C1C7C" w14:textId="0F0FB33F" w:rsidR="001713BD" w:rsidRPr="00BA2540" w:rsidRDefault="001713BD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</w:rPr>
              <w:t>229,167,884.02</w:t>
            </w:r>
          </w:p>
        </w:tc>
      </w:tr>
      <w:tr w:rsidR="001713BD" w:rsidRPr="00BA2540" w14:paraId="46AE7E96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7479F" w14:textId="77777777" w:rsidR="001713BD" w:rsidRPr="00D24E40" w:rsidRDefault="001713BD" w:rsidP="001713BD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367AB" w14:textId="77777777" w:rsidR="001713BD" w:rsidRPr="00D24E40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CE658" w14:textId="77777777" w:rsidR="001713BD" w:rsidRPr="00D24E40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DB09D" w14:textId="77777777" w:rsidR="001713BD" w:rsidRPr="00D24E40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D2710" w14:textId="77777777" w:rsidR="001713BD" w:rsidRPr="00D24E40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07B36" w14:textId="77777777" w:rsidR="001713BD" w:rsidRPr="00D24E40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39DC2" w14:textId="77777777" w:rsidR="001713BD" w:rsidRPr="006C3EF4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7FED6" w14:textId="77777777" w:rsidR="001713BD" w:rsidRPr="006C3EF4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805AD" w14:textId="685C42E3" w:rsidR="001713BD" w:rsidRPr="00BA2540" w:rsidRDefault="001713BD" w:rsidP="003654B6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</w:rPr>
              <w:t>641,798,695.33</w:t>
            </w:r>
          </w:p>
        </w:tc>
      </w:tr>
      <w:tr w:rsidR="001713BD" w:rsidRPr="00BA2540" w14:paraId="4BF60D97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DC437" w14:textId="00088801" w:rsidR="001713BD" w:rsidRPr="00C91746" w:rsidRDefault="001713BD" w:rsidP="001713BD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D2EBF" w14:textId="77777777" w:rsidR="001713BD" w:rsidRPr="00C91746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73B23" w14:textId="77777777" w:rsidR="001713BD" w:rsidRPr="00C91746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A12D" w14:textId="77777777" w:rsidR="001713BD" w:rsidRPr="00C91746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83807" w14:textId="77777777" w:rsidR="001713BD" w:rsidRPr="00C91746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A47F8" w14:textId="77777777" w:rsidR="001713BD" w:rsidRPr="00C91746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7F6B7" w14:textId="77777777" w:rsidR="001713BD" w:rsidRPr="00C91746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D3FA" w14:textId="77777777" w:rsidR="001713BD" w:rsidRPr="00C91746" w:rsidRDefault="001713BD" w:rsidP="001713B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0DD49" w14:textId="367EF7D9" w:rsidR="001713BD" w:rsidRPr="00C91746" w:rsidRDefault="001713BD" w:rsidP="003654B6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</w:rPr>
              <w:t>870,966,579.35</w:t>
            </w:r>
          </w:p>
        </w:tc>
      </w:tr>
    </w:tbl>
    <w:p w14:paraId="2BB8C6B9" w14:textId="77777777" w:rsidR="00675360" w:rsidRDefault="00675360"/>
    <w:p w14:paraId="0943BB81" w14:textId="343558D4" w:rsidR="005D6107" w:rsidRPr="00512859" w:rsidRDefault="004877F3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347B9A">
        <w:rPr>
          <w:rFonts w:ascii="Angsana New" w:hAnsi="Angsana New" w:hint="cs"/>
          <w:sz w:val="30"/>
          <w:szCs w:val="30"/>
          <w:cs/>
          <w:lang w:val="en-US"/>
        </w:rPr>
        <w:t xml:space="preserve"> มิได้แสดงสินทรัพย์จำแนกตามกลุ่มผลิตภัณฑ์เนื่องจาก</w:t>
      </w: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347B9A">
        <w:rPr>
          <w:rFonts w:ascii="Angsana New" w:hAnsi="Angsana New" w:hint="cs"/>
          <w:sz w:val="30"/>
          <w:szCs w:val="30"/>
          <w:cs/>
          <w:lang w:val="en-US"/>
        </w:rPr>
        <w:t xml:space="preserve"> ใช้สินทรัพย์ร่วมกัน</w:t>
      </w:r>
      <w:bookmarkEnd w:id="40"/>
    </w:p>
    <w:p w14:paraId="28496422" w14:textId="77777777"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9D19A4">
          <w:footerReference w:type="default" r:id="rId19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76D3DA43" w14:textId="74AC46D9" w:rsidR="00CB2B23" w:rsidRPr="0054636C" w:rsidRDefault="00502EB2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ดำเนินธุรกิจในส่วนงานทางภูมิศาสตร์ส่วนใหญ่ในประเทศไทย</w:t>
      </w:r>
      <w:r w:rsidR="006D7D74" w:rsidRPr="0054636C">
        <w:rPr>
          <w:rFonts w:ascii="Angsana New" w:hAnsi="Angsana New"/>
          <w:sz w:val="30"/>
          <w:szCs w:val="30"/>
        </w:rPr>
        <w:t xml:space="preserve"> </w:t>
      </w:r>
      <w:r w:rsidR="00CB2B23" w:rsidRPr="0054636C">
        <w:rPr>
          <w:rFonts w:ascii="Angsana New" w:hAnsi="Angsana New"/>
          <w:sz w:val="30"/>
          <w:szCs w:val="30"/>
          <w:cs/>
        </w:rPr>
        <w:t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</w:t>
      </w:r>
      <w:r w:rsidR="00892062" w:rsidRPr="0054636C">
        <w:rPr>
          <w:rFonts w:ascii="Angsana New" w:hAnsi="Angsana New"/>
          <w:sz w:val="30"/>
          <w:szCs w:val="30"/>
        </w:rPr>
        <w:br/>
      </w:r>
      <w:r w:rsidR="00CB2B23" w:rsidRPr="0054636C">
        <w:rPr>
          <w:rFonts w:ascii="Angsana New" w:hAnsi="Angsana New"/>
          <w:sz w:val="30"/>
          <w:szCs w:val="30"/>
          <w:cs/>
        </w:rPr>
        <w:t xml:space="preserve">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1BEE6D5E" w14:textId="004C9147" w:rsidR="00CB2B23" w:rsidRPr="006B0E50" w:rsidRDefault="00CB2B23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6B0E50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</w:p>
    <w:p w14:paraId="146DF343" w14:textId="1DA36FEB" w:rsidR="00CB2B23" w:rsidRPr="00CB2B23" w:rsidRDefault="00CB2B23" w:rsidP="00E9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6B0E50">
        <w:rPr>
          <w:rFonts w:ascii="Angsana New" w:hAnsi="Angsana New"/>
          <w:sz w:val="30"/>
          <w:szCs w:val="30"/>
          <w:cs/>
        </w:rPr>
        <w:t>สำหรับ</w:t>
      </w:r>
      <w:r w:rsidR="00291295" w:rsidRPr="006B0E50">
        <w:rPr>
          <w:rFonts w:ascii="Angsana New" w:hAnsi="Angsana New" w:hint="cs"/>
          <w:sz w:val="30"/>
          <w:szCs w:val="30"/>
          <w:cs/>
        </w:rPr>
        <w:t>ปี</w:t>
      </w:r>
      <w:r w:rsidRPr="006B0E50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291295" w:rsidRPr="006B0E50">
        <w:rPr>
          <w:rFonts w:ascii="Angsana New" w:hAnsi="Angsana New"/>
          <w:sz w:val="30"/>
          <w:szCs w:val="30"/>
        </w:rPr>
        <w:t>31</w:t>
      </w:r>
      <w:r w:rsidRPr="006B0E50">
        <w:rPr>
          <w:rFonts w:ascii="Angsana New" w:hAnsi="Angsana New"/>
          <w:sz w:val="30"/>
          <w:szCs w:val="30"/>
        </w:rPr>
        <w:t xml:space="preserve"> </w:t>
      </w:r>
      <w:r w:rsidR="00291295" w:rsidRPr="006B0E50">
        <w:rPr>
          <w:rFonts w:ascii="Angsana New" w:hAnsi="Angsana New" w:hint="cs"/>
          <w:sz w:val="30"/>
          <w:szCs w:val="30"/>
          <w:cs/>
        </w:rPr>
        <w:t>ธันวาคม</w:t>
      </w:r>
      <w:r w:rsidRPr="006B0E50">
        <w:rPr>
          <w:rFonts w:ascii="Angsana New" w:hAnsi="Angsana New"/>
          <w:sz w:val="30"/>
          <w:szCs w:val="30"/>
          <w:cs/>
        </w:rPr>
        <w:t xml:space="preserve"> </w:t>
      </w:r>
      <w:r w:rsidRPr="006B0E50">
        <w:rPr>
          <w:rFonts w:ascii="Angsana New" w:hAnsi="Angsana New"/>
          <w:sz w:val="30"/>
          <w:szCs w:val="30"/>
        </w:rPr>
        <w:t>256</w:t>
      </w:r>
      <w:r w:rsidR="001D007A" w:rsidRPr="006B0E50">
        <w:rPr>
          <w:rFonts w:ascii="Angsana New" w:hAnsi="Angsana New" w:hint="cs"/>
          <w:sz w:val="30"/>
          <w:szCs w:val="30"/>
          <w:cs/>
        </w:rPr>
        <w:t>6</w:t>
      </w:r>
      <w:r w:rsidRPr="006B0E50">
        <w:rPr>
          <w:rFonts w:ascii="Angsana New" w:hAnsi="Angsana New"/>
          <w:sz w:val="30"/>
          <w:szCs w:val="30"/>
        </w:rPr>
        <w:t xml:space="preserve"> </w:t>
      </w:r>
      <w:r w:rsidRPr="006B0E50">
        <w:rPr>
          <w:rFonts w:ascii="Angsana New" w:hAnsi="Angsana New"/>
          <w:sz w:val="30"/>
          <w:szCs w:val="30"/>
          <w:cs/>
        </w:rPr>
        <w:t xml:space="preserve">และ </w:t>
      </w:r>
      <w:r w:rsidRPr="006B0E50">
        <w:rPr>
          <w:rFonts w:ascii="Angsana New" w:hAnsi="Angsana New"/>
          <w:sz w:val="30"/>
          <w:szCs w:val="30"/>
        </w:rPr>
        <w:t>256</w:t>
      </w:r>
      <w:r w:rsidR="001D007A" w:rsidRPr="006B0E50">
        <w:rPr>
          <w:rFonts w:ascii="Angsana New" w:hAnsi="Angsana New" w:hint="cs"/>
          <w:sz w:val="30"/>
          <w:szCs w:val="30"/>
          <w:cs/>
        </w:rPr>
        <w:t>5</w:t>
      </w:r>
      <w:r w:rsidRPr="006B0E50">
        <w:rPr>
          <w:rFonts w:ascii="Angsana New" w:hAnsi="Angsana New"/>
          <w:sz w:val="30"/>
          <w:szCs w:val="30"/>
        </w:rPr>
        <w:t xml:space="preserve"> </w:t>
      </w:r>
      <w:r w:rsidR="004877F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E50">
        <w:rPr>
          <w:rFonts w:ascii="Angsana New" w:hAnsi="Angsana New"/>
          <w:sz w:val="30"/>
          <w:szCs w:val="30"/>
          <w:cs/>
        </w:rPr>
        <w:t xml:space="preserve"> ไม่มีรายได้จากลูกค้ารายใดที่มีมูลค่าเท่ากับหรือเกินกว่าร้อยละ </w:t>
      </w:r>
      <w:r w:rsidR="00892062" w:rsidRPr="006B0E50">
        <w:rPr>
          <w:rFonts w:ascii="Angsana New" w:hAnsi="Angsana New"/>
          <w:sz w:val="30"/>
          <w:szCs w:val="30"/>
        </w:rPr>
        <w:t>10</w:t>
      </w:r>
      <w:r w:rsidRPr="006B0E50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28496423" w14:textId="70213841" w:rsidR="00A13B10" w:rsidRPr="000279EC" w:rsidRDefault="000712C0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279E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8496424" w14:textId="112FA600" w:rsidR="00C433F9" w:rsidRPr="00305551" w:rsidRDefault="000712C0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เครื่องมือทางการเงินที่สำคัญ</w:t>
      </w:r>
      <w:r w:rsidRPr="00305551">
        <w:rPr>
          <w:rFonts w:ascii="Angsana New" w:hAnsi="Angsana New"/>
          <w:sz w:val="30"/>
          <w:szCs w:val="30"/>
          <w:cs/>
        </w:rPr>
        <w:t>ของ</w:t>
      </w:r>
      <w:r w:rsidR="00EB182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ประกอบด้วย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เงินให้กู้ยืมระยะสั้น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สินทรัพย์ทางการเงินหมุนเวียนอื่น เงินกู้ยืมระยะสั้นจากสถาบันการเงิน เจ้าหนี้การค้าและเจ้าหนี้หมุนเวียนอื่น</w:t>
      </w:r>
      <w:r w:rsidR="00802F10">
        <w:rPr>
          <w:rFonts w:ascii="Angsana New" w:hAnsi="Angsana New" w:hint="cs"/>
          <w:sz w:val="30"/>
          <w:szCs w:val="30"/>
          <w:cs/>
        </w:rPr>
        <w:t xml:space="preserve"> หนี้สินตามสัญญาเช่า</w:t>
      </w:r>
      <w:r w:rsidRPr="00305551">
        <w:rPr>
          <w:rFonts w:ascii="Angsana New" w:hAnsi="Angsana New"/>
          <w:sz w:val="30"/>
          <w:szCs w:val="30"/>
          <w:cs/>
        </w:rPr>
        <w:t xml:space="preserve"> </w:t>
      </w:r>
      <w:r w:rsidR="00EB182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มีความเสี่ยงที่เกี่ยวข้องกับเครื่องมือทางการเงินดังกล่าว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และมีนโยบายการบริหารความเสี่ยง ดังนี้</w:t>
      </w:r>
    </w:p>
    <w:p w14:paraId="6FAD52A8" w14:textId="4580934A" w:rsidR="000712C0" w:rsidRPr="00305551" w:rsidRDefault="000712C0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ความเสี่ยงด้านเครดิต</w:t>
      </w:r>
    </w:p>
    <w:p w14:paraId="709F6655" w14:textId="19E22756" w:rsidR="00202A7A" w:rsidRPr="00305551" w:rsidRDefault="00815FD5" w:rsidP="00202A7A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มีความเสี่ยงด้านเครดิตที่เกี่ยวเนื่องกับ ลูกหนี้การค้า จำนวนเงินสูงสุดที่</w:t>
      </w:r>
      <w:r w:rsidR="009659E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</w:t>
      </w:r>
      <w:r w:rsidR="006D7D74" w:rsidRPr="00305551">
        <w:rPr>
          <w:rFonts w:ascii="Angsana New" w:hAnsi="Angsana New" w:hint="cs"/>
          <w:sz w:val="30"/>
          <w:szCs w:val="30"/>
          <w:cs/>
        </w:rPr>
        <w:t xml:space="preserve">ฯ </w:t>
      </w:r>
      <w:r w:rsidR="00202A7A" w:rsidRPr="00305551">
        <w:rPr>
          <w:rFonts w:ascii="Angsana New" w:hAnsi="Angsana New"/>
          <w:sz w:val="30"/>
          <w:szCs w:val="30"/>
          <w:cs/>
        </w:rPr>
        <w:t xml:space="preserve">อาจต้องสูญเสียจากการให้สินเชื่อคือมูลค่าตามบัญชี ที่แสดงอยู่ในงบแสดงฐานะการเงิน </w:t>
      </w:r>
      <w:r w:rsidR="009659E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 xml:space="preserve">บริษัท ได้บริหารความเสี่ยงโดยใช้นโยบายและขั้นตอนในการควบคุมการให้สินเชื่ออย่างเหมาะสม  จึงไม่คาดว่าจะเกิดผลขาดทุนทางการเงินที่มีสาระสำคัญนอกจากนี้ </w:t>
      </w:r>
      <w:r w:rsidR="00546016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มีการติดตามยอดคงค้างของลูกหนี้การค้าอย่างสม่ำเสมอ ทั้งนี้</w:t>
      </w:r>
      <w:r w:rsidR="00802F10">
        <w:rPr>
          <w:rFonts w:ascii="Angsana New" w:hAnsi="Angsana New" w:hint="cs"/>
          <w:sz w:val="30"/>
          <w:szCs w:val="30"/>
          <w:cs/>
        </w:rPr>
        <w:t xml:space="preserve"> </w:t>
      </w:r>
      <w:r w:rsidR="00202A7A" w:rsidRPr="00305551">
        <w:rPr>
          <w:rFonts w:ascii="Angsana New" w:hAnsi="Angsana New"/>
          <w:sz w:val="30"/>
          <w:szCs w:val="30"/>
          <w:cs/>
        </w:rPr>
        <w:t>การให้สินเชื่อของ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บริษัทฯเป็นการให้สินเชื่อแบบไม่กระจุกตัวสูงเนื่องจาก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มีฐานลูกค้าจำนวนมาก</w:t>
      </w:r>
    </w:p>
    <w:p w14:paraId="76A74A88" w14:textId="257D5A34" w:rsidR="00202A7A" w:rsidRPr="00305551" w:rsidRDefault="00661948" w:rsidP="00202A7A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พิจารณาการด้อยค่าทุกวันสิ้นรอบระยะเวลารายงาน การคำนวณหาอัตราการตั้งสำรองจะขึ้นอยู่กับอายุหนี้คงค้างโดยนับจากวันที่ถึงกำหนดชำระ ทั้งนี้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58BFEC2" w14:textId="68BD6DE1" w:rsidR="00202A7A" w:rsidRPr="00305551" w:rsidRDefault="00202A7A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ความเสี่ยงจากการไม่ปฏิบัติตามสัญญา</w:t>
      </w:r>
    </w:p>
    <w:p w14:paraId="2849649C" w14:textId="78FC0C84" w:rsidR="00601519" w:rsidRPr="00305551" w:rsidRDefault="00202A7A" w:rsidP="007E409A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สำหรับสินทรัพย์ทางการเงินที่แสดงในงบแสดงฐานะการเงิน ราคาตามบัญชีของสินทรัพย์หลังจากหักผลขาดทุนด้านเครดิตที่คาดว่าจะเกิดขึ้น ถือเป็นมูลค่าสูงสุดของความเสี่ยงที่เกิดจากการไม่ปฏิบัติตามสัญญา</w:t>
      </w:r>
    </w:p>
    <w:p w14:paraId="5E74827E" w14:textId="4B4C2CDC" w:rsidR="007E409A" w:rsidRPr="00305551" w:rsidRDefault="007E409A" w:rsidP="00F2250A">
      <w:pPr>
        <w:pStyle w:val="ListParagraph"/>
        <w:numPr>
          <w:ilvl w:val="0"/>
          <w:numId w:val="15"/>
        </w:numPr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ความเสี่ยงเกี่ยวกับอัตราดอกเบี้ย</w:t>
      </w:r>
    </w:p>
    <w:p w14:paraId="14BC9D35" w14:textId="6B9C1303" w:rsidR="00295918" w:rsidRPr="00E11652" w:rsidRDefault="00661948" w:rsidP="000D39A7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7E409A" w:rsidRPr="00305551">
        <w:rPr>
          <w:rFonts w:ascii="Angsana New" w:hAnsi="Angsana New"/>
          <w:sz w:val="30"/>
          <w:szCs w:val="30"/>
          <w:cs/>
        </w:rPr>
        <w:t xml:space="preserve">บริษัท มีความเสี่ยงเกี่ยวกับอัตราดอกเบี้ยอันเกี่ยวเนื่องกับ เงินสดและรายการเทียบเท่าเงินสด เงินให้กู้ยืมระยะสั้น สินทรัพย์ทางการเงินหมุนเวียนอื่น เงินกู้ยืมระยะสั้นจากสถาบันการเงิน </w:t>
      </w:r>
      <w:r w:rsidR="00427E6B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  <w:r w:rsidR="007E409A" w:rsidRPr="0030555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สินทรัพย์ทางการเงินและหนี้สินทางการเงินของ</w:t>
      </w: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7E409A" w:rsidRPr="00305551">
        <w:rPr>
          <w:rFonts w:ascii="Angsana New" w:hAnsi="Angsana New"/>
          <w:sz w:val="30"/>
          <w:szCs w:val="30"/>
          <w:cs/>
        </w:rPr>
        <w:t>บริษัท</w:t>
      </w:r>
      <w:r w:rsidR="007E409A" w:rsidRPr="007E409A">
        <w:rPr>
          <w:rFonts w:ascii="Angsana New" w:hAnsi="Angsana New"/>
          <w:sz w:val="30"/>
          <w:szCs w:val="30"/>
          <w:cs/>
        </w:rPr>
        <w:t>ส่วนใหญ่มีอัตราดอกเบี้ยที่ปรับขึ้นลงตามอัตราตลาดหรืออัตราดอกเบี้ยคงที่ ที่ใกล้เคียงกับอัตราตลาด</w:t>
      </w:r>
    </w:p>
    <w:p w14:paraId="2F3D7D1C" w14:textId="77777777" w:rsidR="009E7513" w:rsidRDefault="009E7513" w:rsidP="009E7513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9E7513" w:rsidSect="009D19A4">
          <w:footerReference w:type="default" r:id="rId20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7F91E992" w14:textId="3F596424" w:rsidR="007909E0" w:rsidRDefault="00295918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9591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E4743D">
        <w:rPr>
          <w:rFonts w:ascii="Angsana New" w:hAnsi="Angsana New"/>
          <w:sz w:val="30"/>
          <w:szCs w:val="30"/>
        </w:rPr>
        <w:t>31</w:t>
      </w:r>
      <w:r w:rsidRPr="00295918">
        <w:rPr>
          <w:rFonts w:ascii="Angsana New" w:hAnsi="Angsana New"/>
          <w:sz w:val="30"/>
          <w:szCs w:val="30"/>
          <w:cs/>
        </w:rPr>
        <w:t xml:space="preserve"> ธันวาค</w:t>
      </w:r>
      <w:r w:rsidR="007A2E2B">
        <w:rPr>
          <w:rFonts w:ascii="Angsana New" w:hAnsi="Angsana New" w:hint="cs"/>
          <w:sz w:val="30"/>
          <w:szCs w:val="30"/>
          <w:cs/>
        </w:rPr>
        <w:t xml:space="preserve">ม </w:t>
      </w:r>
      <w:r w:rsidR="007A2E2B">
        <w:rPr>
          <w:rFonts w:ascii="Angsana New" w:hAnsi="Angsana New"/>
          <w:sz w:val="30"/>
          <w:szCs w:val="30"/>
          <w:lang w:val="en-US"/>
        </w:rPr>
        <w:t xml:space="preserve">2566 </w:t>
      </w:r>
      <w:r w:rsidR="007A2E2B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E4743D">
        <w:rPr>
          <w:rFonts w:ascii="Angsana New" w:hAnsi="Angsana New"/>
          <w:sz w:val="30"/>
          <w:szCs w:val="30"/>
        </w:rPr>
        <w:t>256</w:t>
      </w:r>
      <w:r w:rsidR="00B421AC">
        <w:rPr>
          <w:rFonts w:ascii="Angsana New" w:hAnsi="Angsana New"/>
          <w:sz w:val="30"/>
          <w:szCs w:val="30"/>
        </w:rPr>
        <w:t>5</w:t>
      </w:r>
      <w:r w:rsidRPr="00295918">
        <w:rPr>
          <w:rFonts w:ascii="Angsana New" w:hAnsi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Style w:val="TableGrid"/>
        <w:tblpPr w:leftFromText="180" w:rightFromText="180" w:vertAnchor="text" w:horzAnchor="margin" w:tblpX="1404" w:tblpY="96"/>
        <w:tblW w:w="13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1080"/>
        <w:gridCol w:w="1761"/>
        <w:gridCol w:w="1530"/>
        <w:gridCol w:w="1440"/>
        <w:gridCol w:w="1530"/>
        <w:gridCol w:w="1530"/>
      </w:tblGrid>
      <w:tr w:rsidR="00BE7220" w:rsidRPr="00BF436E" w14:paraId="0B869C2A" w14:textId="77777777" w:rsidTr="00BF436E">
        <w:tc>
          <w:tcPr>
            <w:tcW w:w="4428" w:type="dxa"/>
          </w:tcPr>
          <w:p w14:paraId="6E03B4F8" w14:textId="7777777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1" w:name="_Hlk146548321"/>
          </w:p>
        </w:tc>
        <w:tc>
          <w:tcPr>
            <w:tcW w:w="1080" w:type="dxa"/>
          </w:tcPr>
          <w:p w14:paraId="1F426F5A" w14:textId="7777777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</w:tcPr>
          <w:p w14:paraId="52B6A0D8" w14:textId="7777777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454D71" w14:textId="7777777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B8D31F" w14:textId="7777777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883BC1" w14:textId="7777777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693FBD" w14:textId="3AD11A9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B765C" w:rsidRPr="00BF436E" w14:paraId="524FAD41" w14:textId="77777777" w:rsidTr="00BF436E">
        <w:tc>
          <w:tcPr>
            <w:tcW w:w="4428" w:type="dxa"/>
          </w:tcPr>
          <w:p w14:paraId="4621B513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2C6E20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1" w:type="dxa"/>
            <w:gridSpan w:val="5"/>
            <w:vAlign w:val="center"/>
          </w:tcPr>
          <w:p w14:paraId="41897B65" w14:textId="7EBEDE3D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765C" w:rsidRPr="00BF436E" w14:paraId="7D7E8C27" w14:textId="77777777" w:rsidTr="00BF436E">
        <w:tc>
          <w:tcPr>
            <w:tcW w:w="4428" w:type="dxa"/>
          </w:tcPr>
          <w:p w14:paraId="55B66F1A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D12624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1" w:type="dxa"/>
            <w:gridSpan w:val="5"/>
            <w:vAlign w:val="center"/>
          </w:tcPr>
          <w:p w14:paraId="3CB109EC" w14:textId="7D691C90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F436E">
              <w:rPr>
                <w:rFonts w:ascii="Angsana New" w:hAnsi="Angsana New"/>
                <w:sz w:val="28"/>
                <w:szCs w:val="28"/>
              </w:rPr>
              <w:t>3</w:t>
            </w:r>
            <w:r w:rsidR="007A2E2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F436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2E2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F436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436E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8B765C" w:rsidRPr="00BF436E" w14:paraId="65208ED3" w14:textId="77777777" w:rsidTr="00BF436E">
        <w:tc>
          <w:tcPr>
            <w:tcW w:w="4428" w:type="dxa"/>
          </w:tcPr>
          <w:p w14:paraId="7AD3A0A9" w14:textId="77777777" w:rsidR="008B765C" w:rsidRPr="00BF436E" w:rsidRDefault="008B765C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080" w:type="dxa"/>
          </w:tcPr>
          <w:p w14:paraId="23C77433" w14:textId="77777777" w:rsidR="008B765C" w:rsidRPr="00BF436E" w:rsidRDefault="008B765C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61" w:type="dxa"/>
          </w:tcPr>
          <w:p w14:paraId="35C1854C" w14:textId="77777777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530" w:type="dxa"/>
          </w:tcPr>
          <w:p w14:paraId="5725F11A" w14:textId="67381E2E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440" w:type="dxa"/>
          </w:tcPr>
          <w:p w14:paraId="2AB74445" w14:textId="3211B5A7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530" w:type="dxa"/>
          </w:tcPr>
          <w:p w14:paraId="53C2E654" w14:textId="77777777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  <w:p w14:paraId="7D2B6AF3" w14:textId="77777777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B2E7FD" w14:textId="77777777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  <w:p w14:paraId="662E16E0" w14:textId="27152E4C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</w:tr>
      <w:tr w:rsidR="008B765C" w:rsidRPr="00BF436E" w14:paraId="6671277A" w14:textId="77777777" w:rsidTr="00BF436E">
        <w:tc>
          <w:tcPr>
            <w:tcW w:w="4428" w:type="dxa"/>
          </w:tcPr>
          <w:p w14:paraId="2D1427D2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9485DBB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</w:tcPr>
          <w:p w14:paraId="6840C2D8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77FD8AD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A81029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80A7EC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2B6D6F5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644A" w:rsidRPr="00BF436E" w14:paraId="42D7F1F6" w14:textId="77777777" w:rsidTr="008C0F4C">
        <w:tc>
          <w:tcPr>
            <w:tcW w:w="4428" w:type="dxa"/>
            <w:vAlign w:val="center"/>
          </w:tcPr>
          <w:p w14:paraId="1E044FC9" w14:textId="77777777" w:rsidR="002A644A" w:rsidRPr="00BF436E" w:rsidRDefault="002A644A" w:rsidP="002A644A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26758B0B" w14:textId="274EB74C" w:rsidR="002A644A" w:rsidRPr="00BF436E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0663E13E" w14:textId="589452DE" w:rsidR="002A644A" w:rsidRPr="002A644A" w:rsidRDefault="000A6566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66">
              <w:rPr>
                <w:rFonts w:ascii="Angsana New" w:hAnsi="Angsana New"/>
                <w:sz w:val="28"/>
                <w:szCs w:val="28"/>
                <w:cs/>
              </w:rPr>
              <w:t>74</w:t>
            </w:r>
            <w:r w:rsidRPr="000A6566">
              <w:rPr>
                <w:rFonts w:ascii="Angsana New" w:hAnsi="Angsana New"/>
                <w:sz w:val="28"/>
                <w:szCs w:val="28"/>
              </w:rPr>
              <w:t>,</w:t>
            </w:r>
            <w:r w:rsidRPr="000A6566">
              <w:rPr>
                <w:rFonts w:ascii="Angsana New" w:hAnsi="Angsana New"/>
                <w:sz w:val="28"/>
                <w:szCs w:val="28"/>
                <w:cs/>
              </w:rPr>
              <w:t>335</w:t>
            </w:r>
            <w:r w:rsidRPr="000A6566">
              <w:rPr>
                <w:rFonts w:ascii="Angsana New" w:hAnsi="Angsana New"/>
                <w:sz w:val="28"/>
                <w:szCs w:val="28"/>
              </w:rPr>
              <w:t>,</w:t>
            </w:r>
            <w:r w:rsidRPr="000A6566">
              <w:rPr>
                <w:rFonts w:ascii="Angsana New" w:hAnsi="Angsana New"/>
                <w:sz w:val="28"/>
                <w:szCs w:val="28"/>
                <w:cs/>
              </w:rPr>
              <w:t>306.53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C4BC7F" w14:textId="670069C5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803E16" w14:textId="39A45396" w:rsidR="002A644A" w:rsidRPr="002A644A" w:rsidRDefault="000A6566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6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0A6566">
              <w:rPr>
                <w:rFonts w:ascii="Angsana New" w:hAnsi="Angsana New"/>
                <w:sz w:val="28"/>
                <w:szCs w:val="28"/>
              </w:rPr>
              <w:t>,</w:t>
            </w:r>
            <w:r w:rsidRPr="000A6566">
              <w:rPr>
                <w:rFonts w:ascii="Angsana New" w:hAnsi="Angsana New"/>
                <w:sz w:val="28"/>
                <w:szCs w:val="28"/>
                <w:cs/>
              </w:rPr>
              <w:t>993</w:t>
            </w:r>
            <w:r w:rsidRPr="000A6566">
              <w:rPr>
                <w:rFonts w:ascii="Angsana New" w:hAnsi="Angsana New"/>
                <w:sz w:val="28"/>
                <w:szCs w:val="28"/>
              </w:rPr>
              <w:t>,</w:t>
            </w:r>
            <w:r w:rsidRPr="000A6566">
              <w:rPr>
                <w:rFonts w:ascii="Angsana New" w:hAnsi="Angsana New"/>
                <w:sz w:val="28"/>
                <w:szCs w:val="28"/>
                <w:cs/>
              </w:rPr>
              <w:t>972.71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DAA5B1" w14:textId="49ABFD21" w:rsidR="002A644A" w:rsidRPr="002A644A" w:rsidRDefault="00A803C3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03C3">
              <w:rPr>
                <w:rFonts w:ascii="Angsana New" w:hAnsi="Angsana New"/>
                <w:sz w:val="28"/>
                <w:szCs w:val="28"/>
                <w:cs/>
              </w:rPr>
              <w:t>78</w:t>
            </w:r>
            <w:r w:rsidRPr="00A803C3">
              <w:rPr>
                <w:rFonts w:ascii="Angsana New" w:hAnsi="Angsana New"/>
                <w:sz w:val="28"/>
                <w:szCs w:val="28"/>
              </w:rPr>
              <w:t>,</w:t>
            </w:r>
            <w:r w:rsidRPr="00A803C3">
              <w:rPr>
                <w:rFonts w:ascii="Angsana New" w:hAnsi="Angsana New"/>
                <w:sz w:val="28"/>
                <w:szCs w:val="28"/>
                <w:cs/>
              </w:rPr>
              <w:t>329</w:t>
            </w:r>
            <w:r w:rsidRPr="00A803C3">
              <w:rPr>
                <w:rFonts w:ascii="Angsana New" w:hAnsi="Angsana New"/>
                <w:sz w:val="28"/>
                <w:szCs w:val="28"/>
              </w:rPr>
              <w:t>,</w:t>
            </w:r>
            <w:r w:rsidRPr="00A803C3">
              <w:rPr>
                <w:rFonts w:ascii="Angsana New" w:hAnsi="Angsana New"/>
                <w:sz w:val="28"/>
                <w:szCs w:val="28"/>
                <w:cs/>
              </w:rPr>
              <w:t>279.24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1326A8" w14:textId="6624BE5A" w:rsidR="002A644A" w:rsidRPr="002A644A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0.50-0.55</w:t>
            </w:r>
            <w:r w:rsidRPr="002A644A">
              <w:rPr>
                <w:rFonts w:ascii="Angsana New" w:hAnsi="Angsana New"/>
                <w:sz w:val="28"/>
                <w:szCs w:val="28"/>
                <w:lang w:val="en-US"/>
              </w:rPr>
              <w:t>%</w:t>
            </w:r>
          </w:p>
        </w:tc>
      </w:tr>
      <w:tr w:rsidR="002A644A" w:rsidRPr="00BF436E" w14:paraId="39C480CD" w14:textId="77777777" w:rsidTr="008C0F4C">
        <w:tc>
          <w:tcPr>
            <w:tcW w:w="4428" w:type="dxa"/>
          </w:tcPr>
          <w:p w14:paraId="716A34B2" w14:textId="77777777" w:rsidR="002A644A" w:rsidRPr="00BF436E" w:rsidRDefault="002A644A" w:rsidP="002A644A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27471B3" w14:textId="326311EB" w:rsidR="002A644A" w:rsidRPr="00BF436E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183A9C33" w14:textId="15E6A41A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86FE89" w14:textId="4C3244BF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F957A" w14:textId="40137081" w:rsidR="002A644A" w:rsidRPr="002A644A" w:rsidRDefault="00B57443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443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B57443">
              <w:rPr>
                <w:rFonts w:ascii="Angsana New" w:hAnsi="Angsana New"/>
                <w:sz w:val="28"/>
                <w:szCs w:val="28"/>
              </w:rPr>
              <w:t>,</w:t>
            </w:r>
            <w:r w:rsidRPr="00B57443">
              <w:rPr>
                <w:rFonts w:ascii="Angsana New" w:hAnsi="Angsana New"/>
                <w:sz w:val="28"/>
                <w:szCs w:val="28"/>
                <w:cs/>
              </w:rPr>
              <w:t>079</w:t>
            </w:r>
            <w:r w:rsidRPr="00B57443">
              <w:rPr>
                <w:rFonts w:ascii="Angsana New" w:hAnsi="Angsana New"/>
                <w:sz w:val="28"/>
                <w:szCs w:val="28"/>
              </w:rPr>
              <w:t>,</w:t>
            </w:r>
            <w:r w:rsidRPr="00B57443">
              <w:rPr>
                <w:rFonts w:ascii="Angsana New" w:hAnsi="Angsana New"/>
                <w:sz w:val="28"/>
                <w:szCs w:val="28"/>
                <w:cs/>
              </w:rPr>
              <w:t>077.95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763CA4" w14:textId="7F97D5F3" w:rsidR="002A644A" w:rsidRPr="002A644A" w:rsidRDefault="00B57443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443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B57443">
              <w:rPr>
                <w:rFonts w:ascii="Angsana New" w:hAnsi="Angsana New"/>
                <w:sz w:val="28"/>
                <w:szCs w:val="28"/>
              </w:rPr>
              <w:t>,</w:t>
            </w:r>
            <w:r w:rsidRPr="00B57443">
              <w:rPr>
                <w:rFonts w:ascii="Angsana New" w:hAnsi="Angsana New"/>
                <w:sz w:val="28"/>
                <w:szCs w:val="28"/>
                <w:cs/>
              </w:rPr>
              <w:t>079</w:t>
            </w:r>
            <w:r w:rsidRPr="00B57443">
              <w:rPr>
                <w:rFonts w:ascii="Angsana New" w:hAnsi="Angsana New"/>
                <w:sz w:val="28"/>
                <w:szCs w:val="28"/>
              </w:rPr>
              <w:t>,</w:t>
            </w:r>
            <w:r w:rsidRPr="00B57443">
              <w:rPr>
                <w:rFonts w:ascii="Angsana New" w:hAnsi="Angsana New"/>
                <w:sz w:val="28"/>
                <w:szCs w:val="28"/>
                <w:cs/>
              </w:rPr>
              <w:t>077.95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0138D1" w14:textId="2AA76DB2" w:rsidR="002A644A" w:rsidRPr="002A644A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64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644A" w:rsidRPr="00BF436E" w14:paraId="63A2D4AD" w14:textId="77777777" w:rsidTr="008C0F4C">
        <w:tc>
          <w:tcPr>
            <w:tcW w:w="4428" w:type="dxa"/>
          </w:tcPr>
          <w:p w14:paraId="428DFA56" w14:textId="77777777" w:rsidR="002A644A" w:rsidRPr="00BF436E" w:rsidRDefault="002A644A" w:rsidP="002A644A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5BC9821E" w14:textId="38EDE1CC" w:rsidR="002A644A" w:rsidRPr="00BF436E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5C91A0AC" w14:textId="3F844248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CDD647" w14:textId="7596E643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/>
                <w:sz w:val="28"/>
                <w:szCs w:val="28"/>
                <w:cs/>
              </w:rPr>
              <w:t>650</w:t>
            </w:r>
            <w:r w:rsidRPr="002A644A">
              <w:rPr>
                <w:rFonts w:ascii="Angsana New" w:hAnsi="Angsana New"/>
                <w:sz w:val="28"/>
                <w:szCs w:val="28"/>
              </w:rPr>
              <w:t>,</w:t>
            </w:r>
            <w:r w:rsidRPr="002A644A">
              <w:rPr>
                <w:rFonts w:ascii="Angsana New" w:hAnsi="Angsana New"/>
                <w:sz w:val="28"/>
                <w:szCs w:val="28"/>
                <w:cs/>
              </w:rPr>
              <w:t>990.00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23BEE" w14:textId="4FEF9767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E20702" w14:textId="7F793169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/>
                <w:sz w:val="28"/>
                <w:szCs w:val="28"/>
                <w:cs/>
              </w:rPr>
              <w:t>650</w:t>
            </w:r>
            <w:r w:rsidRPr="002A644A">
              <w:rPr>
                <w:rFonts w:ascii="Angsana New" w:hAnsi="Angsana New"/>
                <w:sz w:val="28"/>
                <w:szCs w:val="28"/>
              </w:rPr>
              <w:t>,</w:t>
            </w:r>
            <w:r w:rsidRPr="002A644A">
              <w:rPr>
                <w:rFonts w:ascii="Angsana New" w:hAnsi="Angsana New"/>
                <w:sz w:val="28"/>
                <w:szCs w:val="28"/>
                <w:cs/>
              </w:rPr>
              <w:t>990.00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33A0A3" w14:textId="742807D3" w:rsidR="002A644A" w:rsidRPr="002A644A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/>
                <w:sz w:val="28"/>
                <w:szCs w:val="28"/>
              </w:rPr>
              <w:t>12.00%</w:t>
            </w:r>
          </w:p>
        </w:tc>
      </w:tr>
      <w:tr w:rsidR="005A7C13" w:rsidRPr="00BF436E" w14:paraId="26C04419" w14:textId="77777777" w:rsidTr="008C0F4C">
        <w:tc>
          <w:tcPr>
            <w:tcW w:w="4428" w:type="dxa"/>
          </w:tcPr>
          <w:p w14:paraId="4266B968" w14:textId="0E6E1750" w:rsidR="005A7C13" w:rsidRPr="00BF436E" w:rsidRDefault="00531C29" w:rsidP="002A644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C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เงินฝากติดภาระค้ำประกัน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79E3958E" w14:textId="77777777" w:rsidR="005A7C13" w:rsidRPr="00BF436E" w:rsidRDefault="005A7C13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  <w:vAlign w:val="bottom"/>
          </w:tcPr>
          <w:p w14:paraId="2AED736E" w14:textId="0BBC89A0" w:rsidR="005A7C13" w:rsidRPr="002A644A" w:rsidRDefault="009A14C9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14C9">
              <w:rPr>
                <w:rFonts w:ascii="Angsana New" w:hAnsi="Angsana New"/>
                <w:sz w:val="28"/>
                <w:szCs w:val="28"/>
                <w:cs/>
              </w:rPr>
              <w:t>540</w:t>
            </w:r>
            <w:r w:rsidRPr="009A14C9">
              <w:rPr>
                <w:rFonts w:ascii="Angsana New" w:hAnsi="Angsana New"/>
                <w:sz w:val="28"/>
                <w:szCs w:val="28"/>
              </w:rPr>
              <w:t>,</w:t>
            </w:r>
            <w:r w:rsidRPr="009A14C9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720CC3" w14:textId="77FD2852" w:rsidR="005A7C13" w:rsidRPr="002A644A" w:rsidRDefault="009A14C9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091D3" w14:textId="4600C0FC" w:rsidR="005A7C13" w:rsidRPr="002A644A" w:rsidRDefault="009A14C9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C6FE3B" w14:textId="5F631A84" w:rsidR="005A7C13" w:rsidRPr="002A644A" w:rsidRDefault="009A14C9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14C9">
              <w:rPr>
                <w:rFonts w:ascii="Angsana New" w:hAnsi="Angsana New"/>
                <w:sz w:val="28"/>
                <w:szCs w:val="28"/>
                <w:cs/>
              </w:rPr>
              <w:t>540</w:t>
            </w:r>
            <w:r w:rsidRPr="009A14C9">
              <w:rPr>
                <w:rFonts w:ascii="Angsana New" w:hAnsi="Angsana New"/>
                <w:sz w:val="28"/>
                <w:szCs w:val="28"/>
              </w:rPr>
              <w:t>,</w:t>
            </w:r>
            <w:r w:rsidRPr="009A14C9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13E836" w14:textId="67EEA788" w:rsidR="005A7C13" w:rsidRPr="002A644A" w:rsidRDefault="009A14C9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0.50-0.55</w:t>
            </w:r>
            <w:r w:rsidRPr="002A644A">
              <w:rPr>
                <w:rFonts w:ascii="Angsana New" w:hAnsi="Angsana New"/>
                <w:sz w:val="28"/>
                <w:szCs w:val="28"/>
                <w:lang w:val="en-US"/>
              </w:rPr>
              <w:t>%</w:t>
            </w:r>
          </w:p>
        </w:tc>
      </w:tr>
      <w:tr w:rsidR="002A644A" w:rsidRPr="00BF436E" w14:paraId="69770550" w14:textId="77777777" w:rsidTr="008C0F4C">
        <w:tc>
          <w:tcPr>
            <w:tcW w:w="4428" w:type="dxa"/>
          </w:tcPr>
          <w:p w14:paraId="35E16A61" w14:textId="77777777" w:rsidR="002A644A" w:rsidRPr="00BF436E" w:rsidRDefault="002A644A" w:rsidP="002A644A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23BAE707" w14:textId="77777777" w:rsidR="002A644A" w:rsidRPr="00BF436E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  <w:vAlign w:val="bottom"/>
          </w:tcPr>
          <w:p w14:paraId="543DCA0A" w14:textId="35901CB1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7CBAF2" w14:textId="74A976B5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CC38A" w14:textId="3171730E" w:rsidR="002A644A" w:rsidRPr="002A644A" w:rsidRDefault="009A27EF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27EF">
              <w:rPr>
                <w:rFonts w:ascii="Angsana New" w:hAnsi="Angsana New"/>
                <w:sz w:val="28"/>
                <w:szCs w:val="28"/>
                <w:cs/>
              </w:rPr>
              <w:t>928</w:t>
            </w:r>
            <w:r w:rsidRPr="009A27EF">
              <w:rPr>
                <w:rFonts w:ascii="Angsana New" w:hAnsi="Angsana New"/>
                <w:sz w:val="28"/>
                <w:szCs w:val="28"/>
              </w:rPr>
              <w:t>,</w:t>
            </w:r>
            <w:r w:rsidRPr="009A27EF">
              <w:rPr>
                <w:rFonts w:ascii="Angsana New" w:hAnsi="Angsana New"/>
                <w:sz w:val="28"/>
                <w:szCs w:val="28"/>
                <w:cs/>
              </w:rPr>
              <w:t>862.49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862EA5" w14:textId="1D33ABDD" w:rsidR="002A644A" w:rsidRPr="002A644A" w:rsidRDefault="009A27EF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27EF">
              <w:rPr>
                <w:rFonts w:ascii="Angsana New" w:hAnsi="Angsana New"/>
                <w:sz w:val="28"/>
                <w:szCs w:val="28"/>
                <w:cs/>
              </w:rPr>
              <w:t>928</w:t>
            </w:r>
            <w:r w:rsidRPr="009A27EF">
              <w:rPr>
                <w:rFonts w:ascii="Angsana New" w:hAnsi="Angsana New"/>
                <w:sz w:val="28"/>
                <w:szCs w:val="28"/>
              </w:rPr>
              <w:t>,</w:t>
            </w:r>
            <w:r w:rsidRPr="009A27EF">
              <w:rPr>
                <w:rFonts w:ascii="Angsana New" w:hAnsi="Angsana New"/>
                <w:sz w:val="28"/>
                <w:szCs w:val="28"/>
                <w:cs/>
              </w:rPr>
              <w:t>862.49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B83B8B" w14:textId="3EC11267" w:rsidR="002A644A" w:rsidRPr="002A644A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644A" w:rsidRPr="00BF436E" w14:paraId="2713E5E2" w14:textId="77777777" w:rsidTr="008C0F4C">
        <w:tc>
          <w:tcPr>
            <w:tcW w:w="4428" w:type="dxa"/>
          </w:tcPr>
          <w:p w14:paraId="1613ADE6" w14:textId="77777777" w:rsidR="002A644A" w:rsidRPr="00BF436E" w:rsidRDefault="002A644A" w:rsidP="002A644A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C03103F" w14:textId="77777777" w:rsidR="002A644A" w:rsidRPr="00BF436E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  <w:vAlign w:val="bottom"/>
          </w:tcPr>
          <w:p w14:paraId="6C93037F" w14:textId="77777777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FA0B55" w14:textId="77777777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91A0CF" w14:textId="77777777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D2F261" w14:textId="77777777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A92A2A" w14:textId="77777777" w:rsidR="002A644A" w:rsidRPr="002A644A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644A" w:rsidRPr="00BF436E" w14:paraId="79FBBDD4" w14:textId="77777777" w:rsidTr="008C0F4C">
        <w:tc>
          <w:tcPr>
            <w:tcW w:w="4428" w:type="dxa"/>
          </w:tcPr>
          <w:p w14:paraId="4166D037" w14:textId="77777777" w:rsidR="002A644A" w:rsidRPr="00BF436E" w:rsidRDefault="002A644A" w:rsidP="002A644A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04EA1E7" w14:textId="2AEEDFE0" w:rsidR="002A644A" w:rsidRPr="00BF436E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03A5DF2F" w14:textId="654123F5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/>
                <w:sz w:val="28"/>
                <w:szCs w:val="28"/>
                <w:cs/>
              </w:rPr>
              <w:t>247</w:t>
            </w:r>
            <w:r w:rsidRPr="002A644A">
              <w:rPr>
                <w:rFonts w:ascii="Angsana New" w:hAnsi="Angsana New"/>
                <w:sz w:val="28"/>
                <w:szCs w:val="28"/>
              </w:rPr>
              <w:t>,</w:t>
            </w:r>
            <w:r w:rsidRPr="002A644A">
              <w:rPr>
                <w:rFonts w:ascii="Angsana New" w:hAnsi="Angsana New"/>
                <w:sz w:val="28"/>
                <w:szCs w:val="28"/>
                <w:cs/>
              </w:rPr>
              <w:t>540</w:t>
            </w:r>
            <w:r w:rsidRPr="002A644A">
              <w:rPr>
                <w:rFonts w:ascii="Angsana New" w:hAnsi="Angsana New"/>
                <w:sz w:val="28"/>
                <w:szCs w:val="28"/>
              </w:rPr>
              <w:t>,</w:t>
            </w:r>
            <w:r w:rsidRPr="002A644A">
              <w:rPr>
                <w:rFonts w:ascii="Angsana New" w:hAnsi="Angsana New"/>
                <w:sz w:val="28"/>
                <w:szCs w:val="28"/>
                <w:cs/>
              </w:rPr>
              <w:t>065.76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6FAD66" w14:textId="2B9BDC69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BD2B0" w14:textId="15637E51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AE58FE" w14:textId="211FE552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/>
                <w:sz w:val="28"/>
                <w:szCs w:val="28"/>
                <w:cs/>
              </w:rPr>
              <w:t>247</w:t>
            </w:r>
            <w:r w:rsidRPr="002A644A">
              <w:rPr>
                <w:rFonts w:ascii="Angsana New" w:hAnsi="Angsana New"/>
                <w:sz w:val="28"/>
                <w:szCs w:val="28"/>
              </w:rPr>
              <w:t>,</w:t>
            </w:r>
            <w:r w:rsidRPr="002A644A">
              <w:rPr>
                <w:rFonts w:ascii="Angsana New" w:hAnsi="Angsana New"/>
                <w:sz w:val="28"/>
                <w:szCs w:val="28"/>
                <w:cs/>
              </w:rPr>
              <w:t>540</w:t>
            </w:r>
            <w:r w:rsidRPr="002A644A">
              <w:rPr>
                <w:rFonts w:ascii="Angsana New" w:hAnsi="Angsana New"/>
                <w:sz w:val="28"/>
                <w:szCs w:val="28"/>
              </w:rPr>
              <w:t>,</w:t>
            </w:r>
            <w:r w:rsidRPr="002A644A">
              <w:rPr>
                <w:rFonts w:ascii="Angsana New" w:hAnsi="Angsana New"/>
                <w:sz w:val="28"/>
                <w:szCs w:val="28"/>
                <w:cs/>
              </w:rPr>
              <w:t>065.76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98E4D0" w14:textId="0FEBD0DD" w:rsidR="002A644A" w:rsidRPr="002A644A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3.19-3.28</w:t>
            </w:r>
            <w:r w:rsidRPr="002A644A">
              <w:rPr>
                <w:rFonts w:ascii="Angsana New" w:hAnsi="Angsana New"/>
                <w:sz w:val="28"/>
                <w:szCs w:val="28"/>
                <w:lang w:val="en-US"/>
              </w:rPr>
              <w:t>%</w:t>
            </w:r>
          </w:p>
        </w:tc>
      </w:tr>
      <w:tr w:rsidR="008C0F4C" w:rsidRPr="00BF436E" w14:paraId="22BBC373" w14:textId="77777777" w:rsidTr="008C0F4C">
        <w:tc>
          <w:tcPr>
            <w:tcW w:w="4428" w:type="dxa"/>
          </w:tcPr>
          <w:p w14:paraId="49AE7509" w14:textId="77777777" w:rsidR="002A644A" w:rsidRPr="00BF436E" w:rsidRDefault="002A644A" w:rsidP="002A644A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4CCC066" w14:textId="5B3A2147" w:rsidR="002A644A" w:rsidRPr="00BF436E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7DFDD2A1" w14:textId="63766317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8678EE" w14:textId="4FC44B96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A0179" w14:textId="45C1BD38" w:rsidR="002A644A" w:rsidRPr="002A644A" w:rsidRDefault="00AB3BC4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3BC4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Pr="00AB3BC4">
              <w:rPr>
                <w:rFonts w:ascii="Angsana New" w:hAnsi="Angsana New"/>
                <w:sz w:val="28"/>
                <w:szCs w:val="28"/>
              </w:rPr>
              <w:t>,</w:t>
            </w:r>
            <w:r w:rsidRPr="00AB3BC4">
              <w:rPr>
                <w:rFonts w:ascii="Angsana New" w:hAnsi="Angsana New"/>
                <w:sz w:val="28"/>
                <w:szCs w:val="28"/>
                <w:cs/>
              </w:rPr>
              <w:t>662</w:t>
            </w:r>
            <w:r w:rsidRPr="00AB3BC4">
              <w:rPr>
                <w:rFonts w:ascii="Angsana New" w:hAnsi="Angsana New"/>
                <w:sz w:val="28"/>
                <w:szCs w:val="28"/>
              </w:rPr>
              <w:t>,</w:t>
            </w:r>
            <w:r w:rsidRPr="00AB3BC4">
              <w:rPr>
                <w:rFonts w:ascii="Angsana New" w:hAnsi="Angsana New"/>
                <w:sz w:val="28"/>
                <w:szCs w:val="28"/>
                <w:cs/>
              </w:rPr>
              <w:t>520.92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7775F2" w14:textId="5EEEF60E" w:rsidR="002A644A" w:rsidRPr="002A644A" w:rsidRDefault="00AB3BC4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3BC4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Pr="00AB3BC4">
              <w:rPr>
                <w:rFonts w:ascii="Angsana New" w:hAnsi="Angsana New"/>
                <w:sz w:val="28"/>
                <w:szCs w:val="28"/>
              </w:rPr>
              <w:t>,</w:t>
            </w:r>
            <w:r w:rsidRPr="00AB3BC4">
              <w:rPr>
                <w:rFonts w:ascii="Angsana New" w:hAnsi="Angsana New"/>
                <w:sz w:val="28"/>
                <w:szCs w:val="28"/>
                <w:cs/>
              </w:rPr>
              <w:t>662</w:t>
            </w:r>
            <w:r w:rsidRPr="00AB3BC4">
              <w:rPr>
                <w:rFonts w:ascii="Angsana New" w:hAnsi="Angsana New"/>
                <w:sz w:val="28"/>
                <w:szCs w:val="28"/>
              </w:rPr>
              <w:t>,</w:t>
            </w:r>
            <w:r w:rsidRPr="00AB3BC4">
              <w:rPr>
                <w:rFonts w:ascii="Angsana New" w:hAnsi="Angsana New"/>
                <w:sz w:val="28"/>
                <w:szCs w:val="28"/>
                <w:cs/>
              </w:rPr>
              <w:t>520.92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F48979" w14:textId="64B860C9" w:rsidR="002A644A" w:rsidRPr="002A644A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644A" w:rsidRPr="00BF436E" w14:paraId="0251CA58" w14:textId="77777777" w:rsidTr="008C0F4C">
        <w:tc>
          <w:tcPr>
            <w:tcW w:w="4428" w:type="dxa"/>
          </w:tcPr>
          <w:p w14:paraId="1845C821" w14:textId="77777777" w:rsidR="002A644A" w:rsidRPr="00BF436E" w:rsidRDefault="002A644A" w:rsidP="002A644A">
            <w:pPr>
              <w:spacing w:before="20" w:line="240" w:lineRule="auto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81B5A0D" w14:textId="1E7FE155" w:rsidR="002A644A" w:rsidRPr="00BF436E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1</w:t>
            </w:r>
            <w:r w:rsidR="004C5DC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5C5A8A2D" w14:textId="3894985A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73B7F1" w14:textId="1E97A1FF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/>
                <w:sz w:val="28"/>
                <w:szCs w:val="28"/>
                <w:cs/>
              </w:rPr>
              <w:t>581</w:t>
            </w:r>
            <w:r w:rsidRPr="002A644A">
              <w:rPr>
                <w:rFonts w:ascii="Angsana New" w:hAnsi="Angsana New"/>
                <w:sz w:val="28"/>
                <w:szCs w:val="28"/>
              </w:rPr>
              <w:t>,</w:t>
            </w:r>
            <w:r w:rsidRPr="002A644A">
              <w:rPr>
                <w:rFonts w:ascii="Angsana New" w:hAnsi="Angsana New"/>
                <w:sz w:val="28"/>
                <w:szCs w:val="28"/>
                <w:cs/>
              </w:rPr>
              <w:t>803.33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458FE" w14:textId="37A58CE3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B6C3D7" w14:textId="022A7D92" w:rsidR="002A644A" w:rsidRPr="002A644A" w:rsidRDefault="002A644A" w:rsidP="002A644A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/>
                <w:sz w:val="28"/>
                <w:szCs w:val="28"/>
                <w:cs/>
              </w:rPr>
              <w:t>581</w:t>
            </w:r>
            <w:r w:rsidRPr="002A644A">
              <w:rPr>
                <w:rFonts w:ascii="Angsana New" w:hAnsi="Angsana New"/>
                <w:sz w:val="28"/>
                <w:szCs w:val="28"/>
              </w:rPr>
              <w:t>,</w:t>
            </w:r>
            <w:r w:rsidRPr="002A644A">
              <w:rPr>
                <w:rFonts w:ascii="Angsana New" w:hAnsi="Angsana New"/>
                <w:sz w:val="28"/>
                <w:szCs w:val="28"/>
                <w:cs/>
              </w:rPr>
              <w:t>803.33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83F875" w14:textId="1065E932" w:rsidR="002A644A" w:rsidRPr="002A644A" w:rsidRDefault="002A644A" w:rsidP="002A644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44A">
              <w:rPr>
                <w:rFonts w:ascii="Angsana New" w:hAnsi="Angsana New"/>
                <w:sz w:val="28"/>
                <w:szCs w:val="28"/>
              </w:rPr>
              <w:t>4.22%</w:t>
            </w:r>
          </w:p>
        </w:tc>
      </w:tr>
      <w:tr w:rsidR="003D08FD" w:rsidRPr="00BF436E" w14:paraId="59E7A841" w14:textId="77777777" w:rsidTr="008C0F4C">
        <w:tc>
          <w:tcPr>
            <w:tcW w:w="4428" w:type="dxa"/>
          </w:tcPr>
          <w:p w14:paraId="41429C76" w14:textId="210D0577" w:rsidR="00547CE2" w:rsidRPr="00BF436E" w:rsidRDefault="00547CE2" w:rsidP="00547CE2">
            <w:pPr>
              <w:spacing w:before="20"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13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หนี้สินทางการเงินหมุนเวียนอื่น</w:t>
            </w:r>
            <w:r w:rsidR="000009FB" w:rsidRPr="0000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shd w:val="clear" w:color="auto" w:fill="auto"/>
          </w:tcPr>
          <w:p w14:paraId="33793FA6" w14:textId="728221F1" w:rsidR="00547CE2" w:rsidRPr="00BF436E" w:rsidRDefault="00547CE2" w:rsidP="00547C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4D8B828B" w14:textId="1436B422" w:rsidR="00547CE2" w:rsidRPr="002A644A" w:rsidRDefault="00547CE2" w:rsidP="00547CE2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7C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1BF405" w14:textId="11A94A6E" w:rsidR="00547CE2" w:rsidRPr="002A644A" w:rsidRDefault="00547CE2" w:rsidP="00547CE2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7C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D68BD" w14:textId="2EFEA44D" w:rsidR="00547CE2" w:rsidRPr="002A644A" w:rsidRDefault="00547CE2" w:rsidP="00547CE2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7CE2">
              <w:rPr>
                <w:rFonts w:ascii="Angsana New" w:hAnsi="Angsana New"/>
                <w:sz w:val="28"/>
                <w:szCs w:val="28"/>
                <w:cs/>
              </w:rPr>
              <w:t>628</w:t>
            </w:r>
            <w:r w:rsidRPr="00547CE2">
              <w:rPr>
                <w:rFonts w:ascii="Angsana New" w:hAnsi="Angsana New"/>
                <w:sz w:val="28"/>
                <w:szCs w:val="28"/>
              </w:rPr>
              <w:t>,</w:t>
            </w:r>
            <w:r w:rsidRPr="00547CE2">
              <w:rPr>
                <w:rFonts w:ascii="Angsana New" w:hAnsi="Angsana New"/>
                <w:sz w:val="28"/>
                <w:szCs w:val="28"/>
                <w:cs/>
              </w:rPr>
              <w:t>911.33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57FD7E" w14:textId="51528887" w:rsidR="00547CE2" w:rsidRPr="002A644A" w:rsidRDefault="00547CE2" w:rsidP="00547CE2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7CE2">
              <w:rPr>
                <w:rFonts w:ascii="Angsana New" w:hAnsi="Angsana New"/>
                <w:sz w:val="28"/>
                <w:szCs w:val="28"/>
                <w:cs/>
              </w:rPr>
              <w:t>628</w:t>
            </w:r>
            <w:r w:rsidRPr="00547CE2">
              <w:rPr>
                <w:rFonts w:ascii="Angsana New" w:hAnsi="Angsana New"/>
                <w:sz w:val="28"/>
                <w:szCs w:val="28"/>
              </w:rPr>
              <w:t>,</w:t>
            </w:r>
            <w:r w:rsidRPr="00547CE2">
              <w:rPr>
                <w:rFonts w:ascii="Angsana New" w:hAnsi="Angsana New"/>
                <w:sz w:val="28"/>
                <w:szCs w:val="28"/>
                <w:cs/>
              </w:rPr>
              <w:t>911.33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A494A8" w14:textId="4A6802B9" w:rsidR="00547CE2" w:rsidRPr="002A644A" w:rsidRDefault="00547CE2" w:rsidP="00547C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7C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bookmarkEnd w:id="41"/>
    </w:tbl>
    <w:p w14:paraId="12800617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E7FF5C0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579F920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C719D80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400EF98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9863987" w14:textId="77777777" w:rsidR="00BE7220" w:rsidRDefault="00BE7220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3C69FF" w14:textId="77777777" w:rsidR="00BE7220" w:rsidRDefault="00BE7220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E7D2756" w14:textId="77777777" w:rsidR="00BE7220" w:rsidRDefault="00BE7220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5AE5222" w14:textId="77777777" w:rsidR="00BE7220" w:rsidRDefault="00BE7220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CD444AD" w14:textId="77777777" w:rsidR="00BE7220" w:rsidRDefault="00BE7220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2460E8A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744E2A7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E23F881" w14:textId="77777777" w:rsidR="002D0364" w:rsidRDefault="002D03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B30B359" w14:textId="77777777" w:rsidR="002D0364" w:rsidRDefault="002D03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F93763E" w14:textId="77777777" w:rsidR="002D0364" w:rsidRDefault="002D03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31D313E2" w14:textId="77777777" w:rsidR="002D0364" w:rsidRDefault="002D03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XSpec="center" w:tblpY="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900"/>
        <w:gridCol w:w="1165"/>
        <w:gridCol w:w="1152"/>
        <w:gridCol w:w="1152"/>
        <w:gridCol w:w="1165"/>
        <w:gridCol w:w="1152"/>
        <w:gridCol w:w="277"/>
        <w:gridCol w:w="1175"/>
        <w:gridCol w:w="1152"/>
        <w:gridCol w:w="1152"/>
        <w:gridCol w:w="1165"/>
        <w:gridCol w:w="1152"/>
      </w:tblGrid>
      <w:tr w:rsidR="003F298C" w:rsidRPr="00A641DF" w14:paraId="10AACBB7" w14:textId="77777777" w:rsidTr="00663033">
        <w:tc>
          <w:tcPr>
            <w:tcW w:w="2538" w:type="dxa"/>
          </w:tcPr>
          <w:p w14:paraId="6DBA0453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444DDEA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310213EE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7C35499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5B9141D4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6E975075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DF68EAB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6CBFAD5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4A628682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0CF0DDB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2536239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33EC127A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28DB022" w14:textId="79FA65D2" w:rsidR="003F298C" w:rsidRPr="00A641DF" w:rsidRDefault="00BF2A87" w:rsidP="00BF2A8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F2A87">
              <w:rPr>
                <w:rFonts w:ascii="Angsana New" w:hAnsi="Angsana New"/>
                <w:sz w:val="23"/>
                <w:szCs w:val="23"/>
                <w:cs/>
              </w:rPr>
              <w:t>(หน่วย : บาท)</w:t>
            </w:r>
          </w:p>
        </w:tc>
      </w:tr>
      <w:tr w:rsidR="00CD5EE4" w:rsidRPr="00A641DF" w14:paraId="13C9D68F" w14:textId="77777777" w:rsidTr="00663033">
        <w:tc>
          <w:tcPr>
            <w:tcW w:w="2538" w:type="dxa"/>
          </w:tcPr>
          <w:p w14:paraId="3D6BFDF4" w14:textId="77777777" w:rsidR="00CD5EE4" w:rsidRPr="00A641DF" w:rsidRDefault="00CD5EE4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2FA5B92" w14:textId="77777777" w:rsidR="00CD5EE4" w:rsidRPr="00A641DF" w:rsidRDefault="00CD5EE4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59" w:type="dxa"/>
            <w:gridSpan w:val="11"/>
            <w:vAlign w:val="center"/>
          </w:tcPr>
          <w:p w14:paraId="0F5A3C59" w14:textId="7BA8772E" w:rsidR="00CD5EE4" w:rsidRPr="00A641DF" w:rsidRDefault="009F5B73" w:rsidP="009F5B7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90912" w:rsidRPr="00A641DF" w14:paraId="7B4E6F4A" w14:textId="77777777" w:rsidTr="00663033">
        <w:tc>
          <w:tcPr>
            <w:tcW w:w="2538" w:type="dxa"/>
          </w:tcPr>
          <w:p w14:paraId="0355EA47" w14:textId="77777777" w:rsidR="00C90912" w:rsidRPr="00A641DF" w:rsidRDefault="00C9091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2095227" w14:textId="77777777" w:rsidR="00C90912" w:rsidRPr="00A641DF" w:rsidRDefault="00C9091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86" w:type="dxa"/>
            <w:gridSpan w:val="5"/>
            <w:vAlign w:val="center"/>
          </w:tcPr>
          <w:p w14:paraId="418851A4" w14:textId="4F9A06DD" w:rsidR="00C90912" w:rsidRPr="00FE10D0" w:rsidRDefault="00FE10D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</w:p>
        </w:tc>
        <w:tc>
          <w:tcPr>
            <w:tcW w:w="277" w:type="dxa"/>
            <w:vAlign w:val="center"/>
          </w:tcPr>
          <w:p w14:paraId="25B0EB34" w14:textId="77777777" w:rsidR="00C90912" w:rsidRPr="00A641DF" w:rsidRDefault="00C90912" w:rsidP="008E379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96" w:type="dxa"/>
            <w:gridSpan w:val="5"/>
            <w:vAlign w:val="center"/>
          </w:tcPr>
          <w:p w14:paraId="1BB1491C" w14:textId="245173F1" w:rsidR="00C90912" w:rsidRPr="00A641DF" w:rsidRDefault="009839E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="00CD5EE4"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="00CD5EE4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</w:tr>
      <w:tr w:rsidR="00C90912" w:rsidRPr="00A641DF" w14:paraId="2173E5CA" w14:textId="77777777" w:rsidTr="00663033">
        <w:tc>
          <w:tcPr>
            <w:tcW w:w="2538" w:type="dxa"/>
          </w:tcPr>
          <w:p w14:paraId="0B106BF6" w14:textId="5F195BB5" w:rsidR="00C90912" w:rsidRPr="00A641DF" w:rsidRDefault="00C90912" w:rsidP="008E379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900" w:type="dxa"/>
          </w:tcPr>
          <w:p w14:paraId="100A7C6F" w14:textId="2CCDC6A9" w:rsidR="00C90912" w:rsidRPr="00A641DF" w:rsidRDefault="00C90912" w:rsidP="008E379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165" w:type="dxa"/>
          </w:tcPr>
          <w:p w14:paraId="7D546D69" w14:textId="43BF244B" w:rsidR="00585E84" w:rsidRPr="00A641DF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49E9F7D4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2AF6531A" w14:textId="03DDF1D2" w:rsidR="00585E84" w:rsidRPr="00A641DF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9F2D50E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46DECCF5" w14:textId="51F1423D" w:rsidR="00585E84" w:rsidRPr="00A641DF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48214C08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6E5E0F4D" w14:textId="77777777" w:rsidR="00585E84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C69BBE7" w14:textId="0A91D67C" w:rsidR="00585E84" w:rsidRPr="00A641DF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B9CD77F" w14:textId="77777777" w:rsidR="00C90912" w:rsidRP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5E52DC87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2F5A7226" w14:textId="4B0425A0" w:rsidR="00585E84" w:rsidRPr="00A641DF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BD9DE91" w14:textId="77777777" w:rsidR="00C90912" w:rsidRPr="00A641DF" w:rsidRDefault="00C9091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303C3472" w14:textId="2FBC638C" w:rsidR="00C90912" w:rsidRPr="00A641DF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619415DE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10B4D61B" w14:textId="6943CAA6" w:rsidR="008E3790" w:rsidRPr="00A641DF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14A76DC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04867160" w14:textId="68C22582" w:rsidR="008E3790" w:rsidRPr="00A641DF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4465B895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42D2FE7C" w14:textId="77777777" w:rsidR="008E3790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4B81FC1" w14:textId="7B25D8F2" w:rsidR="008E3790" w:rsidRPr="00A641DF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600AB41" w14:textId="77777777" w:rsidR="00C90912" w:rsidRP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5D6B2DAA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16A70B94" w14:textId="12B6D9D2" w:rsidR="008E3790" w:rsidRPr="00A641DF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641DF" w:rsidRPr="00A641DF" w14:paraId="21104A22" w14:textId="77777777" w:rsidTr="00663033">
        <w:tc>
          <w:tcPr>
            <w:tcW w:w="2538" w:type="dxa"/>
          </w:tcPr>
          <w:p w14:paraId="7643329F" w14:textId="159AC1CB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AF9FF77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33CA3BE4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068747D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249D75E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15D82A03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0D0681E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7637151F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3A323861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3A9AD4B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F69D7BD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6A8617B1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547DDAF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0726F3" w:rsidRPr="00A641DF" w14:paraId="129ACE38" w14:textId="77777777" w:rsidTr="00663033">
        <w:tc>
          <w:tcPr>
            <w:tcW w:w="2538" w:type="dxa"/>
            <w:vAlign w:val="center"/>
          </w:tcPr>
          <w:p w14:paraId="08F8BFBD" w14:textId="6D0951F3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49E070C7" w14:textId="601F76E6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2536832" w14:textId="55F9619B" w:rsidR="000726F3" w:rsidRPr="00A641DF" w:rsidRDefault="003E3C57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3C57">
              <w:rPr>
                <w:rFonts w:ascii="Angsana New" w:hAnsi="Angsana New"/>
                <w:sz w:val="23"/>
                <w:szCs w:val="23"/>
                <w:cs/>
              </w:rPr>
              <w:t>69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598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347.85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D12134" w14:textId="63ED7A98" w:rsidR="000726F3" w:rsidRPr="00A641DF" w:rsidRDefault="003E3C57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F395F8" w14:textId="0E9ACE6A" w:rsidR="000726F3" w:rsidRPr="00A641DF" w:rsidRDefault="003E3C57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3C57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059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832.68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CCD08E8" w14:textId="59C85F2F" w:rsidR="000726F3" w:rsidRPr="00A641DF" w:rsidRDefault="003E3C57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3C57">
              <w:rPr>
                <w:rFonts w:ascii="Angsana New" w:hAnsi="Angsana New"/>
                <w:sz w:val="23"/>
                <w:szCs w:val="23"/>
                <w:cs/>
              </w:rPr>
              <w:t>71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658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180.53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DBA6DD" w14:textId="76E879D4" w:rsidR="000726F3" w:rsidRPr="0011447E" w:rsidRDefault="0011447E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0.50-0.55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  <w:tc>
          <w:tcPr>
            <w:tcW w:w="277" w:type="dxa"/>
          </w:tcPr>
          <w:p w14:paraId="459D4C6B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3E89806F" w14:textId="595FF17D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227,909,436.37</w:t>
            </w:r>
          </w:p>
        </w:tc>
        <w:tc>
          <w:tcPr>
            <w:tcW w:w="1152" w:type="dxa"/>
          </w:tcPr>
          <w:p w14:paraId="3C10FAD1" w14:textId="50C026AB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7272EB41" w14:textId="76985B4A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196,931.18</w:t>
            </w:r>
          </w:p>
        </w:tc>
        <w:tc>
          <w:tcPr>
            <w:tcW w:w="1165" w:type="dxa"/>
          </w:tcPr>
          <w:p w14:paraId="3DB819D2" w14:textId="4DF318AC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228,106,367.55</w:t>
            </w:r>
          </w:p>
        </w:tc>
        <w:tc>
          <w:tcPr>
            <w:tcW w:w="1152" w:type="dxa"/>
          </w:tcPr>
          <w:p w14:paraId="5AC354D8" w14:textId="020662D1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0.05-0.10%</w:t>
            </w:r>
          </w:p>
        </w:tc>
      </w:tr>
      <w:tr w:rsidR="000726F3" w:rsidRPr="00A641DF" w14:paraId="2ECF729C" w14:textId="77777777" w:rsidTr="00663033">
        <w:tc>
          <w:tcPr>
            <w:tcW w:w="2538" w:type="dxa"/>
          </w:tcPr>
          <w:p w14:paraId="316FD351" w14:textId="1999C2E1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A0A944F" w14:textId="05490CE8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2E851EB" w14:textId="184D5A93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B9F8D" w14:textId="1436E073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44D5BD" w14:textId="5108F6EB" w:rsidR="000726F3" w:rsidRPr="00A641DF" w:rsidRDefault="00FC4781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C4781">
              <w:rPr>
                <w:rFonts w:ascii="Angsana New" w:hAnsi="Angsana New"/>
                <w:sz w:val="23"/>
                <w:szCs w:val="23"/>
              </w:rPr>
              <w:t>49,356,207.35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1C8949E" w14:textId="4F4DB5E8" w:rsidR="000726F3" w:rsidRPr="00A641DF" w:rsidRDefault="00FC4781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C4781">
              <w:rPr>
                <w:rFonts w:ascii="Angsana New" w:hAnsi="Angsana New"/>
                <w:sz w:val="23"/>
                <w:szCs w:val="23"/>
              </w:rPr>
              <w:t>49,356,207.35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FA4CE3" w14:textId="613CAD13" w:rsidR="000726F3" w:rsidRPr="00A641DF" w:rsidRDefault="0011447E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7" w:type="dxa"/>
          </w:tcPr>
          <w:p w14:paraId="0B6471FE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2775C25D" w14:textId="4A09A7B8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6BAE4040" w14:textId="6F7415BC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16E3C89F" w14:textId="032BFD9C" w:rsidR="000726F3" w:rsidRPr="00A641DF" w:rsidRDefault="004F7D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F7DF3">
              <w:rPr>
                <w:rFonts w:ascii="Angsana New" w:hAnsi="Angsana New"/>
                <w:sz w:val="23"/>
                <w:szCs w:val="23"/>
              </w:rPr>
              <w:t>45,383,388.50</w:t>
            </w:r>
          </w:p>
        </w:tc>
        <w:tc>
          <w:tcPr>
            <w:tcW w:w="1165" w:type="dxa"/>
          </w:tcPr>
          <w:p w14:paraId="3B94287F" w14:textId="4BE72334" w:rsidR="000726F3" w:rsidRPr="00A641DF" w:rsidRDefault="004F7D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F7DF3">
              <w:rPr>
                <w:rFonts w:ascii="Angsana New" w:hAnsi="Angsana New"/>
                <w:sz w:val="23"/>
                <w:szCs w:val="23"/>
              </w:rPr>
              <w:t>45,383,388.50</w:t>
            </w:r>
          </w:p>
        </w:tc>
        <w:tc>
          <w:tcPr>
            <w:tcW w:w="1152" w:type="dxa"/>
          </w:tcPr>
          <w:p w14:paraId="3DE25479" w14:textId="57E3210D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0726F3" w:rsidRPr="00A641DF" w14:paraId="30E4EEAD" w14:textId="77777777" w:rsidTr="00663033">
        <w:tc>
          <w:tcPr>
            <w:tcW w:w="2538" w:type="dxa"/>
          </w:tcPr>
          <w:p w14:paraId="7EE7BF53" w14:textId="3AD5DEEC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1BA3D801" w14:textId="33B4D4E1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7A253C9" w14:textId="3FE6BCF3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75336B" w14:textId="401BCA31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650,990.00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424AD8" w14:textId="426F38E7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A3DF212" w14:textId="0D86919B" w:rsidR="000726F3" w:rsidRPr="00A641DF" w:rsidRDefault="002A644A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650,990.00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7C7FD2" w14:textId="590225C1" w:rsidR="000726F3" w:rsidRPr="00A641DF" w:rsidRDefault="00822A8C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  <w:tc>
          <w:tcPr>
            <w:tcW w:w="277" w:type="dxa"/>
          </w:tcPr>
          <w:p w14:paraId="6440689D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15FA3A43" w14:textId="3F77C644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3B99CD0B" w14:textId="70FDF0AC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516,925.00</w:t>
            </w:r>
          </w:p>
        </w:tc>
        <w:tc>
          <w:tcPr>
            <w:tcW w:w="1152" w:type="dxa"/>
          </w:tcPr>
          <w:p w14:paraId="165BFB63" w14:textId="5906EBBF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</w:tcPr>
          <w:p w14:paraId="61C7B704" w14:textId="798EE290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516,925.00</w:t>
            </w:r>
          </w:p>
        </w:tc>
        <w:tc>
          <w:tcPr>
            <w:tcW w:w="1152" w:type="dxa"/>
          </w:tcPr>
          <w:p w14:paraId="45C4FB2E" w14:textId="7996A8E4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</w:tr>
      <w:tr w:rsidR="000726F3" w:rsidRPr="00A641DF" w14:paraId="657A9295" w14:textId="77777777" w:rsidTr="00663033">
        <w:tc>
          <w:tcPr>
            <w:tcW w:w="2538" w:type="dxa"/>
          </w:tcPr>
          <w:p w14:paraId="5D45EE16" w14:textId="59ED613E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5ECBB515" w14:textId="77777777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7EEC078" w14:textId="7AD06411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A8D44" w14:textId="279BE01E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EA4319" w14:textId="0CB3DBF6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  <w:cs/>
              </w:rPr>
              <w:t>928</w:t>
            </w:r>
            <w:r w:rsidRPr="00822A8C">
              <w:rPr>
                <w:rFonts w:ascii="Angsana New" w:hAnsi="Angsana New"/>
                <w:sz w:val="23"/>
                <w:szCs w:val="23"/>
              </w:rPr>
              <w:t>,</w:t>
            </w:r>
            <w:r w:rsidRPr="00822A8C">
              <w:rPr>
                <w:rFonts w:ascii="Angsana New" w:hAnsi="Angsana New"/>
                <w:sz w:val="23"/>
                <w:szCs w:val="23"/>
                <w:cs/>
              </w:rPr>
              <w:t>610.95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71CBDF3" w14:textId="111C03F4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  <w:cs/>
              </w:rPr>
              <w:t>928</w:t>
            </w:r>
            <w:r w:rsidRPr="00822A8C">
              <w:rPr>
                <w:rFonts w:ascii="Angsana New" w:hAnsi="Angsana New"/>
                <w:sz w:val="23"/>
                <w:szCs w:val="23"/>
              </w:rPr>
              <w:t>,</w:t>
            </w:r>
            <w:r w:rsidRPr="00822A8C">
              <w:rPr>
                <w:rFonts w:ascii="Angsana New" w:hAnsi="Angsana New"/>
                <w:sz w:val="23"/>
                <w:szCs w:val="23"/>
                <w:cs/>
              </w:rPr>
              <w:t>610.95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FB8AA" w14:textId="777BE427" w:rsidR="000726F3" w:rsidRPr="00A641DF" w:rsidRDefault="0011447E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7" w:type="dxa"/>
          </w:tcPr>
          <w:p w14:paraId="144C441A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4CDD541D" w14:textId="66CC1EEE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61F0BEFD" w14:textId="3FCB7A56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6BDBE3AC" w14:textId="7C2101F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476,458.87</w:t>
            </w:r>
          </w:p>
        </w:tc>
        <w:tc>
          <w:tcPr>
            <w:tcW w:w="1165" w:type="dxa"/>
          </w:tcPr>
          <w:p w14:paraId="6DBA2FAC" w14:textId="195560EF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476,458.87</w:t>
            </w:r>
          </w:p>
        </w:tc>
        <w:tc>
          <w:tcPr>
            <w:tcW w:w="1152" w:type="dxa"/>
          </w:tcPr>
          <w:p w14:paraId="1AC3D2CC" w14:textId="7B748291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0726F3" w:rsidRPr="00A641DF" w14:paraId="269ACEEF" w14:textId="77777777" w:rsidTr="00663033">
        <w:tc>
          <w:tcPr>
            <w:tcW w:w="2538" w:type="dxa"/>
          </w:tcPr>
          <w:p w14:paraId="4118764B" w14:textId="02B85CA5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27EE845" w14:textId="77777777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9A194C8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D57DD9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49A25B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EE6638F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865160" w14:textId="77777777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16EC7D0F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0986703C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58C61BA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58DCB53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5BBE162D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665B343" w14:textId="77777777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0726F3" w:rsidRPr="00A641DF" w14:paraId="4DBF4558" w14:textId="77777777" w:rsidTr="00663033">
        <w:tc>
          <w:tcPr>
            <w:tcW w:w="2538" w:type="dxa"/>
          </w:tcPr>
          <w:p w14:paraId="28246BD7" w14:textId="75C6E69A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</w:t>
            </w: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สั้น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849EF13" w14:textId="6E5606B2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822A8C"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76568D1" w14:textId="0CCE7261" w:rsidR="000726F3" w:rsidRPr="00A641DF" w:rsidRDefault="002A644A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A644A">
              <w:rPr>
                <w:rFonts w:ascii="Angsana New" w:hAnsi="Angsana New"/>
                <w:sz w:val="23"/>
                <w:szCs w:val="23"/>
                <w:cs/>
              </w:rPr>
              <w:t>247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065.76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730D9E" w14:textId="489A761F" w:rsidR="000726F3" w:rsidRPr="00A641DF" w:rsidRDefault="003E3C57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DE2B42" w14:textId="68B26E1B" w:rsidR="000726F3" w:rsidRPr="00A641DF" w:rsidRDefault="003E3C57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62E5A0B" w14:textId="404628CD" w:rsidR="000726F3" w:rsidRPr="00A641DF" w:rsidRDefault="002A644A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A644A">
              <w:rPr>
                <w:rFonts w:ascii="Angsana New" w:hAnsi="Angsana New"/>
                <w:sz w:val="23"/>
                <w:szCs w:val="23"/>
                <w:cs/>
              </w:rPr>
              <w:t>247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065.76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13462" w14:textId="4F96A4CA" w:rsidR="000726F3" w:rsidRPr="003E3C57" w:rsidRDefault="003E3C57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3.19-3.28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  <w:tc>
          <w:tcPr>
            <w:tcW w:w="277" w:type="dxa"/>
          </w:tcPr>
          <w:p w14:paraId="1F836C05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0FD3BC2F" w14:textId="3FC1FB66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81,870,016.39</w:t>
            </w:r>
          </w:p>
        </w:tc>
        <w:tc>
          <w:tcPr>
            <w:tcW w:w="1152" w:type="dxa"/>
          </w:tcPr>
          <w:p w14:paraId="48E70BAC" w14:textId="0FD64250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62B7B2F4" w14:textId="29BAAAC4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</w:tcPr>
          <w:p w14:paraId="3C5922F1" w14:textId="7935E16A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81,870,016.39</w:t>
            </w:r>
          </w:p>
        </w:tc>
        <w:tc>
          <w:tcPr>
            <w:tcW w:w="1152" w:type="dxa"/>
          </w:tcPr>
          <w:p w14:paraId="429E4B65" w14:textId="231592E6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2.21-2.44%</w:t>
            </w:r>
          </w:p>
        </w:tc>
      </w:tr>
      <w:tr w:rsidR="000726F3" w:rsidRPr="00A641DF" w14:paraId="6C0BA4F4" w14:textId="77777777" w:rsidTr="00663033">
        <w:tc>
          <w:tcPr>
            <w:tcW w:w="2538" w:type="dxa"/>
          </w:tcPr>
          <w:p w14:paraId="5C9B46F1" w14:textId="6A8998C8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FD629E" w14:textId="7A93F9D5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822A8C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2BD23C9" w14:textId="5B6675A3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12AE6F" w14:textId="04BBDA7D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BABF0E" w14:textId="5234B5AF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51,802,422.61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74030AF" w14:textId="46B651A1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51,802,422.61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98970C" w14:textId="6FC8ADFB" w:rsidR="000726F3" w:rsidRPr="00A641DF" w:rsidRDefault="0011447E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7" w:type="dxa"/>
          </w:tcPr>
          <w:p w14:paraId="0CE7694D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24BF5C75" w14:textId="0DB150E8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5C4AB1CB" w14:textId="66799578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3893A8EA" w14:textId="6167F77B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42,726,383.74</w:t>
            </w:r>
          </w:p>
        </w:tc>
        <w:tc>
          <w:tcPr>
            <w:tcW w:w="1165" w:type="dxa"/>
          </w:tcPr>
          <w:p w14:paraId="13C3EFA1" w14:textId="6C8E102F" w:rsidR="000726F3" w:rsidRPr="00A2068D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2068D">
              <w:rPr>
                <w:rFonts w:ascii="Angsana New" w:hAnsi="Angsana New"/>
                <w:sz w:val="23"/>
                <w:szCs w:val="23"/>
              </w:rPr>
              <w:t>42,726,383.74</w:t>
            </w:r>
          </w:p>
        </w:tc>
        <w:tc>
          <w:tcPr>
            <w:tcW w:w="1152" w:type="dxa"/>
          </w:tcPr>
          <w:p w14:paraId="5ECCA610" w14:textId="210FC77F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0726F3" w:rsidRPr="00A641DF" w14:paraId="44E80B67" w14:textId="77777777" w:rsidTr="00663033">
        <w:tc>
          <w:tcPr>
            <w:tcW w:w="2538" w:type="dxa"/>
          </w:tcPr>
          <w:p w14:paraId="4A023BFB" w14:textId="3BB724B9" w:rsidR="000726F3" w:rsidRPr="00A641DF" w:rsidRDefault="000726F3" w:rsidP="000726F3">
            <w:pPr>
              <w:spacing w:before="20" w:line="240" w:lineRule="auto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52C3DE14" w14:textId="68E1D47E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0B7C5A">
              <w:rPr>
                <w:rFonts w:ascii="Angsana New" w:hAnsi="Angsana New" w:hint="cs"/>
                <w:sz w:val="23"/>
                <w:szCs w:val="23"/>
                <w:cs/>
              </w:rPr>
              <w:t>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F2B938F" w14:textId="30D7B553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C8BD2E" w14:textId="17227149" w:rsidR="000726F3" w:rsidRPr="00A641DF" w:rsidRDefault="002A644A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A644A">
              <w:rPr>
                <w:rFonts w:ascii="Angsana New" w:hAnsi="Angsana New"/>
                <w:sz w:val="23"/>
                <w:szCs w:val="23"/>
                <w:cs/>
              </w:rPr>
              <w:t>581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803.33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0E343A" w14:textId="568A62B9" w:rsidR="000726F3" w:rsidRPr="00A641DF" w:rsidRDefault="00822A8C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8F6567C" w14:textId="48B18954" w:rsidR="000726F3" w:rsidRPr="00A641DF" w:rsidRDefault="002A644A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A644A">
              <w:rPr>
                <w:rFonts w:ascii="Angsana New" w:hAnsi="Angsana New"/>
                <w:sz w:val="23"/>
                <w:szCs w:val="23"/>
                <w:cs/>
              </w:rPr>
              <w:t>581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803.33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609C7A" w14:textId="7DEA9328" w:rsidR="000726F3" w:rsidRPr="00A641DF" w:rsidRDefault="0011447E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  <w:tc>
          <w:tcPr>
            <w:tcW w:w="277" w:type="dxa"/>
          </w:tcPr>
          <w:p w14:paraId="3E5FD9F6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7E39883B" w14:textId="756526AE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002C45C9" w14:textId="4489CF5B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1,546,600.44</w:t>
            </w:r>
          </w:p>
        </w:tc>
        <w:tc>
          <w:tcPr>
            <w:tcW w:w="1152" w:type="dxa"/>
          </w:tcPr>
          <w:p w14:paraId="3D7DD75B" w14:textId="75E4B07E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</w:tcPr>
          <w:p w14:paraId="1FBBA5C3" w14:textId="6153DB31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1,546,600.44</w:t>
            </w:r>
          </w:p>
        </w:tc>
        <w:tc>
          <w:tcPr>
            <w:tcW w:w="1152" w:type="dxa"/>
          </w:tcPr>
          <w:p w14:paraId="7CD2FAAF" w14:textId="690CC5BC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</w:tr>
      <w:tr w:rsidR="000B7C5A" w:rsidRPr="00A641DF" w14:paraId="0C328A55" w14:textId="77777777" w:rsidTr="00663033">
        <w:tc>
          <w:tcPr>
            <w:tcW w:w="2538" w:type="dxa"/>
          </w:tcPr>
          <w:p w14:paraId="78446C71" w14:textId="08B0AF4D" w:rsidR="000B7C5A" w:rsidRPr="00A641DF" w:rsidRDefault="000B7C5A" w:rsidP="000009FB">
            <w:pPr>
              <w:spacing w:before="20" w:line="240" w:lineRule="auto"/>
              <w:ind w:left="142" w:hanging="14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หนี้สิน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ทางการเงินหมุนเวียนอื่น</w:t>
            </w:r>
            <w:r w:rsidR="000009FB">
              <w:rPr>
                <w:rFonts w:ascii="Angsana New" w:hAnsi="Angsana New"/>
                <w:color w:val="000000"/>
                <w:sz w:val="23"/>
                <w:szCs w:val="23"/>
              </w:rPr>
              <w:br/>
            </w:r>
            <w:r w:rsidR="000009FB"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900" w:type="dxa"/>
            <w:shd w:val="clear" w:color="auto" w:fill="auto"/>
          </w:tcPr>
          <w:p w14:paraId="61B886AF" w14:textId="77777777" w:rsidR="00892A89" w:rsidRDefault="00892A89" w:rsidP="000B7C5A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011C0A" w14:textId="6431B34D" w:rsidR="000B7C5A" w:rsidRDefault="001C10F3" w:rsidP="000B7C5A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99DA889" w14:textId="132D4F89" w:rsidR="000B7C5A" w:rsidRDefault="000B7C5A" w:rsidP="000B7C5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57882D" w14:textId="4C50EBC6" w:rsidR="000B7C5A" w:rsidRPr="002A644A" w:rsidRDefault="000B7C5A" w:rsidP="000B7C5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102295" w14:textId="5771DCD3" w:rsidR="000B7C5A" w:rsidRDefault="000B7C5A" w:rsidP="000B7C5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C01A4">
              <w:rPr>
                <w:rFonts w:ascii="Angsana New" w:hAnsi="Angsana New"/>
                <w:sz w:val="23"/>
                <w:szCs w:val="23"/>
                <w:cs/>
              </w:rPr>
              <w:t>628</w:t>
            </w:r>
            <w:r w:rsidRPr="00CC01A4">
              <w:rPr>
                <w:rFonts w:ascii="Angsana New" w:hAnsi="Angsana New"/>
                <w:sz w:val="23"/>
                <w:szCs w:val="23"/>
              </w:rPr>
              <w:t>,</w:t>
            </w:r>
            <w:r w:rsidRPr="00CC01A4">
              <w:rPr>
                <w:rFonts w:ascii="Angsana New" w:hAnsi="Angsana New"/>
                <w:sz w:val="23"/>
                <w:szCs w:val="23"/>
                <w:cs/>
              </w:rPr>
              <w:t>911.33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B0B67C0" w14:textId="463178F2" w:rsidR="000B7C5A" w:rsidRPr="002A644A" w:rsidRDefault="000B7C5A" w:rsidP="000B7C5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C01A4">
              <w:rPr>
                <w:rFonts w:ascii="Angsana New" w:hAnsi="Angsana New"/>
                <w:sz w:val="23"/>
                <w:szCs w:val="23"/>
                <w:cs/>
              </w:rPr>
              <w:t>628</w:t>
            </w:r>
            <w:r w:rsidRPr="00CC01A4">
              <w:rPr>
                <w:rFonts w:ascii="Angsana New" w:hAnsi="Angsana New"/>
                <w:sz w:val="23"/>
                <w:szCs w:val="23"/>
              </w:rPr>
              <w:t>,</w:t>
            </w:r>
            <w:r w:rsidRPr="00CC01A4">
              <w:rPr>
                <w:rFonts w:ascii="Angsana New" w:hAnsi="Angsana New"/>
                <w:sz w:val="23"/>
                <w:szCs w:val="23"/>
                <w:cs/>
              </w:rPr>
              <w:t>911.33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97FE61" w14:textId="72F9C423" w:rsidR="000B7C5A" w:rsidRPr="007800D0" w:rsidRDefault="000B7C5A" w:rsidP="000B7C5A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2506899C" w14:textId="77777777" w:rsidR="000B7C5A" w:rsidRPr="00A641DF" w:rsidRDefault="000B7C5A" w:rsidP="000B7C5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06D9EC42" w14:textId="72E665F4" w:rsidR="000B7C5A" w:rsidRPr="00404BD9" w:rsidRDefault="000B7C5A" w:rsidP="000B7C5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149577F" w14:textId="0BE22992" w:rsidR="000B7C5A" w:rsidRPr="00404BD9" w:rsidRDefault="000B7C5A" w:rsidP="000B7C5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5AE93D5" w14:textId="7E61771D" w:rsidR="000B7C5A" w:rsidRPr="00404BD9" w:rsidRDefault="000B7C5A" w:rsidP="000B7C5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356A0D0C" w14:textId="7C2392C3" w:rsidR="000B7C5A" w:rsidRPr="00404BD9" w:rsidRDefault="000B7C5A" w:rsidP="000B7C5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08367D1" w14:textId="7BC22D29" w:rsidR="000B7C5A" w:rsidRPr="00404BD9" w:rsidRDefault="000B7C5A" w:rsidP="000B7C5A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7931DB7A" w14:textId="715C1CC1" w:rsidR="00CE0421" w:rsidRDefault="00CE0421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4BDDE611" w14:textId="5000BC62" w:rsidR="00295918" w:rsidRDefault="00661948" w:rsidP="005A0A7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5A0A72" w:rsidRPr="00305551">
        <w:rPr>
          <w:rFonts w:ascii="Angsana New" w:hAnsi="Angsana New"/>
          <w:sz w:val="30"/>
          <w:szCs w:val="30"/>
          <w:cs/>
        </w:rPr>
        <w:t>บริษัท พิจารณาว่าผลกระทบต่อกำไรก่อนภาษีของ</w:t>
      </w: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5A0A72" w:rsidRPr="00305551">
        <w:rPr>
          <w:rFonts w:ascii="Angsana New" w:hAnsi="Angsana New"/>
          <w:sz w:val="30"/>
          <w:szCs w:val="30"/>
          <w:cs/>
        </w:rPr>
        <w:t>บริษัท</w:t>
      </w:r>
      <w:r w:rsidR="005A0A72" w:rsidRPr="005A0A72">
        <w:rPr>
          <w:rFonts w:ascii="Angsana New" w:hAnsi="Angsana New"/>
          <w:sz w:val="30"/>
          <w:szCs w:val="30"/>
          <w:cs/>
        </w:rPr>
        <w:t xml:space="preserve">จากการเปลี่ยนแปลงที่อาจเกิดขึ้นอย่างสมเหตุสมผลของอัตราดอกเบี้ย ณ วันที่ </w:t>
      </w:r>
      <w:r w:rsidR="005A0A72" w:rsidRPr="005A0A72">
        <w:rPr>
          <w:rFonts w:ascii="Angsana New" w:hAnsi="Angsana New"/>
          <w:sz w:val="30"/>
          <w:szCs w:val="30"/>
        </w:rPr>
        <w:t xml:space="preserve">31 </w:t>
      </w:r>
      <w:r w:rsidR="005A0A72" w:rsidRPr="005A0A72">
        <w:rPr>
          <w:rFonts w:ascii="Angsana New" w:hAnsi="Angsana New"/>
          <w:sz w:val="30"/>
          <w:szCs w:val="30"/>
          <w:cs/>
        </w:rPr>
        <w:t>ธันวาคม</w:t>
      </w:r>
      <w:r w:rsidR="00FE10D0">
        <w:rPr>
          <w:rFonts w:ascii="Angsana New" w:hAnsi="Angsana New"/>
          <w:sz w:val="30"/>
          <w:szCs w:val="30"/>
        </w:rPr>
        <w:t xml:space="preserve"> 2566 </w:t>
      </w:r>
      <w:r w:rsidR="00FE10D0">
        <w:rPr>
          <w:rFonts w:ascii="Angsana New" w:hAnsi="Angsana New" w:hint="cs"/>
          <w:sz w:val="30"/>
          <w:szCs w:val="30"/>
          <w:cs/>
        </w:rPr>
        <w:t>และ</w:t>
      </w:r>
      <w:r w:rsidR="005A0A72" w:rsidRPr="005A0A72">
        <w:rPr>
          <w:rFonts w:ascii="Angsana New" w:hAnsi="Angsana New"/>
          <w:sz w:val="30"/>
          <w:szCs w:val="30"/>
          <w:cs/>
        </w:rPr>
        <w:t xml:space="preserve"> </w:t>
      </w:r>
      <w:r w:rsidR="005A0A72" w:rsidRPr="005A0A72">
        <w:rPr>
          <w:rFonts w:ascii="Angsana New" w:hAnsi="Angsana New"/>
          <w:sz w:val="30"/>
          <w:szCs w:val="30"/>
        </w:rPr>
        <w:t>256</w:t>
      </w:r>
      <w:r w:rsidR="00B421A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A0A72" w:rsidRPr="005A0A72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34F6C477" w14:textId="77777777" w:rsidR="005A0A72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057AD848" w14:textId="1ACFE7A7" w:rsidR="005A0A72" w:rsidRPr="00B16618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5A0A72" w:rsidRPr="00B16618" w:rsidSect="009D19A4">
          <w:footerReference w:type="default" r:id="rId21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5CCED9A1" w14:textId="1801B0EA" w:rsidR="007B533F" w:rsidRDefault="007B533F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5E731EE8" w14:textId="388A8DB3" w:rsidR="007B533F" w:rsidRDefault="001510E0" w:rsidP="007B533F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7B533F" w:rsidRPr="007B533F">
        <w:rPr>
          <w:rFonts w:ascii="Angsana New" w:hAnsi="Angsana New"/>
          <w:sz w:val="30"/>
          <w:szCs w:val="30"/>
          <w:cs/>
        </w:rPr>
        <w:t>มีความเสี่ยงจากอัตราแลกเปลี่ยนอันเกี่ยวเนื่องจากการซื้อสินค้า</w:t>
      </w:r>
      <w:r w:rsidR="003C022A" w:rsidRPr="007B533F">
        <w:rPr>
          <w:rFonts w:ascii="Angsana New" w:hAnsi="Angsana New" w:hint="cs"/>
          <w:sz w:val="30"/>
          <w:szCs w:val="30"/>
          <w:cs/>
        </w:rPr>
        <w:t>เป็</w:t>
      </w:r>
      <w:r w:rsidR="003C022A" w:rsidRPr="007B533F">
        <w:rPr>
          <w:rFonts w:ascii="Angsana New" w:hAnsi="Angsana New"/>
          <w:sz w:val="30"/>
          <w:szCs w:val="30"/>
          <w:cs/>
        </w:rPr>
        <w:t>น</w:t>
      </w:r>
      <w:r w:rsidR="007B533F" w:rsidRPr="007B533F">
        <w:rPr>
          <w:rFonts w:ascii="Angsana New" w:hAnsi="Angsana New"/>
          <w:sz w:val="30"/>
          <w:szCs w:val="30"/>
          <w:cs/>
        </w:rPr>
        <w:t xml:space="preserve">เงินตราต่างประเทศ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B533F" w:rsidRPr="007B533F">
        <w:rPr>
          <w:rFonts w:ascii="Angsana New" w:hAnsi="Angsana New"/>
          <w:sz w:val="30"/>
          <w:szCs w:val="30"/>
          <w:cs/>
        </w:rPr>
        <w:t xml:space="preserve"> ได้ตกลงทำสัญญาซื้อขายเงินตราต่างประเทศล่วงหน้าเพื่อใช้เป็นเครื่องมือในการป้องกันความเสี่ยงซึ่งสัญญาดังกล่าวมีอายุไม่เกินหนึ่งปี</w:t>
      </w:r>
    </w:p>
    <w:p w14:paraId="1341B5BC" w14:textId="77777777" w:rsidR="001E76FE" w:rsidRPr="001E76FE" w:rsidRDefault="001E76FE" w:rsidP="001E76FE">
      <w:pPr>
        <w:pStyle w:val="ListParagraph"/>
        <w:numPr>
          <w:ilvl w:val="0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5E68B9" w14:textId="77777777" w:rsidR="001E76FE" w:rsidRPr="001E76FE" w:rsidRDefault="001E76FE" w:rsidP="001E76FE">
      <w:pPr>
        <w:pStyle w:val="ListParagraph"/>
        <w:numPr>
          <w:ilvl w:val="0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1D31E08" w14:textId="77777777" w:rsidR="001E76FE" w:rsidRPr="001E76FE" w:rsidRDefault="001E76FE" w:rsidP="001E76FE">
      <w:pPr>
        <w:pStyle w:val="ListParagraph"/>
        <w:numPr>
          <w:ilvl w:val="0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03CD15B" w14:textId="77777777" w:rsidR="001E76FE" w:rsidRPr="001E76FE" w:rsidRDefault="001E76FE" w:rsidP="001E76FE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4B905CB2" w14:textId="77777777" w:rsidR="001E76FE" w:rsidRPr="001E76FE" w:rsidRDefault="001E76FE" w:rsidP="001E76FE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1C0FAC0" w14:textId="77777777" w:rsidR="001E76FE" w:rsidRPr="001E76FE" w:rsidRDefault="001E76FE" w:rsidP="001E76FE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8AFDFF8" w14:textId="77777777" w:rsidR="001E76FE" w:rsidRPr="001E76FE" w:rsidRDefault="001E76FE" w:rsidP="001E76FE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C7EB19" w14:textId="3CE1D441" w:rsidR="007B533F" w:rsidRDefault="001510E0" w:rsidP="001E76FE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after="120"/>
        <w:ind w:left="189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มีรายการเจ้าหนี้เป็นสกุลเงินตราต่างประเทศ ณ วันที่ </w:t>
      </w:r>
      <w:r w:rsidR="00892062">
        <w:rPr>
          <w:rFonts w:ascii="Angsana New" w:hAnsi="Angsana New"/>
          <w:sz w:val="30"/>
          <w:szCs w:val="30"/>
        </w:rPr>
        <w:t>3</w:t>
      </w:r>
      <w:r w:rsidR="00FE10D0">
        <w:rPr>
          <w:rFonts w:ascii="Angsana New" w:hAnsi="Angsana New"/>
          <w:sz w:val="30"/>
          <w:szCs w:val="30"/>
        </w:rPr>
        <w:t>1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</w:t>
      </w:r>
      <w:r w:rsidR="00FE10D0">
        <w:rPr>
          <w:rFonts w:ascii="Angsana New" w:hAnsi="Angsana New" w:hint="cs"/>
          <w:sz w:val="30"/>
          <w:szCs w:val="30"/>
          <w:cs/>
        </w:rPr>
        <w:t>ธันวาคม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</w:t>
      </w:r>
      <w:r w:rsidR="003172ED">
        <w:rPr>
          <w:rFonts w:ascii="Angsana New" w:hAnsi="Angsana New"/>
          <w:sz w:val="30"/>
          <w:szCs w:val="30"/>
        </w:rPr>
        <w:t>6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</w:t>
      </w:r>
      <w:r w:rsidR="00D71E5F">
        <w:rPr>
          <w:rFonts w:ascii="Angsana New" w:hAnsi="Angsana New" w:hint="cs"/>
          <w:sz w:val="30"/>
          <w:szCs w:val="30"/>
          <w:cs/>
        </w:rPr>
        <w:t xml:space="preserve">และ </w:t>
      </w:r>
      <w:r w:rsidR="00892062">
        <w:rPr>
          <w:rFonts w:ascii="Angsana New" w:hAnsi="Angsana New"/>
          <w:sz w:val="30"/>
          <w:szCs w:val="30"/>
        </w:rPr>
        <w:t>256</w:t>
      </w:r>
      <w:r w:rsidR="003172ED">
        <w:rPr>
          <w:rFonts w:ascii="Angsana New" w:hAnsi="Angsana New"/>
          <w:sz w:val="30"/>
          <w:szCs w:val="30"/>
        </w:rPr>
        <w:t>5</w:t>
      </w:r>
      <w:r w:rsidR="00B47E3C">
        <w:rPr>
          <w:rFonts w:ascii="Angsana New" w:hAnsi="Angsana New"/>
          <w:sz w:val="30"/>
          <w:szCs w:val="30"/>
        </w:rPr>
        <w:t xml:space="preserve"> </w:t>
      </w:r>
      <w:r w:rsidR="00BB55FB" w:rsidRPr="00BB55FB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7792" w:type="dxa"/>
        <w:tblInd w:w="1908" w:type="dxa"/>
        <w:tblLayout w:type="fixed"/>
        <w:tblLook w:val="0000" w:firstRow="0" w:lastRow="0" w:firstColumn="0" w:lastColumn="0" w:noHBand="0" w:noVBand="0"/>
      </w:tblPr>
      <w:tblGrid>
        <w:gridCol w:w="2453"/>
        <w:gridCol w:w="1701"/>
        <w:gridCol w:w="236"/>
        <w:gridCol w:w="1701"/>
        <w:gridCol w:w="1701"/>
      </w:tblGrid>
      <w:tr w:rsidR="004326D3" w:rsidRPr="00574462" w14:paraId="6F0DE795" w14:textId="4954DD63" w:rsidTr="00CD3DA2">
        <w:tc>
          <w:tcPr>
            <w:tcW w:w="2453" w:type="dxa"/>
          </w:tcPr>
          <w:p w14:paraId="200FBBBB" w14:textId="77777777" w:rsidR="004326D3" w:rsidRPr="00574462" w:rsidRDefault="004326D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42" w:name="_Hlk158897891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A1AC15" w14:textId="6B7F20B3" w:rsidR="004326D3" w:rsidRDefault="004326D3" w:rsidP="004326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536F7B" w14:textId="77777777" w:rsidR="004326D3" w:rsidRPr="00574462" w:rsidRDefault="004326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57BE0C22" w14:textId="7F5F9460" w:rsidR="004326D3" w:rsidRDefault="004326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6D3" w:rsidRPr="00574462" w14:paraId="0C9FDFB1" w14:textId="03F6DBF1" w:rsidTr="00CD3DA2">
        <w:tc>
          <w:tcPr>
            <w:tcW w:w="2453" w:type="dxa"/>
          </w:tcPr>
          <w:p w14:paraId="58A91B96" w14:textId="77777777" w:rsidR="004326D3" w:rsidRPr="00574462" w:rsidRDefault="004326D3" w:rsidP="004326D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943F34" w14:textId="24D6C594" w:rsidR="004326D3" w:rsidRPr="00574462" w:rsidRDefault="004326D3" w:rsidP="004326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D71E5F">
              <w:rPr>
                <w:sz w:val="30"/>
                <w:szCs w:val="30"/>
              </w:rPr>
              <w:t xml:space="preserve">31 </w:t>
            </w:r>
            <w:r w:rsidRPr="00D71E5F">
              <w:rPr>
                <w:sz w:val="30"/>
                <w:szCs w:val="30"/>
                <w:cs/>
              </w:rPr>
              <w:t xml:space="preserve">ธันวาคม </w:t>
            </w:r>
            <w:r w:rsidRPr="00D71E5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4499571" w14:textId="77777777" w:rsidR="004326D3" w:rsidRPr="00574462" w:rsidRDefault="004326D3" w:rsidP="004326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F6EAF1" w14:textId="5A7BF4B3" w:rsidR="004326D3" w:rsidRPr="00574462" w:rsidRDefault="004326D3" w:rsidP="004326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605E14" w14:textId="5B0B0A0E" w:rsidR="004326D3" w:rsidRDefault="004326D3" w:rsidP="004326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4326D3" w:rsidRPr="00574462" w14:paraId="4A1C7574" w14:textId="37196E8A" w:rsidTr="00CD3DA2">
        <w:trPr>
          <w:trHeight w:val="203"/>
        </w:trPr>
        <w:tc>
          <w:tcPr>
            <w:tcW w:w="2453" w:type="dxa"/>
          </w:tcPr>
          <w:p w14:paraId="6C554F5B" w14:textId="0C14FB62" w:rsidR="004326D3" w:rsidRPr="005B4595" w:rsidRDefault="004326D3" w:rsidP="004326D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24FE5" w14:textId="77777777" w:rsidR="004326D3" w:rsidRPr="00574462" w:rsidRDefault="004326D3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4FC527" w14:textId="77777777" w:rsidR="004326D3" w:rsidRPr="00574462" w:rsidRDefault="004326D3" w:rsidP="004326D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94B5584" w14:textId="77777777" w:rsidR="004326D3" w:rsidRPr="00574462" w:rsidRDefault="004326D3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5B285B0" w14:textId="77777777" w:rsidR="004326D3" w:rsidRPr="00574462" w:rsidRDefault="004326D3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6D3" w:rsidRPr="00574462" w14:paraId="2619254E" w14:textId="19037E5A" w:rsidTr="001218B3">
        <w:trPr>
          <w:trHeight w:val="203"/>
        </w:trPr>
        <w:tc>
          <w:tcPr>
            <w:tcW w:w="2453" w:type="dxa"/>
          </w:tcPr>
          <w:p w14:paraId="33E814B6" w14:textId="68866426" w:rsidR="004326D3" w:rsidRPr="00B47E3C" w:rsidRDefault="004326D3" w:rsidP="004326D3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6F6321" w14:textId="37F9E298" w:rsidR="004326D3" w:rsidRPr="00574462" w:rsidRDefault="00A34A6C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A6C">
              <w:rPr>
                <w:rFonts w:ascii="Angsana New" w:hAnsi="Angsana New"/>
                <w:sz w:val="30"/>
                <w:szCs w:val="30"/>
              </w:rPr>
              <w:t>757,644.37</w:t>
            </w:r>
          </w:p>
        </w:tc>
        <w:tc>
          <w:tcPr>
            <w:tcW w:w="236" w:type="dxa"/>
            <w:vAlign w:val="center"/>
          </w:tcPr>
          <w:p w14:paraId="713AE118" w14:textId="77777777" w:rsidR="004326D3" w:rsidRPr="00574462" w:rsidRDefault="004326D3" w:rsidP="004326D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ADA5C70" w14:textId="5851F41F" w:rsidR="004326D3" w:rsidRPr="00574462" w:rsidRDefault="004326D3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B2DC2">
              <w:rPr>
                <w:rFonts w:ascii="Angsana New" w:hAnsi="Angsana New"/>
                <w:sz w:val="30"/>
                <w:szCs w:val="30"/>
                <w:cs/>
              </w:rPr>
              <w:t>87</w:t>
            </w:r>
            <w:r w:rsidRPr="001B2DC2">
              <w:rPr>
                <w:rFonts w:ascii="Angsana New" w:hAnsi="Angsana New"/>
                <w:sz w:val="30"/>
                <w:szCs w:val="30"/>
              </w:rPr>
              <w:t>,</w:t>
            </w:r>
            <w:r w:rsidRPr="001B2DC2">
              <w:rPr>
                <w:rFonts w:ascii="Angsana New" w:hAnsi="Angsana New"/>
                <w:sz w:val="30"/>
                <w:szCs w:val="30"/>
                <w:cs/>
              </w:rPr>
              <w:t>319.06</w:t>
            </w:r>
          </w:p>
        </w:tc>
        <w:tc>
          <w:tcPr>
            <w:tcW w:w="1701" w:type="dxa"/>
            <w:vAlign w:val="bottom"/>
          </w:tcPr>
          <w:p w14:paraId="3612FCFE" w14:textId="518D9AC5" w:rsidR="004326D3" w:rsidRPr="00AA5CE2" w:rsidRDefault="004326D3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5CE2">
              <w:rPr>
                <w:rFonts w:ascii="Angsana New" w:hAnsi="Angsana New"/>
                <w:sz w:val="30"/>
                <w:szCs w:val="30"/>
              </w:rPr>
              <w:t>548,755.25</w:t>
            </w:r>
          </w:p>
        </w:tc>
      </w:tr>
      <w:tr w:rsidR="00F610EA" w:rsidRPr="00574462" w14:paraId="3BE84288" w14:textId="77777777" w:rsidTr="00705105">
        <w:trPr>
          <w:trHeight w:val="203"/>
        </w:trPr>
        <w:tc>
          <w:tcPr>
            <w:tcW w:w="2453" w:type="dxa"/>
          </w:tcPr>
          <w:p w14:paraId="0918157B" w14:textId="7D70C5A8" w:rsidR="00F610EA" w:rsidRPr="00B47E3C" w:rsidRDefault="00F610EA" w:rsidP="00F610EA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10EA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51066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610E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FCBBBD" w14:textId="77777777" w:rsidR="00F610EA" w:rsidRDefault="00F610EA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9BB3A5F" w14:textId="77777777" w:rsidR="00F610EA" w:rsidRPr="00574462" w:rsidRDefault="00F610EA" w:rsidP="004326D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EBB19F8" w14:textId="77777777" w:rsidR="00F610EA" w:rsidRDefault="00F610EA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ADFEF33" w14:textId="77777777" w:rsidR="00F610EA" w:rsidRPr="00AA5CE2" w:rsidRDefault="00F610EA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105" w:rsidRPr="00574462" w14:paraId="4D1FE2C8" w14:textId="77777777" w:rsidTr="001218B3">
        <w:trPr>
          <w:trHeight w:val="203"/>
        </w:trPr>
        <w:tc>
          <w:tcPr>
            <w:tcW w:w="2453" w:type="dxa"/>
          </w:tcPr>
          <w:p w14:paraId="5C2E6684" w14:textId="302A4BEB" w:rsidR="00705105" w:rsidRPr="00B47E3C" w:rsidRDefault="00705105" w:rsidP="0070510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1FBCD4" w14:textId="04E2C242" w:rsidR="00705105" w:rsidRDefault="00FD6433" w:rsidP="0070510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6433">
              <w:rPr>
                <w:rFonts w:ascii="Angsana New" w:hAnsi="Angsana New"/>
                <w:sz w:val="30"/>
                <w:szCs w:val="30"/>
                <w:cs/>
              </w:rPr>
              <w:t>60</w:t>
            </w:r>
            <w:r w:rsidRPr="00FD6433">
              <w:rPr>
                <w:rFonts w:ascii="Angsana New" w:hAnsi="Angsana New"/>
                <w:sz w:val="30"/>
                <w:szCs w:val="30"/>
              </w:rPr>
              <w:t>,</w:t>
            </w:r>
            <w:r w:rsidRPr="00FD6433">
              <w:rPr>
                <w:rFonts w:ascii="Angsana New" w:hAnsi="Angsana New"/>
                <w:sz w:val="30"/>
                <w:szCs w:val="30"/>
                <w:cs/>
              </w:rPr>
              <w:t>699.62</w:t>
            </w:r>
          </w:p>
        </w:tc>
        <w:tc>
          <w:tcPr>
            <w:tcW w:w="236" w:type="dxa"/>
            <w:vAlign w:val="center"/>
          </w:tcPr>
          <w:p w14:paraId="0B9BF9EB" w14:textId="77777777" w:rsidR="00705105" w:rsidRPr="00574462" w:rsidRDefault="00705105" w:rsidP="0070510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9CF6B3C" w14:textId="49BF7BC0" w:rsidR="00705105" w:rsidRDefault="00FD6433" w:rsidP="0070510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551C5D9" w14:textId="1690BD6B" w:rsidR="00705105" w:rsidRPr="00AA5CE2" w:rsidRDefault="00FD6433" w:rsidP="0070510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bookmarkEnd w:id="42"/>
    </w:tbl>
    <w:p w14:paraId="38E3148C" w14:textId="7A980849" w:rsidR="00B47E3C" w:rsidRDefault="00B47E3C" w:rsidP="00B47E3C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sz w:val="30"/>
          <w:szCs w:val="30"/>
        </w:rPr>
      </w:pPr>
    </w:p>
    <w:p w14:paraId="3582D906" w14:textId="1745AB6E" w:rsidR="00B47E3C" w:rsidRDefault="001510E0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after="120"/>
        <w:ind w:left="189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 พิจารณาว่าผลกระทบต่อกำไรก่อนภาษีของ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B47E3C" w:rsidRPr="00B47E3C">
        <w:rPr>
          <w:rFonts w:ascii="Angsana New" w:hAnsi="Angsana New"/>
          <w:sz w:val="30"/>
          <w:szCs w:val="30"/>
          <w:cs/>
        </w:rPr>
        <w:t>จากการเปลี่ยนแปลงที่อาจเกิดขึ้นอย่างสมเหตุสมผลของอัตราแลกเปลี่ยน</w:t>
      </w:r>
      <w:r w:rsidR="00B47E3C">
        <w:rPr>
          <w:rFonts w:ascii="Angsana New" w:hAnsi="Angsana New"/>
          <w:sz w:val="30"/>
          <w:szCs w:val="30"/>
        </w:rPr>
        <w:t xml:space="preserve"> 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>
        <w:rPr>
          <w:rFonts w:ascii="Angsana New" w:hAnsi="Angsana New"/>
          <w:sz w:val="30"/>
          <w:szCs w:val="30"/>
        </w:rPr>
        <w:t>31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2062">
        <w:rPr>
          <w:rFonts w:ascii="Angsana New" w:hAnsi="Angsana New"/>
          <w:sz w:val="30"/>
          <w:szCs w:val="30"/>
        </w:rPr>
        <w:t>256</w:t>
      </w:r>
      <w:r w:rsidR="00EB1C6D">
        <w:rPr>
          <w:rFonts w:ascii="Angsana New" w:hAnsi="Angsana New"/>
          <w:sz w:val="30"/>
          <w:szCs w:val="30"/>
        </w:rPr>
        <w:t xml:space="preserve">6 </w:t>
      </w:r>
      <w:r w:rsidR="00EB1C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EB1C6D">
        <w:rPr>
          <w:rFonts w:ascii="Angsana New" w:hAnsi="Angsana New"/>
          <w:sz w:val="30"/>
          <w:szCs w:val="30"/>
        </w:rPr>
        <w:t xml:space="preserve">2565 </w:t>
      </w:r>
      <w:r w:rsidR="00B47E3C" w:rsidRPr="00B47E3C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7584C5DA" w14:textId="2F3CD167" w:rsidR="00B47E3C" w:rsidRDefault="00B47E3C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ราคายุติธรรมของเครื่องมือทางการเงิน</w:t>
      </w:r>
    </w:p>
    <w:p w14:paraId="4B3A2519" w14:textId="6B9A9991" w:rsidR="00B47E3C" w:rsidRDefault="00B47E3C" w:rsidP="00B47E3C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สินทรัพย์ทางการเงินที่แสดงในงบแสดงฐานะการเงิน ประกอบด้วย เงินสดและรายการเทียบเท่าเงินสด  ลูกหนี้การค้าและลูกหนี้หมุนเวียนอื่น เงินให้กู้ยืมระยะสั้น</w:t>
      </w:r>
      <w:r w:rsidR="007B3ABA">
        <w:rPr>
          <w:rFonts w:ascii="Angsana New" w:hAnsi="Angsana New"/>
          <w:sz w:val="30"/>
          <w:szCs w:val="30"/>
        </w:rPr>
        <w:t xml:space="preserve"> </w:t>
      </w:r>
      <w:r w:rsidRPr="00B47E3C">
        <w:rPr>
          <w:rFonts w:ascii="Angsana New" w:hAnsi="Angsana New"/>
          <w:sz w:val="30"/>
          <w:szCs w:val="30"/>
          <w:cs/>
        </w:rPr>
        <w:t>หนี้สินทางการเงินที่แสดงในงบแสดงฐานะการเงิน ประกอบด้วย เงินกู้ยืมระยะสั้นจากสถาบันการเงิน เจ้าหนี้การค้าและเจ้าหนี้หมุนเวียนอื่น</w:t>
      </w:r>
      <w:r w:rsidR="00B3015A">
        <w:rPr>
          <w:rFonts w:ascii="Angsana New" w:hAnsi="Angsana New" w:hint="cs"/>
          <w:sz w:val="30"/>
          <w:szCs w:val="30"/>
          <w:cs/>
        </w:rPr>
        <w:t xml:space="preserve"> หนี้สินตามสัญญาเช่า</w:t>
      </w:r>
    </w:p>
    <w:p w14:paraId="47D70716" w14:textId="5E29DB74" w:rsidR="00B47E3C" w:rsidRDefault="00AD73E1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  <w:r w:rsidRPr="00AD73E1">
        <w:rPr>
          <w:rFonts w:ascii="Angsana New" w:hAnsi="Angsana New"/>
          <w:sz w:val="30"/>
          <w:szCs w:val="30"/>
          <w:cs/>
        </w:rPr>
        <w:t xml:space="preserve">ราคาตามบัญชีของสินทรัพย์และหนี้สินทางการเงินมีมูลค่าใกล้เคียงกับราคายุติธรรม    </w:t>
      </w:r>
    </w:p>
    <w:p w14:paraId="2192CCCD" w14:textId="17C79E5B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012C047" w14:textId="4A675EFA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AB367F8" w14:textId="4FA89C6A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12856A26" w14:textId="2345ECE7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581AEC3" w14:textId="77777777" w:rsidR="002A0F15" w:rsidRDefault="002A0F15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E795DCE" w14:textId="77777777" w:rsidR="002A0F15" w:rsidRDefault="002A0F15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3540D35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3600F6C3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C780C08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A6C4503" w14:textId="2D4A20A2" w:rsidR="00F16F4C" w:rsidRDefault="00F16F4C" w:rsidP="0071589E">
      <w:pPr>
        <w:spacing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  <w:r w:rsidRPr="00AD73E1">
        <w:rPr>
          <w:rFonts w:ascii="Angsana New" w:hAnsi="Angsana New"/>
          <w:sz w:val="30"/>
          <w:szCs w:val="30"/>
          <w:cs/>
        </w:rPr>
        <w:lastRenderedPageBreak/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="00A8483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AD5A7F">
        <w:rPr>
          <w:rFonts w:ascii="Angsana New" w:hAnsi="Angsana New"/>
          <w:sz w:val="30"/>
          <w:szCs w:val="30"/>
        </w:rPr>
        <w:t>1</w:t>
      </w:r>
      <w:r w:rsidRPr="00AD73E1">
        <w:rPr>
          <w:rFonts w:ascii="Angsana New" w:hAnsi="Angsana New"/>
          <w:sz w:val="30"/>
          <w:szCs w:val="30"/>
        </w:rPr>
        <w:t xml:space="preserve"> </w:t>
      </w:r>
      <w:r w:rsidR="00AD5A7F">
        <w:rPr>
          <w:rFonts w:ascii="Angsana New" w:hAnsi="Angsana New" w:hint="cs"/>
          <w:sz w:val="30"/>
          <w:szCs w:val="30"/>
          <w:cs/>
        </w:rPr>
        <w:t>ธันวาคม</w:t>
      </w:r>
      <w:r w:rsidRPr="00AD73E1">
        <w:rPr>
          <w:rFonts w:ascii="Angsana New" w:hAnsi="Angsana New"/>
          <w:sz w:val="30"/>
          <w:szCs w:val="30"/>
          <w:cs/>
        </w:rPr>
        <w:t xml:space="preserve"> </w:t>
      </w:r>
      <w:r w:rsidRPr="00AD73E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D73E1">
        <w:rPr>
          <w:rFonts w:ascii="Angsana New" w:hAnsi="Angsana New"/>
          <w:sz w:val="30"/>
          <w:szCs w:val="30"/>
        </w:rPr>
        <w:t xml:space="preserve"> </w:t>
      </w:r>
      <w:r w:rsidRPr="00AD73E1">
        <w:rPr>
          <w:rFonts w:ascii="Angsana New" w:hAnsi="Angsana New"/>
          <w:sz w:val="30"/>
          <w:szCs w:val="30"/>
          <w:cs/>
        </w:rPr>
        <w:t xml:space="preserve">และ </w:t>
      </w:r>
      <w:r w:rsidRPr="00AD73E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AD73E1">
        <w:rPr>
          <w:rFonts w:ascii="Angsana New" w:hAnsi="Angsana New"/>
          <w:sz w:val="30"/>
          <w:szCs w:val="30"/>
        </w:rPr>
        <w:t xml:space="preserve"> </w:t>
      </w:r>
      <w:r w:rsidRPr="00AD73E1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8A3DC8" w:rsidRPr="00EE2680" w14:paraId="23B67811" w14:textId="77777777" w:rsidTr="00EE2680">
        <w:tc>
          <w:tcPr>
            <w:tcW w:w="3132" w:type="dxa"/>
            <w:shd w:val="clear" w:color="auto" w:fill="auto"/>
          </w:tcPr>
          <w:p w14:paraId="79C4C6FF" w14:textId="77777777" w:rsidR="008A3DC8" w:rsidRPr="00494247" w:rsidRDefault="008A3DC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0D130AFE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E996A8C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4E994025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3EA9A0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shd w:val="clear" w:color="auto" w:fill="auto"/>
          </w:tcPr>
          <w:p w14:paraId="46FE4554" w14:textId="77777777" w:rsidR="008A3DC8" w:rsidRPr="00EE2680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E31A9" w:rsidRPr="00EE2680" w14:paraId="7DA4E00E" w14:textId="77777777" w:rsidTr="00EE2680">
        <w:tc>
          <w:tcPr>
            <w:tcW w:w="3132" w:type="dxa"/>
            <w:shd w:val="clear" w:color="auto" w:fill="auto"/>
          </w:tcPr>
          <w:p w14:paraId="3885BF39" w14:textId="77777777" w:rsidR="009E31A9" w:rsidRPr="00EE2680" w:rsidRDefault="009E31A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5CB553" w14:textId="0CB3EE4F" w:rsidR="009E31A9" w:rsidRPr="00EE2680" w:rsidRDefault="009E31A9" w:rsidP="009E31A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A3DC8" w:rsidRPr="00EE2680" w14:paraId="66D7013B" w14:textId="77777777" w:rsidTr="00EE2680">
        <w:tc>
          <w:tcPr>
            <w:tcW w:w="3132" w:type="dxa"/>
            <w:shd w:val="clear" w:color="auto" w:fill="auto"/>
          </w:tcPr>
          <w:p w14:paraId="2A28E1C5" w14:textId="77777777" w:rsidR="008A3DC8" w:rsidRPr="00EE2680" w:rsidRDefault="008A3DC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A01E1" w14:textId="40CCE734" w:rsidR="008A3DC8" w:rsidRPr="00EE2680" w:rsidRDefault="008A3DC8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E573A" w:rsidRPr="00EE2680">
              <w:rPr>
                <w:rFonts w:ascii="Angsana New" w:hAnsi="Angsana New"/>
                <w:sz w:val="30"/>
                <w:szCs w:val="30"/>
              </w:rPr>
              <w:t>3</w:t>
            </w:r>
            <w:r w:rsidR="009E71E8" w:rsidRPr="00EE26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71E8" w:rsidRPr="00EE268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E573A" w:rsidRPr="00EE2680">
              <w:rPr>
                <w:rFonts w:ascii="Angsana New" w:hAnsi="Angsana New"/>
                <w:sz w:val="30"/>
                <w:szCs w:val="30"/>
              </w:rPr>
              <w:t>256</w:t>
            </w:r>
            <w:r w:rsidR="00726312" w:rsidRPr="00EE26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A3DC8" w:rsidRPr="00EE2680" w14:paraId="343A4570" w14:textId="77777777" w:rsidTr="00EE2680">
        <w:tc>
          <w:tcPr>
            <w:tcW w:w="3132" w:type="dxa"/>
            <w:shd w:val="clear" w:color="auto" w:fill="auto"/>
          </w:tcPr>
          <w:p w14:paraId="72BB7B3B" w14:textId="77777777" w:rsidR="008A3DC8" w:rsidRPr="00EE2680" w:rsidRDefault="008A3DC8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605CB" w14:textId="365D7903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DD9251E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1F113" w14:textId="72A7020C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8A3DC8" w:rsidRPr="00EE2680" w14:paraId="4E413D20" w14:textId="77777777" w:rsidTr="00EE2680">
        <w:tc>
          <w:tcPr>
            <w:tcW w:w="3132" w:type="dxa"/>
            <w:shd w:val="clear" w:color="auto" w:fill="auto"/>
          </w:tcPr>
          <w:p w14:paraId="0B4DBC09" w14:textId="585794A7" w:rsidR="008A3DC8" w:rsidRPr="00EE2680" w:rsidRDefault="000E1DF0" w:rsidP="000E1DF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3688E" w14:textId="2B07BC29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0F3EEDC6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484C4" w14:textId="1D745D31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 w:rsidRPr="00EE2680">
              <w:rPr>
                <w:rFonts w:hint="cs"/>
                <w:sz w:val="28"/>
                <w:szCs w:val="28"/>
                <w:cs/>
              </w:rPr>
              <w:t xml:space="preserve">            </w:t>
            </w:r>
            <w:r w:rsidRPr="00EE2680"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5D64A1E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61E91" w14:textId="3B5CCB76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F2F66F4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88DAD61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8A3DC8" w:rsidRPr="00EE2680" w14:paraId="4352F895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A86A3DE" w14:textId="32CA872B" w:rsidR="008A3DC8" w:rsidRPr="00EE2680" w:rsidRDefault="000E1DF0" w:rsidP="000E26C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5A494EBE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95EB9B9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5207BADC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985CCC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AD8A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0A6026" w14:textId="77777777" w:rsidR="008A3DC8" w:rsidRPr="00EE2680" w:rsidRDefault="008A3DC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317638D" w14:textId="77777777" w:rsidR="008A3DC8" w:rsidRPr="00EE2680" w:rsidRDefault="008A3DC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1FF" w:rsidRPr="00EE2680" w14:paraId="67CFCD1E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117363B" w14:textId="2B295992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28867EC" w14:textId="5EA3D9E7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607B78D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01198EDE" w14:textId="0A38D151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329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279.24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8A8AAD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9F6F93E" w14:textId="798CE175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329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279.24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C4C87F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24C651D" w14:textId="61AA55A1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329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279.24</w:t>
            </w:r>
          </w:p>
        </w:tc>
      </w:tr>
      <w:tr w:rsidR="008C0F4C" w:rsidRPr="00EE2680" w14:paraId="2C5CCB32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1F61643" w14:textId="7FDD0CCB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8C0C5C8" w14:textId="4EEB59A5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706166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55546E" w14:textId="5BA3E085" w:rsidR="000B31FF" w:rsidRPr="00EE2680" w:rsidRDefault="00CA145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077.95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94D9A7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D6E9F66" w14:textId="6DF54A8E" w:rsidR="000B31FF" w:rsidRPr="00EE2680" w:rsidRDefault="00CA145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077.95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E6140D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09C0445" w14:textId="758ED662" w:rsidR="000B31FF" w:rsidRPr="00EE2680" w:rsidRDefault="00CA145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077.95</w:t>
            </w:r>
          </w:p>
        </w:tc>
      </w:tr>
      <w:tr w:rsidR="00B04F81" w:rsidRPr="00EE2680" w14:paraId="4883421D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E0479B4" w14:textId="7E74ED9A" w:rsidR="00B04F81" w:rsidRPr="00EE2680" w:rsidRDefault="00B04F81" w:rsidP="00B04F81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CBDD352" w14:textId="497B40E7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960BE0A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F6769E2" w14:textId="1875C852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5604A6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7FD56C2" w14:textId="7992A290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F60D17" w14:textId="77777777" w:rsidR="00B04F81" w:rsidRPr="00EE2680" w:rsidRDefault="00B04F81" w:rsidP="00B04F8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6612989" w14:textId="09737809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</w:tr>
      <w:tr w:rsidR="002D730E" w:rsidRPr="00EE2680" w14:paraId="63CA039B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565170B" w14:textId="6E2F527F" w:rsidR="002D730E" w:rsidRPr="00EE2680" w:rsidRDefault="002D730E" w:rsidP="00B04F81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hint="cs"/>
                <w:sz w:val="28"/>
                <w:szCs w:val="28"/>
                <w:cs/>
              </w:rPr>
              <w:t>เงินฝากติดภาระค้ำประกัน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231B12C" w14:textId="208AD583" w:rsidR="002D730E" w:rsidRPr="00EE2680" w:rsidRDefault="002D730E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766DD52" w14:textId="77777777" w:rsidR="002D730E" w:rsidRPr="00EE2680" w:rsidRDefault="002D730E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04561B1" w14:textId="109ADFDD" w:rsidR="002D730E" w:rsidRPr="00EE2680" w:rsidRDefault="002D730E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C1810A" w14:textId="77777777" w:rsidR="002D730E" w:rsidRPr="00EE2680" w:rsidRDefault="002D730E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A80503F" w14:textId="65AABE98" w:rsidR="002D730E" w:rsidRPr="00EE2680" w:rsidRDefault="002D730E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936537" w14:textId="77777777" w:rsidR="002D730E" w:rsidRPr="00EE2680" w:rsidRDefault="002D730E" w:rsidP="00B04F8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C9ED123" w14:textId="625EC0D5" w:rsidR="002D730E" w:rsidRPr="00EE2680" w:rsidRDefault="002D730E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</w:tr>
      <w:tr w:rsidR="00B04F81" w:rsidRPr="00EE2680" w14:paraId="54504987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DC81955" w14:textId="230FF3E4" w:rsidR="00B04F81" w:rsidRPr="00EE2680" w:rsidRDefault="00B04F81" w:rsidP="00B04F81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0BA2F" w14:textId="2A4C3064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5734A8F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00D3E" w14:textId="5A918A3A" w:rsidR="00B04F81" w:rsidRPr="00EE2680" w:rsidRDefault="00D92D04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862.49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08CD54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9E621" w14:textId="4E881C82" w:rsidR="00B04F81" w:rsidRPr="00EE2680" w:rsidRDefault="00D92D04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862.49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E7F4B" w14:textId="77777777" w:rsidR="00B04F81" w:rsidRPr="00EE2680" w:rsidRDefault="00B04F81" w:rsidP="00B04F8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62B19" w14:textId="43F5E208" w:rsidR="00B04F81" w:rsidRPr="00EE2680" w:rsidRDefault="00D92D04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862.49</w:t>
            </w:r>
          </w:p>
        </w:tc>
      </w:tr>
      <w:tr w:rsidR="00AC6A39" w:rsidRPr="00EE2680" w14:paraId="6AC15DDE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9C37C74" w14:textId="2FA5CEAA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A3433" w14:textId="25EC82BE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015BFF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32CCF" w14:textId="2ADED0AC" w:rsidR="000B31FF" w:rsidRPr="00EE2680" w:rsidRDefault="002D730E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209.68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4B060B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3D625" w14:textId="5A5DB2D0" w:rsidR="000B31FF" w:rsidRPr="00EE2680" w:rsidRDefault="002D730E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209.68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AB36D7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39113" w14:textId="6DD21122" w:rsidR="000B31FF" w:rsidRPr="00EE2680" w:rsidRDefault="002D730E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209.68</w:t>
            </w:r>
          </w:p>
        </w:tc>
      </w:tr>
      <w:tr w:rsidR="000B31FF" w:rsidRPr="00EE2680" w14:paraId="63330894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F4EA68B" w14:textId="4514D48F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757F61E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7489ABA5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08AD578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2C589A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54FD706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DB2C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FFCE03B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D1B49" w:rsidRPr="00EE2680" w14:paraId="6B3B9461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288BD8A" w14:textId="3780C008" w:rsidR="001D1B49" w:rsidRPr="00EE2680" w:rsidRDefault="001D1B49" w:rsidP="001D1B4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2DC0956" w14:textId="33A1B572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5EF68A" w14:textId="77777777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C250537" w14:textId="5DBA932E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45FD33" w14:textId="77777777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F0F6EC8" w14:textId="59AD3176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19E604" w14:textId="77777777" w:rsidR="001D1B49" w:rsidRPr="00EE2680" w:rsidRDefault="001D1B49" w:rsidP="001D1B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9A0EEF" w14:textId="644F6F54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</w:tr>
      <w:tr w:rsidR="008C0F4C" w:rsidRPr="00EE2680" w14:paraId="4F0EFF14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73001E69" w14:textId="35CA4F8D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69B8B7E" w14:textId="2F45C318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8434998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86B50D7" w14:textId="3772C9B1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662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520.92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09356D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45370F5" w14:textId="16EDBED0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662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520.92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216974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CD76A1F" w14:textId="2320756E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662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520.92</w:t>
            </w:r>
          </w:p>
        </w:tc>
      </w:tr>
      <w:tr w:rsidR="001D1B49" w:rsidRPr="00EE2680" w14:paraId="3593F5C9" w14:textId="4685D960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280A2421" w14:textId="27328E4E" w:rsidR="001D1B49" w:rsidRPr="00EE2680" w:rsidRDefault="001D1B49" w:rsidP="001D1B4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818C0A9" w14:textId="165AF601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A3CF7C" w14:textId="75C996AD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F5BBBD0" w14:textId="3A9C51B1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40E664" w14:textId="77777777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DD35D46" w14:textId="19F6B82A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AE2332" w14:textId="77777777" w:rsidR="001D1B49" w:rsidRPr="00EE2680" w:rsidRDefault="001D1B49" w:rsidP="001D1B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388E3B3" w14:textId="2903D3F7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</w:tr>
      <w:tr w:rsidR="001D1B49" w:rsidRPr="00EE2680" w14:paraId="6515B81D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8436D27" w14:textId="72D5130D" w:rsidR="001D1B49" w:rsidRPr="00EE2680" w:rsidRDefault="001D1B49" w:rsidP="001D1B49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="009F598D"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9F598D"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0009FB"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5A12" w14:textId="12E760C2" w:rsidR="001D1B49" w:rsidRPr="00EE2680" w:rsidRDefault="001D1B49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0EF2368" w14:textId="77777777" w:rsidR="001D1B49" w:rsidRPr="00EE2680" w:rsidRDefault="001D1B49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E0F78" w14:textId="5177A487" w:rsidR="001D1B49" w:rsidRPr="00EE2680" w:rsidRDefault="001D1B49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43B66" w14:textId="77777777" w:rsidR="001D1B49" w:rsidRPr="00EE2680" w:rsidRDefault="001D1B49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77280" w14:textId="75EFB5C4" w:rsidR="001D1B49" w:rsidRPr="00EE2680" w:rsidRDefault="001D1B49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30660E" w14:textId="77777777" w:rsidR="001D1B49" w:rsidRPr="00EE2680" w:rsidRDefault="001D1B49" w:rsidP="0071589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7DA7D" w14:textId="081D2188" w:rsidR="001D1B49" w:rsidRPr="00EE2680" w:rsidRDefault="001D1B49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</w:tr>
      <w:tr w:rsidR="008C0F4C" w:rsidRPr="00494247" w14:paraId="6C8DF688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90B9656" w14:textId="7EE46061" w:rsidR="001311F5" w:rsidRPr="00EE268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334B7" w14:textId="0D0B3CEE" w:rsidR="001311F5" w:rsidRPr="00EE2680" w:rsidRDefault="001D1B49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5A114C" w14:textId="77777777" w:rsidR="001311F5" w:rsidRPr="00EE268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648A7" w14:textId="3084DD1A" w:rsidR="001311F5" w:rsidRPr="00EE2680" w:rsidRDefault="00014963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304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784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390.01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2E29C6" w14:textId="77777777" w:rsidR="001311F5" w:rsidRPr="00EE268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57B7A" w14:textId="2D7D96B6" w:rsidR="001311F5" w:rsidRPr="00EE2680" w:rsidRDefault="00014963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305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413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301.34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5EDC66" w14:textId="77777777" w:rsidR="001311F5" w:rsidRPr="00EE268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A103E" w14:textId="152B8494" w:rsidR="001311F5" w:rsidRPr="006217C0" w:rsidRDefault="00014963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305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413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301.34</w:t>
            </w:r>
          </w:p>
        </w:tc>
      </w:tr>
    </w:tbl>
    <w:p w14:paraId="68121DA6" w14:textId="77777777" w:rsidR="0094265E" w:rsidRPr="00D91D74" w:rsidRDefault="009426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9E71E8" w:rsidRPr="00494247" w14:paraId="7C6B2D72" w14:textId="77777777" w:rsidTr="00FF63E3">
        <w:trPr>
          <w:tblHeader/>
        </w:trPr>
        <w:tc>
          <w:tcPr>
            <w:tcW w:w="3132" w:type="dxa"/>
          </w:tcPr>
          <w:p w14:paraId="527C75D1" w14:textId="77777777" w:rsidR="009E71E8" w:rsidRPr="00494247" w:rsidRDefault="009E71E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</w:tcPr>
          <w:p w14:paraId="0BC0BEFA" w14:textId="52F307C6" w:rsidR="009E71E8" w:rsidRPr="009E31A9" w:rsidRDefault="009E71E8" w:rsidP="009E71E8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71E8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9E31A9" w:rsidRPr="00494247" w14:paraId="1B1F88C9" w14:textId="77777777" w:rsidTr="00FF63E3">
        <w:trPr>
          <w:tblHeader/>
        </w:trPr>
        <w:tc>
          <w:tcPr>
            <w:tcW w:w="3132" w:type="dxa"/>
          </w:tcPr>
          <w:p w14:paraId="0BF38A76" w14:textId="77777777" w:rsidR="009E31A9" w:rsidRPr="00494247" w:rsidRDefault="009E31A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14:paraId="19137942" w14:textId="03A9063E" w:rsidR="009E31A9" w:rsidRPr="00494247" w:rsidRDefault="009E31A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1A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94265E" w:rsidRPr="00494247" w14:paraId="15863FEF" w14:textId="77777777" w:rsidTr="00F16F4C">
        <w:trPr>
          <w:tblHeader/>
        </w:trPr>
        <w:tc>
          <w:tcPr>
            <w:tcW w:w="3132" w:type="dxa"/>
          </w:tcPr>
          <w:p w14:paraId="23CF3627" w14:textId="77777777" w:rsidR="0094265E" w:rsidRPr="00494247" w:rsidRDefault="0094265E" w:rsidP="0094265E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vAlign w:val="center"/>
          </w:tcPr>
          <w:p w14:paraId="5F5D334F" w14:textId="1DB2B28A" w:rsidR="0094265E" w:rsidRPr="00494247" w:rsidRDefault="0094265E" w:rsidP="0094265E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E31A9" w:rsidRPr="00494247" w14:paraId="51EFFD48" w14:textId="77777777" w:rsidTr="00F16F4C">
        <w:trPr>
          <w:tblHeader/>
        </w:trPr>
        <w:tc>
          <w:tcPr>
            <w:tcW w:w="3132" w:type="dxa"/>
          </w:tcPr>
          <w:p w14:paraId="5A4F6C52" w14:textId="77777777" w:rsidR="009E31A9" w:rsidRPr="00494247" w:rsidRDefault="009E31A9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3FB5DFB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51380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3FDE65B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9E31A9" w:rsidRPr="00165280" w14:paraId="37896945" w14:textId="77777777" w:rsidTr="00F16F4C">
        <w:trPr>
          <w:tblHeader/>
        </w:trPr>
        <w:tc>
          <w:tcPr>
            <w:tcW w:w="3132" w:type="dxa"/>
          </w:tcPr>
          <w:p w14:paraId="7ED4A605" w14:textId="77777777" w:rsidR="009E31A9" w:rsidRPr="00494247" w:rsidRDefault="009E31A9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3EF1F91D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3EEAB9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5638D84E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CF0120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696B0BD4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AB1B0BC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1DD60BA5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9E31A9" w:rsidRPr="00494247" w14:paraId="4E6140F4" w14:textId="77777777">
        <w:trPr>
          <w:trHeight w:val="203"/>
        </w:trPr>
        <w:tc>
          <w:tcPr>
            <w:tcW w:w="3132" w:type="dxa"/>
            <w:vAlign w:val="bottom"/>
          </w:tcPr>
          <w:p w14:paraId="2D985BFA" w14:textId="77777777" w:rsidR="009E31A9" w:rsidRPr="000D1AF3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490D4C7A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E3BC92D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76A1898D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26EDFE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50836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98B869" w14:textId="77777777" w:rsidR="009E31A9" w:rsidRPr="00494247" w:rsidRDefault="009E31A9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75E78835" w14:textId="77777777" w:rsidR="009E31A9" w:rsidRPr="00494247" w:rsidRDefault="009E31A9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11F5" w:rsidRPr="000B31FF" w14:paraId="4C561F20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0405B978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AA8E87D" w14:textId="4A0F3D18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CEBF094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279508F" w14:textId="45A7ABF8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71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658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180.53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143BEA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A4B6229" w14:textId="4C7D124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71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658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180.53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01BD4C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C7F6DD" w14:textId="7533D934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71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658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180.53</w:t>
            </w:r>
          </w:p>
        </w:tc>
      </w:tr>
      <w:tr w:rsidR="001311F5" w:rsidRPr="00410C31" w14:paraId="32EE5086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1EF4FA3A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7304742" w14:textId="612099C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22A6DB1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BEFA6A" w14:textId="58098A0F" w:rsidR="001311F5" w:rsidRPr="006217C0" w:rsidRDefault="007D46F1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99898C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23EC649" w14:textId="35ED7A8A" w:rsidR="001311F5" w:rsidRPr="006217C0" w:rsidRDefault="007D46F1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498CE7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9AF3E1A" w14:textId="3A27F338" w:rsidR="001311F5" w:rsidRPr="006217C0" w:rsidRDefault="007D46F1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</w:tr>
      <w:tr w:rsidR="001311F5" w:rsidRPr="00410C31" w14:paraId="60F1DEB6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7B93FFCA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7C8E3C9" w14:textId="31E64F80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D79C83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A9C4F98" w14:textId="6B84AE73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A63363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80E4D81" w14:textId="5C256085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04779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682BF4F" w14:textId="20F4BA24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</w:tr>
      <w:tr w:rsidR="001311F5" w:rsidRPr="00410C31" w14:paraId="72D6527E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22479900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563D3" w14:textId="6795B92A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9372CA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780C2" w14:textId="75ED6209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610.95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034FFF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0A1FC" w14:textId="2ED6F50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610.95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F30ACC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23488" w14:textId="078397EB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610.95</w:t>
            </w:r>
          </w:p>
        </w:tc>
      </w:tr>
      <w:tr w:rsidR="001311F5" w:rsidRPr="00410C31" w14:paraId="63E6A614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2327AD2D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B657F" w14:textId="5E67BB95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FE1A449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8549F" w14:textId="2FF41A0D" w:rsidR="001311F5" w:rsidRPr="006217C0" w:rsidRDefault="00BA20B9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122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593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988.83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8311E8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2C952" w14:textId="0A703564" w:rsidR="001311F5" w:rsidRPr="006217C0" w:rsidRDefault="00BA20B9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122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593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988.83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023909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FDFD" w14:textId="7E5AFD0A" w:rsidR="001311F5" w:rsidRPr="006217C0" w:rsidRDefault="00BA20B9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122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593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988.83</w:t>
            </w:r>
          </w:p>
        </w:tc>
      </w:tr>
      <w:tr w:rsidR="009E31A9" w:rsidRPr="00410C31" w14:paraId="3128981E" w14:textId="77777777">
        <w:trPr>
          <w:trHeight w:val="203"/>
        </w:trPr>
        <w:tc>
          <w:tcPr>
            <w:tcW w:w="3132" w:type="dxa"/>
            <w:vAlign w:val="bottom"/>
          </w:tcPr>
          <w:p w14:paraId="227E3EEF" w14:textId="77777777" w:rsidR="009E31A9" w:rsidRPr="000E1DF0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0411F5A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3D5CB94E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293DB79C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B9A015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F3F1940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B87B00" w14:textId="77777777" w:rsidR="009E31A9" w:rsidRPr="006217C0" w:rsidRDefault="009E31A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A53852B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11F5" w:rsidRPr="00410C31" w14:paraId="4DB21A2F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7D607409" w14:textId="77777777" w:rsidR="001311F5" w:rsidRPr="000E26C5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85085DC" w14:textId="07E8EFC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2C4E38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72C19993" w14:textId="0E441AE9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D9770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817610D" w14:textId="65C92027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F326DD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226986A" w14:textId="6FE36B41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</w:tr>
      <w:tr w:rsidR="001311F5" w:rsidRPr="00410C31" w14:paraId="73CDC2FF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44A36AB2" w14:textId="77777777" w:rsidR="001311F5" w:rsidRPr="000E26C5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C40FE8A" w14:textId="02969CD2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471BFBC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AD573B3" w14:textId="670ACFA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802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422.61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C48326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2E842F1" w14:textId="24CDD9D9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802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422.61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5CCE07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A58980B" w14:textId="082B1494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802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422.61</w:t>
            </w:r>
          </w:p>
        </w:tc>
      </w:tr>
      <w:tr w:rsidR="001311F5" w:rsidRPr="00410C31" w14:paraId="1688E20D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35B6EA28" w14:textId="79A07EBB" w:rsidR="001311F5" w:rsidRPr="000E26C5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541DE6B" w14:textId="77C134D3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AFE7934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5F7C7A8F" w14:textId="4A14724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76A268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3413D2E" w14:textId="0D7199F7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D4FFE7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E6A13DE" w14:textId="5A2C4FBA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</w:tr>
      <w:tr w:rsidR="001311F5" w:rsidRPr="00410C31" w14:paraId="7567D800" w14:textId="77777777" w:rsidTr="0071589E">
        <w:trPr>
          <w:trHeight w:val="203"/>
        </w:trPr>
        <w:tc>
          <w:tcPr>
            <w:tcW w:w="3132" w:type="dxa"/>
            <w:vAlign w:val="bottom"/>
          </w:tcPr>
          <w:p w14:paraId="37BEAB25" w14:textId="7348D068" w:rsidR="001311F5" w:rsidRPr="000E26C5" w:rsidRDefault="001311F5" w:rsidP="001311F5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="009F598D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0009FB"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83AF" w14:textId="70FB78D8" w:rsidR="001311F5" w:rsidRPr="006217C0" w:rsidRDefault="001311F5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A090DD" w14:textId="77777777" w:rsidR="001311F5" w:rsidRPr="006217C0" w:rsidRDefault="001311F5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24248" w14:textId="7A57F458" w:rsidR="001311F5" w:rsidRPr="006217C0" w:rsidRDefault="001311F5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58F63" w14:textId="77777777" w:rsidR="001311F5" w:rsidRPr="006217C0" w:rsidRDefault="001311F5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A8A87" w14:textId="1B45DA2B" w:rsidR="001311F5" w:rsidRPr="006217C0" w:rsidRDefault="001311F5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13468" w14:textId="77777777" w:rsidR="001311F5" w:rsidRPr="006217C0" w:rsidRDefault="001311F5" w:rsidP="0071589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720A" w14:textId="61CF6362" w:rsidR="001311F5" w:rsidRPr="006217C0" w:rsidRDefault="001311F5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</w:tr>
      <w:tr w:rsidR="001311F5" w:rsidRPr="00410C31" w14:paraId="6590A745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2BD66732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41B1EB" w14:textId="6C24968B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2536C87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71696" w14:textId="52B03A92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299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924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291.70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AA6464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A3063" w14:textId="4DC3D86B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553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203.03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7F1A8E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ABC90" w14:textId="6D52517E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553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203.03</w:t>
            </w:r>
          </w:p>
        </w:tc>
      </w:tr>
    </w:tbl>
    <w:p w14:paraId="4C0A98AB" w14:textId="77777777" w:rsidR="009E31A9" w:rsidRDefault="009E31A9"/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D35B1D" w:rsidRPr="00494247" w14:paraId="492775D2" w14:textId="77777777" w:rsidTr="00250319">
        <w:tc>
          <w:tcPr>
            <w:tcW w:w="3132" w:type="dxa"/>
          </w:tcPr>
          <w:p w14:paraId="0E677B1B" w14:textId="77777777" w:rsidR="00D35B1D" w:rsidRPr="00494247" w:rsidRDefault="00D35B1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2EA7601" w14:textId="77777777" w:rsidR="00D35B1D" w:rsidRPr="00494247" w:rsidRDefault="00D35B1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67BDCADE" w14:textId="77777777" w:rsidR="00D35B1D" w:rsidRPr="00494247" w:rsidRDefault="00D35B1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771CA3ED" w14:textId="77777777" w:rsidR="00D35B1D" w:rsidRPr="00494247" w:rsidRDefault="00D35B1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C9AFEA" w14:textId="77777777" w:rsidR="00D35B1D" w:rsidRPr="00494247" w:rsidRDefault="00D35B1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746E5E60" w14:textId="77777777" w:rsidR="00D35B1D" w:rsidRPr="00494247" w:rsidRDefault="00D35B1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50319" w:rsidRPr="00494247" w14:paraId="58C53241" w14:textId="77777777" w:rsidTr="00250319">
        <w:tc>
          <w:tcPr>
            <w:tcW w:w="3132" w:type="dxa"/>
          </w:tcPr>
          <w:p w14:paraId="0762F520" w14:textId="77777777" w:rsidR="00250319" w:rsidRPr="00494247" w:rsidRDefault="0025031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14:paraId="37D3F0AF" w14:textId="750840C6" w:rsidR="00250319" w:rsidRPr="00250319" w:rsidRDefault="00250319" w:rsidP="00250319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5B1D" w:rsidRPr="00494247" w14:paraId="1F76D8AA" w14:textId="77777777" w:rsidTr="00250319">
        <w:tc>
          <w:tcPr>
            <w:tcW w:w="3132" w:type="dxa"/>
          </w:tcPr>
          <w:p w14:paraId="09DFD754" w14:textId="77777777" w:rsidR="00D35B1D" w:rsidRPr="00494247" w:rsidRDefault="00D35B1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vAlign w:val="center"/>
          </w:tcPr>
          <w:p w14:paraId="6B54636A" w14:textId="1C12DD66" w:rsidR="00D35B1D" w:rsidRPr="00494247" w:rsidRDefault="00D35B1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631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35B1D" w:rsidRPr="00494247" w14:paraId="0702592E" w14:textId="77777777">
        <w:tc>
          <w:tcPr>
            <w:tcW w:w="3132" w:type="dxa"/>
          </w:tcPr>
          <w:p w14:paraId="2D62AEAD" w14:textId="77777777" w:rsidR="00D35B1D" w:rsidRPr="00494247" w:rsidRDefault="00D35B1D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D3F02D" w14:textId="77777777" w:rsidR="00D35B1D" w:rsidRPr="00494247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B1B336" w14:textId="77777777" w:rsidR="00D35B1D" w:rsidRPr="00494247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6A34CF51" w14:textId="77777777" w:rsidR="00D35B1D" w:rsidRPr="00494247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5B1D" w:rsidRPr="00494247" w14:paraId="0686F962" w14:textId="77777777">
        <w:tc>
          <w:tcPr>
            <w:tcW w:w="3132" w:type="dxa"/>
          </w:tcPr>
          <w:p w14:paraId="0023EBC4" w14:textId="77777777" w:rsidR="00D35B1D" w:rsidRPr="00494247" w:rsidRDefault="00D35B1D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7D187E90" w14:textId="77777777" w:rsidR="00D35B1D" w:rsidRPr="00165280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FBC5BA4" w14:textId="77777777" w:rsidR="00D35B1D" w:rsidRPr="00494247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68147812" w14:textId="427DE2FA" w:rsidR="00D35B1D" w:rsidRPr="00165280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>
              <w:rPr>
                <w:rFonts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4F2E0A" w14:textId="77777777" w:rsidR="00D35B1D" w:rsidRPr="00494247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1CA63E3B" w14:textId="77777777" w:rsidR="00D35B1D" w:rsidRPr="00165280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0AE1601" w14:textId="77777777" w:rsidR="00D35B1D" w:rsidRPr="00494247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218F0386" w14:textId="77777777" w:rsidR="00D35B1D" w:rsidRPr="00165280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D35B1D" w:rsidRPr="00494247" w14:paraId="106A1F27" w14:textId="77777777">
        <w:trPr>
          <w:trHeight w:val="203"/>
        </w:trPr>
        <w:tc>
          <w:tcPr>
            <w:tcW w:w="3132" w:type="dxa"/>
            <w:vAlign w:val="bottom"/>
          </w:tcPr>
          <w:p w14:paraId="0319E5F1" w14:textId="77777777" w:rsidR="00D35B1D" w:rsidRPr="000D1AF3" w:rsidRDefault="00D35B1D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13971104" w14:textId="77777777" w:rsidR="00D35B1D" w:rsidRPr="006217C0" w:rsidRDefault="00D35B1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747E5B" w14:textId="77777777" w:rsidR="00D35B1D" w:rsidRPr="006217C0" w:rsidRDefault="00D35B1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01202082" w14:textId="77777777" w:rsidR="00D35B1D" w:rsidRPr="006217C0" w:rsidRDefault="00D35B1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BDE96" w14:textId="77777777" w:rsidR="00D35B1D" w:rsidRPr="006217C0" w:rsidRDefault="00D35B1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705A6" w14:textId="77777777" w:rsidR="00D35B1D" w:rsidRPr="006217C0" w:rsidRDefault="00D35B1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1D0787D" w14:textId="77777777" w:rsidR="00D35B1D" w:rsidRPr="006217C0" w:rsidRDefault="00D35B1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05AB1C52" w14:textId="77777777" w:rsidR="00D35B1D" w:rsidRPr="006217C0" w:rsidRDefault="00D35B1D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270" w:rsidRPr="00494247" w14:paraId="2E7806B3" w14:textId="77777777">
        <w:trPr>
          <w:trHeight w:val="203"/>
        </w:trPr>
        <w:tc>
          <w:tcPr>
            <w:tcW w:w="3132" w:type="dxa"/>
            <w:vAlign w:val="bottom"/>
          </w:tcPr>
          <w:p w14:paraId="5239D8D5" w14:textId="77777777" w:rsidR="005E5270" w:rsidRPr="000E1DF0" w:rsidRDefault="005E5270" w:rsidP="005E527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0405007" w14:textId="5BCDC9B3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4ADE8F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948C866" w14:textId="00BFB192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228,106,367.55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CD097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1AFB09" w14:textId="550BE3D6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228,106,367.55</w:t>
            </w:r>
          </w:p>
        </w:tc>
        <w:tc>
          <w:tcPr>
            <w:tcW w:w="236" w:type="dxa"/>
            <w:vAlign w:val="bottom"/>
          </w:tcPr>
          <w:p w14:paraId="661D5B5D" w14:textId="77777777" w:rsidR="005E5270" w:rsidRPr="006217C0" w:rsidRDefault="005E5270" w:rsidP="005E527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F46E97D" w14:textId="4430729E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228,106,367.55</w:t>
            </w:r>
          </w:p>
        </w:tc>
      </w:tr>
      <w:tr w:rsidR="005E5270" w:rsidRPr="00494247" w14:paraId="41B9A8BC" w14:textId="77777777">
        <w:trPr>
          <w:trHeight w:val="203"/>
        </w:trPr>
        <w:tc>
          <w:tcPr>
            <w:tcW w:w="3132" w:type="dxa"/>
            <w:vAlign w:val="bottom"/>
          </w:tcPr>
          <w:p w14:paraId="4DA5D3E6" w14:textId="77777777" w:rsidR="005E5270" w:rsidRPr="000E1DF0" w:rsidRDefault="005E5270" w:rsidP="005E527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DBEF458" w14:textId="11A9EF98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B0D359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7A8CF15" w14:textId="74B0886C" w:rsidR="005E5270" w:rsidRPr="006217C0" w:rsidRDefault="004F7DF3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DF3">
              <w:rPr>
                <w:rFonts w:ascii="Angsana New" w:hAnsi="Angsana New"/>
                <w:sz w:val="28"/>
                <w:szCs w:val="28"/>
              </w:rPr>
              <w:t>45,383,388.50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1D129F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0604E3A" w14:textId="43F70C47" w:rsidR="005E5270" w:rsidRPr="006217C0" w:rsidRDefault="004F7DF3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DF3">
              <w:rPr>
                <w:rFonts w:ascii="Angsana New" w:hAnsi="Angsana New"/>
                <w:sz w:val="28"/>
                <w:szCs w:val="28"/>
              </w:rPr>
              <w:t>45,383,388.50</w:t>
            </w:r>
          </w:p>
        </w:tc>
        <w:tc>
          <w:tcPr>
            <w:tcW w:w="236" w:type="dxa"/>
            <w:vAlign w:val="bottom"/>
          </w:tcPr>
          <w:p w14:paraId="69A5F9A2" w14:textId="77777777" w:rsidR="005E5270" w:rsidRPr="006217C0" w:rsidRDefault="005E5270" w:rsidP="005E527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F66B1A4" w14:textId="545F2900" w:rsidR="005E5270" w:rsidRPr="006217C0" w:rsidRDefault="004F7DF3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DF3">
              <w:rPr>
                <w:rFonts w:ascii="Angsana New" w:hAnsi="Angsana New"/>
                <w:sz w:val="28"/>
                <w:szCs w:val="28"/>
              </w:rPr>
              <w:t>45,383,388.50</w:t>
            </w:r>
          </w:p>
        </w:tc>
      </w:tr>
      <w:tr w:rsidR="005E5270" w:rsidRPr="00494247" w14:paraId="2A4F0322" w14:textId="77777777">
        <w:trPr>
          <w:trHeight w:val="203"/>
        </w:trPr>
        <w:tc>
          <w:tcPr>
            <w:tcW w:w="3132" w:type="dxa"/>
            <w:vAlign w:val="bottom"/>
          </w:tcPr>
          <w:p w14:paraId="0A8B0B11" w14:textId="77777777" w:rsidR="005E5270" w:rsidRPr="000E1DF0" w:rsidRDefault="005E5270" w:rsidP="005E527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3344BB1" w14:textId="586F4A61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4887D6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719001F8" w14:textId="40855689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516,925.00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87025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4E30865" w14:textId="5655A3CE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516,925.00</w:t>
            </w:r>
          </w:p>
        </w:tc>
        <w:tc>
          <w:tcPr>
            <w:tcW w:w="236" w:type="dxa"/>
            <w:vAlign w:val="bottom"/>
          </w:tcPr>
          <w:p w14:paraId="34C5D313" w14:textId="77777777" w:rsidR="005E5270" w:rsidRPr="006217C0" w:rsidRDefault="005E5270" w:rsidP="005E527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243F4537" w14:textId="2E79EE1A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516,925.00</w:t>
            </w:r>
          </w:p>
        </w:tc>
      </w:tr>
      <w:tr w:rsidR="005E5270" w:rsidRPr="00494247" w14:paraId="5F2BEF6A" w14:textId="77777777">
        <w:trPr>
          <w:trHeight w:val="203"/>
        </w:trPr>
        <w:tc>
          <w:tcPr>
            <w:tcW w:w="3132" w:type="dxa"/>
            <w:vAlign w:val="bottom"/>
          </w:tcPr>
          <w:p w14:paraId="363F1D49" w14:textId="77777777" w:rsidR="005E5270" w:rsidRPr="000E1DF0" w:rsidRDefault="005E5270" w:rsidP="005E527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357DB" w14:textId="16B0343D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E5E3A55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0BD8D" w14:textId="00D0C502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476,458.87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A48891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DAF2" w14:textId="64227DB8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476,458.87</w:t>
            </w:r>
          </w:p>
        </w:tc>
        <w:tc>
          <w:tcPr>
            <w:tcW w:w="236" w:type="dxa"/>
            <w:vAlign w:val="bottom"/>
          </w:tcPr>
          <w:p w14:paraId="6E375F8F" w14:textId="77777777" w:rsidR="005E5270" w:rsidRPr="006217C0" w:rsidRDefault="005E5270" w:rsidP="005E527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9F57F" w14:textId="1A3DEB31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476,458.87</w:t>
            </w:r>
          </w:p>
        </w:tc>
      </w:tr>
      <w:tr w:rsidR="005E5270" w:rsidRPr="00494247" w14:paraId="22B60709" w14:textId="77777777">
        <w:trPr>
          <w:trHeight w:val="203"/>
        </w:trPr>
        <w:tc>
          <w:tcPr>
            <w:tcW w:w="3132" w:type="dxa"/>
            <w:vAlign w:val="bottom"/>
          </w:tcPr>
          <w:p w14:paraId="338C8D06" w14:textId="77777777" w:rsidR="005E5270" w:rsidRPr="000E1DF0" w:rsidRDefault="005E5270" w:rsidP="005E527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AFF04" w14:textId="54747298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E5FC24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6DA0E" w14:textId="46043380" w:rsidR="005E5270" w:rsidRPr="006217C0" w:rsidRDefault="00180F8D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0F8D">
              <w:rPr>
                <w:rFonts w:ascii="Angsana New" w:hAnsi="Angsana New"/>
                <w:sz w:val="28"/>
                <w:szCs w:val="28"/>
              </w:rPr>
              <w:t>274,483,139.92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E810FE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CC2C" w14:textId="51186730" w:rsidR="005E5270" w:rsidRPr="006217C0" w:rsidRDefault="00180F8D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0F8D">
              <w:rPr>
                <w:rFonts w:ascii="Angsana New" w:hAnsi="Angsana New"/>
                <w:sz w:val="28"/>
                <w:szCs w:val="28"/>
              </w:rPr>
              <w:t>274,483,139.92</w:t>
            </w:r>
          </w:p>
        </w:tc>
        <w:tc>
          <w:tcPr>
            <w:tcW w:w="236" w:type="dxa"/>
            <w:vAlign w:val="bottom"/>
          </w:tcPr>
          <w:p w14:paraId="55057D0A" w14:textId="77777777" w:rsidR="005E5270" w:rsidRPr="006217C0" w:rsidRDefault="005E5270" w:rsidP="005E527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AC64B" w14:textId="597A9DB3" w:rsidR="005E5270" w:rsidRPr="006217C0" w:rsidRDefault="00180F8D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0F8D">
              <w:rPr>
                <w:rFonts w:ascii="Angsana New" w:hAnsi="Angsana New"/>
                <w:sz w:val="28"/>
                <w:szCs w:val="28"/>
              </w:rPr>
              <w:t>274,483,139.92</w:t>
            </w:r>
          </w:p>
        </w:tc>
      </w:tr>
      <w:tr w:rsidR="00D35B1D" w:rsidRPr="00494247" w14:paraId="46C8A4C7" w14:textId="77777777">
        <w:trPr>
          <w:trHeight w:val="203"/>
        </w:trPr>
        <w:tc>
          <w:tcPr>
            <w:tcW w:w="3132" w:type="dxa"/>
            <w:vAlign w:val="bottom"/>
          </w:tcPr>
          <w:p w14:paraId="3C38AB4D" w14:textId="77777777" w:rsidR="00D35B1D" w:rsidRPr="000E1DF0" w:rsidRDefault="00D35B1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5108A4D" w14:textId="77777777" w:rsidR="00D35B1D" w:rsidRPr="006217C0" w:rsidRDefault="00D35B1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696AA4D" w14:textId="77777777" w:rsidR="00D35B1D" w:rsidRPr="006217C0" w:rsidRDefault="00D35B1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D102F41" w14:textId="77777777" w:rsidR="00D35B1D" w:rsidRPr="006217C0" w:rsidRDefault="00D35B1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F19DF1" w14:textId="77777777" w:rsidR="00D35B1D" w:rsidRPr="006217C0" w:rsidRDefault="00D35B1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044EB6A" w14:textId="77777777" w:rsidR="00D35B1D" w:rsidRPr="006217C0" w:rsidRDefault="00D35B1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07F237" w14:textId="77777777" w:rsidR="00D35B1D" w:rsidRPr="006217C0" w:rsidRDefault="00D35B1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EE3DE01" w14:textId="77777777" w:rsidR="00D35B1D" w:rsidRPr="006217C0" w:rsidRDefault="00D35B1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0764B" w:rsidRPr="00494247" w14:paraId="16B22F09" w14:textId="77777777">
        <w:trPr>
          <w:trHeight w:val="203"/>
        </w:trPr>
        <w:tc>
          <w:tcPr>
            <w:tcW w:w="3132" w:type="dxa"/>
            <w:vAlign w:val="bottom"/>
          </w:tcPr>
          <w:p w14:paraId="1A664D06" w14:textId="77777777" w:rsidR="0010764B" w:rsidRPr="000E26C5" w:rsidRDefault="0010764B" w:rsidP="0010764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1A593C7" w14:textId="1F02047B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2326C4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792EF23" w14:textId="2B72AD04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81,870,016.39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ED0BED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2EF4064" w14:textId="69642D1F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81,870,016.39</w:t>
            </w:r>
          </w:p>
        </w:tc>
        <w:tc>
          <w:tcPr>
            <w:tcW w:w="236" w:type="dxa"/>
            <w:vAlign w:val="bottom"/>
          </w:tcPr>
          <w:p w14:paraId="6F860621" w14:textId="77777777" w:rsidR="0010764B" w:rsidRPr="006217C0" w:rsidRDefault="0010764B" w:rsidP="00107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3A61CF9" w14:textId="4323E0B8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81,870,016.39</w:t>
            </w:r>
          </w:p>
        </w:tc>
      </w:tr>
      <w:tr w:rsidR="0010764B" w:rsidRPr="00494247" w14:paraId="1ACD0EBF" w14:textId="77777777">
        <w:trPr>
          <w:trHeight w:val="203"/>
        </w:trPr>
        <w:tc>
          <w:tcPr>
            <w:tcW w:w="3132" w:type="dxa"/>
            <w:vAlign w:val="bottom"/>
          </w:tcPr>
          <w:p w14:paraId="4CC3370C" w14:textId="77777777" w:rsidR="0010764B" w:rsidRPr="000E26C5" w:rsidRDefault="0010764B" w:rsidP="0010764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823ABD6" w14:textId="5270C03E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8420D7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6EC8164" w14:textId="4A8BFCB7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42,726,383.74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CB664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5DE4BB" w14:textId="776ACB6C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42,726,383.74</w:t>
            </w:r>
          </w:p>
        </w:tc>
        <w:tc>
          <w:tcPr>
            <w:tcW w:w="236" w:type="dxa"/>
            <w:vAlign w:val="bottom"/>
          </w:tcPr>
          <w:p w14:paraId="6D1CC1EE" w14:textId="77777777" w:rsidR="0010764B" w:rsidRPr="006217C0" w:rsidRDefault="0010764B" w:rsidP="00107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348CC2A" w14:textId="570AF15C" w:rsidR="0010764B" w:rsidRPr="0088745F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3FA8">
              <w:rPr>
                <w:rFonts w:ascii="Angsana New" w:hAnsi="Angsana New"/>
                <w:sz w:val="28"/>
                <w:szCs w:val="28"/>
              </w:rPr>
              <w:t>42,726,383.74</w:t>
            </w:r>
          </w:p>
        </w:tc>
      </w:tr>
      <w:tr w:rsidR="0010764B" w:rsidRPr="00494247" w14:paraId="04A3791E" w14:textId="77777777">
        <w:trPr>
          <w:trHeight w:val="203"/>
        </w:trPr>
        <w:tc>
          <w:tcPr>
            <w:tcW w:w="3132" w:type="dxa"/>
            <w:vAlign w:val="bottom"/>
          </w:tcPr>
          <w:p w14:paraId="47BB84AA" w14:textId="77777777" w:rsidR="0010764B" w:rsidRPr="000E26C5" w:rsidRDefault="0010764B" w:rsidP="0010764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3EFA" w14:textId="59DA2B77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C5F920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327A6" w14:textId="21C2544A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1,546,600.44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50224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FC37" w14:textId="37286F7A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1,546,600.44</w:t>
            </w:r>
          </w:p>
        </w:tc>
        <w:tc>
          <w:tcPr>
            <w:tcW w:w="236" w:type="dxa"/>
            <w:vAlign w:val="bottom"/>
          </w:tcPr>
          <w:p w14:paraId="3E2B9B5A" w14:textId="77777777" w:rsidR="0010764B" w:rsidRPr="006217C0" w:rsidRDefault="0010764B" w:rsidP="00107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3AF94" w14:textId="254977EF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1,546,600.44</w:t>
            </w:r>
          </w:p>
        </w:tc>
      </w:tr>
      <w:tr w:rsidR="0010764B" w:rsidRPr="00494247" w14:paraId="14EEB1B9" w14:textId="77777777">
        <w:trPr>
          <w:trHeight w:val="203"/>
        </w:trPr>
        <w:tc>
          <w:tcPr>
            <w:tcW w:w="3132" w:type="dxa"/>
            <w:vAlign w:val="bottom"/>
          </w:tcPr>
          <w:p w14:paraId="0E6A17CB" w14:textId="77777777" w:rsidR="0010764B" w:rsidRPr="000E1DF0" w:rsidRDefault="0010764B" w:rsidP="0010764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F7A73" w14:textId="0E8AD2C9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DA94DFE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1D64D" w14:textId="7EC51D04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126,143,000.57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71752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68C56" w14:textId="6AF724E7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126,143,000.57</w:t>
            </w:r>
          </w:p>
        </w:tc>
        <w:tc>
          <w:tcPr>
            <w:tcW w:w="236" w:type="dxa"/>
            <w:vAlign w:val="bottom"/>
          </w:tcPr>
          <w:p w14:paraId="4832C07E" w14:textId="77777777" w:rsidR="0010764B" w:rsidRPr="006217C0" w:rsidRDefault="0010764B" w:rsidP="00107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F8859" w14:textId="264F94E6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126,143,000.57</w:t>
            </w:r>
          </w:p>
        </w:tc>
      </w:tr>
    </w:tbl>
    <w:p w14:paraId="7FBF57BA" w14:textId="77777777" w:rsidR="00EE2680" w:rsidRDefault="00EE2680" w:rsidP="0049335C">
      <w:pPr>
        <w:pStyle w:val="ListParagraph"/>
        <w:spacing w:before="120" w:after="120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07A7360" w14:textId="77777777" w:rsidR="00EE2680" w:rsidRDefault="00EE2680" w:rsidP="0049335C">
      <w:pPr>
        <w:pStyle w:val="ListParagraph"/>
        <w:spacing w:before="120" w:after="120"/>
        <w:ind w:left="135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C354366" w14:textId="77777777" w:rsidR="00EE2680" w:rsidRDefault="00EE2680" w:rsidP="0049335C">
      <w:pPr>
        <w:pStyle w:val="ListParagraph"/>
        <w:spacing w:before="120" w:after="120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29A4776" w14:textId="77777777" w:rsidR="00EE2680" w:rsidRDefault="00EE2680" w:rsidP="0049335C">
      <w:pPr>
        <w:pStyle w:val="ListParagraph"/>
        <w:spacing w:before="120" w:after="120"/>
        <w:ind w:left="135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7821708" w14:textId="73B41B0F" w:rsidR="000E26C5" w:rsidRDefault="009A54BC" w:rsidP="0049335C">
      <w:pPr>
        <w:pStyle w:val="ListParagraph"/>
        <w:spacing w:before="120"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lastRenderedPageBreak/>
        <w:t>มูลค่ายุติธรรมของตราสารอนุพันธ์คำนวณโดยใช้เทคนิคการคิดลดกระแสเงินสดในอนาคตและจำลองตามทฤษฎีในการประเมินมูลค่า  ซึ่งข้อมูลที่ใช้ในการประเมินมูลค่าส่วนใหญ่เป็นข้อมูลที่สามารถสังเกตได้ในตลาดที่เกี่ยวข้อง  เช่น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A54BC">
        <w:rPr>
          <w:rFonts w:ascii="Angsana New" w:hAnsi="Angsana New"/>
          <w:sz w:val="30"/>
          <w:szCs w:val="30"/>
          <w:cs/>
        </w:rPr>
        <w:t xml:space="preserve">เป็นอัตราผลตอบแทนของอัตราดอกเบี้ยเป็นต้น </w:t>
      </w:r>
      <w:r w:rsidR="00D71FCE" w:rsidRPr="00D71FCE">
        <w:rPr>
          <w:rFonts w:ascii="Angsana New" w:hAnsi="Angsana New"/>
          <w:sz w:val="30"/>
          <w:szCs w:val="30"/>
          <w:cs/>
        </w:rPr>
        <w:t>กลุ่มบริษัท</w:t>
      </w:r>
      <w:r w:rsidRPr="009A54BC">
        <w:rPr>
          <w:rFonts w:ascii="Angsana New" w:hAnsi="Angsana New"/>
          <w:sz w:val="30"/>
          <w:szCs w:val="30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D9B2286" w14:textId="446305AF" w:rsidR="000E26C5" w:rsidRPr="00F147DC" w:rsidRDefault="009A54BC" w:rsidP="00D7285D">
      <w:pPr>
        <w:pStyle w:val="ListParagraph"/>
        <w:numPr>
          <w:ilvl w:val="0"/>
          <w:numId w:val="15"/>
        </w:numPr>
        <w:spacing w:before="240" w:after="120" w:line="240" w:lineRule="auto"/>
        <w:ind w:left="1350" w:hanging="450"/>
        <w:rPr>
          <w:rFonts w:ascii="Angsana New" w:hAnsi="Angsana New"/>
          <w:sz w:val="30"/>
          <w:szCs w:val="30"/>
        </w:rPr>
      </w:pPr>
      <w:r w:rsidRPr="00F147DC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</w:p>
    <w:p w14:paraId="25DDE038" w14:textId="39C10C23" w:rsidR="009A54BC" w:rsidRDefault="009A54BC" w:rsidP="009A54BC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>
        <w:rPr>
          <w:rFonts w:ascii="Angsana New" w:hAnsi="Angsana New"/>
          <w:sz w:val="30"/>
          <w:szCs w:val="30"/>
        </w:rPr>
        <w:t>3</w:t>
      </w:r>
      <w:r w:rsidR="005F4771">
        <w:rPr>
          <w:rFonts w:ascii="Angsana New" w:hAnsi="Angsana New"/>
          <w:sz w:val="30"/>
          <w:szCs w:val="30"/>
        </w:rPr>
        <w:t>1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5F4771">
        <w:rPr>
          <w:rFonts w:ascii="Angsana New" w:hAnsi="Angsana New" w:hint="cs"/>
          <w:sz w:val="30"/>
          <w:szCs w:val="30"/>
          <w:cs/>
        </w:rPr>
        <w:t>ธันวาคม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</w:t>
      </w:r>
      <w:r w:rsidR="00F147DC">
        <w:rPr>
          <w:rFonts w:ascii="Angsana New" w:hAnsi="Angsana New"/>
          <w:sz w:val="30"/>
          <w:szCs w:val="30"/>
        </w:rPr>
        <w:t>6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D71FCE" w:rsidRPr="00D71FCE">
        <w:rPr>
          <w:rFonts w:ascii="Angsana New" w:hAnsi="Angsana New"/>
          <w:sz w:val="30"/>
          <w:szCs w:val="30"/>
          <w:cs/>
        </w:rPr>
        <w:t>กลุ่มบริษัท</w:t>
      </w:r>
      <w:r w:rsidRPr="009A54BC">
        <w:rPr>
          <w:rFonts w:ascii="Angsana New" w:hAnsi="Angsana New"/>
          <w:sz w:val="30"/>
          <w:szCs w:val="30"/>
          <w:cs/>
        </w:rPr>
        <w:t xml:space="preserve"> มีสินทรัพย์และหนี้สินที่วัดมูลค่าด้วยมูลค่ายุติธรรมที่เปิดเผยมูลค่ายุติธรรมแยกแสดงตามลำดับชั้นของมูลค่ายุติธรรม ดังนี้</w:t>
      </w:r>
    </w:p>
    <w:tbl>
      <w:tblPr>
        <w:tblW w:w="94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458"/>
        <w:gridCol w:w="237"/>
        <w:gridCol w:w="1383"/>
        <w:gridCol w:w="236"/>
        <w:gridCol w:w="1326"/>
        <w:gridCol w:w="236"/>
        <w:gridCol w:w="1481"/>
      </w:tblGrid>
      <w:tr w:rsidR="009A54BC" w:rsidRPr="00494247" w14:paraId="77F5AF01" w14:textId="77777777" w:rsidTr="00603989">
        <w:tc>
          <w:tcPr>
            <w:tcW w:w="3132" w:type="dxa"/>
          </w:tcPr>
          <w:p w14:paraId="3084014C" w14:textId="77777777" w:rsidR="009A54BC" w:rsidRPr="00494247" w:rsidRDefault="009A54BC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3328398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EF46E5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D7F8F84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18A01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37" w:type="dxa"/>
            <w:gridSpan w:val="3"/>
          </w:tcPr>
          <w:p w14:paraId="5308140A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96C0B" w:rsidRPr="00494247" w14:paraId="688A06C6" w14:textId="77777777" w:rsidTr="00603989">
        <w:tc>
          <w:tcPr>
            <w:tcW w:w="3132" w:type="dxa"/>
          </w:tcPr>
          <w:p w14:paraId="5C056CEF" w14:textId="77777777" w:rsidR="00096C0B" w:rsidRPr="00494247" w:rsidRDefault="00096C0B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1" w:type="dxa"/>
            <w:gridSpan w:val="7"/>
            <w:tcBorders>
              <w:bottom w:val="single" w:sz="4" w:space="0" w:color="auto"/>
            </w:tcBorders>
          </w:tcPr>
          <w:p w14:paraId="24017FA1" w14:textId="67804BC6" w:rsidR="00096C0B" w:rsidRPr="00494247" w:rsidRDefault="00096C0B" w:rsidP="00096C0B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A54BC" w:rsidRPr="00494247" w14:paraId="0B7C266A" w14:textId="77777777" w:rsidTr="00603989">
        <w:tc>
          <w:tcPr>
            <w:tcW w:w="3132" w:type="dxa"/>
          </w:tcPr>
          <w:p w14:paraId="27479E5E" w14:textId="77777777" w:rsidR="009A54BC" w:rsidRPr="00494247" w:rsidRDefault="009A54BC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3504C" w14:textId="2234DCEB" w:rsidR="009A54BC" w:rsidRPr="00494247" w:rsidRDefault="009A54BC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B6082"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0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E573A">
              <w:rPr>
                <w:rFonts w:ascii="Angsana New" w:hAnsi="Angsana New"/>
                <w:sz w:val="30"/>
                <w:szCs w:val="30"/>
              </w:rPr>
              <w:t>256</w:t>
            </w:r>
            <w:r w:rsidR="00F147D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A54BC" w:rsidRPr="00165280" w14:paraId="32F69324" w14:textId="77777777" w:rsidTr="0077513F">
        <w:tc>
          <w:tcPr>
            <w:tcW w:w="3132" w:type="dxa"/>
          </w:tcPr>
          <w:p w14:paraId="5DFC5017" w14:textId="50C52811" w:rsidR="009A54BC" w:rsidRPr="00494247" w:rsidRDefault="009A54BC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3995E25" w14:textId="5D56574B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DBD83F1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A7B6781" w14:textId="635F41FD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3E871F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68D28022" w14:textId="12228AC2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8A8A51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53E929D4" w14:textId="122A43EA" w:rsidR="009A54BC" w:rsidRPr="00165280" w:rsidRDefault="004D3B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D3BFB">
              <w:rPr>
                <w:sz w:val="28"/>
                <w:szCs w:val="28"/>
                <w:cs/>
              </w:rPr>
              <w:t>รวม</w:t>
            </w:r>
          </w:p>
        </w:tc>
      </w:tr>
      <w:tr w:rsidR="004D3BFB" w:rsidRPr="00494247" w14:paraId="36C45ABF" w14:textId="77777777" w:rsidTr="0077513F">
        <w:trPr>
          <w:trHeight w:val="203"/>
        </w:trPr>
        <w:tc>
          <w:tcPr>
            <w:tcW w:w="4590" w:type="dxa"/>
            <w:gridSpan w:val="2"/>
            <w:vAlign w:val="bottom"/>
          </w:tcPr>
          <w:p w14:paraId="603C2484" w14:textId="75C016D0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สินทรัพย์และหนี้สินที่วัดมูลค่าด้วยมูลค่ายุติธรรม</w:t>
            </w:r>
          </w:p>
        </w:tc>
        <w:tc>
          <w:tcPr>
            <w:tcW w:w="237" w:type="dxa"/>
          </w:tcPr>
          <w:p w14:paraId="7E51D03D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3AEB0C5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02BBC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AD804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1DC9B9" w14:textId="77777777" w:rsidR="004D3BFB" w:rsidRPr="00494247" w:rsidRDefault="004D3BFB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14:paraId="43D0A7DB" w14:textId="77777777" w:rsidR="004D3BFB" w:rsidRPr="00494247" w:rsidRDefault="004D3BFB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4BC" w:rsidRPr="00494247" w14:paraId="57F76821" w14:textId="77777777" w:rsidTr="0077513F">
        <w:trPr>
          <w:trHeight w:val="203"/>
        </w:trPr>
        <w:tc>
          <w:tcPr>
            <w:tcW w:w="3132" w:type="dxa"/>
            <w:vAlign w:val="bottom"/>
          </w:tcPr>
          <w:p w14:paraId="25DA113A" w14:textId="61195985" w:rsidR="009A54BC" w:rsidRPr="000E1DF0" w:rsidRDefault="001311F5" w:rsidP="004D3BFB">
            <w:pPr>
              <w:spacing w:line="360" w:lineRule="exact"/>
              <w:ind w:left="160" w:right="-36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="004D3BFB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4D3BFB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9D3AE9E" w14:textId="5C9E3737" w:rsidR="009A54BC" w:rsidRPr="0076632D" w:rsidRDefault="000474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DEC75B" w14:textId="77777777" w:rsidR="009A54BC" w:rsidRPr="00494247" w:rsidRDefault="009A54B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592AD5F" w14:textId="63A4D130" w:rsidR="009A54BC" w:rsidRPr="0030065A" w:rsidRDefault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20202" w14:textId="77777777" w:rsidR="009A54BC" w:rsidRPr="00494247" w:rsidRDefault="009A54B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8E3E12B" w14:textId="4A208514" w:rsidR="009A54BC" w:rsidRPr="0076632D" w:rsidRDefault="000474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1EB4F" w14:textId="77777777" w:rsidR="009A54BC" w:rsidRPr="00494247" w:rsidRDefault="009A54BC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70ED3AD8" w14:textId="4537E7A5" w:rsidR="009A54BC" w:rsidRPr="00494247" w:rsidRDefault="001311F5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</w:tr>
    </w:tbl>
    <w:p w14:paraId="63532F2C" w14:textId="382FC080" w:rsidR="00AD73E1" w:rsidRPr="001C0FC5" w:rsidRDefault="001C0FC5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C0FC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1AF8BE73" w14:textId="2EE3931C" w:rsidR="001C0FC5" w:rsidRDefault="001C0FC5" w:rsidP="00995B13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C0FC5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E69483A" w14:textId="5A3F742F" w:rsidR="00A339D5" w:rsidRPr="00C46F38" w:rsidRDefault="00A339D5" w:rsidP="00631569">
      <w:pPr>
        <w:spacing w:line="240" w:lineRule="atLeast"/>
        <w:ind w:left="518" w:right="-205"/>
        <w:jc w:val="thaiDistribute"/>
        <w:rPr>
          <w:rFonts w:ascii="Angsana New" w:hAnsi="Angsana New"/>
          <w:sz w:val="30"/>
          <w:szCs w:val="30"/>
        </w:rPr>
      </w:pPr>
      <w:r w:rsidRPr="0063156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31569">
        <w:rPr>
          <w:rFonts w:ascii="Angsana New" w:hAnsi="Angsana New"/>
          <w:sz w:val="30"/>
          <w:szCs w:val="30"/>
        </w:rPr>
        <w:t>3</w:t>
      </w:r>
      <w:r w:rsidR="00B34B10">
        <w:rPr>
          <w:rFonts w:ascii="Angsana New" w:hAnsi="Angsana New" w:hint="cs"/>
          <w:sz w:val="30"/>
          <w:szCs w:val="30"/>
          <w:cs/>
        </w:rPr>
        <w:t>1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="00B34B10">
        <w:rPr>
          <w:rFonts w:ascii="Angsana New" w:hAnsi="Angsana New" w:hint="cs"/>
          <w:sz w:val="30"/>
          <w:szCs w:val="30"/>
          <w:cs/>
        </w:rPr>
        <w:t>ธันวาคม</w:t>
      </w:r>
      <w:r w:rsidRPr="00631569">
        <w:rPr>
          <w:rFonts w:ascii="Angsana New" w:hAnsi="Angsana New"/>
          <w:sz w:val="30"/>
          <w:szCs w:val="30"/>
          <w:cs/>
        </w:rPr>
        <w:t xml:space="preserve"> </w:t>
      </w:r>
      <w:r w:rsidRPr="00631569">
        <w:rPr>
          <w:rFonts w:ascii="Angsana New" w:hAnsi="Angsana New"/>
          <w:sz w:val="30"/>
          <w:szCs w:val="30"/>
        </w:rPr>
        <w:t>256</w:t>
      </w:r>
      <w:r w:rsidRPr="00631569">
        <w:rPr>
          <w:rFonts w:ascii="Angsana New" w:hAnsi="Angsana New" w:hint="cs"/>
          <w:sz w:val="30"/>
          <w:szCs w:val="30"/>
          <w:cs/>
        </w:rPr>
        <w:t>6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Pr="00631569">
        <w:rPr>
          <w:rFonts w:ascii="Angsana New" w:hAnsi="Angsana New"/>
          <w:sz w:val="30"/>
          <w:szCs w:val="30"/>
          <w:cs/>
        </w:rPr>
        <w:t>งบการเงิน</w:t>
      </w:r>
      <w:r w:rsidR="00631569" w:rsidRPr="00631569">
        <w:rPr>
          <w:rFonts w:ascii="Angsana New" w:hAnsi="Angsana New" w:hint="cs"/>
          <w:sz w:val="30"/>
          <w:szCs w:val="30"/>
          <w:cs/>
        </w:rPr>
        <w:t>รวม</w:t>
      </w:r>
      <w:r w:rsidRPr="00631569">
        <w:rPr>
          <w:rFonts w:ascii="Angsana New" w:hAnsi="Angsana New"/>
          <w:sz w:val="30"/>
          <w:szCs w:val="30"/>
          <w:cs/>
        </w:rPr>
        <w:t xml:space="preserve">แสดงอัตราส่วนหนี้สินต่อทุน </w:t>
      </w:r>
      <w:r w:rsidRPr="00AE3E49">
        <w:rPr>
          <w:rFonts w:ascii="Angsana New" w:hAnsi="Angsana New"/>
          <w:sz w:val="30"/>
          <w:szCs w:val="30"/>
          <w:cs/>
        </w:rPr>
        <w:t xml:space="preserve">เท่ากับ </w:t>
      </w:r>
      <w:r w:rsidR="0004747D" w:rsidRPr="00AE3E49">
        <w:rPr>
          <w:rFonts w:ascii="Angsana New" w:hAnsi="Angsana New"/>
          <w:sz w:val="30"/>
          <w:szCs w:val="30"/>
        </w:rPr>
        <w:t>0.4</w:t>
      </w:r>
      <w:r w:rsidR="00DD783B" w:rsidRPr="00AE3E49">
        <w:rPr>
          <w:rFonts w:ascii="Angsana New" w:hAnsi="Angsana New" w:hint="cs"/>
          <w:sz w:val="30"/>
          <w:szCs w:val="30"/>
          <w:cs/>
        </w:rPr>
        <w:t>9</w:t>
      </w:r>
      <w:r w:rsidRPr="00B34B10">
        <w:rPr>
          <w:rFonts w:ascii="Angsana New" w:hAnsi="Angsana New"/>
          <w:sz w:val="30"/>
          <w:szCs w:val="30"/>
          <w:cs/>
        </w:rPr>
        <w:t xml:space="preserve"> : </w:t>
      </w:r>
      <w:r w:rsidRPr="00B34B10">
        <w:rPr>
          <w:rFonts w:ascii="Angsana New" w:hAnsi="Angsana New"/>
          <w:sz w:val="30"/>
          <w:szCs w:val="30"/>
        </w:rPr>
        <w:t>1</w:t>
      </w:r>
    </w:p>
    <w:p w14:paraId="6B8F550A" w14:textId="5C51AFBD" w:rsidR="001C0FC5" w:rsidRPr="00C46F38" w:rsidRDefault="001C0FC5" w:rsidP="00B102B7">
      <w:pPr>
        <w:spacing w:after="240" w:line="240" w:lineRule="atLeast"/>
        <w:ind w:left="518" w:right="-205"/>
        <w:jc w:val="thaiDistribute"/>
        <w:rPr>
          <w:rFonts w:ascii="Angsana New" w:hAnsi="Angsana New"/>
          <w:sz w:val="30"/>
          <w:szCs w:val="30"/>
        </w:rPr>
      </w:pPr>
      <w:r w:rsidRPr="0063156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34B10">
        <w:rPr>
          <w:rFonts w:ascii="Angsana New" w:hAnsi="Angsana New"/>
          <w:sz w:val="30"/>
          <w:szCs w:val="30"/>
          <w:lang w:val="en-US"/>
        </w:rPr>
        <w:t>31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="00B34B10">
        <w:rPr>
          <w:rFonts w:ascii="Angsana New" w:hAnsi="Angsana New" w:hint="cs"/>
          <w:sz w:val="30"/>
          <w:szCs w:val="30"/>
          <w:cs/>
        </w:rPr>
        <w:t>ธันวาคม</w:t>
      </w:r>
      <w:r w:rsidRPr="00631569">
        <w:rPr>
          <w:rFonts w:ascii="Angsana New" w:hAnsi="Angsana New"/>
          <w:sz w:val="30"/>
          <w:szCs w:val="30"/>
          <w:cs/>
        </w:rPr>
        <w:t xml:space="preserve"> </w:t>
      </w:r>
      <w:r w:rsidRPr="00631569">
        <w:rPr>
          <w:rFonts w:ascii="Angsana New" w:hAnsi="Angsana New"/>
          <w:sz w:val="30"/>
          <w:szCs w:val="30"/>
        </w:rPr>
        <w:t>256</w:t>
      </w:r>
      <w:r w:rsidR="000B4B70" w:rsidRPr="00631569">
        <w:rPr>
          <w:rFonts w:ascii="Angsana New" w:hAnsi="Angsana New" w:hint="cs"/>
          <w:sz w:val="30"/>
          <w:szCs w:val="30"/>
          <w:cs/>
        </w:rPr>
        <w:t>6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Pr="00631569">
        <w:rPr>
          <w:rFonts w:ascii="Angsana New" w:hAnsi="Angsana New"/>
          <w:sz w:val="30"/>
          <w:szCs w:val="30"/>
          <w:cs/>
        </w:rPr>
        <w:t>งบการเงิน</w:t>
      </w:r>
      <w:r w:rsidR="00A339D5" w:rsidRPr="0063156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631569">
        <w:rPr>
          <w:rFonts w:ascii="Angsana New" w:hAnsi="Angsana New"/>
          <w:sz w:val="30"/>
          <w:szCs w:val="30"/>
          <w:cs/>
        </w:rPr>
        <w:t xml:space="preserve">แสดงอัตราส่วนหนี้สินต่อทุน </w:t>
      </w:r>
      <w:r w:rsidRPr="00015841">
        <w:rPr>
          <w:rFonts w:ascii="Angsana New" w:hAnsi="Angsana New"/>
          <w:sz w:val="30"/>
          <w:szCs w:val="30"/>
          <w:cs/>
        </w:rPr>
        <w:t xml:space="preserve">เท่ากับ </w:t>
      </w:r>
      <w:r w:rsidR="0004747D" w:rsidRPr="00015841">
        <w:rPr>
          <w:rFonts w:ascii="Angsana New" w:hAnsi="Angsana New"/>
          <w:sz w:val="30"/>
          <w:szCs w:val="30"/>
        </w:rPr>
        <w:t>0.4</w:t>
      </w:r>
      <w:r w:rsidR="00015841" w:rsidRPr="00015841">
        <w:rPr>
          <w:rFonts w:ascii="Angsana New" w:hAnsi="Angsana New" w:hint="cs"/>
          <w:sz w:val="30"/>
          <w:szCs w:val="30"/>
          <w:cs/>
        </w:rPr>
        <w:t>8</w:t>
      </w:r>
      <w:r w:rsidRPr="00015841">
        <w:rPr>
          <w:rFonts w:ascii="Angsana New" w:hAnsi="Angsana New"/>
          <w:sz w:val="30"/>
          <w:szCs w:val="30"/>
          <w:cs/>
        </w:rPr>
        <w:t xml:space="preserve"> :</w:t>
      </w:r>
      <w:r w:rsidRPr="00631569">
        <w:rPr>
          <w:rFonts w:ascii="Angsana New" w:hAnsi="Angsana New"/>
          <w:sz w:val="30"/>
          <w:szCs w:val="30"/>
          <w:cs/>
        </w:rPr>
        <w:t xml:space="preserve"> </w:t>
      </w:r>
      <w:r w:rsidRPr="00631569">
        <w:rPr>
          <w:rFonts w:ascii="Angsana New" w:hAnsi="Angsana New"/>
          <w:sz w:val="30"/>
          <w:szCs w:val="30"/>
        </w:rPr>
        <w:t xml:space="preserve">1 (31 </w:t>
      </w:r>
      <w:r w:rsidRPr="0063156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31569">
        <w:rPr>
          <w:rFonts w:ascii="Angsana New" w:hAnsi="Angsana New"/>
          <w:sz w:val="30"/>
          <w:szCs w:val="30"/>
        </w:rPr>
        <w:t>256</w:t>
      </w:r>
      <w:r w:rsidR="00F147DC" w:rsidRPr="00631569">
        <w:rPr>
          <w:rFonts w:ascii="Angsana New" w:hAnsi="Angsana New"/>
          <w:sz w:val="30"/>
          <w:szCs w:val="30"/>
        </w:rPr>
        <w:t>5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Pr="00631569">
        <w:rPr>
          <w:rFonts w:ascii="Angsana New" w:hAnsi="Angsana New"/>
          <w:sz w:val="30"/>
          <w:szCs w:val="30"/>
          <w:cs/>
        </w:rPr>
        <w:t>เท่ากับ</w:t>
      </w:r>
      <w:r w:rsidRPr="00631569">
        <w:rPr>
          <w:rFonts w:ascii="Angsana New" w:hAnsi="Angsana New"/>
          <w:sz w:val="30"/>
          <w:szCs w:val="30"/>
        </w:rPr>
        <w:t xml:space="preserve"> 0.</w:t>
      </w:r>
      <w:r w:rsidR="00F147DC" w:rsidRPr="00631569">
        <w:rPr>
          <w:rFonts w:ascii="Angsana New" w:hAnsi="Angsana New"/>
          <w:sz w:val="30"/>
          <w:szCs w:val="30"/>
        </w:rPr>
        <w:t>23</w:t>
      </w:r>
      <w:r w:rsidRPr="00631569">
        <w:rPr>
          <w:rFonts w:ascii="Angsana New" w:hAnsi="Angsana New"/>
          <w:sz w:val="30"/>
          <w:szCs w:val="30"/>
        </w:rPr>
        <w:t xml:space="preserve"> : 1)</w:t>
      </w:r>
    </w:p>
    <w:p w14:paraId="7D27F18D" w14:textId="6ADFF0C6" w:rsidR="001C0FC5" w:rsidRPr="00C46F38" w:rsidRDefault="001C0FC5" w:rsidP="0071589E">
      <w:pPr>
        <w:numPr>
          <w:ilvl w:val="0"/>
          <w:numId w:val="8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46F38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2C24C3DB" w14:textId="4DF79CB6" w:rsidR="001C0FC5" w:rsidRDefault="00495880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 w:rsidRPr="00C46F38">
        <w:rPr>
          <w:rFonts w:ascii="Angsana New" w:hAnsi="Angsana New"/>
          <w:sz w:val="30"/>
          <w:szCs w:val="30"/>
        </w:rPr>
        <w:t>3</w:t>
      </w:r>
      <w:r w:rsidR="008A0601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8A0601">
        <w:rPr>
          <w:rFonts w:ascii="Angsana New" w:hAnsi="Angsana New" w:hint="cs"/>
          <w:sz w:val="30"/>
          <w:szCs w:val="30"/>
          <w:cs/>
        </w:rPr>
        <w:t>ธันวาคม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 w:rsidR="00631569">
        <w:rPr>
          <w:rFonts w:ascii="Angsana New" w:hAnsi="Angsana New" w:hint="cs"/>
          <w:sz w:val="30"/>
          <w:szCs w:val="30"/>
          <w:cs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และ </w:t>
      </w:r>
      <w:r w:rsidRPr="00C46F38">
        <w:rPr>
          <w:rFonts w:ascii="Angsana New" w:hAnsi="Angsana New"/>
          <w:sz w:val="30"/>
          <w:szCs w:val="30"/>
        </w:rPr>
        <w:t>256</w:t>
      </w:r>
      <w:r w:rsidR="00631569">
        <w:rPr>
          <w:rFonts w:ascii="Angsana New" w:hAnsi="Angsana New" w:hint="cs"/>
          <w:sz w:val="30"/>
          <w:szCs w:val="30"/>
          <w:cs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บริษัทฯ มีหนี้สินที่อาจเกิดขึ้นจากการให้ธนาคาร</w:t>
      </w:r>
      <w:r w:rsidR="00020636">
        <w:rPr>
          <w:rFonts w:ascii="Angsana New" w:hAnsi="Angsana New" w:hint="cs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ออกหนังสือค้ำประกันการใช้ไฟฟ้ากับการไฟฟ้านครหลวง จำ</w:t>
      </w:r>
      <w:r w:rsidRPr="00F12D9F">
        <w:rPr>
          <w:rFonts w:ascii="Angsana New" w:hAnsi="Angsana New"/>
          <w:sz w:val="30"/>
          <w:szCs w:val="30"/>
          <w:cs/>
        </w:rPr>
        <w:t xml:space="preserve">นวน </w:t>
      </w:r>
      <w:r w:rsidR="00155665" w:rsidRPr="00F12D9F">
        <w:rPr>
          <w:rFonts w:ascii="Angsana New" w:hAnsi="Angsana New"/>
          <w:sz w:val="30"/>
          <w:szCs w:val="30"/>
        </w:rPr>
        <w:t>460,000</w:t>
      </w:r>
      <w:r w:rsidR="00087F03" w:rsidRPr="00F12D9F">
        <w:rPr>
          <w:rFonts w:ascii="Angsana New" w:hAnsi="Angsana New"/>
          <w:sz w:val="30"/>
          <w:szCs w:val="30"/>
        </w:rPr>
        <w:t>.00</w:t>
      </w:r>
      <w:r w:rsidRPr="00F12D9F">
        <w:rPr>
          <w:rFonts w:ascii="Angsana New" w:hAnsi="Angsana New"/>
          <w:sz w:val="30"/>
          <w:szCs w:val="30"/>
          <w:cs/>
        </w:rPr>
        <w:t xml:space="preserve"> บาท</w:t>
      </w:r>
    </w:p>
    <w:p w14:paraId="70DA3D5A" w14:textId="6E6CBFA5" w:rsidR="00AF6219" w:rsidRPr="00C46F38" w:rsidRDefault="00AF6219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bookmarkStart w:id="43" w:name="_Hlk158899480"/>
      <w:r>
        <w:rPr>
          <w:rFonts w:ascii="Angsana New" w:hAnsi="Angsana New" w:hint="cs"/>
          <w:sz w:val="30"/>
          <w:szCs w:val="30"/>
          <w:cs/>
        </w:rPr>
        <w:t xml:space="preserve">ณ </w:t>
      </w:r>
      <w:r w:rsidRPr="00C46F38">
        <w:rPr>
          <w:rFonts w:ascii="Angsana New" w:hAnsi="Angsana New"/>
          <w:sz w:val="30"/>
          <w:szCs w:val="30"/>
          <w:cs/>
        </w:rPr>
        <w:t xml:space="preserve">วันที่ </w:t>
      </w:r>
      <w:r w:rsidRPr="00C46F3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และ </w:t>
      </w:r>
      <w:r w:rsidRPr="00C46F3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กลุ่มบริษัทฯ </w:t>
      </w:r>
      <w:r w:rsidRPr="00AF6219">
        <w:rPr>
          <w:rFonts w:ascii="Angsana New" w:hAnsi="Angsana New"/>
          <w:sz w:val="30"/>
          <w:szCs w:val="30"/>
          <w:cs/>
        </w:rPr>
        <w:t xml:space="preserve">มีภาระผูกพันจากการเปิด </w:t>
      </w:r>
      <w:r w:rsidRPr="00AF6219">
        <w:rPr>
          <w:rFonts w:ascii="Angsana New" w:hAnsi="Angsana New"/>
          <w:sz w:val="30"/>
          <w:szCs w:val="30"/>
        </w:rPr>
        <w:t>Forward</w:t>
      </w:r>
      <w:r>
        <w:rPr>
          <w:rFonts w:ascii="Angsana New" w:hAnsi="Angsana New" w:hint="cs"/>
          <w:sz w:val="30"/>
          <w:szCs w:val="30"/>
          <w:cs/>
        </w:rPr>
        <w:t xml:space="preserve">  ค้ำ</w:t>
      </w:r>
      <w:r w:rsidRPr="00AF6219">
        <w:rPr>
          <w:rFonts w:ascii="Angsana New" w:hAnsi="Angsana New"/>
          <w:sz w:val="30"/>
          <w:szCs w:val="30"/>
          <w:cs/>
        </w:rPr>
        <w:t>ประกันโดยการจดจำนองที่ดิน อาคารและสิ่งปลูกสร้างบางส่วน</w:t>
      </w:r>
      <w:r w:rsidR="0022553C" w:rsidRPr="00D06665">
        <w:rPr>
          <w:rFonts w:ascii="Angsana New" w:hAnsi="Angsana New" w:hint="cs"/>
          <w:sz w:val="30"/>
          <w:szCs w:val="30"/>
          <w:cs/>
        </w:rPr>
        <w:t>, ค้ำประกันโดย</w:t>
      </w:r>
      <w:r w:rsidRPr="00D06665">
        <w:rPr>
          <w:rFonts w:ascii="Angsana New" w:hAnsi="Angsana New"/>
          <w:sz w:val="30"/>
          <w:szCs w:val="30"/>
          <w:cs/>
        </w:rPr>
        <w:t>กรรมการ</w:t>
      </w:r>
      <w:r w:rsidR="0022553C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เงินฝากธนาคาร</w:t>
      </w:r>
      <w:bookmarkEnd w:id="43"/>
    </w:p>
    <w:p w14:paraId="1EAB8319" w14:textId="0A09BDD4" w:rsidR="00495880" w:rsidRPr="00517476" w:rsidRDefault="00495880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1747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23C69">
        <w:rPr>
          <w:rFonts w:ascii="Angsana New" w:hAnsi="Angsana New"/>
          <w:sz w:val="30"/>
          <w:szCs w:val="30"/>
        </w:rPr>
        <w:t>31</w:t>
      </w:r>
      <w:r w:rsidRPr="00517476">
        <w:rPr>
          <w:rFonts w:ascii="Angsana New" w:hAnsi="Angsana New"/>
          <w:sz w:val="30"/>
          <w:szCs w:val="30"/>
        </w:rPr>
        <w:t xml:space="preserve"> </w:t>
      </w:r>
      <w:r w:rsidR="00823C69">
        <w:rPr>
          <w:rFonts w:ascii="Angsana New" w:hAnsi="Angsana New" w:hint="cs"/>
          <w:sz w:val="30"/>
          <w:szCs w:val="30"/>
          <w:cs/>
        </w:rPr>
        <w:t>ธันวาคม</w:t>
      </w:r>
      <w:r w:rsidRPr="00517476">
        <w:rPr>
          <w:rFonts w:ascii="Angsana New" w:hAnsi="Angsana New"/>
          <w:sz w:val="30"/>
          <w:szCs w:val="30"/>
          <w:cs/>
        </w:rPr>
        <w:t xml:space="preserve"> </w:t>
      </w:r>
      <w:r w:rsidRPr="00517476">
        <w:rPr>
          <w:rFonts w:ascii="Angsana New" w:hAnsi="Angsana New"/>
          <w:sz w:val="30"/>
          <w:szCs w:val="30"/>
        </w:rPr>
        <w:t>25</w:t>
      </w:r>
      <w:r w:rsidR="005877AD">
        <w:rPr>
          <w:rFonts w:ascii="Angsana New" w:hAnsi="Angsana New"/>
          <w:sz w:val="30"/>
          <w:szCs w:val="30"/>
        </w:rPr>
        <w:t>6</w:t>
      </w:r>
      <w:r w:rsidRPr="00517476">
        <w:rPr>
          <w:rFonts w:ascii="Angsana New" w:hAnsi="Angsana New"/>
          <w:sz w:val="30"/>
          <w:szCs w:val="30"/>
        </w:rPr>
        <w:t>6</w:t>
      </w:r>
      <w:r w:rsidR="009E6C32">
        <w:rPr>
          <w:rFonts w:ascii="Angsana New" w:hAnsi="Angsana New" w:hint="cs"/>
          <w:sz w:val="30"/>
          <w:szCs w:val="30"/>
          <w:cs/>
        </w:rPr>
        <w:t xml:space="preserve"> </w:t>
      </w:r>
      <w:r w:rsidR="00254B8A" w:rsidRPr="00C46F38">
        <w:rPr>
          <w:rFonts w:ascii="Angsana New" w:hAnsi="Angsana New"/>
          <w:sz w:val="30"/>
          <w:szCs w:val="30"/>
          <w:cs/>
        </w:rPr>
        <w:t>และ</w:t>
      </w:r>
      <w:r w:rsidR="00254B8A">
        <w:rPr>
          <w:rFonts w:ascii="Angsana New" w:hAnsi="Angsana New" w:hint="cs"/>
          <w:sz w:val="30"/>
          <w:szCs w:val="30"/>
          <w:cs/>
        </w:rPr>
        <w:t xml:space="preserve"> </w:t>
      </w:r>
      <w:r w:rsidR="00254B8A" w:rsidRPr="00C46F38">
        <w:rPr>
          <w:rFonts w:ascii="Angsana New" w:hAnsi="Angsana New"/>
          <w:sz w:val="30"/>
          <w:szCs w:val="30"/>
        </w:rPr>
        <w:t>256</w:t>
      </w:r>
      <w:r w:rsidR="00254B8A">
        <w:rPr>
          <w:rFonts w:ascii="Angsana New" w:hAnsi="Angsana New" w:hint="cs"/>
          <w:sz w:val="30"/>
          <w:szCs w:val="30"/>
          <w:cs/>
        </w:rPr>
        <w:t>5</w:t>
      </w:r>
      <w:r w:rsidR="00254B8A" w:rsidRPr="00C46F38">
        <w:rPr>
          <w:rFonts w:ascii="Angsana New" w:hAnsi="Angsana New"/>
          <w:sz w:val="30"/>
          <w:szCs w:val="30"/>
        </w:rPr>
        <w:t xml:space="preserve"> </w:t>
      </w:r>
      <w:r w:rsidRPr="00517476">
        <w:rPr>
          <w:rFonts w:ascii="Angsana New" w:hAnsi="Angsana New"/>
          <w:sz w:val="30"/>
          <w:szCs w:val="30"/>
          <w:cs/>
        </w:rPr>
        <w:t>บริษัทฯ มีภาระผูกพันจากการเปิดเลตเตอร์ออฟเครดิต</w:t>
      </w:r>
      <w:r w:rsidRPr="00517476">
        <w:rPr>
          <w:rFonts w:ascii="Angsana New" w:hAnsi="Angsana New"/>
          <w:sz w:val="30"/>
          <w:szCs w:val="30"/>
        </w:rPr>
        <w:t xml:space="preserve"> </w:t>
      </w:r>
      <w:r w:rsidRPr="00517476">
        <w:rPr>
          <w:rFonts w:ascii="Angsana New" w:hAnsi="Angsana New"/>
          <w:sz w:val="30"/>
          <w:szCs w:val="30"/>
          <w:cs/>
        </w:rPr>
        <w:t>จำนวน</w:t>
      </w:r>
      <w:r w:rsidR="00F12D9F" w:rsidRPr="00F12D9F">
        <w:rPr>
          <w:rFonts w:ascii="Angsana New" w:hAnsi="Angsana New"/>
          <w:sz w:val="30"/>
          <w:szCs w:val="30"/>
        </w:rPr>
        <w:t xml:space="preserve">12,528.00 </w:t>
      </w:r>
      <w:r w:rsidRPr="00517476">
        <w:rPr>
          <w:rFonts w:ascii="Angsana New" w:hAnsi="Angsana New"/>
          <w:sz w:val="30"/>
          <w:szCs w:val="30"/>
          <w:cs/>
        </w:rPr>
        <w:t>เหรียญดอลลาร์สหรัฐฯ แปลงค่าเป็นเงินบาท</w:t>
      </w:r>
      <w:r w:rsidR="00F12D9F">
        <w:rPr>
          <w:rFonts w:ascii="Angsana New" w:hAnsi="Angsana New" w:hint="cs"/>
          <w:sz w:val="30"/>
          <w:szCs w:val="30"/>
          <w:cs/>
        </w:rPr>
        <w:t xml:space="preserve"> </w:t>
      </w:r>
      <w:r w:rsidRPr="00517476">
        <w:rPr>
          <w:rFonts w:ascii="Angsana New" w:hAnsi="Angsana New"/>
          <w:sz w:val="30"/>
          <w:szCs w:val="30"/>
          <w:cs/>
        </w:rPr>
        <w:t xml:space="preserve">จำนวน </w:t>
      </w:r>
      <w:r w:rsidR="00F12D9F" w:rsidRPr="00F12D9F">
        <w:rPr>
          <w:rFonts w:ascii="Angsana New" w:hAnsi="Angsana New"/>
          <w:sz w:val="30"/>
          <w:szCs w:val="30"/>
        </w:rPr>
        <w:t xml:space="preserve">428,756.35 </w:t>
      </w:r>
      <w:r w:rsidRPr="00517476">
        <w:rPr>
          <w:rFonts w:ascii="Angsana New" w:hAnsi="Angsana New"/>
          <w:sz w:val="30"/>
          <w:szCs w:val="30"/>
          <w:cs/>
        </w:rPr>
        <w:t>บาท</w:t>
      </w:r>
      <w:r w:rsidR="00254B8A">
        <w:rPr>
          <w:rFonts w:ascii="Angsana New" w:hAnsi="Angsana New" w:hint="cs"/>
          <w:sz w:val="30"/>
          <w:szCs w:val="30"/>
          <w:cs/>
        </w:rPr>
        <w:t xml:space="preserve"> และ </w:t>
      </w:r>
      <w:bookmarkStart w:id="44" w:name="_Hlk158899424"/>
      <w:r w:rsidR="009D7DF9">
        <w:rPr>
          <w:rFonts w:ascii="Angsana New" w:hAnsi="Angsana New"/>
          <w:sz w:val="30"/>
          <w:szCs w:val="30"/>
        </w:rPr>
        <w:t>24,379.60</w:t>
      </w:r>
      <w:r w:rsidR="009D7DF9">
        <w:rPr>
          <w:rFonts w:ascii="Angsana New" w:hAnsi="Angsana New" w:hint="cs"/>
          <w:sz w:val="30"/>
          <w:szCs w:val="30"/>
          <w:cs/>
        </w:rPr>
        <w:t xml:space="preserve"> </w:t>
      </w:r>
      <w:r w:rsidR="009D7DF9" w:rsidRPr="00517476">
        <w:rPr>
          <w:rFonts w:ascii="Angsana New" w:hAnsi="Angsana New"/>
          <w:sz w:val="30"/>
          <w:szCs w:val="30"/>
          <w:cs/>
        </w:rPr>
        <w:t>เหรียญดอลลาร์สหรัฐฯ แปลงค่าเป็นเงินบาท</w:t>
      </w:r>
      <w:r w:rsidR="009D7DF9">
        <w:rPr>
          <w:rFonts w:ascii="Angsana New" w:hAnsi="Angsana New" w:hint="cs"/>
          <w:sz w:val="30"/>
          <w:szCs w:val="30"/>
          <w:cs/>
        </w:rPr>
        <w:t xml:space="preserve"> </w:t>
      </w:r>
      <w:r w:rsidR="009D7DF9" w:rsidRPr="00517476">
        <w:rPr>
          <w:rFonts w:ascii="Angsana New" w:hAnsi="Angsana New"/>
          <w:sz w:val="30"/>
          <w:szCs w:val="30"/>
          <w:cs/>
        </w:rPr>
        <w:t xml:space="preserve">จำนวน </w:t>
      </w:r>
      <w:r w:rsidR="009D7DF9" w:rsidRPr="009D7DF9">
        <w:rPr>
          <w:rFonts w:ascii="Angsana New" w:hAnsi="Angsana New"/>
          <w:sz w:val="30"/>
          <w:szCs w:val="30"/>
        </w:rPr>
        <w:t>842,617.49</w:t>
      </w:r>
      <w:r w:rsidR="009D7DF9" w:rsidRPr="00F12D9F">
        <w:rPr>
          <w:rFonts w:ascii="Angsana New" w:hAnsi="Angsana New"/>
          <w:sz w:val="30"/>
          <w:szCs w:val="30"/>
        </w:rPr>
        <w:t xml:space="preserve"> </w:t>
      </w:r>
      <w:r w:rsidR="009D7DF9" w:rsidRPr="00517476">
        <w:rPr>
          <w:rFonts w:ascii="Angsana New" w:hAnsi="Angsana New"/>
          <w:sz w:val="30"/>
          <w:szCs w:val="30"/>
          <w:cs/>
        </w:rPr>
        <w:t>บาท</w:t>
      </w:r>
      <w:r w:rsidR="009D7DF9">
        <w:rPr>
          <w:rFonts w:ascii="Angsana New" w:hAnsi="Angsana New"/>
          <w:sz w:val="30"/>
          <w:szCs w:val="30"/>
        </w:rPr>
        <w:t xml:space="preserve"> </w:t>
      </w:r>
      <w:r w:rsidR="009D7DF9">
        <w:rPr>
          <w:rFonts w:ascii="Angsana New" w:hAnsi="Angsana New" w:hint="cs"/>
          <w:sz w:val="30"/>
          <w:szCs w:val="30"/>
          <w:cs/>
        </w:rPr>
        <w:t>ตามลำดับ</w:t>
      </w:r>
      <w:bookmarkEnd w:id="44"/>
    </w:p>
    <w:p w14:paraId="28567D71" w14:textId="7AA8B491" w:rsidR="00495880" w:rsidRPr="00C46F38" w:rsidRDefault="00DD55BF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6462A">
        <w:rPr>
          <w:rFonts w:ascii="Angsana New" w:hAnsi="Angsana New"/>
          <w:sz w:val="30"/>
          <w:szCs w:val="30"/>
        </w:rPr>
        <w:t xml:space="preserve">2566 </w:t>
      </w:r>
      <w:r w:rsidR="0076462A" w:rsidRPr="00C46F38">
        <w:rPr>
          <w:rFonts w:ascii="Angsana New" w:hAnsi="Angsana New"/>
          <w:sz w:val="30"/>
          <w:szCs w:val="30"/>
          <w:cs/>
        </w:rPr>
        <w:t>และ</w:t>
      </w:r>
      <w:r w:rsidR="0076462A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 w:rsidR="00FD0B01">
        <w:rPr>
          <w:rFonts w:ascii="Angsana New" w:hAnsi="Angsana New"/>
          <w:sz w:val="30"/>
          <w:szCs w:val="30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บริษัทฯ มีภาระผูกพันที่ต้องจัดส่งสินค้า ตามใบสั่งซื้อที่ได้รับเงินมัดจำแล้ว จำนวน </w:t>
      </w:r>
      <w:bookmarkStart w:id="45" w:name="_Hlk158900439"/>
      <w:r w:rsidR="00B374FD" w:rsidRPr="00B374FD">
        <w:rPr>
          <w:rFonts w:ascii="Angsana New" w:hAnsi="Angsana New"/>
          <w:sz w:val="30"/>
          <w:szCs w:val="30"/>
        </w:rPr>
        <w:t>2,028,607.27</w:t>
      </w:r>
      <w:bookmarkEnd w:id="45"/>
      <w:r w:rsidRPr="00C46F38">
        <w:rPr>
          <w:rFonts w:ascii="Angsana New" w:hAnsi="Angsana New"/>
          <w:sz w:val="30"/>
          <w:szCs w:val="30"/>
          <w:cs/>
        </w:rPr>
        <w:t xml:space="preserve"> บาท และ </w:t>
      </w:r>
      <w:r w:rsidR="00A10B1D" w:rsidRPr="005724C3">
        <w:rPr>
          <w:rFonts w:ascii="Angsana New" w:hAnsi="Angsana New"/>
          <w:sz w:val="30"/>
          <w:szCs w:val="30"/>
        </w:rPr>
        <w:t>1,319,556.82</w:t>
      </w:r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563D15EB" w14:textId="5790F082" w:rsidR="00DD55BF" w:rsidRPr="00C46F38" w:rsidRDefault="00A10B1D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DD55BF" w:rsidRPr="00C46F38">
        <w:rPr>
          <w:rFonts w:ascii="Angsana New" w:hAnsi="Angsana New"/>
          <w:sz w:val="30"/>
          <w:szCs w:val="30"/>
          <w:cs/>
        </w:rPr>
        <w:t>บริษัทฯ มีภาระผูกพันตามสัญญาจ้างบริการกับบริษัทแห่งหนึ่งมูลค่าตามสัญญา</w:t>
      </w:r>
      <w:r w:rsidR="00020636">
        <w:rPr>
          <w:rFonts w:ascii="Angsana New" w:hAnsi="Angsana New" w:hint="cs"/>
          <w:sz w:val="30"/>
          <w:szCs w:val="30"/>
          <w:cs/>
        </w:rPr>
        <w:t xml:space="preserve"> </w:t>
      </w:r>
      <w:r w:rsidR="00887850" w:rsidRPr="005724C3">
        <w:rPr>
          <w:rFonts w:ascii="Angsana New" w:hAnsi="Angsana New"/>
          <w:sz w:val="30"/>
          <w:szCs w:val="30"/>
        </w:rPr>
        <w:t>4,547,905.00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</w:t>
      </w:r>
      <w:r w:rsidR="009D7DF9">
        <w:rPr>
          <w:rFonts w:ascii="Angsana New" w:hAnsi="Angsana New" w:hint="cs"/>
          <w:sz w:val="30"/>
          <w:szCs w:val="30"/>
          <w:cs/>
        </w:rPr>
        <w:t>บาท</w:t>
      </w:r>
      <w:r w:rsidR="0094558B">
        <w:rPr>
          <w:rFonts w:ascii="Angsana New" w:hAnsi="Angsana New"/>
          <w:sz w:val="30"/>
          <w:szCs w:val="30"/>
        </w:rPr>
        <w:t xml:space="preserve"> 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ซึ่งบริษัทฯ ได้จ่ายชำระแล้ว จำนวน </w:t>
      </w:r>
      <w:r w:rsidR="002456A2" w:rsidRPr="005724C3">
        <w:rPr>
          <w:rFonts w:ascii="Angsana New" w:hAnsi="Angsana New"/>
          <w:sz w:val="30"/>
          <w:szCs w:val="30"/>
        </w:rPr>
        <w:t>3,887,149.50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บาท</w:t>
      </w:r>
      <w:r w:rsidR="009D7DF9">
        <w:rPr>
          <w:rFonts w:ascii="Angsana New" w:hAnsi="Angsana New" w:hint="cs"/>
          <w:sz w:val="30"/>
          <w:szCs w:val="30"/>
          <w:cs/>
        </w:rPr>
        <w:t xml:space="preserve"> 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คงเหลือที่ต้องชำระอีก </w:t>
      </w:r>
      <w:r w:rsidR="00AB27BA" w:rsidRPr="005724C3">
        <w:rPr>
          <w:rFonts w:ascii="Angsana New" w:hAnsi="Angsana New"/>
          <w:sz w:val="30"/>
          <w:szCs w:val="30"/>
        </w:rPr>
        <w:t>660,755.50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บาท</w:t>
      </w:r>
    </w:p>
    <w:p w14:paraId="5DAA00B5" w14:textId="3EE1780A" w:rsidR="00DD55BF" w:rsidRDefault="001C6452" w:rsidP="0071589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บริษัทฯ มีภาระผูกพันตามสัญญาก่อสร้างอาคารกับบริษัทแห่งหนึ่ง มูลค่าตามสัญญา จำนวน </w:t>
      </w:r>
      <w:r w:rsidR="00995B13" w:rsidRPr="00995B13">
        <w:rPr>
          <w:rFonts w:ascii="Angsana New" w:hAnsi="Angsana New"/>
          <w:sz w:val="30"/>
          <w:szCs w:val="30"/>
        </w:rPr>
        <w:t>135,000,000.00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บาท ซึ่งบริษัทฯ ได้จ่ายชำระแล้ว จำนวน </w:t>
      </w:r>
      <w:bookmarkStart w:id="46" w:name="_Hlk146550352"/>
      <w:r w:rsidR="00C902E7" w:rsidRPr="005724C3">
        <w:rPr>
          <w:rFonts w:ascii="Angsana New" w:hAnsi="Angsana New"/>
          <w:sz w:val="30"/>
          <w:szCs w:val="30"/>
        </w:rPr>
        <w:t>87,</w:t>
      </w:r>
      <w:r w:rsidR="00C902E7" w:rsidRPr="00A85698">
        <w:rPr>
          <w:rFonts w:ascii="Angsana New" w:hAnsi="Angsana New"/>
          <w:sz w:val="30"/>
          <w:szCs w:val="30"/>
          <w:lang w:val="en-GB"/>
        </w:rPr>
        <w:t>636</w:t>
      </w:r>
      <w:r w:rsidR="00C902E7" w:rsidRPr="005724C3">
        <w:rPr>
          <w:rFonts w:ascii="Angsana New" w:hAnsi="Angsana New"/>
          <w:sz w:val="30"/>
          <w:szCs w:val="30"/>
        </w:rPr>
        <w:t>,891.32</w:t>
      </w:r>
      <w:bookmarkEnd w:id="46"/>
      <w:r w:rsidR="00DD55BF" w:rsidRPr="00C46F38">
        <w:rPr>
          <w:rFonts w:ascii="Angsana New" w:hAnsi="Angsana New"/>
          <w:sz w:val="30"/>
          <w:szCs w:val="30"/>
          <w:cs/>
        </w:rPr>
        <w:t xml:space="preserve"> บาท คงเหลือที่ต้องชำระอีก </w:t>
      </w:r>
      <w:bookmarkStart w:id="47" w:name="_Hlk146550371"/>
      <w:r w:rsidR="00921D98" w:rsidRPr="005724C3">
        <w:rPr>
          <w:rFonts w:ascii="Angsana New" w:hAnsi="Angsana New"/>
          <w:sz w:val="30"/>
          <w:szCs w:val="30"/>
        </w:rPr>
        <w:t>47,363,108.68</w:t>
      </w:r>
      <w:bookmarkEnd w:id="47"/>
      <w:r w:rsidR="00DD55BF" w:rsidRPr="00C46F38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21AE9DD3" w14:textId="7D79B6ED" w:rsidR="00A209A7" w:rsidRDefault="003A34A7" w:rsidP="0049335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2566 </w:t>
      </w:r>
      <w:r w:rsidRPr="00C46F38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8A20BE" w:rsidRPr="008A20BE">
        <w:rPr>
          <w:rFonts w:ascii="Angsana New" w:hAnsi="Angsana New"/>
          <w:sz w:val="30"/>
          <w:szCs w:val="30"/>
          <w:cs/>
        </w:rPr>
        <w:t>กลุ่มบริษัท</w:t>
      </w:r>
      <w:r w:rsidR="00F02D62" w:rsidRPr="00F02D62">
        <w:rPr>
          <w:rFonts w:ascii="Angsana New" w:hAnsi="Angsana New"/>
          <w:sz w:val="30"/>
          <w:szCs w:val="30"/>
          <w:cs/>
        </w:rPr>
        <w:t xml:space="preserve"> มีภาระผูกพันที่จะต้องจ่ายตามสัญญาเช่าระยะยาว รายละเอียด ดังต่อไปนี้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FC2579" w:rsidRPr="00574462" w14:paraId="623D9D72" w14:textId="77777777" w:rsidTr="00FC2579">
        <w:tc>
          <w:tcPr>
            <w:tcW w:w="4950" w:type="dxa"/>
          </w:tcPr>
          <w:p w14:paraId="64F7268B" w14:textId="77777777" w:rsidR="00FC2579" w:rsidRPr="00574462" w:rsidRDefault="00FC2579" w:rsidP="00FC257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8EA159" w14:textId="77777777" w:rsidR="00FC2579" w:rsidRPr="00574462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D0C108" w14:textId="77777777" w:rsidR="00FC2579" w:rsidRPr="00574462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D8A0062" w14:textId="365261FD" w:rsidR="00FC2579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574462">
              <w:rPr>
                <w:color w:val="000000"/>
                <w:sz w:val="30"/>
                <w:szCs w:val="30"/>
              </w:rPr>
              <w:t>(</w:t>
            </w:r>
            <w:r w:rsidRPr="00574462">
              <w:rPr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color w:val="000000"/>
                <w:sz w:val="30"/>
                <w:szCs w:val="30"/>
              </w:rPr>
              <w:t>)</w:t>
            </w:r>
          </w:p>
        </w:tc>
      </w:tr>
      <w:tr w:rsidR="00FC2579" w:rsidRPr="00574462" w14:paraId="6CFF1321" w14:textId="77777777" w:rsidTr="00FC2579">
        <w:tc>
          <w:tcPr>
            <w:tcW w:w="4950" w:type="dxa"/>
          </w:tcPr>
          <w:p w14:paraId="12605BA8" w14:textId="77777777" w:rsidR="00FC2579" w:rsidRPr="00574462" w:rsidRDefault="00FC2579" w:rsidP="00FC257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5A904F0" w14:textId="77777777" w:rsidR="00FC2579" w:rsidRPr="00574462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2F3AEA" w14:textId="77777777" w:rsidR="00FC2579" w:rsidRPr="00574462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EF3E0AC" w14:textId="70346BC4" w:rsidR="00FC2579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C2579" w:rsidRPr="00574462" w14:paraId="01158C44" w14:textId="77777777" w:rsidTr="00FC2579">
        <w:tc>
          <w:tcPr>
            <w:tcW w:w="4950" w:type="dxa"/>
          </w:tcPr>
          <w:p w14:paraId="548D83F9" w14:textId="77777777" w:rsidR="00FC2579" w:rsidRPr="00574462" w:rsidRDefault="00FC2579" w:rsidP="00FC257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40CD0E1" w14:textId="06C64C66" w:rsidR="00FC2579" w:rsidRPr="00E423BA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0AB63763" w14:textId="77777777" w:rsidR="00FC2579" w:rsidRPr="00574462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B7776CF" w14:textId="6497D881" w:rsidR="00FC2579" w:rsidRPr="00E423BA" w:rsidRDefault="003A34A7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3A34A7">
              <w:rPr>
                <w:sz w:val="30"/>
                <w:szCs w:val="30"/>
              </w:rPr>
              <w:t xml:space="preserve">31 </w:t>
            </w:r>
            <w:r w:rsidRPr="003A34A7">
              <w:rPr>
                <w:sz w:val="30"/>
                <w:szCs w:val="30"/>
                <w:cs/>
              </w:rPr>
              <w:t xml:space="preserve">ธันวาคม </w:t>
            </w:r>
            <w:r w:rsidRPr="003A34A7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FC2579" w:rsidRPr="00574462" w14:paraId="2BBE567A" w14:textId="77777777" w:rsidTr="00AE3E49">
        <w:trPr>
          <w:trHeight w:val="203"/>
        </w:trPr>
        <w:tc>
          <w:tcPr>
            <w:tcW w:w="4950" w:type="dxa"/>
          </w:tcPr>
          <w:p w14:paraId="4A7A98DE" w14:textId="77777777" w:rsidR="00FC2579" w:rsidRPr="005B4595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475763" w14:textId="006DA293" w:rsidR="00FC2579" w:rsidRPr="00D9700A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7F04988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841B4B6" w14:textId="704742AA" w:rsidR="00FC2579" w:rsidRPr="006D55A1" w:rsidRDefault="00587C74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478</w:t>
            </w:r>
            <w:r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290.00</w:t>
            </w:r>
          </w:p>
        </w:tc>
      </w:tr>
      <w:tr w:rsidR="00FC2579" w:rsidRPr="00574462" w14:paraId="00B1669E" w14:textId="77777777" w:rsidTr="00AE3E49">
        <w:trPr>
          <w:trHeight w:val="203"/>
        </w:trPr>
        <w:tc>
          <w:tcPr>
            <w:tcW w:w="4950" w:type="dxa"/>
          </w:tcPr>
          <w:p w14:paraId="40084E2D" w14:textId="77777777" w:rsidR="00FC2579" w:rsidRPr="00047BB0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ABF59B" w14:textId="090299C1" w:rsidR="00FC2579" w:rsidRPr="00C46F38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FA0C4E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6F3BD" w14:textId="16A415EA" w:rsidR="00FC2579" w:rsidRPr="006D55A1" w:rsidRDefault="00587C74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200</w:t>
            </w:r>
            <w:r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892.50</w:t>
            </w:r>
          </w:p>
        </w:tc>
      </w:tr>
      <w:tr w:rsidR="00FC2579" w:rsidRPr="00811F4F" w14:paraId="4DFADCD3" w14:textId="77777777" w:rsidTr="00AE3E49">
        <w:trPr>
          <w:trHeight w:val="149"/>
        </w:trPr>
        <w:tc>
          <w:tcPr>
            <w:tcW w:w="4950" w:type="dxa"/>
            <w:shd w:val="clear" w:color="auto" w:fill="auto"/>
          </w:tcPr>
          <w:p w14:paraId="30BA5D6B" w14:textId="77777777" w:rsidR="00FC2579" w:rsidRPr="005B4595" w:rsidRDefault="00FC2579" w:rsidP="00FC257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9E972E" w14:textId="43D12501" w:rsidR="00FC2579" w:rsidRPr="00C46F38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71AA5B9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4A2EA" w14:textId="1F41EC84" w:rsidR="00FC2579" w:rsidRPr="006D55A1" w:rsidRDefault="00587C74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679</w:t>
            </w:r>
            <w:r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182.50</w:t>
            </w:r>
          </w:p>
        </w:tc>
      </w:tr>
    </w:tbl>
    <w:p w14:paraId="119679A6" w14:textId="77777777" w:rsidR="00FC2579" w:rsidRPr="00B40AC2" w:rsidRDefault="00FC2579" w:rsidP="00FC2579">
      <w:pPr>
        <w:pStyle w:val="ListParagraph"/>
        <w:ind w:left="1350"/>
        <w:jc w:val="thaiDistribute"/>
        <w:rPr>
          <w:rFonts w:ascii="Angsana New" w:hAnsi="Angsana New"/>
          <w:sz w:val="22"/>
        </w:rPr>
      </w:pP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E423BA" w:rsidRPr="00574462" w14:paraId="007B6B40" w14:textId="77777777" w:rsidTr="000A6DB1">
        <w:tc>
          <w:tcPr>
            <w:tcW w:w="4950" w:type="dxa"/>
          </w:tcPr>
          <w:p w14:paraId="71301B1B" w14:textId="77777777" w:rsidR="00E423BA" w:rsidRPr="00574462" w:rsidRDefault="00E423B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D8CE008" w14:textId="77777777" w:rsidR="00E423BA" w:rsidRPr="00574462" w:rsidRDefault="00E423B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A6DB1" w:rsidRPr="00574462" w14:paraId="1A4EC07B" w14:textId="77777777" w:rsidTr="000A6DB1">
        <w:tc>
          <w:tcPr>
            <w:tcW w:w="4950" w:type="dxa"/>
          </w:tcPr>
          <w:p w14:paraId="026F0A02" w14:textId="77777777" w:rsidR="000A6DB1" w:rsidRPr="00574462" w:rsidRDefault="000A6DB1" w:rsidP="000A6DB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3BFAA9BE" w14:textId="77210AF6" w:rsidR="000A6DB1" w:rsidRDefault="000A6DB1" w:rsidP="000A6DB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23BA" w:rsidRPr="00574462" w14:paraId="538929EA" w14:textId="77777777">
        <w:tc>
          <w:tcPr>
            <w:tcW w:w="4950" w:type="dxa"/>
          </w:tcPr>
          <w:p w14:paraId="19CE2FA6" w14:textId="77777777" w:rsidR="00E423BA" w:rsidRPr="00574462" w:rsidRDefault="00E423B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606AC08" w14:textId="02360444" w:rsidR="00E423BA" w:rsidRPr="00574462" w:rsidRDefault="002218C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2218C1">
              <w:rPr>
                <w:sz w:val="30"/>
                <w:szCs w:val="30"/>
              </w:rPr>
              <w:t xml:space="preserve">31 </w:t>
            </w:r>
            <w:r w:rsidRPr="002218C1">
              <w:rPr>
                <w:sz w:val="30"/>
                <w:szCs w:val="30"/>
                <w:cs/>
              </w:rPr>
              <w:t xml:space="preserve">ธันวาคม </w:t>
            </w:r>
            <w:r w:rsidRPr="002218C1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025AC8" w14:textId="77777777" w:rsidR="00E423BA" w:rsidRPr="00574462" w:rsidRDefault="00E423B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A615867" w14:textId="77777777" w:rsidR="00E423BA" w:rsidRPr="00574462" w:rsidRDefault="00E423B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587C74" w:rsidRPr="00574462" w14:paraId="456D95DA" w14:textId="77777777" w:rsidTr="00AE3E49">
        <w:trPr>
          <w:trHeight w:val="203"/>
        </w:trPr>
        <w:tc>
          <w:tcPr>
            <w:tcW w:w="4950" w:type="dxa"/>
          </w:tcPr>
          <w:p w14:paraId="5019EAEF" w14:textId="77777777" w:rsidR="00587C74" w:rsidRPr="005B4595" w:rsidRDefault="00587C74" w:rsidP="00587C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6AACB" w14:textId="0F1D87D2" w:rsidR="00587C74" w:rsidRPr="00D9700A" w:rsidRDefault="00587C74" w:rsidP="00587C74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478</w:t>
            </w:r>
            <w:r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290.00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E2EAA9" w14:textId="77777777" w:rsidR="00587C74" w:rsidRPr="00574462" w:rsidRDefault="00587C74" w:rsidP="00587C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C514916" w14:textId="07E6772A" w:rsidR="00587C74" w:rsidRPr="006D55A1" w:rsidRDefault="00587C74" w:rsidP="00587C74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A1">
              <w:rPr>
                <w:rFonts w:ascii="Angsana New" w:hAnsi="Angsana New"/>
                <w:sz w:val="30"/>
                <w:szCs w:val="30"/>
                <w:lang w:val="en-US"/>
              </w:rPr>
              <w:t xml:space="preserve"> 367,545.00 </w:t>
            </w:r>
          </w:p>
        </w:tc>
      </w:tr>
      <w:tr w:rsidR="00587C74" w:rsidRPr="00574462" w14:paraId="2F445A65" w14:textId="77777777" w:rsidTr="00AE3E49">
        <w:trPr>
          <w:trHeight w:val="203"/>
        </w:trPr>
        <w:tc>
          <w:tcPr>
            <w:tcW w:w="4950" w:type="dxa"/>
          </w:tcPr>
          <w:p w14:paraId="181AA344" w14:textId="77777777" w:rsidR="00587C74" w:rsidRPr="00047BB0" w:rsidRDefault="00587C74" w:rsidP="00587C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61DBA" w14:textId="7AF02E38" w:rsidR="00587C74" w:rsidRPr="00C46F38" w:rsidRDefault="00587C74" w:rsidP="00587C74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200</w:t>
            </w:r>
            <w:r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892.50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F40FD" w14:textId="77777777" w:rsidR="00587C74" w:rsidRPr="00574462" w:rsidRDefault="00587C74" w:rsidP="00587C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6BCCEA45" w14:textId="662CEBFC" w:rsidR="00587C74" w:rsidRPr="006D55A1" w:rsidRDefault="00587C74" w:rsidP="00587C74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A1">
              <w:rPr>
                <w:rFonts w:ascii="Angsana New" w:hAnsi="Angsana New"/>
                <w:sz w:val="30"/>
                <w:szCs w:val="30"/>
                <w:lang w:val="en-US"/>
              </w:rPr>
              <w:t xml:space="preserve"> 537,942.50 </w:t>
            </w:r>
          </w:p>
        </w:tc>
      </w:tr>
      <w:tr w:rsidR="00587C74" w:rsidRPr="00811F4F" w14:paraId="2AE3B400" w14:textId="77777777" w:rsidTr="00AE3E49">
        <w:trPr>
          <w:trHeight w:val="149"/>
        </w:trPr>
        <w:tc>
          <w:tcPr>
            <w:tcW w:w="4950" w:type="dxa"/>
            <w:shd w:val="clear" w:color="auto" w:fill="auto"/>
          </w:tcPr>
          <w:p w14:paraId="6C4C9BF2" w14:textId="77777777" w:rsidR="00587C74" w:rsidRPr="005B4595" w:rsidRDefault="00587C74" w:rsidP="00587C7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78926" w14:textId="6B2A1D9E" w:rsidR="00587C74" w:rsidRPr="00C46F38" w:rsidRDefault="00587C74" w:rsidP="00587C74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679</w:t>
            </w:r>
            <w:r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182.50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2568ED" w14:textId="77777777" w:rsidR="00587C74" w:rsidRPr="00574462" w:rsidRDefault="00587C74" w:rsidP="00587C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6F1B6" w14:textId="38A42739" w:rsidR="00587C74" w:rsidRPr="006D55A1" w:rsidRDefault="00587C74" w:rsidP="00587C74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A1">
              <w:rPr>
                <w:rFonts w:ascii="Angsana New" w:hAnsi="Angsana New"/>
                <w:sz w:val="30"/>
                <w:szCs w:val="30"/>
                <w:lang w:val="en-US"/>
              </w:rPr>
              <w:t xml:space="preserve"> 905,487.50 </w:t>
            </w:r>
          </w:p>
        </w:tc>
      </w:tr>
    </w:tbl>
    <w:p w14:paraId="0B0B7595" w14:textId="1AED16E5" w:rsidR="00DD55BF" w:rsidRDefault="002218C1" w:rsidP="00995B13">
      <w:pPr>
        <w:pStyle w:val="ListParagraph"/>
        <w:numPr>
          <w:ilvl w:val="0"/>
          <w:numId w:val="18"/>
        </w:numPr>
        <w:spacing w:before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2566 </w:t>
      </w:r>
      <w:r w:rsidRPr="00C46F38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8A20BE" w:rsidRPr="008A20BE">
        <w:rPr>
          <w:rFonts w:ascii="Angsana New" w:hAnsi="Angsana New"/>
          <w:sz w:val="30"/>
          <w:szCs w:val="30"/>
          <w:cs/>
        </w:rPr>
        <w:t>กลุ่มบริษัท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มีภาระผูกพันตามสัญญาการให้บริการเช่าพื้นที่กับบริษัทที่เกี่ยวข้องกัน </w:t>
      </w:r>
      <w:r w:rsidR="0030227E">
        <w:rPr>
          <w:rFonts w:ascii="Angsana New" w:hAnsi="Angsana New"/>
          <w:sz w:val="30"/>
          <w:szCs w:val="30"/>
        </w:rPr>
        <w:t>5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แห่ง</w:t>
      </w:r>
      <w:r w:rsidR="005C069A" w:rsidRPr="00C46F38">
        <w:rPr>
          <w:rFonts w:ascii="Angsana New" w:hAnsi="Angsana New"/>
          <w:sz w:val="30"/>
          <w:szCs w:val="30"/>
        </w:rPr>
        <w:t xml:space="preserve"> 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อายุสัญญาการให้เช่า </w:t>
      </w:r>
      <w:r w:rsidR="005C069A" w:rsidRPr="00C46F38">
        <w:rPr>
          <w:rFonts w:ascii="Angsana New" w:hAnsi="Angsana New"/>
          <w:sz w:val="30"/>
          <w:szCs w:val="30"/>
        </w:rPr>
        <w:t>1</w:t>
      </w:r>
      <w:r w:rsidR="00DD55BF" w:rsidRPr="00C46F38">
        <w:rPr>
          <w:rFonts w:ascii="Angsana New" w:hAnsi="Angsana New"/>
          <w:sz w:val="30"/>
          <w:szCs w:val="30"/>
          <w:cs/>
        </w:rPr>
        <w:t>-</w:t>
      </w:r>
      <w:r w:rsidR="005C069A" w:rsidRPr="00C46F38">
        <w:rPr>
          <w:rFonts w:ascii="Angsana New" w:hAnsi="Angsana New"/>
          <w:sz w:val="30"/>
          <w:szCs w:val="30"/>
        </w:rPr>
        <w:t>3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ปี สิ้นสุ</w:t>
      </w:r>
      <w:r w:rsidR="00DD55BF" w:rsidRPr="001C2F1F">
        <w:rPr>
          <w:rFonts w:ascii="Angsana New" w:hAnsi="Angsana New"/>
          <w:sz w:val="30"/>
          <w:szCs w:val="30"/>
          <w:cs/>
        </w:rPr>
        <w:t>ดเดือนกุมภาพันธ์</w:t>
      </w:r>
      <w:r w:rsidR="001C2F1F" w:rsidRPr="001C2F1F">
        <w:rPr>
          <w:rFonts w:ascii="Angsana New" w:hAnsi="Angsana New" w:hint="cs"/>
          <w:sz w:val="30"/>
          <w:szCs w:val="30"/>
          <w:cs/>
        </w:rPr>
        <w:t xml:space="preserve"> และตุลาคม</w:t>
      </w:r>
      <w:r w:rsidR="00DD55BF" w:rsidRPr="001C2F1F">
        <w:rPr>
          <w:rFonts w:ascii="Angsana New" w:hAnsi="Angsana New"/>
          <w:sz w:val="30"/>
          <w:szCs w:val="30"/>
          <w:cs/>
        </w:rPr>
        <w:t xml:space="preserve"> </w:t>
      </w:r>
      <w:r w:rsidR="005C069A" w:rsidRPr="001C2F1F">
        <w:rPr>
          <w:rFonts w:ascii="Angsana New" w:hAnsi="Angsana New"/>
          <w:sz w:val="30"/>
          <w:szCs w:val="30"/>
        </w:rPr>
        <w:t>256</w:t>
      </w:r>
      <w:r w:rsidR="00B227D8" w:rsidRPr="001C2F1F">
        <w:rPr>
          <w:rFonts w:ascii="Angsana New" w:hAnsi="Angsana New"/>
          <w:sz w:val="30"/>
          <w:szCs w:val="30"/>
        </w:rPr>
        <w:t>7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รายละเอียดดังนี้</w:t>
      </w:r>
    </w:p>
    <w:tbl>
      <w:tblPr>
        <w:tblW w:w="8492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6343"/>
        <w:gridCol w:w="259"/>
        <w:gridCol w:w="236"/>
        <w:gridCol w:w="1654"/>
      </w:tblGrid>
      <w:tr w:rsidR="00FC2579" w:rsidRPr="00574462" w14:paraId="52D46D48" w14:textId="77777777" w:rsidTr="00574703">
        <w:tc>
          <w:tcPr>
            <w:tcW w:w="6343" w:type="dxa"/>
          </w:tcPr>
          <w:p w14:paraId="632DE6D9" w14:textId="77777777" w:rsidR="00FC2579" w:rsidRPr="00574462" w:rsidRDefault="00FC257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72FE0B17" w14:textId="77777777" w:rsidR="00FC2579" w:rsidRPr="00574462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FC5FA7" w14:textId="77777777" w:rsidR="00FC2579" w:rsidRPr="00574462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AEE4B87" w14:textId="77777777" w:rsidR="00FC2579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574462">
              <w:rPr>
                <w:color w:val="000000"/>
                <w:sz w:val="30"/>
                <w:szCs w:val="30"/>
              </w:rPr>
              <w:t>(</w:t>
            </w:r>
            <w:r w:rsidRPr="00574462">
              <w:rPr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color w:val="000000"/>
                <w:sz w:val="30"/>
                <w:szCs w:val="30"/>
              </w:rPr>
              <w:t>)</w:t>
            </w:r>
          </w:p>
        </w:tc>
      </w:tr>
      <w:tr w:rsidR="00FC2579" w:rsidRPr="00574462" w14:paraId="4BCFDD41" w14:textId="77777777" w:rsidTr="00574703">
        <w:tc>
          <w:tcPr>
            <w:tcW w:w="6343" w:type="dxa"/>
          </w:tcPr>
          <w:p w14:paraId="3A714B15" w14:textId="77777777" w:rsidR="00FC2579" w:rsidRPr="00574462" w:rsidRDefault="00FC257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275A3BFF" w14:textId="77777777" w:rsidR="00FC2579" w:rsidRPr="00574462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BBC7788" w14:textId="77777777" w:rsidR="00FC2579" w:rsidRPr="00574462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18428AB4" w14:textId="77777777" w:rsidR="00FC2579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C2579" w:rsidRPr="00574462" w14:paraId="706795BB" w14:textId="77777777" w:rsidTr="00574703">
        <w:tc>
          <w:tcPr>
            <w:tcW w:w="6343" w:type="dxa"/>
          </w:tcPr>
          <w:p w14:paraId="0067D37E" w14:textId="77777777" w:rsidR="00FC2579" w:rsidRPr="00574462" w:rsidRDefault="00FC257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2A294A30" w14:textId="77777777" w:rsidR="00FC2579" w:rsidRPr="00E423BA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0D0FDCDF" w14:textId="77777777" w:rsidR="00FC2579" w:rsidRPr="00574462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499192D" w14:textId="4C711E25" w:rsidR="00FC2579" w:rsidRPr="00E423BA" w:rsidRDefault="003022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218C1">
              <w:rPr>
                <w:sz w:val="30"/>
                <w:szCs w:val="30"/>
              </w:rPr>
              <w:t xml:space="preserve">31 </w:t>
            </w:r>
            <w:r w:rsidRPr="002218C1">
              <w:rPr>
                <w:sz w:val="30"/>
                <w:szCs w:val="30"/>
                <w:cs/>
              </w:rPr>
              <w:t xml:space="preserve">ธันวาคม </w:t>
            </w:r>
            <w:r w:rsidRPr="002218C1">
              <w:rPr>
                <w:sz w:val="30"/>
                <w:szCs w:val="30"/>
              </w:rPr>
              <w:t>2566</w:t>
            </w:r>
          </w:p>
        </w:tc>
      </w:tr>
      <w:tr w:rsidR="00FC2579" w:rsidRPr="00574462" w14:paraId="756B0D00" w14:textId="77777777" w:rsidTr="00574703">
        <w:trPr>
          <w:trHeight w:val="203"/>
        </w:trPr>
        <w:tc>
          <w:tcPr>
            <w:tcW w:w="6343" w:type="dxa"/>
          </w:tcPr>
          <w:p w14:paraId="50E82496" w14:textId="2F41971B" w:rsidR="00FC2579" w:rsidRPr="005B4595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การให้บริการเช่าพื้นที่ที่จะถึงกำหนดรับชำระภายใน 1 ปี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4D07FDB" w14:textId="77777777" w:rsidR="00FC2579" w:rsidRPr="00D9700A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C5EDF0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D461A48" w14:textId="4AF70B7E" w:rsidR="00FC2579" w:rsidRPr="006D55A1" w:rsidRDefault="0030227E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227E">
              <w:rPr>
                <w:rFonts w:ascii="Angsana New" w:hAnsi="Angsana New"/>
                <w:sz w:val="30"/>
                <w:szCs w:val="30"/>
              </w:rPr>
              <w:t>220,194.12</w:t>
            </w:r>
          </w:p>
        </w:tc>
      </w:tr>
      <w:tr w:rsidR="00FC2579" w:rsidRPr="00574462" w14:paraId="7EA1D9B5" w14:textId="77777777" w:rsidTr="00574703">
        <w:trPr>
          <w:trHeight w:val="203"/>
        </w:trPr>
        <w:tc>
          <w:tcPr>
            <w:tcW w:w="6343" w:type="dxa"/>
          </w:tcPr>
          <w:p w14:paraId="26DEB8D4" w14:textId="1FCBEE4D" w:rsidR="00FC2579" w:rsidRPr="00047BB0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การให้บริการเช่าพื้นที่ที่จะถึงกำหนดรับชำระส่วนที่เกิน 1 ปีแต่ไม่เกิน 5 ปี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965725C" w14:textId="77777777" w:rsidR="00FC2579" w:rsidRPr="00C46F38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E108FD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2BC61" w14:textId="740C6806" w:rsidR="00FC2579" w:rsidRPr="006D55A1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2579" w:rsidRPr="00811F4F" w14:paraId="57CCC07D" w14:textId="77777777" w:rsidTr="00574703">
        <w:trPr>
          <w:trHeight w:val="149"/>
        </w:trPr>
        <w:tc>
          <w:tcPr>
            <w:tcW w:w="6343" w:type="dxa"/>
            <w:shd w:val="clear" w:color="auto" w:fill="auto"/>
          </w:tcPr>
          <w:p w14:paraId="2229FA5A" w14:textId="26C22971" w:rsidR="00FC2579" w:rsidRPr="005B4595" w:rsidRDefault="00FC2579" w:rsidP="00FC257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F762371" w14:textId="77777777" w:rsidR="00FC2579" w:rsidRPr="00C46F38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3A6A3D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A64E1" w14:textId="4F877AD5" w:rsidR="00FC2579" w:rsidRPr="006D55A1" w:rsidRDefault="0030227E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227E">
              <w:rPr>
                <w:rFonts w:ascii="Angsana New" w:hAnsi="Angsana New"/>
                <w:sz w:val="30"/>
                <w:szCs w:val="30"/>
              </w:rPr>
              <w:t>220,194.12</w:t>
            </w:r>
          </w:p>
        </w:tc>
      </w:tr>
    </w:tbl>
    <w:p w14:paraId="61FDDDAB" w14:textId="77777777" w:rsidR="00FC2579" w:rsidRDefault="00FC2579" w:rsidP="00FC2579">
      <w:pPr>
        <w:pStyle w:val="ListParagraph"/>
        <w:ind w:left="1350"/>
        <w:jc w:val="thaiDistribute"/>
        <w:rPr>
          <w:rFonts w:ascii="Angsana New" w:hAnsi="Angsana New"/>
          <w:sz w:val="22"/>
        </w:rPr>
      </w:pPr>
    </w:p>
    <w:p w14:paraId="2065791C" w14:textId="77777777" w:rsidR="00EE2680" w:rsidRDefault="00EE2680" w:rsidP="00FC2579">
      <w:pPr>
        <w:pStyle w:val="ListParagraph"/>
        <w:ind w:left="1350"/>
        <w:jc w:val="thaiDistribute"/>
        <w:rPr>
          <w:rFonts w:ascii="Angsana New" w:hAnsi="Angsana New"/>
          <w:sz w:val="22"/>
        </w:rPr>
      </w:pPr>
    </w:p>
    <w:p w14:paraId="1863C923" w14:textId="77777777" w:rsidR="00EE2680" w:rsidRDefault="00EE2680" w:rsidP="00FC2579">
      <w:pPr>
        <w:pStyle w:val="ListParagraph"/>
        <w:ind w:left="1350"/>
        <w:jc w:val="thaiDistribute"/>
        <w:rPr>
          <w:rFonts w:ascii="Angsana New" w:hAnsi="Angsana New"/>
          <w:sz w:val="22"/>
        </w:rPr>
      </w:pPr>
    </w:p>
    <w:p w14:paraId="63E99CF8" w14:textId="77777777" w:rsidR="00EE2680" w:rsidRDefault="00EE2680" w:rsidP="00FC2579">
      <w:pPr>
        <w:pStyle w:val="ListParagraph"/>
        <w:ind w:left="1350"/>
        <w:jc w:val="thaiDistribute"/>
        <w:rPr>
          <w:rFonts w:ascii="Angsana New" w:hAnsi="Angsana New"/>
          <w:sz w:val="22"/>
        </w:rPr>
      </w:pPr>
    </w:p>
    <w:p w14:paraId="2BC733BA" w14:textId="77777777" w:rsidR="00E42B97" w:rsidRDefault="00E42B97" w:rsidP="00FC2579">
      <w:pPr>
        <w:pStyle w:val="ListParagraph"/>
        <w:ind w:left="1350"/>
        <w:jc w:val="thaiDistribute"/>
        <w:rPr>
          <w:rFonts w:ascii="Angsana New" w:hAnsi="Angsana New"/>
          <w:sz w:val="22"/>
        </w:rPr>
      </w:pPr>
    </w:p>
    <w:p w14:paraId="7FD6800C" w14:textId="77777777" w:rsidR="00E42B97" w:rsidRDefault="00E42B97" w:rsidP="00FC2579">
      <w:pPr>
        <w:pStyle w:val="ListParagraph"/>
        <w:ind w:left="1350"/>
        <w:jc w:val="thaiDistribute"/>
        <w:rPr>
          <w:rFonts w:ascii="Angsana New" w:hAnsi="Angsana New"/>
          <w:sz w:val="22"/>
        </w:rPr>
      </w:pPr>
    </w:p>
    <w:p w14:paraId="5E7B590F" w14:textId="77777777" w:rsidR="00E42B97" w:rsidRDefault="00E42B97" w:rsidP="00FC2579">
      <w:pPr>
        <w:pStyle w:val="ListParagraph"/>
        <w:ind w:left="1350"/>
        <w:jc w:val="thaiDistribute"/>
        <w:rPr>
          <w:rFonts w:ascii="Angsana New" w:hAnsi="Angsana New"/>
          <w:sz w:val="22"/>
        </w:rPr>
      </w:pPr>
    </w:p>
    <w:p w14:paraId="3BC08351" w14:textId="77777777" w:rsidR="00EE2680" w:rsidRDefault="00EE2680" w:rsidP="00FC2579">
      <w:pPr>
        <w:pStyle w:val="ListParagraph"/>
        <w:ind w:left="1350"/>
        <w:jc w:val="thaiDistribute"/>
        <w:rPr>
          <w:rFonts w:ascii="Angsana New" w:hAnsi="Angsana New"/>
          <w:sz w:val="22"/>
        </w:rPr>
      </w:pPr>
    </w:p>
    <w:p w14:paraId="725CF1F0" w14:textId="77777777" w:rsidR="00EE2680" w:rsidRDefault="00EE2680" w:rsidP="00FC2579">
      <w:pPr>
        <w:pStyle w:val="ListParagraph"/>
        <w:ind w:left="1350"/>
        <w:jc w:val="thaiDistribute"/>
        <w:rPr>
          <w:rFonts w:ascii="Angsana New" w:hAnsi="Angsana New"/>
          <w:sz w:val="22"/>
        </w:rPr>
      </w:pPr>
    </w:p>
    <w:p w14:paraId="788CC10A" w14:textId="77777777" w:rsidR="00EE2680" w:rsidRPr="00B40AC2" w:rsidRDefault="00EE2680" w:rsidP="00FC2579">
      <w:pPr>
        <w:pStyle w:val="ListParagraph"/>
        <w:ind w:left="1350"/>
        <w:jc w:val="thaiDistribute"/>
        <w:rPr>
          <w:rFonts w:ascii="Angsana New" w:hAnsi="Angsana New"/>
          <w:sz w:val="22"/>
        </w:rPr>
      </w:pP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B03D12" w:rsidRPr="00574462" w14:paraId="0E62C7F4" w14:textId="77777777" w:rsidTr="007C5A52">
        <w:tc>
          <w:tcPr>
            <w:tcW w:w="4950" w:type="dxa"/>
          </w:tcPr>
          <w:p w14:paraId="567267CA" w14:textId="77777777" w:rsidR="00B03D12" w:rsidRPr="00574462" w:rsidRDefault="00B03D1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E0484AC" w14:textId="77777777" w:rsidR="00B03D12" w:rsidRPr="00574462" w:rsidRDefault="00B03D1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C5A52" w:rsidRPr="00574462" w14:paraId="0E1E8994" w14:textId="77777777" w:rsidTr="007C5A52">
        <w:tc>
          <w:tcPr>
            <w:tcW w:w="4950" w:type="dxa"/>
          </w:tcPr>
          <w:p w14:paraId="3953A7C2" w14:textId="77777777" w:rsidR="007C5A52" w:rsidRPr="00574462" w:rsidRDefault="007C5A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5957888E" w14:textId="65C265B1" w:rsidR="007C5A52" w:rsidRPr="00574462" w:rsidRDefault="000B4B70" w:rsidP="007C5A5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D12" w:rsidRPr="00574462" w14:paraId="2EC00009" w14:textId="77777777" w:rsidTr="00347B9A">
        <w:tc>
          <w:tcPr>
            <w:tcW w:w="4950" w:type="dxa"/>
          </w:tcPr>
          <w:p w14:paraId="7E9D8CB7" w14:textId="77777777" w:rsidR="00B03D12" w:rsidRPr="00574462" w:rsidRDefault="00B03D1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2C47B5" w14:textId="1738E4E1" w:rsidR="00B03D12" w:rsidRPr="00574462" w:rsidRDefault="002218C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2218C1">
              <w:rPr>
                <w:sz w:val="30"/>
                <w:szCs w:val="30"/>
              </w:rPr>
              <w:t xml:space="preserve">31 </w:t>
            </w:r>
            <w:r w:rsidRPr="002218C1">
              <w:rPr>
                <w:sz w:val="30"/>
                <w:szCs w:val="30"/>
                <w:cs/>
              </w:rPr>
              <w:t xml:space="preserve">ธันวาคม </w:t>
            </w:r>
            <w:r w:rsidRPr="002218C1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C7D514" w14:textId="77777777" w:rsidR="00B03D12" w:rsidRPr="00574462" w:rsidRDefault="00B03D1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B463083" w14:textId="40880813" w:rsidR="00B03D12" w:rsidRPr="00574462" w:rsidRDefault="005C06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B03D12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0B4B70">
              <w:rPr>
                <w:rFonts w:hint="cs"/>
                <w:sz w:val="30"/>
                <w:szCs w:val="30"/>
                <w:cs/>
              </w:rPr>
              <w:t>5</w:t>
            </w:r>
          </w:p>
        </w:tc>
      </w:tr>
      <w:tr w:rsidR="00B03D12" w:rsidRPr="00574462" w14:paraId="4E8E710F" w14:textId="77777777" w:rsidTr="00AE3E49">
        <w:trPr>
          <w:trHeight w:val="203"/>
        </w:trPr>
        <w:tc>
          <w:tcPr>
            <w:tcW w:w="4950" w:type="dxa"/>
          </w:tcPr>
          <w:p w14:paraId="16CE2912" w14:textId="1FE58173" w:rsidR="00B03D12" w:rsidRPr="005B4595" w:rsidRDefault="00B03D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การให้บริการเช่าพื้นที่ที่จะถึงกำหนดรับชำระภายใน 1 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5C2B" w14:textId="3141DD9F" w:rsidR="00B03D12" w:rsidRPr="00C46F38" w:rsidRDefault="008C147B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7B">
              <w:rPr>
                <w:rFonts w:ascii="Angsana New" w:hAnsi="Angsana New"/>
                <w:sz w:val="30"/>
                <w:szCs w:val="30"/>
              </w:rPr>
              <w:t>1,249,194.12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7EEC82" w14:textId="77777777" w:rsidR="00B03D12" w:rsidRPr="00574462" w:rsidRDefault="00B03D1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644200E" w14:textId="0DC31B06" w:rsidR="00B03D12" w:rsidRPr="00574462" w:rsidRDefault="007C24A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4A2">
              <w:rPr>
                <w:rFonts w:ascii="Angsana New" w:hAnsi="Angsana New"/>
                <w:sz w:val="30"/>
                <w:szCs w:val="30"/>
              </w:rPr>
              <w:t>221,866.64</w:t>
            </w:r>
          </w:p>
        </w:tc>
      </w:tr>
      <w:tr w:rsidR="00B03D12" w:rsidRPr="00574462" w14:paraId="081D8B30" w14:textId="77777777" w:rsidTr="00AE3E49">
        <w:trPr>
          <w:trHeight w:val="203"/>
        </w:trPr>
        <w:tc>
          <w:tcPr>
            <w:tcW w:w="4950" w:type="dxa"/>
          </w:tcPr>
          <w:p w14:paraId="0F9DABBB" w14:textId="44B10C6F" w:rsidR="00B03D12" w:rsidRPr="00047BB0" w:rsidRDefault="00B03D12" w:rsidP="00676DBE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การให้บริการเช่าพื้นที่ที่จะถึงกำหนดรับชำระส่วนที่เกิน 1 ปีแต่ไม่เกิน 5 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CC59" w14:textId="120F5A3A" w:rsidR="00B03D12" w:rsidRPr="00C46F38" w:rsidRDefault="0030227E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994624" w14:textId="77777777" w:rsidR="00B03D12" w:rsidRPr="00574462" w:rsidRDefault="00B03D1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A011" w14:textId="215D92A9" w:rsidR="00B03D12" w:rsidRPr="00574462" w:rsidRDefault="00884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D12" w:rsidRPr="008026C3" w14:paraId="09F0D30A" w14:textId="77777777" w:rsidTr="00AE3E49">
        <w:trPr>
          <w:trHeight w:val="149"/>
        </w:trPr>
        <w:tc>
          <w:tcPr>
            <w:tcW w:w="4950" w:type="dxa"/>
            <w:shd w:val="clear" w:color="auto" w:fill="auto"/>
          </w:tcPr>
          <w:p w14:paraId="70717033" w14:textId="2EEFCE86" w:rsidR="00B03D12" w:rsidRPr="005B4595" w:rsidRDefault="00B03D1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A4478" w14:textId="6122E543" w:rsidR="00B03D12" w:rsidRPr="00C46F38" w:rsidRDefault="008C147B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7B">
              <w:rPr>
                <w:rFonts w:ascii="Angsana New" w:hAnsi="Angsana New"/>
                <w:sz w:val="30"/>
                <w:szCs w:val="30"/>
              </w:rPr>
              <w:t>1,249,194.12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5197D2" w14:textId="77777777" w:rsidR="00B03D12" w:rsidRPr="00574462" w:rsidRDefault="00B03D1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A202B" w14:textId="54AAFAD9" w:rsidR="00B03D12" w:rsidRPr="00811F4F" w:rsidRDefault="007C24A2" w:rsidP="00811F4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4A2">
              <w:rPr>
                <w:rFonts w:ascii="Angsana New" w:hAnsi="Angsana New"/>
                <w:sz w:val="30"/>
                <w:szCs w:val="30"/>
              </w:rPr>
              <w:t>221,866.64</w:t>
            </w:r>
          </w:p>
        </w:tc>
      </w:tr>
    </w:tbl>
    <w:p w14:paraId="28496D7D" w14:textId="1DD028BD" w:rsidR="001E11E6" w:rsidRDefault="00F276EE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276EE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609849B" w14:textId="5B46C6A8" w:rsidR="007A6364" w:rsidRPr="00B630C2" w:rsidRDefault="006D0272" w:rsidP="006D0272">
      <w:pPr>
        <w:spacing w:after="240" w:line="240" w:lineRule="atLeast"/>
        <w:ind w:left="518"/>
        <w:jc w:val="thaiDistribute"/>
        <w:rPr>
          <w:lang w:val="en-US"/>
        </w:rPr>
      </w:pPr>
      <w:bookmarkStart w:id="48" w:name="_Hlk158900813"/>
      <w:r w:rsidRPr="006D0272">
        <w:rPr>
          <w:rFonts w:asciiTheme="majorBidi" w:eastAsia="Arial Unicode MS" w:hAnsiTheme="majorBidi"/>
          <w:sz w:val="30"/>
          <w:szCs w:val="30"/>
          <w:cs/>
        </w:rPr>
        <w:t>เมื่อ</w:t>
      </w:r>
      <w:r w:rsidRPr="00AE3E49">
        <w:rPr>
          <w:rFonts w:asciiTheme="majorBidi" w:eastAsia="Arial Unicode MS" w:hAnsiTheme="majorBidi"/>
          <w:sz w:val="30"/>
          <w:szCs w:val="30"/>
          <w:cs/>
        </w:rPr>
        <w:t xml:space="preserve">วันที่ </w:t>
      </w:r>
      <w:r w:rsidR="00D22B1F" w:rsidRPr="00C21A06">
        <w:rPr>
          <w:rFonts w:asciiTheme="majorBidi" w:eastAsia="Arial Unicode MS" w:hAnsiTheme="majorBidi"/>
          <w:sz w:val="30"/>
          <w:szCs w:val="30"/>
          <w:lang w:val="en-US"/>
        </w:rPr>
        <w:t>27</w:t>
      </w:r>
      <w:r w:rsidRPr="00C21A06">
        <w:rPr>
          <w:rFonts w:asciiTheme="majorBidi" w:eastAsia="Arial Unicode MS" w:hAnsiTheme="majorBidi"/>
          <w:sz w:val="30"/>
          <w:szCs w:val="30"/>
          <w:cs/>
        </w:rPr>
        <w:t xml:space="preserve"> กุ</w:t>
      </w:r>
      <w:r w:rsidRPr="006D0272">
        <w:rPr>
          <w:rFonts w:asciiTheme="majorBidi" w:eastAsia="Arial Unicode MS" w:hAnsiTheme="majorBidi"/>
          <w:sz w:val="30"/>
          <w:szCs w:val="30"/>
          <w:cs/>
        </w:rPr>
        <w:t xml:space="preserve">มภาพันธ์ </w:t>
      </w:r>
      <w:r>
        <w:rPr>
          <w:rFonts w:asciiTheme="majorBidi" w:eastAsia="Arial Unicode MS" w:hAnsiTheme="majorBidi"/>
          <w:sz w:val="30"/>
          <w:szCs w:val="30"/>
        </w:rPr>
        <w:t>2567</w:t>
      </w:r>
      <w:r w:rsidRPr="006D0272">
        <w:rPr>
          <w:rFonts w:asciiTheme="majorBidi" w:eastAsia="Arial Unicode MS" w:hAnsiTheme="majorBidi"/>
          <w:sz w:val="30"/>
          <w:szCs w:val="30"/>
          <w:cs/>
        </w:rPr>
        <w:t xml:space="preserve"> ที่ประชุมคณะกรรมการของบริษัทฯ ครั้งที่ </w:t>
      </w:r>
      <w:r>
        <w:rPr>
          <w:rFonts w:asciiTheme="majorBidi" w:eastAsia="Arial Unicode MS" w:hAnsiTheme="majorBidi"/>
          <w:sz w:val="30"/>
          <w:szCs w:val="30"/>
        </w:rPr>
        <w:t>1</w:t>
      </w:r>
      <w:r w:rsidRPr="006D0272">
        <w:rPr>
          <w:rFonts w:asciiTheme="majorBidi" w:eastAsia="Arial Unicode MS" w:hAnsiTheme="majorBidi"/>
          <w:sz w:val="30"/>
          <w:szCs w:val="30"/>
          <w:cs/>
        </w:rPr>
        <w:t>/</w:t>
      </w:r>
      <w:r>
        <w:rPr>
          <w:rFonts w:asciiTheme="majorBidi" w:eastAsia="Arial Unicode MS" w:hAnsiTheme="majorBidi"/>
          <w:sz w:val="30"/>
          <w:szCs w:val="30"/>
        </w:rPr>
        <w:t>2567</w:t>
      </w:r>
      <w:r w:rsidRPr="006D0272">
        <w:rPr>
          <w:rFonts w:asciiTheme="majorBidi" w:eastAsia="Arial Unicode MS" w:hAnsiTheme="majorBidi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>
        <w:rPr>
          <w:rFonts w:asciiTheme="majorBidi" w:eastAsia="Arial Unicode MS" w:hAnsiTheme="majorBidi"/>
          <w:sz w:val="30"/>
          <w:szCs w:val="30"/>
        </w:rPr>
        <w:t>2566</w:t>
      </w:r>
      <w:r w:rsidRPr="006D0272">
        <w:rPr>
          <w:rFonts w:asciiTheme="majorBidi" w:eastAsia="Arial Unicode MS" w:hAnsiTheme="majorBidi"/>
          <w:sz w:val="30"/>
          <w:szCs w:val="30"/>
          <w:cs/>
        </w:rPr>
        <w:t xml:space="preserve"> ในอัตราหุ้นละ</w:t>
      </w:r>
      <w:r w:rsidRPr="006C5BE5">
        <w:rPr>
          <w:rFonts w:asciiTheme="majorBidi" w:eastAsia="Arial Unicode MS" w:hAnsiTheme="majorBidi"/>
          <w:sz w:val="30"/>
          <w:szCs w:val="30"/>
        </w:rPr>
        <w:t>…</w:t>
      </w:r>
      <w:r w:rsidR="006C5BE5" w:rsidRPr="006C5BE5">
        <w:rPr>
          <w:rFonts w:asciiTheme="majorBidi" w:eastAsia="Arial Unicode MS" w:hAnsiTheme="majorBidi"/>
          <w:sz w:val="30"/>
          <w:szCs w:val="30"/>
        </w:rPr>
        <w:t>0.04</w:t>
      </w:r>
      <w:r w:rsidRPr="006C5BE5">
        <w:rPr>
          <w:rFonts w:asciiTheme="majorBidi" w:eastAsia="Arial Unicode MS" w:hAnsiTheme="majorBidi"/>
          <w:sz w:val="30"/>
          <w:szCs w:val="30"/>
        </w:rPr>
        <w:t>…</w:t>
      </w:r>
      <w:r w:rsidRPr="006D0272">
        <w:rPr>
          <w:rFonts w:asciiTheme="majorBidi" w:eastAsia="Arial Unicode MS" w:hAnsiTheme="majorBidi"/>
          <w:sz w:val="30"/>
          <w:szCs w:val="30"/>
          <w:cs/>
        </w:rPr>
        <w:t xml:space="preserve"> บาท จำนวน </w:t>
      </w:r>
      <w:r>
        <w:rPr>
          <w:rFonts w:asciiTheme="majorBidi" w:eastAsia="Arial Unicode MS" w:hAnsiTheme="majorBidi"/>
          <w:sz w:val="30"/>
          <w:szCs w:val="30"/>
        </w:rPr>
        <w:t>450</w:t>
      </w:r>
      <w:r w:rsidRPr="006D0272">
        <w:rPr>
          <w:rFonts w:asciiTheme="majorBidi" w:eastAsia="Arial Unicode MS" w:hAnsiTheme="majorBidi"/>
          <w:sz w:val="30"/>
          <w:szCs w:val="30"/>
          <w:cs/>
        </w:rPr>
        <w:t xml:space="preserve"> ล้านหุ้น รวมเป็นเงิน</w:t>
      </w:r>
      <w:r w:rsidRPr="006C5BE5">
        <w:rPr>
          <w:rFonts w:asciiTheme="majorBidi" w:eastAsia="Arial Unicode MS" w:hAnsiTheme="majorBidi"/>
          <w:sz w:val="30"/>
          <w:szCs w:val="30"/>
        </w:rPr>
        <w:t>…</w:t>
      </w:r>
      <w:r w:rsidR="006C5BE5" w:rsidRPr="006C5BE5">
        <w:rPr>
          <w:rFonts w:asciiTheme="majorBidi" w:eastAsia="Arial Unicode MS" w:hAnsiTheme="majorBidi"/>
          <w:sz w:val="30"/>
          <w:szCs w:val="30"/>
        </w:rPr>
        <w:t>18,000,000.00</w:t>
      </w:r>
      <w:r w:rsidRPr="006C5BE5">
        <w:rPr>
          <w:rFonts w:asciiTheme="majorBidi" w:eastAsia="Arial Unicode MS" w:hAnsiTheme="majorBidi"/>
          <w:sz w:val="30"/>
          <w:szCs w:val="30"/>
        </w:rPr>
        <w:t>…</w:t>
      </w:r>
      <w:r w:rsidRPr="006D0272">
        <w:rPr>
          <w:rFonts w:asciiTheme="majorBidi" w:eastAsia="Arial Unicode MS" w:hAnsiTheme="majorBidi"/>
          <w:sz w:val="30"/>
          <w:szCs w:val="30"/>
          <w:cs/>
        </w:rPr>
        <w:t xml:space="preserve"> ล้านบาท  ทั้งนี้ การเสนอจ่ายเงินปันผลดังกล่าวจะต้องได้รับการอนุมัติจากที่ประชุมสามัญผู้ถือหุ้นของบริษัท</w:t>
      </w:r>
      <w:bookmarkEnd w:id="48"/>
    </w:p>
    <w:p w14:paraId="229D5485" w14:textId="1738C8FC" w:rsidR="006E1FE8" w:rsidRPr="00F25A47" w:rsidRDefault="006E1FE8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95880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28496D7E" w14:textId="54862E48" w:rsidR="00296204" w:rsidRPr="00CF6EEA" w:rsidRDefault="00CF6EEA" w:rsidP="00242EB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CF6EEA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งบการเงินนี้ได้รับการอนุมัติให้ออกงบการเงินโดยกรรมการผู้มีอำนาจของ</w:t>
      </w:r>
      <w:r w:rsidR="00EC0BEA">
        <w:rPr>
          <w:rFonts w:ascii="Angsana New" w:hAnsi="Angsana New" w:hint="cs"/>
          <w:sz w:val="30"/>
          <w:szCs w:val="30"/>
          <w:cs/>
        </w:rPr>
        <w:t>กลุ่ม</w:t>
      </w:r>
      <w:r w:rsidRPr="00CF6EEA">
        <w:rPr>
          <w:rFonts w:ascii="Angsana New" w:hAnsi="Angsana New"/>
          <w:sz w:val="30"/>
          <w:szCs w:val="30"/>
          <w:cs/>
        </w:rPr>
        <w:t xml:space="preserve">บริษัท เมื่อวันที่ </w:t>
      </w:r>
      <w:r w:rsidR="000A2EF8">
        <w:rPr>
          <w:rFonts w:ascii="Angsana New" w:hAnsi="Angsana New"/>
          <w:sz w:val="30"/>
          <w:szCs w:val="30"/>
        </w:rPr>
        <w:t>27</w:t>
      </w:r>
      <w:r w:rsidRPr="00CF6EEA">
        <w:rPr>
          <w:rFonts w:ascii="Angsana New" w:hAnsi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  <w:lang w:val="en-US"/>
        </w:rPr>
        <w:t>2567</w:t>
      </w:r>
    </w:p>
    <w:sectPr w:rsidR="00296204" w:rsidRPr="00CF6EEA" w:rsidSect="009D19A4">
      <w:footerReference w:type="default" r:id="rId22"/>
      <w:pgSz w:w="11907" w:h="16840" w:code="9"/>
      <w:pgMar w:top="692" w:right="1151" w:bottom="578" w:left="1151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6A370" w14:textId="77777777" w:rsidR="009D19A4" w:rsidRDefault="009D19A4">
      <w:r>
        <w:separator/>
      </w:r>
    </w:p>
  </w:endnote>
  <w:endnote w:type="continuationSeparator" w:id="0">
    <w:p w14:paraId="38A2D262" w14:textId="77777777" w:rsidR="009D19A4" w:rsidRDefault="009D19A4">
      <w:r>
        <w:continuationSeparator/>
      </w:r>
    </w:p>
  </w:endnote>
  <w:endnote w:type="continuationNotice" w:id="1">
    <w:p w14:paraId="668EB9A0" w14:textId="77777777" w:rsidR="009D19A4" w:rsidRDefault="009D19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0A8CB" w14:textId="6FEC7BE5" w:rsidR="00207F84" w:rsidRDefault="00207F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7" w14:textId="77777777" w:rsidR="00841D6A" w:rsidRPr="008C31D3" w:rsidRDefault="00841D6A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B02D9E0" w14:textId="0438AABF" w:rsidR="004A0E45" w:rsidRDefault="00841D6A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</w:t>
    </w:r>
    <w:r w:rsidR="00CF7EF2">
      <w:rPr>
        <w:rFonts w:ascii="Angsana New" w:hAnsi="Angsana New" w:cs="Angsana New"/>
        <w:sz w:val="30"/>
        <w:szCs w:val="30"/>
        <w:lang w:val="en-US"/>
      </w:rPr>
      <w:t xml:space="preserve">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0A17" w14:textId="05AFE847" w:rsidR="00207F84" w:rsidRDefault="00207F8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FA4D" w14:textId="77777777" w:rsidR="00CF7EF2" w:rsidRPr="008C31D3" w:rsidRDefault="00CF7EF2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2F0835E" w14:textId="77777777" w:rsidR="00CF7EF2" w:rsidRPr="008C31D3" w:rsidRDefault="00CF7EF2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D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488D1E4" w14:textId="61A045B4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F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0" w14:textId="78FCFF8A" w:rsidR="00841D6A" w:rsidRPr="008C31D3" w:rsidRDefault="00841D6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3282" w14:textId="77777777" w:rsidR="009E7513" w:rsidRDefault="009E751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3028510" w14:textId="167EF5F0" w:rsidR="009E7513" w:rsidRPr="008C31D3" w:rsidRDefault="009E751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858C0" w14:textId="77777777" w:rsidR="00295918" w:rsidRDefault="00295918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862FAD0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91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0593015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31EE7" w14:textId="77777777" w:rsidR="009D19A4" w:rsidRDefault="009D19A4">
      <w:r>
        <w:separator/>
      </w:r>
    </w:p>
  </w:footnote>
  <w:footnote w:type="continuationSeparator" w:id="0">
    <w:p w14:paraId="267DB261" w14:textId="77777777" w:rsidR="009D19A4" w:rsidRDefault="009D19A4">
      <w:r>
        <w:continuationSeparator/>
      </w:r>
    </w:p>
  </w:footnote>
  <w:footnote w:type="continuationNotice" w:id="1">
    <w:p w14:paraId="56655A3B" w14:textId="77777777" w:rsidR="009D19A4" w:rsidRDefault="009D19A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5" w14:textId="77777777" w:rsidR="00841D6A" w:rsidRDefault="00841D6A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28496D86" w14:textId="77777777" w:rsidR="00841D6A" w:rsidRDefault="00841D6A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EC47A" w14:textId="3D411ADA" w:rsidR="00207F84" w:rsidRDefault="00207F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A672D" w14:textId="77777777" w:rsidR="002F46CE" w:rsidRDefault="002F46CE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6AC51145" w14:textId="77777777" w:rsidR="002F46CE" w:rsidRDefault="002F46CE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2884"/>
    <w:multiLevelType w:val="hybridMultilevel"/>
    <w:tmpl w:val="DD4AEB5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572E5"/>
    <w:multiLevelType w:val="hybridMultilevel"/>
    <w:tmpl w:val="39283480"/>
    <w:lvl w:ilvl="0" w:tplc="C0FE7532">
      <w:start w:val="1"/>
      <w:numFmt w:val="decimal"/>
      <w:lvlText w:val="14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C17045E"/>
    <w:multiLevelType w:val="multilevel"/>
    <w:tmpl w:val="52308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16FB3"/>
    <w:multiLevelType w:val="multilevel"/>
    <w:tmpl w:val="F458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A027C6"/>
    <w:multiLevelType w:val="multilevel"/>
    <w:tmpl w:val="91A61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CF22982"/>
    <w:multiLevelType w:val="hybridMultilevel"/>
    <w:tmpl w:val="6F9E91DC"/>
    <w:lvl w:ilvl="0" w:tplc="19BE13BC">
      <w:start w:val="1"/>
      <w:numFmt w:val="decimal"/>
      <w:lvlText w:val="2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7674A"/>
    <w:multiLevelType w:val="hybridMultilevel"/>
    <w:tmpl w:val="907674CA"/>
    <w:lvl w:ilvl="0" w:tplc="F39C6B22">
      <w:start w:val="1"/>
      <w:numFmt w:val="decimal"/>
      <w:lvlText w:val="3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0C45BD"/>
    <w:multiLevelType w:val="hybridMultilevel"/>
    <w:tmpl w:val="65085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83D2C"/>
    <w:multiLevelType w:val="hybridMultilevel"/>
    <w:tmpl w:val="B9684B0C"/>
    <w:lvl w:ilvl="0" w:tplc="31C0F578">
      <w:start w:val="1"/>
      <w:numFmt w:val="decimal"/>
      <w:lvlText w:val="31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3" w15:restartNumberingAfterBreak="0">
    <w:nsid w:val="2E581CB7"/>
    <w:multiLevelType w:val="multilevel"/>
    <w:tmpl w:val="4CCA4612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30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4" w15:restartNumberingAfterBreak="0">
    <w:nsid w:val="3E515B45"/>
    <w:multiLevelType w:val="hybridMultilevel"/>
    <w:tmpl w:val="635E850E"/>
    <w:lvl w:ilvl="0" w:tplc="32FA0312">
      <w:start w:val="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5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4FB92334"/>
    <w:multiLevelType w:val="hybridMultilevel"/>
    <w:tmpl w:val="4A4CDA36"/>
    <w:lvl w:ilvl="0" w:tplc="F0988706">
      <w:start w:val="1"/>
      <w:numFmt w:val="decimal"/>
      <w:lvlText w:val="32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8" w15:restartNumberingAfterBreak="0">
    <w:nsid w:val="522D618C"/>
    <w:multiLevelType w:val="multilevel"/>
    <w:tmpl w:val="26841388"/>
    <w:lvl w:ilvl="0">
      <w:start w:val="1"/>
      <w:numFmt w:val="decimal"/>
      <w:lvlText w:val="21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19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240B66"/>
    <w:multiLevelType w:val="multilevel"/>
    <w:tmpl w:val="415CD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5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C4F7B5C"/>
    <w:multiLevelType w:val="hybridMultilevel"/>
    <w:tmpl w:val="8DBA7F18"/>
    <w:lvl w:ilvl="0" w:tplc="50C628A0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761A2A"/>
    <w:multiLevelType w:val="hybridMultilevel"/>
    <w:tmpl w:val="7E806400"/>
    <w:lvl w:ilvl="0" w:tplc="3DEE280E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4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A79CE"/>
    <w:multiLevelType w:val="multilevel"/>
    <w:tmpl w:val="E07C96B6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6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507543">
    <w:abstractNumId w:val="6"/>
  </w:num>
  <w:num w:numId="2" w16cid:durableId="231357234">
    <w:abstractNumId w:val="16"/>
  </w:num>
  <w:num w:numId="3" w16cid:durableId="1106659503">
    <w:abstractNumId w:val="9"/>
  </w:num>
  <w:num w:numId="4" w16cid:durableId="587930218">
    <w:abstractNumId w:val="20"/>
  </w:num>
  <w:num w:numId="5" w16cid:durableId="664632303">
    <w:abstractNumId w:val="27"/>
  </w:num>
  <w:num w:numId="6" w16cid:durableId="58865261">
    <w:abstractNumId w:val="0"/>
  </w:num>
  <w:num w:numId="7" w16cid:durableId="1894922607">
    <w:abstractNumId w:val="19"/>
  </w:num>
  <w:num w:numId="8" w16cid:durableId="1139611900">
    <w:abstractNumId w:val="24"/>
  </w:num>
  <w:num w:numId="9" w16cid:durableId="1324160768">
    <w:abstractNumId w:val="8"/>
  </w:num>
  <w:num w:numId="10" w16cid:durableId="721909573">
    <w:abstractNumId w:val="26"/>
  </w:num>
  <w:num w:numId="11" w16cid:durableId="1137378326">
    <w:abstractNumId w:val="5"/>
  </w:num>
  <w:num w:numId="12" w16cid:durableId="2090272868">
    <w:abstractNumId w:val="7"/>
  </w:num>
  <w:num w:numId="13" w16cid:durableId="889800523">
    <w:abstractNumId w:val="2"/>
  </w:num>
  <w:num w:numId="14" w16cid:durableId="1410269581">
    <w:abstractNumId w:val="25"/>
  </w:num>
  <w:num w:numId="15" w16cid:durableId="2122071031">
    <w:abstractNumId w:val="23"/>
  </w:num>
  <w:num w:numId="16" w16cid:durableId="2071227488">
    <w:abstractNumId w:val="15"/>
  </w:num>
  <w:num w:numId="17" w16cid:durableId="1718309054">
    <w:abstractNumId w:val="13"/>
  </w:num>
  <w:num w:numId="18" w16cid:durableId="459495074">
    <w:abstractNumId w:val="17"/>
  </w:num>
  <w:num w:numId="19" w16cid:durableId="1198858740">
    <w:abstractNumId w:val="18"/>
  </w:num>
  <w:num w:numId="20" w16cid:durableId="1203057320">
    <w:abstractNumId w:val="1"/>
  </w:num>
  <w:num w:numId="21" w16cid:durableId="1466191586">
    <w:abstractNumId w:val="4"/>
  </w:num>
  <w:num w:numId="22" w16cid:durableId="79522079">
    <w:abstractNumId w:val="14"/>
  </w:num>
  <w:num w:numId="23" w16cid:durableId="1326739747">
    <w:abstractNumId w:val="11"/>
  </w:num>
  <w:num w:numId="24" w16cid:durableId="2065063766">
    <w:abstractNumId w:val="12"/>
  </w:num>
  <w:num w:numId="25" w16cid:durableId="1266811797">
    <w:abstractNumId w:val="10"/>
  </w:num>
  <w:num w:numId="26" w16cid:durableId="530344568">
    <w:abstractNumId w:val="22"/>
  </w:num>
  <w:num w:numId="27" w16cid:durableId="723914641">
    <w:abstractNumId w:val="21"/>
  </w:num>
  <w:num w:numId="28" w16cid:durableId="1629163303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2F9"/>
    <w:rsid w:val="000004BE"/>
    <w:rsid w:val="000006FD"/>
    <w:rsid w:val="000009F6"/>
    <w:rsid w:val="000009FB"/>
    <w:rsid w:val="00000D9B"/>
    <w:rsid w:val="00001059"/>
    <w:rsid w:val="0000175F"/>
    <w:rsid w:val="00001887"/>
    <w:rsid w:val="000018C0"/>
    <w:rsid w:val="00001A9F"/>
    <w:rsid w:val="00001B91"/>
    <w:rsid w:val="00001DCA"/>
    <w:rsid w:val="00001E2B"/>
    <w:rsid w:val="000027B7"/>
    <w:rsid w:val="00002A98"/>
    <w:rsid w:val="00002AF5"/>
    <w:rsid w:val="00002BEF"/>
    <w:rsid w:val="00002EB1"/>
    <w:rsid w:val="000035EE"/>
    <w:rsid w:val="0000395F"/>
    <w:rsid w:val="00003B9C"/>
    <w:rsid w:val="00003BA3"/>
    <w:rsid w:val="00003DED"/>
    <w:rsid w:val="0000435E"/>
    <w:rsid w:val="00004A1C"/>
    <w:rsid w:val="00004D06"/>
    <w:rsid w:val="00004EBE"/>
    <w:rsid w:val="00005035"/>
    <w:rsid w:val="0000515B"/>
    <w:rsid w:val="000055D8"/>
    <w:rsid w:val="00005BA4"/>
    <w:rsid w:val="00005C75"/>
    <w:rsid w:val="00006366"/>
    <w:rsid w:val="00006399"/>
    <w:rsid w:val="00006754"/>
    <w:rsid w:val="00006893"/>
    <w:rsid w:val="00006AE6"/>
    <w:rsid w:val="00006BA1"/>
    <w:rsid w:val="00006D44"/>
    <w:rsid w:val="000070CB"/>
    <w:rsid w:val="000076FB"/>
    <w:rsid w:val="00007B3D"/>
    <w:rsid w:val="00007BA0"/>
    <w:rsid w:val="00007DE8"/>
    <w:rsid w:val="00010209"/>
    <w:rsid w:val="0001023E"/>
    <w:rsid w:val="000106F7"/>
    <w:rsid w:val="0001079E"/>
    <w:rsid w:val="000107B8"/>
    <w:rsid w:val="0001092D"/>
    <w:rsid w:val="00010B54"/>
    <w:rsid w:val="00010E97"/>
    <w:rsid w:val="00011402"/>
    <w:rsid w:val="000116E0"/>
    <w:rsid w:val="000123D0"/>
    <w:rsid w:val="00012647"/>
    <w:rsid w:val="00012CC3"/>
    <w:rsid w:val="00013450"/>
    <w:rsid w:val="0001389E"/>
    <w:rsid w:val="000138D1"/>
    <w:rsid w:val="00013C3C"/>
    <w:rsid w:val="00013C60"/>
    <w:rsid w:val="000142CA"/>
    <w:rsid w:val="0001477B"/>
    <w:rsid w:val="000147ED"/>
    <w:rsid w:val="00014963"/>
    <w:rsid w:val="00014966"/>
    <w:rsid w:val="00014A48"/>
    <w:rsid w:val="00014C1A"/>
    <w:rsid w:val="00014E24"/>
    <w:rsid w:val="00014E45"/>
    <w:rsid w:val="00015841"/>
    <w:rsid w:val="00015E3B"/>
    <w:rsid w:val="00015FDF"/>
    <w:rsid w:val="000160E4"/>
    <w:rsid w:val="00016248"/>
    <w:rsid w:val="00016250"/>
    <w:rsid w:val="00016765"/>
    <w:rsid w:val="00016F20"/>
    <w:rsid w:val="00017419"/>
    <w:rsid w:val="00020175"/>
    <w:rsid w:val="00020364"/>
    <w:rsid w:val="00020636"/>
    <w:rsid w:val="00020864"/>
    <w:rsid w:val="0002094F"/>
    <w:rsid w:val="00020BDD"/>
    <w:rsid w:val="00020CEC"/>
    <w:rsid w:val="00020D9A"/>
    <w:rsid w:val="00020FCA"/>
    <w:rsid w:val="0002103C"/>
    <w:rsid w:val="00021239"/>
    <w:rsid w:val="00021617"/>
    <w:rsid w:val="000218A2"/>
    <w:rsid w:val="00021956"/>
    <w:rsid w:val="00021E10"/>
    <w:rsid w:val="000222E7"/>
    <w:rsid w:val="00022E54"/>
    <w:rsid w:val="00023A5E"/>
    <w:rsid w:val="00023B68"/>
    <w:rsid w:val="00023CBB"/>
    <w:rsid w:val="00023D7D"/>
    <w:rsid w:val="00024109"/>
    <w:rsid w:val="00024677"/>
    <w:rsid w:val="000246D4"/>
    <w:rsid w:val="000249D0"/>
    <w:rsid w:val="00024A70"/>
    <w:rsid w:val="00024E25"/>
    <w:rsid w:val="000255C3"/>
    <w:rsid w:val="000256AD"/>
    <w:rsid w:val="000258D5"/>
    <w:rsid w:val="000258DC"/>
    <w:rsid w:val="0002642D"/>
    <w:rsid w:val="00026828"/>
    <w:rsid w:val="00026B9B"/>
    <w:rsid w:val="00026F5D"/>
    <w:rsid w:val="0002729C"/>
    <w:rsid w:val="000272BF"/>
    <w:rsid w:val="000275E9"/>
    <w:rsid w:val="0002769D"/>
    <w:rsid w:val="00027827"/>
    <w:rsid w:val="000279EC"/>
    <w:rsid w:val="00030F23"/>
    <w:rsid w:val="0003106B"/>
    <w:rsid w:val="00031307"/>
    <w:rsid w:val="00031DB8"/>
    <w:rsid w:val="00031EA7"/>
    <w:rsid w:val="0003239C"/>
    <w:rsid w:val="000324F5"/>
    <w:rsid w:val="0003286A"/>
    <w:rsid w:val="000328FD"/>
    <w:rsid w:val="00032BF5"/>
    <w:rsid w:val="00032C18"/>
    <w:rsid w:val="000332FC"/>
    <w:rsid w:val="0003386E"/>
    <w:rsid w:val="00033B34"/>
    <w:rsid w:val="00034128"/>
    <w:rsid w:val="000345C1"/>
    <w:rsid w:val="000346CB"/>
    <w:rsid w:val="000349C4"/>
    <w:rsid w:val="00034AAF"/>
    <w:rsid w:val="00034C78"/>
    <w:rsid w:val="0003545E"/>
    <w:rsid w:val="000355B3"/>
    <w:rsid w:val="000357E3"/>
    <w:rsid w:val="000359D6"/>
    <w:rsid w:val="0003637C"/>
    <w:rsid w:val="000365C9"/>
    <w:rsid w:val="0003710E"/>
    <w:rsid w:val="00037859"/>
    <w:rsid w:val="00040056"/>
    <w:rsid w:val="00040BA9"/>
    <w:rsid w:val="00040CAD"/>
    <w:rsid w:val="00040EA4"/>
    <w:rsid w:val="00041027"/>
    <w:rsid w:val="00041060"/>
    <w:rsid w:val="00041254"/>
    <w:rsid w:val="000414D8"/>
    <w:rsid w:val="00041655"/>
    <w:rsid w:val="00041A52"/>
    <w:rsid w:val="000428D3"/>
    <w:rsid w:val="000428D8"/>
    <w:rsid w:val="000431BD"/>
    <w:rsid w:val="0004380B"/>
    <w:rsid w:val="00043817"/>
    <w:rsid w:val="00043C14"/>
    <w:rsid w:val="000440C5"/>
    <w:rsid w:val="0004515A"/>
    <w:rsid w:val="000453B7"/>
    <w:rsid w:val="00045512"/>
    <w:rsid w:val="00045B39"/>
    <w:rsid w:val="00045D3A"/>
    <w:rsid w:val="00045F90"/>
    <w:rsid w:val="000462F1"/>
    <w:rsid w:val="000464A7"/>
    <w:rsid w:val="00046708"/>
    <w:rsid w:val="00046C7F"/>
    <w:rsid w:val="000471F7"/>
    <w:rsid w:val="0004747D"/>
    <w:rsid w:val="000475D6"/>
    <w:rsid w:val="000478AD"/>
    <w:rsid w:val="00047BB0"/>
    <w:rsid w:val="000500AD"/>
    <w:rsid w:val="000507E1"/>
    <w:rsid w:val="000507E9"/>
    <w:rsid w:val="00050B11"/>
    <w:rsid w:val="00050DB3"/>
    <w:rsid w:val="00050DBA"/>
    <w:rsid w:val="00051254"/>
    <w:rsid w:val="0005143D"/>
    <w:rsid w:val="0005158B"/>
    <w:rsid w:val="0005159F"/>
    <w:rsid w:val="00051D81"/>
    <w:rsid w:val="00051EDC"/>
    <w:rsid w:val="00051EEE"/>
    <w:rsid w:val="00052603"/>
    <w:rsid w:val="0005276E"/>
    <w:rsid w:val="000529EF"/>
    <w:rsid w:val="00052AD0"/>
    <w:rsid w:val="00052C2A"/>
    <w:rsid w:val="00052D9E"/>
    <w:rsid w:val="00052EFA"/>
    <w:rsid w:val="00052F97"/>
    <w:rsid w:val="000534FB"/>
    <w:rsid w:val="00053A10"/>
    <w:rsid w:val="00053E42"/>
    <w:rsid w:val="00054327"/>
    <w:rsid w:val="000544ED"/>
    <w:rsid w:val="00054528"/>
    <w:rsid w:val="00054716"/>
    <w:rsid w:val="00054743"/>
    <w:rsid w:val="00054A11"/>
    <w:rsid w:val="00054AD9"/>
    <w:rsid w:val="00054DE6"/>
    <w:rsid w:val="00054E93"/>
    <w:rsid w:val="000552DE"/>
    <w:rsid w:val="00055C93"/>
    <w:rsid w:val="00055ED7"/>
    <w:rsid w:val="00056CE1"/>
    <w:rsid w:val="00056E08"/>
    <w:rsid w:val="000571FD"/>
    <w:rsid w:val="0005726C"/>
    <w:rsid w:val="000572D0"/>
    <w:rsid w:val="00057447"/>
    <w:rsid w:val="00057B3F"/>
    <w:rsid w:val="00057E3F"/>
    <w:rsid w:val="00060C27"/>
    <w:rsid w:val="00061191"/>
    <w:rsid w:val="000612A8"/>
    <w:rsid w:val="000612EC"/>
    <w:rsid w:val="000616CB"/>
    <w:rsid w:val="00061BB8"/>
    <w:rsid w:val="0006292E"/>
    <w:rsid w:val="0006394B"/>
    <w:rsid w:val="00063D41"/>
    <w:rsid w:val="00063D98"/>
    <w:rsid w:val="00065346"/>
    <w:rsid w:val="00065412"/>
    <w:rsid w:val="000659EC"/>
    <w:rsid w:val="00065BE6"/>
    <w:rsid w:val="00065EE6"/>
    <w:rsid w:val="000663FF"/>
    <w:rsid w:val="0006698D"/>
    <w:rsid w:val="000669EB"/>
    <w:rsid w:val="00066B80"/>
    <w:rsid w:val="00067807"/>
    <w:rsid w:val="00070C9F"/>
    <w:rsid w:val="00071189"/>
    <w:rsid w:val="000712C0"/>
    <w:rsid w:val="00071355"/>
    <w:rsid w:val="000714E9"/>
    <w:rsid w:val="000715D6"/>
    <w:rsid w:val="000716DD"/>
    <w:rsid w:val="00072324"/>
    <w:rsid w:val="0007242D"/>
    <w:rsid w:val="000726CD"/>
    <w:rsid w:val="000726F3"/>
    <w:rsid w:val="00072814"/>
    <w:rsid w:val="00072948"/>
    <w:rsid w:val="000729A4"/>
    <w:rsid w:val="00072F22"/>
    <w:rsid w:val="00072FD7"/>
    <w:rsid w:val="00073409"/>
    <w:rsid w:val="00073489"/>
    <w:rsid w:val="000739FF"/>
    <w:rsid w:val="00073E89"/>
    <w:rsid w:val="00074B7D"/>
    <w:rsid w:val="00075BA0"/>
    <w:rsid w:val="00075BAC"/>
    <w:rsid w:val="000761A4"/>
    <w:rsid w:val="0007647B"/>
    <w:rsid w:val="0007728E"/>
    <w:rsid w:val="000773A4"/>
    <w:rsid w:val="00077BB2"/>
    <w:rsid w:val="0008026E"/>
    <w:rsid w:val="000802CF"/>
    <w:rsid w:val="000809A3"/>
    <w:rsid w:val="00080C3A"/>
    <w:rsid w:val="00080CEB"/>
    <w:rsid w:val="00080F3B"/>
    <w:rsid w:val="00081153"/>
    <w:rsid w:val="00081446"/>
    <w:rsid w:val="00081695"/>
    <w:rsid w:val="00081B3B"/>
    <w:rsid w:val="00081C1F"/>
    <w:rsid w:val="000825D4"/>
    <w:rsid w:val="00083395"/>
    <w:rsid w:val="0008379F"/>
    <w:rsid w:val="000837E5"/>
    <w:rsid w:val="00083F73"/>
    <w:rsid w:val="00084458"/>
    <w:rsid w:val="000850DE"/>
    <w:rsid w:val="0008512B"/>
    <w:rsid w:val="00085244"/>
    <w:rsid w:val="00085750"/>
    <w:rsid w:val="000859BC"/>
    <w:rsid w:val="00085CFB"/>
    <w:rsid w:val="00085DC8"/>
    <w:rsid w:val="00085DEC"/>
    <w:rsid w:val="00085E61"/>
    <w:rsid w:val="000862AA"/>
    <w:rsid w:val="00086660"/>
    <w:rsid w:val="0008668F"/>
    <w:rsid w:val="00086CB1"/>
    <w:rsid w:val="00086F75"/>
    <w:rsid w:val="000870B4"/>
    <w:rsid w:val="000876A9"/>
    <w:rsid w:val="00087D19"/>
    <w:rsid w:val="00087E62"/>
    <w:rsid w:val="00087E73"/>
    <w:rsid w:val="00087F03"/>
    <w:rsid w:val="00087F61"/>
    <w:rsid w:val="000900B5"/>
    <w:rsid w:val="000901E5"/>
    <w:rsid w:val="00090443"/>
    <w:rsid w:val="000904AF"/>
    <w:rsid w:val="00090518"/>
    <w:rsid w:val="00090920"/>
    <w:rsid w:val="00090AED"/>
    <w:rsid w:val="00091199"/>
    <w:rsid w:val="00091361"/>
    <w:rsid w:val="000913CC"/>
    <w:rsid w:val="00091BD5"/>
    <w:rsid w:val="00091CD2"/>
    <w:rsid w:val="00091F28"/>
    <w:rsid w:val="000924F5"/>
    <w:rsid w:val="000925A4"/>
    <w:rsid w:val="000928AE"/>
    <w:rsid w:val="00092D10"/>
    <w:rsid w:val="00092EA9"/>
    <w:rsid w:val="000937D2"/>
    <w:rsid w:val="00094077"/>
    <w:rsid w:val="00094152"/>
    <w:rsid w:val="00094443"/>
    <w:rsid w:val="0009448E"/>
    <w:rsid w:val="00094BC2"/>
    <w:rsid w:val="00094CBE"/>
    <w:rsid w:val="00094E64"/>
    <w:rsid w:val="000950F2"/>
    <w:rsid w:val="000952F6"/>
    <w:rsid w:val="00095564"/>
    <w:rsid w:val="00095BDA"/>
    <w:rsid w:val="00095C08"/>
    <w:rsid w:val="000960A8"/>
    <w:rsid w:val="0009636A"/>
    <w:rsid w:val="00096468"/>
    <w:rsid w:val="00096544"/>
    <w:rsid w:val="00096A16"/>
    <w:rsid w:val="00096AE7"/>
    <w:rsid w:val="00096B60"/>
    <w:rsid w:val="00096C0B"/>
    <w:rsid w:val="0009754B"/>
    <w:rsid w:val="00097A60"/>
    <w:rsid w:val="00097B7C"/>
    <w:rsid w:val="00097BCC"/>
    <w:rsid w:val="00097FD6"/>
    <w:rsid w:val="000A0147"/>
    <w:rsid w:val="000A079C"/>
    <w:rsid w:val="000A0BBD"/>
    <w:rsid w:val="000A0C53"/>
    <w:rsid w:val="000A0CD7"/>
    <w:rsid w:val="000A1AB7"/>
    <w:rsid w:val="000A1C7D"/>
    <w:rsid w:val="000A1E0A"/>
    <w:rsid w:val="000A2459"/>
    <w:rsid w:val="000A2628"/>
    <w:rsid w:val="000A26A2"/>
    <w:rsid w:val="000A2AAF"/>
    <w:rsid w:val="000A2EF8"/>
    <w:rsid w:val="000A3111"/>
    <w:rsid w:val="000A3213"/>
    <w:rsid w:val="000A341C"/>
    <w:rsid w:val="000A399E"/>
    <w:rsid w:val="000A39F8"/>
    <w:rsid w:val="000A3A39"/>
    <w:rsid w:val="000A3AD8"/>
    <w:rsid w:val="000A3C80"/>
    <w:rsid w:val="000A411A"/>
    <w:rsid w:val="000A43D7"/>
    <w:rsid w:val="000A44E0"/>
    <w:rsid w:val="000A497C"/>
    <w:rsid w:val="000A49FE"/>
    <w:rsid w:val="000A4DEB"/>
    <w:rsid w:val="000A50A7"/>
    <w:rsid w:val="000A53A0"/>
    <w:rsid w:val="000A546E"/>
    <w:rsid w:val="000A5560"/>
    <w:rsid w:val="000A5BC0"/>
    <w:rsid w:val="000A636E"/>
    <w:rsid w:val="000A63CB"/>
    <w:rsid w:val="000A6566"/>
    <w:rsid w:val="000A65A7"/>
    <w:rsid w:val="000A6DB1"/>
    <w:rsid w:val="000A7459"/>
    <w:rsid w:val="000A7A9C"/>
    <w:rsid w:val="000A7ECD"/>
    <w:rsid w:val="000B09CD"/>
    <w:rsid w:val="000B0A34"/>
    <w:rsid w:val="000B0B1C"/>
    <w:rsid w:val="000B21E8"/>
    <w:rsid w:val="000B25A7"/>
    <w:rsid w:val="000B281D"/>
    <w:rsid w:val="000B2872"/>
    <w:rsid w:val="000B31FF"/>
    <w:rsid w:val="000B32A8"/>
    <w:rsid w:val="000B362C"/>
    <w:rsid w:val="000B369D"/>
    <w:rsid w:val="000B38A8"/>
    <w:rsid w:val="000B3B58"/>
    <w:rsid w:val="000B3D68"/>
    <w:rsid w:val="000B3E65"/>
    <w:rsid w:val="000B4048"/>
    <w:rsid w:val="000B4B70"/>
    <w:rsid w:val="000B4C65"/>
    <w:rsid w:val="000B50C5"/>
    <w:rsid w:val="000B541E"/>
    <w:rsid w:val="000B5827"/>
    <w:rsid w:val="000B5A53"/>
    <w:rsid w:val="000B5EE9"/>
    <w:rsid w:val="000B6082"/>
    <w:rsid w:val="000B61E0"/>
    <w:rsid w:val="000B67C5"/>
    <w:rsid w:val="000B7112"/>
    <w:rsid w:val="000B72DA"/>
    <w:rsid w:val="000B7C5A"/>
    <w:rsid w:val="000C038E"/>
    <w:rsid w:val="000C03E1"/>
    <w:rsid w:val="000C05D4"/>
    <w:rsid w:val="000C13EB"/>
    <w:rsid w:val="000C1737"/>
    <w:rsid w:val="000C189F"/>
    <w:rsid w:val="000C1C57"/>
    <w:rsid w:val="000C23CD"/>
    <w:rsid w:val="000C2BD4"/>
    <w:rsid w:val="000C2D3E"/>
    <w:rsid w:val="000C30D0"/>
    <w:rsid w:val="000C3966"/>
    <w:rsid w:val="000C45DE"/>
    <w:rsid w:val="000C50D0"/>
    <w:rsid w:val="000C529A"/>
    <w:rsid w:val="000C59A7"/>
    <w:rsid w:val="000C5B1B"/>
    <w:rsid w:val="000C5C6A"/>
    <w:rsid w:val="000C5E1E"/>
    <w:rsid w:val="000C6DA9"/>
    <w:rsid w:val="000C72A6"/>
    <w:rsid w:val="000C74A1"/>
    <w:rsid w:val="000C7FEF"/>
    <w:rsid w:val="000D0FD6"/>
    <w:rsid w:val="000D135E"/>
    <w:rsid w:val="000D13CC"/>
    <w:rsid w:val="000D146D"/>
    <w:rsid w:val="000D1AF3"/>
    <w:rsid w:val="000D1E5C"/>
    <w:rsid w:val="000D1E6C"/>
    <w:rsid w:val="000D2641"/>
    <w:rsid w:val="000D329B"/>
    <w:rsid w:val="000D36B3"/>
    <w:rsid w:val="000D39A7"/>
    <w:rsid w:val="000D402B"/>
    <w:rsid w:val="000D40E5"/>
    <w:rsid w:val="000D42E7"/>
    <w:rsid w:val="000D4D11"/>
    <w:rsid w:val="000D53B1"/>
    <w:rsid w:val="000D6098"/>
    <w:rsid w:val="000D64D0"/>
    <w:rsid w:val="000D6961"/>
    <w:rsid w:val="000D6C61"/>
    <w:rsid w:val="000D6E69"/>
    <w:rsid w:val="000D71C6"/>
    <w:rsid w:val="000D71C9"/>
    <w:rsid w:val="000D73A1"/>
    <w:rsid w:val="000D7431"/>
    <w:rsid w:val="000D7BDC"/>
    <w:rsid w:val="000D7CC1"/>
    <w:rsid w:val="000D7E16"/>
    <w:rsid w:val="000D7EEF"/>
    <w:rsid w:val="000E0B7E"/>
    <w:rsid w:val="000E0CDE"/>
    <w:rsid w:val="000E0E7F"/>
    <w:rsid w:val="000E11BE"/>
    <w:rsid w:val="000E11EA"/>
    <w:rsid w:val="000E1223"/>
    <w:rsid w:val="000E1464"/>
    <w:rsid w:val="000E14BF"/>
    <w:rsid w:val="000E1546"/>
    <w:rsid w:val="000E1CB4"/>
    <w:rsid w:val="000E1DF0"/>
    <w:rsid w:val="000E1EA5"/>
    <w:rsid w:val="000E1F62"/>
    <w:rsid w:val="000E2172"/>
    <w:rsid w:val="000E26C5"/>
    <w:rsid w:val="000E276E"/>
    <w:rsid w:val="000E28EE"/>
    <w:rsid w:val="000E28F8"/>
    <w:rsid w:val="000E298F"/>
    <w:rsid w:val="000E34FE"/>
    <w:rsid w:val="000E35A0"/>
    <w:rsid w:val="000E41EC"/>
    <w:rsid w:val="000E420B"/>
    <w:rsid w:val="000E42BC"/>
    <w:rsid w:val="000E49F1"/>
    <w:rsid w:val="000E4A04"/>
    <w:rsid w:val="000E6068"/>
    <w:rsid w:val="000E6294"/>
    <w:rsid w:val="000E6951"/>
    <w:rsid w:val="000E6E70"/>
    <w:rsid w:val="000E6F6C"/>
    <w:rsid w:val="000E761C"/>
    <w:rsid w:val="000E7C43"/>
    <w:rsid w:val="000F02DE"/>
    <w:rsid w:val="000F0451"/>
    <w:rsid w:val="000F047C"/>
    <w:rsid w:val="000F0537"/>
    <w:rsid w:val="000F05CA"/>
    <w:rsid w:val="000F110C"/>
    <w:rsid w:val="000F12FD"/>
    <w:rsid w:val="000F14F6"/>
    <w:rsid w:val="000F1642"/>
    <w:rsid w:val="000F1767"/>
    <w:rsid w:val="000F1E74"/>
    <w:rsid w:val="000F20C6"/>
    <w:rsid w:val="000F2D09"/>
    <w:rsid w:val="000F2D3A"/>
    <w:rsid w:val="000F3433"/>
    <w:rsid w:val="000F3BE8"/>
    <w:rsid w:val="000F3D0A"/>
    <w:rsid w:val="000F4407"/>
    <w:rsid w:val="000F4B59"/>
    <w:rsid w:val="000F4C6B"/>
    <w:rsid w:val="000F4DF6"/>
    <w:rsid w:val="000F50E2"/>
    <w:rsid w:val="000F5990"/>
    <w:rsid w:val="000F5AF7"/>
    <w:rsid w:val="000F5BE4"/>
    <w:rsid w:val="000F5DB6"/>
    <w:rsid w:val="000F5F5C"/>
    <w:rsid w:val="000F6568"/>
    <w:rsid w:val="000F65DF"/>
    <w:rsid w:val="000F6826"/>
    <w:rsid w:val="000F6C0C"/>
    <w:rsid w:val="000F6C5B"/>
    <w:rsid w:val="000F6C86"/>
    <w:rsid w:val="000F6DE1"/>
    <w:rsid w:val="000F6EAD"/>
    <w:rsid w:val="000F6EC3"/>
    <w:rsid w:val="000F6F61"/>
    <w:rsid w:val="000F714A"/>
    <w:rsid w:val="000F737E"/>
    <w:rsid w:val="000F796E"/>
    <w:rsid w:val="000F7A4C"/>
    <w:rsid w:val="000F7B51"/>
    <w:rsid w:val="000F7BB5"/>
    <w:rsid w:val="000F7E01"/>
    <w:rsid w:val="001009F9"/>
    <w:rsid w:val="00100EAF"/>
    <w:rsid w:val="00100EC3"/>
    <w:rsid w:val="00101183"/>
    <w:rsid w:val="001012CE"/>
    <w:rsid w:val="00101A50"/>
    <w:rsid w:val="00101C21"/>
    <w:rsid w:val="001021C1"/>
    <w:rsid w:val="0010246E"/>
    <w:rsid w:val="00102890"/>
    <w:rsid w:val="0010339A"/>
    <w:rsid w:val="00103A03"/>
    <w:rsid w:val="00103A92"/>
    <w:rsid w:val="00103ED3"/>
    <w:rsid w:val="00103F54"/>
    <w:rsid w:val="0010478A"/>
    <w:rsid w:val="00105B00"/>
    <w:rsid w:val="00105EC1"/>
    <w:rsid w:val="0010660F"/>
    <w:rsid w:val="001072A9"/>
    <w:rsid w:val="00107622"/>
    <w:rsid w:val="0010764B"/>
    <w:rsid w:val="00107902"/>
    <w:rsid w:val="001079F3"/>
    <w:rsid w:val="00110629"/>
    <w:rsid w:val="001117D4"/>
    <w:rsid w:val="001119E2"/>
    <w:rsid w:val="00111BB6"/>
    <w:rsid w:val="0011227F"/>
    <w:rsid w:val="0011255A"/>
    <w:rsid w:val="00112EA4"/>
    <w:rsid w:val="001134A6"/>
    <w:rsid w:val="00113AE9"/>
    <w:rsid w:val="0011447E"/>
    <w:rsid w:val="0011493A"/>
    <w:rsid w:val="00114ADB"/>
    <w:rsid w:val="00115949"/>
    <w:rsid w:val="00115AE1"/>
    <w:rsid w:val="00115CE5"/>
    <w:rsid w:val="0011631D"/>
    <w:rsid w:val="0011647A"/>
    <w:rsid w:val="001168BA"/>
    <w:rsid w:val="0011690B"/>
    <w:rsid w:val="00117051"/>
    <w:rsid w:val="00117260"/>
    <w:rsid w:val="001175AC"/>
    <w:rsid w:val="001176D6"/>
    <w:rsid w:val="00117785"/>
    <w:rsid w:val="00117B13"/>
    <w:rsid w:val="00117C71"/>
    <w:rsid w:val="00117F1F"/>
    <w:rsid w:val="00120267"/>
    <w:rsid w:val="001203DB"/>
    <w:rsid w:val="001204AD"/>
    <w:rsid w:val="0012070F"/>
    <w:rsid w:val="00120A92"/>
    <w:rsid w:val="001216E8"/>
    <w:rsid w:val="001218B3"/>
    <w:rsid w:val="00121DD0"/>
    <w:rsid w:val="001220AA"/>
    <w:rsid w:val="0012261C"/>
    <w:rsid w:val="00122A2B"/>
    <w:rsid w:val="001230D8"/>
    <w:rsid w:val="001232EF"/>
    <w:rsid w:val="0012358E"/>
    <w:rsid w:val="001237B0"/>
    <w:rsid w:val="00123902"/>
    <w:rsid w:val="00123BE0"/>
    <w:rsid w:val="00123CD0"/>
    <w:rsid w:val="00123F36"/>
    <w:rsid w:val="00124283"/>
    <w:rsid w:val="00124312"/>
    <w:rsid w:val="001247C1"/>
    <w:rsid w:val="0012486C"/>
    <w:rsid w:val="0012506A"/>
    <w:rsid w:val="001250F6"/>
    <w:rsid w:val="001258D0"/>
    <w:rsid w:val="00125A2D"/>
    <w:rsid w:val="00125A89"/>
    <w:rsid w:val="00125B22"/>
    <w:rsid w:val="00125D14"/>
    <w:rsid w:val="0012602F"/>
    <w:rsid w:val="0012646A"/>
    <w:rsid w:val="0012672F"/>
    <w:rsid w:val="001267F4"/>
    <w:rsid w:val="00126ACF"/>
    <w:rsid w:val="00126B37"/>
    <w:rsid w:val="00126ED1"/>
    <w:rsid w:val="00126FAD"/>
    <w:rsid w:val="00127784"/>
    <w:rsid w:val="0013022E"/>
    <w:rsid w:val="00130497"/>
    <w:rsid w:val="00130F4A"/>
    <w:rsid w:val="00131132"/>
    <w:rsid w:val="001311F5"/>
    <w:rsid w:val="001318D4"/>
    <w:rsid w:val="00131AFD"/>
    <w:rsid w:val="00132593"/>
    <w:rsid w:val="001325D2"/>
    <w:rsid w:val="00132ECD"/>
    <w:rsid w:val="0013307F"/>
    <w:rsid w:val="001331E2"/>
    <w:rsid w:val="001332A5"/>
    <w:rsid w:val="001338EF"/>
    <w:rsid w:val="00133C16"/>
    <w:rsid w:val="0013462D"/>
    <w:rsid w:val="00134A7F"/>
    <w:rsid w:val="00134A8C"/>
    <w:rsid w:val="00135712"/>
    <w:rsid w:val="00135EE8"/>
    <w:rsid w:val="0013632B"/>
    <w:rsid w:val="00136474"/>
    <w:rsid w:val="00136C08"/>
    <w:rsid w:val="00137A25"/>
    <w:rsid w:val="00137BF5"/>
    <w:rsid w:val="00137EA6"/>
    <w:rsid w:val="00137F97"/>
    <w:rsid w:val="001406A1"/>
    <w:rsid w:val="00140DD9"/>
    <w:rsid w:val="0014197B"/>
    <w:rsid w:val="00141BF4"/>
    <w:rsid w:val="001429BF"/>
    <w:rsid w:val="00143B5D"/>
    <w:rsid w:val="00143C29"/>
    <w:rsid w:val="00144605"/>
    <w:rsid w:val="00144908"/>
    <w:rsid w:val="00144BBE"/>
    <w:rsid w:val="00144D5D"/>
    <w:rsid w:val="00144DAC"/>
    <w:rsid w:val="00145302"/>
    <w:rsid w:val="0014574D"/>
    <w:rsid w:val="00145761"/>
    <w:rsid w:val="0014595E"/>
    <w:rsid w:val="00145FE8"/>
    <w:rsid w:val="00146776"/>
    <w:rsid w:val="00146DB1"/>
    <w:rsid w:val="00147003"/>
    <w:rsid w:val="001470BB"/>
    <w:rsid w:val="00147250"/>
    <w:rsid w:val="0014783A"/>
    <w:rsid w:val="00147CFD"/>
    <w:rsid w:val="00147FE8"/>
    <w:rsid w:val="00147FF1"/>
    <w:rsid w:val="0015025B"/>
    <w:rsid w:val="0015030C"/>
    <w:rsid w:val="0015098F"/>
    <w:rsid w:val="001510E0"/>
    <w:rsid w:val="00151864"/>
    <w:rsid w:val="00151B48"/>
    <w:rsid w:val="00151D0B"/>
    <w:rsid w:val="001528DB"/>
    <w:rsid w:val="00152B1B"/>
    <w:rsid w:val="00152DCD"/>
    <w:rsid w:val="0015325C"/>
    <w:rsid w:val="0015339D"/>
    <w:rsid w:val="00153957"/>
    <w:rsid w:val="001539B8"/>
    <w:rsid w:val="00153A1C"/>
    <w:rsid w:val="00153D04"/>
    <w:rsid w:val="00153DB4"/>
    <w:rsid w:val="001540DC"/>
    <w:rsid w:val="00154558"/>
    <w:rsid w:val="0015462E"/>
    <w:rsid w:val="001548CE"/>
    <w:rsid w:val="00155031"/>
    <w:rsid w:val="00155665"/>
    <w:rsid w:val="00155837"/>
    <w:rsid w:val="00155D31"/>
    <w:rsid w:val="001562AD"/>
    <w:rsid w:val="00156AF2"/>
    <w:rsid w:val="00156E8F"/>
    <w:rsid w:val="0016005C"/>
    <w:rsid w:val="00160465"/>
    <w:rsid w:val="001604C8"/>
    <w:rsid w:val="001604CB"/>
    <w:rsid w:val="0016084F"/>
    <w:rsid w:val="001609B8"/>
    <w:rsid w:val="00160E8A"/>
    <w:rsid w:val="0016146F"/>
    <w:rsid w:val="0016164E"/>
    <w:rsid w:val="001616C1"/>
    <w:rsid w:val="00161AE0"/>
    <w:rsid w:val="00161B64"/>
    <w:rsid w:val="00162315"/>
    <w:rsid w:val="00162512"/>
    <w:rsid w:val="00162635"/>
    <w:rsid w:val="001626DB"/>
    <w:rsid w:val="00162BE3"/>
    <w:rsid w:val="001631F0"/>
    <w:rsid w:val="001632C5"/>
    <w:rsid w:val="00163657"/>
    <w:rsid w:val="00163D04"/>
    <w:rsid w:val="00164A19"/>
    <w:rsid w:val="00164A63"/>
    <w:rsid w:val="00164B93"/>
    <w:rsid w:val="00165123"/>
    <w:rsid w:val="001653C7"/>
    <w:rsid w:val="001657B5"/>
    <w:rsid w:val="00165CD4"/>
    <w:rsid w:val="00166E7E"/>
    <w:rsid w:val="00167443"/>
    <w:rsid w:val="0016794D"/>
    <w:rsid w:val="00167BF6"/>
    <w:rsid w:val="0017001E"/>
    <w:rsid w:val="0017015C"/>
    <w:rsid w:val="001702F5"/>
    <w:rsid w:val="00170D33"/>
    <w:rsid w:val="00170F11"/>
    <w:rsid w:val="001711C5"/>
    <w:rsid w:val="001713BD"/>
    <w:rsid w:val="0017146D"/>
    <w:rsid w:val="001716E3"/>
    <w:rsid w:val="001716EF"/>
    <w:rsid w:val="00171991"/>
    <w:rsid w:val="00171A5F"/>
    <w:rsid w:val="00171C77"/>
    <w:rsid w:val="00171F6E"/>
    <w:rsid w:val="00171FD9"/>
    <w:rsid w:val="001720B6"/>
    <w:rsid w:val="00172B2A"/>
    <w:rsid w:val="00172C8B"/>
    <w:rsid w:val="001735AC"/>
    <w:rsid w:val="0017381A"/>
    <w:rsid w:val="00173AA1"/>
    <w:rsid w:val="0017451F"/>
    <w:rsid w:val="0017453D"/>
    <w:rsid w:val="001747EE"/>
    <w:rsid w:val="00174E44"/>
    <w:rsid w:val="00174EB6"/>
    <w:rsid w:val="00175C24"/>
    <w:rsid w:val="0017624B"/>
    <w:rsid w:val="0017654A"/>
    <w:rsid w:val="001766EB"/>
    <w:rsid w:val="001776EE"/>
    <w:rsid w:val="001778BE"/>
    <w:rsid w:val="00177A32"/>
    <w:rsid w:val="00177C0F"/>
    <w:rsid w:val="001807D5"/>
    <w:rsid w:val="00180A3A"/>
    <w:rsid w:val="00180F8D"/>
    <w:rsid w:val="001810A1"/>
    <w:rsid w:val="00181515"/>
    <w:rsid w:val="00181552"/>
    <w:rsid w:val="001815D5"/>
    <w:rsid w:val="00181973"/>
    <w:rsid w:val="00182237"/>
    <w:rsid w:val="00182A7E"/>
    <w:rsid w:val="00182E51"/>
    <w:rsid w:val="00183455"/>
    <w:rsid w:val="00183490"/>
    <w:rsid w:val="0018358F"/>
    <w:rsid w:val="00183671"/>
    <w:rsid w:val="001838D5"/>
    <w:rsid w:val="001840A9"/>
    <w:rsid w:val="001840B3"/>
    <w:rsid w:val="001842BA"/>
    <w:rsid w:val="00184A79"/>
    <w:rsid w:val="00184E49"/>
    <w:rsid w:val="0018588D"/>
    <w:rsid w:val="00185C61"/>
    <w:rsid w:val="00185C6D"/>
    <w:rsid w:val="00185EBD"/>
    <w:rsid w:val="0018601C"/>
    <w:rsid w:val="001861F6"/>
    <w:rsid w:val="00186B3F"/>
    <w:rsid w:val="00187570"/>
    <w:rsid w:val="00187CDF"/>
    <w:rsid w:val="0019034B"/>
    <w:rsid w:val="001904F4"/>
    <w:rsid w:val="0019090D"/>
    <w:rsid w:val="00191010"/>
    <w:rsid w:val="00191089"/>
    <w:rsid w:val="00191539"/>
    <w:rsid w:val="00191CFD"/>
    <w:rsid w:val="00191DF0"/>
    <w:rsid w:val="00192126"/>
    <w:rsid w:val="00192357"/>
    <w:rsid w:val="00192457"/>
    <w:rsid w:val="001924A0"/>
    <w:rsid w:val="001927B9"/>
    <w:rsid w:val="00192C55"/>
    <w:rsid w:val="00192EE6"/>
    <w:rsid w:val="00192EFF"/>
    <w:rsid w:val="00193BD9"/>
    <w:rsid w:val="00193DC6"/>
    <w:rsid w:val="00193FDB"/>
    <w:rsid w:val="0019435A"/>
    <w:rsid w:val="001943C2"/>
    <w:rsid w:val="00194545"/>
    <w:rsid w:val="0019464A"/>
    <w:rsid w:val="00194E26"/>
    <w:rsid w:val="00194F1E"/>
    <w:rsid w:val="00195940"/>
    <w:rsid w:val="00195B74"/>
    <w:rsid w:val="001963CE"/>
    <w:rsid w:val="001966DB"/>
    <w:rsid w:val="00196794"/>
    <w:rsid w:val="001969E0"/>
    <w:rsid w:val="00196ABA"/>
    <w:rsid w:val="001973CC"/>
    <w:rsid w:val="001974A9"/>
    <w:rsid w:val="001975E7"/>
    <w:rsid w:val="00197960"/>
    <w:rsid w:val="001A0117"/>
    <w:rsid w:val="001A1494"/>
    <w:rsid w:val="001A15DB"/>
    <w:rsid w:val="001A1994"/>
    <w:rsid w:val="001A2317"/>
    <w:rsid w:val="001A3C7A"/>
    <w:rsid w:val="001A4557"/>
    <w:rsid w:val="001A4E1E"/>
    <w:rsid w:val="001A505B"/>
    <w:rsid w:val="001A529B"/>
    <w:rsid w:val="001A5356"/>
    <w:rsid w:val="001A5B43"/>
    <w:rsid w:val="001A6314"/>
    <w:rsid w:val="001A6841"/>
    <w:rsid w:val="001A6CBA"/>
    <w:rsid w:val="001A6DA6"/>
    <w:rsid w:val="001A73FD"/>
    <w:rsid w:val="001A765C"/>
    <w:rsid w:val="001A7C69"/>
    <w:rsid w:val="001B01C0"/>
    <w:rsid w:val="001B0412"/>
    <w:rsid w:val="001B11D4"/>
    <w:rsid w:val="001B15D6"/>
    <w:rsid w:val="001B1758"/>
    <w:rsid w:val="001B1841"/>
    <w:rsid w:val="001B19C3"/>
    <w:rsid w:val="001B225A"/>
    <w:rsid w:val="001B2401"/>
    <w:rsid w:val="001B2559"/>
    <w:rsid w:val="001B2691"/>
    <w:rsid w:val="001B28E3"/>
    <w:rsid w:val="001B2AA1"/>
    <w:rsid w:val="001B2D62"/>
    <w:rsid w:val="001B2DC2"/>
    <w:rsid w:val="001B2EE8"/>
    <w:rsid w:val="001B3439"/>
    <w:rsid w:val="001B3964"/>
    <w:rsid w:val="001B3996"/>
    <w:rsid w:val="001B3A2C"/>
    <w:rsid w:val="001B3C31"/>
    <w:rsid w:val="001B415B"/>
    <w:rsid w:val="001B45A2"/>
    <w:rsid w:val="001B4C01"/>
    <w:rsid w:val="001B4FDE"/>
    <w:rsid w:val="001B5992"/>
    <w:rsid w:val="001B59EB"/>
    <w:rsid w:val="001B5B3A"/>
    <w:rsid w:val="001B5B70"/>
    <w:rsid w:val="001B5E90"/>
    <w:rsid w:val="001B65CC"/>
    <w:rsid w:val="001B6838"/>
    <w:rsid w:val="001B6D4D"/>
    <w:rsid w:val="001B6E32"/>
    <w:rsid w:val="001B6EA1"/>
    <w:rsid w:val="001B74A3"/>
    <w:rsid w:val="001B77A8"/>
    <w:rsid w:val="001B7829"/>
    <w:rsid w:val="001B7CF3"/>
    <w:rsid w:val="001B7DF5"/>
    <w:rsid w:val="001B7F6D"/>
    <w:rsid w:val="001C0395"/>
    <w:rsid w:val="001C0FC5"/>
    <w:rsid w:val="001C1047"/>
    <w:rsid w:val="001C10F3"/>
    <w:rsid w:val="001C1115"/>
    <w:rsid w:val="001C2650"/>
    <w:rsid w:val="001C288C"/>
    <w:rsid w:val="001C2892"/>
    <w:rsid w:val="001C2D85"/>
    <w:rsid w:val="001C2E30"/>
    <w:rsid w:val="001C2F1F"/>
    <w:rsid w:val="001C3091"/>
    <w:rsid w:val="001C3216"/>
    <w:rsid w:val="001C35E2"/>
    <w:rsid w:val="001C4039"/>
    <w:rsid w:val="001C40DE"/>
    <w:rsid w:val="001C4265"/>
    <w:rsid w:val="001C436E"/>
    <w:rsid w:val="001C4624"/>
    <w:rsid w:val="001C4A22"/>
    <w:rsid w:val="001C511C"/>
    <w:rsid w:val="001C551B"/>
    <w:rsid w:val="001C56CC"/>
    <w:rsid w:val="001C5A2F"/>
    <w:rsid w:val="001C5A94"/>
    <w:rsid w:val="001C6346"/>
    <w:rsid w:val="001C6452"/>
    <w:rsid w:val="001C669B"/>
    <w:rsid w:val="001C7172"/>
    <w:rsid w:val="001C7227"/>
    <w:rsid w:val="001C784E"/>
    <w:rsid w:val="001C79AA"/>
    <w:rsid w:val="001D007A"/>
    <w:rsid w:val="001D011F"/>
    <w:rsid w:val="001D01E8"/>
    <w:rsid w:val="001D0C3B"/>
    <w:rsid w:val="001D0F6B"/>
    <w:rsid w:val="001D1229"/>
    <w:rsid w:val="001D180B"/>
    <w:rsid w:val="001D1B49"/>
    <w:rsid w:val="001D1B59"/>
    <w:rsid w:val="001D1B79"/>
    <w:rsid w:val="001D1BB8"/>
    <w:rsid w:val="001D2108"/>
    <w:rsid w:val="001D2B2C"/>
    <w:rsid w:val="001D33BF"/>
    <w:rsid w:val="001D3470"/>
    <w:rsid w:val="001D35B7"/>
    <w:rsid w:val="001D3C67"/>
    <w:rsid w:val="001D4558"/>
    <w:rsid w:val="001D45CC"/>
    <w:rsid w:val="001D4E46"/>
    <w:rsid w:val="001D5223"/>
    <w:rsid w:val="001D547F"/>
    <w:rsid w:val="001D60A1"/>
    <w:rsid w:val="001D632F"/>
    <w:rsid w:val="001D6885"/>
    <w:rsid w:val="001D68E0"/>
    <w:rsid w:val="001D6A41"/>
    <w:rsid w:val="001D6AC3"/>
    <w:rsid w:val="001D6BD4"/>
    <w:rsid w:val="001D6D8A"/>
    <w:rsid w:val="001D6E58"/>
    <w:rsid w:val="001D7431"/>
    <w:rsid w:val="001D7AC6"/>
    <w:rsid w:val="001D7E8E"/>
    <w:rsid w:val="001E08BB"/>
    <w:rsid w:val="001E0C4D"/>
    <w:rsid w:val="001E0DC1"/>
    <w:rsid w:val="001E1060"/>
    <w:rsid w:val="001E109E"/>
    <w:rsid w:val="001E11E6"/>
    <w:rsid w:val="001E125D"/>
    <w:rsid w:val="001E15F8"/>
    <w:rsid w:val="001E190D"/>
    <w:rsid w:val="001E1CD6"/>
    <w:rsid w:val="001E21AF"/>
    <w:rsid w:val="001E25BE"/>
    <w:rsid w:val="001E297D"/>
    <w:rsid w:val="001E32C2"/>
    <w:rsid w:val="001E337E"/>
    <w:rsid w:val="001E3753"/>
    <w:rsid w:val="001E3F16"/>
    <w:rsid w:val="001E4133"/>
    <w:rsid w:val="001E4461"/>
    <w:rsid w:val="001E4F34"/>
    <w:rsid w:val="001E5489"/>
    <w:rsid w:val="001E59B0"/>
    <w:rsid w:val="001E5A89"/>
    <w:rsid w:val="001E64A7"/>
    <w:rsid w:val="001E6CE6"/>
    <w:rsid w:val="001E6E2A"/>
    <w:rsid w:val="001E7027"/>
    <w:rsid w:val="001E7665"/>
    <w:rsid w:val="001E76FE"/>
    <w:rsid w:val="001E773C"/>
    <w:rsid w:val="001E7AB4"/>
    <w:rsid w:val="001F017F"/>
    <w:rsid w:val="001F09CC"/>
    <w:rsid w:val="001F0D35"/>
    <w:rsid w:val="001F0D42"/>
    <w:rsid w:val="001F153E"/>
    <w:rsid w:val="001F1682"/>
    <w:rsid w:val="001F19AE"/>
    <w:rsid w:val="001F1D4C"/>
    <w:rsid w:val="001F22F1"/>
    <w:rsid w:val="001F2B03"/>
    <w:rsid w:val="001F38E8"/>
    <w:rsid w:val="001F3A2F"/>
    <w:rsid w:val="001F3FE8"/>
    <w:rsid w:val="001F42AC"/>
    <w:rsid w:val="001F438F"/>
    <w:rsid w:val="001F4A4A"/>
    <w:rsid w:val="001F4BCF"/>
    <w:rsid w:val="001F5946"/>
    <w:rsid w:val="001F599A"/>
    <w:rsid w:val="001F5AA8"/>
    <w:rsid w:val="001F5B9A"/>
    <w:rsid w:val="001F5C32"/>
    <w:rsid w:val="001F5ECA"/>
    <w:rsid w:val="001F625F"/>
    <w:rsid w:val="001F67DE"/>
    <w:rsid w:val="001F68EB"/>
    <w:rsid w:val="001F6B7F"/>
    <w:rsid w:val="001F6C7D"/>
    <w:rsid w:val="001F6CF3"/>
    <w:rsid w:val="001F6FB6"/>
    <w:rsid w:val="001F707B"/>
    <w:rsid w:val="001F7409"/>
    <w:rsid w:val="001F7604"/>
    <w:rsid w:val="001F77FF"/>
    <w:rsid w:val="001F7A45"/>
    <w:rsid w:val="001F7CF5"/>
    <w:rsid w:val="00200249"/>
    <w:rsid w:val="00200B43"/>
    <w:rsid w:val="00200DD5"/>
    <w:rsid w:val="00200FB7"/>
    <w:rsid w:val="00201347"/>
    <w:rsid w:val="00201758"/>
    <w:rsid w:val="00201ABB"/>
    <w:rsid w:val="00201B0E"/>
    <w:rsid w:val="00202912"/>
    <w:rsid w:val="00202A7A"/>
    <w:rsid w:val="00202B72"/>
    <w:rsid w:val="00202C39"/>
    <w:rsid w:val="002037E0"/>
    <w:rsid w:val="00203DC7"/>
    <w:rsid w:val="002051C4"/>
    <w:rsid w:val="002056EB"/>
    <w:rsid w:val="0020586A"/>
    <w:rsid w:val="00206E71"/>
    <w:rsid w:val="00206EB5"/>
    <w:rsid w:val="002072C8"/>
    <w:rsid w:val="0020730B"/>
    <w:rsid w:val="002073DA"/>
    <w:rsid w:val="002076EE"/>
    <w:rsid w:val="00207F84"/>
    <w:rsid w:val="00210284"/>
    <w:rsid w:val="002102FD"/>
    <w:rsid w:val="00210359"/>
    <w:rsid w:val="002103AE"/>
    <w:rsid w:val="0021051B"/>
    <w:rsid w:val="00210B3B"/>
    <w:rsid w:val="00210D2C"/>
    <w:rsid w:val="00210F69"/>
    <w:rsid w:val="0021106F"/>
    <w:rsid w:val="002115F7"/>
    <w:rsid w:val="00211892"/>
    <w:rsid w:val="00211949"/>
    <w:rsid w:val="00211BA6"/>
    <w:rsid w:val="00212864"/>
    <w:rsid w:val="00212A9A"/>
    <w:rsid w:val="00212B93"/>
    <w:rsid w:val="00212F2F"/>
    <w:rsid w:val="00212F67"/>
    <w:rsid w:val="002137C9"/>
    <w:rsid w:val="002138D2"/>
    <w:rsid w:val="00213C50"/>
    <w:rsid w:val="00213CA4"/>
    <w:rsid w:val="00214377"/>
    <w:rsid w:val="002145EE"/>
    <w:rsid w:val="00214C8A"/>
    <w:rsid w:val="002151A2"/>
    <w:rsid w:val="002155C7"/>
    <w:rsid w:val="00215612"/>
    <w:rsid w:val="00215A60"/>
    <w:rsid w:val="00215EE7"/>
    <w:rsid w:val="00216204"/>
    <w:rsid w:val="002162E7"/>
    <w:rsid w:val="00216682"/>
    <w:rsid w:val="00216870"/>
    <w:rsid w:val="00216C5F"/>
    <w:rsid w:val="002171CC"/>
    <w:rsid w:val="0021734A"/>
    <w:rsid w:val="0021772A"/>
    <w:rsid w:val="00217A0C"/>
    <w:rsid w:val="00217ADF"/>
    <w:rsid w:val="00217CF1"/>
    <w:rsid w:val="00220169"/>
    <w:rsid w:val="00220260"/>
    <w:rsid w:val="002203A5"/>
    <w:rsid w:val="00220E48"/>
    <w:rsid w:val="00221560"/>
    <w:rsid w:val="002218C1"/>
    <w:rsid w:val="00222207"/>
    <w:rsid w:val="00223097"/>
    <w:rsid w:val="002231F3"/>
    <w:rsid w:val="0022348E"/>
    <w:rsid w:val="0022378C"/>
    <w:rsid w:val="002238A2"/>
    <w:rsid w:val="00223938"/>
    <w:rsid w:val="00223B8E"/>
    <w:rsid w:val="00223D90"/>
    <w:rsid w:val="0022425F"/>
    <w:rsid w:val="00225104"/>
    <w:rsid w:val="0022553C"/>
    <w:rsid w:val="00225581"/>
    <w:rsid w:val="00225779"/>
    <w:rsid w:val="0022580A"/>
    <w:rsid w:val="00225DC8"/>
    <w:rsid w:val="00226D26"/>
    <w:rsid w:val="00226F7A"/>
    <w:rsid w:val="00226FF8"/>
    <w:rsid w:val="002270E1"/>
    <w:rsid w:val="00227554"/>
    <w:rsid w:val="00227ABD"/>
    <w:rsid w:val="002304D4"/>
    <w:rsid w:val="00230DB1"/>
    <w:rsid w:val="00230DDF"/>
    <w:rsid w:val="00231267"/>
    <w:rsid w:val="002316CD"/>
    <w:rsid w:val="00231D59"/>
    <w:rsid w:val="00231EE4"/>
    <w:rsid w:val="00231FD8"/>
    <w:rsid w:val="00232854"/>
    <w:rsid w:val="00232DE1"/>
    <w:rsid w:val="00232FB3"/>
    <w:rsid w:val="0023357F"/>
    <w:rsid w:val="002337C7"/>
    <w:rsid w:val="0023386C"/>
    <w:rsid w:val="0023467E"/>
    <w:rsid w:val="002348F1"/>
    <w:rsid w:val="00234F27"/>
    <w:rsid w:val="002354AF"/>
    <w:rsid w:val="002359B1"/>
    <w:rsid w:val="00236070"/>
    <w:rsid w:val="00236105"/>
    <w:rsid w:val="00236253"/>
    <w:rsid w:val="002363DA"/>
    <w:rsid w:val="002364B5"/>
    <w:rsid w:val="00236F11"/>
    <w:rsid w:val="00237728"/>
    <w:rsid w:val="002379B4"/>
    <w:rsid w:val="00237B82"/>
    <w:rsid w:val="00240025"/>
    <w:rsid w:val="0024026D"/>
    <w:rsid w:val="0024054D"/>
    <w:rsid w:val="00240882"/>
    <w:rsid w:val="00240A6E"/>
    <w:rsid w:val="00240D10"/>
    <w:rsid w:val="00240F87"/>
    <w:rsid w:val="00241322"/>
    <w:rsid w:val="00241553"/>
    <w:rsid w:val="002417BD"/>
    <w:rsid w:val="00241908"/>
    <w:rsid w:val="002428BB"/>
    <w:rsid w:val="00242B1F"/>
    <w:rsid w:val="00242E66"/>
    <w:rsid w:val="00242EB3"/>
    <w:rsid w:val="0024362F"/>
    <w:rsid w:val="00243E81"/>
    <w:rsid w:val="0024410A"/>
    <w:rsid w:val="002442CB"/>
    <w:rsid w:val="002444FB"/>
    <w:rsid w:val="00244C74"/>
    <w:rsid w:val="00245156"/>
    <w:rsid w:val="002456A2"/>
    <w:rsid w:val="00245E46"/>
    <w:rsid w:val="00245ED5"/>
    <w:rsid w:val="00245FCF"/>
    <w:rsid w:val="002460D0"/>
    <w:rsid w:val="00246197"/>
    <w:rsid w:val="0024657E"/>
    <w:rsid w:val="00246AAE"/>
    <w:rsid w:val="0024770B"/>
    <w:rsid w:val="00247C69"/>
    <w:rsid w:val="00250174"/>
    <w:rsid w:val="0025029A"/>
    <w:rsid w:val="00250319"/>
    <w:rsid w:val="00250417"/>
    <w:rsid w:val="002504D5"/>
    <w:rsid w:val="00250624"/>
    <w:rsid w:val="0025097C"/>
    <w:rsid w:val="00250D35"/>
    <w:rsid w:val="00250FDF"/>
    <w:rsid w:val="0025138A"/>
    <w:rsid w:val="0025146A"/>
    <w:rsid w:val="002518F0"/>
    <w:rsid w:val="00251F09"/>
    <w:rsid w:val="00252ADB"/>
    <w:rsid w:val="002530B8"/>
    <w:rsid w:val="002532EF"/>
    <w:rsid w:val="002542F0"/>
    <w:rsid w:val="00254B8A"/>
    <w:rsid w:val="002553F7"/>
    <w:rsid w:val="002557CB"/>
    <w:rsid w:val="0025590F"/>
    <w:rsid w:val="00255EA7"/>
    <w:rsid w:val="00255F4A"/>
    <w:rsid w:val="00256204"/>
    <w:rsid w:val="002562E6"/>
    <w:rsid w:val="002566F7"/>
    <w:rsid w:val="0025720E"/>
    <w:rsid w:val="0025723D"/>
    <w:rsid w:val="00257337"/>
    <w:rsid w:val="002579F2"/>
    <w:rsid w:val="002603A0"/>
    <w:rsid w:val="00260556"/>
    <w:rsid w:val="00260FD7"/>
    <w:rsid w:val="002610BB"/>
    <w:rsid w:val="0026164E"/>
    <w:rsid w:val="002619E4"/>
    <w:rsid w:val="00261BA6"/>
    <w:rsid w:val="00261BC5"/>
    <w:rsid w:val="002620DF"/>
    <w:rsid w:val="0026224A"/>
    <w:rsid w:val="002623D2"/>
    <w:rsid w:val="0026241E"/>
    <w:rsid w:val="002624EF"/>
    <w:rsid w:val="0026271C"/>
    <w:rsid w:val="00262B5A"/>
    <w:rsid w:val="00263403"/>
    <w:rsid w:val="002635FC"/>
    <w:rsid w:val="002636A3"/>
    <w:rsid w:val="00263709"/>
    <w:rsid w:val="0026386F"/>
    <w:rsid w:val="00263A2F"/>
    <w:rsid w:val="00264180"/>
    <w:rsid w:val="00264423"/>
    <w:rsid w:val="002646AD"/>
    <w:rsid w:val="00265006"/>
    <w:rsid w:val="00265CF9"/>
    <w:rsid w:val="00265D41"/>
    <w:rsid w:val="00265FFF"/>
    <w:rsid w:val="0026669C"/>
    <w:rsid w:val="00266A26"/>
    <w:rsid w:val="00266E85"/>
    <w:rsid w:val="0026744F"/>
    <w:rsid w:val="00267834"/>
    <w:rsid w:val="00267BB6"/>
    <w:rsid w:val="002705DA"/>
    <w:rsid w:val="0027064F"/>
    <w:rsid w:val="00270C74"/>
    <w:rsid w:val="00271304"/>
    <w:rsid w:val="0027160A"/>
    <w:rsid w:val="00271635"/>
    <w:rsid w:val="00271B83"/>
    <w:rsid w:val="00271DCE"/>
    <w:rsid w:val="00272343"/>
    <w:rsid w:val="00272741"/>
    <w:rsid w:val="00272779"/>
    <w:rsid w:val="00272C11"/>
    <w:rsid w:val="002736EE"/>
    <w:rsid w:val="002738D9"/>
    <w:rsid w:val="00273969"/>
    <w:rsid w:val="00274008"/>
    <w:rsid w:val="0027416C"/>
    <w:rsid w:val="00274BDF"/>
    <w:rsid w:val="00275217"/>
    <w:rsid w:val="00275F18"/>
    <w:rsid w:val="0027654F"/>
    <w:rsid w:val="00276775"/>
    <w:rsid w:val="002768E7"/>
    <w:rsid w:val="00276D39"/>
    <w:rsid w:val="00276DC4"/>
    <w:rsid w:val="002772E0"/>
    <w:rsid w:val="0027759A"/>
    <w:rsid w:val="002778D7"/>
    <w:rsid w:val="00277EF7"/>
    <w:rsid w:val="00277F46"/>
    <w:rsid w:val="002805B3"/>
    <w:rsid w:val="00280C17"/>
    <w:rsid w:val="00280EC0"/>
    <w:rsid w:val="00280FCC"/>
    <w:rsid w:val="0028102A"/>
    <w:rsid w:val="00281107"/>
    <w:rsid w:val="0028136D"/>
    <w:rsid w:val="00281427"/>
    <w:rsid w:val="0028152D"/>
    <w:rsid w:val="00281FCC"/>
    <w:rsid w:val="00282299"/>
    <w:rsid w:val="002823B7"/>
    <w:rsid w:val="00282AED"/>
    <w:rsid w:val="00282D11"/>
    <w:rsid w:val="00282D7A"/>
    <w:rsid w:val="00282EB1"/>
    <w:rsid w:val="0028302E"/>
    <w:rsid w:val="00283356"/>
    <w:rsid w:val="00283497"/>
    <w:rsid w:val="00283651"/>
    <w:rsid w:val="002838D9"/>
    <w:rsid w:val="002844FD"/>
    <w:rsid w:val="00285340"/>
    <w:rsid w:val="002853BF"/>
    <w:rsid w:val="0028561A"/>
    <w:rsid w:val="0028568E"/>
    <w:rsid w:val="00285927"/>
    <w:rsid w:val="0028592D"/>
    <w:rsid w:val="00286043"/>
    <w:rsid w:val="0028655E"/>
    <w:rsid w:val="00287149"/>
    <w:rsid w:val="00287346"/>
    <w:rsid w:val="00287350"/>
    <w:rsid w:val="00287FA7"/>
    <w:rsid w:val="00291295"/>
    <w:rsid w:val="0029147F"/>
    <w:rsid w:val="00291E42"/>
    <w:rsid w:val="002922F0"/>
    <w:rsid w:val="002924CC"/>
    <w:rsid w:val="002928D8"/>
    <w:rsid w:val="002929A9"/>
    <w:rsid w:val="00292F81"/>
    <w:rsid w:val="00292FD3"/>
    <w:rsid w:val="0029316D"/>
    <w:rsid w:val="0029383A"/>
    <w:rsid w:val="00293881"/>
    <w:rsid w:val="00293895"/>
    <w:rsid w:val="00293C44"/>
    <w:rsid w:val="0029439D"/>
    <w:rsid w:val="00294590"/>
    <w:rsid w:val="00294A39"/>
    <w:rsid w:val="002952C4"/>
    <w:rsid w:val="002952F4"/>
    <w:rsid w:val="0029555F"/>
    <w:rsid w:val="0029575B"/>
    <w:rsid w:val="00295773"/>
    <w:rsid w:val="00295918"/>
    <w:rsid w:val="00296204"/>
    <w:rsid w:val="00296312"/>
    <w:rsid w:val="00296323"/>
    <w:rsid w:val="00296801"/>
    <w:rsid w:val="00296CD8"/>
    <w:rsid w:val="00297093"/>
    <w:rsid w:val="0029736F"/>
    <w:rsid w:val="002976DC"/>
    <w:rsid w:val="002979D6"/>
    <w:rsid w:val="002979E7"/>
    <w:rsid w:val="00297B32"/>
    <w:rsid w:val="00297CD8"/>
    <w:rsid w:val="00297D87"/>
    <w:rsid w:val="00297F06"/>
    <w:rsid w:val="002A014E"/>
    <w:rsid w:val="002A04DB"/>
    <w:rsid w:val="002A05F9"/>
    <w:rsid w:val="002A0779"/>
    <w:rsid w:val="002A0883"/>
    <w:rsid w:val="002A0AD1"/>
    <w:rsid w:val="002A0BFB"/>
    <w:rsid w:val="002A0E63"/>
    <w:rsid w:val="002A0F15"/>
    <w:rsid w:val="002A236A"/>
    <w:rsid w:val="002A256C"/>
    <w:rsid w:val="002A2943"/>
    <w:rsid w:val="002A295F"/>
    <w:rsid w:val="002A2A6C"/>
    <w:rsid w:val="002A2BE2"/>
    <w:rsid w:val="002A2F6A"/>
    <w:rsid w:val="002A3274"/>
    <w:rsid w:val="002A329B"/>
    <w:rsid w:val="002A32EB"/>
    <w:rsid w:val="002A37B2"/>
    <w:rsid w:val="002A397F"/>
    <w:rsid w:val="002A3B71"/>
    <w:rsid w:val="002A3D30"/>
    <w:rsid w:val="002A3E3E"/>
    <w:rsid w:val="002A489E"/>
    <w:rsid w:val="002A4A29"/>
    <w:rsid w:val="002A4E29"/>
    <w:rsid w:val="002A5498"/>
    <w:rsid w:val="002A56F6"/>
    <w:rsid w:val="002A5EEC"/>
    <w:rsid w:val="002A6135"/>
    <w:rsid w:val="002A62B8"/>
    <w:rsid w:val="002A644A"/>
    <w:rsid w:val="002A6673"/>
    <w:rsid w:val="002A6A2F"/>
    <w:rsid w:val="002A749A"/>
    <w:rsid w:val="002A77C0"/>
    <w:rsid w:val="002A7808"/>
    <w:rsid w:val="002A7AA8"/>
    <w:rsid w:val="002B00F5"/>
    <w:rsid w:val="002B0287"/>
    <w:rsid w:val="002B0B55"/>
    <w:rsid w:val="002B0FEA"/>
    <w:rsid w:val="002B11B2"/>
    <w:rsid w:val="002B1C95"/>
    <w:rsid w:val="002B2B3C"/>
    <w:rsid w:val="002B3038"/>
    <w:rsid w:val="002B3AA3"/>
    <w:rsid w:val="002B4962"/>
    <w:rsid w:val="002B4BBC"/>
    <w:rsid w:val="002B4BF1"/>
    <w:rsid w:val="002B4CDB"/>
    <w:rsid w:val="002B5508"/>
    <w:rsid w:val="002B58A8"/>
    <w:rsid w:val="002B59D0"/>
    <w:rsid w:val="002B5DB9"/>
    <w:rsid w:val="002B682C"/>
    <w:rsid w:val="002B6B97"/>
    <w:rsid w:val="002B71BB"/>
    <w:rsid w:val="002B73B1"/>
    <w:rsid w:val="002B78C2"/>
    <w:rsid w:val="002C0337"/>
    <w:rsid w:val="002C0386"/>
    <w:rsid w:val="002C0AA4"/>
    <w:rsid w:val="002C0B5A"/>
    <w:rsid w:val="002C0D56"/>
    <w:rsid w:val="002C0E67"/>
    <w:rsid w:val="002C12A0"/>
    <w:rsid w:val="002C13BD"/>
    <w:rsid w:val="002C167A"/>
    <w:rsid w:val="002C17AC"/>
    <w:rsid w:val="002C1CC0"/>
    <w:rsid w:val="002C1DB5"/>
    <w:rsid w:val="002C2D4E"/>
    <w:rsid w:val="002C357F"/>
    <w:rsid w:val="002C3699"/>
    <w:rsid w:val="002C3709"/>
    <w:rsid w:val="002C4317"/>
    <w:rsid w:val="002C48CA"/>
    <w:rsid w:val="002C4AD3"/>
    <w:rsid w:val="002C4C31"/>
    <w:rsid w:val="002C4D96"/>
    <w:rsid w:val="002C4E93"/>
    <w:rsid w:val="002C4EAD"/>
    <w:rsid w:val="002C4F38"/>
    <w:rsid w:val="002C5756"/>
    <w:rsid w:val="002C6053"/>
    <w:rsid w:val="002C6254"/>
    <w:rsid w:val="002C6585"/>
    <w:rsid w:val="002C76C4"/>
    <w:rsid w:val="002C7BB4"/>
    <w:rsid w:val="002D00AA"/>
    <w:rsid w:val="002D0364"/>
    <w:rsid w:val="002D07CD"/>
    <w:rsid w:val="002D0BB0"/>
    <w:rsid w:val="002D0C7A"/>
    <w:rsid w:val="002D0D73"/>
    <w:rsid w:val="002D175B"/>
    <w:rsid w:val="002D2252"/>
    <w:rsid w:val="002D26E4"/>
    <w:rsid w:val="002D2E65"/>
    <w:rsid w:val="002D2F74"/>
    <w:rsid w:val="002D2FBD"/>
    <w:rsid w:val="002D30D6"/>
    <w:rsid w:val="002D3451"/>
    <w:rsid w:val="002D4416"/>
    <w:rsid w:val="002D4772"/>
    <w:rsid w:val="002D49AD"/>
    <w:rsid w:val="002D5E1E"/>
    <w:rsid w:val="002D6008"/>
    <w:rsid w:val="002D63D5"/>
    <w:rsid w:val="002D6540"/>
    <w:rsid w:val="002D654D"/>
    <w:rsid w:val="002D6555"/>
    <w:rsid w:val="002D6863"/>
    <w:rsid w:val="002D69AB"/>
    <w:rsid w:val="002D6AB0"/>
    <w:rsid w:val="002D7273"/>
    <w:rsid w:val="002D730E"/>
    <w:rsid w:val="002D7316"/>
    <w:rsid w:val="002D745C"/>
    <w:rsid w:val="002D74D6"/>
    <w:rsid w:val="002D7505"/>
    <w:rsid w:val="002D7AD0"/>
    <w:rsid w:val="002D7C75"/>
    <w:rsid w:val="002D7E04"/>
    <w:rsid w:val="002D7FAD"/>
    <w:rsid w:val="002E0080"/>
    <w:rsid w:val="002E0251"/>
    <w:rsid w:val="002E05C3"/>
    <w:rsid w:val="002E0848"/>
    <w:rsid w:val="002E0904"/>
    <w:rsid w:val="002E0AA5"/>
    <w:rsid w:val="002E0AEF"/>
    <w:rsid w:val="002E0DA9"/>
    <w:rsid w:val="002E1657"/>
    <w:rsid w:val="002E1AA5"/>
    <w:rsid w:val="002E1C04"/>
    <w:rsid w:val="002E1D62"/>
    <w:rsid w:val="002E1D6B"/>
    <w:rsid w:val="002E1DC4"/>
    <w:rsid w:val="002E2099"/>
    <w:rsid w:val="002E2CE8"/>
    <w:rsid w:val="002E2F4A"/>
    <w:rsid w:val="002E3CED"/>
    <w:rsid w:val="002E3CF6"/>
    <w:rsid w:val="002E47AB"/>
    <w:rsid w:val="002E494F"/>
    <w:rsid w:val="002E4972"/>
    <w:rsid w:val="002E4DFB"/>
    <w:rsid w:val="002E4FBC"/>
    <w:rsid w:val="002E50A2"/>
    <w:rsid w:val="002E50E5"/>
    <w:rsid w:val="002E549C"/>
    <w:rsid w:val="002E54A7"/>
    <w:rsid w:val="002E564F"/>
    <w:rsid w:val="002E5681"/>
    <w:rsid w:val="002E5803"/>
    <w:rsid w:val="002E650B"/>
    <w:rsid w:val="002E67CF"/>
    <w:rsid w:val="002E6AD4"/>
    <w:rsid w:val="002E6F8B"/>
    <w:rsid w:val="002E7799"/>
    <w:rsid w:val="002E7B79"/>
    <w:rsid w:val="002E7C4F"/>
    <w:rsid w:val="002E7E80"/>
    <w:rsid w:val="002E7FD8"/>
    <w:rsid w:val="002F0114"/>
    <w:rsid w:val="002F051D"/>
    <w:rsid w:val="002F0635"/>
    <w:rsid w:val="002F067B"/>
    <w:rsid w:val="002F1453"/>
    <w:rsid w:val="002F266E"/>
    <w:rsid w:val="002F277E"/>
    <w:rsid w:val="002F2973"/>
    <w:rsid w:val="002F2DB1"/>
    <w:rsid w:val="002F31B3"/>
    <w:rsid w:val="002F33E0"/>
    <w:rsid w:val="002F34BE"/>
    <w:rsid w:val="002F3642"/>
    <w:rsid w:val="002F39AB"/>
    <w:rsid w:val="002F3A99"/>
    <w:rsid w:val="002F3D01"/>
    <w:rsid w:val="002F4438"/>
    <w:rsid w:val="002F46CE"/>
    <w:rsid w:val="002F4B37"/>
    <w:rsid w:val="002F5220"/>
    <w:rsid w:val="002F541B"/>
    <w:rsid w:val="002F57AB"/>
    <w:rsid w:val="002F5C7C"/>
    <w:rsid w:val="002F6130"/>
    <w:rsid w:val="002F6329"/>
    <w:rsid w:val="002F662B"/>
    <w:rsid w:val="002F66DA"/>
    <w:rsid w:val="002F71AD"/>
    <w:rsid w:val="002F7E2B"/>
    <w:rsid w:val="0030000A"/>
    <w:rsid w:val="003001DF"/>
    <w:rsid w:val="0030065A"/>
    <w:rsid w:val="00300FE7"/>
    <w:rsid w:val="003010CA"/>
    <w:rsid w:val="0030167A"/>
    <w:rsid w:val="003016BD"/>
    <w:rsid w:val="00301F78"/>
    <w:rsid w:val="00302084"/>
    <w:rsid w:val="0030227E"/>
    <w:rsid w:val="00302665"/>
    <w:rsid w:val="003026F0"/>
    <w:rsid w:val="00302721"/>
    <w:rsid w:val="003027C4"/>
    <w:rsid w:val="00302EA0"/>
    <w:rsid w:val="0030310A"/>
    <w:rsid w:val="0030330F"/>
    <w:rsid w:val="0030397A"/>
    <w:rsid w:val="00303B37"/>
    <w:rsid w:val="00303D58"/>
    <w:rsid w:val="00303FF1"/>
    <w:rsid w:val="00304585"/>
    <w:rsid w:val="0030463F"/>
    <w:rsid w:val="00305551"/>
    <w:rsid w:val="00305A47"/>
    <w:rsid w:val="00306002"/>
    <w:rsid w:val="003062F3"/>
    <w:rsid w:val="00306399"/>
    <w:rsid w:val="0030713A"/>
    <w:rsid w:val="003078ED"/>
    <w:rsid w:val="00307B91"/>
    <w:rsid w:val="00307F21"/>
    <w:rsid w:val="0031104C"/>
    <w:rsid w:val="00311116"/>
    <w:rsid w:val="00311240"/>
    <w:rsid w:val="00311644"/>
    <w:rsid w:val="00311A04"/>
    <w:rsid w:val="00311ECB"/>
    <w:rsid w:val="0031215B"/>
    <w:rsid w:val="00312455"/>
    <w:rsid w:val="00312614"/>
    <w:rsid w:val="00312A2E"/>
    <w:rsid w:val="00312D1C"/>
    <w:rsid w:val="00313011"/>
    <w:rsid w:val="003132B9"/>
    <w:rsid w:val="00313561"/>
    <w:rsid w:val="0031392F"/>
    <w:rsid w:val="00313934"/>
    <w:rsid w:val="00313999"/>
    <w:rsid w:val="00313AB2"/>
    <w:rsid w:val="00313CCF"/>
    <w:rsid w:val="00313E3B"/>
    <w:rsid w:val="00313FCE"/>
    <w:rsid w:val="00314038"/>
    <w:rsid w:val="0031411A"/>
    <w:rsid w:val="00314BE9"/>
    <w:rsid w:val="003152EC"/>
    <w:rsid w:val="00315878"/>
    <w:rsid w:val="00315D3E"/>
    <w:rsid w:val="00315E3D"/>
    <w:rsid w:val="003160E0"/>
    <w:rsid w:val="003161DD"/>
    <w:rsid w:val="00316205"/>
    <w:rsid w:val="00316331"/>
    <w:rsid w:val="0031682F"/>
    <w:rsid w:val="00316EF8"/>
    <w:rsid w:val="00317188"/>
    <w:rsid w:val="003172ED"/>
    <w:rsid w:val="00317361"/>
    <w:rsid w:val="0031756F"/>
    <w:rsid w:val="0031760A"/>
    <w:rsid w:val="00317838"/>
    <w:rsid w:val="00320121"/>
    <w:rsid w:val="003202AE"/>
    <w:rsid w:val="003202CA"/>
    <w:rsid w:val="003207B4"/>
    <w:rsid w:val="003207D3"/>
    <w:rsid w:val="0032084E"/>
    <w:rsid w:val="00320FE3"/>
    <w:rsid w:val="0032115D"/>
    <w:rsid w:val="00321848"/>
    <w:rsid w:val="00321AB0"/>
    <w:rsid w:val="00321D9C"/>
    <w:rsid w:val="0032208E"/>
    <w:rsid w:val="003220C1"/>
    <w:rsid w:val="00322639"/>
    <w:rsid w:val="00322EB3"/>
    <w:rsid w:val="003232C7"/>
    <w:rsid w:val="0032347E"/>
    <w:rsid w:val="00323A51"/>
    <w:rsid w:val="00323AD5"/>
    <w:rsid w:val="00323B72"/>
    <w:rsid w:val="00324043"/>
    <w:rsid w:val="00324368"/>
    <w:rsid w:val="00324373"/>
    <w:rsid w:val="003245EB"/>
    <w:rsid w:val="00324B76"/>
    <w:rsid w:val="00324CCB"/>
    <w:rsid w:val="003250B4"/>
    <w:rsid w:val="003253FF"/>
    <w:rsid w:val="00325438"/>
    <w:rsid w:val="003254AF"/>
    <w:rsid w:val="003255C9"/>
    <w:rsid w:val="0032566E"/>
    <w:rsid w:val="00325B20"/>
    <w:rsid w:val="0032659A"/>
    <w:rsid w:val="00326C50"/>
    <w:rsid w:val="00326D29"/>
    <w:rsid w:val="00326E86"/>
    <w:rsid w:val="0032760C"/>
    <w:rsid w:val="00327975"/>
    <w:rsid w:val="00330202"/>
    <w:rsid w:val="003309C8"/>
    <w:rsid w:val="00330AB3"/>
    <w:rsid w:val="00331306"/>
    <w:rsid w:val="003316A3"/>
    <w:rsid w:val="00332B35"/>
    <w:rsid w:val="00332B88"/>
    <w:rsid w:val="00332DF6"/>
    <w:rsid w:val="00333045"/>
    <w:rsid w:val="00333441"/>
    <w:rsid w:val="00333676"/>
    <w:rsid w:val="00333741"/>
    <w:rsid w:val="00333A3B"/>
    <w:rsid w:val="00333C76"/>
    <w:rsid w:val="00333E30"/>
    <w:rsid w:val="00333FA8"/>
    <w:rsid w:val="0033409A"/>
    <w:rsid w:val="003343F5"/>
    <w:rsid w:val="003344D3"/>
    <w:rsid w:val="00334C3A"/>
    <w:rsid w:val="0033564E"/>
    <w:rsid w:val="00335B49"/>
    <w:rsid w:val="00336697"/>
    <w:rsid w:val="00336B6C"/>
    <w:rsid w:val="00336EF0"/>
    <w:rsid w:val="003374EC"/>
    <w:rsid w:val="0033796B"/>
    <w:rsid w:val="00337D15"/>
    <w:rsid w:val="0034014E"/>
    <w:rsid w:val="00340206"/>
    <w:rsid w:val="00340331"/>
    <w:rsid w:val="00340706"/>
    <w:rsid w:val="00340869"/>
    <w:rsid w:val="00340FAB"/>
    <w:rsid w:val="0034100A"/>
    <w:rsid w:val="003417C2"/>
    <w:rsid w:val="003419DA"/>
    <w:rsid w:val="00341A45"/>
    <w:rsid w:val="0034204B"/>
    <w:rsid w:val="00342262"/>
    <w:rsid w:val="003424E0"/>
    <w:rsid w:val="003425C9"/>
    <w:rsid w:val="00342D6D"/>
    <w:rsid w:val="003430BE"/>
    <w:rsid w:val="00343170"/>
    <w:rsid w:val="00343448"/>
    <w:rsid w:val="0034385C"/>
    <w:rsid w:val="00343E01"/>
    <w:rsid w:val="00344104"/>
    <w:rsid w:val="0034450A"/>
    <w:rsid w:val="00344B00"/>
    <w:rsid w:val="00344B8C"/>
    <w:rsid w:val="0034502D"/>
    <w:rsid w:val="00345300"/>
    <w:rsid w:val="00345374"/>
    <w:rsid w:val="003453AE"/>
    <w:rsid w:val="00345897"/>
    <w:rsid w:val="003458C2"/>
    <w:rsid w:val="00345A73"/>
    <w:rsid w:val="00345B9B"/>
    <w:rsid w:val="00345E4B"/>
    <w:rsid w:val="0034615B"/>
    <w:rsid w:val="003462C9"/>
    <w:rsid w:val="003466BB"/>
    <w:rsid w:val="00346B59"/>
    <w:rsid w:val="00346BDF"/>
    <w:rsid w:val="00346C85"/>
    <w:rsid w:val="00346D6F"/>
    <w:rsid w:val="003471AF"/>
    <w:rsid w:val="00347B9A"/>
    <w:rsid w:val="00347CD3"/>
    <w:rsid w:val="00347FB4"/>
    <w:rsid w:val="00347FEE"/>
    <w:rsid w:val="003502E7"/>
    <w:rsid w:val="0035046E"/>
    <w:rsid w:val="00350778"/>
    <w:rsid w:val="00350AD7"/>
    <w:rsid w:val="00350E4C"/>
    <w:rsid w:val="00350FC1"/>
    <w:rsid w:val="0035111B"/>
    <w:rsid w:val="0035114F"/>
    <w:rsid w:val="0035133E"/>
    <w:rsid w:val="00351580"/>
    <w:rsid w:val="00351843"/>
    <w:rsid w:val="00351963"/>
    <w:rsid w:val="00351FD6"/>
    <w:rsid w:val="003520B0"/>
    <w:rsid w:val="00353683"/>
    <w:rsid w:val="00353B4F"/>
    <w:rsid w:val="00353C96"/>
    <w:rsid w:val="003543CE"/>
    <w:rsid w:val="00354875"/>
    <w:rsid w:val="00354A71"/>
    <w:rsid w:val="00354CCF"/>
    <w:rsid w:val="00354F60"/>
    <w:rsid w:val="003552D4"/>
    <w:rsid w:val="003554DE"/>
    <w:rsid w:val="00355BC7"/>
    <w:rsid w:val="00355E16"/>
    <w:rsid w:val="00356106"/>
    <w:rsid w:val="003562A3"/>
    <w:rsid w:val="00356338"/>
    <w:rsid w:val="00356468"/>
    <w:rsid w:val="00356EFD"/>
    <w:rsid w:val="003574D4"/>
    <w:rsid w:val="00357B34"/>
    <w:rsid w:val="00357CA2"/>
    <w:rsid w:val="00360127"/>
    <w:rsid w:val="00360557"/>
    <w:rsid w:val="00360D77"/>
    <w:rsid w:val="00361128"/>
    <w:rsid w:val="003613FF"/>
    <w:rsid w:val="00361A4C"/>
    <w:rsid w:val="00361F7C"/>
    <w:rsid w:val="00362037"/>
    <w:rsid w:val="00362159"/>
    <w:rsid w:val="003622A5"/>
    <w:rsid w:val="003623D1"/>
    <w:rsid w:val="00362598"/>
    <w:rsid w:val="0036293C"/>
    <w:rsid w:val="00362B7A"/>
    <w:rsid w:val="00362B87"/>
    <w:rsid w:val="00362C12"/>
    <w:rsid w:val="00363138"/>
    <w:rsid w:val="0036324A"/>
    <w:rsid w:val="003639C4"/>
    <w:rsid w:val="00363B87"/>
    <w:rsid w:val="00363BA8"/>
    <w:rsid w:val="00363D02"/>
    <w:rsid w:val="00364BC0"/>
    <w:rsid w:val="00364E28"/>
    <w:rsid w:val="003650FB"/>
    <w:rsid w:val="003651F4"/>
    <w:rsid w:val="00365422"/>
    <w:rsid w:val="003654B6"/>
    <w:rsid w:val="0036574C"/>
    <w:rsid w:val="00365A61"/>
    <w:rsid w:val="00365AA6"/>
    <w:rsid w:val="00365AE1"/>
    <w:rsid w:val="00366232"/>
    <w:rsid w:val="00366C99"/>
    <w:rsid w:val="00366D60"/>
    <w:rsid w:val="00367C08"/>
    <w:rsid w:val="00367C68"/>
    <w:rsid w:val="0037002D"/>
    <w:rsid w:val="003703A9"/>
    <w:rsid w:val="00371400"/>
    <w:rsid w:val="003714B9"/>
    <w:rsid w:val="0037150B"/>
    <w:rsid w:val="00371746"/>
    <w:rsid w:val="00371BBF"/>
    <w:rsid w:val="00372699"/>
    <w:rsid w:val="00372772"/>
    <w:rsid w:val="003731C1"/>
    <w:rsid w:val="00373547"/>
    <w:rsid w:val="00373B2E"/>
    <w:rsid w:val="00373C3A"/>
    <w:rsid w:val="003742A4"/>
    <w:rsid w:val="0037447B"/>
    <w:rsid w:val="0037465F"/>
    <w:rsid w:val="00374946"/>
    <w:rsid w:val="00375769"/>
    <w:rsid w:val="00375D1F"/>
    <w:rsid w:val="00375E8B"/>
    <w:rsid w:val="00376019"/>
    <w:rsid w:val="00376056"/>
    <w:rsid w:val="003761E1"/>
    <w:rsid w:val="003769C5"/>
    <w:rsid w:val="00376A96"/>
    <w:rsid w:val="00376F49"/>
    <w:rsid w:val="003770D7"/>
    <w:rsid w:val="0037758D"/>
    <w:rsid w:val="00377703"/>
    <w:rsid w:val="00377BD6"/>
    <w:rsid w:val="00380813"/>
    <w:rsid w:val="00380CD6"/>
    <w:rsid w:val="00380E26"/>
    <w:rsid w:val="003812F8"/>
    <w:rsid w:val="00381642"/>
    <w:rsid w:val="00381C40"/>
    <w:rsid w:val="003820F7"/>
    <w:rsid w:val="00382167"/>
    <w:rsid w:val="00382571"/>
    <w:rsid w:val="00382729"/>
    <w:rsid w:val="00382CA4"/>
    <w:rsid w:val="00383123"/>
    <w:rsid w:val="003834A1"/>
    <w:rsid w:val="00383E13"/>
    <w:rsid w:val="00384B62"/>
    <w:rsid w:val="0038504F"/>
    <w:rsid w:val="003853DF"/>
    <w:rsid w:val="003854F9"/>
    <w:rsid w:val="00385868"/>
    <w:rsid w:val="003860D0"/>
    <w:rsid w:val="00386477"/>
    <w:rsid w:val="00386593"/>
    <w:rsid w:val="003865B5"/>
    <w:rsid w:val="003869F1"/>
    <w:rsid w:val="00386DC8"/>
    <w:rsid w:val="00386ECD"/>
    <w:rsid w:val="0038774E"/>
    <w:rsid w:val="00387D3D"/>
    <w:rsid w:val="00390130"/>
    <w:rsid w:val="003909FC"/>
    <w:rsid w:val="00390C7A"/>
    <w:rsid w:val="00391359"/>
    <w:rsid w:val="0039217C"/>
    <w:rsid w:val="00392187"/>
    <w:rsid w:val="00392414"/>
    <w:rsid w:val="00392BD9"/>
    <w:rsid w:val="003935F8"/>
    <w:rsid w:val="0039389D"/>
    <w:rsid w:val="00393B3B"/>
    <w:rsid w:val="00393CB4"/>
    <w:rsid w:val="00393D6A"/>
    <w:rsid w:val="003943D2"/>
    <w:rsid w:val="003944E7"/>
    <w:rsid w:val="00394545"/>
    <w:rsid w:val="003948A1"/>
    <w:rsid w:val="00394FCE"/>
    <w:rsid w:val="003969DF"/>
    <w:rsid w:val="003971F7"/>
    <w:rsid w:val="00397999"/>
    <w:rsid w:val="003A0203"/>
    <w:rsid w:val="003A0233"/>
    <w:rsid w:val="003A064A"/>
    <w:rsid w:val="003A0CCB"/>
    <w:rsid w:val="003A0D6A"/>
    <w:rsid w:val="003A1C5C"/>
    <w:rsid w:val="003A1C71"/>
    <w:rsid w:val="003A1CB9"/>
    <w:rsid w:val="003A2147"/>
    <w:rsid w:val="003A245A"/>
    <w:rsid w:val="003A26F5"/>
    <w:rsid w:val="003A274F"/>
    <w:rsid w:val="003A304C"/>
    <w:rsid w:val="003A3172"/>
    <w:rsid w:val="003A31D9"/>
    <w:rsid w:val="003A34A7"/>
    <w:rsid w:val="003A3515"/>
    <w:rsid w:val="003A36E6"/>
    <w:rsid w:val="003A3778"/>
    <w:rsid w:val="003A394B"/>
    <w:rsid w:val="003A4343"/>
    <w:rsid w:val="003A46A2"/>
    <w:rsid w:val="003A4AC8"/>
    <w:rsid w:val="003A4FF9"/>
    <w:rsid w:val="003A5015"/>
    <w:rsid w:val="003A5652"/>
    <w:rsid w:val="003A565F"/>
    <w:rsid w:val="003A5955"/>
    <w:rsid w:val="003A66D8"/>
    <w:rsid w:val="003A6BDF"/>
    <w:rsid w:val="003A6BF2"/>
    <w:rsid w:val="003A731F"/>
    <w:rsid w:val="003A7373"/>
    <w:rsid w:val="003A7488"/>
    <w:rsid w:val="003A753E"/>
    <w:rsid w:val="003A78E9"/>
    <w:rsid w:val="003A795C"/>
    <w:rsid w:val="003B00EC"/>
    <w:rsid w:val="003B0965"/>
    <w:rsid w:val="003B09A5"/>
    <w:rsid w:val="003B0A34"/>
    <w:rsid w:val="003B0BDA"/>
    <w:rsid w:val="003B0E28"/>
    <w:rsid w:val="003B0FAB"/>
    <w:rsid w:val="003B0FC9"/>
    <w:rsid w:val="003B175E"/>
    <w:rsid w:val="003B1A45"/>
    <w:rsid w:val="003B1E35"/>
    <w:rsid w:val="003B1EE8"/>
    <w:rsid w:val="003B1F8C"/>
    <w:rsid w:val="003B25AE"/>
    <w:rsid w:val="003B345F"/>
    <w:rsid w:val="003B35A6"/>
    <w:rsid w:val="003B3ED9"/>
    <w:rsid w:val="003B4CB2"/>
    <w:rsid w:val="003B5038"/>
    <w:rsid w:val="003B5155"/>
    <w:rsid w:val="003B534F"/>
    <w:rsid w:val="003B535D"/>
    <w:rsid w:val="003B5989"/>
    <w:rsid w:val="003B5BCA"/>
    <w:rsid w:val="003B5BE8"/>
    <w:rsid w:val="003B5E5F"/>
    <w:rsid w:val="003B5EDE"/>
    <w:rsid w:val="003B6753"/>
    <w:rsid w:val="003B7150"/>
    <w:rsid w:val="003B71B9"/>
    <w:rsid w:val="003B778E"/>
    <w:rsid w:val="003B7B78"/>
    <w:rsid w:val="003B7E8A"/>
    <w:rsid w:val="003C022A"/>
    <w:rsid w:val="003C0992"/>
    <w:rsid w:val="003C0A61"/>
    <w:rsid w:val="003C0B2F"/>
    <w:rsid w:val="003C0F27"/>
    <w:rsid w:val="003C15BC"/>
    <w:rsid w:val="003C1870"/>
    <w:rsid w:val="003C25C4"/>
    <w:rsid w:val="003C284F"/>
    <w:rsid w:val="003C2A0A"/>
    <w:rsid w:val="003C325E"/>
    <w:rsid w:val="003C333B"/>
    <w:rsid w:val="003C4151"/>
    <w:rsid w:val="003C482C"/>
    <w:rsid w:val="003C4DA3"/>
    <w:rsid w:val="003C4EE8"/>
    <w:rsid w:val="003C4FC4"/>
    <w:rsid w:val="003C503D"/>
    <w:rsid w:val="003C5906"/>
    <w:rsid w:val="003C59BA"/>
    <w:rsid w:val="003C65C7"/>
    <w:rsid w:val="003C6FE6"/>
    <w:rsid w:val="003C6FF6"/>
    <w:rsid w:val="003C71B5"/>
    <w:rsid w:val="003C7364"/>
    <w:rsid w:val="003C74D5"/>
    <w:rsid w:val="003C7B6E"/>
    <w:rsid w:val="003C7C07"/>
    <w:rsid w:val="003C7E23"/>
    <w:rsid w:val="003D007C"/>
    <w:rsid w:val="003D03DB"/>
    <w:rsid w:val="003D08FD"/>
    <w:rsid w:val="003D0FA8"/>
    <w:rsid w:val="003D111A"/>
    <w:rsid w:val="003D12FC"/>
    <w:rsid w:val="003D14BF"/>
    <w:rsid w:val="003D17B3"/>
    <w:rsid w:val="003D1895"/>
    <w:rsid w:val="003D1A4B"/>
    <w:rsid w:val="003D1B76"/>
    <w:rsid w:val="003D1C3E"/>
    <w:rsid w:val="003D1EDC"/>
    <w:rsid w:val="003D20B6"/>
    <w:rsid w:val="003D2F48"/>
    <w:rsid w:val="003D3190"/>
    <w:rsid w:val="003D3C50"/>
    <w:rsid w:val="003D3DDA"/>
    <w:rsid w:val="003D4437"/>
    <w:rsid w:val="003D4ADE"/>
    <w:rsid w:val="003D4FB5"/>
    <w:rsid w:val="003D58AD"/>
    <w:rsid w:val="003D59A3"/>
    <w:rsid w:val="003D5A10"/>
    <w:rsid w:val="003D5D6F"/>
    <w:rsid w:val="003D5E5D"/>
    <w:rsid w:val="003D61A5"/>
    <w:rsid w:val="003D62B9"/>
    <w:rsid w:val="003D6640"/>
    <w:rsid w:val="003D67A0"/>
    <w:rsid w:val="003D6D6A"/>
    <w:rsid w:val="003D70A9"/>
    <w:rsid w:val="003D715A"/>
    <w:rsid w:val="003D7A89"/>
    <w:rsid w:val="003D7CE4"/>
    <w:rsid w:val="003E0258"/>
    <w:rsid w:val="003E0340"/>
    <w:rsid w:val="003E0C6E"/>
    <w:rsid w:val="003E0F2F"/>
    <w:rsid w:val="003E1025"/>
    <w:rsid w:val="003E104B"/>
    <w:rsid w:val="003E1124"/>
    <w:rsid w:val="003E14DA"/>
    <w:rsid w:val="003E159B"/>
    <w:rsid w:val="003E1BCC"/>
    <w:rsid w:val="003E2522"/>
    <w:rsid w:val="003E25F8"/>
    <w:rsid w:val="003E2A53"/>
    <w:rsid w:val="003E2D4E"/>
    <w:rsid w:val="003E36AE"/>
    <w:rsid w:val="003E3C57"/>
    <w:rsid w:val="003E3E42"/>
    <w:rsid w:val="003E47B5"/>
    <w:rsid w:val="003E47E1"/>
    <w:rsid w:val="003E4B43"/>
    <w:rsid w:val="003E4C17"/>
    <w:rsid w:val="003E5033"/>
    <w:rsid w:val="003E53D9"/>
    <w:rsid w:val="003E573A"/>
    <w:rsid w:val="003E6EE7"/>
    <w:rsid w:val="003E7045"/>
    <w:rsid w:val="003E7339"/>
    <w:rsid w:val="003E78CE"/>
    <w:rsid w:val="003E7DDF"/>
    <w:rsid w:val="003F0256"/>
    <w:rsid w:val="003F0264"/>
    <w:rsid w:val="003F0C14"/>
    <w:rsid w:val="003F1200"/>
    <w:rsid w:val="003F13D0"/>
    <w:rsid w:val="003F14D9"/>
    <w:rsid w:val="003F2284"/>
    <w:rsid w:val="003F2581"/>
    <w:rsid w:val="003F25E0"/>
    <w:rsid w:val="003F26A5"/>
    <w:rsid w:val="003F27AA"/>
    <w:rsid w:val="003F298C"/>
    <w:rsid w:val="003F32A4"/>
    <w:rsid w:val="003F346C"/>
    <w:rsid w:val="003F37DA"/>
    <w:rsid w:val="003F3980"/>
    <w:rsid w:val="003F4048"/>
    <w:rsid w:val="003F4386"/>
    <w:rsid w:val="003F447D"/>
    <w:rsid w:val="003F464E"/>
    <w:rsid w:val="003F47E4"/>
    <w:rsid w:val="003F4AF5"/>
    <w:rsid w:val="003F4CAB"/>
    <w:rsid w:val="003F4F24"/>
    <w:rsid w:val="003F544B"/>
    <w:rsid w:val="003F5988"/>
    <w:rsid w:val="003F5C85"/>
    <w:rsid w:val="003F5C87"/>
    <w:rsid w:val="003F6F40"/>
    <w:rsid w:val="003F7A8A"/>
    <w:rsid w:val="00400339"/>
    <w:rsid w:val="00400ABC"/>
    <w:rsid w:val="004011C9"/>
    <w:rsid w:val="0040132E"/>
    <w:rsid w:val="00401B7D"/>
    <w:rsid w:val="00401F7D"/>
    <w:rsid w:val="00402824"/>
    <w:rsid w:val="00402F5A"/>
    <w:rsid w:val="00403215"/>
    <w:rsid w:val="004034D2"/>
    <w:rsid w:val="00403641"/>
    <w:rsid w:val="00403A26"/>
    <w:rsid w:val="00404297"/>
    <w:rsid w:val="00404440"/>
    <w:rsid w:val="00404857"/>
    <w:rsid w:val="00404B6D"/>
    <w:rsid w:val="00404BD9"/>
    <w:rsid w:val="00404C12"/>
    <w:rsid w:val="004056B0"/>
    <w:rsid w:val="00405BF4"/>
    <w:rsid w:val="00405FB1"/>
    <w:rsid w:val="0040610B"/>
    <w:rsid w:val="004065EE"/>
    <w:rsid w:val="00406B68"/>
    <w:rsid w:val="00407319"/>
    <w:rsid w:val="00407EA1"/>
    <w:rsid w:val="00410A0A"/>
    <w:rsid w:val="00410D96"/>
    <w:rsid w:val="004120E5"/>
    <w:rsid w:val="0041226B"/>
    <w:rsid w:val="00412D96"/>
    <w:rsid w:val="00412E97"/>
    <w:rsid w:val="00413669"/>
    <w:rsid w:val="00413D99"/>
    <w:rsid w:val="00414342"/>
    <w:rsid w:val="004144CD"/>
    <w:rsid w:val="004151A1"/>
    <w:rsid w:val="0041521B"/>
    <w:rsid w:val="00415586"/>
    <w:rsid w:val="0041611A"/>
    <w:rsid w:val="00416151"/>
    <w:rsid w:val="00416213"/>
    <w:rsid w:val="00416CB6"/>
    <w:rsid w:val="00416FAF"/>
    <w:rsid w:val="004173F9"/>
    <w:rsid w:val="004208DC"/>
    <w:rsid w:val="00421163"/>
    <w:rsid w:val="0042123C"/>
    <w:rsid w:val="0042163B"/>
    <w:rsid w:val="0042291C"/>
    <w:rsid w:val="00422A23"/>
    <w:rsid w:val="00422B2F"/>
    <w:rsid w:val="00423421"/>
    <w:rsid w:val="00423626"/>
    <w:rsid w:val="00423961"/>
    <w:rsid w:val="00423CCF"/>
    <w:rsid w:val="00424539"/>
    <w:rsid w:val="0042474A"/>
    <w:rsid w:val="00424806"/>
    <w:rsid w:val="00424CCC"/>
    <w:rsid w:val="00424E80"/>
    <w:rsid w:val="004252B7"/>
    <w:rsid w:val="004259D3"/>
    <w:rsid w:val="004262A7"/>
    <w:rsid w:val="00426E04"/>
    <w:rsid w:val="00426FDA"/>
    <w:rsid w:val="00426FEE"/>
    <w:rsid w:val="0042788C"/>
    <w:rsid w:val="00427D4C"/>
    <w:rsid w:val="00427E58"/>
    <w:rsid w:val="00427E6B"/>
    <w:rsid w:val="00427F5F"/>
    <w:rsid w:val="00430357"/>
    <w:rsid w:val="0043037D"/>
    <w:rsid w:val="004307AB"/>
    <w:rsid w:val="004308F1"/>
    <w:rsid w:val="004309B2"/>
    <w:rsid w:val="00430CB3"/>
    <w:rsid w:val="00430F73"/>
    <w:rsid w:val="00431C4D"/>
    <w:rsid w:val="004323D6"/>
    <w:rsid w:val="004326D3"/>
    <w:rsid w:val="0043280A"/>
    <w:rsid w:val="00432D96"/>
    <w:rsid w:val="00432FC1"/>
    <w:rsid w:val="00432FC7"/>
    <w:rsid w:val="00433090"/>
    <w:rsid w:val="004333BD"/>
    <w:rsid w:val="0043364A"/>
    <w:rsid w:val="00435271"/>
    <w:rsid w:val="00435D74"/>
    <w:rsid w:val="00435DBE"/>
    <w:rsid w:val="00435EF7"/>
    <w:rsid w:val="00435F47"/>
    <w:rsid w:val="00436117"/>
    <w:rsid w:val="00436136"/>
    <w:rsid w:val="0043667A"/>
    <w:rsid w:val="00436A31"/>
    <w:rsid w:val="004372AE"/>
    <w:rsid w:val="0043734E"/>
    <w:rsid w:val="004373A0"/>
    <w:rsid w:val="00440096"/>
    <w:rsid w:val="00440619"/>
    <w:rsid w:val="00440D2D"/>
    <w:rsid w:val="00441163"/>
    <w:rsid w:val="004413C2"/>
    <w:rsid w:val="00441462"/>
    <w:rsid w:val="004415D9"/>
    <w:rsid w:val="00441907"/>
    <w:rsid w:val="0044191C"/>
    <w:rsid w:val="00441D56"/>
    <w:rsid w:val="00441FD4"/>
    <w:rsid w:val="004420CC"/>
    <w:rsid w:val="0044216A"/>
    <w:rsid w:val="0044281F"/>
    <w:rsid w:val="00442F8D"/>
    <w:rsid w:val="004437B7"/>
    <w:rsid w:val="00443993"/>
    <w:rsid w:val="00443A21"/>
    <w:rsid w:val="00443B72"/>
    <w:rsid w:val="00443B86"/>
    <w:rsid w:val="00443C81"/>
    <w:rsid w:val="00443DF2"/>
    <w:rsid w:val="00443FE1"/>
    <w:rsid w:val="00444313"/>
    <w:rsid w:val="004444AE"/>
    <w:rsid w:val="004449B6"/>
    <w:rsid w:val="00445121"/>
    <w:rsid w:val="00445B6F"/>
    <w:rsid w:val="00445C78"/>
    <w:rsid w:val="00446814"/>
    <w:rsid w:val="00446A2E"/>
    <w:rsid w:val="00446C7F"/>
    <w:rsid w:val="00446CF1"/>
    <w:rsid w:val="00446F96"/>
    <w:rsid w:val="00447088"/>
    <w:rsid w:val="00447373"/>
    <w:rsid w:val="00447522"/>
    <w:rsid w:val="00447B46"/>
    <w:rsid w:val="00450234"/>
    <w:rsid w:val="0045058D"/>
    <w:rsid w:val="004505B3"/>
    <w:rsid w:val="00450697"/>
    <w:rsid w:val="00450743"/>
    <w:rsid w:val="00450782"/>
    <w:rsid w:val="00450835"/>
    <w:rsid w:val="004514DB"/>
    <w:rsid w:val="00451C3F"/>
    <w:rsid w:val="00451D62"/>
    <w:rsid w:val="00452B7A"/>
    <w:rsid w:val="00453169"/>
    <w:rsid w:val="0045340B"/>
    <w:rsid w:val="00453782"/>
    <w:rsid w:val="004539EF"/>
    <w:rsid w:val="00453B46"/>
    <w:rsid w:val="00453CD0"/>
    <w:rsid w:val="00453F3E"/>
    <w:rsid w:val="00454120"/>
    <w:rsid w:val="004541A4"/>
    <w:rsid w:val="00454200"/>
    <w:rsid w:val="004546D1"/>
    <w:rsid w:val="00454BAE"/>
    <w:rsid w:val="00454C1A"/>
    <w:rsid w:val="0045572A"/>
    <w:rsid w:val="00455D83"/>
    <w:rsid w:val="00455EEB"/>
    <w:rsid w:val="004560E4"/>
    <w:rsid w:val="0045675A"/>
    <w:rsid w:val="004569A3"/>
    <w:rsid w:val="00456BB5"/>
    <w:rsid w:val="00457982"/>
    <w:rsid w:val="00457A2F"/>
    <w:rsid w:val="00460023"/>
    <w:rsid w:val="00460120"/>
    <w:rsid w:val="00460463"/>
    <w:rsid w:val="004609FB"/>
    <w:rsid w:val="00460D8B"/>
    <w:rsid w:val="00461488"/>
    <w:rsid w:val="00461566"/>
    <w:rsid w:val="00461669"/>
    <w:rsid w:val="00461FE1"/>
    <w:rsid w:val="004621D3"/>
    <w:rsid w:val="00463A86"/>
    <w:rsid w:val="00463E04"/>
    <w:rsid w:val="00464358"/>
    <w:rsid w:val="004646AC"/>
    <w:rsid w:val="004652FC"/>
    <w:rsid w:val="00465F82"/>
    <w:rsid w:val="00466536"/>
    <w:rsid w:val="004666BD"/>
    <w:rsid w:val="004666DB"/>
    <w:rsid w:val="004667E5"/>
    <w:rsid w:val="00466A1C"/>
    <w:rsid w:val="00466CCC"/>
    <w:rsid w:val="00466E81"/>
    <w:rsid w:val="00467155"/>
    <w:rsid w:val="00467C61"/>
    <w:rsid w:val="00467D22"/>
    <w:rsid w:val="00467DA1"/>
    <w:rsid w:val="00470232"/>
    <w:rsid w:val="0047131F"/>
    <w:rsid w:val="004714C1"/>
    <w:rsid w:val="00471572"/>
    <w:rsid w:val="00471655"/>
    <w:rsid w:val="00471CDB"/>
    <w:rsid w:val="00471E3C"/>
    <w:rsid w:val="0047209B"/>
    <w:rsid w:val="004720F8"/>
    <w:rsid w:val="0047222C"/>
    <w:rsid w:val="00472D80"/>
    <w:rsid w:val="00472F5C"/>
    <w:rsid w:val="0047398A"/>
    <w:rsid w:val="00473A2D"/>
    <w:rsid w:val="00473AE6"/>
    <w:rsid w:val="00473D10"/>
    <w:rsid w:val="00473D78"/>
    <w:rsid w:val="004744B4"/>
    <w:rsid w:val="0047466F"/>
    <w:rsid w:val="00474987"/>
    <w:rsid w:val="00474E9B"/>
    <w:rsid w:val="00474EB2"/>
    <w:rsid w:val="00475263"/>
    <w:rsid w:val="004752A5"/>
    <w:rsid w:val="00475B20"/>
    <w:rsid w:val="00476231"/>
    <w:rsid w:val="004768D4"/>
    <w:rsid w:val="00477159"/>
    <w:rsid w:val="004772ED"/>
    <w:rsid w:val="004777D7"/>
    <w:rsid w:val="0047786F"/>
    <w:rsid w:val="0048080B"/>
    <w:rsid w:val="00480C76"/>
    <w:rsid w:val="00480EF1"/>
    <w:rsid w:val="004813C3"/>
    <w:rsid w:val="0048151A"/>
    <w:rsid w:val="004818C5"/>
    <w:rsid w:val="00482134"/>
    <w:rsid w:val="0048234D"/>
    <w:rsid w:val="00482700"/>
    <w:rsid w:val="00482995"/>
    <w:rsid w:val="0048299D"/>
    <w:rsid w:val="00483056"/>
    <w:rsid w:val="0048336F"/>
    <w:rsid w:val="00483C4C"/>
    <w:rsid w:val="0048448B"/>
    <w:rsid w:val="0048527A"/>
    <w:rsid w:val="00485286"/>
    <w:rsid w:val="00485455"/>
    <w:rsid w:val="004861C4"/>
    <w:rsid w:val="00486C15"/>
    <w:rsid w:val="004877F3"/>
    <w:rsid w:val="00487DC2"/>
    <w:rsid w:val="00487F2F"/>
    <w:rsid w:val="0049064E"/>
    <w:rsid w:val="004907F1"/>
    <w:rsid w:val="0049088C"/>
    <w:rsid w:val="00491108"/>
    <w:rsid w:val="00491565"/>
    <w:rsid w:val="00491ADA"/>
    <w:rsid w:val="00491B0C"/>
    <w:rsid w:val="00491F8C"/>
    <w:rsid w:val="004925E3"/>
    <w:rsid w:val="004928E0"/>
    <w:rsid w:val="004928F7"/>
    <w:rsid w:val="00492A96"/>
    <w:rsid w:val="00492D85"/>
    <w:rsid w:val="00493207"/>
    <w:rsid w:val="00493237"/>
    <w:rsid w:val="0049335C"/>
    <w:rsid w:val="00493491"/>
    <w:rsid w:val="00493944"/>
    <w:rsid w:val="00493ACC"/>
    <w:rsid w:val="00493E37"/>
    <w:rsid w:val="00493E8F"/>
    <w:rsid w:val="00493FB4"/>
    <w:rsid w:val="004940A2"/>
    <w:rsid w:val="0049417C"/>
    <w:rsid w:val="00494308"/>
    <w:rsid w:val="00494376"/>
    <w:rsid w:val="004944E2"/>
    <w:rsid w:val="00494973"/>
    <w:rsid w:val="00494BCA"/>
    <w:rsid w:val="00494F47"/>
    <w:rsid w:val="00495007"/>
    <w:rsid w:val="00495122"/>
    <w:rsid w:val="00495880"/>
    <w:rsid w:val="00496242"/>
    <w:rsid w:val="004965AE"/>
    <w:rsid w:val="00496764"/>
    <w:rsid w:val="0049676E"/>
    <w:rsid w:val="00496978"/>
    <w:rsid w:val="004971B0"/>
    <w:rsid w:val="00497ABE"/>
    <w:rsid w:val="004A0055"/>
    <w:rsid w:val="004A00BD"/>
    <w:rsid w:val="004A027F"/>
    <w:rsid w:val="004A0401"/>
    <w:rsid w:val="004A052D"/>
    <w:rsid w:val="004A0AE5"/>
    <w:rsid w:val="004A0E45"/>
    <w:rsid w:val="004A0E9E"/>
    <w:rsid w:val="004A29D9"/>
    <w:rsid w:val="004A335F"/>
    <w:rsid w:val="004A3A60"/>
    <w:rsid w:val="004A3FCF"/>
    <w:rsid w:val="004A40F8"/>
    <w:rsid w:val="004A4B11"/>
    <w:rsid w:val="004A4B3F"/>
    <w:rsid w:val="004A4E48"/>
    <w:rsid w:val="004A5132"/>
    <w:rsid w:val="004A54FC"/>
    <w:rsid w:val="004A59CA"/>
    <w:rsid w:val="004A60C1"/>
    <w:rsid w:val="004A6315"/>
    <w:rsid w:val="004A63A0"/>
    <w:rsid w:val="004A650A"/>
    <w:rsid w:val="004A65C5"/>
    <w:rsid w:val="004A67F7"/>
    <w:rsid w:val="004A6D9B"/>
    <w:rsid w:val="004A6E4E"/>
    <w:rsid w:val="004A72BE"/>
    <w:rsid w:val="004A742D"/>
    <w:rsid w:val="004A7BD6"/>
    <w:rsid w:val="004B0372"/>
    <w:rsid w:val="004B0433"/>
    <w:rsid w:val="004B050B"/>
    <w:rsid w:val="004B0EA1"/>
    <w:rsid w:val="004B0EE3"/>
    <w:rsid w:val="004B1068"/>
    <w:rsid w:val="004B11D2"/>
    <w:rsid w:val="004B18F9"/>
    <w:rsid w:val="004B1924"/>
    <w:rsid w:val="004B1B99"/>
    <w:rsid w:val="004B23B8"/>
    <w:rsid w:val="004B25F7"/>
    <w:rsid w:val="004B2CC5"/>
    <w:rsid w:val="004B2DA9"/>
    <w:rsid w:val="004B3237"/>
    <w:rsid w:val="004B3781"/>
    <w:rsid w:val="004B3F4B"/>
    <w:rsid w:val="004B4387"/>
    <w:rsid w:val="004B4890"/>
    <w:rsid w:val="004B4B94"/>
    <w:rsid w:val="004B647B"/>
    <w:rsid w:val="004B64E7"/>
    <w:rsid w:val="004B6CBA"/>
    <w:rsid w:val="004B725A"/>
    <w:rsid w:val="004B73EE"/>
    <w:rsid w:val="004B78AD"/>
    <w:rsid w:val="004C0B4A"/>
    <w:rsid w:val="004C0E0B"/>
    <w:rsid w:val="004C105D"/>
    <w:rsid w:val="004C147E"/>
    <w:rsid w:val="004C1C25"/>
    <w:rsid w:val="004C1CAE"/>
    <w:rsid w:val="004C1E58"/>
    <w:rsid w:val="004C1F0D"/>
    <w:rsid w:val="004C1FDB"/>
    <w:rsid w:val="004C2179"/>
    <w:rsid w:val="004C239C"/>
    <w:rsid w:val="004C25A9"/>
    <w:rsid w:val="004C29FC"/>
    <w:rsid w:val="004C2A86"/>
    <w:rsid w:val="004C2EAF"/>
    <w:rsid w:val="004C30EC"/>
    <w:rsid w:val="004C35DE"/>
    <w:rsid w:val="004C383E"/>
    <w:rsid w:val="004C3F32"/>
    <w:rsid w:val="004C42A7"/>
    <w:rsid w:val="004C4D7B"/>
    <w:rsid w:val="004C5222"/>
    <w:rsid w:val="004C5284"/>
    <w:rsid w:val="004C5344"/>
    <w:rsid w:val="004C537E"/>
    <w:rsid w:val="004C53CB"/>
    <w:rsid w:val="004C5559"/>
    <w:rsid w:val="004C5DC3"/>
    <w:rsid w:val="004C6DB9"/>
    <w:rsid w:val="004C7047"/>
    <w:rsid w:val="004C72AB"/>
    <w:rsid w:val="004D07E1"/>
    <w:rsid w:val="004D0B53"/>
    <w:rsid w:val="004D0C24"/>
    <w:rsid w:val="004D0EC3"/>
    <w:rsid w:val="004D1175"/>
    <w:rsid w:val="004D196E"/>
    <w:rsid w:val="004D205C"/>
    <w:rsid w:val="004D21FF"/>
    <w:rsid w:val="004D25BA"/>
    <w:rsid w:val="004D2A69"/>
    <w:rsid w:val="004D2B98"/>
    <w:rsid w:val="004D2EB8"/>
    <w:rsid w:val="004D2F6B"/>
    <w:rsid w:val="004D3027"/>
    <w:rsid w:val="004D3047"/>
    <w:rsid w:val="004D3118"/>
    <w:rsid w:val="004D320F"/>
    <w:rsid w:val="004D3B8F"/>
    <w:rsid w:val="004D3BFB"/>
    <w:rsid w:val="004D3C6B"/>
    <w:rsid w:val="004D427B"/>
    <w:rsid w:val="004D480D"/>
    <w:rsid w:val="004D482E"/>
    <w:rsid w:val="004D4C10"/>
    <w:rsid w:val="004D4C1A"/>
    <w:rsid w:val="004D4E63"/>
    <w:rsid w:val="004D52FE"/>
    <w:rsid w:val="004D5C67"/>
    <w:rsid w:val="004D6086"/>
    <w:rsid w:val="004D62B7"/>
    <w:rsid w:val="004D6504"/>
    <w:rsid w:val="004D6E4C"/>
    <w:rsid w:val="004D6E7F"/>
    <w:rsid w:val="004D725B"/>
    <w:rsid w:val="004D7BCA"/>
    <w:rsid w:val="004D7C2A"/>
    <w:rsid w:val="004D7D5E"/>
    <w:rsid w:val="004D7FB9"/>
    <w:rsid w:val="004E07C6"/>
    <w:rsid w:val="004E0B90"/>
    <w:rsid w:val="004E0DC0"/>
    <w:rsid w:val="004E12A6"/>
    <w:rsid w:val="004E17A2"/>
    <w:rsid w:val="004E1996"/>
    <w:rsid w:val="004E1B8D"/>
    <w:rsid w:val="004E1D39"/>
    <w:rsid w:val="004E241E"/>
    <w:rsid w:val="004E2611"/>
    <w:rsid w:val="004E262E"/>
    <w:rsid w:val="004E2C04"/>
    <w:rsid w:val="004E2D9D"/>
    <w:rsid w:val="004E2E44"/>
    <w:rsid w:val="004E334E"/>
    <w:rsid w:val="004E347C"/>
    <w:rsid w:val="004E35A3"/>
    <w:rsid w:val="004E4118"/>
    <w:rsid w:val="004E435A"/>
    <w:rsid w:val="004E4FA3"/>
    <w:rsid w:val="004E4FDC"/>
    <w:rsid w:val="004E50F5"/>
    <w:rsid w:val="004E52D7"/>
    <w:rsid w:val="004E5886"/>
    <w:rsid w:val="004E5973"/>
    <w:rsid w:val="004E5A45"/>
    <w:rsid w:val="004E5ACE"/>
    <w:rsid w:val="004E5DFF"/>
    <w:rsid w:val="004E5FF7"/>
    <w:rsid w:val="004E61A4"/>
    <w:rsid w:val="004E6248"/>
    <w:rsid w:val="004E6483"/>
    <w:rsid w:val="004E6A85"/>
    <w:rsid w:val="004E6BE5"/>
    <w:rsid w:val="004E6FE8"/>
    <w:rsid w:val="004E7377"/>
    <w:rsid w:val="004E769B"/>
    <w:rsid w:val="004E7917"/>
    <w:rsid w:val="004E7A52"/>
    <w:rsid w:val="004F1443"/>
    <w:rsid w:val="004F18B4"/>
    <w:rsid w:val="004F1CB3"/>
    <w:rsid w:val="004F22D7"/>
    <w:rsid w:val="004F2308"/>
    <w:rsid w:val="004F27D2"/>
    <w:rsid w:val="004F2820"/>
    <w:rsid w:val="004F2860"/>
    <w:rsid w:val="004F2ABA"/>
    <w:rsid w:val="004F2DF8"/>
    <w:rsid w:val="004F36F0"/>
    <w:rsid w:val="004F3D0C"/>
    <w:rsid w:val="004F3E43"/>
    <w:rsid w:val="004F3F63"/>
    <w:rsid w:val="004F483E"/>
    <w:rsid w:val="004F4A92"/>
    <w:rsid w:val="004F4B94"/>
    <w:rsid w:val="004F4E00"/>
    <w:rsid w:val="004F5D14"/>
    <w:rsid w:val="004F62B8"/>
    <w:rsid w:val="004F6385"/>
    <w:rsid w:val="004F6657"/>
    <w:rsid w:val="004F6802"/>
    <w:rsid w:val="004F6809"/>
    <w:rsid w:val="004F681F"/>
    <w:rsid w:val="004F695C"/>
    <w:rsid w:val="004F69AD"/>
    <w:rsid w:val="004F6B73"/>
    <w:rsid w:val="004F6C8A"/>
    <w:rsid w:val="004F7003"/>
    <w:rsid w:val="004F737D"/>
    <w:rsid w:val="004F798E"/>
    <w:rsid w:val="004F7A7F"/>
    <w:rsid w:val="004F7DF3"/>
    <w:rsid w:val="004F7F49"/>
    <w:rsid w:val="005003B7"/>
    <w:rsid w:val="00500AAD"/>
    <w:rsid w:val="00500BCA"/>
    <w:rsid w:val="00500D92"/>
    <w:rsid w:val="00500EFF"/>
    <w:rsid w:val="00501272"/>
    <w:rsid w:val="00501720"/>
    <w:rsid w:val="005017FD"/>
    <w:rsid w:val="00501F8A"/>
    <w:rsid w:val="00502320"/>
    <w:rsid w:val="0050232E"/>
    <w:rsid w:val="00502525"/>
    <w:rsid w:val="00502D89"/>
    <w:rsid w:val="00502EB2"/>
    <w:rsid w:val="0050323C"/>
    <w:rsid w:val="00503258"/>
    <w:rsid w:val="00503664"/>
    <w:rsid w:val="005037B8"/>
    <w:rsid w:val="005037F5"/>
    <w:rsid w:val="00503D25"/>
    <w:rsid w:val="00503E33"/>
    <w:rsid w:val="005046F0"/>
    <w:rsid w:val="00504F3E"/>
    <w:rsid w:val="0050500B"/>
    <w:rsid w:val="0050537E"/>
    <w:rsid w:val="00505830"/>
    <w:rsid w:val="00505987"/>
    <w:rsid w:val="00505B1D"/>
    <w:rsid w:val="00505BF5"/>
    <w:rsid w:val="00506168"/>
    <w:rsid w:val="0050625D"/>
    <w:rsid w:val="0050650D"/>
    <w:rsid w:val="00506C1C"/>
    <w:rsid w:val="00506E54"/>
    <w:rsid w:val="00507579"/>
    <w:rsid w:val="00507B10"/>
    <w:rsid w:val="00507FDC"/>
    <w:rsid w:val="0051066A"/>
    <w:rsid w:val="00510707"/>
    <w:rsid w:val="00510832"/>
    <w:rsid w:val="00510FC8"/>
    <w:rsid w:val="0051126E"/>
    <w:rsid w:val="005112E2"/>
    <w:rsid w:val="005116E8"/>
    <w:rsid w:val="00511F26"/>
    <w:rsid w:val="00512058"/>
    <w:rsid w:val="0051276C"/>
    <w:rsid w:val="00512859"/>
    <w:rsid w:val="00512B21"/>
    <w:rsid w:val="00512CF5"/>
    <w:rsid w:val="00512D6E"/>
    <w:rsid w:val="00512EF6"/>
    <w:rsid w:val="00513A27"/>
    <w:rsid w:val="00513B27"/>
    <w:rsid w:val="00513E87"/>
    <w:rsid w:val="00513FEA"/>
    <w:rsid w:val="005141EE"/>
    <w:rsid w:val="00514491"/>
    <w:rsid w:val="005146CA"/>
    <w:rsid w:val="005148C3"/>
    <w:rsid w:val="005150A2"/>
    <w:rsid w:val="00515400"/>
    <w:rsid w:val="00515758"/>
    <w:rsid w:val="005157A1"/>
    <w:rsid w:val="0051592F"/>
    <w:rsid w:val="00515D62"/>
    <w:rsid w:val="00516CA7"/>
    <w:rsid w:val="00516D0B"/>
    <w:rsid w:val="0051716B"/>
    <w:rsid w:val="005172BD"/>
    <w:rsid w:val="00517476"/>
    <w:rsid w:val="005177EF"/>
    <w:rsid w:val="005179A7"/>
    <w:rsid w:val="00517CF3"/>
    <w:rsid w:val="00520024"/>
    <w:rsid w:val="00520297"/>
    <w:rsid w:val="00520314"/>
    <w:rsid w:val="00520582"/>
    <w:rsid w:val="005205BC"/>
    <w:rsid w:val="0052078E"/>
    <w:rsid w:val="00520A2B"/>
    <w:rsid w:val="00520B85"/>
    <w:rsid w:val="00520F45"/>
    <w:rsid w:val="005211D0"/>
    <w:rsid w:val="005214AA"/>
    <w:rsid w:val="005215C0"/>
    <w:rsid w:val="0052180B"/>
    <w:rsid w:val="00522B1F"/>
    <w:rsid w:val="00522B20"/>
    <w:rsid w:val="00522B90"/>
    <w:rsid w:val="005230B2"/>
    <w:rsid w:val="005230DA"/>
    <w:rsid w:val="005231CA"/>
    <w:rsid w:val="0052354F"/>
    <w:rsid w:val="00523917"/>
    <w:rsid w:val="0052395C"/>
    <w:rsid w:val="00523E1E"/>
    <w:rsid w:val="00523EEE"/>
    <w:rsid w:val="005243AE"/>
    <w:rsid w:val="005244B1"/>
    <w:rsid w:val="0052454D"/>
    <w:rsid w:val="00524621"/>
    <w:rsid w:val="00524BD4"/>
    <w:rsid w:val="00524F03"/>
    <w:rsid w:val="0052511E"/>
    <w:rsid w:val="00525252"/>
    <w:rsid w:val="00525BEA"/>
    <w:rsid w:val="00525C35"/>
    <w:rsid w:val="005260C1"/>
    <w:rsid w:val="00526A5E"/>
    <w:rsid w:val="00526D12"/>
    <w:rsid w:val="00526F8E"/>
    <w:rsid w:val="005271B1"/>
    <w:rsid w:val="0052736D"/>
    <w:rsid w:val="005274DC"/>
    <w:rsid w:val="00527745"/>
    <w:rsid w:val="00527D98"/>
    <w:rsid w:val="00527EEC"/>
    <w:rsid w:val="005302C4"/>
    <w:rsid w:val="005308F5"/>
    <w:rsid w:val="0053151E"/>
    <w:rsid w:val="00531905"/>
    <w:rsid w:val="005319FC"/>
    <w:rsid w:val="00531A07"/>
    <w:rsid w:val="00531C29"/>
    <w:rsid w:val="00531F36"/>
    <w:rsid w:val="00532D98"/>
    <w:rsid w:val="00532F9E"/>
    <w:rsid w:val="00532FBA"/>
    <w:rsid w:val="00533250"/>
    <w:rsid w:val="0053368B"/>
    <w:rsid w:val="00533BFC"/>
    <w:rsid w:val="00533CBF"/>
    <w:rsid w:val="00534121"/>
    <w:rsid w:val="00534794"/>
    <w:rsid w:val="005352F0"/>
    <w:rsid w:val="00535CFC"/>
    <w:rsid w:val="00535D05"/>
    <w:rsid w:val="00535E11"/>
    <w:rsid w:val="00536188"/>
    <w:rsid w:val="005362E7"/>
    <w:rsid w:val="00536978"/>
    <w:rsid w:val="00536C98"/>
    <w:rsid w:val="00536CD7"/>
    <w:rsid w:val="00536FD2"/>
    <w:rsid w:val="0053715A"/>
    <w:rsid w:val="005376A2"/>
    <w:rsid w:val="005377B8"/>
    <w:rsid w:val="005378D3"/>
    <w:rsid w:val="005379BF"/>
    <w:rsid w:val="00537EBD"/>
    <w:rsid w:val="00537FC9"/>
    <w:rsid w:val="0054000E"/>
    <w:rsid w:val="0054001C"/>
    <w:rsid w:val="005404A1"/>
    <w:rsid w:val="005406D5"/>
    <w:rsid w:val="005409BA"/>
    <w:rsid w:val="00540BFA"/>
    <w:rsid w:val="00540C6E"/>
    <w:rsid w:val="005412EB"/>
    <w:rsid w:val="0054227D"/>
    <w:rsid w:val="0054242A"/>
    <w:rsid w:val="00542830"/>
    <w:rsid w:val="00542927"/>
    <w:rsid w:val="00542C30"/>
    <w:rsid w:val="00542E96"/>
    <w:rsid w:val="00542F93"/>
    <w:rsid w:val="005430E5"/>
    <w:rsid w:val="00543159"/>
    <w:rsid w:val="0054336C"/>
    <w:rsid w:val="0054343B"/>
    <w:rsid w:val="005436B0"/>
    <w:rsid w:val="00543762"/>
    <w:rsid w:val="005438A8"/>
    <w:rsid w:val="005440B9"/>
    <w:rsid w:val="0054497B"/>
    <w:rsid w:val="00544B62"/>
    <w:rsid w:val="00544EF1"/>
    <w:rsid w:val="005450F3"/>
    <w:rsid w:val="005451FE"/>
    <w:rsid w:val="005455E8"/>
    <w:rsid w:val="00545CDE"/>
    <w:rsid w:val="00546016"/>
    <w:rsid w:val="0054636C"/>
    <w:rsid w:val="005466D7"/>
    <w:rsid w:val="00546840"/>
    <w:rsid w:val="00546E61"/>
    <w:rsid w:val="00546F45"/>
    <w:rsid w:val="00546FC9"/>
    <w:rsid w:val="00546FDB"/>
    <w:rsid w:val="0054711E"/>
    <w:rsid w:val="00547CE2"/>
    <w:rsid w:val="00547DCD"/>
    <w:rsid w:val="005500F6"/>
    <w:rsid w:val="0055022A"/>
    <w:rsid w:val="00550886"/>
    <w:rsid w:val="00550A72"/>
    <w:rsid w:val="00551DC9"/>
    <w:rsid w:val="0055252E"/>
    <w:rsid w:val="00552A4F"/>
    <w:rsid w:val="00552C97"/>
    <w:rsid w:val="00552F74"/>
    <w:rsid w:val="0055304B"/>
    <w:rsid w:val="00553223"/>
    <w:rsid w:val="005532F4"/>
    <w:rsid w:val="005535B7"/>
    <w:rsid w:val="00553726"/>
    <w:rsid w:val="00553989"/>
    <w:rsid w:val="00553F7A"/>
    <w:rsid w:val="00554208"/>
    <w:rsid w:val="005542C9"/>
    <w:rsid w:val="00554452"/>
    <w:rsid w:val="00554A17"/>
    <w:rsid w:val="0055547B"/>
    <w:rsid w:val="0055549F"/>
    <w:rsid w:val="00555A8D"/>
    <w:rsid w:val="00555EF4"/>
    <w:rsid w:val="00556790"/>
    <w:rsid w:val="00556CB1"/>
    <w:rsid w:val="00556F4A"/>
    <w:rsid w:val="0055707D"/>
    <w:rsid w:val="0055750B"/>
    <w:rsid w:val="005575C7"/>
    <w:rsid w:val="0055794C"/>
    <w:rsid w:val="00557BD1"/>
    <w:rsid w:val="00557EE2"/>
    <w:rsid w:val="00557F46"/>
    <w:rsid w:val="00560242"/>
    <w:rsid w:val="005605D6"/>
    <w:rsid w:val="00560DB3"/>
    <w:rsid w:val="00561544"/>
    <w:rsid w:val="005615E3"/>
    <w:rsid w:val="0056198F"/>
    <w:rsid w:val="00561D3C"/>
    <w:rsid w:val="00562261"/>
    <w:rsid w:val="00562BD0"/>
    <w:rsid w:val="00562DA3"/>
    <w:rsid w:val="005632A7"/>
    <w:rsid w:val="00563402"/>
    <w:rsid w:val="0056376D"/>
    <w:rsid w:val="005638B7"/>
    <w:rsid w:val="00563BE3"/>
    <w:rsid w:val="0056417D"/>
    <w:rsid w:val="0056418A"/>
    <w:rsid w:val="00564199"/>
    <w:rsid w:val="0056485A"/>
    <w:rsid w:val="00564C8B"/>
    <w:rsid w:val="00564E60"/>
    <w:rsid w:val="0056513D"/>
    <w:rsid w:val="0056554B"/>
    <w:rsid w:val="005656B7"/>
    <w:rsid w:val="005658EC"/>
    <w:rsid w:val="005659DA"/>
    <w:rsid w:val="00565B41"/>
    <w:rsid w:val="00565CCB"/>
    <w:rsid w:val="00565E9C"/>
    <w:rsid w:val="00565F64"/>
    <w:rsid w:val="0056629E"/>
    <w:rsid w:val="0056664F"/>
    <w:rsid w:val="005670A9"/>
    <w:rsid w:val="00567325"/>
    <w:rsid w:val="00567CBC"/>
    <w:rsid w:val="00570219"/>
    <w:rsid w:val="005703E2"/>
    <w:rsid w:val="00570431"/>
    <w:rsid w:val="0057043B"/>
    <w:rsid w:val="00570585"/>
    <w:rsid w:val="005705AA"/>
    <w:rsid w:val="00570E29"/>
    <w:rsid w:val="0057115A"/>
    <w:rsid w:val="00571ACF"/>
    <w:rsid w:val="00571D06"/>
    <w:rsid w:val="005721DF"/>
    <w:rsid w:val="0057305A"/>
    <w:rsid w:val="005733DD"/>
    <w:rsid w:val="00573AC9"/>
    <w:rsid w:val="00573CCE"/>
    <w:rsid w:val="00573EAC"/>
    <w:rsid w:val="005740A5"/>
    <w:rsid w:val="0057416E"/>
    <w:rsid w:val="00574462"/>
    <w:rsid w:val="00574703"/>
    <w:rsid w:val="0057476D"/>
    <w:rsid w:val="00574C58"/>
    <w:rsid w:val="00574C9A"/>
    <w:rsid w:val="00574E9C"/>
    <w:rsid w:val="00574F69"/>
    <w:rsid w:val="0057592F"/>
    <w:rsid w:val="00575A06"/>
    <w:rsid w:val="00575C18"/>
    <w:rsid w:val="005760DC"/>
    <w:rsid w:val="00576251"/>
    <w:rsid w:val="00576B83"/>
    <w:rsid w:val="00576C16"/>
    <w:rsid w:val="00576C3D"/>
    <w:rsid w:val="00576FAF"/>
    <w:rsid w:val="0057737D"/>
    <w:rsid w:val="00577CEE"/>
    <w:rsid w:val="00580702"/>
    <w:rsid w:val="005809EC"/>
    <w:rsid w:val="00580B0D"/>
    <w:rsid w:val="00580C04"/>
    <w:rsid w:val="00580DD7"/>
    <w:rsid w:val="00580FBC"/>
    <w:rsid w:val="00581598"/>
    <w:rsid w:val="005815CB"/>
    <w:rsid w:val="00581CDC"/>
    <w:rsid w:val="00581ECF"/>
    <w:rsid w:val="0058203A"/>
    <w:rsid w:val="005820CA"/>
    <w:rsid w:val="005821D0"/>
    <w:rsid w:val="00582378"/>
    <w:rsid w:val="00582898"/>
    <w:rsid w:val="00582999"/>
    <w:rsid w:val="00582AF9"/>
    <w:rsid w:val="00582E8D"/>
    <w:rsid w:val="00582EFD"/>
    <w:rsid w:val="00582FFD"/>
    <w:rsid w:val="005830DB"/>
    <w:rsid w:val="005832C4"/>
    <w:rsid w:val="00583301"/>
    <w:rsid w:val="00583475"/>
    <w:rsid w:val="005838DE"/>
    <w:rsid w:val="00584080"/>
    <w:rsid w:val="005847DB"/>
    <w:rsid w:val="00584976"/>
    <w:rsid w:val="00584AE0"/>
    <w:rsid w:val="00585596"/>
    <w:rsid w:val="005855A5"/>
    <w:rsid w:val="005858A6"/>
    <w:rsid w:val="00585E84"/>
    <w:rsid w:val="00585EF8"/>
    <w:rsid w:val="005864BE"/>
    <w:rsid w:val="00586B27"/>
    <w:rsid w:val="00586F64"/>
    <w:rsid w:val="00586FBF"/>
    <w:rsid w:val="00587407"/>
    <w:rsid w:val="0058768B"/>
    <w:rsid w:val="005877AD"/>
    <w:rsid w:val="00587851"/>
    <w:rsid w:val="00587AB4"/>
    <w:rsid w:val="00587C74"/>
    <w:rsid w:val="005901C7"/>
    <w:rsid w:val="005907B5"/>
    <w:rsid w:val="005908AE"/>
    <w:rsid w:val="00590D03"/>
    <w:rsid w:val="00590D4B"/>
    <w:rsid w:val="005911A7"/>
    <w:rsid w:val="00591275"/>
    <w:rsid w:val="005919FE"/>
    <w:rsid w:val="00592134"/>
    <w:rsid w:val="00592162"/>
    <w:rsid w:val="005923A0"/>
    <w:rsid w:val="00592EBD"/>
    <w:rsid w:val="0059313C"/>
    <w:rsid w:val="00593457"/>
    <w:rsid w:val="005934B2"/>
    <w:rsid w:val="00593C87"/>
    <w:rsid w:val="00594262"/>
    <w:rsid w:val="005945E1"/>
    <w:rsid w:val="00594BD0"/>
    <w:rsid w:val="00595411"/>
    <w:rsid w:val="00595625"/>
    <w:rsid w:val="00595761"/>
    <w:rsid w:val="00595914"/>
    <w:rsid w:val="00595932"/>
    <w:rsid w:val="00595BA6"/>
    <w:rsid w:val="00595EFA"/>
    <w:rsid w:val="00595FDB"/>
    <w:rsid w:val="0059632F"/>
    <w:rsid w:val="00596E12"/>
    <w:rsid w:val="00596EAA"/>
    <w:rsid w:val="00597629"/>
    <w:rsid w:val="005976CC"/>
    <w:rsid w:val="005A009F"/>
    <w:rsid w:val="005A02A8"/>
    <w:rsid w:val="005A0A72"/>
    <w:rsid w:val="005A0E7A"/>
    <w:rsid w:val="005A114B"/>
    <w:rsid w:val="005A1516"/>
    <w:rsid w:val="005A1A3E"/>
    <w:rsid w:val="005A25EF"/>
    <w:rsid w:val="005A2794"/>
    <w:rsid w:val="005A2C8B"/>
    <w:rsid w:val="005A2E31"/>
    <w:rsid w:val="005A30D1"/>
    <w:rsid w:val="005A3266"/>
    <w:rsid w:val="005A33D0"/>
    <w:rsid w:val="005A33D5"/>
    <w:rsid w:val="005A3A77"/>
    <w:rsid w:val="005A3F80"/>
    <w:rsid w:val="005A423E"/>
    <w:rsid w:val="005A45A1"/>
    <w:rsid w:val="005A4B05"/>
    <w:rsid w:val="005A4EDC"/>
    <w:rsid w:val="005A4FB2"/>
    <w:rsid w:val="005A4FE0"/>
    <w:rsid w:val="005A556C"/>
    <w:rsid w:val="005A5F99"/>
    <w:rsid w:val="005A6110"/>
    <w:rsid w:val="005A636F"/>
    <w:rsid w:val="005A6685"/>
    <w:rsid w:val="005A68E3"/>
    <w:rsid w:val="005A6A9E"/>
    <w:rsid w:val="005A7813"/>
    <w:rsid w:val="005A798C"/>
    <w:rsid w:val="005A7C13"/>
    <w:rsid w:val="005A7D21"/>
    <w:rsid w:val="005B02E3"/>
    <w:rsid w:val="005B05B7"/>
    <w:rsid w:val="005B0C47"/>
    <w:rsid w:val="005B12E9"/>
    <w:rsid w:val="005B14EC"/>
    <w:rsid w:val="005B1EAD"/>
    <w:rsid w:val="005B207A"/>
    <w:rsid w:val="005B2396"/>
    <w:rsid w:val="005B2550"/>
    <w:rsid w:val="005B265A"/>
    <w:rsid w:val="005B26F6"/>
    <w:rsid w:val="005B2C35"/>
    <w:rsid w:val="005B341D"/>
    <w:rsid w:val="005B4220"/>
    <w:rsid w:val="005B4595"/>
    <w:rsid w:val="005B55B6"/>
    <w:rsid w:val="005B5A9F"/>
    <w:rsid w:val="005B5F0B"/>
    <w:rsid w:val="005B6249"/>
    <w:rsid w:val="005B64B7"/>
    <w:rsid w:val="005B652F"/>
    <w:rsid w:val="005B6DBC"/>
    <w:rsid w:val="005B7544"/>
    <w:rsid w:val="005B7582"/>
    <w:rsid w:val="005B75B1"/>
    <w:rsid w:val="005B75B2"/>
    <w:rsid w:val="005B7AB1"/>
    <w:rsid w:val="005B7B2D"/>
    <w:rsid w:val="005B7BD7"/>
    <w:rsid w:val="005B7C81"/>
    <w:rsid w:val="005B7E9E"/>
    <w:rsid w:val="005B7F55"/>
    <w:rsid w:val="005C0050"/>
    <w:rsid w:val="005C069A"/>
    <w:rsid w:val="005C088B"/>
    <w:rsid w:val="005C0E7E"/>
    <w:rsid w:val="005C1682"/>
    <w:rsid w:val="005C2319"/>
    <w:rsid w:val="005C290D"/>
    <w:rsid w:val="005C2A93"/>
    <w:rsid w:val="005C2B69"/>
    <w:rsid w:val="005C2E9B"/>
    <w:rsid w:val="005C3647"/>
    <w:rsid w:val="005C37D0"/>
    <w:rsid w:val="005C3EDA"/>
    <w:rsid w:val="005C408E"/>
    <w:rsid w:val="005C40A7"/>
    <w:rsid w:val="005C438A"/>
    <w:rsid w:val="005C43F8"/>
    <w:rsid w:val="005C454A"/>
    <w:rsid w:val="005C4911"/>
    <w:rsid w:val="005C4CFB"/>
    <w:rsid w:val="005C4EAD"/>
    <w:rsid w:val="005C520C"/>
    <w:rsid w:val="005C5BC6"/>
    <w:rsid w:val="005C6376"/>
    <w:rsid w:val="005C63BF"/>
    <w:rsid w:val="005C67EA"/>
    <w:rsid w:val="005C69DC"/>
    <w:rsid w:val="005C6A5B"/>
    <w:rsid w:val="005C6A5E"/>
    <w:rsid w:val="005C6F5E"/>
    <w:rsid w:val="005C75FE"/>
    <w:rsid w:val="005C76E6"/>
    <w:rsid w:val="005C76F3"/>
    <w:rsid w:val="005D0452"/>
    <w:rsid w:val="005D0483"/>
    <w:rsid w:val="005D0741"/>
    <w:rsid w:val="005D074F"/>
    <w:rsid w:val="005D0788"/>
    <w:rsid w:val="005D0994"/>
    <w:rsid w:val="005D0AD9"/>
    <w:rsid w:val="005D0B27"/>
    <w:rsid w:val="005D0C19"/>
    <w:rsid w:val="005D0E00"/>
    <w:rsid w:val="005D0E36"/>
    <w:rsid w:val="005D0F29"/>
    <w:rsid w:val="005D0F7F"/>
    <w:rsid w:val="005D1027"/>
    <w:rsid w:val="005D1067"/>
    <w:rsid w:val="005D1210"/>
    <w:rsid w:val="005D15A0"/>
    <w:rsid w:val="005D16A8"/>
    <w:rsid w:val="005D19E8"/>
    <w:rsid w:val="005D1D68"/>
    <w:rsid w:val="005D215F"/>
    <w:rsid w:val="005D231B"/>
    <w:rsid w:val="005D2455"/>
    <w:rsid w:val="005D269C"/>
    <w:rsid w:val="005D26DC"/>
    <w:rsid w:val="005D27E3"/>
    <w:rsid w:val="005D2C06"/>
    <w:rsid w:val="005D333F"/>
    <w:rsid w:val="005D3DBB"/>
    <w:rsid w:val="005D409A"/>
    <w:rsid w:val="005D46DF"/>
    <w:rsid w:val="005D4A89"/>
    <w:rsid w:val="005D4B07"/>
    <w:rsid w:val="005D4D31"/>
    <w:rsid w:val="005D5146"/>
    <w:rsid w:val="005D58D0"/>
    <w:rsid w:val="005D5E28"/>
    <w:rsid w:val="005D6107"/>
    <w:rsid w:val="005D611E"/>
    <w:rsid w:val="005D6394"/>
    <w:rsid w:val="005D643D"/>
    <w:rsid w:val="005D6B03"/>
    <w:rsid w:val="005D7249"/>
    <w:rsid w:val="005D7A92"/>
    <w:rsid w:val="005D7B6D"/>
    <w:rsid w:val="005E036C"/>
    <w:rsid w:val="005E040C"/>
    <w:rsid w:val="005E0886"/>
    <w:rsid w:val="005E17BB"/>
    <w:rsid w:val="005E2E83"/>
    <w:rsid w:val="005E3201"/>
    <w:rsid w:val="005E32B8"/>
    <w:rsid w:val="005E337C"/>
    <w:rsid w:val="005E34A0"/>
    <w:rsid w:val="005E4736"/>
    <w:rsid w:val="005E4827"/>
    <w:rsid w:val="005E48B7"/>
    <w:rsid w:val="005E4C1B"/>
    <w:rsid w:val="005E4E86"/>
    <w:rsid w:val="005E5270"/>
    <w:rsid w:val="005E5456"/>
    <w:rsid w:val="005E5719"/>
    <w:rsid w:val="005E5804"/>
    <w:rsid w:val="005E5B70"/>
    <w:rsid w:val="005E604B"/>
    <w:rsid w:val="005E60CF"/>
    <w:rsid w:val="005E60F2"/>
    <w:rsid w:val="005E616B"/>
    <w:rsid w:val="005E634A"/>
    <w:rsid w:val="005E6876"/>
    <w:rsid w:val="005E6BAD"/>
    <w:rsid w:val="005E6C2C"/>
    <w:rsid w:val="005E71F6"/>
    <w:rsid w:val="005E7F92"/>
    <w:rsid w:val="005F0DB0"/>
    <w:rsid w:val="005F0F2D"/>
    <w:rsid w:val="005F1103"/>
    <w:rsid w:val="005F1176"/>
    <w:rsid w:val="005F11DC"/>
    <w:rsid w:val="005F16BF"/>
    <w:rsid w:val="005F1845"/>
    <w:rsid w:val="005F226E"/>
    <w:rsid w:val="005F260F"/>
    <w:rsid w:val="005F2696"/>
    <w:rsid w:val="005F27E7"/>
    <w:rsid w:val="005F2833"/>
    <w:rsid w:val="005F2F45"/>
    <w:rsid w:val="005F37B8"/>
    <w:rsid w:val="005F39D2"/>
    <w:rsid w:val="005F3BD1"/>
    <w:rsid w:val="005F3EBF"/>
    <w:rsid w:val="005F4492"/>
    <w:rsid w:val="005F4652"/>
    <w:rsid w:val="005F4771"/>
    <w:rsid w:val="005F47DF"/>
    <w:rsid w:val="005F4B06"/>
    <w:rsid w:val="005F52B8"/>
    <w:rsid w:val="005F53AA"/>
    <w:rsid w:val="005F53D5"/>
    <w:rsid w:val="005F54E7"/>
    <w:rsid w:val="005F5723"/>
    <w:rsid w:val="005F5B36"/>
    <w:rsid w:val="005F6529"/>
    <w:rsid w:val="005F666A"/>
    <w:rsid w:val="005F6CA7"/>
    <w:rsid w:val="005F713C"/>
    <w:rsid w:val="005F7340"/>
    <w:rsid w:val="005F7500"/>
    <w:rsid w:val="005F7610"/>
    <w:rsid w:val="005F7AC6"/>
    <w:rsid w:val="005F7FF0"/>
    <w:rsid w:val="00600892"/>
    <w:rsid w:val="006008F4"/>
    <w:rsid w:val="0060096B"/>
    <w:rsid w:val="00600C77"/>
    <w:rsid w:val="00600E89"/>
    <w:rsid w:val="00601228"/>
    <w:rsid w:val="00601346"/>
    <w:rsid w:val="00601519"/>
    <w:rsid w:val="00601C1D"/>
    <w:rsid w:val="00601F4E"/>
    <w:rsid w:val="00602031"/>
    <w:rsid w:val="006025A6"/>
    <w:rsid w:val="006027C3"/>
    <w:rsid w:val="00602835"/>
    <w:rsid w:val="006033B5"/>
    <w:rsid w:val="006038AD"/>
    <w:rsid w:val="00603989"/>
    <w:rsid w:val="00603AD6"/>
    <w:rsid w:val="00604083"/>
    <w:rsid w:val="0060480D"/>
    <w:rsid w:val="0060514F"/>
    <w:rsid w:val="0060561E"/>
    <w:rsid w:val="0060663A"/>
    <w:rsid w:val="00607203"/>
    <w:rsid w:val="00607717"/>
    <w:rsid w:val="00607D22"/>
    <w:rsid w:val="0061034C"/>
    <w:rsid w:val="006104C0"/>
    <w:rsid w:val="00610753"/>
    <w:rsid w:val="00610C60"/>
    <w:rsid w:val="00610C9A"/>
    <w:rsid w:val="00610D4C"/>
    <w:rsid w:val="00610E66"/>
    <w:rsid w:val="0061122A"/>
    <w:rsid w:val="006120A9"/>
    <w:rsid w:val="00612240"/>
    <w:rsid w:val="0061299C"/>
    <w:rsid w:val="00612A63"/>
    <w:rsid w:val="00612C4F"/>
    <w:rsid w:val="00612C7A"/>
    <w:rsid w:val="00612CC4"/>
    <w:rsid w:val="00612EB2"/>
    <w:rsid w:val="00613804"/>
    <w:rsid w:val="00613CA0"/>
    <w:rsid w:val="00613E54"/>
    <w:rsid w:val="0061485F"/>
    <w:rsid w:val="00614A7C"/>
    <w:rsid w:val="00614B1B"/>
    <w:rsid w:val="00614BF1"/>
    <w:rsid w:val="00614C3D"/>
    <w:rsid w:val="006159AE"/>
    <w:rsid w:val="00615A16"/>
    <w:rsid w:val="00615A2F"/>
    <w:rsid w:val="00615A80"/>
    <w:rsid w:val="00615CA3"/>
    <w:rsid w:val="0061614F"/>
    <w:rsid w:val="006162D4"/>
    <w:rsid w:val="006163D8"/>
    <w:rsid w:val="0061674E"/>
    <w:rsid w:val="00616854"/>
    <w:rsid w:val="00616AE0"/>
    <w:rsid w:val="00616FB6"/>
    <w:rsid w:val="00617243"/>
    <w:rsid w:val="0061797B"/>
    <w:rsid w:val="006201AF"/>
    <w:rsid w:val="00620308"/>
    <w:rsid w:val="0062068F"/>
    <w:rsid w:val="00620D65"/>
    <w:rsid w:val="006217AD"/>
    <w:rsid w:val="006217C0"/>
    <w:rsid w:val="00621CF2"/>
    <w:rsid w:val="0062232C"/>
    <w:rsid w:val="00622D0A"/>
    <w:rsid w:val="00622F5A"/>
    <w:rsid w:val="00623BD3"/>
    <w:rsid w:val="006244E0"/>
    <w:rsid w:val="006244FB"/>
    <w:rsid w:val="006247BD"/>
    <w:rsid w:val="00624B0A"/>
    <w:rsid w:val="00624FC5"/>
    <w:rsid w:val="0062511E"/>
    <w:rsid w:val="00625127"/>
    <w:rsid w:val="00625184"/>
    <w:rsid w:val="00625E9E"/>
    <w:rsid w:val="0062645E"/>
    <w:rsid w:val="00626837"/>
    <w:rsid w:val="00626CD9"/>
    <w:rsid w:val="00626D7F"/>
    <w:rsid w:val="00626EEE"/>
    <w:rsid w:val="006270D9"/>
    <w:rsid w:val="006272EC"/>
    <w:rsid w:val="00627455"/>
    <w:rsid w:val="00630437"/>
    <w:rsid w:val="00630AB4"/>
    <w:rsid w:val="0063114C"/>
    <w:rsid w:val="0063141E"/>
    <w:rsid w:val="0063155D"/>
    <w:rsid w:val="00631569"/>
    <w:rsid w:val="00631C8B"/>
    <w:rsid w:val="006322E2"/>
    <w:rsid w:val="0063252A"/>
    <w:rsid w:val="006329C0"/>
    <w:rsid w:val="00632CDE"/>
    <w:rsid w:val="00632D79"/>
    <w:rsid w:val="0063455E"/>
    <w:rsid w:val="00634644"/>
    <w:rsid w:val="00634892"/>
    <w:rsid w:val="006349AC"/>
    <w:rsid w:val="00634D08"/>
    <w:rsid w:val="0063527E"/>
    <w:rsid w:val="0063553E"/>
    <w:rsid w:val="00635998"/>
    <w:rsid w:val="006359B9"/>
    <w:rsid w:val="00635F1D"/>
    <w:rsid w:val="00636092"/>
    <w:rsid w:val="00636281"/>
    <w:rsid w:val="00636534"/>
    <w:rsid w:val="00636807"/>
    <w:rsid w:val="00636A40"/>
    <w:rsid w:val="00636C2B"/>
    <w:rsid w:val="00637493"/>
    <w:rsid w:val="006375B6"/>
    <w:rsid w:val="006377E7"/>
    <w:rsid w:val="00637E8A"/>
    <w:rsid w:val="00640214"/>
    <w:rsid w:val="006413A4"/>
    <w:rsid w:val="0064237E"/>
    <w:rsid w:val="006424B9"/>
    <w:rsid w:val="0064299F"/>
    <w:rsid w:val="00643918"/>
    <w:rsid w:val="0064394A"/>
    <w:rsid w:val="00643A00"/>
    <w:rsid w:val="00643C82"/>
    <w:rsid w:val="00643CE7"/>
    <w:rsid w:val="00644E33"/>
    <w:rsid w:val="00645373"/>
    <w:rsid w:val="00645885"/>
    <w:rsid w:val="00645B43"/>
    <w:rsid w:val="00645BB3"/>
    <w:rsid w:val="00645F50"/>
    <w:rsid w:val="00645F8E"/>
    <w:rsid w:val="00645FA4"/>
    <w:rsid w:val="006461A0"/>
    <w:rsid w:val="006464DD"/>
    <w:rsid w:val="00646B8A"/>
    <w:rsid w:val="00646EF0"/>
    <w:rsid w:val="006470C0"/>
    <w:rsid w:val="00647265"/>
    <w:rsid w:val="0064767D"/>
    <w:rsid w:val="00650431"/>
    <w:rsid w:val="0065079A"/>
    <w:rsid w:val="006508C9"/>
    <w:rsid w:val="00650963"/>
    <w:rsid w:val="00650A11"/>
    <w:rsid w:val="00650CEF"/>
    <w:rsid w:val="00650E0E"/>
    <w:rsid w:val="00650FB2"/>
    <w:rsid w:val="00651455"/>
    <w:rsid w:val="0065183E"/>
    <w:rsid w:val="006518BB"/>
    <w:rsid w:val="00652280"/>
    <w:rsid w:val="00653269"/>
    <w:rsid w:val="00653335"/>
    <w:rsid w:val="00653D24"/>
    <w:rsid w:val="00653EC2"/>
    <w:rsid w:val="006546DA"/>
    <w:rsid w:val="0065474F"/>
    <w:rsid w:val="00655004"/>
    <w:rsid w:val="006550E0"/>
    <w:rsid w:val="00655A36"/>
    <w:rsid w:val="00655F37"/>
    <w:rsid w:val="00657180"/>
    <w:rsid w:val="006575AD"/>
    <w:rsid w:val="006578F7"/>
    <w:rsid w:val="00657C51"/>
    <w:rsid w:val="00657F75"/>
    <w:rsid w:val="006601AD"/>
    <w:rsid w:val="00660731"/>
    <w:rsid w:val="00660806"/>
    <w:rsid w:val="006609CF"/>
    <w:rsid w:val="00660B58"/>
    <w:rsid w:val="0066153D"/>
    <w:rsid w:val="00661948"/>
    <w:rsid w:val="00661B67"/>
    <w:rsid w:val="00661C9F"/>
    <w:rsid w:val="00661DC4"/>
    <w:rsid w:val="006621C9"/>
    <w:rsid w:val="00662454"/>
    <w:rsid w:val="00662A3E"/>
    <w:rsid w:val="00662D65"/>
    <w:rsid w:val="00663033"/>
    <w:rsid w:val="006632F8"/>
    <w:rsid w:val="00663556"/>
    <w:rsid w:val="00663DDA"/>
    <w:rsid w:val="00663EA7"/>
    <w:rsid w:val="00664048"/>
    <w:rsid w:val="00664619"/>
    <w:rsid w:val="0066467C"/>
    <w:rsid w:val="00664F3A"/>
    <w:rsid w:val="00664F91"/>
    <w:rsid w:val="00665D9D"/>
    <w:rsid w:val="00666036"/>
    <w:rsid w:val="00666DC5"/>
    <w:rsid w:val="0066702A"/>
    <w:rsid w:val="00667199"/>
    <w:rsid w:val="006676BA"/>
    <w:rsid w:val="006676F7"/>
    <w:rsid w:val="0066777A"/>
    <w:rsid w:val="0067031B"/>
    <w:rsid w:val="006704EF"/>
    <w:rsid w:val="006709A3"/>
    <w:rsid w:val="006709DA"/>
    <w:rsid w:val="006709E6"/>
    <w:rsid w:val="00670CED"/>
    <w:rsid w:val="006713BC"/>
    <w:rsid w:val="00671D4D"/>
    <w:rsid w:val="00672307"/>
    <w:rsid w:val="006723FB"/>
    <w:rsid w:val="0067240F"/>
    <w:rsid w:val="00672542"/>
    <w:rsid w:val="006727BC"/>
    <w:rsid w:val="00672AB3"/>
    <w:rsid w:val="0067301D"/>
    <w:rsid w:val="006730AA"/>
    <w:rsid w:val="0067337B"/>
    <w:rsid w:val="0067377C"/>
    <w:rsid w:val="0067397A"/>
    <w:rsid w:val="00673BD8"/>
    <w:rsid w:val="0067416E"/>
    <w:rsid w:val="00674A8C"/>
    <w:rsid w:val="00675360"/>
    <w:rsid w:val="00675B3F"/>
    <w:rsid w:val="00675C5A"/>
    <w:rsid w:val="00675CA4"/>
    <w:rsid w:val="00675DD4"/>
    <w:rsid w:val="00675E47"/>
    <w:rsid w:val="00675EC2"/>
    <w:rsid w:val="0067606A"/>
    <w:rsid w:val="006763F2"/>
    <w:rsid w:val="0067686D"/>
    <w:rsid w:val="00676898"/>
    <w:rsid w:val="00676C4E"/>
    <w:rsid w:val="00676CED"/>
    <w:rsid w:val="00676DBE"/>
    <w:rsid w:val="00676F0B"/>
    <w:rsid w:val="006770BA"/>
    <w:rsid w:val="006774D4"/>
    <w:rsid w:val="00677707"/>
    <w:rsid w:val="006777C0"/>
    <w:rsid w:val="00677CC9"/>
    <w:rsid w:val="00677FA7"/>
    <w:rsid w:val="0068011B"/>
    <w:rsid w:val="00680655"/>
    <w:rsid w:val="0068082E"/>
    <w:rsid w:val="0068086E"/>
    <w:rsid w:val="00680917"/>
    <w:rsid w:val="006809E7"/>
    <w:rsid w:val="006822AE"/>
    <w:rsid w:val="006825F4"/>
    <w:rsid w:val="00683689"/>
    <w:rsid w:val="00683B2A"/>
    <w:rsid w:val="00684B3D"/>
    <w:rsid w:val="00684B42"/>
    <w:rsid w:val="00685C43"/>
    <w:rsid w:val="00685CAC"/>
    <w:rsid w:val="006860BA"/>
    <w:rsid w:val="00686229"/>
    <w:rsid w:val="006864EA"/>
    <w:rsid w:val="00686C6A"/>
    <w:rsid w:val="00686F15"/>
    <w:rsid w:val="00687051"/>
    <w:rsid w:val="00687762"/>
    <w:rsid w:val="00687FB3"/>
    <w:rsid w:val="006915FB"/>
    <w:rsid w:val="006916A8"/>
    <w:rsid w:val="006926B3"/>
    <w:rsid w:val="0069323A"/>
    <w:rsid w:val="00693AA1"/>
    <w:rsid w:val="00693B09"/>
    <w:rsid w:val="00693F5B"/>
    <w:rsid w:val="006940DD"/>
    <w:rsid w:val="0069568E"/>
    <w:rsid w:val="00695721"/>
    <w:rsid w:val="00695FF7"/>
    <w:rsid w:val="006960AD"/>
    <w:rsid w:val="00696465"/>
    <w:rsid w:val="00696D2C"/>
    <w:rsid w:val="00696EE7"/>
    <w:rsid w:val="00697051"/>
    <w:rsid w:val="006975F7"/>
    <w:rsid w:val="00697DCB"/>
    <w:rsid w:val="00697DD6"/>
    <w:rsid w:val="00697F4C"/>
    <w:rsid w:val="006A03FC"/>
    <w:rsid w:val="006A09FA"/>
    <w:rsid w:val="006A0C3B"/>
    <w:rsid w:val="006A0F53"/>
    <w:rsid w:val="006A187B"/>
    <w:rsid w:val="006A28DC"/>
    <w:rsid w:val="006A3473"/>
    <w:rsid w:val="006A364D"/>
    <w:rsid w:val="006A370F"/>
    <w:rsid w:val="006A3C57"/>
    <w:rsid w:val="006A3CFE"/>
    <w:rsid w:val="006A3DEE"/>
    <w:rsid w:val="006A43E1"/>
    <w:rsid w:val="006A4DE1"/>
    <w:rsid w:val="006A4DED"/>
    <w:rsid w:val="006A53E4"/>
    <w:rsid w:val="006A5F6A"/>
    <w:rsid w:val="006A6242"/>
    <w:rsid w:val="006A6BE2"/>
    <w:rsid w:val="006A6DBA"/>
    <w:rsid w:val="006A74F4"/>
    <w:rsid w:val="006A74F8"/>
    <w:rsid w:val="006A75FE"/>
    <w:rsid w:val="006A79F4"/>
    <w:rsid w:val="006A7A8C"/>
    <w:rsid w:val="006B008C"/>
    <w:rsid w:val="006B0E50"/>
    <w:rsid w:val="006B1090"/>
    <w:rsid w:val="006B1798"/>
    <w:rsid w:val="006B1B3F"/>
    <w:rsid w:val="006B1B6A"/>
    <w:rsid w:val="006B1DF5"/>
    <w:rsid w:val="006B1F53"/>
    <w:rsid w:val="006B225C"/>
    <w:rsid w:val="006B2477"/>
    <w:rsid w:val="006B25DB"/>
    <w:rsid w:val="006B2A19"/>
    <w:rsid w:val="006B2D05"/>
    <w:rsid w:val="006B31F0"/>
    <w:rsid w:val="006B4409"/>
    <w:rsid w:val="006B48D1"/>
    <w:rsid w:val="006B4BAB"/>
    <w:rsid w:val="006B5217"/>
    <w:rsid w:val="006B52AD"/>
    <w:rsid w:val="006B5472"/>
    <w:rsid w:val="006B5EAE"/>
    <w:rsid w:val="006B5F92"/>
    <w:rsid w:val="006B68D0"/>
    <w:rsid w:val="006B69D0"/>
    <w:rsid w:val="006B76C8"/>
    <w:rsid w:val="006B7DC0"/>
    <w:rsid w:val="006C0B23"/>
    <w:rsid w:val="006C0BCB"/>
    <w:rsid w:val="006C0F2A"/>
    <w:rsid w:val="006C1503"/>
    <w:rsid w:val="006C21F2"/>
    <w:rsid w:val="006C2489"/>
    <w:rsid w:val="006C27D1"/>
    <w:rsid w:val="006C2BF4"/>
    <w:rsid w:val="006C302E"/>
    <w:rsid w:val="006C3090"/>
    <w:rsid w:val="006C33A8"/>
    <w:rsid w:val="006C36F3"/>
    <w:rsid w:val="006C39A1"/>
    <w:rsid w:val="006C3C86"/>
    <w:rsid w:val="006C3DCA"/>
    <w:rsid w:val="006C3EF4"/>
    <w:rsid w:val="006C4726"/>
    <w:rsid w:val="006C4875"/>
    <w:rsid w:val="006C487A"/>
    <w:rsid w:val="006C51E0"/>
    <w:rsid w:val="006C59CD"/>
    <w:rsid w:val="006C5BE5"/>
    <w:rsid w:val="006C5C4A"/>
    <w:rsid w:val="006C5DEF"/>
    <w:rsid w:val="006C5F77"/>
    <w:rsid w:val="006C63CA"/>
    <w:rsid w:val="006C6D28"/>
    <w:rsid w:val="006C7137"/>
    <w:rsid w:val="006C72CA"/>
    <w:rsid w:val="006C72D8"/>
    <w:rsid w:val="006C7BC9"/>
    <w:rsid w:val="006C7E71"/>
    <w:rsid w:val="006D0098"/>
    <w:rsid w:val="006D0272"/>
    <w:rsid w:val="006D0C3B"/>
    <w:rsid w:val="006D0D5B"/>
    <w:rsid w:val="006D0E98"/>
    <w:rsid w:val="006D15DD"/>
    <w:rsid w:val="006D23B1"/>
    <w:rsid w:val="006D242C"/>
    <w:rsid w:val="006D2547"/>
    <w:rsid w:val="006D2A15"/>
    <w:rsid w:val="006D2B77"/>
    <w:rsid w:val="006D2C0C"/>
    <w:rsid w:val="006D2D5F"/>
    <w:rsid w:val="006D301B"/>
    <w:rsid w:val="006D301C"/>
    <w:rsid w:val="006D3617"/>
    <w:rsid w:val="006D415B"/>
    <w:rsid w:val="006D41AB"/>
    <w:rsid w:val="006D43D6"/>
    <w:rsid w:val="006D44B0"/>
    <w:rsid w:val="006D4D51"/>
    <w:rsid w:val="006D4D5B"/>
    <w:rsid w:val="006D4D71"/>
    <w:rsid w:val="006D4F21"/>
    <w:rsid w:val="006D5272"/>
    <w:rsid w:val="006D55A1"/>
    <w:rsid w:val="006D5671"/>
    <w:rsid w:val="006D5859"/>
    <w:rsid w:val="006D6034"/>
    <w:rsid w:val="006D6FB8"/>
    <w:rsid w:val="006D6FC5"/>
    <w:rsid w:val="006D7A11"/>
    <w:rsid w:val="006D7BA4"/>
    <w:rsid w:val="006D7BDF"/>
    <w:rsid w:val="006D7D74"/>
    <w:rsid w:val="006D7F93"/>
    <w:rsid w:val="006E011D"/>
    <w:rsid w:val="006E023C"/>
    <w:rsid w:val="006E0806"/>
    <w:rsid w:val="006E08B7"/>
    <w:rsid w:val="006E0DD6"/>
    <w:rsid w:val="006E0F16"/>
    <w:rsid w:val="006E0FB4"/>
    <w:rsid w:val="006E109D"/>
    <w:rsid w:val="006E1204"/>
    <w:rsid w:val="006E1578"/>
    <w:rsid w:val="006E15A4"/>
    <w:rsid w:val="006E17AF"/>
    <w:rsid w:val="006E1A7E"/>
    <w:rsid w:val="006E1AA2"/>
    <w:rsid w:val="006E1B06"/>
    <w:rsid w:val="006E1D4A"/>
    <w:rsid w:val="006E1FCD"/>
    <w:rsid w:val="006E1FE8"/>
    <w:rsid w:val="006E1FEF"/>
    <w:rsid w:val="006E2091"/>
    <w:rsid w:val="006E2288"/>
    <w:rsid w:val="006E2A40"/>
    <w:rsid w:val="006E2C14"/>
    <w:rsid w:val="006E2C78"/>
    <w:rsid w:val="006E2DFC"/>
    <w:rsid w:val="006E2F24"/>
    <w:rsid w:val="006E2F98"/>
    <w:rsid w:val="006E33A5"/>
    <w:rsid w:val="006E35B8"/>
    <w:rsid w:val="006E3761"/>
    <w:rsid w:val="006E4CC0"/>
    <w:rsid w:val="006E5929"/>
    <w:rsid w:val="006E6249"/>
    <w:rsid w:val="006E678D"/>
    <w:rsid w:val="006E6BDA"/>
    <w:rsid w:val="006E6D3E"/>
    <w:rsid w:val="006E730A"/>
    <w:rsid w:val="006E7321"/>
    <w:rsid w:val="006E75D9"/>
    <w:rsid w:val="006E7644"/>
    <w:rsid w:val="006E7E66"/>
    <w:rsid w:val="006E7EF1"/>
    <w:rsid w:val="006F033B"/>
    <w:rsid w:val="006F0481"/>
    <w:rsid w:val="006F0665"/>
    <w:rsid w:val="006F0936"/>
    <w:rsid w:val="006F09D2"/>
    <w:rsid w:val="006F0CB7"/>
    <w:rsid w:val="006F1310"/>
    <w:rsid w:val="006F1691"/>
    <w:rsid w:val="006F2959"/>
    <w:rsid w:val="006F2EA2"/>
    <w:rsid w:val="006F2FBE"/>
    <w:rsid w:val="006F30AD"/>
    <w:rsid w:val="006F332D"/>
    <w:rsid w:val="006F33B4"/>
    <w:rsid w:val="006F37E0"/>
    <w:rsid w:val="006F38C1"/>
    <w:rsid w:val="006F3DC7"/>
    <w:rsid w:val="006F40A1"/>
    <w:rsid w:val="006F47B5"/>
    <w:rsid w:val="006F4900"/>
    <w:rsid w:val="006F4DB5"/>
    <w:rsid w:val="006F501E"/>
    <w:rsid w:val="006F55CD"/>
    <w:rsid w:val="006F57A8"/>
    <w:rsid w:val="006F5D9E"/>
    <w:rsid w:val="006F6328"/>
    <w:rsid w:val="006F6F06"/>
    <w:rsid w:val="006F6F61"/>
    <w:rsid w:val="006F706C"/>
    <w:rsid w:val="006F76BD"/>
    <w:rsid w:val="006F78B9"/>
    <w:rsid w:val="007000A3"/>
    <w:rsid w:val="00700320"/>
    <w:rsid w:val="007009E7"/>
    <w:rsid w:val="00700B09"/>
    <w:rsid w:val="0070147C"/>
    <w:rsid w:val="007017D3"/>
    <w:rsid w:val="00701828"/>
    <w:rsid w:val="007019CD"/>
    <w:rsid w:val="00702663"/>
    <w:rsid w:val="0070267B"/>
    <w:rsid w:val="00702837"/>
    <w:rsid w:val="00702A1D"/>
    <w:rsid w:val="007034A3"/>
    <w:rsid w:val="00703727"/>
    <w:rsid w:val="00703923"/>
    <w:rsid w:val="00703C7C"/>
    <w:rsid w:val="00704682"/>
    <w:rsid w:val="007048FC"/>
    <w:rsid w:val="00704A77"/>
    <w:rsid w:val="00705105"/>
    <w:rsid w:val="00705676"/>
    <w:rsid w:val="0070572C"/>
    <w:rsid w:val="00705A69"/>
    <w:rsid w:val="00705D9E"/>
    <w:rsid w:val="00706762"/>
    <w:rsid w:val="0070688F"/>
    <w:rsid w:val="00706A8E"/>
    <w:rsid w:val="00706E2A"/>
    <w:rsid w:val="0070719E"/>
    <w:rsid w:val="00707435"/>
    <w:rsid w:val="007078D5"/>
    <w:rsid w:val="007079F6"/>
    <w:rsid w:val="00707BDB"/>
    <w:rsid w:val="00707E36"/>
    <w:rsid w:val="007100E2"/>
    <w:rsid w:val="007101E2"/>
    <w:rsid w:val="00710289"/>
    <w:rsid w:val="00710B23"/>
    <w:rsid w:val="00710F6D"/>
    <w:rsid w:val="00711D9E"/>
    <w:rsid w:val="00712530"/>
    <w:rsid w:val="00712AE0"/>
    <w:rsid w:val="00712D8D"/>
    <w:rsid w:val="007131C7"/>
    <w:rsid w:val="007133B6"/>
    <w:rsid w:val="007133C1"/>
    <w:rsid w:val="007135C9"/>
    <w:rsid w:val="007140C0"/>
    <w:rsid w:val="0071482F"/>
    <w:rsid w:val="00714D0A"/>
    <w:rsid w:val="0071589E"/>
    <w:rsid w:val="00715906"/>
    <w:rsid w:val="00715A06"/>
    <w:rsid w:val="00715A45"/>
    <w:rsid w:val="00715B81"/>
    <w:rsid w:val="00715ED6"/>
    <w:rsid w:val="007160DD"/>
    <w:rsid w:val="00716165"/>
    <w:rsid w:val="0071663C"/>
    <w:rsid w:val="007169FD"/>
    <w:rsid w:val="00717088"/>
    <w:rsid w:val="007170D0"/>
    <w:rsid w:val="007172E2"/>
    <w:rsid w:val="0071730B"/>
    <w:rsid w:val="00717606"/>
    <w:rsid w:val="00717769"/>
    <w:rsid w:val="00717DB3"/>
    <w:rsid w:val="0072008B"/>
    <w:rsid w:val="007201B4"/>
    <w:rsid w:val="007203EB"/>
    <w:rsid w:val="00720552"/>
    <w:rsid w:val="00720702"/>
    <w:rsid w:val="007208C5"/>
    <w:rsid w:val="00720B8B"/>
    <w:rsid w:val="00720DDB"/>
    <w:rsid w:val="00720DF9"/>
    <w:rsid w:val="0072124E"/>
    <w:rsid w:val="00721D6E"/>
    <w:rsid w:val="00721F89"/>
    <w:rsid w:val="007221F7"/>
    <w:rsid w:val="007223E6"/>
    <w:rsid w:val="007223F4"/>
    <w:rsid w:val="0072253D"/>
    <w:rsid w:val="00722A92"/>
    <w:rsid w:val="0072314B"/>
    <w:rsid w:val="00723397"/>
    <w:rsid w:val="007238BC"/>
    <w:rsid w:val="00723A55"/>
    <w:rsid w:val="00723AF9"/>
    <w:rsid w:val="00723E41"/>
    <w:rsid w:val="00724569"/>
    <w:rsid w:val="00724600"/>
    <w:rsid w:val="007248E2"/>
    <w:rsid w:val="00724AE7"/>
    <w:rsid w:val="00724EF9"/>
    <w:rsid w:val="00724F1E"/>
    <w:rsid w:val="00724F28"/>
    <w:rsid w:val="0072547A"/>
    <w:rsid w:val="00725B10"/>
    <w:rsid w:val="00725DDD"/>
    <w:rsid w:val="0072612D"/>
    <w:rsid w:val="00726312"/>
    <w:rsid w:val="0072682A"/>
    <w:rsid w:val="0072754B"/>
    <w:rsid w:val="00727766"/>
    <w:rsid w:val="00727CF3"/>
    <w:rsid w:val="00727D3B"/>
    <w:rsid w:val="00727D8B"/>
    <w:rsid w:val="007304C7"/>
    <w:rsid w:val="00730747"/>
    <w:rsid w:val="00730A81"/>
    <w:rsid w:val="00730BC5"/>
    <w:rsid w:val="00730D0B"/>
    <w:rsid w:val="00730E97"/>
    <w:rsid w:val="00731189"/>
    <w:rsid w:val="00731261"/>
    <w:rsid w:val="007317FB"/>
    <w:rsid w:val="00731E07"/>
    <w:rsid w:val="007325D9"/>
    <w:rsid w:val="00732BD9"/>
    <w:rsid w:val="00733355"/>
    <w:rsid w:val="007333DB"/>
    <w:rsid w:val="00733C49"/>
    <w:rsid w:val="00733D77"/>
    <w:rsid w:val="0073400F"/>
    <w:rsid w:val="007354EF"/>
    <w:rsid w:val="00735849"/>
    <w:rsid w:val="0073598B"/>
    <w:rsid w:val="007362DD"/>
    <w:rsid w:val="007368AA"/>
    <w:rsid w:val="00737B7F"/>
    <w:rsid w:val="0074005C"/>
    <w:rsid w:val="00740186"/>
    <w:rsid w:val="00740195"/>
    <w:rsid w:val="0074053E"/>
    <w:rsid w:val="00740918"/>
    <w:rsid w:val="00740D36"/>
    <w:rsid w:val="007416E9"/>
    <w:rsid w:val="007417D6"/>
    <w:rsid w:val="00741962"/>
    <w:rsid w:val="00741AC4"/>
    <w:rsid w:val="007423DE"/>
    <w:rsid w:val="007423E7"/>
    <w:rsid w:val="00742773"/>
    <w:rsid w:val="00742B0F"/>
    <w:rsid w:val="00742B8B"/>
    <w:rsid w:val="0074312A"/>
    <w:rsid w:val="0074325C"/>
    <w:rsid w:val="0074344A"/>
    <w:rsid w:val="00743DBE"/>
    <w:rsid w:val="00744302"/>
    <w:rsid w:val="007443A0"/>
    <w:rsid w:val="00744DEC"/>
    <w:rsid w:val="00744EC1"/>
    <w:rsid w:val="00745313"/>
    <w:rsid w:val="007453A1"/>
    <w:rsid w:val="007457A5"/>
    <w:rsid w:val="007459AE"/>
    <w:rsid w:val="00745F6F"/>
    <w:rsid w:val="007460C0"/>
    <w:rsid w:val="00746AF3"/>
    <w:rsid w:val="00746DB9"/>
    <w:rsid w:val="00746DF1"/>
    <w:rsid w:val="00746F89"/>
    <w:rsid w:val="0074742A"/>
    <w:rsid w:val="007474D3"/>
    <w:rsid w:val="007476B1"/>
    <w:rsid w:val="00747780"/>
    <w:rsid w:val="00747E6D"/>
    <w:rsid w:val="00747EDB"/>
    <w:rsid w:val="0075044B"/>
    <w:rsid w:val="00750B00"/>
    <w:rsid w:val="00750E19"/>
    <w:rsid w:val="00751530"/>
    <w:rsid w:val="007515A9"/>
    <w:rsid w:val="007516C7"/>
    <w:rsid w:val="00751879"/>
    <w:rsid w:val="007518FF"/>
    <w:rsid w:val="00751E8E"/>
    <w:rsid w:val="00752354"/>
    <w:rsid w:val="00752444"/>
    <w:rsid w:val="007524D5"/>
    <w:rsid w:val="00752FD3"/>
    <w:rsid w:val="00753199"/>
    <w:rsid w:val="00753692"/>
    <w:rsid w:val="00753899"/>
    <w:rsid w:val="00753A4F"/>
    <w:rsid w:val="00753FA1"/>
    <w:rsid w:val="00754239"/>
    <w:rsid w:val="00754398"/>
    <w:rsid w:val="007546CE"/>
    <w:rsid w:val="00754ED1"/>
    <w:rsid w:val="0075564C"/>
    <w:rsid w:val="00755853"/>
    <w:rsid w:val="00756BFE"/>
    <w:rsid w:val="007570D0"/>
    <w:rsid w:val="00757215"/>
    <w:rsid w:val="007578DB"/>
    <w:rsid w:val="00757DF3"/>
    <w:rsid w:val="00760107"/>
    <w:rsid w:val="0076023E"/>
    <w:rsid w:val="00760407"/>
    <w:rsid w:val="0076045D"/>
    <w:rsid w:val="007607FB"/>
    <w:rsid w:val="0076119C"/>
    <w:rsid w:val="007612C1"/>
    <w:rsid w:val="007615C9"/>
    <w:rsid w:val="0076248D"/>
    <w:rsid w:val="007624A1"/>
    <w:rsid w:val="007624BB"/>
    <w:rsid w:val="00762827"/>
    <w:rsid w:val="00762C33"/>
    <w:rsid w:val="00762E8F"/>
    <w:rsid w:val="00763229"/>
    <w:rsid w:val="007632C5"/>
    <w:rsid w:val="007639E4"/>
    <w:rsid w:val="00763F1F"/>
    <w:rsid w:val="00764166"/>
    <w:rsid w:val="00764210"/>
    <w:rsid w:val="00764509"/>
    <w:rsid w:val="007645D1"/>
    <w:rsid w:val="0076462A"/>
    <w:rsid w:val="0076482E"/>
    <w:rsid w:val="00765697"/>
    <w:rsid w:val="007657EB"/>
    <w:rsid w:val="007659D0"/>
    <w:rsid w:val="007661E9"/>
    <w:rsid w:val="0076632D"/>
    <w:rsid w:val="007665AD"/>
    <w:rsid w:val="00767B0C"/>
    <w:rsid w:val="0077005D"/>
    <w:rsid w:val="007701CB"/>
    <w:rsid w:val="00770E05"/>
    <w:rsid w:val="0077109C"/>
    <w:rsid w:val="007714B9"/>
    <w:rsid w:val="00771791"/>
    <w:rsid w:val="00771812"/>
    <w:rsid w:val="00771867"/>
    <w:rsid w:val="00771A51"/>
    <w:rsid w:val="00771B99"/>
    <w:rsid w:val="007720C9"/>
    <w:rsid w:val="007734AB"/>
    <w:rsid w:val="007735C8"/>
    <w:rsid w:val="00774108"/>
    <w:rsid w:val="00774581"/>
    <w:rsid w:val="00774893"/>
    <w:rsid w:val="00774CD8"/>
    <w:rsid w:val="0077505D"/>
    <w:rsid w:val="0077513F"/>
    <w:rsid w:val="007751CE"/>
    <w:rsid w:val="0077598C"/>
    <w:rsid w:val="00775A9B"/>
    <w:rsid w:val="00775AF6"/>
    <w:rsid w:val="00775AFF"/>
    <w:rsid w:val="00775D86"/>
    <w:rsid w:val="007767AD"/>
    <w:rsid w:val="00776D12"/>
    <w:rsid w:val="00776DCF"/>
    <w:rsid w:val="0077708B"/>
    <w:rsid w:val="00777191"/>
    <w:rsid w:val="00777301"/>
    <w:rsid w:val="00777428"/>
    <w:rsid w:val="00777914"/>
    <w:rsid w:val="00777978"/>
    <w:rsid w:val="007801E7"/>
    <w:rsid w:val="00780670"/>
    <w:rsid w:val="00780834"/>
    <w:rsid w:val="0078088D"/>
    <w:rsid w:val="007809A5"/>
    <w:rsid w:val="007809D9"/>
    <w:rsid w:val="00781346"/>
    <w:rsid w:val="00781B31"/>
    <w:rsid w:val="00781CA8"/>
    <w:rsid w:val="00782307"/>
    <w:rsid w:val="00782860"/>
    <w:rsid w:val="007829E5"/>
    <w:rsid w:val="00782D09"/>
    <w:rsid w:val="00783250"/>
    <w:rsid w:val="007833D8"/>
    <w:rsid w:val="00783A26"/>
    <w:rsid w:val="00783C0D"/>
    <w:rsid w:val="00783E5D"/>
    <w:rsid w:val="00783F6C"/>
    <w:rsid w:val="00784489"/>
    <w:rsid w:val="00784B53"/>
    <w:rsid w:val="00784CB2"/>
    <w:rsid w:val="00784F0F"/>
    <w:rsid w:val="0078563D"/>
    <w:rsid w:val="00785CFB"/>
    <w:rsid w:val="00785E88"/>
    <w:rsid w:val="00786927"/>
    <w:rsid w:val="00786A5D"/>
    <w:rsid w:val="00786EAF"/>
    <w:rsid w:val="007875A2"/>
    <w:rsid w:val="0078767D"/>
    <w:rsid w:val="007878C9"/>
    <w:rsid w:val="007903AA"/>
    <w:rsid w:val="00790449"/>
    <w:rsid w:val="0079061E"/>
    <w:rsid w:val="007909E0"/>
    <w:rsid w:val="00790BAA"/>
    <w:rsid w:val="00790CB7"/>
    <w:rsid w:val="00790E92"/>
    <w:rsid w:val="00790F97"/>
    <w:rsid w:val="00790FFF"/>
    <w:rsid w:val="0079107D"/>
    <w:rsid w:val="007912A0"/>
    <w:rsid w:val="0079160D"/>
    <w:rsid w:val="007916C1"/>
    <w:rsid w:val="007919D3"/>
    <w:rsid w:val="00791BF3"/>
    <w:rsid w:val="0079271F"/>
    <w:rsid w:val="00792B99"/>
    <w:rsid w:val="007933A6"/>
    <w:rsid w:val="00793411"/>
    <w:rsid w:val="007936C7"/>
    <w:rsid w:val="0079386A"/>
    <w:rsid w:val="00793BC0"/>
    <w:rsid w:val="00793FBA"/>
    <w:rsid w:val="00794276"/>
    <w:rsid w:val="00794682"/>
    <w:rsid w:val="0079492D"/>
    <w:rsid w:val="00794B25"/>
    <w:rsid w:val="007953AA"/>
    <w:rsid w:val="00795891"/>
    <w:rsid w:val="00795E48"/>
    <w:rsid w:val="00796462"/>
    <w:rsid w:val="00796DD3"/>
    <w:rsid w:val="00797189"/>
    <w:rsid w:val="00797227"/>
    <w:rsid w:val="0079729F"/>
    <w:rsid w:val="00797B78"/>
    <w:rsid w:val="007A0208"/>
    <w:rsid w:val="007A0479"/>
    <w:rsid w:val="007A0C4D"/>
    <w:rsid w:val="007A1124"/>
    <w:rsid w:val="007A11FE"/>
    <w:rsid w:val="007A1BE4"/>
    <w:rsid w:val="007A1E49"/>
    <w:rsid w:val="007A2048"/>
    <w:rsid w:val="007A2516"/>
    <w:rsid w:val="007A2571"/>
    <w:rsid w:val="007A26C3"/>
    <w:rsid w:val="007A27BC"/>
    <w:rsid w:val="007A28DA"/>
    <w:rsid w:val="007A2D7F"/>
    <w:rsid w:val="007A2E2B"/>
    <w:rsid w:val="007A303C"/>
    <w:rsid w:val="007A38EB"/>
    <w:rsid w:val="007A427C"/>
    <w:rsid w:val="007A42DD"/>
    <w:rsid w:val="007A4345"/>
    <w:rsid w:val="007A44B1"/>
    <w:rsid w:val="007A4D0E"/>
    <w:rsid w:val="007A4FED"/>
    <w:rsid w:val="007A53B5"/>
    <w:rsid w:val="007A54B5"/>
    <w:rsid w:val="007A574D"/>
    <w:rsid w:val="007A57C0"/>
    <w:rsid w:val="007A6364"/>
    <w:rsid w:val="007A659E"/>
    <w:rsid w:val="007A6917"/>
    <w:rsid w:val="007A6E60"/>
    <w:rsid w:val="007B0225"/>
    <w:rsid w:val="007B08B9"/>
    <w:rsid w:val="007B09B1"/>
    <w:rsid w:val="007B0B42"/>
    <w:rsid w:val="007B0BB9"/>
    <w:rsid w:val="007B0E3F"/>
    <w:rsid w:val="007B109C"/>
    <w:rsid w:val="007B14AF"/>
    <w:rsid w:val="007B1646"/>
    <w:rsid w:val="007B18B0"/>
    <w:rsid w:val="007B1AC8"/>
    <w:rsid w:val="007B1C05"/>
    <w:rsid w:val="007B1FBD"/>
    <w:rsid w:val="007B2E54"/>
    <w:rsid w:val="007B3024"/>
    <w:rsid w:val="007B355A"/>
    <w:rsid w:val="007B3ABA"/>
    <w:rsid w:val="007B3B64"/>
    <w:rsid w:val="007B3C9A"/>
    <w:rsid w:val="007B48C9"/>
    <w:rsid w:val="007B515F"/>
    <w:rsid w:val="007B533F"/>
    <w:rsid w:val="007B55AE"/>
    <w:rsid w:val="007B5AC1"/>
    <w:rsid w:val="007B5D23"/>
    <w:rsid w:val="007B5E40"/>
    <w:rsid w:val="007B64D8"/>
    <w:rsid w:val="007B6EF5"/>
    <w:rsid w:val="007B7BC9"/>
    <w:rsid w:val="007B7C9C"/>
    <w:rsid w:val="007C035B"/>
    <w:rsid w:val="007C06B8"/>
    <w:rsid w:val="007C0787"/>
    <w:rsid w:val="007C0945"/>
    <w:rsid w:val="007C0DA9"/>
    <w:rsid w:val="007C141B"/>
    <w:rsid w:val="007C1988"/>
    <w:rsid w:val="007C1DDA"/>
    <w:rsid w:val="007C1E67"/>
    <w:rsid w:val="007C1EB8"/>
    <w:rsid w:val="007C20EB"/>
    <w:rsid w:val="007C24A2"/>
    <w:rsid w:val="007C2507"/>
    <w:rsid w:val="007C2A00"/>
    <w:rsid w:val="007C2BC2"/>
    <w:rsid w:val="007C2D2C"/>
    <w:rsid w:val="007C2EA2"/>
    <w:rsid w:val="007C314D"/>
    <w:rsid w:val="007C32C7"/>
    <w:rsid w:val="007C341A"/>
    <w:rsid w:val="007C342C"/>
    <w:rsid w:val="007C3976"/>
    <w:rsid w:val="007C3D3D"/>
    <w:rsid w:val="007C3FF9"/>
    <w:rsid w:val="007C4138"/>
    <w:rsid w:val="007C42DE"/>
    <w:rsid w:val="007C46E6"/>
    <w:rsid w:val="007C46ED"/>
    <w:rsid w:val="007C49E4"/>
    <w:rsid w:val="007C4E27"/>
    <w:rsid w:val="007C53E0"/>
    <w:rsid w:val="007C5466"/>
    <w:rsid w:val="007C5A52"/>
    <w:rsid w:val="007C63E1"/>
    <w:rsid w:val="007C6C1F"/>
    <w:rsid w:val="007C6FE5"/>
    <w:rsid w:val="007C79CA"/>
    <w:rsid w:val="007D0297"/>
    <w:rsid w:val="007D092F"/>
    <w:rsid w:val="007D0B4E"/>
    <w:rsid w:val="007D0C77"/>
    <w:rsid w:val="007D0CD3"/>
    <w:rsid w:val="007D10D0"/>
    <w:rsid w:val="007D11F9"/>
    <w:rsid w:val="007D14A9"/>
    <w:rsid w:val="007D1607"/>
    <w:rsid w:val="007D173F"/>
    <w:rsid w:val="007D1757"/>
    <w:rsid w:val="007D1795"/>
    <w:rsid w:val="007D222B"/>
    <w:rsid w:val="007D28AD"/>
    <w:rsid w:val="007D2CC1"/>
    <w:rsid w:val="007D2F5D"/>
    <w:rsid w:val="007D3295"/>
    <w:rsid w:val="007D36C0"/>
    <w:rsid w:val="007D3A41"/>
    <w:rsid w:val="007D3F98"/>
    <w:rsid w:val="007D46F1"/>
    <w:rsid w:val="007D4E04"/>
    <w:rsid w:val="007D4F04"/>
    <w:rsid w:val="007D4F76"/>
    <w:rsid w:val="007D5030"/>
    <w:rsid w:val="007D5132"/>
    <w:rsid w:val="007D520A"/>
    <w:rsid w:val="007D54CA"/>
    <w:rsid w:val="007D55B9"/>
    <w:rsid w:val="007D5AE8"/>
    <w:rsid w:val="007D5CF1"/>
    <w:rsid w:val="007D5D31"/>
    <w:rsid w:val="007D5DAC"/>
    <w:rsid w:val="007D6EC1"/>
    <w:rsid w:val="007D7211"/>
    <w:rsid w:val="007D7635"/>
    <w:rsid w:val="007D7845"/>
    <w:rsid w:val="007D7C39"/>
    <w:rsid w:val="007D7EEA"/>
    <w:rsid w:val="007E022A"/>
    <w:rsid w:val="007E03AF"/>
    <w:rsid w:val="007E0598"/>
    <w:rsid w:val="007E09BE"/>
    <w:rsid w:val="007E0B68"/>
    <w:rsid w:val="007E0EB5"/>
    <w:rsid w:val="007E0F8E"/>
    <w:rsid w:val="007E11AE"/>
    <w:rsid w:val="007E11FB"/>
    <w:rsid w:val="007E1464"/>
    <w:rsid w:val="007E1AE3"/>
    <w:rsid w:val="007E1BA4"/>
    <w:rsid w:val="007E1DBA"/>
    <w:rsid w:val="007E1F63"/>
    <w:rsid w:val="007E228F"/>
    <w:rsid w:val="007E22DF"/>
    <w:rsid w:val="007E24B5"/>
    <w:rsid w:val="007E3022"/>
    <w:rsid w:val="007E31A1"/>
    <w:rsid w:val="007E3647"/>
    <w:rsid w:val="007E4002"/>
    <w:rsid w:val="007E409A"/>
    <w:rsid w:val="007E41BE"/>
    <w:rsid w:val="007E4660"/>
    <w:rsid w:val="007E48ED"/>
    <w:rsid w:val="007E494B"/>
    <w:rsid w:val="007E4FCB"/>
    <w:rsid w:val="007E524B"/>
    <w:rsid w:val="007E533D"/>
    <w:rsid w:val="007E5399"/>
    <w:rsid w:val="007E57C8"/>
    <w:rsid w:val="007E6DB3"/>
    <w:rsid w:val="007E6E57"/>
    <w:rsid w:val="007F0268"/>
    <w:rsid w:val="007F02F8"/>
    <w:rsid w:val="007F035B"/>
    <w:rsid w:val="007F1BF1"/>
    <w:rsid w:val="007F1DC3"/>
    <w:rsid w:val="007F256A"/>
    <w:rsid w:val="007F261E"/>
    <w:rsid w:val="007F3B4B"/>
    <w:rsid w:val="007F3B71"/>
    <w:rsid w:val="007F3C23"/>
    <w:rsid w:val="007F40FB"/>
    <w:rsid w:val="007F43E0"/>
    <w:rsid w:val="007F5799"/>
    <w:rsid w:val="007F5B3D"/>
    <w:rsid w:val="007F644B"/>
    <w:rsid w:val="007F721E"/>
    <w:rsid w:val="007F73C6"/>
    <w:rsid w:val="007F7ED7"/>
    <w:rsid w:val="00800F73"/>
    <w:rsid w:val="00801141"/>
    <w:rsid w:val="00801338"/>
    <w:rsid w:val="008013A8"/>
    <w:rsid w:val="008013FE"/>
    <w:rsid w:val="00801AC8"/>
    <w:rsid w:val="00801B8D"/>
    <w:rsid w:val="00801E41"/>
    <w:rsid w:val="00802262"/>
    <w:rsid w:val="008023EC"/>
    <w:rsid w:val="008026C3"/>
    <w:rsid w:val="00802749"/>
    <w:rsid w:val="00802AE6"/>
    <w:rsid w:val="00802EA9"/>
    <w:rsid w:val="00802F10"/>
    <w:rsid w:val="0080327A"/>
    <w:rsid w:val="0080336B"/>
    <w:rsid w:val="008035F8"/>
    <w:rsid w:val="00803835"/>
    <w:rsid w:val="00803AE6"/>
    <w:rsid w:val="008046BF"/>
    <w:rsid w:val="0080489C"/>
    <w:rsid w:val="00805033"/>
    <w:rsid w:val="00805A7E"/>
    <w:rsid w:val="0080653F"/>
    <w:rsid w:val="00806699"/>
    <w:rsid w:val="00806C28"/>
    <w:rsid w:val="00806D0B"/>
    <w:rsid w:val="00806F41"/>
    <w:rsid w:val="00806FD5"/>
    <w:rsid w:val="00806FD6"/>
    <w:rsid w:val="008071B7"/>
    <w:rsid w:val="008072AC"/>
    <w:rsid w:val="00807461"/>
    <w:rsid w:val="008075C7"/>
    <w:rsid w:val="0080787F"/>
    <w:rsid w:val="00807D42"/>
    <w:rsid w:val="00810073"/>
    <w:rsid w:val="00810674"/>
    <w:rsid w:val="00810B0D"/>
    <w:rsid w:val="00810C9B"/>
    <w:rsid w:val="0081110F"/>
    <w:rsid w:val="008112B0"/>
    <w:rsid w:val="008116C4"/>
    <w:rsid w:val="00811F4F"/>
    <w:rsid w:val="00811FAD"/>
    <w:rsid w:val="00812036"/>
    <w:rsid w:val="0081239F"/>
    <w:rsid w:val="008123C0"/>
    <w:rsid w:val="0081242A"/>
    <w:rsid w:val="008125FF"/>
    <w:rsid w:val="00812627"/>
    <w:rsid w:val="00812C95"/>
    <w:rsid w:val="00812CC0"/>
    <w:rsid w:val="00813655"/>
    <w:rsid w:val="008140C7"/>
    <w:rsid w:val="0081411A"/>
    <w:rsid w:val="00814369"/>
    <w:rsid w:val="00814383"/>
    <w:rsid w:val="00814788"/>
    <w:rsid w:val="00814A82"/>
    <w:rsid w:val="00814F13"/>
    <w:rsid w:val="00815070"/>
    <w:rsid w:val="008151BD"/>
    <w:rsid w:val="00815FD5"/>
    <w:rsid w:val="0081609C"/>
    <w:rsid w:val="00816665"/>
    <w:rsid w:val="008170D1"/>
    <w:rsid w:val="00817420"/>
    <w:rsid w:val="00817679"/>
    <w:rsid w:val="00817E54"/>
    <w:rsid w:val="00817F98"/>
    <w:rsid w:val="008200D3"/>
    <w:rsid w:val="008200D6"/>
    <w:rsid w:val="008202BA"/>
    <w:rsid w:val="008204BD"/>
    <w:rsid w:val="00821066"/>
    <w:rsid w:val="00821505"/>
    <w:rsid w:val="0082160E"/>
    <w:rsid w:val="0082183E"/>
    <w:rsid w:val="00822541"/>
    <w:rsid w:val="00822A5E"/>
    <w:rsid w:val="00822A8C"/>
    <w:rsid w:val="00822C5F"/>
    <w:rsid w:val="00823010"/>
    <w:rsid w:val="008232F0"/>
    <w:rsid w:val="00823A46"/>
    <w:rsid w:val="00823B4D"/>
    <w:rsid w:val="00823C69"/>
    <w:rsid w:val="00823F67"/>
    <w:rsid w:val="00823FA3"/>
    <w:rsid w:val="0082402C"/>
    <w:rsid w:val="0082435B"/>
    <w:rsid w:val="008243AF"/>
    <w:rsid w:val="00824A4D"/>
    <w:rsid w:val="00824C30"/>
    <w:rsid w:val="008251DB"/>
    <w:rsid w:val="008253FF"/>
    <w:rsid w:val="00825E5C"/>
    <w:rsid w:val="0082626B"/>
    <w:rsid w:val="00826A5C"/>
    <w:rsid w:val="00826FC7"/>
    <w:rsid w:val="00826FFE"/>
    <w:rsid w:val="0082740C"/>
    <w:rsid w:val="00827913"/>
    <w:rsid w:val="00827D30"/>
    <w:rsid w:val="00827E69"/>
    <w:rsid w:val="008306ED"/>
    <w:rsid w:val="0083091F"/>
    <w:rsid w:val="00830930"/>
    <w:rsid w:val="00830CB9"/>
    <w:rsid w:val="00830CC5"/>
    <w:rsid w:val="00830DCC"/>
    <w:rsid w:val="00830EAB"/>
    <w:rsid w:val="0083121F"/>
    <w:rsid w:val="0083190B"/>
    <w:rsid w:val="00831C23"/>
    <w:rsid w:val="00831FDF"/>
    <w:rsid w:val="0083251E"/>
    <w:rsid w:val="008325C6"/>
    <w:rsid w:val="008325F8"/>
    <w:rsid w:val="0083329C"/>
    <w:rsid w:val="00833B35"/>
    <w:rsid w:val="00833CBE"/>
    <w:rsid w:val="00834212"/>
    <w:rsid w:val="0083468A"/>
    <w:rsid w:val="008349F2"/>
    <w:rsid w:val="008356FA"/>
    <w:rsid w:val="00835C40"/>
    <w:rsid w:val="00835F67"/>
    <w:rsid w:val="00836743"/>
    <w:rsid w:val="008367C1"/>
    <w:rsid w:val="00836B2A"/>
    <w:rsid w:val="008371FE"/>
    <w:rsid w:val="0083774E"/>
    <w:rsid w:val="00840621"/>
    <w:rsid w:val="00840740"/>
    <w:rsid w:val="00840815"/>
    <w:rsid w:val="008410DA"/>
    <w:rsid w:val="00841360"/>
    <w:rsid w:val="008416A8"/>
    <w:rsid w:val="008417AC"/>
    <w:rsid w:val="00841B63"/>
    <w:rsid w:val="00841B7F"/>
    <w:rsid w:val="00841D4E"/>
    <w:rsid w:val="00841D6A"/>
    <w:rsid w:val="0084212D"/>
    <w:rsid w:val="008424AF"/>
    <w:rsid w:val="0084282E"/>
    <w:rsid w:val="00842990"/>
    <w:rsid w:val="00842BCD"/>
    <w:rsid w:val="00842DBD"/>
    <w:rsid w:val="00842EA0"/>
    <w:rsid w:val="00842FCB"/>
    <w:rsid w:val="00843303"/>
    <w:rsid w:val="008435AB"/>
    <w:rsid w:val="00843C87"/>
    <w:rsid w:val="00843D91"/>
    <w:rsid w:val="00843EF9"/>
    <w:rsid w:val="00844211"/>
    <w:rsid w:val="008442C5"/>
    <w:rsid w:val="008448BD"/>
    <w:rsid w:val="008448CE"/>
    <w:rsid w:val="00845022"/>
    <w:rsid w:val="00845268"/>
    <w:rsid w:val="00845914"/>
    <w:rsid w:val="00845A97"/>
    <w:rsid w:val="0084625C"/>
    <w:rsid w:val="00846303"/>
    <w:rsid w:val="008465F2"/>
    <w:rsid w:val="00846B5B"/>
    <w:rsid w:val="00846CCA"/>
    <w:rsid w:val="00846E14"/>
    <w:rsid w:val="00846FE3"/>
    <w:rsid w:val="00847319"/>
    <w:rsid w:val="00847690"/>
    <w:rsid w:val="008477C6"/>
    <w:rsid w:val="008477FA"/>
    <w:rsid w:val="008478DB"/>
    <w:rsid w:val="008478FE"/>
    <w:rsid w:val="00847976"/>
    <w:rsid w:val="00847DB8"/>
    <w:rsid w:val="00847DD1"/>
    <w:rsid w:val="00847FD2"/>
    <w:rsid w:val="008504D1"/>
    <w:rsid w:val="008504D2"/>
    <w:rsid w:val="008511D7"/>
    <w:rsid w:val="00851603"/>
    <w:rsid w:val="008517F5"/>
    <w:rsid w:val="00851C98"/>
    <w:rsid w:val="00851CD0"/>
    <w:rsid w:val="00851F28"/>
    <w:rsid w:val="00851FDF"/>
    <w:rsid w:val="00852999"/>
    <w:rsid w:val="00852E2D"/>
    <w:rsid w:val="008530D8"/>
    <w:rsid w:val="0085323C"/>
    <w:rsid w:val="00853463"/>
    <w:rsid w:val="00853D0C"/>
    <w:rsid w:val="0085477F"/>
    <w:rsid w:val="0085496B"/>
    <w:rsid w:val="0085543F"/>
    <w:rsid w:val="00855900"/>
    <w:rsid w:val="00855B6F"/>
    <w:rsid w:val="00855EA0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578BC"/>
    <w:rsid w:val="008600F6"/>
    <w:rsid w:val="00860317"/>
    <w:rsid w:val="00860755"/>
    <w:rsid w:val="00861201"/>
    <w:rsid w:val="008613E7"/>
    <w:rsid w:val="00861CA8"/>
    <w:rsid w:val="00862640"/>
    <w:rsid w:val="00863C2F"/>
    <w:rsid w:val="0086486E"/>
    <w:rsid w:val="00864DC8"/>
    <w:rsid w:val="00864F00"/>
    <w:rsid w:val="008650CA"/>
    <w:rsid w:val="00865112"/>
    <w:rsid w:val="00865152"/>
    <w:rsid w:val="0086517C"/>
    <w:rsid w:val="00865658"/>
    <w:rsid w:val="00865DA9"/>
    <w:rsid w:val="0086622A"/>
    <w:rsid w:val="00866360"/>
    <w:rsid w:val="0086752D"/>
    <w:rsid w:val="0086754D"/>
    <w:rsid w:val="00870188"/>
    <w:rsid w:val="0087085E"/>
    <w:rsid w:val="00871208"/>
    <w:rsid w:val="00871946"/>
    <w:rsid w:val="00871B45"/>
    <w:rsid w:val="00872185"/>
    <w:rsid w:val="0087257E"/>
    <w:rsid w:val="008727FB"/>
    <w:rsid w:val="00872895"/>
    <w:rsid w:val="00872DC2"/>
    <w:rsid w:val="0087365C"/>
    <w:rsid w:val="00873A13"/>
    <w:rsid w:val="00873A84"/>
    <w:rsid w:val="00873B5F"/>
    <w:rsid w:val="00873CB0"/>
    <w:rsid w:val="00873FFF"/>
    <w:rsid w:val="008742C1"/>
    <w:rsid w:val="00874355"/>
    <w:rsid w:val="00874A6D"/>
    <w:rsid w:val="00874D12"/>
    <w:rsid w:val="00874EBD"/>
    <w:rsid w:val="008754C7"/>
    <w:rsid w:val="00875E0B"/>
    <w:rsid w:val="00876858"/>
    <w:rsid w:val="00876A71"/>
    <w:rsid w:val="00877256"/>
    <w:rsid w:val="00877310"/>
    <w:rsid w:val="00877E39"/>
    <w:rsid w:val="00877FE1"/>
    <w:rsid w:val="00880224"/>
    <w:rsid w:val="008803A6"/>
    <w:rsid w:val="00880680"/>
    <w:rsid w:val="00881ED7"/>
    <w:rsid w:val="0088216A"/>
    <w:rsid w:val="008822DA"/>
    <w:rsid w:val="0088231C"/>
    <w:rsid w:val="008827C5"/>
    <w:rsid w:val="008829F8"/>
    <w:rsid w:val="00882BEC"/>
    <w:rsid w:val="008830B0"/>
    <w:rsid w:val="00883C05"/>
    <w:rsid w:val="00883F40"/>
    <w:rsid w:val="008841B8"/>
    <w:rsid w:val="008845E2"/>
    <w:rsid w:val="008849C6"/>
    <w:rsid w:val="00884A85"/>
    <w:rsid w:val="00884FB1"/>
    <w:rsid w:val="00885100"/>
    <w:rsid w:val="00885711"/>
    <w:rsid w:val="00885B55"/>
    <w:rsid w:val="00885FB9"/>
    <w:rsid w:val="0088610C"/>
    <w:rsid w:val="008864DA"/>
    <w:rsid w:val="0088661A"/>
    <w:rsid w:val="00886C27"/>
    <w:rsid w:val="0088704B"/>
    <w:rsid w:val="0088745F"/>
    <w:rsid w:val="00887850"/>
    <w:rsid w:val="00887897"/>
    <w:rsid w:val="00887E54"/>
    <w:rsid w:val="00887FB7"/>
    <w:rsid w:val="00890205"/>
    <w:rsid w:val="008905B4"/>
    <w:rsid w:val="008907DE"/>
    <w:rsid w:val="0089089E"/>
    <w:rsid w:val="00890FB5"/>
    <w:rsid w:val="00891218"/>
    <w:rsid w:val="00891239"/>
    <w:rsid w:val="00891479"/>
    <w:rsid w:val="008914C5"/>
    <w:rsid w:val="008914C6"/>
    <w:rsid w:val="00891AE0"/>
    <w:rsid w:val="00892062"/>
    <w:rsid w:val="008921A7"/>
    <w:rsid w:val="0089235A"/>
    <w:rsid w:val="0089235D"/>
    <w:rsid w:val="00892A89"/>
    <w:rsid w:val="00892E51"/>
    <w:rsid w:val="00893122"/>
    <w:rsid w:val="00893358"/>
    <w:rsid w:val="0089348E"/>
    <w:rsid w:val="00893632"/>
    <w:rsid w:val="00893921"/>
    <w:rsid w:val="00893E85"/>
    <w:rsid w:val="0089407E"/>
    <w:rsid w:val="0089455A"/>
    <w:rsid w:val="00894C27"/>
    <w:rsid w:val="00894CD8"/>
    <w:rsid w:val="0089515B"/>
    <w:rsid w:val="00895E7E"/>
    <w:rsid w:val="00895F53"/>
    <w:rsid w:val="0089638B"/>
    <w:rsid w:val="008963C5"/>
    <w:rsid w:val="00896A87"/>
    <w:rsid w:val="00896D48"/>
    <w:rsid w:val="00896DF2"/>
    <w:rsid w:val="008971DE"/>
    <w:rsid w:val="0089724B"/>
    <w:rsid w:val="00897327"/>
    <w:rsid w:val="00897355"/>
    <w:rsid w:val="008977FB"/>
    <w:rsid w:val="00897AC1"/>
    <w:rsid w:val="008A0601"/>
    <w:rsid w:val="008A0688"/>
    <w:rsid w:val="008A09BD"/>
    <w:rsid w:val="008A0A26"/>
    <w:rsid w:val="008A1034"/>
    <w:rsid w:val="008A1A1B"/>
    <w:rsid w:val="008A1A24"/>
    <w:rsid w:val="008A1A41"/>
    <w:rsid w:val="008A20BE"/>
    <w:rsid w:val="008A22B2"/>
    <w:rsid w:val="008A2417"/>
    <w:rsid w:val="008A2423"/>
    <w:rsid w:val="008A256D"/>
    <w:rsid w:val="008A2B5B"/>
    <w:rsid w:val="008A3174"/>
    <w:rsid w:val="008A324B"/>
    <w:rsid w:val="008A35E8"/>
    <w:rsid w:val="008A3DC8"/>
    <w:rsid w:val="008A3F40"/>
    <w:rsid w:val="008A3FA5"/>
    <w:rsid w:val="008A4428"/>
    <w:rsid w:val="008A4507"/>
    <w:rsid w:val="008A4679"/>
    <w:rsid w:val="008A46E8"/>
    <w:rsid w:val="008A4AE8"/>
    <w:rsid w:val="008A4B21"/>
    <w:rsid w:val="008A4C94"/>
    <w:rsid w:val="008A4CA1"/>
    <w:rsid w:val="008A5023"/>
    <w:rsid w:val="008A5058"/>
    <w:rsid w:val="008A52E9"/>
    <w:rsid w:val="008A533C"/>
    <w:rsid w:val="008A557D"/>
    <w:rsid w:val="008A57F8"/>
    <w:rsid w:val="008A58F6"/>
    <w:rsid w:val="008A5F0B"/>
    <w:rsid w:val="008A6325"/>
    <w:rsid w:val="008A6B2D"/>
    <w:rsid w:val="008A6E34"/>
    <w:rsid w:val="008A731D"/>
    <w:rsid w:val="008A750A"/>
    <w:rsid w:val="008A7BF5"/>
    <w:rsid w:val="008A7D74"/>
    <w:rsid w:val="008B0FA7"/>
    <w:rsid w:val="008B139F"/>
    <w:rsid w:val="008B18A0"/>
    <w:rsid w:val="008B1A49"/>
    <w:rsid w:val="008B1C9B"/>
    <w:rsid w:val="008B1D0F"/>
    <w:rsid w:val="008B1D1B"/>
    <w:rsid w:val="008B2019"/>
    <w:rsid w:val="008B21FE"/>
    <w:rsid w:val="008B2900"/>
    <w:rsid w:val="008B3128"/>
    <w:rsid w:val="008B31E8"/>
    <w:rsid w:val="008B31FF"/>
    <w:rsid w:val="008B35F3"/>
    <w:rsid w:val="008B3E48"/>
    <w:rsid w:val="008B410A"/>
    <w:rsid w:val="008B4E79"/>
    <w:rsid w:val="008B57B0"/>
    <w:rsid w:val="008B5AD5"/>
    <w:rsid w:val="008B660E"/>
    <w:rsid w:val="008B6A20"/>
    <w:rsid w:val="008B717A"/>
    <w:rsid w:val="008B719D"/>
    <w:rsid w:val="008B724C"/>
    <w:rsid w:val="008B74B3"/>
    <w:rsid w:val="008B74CB"/>
    <w:rsid w:val="008B765C"/>
    <w:rsid w:val="008B766B"/>
    <w:rsid w:val="008B772B"/>
    <w:rsid w:val="008B7CF3"/>
    <w:rsid w:val="008B7D04"/>
    <w:rsid w:val="008B7FF7"/>
    <w:rsid w:val="008C023D"/>
    <w:rsid w:val="008C0251"/>
    <w:rsid w:val="008C08E2"/>
    <w:rsid w:val="008C0CAB"/>
    <w:rsid w:val="008C0F4C"/>
    <w:rsid w:val="008C127F"/>
    <w:rsid w:val="008C147B"/>
    <w:rsid w:val="008C14D2"/>
    <w:rsid w:val="008C1CF1"/>
    <w:rsid w:val="008C2846"/>
    <w:rsid w:val="008C28F3"/>
    <w:rsid w:val="008C2C7C"/>
    <w:rsid w:val="008C31D3"/>
    <w:rsid w:val="008C3275"/>
    <w:rsid w:val="008C3FCF"/>
    <w:rsid w:val="008C47C2"/>
    <w:rsid w:val="008C488B"/>
    <w:rsid w:val="008C50AB"/>
    <w:rsid w:val="008C5992"/>
    <w:rsid w:val="008C5C4D"/>
    <w:rsid w:val="008C5E8C"/>
    <w:rsid w:val="008C5EA1"/>
    <w:rsid w:val="008C5FF0"/>
    <w:rsid w:val="008C63D6"/>
    <w:rsid w:val="008C65BF"/>
    <w:rsid w:val="008C68C6"/>
    <w:rsid w:val="008C6C3B"/>
    <w:rsid w:val="008C6FA0"/>
    <w:rsid w:val="008C7000"/>
    <w:rsid w:val="008C73FD"/>
    <w:rsid w:val="008C75FB"/>
    <w:rsid w:val="008C7F6C"/>
    <w:rsid w:val="008C7F7F"/>
    <w:rsid w:val="008D07B0"/>
    <w:rsid w:val="008D0F8A"/>
    <w:rsid w:val="008D1150"/>
    <w:rsid w:val="008D11E5"/>
    <w:rsid w:val="008D17C2"/>
    <w:rsid w:val="008D1C27"/>
    <w:rsid w:val="008D1D6A"/>
    <w:rsid w:val="008D21E4"/>
    <w:rsid w:val="008D22B9"/>
    <w:rsid w:val="008D236B"/>
    <w:rsid w:val="008D2386"/>
    <w:rsid w:val="008D3A7D"/>
    <w:rsid w:val="008D405E"/>
    <w:rsid w:val="008D4B6E"/>
    <w:rsid w:val="008D5082"/>
    <w:rsid w:val="008D56F3"/>
    <w:rsid w:val="008D5DB7"/>
    <w:rsid w:val="008D6F55"/>
    <w:rsid w:val="008D7125"/>
    <w:rsid w:val="008D7307"/>
    <w:rsid w:val="008D786D"/>
    <w:rsid w:val="008D7BCE"/>
    <w:rsid w:val="008E00D7"/>
    <w:rsid w:val="008E0409"/>
    <w:rsid w:val="008E04DF"/>
    <w:rsid w:val="008E05CC"/>
    <w:rsid w:val="008E076F"/>
    <w:rsid w:val="008E1372"/>
    <w:rsid w:val="008E14E1"/>
    <w:rsid w:val="008E157D"/>
    <w:rsid w:val="008E1624"/>
    <w:rsid w:val="008E1758"/>
    <w:rsid w:val="008E175D"/>
    <w:rsid w:val="008E1911"/>
    <w:rsid w:val="008E1E90"/>
    <w:rsid w:val="008E20A5"/>
    <w:rsid w:val="008E29EB"/>
    <w:rsid w:val="008E2B14"/>
    <w:rsid w:val="008E30A1"/>
    <w:rsid w:val="008E3179"/>
    <w:rsid w:val="008E3322"/>
    <w:rsid w:val="008E3326"/>
    <w:rsid w:val="008E368E"/>
    <w:rsid w:val="008E3790"/>
    <w:rsid w:val="008E3F28"/>
    <w:rsid w:val="008E3F73"/>
    <w:rsid w:val="008E40FC"/>
    <w:rsid w:val="008E4279"/>
    <w:rsid w:val="008E4421"/>
    <w:rsid w:val="008E4C16"/>
    <w:rsid w:val="008E4C85"/>
    <w:rsid w:val="008E4DB1"/>
    <w:rsid w:val="008E4E02"/>
    <w:rsid w:val="008E514F"/>
    <w:rsid w:val="008E54C7"/>
    <w:rsid w:val="008E5B05"/>
    <w:rsid w:val="008E5FD7"/>
    <w:rsid w:val="008E639E"/>
    <w:rsid w:val="008E64E2"/>
    <w:rsid w:val="008E6F13"/>
    <w:rsid w:val="008E6FCC"/>
    <w:rsid w:val="008E7796"/>
    <w:rsid w:val="008E7936"/>
    <w:rsid w:val="008E7C79"/>
    <w:rsid w:val="008E7D1F"/>
    <w:rsid w:val="008E7D28"/>
    <w:rsid w:val="008F0271"/>
    <w:rsid w:val="008F0464"/>
    <w:rsid w:val="008F06B4"/>
    <w:rsid w:val="008F06F2"/>
    <w:rsid w:val="008F0718"/>
    <w:rsid w:val="008F0A9A"/>
    <w:rsid w:val="008F126F"/>
    <w:rsid w:val="008F14C4"/>
    <w:rsid w:val="008F1633"/>
    <w:rsid w:val="008F16F3"/>
    <w:rsid w:val="008F16F6"/>
    <w:rsid w:val="008F17C4"/>
    <w:rsid w:val="008F1817"/>
    <w:rsid w:val="008F20E6"/>
    <w:rsid w:val="008F2559"/>
    <w:rsid w:val="008F2831"/>
    <w:rsid w:val="008F28BF"/>
    <w:rsid w:val="008F2E0B"/>
    <w:rsid w:val="008F309F"/>
    <w:rsid w:val="008F3631"/>
    <w:rsid w:val="008F3F4A"/>
    <w:rsid w:val="008F43EE"/>
    <w:rsid w:val="008F4F07"/>
    <w:rsid w:val="008F5AEA"/>
    <w:rsid w:val="008F5F69"/>
    <w:rsid w:val="008F6283"/>
    <w:rsid w:val="008F62B8"/>
    <w:rsid w:val="008F69D0"/>
    <w:rsid w:val="008F6D6F"/>
    <w:rsid w:val="008F70B9"/>
    <w:rsid w:val="008F71E6"/>
    <w:rsid w:val="008F74BC"/>
    <w:rsid w:val="008F790E"/>
    <w:rsid w:val="008F7AC4"/>
    <w:rsid w:val="008F7E81"/>
    <w:rsid w:val="009000AF"/>
    <w:rsid w:val="0090064F"/>
    <w:rsid w:val="00900968"/>
    <w:rsid w:val="00900E35"/>
    <w:rsid w:val="00900EAD"/>
    <w:rsid w:val="00901BD9"/>
    <w:rsid w:val="0090219A"/>
    <w:rsid w:val="009035D1"/>
    <w:rsid w:val="0090397B"/>
    <w:rsid w:val="00903D65"/>
    <w:rsid w:val="009040E2"/>
    <w:rsid w:val="00904480"/>
    <w:rsid w:val="009044AB"/>
    <w:rsid w:val="009044E7"/>
    <w:rsid w:val="009047D5"/>
    <w:rsid w:val="00904C70"/>
    <w:rsid w:val="00904C94"/>
    <w:rsid w:val="0090563A"/>
    <w:rsid w:val="0090571C"/>
    <w:rsid w:val="00905939"/>
    <w:rsid w:val="00905C33"/>
    <w:rsid w:val="00905E6C"/>
    <w:rsid w:val="00905F75"/>
    <w:rsid w:val="00905FAC"/>
    <w:rsid w:val="00906137"/>
    <w:rsid w:val="00906434"/>
    <w:rsid w:val="00906D48"/>
    <w:rsid w:val="009074E2"/>
    <w:rsid w:val="00907915"/>
    <w:rsid w:val="00907A20"/>
    <w:rsid w:val="00910356"/>
    <w:rsid w:val="00910403"/>
    <w:rsid w:val="009105E6"/>
    <w:rsid w:val="00910A12"/>
    <w:rsid w:val="00910E71"/>
    <w:rsid w:val="00911071"/>
    <w:rsid w:val="009111AA"/>
    <w:rsid w:val="009115A3"/>
    <w:rsid w:val="00911796"/>
    <w:rsid w:val="00911A34"/>
    <w:rsid w:val="0091226F"/>
    <w:rsid w:val="00912575"/>
    <w:rsid w:val="009127B5"/>
    <w:rsid w:val="009128E1"/>
    <w:rsid w:val="00912A88"/>
    <w:rsid w:val="009134B1"/>
    <w:rsid w:val="00913A0B"/>
    <w:rsid w:val="00913B22"/>
    <w:rsid w:val="009152B1"/>
    <w:rsid w:val="0091567B"/>
    <w:rsid w:val="009159DF"/>
    <w:rsid w:val="00915CF5"/>
    <w:rsid w:val="00915D73"/>
    <w:rsid w:val="00916181"/>
    <w:rsid w:val="00916276"/>
    <w:rsid w:val="0091673E"/>
    <w:rsid w:val="00916A98"/>
    <w:rsid w:val="00917061"/>
    <w:rsid w:val="0091715F"/>
    <w:rsid w:val="009172BE"/>
    <w:rsid w:val="009176FB"/>
    <w:rsid w:val="00917A50"/>
    <w:rsid w:val="00920391"/>
    <w:rsid w:val="009209FA"/>
    <w:rsid w:val="00920B74"/>
    <w:rsid w:val="009217A4"/>
    <w:rsid w:val="00921A4E"/>
    <w:rsid w:val="00921CD1"/>
    <w:rsid w:val="00921D17"/>
    <w:rsid w:val="00921D98"/>
    <w:rsid w:val="00922500"/>
    <w:rsid w:val="0092270F"/>
    <w:rsid w:val="00923010"/>
    <w:rsid w:val="0092330E"/>
    <w:rsid w:val="00923F78"/>
    <w:rsid w:val="009240B3"/>
    <w:rsid w:val="00924347"/>
    <w:rsid w:val="0092455E"/>
    <w:rsid w:val="0092459A"/>
    <w:rsid w:val="0092467B"/>
    <w:rsid w:val="00924E10"/>
    <w:rsid w:val="00925612"/>
    <w:rsid w:val="00925795"/>
    <w:rsid w:val="009258CC"/>
    <w:rsid w:val="00925AE1"/>
    <w:rsid w:val="00925C48"/>
    <w:rsid w:val="00926431"/>
    <w:rsid w:val="00926455"/>
    <w:rsid w:val="009266EC"/>
    <w:rsid w:val="00926A2B"/>
    <w:rsid w:val="00926E8E"/>
    <w:rsid w:val="009272DE"/>
    <w:rsid w:val="00927977"/>
    <w:rsid w:val="00927A5C"/>
    <w:rsid w:val="00927BAA"/>
    <w:rsid w:val="0093128B"/>
    <w:rsid w:val="009313FA"/>
    <w:rsid w:val="009318B1"/>
    <w:rsid w:val="009323DB"/>
    <w:rsid w:val="00932ACB"/>
    <w:rsid w:val="00932D0E"/>
    <w:rsid w:val="0093355E"/>
    <w:rsid w:val="00933C24"/>
    <w:rsid w:val="00933C81"/>
    <w:rsid w:val="00933E90"/>
    <w:rsid w:val="009343AF"/>
    <w:rsid w:val="009343C3"/>
    <w:rsid w:val="009355B6"/>
    <w:rsid w:val="009356DB"/>
    <w:rsid w:val="009363ED"/>
    <w:rsid w:val="00936A63"/>
    <w:rsid w:val="009370E6"/>
    <w:rsid w:val="0093719F"/>
    <w:rsid w:val="00940160"/>
    <w:rsid w:val="009402C2"/>
    <w:rsid w:val="00940339"/>
    <w:rsid w:val="00940637"/>
    <w:rsid w:val="00940998"/>
    <w:rsid w:val="00941042"/>
    <w:rsid w:val="00941BF8"/>
    <w:rsid w:val="00941E99"/>
    <w:rsid w:val="009422F4"/>
    <w:rsid w:val="0094265E"/>
    <w:rsid w:val="00942AA0"/>
    <w:rsid w:val="00942C6F"/>
    <w:rsid w:val="009431C2"/>
    <w:rsid w:val="00943500"/>
    <w:rsid w:val="00943561"/>
    <w:rsid w:val="009437E8"/>
    <w:rsid w:val="00943A68"/>
    <w:rsid w:val="00943E60"/>
    <w:rsid w:val="00943EB7"/>
    <w:rsid w:val="00943F5F"/>
    <w:rsid w:val="00944345"/>
    <w:rsid w:val="0094491D"/>
    <w:rsid w:val="00944B92"/>
    <w:rsid w:val="00944BA2"/>
    <w:rsid w:val="00944DE4"/>
    <w:rsid w:val="00944DEB"/>
    <w:rsid w:val="009450DF"/>
    <w:rsid w:val="00945202"/>
    <w:rsid w:val="009453F2"/>
    <w:rsid w:val="00945440"/>
    <w:rsid w:val="009454C1"/>
    <w:rsid w:val="0094558B"/>
    <w:rsid w:val="009455DD"/>
    <w:rsid w:val="00945974"/>
    <w:rsid w:val="00945B9A"/>
    <w:rsid w:val="00946418"/>
    <w:rsid w:val="0094690D"/>
    <w:rsid w:val="00946D16"/>
    <w:rsid w:val="00947AD9"/>
    <w:rsid w:val="00950469"/>
    <w:rsid w:val="00950517"/>
    <w:rsid w:val="00950E02"/>
    <w:rsid w:val="00952007"/>
    <w:rsid w:val="00952110"/>
    <w:rsid w:val="009522C8"/>
    <w:rsid w:val="0095239F"/>
    <w:rsid w:val="009523D0"/>
    <w:rsid w:val="00952436"/>
    <w:rsid w:val="009528E6"/>
    <w:rsid w:val="00952ECD"/>
    <w:rsid w:val="00952FA1"/>
    <w:rsid w:val="0095333F"/>
    <w:rsid w:val="009533CF"/>
    <w:rsid w:val="00953681"/>
    <w:rsid w:val="009537AC"/>
    <w:rsid w:val="00953C70"/>
    <w:rsid w:val="00953EF1"/>
    <w:rsid w:val="00953FA2"/>
    <w:rsid w:val="00954096"/>
    <w:rsid w:val="009540C2"/>
    <w:rsid w:val="00954366"/>
    <w:rsid w:val="009543A7"/>
    <w:rsid w:val="009543C2"/>
    <w:rsid w:val="00954BB0"/>
    <w:rsid w:val="00954C4E"/>
    <w:rsid w:val="00954C7E"/>
    <w:rsid w:val="00954F7E"/>
    <w:rsid w:val="00954FAC"/>
    <w:rsid w:val="00955794"/>
    <w:rsid w:val="00955B32"/>
    <w:rsid w:val="00955D13"/>
    <w:rsid w:val="00955DF5"/>
    <w:rsid w:val="00956033"/>
    <w:rsid w:val="0095607B"/>
    <w:rsid w:val="00957821"/>
    <w:rsid w:val="00957DC1"/>
    <w:rsid w:val="00957EC9"/>
    <w:rsid w:val="00957F5B"/>
    <w:rsid w:val="009608AB"/>
    <w:rsid w:val="00961D79"/>
    <w:rsid w:val="00961EEE"/>
    <w:rsid w:val="0096243E"/>
    <w:rsid w:val="00962737"/>
    <w:rsid w:val="00962DB8"/>
    <w:rsid w:val="00963158"/>
    <w:rsid w:val="00963592"/>
    <w:rsid w:val="009637B9"/>
    <w:rsid w:val="009637C1"/>
    <w:rsid w:val="00963A71"/>
    <w:rsid w:val="00963C7B"/>
    <w:rsid w:val="00963F5A"/>
    <w:rsid w:val="00964620"/>
    <w:rsid w:val="00965264"/>
    <w:rsid w:val="00965382"/>
    <w:rsid w:val="00965404"/>
    <w:rsid w:val="00965967"/>
    <w:rsid w:val="009659EF"/>
    <w:rsid w:val="00965D64"/>
    <w:rsid w:val="009670E2"/>
    <w:rsid w:val="009671FD"/>
    <w:rsid w:val="00967204"/>
    <w:rsid w:val="0096723C"/>
    <w:rsid w:val="00967634"/>
    <w:rsid w:val="009676AA"/>
    <w:rsid w:val="00967741"/>
    <w:rsid w:val="00970076"/>
    <w:rsid w:val="00970202"/>
    <w:rsid w:val="009706D1"/>
    <w:rsid w:val="00970ACA"/>
    <w:rsid w:val="0097180A"/>
    <w:rsid w:val="00971DCF"/>
    <w:rsid w:val="00972063"/>
    <w:rsid w:val="00972077"/>
    <w:rsid w:val="00972219"/>
    <w:rsid w:val="00972AD0"/>
    <w:rsid w:val="00972FD9"/>
    <w:rsid w:val="0097304B"/>
    <w:rsid w:val="009735CF"/>
    <w:rsid w:val="00973D2F"/>
    <w:rsid w:val="009741C0"/>
    <w:rsid w:val="0097466B"/>
    <w:rsid w:val="009748EC"/>
    <w:rsid w:val="0097497B"/>
    <w:rsid w:val="009758BD"/>
    <w:rsid w:val="00975F9A"/>
    <w:rsid w:val="00977414"/>
    <w:rsid w:val="00977802"/>
    <w:rsid w:val="00977A3B"/>
    <w:rsid w:val="00977D85"/>
    <w:rsid w:val="00977E22"/>
    <w:rsid w:val="00977F54"/>
    <w:rsid w:val="0098011A"/>
    <w:rsid w:val="00980281"/>
    <w:rsid w:val="00980469"/>
    <w:rsid w:val="00980E46"/>
    <w:rsid w:val="00980F6D"/>
    <w:rsid w:val="009813BA"/>
    <w:rsid w:val="009814E4"/>
    <w:rsid w:val="00981AD7"/>
    <w:rsid w:val="00981DFF"/>
    <w:rsid w:val="0098209D"/>
    <w:rsid w:val="009820FB"/>
    <w:rsid w:val="00982144"/>
    <w:rsid w:val="0098271A"/>
    <w:rsid w:val="009829A6"/>
    <w:rsid w:val="00983472"/>
    <w:rsid w:val="009834C5"/>
    <w:rsid w:val="00983508"/>
    <w:rsid w:val="00983972"/>
    <w:rsid w:val="009839E0"/>
    <w:rsid w:val="00983CA1"/>
    <w:rsid w:val="0098432D"/>
    <w:rsid w:val="00984602"/>
    <w:rsid w:val="009849BE"/>
    <w:rsid w:val="00984A5C"/>
    <w:rsid w:val="009850C6"/>
    <w:rsid w:val="009852DF"/>
    <w:rsid w:val="009854B3"/>
    <w:rsid w:val="00985825"/>
    <w:rsid w:val="00985B91"/>
    <w:rsid w:val="00985E6C"/>
    <w:rsid w:val="009860B7"/>
    <w:rsid w:val="0098674E"/>
    <w:rsid w:val="009874BF"/>
    <w:rsid w:val="00987537"/>
    <w:rsid w:val="00987884"/>
    <w:rsid w:val="00987DF1"/>
    <w:rsid w:val="009900B9"/>
    <w:rsid w:val="009900E8"/>
    <w:rsid w:val="0099014B"/>
    <w:rsid w:val="009902E7"/>
    <w:rsid w:val="00990552"/>
    <w:rsid w:val="00990749"/>
    <w:rsid w:val="00990AB5"/>
    <w:rsid w:val="00990AEC"/>
    <w:rsid w:val="009914C0"/>
    <w:rsid w:val="009918B0"/>
    <w:rsid w:val="00991CFA"/>
    <w:rsid w:val="00991EBD"/>
    <w:rsid w:val="00992D07"/>
    <w:rsid w:val="009930A5"/>
    <w:rsid w:val="00993470"/>
    <w:rsid w:val="00993631"/>
    <w:rsid w:val="00993A2D"/>
    <w:rsid w:val="00993DCD"/>
    <w:rsid w:val="009941C1"/>
    <w:rsid w:val="00994DAB"/>
    <w:rsid w:val="0099520D"/>
    <w:rsid w:val="0099535D"/>
    <w:rsid w:val="0099563A"/>
    <w:rsid w:val="009956E8"/>
    <w:rsid w:val="00995AAB"/>
    <w:rsid w:val="00995B13"/>
    <w:rsid w:val="00996194"/>
    <w:rsid w:val="0099692A"/>
    <w:rsid w:val="00997ED3"/>
    <w:rsid w:val="009A0032"/>
    <w:rsid w:val="009A009A"/>
    <w:rsid w:val="009A01CB"/>
    <w:rsid w:val="009A04AB"/>
    <w:rsid w:val="009A06CF"/>
    <w:rsid w:val="009A06EE"/>
    <w:rsid w:val="009A0E2C"/>
    <w:rsid w:val="009A1441"/>
    <w:rsid w:val="009A14C9"/>
    <w:rsid w:val="009A16B0"/>
    <w:rsid w:val="009A178A"/>
    <w:rsid w:val="009A1969"/>
    <w:rsid w:val="009A1D83"/>
    <w:rsid w:val="009A27EF"/>
    <w:rsid w:val="009A2F27"/>
    <w:rsid w:val="009A329F"/>
    <w:rsid w:val="009A3397"/>
    <w:rsid w:val="009A34D6"/>
    <w:rsid w:val="009A35D2"/>
    <w:rsid w:val="009A3C62"/>
    <w:rsid w:val="009A40DD"/>
    <w:rsid w:val="009A4199"/>
    <w:rsid w:val="009A4CA4"/>
    <w:rsid w:val="009A4F7B"/>
    <w:rsid w:val="009A4F9D"/>
    <w:rsid w:val="009A5029"/>
    <w:rsid w:val="009A51B2"/>
    <w:rsid w:val="009A5439"/>
    <w:rsid w:val="009A54BC"/>
    <w:rsid w:val="009A563C"/>
    <w:rsid w:val="009A588F"/>
    <w:rsid w:val="009A5C4E"/>
    <w:rsid w:val="009A5DE3"/>
    <w:rsid w:val="009A6072"/>
    <w:rsid w:val="009A6CA5"/>
    <w:rsid w:val="009A72AB"/>
    <w:rsid w:val="009B01F6"/>
    <w:rsid w:val="009B02A7"/>
    <w:rsid w:val="009B0984"/>
    <w:rsid w:val="009B0FA1"/>
    <w:rsid w:val="009B143C"/>
    <w:rsid w:val="009B14D4"/>
    <w:rsid w:val="009B19DC"/>
    <w:rsid w:val="009B1AE3"/>
    <w:rsid w:val="009B1FBB"/>
    <w:rsid w:val="009B22F7"/>
    <w:rsid w:val="009B24D9"/>
    <w:rsid w:val="009B27E4"/>
    <w:rsid w:val="009B2BC4"/>
    <w:rsid w:val="009B2C6D"/>
    <w:rsid w:val="009B33A5"/>
    <w:rsid w:val="009B3B71"/>
    <w:rsid w:val="009B3C25"/>
    <w:rsid w:val="009B4192"/>
    <w:rsid w:val="009B43F3"/>
    <w:rsid w:val="009B4869"/>
    <w:rsid w:val="009B529A"/>
    <w:rsid w:val="009B5310"/>
    <w:rsid w:val="009B5742"/>
    <w:rsid w:val="009B5984"/>
    <w:rsid w:val="009B5A2A"/>
    <w:rsid w:val="009B5D5C"/>
    <w:rsid w:val="009B6631"/>
    <w:rsid w:val="009B6766"/>
    <w:rsid w:val="009B6CBE"/>
    <w:rsid w:val="009B741B"/>
    <w:rsid w:val="009B799D"/>
    <w:rsid w:val="009B7DCA"/>
    <w:rsid w:val="009C0085"/>
    <w:rsid w:val="009C039A"/>
    <w:rsid w:val="009C040F"/>
    <w:rsid w:val="009C043E"/>
    <w:rsid w:val="009C12BE"/>
    <w:rsid w:val="009C1748"/>
    <w:rsid w:val="009C230F"/>
    <w:rsid w:val="009C2436"/>
    <w:rsid w:val="009C2C98"/>
    <w:rsid w:val="009C2D8A"/>
    <w:rsid w:val="009C3327"/>
    <w:rsid w:val="009C3357"/>
    <w:rsid w:val="009C34B3"/>
    <w:rsid w:val="009C35A1"/>
    <w:rsid w:val="009C3C50"/>
    <w:rsid w:val="009C42BA"/>
    <w:rsid w:val="009C4344"/>
    <w:rsid w:val="009C49C4"/>
    <w:rsid w:val="009C4E21"/>
    <w:rsid w:val="009C5D1B"/>
    <w:rsid w:val="009C6029"/>
    <w:rsid w:val="009C69E0"/>
    <w:rsid w:val="009C6C61"/>
    <w:rsid w:val="009C73C7"/>
    <w:rsid w:val="009C7502"/>
    <w:rsid w:val="009C7E52"/>
    <w:rsid w:val="009D00D6"/>
    <w:rsid w:val="009D021D"/>
    <w:rsid w:val="009D056A"/>
    <w:rsid w:val="009D0693"/>
    <w:rsid w:val="009D06A3"/>
    <w:rsid w:val="009D11B6"/>
    <w:rsid w:val="009D15C4"/>
    <w:rsid w:val="009D1607"/>
    <w:rsid w:val="009D1665"/>
    <w:rsid w:val="009D1743"/>
    <w:rsid w:val="009D17F9"/>
    <w:rsid w:val="009D18DF"/>
    <w:rsid w:val="009D19A4"/>
    <w:rsid w:val="009D1B93"/>
    <w:rsid w:val="009D1C7B"/>
    <w:rsid w:val="009D299A"/>
    <w:rsid w:val="009D2AC1"/>
    <w:rsid w:val="009D395D"/>
    <w:rsid w:val="009D3A59"/>
    <w:rsid w:val="009D40C7"/>
    <w:rsid w:val="009D4312"/>
    <w:rsid w:val="009D4A95"/>
    <w:rsid w:val="009D52A3"/>
    <w:rsid w:val="009D5749"/>
    <w:rsid w:val="009D6232"/>
    <w:rsid w:val="009D6B4E"/>
    <w:rsid w:val="009D6CF1"/>
    <w:rsid w:val="009D70BA"/>
    <w:rsid w:val="009D716F"/>
    <w:rsid w:val="009D7464"/>
    <w:rsid w:val="009D75C8"/>
    <w:rsid w:val="009D7A2F"/>
    <w:rsid w:val="009D7DF9"/>
    <w:rsid w:val="009D7EF4"/>
    <w:rsid w:val="009D7FE4"/>
    <w:rsid w:val="009E06C7"/>
    <w:rsid w:val="009E0BD2"/>
    <w:rsid w:val="009E0CFA"/>
    <w:rsid w:val="009E19C4"/>
    <w:rsid w:val="009E1AB8"/>
    <w:rsid w:val="009E1BE9"/>
    <w:rsid w:val="009E1D1E"/>
    <w:rsid w:val="009E284F"/>
    <w:rsid w:val="009E2D8D"/>
    <w:rsid w:val="009E31A9"/>
    <w:rsid w:val="009E3352"/>
    <w:rsid w:val="009E36D1"/>
    <w:rsid w:val="009E3BA6"/>
    <w:rsid w:val="009E3FBD"/>
    <w:rsid w:val="009E41BD"/>
    <w:rsid w:val="009E41DC"/>
    <w:rsid w:val="009E463B"/>
    <w:rsid w:val="009E465E"/>
    <w:rsid w:val="009E4803"/>
    <w:rsid w:val="009E4807"/>
    <w:rsid w:val="009E4D40"/>
    <w:rsid w:val="009E5073"/>
    <w:rsid w:val="009E5AF1"/>
    <w:rsid w:val="009E5C75"/>
    <w:rsid w:val="009E5E9F"/>
    <w:rsid w:val="009E5FFC"/>
    <w:rsid w:val="009E6084"/>
    <w:rsid w:val="009E664E"/>
    <w:rsid w:val="009E6817"/>
    <w:rsid w:val="009E6AEE"/>
    <w:rsid w:val="009E6B7E"/>
    <w:rsid w:val="009E6C32"/>
    <w:rsid w:val="009E6D54"/>
    <w:rsid w:val="009E6D8F"/>
    <w:rsid w:val="009E707A"/>
    <w:rsid w:val="009E71E8"/>
    <w:rsid w:val="009E7513"/>
    <w:rsid w:val="009F0309"/>
    <w:rsid w:val="009F03AB"/>
    <w:rsid w:val="009F03DE"/>
    <w:rsid w:val="009F0472"/>
    <w:rsid w:val="009F0483"/>
    <w:rsid w:val="009F0785"/>
    <w:rsid w:val="009F0A9F"/>
    <w:rsid w:val="009F0CF2"/>
    <w:rsid w:val="009F1240"/>
    <w:rsid w:val="009F15BF"/>
    <w:rsid w:val="009F1809"/>
    <w:rsid w:val="009F1955"/>
    <w:rsid w:val="009F19EA"/>
    <w:rsid w:val="009F1B85"/>
    <w:rsid w:val="009F1EB1"/>
    <w:rsid w:val="009F1FAF"/>
    <w:rsid w:val="009F275B"/>
    <w:rsid w:val="009F2D7F"/>
    <w:rsid w:val="009F2DE7"/>
    <w:rsid w:val="009F30B1"/>
    <w:rsid w:val="009F36AD"/>
    <w:rsid w:val="009F3764"/>
    <w:rsid w:val="009F3866"/>
    <w:rsid w:val="009F3BFB"/>
    <w:rsid w:val="009F40BB"/>
    <w:rsid w:val="009F4132"/>
    <w:rsid w:val="009F4142"/>
    <w:rsid w:val="009F4481"/>
    <w:rsid w:val="009F4AE5"/>
    <w:rsid w:val="009F50BB"/>
    <w:rsid w:val="009F598D"/>
    <w:rsid w:val="009F5B73"/>
    <w:rsid w:val="009F6003"/>
    <w:rsid w:val="009F61C9"/>
    <w:rsid w:val="009F62AB"/>
    <w:rsid w:val="009F653D"/>
    <w:rsid w:val="009F65A3"/>
    <w:rsid w:val="009F691B"/>
    <w:rsid w:val="009F691C"/>
    <w:rsid w:val="009F697D"/>
    <w:rsid w:val="009F6D94"/>
    <w:rsid w:val="009F7C49"/>
    <w:rsid w:val="009F7EC0"/>
    <w:rsid w:val="009F7F57"/>
    <w:rsid w:val="00A000A3"/>
    <w:rsid w:val="00A00509"/>
    <w:rsid w:val="00A00547"/>
    <w:rsid w:val="00A0063A"/>
    <w:rsid w:val="00A0095A"/>
    <w:rsid w:val="00A00F9E"/>
    <w:rsid w:val="00A01115"/>
    <w:rsid w:val="00A0119C"/>
    <w:rsid w:val="00A013DB"/>
    <w:rsid w:val="00A01566"/>
    <w:rsid w:val="00A01A8E"/>
    <w:rsid w:val="00A021F1"/>
    <w:rsid w:val="00A02359"/>
    <w:rsid w:val="00A024AB"/>
    <w:rsid w:val="00A02A2E"/>
    <w:rsid w:val="00A02E57"/>
    <w:rsid w:val="00A03585"/>
    <w:rsid w:val="00A03D23"/>
    <w:rsid w:val="00A03F57"/>
    <w:rsid w:val="00A04AE0"/>
    <w:rsid w:val="00A052E3"/>
    <w:rsid w:val="00A055A9"/>
    <w:rsid w:val="00A05620"/>
    <w:rsid w:val="00A05CA6"/>
    <w:rsid w:val="00A05D30"/>
    <w:rsid w:val="00A05EB6"/>
    <w:rsid w:val="00A0631C"/>
    <w:rsid w:val="00A0632F"/>
    <w:rsid w:val="00A0678E"/>
    <w:rsid w:val="00A07230"/>
    <w:rsid w:val="00A0723F"/>
    <w:rsid w:val="00A07C5E"/>
    <w:rsid w:val="00A10161"/>
    <w:rsid w:val="00A10273"/>
    <w:rsid w:val="00A103ED"/>
    <w:rsid w:val="00A106A2"/>
    <w:rsid w:val="00A10B1D"/>
    <w:rsid w:val="00A10E4E"/>
    <w:rsid w:val="00A10EB6"/>
    <w:rsid w:val="00A11D1E"/>
    <w:rsid w:val="00A11E3A"/>
    <w:rsid w:val="00A12215"/>
    <w:rsid w:val="00A12231"/>
    <w:rsid w:val="00A128FA"/>
    <w:rsid w:val="00A131EB"/>
    <w:rsid w:val="00A135D9"/>
    <w:rsid w:val="00A1391F"/>
    <w:rsid w:val="00A13B10"/>
    <w:rsid w:val="00A14454"/>
    <w:rsid w:val="00A14ABE"/>
    <w:rsid w:val="00A1530F"/>
    <w:rsid w:val="00A15A12"/>
    <w:rsid w:val="00A1638A"/>
    <w:rsid w:val="00A168B4"/>
    <w:rsid w:val="00A16BDF"/>
    <w:rsid w:val="00A16EF1"/>
    <w:rsid w:val="00A1762E"/>
    <w:rsid w:val="00A17793"/>
    <w:rsid w:val="00A17925"/>
    <w:rsid w:val="00A20042"/>
    <w:rsid w:val="00A2034F"/>
    <w:rsid w:val="00A203CC"/>
    <w:rsid w:val="00A2068D"/>
    <w:rsid w:val="00A20743"/>
    <w:rsid w:val="00A209A7"/>
    <w:rsid w:val="00A20CDC"/>
    <w:rsid w:val="00A21070"/>
    <w:rsid w:val="00A210B2"/>
    <w:rsid w:val="00A211FF"/>
    <w:rsid w:val="00A214C4"/>
    <w:rsid w:val="00A21978"/>
    <w:rsid w:val="00A219A6"/>
    <w:rsid w:val="00A21EF0"/>
    <w:rsid w:val="00A21FC2"/>
    <w:rsid w:val="00A21FC9"/>
    <w:rsid w:val="00A223E2"/>
    <w:rsid w:val="00A22999"/>
    <w:rsid w:val="00A22D22"/>
    <w:rsid w:val="00A22EEC"/>
    <w:rsid w:val="00A22FAF"/>
    <w:rsid w:val="00A2316F"/>
    <w:rsid w:val="00A236E7"/>
    <w:rsid w:val="00A237A6"/>
    <w:rsid w:val="00A23836"/>
    <w:rsid w:val="00A242B8"/>
    <w:rsid w:val="00A24666"/>
    <w:rsid w:val="00A24A41"/>
    <w:rsid w:val="00A255F7"/>
    <w:rsid w:val="00A257E5"/>
    <w:rsid w:val="00A2621B"/>
    <w:rsid w:val="00A26B95"/>
    <w:rsid w:val="00A26C63"/>
    <w:rsid w:val="00A274D8"/>
    <w:rsid w:val="00A304A8"/>
    <w:rsid w:val="00A30908"/>
    <w:rsid w:val="00A30B38"/>
    <w:rsid w:val="00A30C8A"/>
    <w:rsid w:val="00A310A2"/>
    <w:rsid w:val="00A31438"/>
    <w:rsid w:val="00A31854"/>
    <w:rsid w:val="00A318FF"/>
    <w:rsid w:val="00A31BED"/>
    <w:rsid w:val="00A31F91"/>
    <w:rsid w:val="00A32218"/>
    <w:rsid w:val="00A322DD"/>
    <w:rsid w:val="00A3268D"/>
    <w:rsid w:val="00A32F85"/>
    <w:rsid w:val="00A332ED"/>
    <w:rsid w:val="00A33503"/>
    <w:rsid w:val="00A339D5"/>
    <w:rsid w:val="00A33AD3"/>
    <w:rsid w:val="00A33B01"/>
    <w:rsid w:val="00A33CED"/>
    <w:rsid w:val="00A33FC3"/>
    <w:rsid w:val="00A34192"/>
    <w:rsid w:val="00A3437A"/>
    <w:rsid w:val="00A34580"/>
    <w:rsid w:val="00A345E0"/>
    <w:rsid w:val="00A34690"/>
    <w:rsid w:val="00A347C0"/>
    <w:rsid w:val="00A34A6C"/>
    <w:rsid w:val="00A34A97"/>
    <w:rsid w:val="00A358FB"/>
    <w:rsid w:val="00A35D08"/>
    <w:rsid w:val="00A35DCE"/>
    <w:rsid w:val="00A36702"/>
    <w:rsid w:val="00A3672F"/>
    <w:rsid w:val="00A36E54"/>
    <w:rsid w:val="00A36FBD"/>
    <w:rsid w:val="00A3707E"/>
    <w:rsid w:val="00A371C8"/>
    <w:rsid w:val="00A37345"/>
    <w:rsid w:val="00A4017B"/>
    <w:rsid w:val="00A40350"/>
    <w:rsid w:val="00A40680"/>
    <w:rsid w:val="00A4083B"/>
    <w:rsid w:val="00A40B51"/>
    <w:rsid w:val="00A40B98"/>
    <w:rsid w:val="00A40FAB"/>
    <w:rsid w:val="00A41164"/>
    <w:rsid w:val="00A41CBB"/>
    <w:rsid w:val="00A41E51"/>
    <w:rsid w:val="00A4224C"/>
    <w:rsid w:val="00A422EB"/>
    <w:rsid w:val="00A424DE"/>
    <w:rsid w:val="00A426ED"/>
    <w:rsid w:val="00A42B32"/>
    <w:rsid w:val="00A42E2C"/>
    <w:rsid w:val="00A42FE3"/>
    <w:rsid w:val="00A431B8"/>
    <w:rsid w:val="00A43278"/>
    <w:rsid w:val="00A4366A"/>
    <w:rsid w:val="00A4373D"/>
    <w:rsid w:val="00A43987"/>
    <w:rsid w:val="00A43ADA"/>
    <w:rsid w:val="00A43BFA"/>
    <w:rsid w:val="00A43C5F"/>
    <w:rsid w:val="00A4413B"/>
    <w:rsid w:val="00A448BD"/>
    <w:rsid w:val="00A44933"/>
    <w:rsid w:val="00A44CC0"/>
    <w:rsid w:val="00A44CE9"/>
    <w:rsid w:val="00A44E5F"/>
    <w:rsid w:val="00A45193"/>
    <w:rsid w:val="00A45210"/>
    <w:rsid w:val="00A45B02"/>
    <w:rsid w:val="00A45E42"/>
    <w:rsid w:val="00A460D0"/>
    <w:rsid w:val="00A460D7"/>
    <w:rsid w:val="00A461A3"/>
    <w:rsid w:val="00A4711E"/>
    <w:rsid w:val="00A474D6"/>
    <w:rsid w:val="00A476A3"/>
    <w:rsid w:val="00A500B6"/>
    <w:rsid w:val="00A500E5"/>
    <w:rsid w:val="00A50839"/>
    <w:rsid w:val="00A50A1A"/>
    <w:rsid w:val="00A5105F"/>
    <w:rsid w:val="00A51503"/>
    <w:rsid w:val="00A5179E"/>
    <w:rsid w:val="00A51A55"/>
    <w:rsid w:val="00A51FF2"/>
    <w:rsid w:val="00A52102"/>
    <w:rsid w:val="00A522D4"/>
    <w:rsid w:val="00A525D2"/>
    <w:rsid w:val="00A525F9"/>
    <w:rsid w:val="00A52C66"/>
    <w:rsid w:val="00A52D3F"/>
    <w:rsid w:val="00A5319E"/>
    <w:rsid w:val="00A534BC"/>
    <w:rsid w:val="00A535E8"/>
    <w:rsid w:val="00A53C41"/>
    <w:rsid w:val="00A541E1"/>
    <w:rsid w:val="00A54410"/>
    <w:rsid w:val="00A5479D"/>
    <w:rsid w:val="00A548D7"/>
    <w:rsid w:val="00A54D47"/>
    <w:rsid w:val="00A55048"/>
    <w:rsid w:val="00A55A28"/>
    <w:rsid w:val="00A55A52"/>
    <w:rsid w:val="00A55C65"/>
    <w:rsid w:val="00A563BB"/>
    <w:rsid w:val="00A563C5"/>
    <w:rsid w:val="00A56658"/>
    <w:rsid w:val="00A57183"/>
    <w:rsid w:val="00A57375"/>
    <w:rsid w:val="00A5743B"/>
    <w:rsid w:val="00A5746F"/>
    <w:rsid w:val="00A57AB1"/>
    <w:rsid w:val="00A57AF6"/>
    <w:rsid w:val="00A6042B"/>
    <w:rsid w:val="00A60BDA"/>
    <w:rsid w:val="00A61128"/>
    <w:rsid w:val="00A611C0"/>
    <w:rsid w:val="00A61770"/>
    <w:rsid w:val="00A61878"/>
    <w:rsid w:val="00A61960"/>
    <w:rsid w:val="00A61C52"/>
    <w:rsid w:val="00A61F3C"/>
    <w:rsid w:val="00A6204F"/>
    <w:rsid w:val="00A624AF"/>
    <w:rsid w:val="00A626E3"/>
    <w:rsid w:val="00A627B9"/>
    <w:rsid w:val="00A62823"/>
    <w:rsid w:val="00A639F7"/>
    <w:rsid w:val="00A63FD4"/>
    <w:rsid w:val="00A641DF"/>
    <w:rsid w:val="00A6466F"/>
    <w:rsid w:val="00A64828"/>
    <w:rsid w:val="00A64893"/>
    <w:rsid w:val="00A6509A"/>
    <w:rsid w:val="00A655F3"/>
    <w:rsid w:val="00A65624"/>
    <w:rsid w:val="00A65845"/>
    <w:rsid w:val="00A65A04"/>
    <w:rsid w:val="00A6604D"/>
    <w:rsid w:val="00A66060"/>
    <w:rsid w:val="00A6675A"/>
    <w:rsid w:val="00A6676A"/>
    <w:rsid w:val="00A667E5"/>
    <w:rsid w:val="00A669E7"/>
    <w:rsid w:val="00A674A5"/>
    <w:rsid w:val="00A674F6"/>
    <w:rsid w:val="00A67673"/>
    <w:rsid w:val="00A677B6"/>
    <w:rsid w:val="00A678B7"/>
    <w:rsid w:val="00A679C8"/>
    <w:rsid w:val="00A679E2"/>
    <w:rsid w:val="00A67A1B"/>
    <w:rsid w:val="00A7033F"/>
    <w:rsid w:val="00A718B8"/>
    <w:rsid w:val="00A71C87"/>
    <w:rsid w:val="00A71D53"/>
    <w:rsid w:val="00A725CF"/>
    <w:rsid w:val="00A72FCE"/>
    <w:rsid w:val="00A73259"/>
    <w:rsid w:val="00A732A5"/>
    <w:rsid w:val="00A73B77"/>
    <w:rsid w:val="00A73BDC"/>
    <w:rsid w:val="00A740DC"/>
    <w:rsid w:val="00A744E6"/>
    <w:rsid w:val="00A746F1"/>
    <w:rsid w:val="00A74759"/>
    <w:rsid w:val="00A748E9"/>
    <w:rsid w:val="00A748FF"/>
    <w:rsid w:val="00A7551A"/>
    <w:rsid w:val="00A7589B"/>
    <w:rsid w:val="00A75AA0"/>
    <w:rsid w:val="00A75ECA"/>
    <w:rsid w:val="00A76226"/>
    <w:rsid w:val="00A766A1"/>
    <w:rsid w:val="00A76767"/>
    <w:rsid w:val="00A768BB"/>
    <w:rsid w:val="00A76A31"/>
    <w:rsid w:val="00A7726D"/>
    <w:rsid w:val="00A7774C"/>
    <w:rsid w:val="00A77A43"/>
    <w:rsid w:val="00A77C96"/>
    <w:rsid w:val="00A77DF4"/>
    <w:rsid w:val="00A77E7F"/>
    <w:rsid w:val="00A77F87"/>
    <w:rsid w:val="00A80093"/>
    <w:rsid w:val="00A803C3"/>
    <w:rsid w:val="00A80488"/>
    <w:rsid w:val="00A80AA3"/>
    <w:rsid w:val="00A80BFA"/>
    <w:rsid w:val="00A81373"/>
    <w:rsid w:val="00A81550"/>
    <w:rsid w:val="00A815DB"/>
    <w:rsid w:val="00A81778"/>
    <w:rsid w:val="00A81A9D"/>
    <w:rsid w:val="00A82750"/>
    <w:rsid w:val="00A82FE6"/>
    <w:rsid w:val="00A8300D"/>
    <w:rsid w:val="00A83013"/>
    <w:rsid w:val="00A8313F"/>
    <w:rsid w:val="00A835D9"/>
    <w:rsid w:val="00A83CD0"/>
    <w:rsid w:val="00A84353"/>
    <w:rsid w:val="00A843D7"/>
    <w:rsid w:val="00A8454F"/>
    <w:rsid w:val="00A845B9"/>
    <w:rsid w:val="00A84837"/>
    <w:rsid w:val="00A84962"/>
    <w:rsid w:val="00A84D19"/>
    <w:rsid w:val="00A858D2"/>
    <w:rsid w:val="00A85B31"/>
    <w:rsid w:val="00A85DDE"/>
    <w:rsid w:val="00A85E1D"/>
    <w:rsid w:val="00A86506"/>
    <w:rsid w:val="00A86AA5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521"/>
    <w:rsid w:val="00A908CF"/>
    <w:rsid w:val="00A90DA3"/>
    <w:rsid w:val="00A913B6"/>
    <w:rsid w:val="00A91462"/>
    <w:rsid w:val="00A916AB"/>
    <w:rsid w:val="00A91803"/>
    <w:rsid w:val="00A91805"/>
    <w:rsid w:val="00A91901"/>
    <w:rsid w:val="00A91C93"/>
    <w:rsid w:val="00A91FCB"/>
    <w:rsid w:val="00A921CE"/>
    <w:rsid w:val="00A929A4"/>
    <w:rsid w:val="00A92EF6"/>
    <w:rsid w:val="00A93067"/>
    <w:rsid w:val="00A936BF"/>
    <w:rsid w:val="00A93702"/>
    <w:rsid w:val="00A93881"/>
    <w:rsid w:val="00A93CD6"/>
    <w:rsid w:val="00A93D66"/>
    <w:rsid w:val="00A94B9C"/>
    <w:rsid w:val="00A94F71"/>
    <w:rsid w:val="00A94F91"/>
    <w:rsid w:val="00A956E1"/>
    <w:rsid w:val="00A959F1"/>
    <w:rsid w:val="00A96515"/>
    <w:rsid w:val="00A97461"/>
    <w:rsid w:val="00A97CC3"/>
    <w:rsid w:val="00AA0101"/>
    <w:rsid w:val="00AA0575"/>
    <w:rsid w:val="00AA05DE"/>
    <w:rsid w:val="00AA0C5C"/>
    <w:rsid w:val="00AA0CBC"/>
    <w:rsid w:val="00AA10EE"/>
    <w:rsid w:val="00AA1432"/>
    <w:rsid w:val="00AA16C3"/>
    <w:rsid w:val="00AA19E0"/>
    <w:rsid w:val="00AA1A22"/>
    <w:rsid w:val="00AA1B52"/>
    <w:rsid w:val="00AA1CB6"/>
    <w:rsid w:val="00AA21D8"/>
    <w:rsid w:val="00AA21EE"/>
    <w:rsid w:val="00AA24C6"/>
    <w:rsid w:val="00AA2679"/>
    <w:rsid w:val="00AA273D"/>
    <w:rsid w:val="00AA2776"/>
    <w:rsid w:val="00AA2B8D"/>
    <w:rsid w:val="00AA2C6B"/>
    <w:rsid w:val="00AA32CD"/>
    <w:rsid w:val="00AA356D"/>
    <w:rsid w:val="00AA4598"/>
    <w:rsid w:val="00AA459B"/>
    <w:rsid w:val="00AA47D5"/>
    <w:rsid w:val="00AA48C1"/>
    <w:rsid w:val="00AA50EE"/>
    <w:rsid w:val="00AA51D2"/>
    <w:rsid w:val="00AA54F6"/>
    <w:rsid w:val="00AA5B76"/>
    <w:rsid w:val="00AA5C85"/>
    <w:rsid w:val="00AA5CE2"/>
    <w:rsid w:val="00AA61D5"/>
    <w:rsid w:val="00AA63D7"/>
    <w:rsid w:val="00AA69FA"/>
    <w:rsid w:val="00AA6A28"/>
    <w:rsid w:val="00AA6C13"/>
    <w:rsid w:val="00AA6CD8"/>
    <w:rsid w:val="00AA6D81"/>
    <w:rsid w:val="00AA7010"/>
    <w:rsid w:val="00AA7449"/>
    <w:rsid w:val="00AA78D8"/>
    <w:rsid w:val="00AA7A34"/>
    <w:rsid w:val="00AA7DAA"/>
    <w:rsid w:val="00AB00F8"/>
    <w:rsid w:val="00AB019E"/>
    <w:rsid w:val="00AB03BC"/>
    <w:rsid w:val="00AB0846"/>
    <w:rsid w:val="00AB09BD"/>
    <w:rsid w:val="00AB0B75"/>
    <w:rsid w:val="00AB1BE6"/>
    <w:rsid w:val="00AB1E7F"/>
    <w:rsid w:val="00AB21E9"/>
    <w:rsid w:val="00AB244B"/>
    <w:rsid w:val="00AB27BA"/>
    <w:rsid w:val="00AB2C3E"/>
    <w:rsid w:val="00AB3BC4"/>
    <w:rsid w:val="00AB3F27"/>
    <w:rsid w:val="00AB448A"/>
    <w:rsid w:val="00AB44C0"/>
    <w:rsid w:val="00AB4B90"/>
    <w:rsid w:val="00AB529A"/>
    <w:rsid w:val="00AB5579"/>
    <w:rsid w:val="00AB56D1"/>
    <w:rsid w:val="00AB63E2"/>
    <w:rsid w:val="00AB6A97"/>
    <w:rsid w:val="00AB6FBE"/>
    <w:rsid w:val="00AB70D8"/>
    <w:rsid w:val="00AB71FE"/>
    <w:rsid w:val="00AB721C"/>
    <w:rsid w:val="00AB76CE"/>
    <w:rsid w:val="00AC0AA2"/>
    <w:rsid w:val="00AC13B9"/>
    <w:rsid w:val="00AC1C94"/>
    <w:rsid w:val="00AC1E2A"/>
    <w:rsid w:val="00AC1EC4"/>
    <w:rsid w:val="00AC208A"/>
    <w:rsid w:val="00AC21EA"/>
    <w:rsid w:val="00AC2245"/>
    <w:rsid w:val="00AC2BED"/>
    <w:rsid w:val="00AC2C27"/>
    <w:rsid w:val="00AC3A8B"/>
    <w:rsid w:val="00AC3B39"/>
    <w:rsid w:val="00AC3C30"/>
    <w:rsid w:val="00AC3F11"/>
    <w:rsid w:val="00AC418C"/>
    <w:rsid w:val="00AC4585"/>
    <w:rsid w:val="00AC4796"/>
    <w:rsid w:val="00AC492F"/>
    <w:rsid w:val="00AC4F78"/>
    <w:rsid w:val="00AC5826"/>
    <w:rsid w:val="00AC5FA6"/>
    <w:rsid w:val="00AC60EB"/>
    <w:rsid w:val="00AC62B7"/>
    <w:rsid w:val="00AC65F7"/>
    <w:rsid w:val="00AC6638"/>
    <w:rsid w:val="00AC6900"/>
    <w:rsid w:val="00AC69F6"/>
    <w:rsid w:val="00AC6A39"/>
    <w:rsid w:val="00AC6E88"/>
    <w:rsid w:val="00AC6EC5"/>
    <w:rsid w:val="00AC703A"/>
    <w:rsid w:val="00AC7758"/>
    <w:rsid w:val="00AC7856"/>
    <w:rsid w:val="00AC7A84"/>
    <w:rsid w:val="00AC7D21"/>
    <w:rsid w:val="00AC7D34"/>
    <w:rsid w:val="00AD0486"/>
    <w:rsid w:val="00AD049A"/>
    <w:rsid w:val="00AD0891"/>
    <w:rsid w:val="00AD0C2B"/>
    <w:rsid w:val="00AD141D"/>
    <w:rsid w:val="00AD141F"/>
    <w:rsid w:val="00AD1572"/>
    <w:rsid w:val="00AD1849"/>
    <w:rsid w:val="00AD229B"/>
    <w:rsid w:val="00AD235A"/>
    <w:rsid w:val="00AD24E4"/>
    <w:rsid w:val="00AD2B56"/>
    <w:rsid w:val="00AD321E"/>
    <w:rsid w:val="00AD3391"/>
    <w:rsid w:val="00AD34AF"/>
    <w:rsid w:val="00AD3871"/>
    <w:rsid w:val="00AD38D8"/>
    <w:rsid w:val="00AD3D9B"/>
    <w:rsid w:val="00AD452D"/>
    <w:rsid w:val="00AD4966"/>
    <w:rsid w:val="00AD4BEF"/>
    <w:rsid w:val="00AD512F"/>
    <w:rsid w:val="00AD59A6"/>
    <w:rsid w:val="00AD5A7F"/>
    <w:rsid w:val="00AD5DEA"/>
    <w:rsid w:val="00AD61DD"/>
    <w:rsid w:val="00AD6440"/>
    <w:rsid w:val="00AD6997"/>
    <w:rsid w:val="00AD6A01"/>
    <w:rsid w:val="00AD6BC6"/>
    <w:rsid w:val="00AD6D73"/>
    <w:rsid w:val="00AD6DE7"/>
    <w:rsid w:val="00AD73E1"/>
    <w:rsid w:val="00AD762D"/>
    <w:rsid w:val="00AD786F"/>
    <w:rsid w:val="00AD7910"/>
    <w:rsid w:val="00AD7952"/>
    <w:rsid w:val="00AD79F2"/>
    <w:rsid w:val="00AD7C04"/>
    <w:rsid w:val="00AD7E77"/>
    <w:rsid w:val="00AD7F06"/>
    <w:rsid w:val="00AE0433"/>
    <w:rsid w:val="00AE04E7"/>
    <w:rsid w:val="00AE0BAA"/>
    <w:rsid w:val="00AE0C49"/>
    <w:rsid w:val="00AE0CDD"/>
    <w:rsid w:val="00AE0D18"/>
    <w:rsid w:val="00AE0F8E"/>
    <w:rsid w:val="00AE118C"/>
    <w:rsid w:val="00AE124D"/>
    <w:rsid w:val="00AE1548"/>
    <w:rsid w:val="00AE1844"/>
    <w:rsid w:val="00AE1895"/>
    <w:rsid w:val="00AE1A8C"/>
    <w:rsid w:val="00AE1DA5"/>
    <w:rsid w:val="00AE1FBD"/>
    <w:rsid w:val="00AE2369"/>
    <w:rsid w:val="00AE2417"/>
    <w:rsid w:val="00AE2643"/>
    <w:rsid w:val="00AE2919"/>
    <w:rsid w:val="00AE2F94"/>
    <w:rsid w:val="00AE325C"/>
    <w:rsid w:val="00AE3294"/>
    <w:rsid w:val="00AE3755"/>
    <w:rsid w:val="00AE37F1"/>
    <w:rsid w:val="00AE3B6A"/>
    <w:rsid w:val="00AE3C37"/>
    <w:rsid w:val="00AE3D71"/>
    <w:rsid w:val="00AE3E49"/>
    <w:rsid w:val="00AE40CC"/>
    <w:rsid w:val="00AE463B"/>
    <w:rsid w:val="00AE4642"/>
    <w:rsid w:val="00AE4D92"/>
    <w:rsid w:val="00AE4E49"/>
    <w:rsid w:val="00AE50AD"/>
    <w:rsid w:val="00AE5143"/>
    <w:rsid w:val="00AE5449"/>
    <w:rsid w:val="00AE5F89"/>
    <w:rsid w:val="00AE6112"/>
    <w:rsid w:val="00AE62C9"/>
    <w:rsid w:val="00AE6628"/>
    <w:rsid w:val="00AE68D2"/>
    <w:rsid w:val="00AE69DB"/>
    <w:rsid w:val="00AE69F0"/>
    <w:rsid w:val="00AE6A34"/>
    <w:rsid w:val="00AE6DDF"/>
    <w:rsid w:val="00AE7719"/>
    <w:rsid w:val="00AE77FC"/>
    <w:rsid w:val="00AE7927"/>
    <w:rsid w:val="00AE7A75"/>
    <w:rsid w:val="00AE7E8B"/>
    <w:rsid w:val="00AF0198"/>
    <w:rsid w:val="00AF0221"/>
    <w:rsid w:val="00AF034B"/>
    <w:rsid w:val="00AF08CD"/>
    <w:rsid w:val="00AF0939"/>
    <w:rsid w:val="00AF0D42"/>
    <w:rsid w:val="00AF0FB6"/>
    <w:rsid w:val="00AF1274"/>
    <w:rsid w:val="00AF132D"/>
    <w:rsid w:val="00AF1769"/>
    <w:rsid w:val="00AF1B54"/>
    <w:rsid w:val="00AF1BD1"/>
    <w:rsid w:val="00AF1CDC"/>
    <w:rsid w:val="00AF1D91"/>
    <w:rsid w:val="00AF1E14"/>
    <w:rsid w:val="00AF219D"/>
    <w:rsid w:val="00AF26B9"/>
    <w:rsid w:val="00AF28DB"/>
    <w:rsid w:val="00AF35E1"/>
    <w:rsid w:val="00AF38F3"/>
    <w:rsid w:val="00AF396C"/>
    <w:rsid w:val="00AF3D04"/>
    <w:rsid w:val="00AF3EE0"/>
    <w:rsid w:val="00AF3FE3"/>
    <w:rsid w:val="00AF43B3"/>
    <w:rsid w:val="00AF4573"/>
    <w:rsid w:val="00AF4754"/>
    <w:rsid w:val="00AF47EA"/>
    <w:rsid w:val="00AF4B32"/>
    <w:rsid w:val="00AF4B6F"/>
    <w:rsid w:val="00AF52FD"/>
    <w:rsid w:val="00AF531C"/>
    <w:rsid w:val="00AF5511"/>
    <w:rsid w:val="00AF5624"/>
    <w:rsid w:val="00AF5AA3"/>
    <w:rsid w:val="00AF5AFE"/>
    <w:rsid w:val="00AF5BBE"/>
    <w:rsid w:val="00AF6219"/>
    <w:rsid w:val="00AF6706"/>
    <w:rsid w:val="00AF6B32"/>
    <w:rsid w:val="00AF6E24"/>
    <w:rsid w:val="00AF7685"/>
    <w:rsid w:val="00B002D7"/>
    <w:rsid w:val="00B00653"/>
    <w:rsid w:val="00B006D0"/>
    <w:rsid w:val="00B007F3"/>
    <w:rsid w:val="00B01081"/>
    <w:rsid w:val="00B01269"/>
    <w:rsid w:val="00B01E9A"/>
    <w:rsid w:val="00B0205E"/>
    <w:rsid w:val="00B02199"/>
    <w:rsid w:val="00B026A1"/>
    <w:rsid w:val="00B02E1C"/>
    <w:rsid w:val="00B02F88"/>
    <w:rsid w:val="00B0358A"/>
    <w:rsid w:val="00B0369D"/>
    <w:rsid w:val="00B03B3F"/>
    <w:rsid w:val="00B03D12"/>
    <w:rsid w:val="00B03EE7"/>
    <w:rsid w:val="00B03FF0"/>
    <w:rsid w:val="00B0421A"/>
    <w:rsid w:val="00B043A6"/>
    <w:rsid w:val="00B04501"/>
    <w:rsid w:val="00B04912"/>
    <w:rsid w:val="00B04D32"/>
    <w:rsid w:val="00B04F81"/>
    <w:rsid w:val="00B050DD"/>
    <w:rsid w:val="00B05115"/>
    <w:rsid w:val="00B0521B"/>
    <w:rsid w:val="00B05776"/>
    <w:rsid w:val="00B05B06"/>
    <w:rsid w:val="00B05CB0"/>
    <w:rsid w:val="00B0618D"/>
    <w:rsid w:val="00B062A8"/>
    <w:rsid w:val="00B073DE"/>
    <w:rsid w:val="00B07CB5"/>
    <w:rsid w:val="00B07E7C"/>
    <w:rsid w:val="00B1022D"/>
    <w:rsid w:val="00B102B7"/>
    <w:rsid w:val="00B1039C"/>
    <w:rsid w:val="00B1095F"/>
    <w:rsid w:val="00B10AAC"/>
    <w:rsid w:val="00B10E18"/>
    <w:rsid w:val="00B111B0"/>
    <w:rsid w:val="00B1157D"/>
    <w:rsid w:val="00B12B67"/>
    <w:rsid w:val="00B12C49"/>
    <w:rsid w:val="00B13202"/>
    <w:rsid w:val="00B13D20"/>
    <w:rsid w:val="00B14133"/>
    <w:rsid w:val="00B143C6"/>
    <w:rsid w:val="00B14C54"/>
    <w:rsid w:val="00B15342"/>
    <w:rsid w:val="00B156AE"/>
    <w:rsid w:val="00B156C1"/>
    <w:rsid w:val="00B15783"/>
    <w:rsid w:val="00B15B9D"/>
    <w:rsid w:val="00B15CCF"/>
    <w:rsid w:val="00B16618"/>
    <w:rsid w:val="00B16F7B"/>
    <w:rsid w:val="00B16FDC"/>
    <w:rsid w:val="00B17072"/>
    <w:rsid w:val="00B170CD"/>
    <w:rsid w:val="00B17E35"/>
    <w:rsid w:val="00B2025A"/>
    <w:rsid w:val="00B2061B"/>
    <w:rsid w:val="00B20880"/>
    <w:rsid w:val="00B2151D"/>
    <w:rsid w:val="00B21711"/>
    <w:rsid w:val="00B2176F"/>
    <w:rsid w:val="00B220E8"/>
    <w:rsid w:val="00B22256"/>
    <w:rsid w:val="00B222D1"/>
    <w:rsid w:val="00B22304"/>
    <w:rsid w:val="00B225FB"/>
    <w:rsid w:val="00B227D8"/>
    <w:rsid w:val="00B22D96"/>
    <w:rsid w:val="00B22EDC"/>
    <w:rsid w:val="00B22EF1"/>
    <w:rsid w:val="00B23724"/>
    <w:rsid w:val="00B2381D"/>
    <w:rsid w:val="00B23D4F"/>
    <w:rsid w:val="00B240C5"/>
    <w:rsid w:val="00B24316"/>
    <w:rsid w:val="00B2448B"/>
    <w:rsid w:val="00B24B6C"/>
    <w:rsid w:val="00B24FA5"/>
    <w:rsid w:val="00B2602F"/>
    <w:rsid w:val="00B2662D"/>
    <w:rsid w:val="00B26EBA"/>
    <w:rsid w:val="00B26F30"/>
    <w:rsid w:val="00B26FE0"/>
    <w:rsid w:val="00B27281"/>
    <w:rsid w:val="00B272F5"/>
    <w:rsid w:val="00B274DF"/>
    <w:rsid w:val="00B27DB3"/>
    <w:rsid w:val="00B30107"/>
    <w:rsid w:val="00B3015A"/>
    <w:rsid w:val="00B3067E"/>
    <w:rsid w:val="00B30932"/>
    <w:rsid w:val="00B30B12"/>
    <w:rsid w:val="00B31F06"/>
    <w:rsid w:val="00B31F0C"/>
    <w:rsid w:val="00B3204A"/>
    <w:rsid w:val="00B32FFF"/>
    <w:rsid w:val="00B332B7"/>
    <w:rsid w:val="00B33341"/>
    <w:rsid w:val="00B33649"/>
    <w:rsid w:val="00B33D08"/>
    <w:rsid w:val="00B3467D"/>
    <w:rsid w:val="00B34781"/>
    <w:rsid w:val="00B3478F"/>
    <w:rsid w:val="00B34970"/>
    <w:rsid w:val="00B34B10"/>
    <w:rsid w:val="00B34D74"/>
    <w:rsid w:val="00B34DE1"/>
    <w:rsid w:val="00B34FB9"/>
    <w:rsid w:val="00B356D7"/>
    <w:rsid w:val="00B3585A"/>
    <w:rsid w:val="00B35A75"/>
    <w:rsid w:val="00B36151"/>
    <w:rsid w:val="00B3669F"/>
    <w:rsid w:val="00B367AF"/>
    <w:rsid w:val="00B36928"/>
    <w:rsid w:val="00B36AC4"/>
    <w:rsid w:val="00B37338"/>
    <w:rsid w:val="00B374FD"/>
    <w:rsid w:val="00B3759B"/>
    <w:rsid w:val="00B37689"/>
    <w:rsid w:val="00B401CE"/>
    <w:rsid w:val="00B402FA"/>
    <w:rsid w:val="00B405D8"/>
    <w:rsid w:val="00B406F7"/>
    <w:rsid w:val="00B4070D"/>
    <w:rsid w:val="00B40970"/>
    <w:rsid w:val="00B40AC2"/>
    <w:rsid w:val="00B40C73"/>
    <w:rsid w:val="00B411F5"/>
    <w:rsid w:val="00B4134E"/>
    <w:rsid w:val="00B41B1A"/>
    <w:rsid w:val="00B41BD2"/>
    <w:rsid w:val="00B41C82"/>
    <w:rsid w:val="00B41D64"/>
    <w:rsid w:val="00B41E0E"/>
    <w:rsid w:val="00B41E99"/>
    <w:rsid w:val="00B41F4A"/>
    <w:rsid w:val="00B421AC"/>
    <w:rsid w:val="00B42919"/>
    <w:rsid w:val="00B42AE9"/>
    <w:rsid w:val="00B42DB2"/>
    <w:rsid w:val="00B43138"/>
    <w:rsid w:val="00B43BE6"/>
    <w:rsid w:val="00B43C41"/>
    <w:rsid w:val="00B4410A"/>
    <w:rsid w:val="00B44BA9"/>
    <w:rsid w:val="00B4530E"/>
    <w:rsid w:val="00B4539F"/>
    <w:rsid w:val="00B45AF4"/>
    <w:rsid w:val="00B45C6D"/>
    <w:rsid w:val="00B46094"/>
    <w:rsid w:val="00B463A3"/>
    <w:rsid w:val="00B4675A"/>
    <w:rsid w:val="00B467CA"/>
    <w:rsid w:val="00B46944"/>
    <w:rsid w:val="00B46F0D"/>
    <w:rsid w:val="00B470CB"/>
    <w:rsid w:val="00B474B1"/>
    <w:rsid w:val="00B47894"/>
    <w:rsid w:val="00B478AC"/>
    <w:rsid w:val="00B4791F"/>
    <w:rsid w:val="00B479EB"/>
    <w:rsid w:val="00B47E3C"/>
    <w:rsid w:val="00B506F6"/>
    <w:rsid w:val="00B5079D"/>
    <w:rsid w:val="00B50858"/>
    <w:rsid w:val="00B50931"/>
    <w:rsid w:val="00B50F81"/>
    <w:rsid w:val="00B51147"/>
    <w:rsid w:val="00B5123F"/>
    <w:rsid w:val="00B51266"/>
    <w:rsid w:val="00B513B9"/>
    <w:rsid w:val="00B51400"/>
    <w:rsid w:val="00B514FE"/>
    <w:rsid w:val="00B5182F"/>
    <w:rsid w:val="00B51986"/>
    <w:rsid w:val="00B51F53"/>
    <w:rsid w:val="00B521FD"/>
    <w:rsid w:val="00B52961"/>
    <w:rsid w:val="00B52E1E"/>
    <w:rsid w:val="00B52FC8"/>
    <w:rsid w:val="00B53747"/>
    <w:rsid w:val="00B53E35"/>
    <w:rsid w:val="00B54361"/>
    <w:rsid w:val="00B543C7"/>
    <w:rsid w:val="00B54548"/>
    <w:rsid w:val="00B548AC"/>
    <w:rsid w:val="00B54AC1"/>
    <w:rsid w:val="00B54AE1"/>
    <w:rsid w:val="00B55771"/>
    <w:rsid w:val="00B55844"/>
    <w:rsid w:val="00B558D7"/>
    <w:rsid w:val="00B55906"/>
    <w:rsid w:val="00B55D53"/>
    <w:rsid w:val="00B57443"/>
    <w:rsid w:val="00B57573"/>
    <w:rsid w:val="00B60270"/>
    <w:rsid w:val="00B60CBD"/>
    <w:rsid w:val="00B60D2F"/>
    <w:rsid w:val="00B60F14"/>
    <w:rsid w:val="00B60FD8"/>
    <w:rsid w:val="00B611B8"/>
    <w:rsid w:val="00B61320"/>
    <w:rsid w:val="00B613F3"/>
    <w:rsid w:val="00B61611"/>
    <w:rsid w:val="00B61B43"/>
    <w:rsid w:val="00B620C1"/>
    <w:rsid w:val="00B62B07"/>
    <w:rsid w:val="00B62F12"/>
    <w:rsid w:val="00B630C2"/>
    <w:rsid w:val="00B63570"/>
    <w:rsid w:val="00B63B46"/>
    <w:rsid w:val="00B643BA"/>
    <w:rsid w:val="00B64601"/>
    <w:rsid w:val="00B64639"/>
    <w:rsid w:val="00B64C14"/>
    <w:rsid w:val="00B65031"/>
    <w:rsid w:val="00B6519C"/>
    <w:rsid w:val="00B65863"/>
    <w:rsid w:val="00B65905"/>
    <w:rsid w:val="00B66843"/>
    <w:rsid w:val="00B669AB"/>
    <w:rsid w:val="00B66ACC"/>
    <w:rsid w:val="00B66D0D"/>
    <w:rsid w:val="00B675E6"/>
    <w:rsid w:val="00B679BC"/>
    <w:rsid w:val="00B67A28"/>
    <w:rsid w:val="00B67C2E"/>
    <w:rsid w:val="00B70099"/>
    <w:rsid w:val="00B710CA"/>
    <w:rsid w:val="00B711AD"/>
    <w:rsid w:val="00B712B1"/>
    <w:rsid w:val="00B718D2"/>
    <w:rsid w:val="00B71F4D"/>
    <w:rsid w:val="00B72126"/>
    <w:rsid w:val="00B725A3"/>
    <w:rsid w:val="00B72644"/>
    <w:rsid w:val="00B726ED"/>
    <w:rsid w:val="00B72FDD"/>
    <w:rsid w:val="00B735B0"/>
    <w:rsid w:val="00B73BFF"/>
    <w:rsid w:val="00B73F3A"/>
    <w:rsid w:val="00B744A6"/>
    <w:rsid w:val="00B74B24"/>
    <w:rsid w:val="00B754D9"/>
    <w:rsid w:val="00B755AA"/>
    <w:rsid w:val="00B756AA"/>
    <w:rsid w:val="00B756BB"/>
    <w:rsid w:val="00B75B0B"/>
    <w:rsid w:val="00B75B48"/>
    <w:rsid w:val="00B76352"/>
    <w:rsid w:val="00B767C9"/>
    <w:rsid w:val="00B76FF3"/>
    <w:rsid w:val="00B77519"/>
    <w:rsid w:val="00B775BE"/>
    <w:rsid w:val="00B77717"/>
    <w:rsid w:val="00B77727"/>
    <w:rsid w:val="00B77D2F"/>
    <w:rsid w:val="00B77E0B"/>
    <w:rsid w:val="00B80691"/>
    <w:rsid w:val="00B808FE"/>
    <w:rsid w:val="00B80DF3"/>
    <w:rsid w:val="00B80FFF"/>
    <w:rsid w:val="00B8102A"/>
    <w:rsid w:val="00B81126"/>
    <w:rsid w:val="00B81BEA"/>
    <w:rsid w:val="00B81E56"/>
    <w:rsid w:val="00B825EA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657"/>
    <w:rsid w:val="00B83A0B"/>
    <w:rsid w:val="00B83B2F"/>
    <w:rsid w:val="00B84C9E"/>
    <w:rsid w:val="00B850BA"/>
    <w:rsid w:val="00B85534"/>
    <w:rsid w:val="00B85605"/>
    <w:rsid w:val="00B85866"/>
    <w:rsid w:val="00B85C7A"/>
    <w:rsid w:val="00B86001"/>
    <w:rsid w:val="00B86600"/>
    <w:rsid w:val="00B8699A"/>
    <w:rsid w:val="00B86DBC"/>
    <w:rsid w:val="00B86E74"/>
    <w:rsid w:val="00B87164"/>
    <w:rsid w:val="00B8784D"/>
    <w:rsid w:val="00B879DA"/>
    <w:rsid w:val="00B87C48"/>
    <w:rsid w:val="00B90271"/>
    <w:rsid w:val="00B90433"/>
    <w:rsid w:val="00B9089D"/>
    <w:rsid w:val="00B90A0B"/>
    <w:rsid w:val="00B92275"/>
    <w:rsid w:val="00B922AD"/>
    <w:rsid w:val="00B92472"/>
    <w:rsid w:val="00B92C5F"/>
    <w:rsid w:val="00B93993"/>
    <w:rsid w:val="00B93E47"/>
    <w:rsid w:val="00B944CE"/>
    <w:rsid w:val="00B945F5"/>
    <w:rsid w:val="00B94E8A"/>
    <w:rsid w:val="00B956F4"/>
    <w:rsid w:val="00B957DE"/>
    <w:rsid w:val="00B95971"/>
    <w:rsid w:val="00B9662B"/>
    <w:rsid w:val="00B967ED"/>
    <w:rsid w:val="00B96E15"/>
    <w:rsid w:val="00B97BC0"/>
    <w:rsid w:val="00BA0133"/>
    <w:rsid w:val="00BA08A1"/>
    <w:rsid w:val="00BA08CC"/>
    <w:rsid w:val="00BA0C5B"/>
    <w:rsid w:val="00BA1041"/>
    <w:rsid w:val="00BA18A0"/>
    <w:rsid w:val="00BA1CBE"/>
    <w:rsid w:val="00BA1F22"/>
    <w:rsid w:val="00BA20B9"/>
    <w:rsid w:val="00BA24F7"/>
    <w:rsid w:val="00BA2540"/>
    <w:rsid w:val="00BA261F"/>
    <w:rsid w:val="00BA26E1"/>
    <w:rsid w:val="00BA3503"/>
    <w:rsid w:val="00BA366A"/>
    <w:rsid w:val="00BA3A3C"/>
    <w:rsid w:val="00BA3A8D"/>
    <w:rsid w:val="00BA3D5E"/>
    <w:rsid w:val="00BA4782"/>
    <w:rsid w:val="00BA4891"/>
    <w:rsid w:val="00BA4D6F"/>
    <w:rsid w:val="00BA4F58"/>
    <w:rsid w:val="00BA5EF6"/>
    <w:rsid w:val="00BA61EB"/>
    <w:rsid w:val="00BA6552"/>
    <w:rsid w:val="00BA68A3"/>
    <w:rsid w:val="00BA69D9"/>
    <w:rsid w:val="00BA6E3E"/>
    <w:rsid w:val="00BA7007"/>
    <w:rsid w:val="00BA71AC"/>
    <w:rsid w:val="00BA73A4"/>
    <w:rsid w:val="00BA74CA"/>
    <w:rsid w:val="00BA79B6"/>
    <w:rsid w:val="00BA79DA"/>
    <w:rsid w:val="00BB01DD"/>
    <w:rsid w:val="00BB0294"/>
    <w:rsid w:val="00BB0904"/>
    <w:rsid w:val="00BB0B7E"/>
    <w:rsid w:val="00BB0E64"/>
    <w:rsid w:val="00BB10CB"/>
    <w:rsid w:val="00BB128B"/>
    <w:rsid w:val="00BB12C3"/>
    <w:rsid w:val="00BB2322"/>
    <w:rsid w:val="00BB32A9"/>
    <w:rsid w:val="00BB343C"/>
    <w:rsid w:val="00BB3984"/>
    <w:rsid w:val="00BB3B94"/>
    <w:rsid w:val="00BB3C67"/>
    <w:rsid w:val="00BB3FC5"/>
    <w:rsid w:val="00BB46EC"/>
    <w:rsid w:val="00BB4777"/>
    <w:rsid w:val="00BB50FE"/>
    <w:rsid w:val="00BB515C"/>
    <w:rsid w:val="00BB51D1"/>
    <w:rsid w:val="00BB5344"/>
    <w:rsid w:val="00BB55FB"/>
    <w:rsid w:val="00BB5CB2"/>
    <w:rsid w:val="00BB5E4C"/>
    <w:rsid w:val="00BB5ED7"/>
    <w:rsid w:val="00BB6666"/>
    <w:rsid w:val="00BB72A5"/>
    <w:rsid w:val="00BB7CFA"/>
    <w:rsid w:val="00BB7E13"/>
    <w:rsid w:val="00BB7EF2"/>
    <w:rsid w:val="00BC0ADF"/>
    <w:rsid w:val="00BC0D8B"/>
    <w:rsid w:val="00BC1661"/>
    <w:rsid w:val="00BC18D0"/>
    <w:rsid w:val="00BC1C6E"/>
    <w:rsid w:val="00BC20EB"/>
    <w:rsid w:val="00BC21E0"/>
    <w:rsid w:val="00BC23C3"/>
    <w:rsid w:val="00BC256E"/>
    <w:rsid w:val="00BC2BA6"/>
    <w:rsid w:val="00BC31B3"/>
    <w:rsid w:val="00BC320D"/>
    <w:rsid w:val="00BC359C"/>
    <w:rsid w:val="00BC35A9"/>
    <w:rsid w:val="00BC3AF1"/>
    <w:rsid w:val="00BC4452"/>
    <w:rsid w:val="00BC4C8B"/>
    <w:rsid w:val="00BC4E8C"/>
    <w:rsid w:val="00BC5297"/>
    <w:rsid w:val="00BC5492"/>
    <w:rsid w:val="00BC5E05"/>
    <w:rsid w:val="00BC6101"/>
    <w:rsid w:val="00BC6B0A"/>
    <w:rsid w:val="00BC7C53"/>
    <w:rsid w:val="00BD0628"/>
    <w:rsid w:val="00BD07B0"/>
    <w:rsid w:val="00BD0B36"/>
    <w:rsid w:val="00BD13A8"/>
    <w:rsid w:val="00BD1B60"/>
    <w:rsid w:val="00BD1DA1"/>
    <w:rsid w:val="00BD1E80"/>
    <w:rsid w:val="00BD24A8"/>
    <w:rsid w:val="00BD28B4"/>
    <w:rsid w:val="00BD2908"/>
    <w:rsid w:val="00BD2950"/>
    <w:rsid w:val="00BD2980"/>
    <w:rsid w:val="00BD2CA1"/>
    <w:rsid w:val="00BD31E6"/>
    <w:rsid w:val="00BD32FA"/>
    <w:rsid w:val="00BD37BC"/>
    <w:rsid w:val="00BD38E7"/>
    <w:rsid w:val="00BD3984"/>
    <w:rsid w:val="00BD3B8F"/>
    <w:rsid w:val="00BD3D8D"/>
    <w:rsid w:val="00BD43B6"/>
    <w:rsid w:val="00BD505B"/>
    <w:rsid w:val="00BD505D"/>
    <w:rsid w:val="00BD5329"/>
    <w:rsid w:val="00BD5934"/>
    <w:rsid w:val="00BD5DC8"/>
    <w:rsid w:val="00BD61DA"/>
    <w:rsid w:val="00BD6C68"/>
    <w:rsid w:val="00BD7016"/>
    <w:rsid w:val="00BD74B8"/>
    <w:rsid w:val="00BD755A"/>
    <w:rsid w:val="00BD7620"/>
    <w:rsid w:val="00BD7A32"/>
    <w:rsid w:val="00BD7C73"/>
    <w:rsid w:val="00BD7D64"/>
    <w:rsid w:val="00BE03AB"/>
    <w:rsid w:val="00BE03DA"/>
    <w:rsid w:val="00BE0B98"/>
    <w:rsid w:val="00BE1622"/>
    <w:rsid w:val="00BE16D1"/>
    <w:rsid w:val="00BE1A82"/>
    <w:rsid w:val="00BE1C28"/>
    <w:rsid w:val="00BE1EC6"/>
    <w:rsid w:val="00BE1F73"/>
    <w:rsid w:val="00BE2081"/>
    <w:rsid w:val="00BE2113"/>
    <w:rsid w:val="00BE21C9"/>
    <w:rsid w:val="00BE285C"/>
    <w:rsid w:val="00BE2A7C"/>
    <w:rsid w:val="00BE2EA1"/>
    <w:rsid w:val="00BE2F25"/>
    <w:rsid w:val="00BE307B"/>
    <w:rsid w:val="00BE3135"/>
    <w:rsid w:val="00BE3435"/>
    <w:rsid w:val="00BE348E"/>
    <w:rsid w:val="00BE3784"/>
    <w:rsid w:val="00BE3F20"/>
    <w:rsid w:val="00BE4068"/>
    <w:rsid w:val="00BE4217"/>
    <w:rsid w:val="00BE42EC"/>
    <w:rsid w:val="00BE4660"/>
    <w:rsid w:val="00BE498E"/>
    <w:rsid w:val="00BE5074"/>
    <w:rsid w:val="00BE50A2"/>
    <w:rsid w:val="00BE59E9"/>
    <w:rsid w:val="00BE5BC2"/>
    <w:rsid w:val="00BE5BC8"/>
    <w:rsid w:val="00BE5DE3"/>
    <w:rsid w:val="00BE6074"/>
    <w:rsid w:val="00BE67A8"/>
    <w:rsid w:val="00BE6838"/>
    <w:rsid w:val="00BE69E0"/>
    <w:rsid w:val="00BE6F8C"/>
    <w:rsid w:val="00BE7220"/>
    <w:rsid w:val="00BE7429"/>
    <w:rsid w:val="00BE74F9"/>
    <w:rsid w:val="00BE7AD8"/>
    <w:rsid w:val="00BF0021"/>
    <w:rsid w:val="00BF00F5"/>
    <w:rsid w:val="00BF0182"/>
    <w:rsid w:val="00BF0345"/>
    <w:rsid w:val="00BF0727"/>
    <w:rsid w:val="00BF072D"/>
    <w:rsid w:val="00BF0C83"/>
    <w:rsid w:val="00BF133B"/>
    <w:rsid w:val="00BF140C"/>
    <w:rsid w:val="00BF1524"/>
    <w:rsid w:val="00BF192B"/>
    <w:rsid w:val="00BF20CF"/>
    <w:rsid w:val="00BF2495"/>
    <w:rsid w:val="00BF2983"/>
    <w:rsid w:val="00BF2A87"/>
    <w:rsid w:val="00BF2E65"/>
    <w:rsid w:val="00BF305B"/>
    <w:rsid w:val="00BF35FF"/>
    <w:rsid w:val="00BF373B"/>
    <w:rsid w:val="00BF3761"/>
    <w:rsid w:val="00BF38AA"/>
    <w:rsid w:val="00BF3B88"/>
    <w:rsid w:val="00BF436E"/>
    <w:rsid w:val="00BF45EA"/>
    <w:rsid w:val="00BF4757"/>
    <w:rsid w:val="00BF5BD0"/>
    <w:rsid w:val="00BF5CA4"/>
    <w:rsid w:val="00BF6069"/>
    <w:rsid w:val="00BF6342"/>
    <w:rsid w:val="00BF643D"/>
    <w:rsid w:val="00BF645F"/>
    <w:rsid w:val="00BF6725"/>
    <w:rsid w:val="00BF68B5"/>
    <w:rsid w:val="00BF6C33"/>
    <w:rsid w:val="00BF732F"/>
    <w:rsid w:val="00BF7A09"/>
    <w:rsid w:val="00C0068E"/>
    <w:rsid w:val="00C00921"/>
    <w:rsid w:val="00C00995"/>
    <w:rsid w:val="00C00B26"/>
    <w:rsid w:val="00C00D2A"/>
    <w:rsid w:val="00C01770"/>
    <w:rsid w:val="00C0204D"/>
    <w:rsid w:val="00C0225E"/>
    <w:rsid w:val="00C02A46"/>
    <w:rsid w:val="00C02D10"/>
    <w:rsid w:val="00C034C6"/>
    <w:rsid w:val="00C03540"/>
    <w:rsid w:val="00C03586"/>
    <w:rsid w:val="00C0360C"/>
    <w:rsid w:val="00C03642"/>
    <w:rsid w:val="00C0367E"/>
    <w:rsid w:val="00C03A98"/>
    <w:rsid w:val="00C03E44"/>
    <w:rsid w:val="00C03ECE"/>
    <w:rsid w:val="00C03F8C"/>
    <w:rsid w:val="00C0418A"/>
    <w:rsid w:val="00C0419A"/>
    <w:rsid w:val="00C04742"/>
    <w:rsid w:val="00C048BB"/>
    <w:rsid w:val="00C04C7A"/>
    <w:rsid w:val="00C0572A"/>
    <w:rsid w:val="00C05C62"/>
    <w:rsid w:val="00C05C65"/>
    <w:rsid w:val="00C05E57"/>
    <w:rsid w:val="00C0645C"/>
    <w:rsid w:val="00C07195"/>
    <w:rsid w:val="00C072FB"/>
    <w:rsid w:val="00C07726"/>
    <w:rsid w:val="00C07921"/>
    <w:rsid w:val="00C104FB"/>
    <w:rsid w:val="00C108D5"/>
    <w:rsid w:val="00C10DED"/>
    <w:rsid w:val="00C114E5"/>
    <w:rsid w:val="00C1221B"/>
    <w:rsid w:val="00C12606"/>
    <w:rsid w:val="00C12829"/>
    <w:rsid w:val="00C12870"/>
    <w:rsid w:val="00C13425"/>
    <w:rsid w:val="00C136F8"/>
    <w:rsid w:val="00C13DA6"/>
    <w:rsid w:val="00C148C5"/>
    <w:rsid w:val="00C14BB2"/>
    <w:rsid w:val="00C14FEE"/>
    <w:rsid w:val="00C15566"/>
    <w:rsid w:val="00C15729"/>
    <w:rsid w:val="00C1620F"/>
    <w:rsid w:val="00C16990"/>
    <w:rsid w:val="00C16C4E"/>
    <w:rsid w:val="00C16CCB"/>
    <w:rsid w:val="00C16D94"/>
    <w:rsid w:val="00C1711F"/>
    <w:rsid w:val="00C178B3"/>
    <w:rsid w:val="00C178F9"/>
    <w:rsid w:val="00C17D06"/>
    <w:rsid w:val="00C17F6C"/>
    <w:rsid w:val="00C20F32"/>
    <w:rsid w:val="00C2131E"/>
    <w:rsid w:val="00C214F1"/>
    <w:rsid w:val="00C21A06"/>
    <w:rsid w:val="00C21BF4"/>
    <w:rsid w:val="00C224BD"/>
    <w:rsid w:val="00C22678"/>
    <w:rsid w:val="00C22A45"/>
    <w:rsid w:val="00C22FB3"/>
    <w:rsid w:val="00C23126"/>
    <w:rsid w:val="00C232FE"/>
    <w:rsid w:val="00C23760"/>
    <w:rsid w:val="00C2380B"/>
    <w:rsid w:val="00C23C64"/>
    <w:rsid w:val="00C23E45"/>
    <w:rsid w:val="00C2406B"/>
    <w:rsid w:val="00C240EB"/>
    <w:rsid w:val="00C245A3"/>
    <w:rsid w:val="00C249EB"/>
    <w:rsid w:val="00C24FD2"/>
    <w:rsid w:val="00C25060"/>
    <w:rsid w:val="00C25135"/>
    <w:rsid w:val="00C25252"/>
    <w:rsid w:val="00C25EA2"/>
    <w:rsid w:val="00C266EB"/>
    <w:rsid w:val="00C269C2"/>
    <w:rsid w:val="00C26ABD"/>
    <w:rsid w:val="00C275D7"/>
    <w:rsid w:val="00C279BC"/>
    <w:rsid w:val="00C27B18"/>
    <w:rsid w:val="00C27D73"/>
    <w:rsid w:val="00C30693"/>
    <w:rsid w:val="00C3094C"/>
    <w:rsid w:val="00C30D6B"/>
    <w:rsid w:val="00C30DCD"/>
    <w:rsid w:val="00C30FD0"/>
    <w:rsid w:val="00C31419"/>
    <w:rsid w:val="00C31D7E"/>
    <w:rsid w:val="00C32026"/>
    <w:rsid w:val="00C32423"/>
    <w:rsid w:val="00C3261B"/>
    <w:rsid w:val="00C32F23"/>
    <w:rsid w:val="00C33619"/>
    <w:rsid w:val="00C33727"/>
    <w:rsid w:val="00C33A74"/>
    <w:rsid w:val="00C34114"/>
    <w:rsid w:val="00C3417F"/>
    <w:rsid w:val="00C34A38"/>
    <w:rsid w:val="00C34EFD"/>
    <w:rsid w:val="00C35911"/>
    <w:rsid w:val="00C35F70"/>
    <w:rsid w:val="00C365CC"/>
    <w:rsid w:val="00C367DC"/>
    <w:rsid w:val="00C36B06"/>
    <w:rsid w:val="00C3735F"/>
    <w:rsid w:val="00C373A1"/>
    <w:rsid w:val="00C406A7"/>
    <w:rsid w:val="00C410C9"/>
    <w:rsid w:val="00C41132"/>
    <w:rsid w:val="00C4128B"/>
    <w:rsid w:val="00C41379"/>
    <w:rsid w:val="00C41526"/>
    <w:rsid w:val="00C41A19"/>
    <w:rsid w:val="00C41C33"/>
    <w:rsid w:val="00C41E89"/>
    <w:rsid w:val="00C41E8A"/>
    <w:rsid w:val="00C42A94"/>
    <w:rsid w:val="00C42FAE"/>
    <w:rsid w:val="00C43059"/>
    <w:rsid w:val="00C43115"/>
    <w:rsid w:val="00C43334"/>
    <w:rsid w:val="00C433F9"/>
    <w:rsid w:val="00C435D8"/>
    <w:rsid w:val="00C44858"/>
    <w:rsid w:val="00C44F38"/>
    <w:rsid w:val="00C45111"/>
    <w:rsid w:val="00C4523B"/>
    <w:rsid w:val="00C45403"/>
    <w:rsid w:val="00C457A7"/>
    <w:rsid w:val="00C45A76"/>
    <w:rsid w:val="00C45D54"/>
    <w:rsid w:val="00C464DB"/>
    <w:rsid w:val="00C4658C"/>
    <w:rsid w:val="00C466E6"/>
    <w:rsid w:val="00C467C3"/>
    <w:rsid w:val="00C46D1D"/>
    <w:rsid w:val="00C46F38"/>
    <w:rsid w:val="00C474B8"/>
    <w:rsid w:val="00C47606"/>
    <w:rsid w:val="00C479C3"/>
    <w:rsid w:val="00C50367"/>
    <w:rsid w:val="00C503EE"/>
    <w:rsid w:val="00C50407"/>
    <w:rsid w:val="00C506BE"/>
    <w:rsid w:val="00C50921"/>
    <w:rsid w:val="00C50DBF"/>
    <w:rsid w:val="00C50F8F"/>
    <w:rsid w:val="00C51377"/>
    <w:rsid w:val="00C51B58"/>
    <w:rsid w:val="00C51DD4"/>
    <w:rsid w:val="00C522DC"/>
    <w:rsid w:val="00C52781"/>
    <w:rsid w:val="00C52C2C"/>
    <w:rsid w:val="00C52F4B"/>
    <w:rsid w:val="00C53617"/>
    <w:rsid w:val="00C53833"/>
    <w:rsid w:val="00C53BC3"/>
    <w:rsid w:val="00C54017"/>
    <w:rsid w:val="00C54672"/>
    <w:rsid w:val="00C5487D"/>
    <w:rsid w:val="00C54C95"/>
    <w:rsid w:val="00C54CD3"/>
    <w:rsid w:val="00C54D16"/>
    <w:rsid w:val="00C552B3"/>
    <w:rsid w:val="00C555B9"/>
    <w:rsid w:val="00C55A3F"/>
    <w:rsid w:val="00C55B34"/>
    <w:rsid w:val="00C55EB5"/>
    <w:rsid w:val="00C5641F"/>
    <w:rsid w:val="00C5756E"/>
    <w:rsid w:val="00C5757C"/>
    <w:rsid w:val="00C57E6F"/>
    <w:rsid w:val="00C57ECA"/>
    <w:rsid w:val="00C6079D"/>
    <w:rsid w:val="00C60C77"/>
    <w:rsid w:val="00C60FC4"/>
    <w:rsid w:val="00C612BE"/>
    <w:rsid w:val="00C61383"/>
    <w:rsid w:val="00C61A77"/>
    <w:rsid w:val="00C62447"/>
    <w:rsid w:val="00C6255A"/>
    <w:rsid w:val="00C625D7"/>
    <w:rsid w:val="00C62ACF"/>
    <w:rsid w:val="00C62CA1"/>
    <w:rsid w:val="00C631D5"/>
    <w:rsid w:val="00C63744"/>
    <w:rsid w:val="00C638FA"/>
    <w:rsid w:val="00C63CA7"/>
    <w:rsid w:val="00C64389"/>
    <w:rsid w:val="00C645F4"/>
    <w:rsid w:val="00C64C34"/>
    <w:rsid w:val="00C64CF6"/>
    <w:rsid w:val="00C64E6F"/>
    <w:rsid w:val="00C64F09"/>
    <w:rsid w:val="00C6541F"/>
    <w:rsid w:val="00C65527"/>
    <w:rsid w:val="00C65A40"/>
    <w:rsid w:val="00C65EDA"/>
    <w:rsid w:val="00C66440"/>
    <w:rsid w:val="00C665A0"/>
    <w:rsid w:val="00C66897"/>
    <w:rsid w:val="00C668BA"/>
    <w:rsid w:val="00C66C29"/>
    <w:rsid w:val="00C67127"/>
    <w:rsid w:val="00C672DA"/>
    <w:rsid w:val="00C673F9"/>
    <w:rsid w:val="00C675F8"/>
    <w:rsid w:val="00C679C4"/>
    <w:rsid w:val="00C67B24"/>
    <w:rsid w:val="00C67C1B"/>
    <w:rsid w:val="00C70327"/>
    <w:rsid w:val="00C703A3"/>
    <w:rsid w:val="00C7075F"/>
    <w:rsid w:val="00C707CE"/>
    <w:rsid w:val="00C70981"/>
    <w:rsid w:val="00C711CB"/>
    <w:rsid w:val="00C71503"/>
    <w:rsid w:val="00C71774"/>
    <w:rsid w:val="00C71A9D"/>
    <w:rsid w:val="00C72179"/>
    <w:rsid w:val="00C7325C"/>
    <w:rsid w:val="00C732CC"/>
    <w:rsid w:val="00C740FB"/>
    <w:rsid w:val="00C74159"/>
    <w:rsid w:val="00C74206"/>
    <w:rsid w:val="00C7442D"/>
    <w:rsid w:val="00C7453F"/>
    <w:rsid w:val="00C746D8"/>
    <w:rsid w:val="00C75391"/>
    <w:rsid w:val="00C7540A"/>
    <w:rsid w:val="00C756D9"/>
    <w:rsid w:val="00C7591E"/>
    <w:rsid w:val="00C759FD"/>
    <w:rsid w:val="00C7617A"/>
    <w:rsid w:val="00C7642B"/>
    <w:rsid w:val="00C764C3"/>
    <w:rsid w:val="00C769C0"/>
    <w:rsid w:val="00C76F89"/>
    <w:rsid w:val="00C77C10"/>
    <w:rsid w:val="00C77E9F"/>
    <w:rsid w:val="00C77F0C"/>
    <w:rsid w:val="00C8007D"/>
    <w:rsid w:val="00C805A6"/>
    <w:rsid w:val="00C80C44"/>
    <w:rsid w:val="00C80C9A"/>
    <w:rsid w:val="00C80E1C"/>
    <w:rsid w:val="00C812FD"/>
    <w:rsid w:val="00C81759"/>
    <w:rsid w:val="00C820D0"/>
    <w:rsid w:val="00C82368"/>
    <w:rsid w:val="00C823E3"/>
    <w:rsid w:val="00C82776"/>
    <w:rsid w:val="00C82DEA"/>
    <w:rsid w:val="00C836E0"/>
    <w:rsid w:val="00C83898"/>
    <w:rsid w:val="00C84317"/>
    <w:rsid w:val="00C84521"/>
    <w:rsid w:val="00C84DF2"/>
    <w:rsid w:val="00C850CF"/>
    <w:rsid w:val="00C85B27"/>
    <w:rsid w:val="00C85FB2"/>
    <w:rsid w:val="00C86212"/>
    <w:rsid w:val="00C86565"/>
    <w:rsid w:val="00C8678E"/>
    <w:rsid w:val="00C86935"/>
    <w:rsid w:val="00C86AAE"/>
    <w:rsid w:val="00C86C94"/>
    <w:rsid w:val="00C86E6A"/>
    <w:rsid w:val="00C86EE4"/>
    <w:rsid w:val="00C87647"/>
    <w:rsid w:val="00C877AA"/>
    <w:rsid w:val="00C87B59"/>
    <w:rsid w:val="00C87DED"/>
    <w:rsid w:val="00C902E7"/>
    <w:rsid w:val="00C90912"/>
    <w:rsid w:val="00C90E08"/>
    <w:rsid w:val="00C90E2C"/>
    <w:rsid w:val="00C91746"/>
    <w:rsid w:val="00C91FCA"/>
    <w:rsid w:val="00C922DC"/>
    <w:rsid w:val="00C92D1D"/>
    <w:rsid w:val="00C93369"/>
    <w:rsid w:val="00C934FB"/>
    <w:rsid w:val="00C93731"/>
    <w:rsid w:val="00C937FD"/>
    <w:rsid w:val="00C9385C"/>
    <w:rsid w:val="00C93919"/>
    <w:rsid w:val="00C94172"/>
    <w:rsid w:val="00C942D5"/>
    <w:rsid w:val="00C943C8"/>
    <w:rsid w:val="00C947D5"/>
    <w:rsid w:val="00C94A3B"/>
    <w:rsid w:val="00C95343"/>
    <w:rsid w:val="00C95B36"/>
    <w:rsid w:val="00C9638B"/>
    <w:rsid w:val="00C96514"/>
    <w:rsid w:val="00C969A0"/>
    <w:rsid w:val="00C969EC"/>
    <w:rsid w:val="00C9735D"/>
    <w:rsid w:val="00C977EE"/>
    <w:rsid w:val="00C97B97"/>
    <w:rsid w:val="00CA022C"/>
    <w:rsid w:val="00CA0394"/>
    <w:rsid w:val="00CA0BE3"/>
    <w:rsid w:val="00CA0DFA"/>
    <w:rsid w:val="00CA0ED9"/>
    <w:rsid w:val="00CA1180"/>
    <w:rsid w:val="00CA145D"/>
    <w:rsid w:val="00CA15BC"/>
    <w:rsid w:val="00CA1DE8"/>
    <w:rsid w:val="00CA2223"/>
    <w:rsid w:val="00CA266C"/>
    <w:rsid w:val="00CA2FCB"/>
    <w:rsid w:val="00CA33B5"/>
    <w:rsid w:val="00CA3449"/>
    <w:rsid w:val="00CA3941"/>
    <w:rsid w:val="00CA3A22"/>
    <w:rsid w:val="00CA491E"/>
    <w:rsid w:val="00CA4C97"/>
    <w:rsid w:val="00CA5140"/>
    <w:rsid w:val="00CA5A5B"/>
    <w:rsid w:val="00CA5ADC"/>
    <w:rsid w:val="00CA60CC"/>
    <w:rsid w:val="00CA6A64"/>
    <w:rsid w:val="00CA7644"/>
    <w:rsid w:val="00CB004E"/>
    <w:rsid w:val="00CB0486"/>
    <w:rsid w:val="00CB0527"/>
    <w:rsid w:val="00CB05A8"/>
    <w:rsid w:val="00CB05BB"/>
    <w:rsid w:val="00CB0AE0"/>
    <w:rsid w:val="00CB0E4F"/>
    <w:rsid w:val="00CB1294"/>
    <w:rsid w:val="00CB17BB"/>
    <w:rsid w:val="00CB1856"/>
    <w:rsid w:val="00CB1C70"/>
    <w:rsid w:val="00CB1CC8"/>
    <w:rsid w:val="00CB1F5F"/>
    <w:rsid w:val="00CB2001"/>
    <w:rsid w:val="00CB23D8"/>
    <w:rsid w:val="00CB24A3"/>
    <w:rsid w:val="00CB2832"/>
    <w:rsid w:val="00CB2B23"/>
    <w:rsid w:val="00CB30AE"/>
    <w:rsid w:val="00CB3280"/>
    <w:rsid w:val="00CB3983"/>
    <w:rsid w:val="00CB3C4E"/>
    <w:rsid w:val="00CB47EE"/>
    <w:rsid w:val="00CB4A2A"/>
    <w:rsid w:val="00CB4C77"/>
    <w:rsid w:val="00CB5024"/>
    <w:rsid w:val="00CB5055"/>
    <w:rsid w:val="00CB52EA"/>
    <w:rsid w:val="00CB5454"/>
    <w:rsid w:val="00CB56ED"/>
    <w:rsid w:val="00CB58B6"/>
    <w:rsid w:val="00CB5AAD"/>
    <w:rsid w:val="00CB5B43"/>
    <w:rsid w:val="00CB5E64"/>
    <w:rsid w:val="00CB6453"/>
    <w:rsid w:val="00CB6AAC"/>
    <w:rsid w:val="00CB70AD"/>
    <w:rsid w:val="00CB72B4"/>
    <w:rsid w:val="00CB74CA"/>
    <w:rsid w:val="00CB771B"/>
    <w:rsid w:val="00CB7BB4"/>
    <w:rsid w:val="00CB7FBC"/>
    <w:rsid w:val="00CC01A4"/>
    <w:rsid w:val="00CC02BA"/>
    <w:rsid w:val="00CC0342"/>
    <w:rsid w:val="00CC0357"/>
    <w:rsid w:val="00CC0BF6"/>
    <w:rsid w:val="00CC0D74"/>
    <w:rsid w:val="00CC1233"/>
    <w:rsid w:val="00CC1276"/>
    <w:rsid w:val="00CC1353"/>
    <w:rsid w:val="00CC1432"/>
    <w:rsid w:val="00CC15AE"/>
    <w:rsid w:val="00CC1930"/>
    <w:rsid w:val="00CC1F2E"/>
    <w:rsid w:val="00CC2609"/>
    <w:rsid w:val="00CC2814"/>
    <w:rsid w:val="00CC2AAD"/>
    <w:rsid w:val="00CC2B93"/>
    <w:rsid w:val="00CC360B"/>
    <w:rsid w:val="00CC3BFD"/>
    <w:rsid w:val="00CC3FF3"/>
    <w:rsid w:val="00CC4EAC"/>
    <w:rsid w:val="00CC648B"/>
    <w:rsid w:val="00CC65EA"/>
    <w:rsid w:val="00CC6B32"/>
    <w:rsid w:val="00CC6D64"/>
    <w:rsid w:val="00CC6DBF"/>
    <w:rsid w:val="00CC6FCD"/>
    <w:rsid w:val="00CC713B"/>
    <w:rsid w:val="00CC75AA"/>
    <w:rsid w:val="00CD0200"/>
    <w:rsid w:val="00CD0283"/>
    <w:rsid w:val="00CD0468"/>
    <w:rsid w:val="00CD048B"/>
    <w:rsid w:val="00CD08D7"/>
    <w:rsid w:val="00CD0B4D"/>
    <w:rsid w:val="00CD1021"/>
    <w:rsid w:val="00CD1036"/>
    <w:rsid w:val="00CD122E"/>
    <w:rsid w:val="00CD1581"/>
    <w:rsid w:val="00CD1823"/>
    <w:rsid w:val="00CD1BB2"/>
    <w:rsid w:val="00CD248B"/>
    <w:rsid w:val="00CD2762"/>
    <w:rsid w:val="00CD2815"/>
    <w:rsid w:val="00CD2E40"/>
    <w:rsid w:val="00CD30FD"/>
    <w:rsid w:val="00CD32B8"/>
    <w:rsid w:val="00CD338F"/>
    <w:rsid w:val="00CD3453"/>
    <w:rsid w:val="00CD34A3"/>
    <w:rsid w:val="00CD3B41"/>
    <w:rsid w:val="00CD3DA2"/>
    <w:rsid w:val="00CD3DBB"/>
    <w:rsid w:val="00CD40A2"/>
    <w:rsid w:val="00CD431F"/>
    <w:rsid w:val="00CD442C"/>
    <w:rsid w:val="00CD4BA4"/>
    <w:rsid w:val="00CD4C54"/>
    <w:rsid w:val="00CD4D33"/>
    <w:rsid w:val="00CD528A"/>
    <w:rsid w:val="00CD5513"/>
    <w:rsid w:val="00CD5B50"/>
    <w:rsid w:val="00CD5EE4"/>
    <w:rsid w:val="00CD6155"/>
    <w:rsid w:val="00CD61EF"/>
    <w:rsid w:val="00CD6563"/>
    <w:rsid w:val="00CD6C9B"/>
    <w:rsid w:val="00CD753C"/>
    <w:rsid w:val="00CD7D2E"/>
    <w:rsid w:val="00CD7EEC"/>
    <w:rsid w:val="00CE0421"/>
    <w:rsid w:val="00CE043F"/>
    <w:rsid w:val="00CE0505"/>
    <w:rsid w:val="00CE0528"/>
    <w:rsid w:val="00CE0569"/>
    <w:rsid w:val="00CE07B9"/>
    <w:rsid w:val="00CE0841"/>
    <w:rsid w:val="00CE0B68"/>
    <w:rsid w:val="00CE0C5B"/>
    <w:rsid w:val="00CE1BE4"/>
    <w:rsid w:val="00CE1FE9"/>
    <w:rsid w:val="00CE237B"/>
    <w:rsid w:val="00CE2A92"/>
    <w:rsid w:val="00CE2AFE"/>
    <w:rsid w:val="00CE2B30"/>
    <w:rsid w:val="00CE339A"/>
    <w:rsid w:val="00CE40B3"/>
    <w:rsid w:val="00CE4148"/>
    <w:rsid w:val="00CE43B3"/>
    <w:rsid w:val="00CE4505"/>
    <w:rsid w:val="00CE457A"/>
    <w:rsid w:val="00CE4A33"/>
    <w:rsid w:val="00CE5610"/>
    <w:rsid w:val="00CE6620"/>
    <w:rsid w:val="00CE6861"/>
    <w:rsid w:val="00CE6947"/>
    <w:rsid w:val="00CE708C"/>
    <w:rsid w:val="00CE757E"/>
    <w:rsid w:val="00CE766D"/>
    <w:rsid w:val="00CE7834"/>
    <w:rsid w:val="00CE7BCB"/>
    <w:rsid w:val="00CE7F6A"/>
    <w:rsid w:val="00CF002F"/>
    <w:rsid w:val="00CF0958"/>
    <w:rsid w:val="00CF0BD6"/>
    <w:rsid w:val="00CF1425"/>
    <w:rsid w:val="00CF18D2"/>
    <w:rsid w:val="00CF191F"/>
    <w:rsid w:val="00CF1E4A"/>
    <w:rsid w:val="00CF2A46"/>
    <w:rsid w:val="00CF302C"/>
    <w:rsid w:val="00CF3E03"/>
    <w:rsid w:val="00CF461E"/>
    <w:rsid w:val="00CF4FBE"/>
    <w:rsid w:val="00CF4FFF"/>
    <w:rsid w:val="00CF5311"/>
    <w:rsid w:val="00CF5B33"/>
    <w:rsid w:val="00CF6A9A"/>
    <w:rsid w:val="00CF6EEA"/>
    <w:rsid w:val="00CF70C5"/>
    <w:rsid w:val="00CF70DE"/>
    <w:rsid w:val="00CF7250"/>
    <w:rsid w:val="00CF7581"/>
    <w:rsid w:val="00CF7787"/>
    <w:rsid w:val="00CF79D9"/>
    <w:rsid w:val="00CF7EF2"/>
    <w:rsid w:val="00CF7FAB"/>
    <w:rsid w:val="00D0015C"/>
    <w:rsid w:val="00D004F5"/>
    <w:rsid w:val="00D00A16"/>
    <w:rsid w:val="00D00C02"/>
    <w:rsid w:val="00D00EDF"/>
    <w:rsid w:val="00D00FE3"/>
    <w:rsid w:val="00D01039"/>
    <w:rsid w:val="00D010AA"/>
    <w:rsid w:val="00D0140A"/>
    <w:rsid w:val="00D01BEC"/>
    <w:rsid w:val="00D01DC8"/>
    <w:rsid w:val="00D01DE3"/>
    <w:rsid w:val="00D01E0F"/>
    <w:rsid w:val="00D024D5"/>
    <w:rsid w:val="00D024DC"/>
    <w:rsid w:val="00D02A16"/>
    <w:rsid w:val="00D03266"/>
    <w:rsid w:val="00D040EA"/>
    <w:rsid w:val="00D041D2"/>
    <w:rsid w:val="00D04249"/>
    <w:rsid w:val="00D044B5"/>
    <w:rsid w:val="00D04655"/>
    <w:rsid w:val="00D04CA4"/>
    <w:rsid w:val="00D04FA9"/>
    <w:rsid w:val="00D0516C"/>
    <w:rsid w:val="00D053A7"/>
    <w:rsid w:val="00D0557A"/>
    <w:rsid w:val="00D05730"/>
    <w:rsid w:val="00D05D21"/>
    <w:rsid w:val="00D0657F"/>
    <w:rsid w:val="00D06665"/>
    <w:rsid w:val="00D06970"/>
    <w:rsid w:val="00D06B1A"/>
    <w:rsid w:val="00D06C0D"/>
    <w:rsid w:val="00D06CBF"/>
    <w:rsid w:val="00D06D3C"/>
    <w:rsid w:val="00D072DF"/>
    <w:rsid w:val="00D07BF3"/>
    <w:rsid w:val="00D07C15"/>
    <w:rsid w:val="00D1050B"/>
    <w:rsid w:val="00D1091D"/>
    <w:rsid w:val="00D10DD9"/>
    <w:rsid w:val="00D111C1"/>
    <w:rsid w:val="00D11802"/>
    <w:rsid w:val="00D118A7"/>
    <w:rsid w:val="00D11AB6"/>
    <w:rsid w:val="00D11F61"/>
    <w:rsid w:val="00D12351"/>
    <w:rsid w:val="00D126E8"/>
    <w:rsid w:val="00D1346B"/>
    <w:rsid w:val="00D13758"/>
    <w:rsid w:val="00D13794"/>
    <w:rsid w:val="00D13BD2"/>
    <w:rsid w:val="00D14172"/>
    <w:rsid w:val="00D1437A"/>
    <w:rsid w:val="00D145A3"/>
    <w:rsid w:val="00D147D7"/>
    <w:rsid w:val="00D14BCA"/>
    <w:rsid w:val="00D14C3B"/>
    <w:rsid w:val="00D14D2E"/>
    <w:rsid w:val="00D14E4E"/>
    <w:rsid w:val="00D1536B"/>
    <w:rsid w:val="00D160F4"/>
    <w:rsid w:val="00D16390"/>
    <w:rsid w:val="00D164D1"/>
    <w:rsid w:val="00D16C6E"/>
    <w:rsid w:val="00D16F35"/>
    <w:rsid w:val="00D170ED"/>
    <w:rsid w:val="00D172B4"/>
    <w:rsid w:val="00D175AC"/>
    <w:rsid w:val="00D17832"/>
    <w:rsid w:val="00D17EFD"/>
    <w:rsid w:val="00D17F3F"/>
    <w:rsid w:val="00D17F8D"/>
    <w:rsid w:val="00D204BB"/>
    <w:rsid w:val="00D205F1"/>
    <w:rsid w:val="00D2080E"/>
    <w:rsid w:val="00D20C60"/>
    <w:rsid w:val="00D212C5"/>
    <w:rsid w:val="00D21433"/>
    <w:rsid w:val="00D21645"/>
    <w:rsid w:val="00D219A3"/>
    <w:rsid w:val="00D220C3"/>
    <w:rsid w:val="00D227CB"/>
    <w:rsid w:val="00D22B1F"/>
    <w:rsid w:val="00D22D3F"/>
    <w:rsid w:val="00D22E36"/>
    <w:rsid w:val="00D22FBC"/>
    <w:rsid w:val="00D23752"/>
    <w:rsid w:val="00D23B8A"/>
    <w:rsid w:val="00D23DBB"/>
    <w:rsid w:val="00D24148"/>
    <w:rsid w:val="00D2469E"/>
    <w:rsid w:val="00D252A3"/>
    <w:rsid w:val="00D25D6E"/>
    <w:rsid w:val="00D26168"/>
    <w:rsid w:val="00D2697B"/>
    <w:rsid w:val="00D26AB3"/>
    <w:rsid w:val="00D26DA4"/>
    <w:rsid w:val="00D26E70"/>
    <w:rsid w:val="00D2715B"/>
    <w:rsid w:val="00D27440"/>
    <w:rsid w:val="00D276B5"/>
    <w:rsid w:val="00D276D4"/>
    <w:rsid w:val="00D27C51"/>
    <w:rsid w:val="00D27D47"/>
    <w:rsid w:val="00D27DC6"/>
    <w:rsid w:val="00D27F93"/>
    <w:rsid w:val="00D303CB"/>
    <w:rsid w:val="00D30755"/>
    <w:rsid w:val="00D3090A"/>
    <w:rsid w:val="00D30FF9"/>
    <w:rsid w:val="00D3154B"/>
    <w:rsid w:val="00D31EF5"/>
    <w:rsid w:val="00D31FF6"/>
    <w:rsid w:val="00D3250E"/>
    <w:rsid w:val="00D3269C"/>
    <w:rsid w:val="00D32788"/>
    <w:rsid w:val="00D327BA"/>
    <w:rsid w:val="00D32990"/>
    <w:rsid w:val="00D33BD0"/>
    <w:rsid w:val="00D33DBB"/>
    <w:rsid w:val="00D33DC8"/>
    <w:rsid w:val="00D340AE"/>
    <w:rsid w:val="00D34525"/>
    <w:rsid w:val="00D34B9D"/>
    <w:rsid w:val="00D34E32"/>
    <w:rsid w:val="00D34F3A"/>
    <w:rsid w:val="00D359AD"/>
    <w:rsid w:val="00D35B1D"/>
    <w:rsid w:val="00D35B70"/>
    <w:rsid w:val="00D35F36"/>
    <w:rsid w:val="00D35F5B"/>
    <w:rsid w:val="00D36224"/>
    <w:rsid w:val="00D3657B"/>
    <w:rsid w:val="00D36667"/>
    <w:rsid w:val="00D3681A"/>
    <w:rsid w:val="00D368F2"/>
    <w:rsid w:val="00D36A1F"/>
    <w:rsid w:val="00D36C81"/>
    <w:rsid w:val="00D36F64"/>
    <w:rsid w:val="00D3730B"/>
    <w:rsid w:val="00D37340"/>
    <w:rsid w:val="00D373FF"/>
    <w:rsid w:val="00D375EC"/>
    <w:rsid w:val="00D37C38"/>
    <w:rsid w:val="00D37E11"/>
    <w:rsid w:val="00D37F73"/>
    <w:rsid w:val="00D37FF1"/>
    <w:rsid w:val="00D40428"/>
    <w:rsid w:val="00D406CD"/>
    <w:rsid w:val="00D406FE"/>
    <w:rsid w:val="00D410A9"/>
    <w:rsid w:val="00D4145A"/>
    <w:rsid w:val="00D415E7"/>
    <w:rsid w:val="00D41EED"/>
    <w:rsid w:val="00D421D6"/>
    <w:rsid w:val="00D4222D"/>
    <w:rsid w:val="00D428A0"/>
    <w:rsid w:val="00D42DB4"/>
    <w:rsid w:val="00D42FCB"/>
    <w:rsid w:val="00D439A5"/>
    <w:rsid w:val="00D43AD5"/>
    <w:rsid w:val="00D43BC6"/>
    <w:rsid w:val="00D4404D"/>
    <w:rsid w:val="00D44203"/>
    <w:rsid w:val="00D443D8"/>
    <w:rsid w:val="00D44496"/>
    <w:rsid w:val="00D44A9F"/>
    <w:rsid w:val="00D45499"/>
    <w:rsid w:val="00D457F8"/>
    <w:rsid w:val="00D45ECA"/>
    <w:rsid w:val="00D46454"/>
    <w:rsid w:val="00D4653C"/>
    <w:rsid w:val="00D4668B"/>
    <w:rsid w:val="00D46910"/>
    <w:rsid w:val="00D46C7E"/>
    <w:rsid w:val="00D46E65"/>
    <w:rsid w:val="00D46E9A"/>
    <w:rsid w:val="00D47C8E"/>
    <w:rsid w:val="00D47DF2"/>
    <w:rsid w:val="00D504C7"/>
    <w:rsid w:val="00D505F1"/>
    <w:rsid w:val="00D50796"/>
    <w:rsid w:val="00D508AF"/>
    <w:rsid w:val="00D50C22"/>
    <w:rsid w:val="00D50CCF"/>
    <w:rsid w:val="00D513EC"/>
    <w:rsid w:val="00D51555"/>
    <w:rsid w:val="00D5168C"/>
    <w:rsid w:val="00D517C7"/>
    <w:rsid w:val="00D520F5"/>
    <w:rsid w:val="00D52101"/>
    <w:rsid w:val="00D5227B"/>
    <w:rsid w:val="00D523B2"/>
    <w:rsid w:val="00D524CD"/>
    <w:rsid w:val="00D527CA"/>
    <w:rsid w:val="00D52A85"/>
    <w:rsid w:val="00D52BE0"/>
    <w:rsid w:val="00D52E36"/>
    <w:rsid w:val="00D5309D"/>
    <w:rsid w:val="00D53C15"/>
    <w:rsid w:val="00D53D71"/>
    <w:rsid w:val="00D54056"/>
    <w:rsid w:val="00D54265"/>
    <w:rsid w:val="00D544F1"/>
    <w:rsid w:val="00D5465E"/>
    <w:rsid w:val="00D54A1C"/>
    <w:rsid w:val="00D55A2A"/>
    <w:rsid w:val="00D55C0B"/>
    <w:rsid w:val="00D55E94"/>
    <w:rsid w:val="00D55EA4"/>
    <w:rsid w:val="00D55F7E"/>
    <w:rsid w:val="00D564CD"/>
    <w:rsid w:val="00D5721A"/>
    <w:rsid w:val="00D5741B"/>
    <w:rsid w:val="00D575DE"/>
    <w:rsid w:val="00D57B9F"/>
    <w:rsid w:val="00D60510"/>
    <w:rsid w:val="00D60F94"/>
    <w:rsid w:val="00D611CB"/>
    <w:rsid w:val="00D6243D"/>
    <w:rsid w:val="00D624DE"/>
    <w:rsid w:val="00D62527"/>
    <w:rsid w:val="00D62873"/>
    <w:rsid w:val="00D628A0"/>
    <w:rsid w:val="00D62918"/>
    <w:rsid w:val="00D62AF6"/>
    <w:rsid w:val="00D633AC"/>
    <w:rsid w:val="00D63425"/>
    <w:rsid w:val="00D6352B"/>
    <w:rsid w:val="00D63563"/>
    <w:rsid w:val="00D63CD8"/>
    <w:rsid w:val="00D64060"/>
    <w:rsid w:val="00D64412"/>
    <w:rsid w:val="00D644B0"/>
    <w:rsid w:val="00D64A88"/>
    <w:rsid w:val="00D64CD4"/>
    <w:rsid w:val="00D653D1"/>
    <w:rsid w:val="00D6575E"/>
    <w:rsid w:val="00D65ACA"/>
    <w:rsid w:val="00D66913"/>
    <w:rsid w:val="00D66A4A"/>
    <w:rsid w:val="00D66AFD"/>
    <w:rsid w:val="00D66CF9"/>
    <w:rsid w:val="00D6711D"/>
    <w:rsid w:val="00D6747C"/>
    <w:rsid w:val="00D675E6"/>
    <w:rsid w:val="00D67D7F"/>
    <w:rsid w:val="00D70085"/>
    <w:rsid w:val="00D700F7"/>
    <w:rsid w:val="00D70C55"/>
    <w:rsid w:val="00D70C73"/>
    <w:rsid w:val="00D71008"/>
    <w:rsid w:val="00D71292"/>
    <w:rsid w:val="00D71E5F"/>
    <w:rsid w:val="00D71FCE"/>
    <w:rsid w:val="00D72037"/>
    <w:rsid w:val="00D72354"/>
    <w:rsid w:val="00D7285D"/>
    <w:rsid w:val="00D72C41"/>
    <w:rsid w:val="00D72C4F"/>
    <w:rsid w:val="00D73AA6"/>
    <w:rsid w:val="00D73BBF"/>
    <w:rsid w:val="00D73E71"/>
    <w:rsid w:val="00D73E93"/>
    <w:rsid w:val="00D7430F"/>
    <w:rsid w:val="00D747BF"/>
    <w:rsid w:val="00D749CD"/>
    <w:rsid w:val="00D74B48"/>
    <w:rsid w:val="00D74FB3"/>
    <w:rsid w:val="00D7517F"/>
    <w:rsid w:val="00D75F96"/>
    <w:rsid w:val="00D76558"/>
    <w:rsid w:val="00D767AA"/>
    <w:rsid w:val="00D767F6"/>
    <w:rsid w:val="00D76AD9"/>
    <w:rsid w:val="00D77101"/>
    <w:rsid w:val="00D7754D"/>
    <w:rsid w:val="00D777B7"/>
    <w:rsid w:val="00D778EC"/>
    <w:rsid w:val="00D8002D"/>
    <w:rsid w:val="00D80555"/>
    <w:rsid w:val="00D8076E"/>
    <w:rsid w:val="00D80E5B"/>
    <w:rsid w:val="00D813F0"/>
    <w:rsid w:val="00D81AC3"/>
    <w:rsid w:val="00D81B33"/>
    <w:rsid w:val="00D823B3"/>
    <w:rsid w:val="00D82652"/>
    <w:rsid w:val="00D826B1"/>
    <w:rsid w:val="00D82DCB"/>
    <w:rsid w:val="00D833F3"/>
    <w:rsid w:val="00D8350B"/>
    <w:rsid w:val="00D835B1"/>
    <w:rsid w:val="00D838FD"/>
    <w:rsid w:val="00D83D0F"/>
    <w:rsid w:val="00D83D7B"/>
    <w:rsid w:val="00D84157"/>
    <w:rsid w:val="00D842EA"/>
    <w:rsid w:val="00D84307"/>
    <w:rsid w:val="00D85107"/>
    <w:rsid w:val="00D85446"/>
    <w:rsid w:val="00D85523"/>
    <w:rsid w:val="00D857BD"/>
    <w:rsid w:val="00D85835"/>
    <w:rsid w:val="00D85861"/>
    <w:rsid w:val="00D859FD"/>
    <w:rsid w:val="00D85ADE"/>
    <w:rsid w:val="00D85FE6"/>
    <w:rsid w:val="00D862C2"/>
    <w:rsid w:val="00D87308"/>
    <w:rsid w:val="00D875D0"/>
    <w:rsid w:val="00D876DA"/>
    <w:rsid w:val="00D876E5"/>
    <w:rsid w:val="00D87875"/>
    <w:rsid w:val="00D879C5"/>
    <w:rsid w:val="00D87D5B"/>
    <w:rsid w:val="00D87E28"/>
    <w:rsid w:val="00D87FFC"/>
    <w:rsid w:val="00D900D5"/>
    <w:rsid w:val="00D90FCC"/>
    <w:rsid w:val="00D91105"/>
    <w:rsid w:val="00D911E8"/>
    <w:rsid w:val="00D916A6"/>
    <w:rsid w:val="00D91D74"/>
    <w:rsid w:val="00D91DDA"/>
    <w:rsid w:val="00D91FDE"/>
    <w:rsid w:val="00D92148"/>
    <w:rsid w:val="00D924C2"/>
    <w:rsid w:val="00D924C7"/>
    <w:rsid w:val="00D92971"/>
    <w:rsid w:val="00D92D04"/>
    <w:rsid w:val="00D935C4"/>
    <w:rsid w:val="00D93CEB"/>
    <w:rsid w:val="00D93ED0"/>
    <w:rsid w:val="00D942A7"/>
    <w:rsid w:val="00D946B9"/>
    <w:rsid w:val="00D94757"/>
    <w:rsid w:val="00D94D01"/>
    <w:rsid w:val="00D953C2"/>
    <w:rsid w:val="00D95537"/>
    <w:rsid w:val="00D9575B"/>
    <w:rsid w:val="00D95A22"/>
    <w:rsid w:val="00D95C60"/>
    <w:rsid w:val="00D96349"/>
    <w:rsid w:val="00D96CA2"/>
    <w:rsid w:val="00D96DC8"/>
    <w:rsid w:val="00D97238"/>
    <w:rsid w:val="00D974F8"/>
    <w:rsid w:val="00D975BB"/>
    <w:rsid w:val="00D97B3F"/>
    <w:rsid w:val="00DA0294"/>
    <w:rsid w:val="00DA079F"/>
    <w:rsid w:val="00DA0BD1"/>
    <w:rsid w:val="00DA0EAF"/>
    <w:rsid w:val="00DA13A7"/>
    <w:rsid w:val="00DA1A2D"/>
    <w:rsid w:val="00DA1AB7"/>
    <w:rsid w:val="00DA1B2C"/>
    <w:rsid w:val="00DA1F48"/>
    <w:rsid w:val="00DA240C"/>
    <w:rsid w:val="00DA2680"/>
    <w:rsid w:val="00DA27B6"/>
    <w:rsid w:val="00DA2C72"/>
    <w:rsid w:val="00DA2D53"/>
    <w:rsid w:val="00DA2EB7"/>
    <w:rsid w:val="00DA2F77"/>
    <w:rsid w:val="00DA30D5"/>
    <w:rsid w:val="00DA32D8"/>
    <w:rsid w:val="00DA34B7"/>
    <w:rsid w:val="00DA35A8"/>
    <w:rsid w:val="00DA3672"/>
    <w:rsid w:val="00DA369A"/>
    <w:rsid w:val="00DA3919"/>
    <w:rsid w:val="00DA3E7F"/>
    <w:rsid w:val="00DA40A6"/>
    <w:rsid w:val="00DA410C"/>
    <w:rsid w:val="00DA48DF"/>
    <w:rsid w:val="00DA4FF6"/>
    <w:rsid w:val="00DA50D1"/>
    <w:rsid w:val="00DA5A31"/>
    <w:rsid w:val="00DA6407"/>
    <w:rsid w:val="00DA66A7"/>
    <w:rsid w:val="00DA6843"/>
    <w:rsid w:val="00DA6C3E"/>
    <w:rsid w:val="00DA736C"/>
    <w:rsid w:val="00DA76D7"/>
    <w:rsid w:val="00DA773C"/>
    <w:rsid w:val="00DB014E"/>
    <w:rsid w:val="00DB0C57"/>
    <w:rsid w:val="00DB0CD9"/>
    <w:rsid w:val="00DB0CE8"/>
    <w:rsid w:val="00DB0EBB"/>
    <w:rsid w:val="00DB12B8"/>
    <w:rsid w:val="00DB1D62"/>
    <w:rsid w:val="00DB1E09"/>
    <w:rsid w:val="00DB1E68"/>
    <w:rsid w:val="00DB226F"/>
    <w:rsid w:val="00DB336D"/>
    <w:rsid w:val="00DB34E0"/>
    <w:rsid w:val="00DB359E"/>
    <w:rsid w:val="00DB3AB8"/>
    <w:rsid w:val="00DB4289"/>
    <w:rsid w:val="00DB48BB"/>
    <w:rsid w:val="00DB4C72"/>
    <w:rsid w:val="00DB553F"/>
    <w:rsid w:val="00DB57CC"/>
    <w:rsid w:val="00DB5969"/>
    <w:rsid w:val="00DB5B7B"/>
    <w:rsid w:val="00DB5F1E"/>
    <w:rsid w:val="00DB5FC1"/>
    <w:rsid w:val="00DB6268"/>
    <w:rsid w:val="00DB6914"/>
    <w:rsid w:val="00DB699A"/>
    <w:rsid w:val="00DB6E4C"/>
    <w:rsid w:val="00DB7935"/>
    <w:rsid w:val="00DB7E14"/>
    <w:rsid w:val="00DC0546"/>
    <w:rsid w:val="00DC06A8"/>
    <w:rsid w:val="00DC06E5"/>
    <w:rsid w:val="00DC09A5"/>
    <w:rsid w:val="00DC0B67"/>
    <w:rsid w:val="00DC17DB"/>
    <w:rsid w:val="00DC1AFB"/>
    <w:rsid w:val="00DC1BFF"/>
    <w:rsid w:val="00DC1CCD"/>
    <w:rsid w:val="00DC220B"/>
    <w:rsid w:val="00DC2623"/>
    <w:rsid w:val="00DC27B8"/>
    <w:rsid w:val="00DC344F"/>
    <w:rsid w:val="00DC36D1"/>
    <w:rsid w:val="00DC3988"/>
    <w:rsid w:val="00DC41E8"/>
    <w:rsid w:val="00DC49F5"/>
    <w:rsid w:val="00DC50D9"/>
    <w:rsid w:val="00DC5468"/>
    <w:rsid w:val="00DC610F"/>
    <w:rsid w:val="00DC655C"/>
    <w:rsid w:val="00DC6A92"/>
    <w:rsid w:val="00DC6AD2"/>
    <w:rsid w:val="00DC6B1F"/>
    <w:rsid w:val="00DC6EA1"/>
    <w:rsid w:val="00DC7017"/>
    <w:rsid w:val="00DC750E"/>
    <w:rsid w:val="00DC779A"/>
    <w:rsid w:val="00DC78B7"/>
    <w:rsid w:val="00DC7B2C"/>
    <w:rsid w:val="00DD0335"/>
    <w:rsid w:val="00DD05FD"/>
    <w:rsid w:val="00DD099D"/>
    <w:rsid w:val="00DD0E81"/>
    <w:rsid w:val="00DD0F13"/>
    <w:rsid w:val="00DD11A9"/>
    <w:rsid w:val="00DD14CA"/>
    <w:rsid w:val="00DD1504"/>
    <w:rsid w:val="00DD1959"/>
    <w:rsid w:val="00DD1A1B"/>
    <w:rsid w:val="00DD1AC6"/>
    <w:rsid w:val="00DD239C"/>
    <w:rsid w:val="00DD23D9"/>
    <w:rsid w:val="00DD263F"/>
    <w:rsid w:val="00DD2B17"/>
    <w:rsid w:val="00DD36DE"/>
    <w:rsid w:val="00DD4A37"/>
    <w:rsid w:val="00DD55BF"/>
    <w:rsid w:val="00DD56E9"/>
    <w:rsid w:val="00DD5AA6"/>
    <w:rsid w:val="00DD5DC5"/>
    <w:rsid w:val="00DD5F3F"/>
    <w:rsid w:val="00DD606B"/>
    <w:rsid w:val="00DD6391"/>
    <w:rsid w:val="00DD7135"/>
    <w:rsid w:val="00DD740A"/>
    <w:rsid w:val="00DD7465"/>
    <w:rsid w:val="00DD771E"/>
    <w:rsid w:val="00DD7770"/>
    <w:rsid w:val="00DD783B"/>
    <w:rsid w:val="00DD7DDA"/>
    <w:rsid w:val="00DD7E8E"/>
    <w:rsid w:val="00DD7FA3"/>
    <w:rsid w:val="00DE0587"/>
    <w:rsid w:val="00DE08CC"/>
    <w:rsid w:val="00DE0E19"/>
    <w:rsid w:val="00DE106B"/>
    <w:rsid w:val="00DE113C"/>
    <w:rsid w:val="00DE11C3"/>
    <w:rsid w:val="00DE1A95"/>
    <w:rsid w:val="00DE1F54"/>
    <w:rsid w:val="00DE24A7"/>
    <w:rsid w:val="00DE2C8E"/>
    <w:rsid w:val="00DE2F38"/>
    <w:rsid w:val="00DE3060"/>
    <w:rsid w:val="00DE3AAA"/>
    <w:rsid w:val="00DE3DF4"/>
    <w:rsid w:val="00DE4AD6"/>
    <w:rsid w:val="00DE514B"/>
    <w:rsid w:val="00DE56B9"/>
    <w:rsid w:val="00DE57BA"/>
    <w:rsid w:val="00DE592F"/>
    <w:rsid w:val="00DE5ADB"/>
    <w:rsid w:val="00DE5DBE"/>
    <w:rsid w:val="00DE5E47"/>
    <w:rsid w:val="00DE6710"/>
    <w:rsid w:val="00DE6B4A"/>
    <w:rsid w:val="00DE6B85"/>
    <w:rsid w:val="00DE6CFC"/>
    <w:rsid w:val="00DE6E3F"/>
    <w:rsid w:val="00DE6FAA"/>
    <w:rsid w:val="00DE74F4"/>
    <w:rsid w:val="00DF0194"/>
    <w:rsid w:val="00DF0281"/>
    <w:rsid w:val="00DF0444"/>
    <w:rsid w:val="00DF0A03"/>
    <w:rsid w:val="00DF0CCC"/>
    <w:rsid w:val="00DF1317"/>
    <w:rsid w:val="00DF1453"/>
    <w:rsid w:val="00DF1BE0"/>
    <w:rsid w:val="00DF2285"/>
    <w:rsid w:val="00DF29B0"/>
    <w:rsid w:val="00DF2B77"/>
    <w:rsid w:val="00DF330A"/>
    <w:rsid w:val="00DF343F"/>
    <w:rsid w:val="00DF3CCF"/>
    <w:rsid w:val="00DF3E42"/>
    <w:rsid w:val="00DF43D8"/>
    <w:rsid w:val="00DF48EB"/>
    <w:rsid w:val="00DF51B0"/>
    <w:rsid w:val="00DF5AAA"/>
    <w:rsid w:val="00DF5AC5"/>
    <w:rsid w:val="00DF5F50"/>
    <w:rsid w:val="00DF60DB"/>
    <w:rsid w:val="00DF60E8"/>
    <w:rsid w:val="00DF6180"/>
    <w:rsid w:val="00DF632B"/>
    <w:rsid w:val="00DF6397"/>
    <w:rsid w:val="00DF68D8"/>
    <w:rsid w:val="00DF6FCE"/>
    <w:rsid w:val="00DF768D"/>
    <w:rsid w:val="00DF787D"/>
    <w:rsid w:val="00DF795F"/>
    <w:rsid w:val="00DF7DB8"/>
    <w:rsid w:val="00E008E0"/>
    <w:rsid w:val="00E00BA4"/>
    <w:rsid w:val="00E010E5"/>
    <w:rsid w:val="00E01169"/>
    <w:rsid w:val="00E012CE"/>
    <w:rsid w:val="00E014A1"/>
    <w:rsid w:val="00E014A2"/>
    <w:rsid w:val="00E01513"/>
    <w:rsid w:val="00E01938"/>
    <w:rsid w:val="00E01CB5"/>
    <w:rsid w:val="00E01D2C"/>
    <w:rsid w:val="00E01F45"/>
    <w:rsid w:val="00E02165"/>
    <w:rsid w:val="00E022A9"/>
    <w:rsid w:val="00E023C6"/>
    <w:rsid w:val="00E02437"/>
    <w:rsid w:val="00E0248D"/>
    <w:rsid w:val="00E02645"/>
    <w:rsid w:val="00E0264D"/>
    <w:rsid w:val="00E02F0C"/>
    <w:rsid w:val="00E030CC"/>
    <w:rsid w:val="00E0330D"/>
    <w:rsid w:val="00E0345A"/>
    <w:rsid w:val="00E03ABD"/>
    <w:rsid w:val="00E03C1F"/>
    <w:rsid w:val="00E041A3"/>
    <w:rsid w:val="00E04544"/>
    <w:rsid w:val="00E0465B"/>
    <w:rsid w:val="00E04C01"/>
    <w:rsid w:val="00E04DD7"/>
    <w:rsid w:val="00E057C2"/>
    <w:rsid w:val="00E05844"/>
    <w:rsid w:val="00E059F3"/>
    <w:rsid w:val="00E05F25"/>
    <w:rsid w:val="00E05F90"/>
    <w:rsid w:val="00E06289"/>
    <w:rsid w:val="00E06CED"/>
    <w:rsid w:val="00E06EF3"/>
    <w:rsid w:val="00E07281"/>
    <w:rsid w:val="00E073DA"/>
    <w:rsid w:val="00E074CE"/>
    <w:rsid w:val="00E07773"/>
    <w:rsid w:val="00E079DA"/>
    <w:rsid w:val="00E07C49"/>
    <w:rsid w:val="00E10539"/>
    <w:rsid w:val="00E1059C"/>
    <w:rsid w:val="00E10747"/>
    <w:rsid w:val="00E10C2B"/>
    <w:rsid w:val="00E10CB8"/>
    <w:rsid w:val="00E11000"/>
    <w:rsid w:val="00E1132D"/>
    <w:rsid w:val="00E11518"/>
    <w:rsid w:val="00E11652"/>
    <w:rsid w:val="00E11AA7"/>
    <w:rsid w:val="00E122BC"/>
    <w:rsid w:val="00E127B5"/>
    <w:rsid w:val="00E1363A"/>
    <w:rsid w:val="00E13752"/>
    <w:rsid w:val="00E13985"/>
    <w:rsid w:val="00E1404E"/>
    <w:rsid w:val="00E1419B"/>
    <w:rsid w:val="00E14304"/>
    <w:rsid w:val="00E149B5"/>
    <w:rsid w:val="00E14AD0"/>
    <w:rsid w:val="00E14BE3"/>
    <w:rsid w:val="00E14F1E"/>
    <w:rsid w:val="00E1530A"/>
    <w:rsid w:val="00E153FB"/>
    <w:rsid w:val="00E15804"/>
    <w:rsid w:val="00E16484"/>
    <w:rsid w:val="00E16BBE"/>
    <w:rsid w:val="00E17387"/>
    <w:rsid w:val="00E175F9"/>
    <w:rsid w:val="00E17798"/>
    <w:rsid w:val="00E17E64"/>
    <w:rsid w:val="00E203D1"/>
    <w:rsid w:val="00E20A95"/>
    <w:rsid w:val="00E2150F"/>
    <w:rsid w:val="00E2158C"/>
    <w:rsid w:val="00E21DE0"/>
    <w:rsid w:val="00E21E7C"/>
    <w:rsid w:val="00E223CA"/>
    <w:rsid w:val="00E225CC"/>
    <w:rsid w:val="00E22683"/>
    <w:rsid w:val="00E227DC"/>
    <w:rsid w:val="00E228B2"/>
    <w:rsid w:val="00E22E46"/>
    <w:rsid w:val="00E22E80"/>
    <w:rsid w:val="00E23255"/>
    <w:rsid w:val="00E2378C"/>
    <w:rsid w:val="00E23ABA"/>
    <w:rsid w:val="00E23B5B"/>
    <w:rsid w:val="00E23FC7"/>
    <w:rsid w:val="00E23FCB"/>
    <w:rsid w:val="00E240F3"/>
    <w:rsid w:val="00E244F6"/>
    <w:rsid w:val="00E24546"/>
    <w:rsid w:val="00E245CD"/>
    <w:rsid w:val="00E24AA9"/>
    <w:rsid w:val="00E2503A"/>
    <w:rsid w:val="00E2504F"/>
    <w:rsid w:val="00E259D2"/>
    <w:rsid w:val="00E25D76"/>
    <w:rsid w:val="00E26698"/>
    <w:rsid w:val="00E26792"/>
    <w:rsid w:val="00E26B32"/>
    <w:rsid w:val="00E2748A"/>
    <w:rsid w:val="00E274F8"/>
    <w:rsid w:val="00E27AEA"/>
    <w:rsid w:val="00E27BC4"/>
    <w:rsid w:val="00E27FE0"/>
    <w:rsid w:val="00E300ED"/>
    <w:rsid w:val="00E30146"/>
    <w:rsid w:val="00E3105E"/>
    <w:rsid w:val="00E315AB"/>
    <w:rsid w:val="00E319FD"/>
    <w:rsid w:val="00E32311"/>
    <w:rsid w:val="00E3284D"/>
    <w:rsid w:val="00E32A5C"/>
    <w:rsid w:val="00E3313F"/>
    <w:rsid w:val="00E334BD"/>
    <w:rsid w:val="00E337DF"/>
    <w:rsid w:val="00E339DF"/>
    <w:rsid w:val="00E33D5F"/>
    <w:rsid w:val="00E33EAD"/>
    <w:rsid w:val="00E33EE1"/>
    <w:rsid w:val="00E34035"/>
    <w:rsid w:val="00E344E6"/>
    <w:rsid w:val="00E35179"/>
    <w:rsid w:val="00E3545A"/>
    <w:rsid w:val="00E35D33"/>
    <w:rsid w:val="00E35E11"/>
    <w:rsid w:val="00E3611E"/>
    <w:rsid w:val="00E3791D"/>
    <w:rsid w:val="00E37C47"/>
    <w:rsid w:val="00E40079"/>
    <w:rsid w:val="00E4037B"/>
    <w:rsid w:val="00E40ABB"/>
    <w:rsid w:val="00E40FD7"/>
    <w:rsid w:val="00E414BC"/>
    <w:rsid w:val="00E41887"/>
    <w:rsid w:val="00E41B43"/>
    <w:rsid w:val="00E41D26"/>
    <w:rsid w:val="00E42029"/>
    <w:rsid w:val="00E423BA"/>
    <w:rsid w:val="00E42460"/>
    <w:rsid w:val="00E427E9"/>
    <w:rsid w:val="00E42B97"/>
    <w:rsid w:val="00E42E3C"/>
    <w:rsid w:val="00E43824"/>
    <w:rsid w:val="00E43CCF"/>
    <w:rsid w:val="00E43D40"/>
    <w:rsid w:val="00E4494E"/>
    <w:rsid w:val="00E44B16"/>
    <w:rsid w:val="00E454E7"/>
    <w:rsid w:val="00E45619"/>
    <w:rsid w:val="00E45DB1"/>
    <w:rsid w:val="00E45DBB"/>
    <w:rsid w:val="00E460F9"/>
    <w:rsid w:val="00E464CC"/>
    <w:rsid w:val="00E46574"/>
    <w:rsid w:val="00E46B02"/>
    <w:rsid w:val="00E4743D"/>
    <w:rsid w:val="00E47571"/>
    <w:rsid w:val="00E501F0"/>
    <w:rsid w:val="00E507B8"/>
    <w:rsid w:val="00E50D0B"/>
    <w:rsid w:val="00E51194"/>
    <w:rsid w:val="00E51706"/>
    <w:rsid w:val="00E5178C"/>
    <w:rsid w:val="00E51BF4"/>
    <w:rsid w:val="00E520EE"/>
    <w:rsid w:val="00E526B0"/>
    <w:rsid w:val="00E52D20"/>
    <w:rsid w:val="00E52E20"/>
    <w:rsid w:val="00E52F88"/>
    <w:rsid w:val="00E53408"/>
    <w:rsid w:val="00E537E5"/>
    <w:rsid w:val="00E544DB"/>
    <w:rsid w:val="00E54749"/>
    <w:rsid w:val="00E547F0"/>
    <w:rsid w:val="00E54A6E"/>
    <w:rsid w:val="00E54CCF"/>
    <w:rsid w:val="00E54F79"/>
    <w:rsid w:val="00E55CA5"/>
    <w:rsid w:val="00E569FF"/>
    <w:rsid w:val="00E570A3"/>
    <w:rsid w:val="00E60319"/>
    <w:rsid w:val="00E60DF3"/>
    <w:rsid w:val="00E615EE"/>
    <w:rsid w:val="00E61A65"/>
    <w:rsid w:val="00E620E5"/>
    <w:rsid w:val="00E62B51"/>
    <w:rsid w:val="00E6310B"/>
    <w:rsid w:val="00E63990"/>
    <w:rsid w:val="00E63D04"/>
    <w:rsid w:val="00E63D95"/>
    <w:rsid w:val="00E6478B"/>
    <w:rsid w:val="00E64B0E"/>
    <w:rsid w:val="00E64E19"/>
    <w:rsid w:val="00E652C6"/>
    <w:rsid w:val="00E6545D"/>
    <w:rsid w:val="00E65744"/>
    <w:rsid w:val="00E65A9E"/>
    <w:rsid w:val="00E65BC6"/>
    <w:rsid w:val="00E65E71"/>
    <w:rsid w:val="00E6639E"/>
    <w:rsid w:val="00E67044"/>
    <w:rsid w:val="00E675AD"/>
    <w:rsid w:val="00E6786C"/>
    <w:rsid w:val="00E710B8"/>
    <w:rsid w:val="00E712E6"/>
    <w:rsid w:val="00E71B71"/>
    <w:rsid w:val="00E71D0B"/>
    <w:rsid w:val="00E720AA"/>
    <w:rsid w:val="00E72249"/>
    <w:rsid w:val="00E7227C"/>
    <w:rsid w:val="00E723B1"/>
    <w:rsid w:val="00E7286D"/>
    <w:rsid w:val="00E729B3"/>
    <w:rsid w:val="00E7348A"/>
    <w:rsid w:val="00E73DD3"/>
    <w:rsid w:val="00E73E15"/>
    <w:rsid w:val="00E7409F"/>
    <w:rsid w:val="00E74587"/>
    <w:rsid w:val="00E74B0E"/>
    <w:rsid w:val="00E74B7D"/>
    <w:rsid w:val="00E750E5"/>
    <w:rsid w:val="00E75C02"/>
    <w:rsid w:val="00E75E35"/>
    <w:rsid w:val="00E76479"/>
    <w:rsid w:val="00E77C25"/>
    <w:rsid w:val="00E8018A"/>
    <w:rsid w:val="00E80B36"/>
    <w:rsid w:val="00E81748"/>
    <w:rsid w:val="00E81808"/>
    <w:rsid w:val="00E82359"/>
    <w:rsid w:val="00E82474"/>
    <w:rsid w:val="00E824D8"/>
    <w:rsid w:val="00E82A30"/>
    <w:rsid w:val="00E82E49"/>
    <w:rsid w:val="00E8373B"/>
    <w:rsid w:val="00E83BF2"/>
    <w:rsid w:val="00E83C3F"/>
    <w:rsid w:val="00E8406B"/>
    <w:rsid w:val="00E84164"/>
    <w:rsid w:val="00E8457A"/>
    <w:rsid w:val="00E845C0"/>
    <w:rsid w:val="00E848C8"/>
    <w:rsid w:val="00E849FD"/>
    <w:rsid w:val="00E84EE4"/>
    <w:rsid w:val="00E855B2"/>
    <w:rsid w:val="00E85943"/>
    <w:rsid w:val="00E85B3C"/>
    <w:rsid w:val="00E85C77"/>
    <w:rsid w:val="00E8606F"/>
    <w:rsid w:val="00E86E9E"/>
    <w:rsid w:val="00E873FE"/>
    <w:rsid w:val="00E8764E"/>
    <w:rsid w:val="00E87A92"/>
    <w:rsid w:val="00E87EAD"/>
    <w:rsid w:val="00E87FFB"/>
    <w:rsid w:val="00E900B9"/>
    <w:rsid w:val="00E900D1"/>
    <w:rsid w:val="00E90339"/>
    <w:rsid w:val="00E90505"/>
    <w:rsid w:val="00E91381"/>
    <w:rsid w:val="00E913FF"/>
    <w:rsid w:val="00E92BFE"/>
    <w:rsid w:val="00E9316B"/>
    <w:rsid w:val="00E9322A"/>
    <w:rsid w:val="00E93539"/>
    <w:rsid w:val="00E9371E"/>
    <w:rsid w:val="00E9399D"/>
    <w:rsid w:val="00E93BAB"/>
    <w:rsid w:val="00E93D3E"/>
    <w:rsid w:val="00E93D9A"/>
    <w:rsid w:val="00E94115"/>
    <w:rsid w:val="00E94163"/>
    <w:rsid w:val="00E946D3"/>
    <w:rsid w:val="00E94D27"/>
    <w:rsid w:val="00E94D5C"/>
    <w:rsid w:val="00E94FE7"/>
    <w:rsid w:val="00E95191"/>
    <w:rsid w:val="00E95409"/>
    <w:rsid w:val="00E956FF"/>
    <w:rsid w:val="00E95A83"/>
    <w:rsid w:val="00E95BCC"/>
    <w:rsid w:val="00E9678E"/>
    <w:rsid w:val="00E96D7E"/>
    <w:rsid w:val="00E97493"/>
    <w:rsid w:val="00E97697"/>
    <w:rsid w:val="00E977F8"/>
    <w:rsid w:val="00E97821"/>
    <w:rsid w:val="00EA0858"/>
    <w:rsid w:val="00EA11EC"/>
    <w:rsid w:val="00EA14A4"/>
    <w:rsid w:val="00EA1654"/>
    <w:rsid w:val="00EA1675"/>
    <w:rsid w:val="00EA1C7B"/>
    <w:rsid w:val="00EA2959"/>
    <w:rsid w:val="00EA2A1F"/>
    <w:rsid w:val="00EA2B5A"/>
    <w:rsid w:val="00EA34BE"/>
    <w:rsid w:val="00EA3610"/>
    <w:rsid w:val="00EA373F"/>
    <w:rsid w:val="00EA3B1B"/>
    <w:rsid w:val="00EA3E64"/>
    <w:rsid w:val="00EA4315"/>
    <w:rsid w:val="00EA45DB"/>
    <w:rsid w:val="00EA4943"/>
    <w:rsid w:val="00EA4E4D"/>
    <w:rsid w:val="00EA4E5D"/>
    <w:rsid w:val="00EA4FA9"/>
    <w:rsid w:val="00EA5253"/>
    <w:rsid w:val="00EA54E6"/>
    <w:rsid w:val="00EA5559"/>
    <w:rsid w:val="00EA5B80"/>
    <w:rsid w:val="00EA6027"/>
    <w:rsid w:val="00EA649C"/>
    <w:rsid w:val="00EA6A92"/>
    <w:rsid w:val="00EA6F40"/>
    <w:rsid w:val="00EA7472"/>
    <w:rsid w:val="00EB01A5"/>
    <w:rsid w:val="00EB0817"/>
    <w:rsid w:val="00EB0DBD"/>
    <w:rsid w:val="00EB140F"/>
    <w:rsid w:val="00EB182F"/>
    <w:rsid w:val="00EB1C6D"/>
    <w:rsid w:val="00EB1FF4"/>
    <w:rsid w:val="00EB2445"/>
    <w:rsid w:val="00EB3107"/>
    <w:rsid w:val="00EB35CA"/>
    <w:rsid w:val="00EB39B4"/>
    <w:rsid w:val="00EB3AA7"/>
    <w:rsid w:val="00EB3C4E"/>
    <w:rsid w:val="00EB3DF2"/>
    <w:rsid w:val="00EB3EF7"/>
    <w:rsid w:val="00EB3FAA"/>
    <w:rsid w:val="00EB4051"/>
    <w:rsid w:val="00EB4211"/>
    <w:rsid w:val="00EB453D"/>
    <w:rsid w:val="00EB4E5B"/>
    <w:rsid w:val="00EB502C"/>
    <w:rsid w:val="00EB5412"/>
    <w:rsid w:val="00EB5785"/>
    <w:rsid w:val="00EB5996"/>
    <w:rsid w:val="00EB59B6"/>
    <w:rsid w:val="00EB5DBE"/>
    <w:rsid w:val="00EB5E62"/>
    <w:rsid w:val="00EB5F3F"/>
    <w:rsid w:val="00EB6539"/>
    <w:rsid w:val="00EB66CA"/>
    <w:rsid w:val="00EB6E17"/>
    <w:rsid w:val="00EB73BD"/>
    <w:rsid w:val="00EB75E5"/>
    <w:rsid w:val="00EB7807"/>
    <w:rsid w:val="00EB780A"/>
    <w:rsid w:val="00EB7A37"/>
    <w:rsid w:val="00EB7DE1"/>
    <w:rsid w:val="00EB7F37"/>
    <w:rsid w:val="00EC058B"/>
    <w:rsid w:val="00EC0BEA"/>
    <w:rsid w:val="00EC0E9F"/>
    <w:rsid w:val="00EC1120"/>
    <w:rsid w:val="00EC1ACC"/>
    <w:rsid w:val="00EC1B83"/>
    <w:rsid w:val="00EC1C62"/>
    <w:rsid w:val="00EC1F78"/>
    <w:rsid w:val="00EC203E"/>
    <w:rsid w:val="00EC2B86"/>
    <w:rsid w:val="00EC2C3D"/>
    <w:rsid w:val="00EC2CBD"/>
    <w:rsid w:val="00EC2CCC"/>
    <w:rsid w:val="00EC3B9C"/>
    <w:rsid w:val="00EC3DE2"/>
    <w:rsid w:val="00EC5173"/>
    <w:rsid w:val="00EC56D4"/>
    <w:rsid w:val="00EC58FD"/>
    <w:rsid w:val="00EC5C78"/>
    <w:rsid w:val="00EC616C"/>
    <w:rsid w:val="00EC62B6"/>
    <w:rsid w:val="00EC6731"/>
    <w:rsid w:val="00EC6F56"/>
    <w:rsid w:val="00EC7206"/>
    <w:rsid w:val="00EC7EF5"/>
    <w:rsid w:val="00ED018F"/>
    <w:rsid w:val="00ED01B3"/>
    <w:rsid w:val="00ED0405"/>
    <w:rsid w:val="00ED05F9"/>
    <w:rsid w:val="00ED0857"/>
    <w:rsid w:val="00ED0DB6"/>
    <w:rsid w:val="00ED15BF"/>
    <w:rsid w:val="00ED1B05"/>
    <w:rsid w:val="00ED1B3F"/>
    <w:rsid w:val="00ED1C5E"/>
    <w:rsid w:val="00ED1EAB"/>
    <w:rsid w:val="00ED2245"/>
    <w:rsid w:val="00ED24B4"/>
    <w:rsid w:val="00ED28A0"/>
    <w:rsid w:val="00ED2F49"/>
    <w:rsid w:val="00ED2F51"/>
    <w:rsid w:val="00ED3139"/>
    <w:rsid w:val="00ED3367"/>
    <w:rsid w:val="00ED3C5E"/>
    <w:rsid w:val="00ED3CD1"/>
    <w:rsid w:val="00ED3CF9"/>
    <w:rsid w:val="00ED4562"/>
    <w:rsid w:val="00ED4ABA"/>
    <w:rsid w:val="00ED4B2A"/>
    <w:rsid w:val="00ED4C80"/>
    <w:rsid w:val="00ED5341"/>
    <w:rsid w:val="00ED5A38"/>
    <w:rsid w:val="00ED601A"/>
    <w:rsid w:val="00ED62AE"/>
    <w:rsid w:val="00ED6756"/>
    <w:rsid w:val="00ED67B3"/>
    <w:rsid w:val="00ED6C34"/>
    <w:rsid w:val="00ED6D68"/>
    <w:rsid w:val="00ED6F13"/>
    <w:rsid w:val="00ED7004"/>
    <w:rsid w:val="00ED7038"/>
    <w:rsid w:val="00ED70AA"/>
    <w:rsid w:val="00ED7211"/>
    <w:rsid w:val="00ED7625"/>
    <w:rsid w:val="00ED7791"/>
    <w:rsid w:val="00ED7B31"/>
    <w:rsid w:val="00ED7FBF"/>
    <w:rsid w:val="00EE0287"/>
    <w:rsid w:val="00EE1321"/>
    <w:rsid w:val="00EE13EE"/>
    <w:rsid w:val="00EE146D"/>
    <w:rsid w:val="00EE156E"/>
    <w:rsid w:val="00EE17C5"/>
    <w:rsid w:val="00EE1C97"/>
    <w:rsid w:val="00EE1F75"/>
    <w:rsid w:val="00EE25B6"/>
    <w:rsid w:val="00EE2680"/>
    <w:rsid w:val="00EE291C"/>
    <w:rsid w:val="00EE2B10"/>
    <w:rsid w:val="00EE2CAC"/>
    <w:rsid w:val="00EE2E13"/>
    <w:rsid w:val="00EE2FF4"/>
    <w:rsid w:val="00EE305E"/>
    <w:rsid w:val="00EE347A"/>
    <w:rsid w:val="00EE36A2"/>
    <w:rsid w:val="00EE3A85"/>
    <w:rsid w:val="00EE429F"/>
    <w:rsid w:val="00EE42BE"/>
    <w:rsid w:val="00EE42D7"/>
    <w:rsid w:val="00EE4470"/>
    <w:rsid w:val="00EE4B39"/>
    <w:rsid w:val="00EE4BA7"/>
    <w:rsid w:val="00EE5084"/>
    <w:rsid w:val="00EE5652"/>
    <w:rsid w:val="00EE567E"/>
    <w:rsid w:val="00EE5974"/>
    <w:rsid w:val="00EE5B07"/>
    <w:rsid w:val="00EE6729"/>
    <w:rsid w:val="00EE67C1"/>
    <w:rsid w:val="00EE6904"/>
    <w:rsid w:val="00EE6C71"/>
    <w:rsid w:val="00EE6EC8"/>
    <w:rsid w:val="00EE7208"/>
    <w:rsid w:val="00EE7273"/>
    <w:rsid w:val="00EE7558"/>
    <w:rsid w:val="00EE76A8"/>
    <w:rsid w:val="00EE7C67"/>
    <w:rsid w:val="00EE7F27"/>
    <w:rsid w:val="00EF0010"/>
    <w:rsid w:val="00EF0586"/>
    <w:rsid w:val="00EF0F41"/>
    <w:rsid w:val="00EF1066"/>
    <w:rsid w:val="00EF10D4"/>
    <w:rsid w:val="00EF16A8"/>
    <w:rsid w:val="00EF176C"/>
    <w:rsid w:val="00EF19A8"/>
    <w:rsid w:val="00EF1B80"/>
    <w:rsid w:val="00EF1FF2"/>
    <w:rsid w:val="00EF269A"/>
    <w:rsid w:val="00EF2AD8"/>
    <w:rsid w:val="00EF3354"/>
    <w:rsid w:val="00EF3A1C"/>
    <w:rsid w:val="00EF3B32"/>
    <w:rsid w:val="00EF40B5"/>
    <w:rsid w:val="00EF460B"/>
    <w:rsid w:val="00EF4634"/>
    <w:rsid w:val="00EF4873"/>
    <w:rsid w:val="00EF4944"/>
    <w:rsid w:val="00EF566C"/>
    <w:rsid w:val="00EF5E33"/>
    <w:rsid w:val="00EF6486"/>
    <w:rsid w:val="00EF6A05"/>
    <w:rsid w:val="00EF6B19"/>
    <w:rsid w:val="00EF6E3B"/>
    <w:rsid w:val="00EF77A6"/>
    <w:rsid w:val="00EF7844"/>
    <w:rsid w:val="00EF79C3"/>
    <w:rsid w:val="00EF7A86"/>
    <w:rsid w:val="00EF7D7B"/>
    <w:rsid w:val="00F002F9"/>
    <w:rsid w:val="00F007F7"/>
    <w:rsid w:val="00F00CA9"/>
    <w:rsid w:val="00F00D84"/>
    <w:rsid w:val="00F010AB"/>
    <w:rsid w:val="00F01430"/>
    <w:rsid w:val="00F01475"/>
    <w:rsid w:val="00F015BA"/>
    <w:rsid w:val="00F0178A"/>
    <w:rsid w:val="00F018E1"/>
    <w:rsid w:val="00F01F47"/>
    <w:rsid w:val="00F02D62"/>
    <w:rsid w:val="00F032E4"/>
    <w:rsid w:val="00F03537"/>
    <w:rsid w:val="00F0354F"/>
    <w:rsid w:val="00F038D4"/>
    <w:rsid w:val="00F03900"/>
    <w:rsid w:val="00F03D64"/>
    <w:rsid w:val="00F040EE"/>
    <w:rsid w:val="00F048BF"/>
    <w:rsid w:val="00F04AC1"/>
    <w:rsid w:val="00F04B01"/>
    <w:rsid w:val="00F04C98"/>
    <w:rsid w:val="00F05035"/>
    <w:rsid w:val="00F05ECD"/>
    <w:rsid w:val="00F060E1"/>
    <w:rsid w:val="00F0634E"/>
    <w:rsid w:val="00F063C1"/>
    <w:rsid w:val="00F066F2"/>
    <w:rsid w:val="00F06C1E"/>
    <w:rsid w:val="00F06C67"/>
    <w:rsid w:val="00F072BB"/>
    <w:rsid w:val="00F07452"/>
    <w:rsid w:val="00F07491"/>
    <w:rsid w:val="00F074AD"/>
    <w:rsid w:val="00F10546"/>
    <w:rsid w:val="00F1085C"/>
    <w:rsid w:val="00F10F1A"/>
    <w:rsid w:val="00F1102B"/>
    <w:rsid w:val="00F11128"/>
    <w:rsid w:val="00F11A97"/>
    <w:rsid w:val="00F1229C"/>
    <w:rsid w:val="00F122F3"/>
    <w:rsid w:val="00F1279B"/>
    <w:rsid w:val="00F128F0"/>
    <w:rsid w:val="00F12BD6"/>
    <w:rsid w:val="00F12CAD"/>
    <w:rsid w:val="00F12D9F"/>
    <w:rsid w:val="00F12E31"/>
    <w:rsid w:val="00F1300F"/>
    <w:rsid w:val="00F13028"/>
    <w:rsid w:val="00F131B9"/>
    <w:rsid w:val="00F13A37"/>
    <w:rsid w:val="00F147DC"/>
    <w:rsid w:val="00F1480A"/>
    <w:rsid w:val="00F14C6E"/>
    <w:rsid w:val="00F1503C"/>
    <w:rsid w:val="00F151F6"/>
    <w:rsid w:val="00F15241"/>
    <w:rsid w:val="00F1546F"/>
    <w:rsid w:val="00F1562E"/>
    <w:rsid w:val="00F15792"/>
    <w:rsid w:val="00F15C26"/>
    <w:rsid w:val="00F15D2D"/>
    <w:rsid w:val="00F163AB"/>
    <w:rsid w:val="00F16CF8"/>
    <w:rsid w:val="00F16DC3"/>
    <w:rsid w:val="00F16DD0"/>
    <w:rsid w:val="00F16F4C"/>
    <w:rsid w:val="00F1730A"/>
    <w:rsid w:val="00F17529"/>
    <w:rsid w:val="00F17602"/>
    <w:rsid w:val="00F20022"/>
    <w:rsid w:val="00F208EC"/>
    <w:rsid w:val="00F20B63"/>
    <w:rsid w:val="00F20BAB"/>
    <w:rsid w:val="00F210F3"/>
    <w:rsid w:val="00F2129E"/>
    <w:rsid w:val="00F213AD"/>
    <w:rsid w:val="00F2176B"/>
    <w:rsid w:val="00F21EEB"/>
    <w:rsid w:val="00F2214A"/>
    <w:rsid w:val="00F2250A"/>
    <w:rsid w:val="00F227A8"/>
    <w:rsid w:val="00F22EAA"/>
    <w:rsid w:val="00F23053"/>
    <w:rsid w:val="00F231A6"/>
    <w:rsid w:val="00F2349B"/>
    <w:rsid w:val="00F2361D"/>
    <w:rsid w:val="00F23624"/>
    <w:rsid w:val="00F23C84"/>
    <w:rsid w:val="00F24041"/>
    <w:rsid w:val="00F24498"/>
    <w:rsid w:val="00F2527A"/>
    <w:rsid w:val="00F25332"/>
    <w:rsid w:val="00F25663"/>
    <w:rsid w:val="00F2568F"/>
    <w:rsid w:val="00F2591E"/>
    <w:rsid w:val="00F25A47"/>
    <w:rsid w:val="00F2665D"/>
    <w:rsid w:val="00F26C19"/>
    <w:rsid w:val="00F26D81"/>
    <w:rsid w:val="00F271AF"/>
    <w:rsid w:val="00F276EE"/>
    <w:rsid w:val="00F279DD"/>
    <w:rsid w:val="00F30526"/>
    <w:rsid w:val="00F30CDC"/>
    <w:rsid w:val="00F30EC3"/>
    <w:rsid w:val="00F30F2B"/>
    <w:rsid w:val="00F30F32"/>
    <w:rsid w:val="00F30FCF"/>
    <w:rsid w:val="00F312DB"/>
    <w:rsid w:val="00F3180F"/>
    <w:rsid w:val="00F31C36"/>
    <w:rsid w:val="00F31D23"/>
    <w:rsid w:val="00F326A2"/>
    <w:rsid w:val="00F32B51"/>
    <w:rsid w:val="00F33A7F"/>
    <w:rsid w:val="00F33C80"/>
    <w:rsid w:val="00F33FC6"/>
    <w:rsid w:val="00F33FD7"/>
    <w:rsid w:val="00F35335"/>
    <w:rsid w:val="00F353AD"/>
    <w:rsid w:val="00F35440"/>
    <w:rsid w:val="00F35761"/>
    <w:rsid w:val="00F35C86"/>
    <w:rsid w:val="00F36272"/>
    <w:rsid w:val="00F36CB0"/>
    <w:rsid w:val="00F3705E"/>
    <w:rsid w:val="00F376BC"/>
    <w:rsid w:val="00F37971"/>
    <w:rsid w:val="00F379B1"/>
    <w:rsid w:val="00F40325"/>
    <w:rsid w:val="00F40EB1"/>
    <w:rsid w:val="00F41204"/>
    <w:rsid w:val="00F4252F"/>
    <w:rsid w:val="00F42798"/>
    <w:rsid w:val="00F429D3"/>
    <w:rsid w:val="00F429E7"/>
    <w:rsid w:val="00F42B13"/>
    <w:rsid w:val="00F430C8"/>
    <w:rsid w:val="00F4328B"/>
    <w:rsid w:val="00F43296"/>
    <w:rsid w:val="00F43368"/>
    <w:rsid w:val="00F434BA"/>
    <w:rsid w:val="00F4365E"/>
    <w:rsid w:val="00F437C2"/>
    <w:rsid w:val="00F438C0"/>
    <w:rsid w:val="00F439DF"/>
    <w:rsid w:val="00F43DB4"/>
    <w:rsid w:val="00F4481B"/>
    <w:rsid w:val="00F44E3A"/>
    <w:rsid w:val="00F4526A"/>
    <w:rsid w:val="00F455DA"/>
    <w:rsid w:val="00F45C50"/>
    <w:rsid w:val="00F45E1F"/>
    <w:rsid w:val="00F45EB2"/>
    <w:rsid w:val="00F4799B"/>
    <w:rsid w:val="00F47F6D"/>
    <w:rsid w:val="00F47FEB"/>
    <w:rsid w:val="00F503B6"/>
    <w:rsid w:val="00F51518"/>
    <w:rsid w:val="00F51C1F"/>
    <w:rsid w:val="00F5231A"/>
    <w:rsid w:val="00F52699"/>
    <w:rsid w:val="00F52753"/>
    <w:rsid w:val="00F53E26"/>
    <w:rsid w:val="00F54963"/>
    <w:rsid w:val="00F54A7C"/>
    <w:rsid w:val="00F55334"/>
    <w:rsid w:val="00F55BD0"/>
    <w:rsid w:val="00F55BDA"/>
    <w:rsid w:val="00F55F2E"/>
    <w:rsid w:val="00F56549"/>
    <w:rsid w:val="00F56BC1"/>
    <w:rsid w:val="00F571B6"/>
    <w:rsid w:val="00F5733F"/>
    <w:rsid w:val="00F57942"/>
    <w:rsid w:val="00F57D2E"/>
    <w:rsid w:val="00F60345"/>
    <w:rsid w:val="00F60957"/>
    <w:rsid w:val="00F610EA"/>
    <w:rsid w:val="00F61217"/>
    <w:rsid w:val="00F61797"/>
    <w:rsid w:val="00F619D0"/>
    <w:rsid w:val="00F61F50"/>
    <w:rsid w:val="00F62522"/>
    <w:rsid w:val="00F62F94"/>
    <w:rsid w:val="00F63874"/>
    <w:rsid w:val="00F639BD"/>
    <w:rsid w:val="00F64185"/>
    <w:rsid w:val="00F64282"/>
    <w:rsid w:val="00F6431A"/>
    <w:rsid w:val="00F646A1"/>
    <w:rsid w:val="00F64CF4"/>
    <w:rsid w:val="00F64FB9"/>
    <w:rsid w:val="00F654E2"/>
    <w:rsid w:val="00F655F3"/>
    <w:rsid w:val="00F65D0F"/>
    <w:rsid w:val="00F65E4D"/>
    <w:rsid w:val="00F65F71"/>
    <w:rsid w:val="00F65FC8"/>
    <w:rsid w:val="00F66520"/>
    <w:rsid w:val="00F66E34"/>
    <w:rsid w:val="00F67208"/>
    <w:rsid w:val="00F67388"/>
    <w:rsid w:val="00F6795D"/>
    <w:rsid w:val="00F67DF1"/>
    <w:rsid w:val="00F701F4"/>
    <w:rsid w:val="00F70677"/>
    <w:rsid w:val="00F709DB"/>
    <w:rsid w:val="00F70A8D"/>
    <w:rsid w:val="00F71103"/>
    <w:rsid w:val="00F714A1"/>
    <w:rsid w:val="00F718BF"/>
    <w:rsid w:val="00F71BEA"/>
    <w:rsid w:val="00F71E88"/>
    <w:rsid w:val="00F720F0"/>
    <w:rsid w:val="00F723A9"/>
    <w:rsid w:val="00F7254D"/>
    <w:rsid w:val="00F7297E"/>
    <w:rsid w:val="00F72CB1"/>
    <w:rsid w:val="00F72CDF"/>
    <w:rsid w:val="00F72FBE"/>
    <w:rsid w:val="00F73555"/>
    <w:rsid w:val="00F7363B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7B1"/>
    <w:rsid w:val="00F75843"/>
    <w:rsid w:val="00F75AA6"/>
    <w:rsid w:val="00F75C5E"/>
    <w:rsid w:val="00F75F66"/>
    <w:rsid w:val="00F76760"/>
    <w:rsid w:val="00F76D66"/>
    <w:rsid w:val="00F76DCD"/>
    <w:rsid w:val="00F7734F"/>
    <w:rsid w:val="00F77C7F"/>
    <w:rsid w:val="00F80073"/>
    <w:rsid w:val="00F806B5"/>
    <w:rsid w:val="00F806C5"/>
    <w:rsid w:val="00F80A37"/>
    <w:rsid w:val="00F81343"/>
    <w:rsid w:val="00F81439"/>
    <w:rsid w:val="00F814AC"/>
    <w:rsid w:val="00F81A66"/>
    <w:rsid w:val="00F81AAE"/>
    <w:rsid w:val="00F81BB0"/>
    <w:rsid w:val="00F81D8E"/>
    <w:rsid w:val="00F81E6B"/>
    <w:rsid w:val="00F8208A"/>
    <w:rsid w:val="00F823C4"/>
    <w:rsid w:val="00F82871"/>
    <w:rsid w:val="00F82A40"/>
    <w:rsid w:val="00F82C39"/>
    <w:rsid w:val="00F8307F"/>
    <w:rsid w:val="00F83113"/>
    <w:rsid w:val="00F836E9"/>
    <w:rsid w:val="00F83CF8"/>
    <w:rsid w:val="00F843F8"/>
    <w:rsid w:val="00F8470B"/>
    <w:rsid w:val="00F848B0"/>
    <w:rsid w:val="00F84BD3"/>
    <w:rsid w:val="00F85172"/>
    <w:rsid w:val="00F854B5"/>
    <w:rsid w:val="00F856E6"/>
    <w:rsid w:val="00F85D75"/>
    <w:rsid w:val="00F8641E"/>
    <w:rsid w:val="00F865A2"/>
    <w:rsid w:val="00F86886"/>
    <w:rsid w:val="00F86CFC"/>
    <w:rsid w:val="00F86DB7"/>
    <w:rsid w:val="00F86ED4"/>
    <w:rsid w:val="00F86F10"/>
    <w:rsid w:val="00F87344"/>
    <w:rsid w:val="00F87E9B"/>
    <w:rsid w:val="00F90BE4"/>
    <w:rsid w:val="00F91100"/>
    <w:rsid w:val="00F91DBE"/>
    <w:rsid w:val="00F91EB9"/>
    <w:rsid w:val="00F9237E"/>
    <w:rsid w:val="00F926F8"/>
    <w:rsid w:val="00F93E42"/>
    <w:rsid w:val="00F9434F"/>
    <w:rsid w:val="00F943B3"/>
    <w:rsid w:val="00F94E6A"/>
    <w:rsid w:val="00F95260"/>
    <w:rsid w:val="00F9564D"/>
    <w:rsid w:val="00F95B64"/>
    <w:rsid w:val="00F969C4"/>
    <w:rsid w:val="00F97169"/>
    <w:rsid w:val="00F97CC6"/>
    <w:rsid w:val="00F97F10"/>
    <w:rsid w:val="00FA0106"/>
    <w:rsid w:val="00FA01C7"/>
    <w:rsid w:val="00FA0F8A"/>
    <w:rsid w:val="00FA1593"/>
    <w:rsid w:val="00FA186B"/>
    <w:rsid w:val="00FA1930"/>
    <w:rsid w:val="00FA23C0"/>
    <w:rsid w:val="00FA26D6"/>
    <w:rsid w:val="00FA28F7"/>
    <w:rsid w:val="00FA2929"/>
    <w:rsid w:val="00FA2A9F"/>
    <w:rsid w:val="00FA3063"/>
    <w:rsid w:val="00FA3613"/>
    <w:rsid w:val="00FA37A0"/>
    <w:rsid w:val="00FA3987"/>
    <w:rsid w:val="00FA4169"/>
    <w:rsid w:val="00FA4287"/>
    <w:rsid w:val="00FA49A7"/>
    <w:rsid w:val="00FA5005"/>
    <w:rsid w:val="00FA53F7"/>
    <w:rsid w:val="00FA56E8"/>
    <w:rsid w:val="00FA5D72"/>
    <w:rsid w:val="00FA680F"/>
    <w:rsid w:val="00FA6A95"/>
    <w:rsid w:val="00FA6EE8"/>
    <w:rsid w:val="00FA709A"/>
    <w:rsid w:val="00FA76E3"/>
    <w:rsid w:val="00FB071D"/>
    <w:rsid w:val="00FB0918"/>
    <w:rsid w:val="00FB0B5A"/>
    <w:rsid w:val="00FB0DA2"/>
    <w:rsid w:val="00FB16FF"/>
    <w:rsid w:val="00FB1867"/>
    <w:rsid w:val="00FB199C"/>
    <w:rsid w:val="00FB1ACA"/>
    <w:rsid w:val="00FB1B5C"/>
    <w:rsid w:val="00FB1B5D"/>
    <w:rsid w:val="00FB1C68"/>
    <w:rsid w:val="00FB1DC9"/>
    <w:rsid w:val="00FB26D9"/>
    <w:rsid w:val="00FB2A96"/>
    <w:rsid w:val="00FB2AE4"/>
    <w:rsid w:val="00FB30C7"/>
    <w:rsid w:val="00FB30E5"/>
    <w:rsid w:val="00FB311C"/>
    <w:rsid w:val="00FB31B0"/>
    <w:rsid w:val="00FB3526"/>
    <w:rsid w:val="00FB3600"/>
    <w:rsid w:val="00FB3B74"/>
    <w:rsid w:val="00FB3BF8"/>
    <w:rsid w:val="00FB3CF9"/>
    <w:rsid w:val="00FB4101"/>
    <w:rsid w:val="00FB426B"/>
    <w:rsid w:val="00FB4607"/>
    <w:rsid w:val="00FB4753"/>
    <w:rsid w:val="00FB4CEC"/>
    <w:rsid w:val="00FB5025"/>
    <w:rsid w:val="00FB5265"/>
    <w:rsid w:val="00FB52E3"/>
    <w:rsid w:val="00FB53E9"/>
    <w:rsid w:val="00FB540C"/>
    <w:rsid w:val="00FB5ACD"/>
    <w:rsid w:val="00FB5E1F"/>
    <w:rsid w:val="00FB6040"/>
    <w:rsid w:val="00FB63DA"/>
    <w:rsid w:val="00FB7166"/>
    <w:rsid w:val="00FB7222"/>
    <w:rsid w:val="00FB7542"/>
    <w:rsid w:val="00FB771A"/>
    <w:rsid w:val="00FB78DC"/>
    <w:rsid w:val="00FB7B89"/>
    <w:rsid w:val="00FB7C83"/>
    <w:rsid w:val="00FB7D12"/>
    <w:rsid w:val="00FB7D87"/>
    <w:rsid w:val="00FB7E04"/>
    <w:rsid w:val="00FC045D"/>
    <w:rsid w:val="00FC0536"/>
    <w:rsid w:val="00FC09CC"/>
    <w:rsid w:val="00FC0BEA"/>
    <w:rsid w:val="00FC0EDD"/>
    <w:rsid w:val="00FC0F7E"/>
    <w:rsid w:val="00FC12CF"/>
    <w:rsid w:val="00FC1414"/>
    <w:rsid w:val="00FC14D7"/>
    <w:rsid w:val="00FC1727"/>
    <w:rsid w:val="00FC17AB"/>
    <w:rsid w:val="00FC18A1"/>
    <w:rsid w:val="00FC1CBB"/>
    <w:rsid w:val="00FC207C"/>
    <w:rsid w:val="00FC2199"/>
    <w:rsid w:val="00FC223B"/>
    <w:rsid w:val="00FC238B"/>
    <w:rsid w:val="00FC2579"/>
    <w:rsid w:val="00FC2CBB"/>
    <w:rsid w:val="00FC3012"/>
    <w:rsid w:val="00FC36DE"/>
    <w:rsid w:val="00FC3A12"/>
    <w:rsid w:val="00FC438D"/>
    <w:rsid w:val="00FC45CF"/>
    <w:rsid w:val="00FC4781"/>
    <w:rsid w:val="00FC4A6A"/>
    <w:rsid w:val="00FC4BD1"/>
    <w:rsid w:val="00FC5281"/>
    <w:rsid w:val="00FC5A39"/>
    <w:rsid w:val="00FC6063"/>
    <w:rsid w:val="00FC6E2C"/>
    <w:rsid w:val="00FC7234"/>
    <w:rsid w:val="00FC755C"/>
    <w:rsid w:val="00FC782E"/>
    <w:rsid w:val="00FC7A3B"/>
    <w:rsid w:val="00FC7C85"/>
    <w:rsid w:val="00FC7ED0"/>
    <w:rsid w:val="00FC7EE9"/>
    <w:rsid w:val="00FD0B01"/>
    <w:rsid w:val="00FD0C35"/>
    <w:rsid w:val="00FD155C"/>
    <w:rsid w:val="00FD17CD"/>
    <w:rsid w:val="00FD1EF0"/>
    <w:rsid w:val="00FD229D"/>
    <w:rsid w:val="00FD22DD"/>
    <w:rsid w:val="00FD2839"/>
    <w:rsid w:val="00FD29F6"/>
    <w:rsid w:val="00FD31AA"/>
    <w:rsid w:val="00FD32C2"/>
    <w:rsid w:val="00FD3645"/>
    <w:rsid w:val="00FD3649"/>
    <w:rsid w:val="00FD4344"/>
    <w:rsid w:val="00FD4669"/>
    <w:rsid w:val="00FD5774"/>
    <w:rsid w:val="00FD58AC"/>
    <w:rsid w:val="00FD59B5"/>
    <w:rsid w:val="00FD5BAA"/>
    <w:rsid w:val="00FD5C12"/>
    <w:rsid w:val="00FD6433"/>
    <w:rsid w:val="00FD64AE"/>
    <w:rsid w:val="00FD6944"/>
    <w:rsid w:val="00FD6C3C"/>
    <w:rsid w:val="00FD6EDE"/>
    <w:rsid w:val="00FD6F93"/>
    <w:rsid w:val="00FD71C0"/>
    <w:rsid w:val="00FD75C3"/>
    <w:rsid w:val="00FD7689"/>
    <w:rsid w:val="00FD795A"/>
    <w:rsid w:val="00FD798C"/>
    <w:rsid w:val="00FD7B3F"/>
    <w:rsid w:val="00FE0094"/>
    <w:rsid w:val="00FE06FF"/>
    <w:rsid w:val="00FE082D"/>
    <w:rsid w:val="00FE08F2"/>
    <w:rsid w:val="00FE10D0"/>
    <w:rsid w:val="00FE1341"/>
    <w:rsid w:val="00FE150A"/>
    <w:rsid w:val="00FE1CE1"/>
    <w:rsid w:val="00FE1FD7"/>
    <w:rsid w:val="00FE25E6"/>
    <w:rsid w:val="00FE2EBD"/>
    <w:rsid w:val="00FE307F"/>
    <w:rsid w:val="00FE4B9B"/>
    <w:rsid w:val="00FE502F"/>
    <w:rsid w:val="00FE5365"/>
    <w:rsid w:val="00FE53E9"/>
    <w:rsid w:val="00FE5419"/>
    <w:rsid w:val="00FE552C"/>
    <w:rsid w:val="00FE58B9"/>
    <w:rsid w:val="00FE58DE"/>
    <w:rsid w:val="00FE5EF2"/>
    <w:rsid w:val="00FE6326"/>
    <w:rsid w:val="00FE6974"/>
    <w:rsid w:val="00FE6DC0"/>
    <w:rsid w:val="00FE791B"/>
    <w:rsid w:val="00FE7BFB"/>
    <w:rsid w:val="00FF0493"/>
    <w:rsid w:val="00FF0C98"/>
    <w:rsid w:val="00FF0EB1"/>
    <w:rsid w:val="00FF10B9"/>
    <w:rsid w:val="00FF1112"/>
    <w:rsid w:val="00FF1345"/>
    <w:rsid w:val="00FF1A43"/>
    <w:rsid w:val="00FF1E98"/>
    <w:rsid w:val="00FF25AA"/>
    <w:rsid w:val="00FF28B4"/>
    <w:rsid w:val="00FF29BA"/>
    <w:rsid w:val="00FF3DED"/>
    <w:rsid w:val="00FF4A18"/>
    <w:rsid w:val="00FF4ACB"/>
    <w:rsid w:val="00FF4CD5"/>
    <w:rsid w:val="00FF505D"/>
    <w:rsid w:val="00FF50E3"/>
    <w:rsid w:val="00FF5767"/>
    <w:rsid w:val="00FF5F23"/>
    <w:rsid w:val="00FF63E3"/>
    <w:rsid w:val="00FF64BE"/>
    <w:rsid w:val="00FF64D7"/>
    <w:rsid w:val="00FF6986"/>
    <w:rsid w:val="00FF6D0C"/>
    <w:rsid w:val="00FF6DD9"/>
    <w:rsid w:val="00FF6E24"/>
    <w:rsid w:val="00FF7157"/>
    <w:rsid w:val="00FF715E"/>
    <w:rsid w:val="00FF71BC"/>
    <w:rsid w:val="00FF7369"/>
    <w:rsid w:val="00FF73FE"/>
    <w:rsid w:val="00FF7949"/>
    <w:rsid w:val="00FF7CE5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95A6D"/>
  <w15:docId w15:val="{E3B0D853-3BDE-4699-8E1D-79E9B5D4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7423DE"/>
    <w:rPr>
      <w:i/>
      <w:iCs/>
    </w:rPr>
  </w:style>
  <w:style w:type="numbering" w:customStyle="1" w:styleId="Style1">
    <w:name w:val="Style1"/>
    <w:uiPriority w:val="99"/>
    <w:rsid w:val="00BB55FB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0AD8AAC6E6A94D9E11F1CAAD9F496F" ma:contentTypeVersion="13" ma:contentTypeDescription="Create a new document." ma:contentTypeScope="" ma:versionID="3640c523196598b6f350c7ba56bb7931">
  <xsd:schema xmlns:xsd="http://www.w3.org/2001/XMLSchema" xmlns:xs="http://www.w3.org/2001/XMLSchema" xmlns:p="http://schemas.microsoft.com/office/2006/metadata/properties" xmlns:ns2="24e971d5-9a07-42db-889f-f9b0cc196b28" xmlns:ns3="f84ea8c9-c723-42f6-9755-b2c0df665669" targetNamespace="http://schemas.microsoft.com/office/2006/metadata/properties" ma:root="true" ma:fieldsID="896345733bb27f96ff1d61faa744c8d2" ns2:_="" ns3:_="">
    <xsd:import namespace="24e971d5-9a07-42db-889f-f9b0cc196b28"/>
    <xsd:import namespace="f84ea8c9-c723-42f6-9755-b2c0df66566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971d5-9a07-42db-889f-f9b0cc196b2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SP" ma:index="20" nillable="true" ma:displayName="SP" ma:format="Dropdown" ma:internalName="S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ea8c9-c723-42f6-9755-b2c0df665669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2d8546f-b35b-4d08-b5e0-417dccf9bfe5}" ma:internalName="TaxCatchAll" ma:showField="CatchAllData" ma:web="f84ea8c9-c723-42f6-9755-b2c0df6656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4e971d5-9a07-42db-889f-f9b0cc196b28" xsi:nil="true"/>
    <Reviewer_x0020_Sign_x002d_off xmlns="24e971d5-9a07-42db-889f-f9b0cc196b28">Wuthichort 19/2/67</Reviewer_x0020_Sign_x002d_off>
    <TaxCatchAll xmlns="f84ea8c9-c723-42f6-9755-b2c0df665669" xsi:nil="true"/>
    <lcf76f155ced4ddcb4097134ff3c332f xmlns="24e971d5-9a07-42db-889f-f9b0cc196b28">
      <Terms xmlns="http://schemas.microsoft.com/office/infopath/2007/PartnerControls"/>
    </lcf76f155ced4ddcb4097134ff3c332f>
    <SP xmlns="24e971d5-9a07-42db-889f-f9b0cc196b28">Suvimol 19/2/67</SP>
  </documentManagement>
</p:properties>
</file>

<file path=customXml/itemProps1.xml><?xml version="1.0" encoding="utf-8"?>
<ds:datastoreItem xmlns:ds="http://schemas.openxmlformats.org/officeDocument/2006/customXml" ds:itemID="{EB7C57B5-4503-4FFE-9238-71C6D00F7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e971d5-9a07-42db-889f-f9b0cc196b28"/>
    <ds:schemaRef ds:uri="f84ea8c9-c723-42f6-9755-b2c0df6656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FA338-61F5-434A-8BBD-ED1D411C32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24e971d5-9a07-42db-889f-f9b0cc196b28"/>
    <ds:schemaRef ds:uri="f84ea8c9-c723-42f6-9755-b2c0df6656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10536</TotalTime>
  <Pages>52</Pages>
  <Words>12470</Words>
  <Characters>71085</Characters>
  <Application>Microsoft Office Word</Application>
  <DocSecurity>0</DocSecurity>
  <Lines>592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83389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DIA</dc:creator>
  <cp:keywords/>
  <cp:lastModifiedBy>sukanya sathu</cp:lastModifiedBy>
  <cp:revision>2284</cp:revision>
  <cp:lastPrinted>2024-02-23T08:00:00Z</cp:lastPrinted>
  <dcterms:created xsi:type="dcterms:W3CDTF">2021-08-10T06:53:00Z</dcterms:created>
  <dcterms:modified xsi:type="dcterms:W3CDTF">2024-02-27T07:48:00Z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0x010100EE0AD8AAC6E6A94D9E11F1CAAD9F496F</vt:lpwstr>
  </property>
  <property fmtid="{D5CDD505-2E9C-101B-9397-08002B2CF9AE}" pid="3" name="MediaServiceImageTags">
    <vt:lpwstr/>
  </property>
  <property fmtid="{D5CDD505-2E9C-101B-9397-08002B2CF9AE}" pid="4" name="Order">
    <vt:r8>57900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